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31D1B" w14:textId="77777777" w:rsidR="00123ECE" w:rsidRPr="00130358" w:rsidRDefault="00123ECE" w:rsidP="00D62538">
      <w:pPr>
        <w:pStyle w:val="Heading2"/>
        <w:keepNext w:val="0"/>
        <w:keepLines w:val="0"/>
        <w:rPr>
          <w:lang w:eastAsia="zh-CN"/>
        </w:rPr>
      </w:pPr>
      <w:r w:rsidRPr="00130358">
        <w:t>9.</w:t>
      </w:r>
      <w:r w:rsidRPr="00130358">
        <w:rPr>
          <w:lang w:eastAsia="zh-CN"/>
        </w:rPr>
        <w:t>3</w:t>
      </w:r>
      <w:r w:rsidRPr="00130358">
        <w:tab/>
        <w:t>UTRA FDD CPICH RSCP</w:t>
      </w:r>
    </w:p>
    <w:p w14:paraId="1D00430B" w14:textId="77777777" w:rsidR="00123ECE" w:rsidRPr="00130358" w:rsidRDefault="00123ECE" w:rsidP="00D62538">
      <w:pPr>
        <w:pStyle w:val="Heading3"/>
        <w:keepNext w:val="0"/>
        <w:keepLines w:val="0"/>
      </w:pPr>
      <w:r w:rsidRPr="00130358">
        <w:t>9.</w:t>
      </w:r>
      <w:r w:rsidRPr="00130358">
        <w:rPr>
          <w:lang w:eastAsia="zh-CN"/>
        </w:rPr>
        <w:t>3.1</w:t>
      </w:r>
      <w:r w:rsidRPr="00130358">
        <w:tab/>
        <w:t xml:space="preserve">E-UTRAN </w:t>
      </w:r>
      <w:r w:rsidRPr="00130358">
        <w:rPr>
          <w:rFonts w:eastAsia="SimSun"/>
          <w:lang w:eastAsia="zh-CN"/>
        </w:rPr>
        <w:t>F</w:t>
      </w:r>
      <w:r w:rsidRPr="00130358">
        <w:t xml:space="preserve">DD - UTRA </w:t>
      </w:r>
      <w:r w:rsidRPr="00130358">
        <w:rPr>
          <w:rFonts w:eastAsia="SimSun"/>
          <w:lang w:eastAsia="zh-CN"/>
        </w:rPr>
        <w:t>F</w:t>
      </w:r>
      <w:r w:rsidRPr="00130358">
        <w:t xml:space="preserve">DD CPICH </w:t>
      </w:r>
      <w:r w:rsidRPr="00130358">
        <w:rPr>
          <w:rFonts w:eastAsia="SimSun"/>
          <w:lang w:eastAsia="zh-CN"/>
        </w:rPr>
        <w:t>RSCP</w:t>
      </w:r>
      <w:r w:rsidRPr="00130358">
        <w:t xml:space="preserve"> absolute accuracy</w:t>
      </w:r>
    </w:p>
    <w:p w14:paraId="2E18B33F" w14:textId="77777777" w:rsidR="00123ECE" w:rsidRPr="00130358" w:rsidRDefault="00123ECE" w:rsidP="00D62538">
      <w:pPr>
        <w:pStyle w:val="Heading4"/>
        <w:keepNext w:val="0"/>
        <w:keepLines w:val="0"/>
      </w:pPr>
      <w:r w:rsidRPr="00130358">
        <w:t>9.3.1.1</w:t>
      </w:r>
      <w:r w:rsidRPr="00130358">
        <w:tab/>
        <w:t>Test purpose</w:t>
      </w:r>
    </w:p>
    <w:p w14:paraId="04A13ED9" w14:textId="77777777" w:rsidR="00123ECE" w:rsidRPr="00130358" w:rsidRDefault="00123ECE" w:rsidP="00D62538">
      <w:pPr>
        <w:rPr>
          <w:rFonts w:cs="v4.2.0"/>
        </w:rPr>
      </w:pPr>
      <w:r w:rsidRPr="00130358">
        <w:rPr>
          <w:rFonts w:cs="v4.2.0"/>
          <w:lang w:eastAsia="zh-CN"/>
        </w:rPr>
        <w:t>To</w:t>
      </w:r>
      <w:r w:rsidRPr="00130358">
        <w:rPr>
          <w:rFonts w:cs="v4.2.0"/>
        </w:rPr>
        <w:t xml:space="preserve"> verify that the CPICH RSCP absolute measurement accuracy is within the specified limits.</w:t>
      </w:r>
    </w:p>
    <w:p w14:paraId="38F4BED5" w14:textId="77777777" w:rsidR="00123ECE" w:rsidRPr="00130358" w:rsidRDefault="00123ECE" w:rsidP="00D62538">
      <w:pPr>
        <w:pStyle w:val="Heading4"/>
        <w:keepNext w:val="0"/>
        <w:keepLines w:val="0"/>
      </w:pPr>
      <w:r w:rsidRPr="00130358">
        <w:t>9.3.1.2</w:t>
      </w:r>
      <w:r w:rsidRPr="00130358">
        <w:tab/>
        <w:t>Test applicability</w:t>
      </w:r>
    </w:p>
    <w:p w14:paraId="2049CD78" w14:textId="77777777" w:rsidR="00123ECE" w:rsidRPr="00130358" w:rsidRDefault="00123ECE" w:rsidP="00D62538">
      <w:r w:rsidRPr="00130358">
        <w:t>This test applies to all types of E-UTRA FDD UE release 9 and forward</w:t>
      </w:r>
      <w:r w:rsidRPr="00130358">
        <w:rPr>
          <w:lang w:eastAsia="zh-CN"/>
        </w:rPr>
        <w:t xml:space="preserve"> that support UTRA </w:t>
      </w:r>
      <w:r w:rsidRPr="00130358">
        <w:rPr>
          <w:rFonts w:eastAsia="SimSun"/>
          <w:lang w:eastAsia="zh-CN"/>
        </w:rPr>
        <w:t>F</w:t>
      </w:r>
      <w:r w:rsidRPr="00130358">
        <w:rPr>
          <w:lang w:eastAsia="zh-CN"/>
        </w:rPr>
        <w:t>DD</w:t>
      </w:r>
      <w:r w:rsidRPr="00130358">
        <w:t>.</w:t>
      </w:r>
    </w:p>
    <w:p w14:paraId="4A5C3123" w14:textId="77777777" w:rsidR="00123ECE" w:rsidRPr="00130358" w:rsidRDefault="00123ECE" w:rsidP="00D62538">
      <w:pPr>
        <w:pStyle w:val="Heading4"/>
        <w:keepNext w:val="0"/>
        <w:keepLines w:val="0"/>
      </w:pPr>
      <w:r w:rsidRPr="00130358">
        <w:t>9.3.1.3</w:t>
      </w:r>
      <w:r w:rsidRPr="00130358">
        <w:tab/>
        <w:t>Minimum conformance requirements</w:t>
      </w:r>
    </w:p>
    <w:p w14:paraId="4DD5DC90" w14:textId="77777777"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w:t>
      </w:r>
      <w:r w:rsidRPr="00130358">
        <w:rPr>
          <w:rFonts w:eastAsia="SimSun" w:cs="v4.2.0"/>
          <w:lang w:eastAsia="zh-CN"/>
        </w:rPr>
        <w:t>F</w:t>
      </w:r>
      <w:r w:rsidRPr="00130358">
        <w:rPr>
          <w:rFonts w:cs="v4.2.0"/>
        </w:rPr>
        <w:t xml:space="preserve">DD </w:t>
      </w:r>
      <w:r w:rsidRPr="00130358">
        <w:t xml:space="preserve">CPICH </w:t>
      </w:r>
      <w:r w:rsidRPr="00130358">
        <w:rPr>
          <w:rFonts w:eastAsia="SimSun"/>
          <w:lang w:eastAsia="zh-CN"/>
        </w:rPr>
        <w:t>RSCP.</w:t>
      </w:r>
      <w:r w:rsidRPr="00130358">
        <w:rPr>
          <w:rFonts w:cs="v4.2.0"/>
        </w:rPr>
        <w:t xml:space="preserve"> </w:t>
      </w:r>
    </w:p>
    <w:p w14:paraId="207B59C7" w14:textId="77777777" w:rsidR="00123ECE" w:rsidRPr="00130358" w:rsidRDefault="00123ECE" w:rsidP="00D62538">
      <w:pPr>
        <w:rPr>
          <w:rFonts w:eastAsia="SimSun" w:cs="v4.2.0"/>
          <w:lang w:eastAsia="zh-CN"/>
        </w:rPr>
      </w:pPr>
      <w:r w:rsidRPr="00130358">
        <w:t>In RRC_CONNECTED state the accuracy requirements shall meet the absolute accuracy requirements in table 9.3.1</w:t>
      </w:r>
      <w:r w:rsidRPr="00130358">
        <w:rPr>
          <w:lang w:eastAsia="zh-CN"/>
        </w:rPr>
        <w:t>.3</w:t>
      </w:r>
      <w:r w:rsidRPr="00130358">
        <w:rPr>
          <w:lang w:eastAsia="zh-CN"/>
        </w:rPr>
        <w:noBreakHyphen/>
        <w:t>1</w:t>
      </w:r>
      <w:r w:rsidRPr="00130358">
        <w:rPr>
          <w:rFonts w:eastAsia="SimSun"/>
          <w:lang w:eastAsia="zh-CN"/>
        </w:rPr>
        <w:t>.</w:t>
      </w:r>
    </w:p>
    <w:p w14:paraId="372FFC7D" w14:textId="77777777" w:rsidR="00C03D15" w:rsidRPr="00130358" w:rsidRDefault="00C03D15" w:rsidP="00D62538">
      <w:pPr>
        <w:pStyle w:val="TH"/>
        <w:keepNext w:val="0"/>
        <w:keepLines w:val="0"/>
      </w:pPr>
      <w:r w:rsidRPr="00130358">
        <w:t>Table 9.3.1.3-1: UTRAN FDD CPICH_RSCP absolute accuracy</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069"/>
        <w:gridCol w:w="1259"/>
        <w:gridCol w:w="3066"/>
        <w:gridCol w:w="1745"/>
        <w:gridCol w:w="1567"/>
      </w:tblGrid>
      <w:tr w:rsidR="00C03D15" w:rsidRPr="00130358" w14:paraId="258A64B2" w14:textId="77777777" w:rsidTr="00D62538">
        <w:trPr>
          <w:jc w:val="center"/>
        </w:trPr>
        <w:tc>
          <w:tcPr>
            <w:tcW w:w="2328" w:type="dxa"/>
            <w:gridSpan w:val="2"/>
            <w:shd w:val="clear" w:color="auto" w:fill="auto"/>
            <w:vAlign w:val="center"/>
          </w:tcPr>
          <w:p w14:paraId="46F60F0B" w14:textId="77777777" w:rsidR="00C03D15" w:rsidRPr="00130358" w:rsidRDefault="00C03D15" w:rsidP="00D62538">
            <w:pPr>
              <w:pStyle w:val="TAH"/>
              <w:keepNext w:val="0"/>
              <w:keepLines w:val="0"/>
            </w:pPr>
            <w:r w:rsidRPr="00130358">
              <w:t>Accuracy</w:t>
            </w:r>
          </w:p>
        </w:tc>
        <w:tc>
          <w:tcPr>
            <w:tcW w:w="6378" w:type="dxa"/>
            <w:gridSpan w:val="3"/>
            <w:vAlign w:val="center"/>
          </w:tcPr>
          <w:p w14:paraId="68ABE559" w14:textId="77777777" w:rsidR="00C03D15" w:rsidRPr="00130358" w:rsidRDefault="00C03D15" w:rsidP="00D62538">
            <w:pPr>
              <w:pStyle w:val="TAH"/>
              <w:keepNext w:val="0"/>
              <w:keepLines w:val="0"/>
            </w:pPr>
            <w:r w:rsidRPr="00130358">
              <w:t>Conditions</w:t>
            </w:r>
          </w:p>
        </w:tc>
      </w:tr>
      <w:tr w:rsidR="00C03D15" w:rsidRPr="00130358" w14:paraId="066DE1F7" w14:textId="77777777" w:rsidTr="00D62538">
        <w:trPr>
          <w:jc w:val="center"/>
        </w:trPr>
        <w:tc>
          <w:tcPr>
            <w:tcW w:w="1069" w:type="dxa"/>
            <w:vMerge w:val="restart"/>
            <w:shd w:val="clear" w:color="auto" w:fill="auto"/>
            <w:vAlign w:val="center"/>
          </w:tcPr>
          <w:p w14:paraId="4945C094" w14:textId="0B50C53F" w:rsidR="00C03D15" w:rsidRPr="00130358" w:rsidRDefault="00C03D15" w:rsidP="00D62538">
            <w:pPr>
              <w:pStyle w:val="TAH"/>
              <w:keepNext w:val="0"/>
              <w:keepLines w:val="0"/>
            </w:pPr>
            <w:r w:rsidRPr="00130358">
              <w:t>Normal</w:t>
            </w:r>
            <w:r w:rsidR="00D62538" w:rsidRPr="00130358">
              <w:t xml:space="preserve"> </w:t>
            </w:r>
            <w:r w:rsidRPr="00130358">
              <w:t>condition</w:t>
            </w:r>
          </w:p>
        </w:tc>
        <w:tc>
          <w:tcPr>
            <w:tcW w:w="1259" w:type="dxa"/>
            <w:vMerge w:val="restart"/>
            <w:shd w:val="clear" w:color="auto" w:fill="auto"/>
            <w:vAlign w:val="center"/>
          </w:tcPr>
          <w:p w14:paraId="13F9C549" w14:textId="38BB9515" w:rsidR="00C03D15" w:rsidRPr="00130358" w:rsidRDefault="00C03D15" w:rsidP="00D62538">
            <w:pPr>
              <w:pStyle w:val="TAH"/>
              <w:keepNext w:val="0"/>
              <w:keepLines w:val="0"/>
            </w:pPr>
            <w:r w:rsidRPr="00130358">
              <w:t>Extreme</w:t>
            </w:r>
            <w:r w:rsidR="00D62538" w:rsidRPr="00130358">
              <w:t xml:space="preserve"> </w:t>
            </w:r>
            <w:r w:rsidRPr="00130358">
              <w:t>condition</w:t>
            </w:r>
          </w:p>
        </w:tc>
        <w:tc>
          <w:tcPr>
            <w:tcW w:w="6378" w:type="dxa"/>
            <w:gridSpan w:val="3"/>
            <w:vAlign w:val="center"/>
          </w:tcPr>
          <w:p w14:paraId="70123AFD" w14:textId="7FF25137" w:rsidR="00C03D15" w:rsidRPr="00130358" w:rsidRDefault="00C03D15" w:rsidP="00D62538">
            <w:pPr>
              <w:pStyle w:val="TAH"/>
              <w:keepNext w:val="0"/>
              <w:keepLines w:val="0"/>
            </w:pPr>
            <w:r w:rsidRPr="00130358">
              <w:t>Io</w:t>
            </w:r>
            <w:r w:rsidR="00D62538" w:rsidRPr="00130358">
              <w:t xml:space="preserve"> </w:t>
            </w:r>
            <w:r w:rsidRPr="00130358">
              <w:t>range</w:t>
            </w:r>
          </w:p>
        </w:tc>
      </w:tr>
      <w:tr w:rsidR="00C03D15" w:rsidRPr="00130358" w14:paraId="05FBC6FD" w14:textId="77777777" w:rsidTr="00D62538">
        <w:trPr>
          <w:jc w:val="center"/>
        </w:trPr>
        <w:tc>
          <w:tcPr>
            <w:tcW w:w="1069" w:type="dxa"/>
            <w:vMerge/>
            <w:vAlign w:val="center"/>
          </w:tcPr>
          <w:p w14:paraId="4082837E" w14:textId="77777777" w:rsidR="00C03D15" w:rsidRPr="00130358" w:rsidRDefault="00C03D15" w:rsidP="00D62538">
            <w:pPr>
              <w:pStyle w:val="TAH"/>
              <w:keepNext w:val="0"/>
              <w:keepLines w:val="0"/>
            </w:pPr>
          </w:p>
        </w:tc>
        <w:tc>
          <w:tcPr>
            <w:tcW w:w="1259" w:type="dxa"/>
            <w:vMerge/>
            <w:vAlign w:val="center"/>
          </w:tcPr>
          <w:p w14:paraId="69FB4C8B" w14:textId="77777777" w:rsidR="00C03D15" w:rsidRPr="00130358" w:rsidRDefault="00C03D15" w:rsidP="00D62538">
            <w:pPr>
              <w:pStyle w:val="TAH"/>
              <w:keepNext w:val="0"/>
              <w:keepLines w:val="0"/>
            </w:pPr>
          </w:p>
        </w:tc>
        <w:tc>
          <w:tcPr>
            <w:tcW w:w="3066" w:type="dxa"/>
            <w:vAlign w:val="center"/>
          </w:tcPr>
          <w:p w14:paraId="68B44D2E" w14:textId="71F2E5FF" w:rsidR="00C03D15" w:rsidRPr="00130358" w:rsidRDefault="00C03D15" w:rsidP="00D62538">
            <w:pPr>
              <w:pStyle w:val="TAH"/>
              <w:keepNext w:val="0"/>
              <w:keepLines w:val="0"/>
            </w:pPr>
            <w:r w:rsidRPr="00130358">
              <w:t>UTRA</w:t>
            </w:r>
            <w:r w:rsidR="00D62538" w:rsidRPr="00130358">
              <w:t xml:space="preserve"> </w:t>
            </w:r>
            <w:r w:rsidRPr="00130358">
              <w:t>operating</w:t>
            </w:r>
            <w:r w:rsidR="00D62538" w:rsidRPr="00130358">
              <w:t xml:space="preserve"> </w:t>
            </w:r>
            <w:r w:rsidRPr="00130358">
              <w:t>bands</w:t>
            </w:r>
          </w:p>
        </w:tc>
        <w:tc>
          <w:tcPr>
            <w:tcW w:w="1745" w:type="dxa"/>
            <w:vAlign w:val="center"/>
          </w:tcPr>
          <w:p w14:paraId="6801D1FF" w14:textId="3A64CDF1" w:rsidR="00C03D15" w:rsidRPr="00130358" w:rsidRDefault="00C03D15" w:rsidP="00D62538">
            <w:pPr>
              <w:pStyle w:val="TAH"/>
              <w:keepNext w:val="0"/>
              <w:keepLines w:val="0"/>
            </w:pPr>
            <w:r w:rsidRPr="00130358">
              <w:t>Minimum</w:t>
            </w:r>
            <w:r w:rsidR="00D62538" w:rsidRPr="00130358">
              <w:t xml:space="preserve"> </w:t>
            </w:r>
            <w:r w:rsidRPr="00130358">
              <w:t>Io</w:t>
            </w:r>
          </w:p>
        </w:tc>
        <w:tc>
          <w:tcPr>
            <w:tcW w:w="1567" w:type="dxa"/>
            <w:vAlign w:val="center"/>
          </w:tcPr>
          <w:p w14:paraId="28E2203F" w14:textId="781BDD5A" w:rsidR="00C03D15" w:rsidRPr="00130358" w:rsidRDefault="00C03D15" w:rsidP="00D62538">
            <w:pPr>
              <w:pStyle w:val="TAH"/>
              <w:keepNext w:val="0"/>
              <w:keepLines w:val="0"/>
            </w:pPr>
            <w:r w:rsidRPr="00130358">
              <w:t>Maximum</w:t>
            </w:r>
            <w:r w:rsidR="00D62538" w:rsidRPr="00130358">
              <w:t xml:space="preserve"> </w:t>
            </w:r>
            <w:r w:rsidRPr="00130358">
              <w:t>Io</w:t>
            </w:r>
          </w:p>
        </w:tc>
      </w:tr>
      <w:tr w:rsidR="00C03D15" w:rsidRPr="00130358" w14:paraId="451C0ABC" w14:textId="77777777" w:rsidTr="00D62538">
        <w:trPr>
          <w:jc w:val="center"/>
        </w:trPr>
        <w:tc>
          <w:tcPr>
            <w:tcW w:w="1069" w:type="dxa"/>
            <w:vAlign w:val="center"/>
          </w:tcPr>
          <w:p w14:paraId="270D90EF" w14:textId="77777777" w:rsidR="00C03D15" w:rsidRPr="00130358" w:rsidRDefault="00C03D15" w:rsidP="00D62538">
            <w:pPr>
              <w:pStyle w:val="TAH"/>
              <w:keepNext w:val="0"/>
              <w:keepLines w:val="0"/>
            </w:pPr>
            <w:r w:rsidRPr="00130358">
              <w:t>dB</w:t>
            </w:r>
          </w:p>
        </w:tc>
        <w:tc>
          <w:tcPr>
            <w:tcW w:w="1259" w:type="dxa"/>
            <w:vAlign w:val="center"/>
          </w:tcPr>
          <w:p w14:paraId="4E7DDD11" w14:textId="77777777" w:rsidR="00C03D15" w:rsidRPr="00130358" w:rsidRDefault="00C03D15" w:rsidP="00D62538">
            <w:pPr>
              <w:pStyle w:val="TAH"/>
              <w:keepNext w:val="0"/>
              <w:keepLines w:val="0"/>
            </w:pPr>
            <w:r w:rsidRPr="00130358">
              <w:t>dB</w:t>
            </w:r>
          </w:p>
        </w:tc>
        <w:tc>
          <w:tcPr>
            <w:tcW w:w="3066" w:type="dxa"/>
            <w:vAlign w:val="center"/>
          </w:tcPr>
          <w:p w14:paraId="4D96B083" w14:textId="77777777" w:rsidR="00C03D15" w:rsidRPr="00130358" w:rsidRDefault="00C03D15" w:rsidP="00D62538">
            <w:pPr>
              <w:pStyle w:val="TAH"/>
              <w:keepNext w:val="0"/>
              <w:keepLines w:val="0"/>
            </w:pPr>
          </w:p>
        </w:tc>
        <w:tc>
          <w:tcPr>
            <w:tcW w:w="1745" w:type="dxa"/>
            <w:vAlign w:val="center"/>
          </w:tcPr>
          <w:p w14:paraId="28FE7B8A" w14:textId="22181EB8" w:rsidR="00C03D15" w:rsidRPr="00130358" w:rsidRDefault="00C03D15" w:rsidP="00D62538">
            <w:pPr>
              <w:pStyle w:val="TAH"/>
              <w:keepNext w:val="0"/>
              <w:keepLines w:val="0"/>
            </w:pPr>
            <w:r w:rsidRPr="00130358">
              <w:t>dBm/3.84</w:t>
            </w:r>
            <w:r w:rsidR="00D62538" w:rsidRPr="00130358">
              <w:t xml:space="preserve"> </w:t>
            </w:r>
            <w:r w:rsidRPr="00130358">
              <w:t>MHz</w:t>
            </w:r>
          </w:p>
        </w:tc>
        <w:tc>
          <w:tcPr>
            <w:tcW w:w="1567" w:type="dxa"/>
            <w:vAlign w:val="center"/>
          </w:tcPr>
          <w:p w14:paraId="45D630D4" w14:textId="6B4A93E5" w:rsidR="00C03D15" w:rsidRPr="00130358" w:rsidRDefault="00C03D15" w:rsidP="00D62538">
            <w:pPr>
              <w:pStyle w:val="TAH"/>
              <w:keepNext w:val="0"/>
              <w:keepLines w:val="0"/>
            </w:pPr>
            <w:r w:rsidRPr="00130358">
              <w:t>dBm/3.84</w:t>
            </w:r>
            <w:r w:rsidR="00D62538" w:rsidRPr="00130358">
              <w:t xml:space="preserve"> </w:t>
            </w:r>
            <w:r w:rsidRPr="00130358">
              <w:t>MHz</w:t>
            </w:r>
          </w:p>
        </w:tc>
      </w:tr>
      <w:tr w:rsidR="00C03D15" w:rsidRPr="00130358" w14:paraId="703A8D06" w14:textId="77777777" w:rsidTr="00D62538">
        <w:trPr>
          <w:jc w:val="center"/>
        </w:trPr>
        <w:tc>
          <w:tcPr>
            <w:tcW w:w="1069" w:type="dxa"/>
            <w:vMerge w:val="restart"/>
            <w:vAlign w:val="center"/>
          </w:tcPr>
          <w:p w14:paraId="5FD4A057" w14:textId="77777777" w:rsidR="00C03D15" w:rsidRPr="00130358" w:rsidRDefault="00C03D15" w:rsidP="00D62538">
            <w:pPr>
              <w:pStyle w:val="TAL"/>
              <w:keepNext w:val="0"/>
              <w:keepLines w:val="0"/>
              <w:jc w:val="center"/>
            </w:pPr>
            <w:r w:rsidRPr="00130358">
              <w:sym w:font="Symbol" w:char="F0B1"/>
            </w:r>
            <w:r w:rsidRPr="00130358">
              <w:t>6</w:t>
            </w:r>
          </w:p>
        </w:tc>
        <w:tc>
          <w:tcPr>
            <w:tcW w:w="1259" w:type="dxa"/>
            <w:vMerge w:val="restart"/>
            <w:vAlign w:val="center"/>
          </w:tcPr>
          <w:p w14:paraId="7B1825D5" w14:textId="77777777" w:rsidR="00C03D15" w:rsidRPr="00130358" w:rsidRDefault="00C03D15" w:rsidP="00D62538">
            <w:pPr>
              <w:pStyle w:val="TAL"/>
              <w:keepNext w:val="0"/>
              <w:keepLines w:val="0"/>
              <w:jc w:val="center"/>
            </w:pPr>
            <w:r w:rsidRPr="00130358">
              <w:sym w:font="Symbol" w:char="F0B1"/>
            </w:r>
            <w:r w:rsidRPr="00130358">
              <w:t>9</w:t>
            </w:r>
          </w:p>
        </w:tc>
        <w:tc>
          <w:tcPr>
            <w:tcW w:w="3066" w:type="dxa"/>
            <w:vAlign w:val="center"/>
          </w:tcPr>
          <w:p w14:paraId="687062B9" w14:textId="4DA26607" w:rsidR="00C03D15" w:rsidRPr="00130358" w:rsidRDefault="00C03D15" w:rsidP="00D62538">
            <w:pPr>
              <w:pStyle w:val="TAL"/>
              <w:keepNext w:val="0"/>
              <w:keepLines w:val="0"/>
              <w:jc w:val="center"/>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745" w:type="dxa"/>
            <w:vAlign w:val="center"/>
          </w:tcPr>
          <w:p w14:paraId="3A884746" w14:textId="77777777" w:rsidR="00C03D15" w:rsidRPr="00130358" w:rsidRDefault="00C03D15" w:rsidP="00D62538">
            <w:pPr>
              <w:pStyle w:val="TAL"/>
              <w:keepNext w:val="0"/>
              <w:keepLines w:val="0"/>
              <w:jc w:val="center"/>
            </w:pPr>
            <w:r w:rsidRPr="00130358">
              <w:t>-94</w:t>
            </w:r>
          </w:p>
        </w:tc>
        <w:tc>
          <w:tcPr>
            <w:tcW w:w="1567" w:type="dxa"/>
            <w:vAlign w:val="center"/>
          </w:tcPr>
          <w:p w14:paraId="192309C5" w14:textId="77777777" w:rsidR="00C03D15" w:rsidRPr="00130358" w:rsidRDefault="00C03D15" w:rsidP="00D62538">
            <w:pPr>
              <w:pStyle w:val="TAL"/>
              <w:keepNext w:val="0"/>
              <w:keepLines w:val="0"/>
              <w:jc w:val="center"/>
            </w:pPr>
            <w:r w:rsidRPr="00130358">
              <w:t>-70</w:t>
            </w:r>
          </w:p>
        </w:tc>
      </w:tr>
      <w:tr w:rsidR="00C03D15" w:rsidRPr="00130358" w14:paraId="1D2114F4" w14:textId="77777777" w:rsidTr="00D62538">
        <w:trPr>
          <w:jc w:val="center"/>
        </w:trPr>
        <w:tc>
          <w:tcPr>
            <w:tcW w:w="1069" w:type="dxa"/>
            <w:vMerge/>
            <w:vAlign w:val="center"/>
          </w:tcPr>
          <w:p w14:paraId="114123CE" w14:textId="77777777" w:rsidR="00C03D15" w:rsidRPr="00130358" w:rsidRDefault="00C03D15" w:rsidP="00D62538">
            <w:pPr>
              <w:pStyle w:val="TAL"/>
              <w:keepNext w:val="0"/>
              <w:keepLines w:val="0"/>
              <w:jc w:val="center"/>
            </w:pPr>
          </w:p>
        </w:tc>
        <w:tc>
          <w:tcPr>
            <w:tcW w:w="1259" w:type="dxa"/>
            <w:vMerge/>
            <w:vAlign w:val="center"/>
          </w:tcPr>
          <w:p w14:paraId="0B075CCC" w14:textId="77777777" w:rsidR="00C03D15" w:rsidRPr="00130358" w:rsidRDefault="00C03D15" w:rsidP="00D62538">
            <w:pPr>
              <w:pStyle w:val="TAL"/>
              <w:keepNext w:val="0"/>
              <w:keepLines w:val="0"/>
              <w:jc w:val="center"/>
            </w:pPr>
          </w:p>
        </w:tc>
        <w:tc>
          <w:tcPr>
            <w:tcW w:w="3066" w:type="dxa"/>
            <w:vAlign w:val="center"/>
          </w:tcPr>
          <w:p w14:paraId="347FB21C" w14:textId="71617930" w:rsidR="00C03D15" w:rsidRPr="00130358" w:rsidRDefault="00C03D15" w:rsidP="00D62538">
            <w:pPr>
              <w:pStyle w:val="TAL"/>
              <w:keepNext w:val="0"/>
              <w:keepLines w:val="0"/>
              <w:jc w:val="center"/>
            </w:pPr>
            <w:r w:rsidRPr="00130358">
              <w:t>Band</w:t>
            </w:r>
            <w:r w:rsidR="00D62538" w:rsidRPr="00130358">
              <w:t xml:space="preserve"> </w:t>
            </w:r>
            <w:r w:rsidRPr="00130358">
              <w:t>IX</w:t>
            </w:r>
          </w:p>
        </w:tc>
        <w:tc>
          <w:tcPr>
            <w:tcW w:w="1745" w:type="dxa"/>
            <w:vAlign w:val="center"/>
          </w:tcPr>
          <w:p w14:paraId="21E0B843" w14:textId="77777777" w:rsidR="00C03D15" w:rsidRPr="00130358" w:rsidRDefault="00C03D15" w:rsidP="00D62538">
            <w:pPr>
              <w:pStyle w:val="TAL"/>
              <w:keepNext w:val="0"/>
              <w:keepLines w:val="0"/>
              <w:jc w:val="center"/>
            </w:pPr>
            <w:r w:rsidRPr="00130358">
              <w:t>-93</w:t>
            </w:r>
          </w:p>
        </w:tc>
        <w:tc>
          <w:tcPr>
            <w:tcW w:w="1567" w:type="dxa"/>
            <w:vAlign w:val="center"/>
          </w:tcPr>
          <w:p w14:paraId="45099EE2" w14:textId="77777777" w:rsidR="00C03D15" w:rsidRPr="00130358" w:rsidRDefault="00C03D15" w:rsidP="00D62538">
            <w:pPr>
              <w:pStyle w:val="TAL"/>
              <w:keepNext w:val="0"/>
              <w:keepLines w:val="0"/>
              <w:jc w:val="center"/>
            </w:pPr>
            <w:r w:rsidRPr="00130358">
              <w:t>-70</w:t>
            </w:r>
          </w:p>
        </w:tc>
      </w:tr>
      <w:tr w:rsidR="00C03D15" w:rsidRPr="00130358" w14:paraId="58502A9E" w14:textId="77777777" w:rsidTr="00D62538">
        <w:trPr>
          <w:jc w:val="center"/>
        </w:trPr>
        <w:tc>
          <w:tcPr>
            <w:tcW w:w="1069" w:type="dxa"/>
            <w:vMerge/>
            <w:vAlign w:val="center"/>
          </w:tcPr>
          <w:p w14:paraId="192D87BF" w14:textId="77777777" w:rsidR="00C03D15" w:rsidRPr="00130358" w:rsidRDefault="00C03D15" w:rsidP="00D62538">
            <w:pPr>
              <w:pStyle w:val="TAL"/>
              <w:keepNext w:val="0"/>
              <w:keepLines w:val="0"/>
              <w:jc w:val="center"/>
            </w:pPr>
          </w:p>
        </w:tc>
        <w:tc>
          <w:tcPr>
            <w:tcW w:w="1259" w:type="dxa"/>
            <w:vMerge/>
            <w:vAlign w:val="center"/>
          </w:tcPr>
          <w:p w14:paraId="02BD5939" w14:textId="77777777" w:rsidR="00C03D15" w:rsidRPr="00130358" w:rsidRDefault="00C03D15" w:rsidP="00D62538">
            <w:pPr>
              <w:pStyle w:val="TAL"/>
              <w:keepNext w:val="0"/>
              <w:keepLines w:val="0"/>
              <w:jc w:val="center"/>
            </w:pPr>
          </w:p>
        </w:tc>
        <w:tc>
          <w:tcPr>
            <w:tcW w:w="3066" w:type="dxa"/>
            <w:vAlign w:val="center"/>
          </w:tcPr>
          <w:p w14:paraId="351480FA" w14:textId="0F445191" w:rsidR="00C03D15" w:rsidRPr="00130358" w:rsidRDefault="00C03D15" w:rsidP="00D62538">
            <w:pPr>
              <w:pStyle w:val="TAL"/>
              <w:keepNext w:val="0"/>
              <w:keepLines w:val="0"/>
              <w:jc w:val="center"/>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745" w:type="dxa"/>
            <w:vAlign w:val="center"/>
          </w:tcPr>
          <w:p w14:paraId="6EA4C32C" w14:textId="77777777" w:rsidR="00C03D15" w:rsidRPr="00130358" w:rsidRDefault="00C03D15" w:rsidP="00D62538">
            <w:pPr>
              <w:pStyle w:val="TAL"/>
              <w:keepNext w:val="0"/>
              <w:keepLines w:val="0"/>
              <w:jc w:val="center"/>
            </w:pPr>
            <w:r w:rsidRPr="00130358">
              <w:t>-92</w:t>
            </w:r>
          </w:p>
        </w:tc>
        <w:tc>
          <w:tcPr>
            <w:tcW w:w="1567" w:type="dxa"/>
            <w:vAlign w:val="center"/>
          </w:tcPr>
          <w:p w14:paraId="41E06359" w14:textId="77777777" w:rsidR="00C03D15" w:rsidRPr="00130358" w:rsidRDefault="00C03D15" w:rsidP="00D62538">
            <w:pPr>
              <w:pStyle w:val="TAL"/>
              <w:keepNext w:val="0"/>
              <w:keepLines w:val="0"/>
              <w:jc w:val="center"/>
            </w:pPr>
            <w:r w:rsidRPr="00130358">
              <w:t>-70</w:t>
            </w:r>
          </w:p>
        </w:tc>
      </w:tr>
      <w:tr w:rsidR="00C03D15" w:rsidRPr="00130358" w14:paraId="731122A5" w14:textId="77777777" w:rsidTr="00D62538">
        <w:trPr>
          <w:jc w:val="center"/>
        </w:trPr>
        <w:tc>
          <w:tcPr>
            <w:tcW w:w="1069" w:type="dxa"/>
            <w:vMerge/>
            <w:vAlign w:val="center"/>
          </w:tcPr>
          <w:p w14:paraId="167FCEB6" w14:textId="77777777" w:rsidR="00C03D15" w:rsidRPr="00130358" w:rsidRDefault="00C03D15" w:rsidP="00D62538">
            <w:pPr>
              <w:pStyle w:val="TAL"/>
              <w:keepNext w:val="0"/>
              <w:keepLines w:val="0"/>
              <w:jc w:val="center"/>
            </w:pPr>
          </w:p>
        </w:tc>
        <w:tc>
          <w:tcPr>
            <w:tcW w:w="1259" w:type="dxa"/>
            <w:vMerge/>
            <w:vAlign w:val="center"/>
          </w:tcPr>
          <w:p w14:paraId="4029D164" w14:textId="77777777" w:rsidR="00C03D15" w:rsidRPr="00130358" w:rsidRDefault="00C03D15" w:rsidP="00D62538">
            <w:pPr>
              <w:pStyle w:val="TAL"/>
              <w:keepNext w:val="0"/>
              <w:keepLines w:val="0"/>
              <w:jc w:val="center"/>
            </w:pPr>
          </w:p>
        </w:tc>
        <w:tc>
          <w:tcPr>
            <w:tcW w:w="3066" w:type="dxa"/>
            <w:vAlign w:val="center"/>
          </w:tcPr>
          <w:p w14:paraId="1F52C8CA" w14:textId="46649310" w:rsidR="00C03D15" w:rsidRPr="00130358" w:rsidRDefault="00C03D15" w:rsidP="00D62538">
            <w:pPr>
              <w:pStyle w:val="TAL"/>
              <w:keepNext w:val="0"/>
              <w:keepLines w:val="0"/>
              <w:jc w:val="center"/>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proofErr w:type="gramStart"/>
            <w:r w:rsidRPr="00130358">
              <w:rPr>
                <w:rFonts w:cs="v5.0.0"/>
              </w:rPr>
              <w:t>XIV</w:t>
            </w:r>
            <w:r w:rsidR="00D62538" w:rsidRPr="00130358">
              <w:rPr>
                <w:rFonts w:cs="v5.0.0"/>
              </w:rPr>
              <w:t xml:space="preserve"> </w:t>
            </w:r>
            <w:r w:rsidRPr="00130358">
              <w:rPr>
                <w:rFonts w:cs="v5.0.0"/>
              </w:rPr>
              <w:t>,</w:t>
            </w:r>
            <w:proofErr w:type="gramEnd"/>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745" w:type="dxa"/>
            <w:vAlign w:val="center"/>
          </w:tcPr>
          <w:p w14:paraId="45EDB098" w14:textId="77777777" w:rsidR="00C03D15" w:rsidRPr="00130358" w:rsidRDefault="00C03D15" w:rsidP="00D62538">
            <w:pPr>
              <w:pStyle w:val="TAL"/>
              <w:keepNext w:val="0"/>
              <w:keepLines w:val="0"/>
              <w:jc w:val="center"/>
            </w:pPr>
            <w:r w:rsidRPr="00130358">
              <w:t>-91</w:t>
            </w:r>
          </w:p>
        </w:tc>
        <w:tc>
          <w:tcPr>
            <w:tcW w:w="1567" w:type="dxa"/>
            <w:vAlign w:val="center"/>
          </w:tcPr>
          <w:p w14:paraId="4A9C8E6F" w14:textId="77777777" w:rsidR="00C03D15" w:rsidRPr="00130358" w:rsidRDefault="00C03D15" w:rsidP="00D62538">
            <w:pPr>
              <w:pStyle w:val="TAL"/>
              <w:keepNext w:val="0"/>
              <w:keepLines w:val="0"/>
              <w:jc w:val="center"/>
            </w:pPr>
            <w:r w:rsidRPr="00130358">
              <w:t>-70</w:t>
            </w:r>
          </w:p>
        </w:tc>
      </w:tr>
      <w:tr w:rsidR="00C03D15" w:rsidRPr="00130358" w14:paraId="73BB7928" w14:textId="77777777" w:rsidTr="00D62538">
        <w:trPr>
          <w:jc w:val="center"/>
        </w:trPr>
        <w:tc>
          <w:tcPr>
            <w:tcW w:w="1069" w:type="dxa"/>
            <w:vMerge/>
            <w:vAlign w:val="center"/>
          </w:tcPr>
          <w:p w14:paraId="736B0A7A" w14:textId="77777777" w:rsidR="00C03D15" w:rsidRPr="00130358" w:rsidRDefault="00C03D15" w:rsidP="00D62538">
            <w:pPr>
              <w:pStyle w:val="TAL"/>
              <w:keepNext w:val="0"/>
              <w:keepLines w:val="0"/>
              <w:jc w:val="center"/>
            </w:pPr>
          </w:p>
        </w:tc>
        <w:tc>
          <w:tcPr>
            <w:tcW w:w="1259" w:type="dxa"/>
            <w:vMerge/>
            <w:vAlign w:val="center"/>
          </w:tcPr>
          <w:p w14:paraId="6C7DD1F2" w14:textId="77777777" w:rsidR="00C03D15" w:rsidRPr="00130358" w:rsidRDefault="00C03D15" w:rsidP="00D62538">
            <w:pPr>
              <w:pStyle w:val="TAL"/>
              <w:keepNext w:val="0"/>
              <w:keepLines w:val="0"/>
              <w:jc w:val="center"/>
            </w:pPr>
          </w:p>
        </w:tc>
        <w:tc>
          <w:tcPr>
            <w:tcW w:w="3066" w:type="dxa"/>
            <w:vAlign w:val="center"/>
          </w:tcPr>
          <w:p w14:paraId="31EC12D9" w14:textId="1424C706" w:rsidR="00C03D15" w:rsidRPr="00130358" w:rsidRDefault="00C03D15" w:rsidP="00D62538">
            <w:pPr>
              <w:pStyle w:val="TAL"/>
              <w:keepNext w:val="0"/>
              <w:keepLines w:val="0"/>
              <w:jc w:val="center"/>
            </w:pPr>
            <w:r w:rsidRPr="00130358">
              <w:t>Band</w:t>
            </w:r>
            <w:r w:rsidR="00D62538" w:rsidRPr="00130358">
              <w:t xml:space="preserve"> </w:t>
            </w:r>
            <w:r w:rsidRPr="00130358">
              <w:t>XXV,</w:t>
            </w:r>
            <w:r w:rsidR="00D62538" w:rsidRPr="00130358">
              <w:t xml:space="preserve"> </w:t>
            </w:r>
            <w:r w:rsidRPr="00130358">
              <w:t>XXVI</w:t>
            </w:r>
            <w:r w:rsidR="00D62538" w:rsidRPr="00130358">
              <w:rPr>
                <w:rFonts w:cs="v5.0.0"/>
                <w:vertAlign w:val="superscript"/>
              </w:rPr>
              <w:t xml:space="preserve"> </w:t>
            </w:r>
            <w:r w:rsidRPr="00130358">
              <w:rPr>
                <w:rFonts w:cs="v5.0.0"/>
                <w:vertAlign w:val="superscript"/>
              </w:rPr>
              <w:t>Note</w:t>
            </w:r>
            <w:r w:rsidR="00D62538" w:rsidRPr="00130358">
              <w:rPr>
                <w:rFonts w:cs="v5.0.0"/>
                <w:vertAlign w:val="superscript"/>
              </w:rPr>
              <w:t xml:space="preserve"> </w:t>
            </w:r>
            <w:r w:rsidRPr="00130358">
              <w:rPr>
                <w:rFonts w:cs="v5.0.0"/>
                <w:vertAlign w:val="superscript"/>
              </w:rPr>
              <w:t>1</w:t>
            </w:r>
          </w:p>
        </w:tc>
        <w:tc>
          <w:tcPr>
            <w:tcW w:w="1745" w:type="dxa"/>
            <w:vAlign w:val="center"/>
          </w:tcPr>
          <w:p w14:paraId="489BD1E5" w14:textId="77777777" w:rsidR="00C03D15" w:rsidRPr="00130358" w:rsidRDefault="00C03D15" w:rsidP="00D62538">
            <w:pPr>
              <w:pStyle w:val="TAL"/>
              <w:keepNext w:val="0"/>
              <w:keepLines w:val="0"/>
              <w:jc w:val="center"/>
            </w:pPr>
            <w:r w:rsidRPr="00130358">
              <w:t>-90.5</w:t>
            </w:r>
          </w:p>
        </w:tc>
        <w:tc>
          <w:tcPr>
            <w:tcW w:w="1567" w:type="dxa"/>
            <w:vAlign w:val="center"/>
          </w:tcPr>
          <w:p w14:paraId="1CD00779" w14:textId="77777777" w:rsidR="00C03D15" w:rsidRPr="00130358" w:rsidRDefault="00C03D15" w:rsidP="00D62538">
            <w:pPr>
              <w:pStyle w:val="TAL"/>
              <w:keepNext w:val="0"/>
              <w:keepLines w:val="0"/>
              <w:jc w:val="center"/>
            </w:pPr>
            <w:r w:rsidRPr="00130358">
              <w:t>-70</w:t>
            </w:r>
          </w:p>
        </w:tc>
      </w:tr>
      <w:tr w:rsidR="00C03D15" w:rsidRPr="00130358" w14:paraId="713665FF" w14:textId="77777777" w:rsidTr="00D62538">
        <w:trPr>
          <w:jc w:val="center"/>
        </w:trPr>
        <w:tc>
          <w:tcPr>
            <w:tcW w:w="1069" w:type="dxa"/>
            <w:vAlign w:val="center"/>
          </w:tcPr>
          <w:p w14:paraId="7A23E951" w14:textId="77777777" w:rsidR="00C03D15" w:rsidRPr="00130358" w:rsidRDefault="00C03D15" w:rsidP="00D62538">
            <w:pPr>
              <w:pStyle w:val="TAL"/>
              <w:keepNext w:val="0"/>
              <w:keepLines w:val="0"/>
              <w:jc w:val="center"/>
            </w:pPr>
            <w:r w:rsidRPr="00130358">
              <w:sym w:font="Symbol" w:char="F0B1"/>
            </w:r>
            <w:r w:rsidRPr="00130358">
              <w:t>8</w:t>
            </w:r>
          </w:p>
        </w:tc>
        <w:tc>
          <w:tcPr>
            <w:tcW w:w="1259" w:type="dxa"/>
            <w:vAlign w:val="center"/>
          </w:tcPr>
          <w:p w14:paraId="4EBAB6F2" w14:textId="77777777" w:rsidR="00C03D15" w:rsidRPr="00130358" w:rsidRDefault="00C03D15" w:rsidP="00D62538">
            <w:pPr>
              <w:pStyle w:val="TAL"/>
              <w:keepNext w:val="0"/>
              <w:keepLines w:val="0"/>
              <w:jc w:val="center"/>
            </w:pPr>
            <w:r w:rsidRPr="00130358">
              <w:sym w:font="Symbol" w:char="F0B1"/>
            </w:r>
            <w:r w:rsidRPr="00130358">
              <w:t>11</w:t>
            </w:r>
          </w:p>
        </w:tc>
        <w:tc>
          <w:tcPr>
            <w:tcW w:w="3066" w:type="dxa"/>
            <w:vAlign w:val="center"/>
          </w:tcPr>
          <w:p w14:paraId="6C0938C1" w14:textId="68AE23A0" w:rsidR="00C03D15" w:rsidRPr="00130358" w:rsidRDefault="00C03D15" w:rsidP="00D62538">
            <w:pPr>
              <w:pStyle w:val="TAL"/>
              <w:keepNext w:val="0"/>
              <w:keepLines w:val="0"/>
              <w:jc w:val="center"/>
            </w:pPr>
            <w:r w:rsidRPr="00130358">
              <w:t>Note</w:t>
            </w:r>
            <w:r w:rsidR="00D62538" w:rsidRPr="00130358">
              <w:t xml:space="preserve"> </w:t>
            </w:r>
            <w:r w:rsidRPr="00130358">
              <w:t>2</w:t>
            </w:r>
          </w:p>
        </w:tc>
        <w:tc>
          <w:tcPr>
            <w:tcW w:w="1745" w:type="dxa"/>
            <w:vAlign w:val="center"/>
          </w:tcPr>
          <w:p w14:paraId="38D331F5" w14:textId="77777777" w:rsidR="00C03D15" w:rsidRPr="00130358" w:rsidRDefault="00C03D15" w:rsidP="00D62538">
            <w:pPr>
              <w:pStyle w:val="TAL"/>
              <w:keepNext w:val="0"/>
              <w:keepLines w:val="0"/>
              <w:jc w:val="center"/>
            </w:pPr>
            <w:r w:rsidRPr="00130358">
              <w:t>-70</w:t>
            </w:r>
          </w:p>
        </w:tc>
        <w:tc>
          <w:tcPr>
            <w:tcW w:w="1567" w:type="dxa"/>
            <w:vAlign w:val="center"/>
          </w:tcPr>
          <w:p w14:paraId="193068EF" w14:textId="77777777" w:rsidR="00C03D15" w:rsidRPr="00130358" w:rsidRDefault="00C03D15" w:rsidP="00D62538">
            <w:pPr>
              <w:pStyle w:val="TAL"/>
              <w:keepNext w:val="0"/>
              <w:keepLines w:val="0"/>
              <w:jc w:val="center"/>
            </w:pPr>
            <w:r w:rsidRPr="00130358">
              <w:t>-50</w:t>
            </w:r>
          </w:p>
        </w:tc>
      </w:tr>
      <w:tr w:rsidR="00C03D15" w:rsidRPr="00130358" w14:paraId="62923686" w14:textId="77777777" w:rsidTr="00D62538">
        <w:trPr>
          <w:jc w:val="center"/>
        </w:trPr>
        <w:tc>
          <w:tcPr>
            <w:tcW w:w="8706" w:type="dxa"/>
            <w:gridSpan w:val="5"/>
            <w:vAlign w:val="center"/>
          </w:tcPr>
          <w:p w14:paraId="4EF3EB49" w14:textId="62304CEF"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1:</w:t>
            </w:r>
            <w:r w:rsidRPr="00130358">
              <w:tab/>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the</w:t>
            </w:r>
            <w:r w:rsidR="00D62538" w:rsidRPr="00130358">
              <w:t xml:space="preserve"> </w:t>
            </w:r>
            <w:r w:rsidRPr="00130358">
              <w:t>condition</w:t>
            </w:r>
            <w:r w:rsidR="00D62538" w:rsidRPr="00130358">
              <w:t xml:space="preserve"> </w:t>
            </w:r>
            <w:r w:rsidRPr="00130358">
              <w:t>has</w:t>
            </w:r>
            <w:r w:rsidR="00D62538" w:rsidRPr="00130358">
              <w:t xml:space="preserve"> </w:t>
            </w:r>
            <w:r w:rsidRPr="00130358">
              <w:t>the</w:t>
            </w:r>
            <w:r w:rsidR="00D62538" w:rsidRPr="00130358">
              <w:t xml:space="preserve"> </w:t>
            </w:r>
            <w:r w:rsidRPr="00130358">
              <w:t>minimum</w:t>
            </w:r>
            <w:r w:rsidR="00D62538" w:rsidRPr="00130358">
              <w:t xml:space="preserve"> </w:t>
            </w:r>
            <w:r w:rsidRPr="00130358">
              <w:t>Io</w:t>
            </w:r>
            <w:r w:rsidR="00D62538" w:rsidRPr="00130358">
              <w:t xml:space="preserve"> </w:t>
            </w:r>
            <w:r w:rsidRPr="00130358">
              <w:t>of</w:t>
            </w:r>
            <w:r w:rsidR="00D62538" w:rsidRPr="00130358">
              <w:t xml:space="preserve"> </w:t>
            </w:r>
            <w:r w:rsidRPr="00130358">
              <w:rPr>
                <w:rFonts w:cs="v5.0.0"/>
              </w:rPr>
              <w:t>-92</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p w14:paraId="7E962EE6" w14:textId="2CE6C8D9"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2:</w:t>
            </w:r>
            <w:r w:rsidRPr="00130358">
              <w:tab/>
              <w:t>The</w:t>
            </w:r>
            <w:r w:rsidR="00D62538" w:rsidRPr="00130358">
              <w:t xml:space="preserve"> </w:t>
            </w:r>
            <w:r w:rsidRPr="00130358">
              <w:t>same</w:t>
            </w:r>
            <w:r w:rsidR="00D62538" w:rsidRPr="00130358">
              <w:t xml:space="preserve"> </w:t>
            </w:r>
            <w:r w:rsidRPr="00130358">
              <w:t>bands</w:t>
            </w:r>
            <w:r w:rsidR="00D62538" w:rsidRPr="00130358">
              <w:t xml:space="preserve"> </w:t>
            </w:r>
            <w:r w:rsidRPr="00130358">
              <w:t>apply</w:t>
            </w:r>
            <w:r w:rsidR="00D62538" w:rsidRPr="00130358">
              <w:t xml:space="preserve"> </w:t>
            </w:r>
            <w:r w:rsidRPr="00130358">
              <w:t>for</w:t>
            </w:r>
            <w:r w:rsidR="00D62538" w:rsidRPr="00130358">
              <w:t xml:space="preserve"> </w:t>
            </w:r>
            <w:r w:rsidRPr="00130358">
              <w:t>this</w:t>
            </w:r>
            <w:r w:rsidR="00D62538" w:rsidRPr="00130358">
              <w:t xml:space="preserve"> </w:t>
            </w:r>
            <w:r w:rsidRPr="00130358">
              <w:t>requirement</w:t>
            </w:r>
            <w:r w:rsidR="00D62538" w:rsidRPr="00130358">
              <w:t xml:space="preserve"> </w:t>
            </w:r>
            <w:r w:rsidRPr="00130358">
              <w:t>as</w:t>
            </w:r>
            <w:r w:rsidR="00D62538" w:rsidRPr="00130358">
              <w:t xml:space="preserve"> </w:t>
            </w:r>
            <w:r w:rsidRPr="00130358">
              <w:t>for</w:t>
            </w:r>
            <w:r w:rsidR="00D62538" w:rsidRPr="00130358">
              <w:t xml:space="preserve"> </w:t>
            </w:r>
            <w:r w:rsidRPr="00130358">
              <w:t>the</w:t>
            </w:r>
            <w:r w:rsidR="00D62538" w:rsidRPr="00130358">
              <w:t xml:space="preserve"> </w:t>
            </w:r>
            <w:r w:rsidRPr="00130358">
              <w:t>corresponding</w:t>
            </w:r>
            <w:r w:rsidR="00D62538" w:rsidRPr="00130358">
              <w:t xml:space="preserve"> </w:t>
            </w:r>
            <w:r w:rsidRPr="00130358">
              <w:t>highest</w:t>
            </w:r>
            <w:r w:rsidR="00D62538" w:rsidRPr="00130358">
              <w:t xml:space="preserve"> </w:t>
            </w:r>
            <w:r w:rsidRPr="00130358">
              <w:t>accuracy</w:t>
            </w:r>
            <w:r w:rsidR="00D62538" w:rsidRPr="00130358">
              <w:t xml:space="preserve"> </w:t>
            </w:r>
            <w:r w:rsidRPr="00130358">
              <w:t>requirement.</w:t>
            </w:r>
          </w:p>
        </w:tc>
      </w:tr>
    </w:tbl>
    <w:p w14:paraId="1E428E05" w14:textId="77777777" w:rsidR="00C03D15" w:rsidRPr="00130358" w:rsidRDefault="00C03D15" w:rsidP="00D62538">
      <w:pPr>
        <w:rPr>
          <w:rFonts w:cs="v4.2.0"/>
        </w:rPr>
      </w:pPr>
    </w:p>
    <w:p w14:paraId="7A4F1966" w14:textId="3D22B772"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8.1.2</w:t>
        </w:r>
      </w:smartTag>
      <w:r w:rsidRPr="00130358">
        <w:rPr>
          <w:rFonts w:cs="v4.2.0"/>
        </w:rPr>
        <w:t>.4.1 shall apply.</w:t>
      </w:r>
    </w:p>
    <w:p w14:paraId="478E581D" w14:textId="77777777" w:rsidR="00123ECE" w:rsidRPr="00130358" w:rsidRDefault="00123ECE" w:rsidP="00D62538">
      <w:pPr>
        <w:rPr>
          <w:rFonts w:cs="v4.2.0"/>
          <w:lang w:eastAsia="zh-CN"/>
        </w:rPr>
      </w:pPr>
      <w:r w:rsidRPr="00130358">
        <w:t xml:space="preserve">The reporting range and mapping specified for FDD CPICH </w:t>
      </w:r>
      <w:r w:rsidRPr="00130358">
        <w:rPr>
          <w:rFonts w:eastAsia="SimSun"/>
          <w:lang w:eastAsia="zh-CN"/>
        </w:rPr>
        <w:t>RSCP</w:t>
      </w:r>
      <w:r w:rsidRPr="00130358">
        <w:t xml:space="preserve"> </w:t>
      </w:r>
      <w:r w:rsidRPr="00130358">
        <w:rPr>
          <w:rFonts w:cs="v4.2.0"/>
        </w:rPr>
        <w:t>is defined in Table 9.3.1</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3AD72654" w14:textId="77777777" w:rsidR="00123ECE" w:rsidRPr="00130358" w:rsidRDefault="00123ECE" w:rsidP="00D62538">
      <w:pPr>
        <w:pStyle w:val="TH"/>
        <w:keepNext w:val="0"/>
        <w:keepLines w:val="0"/>
      </w:pPr>
      <w:r w:rsidRPr="00130358">
        <w:t>Table 9.3.1.3-2: CPICH RSCP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521FF904" w14:textId="77777777" w:rsidTr="00D62538">
        <w:trPr>
          <w:cantSplit/>
          <w:jc w:val="center"/>
        </w:trPr>
        <w:tc>
          <w:tcPr>
            <w:tcW w:w="2693" w:type="dxa"/>
          </w:tcPr>
          <w:p w14:paraId="6AE63D87" w14:textId="0D717433" w:rsidR="00123ECE" w:rsidRPr="00130358" w:rsidRDefault="00123ECE"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1DD35C28" w14:textId="7B9F678B" w:rsidR="00123ECE" w:rsidRPr="00130358" w:rsidRDefault="00123ECE"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5083249A" w14:textId="77777777" w:rsidR="00123ECE" w:rsidRPr="00130358" w:rsidRDefault="00123ECE" w:rsidP="00D62538">
            <w:pPr>
              <w:pStyle w:val="TAH"/>
              <w:keepNext w:val="0"/>
              <w:keepLines w:val="0"/>
              <w:rPr>
                <w:rFonts w:cs="v3.7.0"/>
              </w:rPr>
            </w:pPr>
            <w:r w:rsidRPr="00130358">
              <w:rPr>
                <w:rFonts w:cs="v3.7.0"/>
              </w:rPr>
              <w:t>Unit</w:t>
            </w:r>
          </w:p>
        </w:tc>
      </w:tr>
      <w:tr w:rsidR="00123ECE" w:rsidRPr="00130358" w14:paraId="7B4B349F" w14:textId="77777777" w:rsidTr="00D62538">
        <w:trPr>
          <w:cantSplit/>
          <w:jc w:val="center"/>
        </w:trPr>
        <w:tc>
          <w:tcPr>
            <w:tcW w:w="2693" w:type="dxa"/>
          </w:tcPr>
          <w:p w14:paraId="2FA0FCD3" w14:textId="77777777" w:rsidR="00123ECE" w:rsidRPr="00130358" w:rsidRDefault="00123ECE" w:rsidP="00D62538">
            <w:pPr>
              <w:pStyle w:val="TAC"/>
              <w:keepNext w:val="0"/>
              <w:keepLines w:val="0"/>
            </w:pPr>
            <w:r w:rsidRPr="00130358">
              <w:t>CPICH_RSCP_LEV</w:t>
            </w:r>
            <w:r w:rsidR="00716392" w:rsidRPr="00130358">
              <w:t>_</w:t>
            </w:r>
            <w:r w:rsidRPr="00130358">
              <w:t>-05</w:t>
            </w:r>
          </w:p>
        </w:tc>
        <w:tc>
          <w:tcPr>
            <w:tcW w:w="3260" w:type="dxa"/>
          </w:tcPr>
          <w:p w14:paraId="4E0FF37B" w14:textId="1FAE90A2" w:rsidR="00123ECE" w:rsidRPr="00130358" w:rsidRDefault="00123ECE" w:rsidP="00D62538">
            <w:pPr>
              <w:pStyle w:val="TAC"/>
              <w:keepNext w:val="0"/>
              <w:keepLines w:val="0"/>
            </w:pPr>
            <w:r w:rsidRPr="00130358">
              <w:t>CPICH</w:t>
            </w:r>
            <w:r w:rsidR="00D62538" w:rsidRPr="00130358">
              <w:t xml:space="preserve"> </w:t>
            </w:r>
            <w:r w:rsidRPr="00130358">
              <w:t>RSCP</w:t>
            </w:r>
            <w:r w:rsidR="00D62538" w:rsidRPr="00130358">
              <w:t xml:space="preserve"> </w:t>
            </w:r>
            <w:r w:rsidRPr="00130358">
              <w:t>&lt;-120</w:t>
            </w:r>
            <w:r w:rsidR="00D62538" w:rsidRPr="00130358">
              <w:t xml:space="preserve"> </w:t>
            </w:r>
          </w:p>
        </w:tc>
        <w:tc>
          <w:tcPr>
            <w:tcW w:w="1985" w:type="dxa"/>
          </w:tcPr>
          <w:p w14:paraId="54FCA4CD" w14:textId="77777777" w:rsidR="00123ECE" w:rsidRPr="00130358" w:rsidRDefault="00123ECE" w:rsidP="00D62538">
            <w:pPr>
              <w:pStyle w:val="TAC"/>
              <w:keepNext w:val="0"/>
              <w:keepLines w:val="0"/>
            </w:pPr>
            <w:r w:rsidRPr="00130358">
              <w:t>dBm</w:t>
            </w:r>
          </w:p>
        </w:tc>
      </w:tr>
      <w:tr w:rsidR="00123ECE" w:rsidRPr="00130358" w14:paraId="575FDF61" w14:textId="77777777" w:rsidTr="00D62538">
        <w:trPr>
          <w:cantSplit/>
          <w:jc w:val="center"/>
        </w:trPr>
        <w:tc>
          <w:tcPr>
            <w:tcW w:w="2693" w:type="dxa"/>
          </w:tcPr>
          <w:p w14:paraId="0F2EA409" w14:textId="77777777" w:rsidR="00123ECE" w:rsidRPr="00130358" w:rsidRDefault="00123ECE" w:rsidP="00D62538">
            <w:pPr>
              <w:pStyle w:val="TAC"/>
              <w:keepNext w:val="0"/>
              <w:keepLines w:val="0"/>
            </w:pPr>
            <w:r w:rsidRPr="00130358">
              <w:t>CPICH_RSCP_LEV</w:t>
            </w:r>
            <w:r w:rsidR="00716392" w:rsidRPr="00130358">
              <w:t>_</w:t>
            </w:r>
            <w:r w:rsidRPr="00130358">
              <w:t>-04</w:t>
            </w:r>
          </w:p>
        </w:tc>
        <w:tc>
          <w:tcPr>
            <w:tcW w:w="3260" w:type="dxa"/>
          </w:tcPr>
          <w:p w14:paraId="0B57B2E2" w14:textId="3156AA48" w:rsidR="00123ECE" w:rsidRPr="00130358" w:rsidRDefault="00123ECE" w:rsidP="00D62538">
            <w:pPr>
              <w:pStyle w:val="TAC"/>
              <w:keepNext w:val="0"/>
              <w:keepLines w:val="0"/>
            </w:pPr>
            <w:r w:rsidRPr="00130358">
              <w:t>-120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-119</w:t>
            </w:r>
          </w:p>
        </w:tc>
        <w:tc>
          <w:tcPr>
            <w:tcW w:w="1985" w:type="dxa"/>
          </w:tcPr>
          <w:p w14:paraId="3E7631C3" w14:textId="77777777" w:rsidR="00123ECE" w:rsidRPr="00130358" w:rsidRDefault="00123ECE" w:rsidP="00D62538">
            <w:pPr>
              <w:pStyle w:val="TAC"/>
              <w:keepNext w:val="0"/>
              <w:keepLines w:val="0"/>
            </w:pPr>
            <w:r w:rsidRPr="00130358">
              <w:t>dBm</w:t>
            </w:r>
          </w:p>
        </w:tc>
      </w:tr>
      <w:tr w:rsidR="00123ECE" w:rsidRPr="00130358" w14:paraId="0AD59048" w14:textId="77777777" w:rsidTr="00D62538">
        <w:trPr>
          <w:cantSplit/>
          <w:jc w:val="center"/>
        </w:trPr>
        <w:tc>
          <w:tcPr>
            <w:tcW w:w="2693" w:type="dxa"/>
          </w:tcPr>
          <w:p w14:paraId="14096867" w14:textId="77777777" w:rsidR="00123ECE" w:rsidRPr="00130358" w:rsidRDefault="00123ECE" w:rsidP="00D62538">
            <w:pPr>
              <w:pStyle w:val="TAC"/>
              <w:keepNext w:val="0"/>
              <w:keepLines w:val="0"/>
            </w:pPr>
            <w:r w:rsidRPr="00130358">
              <w:t>CPICH_RSCP_LEV</w:t>
            </w:r>
            <w:r w:rsidR="00716392" w:rsidRPr="00130358">
              <w:t>_</w:t>
            </w:r>
            <w:r w:rsidRPr="00130358">
              <w:t>-03</w:t>
            </w:r>
          </w:p>
        </w:tc>
        <w:tc>
          <w:tcPr>
            <w:tcW w:w="3260" w:type="dxa"/>
          </w:tcPr>
          <w:p w14:paraId="47F6FAEE" w14:textId="383F764F" w:rsidR="00123ECE" w:rsidRPr="00130358" w:rsidRDefault="00123ECE" w:rsidP="00D62538">
            <w:pPr>
              <w:pStyle w:val="TAC"/>
              <w:keepNext w:val="0"/>
              <w:keepLines w:val="0"/>
            </w:pPr>
            <w:r w:rsidRPr="00130358">
              <w:t>-119</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-118</w:t>
            </w:r>
          </w:p>
        </w:tc>
        <w:tc>
          <w:tcPr>
            <w:tcW w:w="1985" w:type="dxa"/>
          </w:tcPr>
          <w:p w14:paraId="6905492F" w14:textId="77777777" w:rsidR="00123ECE" w:rsidRPr="00130358" w:rsidRDefault="00123ECE" w:rsidP="00D62538">
            <w:pPr>
              <w:pStyle w:val="TAC"/>
              <w:keepNext w:val="0"/>
              <w:keepLines w:val="0"/>
            </w:pPr>
            <w:r w:rsidRPr="00130358">
              <w:t>dBm</w:t>
            </w:r>
          </w:p>
        </w:tc>
      </w:tr>
      <w:tr w:rsidR="00123ECE" w:rsidRPr="00130358" w14:paraId="3A1BA9AA" w14:textId="77777777" w:rsidTr="00D62538">
        <w:trPr>
          <w:cantSplit/>
          <w:jc w:val="center"/>
        </w:trPr>
        <w:tc>
          <w:tcPr>
            <w:tcW w:w="2693" w:type="dxa"/>
          </w:tcPr>
          <w:p w14:paraId="3E0CC577" w14:textId="77777777" w:rsidR="00123ECE" w:rsidRPr="00130358" w:rsidRDefault="00123ECE" w:rsidP="00D62538">
            <w:pPr>
              <w:pStyle w:val="TAC"/>
              <w:keepNext w:val="0"/>
              <w:keepLines w:val="0"/>
            </w:pPr>
            <w:r w:rsidRPr="00130358">
              <w:t>…</w:t>
            </w:r>
          </w:p>
        </w:tc>
        <w:tc>
          <w:tcPr>
            <w:tcW w:w="3260" w:type="dxa"/>
          </w:tcPr>
          <w:p w14:paraId="0B003FA0" w14:textId="77777777" w:rsidR="00123ECE" w:rsidRPr="00130358" w:rsidRDefault="00123ECE" w:rsidP="00D62538">
            <w:pPr>
              <w:pStyle w:val="TAC"/>
              <w:keepNext w:val="0"/>
              <w:keepLines w:val="0"/>
            </w:pPr>
            <w:r w:rsidRPr="00130358">
              <w:t>…</w:t>
            </w:r>
          </w:p>
        </w:tc>
        <w:tc>
          <w:tcPr>
            <w:tcW w:w="1985" w:type="dxa"/>
          </w:tcPr>
          <w:p w14:paraId="239584FD" w14:textId="77777777" w:rsidR="00123ECE" w:rsidRPr="00130358" w:rsidRDefault="00123ECE" w:rsidP="00D62538">
            <w:pPr>
              <w:pStyle w:val="TAC"/>
              <w:keepNext w:val="0"/>
              <w:keepLines w:val="0"/>
            </w:pPr>
            <w:r w:rsidRPr="00130358">
              <w:t>…</w:t>
            </w:r>
          </w:p>
        </w:tc>
      </w:tr>
      <w:tr w:rsidR="00123ECE" w:rsidRPr="00130358" w14:paraId="31C56914" w14:textId="77777777" w:rsidTr="00D62538">
        <w:trPr>
          <w:cantSplit/>
          <w:jc w:val="center"/>
        </w:trPr>
        <w:tc>
          <w:tcPr>
            <w:tcW w:w="2693" w:type="dxa"/>
          </w:tcPr>
          <w:p w14:paraId="5248AABC" w14:textId="77777777" w:rsidR="00123ECE" w:rsidRPr="00130358" w:rsidRDefault="00123ECE" w:rsidP="00D62538">
            <w:pPr>
              <w:pStyle w:val="TAC"/>
              <w:keepNext w:val="0"/>
              <w:keepLines w:val="0"/>
            </w:pPr>
            <w:r w:rsidRPr="00130358">
              <w:t>CPICH_RSCP_LEV</w:t>
            </w:r>
            <w:r w:rsidR="00716392" w:rsidRPr="00130358">
              <w:t>_</w:t>
            </w:r>
            <w:r w:rsidRPr="00130358">
              <w:t>89</w:t>
            </w:r>
          </w:p>
        </w:tc>
        <w:tc>
          <w:tcPr>
            <w:tcW w:w="3260" w:type="dxa"/>
          </w:tcPr>
          <w:p w14:paraId="48CACF2E" w14:textId="7A1E9A4F" w:rsidR="00123ECE" w:rsidRPr="00130358" w:rsidRDefault="00123ECE" w:rsidP="00D62538">
            <w:pPr>
              <w:pStyle w:val="TAC"/>
              <w:keepNext w:val="0"/>
              <w:keepLines w:val="0"/>
            </w:pPr>
            <w:r w:rsidRPr="00130358">
              <w:t>-27</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-26</w:t>
            </w:r>
          </w:p>
        </w:tc>
        <w:tc>
          <w:tcPr>
            <w:tcW w:w="1985" w:type="dxa"/>
          </w:tcPr>
          <w:p w14:paraId="277AEC3B" w14:textId="77777777" w:rsidR="00123ECE" w:rsidRPr="00130358" w:rsidRDefault="00123ECE" w:rsidP="00D62538">
            <w:pPr>
              <w:pStyle w:val="TAC"/>
              <w:keepNext w:val="0"/>
              <w:keepLines w:val="0"/>
            </w:pPr>
            <w:r w:rsidRPr="00130358">
              <w:t>dBm</w:t>
            </w:r>
          </w:p>
        </w:tc>
      </w:tr>
      <w:tr w:rsidR="00123ECE" w:rsidRPr="00130358" w14:paraId="1A0D7221" w14:textId="77777777" w:rsidTr="00D62538">
        <w:trPr>
          <w:cantSplit/>
          <w:jc w:val="center"/>
        </w:trPr>
        <w:tc>
          <w:tcPr>
            <w:tcW w:w="2693" w:type="dxa"/>
          </w:tcPr>
          <w:p w14:paraId="7D5CEF57" w14:textId="77777777" w:rsidR="00123ECE" w:rsidRPr="00130358" w:rsidRDefault="00123ECE" w:rsidP="00D62538">
            <w:pPr>
              <w:pStyle w:val="TAC"/>
              <w:keepNext w:val="0"/>
              <w:keepLines w:val="0"/>
            </w:pPr>
            <w:r w:rsidRPr="00130358">
              <w:t>CPICH_RSCP_LEV</w:t>
            </w:r>
            <w:r w:rsidR="00716392" w:rsidRPr="00130358">
              <w:t>_</w:t>
            </w:r>
            <w:r w:rsidRPr="00130358">
              <w:t>90</w:t>
            </w:r>
          </w:p>
        </w:tc>
        <w:tc>
          <w:tcPr>
            <w:tcW w:w="3260" w:type="dxa"/>
          </w:tcPr>
          <w:p w14:paraId="7156DCF4" w14:textId="2901FB19" w:rsidR="00123ECE" w:rsidRPr="00130358" w:rsidRDefault="00123ECE"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-25</w:t>
            </w:r>
          </w:p>
        </w:tc>
        <w:tc>
          <w:tcPr>
            <w:tcW w:w="1985" w:type="dxa"/>
          </w:tcPr>
          <w:p w14:paraId="2C6782B0" w14:textId="77777777" w:rsidR="00123ECE" w:rsidRPr="00130358" w:rsidRDefault="00123ECE" w:rsidP="00D62538">
            <w:pPr>
              <w:pStyle w:val="TAC"/>
              <w:keepNext w:val="0"/>
              <w:keepLines w:val="0"/>
            </w:pPr>
            <w:r w:rsidRPr="00130358">
              <w:t>dBm</w:t>
            </w:r>
          </w:p>
        </w:tc>
      </w:tr>
      <w:tr w:rsidR="00123ECE" w:rsidRPr="00130358" w14:paraId="4172630C" w14:textId="77777777" w:rsidTr="00D62538">
        <w:trPr>
          <w:cantSplit/>
          <w:jc w:val="center"/>
        </w:trPr>
        <w:tc>
          <w:tcPr>
            <w:tcW w:w="2693" w:type="dxa"/>
          </w:tcPr>
          <w:p w14:paraId="10E02DD0" w14:textId="77777777" w:rsidR="00123ECE" w:rsidRPr="00130358" w:rsidRDefault="00123ECE" w:rsidP="00D62538">
            <w:pPr>
              <w:pStyle w:val="TAC"/>
              <w:keepNext w:val="0"/>
              <w:keepLines w:val="0"/>
            </w:pPr>
            <w:r w:rsidRPr="00130358">
              <w:t>CPICH_RSCP_LEV</w:t>
            </w:r>
            <w:r w:rsidR="00716392" w:rsidRPr="00130358">
              <w:t>_</w:t>
            </w:r>
            <w:r w:rsidRPr="00130358">
              <w:t>91</w:t>
            </w:r>
          </w:p>
        </w:tc>
        <w:tc>
          <w:tcPr>
            <w:tcW w:w="3260" w:type="dxa"/>
          </w:tcPr>
          <w:p w14:paraId="034A4588" w14:textId="0C593B65"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p>
        </w:tc>
        <w:tc>
          <w:tcPr>
            <w:tcW w:w="1985" w:type="dxa"/>
          </w:tcPr>
          <w:p w14:paraId="535A1206" w14:textId="77777777" w:rsidR="00123ECE" w:rsidRPr="00130358" w:rsidRDefault="00123ECE" w:rsidP="00D62538">
            <w:pPr>
              <w:pStyle w:val="TAC"/>
              <w:keepNext w:val="0"/>
              <w:keepLines w:val="0"/>
            </w:pPr>
            <w:r w:rsidRPr="00130358">
              <w:t>dBm</w:t>
            </w:r>
          </w:p>
        </w:tc>
      </w:tr>
    </w:tbl>
    <w:p w14:paraId="5C4E9F4C" w14:textId="77777777" w:rsidR="00123ECE" w:rsidRPr="00130358" w:rsidRDefault="00123ECE" w:rsidP="00D62538">
      <w:pPr>
        <w:rPr>
          <w:rFonts w:eastAsia="SimSun" w:cs="v4.2.0"/>
          <w:lang w:eastAsia="zh-CN"/>
        </w:rPr>
      </w:pPr>
    </w:p>
    <w:p w14:paraId="4F41FB94" w14:textId="550EEB20" w:rsidR="00123ECE" w:rsidRPr="00130358" w:rsidRDefault="00123ECE" w:rsidP="00D62538">
      <w:pPr>
        <w:rPr>
          <w:rFonts w:eastAsia="SimSun"/>
          <w:lang w:eastAsia="zh-CN"/>
        </w:rPr>
      </w:pPr>
      <w:r w:rsidRPr="00130358">
        <w:t xml:space="preserve">The normative reference for this requirement </w:t>
      </w:r>
      <w:r w:rsidR="00483222" w:rsidRPr="00130358">
        <w:t>is 3GPP TS</w:t>
      </w:r>
      <w:r w:rsidRPr="00130358">
        <w:t xml:space="preserve"> 25.133 [2</w:t>
      </w:r>
      <w:r w:rsidRPr="00130358">
        <w:rPr>
          <w:rFonts w:eastAsia="SimSun"/>
          <w:lang w:eastAsia="zh-CN"/>
        </w:rPr>
        <w:t>1</w:t>
      </w:r>
      <w:r w:rsidRPr="00130358">
        <w:t xml:space="preserve">] clauses </w:t>
      </w:r>
      <w:smartTag w:uri="urn:schemas-microsoft-com:office:smarttags" w:element="chsdate">
        <w:smartTagPr>
          <w:attr w:name="IsROCDate" w:val="False"/>
          <w:attr w:name="IsLunarDate" w:val="False"/>
          <w:attr w:name="Day" w:val="30"/>
          <w:attr w:name="Month" w:val="12"/>
          <w:attr w:name="Year" w:val="1899"/>
        </w:smartTagPr>
        <w:r w:rsidRPr="00130358">
          <w:t>9.1.</w:t>
        </w:r>
        <w:r w:rsidRPr="00130358">
          <w:rPr>
            <w:rFonts w:eastAsia="SimSun"/>
            <w:lang w:eastAsia="zh-CN"/>
          </w:rPr>
          <w:t>1</w:t>
        </w:r>
      </w:smartTag>
      <w:r w:rsidRPr="00130358">
        <w:rPr>
          <w:rFonts w:eastAsia="SimSun"/>
          <w:lang w:eastAsia="zh-CN"/>
        </w:rPr>
        <w:t>.2 and 9.1.1.3</w:t>
      </w:r>
      <w:r w:rsidRPr="00130358">
        <w:rPr>
          <w:lang w:eastAsia="zh-CN"/>
        </w:rPr>
        <w:t xml:space="preserve">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9.2.</w:t>
      </w:r>
      <w:r w:rsidRPr="00130358">
        <w:rPr>
          <w:rFonts w:eastAsia="SimSun"/>
          <w:lang w:eastAsia="zh-CN"/>
        </w:rPr>
        <w:t>1</w:t>
      </w:r>
      <w:r w:rsidRPr="00130358">
        <w:rPr>
          <w:lang w:eastAsia="zh-CN"/>
        </w:rPr>
        <w:t xml:space="preserve"> </w:t>
      </w:r>
      <w:r w:rsidRPr="00130358">
        <w:t>and A.9.3.1.</w:t>
      </w:r>
    </w:p>
    <w:p w14:paraId="315D35DB" w14:textId="77777777" w:rsidR="00123ECE" w:rsidRPr="00130358" w:rsidRDefault="00123ECE" w:rsidP="00D62538">
      <w:pPr>
        <w:pStyle w:val="Heading4"/>
        <w:keepNext w:val="0"/>
        <w:keepLines w:val="0"/>
      </w:pPr>
      <w:r w:rsidRPr="00130358">
        <w:lastRenderedPageBreak/>
        <w:t>9.3.1</w:t>
      </w:r>
      <w:r w:rsidRPr="00130358">
        <w:rPr>
          <w:lang w:eastAsia="zh-CN"/>
        </w:rPr>
        <w:t>.</w:t>
      </w:r>
      <w:r w:rsidRPr="00130358">
        <w:t>4</w:t>
      </w:r>
      <w:r w:rsidRPr="00130358">
        <w:tab/>
        <w:t>Test description</w:t>
      </w:r>
    </w:p>
    <w:p w14:paraId="5FE7EB46" w14:textId="77777777" w:rsidR="00123ECE" w:rsidRPr="00130358" w:rsidRDefault="00123ECE" w:rsidP="00D62538">
      <w:pPr>
        <w:pStyle w:val="Heading5"/>
        <w:keepNext w:val="0"/>
        <w:keepLines w:val="0"/>
      </w:pPr>
      <w:r w:rsidRPr="00130358">
        <w:t>9.3.1</w:t>
      </w:r>
      <w:r w:rsidRPr="00130358">
        <w:rPr>
          <w:lang w:eastAsia="zh-CN"/>
        </w:rPr>
        <w:t>.</w:t>
      </w:r>
      <w:r w:rsidRPr="00130358">
        <w:t>4.1</w:t>
      </w:r>
      <w:r w:rsidRPr="00130358">
        <w:tab/>
        <w:t>Initial conditions</w:t>
      </w:r>
    </w:p>
    <w:p w14:paraId="5F39B8AA" w14:textId="11570B15"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446E429A" w14:textId="607817E8"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130358">
          <w:t>4.4.2 a</w:t>
        </w:r>
      </w:smartTag>
      <w:r w:rsidRPr="00130358">
        <w:t>nd 4.3.1.</w:t>
      </w:r>
    </w:p>
    <w:p w14:paraId="54FDD68D" w14:textId="5E8DE058"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291CB970" w14:textId="31AB0A5A" w:rsidR="00123ECE" w:rsidRPr="00130358" w:rsidRDefault="00123ECE" w:rsidP="00483222">
      <w:pPr>
        <w:pStyle w:val="B1"/>
        <w:rPr>
          <w:rFonts w:eastAsia="SimSun"/>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4E02CBD6" w14:textId="13C263E2" w:rsidR="00123ECE" w:rsidRPr="00130358" w:rsidRDefault="00123ECE" w:rsidP="00483222">
      <w:pPr>
        <w:pStyle w:val="B1"/>
      </w:pPr>
      <w:r w:rsidRPr="00130358">
        <w:t>2.</w:t>
      </w:r>
      <w:r w:rsidR="00483222" w:rsidRPr="00130358">
        <w:tab/>
      </w:r>
      <w:r w:rsidRPr="00130358">
        <w:t xml:space="preserve">The general test parameter settings are set up according to Table </w:t>
      </w:r>
      <w:r w:rsidRPr="00130358">
        <w:rPr>
          <w:rFonts w:eastAsia="SimSun"/>
          <w:lang w:eastAsia="zh-CN"/>
        </w:rPr>
        <w:t>9.3.1</w:t>
      </w:r>
      <w:r w:rsidRPr="00130358">
        <w:t>.4.1-1.</w:t>
      </w:r>
    </w:p>
    <w:p w14:paraId="5C52BBE3" w14:textId="7E2D956E" w:rsidR="00123ECE" w:rsidRPr="00130358" w:rsidRDefault="00123ECE" w:rsidP="00483222">
      <w:pPr>
        <w:pStyle w:val="B1"/>
      </w:pPr>
      <w:r w:rsidRPr="00130358">
        <w:rPr>
          <w:rFonts w:eastAsia="SimSun"/>
          <w:lang w:eastAsia="zh-CN"/>
        </w:rPr>
        <w:t>3</w:t>
      </w:r>
      <w:r w:rsidRPr="00130358">
        <w:t>.</w:t>
      </w:r>
      <w:r w:rsidR="00483222" w:rsidRPr="00130358">
        <w:tab/>
      </w:r>
      <w:r w:rsidRPr="00130358">
        <w:t>Propagation conditions are set according to Annex B clause B.0.</w:t>
      </w:r>
    </w:p>
    <w:p w14:paraId="6CFEE9ED" w14:textId="3589ADA2" w:rsidR="00123ECE" w:rsidRPr="00130358" w:rsidRDefault="00123ECE" w:rsidP="00483222">
      <w:pPr>
        <w:pStyle w:val="B1"/>
      </w:pPr>
      <w:r w:rsidRPr="00130358">
        <w:rPr>
          <w:rFonts w:eastAsia="SimSun"/>
          <w:lang w:eastAsia="zh-CN"/>
        </w:rPr>
        <w:t>4</w:t>
      </w:r>
      <w:r w:rsidRPr="00130358">
        <w:t>.</w:t>
      </w:r>
      <w:r w:rsidR="00483222" w:rsidRPr="00130358">
        <w:tab/>
      </w:r>
      <w:r w:rsidRPr="00130358">
        <w:t>Message contents are defined in clause 9.3.1.4.3.</w:t>
      </w:r>
    </w:p>
    <w:p w14:paraId="0A61099C" w14:textId="3B04EF2C" w:rsidR="00123ECE" w:rsidRPr="00130358" w:rsidRDefault="00123ECE" w:rsidP="00483222">
      <w:pPr>
        <w:pStyle w:val="B1"/>
        <w:rPr>
          <w:rFonts w:eastAsia="SimSun"/>
          <w:lang w:eastAsia="zh-CN"/>
        </w:rPr>
      </w:pPr>
      <w:r w:rsidRPr="00130358">
        <w:rPr>
          <w:rFonts w:eastAsia="SimSun"/>
          <w:lang w:eastAsia="zh-CN"/>
        </w:rPr>
        <w:t>5</w:t>
      </w:r>
      <w:r w:rsidRPr="00130358">
        <w:t>.</w:t>
      </w:r>
      <w:r w:rsidR="00483222" w:rsidRPr="00130358">
        <w:tab/>
      </w:r>
      <w:r w:rsidRPr="00130358">
        <w:t xml:space="preserve">Cell 1 is the serving E-UTRAN FDD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47BA5759" w14:textId="77777777" w:rsidR="00123ECE" w:rsidRPr="00130358" w:rsidRDefault="00123ECE" w:rsidP="00D62538">
      <w:pPr>
        <w:pStyle w:val="TH"/>
        <w:keepNext w:val="0"/>
        <w:keepLines w:val="0"/>
        <w:rPr>
          <w:rFonts w:cs="v4.2.0"/>
        </w:rPr>
      </w:pPr>
      <w:r w:rsidRPr="00130358">
        <w:t>Table 9.3.1.</w:t>
      </w:r>
      <w:r w:rsidRPr="00130358">
        <w:rPr>
          <w:rFonts w:eastAsia="SimSun"/>
          <w:lang w:eastAsia="zh-CN"/>
        </w:rPr>
        <w:t>4.1</w:t>
      </w:r>
      <w:r w:rsidRPr="00130358">
        <w:t>-</w:t>
      </w:r>
      <w:r w:rsidRPr="00130358">
        <w:rPr>
          <w:rFonts w:eastAsia="SimSun"/>
          <w:lang w:eastAsia="zh-CN"/>
        </w:rPr>
        <w:t>1</w:t>
      </w:r>
      <w:r w:rsidRPr="00130358">
        <w:rPr>
          <w:rFonts w:cs="v4.2.0"/>
        </w:rPr>
        <w:t>: General test parameters for UTRAN FDD CPICH RSCP absolute measurement accuracy test in E-UTRAN FDD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1"/>
        <w:gridCol w:w="615"/>
        <w:gridCol w:w="2969"/>
        <w:gridCol w:w="3642"/>
      </w:tblGrid>
      <w:tr w:rsidR="00123ECE" w:rsidRPr="00130358" w14:paraId="12961F6F" w14:textId="77777777" w:rsidTr="00483222">
        <w:trPr>
          <w:cantSplit/>
          <w:jc w:val="center"/>
        </w:trPr>
        <w:tc>
          <w:tcPr>
            <w:tcW w:w="2511" w:type="dxa"/>
          </w:tcPr>
          <w:p w14:paraId="52B5DB94" w14:textId="77777777" w:rsidR="00123ECE" w:rsidRPr="00130358" w:rsidRDefault="00123ECE" w:rsidP="00D62538">
            <w:pPr>
              <w:pStyle w:val="TAH"/>
              <w:keepNext w:val="0"/>
              <w:keepLines w:val="0"/>
            </w:pPr>
            <w:r w:rsidRPr="00130358">
              <w:t>Parameter</w:t>
            </w:r>
          </w:p>
        </w:tc>
        <w:tc>
          <w:tcPr>
            <w:tcW w:w="615" w:type="dxa"/>
          </w:tcPr>
          <w:p w14:paraId="25B5AC56" w14:textId="77777777" w:rsidR="00123ECE" w:rsidRPr="00130358" w:rsidRDefault="00123ECE" w:rsidP="00D62538">
            <w:pPr>
              <w:pStyle w:val="TAH"/>
              <w:keepNext w:val="0"/>
              <w:keepLines w:val="0"/>
            </w:pPr>
            <w:r w:rsidRPr="00130358">
              <w:t>Unit</w:t>
            </w:r>
          </w:p>
        </w:tc>
        <w:tc>
          <w:tcPr>
            <w:tcW w:w="2969" w:type="dxa"/>
          </w:tcPr>
          <w:p w14:paraId="45A1247A" w14:textId="77777777" w:rsidR="00123ECE" w:rsidRPr="00130358" w:rsidRDefault="00123ECE" w:rsidP="00D62538">
            <w:pPr>
              <w:pStyle w:val="TAH"/>
              <w:keepNext w:val="0"/>
              <w:keepLines w:val="0"/>
            </w:pPr>
            <w:r w:rsidRPr="00130358">
              <w:t>Value</w:t>
            </w:r>
          </w:p>
        </w:tc>
        <w:tc>
          <w:tcPr>
            <w:tcW w:w="3642" w:type="dxa"/>
          </w:tcPr>
          <w:p w14:paraId="52012FDD" w14:textId="77777777" w:rsidR="00123ECE" w:rsidRPr="00130358" w:rsidRDefault="00123ECE" w:rsidP="00D62538">
            <w:pPr>
              <w:pStyle w:val="TAH"/>
              <w:keepNext w:val="0"/>
              <w:keepLines w:val="0"/>
            </w:pPr>
            <w:r w:rsidRPr="00130358">
              <w:t>Comment</w:t>
            </w:r>
          </w:p>
        </w:tc>
      </w:tr>
      <w:tr w:rsidR="00123ECE" w:rsidRPr="00130358" w14:paraId="16709547" w14:textId="77777777" w:rsidTr="00483222">
        <w:trPr>
          <w:cantSplit/>
          <w:jc w:val="center"/>
        </w:trPr>
        <w:tc>
          <w:tcPr>
            <w:tcW w:w="2511" w:type="dxa"/>
          </w:tcPr>
          <w:p w14:paraId="24409940" w14:textId="30A310FD"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615" w:type="dxa"/>
          </w:tcPr>
          <w:p w14:paraId="5D44015E" w14:textId="77777777" w:rsidR="00123ECE" w:rsidRPr="00130358" w:rsidRDefault="00123ECE" w:rsidP="00D62538">
            <w:pPr>
              <w:pStyle w:val="TAL"/>
              <w:keepNext w:val="0"/>
              <w:keepLines w:val="0"/>
            </w:pPr>
          </w:p>
        </w:tc>
        <w:tc>
          <w:tcPr>
            <w:tcW w:w="2969" w:type="dxa"/>
          </w:tcPr>
          <w:p w14:paraId="14F55A2E" w14:textId="649DAF57"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FDD</w:t>
            </w:r>
          </w:p>
        </w:tc>
        <w:tc>
          <w:tcPr>
            <w:tcW w:w="3642" w:type="dxa"/>
          </w:tcPr>
          <w:p w14:paraId="239140D3" w14:textId="3B18A1A1"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A.1.1</w:t>
            </w:r>
          </w:p>
        </w:tc>
      </w:tr>
      <w:tr w:rsidR="00123ECE" w:rsidRPr="00130358" w14:paraId="515EDD84" w14:textId="77777777" w:rsidTr="00483222">
        <w:trPr>
          <w:cantSplit/>
          <w:jc w:val="center"/>
        </w:trPr>
        <w:tc>
          <w:tcPr>
            <w:tcW w:w="2511" w:type="dxa"/>
          </w:tcPr>
          <w:p w14:paraId="781B883A" w14:textId="4449EAD3"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615" w:type="dxa"/>
          </w:tcPr>
          <w:p w14:paraId="53460531" w14:textId="77777777" w:rsidR="00123ECE" w:rsidRPr="00130358" w:rsidRDefault="00123ECE" w:rsidP="00D62538">
            <w:pPr>
              <w:pStyle w:val="TAL"/>
              <w:keepNext w:val="0"/>
              <w:keepLines w:val="0"/>
            </w:pPr>
          </w:p>
        </w:tc>
        <w:tc>
          <w:tcPr>
            <w:tcW w:w="2969" w:type="dxa"/>
          </w:tcPr>
          <w:p w14:paraId="404206D6" w14:textId="6BC3F4F1"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FDD</w:t>
            </w:r>
          </w:p>
        </w:tc>
        <w:tc>
          <w:tcPr>
            <w:tcW w:w="3642" w:type="dxa"/>
          </w:tcPr>
          <w:p w14:paraId="400D1802" w14:textId="2A4D5260"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A.2.1</w:t>
            </w:r>
            <w:r w:rsidRPr="00130358">
              <w:rPr>
                <w:rFonts w:cs="v4.2.0"/>
              </w:rPr>
              <w:tab/>
            </w:r>
          </w:p>
        </w:tc>
      </w:tr>
      <w:tr w:rsidR="00123ECE" w:rsidRPr="00130358" w14:paraId="7F98D48D" w14:textId="77777777" w:rsidTr="00483222">
        <w:trPr>
          <w:cantSplit/>
          <w:jc w:val="center"/>
        </w:trPr>
        <w:tc>
          <w:tcPr>
            <w:tcW w:w="2511" w:type="dxa"/>
          </w:tcPr>
          <w:p w14:paraId="3F64F429" w14:textId="243C4C7C"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1EF78F41" w14:textId="77777777" w:rsidR="00123ECE" w:rsidRPr="00130358" w:rsidRDefault="00123ECE" w:rsidP="00772922">
            <w:pPr>
              <w:pStyle w:val="TAH"/>
              <w:keepNext w:val="0"/>
              <w:keepLines w:val="0"/>
              <w:jc w:val="left"/>
              <w:rPr>
                <w:rFonts w:cs="v4.2.0"/>
                <w:b w:val="0"/>
                <w:bCs/>
              </w:rPr>
            </w:pPr>
          </w:p>
        </w:tc>
        <w:tc>
          <w:tcPr>
            <w:tcW w:w="2969" w:type="dxa"/>
          </w:tcPr>
          <w:p w14:paraId="1A3F7999"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102892EA" w14:textId="56889191"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FDD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7565A96C" w14:textId="77777777" w:rsidTr="00483222">
        <w:trPr>
          <w:cantSplit/>
          <w:jc w:val="center"/>
        </w:trPr>
        <w:tc>
          <w:tcPr>
            <w:tcW w:w="2511" w:type="dxa"/>
          </w:tcPr>
          <w:p w14:paraId="251F123F" w14:textId="4F1BF10F"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340BB974" w14:textId="77777777" w:rsidR="00123ECE" w:rsidRPr="00130358" w:rsidRDefault="00123ECE" w:rsidP="00772922">
            <w:pPr>
              <w:pStyle w:val="TAH"/>
              <w:keepNext w:val="0"/>
              <w:keepLines w:val="0"/>
              <w:jc w:val="left"/>
              <w:rPr>
                <w:rFonts w:cs="v4.2.0"/>
                <w:b w:val="0"/>
                <w:bCs/>
              </w:rPr>
            </w:pPr>
          </w:p>
        </w:tc>
        <w:tc>
          <w:tcPr>
            <w:tcW w:w="2969" w:type="dxa"/>
          </w:tcPr>
          <w:p w14:paraId="40D66451"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7BD354B5" w14:textId="62987D25"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7ED80F31" w14:textId="77777777" w:rsidTr="00483222">
        <w:trPr>
          <w:cantSplit/>
          <w:jc w:val="center"/>
        </w:trPr>
        <w:tc>
          <w:tcPr>
            <w:tcW w:w="2511" w:type="dxa"/>
          </w:tcPr>
          <w:p w14:paraId="5821963C" w14:textId="2AEF91EA"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Bandwidth</w:t>
            </w:r>
            <w:r w:rsidR="00D62538" w:rsidRPr="00130358">
              <w:rPr>
                <w:rFonts w:cs="v4.2.0"/>
                <w:b w:val="0"/>
                <w:bCs/>
              </w:rPr>
              <w:t xml:space="preserve"> </w:t>
            </w:r>
            <w:r w:rsidRPr="00130358">
              <w:rPr>
                <w:rFonts w:cs="v4.2.0"/>
                <w:b w:val="0"/>
                <w:bCs/>
              </w:rPr>
              <w:t>(</w:t>
            </w:r>
            <w:proofErr w:type="spellStart"/>
            <w:r w:rsidRPr="00130358">
              <w:rPr>
                <w:rFonts w:cs="v4.2.0"/>
                <w:b w:val="0"/>
                <w:bCs/>
              </w:rPr>
              <w:t>BW</w:t>
            </w:r>
            <w:r w:rsidRPr="00130358">
              <w:rPr>
                <w:vertAlign w:val="subscript"/>
              </w:rPr>
              <w:t>channel</w:t>
            </w:r>
            <w:proofErr w:type="spellEnd"/>
            <w:r w:rsidRPr="00130358">
              <w:t>)</w:t>
            </w:r>
          </w:p>
        </w:tc>
        <w:tc>
          <w:tcPr>
            <w:tcW w:w="615" w:type="dxa"/>
          </w:tcPr>
          <w:p w14:paraId="1B8D5B55" w14:textId="77777777" w:rsidR="00123ECE" w:rsidRPr="00130358" w:rsidRDefault="00123ECE" w:rsidP="00772922">
            <w:pPr>
              <w:pStyle w:val="TAH"/>
              <w:keepNext w:val="0"/>
              <w:keepLines w:val="0"/>
              <w:jc w:val="left"/>
              <w:rPr>
                <w:rFonts w:cs="v4.2.0"/>
                <w:b w:val="0"/>
                <w:bCs/>
              </w:rPr>
            </w:pPr>
            <w:r w:rsidRPr="00130358">
              <w:rPr>
                <w:rFonts w:cs="v4.2.0"/>
                <w:b w:val="0"/>
                <w:bCs/>
              </w:rPr>
              <w:t>MHz</w:t>
            </w:r>
          </w:p>
        </w:tc>
        <w:tc>
          <w:tcPr>
            <w:tcW w:w="2969" w:type="dxa"/>
          </w:tcPr>
          <w:p w14:paraId="18F59610" w14:textId="77777777" w:rsidR="00123ECE" w:rsidRPr="00130358" w:rsidRDefault="00123ECE" w:rsidP="00D62538">
            <w:pPr>
              <w:pStyle w:val="TAH"/>
              <w:keepNext w:val="0"/>
              <w:keepLines w:val="0"/>
              <w:jc w:val="left"/>
              <w:rPr>
                <w:rFonts w:cs="v4.2.0"/>
                <w:b w:val="0"/>
                <w:bCs/>
              </w:rPr>
            </w:pPr>
            <w:r w:rsidRPr="00130358">
              <w:rPr>
                <w:rFonts w:cs="v4.2.0"/>
                <w:b w:val="0"/>
                <w:bCs/>
              </w:rPr>
              <w:t>10</w:t>
            </w:r>
          </w:p>
        </w:tc>
        <w:tc>
          <w:tcPr>
            <w:tcW w:w="3642" w:type="dxa"/>
          </w:tcPr>
          <w:p w14:paraId="208A908C" w14:textId="77777777" w:rsidR="00123ECE" w:rsidRPr="00130358" w:rsidRDefault="00123ECE" w:rsidP="00D62538">
            <w:pPr>
              <w:pStyle w:val="TAL"/>
              <w:keepNext w:val="0"/>
              <w:keepLines w:val="0"/>
            </w:pPr>
          </w:p>
        </w:tc>
      </w:tr>
      <w:tr w:rsidR="00123ECE" w:rsidRPr="00130358" w14:paraId="43BAB0C6" w14:textId="77777777" w:rsidTr="00483222">
        <w:trPr>
          <w:cantSplit/>
          <w:jc w:val="center"/>
        </w:trPr>
        <w:tc>
          <w:tcPr>
            <w:tcW w:w="2511" w:type="dxa"/>
          </w:tcPr>
          <w:p w14:paraId="41CBBDD1" w14:textId="5735C284"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615" w:type="dxa"/>
          </w:tcPr>
          <w:p w14:paraId="403DCDDF" w14:textId="77777777" w:rsidR="00123ECE" w:rsidRPr="00130358" w:rsidRDefault="00123ECE" w:rsidP="00D62538">
            <w:pPr>
              <w:pStyle w:val="TAL"/>
              <w:keepNext w:val="0"/>
              <w:keepLines w:val="0"/>
            </w:pPr>
          </w:p>
        </w:tc>
        <w:tc>
          <w:tcPr>
            <w:tcW w:w="2969" w:type="dxa"/>
          </w:tcPr>
          <w:p w14:paraId="1E0FC0C6" w14:textId="3962FDFE" w:rsidR="00123ECE" w:rsidRPr="00130358" w:rsidRDefault="00123ECE" w:rsidP="00D62538">
            <w:pPr>
              <w:pStyle w:val="TAL"/>
              <w:keepNext w:val="0"/>
              <w:keepLines w:val="0"/>
            </w:pPr>
            <w:r w:rsidRPr="00130358">
              <w:t>Cell</w:t>
            </w:r>
            <w:r w:rsidR="00D62538" w:rsidRPr="00130358">
              <w:t xml:space="preserve"> </w:t>
            </w:r>
            <w:r w:rsidRPr="00130358">
              <w:t>1</w:t>
            </w:r>
          </w:p>
        </w:tc>
        <w:tc>
          <w:tcPr>
            <w:tcW w:w="3642" w:type="dxa"/>
          </w:tcPr>
          <w:p w14:paraId="5D6340D2" w14:textId="65CEF4A0"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4FC13212" w14:textId="77777777" w:rsidTr="00483222">
        <w:trPr>
          <w:cantSplit/>
          <w:jc w:val="center"/>
        </w:trPr>
        <w:tc>
          <w:tcPr>
            <w:tcW w:w="2511" w:type="dxa"/>
          </w:tcPr>
          <w:p w14:paraId="6C1C78C3" w14:textId="36661ACE"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615" w:type="dxa"/>
          </w:tcPr>
          <w:p w14:paraId="1B51D311" w14:textId="77777777" w:rsidR="00123ECE" w:rsidRPr="00130358" w:rsidRDefault="00123ECE" w:rsidP="00D62538">
            <w:pPr>
              <w:pStyle w:val="TAL"/>
              <w:keepNext w:val="0"/>
              <w:keepLines w:val="0"/>
            </w:pPr>
          </w:p>
        </w:tc>
        <w:tc>
          <w:tcPr>
            <w:tcW w:w="2969" w:type="dxa"/>
          </w:tcPr>
          <w:p w14:paraId="2D1B0154" w14:textId="692B0E32" w:rsidR="00123ECE" w:rsidRPr="00130358" w:rsidRDefault="00123ECE" w:rsidP="00D62538">
            <w:pPr>
              <w:pStyle w:val="TAL"/>
              <w:keepNext w:val="0"/>
              <w:keepLines w:val="0"/>
            </w:pPr>
            <w:r w:rsidRPr="00130358">
              <w:t>Cell</w:t>
            </w:r>
            <w:r w:rsidR="00D62538" w:rsidRPr="00130358">
              <w:t xml:space="preserve"> </w:t>
            </w:r>
            <w:r w:rsidRPr="00130358">
              <w:t>2</w:t>
            </w:r>
            <w:r w:rsidR="00D62538" w:rsidRPr="00130358">
              <w:t xml:space="preserve"> </w:t>
            </w:r>
          </w:p>
        </w:tc>
        <w:tc>
          <w:tcPr>
            <w:tcW w:w="3642" w:type="dxa"/>
          </w:tcPr>
          <w:p w14:paraId="000EB84E" w14:textId="4D96CBD7"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26E01FA3" w14:textId="77777777" w:rsidTr="00483222">
        <w:trPr>
          <w:cantSplit/>
          <w:jc w:val="center"/>
        </w:trPr>
        <w:tc>
          <w:tcPr>
            <w:tcW w:w="2511" w:type="dxa"/>
          </w:tcPr>
          <w:p w14:paraId="41AABD0C" w14:textId="4BCB135E"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615" w:type="dxa"/>
          </w:tcPr>
          <w:p w14:paraId="4E235B09" w14:textId="77777777" w:rsidR="00123ECE" w:rsidRPr="00130358" w:rsidRDefault="00123ECE" w:rsidP="00D62538">
            <w:pPr>
              <w:pStyle w:val="TAL"/>
              <w:keepNext w:val="0"/>
              <w:keepLines w:val="0"/>
            </w:pPr>
          </w:p>
        </w:tc>
        <w:tc>
          <w:tcPr>
            <w:tcW w:w="2969" w:type="dxa"/>
          </w:tcPr>
          <w:p w14:paraId="3D6854C4" w14:textId="77777777" w:rsidR="00123ECE" w:rsidRPr="00130358" w:rsidRDefault="00123ECE" w:rsidP="00D62538">
            <w:pPr>
              <w:pStyle w:val="TAL"/>
              <w:keepNext w:val="0"/>
              <w:keepLines w:val="0"/>
            </w:pPr>
            <w:r w:rsidRPr="00130358">
              <w:rPr>
                <w:lang w:eastAsia="zh-CN"/>
              </w:rPr>
              <w:t>0</w:t>
            </w:r>
          </w:p>
        </w:tc>
        <w:tc>
          <w:tcPr>
            <w:tcW w:w="3642" w:type="dxa"/>
          </w:tcPr>
          <w:p w14:paraId="6688BDA4" w14:textId="5267CA83"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rPr>
                <w:lang w:eastAsia="zh-CN"/>
              </w:rPr>
              <w:t>36</w:t>
            </w:r>
            <w:r w:rsidRPr="00130358">
              <w:t>.1</w:t>
            </w:r>
            <w:r w:rsidRPr="00130358">
              <w:rPr>
                <w:lang w:eastAsia="zh-CN"/>
              </w:rPr>
              <w:t>33</w:t>
            </w:r>
            <w:r w:rsidR="00D62538" w:rsidRPr="00130358">
              <w:t xml:space="preserve"> </w:t>
            </w:r>
            <w:r w:rsidR="00483222" w:rsidRPr="00130358">
              <w:t>clause </w:t>
            </w:r>
            <w:r w:rsidRPr="00130358">
              <w:t>8.1.2.1.</w:t>
            </w:r>
            <w:r w:rsidR="00D62538" w:rsidRPr="00130358">
              <w:t xml:space="preserve"> </w:t>
            </w:r>
          </w:p>
        </w:tc>
      </w:tr>
      <w:tr w:rsidR="00123ECE" w:rsidRPr="00130358" w14:paraId="1C236F8F" w14:textId="77777777" w:rsidTr="00483222">
        <w:trPr>
          <w:cantSplit/>
          <w:jc w:val="center"/>
        </w:trPr>
        <w:tc>
          <w:tcPr>
            <w:tcW w:w="2511" w:type="dxa"/>
          </w:tcPr>
          <w:p w14:paraId="7F2A68A2" w14:textId="6253CEFD"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615" w:type="dxa"/>
          </w:tcPr>
          <w:p w14:paraId="18FD0671" w14:textId="77777777" w:rsidR="00123ECE" w:rsidRPr="00130358" w:rsidRDefault="00123ECE" w:rsidP="00D62538">
            <w:pPr>
              <w:pStyle w:val="TAL"/>
              <w:keepNext w:val="0"/>
              <w:keepLines w:val="0"/>
            </w:pPr>
          </w:p>
        </w:tc>
        <w:tc>
          <w:tcPr>
            <w:tcW w:w="2969" w:type="dxa"/>
          </w:tcPr>
          <w:p w14:paraId="3DECCCA1" w14:textId="4F23963C" w:rsidR="00123ECE" w:rsidRPr="00130358" w:rsidRDefault="00123ECE" w:rsidP="00D62538">
            <w:pPr>
              <w:pStyle w:val="TAL"/>
              <w:keepNext w:val="0"/>
              <w:keepLines w:val="0"/>
            </w:pPr>
            <w:r w:rsidRPr="00130358">
              <w:t>CPICH</w:t>
            </w:r>
            <w:r w:rsidR="00D62538" w:rsidRPr="00130358">
              <w:t xml:space="preserve"> </w:t>
            </w:r>
            <w:r w:rsidRPr="00130358">
              <w:t>RSCP</w:t>
            </w:r>
          </w:p>
        </w:tc>
        <w:tc>
          <w:tcPr>
            <w:tcW w:w="3642" w:type="dxa"/>
          </w:tcPr>
          <w:p w14:paraId="40732371" w14:textId="77777777" w:rsidR="00123ECE" w:rsidRPr="00130358" w:rsidRDefault="00123ECE" w:rsidP="00D62538">
            <w:pPr>
              <w:pStyle w:val="TAL"/>
              <w:keepNext w:val="0"/>
              <w:keepLines w:val="0"/>
            </w:pPr>
          </w:p>
        </w:tc>
      </w:tr>
      <w:tr w:rsidR="00123ECE" w:rsidRPr="00130358" w14:paraId="2607D17B" w14:textId="77777777" w:rsidTr="00483222">
        <w:trPr>
          <w:cantSplit/>
          <w:jc w:val="center"/>
        </w:trPr>
        <w:tc>
          <w:tcPr>
            <w:tcW w:w="2511" w:type="dxa"/>
          </w:tcPr>
          <w:p w14:paraId="167B7BB2" w14:textId="72B44742"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615" w:type="dxa"/>
          </w:tcPr>
          <w:p w14:paraId="1A451EBA" w14:textId="77777777" w:rsidR="00123ECE" w:rsidRPr="00130358" w:rsidRDefault="00123ECE" w:rsidP="00D62538">
            <w:pPr>
              <w:pStyle w:val="TAL"/>
              <w:keepNext w:val="0"/>
              <w:keepLines w:val="0"/>
            </w:pPr>
          </w:p>
        </w:tc>
        <w:tc>
          <w:tcPr>
            <w:tcW w:w="2969" w:type="dxa"/>
          </w:tcPr>
          <w:p w14:paraId="68B88ED9" w14:textId="77777777" w:rsidR="00123ECE" w:rsidRPr="00130358" w:rsidRDefault="00123ECE" w:rsidP="00D62538">
            <w:pPr>
              <w:pStyle w:val="TAL"/>
              <w:keepNext w:val="0"/>
              <w:keepLines w:val="0"/>
            </w:pPr>
            <w:r w:rsidRPr="00130358">
              <w:t>12</w:t>
            </w:r>
          </w:p>
        </w:tc>
        <w:tc>
          <w:tcPr>
            <w:tcW w:w="3642" w:type="dxa"/>
          </w:tcPr>
          <w:p w14:paraId="0B4D0D67" w14:textId="5389FAFE"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233E6004" w14:textId="77777777" w:rsidTr="00483222">
        <w:trPr>
          <w:cantSplit/>
          <w:jc w:val="center"/>
        </w:trPr>
        <w:tc>
          <w:tcPr>
            <w:tcW w:w="2511" w:type="dxa"/>
          </w:tcPr>
          <w:p w14:paraId="14FC23D8" w14:textId="04EEA4D3" w:rsidR="00123ECE" w:rsidRPr="00130358" w:rsidRDefault="00123ECE" w:rsidP="00D62538">
            <w:pPr>
              <w:pStyle w:val="TAL"/>
              <w:keepNext w:val="0"/>
              <w:keepLines w:val="0"/>
            </w:pPr>
            <w:r w:rsidRPr="00130358">
              <w:t>CP</w:t>
            </w:r>
            <w:r w:rsidR="00D62538" w:rsidRPr="00130358">
              <w:t xml:space="preserve"> </w:t>
            </w:r>
            <w:r w:rsidRPr="00130358">
              <w:t>length</w:t>
            </w:r>
          </w:p>
        </w:tc>
        <w:tc>
          <w:tcPr>
            <w:tcW w:w="615" w:type="dxa"/>
          </w:tcPr>
          <w:p w14:paraId="27F7C5E0" w14:textId="77777777" w:rsidR="00123ECE" w:rsidRPr="00130358" w:rsidRDefault="00123ECE" w:rsidP="00D62538">
            <w:pPr>
              <w:pStyle w:val="TAL"/>
              <w:keepNext w:val="0"/>
              <w:keepLines w:val="0"/>
            </w:pPr>
          </w:p>
        </w:tc>
        <w:tc>
          <w:tcPr>
            <w:tcW w:w="2969" w:type="dxa"/>
          </w:tcPr>
          <w:p w14:paraId="676EE2E3" w14:textId="77777777" w:rsidR="00123ECE" w:rsidRPr="00130358" w:rsidRDefault="00123ECE" w:rsidP="00D62538">
            <w:pPr>
              <w:pStyle w:val="TAL"/>
              <w:keepNext w:val="0"/>
              <w:keepLines w:val="0"/>
            </w:pPr>
            <w:r w:rsidRPr="00130358">
              <w:t>Normal</w:t>
            </w:r>
          </w:p>
        </w:tc>
        <w:tc>
          <w:tcPr>
            <w:tcW w:w="3642" w:type="dxa"/>
          </w:tcPr>
          <w:p w14:paraId="2403075E" w14:textId="77777777" w:rsidR="00123ECE" w:rsidRPr="00130358" w:rsidRDefault="00123ECE" w:rsidP="00D62538">
            <w:pPr>
              <w:pStyle w:val="TAL"/>
              <w:keepNext w:val="0"/>
              <w:keepLines w:val="0"/>
            </w:pPr>
          </w:p>
        </w:tc>
      </w:tr>
      <w:tr w:rsidR="00123ECE" w:rsidRPr="00130358" w14:paraId="65AD86FB" w14:textId="77777777" w:rsidTr="00483222">
        <w:trPr>
          <w:cantSplit/>
          <w:jc w:val="center"/>
        </w:trPr>
        <w:tc>
          <w:tcPr>
            <w:tcW w:w="2511" w:type="dxa"/>
          </w:tcPr>
          <w:p w14:paraId="2AF63C24" w14:textId="7988091F"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615" w:type="dxa"/>
          </w:tcPr>
          <w:p w14:paraId="436DFDE1" w14:textId="77777777" w:rsidR="00123ECE" w:rsidRPr="00130358" w:rsidRDefault="00123ECE" w:rsidP="00D62538">
            <w:pPr>
              <w:pStyle w:val="TAL"/>
              <w:keepNext w:val="0"/>
              <w:keepLines w:val="0"/>
            </w:pPr>
          </w:p>
        </w:tc>
        <w:tc>
          <w:tcPr>
            <w:tcW w:w="2969" w:type="dxa"/>
          </w:tcPr>
          <w:p w14:paraId="6DB1818B" w14:textId="77777777" w:rsidR="00123ECE" w:rsidRPr="00130358" w:rsidRDefault="00123ECE" w:rsidP="00D62538">
            <w:pPr>
              <w:pStyle w:val="TAL"/>
              <w:keepNext w:val="0"/>
              <w:keepLines w:val="0"/>
            </w:pPr>
            <w:r w:rsidRPr="00130358">
              <w:t>0</w:t>
            </w:r>
          </w:p>
        </w:tc>
        <w:tc>
          <w:tcPr>
            <w:tcW w:w="3642" w:type="dxa"/>
          </w:tcPr>
          <w:p w14:paraId="4DC3A569" w14:textId="18AA6F1F"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296AFC61" w14:textId="77777777" w:rsidTr="00483222">
        <w:trPr>
          <w:cantSplit/>
          <w:jc w:val="center"/>
        </w:trPr>
        <w:tc>
          <w:tcPr>
            <w:tcW w:w="2511" w:type="dxa"/>
          </w:tcPr>
          <w:p w14:paraId="4D204338" w14:textId="77777777" w:rsidR="00123ECE" w:rsidRPr="00130358" w:rsidRDefault="00123ECE" w:rsidP="00D62538">
            <w:pPr>
              <w:pStyle w:val="TAL"/>
              <w:keepNext w:val="0"/>
              <w:keepLines w:val="0"/>
            </w:pPr>
            <w:r w:rsidRPr="00130358">
              <w:t>DRX</w:t>
            </w:r>
          </w:p>
        </w:tc>
        <w:tc>
          <w:tcPr>
            <w:tcW w:w="615" w:type="dxa"/>
          </w:tcPr>
          <w:p w14:paraId="69BF94BB" w14:textId="77777777" w:rsidR="00123ECE" w:rsidRPr="00130358" w:rsidRDefault="00123ECE" w:rsidP="00D62538">
            <w:pPr>
              <w:pStyle w:val="TAL"/>
              <w:keepNext w:val="0"/>
              <w:keepLines w:val="0"/>
            </w:pPr>
          </w:p>
        </w:tc>
        <w:tc>
          <w:tcPr>
            <w:tcW w:w="2969" w:type="dxa"/>
          </w:tcPr>
          <w:p w14:paraId="75B9BE85" w14:textId="77777777" w:rsidR="00123ECE" w:rsidRPr="00130358" w:rsidRDefault="00123ECE" w:rsidP="00D62538">
            <w:pPr>
              <w:pStyle w:val="TAL"/>
              <w:keepNext w:val="0"/>
              <w:keepLines w:val="0"/>
            </w:pPr>
            <w:r w:rsidRPr="00130358">
              <w:t>OFF</w:t>
            </w:r>
          </w:p>
        </w:tc>
        <w:tc>
          <w:tcPr>
            <w:tcW w:w="3642" w:type="dxa"/>
          </w:tcPr>
          <w:p w14:paraId="71CEE66E" w14:textId="77777777" w:rsidR="00123ECE" w:rsidRPr="00130358" w:rsidRDefault="00123ECE" w:rsidP="00D62538">
            <w:pPr>
              <w:pStyle w:val="TAL"/>
              <w:keepNext w:val="0"/>
              <w:keepLines w:val="0"/>
            </w:pPr>
            <w:r w:rsidRPr="00130358">
              <w:t>OFF</w:t>
            </w:r>
          </w:p>
        </w:tc>
      </w:tr>
    </w:tbl>
    <w:p w14:paraId="0860D6CE" w14:textId="77777777" w:rsidR="00123ECE" w:rsidRPr="00130358" w:rsidRDefault="00123ECE" w:rsidP="00D62538"/>
    <w:p w14:paraId="061D4DD8" w14:textId="77777777" w:rsidR="00123ECE" w:rsidRPr="00130358" w:rsidRDefault="00123ECE" w:rsidP="00D62538">
      <w:pPr>
        <w:pStyle w:val="Heading5"/>
        <w:keepNext w:val="0"/>
        <w:keepLines w:val="0"/>
      </w:pPr>
      <w:r w:rsidRPr="00130358">
        <w:t>9.3.1</w:t>
      </w:r>
      <w:r w:rsidRPr="00130358">
        <w:rPr>
          <w:lang w:eastAsia="zh-CN"/>
        </w:rPr>
        <w:t>.</w:t>
      </w:r>
      <w:r w:rsidRPr="00130358">
        <w:t>4.2</w:t>
      </w:r>
      <w:r w:rsidRPr="00130358">
        <w:tab/>
        <w:t>Test procedure</w:t>
      </w:r>
    </w:p>
    <w:p w14:paraId="2D400301" w14:textId="0046F03A"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p>
    <w:p w14:paraId="0BC0054C" w14:textId="35872378" w:rsidR="00123ECE" w:rsidRPr="00130358" w:rsidRDefault="00123ECE" w:rsidP="00483222">
      <w:pPr>
        <w:pStyle w:val="B1"/>
      </w:pPr>
      <w:r w:rsidRPr="00130358">
        <w:t>2.</w:t>
      </w:r>
      <w:r w:rsidR="00483222" w:rsidRPr="00130358">
        <w:tab/>
      </w:r>
      <w:r w:rsidRPr="00130358">
        <w:t>Set the parameters according to Table</w:t>
      </w:r>
      <w:r w:rsidR="00A44117" w:rsidRPr="00130358">
        <w:t>s</w:t>
      </w:r>
      <w:r w:rsidRPr="00130358">
        <w:t xml:space="preserve"> 9.3.1.5</w:t>
      </w:r>
      <w:r w:rsidRPr="00130358">
        <w:rPr>
          <w:rFonts w:eastAsia="SimSun"/>
          <w:lang w:eastAsia="zh-CN"/>
        </w:rPr>
        <w:t>-1</w:t>
      </w:r>
      <w:r w:rsidR="00A44117" w:rsidRPr="00130358">
        <w:rPr>
          <w:rFonts w:eastAsia="SimSun"/>
          <w:lang w:eastAsia="zh-CN"/>
        </w:rPr>
        <w:t xml:space="preserve"> and 9.3.1.5-2</w:t>
      </w:r>
      <w:r w:rsidRPr="00130358">
        <w:rPr>
          <w:rFonts w:eastAsia="SimSun"/>
          <w:lang w:eastAsia="zh-CN"/>
        </w:rPr>
        <w:t xml:space="preserve"> </w:t>
      </w:r>
      <w:r w:rsidR="00A44117" w:rsidRPr="00130358">
        <w:t>for Test 1</w:t>
      </w:r>
      <w:r w:rsidRPr="00130358">
        <w:t>. Propagation conditions are set according to Annex B</w:t>
      </w:r>
      <w:r w:rsidRPr="00130358">
        <w:rPr>
          <w:rFonts w:eastAsia="SimSun"/>
          <w:lang w:eastAsia="zh-CN"/>
        </w:rPr>
        <w:t xml:space="preserve"> clause B.1.1</w:t>
      </w:r>
      <w:r w:rsidRPr="00130358">
        <w:t>.</w:t>
      </w:r>
    </w:p>
    <w:p w14:paraId="6097F678" w14:textId="6F6DAC30" w:rsidR="00123ECE" w:rsidRPr="00130358" w:rsidRDefault="00123ECE" w:rsidP="00483222">
      <w:pPr>
        <w:pStyle w:val="B1"/>
      </w:pPr>
      <w:r w:rsidRPr="00130358">
        <w:t>3.</w:t>
      </w:r>
      <w:r w:rsidR="00483222" w:rsidRPr="00130358">
        <w:tab/>
      </w:r>
      <w:r w:rsidRPr="00130358">
        <w:t xml:space="preserve">SS shall transmit a RRCConnectionReconfiguration message on </w:t>
      </w:r>
      <w:r w:rsidRPr="00130358">
        <w:rPr>
          <w:rFonts w:eastAsia="SimSun"/>
          <w:lang w:eastAsia="zh-CN"/>
        </w:rPr>
        <w:t>C</w:t>
      </w:r>
      <w:r w:rsidRPr="00130358">
        <w:t>ell</w:t>
      </w:r>
      <w:r w:rsidRPr="00130358">
        <w:rPr>
          <w:rFonts w:eastAsia="SimSun"/>
          <w:lang w:eastAsia="zh-CN"/>
        </w:rPr>
        <w:t xml:space="preserve"> </w:t>
      </w:r>
      <w:r w:rsidRPr="00130358">
        <w:rPr>
          <w:lang w:eastAsia="zh-CN"/>
        </w:rPr>
        <w:t>1</w:t>
      </w:r>
      <w:r w:rsidRPr="00130358">
        <w:t>.</w:t>
      </w:r>
    </w:p>
    <w:p w14:paraId="40D74CD5" w14:textId="366F65A4" w:rsidR="00123ECE" w:rsidRPr="00130358" w:rsidRDefault="00123ECE" w:rsidP="00483222">
      <w:pPr>
        <w:pStyle w:val="B1"/>
      </w:pPr>
      <w:r w:rsidRPr="00130358">
        <w:t>4.</w:t>
      </w:r>
      <w:r w:rsidR="00483222" w:rsidRPr="00130358">
        <w:tab/>
      </w:r>
      <w:r w:rsidRPr="00130358">
        <w:t xml:space="preserve">The UE shall transmit </w:t>
      </w:r>
      <w:r w:rsidR="00A44117" w:rsidRPr="00130358">
        <w:t xml:space="preserve">a </w:t>
      </w:r>
      <w:proofErr w:type="spellStart"/>
      <w:r w:rsidRPr="00130358">
        <w:t>RRCConnectionReconfigurationComplete</w:t>
      </w:r>
      <w:proofErr w:type="spellEnd"/>
      <w:r w:rsidRPr="00130358">
        <w:t xml:space="preserve"> message.</w:t>
      </w:r>
    </w:p>
    <w:p w14:paraId="1EAB6F28" w14:textId="5AEAEC0D" w:rsidR="00123ECE" w:rsidRPr="00130358" w:rsidRDefault="00123ECE" w:rsidP="00483222">
      <w:pPr>
        <w:pStyle w:val="B1"/>
      </w:pPr>
      <w:r w:rsidRPr="00130358">
        <w:t>5.</w:t>
      </w:r>
      <w:r w:rsidR="00483222" w:rsidRPr="00130358">
        <w:tab/>
      </w:r>
      <w:r w:rsidRPr="00130358">
        <w:t xml:space="preserve">UE shall transmit periodically </w:t>
      </w:r>
      <w:proofErr w:type="spellStart"/>
      <w:r w:rsidRPr="00130358">
        <w:t>MeasurementReport</w:t>
      </w:r>
      <w:proofErr w:type="spellEnd"/>
      <w:r w:rsidRPr="00130358">
        <w:t xml:space="preserve"> messages.</w:t>
      </w:r>
    </w:p>
    <w:p w14:paraId="31D41AF6" w14:textId="0BA189A6" w:rsidR="00123ECE" w:rsidRPr="00130358" w:rsidRDefault="00123ECE" w:rsidP="00483222">
      <w:pPr>
        <w:pStyle w:val="B1"/>
      </w:pPr>
      <w:r w:rsidRPr="00130358">
        <w:t>6.</w:t>
      </w:r>
      <w:r w:rsidR="00483222" w:rsidRPr="00130358">
        <w:tab/>
      </w:r>
      <w:r w:rsidR="0029568B" w:rsidRPr="00130358">
        <w:t xml:space="preserve">After 10s wait from Step 3, </w:t>
      </w:r>
      <w:r w:rsidRPr="00130358">
        <w:t xml:space="preserve">SS shall check </w:t>
      </w:r>
      <w:r w:rsidRPr="00130358">
        <w:rPr>
          <w:rFonts w:cs="v4.2.0"/>
        </w:rPr>
        <w:t>CPICH_</w:t>
      </w:r>
      <w:r w:rsidRPr="00130358">
        <w:rPr>
          <w:rFonts w:eastAsia="SimSun" w:cs="v4.2.0"/>
          <w:lang w:eastAsia="zh-CN"/>
        </w:rPr>
        <w:t>RSCP</w:t>
      </w:r>
      <w:r w:rsidRPr="00130358">
        <w:t xml:space="preserve"> reported value</w:t>
      </w:r>
      <w:r w:rsidRPr="00130358">
        <w:rPr>
          <w:rFonts w:ascii="SimSun" w:hAnsi="SimSun"/>
          <w:lang w:eastAsia="zh-CN"/>
        </w:rPr>
        <w:t>s</w:t>
      </w:r>
      <w:r w:rsidRPr="00130358">
        <w:rPr>
          <w:lang w:eastAsia="zh-CN"/>
        </w:rPr>
        <w:t xml:space="preserve"> of </w:t>
      </w:r>
      <w:r w:rsidRPr="00130358">
        <w:rPr>
          <w:rFonts w:eastAsia="SimSun"/>
          <w:lang w:eastAsia="zh-CN"/>
        </w:rPr>
        <w:t>Cell</w:t>
      </w:r>
      <w:r w:rsidRPr="00130358">
        <w:rPr>
          <w:lang w:eastAsia="zh-CN"/>
        </w:rPr>
        <w:t xml:space="preserve"> 2</w:t>
      </w:r>
      <w:r w:rsidRPr="00130358">
        <w:t xml:space="preserve"> in</w:t>
      </w:r>
      <w:r w:rsidR="0029568B" w:rsidRPr="00130358">
        <w:t xml:space="preserve"> periodical</w:t>
      </w:r>
      <w:r w:rsidRPr="00130358">
        <w:t xml:space="preserve"> </w:t>
      </w:r>
      <w:proofErr w:type="spellStart"/>
      <w:r w:rsidRPr="00130358">
        <w:t>MeasurementReport</w:t>
      </w:r>
      <w:proofErr w:type="spellEnd"/>
      <w:r w:rsidRPr="00130358">
        <w:t xml:space="preserve"> messages</w:t>
      </w:r>
      <w:r w:rsidRPr="00130358">
        <w:rPr>
          <w:lang w:eastAsia="zh-CN"/>
        </w:rPr>
        <w:t xml:space="preserve"> </w:t>
      </w:r>
      <w:r w:rsidRPr="00130358">
        <w:t>according to Table 9.3.1.5-3</w:t>
      </w:r>
      <w:r w:rsidR="00662F45" w:rsidRPr="00130358">
        <w:t xml:space="preserve"> as appropriate for Test 1.</w:t>
      </w:r>
      <w:r w:rsidR="0029568B" w:rsidRPr="00130358">
        <w:t xml:space="preserve"> If the UE fails to report the measurement value for Cell 2, the number of failed iterations is increased by one.</w:t>
      </w:r>
    </w:p>
    <w:p w14:paraId="311B2982" w14:textId="257A7AE5" w:rsidR="00A44117" w:rsidRPr="00130358" w:rsidRDefault="00123ECE" w:rsidP="00483222">
      <w:pPr>
        <w:pStyle w:val="B1"/>
      </w:pPr>
      <w:r w:rsidRPr="00130358">
        <w:lastRenderedPageBreak/>
        <w:t>7.</w:t>
      </w:r>
      <w:r w:rsidR="00483222" w:rsidRPr="00130358">
        <w:tab/>
      </w:r>
      <w:r w:rsidR="00A7759D" w:rsidRPr="00130358">
        <w:rPr>
          <w:rFonts w:eastAsia="SimSun"/>
          <w:lang w:eastAsia="zh-CN"/>
        </w:rPr>
        <w:t xml:space="preserve">SS shall check the </w:t>
      </w:r>
      <w:proofErr w:type="spellStart"/>
      <w:r w:rsidR="00A7759D" w:rsidRPr="00130358">
        <w:rPr>
          <w:rFonts w:eastAsia="SimSun"/>
          <w:lang w:eastAsia="zh-CN"/>
        </w:rPr>
        <w:t>MeasurementReport</w:t>
      </w:r>
      <w:proofErr w:type="spellEnd"/>
      <w:r w:rsidR="00A7759D" w:rsidRPr="00130358">
        <w:rPr>
          <w:rFonts w:eastAsia="SimSun"/>
          <w:lang w:eastAsia="zh-CN"/>
        </w:rPr>
        <w:t xml:space="preserve">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UnitName" w:val="in"/>
          <w:attr w:name="SourceValue" w:val="1"/>
          <w:attr w:name="HasSpace" w:val="True"/>
          <w:attr w:name="Negative" w:val="True"/>
          <w:attr w:name="NumberType" w:val="1"/>
          <w:attr w:name="TCSC" w:val="0"/>
        </w:smartTagPr>
        <w:r w:rsidRPr="00130358">
          <w:rPr>
            <w:rFonts w:eastAsia="??"/>
          </w:rPr>
          <w:t>-1 in</w:t>
        </w:r>
      </w:smartTag>
      <w:r w:rsidRPr="00130358">
        <w:t xml:space="preserve"> Annex G.2 is achieved.</w:t>
      </w:r>
      <w:r w:rsidR="00A44117" w:rsidRPr="00130358">
        <w:t xml:space="preserve"> </w:t>
      </w:r>
    </w:p>
    <w:p w14:paraId="7A142768" w14:textId="5653812E" w:rsidR="00123ECE" w:rsidRPr="00130358" w:rsidRDefault="00A44117" w:rsidP="00483222">
      <w:pPr>
        <w:pStyle w:val="B1"/>
      </w:pPr>
      <w:r w:rsidRPr="00130358">
        <w:t>8.</w:t>
      </w:r>
      <w:r w:rsidR="00483222" w:rsidRPr="00130358">
        <w:tab/>
      </w:r>
      <w:r w:rsidRPr="00130358">
        <w:t xml:space="preserve">Set the parameters according to Tables 9.3.1.5-1 and 9.3.1.5-2 for Test 2. While RF parameters are being changed any </w:t>
      </w:r>
      <w:proofErr w:type="spellStart"/>
      <w:r w:rsidRPr="00130358">
        <w:t>MeasurementReport</w:t>
      </w:r>
      <w:proofErr w:type="spellEnd"/>
      <w:r w:rsidRPr="00130358">
        <w:t xml:space="preserve"> messages send from the UE shall be ignored by the SS. SS shall wait for an additional 1s and still ignore any </w:t>
      </w:r>
      <w:proofErr w:type="spellStart"/>
      <w:r w:rsidRPr="00130358">
        <w:t>MeasurementReport</w:t>
      </w:r>
      <w:proofErr w:type="spellEnd"/>
      <w:r w:rsidRPr="00130358">
        <w:t xml:space="preserve"> messages send from the UE. Then, step 6 and 7 above are repeated</w:t>
      </w:r>
      <w:r w:rsidR="00662F45" w:rsidRPr="00130358">
        <w:t xml:space="preserve"> as appropriate for Test 2</w:t>
      </w:r>
      <w:r w:rsidRPr="00130358">
        <w:t>.</w:t>
      </w:r>
    </w:p>
    <w:p w14:paraId="7238B00C" w14:textId="77777777" w:rsidR="00123ECE" w:rsidRPr="00130358" w:rsidRDefault="00123ECE" w:rsidP="00D62538">
      <w:pPr>
        <w:pStyle w:val="Heading5"/>
        <w:keepNext w:val="0"/>
        <w:keepLines w:val="0"/>
      </w:pPr>
      <w:r w:rsidRPr="00130358">
        <w:t>9.3.1</w:t>
      </w:r>
      <w:r w:rsidRPr="00130358">
        <w:rPr>
          <w:lang w:eastAsia="zh-CN"/>
        </w:rPr>
        <w:t>.</w:t>
      </w:r>
      <w:r w:rsidRPr="00130358">
        <w:t>4.3</w:t>
      </w:r>
      <w:r w:rsidRPr="00130358">
        <w:tab/>
        <w:t>Message contents</w:t>
      </w:r>
    </w:p>
    <w:p w14:paraId="03C6B286" w14:textId="45D54E34"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78BB8363" w14:textId="77777777" w:rsidR="00123ECE" w:rsidRPr="00130358" w:rsidRDefault="00123ECE" w:rsidP="00D62538">
      <w:pPr>
        <w:pStyle w:val="TH"/>
        <w:keepNext w:val="0"/>
        <w:keepLines w:val="0"/>
        <w:rPr>
          <w:lang w:eastAsia="zh-CN"/>
        </w:rPr>
      </w:pPr>
      <w:r w:rsidRPr="00130358">
        <w:t>Table 9.3.1.4.3-</w:t>
      </w:r>
      <w:r w:rsidRPr="00130358">
        <w:rPr>
          <w:lang w:eastAsia="zh-CN"/>
        </w:rPr>
        <w:t>1</w:t>
      </w:r>
      <w:r w:rsidRPr="00130358">
        <w:t xml:space="preserve">: </w:t>
      </w:r>
      <w:proofErr w:type="spellStart"/>
      <w:r w:rsidRPr="00130358">
        <w:rPr>
          <w:i/>
        </w:rPr>
        <w:t>MeasConfig</w:t>
      </w:r>
      <w:proofErr w:type="spellEnd"/>
      <w:r w:rsidRPr="00130358">
        <w:rPr>
          <w:i/>
        </w:rPr>
        <w:t xml:space="preserve">- </w:t>
      </w:r>
      <w:r w:rsidRPr="00130358">
        <w:rPr>
          <w:i/>
          <w:lang w:eastAsia="zh-CN"/>
        </w:rPr>
        <w:t>DEFAULT</w:t>
      </w:r>
      <w:r w:rsidRPr="00130358">
        <w:rPr>
          <w:i/>
        </w:rPr>
        <w:t>:</w:t>
      </w:r>
      <w:r w:rsidRPr="00130358">
        <w:t xml:space="preserve"> </w:t>
      </w:r>
      <w:r w:rsidRPr="00130358">
        <w:rPr>
          <w:rFonts w:eastAsia="SimSun" w:cs="v4.2.0"/>
          <w:lang w:eastAsia="zh-CN"/>
        </w:rPr>
        <w:t xml:space="preserve">Additional E-UTRAN </w:t>
      </w:r>
      <w:r w:rsidRPr="00130358">
        <w:rPr>
          <w:rFonts w:cs="v4.2.0"/>
        </w:rPr>
        <w:t>F</w:t>
      </w:r>
      <w:r w:rsidRPr="00130358">
        <w:rPr>
          <w:rFonts w:eastAsia="SimSun" w:cs="v4.2.0"/>
          <w:lang w:eastAsia="zh-CN"/>
        </w:rPr>
        <w: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0B63D923" w14:textId="77777777" w:rsidTr="00D62538">
        <w:trPr>
          <w:cantSplit/>
          <w:jc w:val="center"/>
        </w:trPr>
        <w:tc>
          <w:tcPr>
            <w:tcW w:w="9536" w:type="dxa"/>
            <w:gridSpan w:val="4"/>
          </w:tcPr>
          <w:p w14:paraId="4CAC5C75" w14:textId="0B71EBDB"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proofErr w:type="spellStart"/>
            <w:r w:rsidRPr="00130358">
              <w:t>MeasConfig</w:t>
            </w:r>
            <w:proofErr w:type="spellEnd"/>
            <w:r w:rsidRPr="00130358">
              <w:t>-DEFAULT:</w:t>
            </w:r>
          </w:p>
        </w:tc>
      </w:tr>
      <w:tr w:rsidR="00123ECE" w:rsidRPr="00130358" w14:paraId="05A03F01" w14:textId="77777777" w:rsidTr="00D62538">
        <w:trPr>
          <w:jc w:val="center"/>
        </w:trPr>
        <w:tc>
          <w:tcPr>
            <w:tcW w:w="4436" w:type="dxa"/>
          </w:tcPr>
          <w:p w14:paraId="108DC505" w14:textId="7A2313D0"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29CC183A" w14:textId="77777777" w:rsidR="00123ECE" w:rsidRPr="00130358" w:rsidRDefault="00123ECE" w:rsidP="00D62538">
            <w:pPr>
              <w:pStyle w:val="TAH"/>
              <w:keepNext w:val="0"/>
              <w:keepLines w:val="0"/>
            </w:pPr>
            <w:r w:rsidRPr="00130358">
              <w:t>Value/remark</w:t>
            </w:r>
          </w:p>
        </w:tc>
        <w:tc>
          <w:tcPr>
            <w:tcW w:w="1700" w:type="dxa"/>
          </w:tcPr>
          <w:p w14:paraId="15CA2085" w14:textId="77777777" w:rsidR="00123ECE" w:rsidRPr="00130358" w:rsidRDefault="00123ECE" w:rsidP="00D62538">
            <w:pPr>
              <w:pStyle w:val="TAH"/>
              <w:keepNext w:val="0"/>
              <w:keepLines w:val="0"/>
            </w:pPr>
            <w:r w:rsidRPr="00130358">
              <w:t>Comment</w:t>
            </w:r>
          </w:p>
        </w:tc>
        <w:tc>
          <w:tcPr>
            <w:tcW w:w="1133" w:type="dxa"/>
          </w:tcPr>
          <w:p w14:paraId="064E51AE" w14:textId="77777777" w:rsidR="00123ECE" w:rsidRPr="00130358" w:rsidRDefault="00123ECE" w:rsidP="00D62538">
            <w:pPr>
              <w:pStyle w:val="TAH"/>
              <w:keepNext w:val="0"/>
              <w:keepLines w:val="0"/>
            </w:pPr>
            <w:r w:rsidRPr="00130358">
              <w:t>Condition</w:t>
            </w:r>
          </w:p>
        </w:tc>
      </w:tr>
      <w:tr w:rsidR="00123ECE" w:rsidRPr="00130358" w14:paraId="3E9285D1" w14:textId="77777777" w:rsidTr="00D62538">
        <w:trPr>
          <w:jc w:val="center"/>
        </w:trPr>
        <w:tc>
          <w:tcPr>
            <w:tcW w:w="4436" w:type="dxa"/>
          </w:tcPr>
          <w:p w14:paraId="6F9DC514" w14:textId="2666A1D6" w:rsidR="00123ECE" w:rsidRPr="00130358" w:rsidRDefault="00123ECE" w:rsidP="00D62538">
            <w:pPr>
              <w:pStyle w:val="TAL"/>
              <w:keepNext w:val="0"/>
              <w:keepLines w:val="0"/>
            </w:pPr>
            <w:proofErr w:type="spellStart"/>
            <w:r w:rsidRPr="00130358">
              <w:t>MeasConfig</w:t>
            </w:r>
            <w:proofErr w:type="spellEnd"/>
            <w:r w:rsidRPr="00130358">
              <w:t>-DEFAULT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129E878E" w14:textId="77777777" w:rsidR="00123ECE" w:rsidRPr="00130358" w:rsidRDefault="00123ECE" w:rsidP="00D62538">
            <w:pPr>
              <w:pStyle w:val="TAL"/>
              <w:keepNext w:val="0"/>
              <w:keepLines w:val="0"/>
            </w:pPr>
          </w:p>
        </w:tc>
        <w:tc>
          <w:tcPr>
            <w:tcW w:w="1700" w:type="dxa"/>
          </w:tcPr>
          <w:p w14:paraId="66C30CA7" w14:textId="77777777" w:rsidR="00123ECE" w:rsidRPr="00130358" w:rsidRDefault="00123ECE" w:rsidP="00D62538">
            <w:pPr>
              <w:pStyle w:val="TAL"/>
              <w:keepNext w:val="0"/>
              <w:keepLines w:val="0"/>
            </w:pPr>
          </w:p>
        </w:tc>
        <w:tc>
          <w:tcPr>
            <w:tcW w:w="1133" w:type="dxa"/>
          </w:tcPr>
          <w:p w14:paraId="63C95A1A" w14:textId="77777777" w:rsidR="00123ECE" w:rsidRPr="00130358" w:rsidRDefault="00123ECE" w:rsidP="00D62538">
            <w:pPr>
              <w:pStyle w:val="TAL"/>
              <w:keepNext w:val="0"/>
              <w:keepLines w:val="0"/>
            </w:pPr>
          </w:p>
        </w:tc>
      </w:tr>
      <w:tr w:rsidR="00123ECE" w:rsidRPr="00130358" w14:paraId="5C320DF3" w14:textId="77777777" w:rsidTr="00D62538">
        <w:trPr>
          <w:jc w:val="center"/>
        </w:trPr>
        <w:tc>
          <w:tcPr>
            <w:tcW w:w="4436" w:type="dxa"/>
          </w:tcPr>
          <w:p w14:paraId="16246BC2" w14:textId="58EB2F3A" w:rsidR="00123ECE" w:rsidRPr="00130358" w:rsidRDefault="00D62538" w:rsidP="00D62538">
            <w:pPr>
              <w:pStyle w:val="TAL"/>
              <w:keepNext w:val="0"/>
              <w:keepLines w:val="0"/>
            </w:pPr>
            <w:r w:rsidRPr="00130358">
              <w:t xml:space="preserve">  </w:t>
            </w:r>
            <w:proofErr w:type="spellStart"/>
            <w:r w:rsidR="00123ECE" w:rsidRPr="00130358">
              <w:t>measObjectToRemoveList</w:t>
            </w:r>
            <w:proofErr w:type="spellEnd"/>
          </w:p>
        </w:tc>
        <w:tc>
          <w:tcPr>
            <w:tcW w:w="2267" w:type="dxa"/>
          </w:tcPr>
          <w:p w14:paraId="0E46BA3C" w14:textId="2ADF0288"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A635195" w14:textId="77777777" w:rsidR="00123ECE" w:rsidRPr="00130358" w:rsidRDefault="00123ECE" w:rsidP="00D62538">
            <w:pPr>
              <w:pStyle w:val="TAL"/>
              <w:keepNext w:val="0"/>
              <w:keepLines w:val="0"/>
            </w:pPr>
          </w:p>
        </w:tc>
        <w:tc>
          <w:tcPr>
            <w:tcW w:w="1133" w:type="dxa"/>
          </w:tcPr>
          <w:p w14:paraId="5F3DAD66" w14:textId="77777777" w:rsidR="00123ECE" w:rsidRPr="00130358" w:rsidRDefault="00123ECE" w:rsidP="00D62538">
            <w:pPr>
              <w:pStyle w:val="TAL"/>
              <w:keepNext w:val="0"/>
              <w:keepLines w:val="0"/>
            </w:pPr>
          </w:p>
        </w:tc>
      </w:tr>
      <w:tr w:rsidR="00123ECE" w:rsidRPr="00130358" w14:paraId="6F895075" w14:textId="77777777" w:rsidTr="00D62538">
        <w:trPr>
          <w:jc w:val="center"/>
        </w:trPr>
        <w:tc>
          <w:tcPr>
            <w:tcW w:w="4436" w:type="dxa"/>
          </w:tcPr>
          <w:p w14:paraId="074E12B3" w14:textId="55E97D6B" w:rsidR="00123ECE" w:rsidRPr="00130358" w:rsidRDefault="00123ECE" w:rsidP="00D62538">
            <w:pPr>
              <w:pStyle w:val="TAL"/>
              <w:keepNext w:val="0"/>
              <w:keepLines w:val="0"/>
            </w:pPr>
            <w:proofErr w:type="spellStart"/>
            <w:r w:rsidRPr="00130358">
              <w:t>measObjectToAddModList</w:t>
            </w:r>
            <w:proofErr w:type="spellEnd"/>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59301453" w14:textId="59385AFC"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24888FF1" w14:textId="77777777" w:rsidR="00123ECE" w:rsidRPr="00130358" w:rsidRDefault="00123ECE" w:rsidP="00D62538">
            <w:pPr>
              <w:pStyle w:val="TAL"/>
              <w:keepNext w:val="0"/>
              <w:keepLines w:val="0"/>
            </w:pPr>
          </w:p>
        </w:tc>
        <w:tc>
          <w:tcPr>
            <w:tcW w:w="1133" w:type="dxa"/>
          </w:tcPr>
          <w:p w14:paraId="2606D796" w14:textId="77777777" w:rsidR="00123ECE" w:rsidRPr="00130358" w:rsidRDefault="00123ECE" w:rsidP="00D62538">
            <w:pPr>
              <w:pStyle w:val="TAL"/>
              <w:keepNext w:val="0"/>
              <w:keepLines w:val="0"/>
            </w:pPr>
          </w:p>
        </w:tc>
      </w:tr>
      <w:tr w:rsidR="00123ECE" w:rsidRPr="00130358" w14:paraId="5397DDF2" w14:textId="77777777" w:rsidTr="00D62538">
        <w:trPr>
          <w:jc w:val="center"/>
        </w:trPr>
        <w:tc>
          <w:tcPr>
            <w:tcW w:w="4436" w:type="dxa"/>
          </w:tcPr>
          <w:p w14:paraId="01E096D6" w14:textId="50F6BE58" w:rsidR="00123ECE" w:rsidRPr="00130358" w:rsidRDefault="00D62538" w:rsidP="00D62538">
            <w:pPr>
              <w:pStyle w:val="TAL"/>
              <w:keepNext w:val="0"/>
              <w:keepLines w:val="0"/>
            </w:pPr>
            <w:r w:rsidRPr="00130358">
              <w:rPr>
                <w:lang w:eastAsia="zh-CN"/>
              </w:rPr>
              <w:t xml:space="preserve">   </w:t>
            </w:r>
            <w:proofErr w:type="spellStart"/>
            <w:r w:rsidR="00123ECE" w:rsidRPr="00130358">
              <w:t>MeasObjectToAddMod</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0074CD0" w14:textId="77777777" w:rsidR="00123ECE" w:rsidRPr="00130358" w:rsidRDefault="00123ECE" w:rsidP="00D62538">
            <w:pPr>
              <w:pStyle w:val="TAL"/>
              <w:keepNext w:val="0"/>
              <w:keepLines w:val="0"/>
            </w:pPr>
          </w:p>
        </w:tc>
        <w:tc>
          <w:tcPr>
            <w:tcW w:w="1700" w:type="dxa"/>
          </w:tcPr>
          <w:p w14:paraId="531A7C77" w14:textId="77777777" w:rsidR="00123ECE" w:rsidRPr="00130358" w:rsidRDefault="00123ECE" w:rsidP="00D62538">
            <w:pPr>
              <w:pStyle w:val="TAL"/>
              <w:keepNext w:val="0"/>
              <w:keepLines w:val="0"/>
            </w:pPr>
          </w:p>
        </w:tc>
        <w:tc>
          <w:tcPr>
            <w:tcW w:w="1133" w:type="dxa"/>
          </w:tcPr>
          <w:p w14:paraId="3A25B4DA" w14:textId="77777777" w:rsidR="00123ECE" w:rsidRPr="00130358" w:rsidRDefault="00123ECE" w:rsidP="00D62538">
            <w:pPr>
              <w:pStyle w:val="TAL"/>
              <w:keepNext w:val="0"/>
              <w:keepLines w:val="0"/>
            </w:pPr>
          </w:p>
        </w:tc>
      </w:tr>
      <w:tr w:rsidR="00123ECE" w:rsidRPr="00130358" w14:paraId="2220A030" w14:textId="77777777" w:rsidTr="00D62538">
        <w:trPr>
          <w:jc w:val="center"/>
        </w:trPr>
        <w:tc>
          <w:tcPr>
            <w:tcW w:w="4436" w:type="dxa"/>
          </w:tcPr>
          <w:p w14:paraId="042A6316" w14:textId="124719ED"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6927F21F" w14:textId="77777777" w:rsidR="00123ECE" w:rsidRPr="00130358" w:rsidRDefault="00123ECE" w:rsidP="00D62538">
            <w:pPr>
              <w:pStyle w:val="TAL"/>
              <w:keepNext w:val="0"/>
              <w:keepLines w:val="0"/>
            </w:pPr>
            <w:r w:rsidRPr="00130358">
              <w:t>IdMeasObject-f1</w:t>
            </w:r>
          </w:p>
        </w:tc>
        <w:tc>
          <w:tcPr>
            <w:tcW w:w="1700" w:type="dxa"/>
          </w:tcPr>
          <w:p w14:paraId="3C8072C4" w14:textId="77777777" w:rsidR="00123ECE" w:rsidRPr="00130358" w:rsidRDefault="00123ECE" w:rsidP="00D62538">
            <w:pPr>
              <w:pStyle w:val="TAL"/>
              <w:keepNext w:val="0"/>
              <w:keepLines w:val="0"/>
            </w:pPr>
          </w:p>
        </w:tc>
        <w:tc>
          <w:tcPr>
            <w:tcW w:w="1133" w:type="dxa"/>
          </w:tcPr>
          <w:p w14:paraId="26BFAB70" w14:textId="77777777" w:rsidR="00123ECE" w:rsidRPr="00130358" w:rsidRDefault="00123ECE" w:rsidP="00D62538">
            <w:pPr>
              <w:pStyle w:val="TAL"/>
              <w:keepNext w:val="0"/>
              <w:keepLines w:val="0"/>
            </w:pPr>
          </w:p>
        </w:tc>
      </w:tr>
      <w:tr w:rsidR="00123ECE" w:rsidRPr="00130358" w14:paraId="7ACDF59E" w14:textId="77777777" w:rsidTr="00D62538">
        <w:trPr>
          <w:jc w:val="center"/>
        </w:trPr>
        <w:tc>
          <w:tcPr>
            <w:tcW w:w="4436" w:type="dxa"/>
          </w:tcPr>
          <w:p w14:paraId="58AE0343" w14:textId="33D94C74"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26C01987" w14:textId="77777777" w:rsidR="00123ECE" w:rsidRPr="00130358" w:rsidRDefault="00123ECE" w:rsidP="00D62538">
            <w:pPr>
              <w:pStyle w:val="TAL"/>
              <w:keepNext w:val="0"/>
              <w:keepLines w:val="0"/>
            </w:pPr>
          </w:p>
        </w:tc>
        <w:tc>
          <w:tcPr>
            <w:tcW w:w="1700" w:type="dxa"/>
          </w:tcPr>
          <w:p w14:paraId="32A01102" w14:textId="77777777" w:rsidR="00123ECE" w:rsidRPr="00130358" w:rsidRDefault="00123ECE" w:rsidP="00D62538">
            <w:pPr>
              <w:pStyle w:val="TAL"/>
              <w:keepNext w:val="0"/>
              <w:keepLines w:val="0"/>
            </w:pPr>
          </w:p>
        </w:tc>
        <w:tc>
          <w:tcPr>
            <w:tcW w:w="1133" w:type="dxa"/>
          </w:tcPr>
          <w:p w14:paraId="41B93FB6" w14:textId="77777777" w:rsidR="00123ECE" w:rsidRPr="00130358" w:rsidRDefault="00123ECE" w:rsidP="00D62538">
            <w:pPr>
              <w:pStyle w:val="TAL"/>
              <w:keepNext w:val="0"/>
              <w:keepLines w:val="0"/>
            </w:pPr>
          </w:p>
        </w:tc>
      </w:tr>
      <w:tr w:rsidR="00123ECE" w:rsidRPr="00130358" w14:paraId="38AC187A" w14:textId="77777777" w:rsidTr="00D62538">
        <w:trPr>
          <w:jc w:val="center"/>
        </w:trPr>
        <w:tc>
          <w:tcPr>
            <w:tcW w:w="4436" w:type="dxa"/>
          </w:tcPr>
          <w:p w14:paraId="4A5499B2" w14:textId="28CDC3A0" w:rsidR="00123ECE" w:rsidRPr="00130358" w:rsidRDefault="00D62538" w:rsidP="00D62538">
            <w:pPr>
              <w:pStyle w:val="TAL"/>
              <w:keepNext w:val="0"/>
              <w:keepLines w:val="0"/>
            </w:pPr>
            <w:r w:rsidRPr="00130358">
              <w:rPr>
                <w:lang w:eastAsia="zh-CN"/>
              </w:rPr>
              <w:t xml:space="preserve">         </w:t>
            </w:r>
            <w:proofErr w:type="spellStart"/>
            <w:r w:rsidR="00123ECE" w:rsidRPr="00130358">
              <w:t>measObject</w:t>
            </w:r>
            <w:proofErr w:type="spellEnd"/>
            <w:r w:rsidRPr="00130358">
              <w:t xml:space="preserve"> </w:t>
            </w:r>
            <w:r w:rsidR="00123ECE" w:rsidRPr="00130358">
              <w:t>EUTRA</w:t>
            </w:r>
          </w:p>
        </w:tc>
        <w:tc>
          <w:tcPr>
            <w:tcW w:w="2267" w:type="dxa"/>
          </w:tcPr>
          <w:p w14:paraId="2A991FB3" w14:textId="77777777" w:rsidR="00123ECE" w:rsidRPr="00130358" w:rsidRDefault="00123ECE" w:rsidP="00D62538">
            <w:pPr>
              <w:pStyle w:val="TAL"/>
              <w:keepNext w:val="0"/>
              <w:keepLines w:val="0"/>
            </w:pPr>
            <w:proofErr w:type="spellStart"/>
            <w:r w:rsidRPr="00130358">
              <w:t>MeasObjectEUTRA</w:t>
            </w:r>
            <w:proofErr w:type="spellEnd"/>
            <w:r w:rsidRPr="00130358">
              <w:t>-GENERIC(f1)</w:t>
            </w:r>
          </w:p>
        </w:tc>
        <w:tc>
          <w:tcPr>
            <w:tcW w:w="1700" w:type="dxa"/>
          </w:tcPr>
          <w:p w14:paraId="4F61EE4B" w14:textId="5C24F186"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7AFF8C08" w14:textId="77777777" w:rsidR="00123ECE" w:rsidRPr="00130358" w:rsidRDefault="00123ECE" w:rsidP="00D62538">
            <w:pPr>
              <w:pStyle w:val="TAL"/>
              <w:keepNext w:val="0"/>
              <w:keepLines w:val="0"/>
            </w:pPr>
          </w:p>
        </w:tc>
      </w:tr>
      <w:tr w:rsidR="00123ECE" w:rsidRPr="00130358" w14:paraId="6AB52D3B" w14:textId="77777777" w:rsidTr="00D62538">
        <w:trPr>
          <w:jc w:val="center"/>
        </w:trPr>
        <w:tc>
          <w:tcPr>
            <w:tcW w:w="4436" w:type="dxa"/>
          </w:tcPr>
          <w:p w14:paraId="3D33C6AE" w14:textId="74C79210"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0659CA32" w14:textId="77777777" w:rsidR="00123ECE" w:rsidRPr="00130358" w:rsidRDefault="00123ECE" w:rsidP="00D62538">
            <w:pPr>
              <w:pStyle w:val="TAL"/>
              <w:keepNext w:val="0"/>
              <w:keepLines w:val="0"/>
            </w:pPr>
          </w:p>
        </w:tc>
        <w:tc>
          <w:tcPr>
            <w:tcW w:w="1700" w:type="dxa"/>
          </w:tcPr>
          <w:p w14:paraId="3DAE907E" w14:textId="77777777" w:rsidR="00123ECE" w:rsidRPr="00130358" w:rsidRDefault="00123ECE" w:rsidP="00D62538">
            <w:pPr>
              <w:pStyle w:val="TAL"/>
              <w:keepNext w:val="0"/>
              <w:keepLines w:val="0"/>
            </w:pPr>
          </w:p>
        </w:tc>
        <w:tc>
          <w:tcPr>
            <w:tcW w:w="1133" w:type="dxa"/>
          </w:tcPr>
          <w:p w14:paraId="6CEA11AE" w14:textId="77777777" w:rsidR="00123ECE" w:rsidRPr="00130358" w:rsidRDefault="00123ECE" w:rsidP="00D62538">
            <w:pPr>
              <w:pStyle w:val="TAL"/>
              <w:keepNext w:val="0"/>
              <w:keepLines w:val="0"/>
            </w:pPr>
          </w:p>
        </w:tc>
      </w:tr>
      <w:tr w:rsidR="00123ECE" w:rsidRPr="00130358" w14:paraId="14E05E76" w14:textId="77777777" w:rsidTr="00D62538">
        <w:trPr>
          <w:jc w:val="center"/>
        </w:trPr>
        <w:tc>
          <w:tcPr>
            <w:tcW w:w="4436" w:type="dxa"/>
          </w:tcPr>
          <w:p w14:paraId="4395155D" w14:textId="4824C8FC"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49615DF6" w14:textId="77777777" w:rsidR="00123ECE" w:rsidRPr="00130358" w:rsidRDefault="00123ECE" w:rsidP="00D62538">
            <w:pPr>
              <w:pStyle w:val="TAL"/>
              <w:keepNext w:val="0"/>
              <w:keepLines w:val="0"/>
            </w:pPr>
          </w:p>
        </w:tc>
        <w:tc>
          <w:tcPr>
            <w:tcW w:w="1700" w:type="dxa"/>
          </w:tcPr>
          <w:p w14:paraId="375E83A7" w14:textId="77777777" w:rsidR="00123ECE" w:rsidRPr="00130358" w:rsidRDefault="00123ECE" w:rsidP="00D62538">
            <w:pPr>
              <w:pStyle w:val="TAL"/>
              <w:keepNext w:val="0"/>
              <w:keepLines w:val="0"/>
            </w:pPr>
          </w:p>
        </w:tc>
        <w:tc>
          <w:tcPr>
            <w:tcW w:w="1133" w:type="dxa"/>
          </w:tcPr>
          <w:p w14:paraId="3FED7CFA" w14:textId="77777777" w:rsidR="00123ECE" w:rsidRPr="00130358" w:rsidRDefault="00123ECE" w:rsidP="00D62538">
            <w:pPr>
              <w:pStyle w:val="TAL"/>
              <w:keepNext w:val="0"/>
              <w:keepLines w:val="0"/>
            </w:pPr>
          </w:p>
        </w:tc>
      </w:tr>
      <w:tr w:rsidR="00123ECE" w:rsidRPr="00130358" w14:paraId="10D8891C" w14:textId="77777777" w:rsidTr="00D62538">
        <w:trPr>
          <w:jc w:val="center"/>
        </w:trPr>
        <w:tc>
          <w:tcPr>
            <w:tcW w:w="4436" w:type="dxa"/>
          </w:tcPr>
          <w:p w14:paraId="7E948DF6" w14:textId="1BC90E3F" w:rsidR="00123ECE" w:rsidRPr="00130358" w:rsidRDefault="00D62538" w:rsidP="00D62538">
            <w:pPr>
              <w:pStyle w:val="TAL"/>
              <w:keepNext w:val="0"/>
              <w:keepLines w:val="0"/>
            </w:pPr>
            <w:r w:rsidRPr="00130358">
              <w:rPr>
                <w:lang w:eastAsia="zh-CN"/>
              </w:rPr>
              <w:t xml:space="preserve">   </w:t>
            </w:r>
            <w:proofErr w:type="spellStart"/>
            <w:r w:rsidR="00123ECE" w:rsidRPr="00130358">
              <w:t>MeasObjectToAddMod</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416FFF1" w14:textId="77777777" w:rsidR="00123ECE" w:rsidRPr="00130358" w:rsidRDefault="00123ECE" w:rsidP="00D62538">
            <w:pPr>
              <w:pStyle w:val="TAL"/>
              <w:keepNext w:val="0"/>
              <w:keepLines w:val="0"/>
            </w:pPr>
          </w:p>
        </w:tc>
        <w:tc>
          <w:tcPr>
            <w:tcW w:w="1700" w:type="dxa"/>
          </w:tcPr>
          <w:p w14:paraId="216597D8" w14:textId="77777777" w:rsidR="00123ECE" w:rsidRPr="00130358" w:rsidRDefault="00123ECE" w:rsidP="00D62538">
            <w:pPr>
              <w:pStyle w:val="TAL"/>
              <w:keepNext w:val="0"/>
              <w:keepLines w:val="0"/>
            </w:pPr>
          </w:p>
        </w:tc>
        <w:tc>
          <w:tcPr>
            <w:tcW w:w="1133" w:type="dxa"/>
          </w:tcPr>
          <w:p w14:paraId="517F0465" w14:textId="77777777" w:rsidR="00123ECE" w:rsidRPr="00130358" w:rsidRDefault="00123ECE" w:rsidP="00D62538">
            <w:pPr>
              <w:pStyle w:val="TAL"/>
              <w:keepNext w:val="0"/>
              <w:keepLines w:val="0"/>
            </w:pPr>
          </w:p>
        </w:tc>
      </w:tr>
      <w:tr w:rsidR="00123ECE" w:rsidRPr="00130358" w14:paraId="2FD5BC3A" w14:textId="77777777" w:rsidTr="00D62538">
        <w:trPr>
          <w:jc w:val="center"/>
        </w:trPr>
        <w:tc>
          <w:tcPr>
            <w:tcW w:w="4436" w:type="dxa"/>
          </w:tcPr>
          <w:p w14:paraId="5E10B8A8" w14:textId="0D26E659"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4288FBCB"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1C3070C4" w14:textId="77777777" w:rsidR="00123ECE" w:rsidRPr="00130358" w:rsidRDefault="00123ECE" w:rsidP="00D62538">
            <w:pPr>
              <w:pStyle w:val="TAL"/>
              <w:keepNext w:val="0"/>
              <w:keepLines w:val="0"/>
            </w:pPr>
          </w:p>
        </w:tc>
        <w:tc>
          <w:tcPr>
            <w:tcW w:w="1133" w:type="dxa"/>
          </w:tcPr>
          <w:p w14:paraId="0962D6C3" w14:textId="77777777" w:rsidR="00123ECE" w:rsidRPr="00130358" w:rsidRDefault="00123ECE" w:rsidP="00D62538">
            <w:pPr>
              <w:pStyle w:val="TAL"/>
              <w:keepNext w:val="0"/>
              <w:keepLines w:val="0"/>
            </w:pPr>
          </w:p>
        </w:tc>
      </w:tr>
      <w:tr w:rsidR="00123ECE" w:rsidRPr="00130358" w14:paraId="7AC494C7" w14:textId="77777777" w:rsidTr="00D62538">
        <w:trPr>
          <w:jc w:val="center"/>
        </w:trPr>
        <w:tc>
          <w:tcPr>
            <w:tcW w:w="4436" w:type="dxa"/>
          </w:tcPr>
          <w:p w14:paraId="35A2B831" w14:textId="172799DC"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3E80EF57" w14:textId="77777777" w:rsidR="00123ECE" w:rsidRPr="00130358" w:rsidRDefault="00123ECE" w:rsidP="00D62538">
            <w:pPr>
              <w:pStyle w:val="TAL"/>
              <w:keepNext w:val="0"/>
              <w:keepLines w:val="0"/>
            </w:pPr>
          </w:p>
        </w:tc>
        <w:tc>
          <w:tcPr>
            <w:tcW w:w="1700" w:type="dxa"/>
          </w:tcPr>
          <w:p w14:paraId="736AB7A4" w14:textId="77777777" w:rsidR="00123ECE" w:rsidRPr="00130358" w:rsidRDefault="00123ECE" w:rsidP="00D62538">
            <w:pPr>
              <w:pStyle w:val="TAL"/>
              <w:keepNext w:val="0"/>
              <w:keepLines w:val="0"/>
            </w:pPr>
          </w:p>
        </w:tc>
        <w:tc>
          <w:tcPr>
            <w:tcW w:w="1133" w:type="dxa"/>
          </w:tcPr>
          <w:p w14:paraId="60140304" w14:textId="77777777" w:rsidR="00123ECE" w:rsidRPr="00130358" w:rsidRDefault="00123ECE" w:rsidP="00D62538">
            <w:pPr>
              <w:pStyle w:val="TAL"/>
              <w:keepNext w:val="0"/>
              <w:keepLines w:val="0"/>
            </w:pPr>
          </w:p>
        </w:tc>
      </w:tr>
      <w:tr w:rsidR="00123ECE" w:rsidRPr="00130358" w14:paraId="035E47C0" w14:textId="77777777" w:rsidTr="00D62538">
        <w:trPr>
          <w:jc w:val="center"/>
        </w:trPr>
        <w:tc>
          <w:tcPr>
            <w:tcW w:w="4436" w:type="dxa"/>
          </w:tcPr>
          <w:p w14:paraId="628C9ECF" w14:textId="202F55B6" w:rsidR="00123ECE" w:rsidRPr="00130358" w:rsidRDefault="00D62538" w:rsidP="00D62538">
            <w:pPr>
              <w:pStyle w:val="TAL"/>
              <w:keepNext w:val="0"/>
              <w:keepLines w:val="0"/>
            </w:pPr>
            <w:r w:rsidRPr="00130358">
              <w:rPr>
                <w:lang w:eastAsia="zh-CN"/>
              </w:rPr>
              <w:t xml:space="preserve">         </w:t>
            </w:r>
            <w:proofErr w:type="spellStart"/>
            <w:r w:rsidR="00123ECE" w:rsidRPr="00130358">
              <w:t>measObjectUTRA</w:t>
            </w:r>
            <w:proofErr w:type="spellEnd"/>
          </w:p>
        </w:tc>
        <w:tc>
          <w:tcPr>
            <w:tcW w:w="2267" w:type="dxa"/>
          </w:tcPr>
          <w:p w14:paraId="47B5699A" w14:textId="77777777" w:rsidR="00123ECE" w:rsidRPr="00130358" w:rsidRDefault="00123ECE" w:rsidP="00D62538">
            <w:pPr>
              <w:pStyle w:val="TAL"/>
              <w:keepNext w:val="0"/>
              <w:keepLines w:val="0"/>
            </w:pPr>
            <w:proofErr w:type="spellStart"/>
            <w:r w:rsidRPr="00130358">
              <w:t>MeasObjectUTRA</w:t>
            </w:r>
            <w:proofErr w:type="spellEnd"/>
            <w:r w:rsidRPr="00130358">
              <w:t>-GENERIC(f2)</w:t>
            </w:r>
          </w:p>
        </w:tc>
        <w:tc>
          <w:tcPr>
            <w:tcW w:w="1700" w:type="dxa"/>
          </w:tcPr>
          <w:p w14:paraId="15A12332" w14:textId="09A0C9DC"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61CFFE5E" w14:textId="77777777" w:rsidR="00123ECE" w:rsidRPr="00130358" w:rsidRDefault="00123ECE" w:rsidP="00D62538">
            <w:pPr>
              <w:pStyle w:val="TAL"/>
              <w:keepNext w:val="0"/>
              <w:keepLines w:val="0"/>
            </w:pPr>
          </w:p>
        </w:tc>
      </w:tr>
      <w:tr w:rsidR="00123ECE" w:rsidRPr="00130358" w14:paraId="20DBAD0E" w14:textId="77777777" w:rsidTr="00D62538">
        <w:trPr>
          <w:jc w:val="center"/>
        </w:trPr>
        <w:tc>
          <w:tcPr>
            <w:tcW w:w="4436" w:type="dxa"/>
          </w:tcPr>
          <w:p w14:paraId="52F33DEE" w14:textId="01A9E0D6"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589BC19B" w14:textId="77777777" w:rsidR="00123ECE" w:rsidRPr="00130358" w:rsidRDefault="00123ECE" w:rsidP="00D62538">
            <w:pPr>
              <w:pStyle w:val="TAL"/>
              <w:keepNext w:val="0"/>
              <w:keepLines w:val="0"/>
            </w:pPr>
          </w:p>
        </w:tc>
        <w:tc>
          <w:tcPr>
            <w:tcW w:w="1700" w:type="dxa"/>
          </w:tcPr>
          <w:p w14:paraId="6A5F3198" w14:textId="77777777" w:rsidR="00123ECE" w:rsidRPr="00130358" w:rsidRDefault="00123ECE" w:rsidP="00D62538">
            <w:pPr>
              <w:pStyle w:val="TAL"/>
              <w:keepNext w:val="0"/>
              <w:keepLines w:val="0"/>
            </w:pPr>
          </w:p>
        </w:tc>
        <w:tc>
          <w:tcPr>
            <w:tcW w:w="1133" w:type="dxa"/>
          </w:tcPr>
          <w:p w14:paraId="60FE8FB3" w14:textId="77777777" w:rsidR="00123ECE" w:rsidRPr="00130358" w:rsidRDefault="00123ECE" w:rsidP="00D62538">
            <w:pPr>
              <w:pStyle w:val="TAL"/>
              <w:keepNext w:val="0"/>
              <w:keepLines w:val="0"/>
            </w:pPr>
          </w:p>
        </w:tc>
      </w:tr>
      <w:tr w:rsidR="00123ECE" w:rsidRPr="00130358" w14:paraId="5F47FD23" w14:textId="77777777" w:rsidTr="00D62538">
        <w:trPr>
          <w:jc w:val="center"/>
        </w:trPr>
        <w:tc>
          <w:tcPr>
            <w:tcW w:w="4436" w:type="dxa"/>
          </w:tcPr>
          <w:p w14:paraId="268AC290" w14:textId="3AE22192"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3456C4F0" w14:textId="77777777" w:rsidR="00123ECE" w:rsidRPr="00130358" w:rsidRDefault="00123ECE" w:rsidP="00D62538">
            <w:pPr>
              <w:pStyle w:val="TAL"/>
              <w:keepNext w:val="0"/>
              <w:keepLines w:val="0"/>
            </w:pPr>
          </w:p>
        </w:tc>
        <w:tc>
          <w:tcPr>
            <w:tcW w:w="1700" w:type="dxa"/>
          </w:tcPr>
          <w:p w14:paraId="7FCDEE9F" w14:textId="77777777" w:rsidR="00123ECE" w:rsidRPr="00130358" w:rsidRDefault="00123ECE" w:rsidP="00D62538">
            <w:pPr>
              <w:pStyle w:val="TAL"/>
              <w:keepNext w:val="0"/>
              <w:keepLines w:val="0"/>
            </w:pPr>
          </w:p>
        </w:tc>
        <w:tc>
          <w:tcPr>
            <w:tcW w:w="1133" w:type="dxa"/>
          </w:tcPr>
          <w:p w14:paraId="1A4835E3" w14:textId="77777777" w:rsidR="00123ECE" w:rsidRPr="00130358" w:rsidRDefault="00123ECE" w:rsidP="00D62538">
            <w:pPr>
              <w:pStyle w:val="TAL"/>
              <w:keepNext w:val="0"/>
              <w:keepLines w:val="0"/>
            </w:pPr>
          </w:p>
        </w:tc>
      </w:tr>
      <w:tr w:rsidR="00123ECE" w:rsidRPr="00130358" w14:paraId="28FB0AE1" w14:textId="77777777" w:rsidTr="00D62538">
        <w:trPr>
          <w:jc w:val="center"/>
        </w:trPr>
        <w:tc>
          <w:tcPr>
            <w:tcW w:w="4436" w:type="dxa"/>
          </w:tcPr>
          <w:p w14:paraId="67C6FFFA" w14:textId="18159DAE"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585718F9" w14:textId="77777777" w:rsidR="00123ECE" w:rsidRPr="00130358" w:rsidRDefault="00123ECE" w:rsidP="00D62538">
            <w:pPr>
              <w:pStyle w:val="TAL"/>
              <w:keepNext w:val="0"/>
              <w:keepLines w:val="0"/>
            </w:pPr>
          </w:p>
        </w:tc>
        <w:tc>
          <w:tcPr>
            <w:tcW w:w="1700" w:type="dxa"/>
          </w:tcPr>
          <w:p w14:paraId="2065EBAA" w14:textId="77777777" w:rsidR="00123ECE" w:rsidRPr="00130358" w:rsidRDefault="00123ECE" w:rsidP="00D62538">
            <w:pPr>
              <w:pStyle w:val="TAL"/>
              <w:keepNext w:val="0"/>
              <w:keepLines w:val="0"/>
              <w:rPr>
                <w:lang w:eastAsia="zh-CN"/>
              </w:rPr>
            </w:pPr>
          </w:p>
        </w:tc>
        <w:tc>
          <w:tcPr>
            <w:tcW w:w="1133" w:type="dxa"/>
          </w:tcPr>
          <w:p w14:paraId="010E9F1F" w14:textId="77777777" w:rsidR="00123ECE" w:rsidRPr="00130358" w:rsidRDefault="00123ECE" w:rsidP="00D62538">
            <w:pPr>
              <w:pStyle w:val="TAL"/>
              <w:keepNext w:val="0"/>
              <w:keepLines w:val="0"/>
            </w:pPr>
          </w:p>
        </w:tc>
      </w:tr>
      <w:tr w:rsidR="00123ECE" w:rsidRPr="00130358" w14:paraId="6EE78334" w14:textId="77777777" w:rsidTr="00D62538">
        <w:trPr>
          <w:jc w:val="center"/>
        </w:trPr>
        <w:tc>
          <w:tcPr>
            <w:tcW w:w="4436" w:type="dxa"/>
          </w:tcPr>
          <w:p w14:paraId="41DD306F" w14:textId="39ECEB56" w:rsidR="00123ECE" w:rsidRPr="00130358" w:rsidRDefault="00D62538" w:rsidP="00D62538">
            <w:pPr>
              <w:pStyle w:val="TAL"/>
              <w:keepNext w:val="0"/>
              <w:keepLines w:val="0"/>
            </w:pPr>
            <w:r w:rsidRPr="00130358">
              <w:t xml:space="preserve"> </w:t>
            </w:r>
            <w:proofErr w:type="spellStart"/>
            <w:r w:rsidR="00123ECE" w:rsidRPr="00130358">
              <w:t>reportConfigToRemoveList</w:t>
            </w:r>
            <w:proofErr w:type="spellEnd"/>
          </w:p>
        </w:tc>
        <w:tc>
          <w:tcPr>
            <w:tcW w:w="2267" w:type="dxa"/>
          </w:tcPr>
          <w:p w14:paraId="5D97D75F" w14:textId="7C887F7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252E2CC8" w14:textId="77777777" w:rsidR="00123ECE" w:rsidRPr="00130358" w:rsidRDefault="00123ECE" w:rsidP="00D62538">
            <w:pPr>
              <w:pStyle w:val="TAL"/>
              <w:keepNext w:val="0"/>
              <w:keepLines w:val="0"/>
            </w:pPr>
          </w:p>
        </w:tc>
        <w:tc>
          <w:tcPr>
            <w:tcW w:w="1133" w:type="dxa"/>
          </w:tcPr>
          <w:p w14:paraId="7778C341" w14:textId="77777777" w:rsidR="00123ECE" w:rsidRPr="00130358" w:rsidRDefault="00123ECE" w:rsidP="00D62538">
            <w:pPr>
              <w:pStyle w:val="TAL"/>
              <w:keepNext w:val="0"/>
              <w:keepLines w:val="0"/>
            </w:pPr>
          </w:p>
        </w:tc>
      </w:tr>
      <w:tr w:rsidR="00123ECE" w:rsidRPr="00130358" w14:paraId="5F851BAE" w14:textId="77777777" w:rsidTr="00D62538">
        <w:trPr>
          <w:jc w:val="center"/>
        </w:trPr>
        <w:tc>
          <w:tcPr>
            <w:tcW w:w="4436" w:type="dxa"/>
          </w:tcPr>
          <w:p w14:paraId="42A165FD" w14:textId="36FCFC5F" w:rsidR="00123ECE" w:rsidRPr="00130358" w:rsidRDefault="00D62538" w:rsidP="00D62538">
            <w:pPr>
              <w:pStyle w:val="TAL"/>
              <w:keepNext w:val="0"/>
              <w:keepLines w:val="0"/>
            </w:pPr>
            <w:r w:rsidRPr="00130358">
              <w:t xml:space="preserve"> </w:t>
            </w:r>
            <w:proofErr w:type="spellStart"/>
            <w:r w:rsidR="00123ECE" w:rsidRPr="00130358">
              <w:t>reportConfigToAddModList</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44D27DBE" w14:textId="6D3FA6C2"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5A2EABE7" w14:textId="77777777" w:rsidR="00123ECE" w:rsidRPr="00130358" w:rsidRDefault="00123ECE" w:rsidP="00D62538">
            <w:pPr>
              <w:pStyle w:val="TAL"/>
              <w:keepNext w:val="0"/>
              <w:keepLines w:val="0"/>
              <w:rPr>
                <w:lang w:eastAsia="zh-CN"/>
              </w:rPr>
            </w:pPr>
          </w:p>
        </w:tc>
        <w:tc>
          <w:tcPr>
            <w:tcW w:w="1133" w:type="dxa"/>
          </w:tcPr>
          <w:p w14:paraId="4B859A81" w14:textId="77777777" w:rsidR="00123ECE" w:rsidRPr="00130358" w:rsidRDefault="00123ECE" w:rsidP="00D62538">
            <w:pPr>
              <w:pStyle w:val="TAL"/>
              <w:keepNext w:val="0"/>
              <w:keepLines w:val="0"/>
            </w:pPr>
          </w:p>
        </w:tc>
      </w:tr>
      <w:tr w:rsidR="00123ECE" w:rsidRPr="00130358" w14:paraId="0B33E8EB" w14:textId="77777777" w:rsidTr="00D62538">
        <w:trPr>
          <w:jc w:val="center"/>
        </w:trPr>
        <w:tc>
          <w:tcPr>
            <w:tcW w:w="4436" w:type="dxa"/>
          </w:tcPr>
          <w:p w14:paraId="1083D3BB" w14:textId="311B014E"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reportConfigId</w:t>
            </w:r>
            <w:proofErr w:type="spellEnd"/>
          </w:p>
        </w:tc>
        <w:tc>
          <w:tcPr>
            <w:tcW w:w="2267" w:type="dxa"/>
          </w:tcPr>
          <w:p w14:paraId="2C5E6787" w14:textId="77777777" w:rsidR="00123ECE" w:rsidRPr="00130358" w:rsidRDefault="00123ECE" w:rsidP="00D62538">
            <w:pPr>
              <w:pStyle w:val="TAL"/>
              <w:keepNext w:val="0"/>
              <w:keepLines w:val="0"/>
              <w:rPr>
                <w:lang w:eastAsia="zh-CN"/>
              </w:rPr>
            </w:pPr>
            <w:proofErr w:type="spellStart"/>
            <w:r w:rsidRPr="00130358">
              <w:rPr>
                <w:lang w:eastAsia="zh-CN"/>
              </w:rPr>
              <w:t>idReportConfig</w:t>
            </w:r>
            <w:proofErr w:type="spellEnd"/>
            <w:r w:rsidRPr="00130358">
              <w:rPr>
                <w:lang w:eastAsia="zh-CN"/>
              </w:rPr>
              <w:t>-P</w:t>
            </w:r>
          </w:p>
        </w:tc>
        <w:tc>
          <w:tcPr>
            <w:tcW w:w="1700" w:type="dxa"/>
          </w:tcPr>
          <w:p w14:paraId="3CB68188" w14:textId="77777777" w:rsidR="00123ECE" w:rsidRPr="00130358" w:rsidRDefault="00123ECE" w:rsidP="00D62538">
            <w:pPr>
              <w:pStyle w:val="TAL"/>
              <w:keepNext w:val="0"/>
              <w:keepLines w:val="0"/>
              <w:rPr>
                <w:lang w:eastAsia="zh-CN"/>
              </w:rPr>
            </w:pPr>
          </w:p>
        </w:tc>
        <w:tc>
          <w:tcPr>
            <w:tcW w:w="1133" w:type="dxa"/>
          </w:tcPr>
          <w:p w14:paraId="40940FEE" w14:textId="77777777" w:rsidR="00123ECE" w:rsidRPr="00130358" w:rsidRDefault="00123ECE" w:rsidP="00D62538">
            <w:pPr>
              <w:pStyle w:val="TAL"/>
              <w:keepNext w:val="0"/>
              <w:keepLines w:val="0"/>
            </w:pPr>
          </w:p>
        </w:tc>
      </w:tr>
      <w:tr w:rsidR="00123ECE" w:rsidRPr="00130358" w14:paraId="3CB84541" w14:textId="77777777" w:rsidTr="00D62538">
        <w:trPr>
          <w:jc w:val="center"/>
        </w:trPr>
        <w:tc>
          <w:tcPr>
            <w:tcW w:w="4436" w:type="dxa"/>
          </w:tcPr>
          <w:p w14:paraId="617B2F79" w14:textId="44C347D9"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reportConfig</w:t>
            </w:r>
            <w:proofErr w:type="spellEnd"/>
          </w:p>
        </w:tc>
        <w:tc>
          <w:tcPr>
            <w:tcW w:w="2267" w:type="dxa"/>
          </w:tcPr>
          <w:p w14:paraId="4DD92653" w14:textId="77777777" w:rsidR="00123ECE" w:rsidRPr="00130358" w:rsidRDefault="00123ECE" w:rsidP="00D62538">
            <w:pPr>
              <w:pStyle w:val="TAL"/>
              <w:keepNext w:val="0"/>
              <w:keepLines w:val="0"/>
            </w:pPr>
            <w:proofErr w:type="spellStart"/>
            <w:r w:rsidRPr="00130358">
              <w:rPr>
                <w:rFonts w:eastAsia="MS Mincho"/>
              </w:rPr>
              <w:t>ReportConfigInterRAT</w:t>
            </w:r>
            <w:proofErr w:type="spellEnd"/>
            <w:r w:rsidRPr="00130358">
              <w:rPr>
                <w:rFonts w:eastAsia="MS Mincho"/>
              </w:rPr>
              <w:t>-PERIODICAL</w:t>
            </w:r>
          </w:p>
        </w:tc>
        <w:tc>
          <w:tcPr>
            <w:tcW w:w="1700" w:type="dxa"/>
          </w:tcPr>
          <w:p w14:paraId="1EA0112D" w14:textId="77777777" w:rsidR="00123ECE" w:rsidRPr="00130358" w:rsidRDefault="00123ECE" w:rsidP="00D62538">
            <w:pPr>
              <w:pStyle w:val="TAL"/>
              <w:keepNext w:val="0"/>
              <w:keepLines w:val="0"/>
              <w:rPr>
                <w:lang w:eastAsia="zh-CN"/>
              </w:rPr>
            </w:pPr>
          </w:p>
        </w:tc>
        <w:tc>
          <w:tcPr>
            <w:tcW w:w="1133" w:type="dxa"/>
          </w:tcPr>
          <w:p w14:paraId="7DBFA8B6" w14:textId="77777777" w:rsidR="00123ECE" w:rsidRPr="00130358" w:rsidRDefault="00123ECE" w:rsidP="00D62538">
            <w:pPr>
              <w:pStyle w:val="TAL"/>
              <w:keepNext w:val="0"/>
              <w:keepLines w:val="0"/>
            </w:pPr>
          </w:p>
        </w:tc>
      </w:tr>
      <w:tr w:rsidR="00123ECE" w:rsidRPr="00130358" w14:paraId="502B9DD9" w14:textId="77777777" w:rsidTr="00D62538">
        <w:trPr>
          <w:jc w:val="center"/>
        </w:trPr>
        <w:tc>
          <w:tcPr>
            <w:tcW w:w="4436" w:type="dxa"/>
          </w:tcPr>
          <w:p w14:paraId="0445A143" w14:textId="6A973F41"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E484839" w14:textId="77777777" w:rsidR="00123ECE" w:rsidRPr="00130358" w:rsidRDefault="00123ECE" w:rsidP="00D62538">
            <w:pPr>
              <w:pStyle w:val="TAL"/>
              <w:keepNext w:val="0"/>
              <w:keepLines w:val="0"/>
            </w:pPr>
          </w:p>
        </w:tc>
        <w:tc>
          <w:tcPr>
            <w:tcW w:w="1700" w:type="dxa"/>
          </w:tcPr>
          <w:p w14:paraId="3607BE73" w14:textId="77777777" w:rsidR="00123ECE" w:rsidRPr="00130358" w:rsidRDefault="00123ECE" w:rsidP="00D62538">
            <w:pPr>
              <w:pStyle w:val="TAL"/>
              <w:keepNext w:val="0"/>
              <w:keepLines w:val="0"/>
              <w:rPr>
                <w:lang w:eastAsia="zh-CN"/>
              </w:rPr>
            </w:pPr>
          </w:p>
        </w:tc>
        <w:tc>
          <w:tcPr>
            <w:tcW w:w="1133" w:type="dxa"/>
          </w:tcPr>
          <w:p w14:paraId="62221279" w14:textId="77777777" w:rsidR="00123ECE" w:rsidRPr="00130358" w:rsidRDefault="00123ECE" w:rsidP="00D62538">
            <w:pPr>
              <w:pStyle w:val="TAL"/>
              <w:keepNext w:val="0"/>
              <w:keepLines w:val="0"/>
            </w:pPr>
          </w:p>
        </w:tc>
      </w:tr>
      <w:tr w:rsidR="00123ECE" w:rsidRPr="00130358" w14:paraId="10CD67B5" w14:textId="77777777" w:rsidTr="00D62538">
        <w:trPr>
          <w:jc w:val="center"/>
        </w:trPr>
        <w:tc>
          <w:tcPr>
            <w:tcW w:w="4436" w:type="dxa"/>
          </w:tcPr>
          <w:p w14:paraId="34536B45" w14:textId="2B000349" w:rsidR="00123ECE" w:rsidRPr="00130358" w:rsidRDefault="00D62538" w:rsidP="00D62538">
            <w:pPr>
              <w:pStyle w:val="TAL"/>
              <w:keepNext w:val="0"/>
              <w:keepLines w:val="0"/>
            </w:pPr>
            <w:r w:rsidRPr="00130358">
              <w:t xml:space="preserve"> </w:t>
            </w:r>
            <w:proofErr w:type="spellStart"/>
            <w:r w:rsidR="00123ECE" w:rsidRPr="00130358">
              <w:t>measIdToRemoveList</w:t>
            </w:r>
            <w:proofErr w:type="spellEnd"/>
          </w:p>
        </w:tc>
        <w:tc>
          <w:tcPr>
            <w:tcW w:w="2267" w:type="dxa"/>
          </w:tcPr>
          <w:p w14:paraId="7F46FCF2" w14:textId="78F7E600"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162C9AC" w14:textId="77777777" w:rsidR="00123ECE" w:rsidRPr="00130358" w:rsidRDefault="00123ECE" w:rsidP="00D62538">
            <w:pPr>
              <w:pStyle w:val="TAL"/>
              <w:keepNext w:val="0"/>
              <w:keepLines w:val="0"/>
            </w:pPr>
          </w:p>
        </w:tc>
        <w:tc>
          <w:tcPr>
            <w:tcW w:w="1133" w:type="dxa"/>
          </w:tcPr>
          <w:p w14:paraId="25DFABC5" w14:textId="77777777" w:rsidR="00123ECE" w:rsidRPr="00130358" w:rsidRDefault="00123ECE" w:rsidP="00D62538">
            <w:pPr>
              <w:pStyle w:val="TAL"/>
              <w:keepNext w:val="0"/>
              <w:keepLines w:val="0"/>
            </w:pPr>
          </w:p>
        </w:tc>
      </w:tr>
      <w:tr w:rsidR="00123ECE" w:rsidRPr="00130358" w14:paraId="76152AA2" w14:textId="77777777" w:rsidTr="00D62538">
        <w:trPr>
          <w:jc w:val="center"/>
        </w:trPr>
        <w:tc>
          <w:tcPr>
            <w:tcW w:w="4436" w:type="dxa"/>
          </w:tcPr>
          <w:p w14:paraId="331034A4" w14:textId="776356EE" w:rsidR="00123ECE" w:rsidRPr="00130358" w:rsidRDefault="00D62538" w:rsidP="00D62538">
            <w:pPr>
              <w:pStyle w:val="TAL"/>
              <w:keepNext w:val="0"/>
              <w:keepLines w:val="0"/>
              <w:rPr>
                <w:lang w:eastAsia="zh-CN"/>
              </w:rPr>
            </w:pPr>
            <w:r w:rsidRPr="00130358">
              <w:t xml:space="preserve"> </w:t>
            </w:r>
            <w:proofErr w:type="spellStart"/>
            <w:r w:rsidR="00123ECE" w:rsidRPr="00130358">
              <w:t>measIdToAddModList</w:t>
            </w:r>
            <w:proofErr w:type="spellEnd"/>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FC03FAA" w14:textId="7189DF24"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5D570631" w14:textId="77777777" w:rsidR="00123ECE" w:rsidRPr="00130358" w:rsidRDefault="00123ECE" w:rsidP="00D62538">
            <w:pPr>
              <w:pStyle w:val="TAL"/>
              <w:keepNext w:val="0"/>
              <w:keepLines w:val="0"/>
            </w:pPr>
          </w:p>
        </w:tc>
        <w:tc>
          <w:tcPr>
            <w:tcW w:w="1133" w:type="dxa"/>
          </w:tcPr>
          <w:p w14:paraId="6E9570CC" w14:textId="77777777" w:rsidR="00123ECE" w:rsidRPr="00130358" w:rsidRDefault="00123ECE" w:rsidP="00D62538">
            <w:pPr>
              <w:pStyle w:val="TAL"/>
              <w:keepNext w:val="0"/>
              <w:keepLines w:val="0"/>
            </w:pPr>
          </w:p>
        </w:tc>
      </w:tr>
      <w:tr w:rsidR="00123ECE" w:rsidRPr="00130358" w14:paraId="59CFAA34" w14:textId="77777777" w:rsidTr="00D62538">
        <w:trPr>
          <w:jc w:val="center"/>
        </w:trPr>
        <w:tc>
          <w:tcPr>
            <w:tcW w:w="4436" w:type="dxa"/>
          </w:tcPr>
          <w:p w14:paraId="251171AE" w14:textId="68C08235"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measId</w:t>
            </w:r>
            <w:proofErr w:type="spellEnd"/>
          </w:p>
        </w:tc>
        <w:tc>
          <w:tcPr>
            <w:tcW w:w="2267" w:type="dxa"/>
          </w:tcPr>
          <w:p w14:paraId="2942D82F" w14:textId="77777777" w:rsidR="00123ECE" w:rsidRPr="00130358" w:rsidRDefault="00123ECE" w:rsidP="00D62538">
            <w:pPr>
              <w:pStyle w:val="TAL"/>
              <w:keepNext w:val="0"/>
              <w:keepLines w:val="0"/>
            </w:pPr>
            <w:r w:rsidRPr="00130358">
              <w:rPr>
                <w:lang w:eastAsia="zh-CN"/>
              </w:rPr>
              <w:t>1</w:t>
            </w:r>
          </w:p>
        </w:tc>
        <w:tc>
          <w:tcPr>
            <w:tcW w:w="1700" w:type="dxa"/>
          </w:tcPr>
          <w:p w14:paraId="046C50DB" w14:textId="77777777" w:rsidR="00123ECE" w:rsidRPr="00130358" w:rsidRDefault="00123ECE" w:rsidP="00D62538">
            <w:pPr>
              <w:pStyle w:val="TAL"/>
              <w:keepNext w:val="0"/>
              <w:keepLines w:val="0"/>
            </w:pPr>
          </w:p>
        </w:tc>
        <w:tc>
          <w:tcPr>
            <w:tcW w:w="1133" w:type="dxa"/>
          </w:tcPr>
          <w:p w14:paraId="4A668380" w14:textId="77777777" w:rsidR="00123ECE" w:rsidRPr="00130358" w:rsidRDefault="00123ECE" w:rsidP="00D62538">
            <w:pPr>
              <w:pStyle w:val="TAL"/>
              <w:keepNext w:val="0"/>
              <w:keepLines w:val="0"/>
            </w:pPr>
          </w:p>
        </w:tc>
      </w:tr>
      <w:tr w:rsidR="00123ECE" w:rsidRPr="00130358" w14:paraId="61A441FB" w14:textId="77777777" w:rsidTr="00D62538">
        <w:trPr>
          <w:jc w:val="center"/>
        </w:trPr>
        <w:tc>
          <w:tcPr>
            <w:tcW w:w="4436" w:type="dxa"/>
          </w:tcPr>
          <w:p w14:paraId="0EC16B87" w14:textId="14A6AEEE"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2D46DD54"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12A5BDB4" w14:textId="77777777" w:rsidR="00123ECE" w:rsidRPr="00130358" w:rsidRDefault="00123ECE" w:rsidP="00D62538">
            <w:pPr>
              <w:pStyle w:val="TAL"/>
              <w:keepNext w:val="0"/>
              <w:keepLines w:val="0"/>
            </w:pPr>
          </w:p>
        </w:tc>
        <w:tc>
          <w:tcPr>
            <w:tcW w:w="1133" w:type="dxa"/>
          </w:tcPr>
          <w:p w14:paraId="7B6B623A" w14:textId="77777777" w:rsidR="00123ECE" w:rsidRPr="00130358" w:rsidRDefault="00123ECE" w:rsidP="00D62538">
            <w:pPr>
              <w:pStyle w:val="TAL"/>
              <w:keepNext w:val="0"/>
              <w:keepLines w:val="0"/>
            </w:pPr>
          </w:p>
        </w:tc>
      </w:tr>
      <w:tr w:rsidR="00123ECE" w:rsidRPr="00130358" w14:paraId="2AF64F90" w14:textId="77777777" w:rsidTr="00D62538">
        <w:trPr>
          <w:jc w:val="center"/>
        </w:trPr>
        <w:tc>
          <w:tcPr>
            <w:tcW w:w="4436" w:type="dxa"/>
          </w:tcPr>
          <w:p w14:paraId="75841E36" w14:textId="0D4D1EA5"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reportConfigId</w:t>
            </w:r>
            <w:proofErr w:type="spellEnd"/>
          </w:p>
        </w:tc>
        <w:tc>
          <w:tcPr>
            <w:tcW w:w="2267" w:type="dxa"/>
          </w:tcPr>
          <w:p w14:paraId="6887EA43" w14:textId="77777777" w:rsidR="00123ECE" w:rsidRPr="00130358" w:rsidRDefault="00123ECE" w:rsidP="00D62538">
            <w:pPr>
              <w:pStyle w:val="TAL"/>
              <w:keepNext w:val="0"/>
              <w:keepLines w:val="0"/>
              <w:rPr>
                <w:lang w:eastAsia="zh-CN"/>
              </w:rPr>
            </w:pPr>
            <w:proofErr w:type="spellStart"/>
            <w:r w:rsidRPr="00130358">
              <w:rPr>
                <w:lang w:eastAsia="zh-CN"/>
              </w:rPr>
              <w:t>idReportConfig</w:t>
            </w:r>
            <w:proofErr w:type="spellEnd"/>
            <w:r w:rsidRPr="00130358">
              <w:rPr>
                <w:lang w:eastAsia="zh-CN"/>
              </w:rPr>
              <w:t>-P</w:t>
            </w:r>
          </w:p>
        </w:tc>
        <w:tc>
          <w:tcPr>
            <w:tcW w:w="1700" w:type="dxa"/>
          </w:tcPr>
          <w:p w14:paraId="4132F4DD" w14:textId="77777777" w:rsidR="00123ECE" w:rsidRPr="00130358" w:rsidRDefault="00123ECE" w:rsidP="00D62538">
            <w:pPr>
              <w:pStyle w:val="TAL"/>
              <w:keepNext w:val="0"/>
              <w:keepLines w:val="0"/>
            </w:pPr>
          </w:p>
        </w:tc>
        <w:tc>
          <w:tcPr>
            <w:tcW w:w="1133" w:type="dxa"/>
          </w:tcPr>
          <w:p w14:paraId="5AE8AB09" w14:textId="77777777" w:rsidR="00123ECE" w:rsidRPr="00130358" w:rsidRDefault="00123ECE" w:rsidP="00D62538">
            <w:pPr>
              <w:pStyle w:val="TAL"/>
              <w:keepNext w:val="0"/>
              <w:keepLines w:val="0"/>
            </w:pPr>
          </w:p>
        </w:tc>
      </w:tr>
      <w:tr w:rsidR="00123ECE" w:rsidRPr="00130358" w14:paraId="5525A61B" w14:textId="77777777" w:rsidTr="00D62538">
        <w:trPr>
          <w:jc w:val="center"/>
        </w:trPr>
        <w:tc>
          <w:tcPr>
            <w:tcW w:w="4436" w:type="dxa"/>
          </w:tcPr>
          <w:p w14:paraId="4657123E" w14:textId="2ABF7FED"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563A094" w14:textId="77777777" w:rsidR="00123ECE" w:rsidRPr="00130358" w:rsidRDefault="00123ECE" w:rsidP="00D62538">
            <w:pPr>
              <w:pStyle w:val="TAL"/>
              <w:keepNext w:val="0"/>
              <w:keepLines w:val="0"/>
            </w:pPr>
          </w:p>
        </w:tc>
        <w:tc>
          <w:tcPr>
            <w:tcW w:w="1700" w:type="dxa"/>
          </w:tcPr>
          <w:p w14:paraId="2A140F41" w14:textId="77777777" w:rsidR="00123ECE" w:rsidRPr="00130358" w:rsidRDefault="00123ECE" w:rsidP="00D62538">
            <w:pPr>
              <w:pStyle w:val="TAL"/>
              <w:keepNext w:val="0"/>
              <w:keepLines w:val="0"/>
            </w:pPr>
          </w:p>
        </w:tc>
        <w:tc>
          <w:tcPr>
            <w:tcW w:w="1133" w:type="dxa"/>
          </w:tcPr>
          <w:p w14:paraId="5E9A0103" w14:textId="77777777" w:rsidR="00123ECE" w:rsidRPr="00130358" w:rsidRDefault="00123ECE" w:rsidP="00D62538">
            <w:pPr>
              <w:pStyle w:val="TAL"/>
              <w:keepNext w:val="0"/>
              <w:keepLines w:val="0"/>
            </w:pPr>
          </w:p>
        </w:tc>
      </w:tr>
      <w:tr w:rsidR="00123ECE" w:rsidRPr="00130358" w14:paraId="5B6C9A0E" w14:textId="77777777" w:rsidTr="00D62538">
        <w:trPr>
          <w:jc w:val="center"/>
        </w:trPr>
        <w:tc>
          <w:tcPr>
            <w:tcW w:w="4436" w:type="dxa"/>
          </w:tcPr>
          <w:p w14:paraId="206247BB" w14:textId="5869CE7E" w:rsidR="00123ECE" w:rsidRPr="00130358" w:rsidRDefault="00D62538" w:rsidP="00D62538">
            <w:pPr>
              <w:pStyle w:val="TAL"/>
              <w:keepNext w:val="0"/>
              <w:keepLines w:val="0"/>
            </w:pPr>
            <w:r w:rsidRPr="00130358">
              <w:t xml:space="preserve"> </w:t>
            </w:r>
            <w:proofErr w:type="spellStart"/>
            <w:r w:rsidR="00123ECE" w:rsidRPr="00130358">
              <w:t>quantityConfig</w:t>
            </w:r>
            <w:proofErr w:type="spellEnd"/>
          </w:p>
        </w:tc>
        <w:tc>
          <w:tcPr>
            <w:tcW w:w="2267" w:type="dxa"/>
          </w:tcPr>
          <w:p w14:paraId="75669650" w14:textId="77777777" w:rsidR="00123ECE" w:rsidRPr="00130358" w:rsidRDefault="00123ECE" w:rsidP="00D62538">
            <w:pPr>
              <w:pStyle w:val="TAL"/>
              <w:keepNext w:val="0"/>
              <w:keepLines w:val="0"/>
            </w:pPr>
            <w:proofErr w:type="spellStart"/>
            <w:r w:rsidRPr="00130358">
              <w:t>QuantityConfig</w:t>
            </w:r>
            <w:proofErr w:type="spellEnd"/>
            <w:r w:rsidRPr="00130358">
              <w:t>-DEFAULT</w:t>
            </w:r>
          </w:p>
        </w:tc>
        <w:tc>
          <w:tcPr>
            <w:tcW w:w="1700" w:type="dxa"/>
          </w:tcPr>
          <w:p w14:paraId="7BA182E7" w14:textId="77777777" w:rsidR="00123ECE" w:rsidRPr="00130358" w:rsidRDefault="00123ECE" w:rsidP="00D62538">
            <w:pPr>
              <w:pStyle w:val="TAL"/>
              <w:keepNext w:val="0"/>
              <w:keepLines w:val="0"/>
            </w:pPr>
          </w:p>
        </w:tc>
        <w:tc>
          <w:tcPr>
            <w:tcW w:w="1133" w:type="dxa"/>
          </w:tcPr>
          <w:p w14:paraId="7E27E441" w14:textId="77777777" w:rsidR="00123ECE" w:rsidRPr="00130358" w:rsidRDefault="00123ECE" w:rsidP="00D62538">
            <w:pPr>
              <w:pStyle w:val="TAL"/>
              <w:keepNext w:val="0"/>
              <w:keepLines w:val="0"/>
            </w:pPr>
          </w:p>
        </w:tc>
      </w:tr>
      <w:tr w:rsidR="00123ECE" w:rsidRPr="00130358" w14:paraId="0B940693" w14:textId="77777777" w:rsidTr="00D62538">
        <w:trPr>
          <w:jc w:val="center"/>
        </w:trPr>
        <w:tc>
          <w:tcPr>
            <w:tcW w:w="4436" w:type="dxa"/>
          </w:tcPr>
          <w:p w14:paraId="705F0272" w14:textId="67031548" w:rsidR="00123ECE" w:rsidRPr="00130358" w:rsidRDefault="00D62538" w:rsidP="00D62538">
            <w:pPr>
              <w:pStyle w:val="TAL"/>
              <w:keepNext w:val="0"/>
              <w:keepLines w:val="0"/>
            </w:pPr>
            <w:r w:rsidRPr="00130358">
              <w:t xml:space="preserve"> </w:t>
            </w:r>
            <w:proofErr w:type="spellStart"/>
            <w:r w:rsidR="00123ECE" w:rsidRPr="00130358">
              <w:t>measGapConfig</w:t>
            </w:r>
            <w:proofErr w:type="spellEnd"/>
          </w:p>
        </w:tc>
        <w:tc>
          <w:tcPr>
            <w:tcW w:w="2267" w:type="dxa"/>
          </w:tcPr>
          <w:p w14:paraId="07EDB6D2" w14:textId="77777777" w:rsidR="00123ECE" w:rsidRPr="00130358" w:rsidRDefault="00123ECE" w:rsidP="00D62538">
            <w:pPr>
              <w:pStyle w:val="TAL"/>
              <w:keepNext w:val="0"/>
              <w:keepLines w:val="0"/>
            </w:pPr>
            <w:r w:rsidRPr="00130358">
              <w:t>MeasGapConfig-GP1</w:t>
            </w:r>
          </w:p>
        </w:tc>
        <w:tc>
          <w:tcPr>
            <w:tcW w:w="1700" w:type="dxa"/>
          </w:tcPr>
          <w:p w14:paraId="458B3CE1" w14:textId="77777777" w:rsidR="00123ECE" w:rsidRPr="00130358" w:rsidRDefault="00123ECE" w:rsidP="00D62538">
            <w:pPr>
              <w:pStyle w:val="TAL"/>
              <w:keepNext w:val="0"/>
              <w:keepLines w:val="0"/>
            </w:pPr>
          </w:p>
        </w:tc>
        <w:tc>
          <w:tcPr>
            <w:tcW w:w="1133" w:type="dxa"/>
          </w:tcPr>
          <w:p w14:paraId="09AB4C1F" w14:textId="77777777" w:rsidR="00123ECE" w:rsidRPr="00130358" w:rsidRDefault="00123ECE" w:rsidP="00D62538">
            <w:pPr>
              <w:pStyle w:val="TAL"/>
              <w:keepNext w:val="0"/>
              <w:keepLines w:val="0"/>
            </w:pPr>
          </w:p>
        </w:tc>
      </w:tr>
      <w:tr w:rsidR="00123ECE" w:rsidRPr="00130358" w14:paraId="619E4773" w14:textId="77777777" w:rsidTr="00D62538">
        <w:trPr>
          <w:jc w:val="center"/>
        </w:trPr>
        <w:tc>
          <w:tcPr>
            <w:tcW w:w="4436" w:type="dxa"/>
          </w:tcPr>
          <w:p w14:paraId="48CCE98D" w14:textId="49E7654A"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7828B03E" w14:textId="36F690AD"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BFE3B8D" w14:textId="77777777" w:rsidR="00123ECE" w:rsidRPr="00130358" w:rsidRDefault="00123ECE" w:rsidP="00D62538">
            <w:pPr>
              <w:pStyle w:val="TAL"/>
              <w:keepNext w:val="0"/>
              <w:keepLines w:val="0"/>
            </w:pPr>
          </w:p>
        </w:tc>
        <w:tc>
          <w:tcPr>
            <w:tcW w:w="1133" w:type="dxa"/>
          </w:tcPr>
          <w:p w14:paraId="733F61F7" w14:textId="77777777" w:rsidR="00123ECE" w:rsidRPr="00130358" w:rsidRDefault="00123ECE" w:rsidP="00D62538">
            <w:pPr>
              <w:pStyle w:val="TAL"/>
              <w:keepNext w:val="0"/>
              <w:keepLines w:val="0"/>
            </w:pPr>
          </w:p>
        </w:tc>
      </w:tr>
      <w:tr w:rsidR="00123ECE" w:rsidRPr="00130358" w14:paraId="6E0201DD" w14:textId="77777777" w:rsidTr="00D62538">
        <w:trPr>
          <w:jc w:val="center"/>
        </w:trPr>
        <w:tc>
          <w:tcPr>
            <w:tcW w:w="4436" w:type="dxa"/>
          </w:tcPr>
          <w:p w14:paraId="1027F766" w14:textId="158AC3A4" w:rsidR="00123ECE" w:rsidRPr="00130358" w:rsidRDefault="00D62538" w:rsidP="00D62538">
            <w:pPr>
              <w:pStyle w:val="TAL"/>
              <w:keepNext w:val="0"/>
              <w:keepLines w:val="0"/>
            </w:pPr>
            <w:r w:rsidRPr="00130358">
              <w:t xml:space="preserve"> </w:t>
            </w:r>
            <w:proofErr w:type="spellStart"/>
            <w:r w:rsidR="00123ECE" w:rsidRPr="00130358">
              <w:t>preRegistrationInfoHRPD</w:t>
            </w:r>
            <w:proofErr w:type="spellEnd"/>
            <w:r w:rsidRPr="00130358">
              <w:t xml:space="preserve"> </w:t>
            </w:r>
          </w:p>
        </w:tc>
        <w:tc>
          <w:tcPr>
            <w:tcW w:w="2267" w:type="dxa"/>
          </w:tcPr>
          <w:p w14:paraId="684AB7C1" w14:textId="584499CF"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5784DB1" w14:textId="77777777" w:rsidR="00123ECE" w:rsidRPr="00130358" w:rsidRDefault="00123ECE" w:rsidP="00D62538">
            <w:pPr>
              <w:pStyle w:val="TAL"/>
              <w:keepNext w:val="0"/>
              <w:keepLines w:val="0"/>
            </w:pPr>
          </w:p>
        </w:tc>
        <w:tc>
          <w:tcPr>
            <w:tcW w:w="1133" w:type="dxa"/>
          </w:tcPr>
          <w:p w14:paraId="43494C54" w14:textId="77777777" w:rsidR="00123ECE" w:rsidRPr="00130358" w:rsidRDefault="00123ECE" w:rsidP="00D62538">
            <w:pPr>
              <w:pStyle w:val="TAL"/>
              <w:keepNext w:val="0"/>
              <w:keepLines w:val="0"/>
            </w:pPr>
          </w:p>
        </w:tc>
      </w:tr>
      <w:tr w:rsidR="00123ECE" w:rsidRPr="00130358" w14:paraId="25DA42C2" w14:textId="77777777" w:rsidTr="00D62538">
        <w:trPr>
          <w:jc w:val="center"/>
        </w:trPr>
        <w:tc>
          <w:tcPr>
            <w:tcW w:w="4436" w:type="dxa"/>
          </w:tcPr>
          <w:p w14:paraId="5E0E62D6" w14:textId="1497C485" w:rsidR="00123ECE" w:rsidRPr="00130358" w:rsidRDefault="00D62538" w:rsidP="00D62538">
            <w:pPr>
              <w:pStyle w:val="TAL"/>
              <w:keepNext w:val="0"/>
              <w:keepLines w:val="0"/>
            </w:pPr>
            <w:r w:rsidRPr="00130358">
              <w:t xml:space="preserve"> </w:t>
            </w:r>
            <w:proofErr w:type="spellStart"/>
            <w:r w:rsidR="00123ECE" w:rsidRPr="00130358">
              <w:t>speedStatePars</w:t>
            </w:r>
            <w:proofErr w:type="spellEnd"/>
            <w:r w:rsidRPr="00130358">
              <w:t xml:space="preserve"> </w:t>
            </w:r>
          </w:p>
        </w:tc>
        <w:tc>
          <w:tcPr>
            <w:tcW w:w="2267" w:type="dxa"/>
          </w:tcPr>
          <w:p w14:paraId="68F286C7" w14:textId="3F6FADF0"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B2974BB" w14:textId="77777777" w:rsidR="00123ECE" w:rsidRPr="00130358" w:rsidRDefault="00123ECE" w:rsidP="00D62538">
            <w:pPr>
              <w:pStyle w:val="TAL"/>
              <w:keepNext w:val="0"/>
              <w:keepLines w:val="0"/>
            </w:pPr>
          </w:p>
        </w:tc>
        <w:tc>
          <w:tcPr>
            <w:tcW w:w="1133" w:type="dxa"/>
          </w:tcPr>
          <w:p w14:paraId="40700E1D" w14:textId="77777777" w:rsidR="00123ECE" w:rsidRPr="00130358" w:rsidRDefault="00123ECE" w:rsidP="00D62538">
            <w:pPr>
              <w:pStyle w:val="TAL"/>
              <w:keepNext w:val="0"/>
              <w:keepLines w:val="0"/>
              <w:rPr>
                <w:rFonts w:cs="Courier New"/>
                <w:lang w:eastAsia="zh-CN"/>
              </w:rPr>
            </w:pPr>
          </w:p>
        </w:tc>
      </w:tr>
      <w:tr w:rsidR="00123ECE" w:rsidRPr="00130358" w14:paraId="10E1DBE6" w14:textId="77777777" w:rsidTr="00D62538">
        <w:trPr>
          <w:jc w:val="center"/>
        </w:trPr>
        <w:tc>
          <w:tcPr>
            <w:tcW w:w="4436" w:type="dxa"/>
          </w:tcPr>
          <w:p w14:paraId="413FC63F" w14:textId="77777777" w:rsidR="00123ECE" w:rsidRPr="00130358" w:rsidRDefault="00123ECE" w:rsidP="00D62538">
            <w:pPr>
              <w:pStyle w:val="TAL"/>
              <w:keepNext w:val="0"/>
              <w:keepLines w:val="0"/>
            </w:pPr>
            <w:r w:rsidRPr="00130358">
              <w:t>}</w:t>
            </w:r>
          </w:p>
        </w:tc>
        <w:tc>
          <w:tcPr>
            <w:tcW w:w="2267" w:type="dxa"/>
          </w:tcPr>
          <w:p w14:paraId="46A53A73" w14:textId="77777777" w:rsidR="00123ECE" w:rsidRPr="00130358" w:rsidRDefault="00123ECE" w:rsidP="00D62538">
            <w:pPr>
              <w:pStyle w:val="TAL"/>
              <w:keepNext w:val="0"/>
              <w:keepLines w:val="0"/>
            </w:pPr>
          </w:p>
        </w:tc>
        <w:tc>
          <w:tcPr>
            <w:tcW w:w="1700" w:type="dxa"/>
          </w:tcPr>
          <w:p w14:paraId="4BC02644" w14:textId="77777777" w:rsidR="00123ECE" w:rsidRPr="00130358" w:rsidRDefault="00123ECE" w:rsidP="00D62538">
            <w:pPr>
              <w:pStyle w:val="TAL"/>
              <w:keepNext w:val="0"/>
              <w:keepLines w:val="0"/>
            </w:pPr>
          </w:p>
        </w:tc>
        <w:tc>
          <w:tcPr>
            <w:tcW w:w="1133" w:type="dxa"/>
          </w:tcPr>
          <w:p w14:paraId="2588EC66" w14:textId="77777777" w:rsidR="00123ECE" w:rsidRPr="00130358" w:rsidRDefault="00123ECE" w:rsidP="00D62538">
            <w:pPr>
              <w:pStyle w:val="TAL"/>
              <w:keepNext w:val="0"/>
              <w:keepLines w:val="0"/>
            </w:pPr>
          </w:p>
        </w:tc>
      </w:tr>
    </w:tbl>
    <w:p w14:paraId="43BDCE09" w14:textId="77777777" w:rsidR="00123ECE" w:rsidRPr="00130358" w:rsidRDefault="00123ECE" w:rsidP="00D62538"/>
    <w:p w14:paraId="6396140C" w14:textId="77777777" w:rsidR="00123ECE" w:rsidRPr="00130358" w:rsidRDefault="00123ECE" w:rsidP="00483222">
      <w:pPr>
        <w:pStyle w:val="TH"/>
      </w:pPr>
      <w:r w:rsidRPr="00130358">
        <w:lastRenderedPageBreak/>
        <w:t xml:space="preserve">Table 9.3.1.4.3-2: </w:t>
      </w:r>
      <w:proofErr w:type="spellStart"/>
      <w:r w:rsidRPr="00130358">
        <w:rPr>
          <w:i/>
        </w:rPr>
        <w:t>MeasResults</w:t>
      </w:r>
      <w:proofErr w:type="spellEnd"/>
      <w:r w:rsidRPr="00130358">
        <w:t xml:space="preserve">: </w:t>
      </w:r>
      <w:r w:rsidRPr="00130358">
        <w:rPr>
          <w:rFonts w:eastAsia="SimSun" w:cs="v4.2.0"/>
          <w:lang w:eastAsia="zh-CN"/>
        </w:rPr>
        <w:t xml:space="preserve">Additional E-UTRAN </w:t>
      </w:r>
      <w:r w:rsidRPr="00130358">
        <w:rPr>
          <w:rFonts w:cs="v4.2.0"/>
        </w:rPr>
        <w:t>F</w:t>
      </w:r>
      <w:r w:rsidRPr="00130358">
        <w:rPr>
          <w:rFonts w:eastAsia="SimSun" w:cs="v4.2.0"/>
          <w:lang w:eastAsia="zh-CN"/>
        </w:rPr>
        <w: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0767C3E6" w14:textId="77777777" w:rsidTr="00D62538">
        <w:trPr>
          <w:cantSplit/>
          <w:jc w:val="center"/>
        </w:trPr>
        <w:tc>
          <w:tcPr>
            <w:tcW w:w="9536" w:type="dxa"/>
            <w:gridSpan w:val="4"/>
          </w:tcPr>
          <w:p w14:paraId="0F8BF5F7" w14:textId="31B656F1" w:rsidR="00123ECE" w:rsidRPr="00130358" w:rsidRDefault="00123ECE"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2AFF2F7A" w14:textId="77777777" w:rsidTr="00D62538">
        <w:trPr>
          <w:jc w:val="center"/>
        </w:trPr>
        <w:tc>
          <w:tcPr>
            <w:tcW w:w="4436" w:type="dxa"/>
          </w:tcPr>
          <w:p w14:paraId="32D306C1" w14:textId="4F66FC9E"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64B6D66E" w14:textId="77777777" w:rsidR="00123ECE" w:rsidRPr="00130358" w:rsidRDefault="00123ECE" w:rsidP="00483222">
            <w:pPr>
              <w:pStyle w:val="TAH"/>
            </w:pPr>
            <w:r w:rsidRPr="00130358">
              <w:t>Value/remark</w:t>
            </w:r>
          </w:p>
        </w:tc>
        <w:tc>
          <w:tcPr>
            <w:tcW w:w="1700" w:type="dxa"/>
          </w:tcPr>
          <w:p w14:paraId="554D1C44" w14:textId="77777777" w:rsidR="00123ECE" w:rsidRPr="00130358" w:rsidRDefault="00123ECE" w:rsidP="00483222">
            <w:pPr>
              <w:pStyle w:val="TAH"/>
            </w:pPr>
            <w:r w:rsidRPr="00130358">
              <w:t>Comment</w:t>
            </w:r>
          </w:p>
        </w:tc>
        <w:tc>
          <w:tcPr>
            <w:tcW w:w="1133" w:type="dxa"/>
          </w:tcPr>
          <w:p w14:paraId="0A424289" w14:textId="77777777" w:rsidR="00123ECE" w:rsidRPr="00130358" w:rsidRDefault="00123ECE" w:rsidP="00483222">
            <w:pPr>
              <w:pStyle w:val="TAH"/>
            </w:pPr>
            <w:r w:rsidRPr="00130358">
              <w:t>Condition</w:t>
            </w:r>
          </w:p>
        </w:tc>
      </w:tr>
      <w:tr w:rsidR="00123ECE" w:rsidRPr="00130358" w14:paraId="7FCA6488" w14:textId="77777777" w:rsidTr="00D62538">
        <w:trPr>
          <w:jc w:val="center"/>
        </w:trPr>
        <w:tc>
          <w:tcPr>
            <w:tcW w:w="4436" w:type="dxa"/>
          </w:tcPr>
          <w:p w14:paraId="1ACD2D85" w14:textId="12A54CD9" w:rsidR="00123ECE" w:rsidRPr="00130358" w:rsidRDefault="00D62538" w:rsidP="00483222">
            <w:pPr>
              <w:pStyle w:val="TAL"/>
            </w:pPr>
            <w:r w:rsidRPr="00130358">
              <w:t xml:space="preserve"> </w:t>
            </w:r>
            <w:proofErr w:type="spellStart"/>
            <w:r w:rsidR="00123ECE" w:rsidRPr="00130358">
              <w:t>MeasResults</w:t>
            </w:r>
            <w:proofErr w:type="spellEnd"/>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C5804C2" w14:textId="77777777" w:rsidR="00123ECE" w:rsidRPr="00130358" w:rsidRDefault="00123ECE" w:rsidP="00483222">
            <w:pPr>
              <w:pStyle w:val="TAL"/>
            </w:pPr>
          </w:p>
        </w:tc>
        <w:tc>
          <w:tcPr>
            <w:tcW w:w="1700" w:type="dxa"/>
          </w:tcPr>
          <w:p w14:paraId="67BB5E37" w14:textId="77777777" w:rsidR="00123ECE" w:rsidRPr="00130358" w:rsidRDefault="00123ECE" w:rsidP="00483222">
            <w:pPr>
              <w:pStyle w:val="TAL"/>
            </w:pPr>
          </w:p>
        </w:tc>
        <w:tc>
          <w:tcPr>
            <w:tcW w:w="1133" w:type="dxa"/>
          </w:tcPr>
          <w:p w14:paraId="1A1A58B9" w14:textId="77777777" w:rsidR="00123ECE" w:rsidRPr="00130358" w:rsidRDefault="00123ECE" w:rsidP="00483222">
            <w:pPr>
              <w:pStyle w:val="TAL"/>
            </w:pPr>
          </w:p>
        </w:tc>
      </w:tr>
      <w:tr w:rsidR="00123ECE" w:rsidRPr="00130358" w14:paraId="1AD12935" w14:textId="77777777" w:rsidTr="00D62538">
        <w:trPr>
          <w:jc w:val="center"/>
        </w:trPr>
        <w:tc>
          <w:tcPr>
            <w:tcW w:w="4436" w:type="dxa"/>
          </w:tcPr>
          <w:p w14:paraId="127F9F82" w14:textId="15409427" w:rsidR="00123ECE" w:rsidRPr="00130358" w:rsidRDefault="00D62538" w:rsidP="00483222">
            <w:pPr>
              <w:pStyle w:val="TAL"/>
            </w:pPr>
            <w:r w:rsidRPr="00130358">
              <w:t xml:space="preserve">   </w:t>
            </w:r>
            <w:proofErr w:type="spellStart"/>
            <w:r w:rsidR="00123ECE" w:rsidRPr="00130358">
              <w:t>measI</w:t>
            </w:r>
            <w:r w:rsidR="00123ECE" w:rsidRPr="00130358">
              <w:rPr>
                <w:lang w:eastAsia="zh-CN"/>
              </w:rPr>
              <w:t>d</w:t>
            </w:r>
            <w:proofErr w:type="spellEnd"/>
          </w:p>
        </w:tc>
        <w:tc>
          <w:tcPr>
            <w:tcW w:w="2267" w:type="dxa"/>
          </w:tcPr>
          <w:p w14:paraId="4516F97F" w14:textId="77777777" w:rsidR="00123ECE" w:rsidRPr="00130358" w:rsidRDefault="00123ECE" w:rsidP="00483222">
            <w:pPr>
              <w:pStyle w:val="TAL"/>
            </w:pPr>
            <w:r w:rsidRPr="00130358">
              <w:t>1</w:t>
            </w:r>
          </w:p>
        </w:tc>
        <w:tc>
          <w:tcPr>
            <w:tcW w:w="1700" w:type="dxa"/>
          </w:tcPr>
          <w:p w14:paraId="1D6E4A9D" w14:textId="77777777" w:rsidR="00123ECE" w:rsidRPr="00130358" w:rsidRDefault="00123ECE" w:rsidP="00483222">
            <w:pPr>
              <w:pStyle w:val="TAL"/>
            </w:pPr>
          </w:p>
        </w:tc>
        <w:tc>
          <w:tcPr>
            <w:tcW w:w="1133" w:type="dxa"/>
          </w:tcPr>
          <w:p w14:paraId="2B313BD5" w14:textId="77777777" w:rsidR="00123ECE" w:rsidRPr="00130358" w:rsidRDefault="00123ECE" w:rsidP="00483222">
            <w:pPr>
              <w:pStyle w:val="TAL"/>
            </w:pPr>
          </w:p>
        </w:tc>
      </w:tr>
      <w:tr w:rsidR="00123ECE" w:rsidRPr="00130358" w14:paraId="76BA0199" w14:textId="77777777" w:rsidTr="00D62538">
        <w:trPr>
          <w:jc w:val="center"/>
        </w:trPr>
        <w:tc>
          <w:tcPr>
            <w:tcW w:w="4436" w:type="dxa"/>
          </w:tcPr>
          <w:p w14:paraId="65268D06" w14:textId="02E87EF6" w:rsidR="00123ECE" w:rsidRPr="00130358" w:rsidRDefault="00D62538" w:rsidP="00483222">
            <w:pPr>
              <w:pStyle w:val="TAL"/>
            </w:pPr>
            <w:r w:rsidRPr="00130358">
              <w:t xml:space="preserve">   </w:t>
            </w:r>
            <w:proofErr w:type="spellStart"/>
            <w:r w:rsidR="00123ECE" w:rsidRPr="00130358">
              <w:t>measResultServ</w:t>
            </w:r>
            <w:r w:rsidR="00123ECE" w:rsidRPr="00130358">
              <w:rPr>
                <w:lang w:eastAsia="zh-CN"/>
              </w:rPr>
              <w:t>Cell</w:t>
            </w:r>
            <w:proofErr w:type="spellEnd"/>
          </w:p>
        </w:tc>
        <w:tc>
          <w:tcPr>
            <w:tcW w:w="2267" w:type="dxa"/>
          </w:tcPr>
          <w:p w14:paraId="12FD16EB" w14:textId="77777777" w:rsidR="00123ECE" w:rsidRPr="00130358" w:rsidRDefault="00123ECE" w:rsidP="00483222">
            <w:pPr>
              <w:pStyle w:val="TAL"/>
            </w:pPr>
          </w:p>
        </w:tc>
        <w:tc>
          <w:tcPr>
            <w:tcW w:w="1700" w:type="dxa"/>
          </w:tcPr>
          <w:p w14:paraId="1264F2E4" w14:textId="77777777" w:rsidR="00123ECE" w:rsidRPr="00130358" w:rsidRDefault="00123ECE" w:rsidP="00483222">
            <w:pPr>
              <w:pStyle w:val="TAL"/>
            </w:pPr>
          </w:p>
        </w:tc>
        <w:tc>
          <w:tcPr>
            <w:tcW w:w="1133" w:type="dxa"/>
          </w:tcPr>
          <w:p w14:paraId="45C6CD2D" w14:textId="77777777" w:rsidR="00123ECE" w:rsidRPr="00130358" w:rsidRDefault="00123ECE" w:rsidP="00483222">
            <w:pPr>
              <w:pStyle w:val="TAL"/>
            </w:pPr>
          </w:p>
        </w:tc>
      </w:tr>
      <w:tr w:rsidR="00123ECE" w:rsidRPr="00130358" w14:paraId="7E5F624E" w14:textId="77777777" w:rsidTr="00D62538">
        <w:trPr>
          <w:jc w:val="center"/>
        </w:trPr>
        <w:tc>
          <w:tcPr>
            <w:tcW w:w="4436" w:type="dxa"/>
          </w:tcPr>
          <w:p w14:paraId="58DC4B02" w14:textId="41717023" w:rsidR="00123ECE" w:rsidRPr="00130358" w:rsidRDefault="00D62538" w:rsidP="00483222">
            <w:pPr>
              <w:pStyle w:val="TAL"/>
            </w:pPr>
            <w:r w:rsidRPr="00130358">
              <w:t xml:space="preserve">     </w:t>
            </w:r>
            <w:proofErr w:type="spellStart"/>
            <w:r w:rsidR="00123ECE" w:rsidRPr="00130358">
              <w:t>rsrpResult</w:t>
            </w:r>
            <w:proofErr w:type="spellEnd"/>
          </w:p>
        </w:tc>
        <w:tc>
          <w:tcPr>
            <w:tcW w:w="2267" w:type="dxa"/>
          </w:tcPr>
          <w:p w14:paraId="16367275" w14:textId="77777777" w:rsidR="00123ECE" w:rsidRPr="00130358" w:rsidRDefault="00123ECE" w:rsidP="00483222">
            <w:pPr>
              <w:pStyle w:val="TAL"/>
            </w:pPr>
            <w:r w:rsidRPr="00130358">
              <w:t>INTEGER(0..97)</w:t>
            </w:r>
          </w:p>
        </w:tc>
        <w:tc>
          <w:tcPr>
            <w:tcW w:w="1700" w:type="dxa"/>
          </w:tcPr>
          <w:p w14:paraId="41D1A71B" w14:textId="77777777" w:rsidR="00123ECE" w:rsidRPr="00130358" w:rsidRDefault="00123ECE" w:rsidP="00483222">
            <w:pPr>
              <w:pStyle w:val="TAL"/>
            </w:pPr>
          </w:p>
        </w:tc>
        <w:tc>
          <w:tcPr>
            <w:tcW w:w="1133" w:type="dxa"/>
          </w:tcPr>
          <w:p w14:paraId="23047DEB" w14:textId="77777777" w:rsidR="00123ECE" w:rsidRPr="00130358" w:rsidRDefault="00123ECE" w:rsidP="00483222">
            <w:pPr>
              <w:pStyle w:val="TAL"/>
            </w:pPr>
          </w:p>
        </w:tc>
      </w:tr>
      <w:tr w:rsidR="00123ECE" w:rsidRPr="00130358" w14:paraId="0C12B20C" w14:textId="77777777" w:rsidTr="00D62538">
        <w:trPr>
          <w:jc w:val="center"/>
        </w:trPr>
        <w:tc>
          <w:tcPr>
            <w:tcW w:w="4436" w:type="dxa"/>
          </w:tcPr>
          <w:p w14:paraId="2C4B448C" w14:textId="65598F1E" w:rsidR="00123ECE" w:rsidRPr="00130358" w:rsidRDefault="00D62538" w:rsidP="00483222">
            <w:pPr>
              <w:pStyle w:val="TAL"/>
            </w:pPr>
            <w:r w:rsidRPr="00130358">
              <w:t xml:space="preserve">     </w:t>
            </w:r>
            <w:proofErr w:type="spellStart"/>
            <w:r w:rsidR="00123ECE" w:rsidRPr="00130358">
              <w:t>rsrqResult</w:t>
            </w:r>
            <w:proofErr w:type="spellEnd"/>
          </w:p>
        </w:tc>
        <w:tc>
          <w:tcPr>
            <w:tcW w:w="2267" w:type="dxa"/>
          </w:tcPr>
          <w:p w14:paraId="5E916C39" w14:textId="77777777" w:rsidR="00123ECE" w:rsidRPr="00130358" w:rsidRDefault="00123ECE" w:rsidP="00483222">
            <w:pPr>
              <w:pStyle w:val="TAL"/>
            </w:pPr>
            <w:r w:rsidRPr="00130358">
              <w:t>INTEGER(0..34)</w:t>
            </w:r>
          </w:p>
        </w:tc>
        <w:tc>
          <w:tcPr>
            <w:tcW w:w="1700" w:type="dxa"/>
          </w:tcPr>
          <w:p w14:paraId="0BF1BDD9" w14:textId="77777777" w:rsidR="00123ECE" w:rsidRPr="00130358" w:rsidRDefault="00123ECE" w:rsidP="00483222">
            <w:pPr>
              <w:pStyle w:val="TAL"/>
            </w:pPr>
          </w:p>
        </w:tc>
        <w:tc>
          <w:tcPr>
            <w:tcW w:w="1133" w:type="dxa"/>
          </w:tcPr>
          <w:p w14:paraId="540CD9F7" w14:textId="77777777" w:rsidR="00123ECE" w:rsidRPr="00130358" w:rsidRDefault="00123ECE" w:rsidP="00483222">
            <w:pPr>
              <w:pStyle w:val="TAL"/>
            </w:pPr>
          </w:p>
        </w:tc>
      </w:tr>
      <w:tr w:rsidR="00123ECE" w:rsidRPr="00130358" w14:paraId="3C3EA9D3" w14:textId="77777777" w:rsidTr="00D62538">
        <w:trPr>
          <w:jc w:val="center"/>
        </w:trPr>
        <w:tc>
          <w:tcPr>
            <w:tcW w:w="4436" w:type="dxa"/>
          </w:tcPr>
          <w:p w14:paraId="44453D9E" w14:textId="3F2FFF11" w:rsidR="00123ECE" w:rsidRPr="00130358" w:rsidRDefault="00D62538" w:rsidP="00483222">
            <w:pPr>
              <w:pStyle w:val="TAL"/>
            </w:pPr>
            <w:r w:rsidRPr="00130358">
              <w:t xml:space="preserve">   </w:t>
            </w:r>
            <w:r w:rsidR="00123ECE" w:rsidRPr="00130358">
              <w:t>}</w:t>
            </w:r>
          </w:p>
        </w:tc>
        <w:tc>
          <w:tcPr>
            <w:tcW w:w="2267" w:type="dxa"/>
          </w:tcPr>
          <w:p w14:paraId="2F59A646" w14:textId="77777777" w:rsidR="00123ECE" w:rsidRPr="00130358" w:rsidRDefault="00123ECE" w:rsidP="00483222">
            <w:pPr>
              <w:pStyle w:val="TAL"/>
            </w:pPr>
          </w:p>
        </w:tc>
        <w:tc>
          <w:tcPr>
            <w:tcW w:w="1700" w:type="dxa"/>
          </w:tcPr>
          <w:p w14:paraId="1D4C9709" w14:textId="77777777" w:rsidR="00123ECE" w:rsidRPr="00130358" w:rsidRDefault="00123ECE" w:rsidP="00483222">
            <w:pPr>
              <w:pStyle w:val="TAL"/>
            </w:pPr>
          </w:p>
        </w:tc>
        <w:tc>
          <w:tcPr>
            <w:tcW w:w="1133" w:type="dxa"/>
          </w:tcPr>
          <w:p w14:paraId="1E4AF250" w14:textId="77777777" w:rsidR="00123ECE" w:rsidRPr="00130358" w:rsidRDefault="00123ECE" w:rsidP="00483222">
            <w:pPr>
              <w:pStyle w:val="TAL"/>
            </w:pPr>
          </w:p>
        </w:tc>
      </w:tr>
      <w:tr w:rsidR="00123ECE" w:rsidRPr="00130358" w14:paraId="6217AFAD" w14:textId="77777777" w:rsidTr="00D62538">
        <w:trPr>
          <w:jc w:val="center"/>
        </w:trPr>
        <w:tc>
          <w:tcPr>
            <w:tcW w:w="4436" w:type="dxa"/>
          </w:tcPr>
          <w:p w14:paraId="4B05D76C" w14:textId="4F63FE6A" w:rsidR="00123ECE" w:rsidRPr="00130358" w:rsidRDefault="00D62538" w:rsidP="00483222">
            <w:pPr>
              <w:pStyle w:val="TAL"/>
            </w:pPr>
            <w:r w:rsidRPr="00130358">
              <w:t xml:space="preserve">   </w:t>
            </w:r>
            <w:proofErr w:type="spellStart"/>
            <w:r w:rsidR="00123ECE" w:rsidRPr="00130358">
              <w:rPr>
                <w:lang w:eastAsia="zh-CN"/>
              </w:rPr>
              <w:t>m</w:t>
            </w:r>
            <w:r w:rsidR="00123ECE" w:rsidRPr="00130358">
              <w:t>easResult</w:t>
            </w:r>
            <w:r w:rsidR="00123ECE" w:rsidRPr="00130358">
              <w:rPr>
                <w:lang w:eastAsia="zh-CN"/>
              </w:rPr>
              <w:t>NeighCells</w:t>
            </w:r>
            <w:proofErr w:type="spellEnd"/>
            <w:r w:rsidRPr="00130358">
              <w:t xml:space="preserve"> </w:t>
            </w:r>
            <w:r w:rsidR="00123ECE" w:rsidRPr="00130358">
              <w:t>CHOICE</w:t>
            </w:r>
            <w:r w:rsidRPr="00130358">
              <w:t xml:space="preserve"> </w:t>
            </w:r>
            <w:r w:rsidR="00123ECE" w:rsidRPr="00130358">
              <w:t>{</w:t>
            </w:r>
          </w:p>
        </w:tc>
        <w:tc>
          <w:tcPr>
            <w:tcW w:w="2267" w:type="dxa"/>
          </w:tcPr>
          <w:p w14:paraId="3A2626EC" w14:textId="77777777" w:rsidR="00123ECE" w:rsidRPr="00130358" w:rsidRDefault="00123ECE" w:rsidP="00483222">
            <w:pPr>
              <w:pStyle w:val="TAL"/>
            </w:pPr>
          </w:p>
        </w:tc>
        <w:tc>
          <w:tcPr>
            <w:tcW w:w="1700" w:type="dxa"/>
          </w:tcPr>
          <w:p w14:paraId="64AFF9A8" w14:textId="77777777" w:rsidR="00123ECE" w:rsidRPr="00130358" w:rsidRDefault="00123ECE" w:rsidP="00483222">
            <w:pPr>
              <w:pStyle w:val="TAL"/>
            </w:pPr>
          </w:p>
        </w:tc>
        <w:tc>
          <w:tcPr>
            <w:tcW w:w="1133" w:type="dxa"/>
          </w:tcPr>
          <w:p w14:paraId="4E099EA3" w14:textId="77777777" w:rsidR="00123ECE" w:rsidRPr="00130358" w:rsidRDefault="00123ECE" w:rsidP="00483222">
            <w:pPr>
              <w:pStyle w:val="TAL"/>
            </w:pPr>
          </w:p>
        </w:tc>
      </w:tr>
      <w:tr w:rsidR="00123ECE" w:rsidRPr="00130358" w14:paraId="23DC98D8" w14:textId="77777777" w:rsidTr="00D62538">
        <w:trPr>
          <w:jc w:val="center"/>
        </w:trPr>
        <w:tc>
          <w:tcPr>
            <w:tcW w:w="4436" w:type="dxa"/>
          </w:tcPr>
          <w:p w14:paraId="41BB5F3B" w14:textId="56DFEBE8" w:rsidR="00123ECE" w:rsidRPr="00130358" w:rsidRDefault="00D62538" w:rsidP="00483222">
            <w:pPr>
              <w:pStyle w:val="TAL"/>
            </w:pPr>
            <w:r w:rsidRPr="00130358">
              <w:t xml:space="preserve">      </w:t>
            </w:r>
            <w:proofErr w:type="spellStart"/>
            <w:r w:rsidR="00123ECE" w:rsidRPr="00130358">
              <w:t>measResultListUTRA</w:t>
            </w:r>
            <w:proofErr w:type="spellEnd"/>
          </w:p>
        </w:tc>
        <w:tc>
          <w:tcPr>
            <w:tcW w:w="2267" w:type="dxa"/>
          </w:tcPr>
          <w:p w14:paraId="4C413D0A" w14:textId="77777777" w:rsidR="00123ECE" w:rsidRPr="00130358" w:rsidRDefault="00123ECE" w:rsidP="00483222">
            <w:pPr>
              <w:pStyle w:val="TAL"/>
            </w:pPr>
            <w:proofErr w:type="spellStart"/>
            <w:r w:rsidRPr="00130358">
              <w:rPr>
                <w:lang w:eastAsia="zh-CN"/>
              </w:rPr>
              <w:t>M</w:t>
            </w:r>
            <w:r w:rsidRPr="00130358">
              <w:t>easResultListUTRA</w:t>
            </w:r>
            <w:proofErr w:type="spellEnd"/>
          </w:p>
        </w:tc>
        <w:tc>
          <w:tcPr>
            <w:tcW w:w="1700" w:type="dxa"/>
          </w:tcPr>
          <w:p w14:paraId="7DCF83F8" w14:textId="77777777" w:rsidR="00123ECE" w:rsidRPr="00130358" w:rsidRDefault="00123ECE" w:rsidP="00483222">
            <w:pPr>
              <w:pStyle w:val="TAL"/>
            </w:pPr>
          </w:p>
        </w:tc>
        <w:tc>
          <w:tcPr>
            <w:tcW w:w="1133" w:type="dxa"/>
          </w:tcPr>
          <w:p w14:paraId="1D06AB0B" w14:textId="77777777" w:rsidR="00123ECE" w:rsidRPr="00130358" w:rsidRDefault="00123ECE" w:rsidP="00483222">
            <w:pPr>
              <w:pStyle w:val="TAL"/>
            </w:pPr>
          </w:p>
        </w:tc>
      </w:tr>
      <w:tr w:rsidR="00123ECE" w:rsidRPr="00130358" w14:paraId="40BF409B" w14:textId="77777777" w:rsidTr="00D62538">
        <w:trPr>
          <w:jc w:val="center"/>
        </w:trPr>
        <w:tc>
          <w:tcPr>
            <w:tcW w:w="4436" w:type="dxa"/>
          </w:tcPr>
          <w:p w14:paraId="60E053C2" w14:textId="2EE2CC08" w:rsidR="00123ECE" w:rsidRPr="00130358" w:rsidRDefault="00D62538" w:rsidP="00D62538">
            <w:pPr>
              <w:pStyle w:val="TAL"/>
              <w:keepNext w:val="0"/>
              <w:keepLines w:val="0"/>
            </w:pPr>
            <w:r w:rsidRPr="00130358">
              <w:t xml:space="preserve">   </w:t>
            </w:r>
            <w:r w:rsidR="00123ECE" w:rsidRPr="00130358">
              <w:t>}</w:t>
            </w:r>
          </w:p>
        </w:tc>
        <w:tc>
          <w:tcPr>
            <w:tcW w:w="2267" w:type="dxa"/>
          </w:tcPr>
          <w:p w14:paraId="18FA29A6" w14:textId="77777777" w:rsidR="00123ECE" w:rsidRPr="00130358" w:rsidRDefault="00123ECE" w:rsidP="00D62538">
            <w:pPr>
              <w:pStyle w:val="TAL"/>
              <w:keepNext w:val="0"/>
              <w:keepLines w:val="0"/>
            </w:pPr>
          </w:p>
        </w:tc>
        <w:tc>
          <w:tcPr>
            <w:tcW w:w="1700" w:type="dxa"/>
          </w:tcPr>
          <w:p w14:paraId="501C758F" w14:textId="77777777" w:rsidR="00123ECE" w:rsidRPr="00130358" w:rsidRDefault="00123ECE" w:rsidP="00D62538">
            <w:pPr>
              <w:pStyle w:val="TAL"/>
              <w:keepNext w:val="0"/>
              <w:keepLines w:val="0"/>
            </w:pPr>
          </w:p>
        </w:tc>
        <w:tc>
          <w:tcPr>
            <w:tcW w:w="1133" w:type="dxa"/>
          </w:tcPr>
          <w:p w14:paraId="6ED6C7E3" w14:textId="77777777" w:rsidR="00123ECE" w:rsidRPr="00130358" w:rsidRDefault="00123ECE" w:rsidP="00D62538">
            <w:pPr>
              <w:pStyle w:val="TAL"/>
              <w:keepNext w:val="0"/>
              <w:keepLines w:val="0"/>
            </w:pPr>
          </w:p>
        </w:tc>
      </w:tr>
      <w:tr w:rsidR="00123ECE" w:rsidRPr="00130358" w14:paraId="132B70DC" w14:textId="77777777" w:rsidTr="00D62538">
        <w:trPr>
          <w:jc w:val="center"/>
        </w:trPr>
        <w:tc>
          <w:tcPr>
            <w:tcW w:w="4436" w:type="dxa"/>
          </w:tcPr>
          <w:p w14:paraId="041E5EF1" w14:textId="77777777" w:rsidR="00123ECE" w:rsidRPr="00130358" w:rsidRDefault="00123ECE" w:rsidP="00D62538">
            <w:pPr>
              <w:pStyle w:val="TAL"/>
              <w:keepNext w:val="0"/>
              <w:keepLines w:val="0"/>
            </w:pPr>
            <w:r w:rsidRPr="00130358">
              <w:t>}</w:t>
            </w:r>
          </w:p>
        </w:tc>
        <w:tc>
          <w:tcPr>
            <w:tcW w:w="2267" w:type="dxa"/>
          </w:tcPr>
          <w:p w14:paraId="1C2CF4DB" w14:textId="77777777" w:rsidR="00123ECE" w:rsidRPr="00130358" w:rsidRDefault="00123ECE" w:rsidP="00D62538">
            <w:pPr>
              <w:pStyle w:val="TAL"/>
              <w:keepNext w:val="0"/>
              <w:keepLines w:val="0"/>
            </w:pPr>
          </w:p>
        </w:tc>
        <w:tc>
          <w:tcPr>
            <w:tcW w:w="1700" w:type="dxa"/>
          </w:tcPr>
          <w:p w14:paraId="03BA3CF8" w14:textId="77777777" w:rsidR="00123ECE" w:rsidRPr="00130358" w:rsidRDefault="00123ECE" w:rsidP="00D62538">
            <w:pPr>
              <w:pStyle w:val="TAL"/>
              <w:keepNext w:val="0"/>
              <w:keepLines w:val="0"/>
            </w:pPr>
          </w:p>
        </w:tc>
        <w:tc>
          <w:tcPr>
            <w:tcW w:w="1133" w:type="dxa"/>
          </w:tcPr>
          <w:p w14:paraId="1AC1AD8B" w14:textId="77777777" w:rsidR="00123ECE" w:rsidRPr="00130358" w:rsidRDefault="00123ECE" w:rsidP="00D62538">
            <w:pPr>
              <w:pStyle w:val="TAL"/>
              <w:keepNext w:val="0"/>
              <w:keepLines w:val="0"/>
            </w:pPr>
          </w:p>
        </w:tc>
      </w:tr>
    </w:tbl>
    <w:p w14:paraId="049566B7" w14:textId="77777777" w:rsidR="00123ECE" w:rsidRPr="00130358" w:rsidRDefault="00123ECE" w:rsidP="00D62538"/>
    <w:p w14:paraId="72923632" w14:textId="77777777" w:rsidR="00123ECE" w:rsidRPr="00130358" w:rsidRDefault="00123ECE" w:rsidP="00D62538">
      <w:pPr>
        <w:pStyle w:val="TH"/>
        <w:keepNext w:val="0"/>
        <w:keepLines w:val="0"/>
      </w:pPr>
      <w:r w:rsidRPr="00130358">
        <w:t>Table 9.3.1.4.3-</w:t>
      </w:r>
      <w:r w:rsidRPr="00130358">
        <w:rPr>
          <w:lang w:eastAsia="zh-CN"/>
        </w:rPr>
        <w:t>3</w:t>
      </w:r>
      <w:r w:rsidRPr="00130358">
        <w:t xml:space="preserve">: </w:t>
      </w:r>
      <w:proofErr w:type="spellStart"/>
      <w:r w:rsidRPr="00130358">
        <w:rPr>
          <w:i/>
          <w:lang w:eastAsia="zh-CN"/>
        </w:rPr>
        <w:t>M</w:t>
      </w:r>
      <w:r w:rsidRPr="00130358">
        <w:rPr>
          <w:i/>
        </w:rPr>
        <w:t>easResultListUTRA</w:t>
      </w:r>
      <w:proofErr w:type="spellEnd"/>
      <w:r w:rsidRPr="00130358">
        <w:t xml:space="preserve">: </w:t>
      </w:r>
      <w:r w:rsidRPr="00130358">
        <w:rPr>
          <w:rFonts w:eastAsia="SimSun" w:cs="v4.2.0"/>
          <w:lang w:eastAsia="zh-CN"/>
        </w:rPr>
        <w:t xml:space="preserve">Additional E-UTRAN </w:t>
      </w:r>
      <w:r w:rsidRPr="00130358">
        <w:rPr>
          <w:rFonts w:cs="v4.2.0"/>
        </w:rPr>
        <w:t>F</w:t>
      </w:r>
      <w:r w:rsidRPr="00130358">
        <w:rPr>
          <w:rFonts w:eastAsia="SimSun" w:cs="v4.2.0"/>
          <w:lang w:eastAsia="zh-CN"/>
        </w:rPr>
        <w: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B950336" w14:textId="77777777" w:rsidTr="00D62538">
        <w:trPr>
          <w:cantSplit/>
          <w:jc w:val="center"/>
        </w:trPr>
        <w:tc>
          <w:tcPr>
            <w:tcW w:w="9536" w:type="dxa"/>
            <w:gridSpan w:val="4"/>
          </w:tcPr>
          <w:p w14:paraId="6E361373" w14:textId="0F8A96C3"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5AF9B26A" w14:textId="77777777" w:rsidTr="00D62538">
        <w:trPr>
          <w:jc w:val="center"/>
        </w:trPr>
        <w:tc>
          <w:tcPr>
            <w:tcW w:w="4436" w:type="dxa"/>
          </w:tcPr>
          <w:p w14:paraId="0EA8FFC5" w14:textId="297EDEB6"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0468D12E" w14:textId="77777777" w:rsidR="00123ECE" w:rsidRPr="00130358" w:rsidRDefault="00123ECE" w:rsidP="00D62538">
            <w:pPr>
              <w:pStyle w:val="TAH"/>
              <w:keepNext w:val="0"/>
              <w:keepLines w:val="0"/>
            </w:pPr>
            <w:r w:rsidRPr="00130358">
              <w:t>Value/remark</w:t>
            </w:r>
          </w:p>
        </w:tc>
        <w:tc>
          <w:tcPr>
            <w:tcW w:w="1700" w:type="dxa"/>
          </w:tcPr>
          <w:p w14:paraId="442D966C" w14:textId="77777777" w:rsidR="00123ECE" w:rsidRPr="00130358" w:rsidRDefault="00123ECE" w:rsidP="00D62538">
            <w:pPr>
              <w:pStyle w:val="TAH"/>
              <w:keepNext w:val="0"/>
              <w:keepLines w:val="0"/>
            </w:pPr>
            <w:r w:rsidRPr="00130358">
              <w:t>Comment</w:t>
            </w:r>
          </w:p>
        </w:tc>
        <w:tc>
          <w:tcPr>
            <w:tcW w:w="1133" w:type="dxa"/>
          </w:tcPr>
          <w:p w14:paraId="23F0765E" w14:textId="77777777" w:rsidR="00123ECE" w:rsidRPr="00130358" w:rsidRDefault="00123ECE" w:rsidP="00D62538">
            <w:pPr>
              <w:pStyle w:val="TAH"/>
              <w:keepNext w:val="0"/>
              <w:keepLines w:val="0"/>
            </w:pPr>
            <w:r w:rsidRPr="00130358">
              <w:t>Condition</w:t>
            </w:r>
          </w:p>
        </w:tc>
      </w:tr>
      <w:tr w:rsidR="00123ECE" w:rsidRPr="00130358" w14:paraId="35DB46A8" w14:textId="77777777" w:rsidTr="00D62538">
        <w:trPr>
          <w:jc w:val="center"/>
        </w:trPr>
        <w:tc>
          <w:tcPr>
            <w:tcW w:w="4436" w:type="dxa"/>
          </w:tcPr>
          <w:p w14:paraId="383E642D" w14:textId="1E3914EB" w:rsidR="00123ECE" w:rsidRPr="00130358" w:rsidRDefault="00123ECE" w:rsidP="00D62538">
            <w:pPr>
              <w:pStyle w:val="TAL"/>
              <w:keepNext w:val="0"/>
              <w:keepLines w:val="0"/>
            </w:pPr>
            <w:proofErr w:type="spellStart"/>
            <w:r w:rsidRPr="00130358">
              <w:t>MeasResultsListUTRA</w:t>
            </w:r>
            <w:proofErr w:type="spellEnd"/>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4C95D9C1" w14:textId="77777777" w:rsidR="00123ECE" w:rsidRPr="00130358" w:rsidRDefault="00123ECE" w:rsidP="00D62538">
            <w:pPr>
              <w:pStyle w:val="TAL"/>
              <w:keepNext w:val="0"/>
              <w:keepLines w:val="0"/>
            </w:pPr>
          </w:p>
        </w:tc>
        <w:tc>
          <w:tcPr>
            <w:tcW w:w="1700" w:type="dxa"/>
          </w:tcPr>
          <w:p w14:paraId="2BCF9EED" w14:textId="77777777" w:rsidR="00123ECE" w:rsidRPr="00130358" w:rsidRDefault="00123ECE" w:rsidP="00D62538">
            <w:pPr>
              <w:pStyle w:val="TAL"/>
              <w:keepNext w:val="0"/>
              <w:keepLines w:val="0"/>
            </w:pPr>
          </w:p>
        </w:tc>
        <w:tc>
          <w:tcPr>
            <w:tcW w:w="1133" w:type="dxa"/>
          </w:tcPr>
          <w:p w14:paraId="5710AD75" w14:textId="77777777" w:rsidR="00123ECE" w:rsidRPr="00130358" w:rsidRDefault="00123ECE" w:rsidP="00D62538">
            <w:pPr>
              <w:pStyle w:val="TAL"/>
              <w:keepNext w:val="0"/>
              <w:keepLines w:val="0"/>
            </w:pPr>
          </w:p>
        </w:tc>
      </w:tr>
      <w:tr w:rsidR="00123ECE" w:rsidRPr="00130358" w14:paraId="1B07FC59" w14:textId="77777777" w:rsidTr="00D62538">
        <w:trPr>
          <w:jc w:val="center"/>
        </w:trPr>
        <w:tc>
          <w:tcPr>
            <w:tcW w:w="4436" w:type="dxa"/>
          </w:tcPr>
          <w:p w14:paraId="38327D1D" w14:textId="078FF03D"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physCellId</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3F69276" w14:textId="77777777" w:rsidR="00123ECE" w:rsidRPr="00130358" w:rsidRDefault="00123ECE" w:rsidP="00D62538">
            <w:pPr>
              <w:pStyle w:val="TAL"/>
              <w:keepNext w:val="0"/>
              <w:keepLines w:val="0"/>
            </w:pPr>
          </w:p>
        </w:tc>
        <w:tc>
          <w:tcPr>
            <w:tcW w:w="1700" w:type="dxa"/>
          </w:tcPr>
          <w:p w14:paraId="255D72F0" w14:textId="77777777" w:rsidR="00123ECE" w:rsidRPr="00130358" w:rsidRDefault="00123ECE" w:rsidP="00D62538">
            <w:pPr>
              <w:pStyle w:val="TAL"/>
              <w:keepNext w:val="0"/>
              <w:keepLines w:val="0"/>
            </w:pPr>
          </w:p>
        </w:tc>
        <w:tc>
          <w:tcPr>
            <w:tcW w:w="1133" w:type="dxa"/>
          </w:tcPr>
          <w:p w14:paraId="0D0F3243" w14:textId="77777777" w:rsidR="00123ECE" w:rsidRPr="00130358" w:rsidRDefault="00123ECE" w:rsidP="00D62538">
            <w:pPr>
              <w:pStyle w:val="TAL"/>
              <w:keepNext w:val="0"/>
              <w:keepLines w:val="0"/>
            </w:pPr>
          </w:p>
        </w:tc>
      </w:tr>
      <w:tr w:rsidR="00123ECE" w:rsidRPr="00130358" w14:paraId="507269AC" w14:textId="77777777" w:rsidTr="00D62538">
        <w:trPr>
          <w:jc w:val="center"/>
        </w:trPr>
        <w:tc>
          <w:tcPr>
            <w:tcW w:w="4436" w:type="dxa"/>
          </w:tcPr>
          <w:p w14:paraId="1C68AB2A" w14:textId="5A2B1795"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f</w:t>
            </w:r>
            <w:r w:rsidR="00123ECE" w:rsidRPr="00130358">
              <w:t>dd</w:t>
            </w:r>
            <w:proofErr w:type="spellEnd"/>
          </w:p>
        </w:tc>
        <w:tc>
          <w:tcPr>
            <w:tcW w:w="2267" w:type="dxa"/>
          </w:tcPr>
          <w:p w14:paraId="767B3303" w14:textId="77777777" w:rsidR="00123ECE" w:rsidRPr="00130358" w:rsidRDefault="00123ECE" w:rsidP="00D62538">
            <w:pPr>
              <w:pStyle w:val="TAL"/>
              <w:keepNext w:val="0"/>
              <w:keepLines w:val="0"/>
              <w:rPr>
                <w:lang w:eastAsia="zh-CN"/>
              </w:rPr>
            </w:pPr>
            <w:proofErr w:type="spellStart"/>
            <w:r w:rsidRPr="00130358">
              <w:t>PhysCellIdUTRA</w:t>
            </w:r>
            <w:proofErr w:type="spellEnd"/>
            <w:r w:rsidRPr="00130358">
              <w:t>-FDD</w:t>
            </w:r>
          </w:p>
        </w:tc>
        <w:tc>
          <w:tcPr>
            <w:tcW w:w="1700" w:type="dxa"/>
          </w:tcPr>
          <w:p w14:paraId="6F60E23D" w14:textId="77777777" w:rsidR="00123ECE" w:rsidRPr="00130358" w:rsidRDefault="00123ECE" w:rsidP="00D62538">
            <w:pPr>
              <w:pStyle w:val="TAL"/>
              <w:keepNext w:val="0"/>
              <w:keepLines w:val="0"/>
            </w:pPr>
          </w:p>
        </w:tc>
        <w:tc>
          <w:tcPr>
            <w:tcW w:w="1133" w:type="dxa"/>
          </w:tcPr>
          <w:p w14:paraId="72D42A94" w14:textId="77777777" w:rsidR="00123ECE" w:rsidRPr="00130358" w:rsidRDefault="00123ECE" w:rsidP="00D62538">
            <w:pPr>
              <w:pStyle w:val="TAL"/>
              <w:keepNext w:val="0"/>
              <w:keepLines w:val="0"/>
            </w:pPr>
          </w:p>
        </w:tc>
      </w:tr>
      <w:tr w:rsidR="00123ECE" w:rsidRPr="00130358" w14:paraId="392AA0D4" w14:textId="77777777" w:rsidTr="00D62538">
        <w:trPr>
          <w:jc w:val="center"/>
        </w:trPr>
        <w:tc>
          <w:tcPr>
            <w:tcW w:w="4436" w:type="dxa"/>
          </w:tcPr>
          <w:p w14:paraId="504CD9B4" w14:textId="0BA8B34D"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tdd</w:t>
            </w:r>
            <w:proofErr w:type="spellEnd"/>
          </w:p>
        </w:tc>
        <w:tc>
          <w:tcPr>
            <w:tcW w:w="2267" w:type="dxa"/>
          </w:tcPr>
          <w:p w14:paraId="2F48AFA6" w14:textId="4EC0887D"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1287444E" w14:textId="77777777" w:rsidR="00123ECE" w:rsidRPr="00130358" w:rsidRDefault="00123ECE" w:rsidP="00D62538">
            <w:pPr>
              <w:pStyle w:val="TAL"/>
              <w:keepNext w:val="0"/>
              <w:keepLines w:val="0"/>
            </w:pPr>
          </w:p>
        </w:tc>
        <w:tc>
          <w:tcPr>
            <w:tcW w:w="1133" w:type="dxa"/>
          </w:tcPr>
          <w:p w14:paraId="6A54255F" w14:textId="77777777" w:rsidR="00123ECE" w:rsidRPr="00130358" w:rsidRDefault="00123ECE" w:rsidP="00D62538">
            <w:pPr>
              <w:pStyle w:val="TAL"/>
              <w:keepNext w:val="0"/>
              <w:keepLines w:val="0"/>
            </w:pPr>
          </w:p>
        </w:tc>
      </w:tr>
      <w:tr w:rsidR="00123ECE" w:rsidRPr="00130358" w14:paraId="061E3785" w14:textId="77777777" w:rsidTr="00D62538">
        <w:trPr>
          <w:jc w:val="center"/>
        </w:trPr>
        <w:tc>
          <w:tcPr>
            <w:tcW w:w="4436" w:type="dxa"/>
          </w:tcPr>
          <w:p w14:paraId="3368AD66" w14:textId="5F7C590B"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51D0E75D" w14:textId="77777777" w:rsidR="00123ECE" w:rsidRPr="00130358" w:rsidRDefault="00123ECE" w:rsidP="00D62538">
            <w:pPr>
              <w:pStyle w:val="TAL"/>
              <w:keepNext w:val="0"/>
              <w:keepLines w:val="0"/>
              <w:rPr>
                <w:lang w:eastAsia="zh-CN"/>
              </w:rPr>
            </w:pPr>
          </w:p>
        </w:tc>
        <w:tc>
          <w:tcPr>
            <w:tcW w:w="1700" w:type="dxa"/>
          </w:tcPr>
          <w:p w14:paraId="5648B54C" w14:textId="77777777" w:rsidR="00123ECE" w:rsidRPr="00130358" w:rsidRDefault="00123ECE" w:rsidP="00D62538">
            <w:pPr>
              <w:pStyle w:val="TAL"/>
              <w:keepNext w:val="0"/>
              <w:keepLines w:val="0"/>
            </w:pPr>
          </w:p>
        </w:tc>
        <w:tc>
          <w:tcPr>
            <w:tcW w:w="1133" w:type="dxa"/>
          </w:tcPr>
          <w:p w14:paraId="3E600EA2" w14:textId="77777777" w:rsidR="00123ECE" w:rsidRPr="00130358" w:rsidRDefault="00123ECE" w:rsidP="00D62538">
            <w:pPr>
              <w:pStyle w:val="TAL"/>
              <w:keepNext w:val="0"/>
              <w:keepLines w:val="0"/>
            </w:pPr>
          </w:p>
        </w:tc>
      </w:tr>
      <w:tr w:rsidR="00123ECE" w:rsidRPr="00130358" w14:paraId="713452B5" w14:textId="77777777" w:rsidTr="00D62538">
        <w:trPr>
          <w:jc w:val="center"/>
        </w:trPr>
        <w:tc>
          <w:tcPr>
            <w:tcW w:w="4436" w:type="dxa"/>
          </w:tcPr>
          <w:p w14:paraId="5044948D" w14:textId="319714F8" w:rsidR="00123ECE" w:rsidRPr="00130358" w:rsidRDefault="00D62538" w:rsidP="00D62538">
            <w:pPr>
              <w:pStyle w:val="TAL"/>
              <w:keepNext w:val="0"/>
              <w:keepLines w:val="0"/>
            </w:pPr>
            <w:r w:rsidRPr="00130358">
              <w:t xml:space="preserve">  </w:t>
            </w:r>
            <w:proofErr w:type="spellStart"/>
            <w:r w:rsidR="00123ECE" w:rsidRPr="00130358">
              <w:t>measResult</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203B7A4" w14:textId="77777777" w:rsidR="00123ECE" w:rsidRPr="00130358" w:rsidRDefault="00123ECE" w:rsidP="00D62538">
            <w:pPr>
              <w:pStyle w:val="TAL"/>
              <w:keepNext w:val="0"/>
              <w:keepLines w:val="0"/>
            </w:pPr>
          </w:p>
        </w:tc>
        <w:tc>
          <w:tcPr>
            <w:tcW w:w="1700" w:type="dxa"/>
          </w:tcPr>
          <w:p w14:paraId="13A9074A" w14:textId="4CAC6C97" w:rsidR="00123ECE" w:rsidRPr="00130358" w:rsidRDefault="00D62538" w:rsidP="00D62538">
            <w:pPr>
              <w:pStyle w:val="TAL"/>
              <w:keepNext w:val="0"/>
              <w:keepLines w:val="0"/>
            </w:pPr>
            <w:r w:rsidRPr="00130358">
              <w:t xml:space="preserve"> </w:t>
            </w:r>
          </w:p>
        </w:tc>
        <w:tc>
          <w:tcPr>
            <w:tcW w:w="1133" w:type="dxa"/>
          </w:tcPr>
          <w:p w14:paraId="56896D56" w14:textId="77777777" w:rsidR="00123ECE" w:rsidRPr="00130358" w:rsidRDefault="00123ECE" w:rsidP="00D62538">
            <w:pPr>
              <w:pStyle w:val="TAL"/>
              <w:keepNext w:val="0"/>
              <w:keepLines w:val="0"/>
            </w:pPr>
          </w:p>
        </w:tc>
      </w:tr>
      <w:tr w:rsidR="00123ECE" w:rsidRPr="00130358" w14:paraId="28E609C0" w14:textId="77777777" w:rsidTr="00D62538">
        <w:trPr>
          <w:jc w:val="center"/>
        </w:trPr>
        <w:tc>
          <w:tcPr>
            <w:tcW w:w="4436" w:type="dxa"/>
          </w:tcPr>
          <w:p w14:paraId="7F55DB1E" w14:textId="330061BA" w:rsidR="00123ECE" w:rsidRPr="00130358" w:rsidRDefault="00D62538" w:rsidP="00D62538">
            <w:pPr>
              <w:pStyle w:val="TAL"/>
              <w:keepNext w:val="0"/>
              <w:keepLines w:val="0"/>
              <w:rPr>
                <w:rFonts w:eastAsia="SimSun"/>
                <w:lang w:eastAsia="zh-CN"/>
              </w:rPr>
            </w:pPr>
            <w:r w:rsidRPr="00130358">
              <w:t xml:space="preserve">         </w:t>
            </w:r>
            <w:proofErr w:type="spellStart"/>
            <w:r w:rsidR="00123ECE" w:rsidRPr="00130358">
              <w:rPr>
                <w:lang w:eastAsia="zh-CN"/>
              </w:rPr>
              <w:t>utra</w:t>
            </w:r>
            <w:proofErr w:type="spellEnd"/>
            <w:r w:rsidR="00123ECE" w:rsidRPr="00130358">
              <w:rPr>
                <w:lang w:eastAsia="zh-CN"/>
              </w:rPr>
              <w:t>-</w:t>
            </w:r>
            <w:r w:rsidR="00123ECE" w:rsidRPr="00130358">
              <w:t>RSCP</w:t>
            </w:r>
          </w:p>
        </w:tc>
        <w:tc>
          <w:tcPr>
            <w:tcW w:w="2267" w:type="dxa"/>
          </w:tcPr>
          <w:p w14:paraId="1BC4075C" w14:textId="3CA1E080"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r w:rsidR="00D62538" w:rsidRPr="00130358">
              <w:t xml:space="preserve"> </w:t>
            </w:r>
            <w:r w:rsidRPr="00130358">
              <w:t>INTEGER</w:t>
            </w:r>
            <w:r w:rsidR="00D62538" w:rsidRPr="00130358">
              <w:t xml:space="preserve"> </w:t>
            </w:r>
            <w:r w:rsidRPr="00130358">
              <w:t>(-5..91)</w:t>
            </w:r>
          </w:p>
        </w:tc>
        <w:tc>
          <w:tcPr>
            <w:tcW w:w="1700" w:type="dxa"/>
          </w:tcPr>
          <w:p w14:paraId="4A5B18D5" w14:textId="77777777" w:rsidR="00123ECE" w:rsidRPr="00130358" w:rsidRDefault="00123ECE" w:rsidP="00D62538">
            <w:pPr>
              <w:pStyle w:val="TAL"/>
              <w:keepNext w:val="0"/>
              <w:keepLines w:val="0"/>
            </w:pPr>
          </w:p>
        </w:tc>
        <w:tc>
          <w:tcPr>
            <w:tcW w:w="1133" w:type="dxa"/>
          </w:tcPr>
          <w:p w14:paraId="23D47700" w14:textId="77777777" w:rsidR="00123ECE" w:rsidRPr="00130358" w:rsidRDefault="00123ECE" w:rsidP="00D62538">
            <w:pPr>
              <w:pStyle w:val="TAL"/>
              <w:keepNext w:val="0"/>
              <w:keepLines w:val="0"/>
            </w:pPr>
          </w:p>
        </w:tc>
      </w:tr>
      <w:tr w:rsidR="00123ECE" w:rsidRPr="00130358" w14:paraId="17AE75E6" w14:textId="77777777" w:rsidTr="00D62538">
        <w:trPr>
          <w:jc w:val="center"/>
        </w:trPr>
        <w:tc>
          <w:tcPr>
            <w:tcW w:w="4436" w:type="dxa"/>
          </w:tcPr>
          <w:p w14:paraId="1C10E0EC" w14:textId="6A3C54C3" w:rsidR="00123ECE" w:rsidRPr="00130358" w:rsidRDefault="00D62538" w:rsidP="00D62538">
            <w:pPr>
              <w:pStyle w:val="TAL"/>
              <w:keepNext w:val="0"/>
              <w:keepLines w:val="0"/>
            </w:pPr>
            <w:r w:rsidRPr="00130358">
              <w:t xml:space="preserve">  </w:t>
            </w:r>
            <w:r w:rsidR="00123ECE" w:rsidRPr="00130358">
              <w:t>}</w:t>
            </w:r>
          </w:p>
        </w:tc>
        <w:tc>
          <w:tcPr>
            <w:tcW w:w="2267" w:type="dxa"/>
          </w:tcPr>
          <w:p w14:paraId="4E916CDD" w14:textId="77777777" w:rsidR="00123ECE" w:rsidRPr="00130358" w:rsidRDefault="00123ECE" w:rsidP="00D62538">
            <w:pPr>
              <w:pStyle w:val="TAL"/>
              <w:keepNext w:val="0"/>
              <w:keepLines w:val="0"/>
            </w:pPr>
          </w:p>
        </w:tc>
        <w:tc>
          <w:tcPr>
            <w:tcW w:w="1700" w:type="dxa"/>
          </w:tcPr>
          <w:p w14:paraId="3C0A3DCA" w14:textId="77777777" w:rsidR="00123ECE" w:rsidRPr="00130358" w:rsidRDefault="00123ECE" w:rsidP="00D62538">
            <w:pPr>
              <w:pStyle w:val="TAL"/>
              <w:keepNext w:val="0"/>
              <w:keepLines w:val="0"/>
            </w:pPr>
          </w:p>
        </w:tc>
        <w:tc>
          <w:tcPr>
            <w:tcW w:w="1133" w:type="dxa"/>
          </w:tcPr>
          <w:p w14:paraId="6FF1509C" w14:textId="77777777" w:rsidR="00123ECE" w:rsidRPr="00130358" w:rsidRDefault="00123ECE" w:rsidP="00D62538">
            <w:pPr>
              <w:pStyle w:val="TAL"/>
              <w:keepNext w:val="0"/>
              <w:keepLines w:val="0"/>
            </w:pPr>
          </w:p>
        </w:tc>
      </w:tr>
      <w:tr w:rsidR="00123ECE" w:rsidRPr="00130358" w14:paraId="7D0425D9" w14:textId="77777777" w:rsidTr="00D62538">
        <w:trPr>
          <w:jc w:val="center"/>
        </w:trPr>
        <w:tc>
          <w:tcPr>
            <w:tcW w:w="4436" w:type="dxa"/>
          </w:tcPr>
          <w:p w14:paraId="1AEDAA89" w14:textId="77777777" w:rsidR="00123ECE" w:rsidRPr="00130358" w:rsidRDefault="00123ECE" w:rsidP="00D62538">
            <w:pPr>
              <w:pStyle w:val="TAL"/>
              <w:keepNext w:val="0"/>
              <w:keepLines w:val="0"/>
            </w:pPr>
            <w:r w:rsidRPr="00130358">
              <w:t>}</w:t>
            </w:r>
          </w:p>
        </w:tc>
        <w:tc>
          <w:tcPr>
            <w:tcW w:w="2267" w:type="dxa"/>
          </w:tcPr>
          <w:p w14:paraId="2AB4032B" w14:textId="77777777" w:rsidR="00123ECE" w:rsidRPr="00130358" w:rsidRDefault="00123ECE" w:rsidP="00D62538">
            <w:pPr>
              <w:pStyle w:val="TAL"/>
              <w:keepNext w:val="0"/>
              <w:keepLines w:val="0"/>
            </w:pPr>
          </w:p>
        </w:tc>
        <w:tc>
          <w:tcPr>
            <w:tcW w:w="1700" w:type="dxa"/>
          </w:tcPr>
          <w:p w14:paraId="56EA4157" w14:textId="77777777" w:rsidR="00123ECE" w:rsidRPr="00130358" w:rsidRDefault="00123ECE" w:rsidP="00D62538">
            <w:pPr>
              <w:pStyle w:val="TAL"/>
              <w:keepNext w:val="0"/>
              <w:keepLines w:val="0"/>
            </w:pPr>
          </w:p>
        </w:tc>
        <w:tc>
          <w:tcPr>
            <w:tcW w:w="1133" w:type="dxa"/>
          </w:tcPr>
          <w:p w14:paraId="73D993B3" w14:textId="77777777" w:rsidR="00123ECE" w:rsidRPr="00130358" w:rsidRDefault="00123ECE" w:rsidP="00D62538">
            <w:pPr>
              <w:pStyle w:val="TAL"/>
              <w:keepNext w:val="0"/>
              <w:keepLines w:val="0"/>
            </w:pPr>
          </w:p>
        </w:tc>
      </w:tr>
    </w:tbl>
    <w:p w14:paraId="232CDE5C" w14:textId="77777777" w:rsidR="00123ECE" w:rsidRPr="00130358" w:rsidRDefault="00123ECE" w:rsidP="00D62538"/>
    <w:p w14:paraId="4495895D" w14:textId="77777777" w:rsidR="00123ECE" w:rsidRPr="00130358" w:rsidRDefault="00123ECE" w:rsidP="00D62538">
      <w:pPr>
        <w:pStyle w:val="TH"/>
        <w:keepNext w:val="0"/>
        <w:keepLines w:val="0"/>
        <w:rPr>
          <w:rFonts w:eastAsia="MS Mincho"/>
        </w:rPr>
      </w:pPr>
      <w:r w:rsidRPr="00130358">
        <w:t>Table 9.3.1.4.3-</w:t>
      </w:r>
      <w:r w:rsidRPr="00130358">
        <w:rPr>
          <w:rFonts w:eastAsia="MS Mincho"/>
        </w:rPr>
        <w:t>4</w:t>
      </w:r>
      <w:r w:rsidRPr="00130358">
        <w:t xml:space="preserve">: </w:t>
      </w:r>
      <w:proofErr w:type="spellStart"/>
      <w:r w:rsidRPr="00130358">
        <w:rPr>
          <w:i/>
        </w:rPr>
        <w:t>QuantityConfig</w:t>
      </w:r>
      <w:proofErr w:type="spellEnd"/>
      <w:r w:rsidRPr="00130358">
        <w:rPr>
          <w:i/>
        </w:rPr>
        <w:t>-DEFAULT</w:t>
      </w:r>
      <w:r w:rsidRPr="00130358">
        <w:t xml:space="preserve">: </w:t>
      </w:r>
      <w:r w:rsidR="00CE02AE" w:rsidRPr="00130358">
        <w:rPr>
          <w:lang w:eastAsia="zh-CN"/>
        </w:rPr>
        <w:t>Additional E-UTRAN FDD - UTRA FDD CPICH RSCP absolute accuracy test requirement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16942A5" w14:textId="77777777" w:rsidTr="00D62538">
        <w:trPr>
          <w:jc w:val="center"/>
        </w:trPr>
        <w:tc>
          <w:tcPr>
            <w:tcW w:w="9536" w:type="dxa"/>
            <w:gridSpan w:val="4"/>
          </w:tcPr>
          <w:p w14:paraId="37C37B98" w14:textId="29C44DBE"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4.6.6-3A:</w:t>
            </w:r>
            <w:r w:rsidR="00D62538" w:rsidRPr="00130358">
              <w:t xml:space="preserve"> </w:t>
            </w:r>
            <w:proofErr w:type="spellStart"/>
            <w:r w:rsidRPr="00130358">
              <w:t>QuantityConfig</w:t>
            </w:r>
            <w:proofErr w:type="spellEnd"/>
            <w:r w:rsidRPr="00130358">
              <w:t>-DEFAULT</w:t>
            </w:r>
          </w:p>
        </w:tc>
      </w:tr>
      <w:tr w:rsidR="00123ECE" w:rsidRPr="00130358" w14:paraId="7C5A2E81" w14:textId="77777777" w:rsidTr="00D62538">
        <w:trPr>
          <w:jc w:val="center"/>
        </w:trPr>
        <w:tc>
          <w:tcPr>
            <w:tcW w:w="4436" w:type="dxa"/>
          </w:tcPr>
          <w:p w14:paraId="1E2E9846" w14:textId="5C062A34"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7C947138" w14:textId="77777777" w:rsidR="00123ECE" w:rsidRPr="00130358" w:rsidRDefault="00123ECE" w:rsidP="00D62538">
            <w:pPr>
              <w:pStyle w:val="TAH"/>
              <w:keepNext w:val="0"/>
              <w:keepLines w:val="0"/>
            </w:pPr>
            <w:r w:rsidRPr="00130358">
              <w:t>Value/remark</w:t>
            </w:r>
          </w:p>
        </w:tc>
        <w:tc>
          <w:tcPr>
            <w:tcW w:w="1700" w:type="dxa"/>
          </w:tcPr>
          <w:p w14:paraId="65C86F99" w14:textId="77777777" w:rsidR="00123ECE" w:rsidRPr="00130358" w:rsidRDefault="00123ECE" w:rsidP="00D62538">
            <w:pPr>
              <w:pStyle w:val="TAH"/>
              <w:keepNext w:val="0"/>
              <w:keepLines w:val="0"/>
            </w:pPr>
            <w:r w:rsidRPr="00130358">
              <w:t>Comment</w:t>
            </w:r>
          </w:p>
        </w:tc>
        <w:tc>
          <w:tcPr>
            <w:tcW w:w="1133" w:type="dxa"/>
          </w:tcPr>
          <w:p w14:paraId="556E1CF8" w14:textId="77777777" w:rsidR="00123ECE" w:rsidRPr="00130358" w:rsidRDefault="00123ECE" w:rsidP="00D62538">
            <w:pPr>
              <w:pStyle w:val="TAH"/>
              <w:keepNext w:val="0"/>
              <w:keepLines w:val="0"/>
            </w:pPr>
            <w:r w:rsidRPr="00130358">
              <w:t>Condition</w:t>
            </w:r>
          </w:p>
        </w:tc>
      </w:tr>
      <w:tr w:rsidR="00123ECE" w:rsidRPr="00130358" w14:paraId="1F353240" w14:textId="77777777" w:rsidTr="00D62538">
        <w:trPr>
          <w:jc w:val="center"/>
        </w:trPr>
        <w:tc>
          <w:tcPr>
            <w:tcW w:w="4436" w:type="dxa"/>
          </w:tcPr>
          <w:p w14:paraId="2AB717F4" w14:textId="3EA155CC" w:rsidR="00123ECE" w:rsidRPr="00130358" w:rsidRDefault="00123ECE" w:rsidP="00D62538">
            <w:pPr>
              <w:pStyle w:val="TAL"/>
              <w:keepNext w:val="0"/>
              <w:keepLines w:val="0"/>
            </w:pPr>
            <w:proofErr w:type="spellStart"/>
            <w:r w:rsidRPr="00130358">
              <w:t>QuantityConfig</w:t>
            </w:r>
            <w:proofErr w:type="spellEnd"/>
            <w:r w:rsidRPr="00130358">
              <w:t>-DEFAULT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4D1EC6AE" w14:textId="77777777" w:rsidR="00123ECE" w:rsidRPr="00130358" w:rsidRDefault="00123ECE" w:rsidP="00D62538">
            <w:pPr>
              <w:pStyle w:val="TAL"/>
              <w:keepNext w:val="0"/>
              <w:keepLines w:val="0"/>
            </w:pPr>
          </w:p>
        </w:tc>
        <w:tc>
          <w:tcPr>
            <w:tcW w:w="1700" w:type="dxa"/>
          </w:tcPr>
          <w:p w14:paraId="30B8CF4A" w14:textId="77777777" w:rsidR="00123ECE" w:rsidRPr="00130358" w:rsidRDefault="00123ECE" w:rsidP="00D62538">
            <w:pPr>
              <w:pStyle w:val="TAL"/>
              <w:keepNext w:val="0"/>
              <w:keepLines w:val="0"/>
            </w:pPr>
          </w:p>
        </w:tc>
        <w:tc>
          <w:tcPr>
            <w:tcW w:w="1133" w:type="dxa"/>
          </w:tcPr>
          <w:p w14:paraId="3CF507B3" w14:textId="77777777" w:rsidR="00123ECE" w:rsidRPr="00130358" w:rsidRDefault="00123ECE" w:rsidP="00D62538">
            <w:pPr>
              <w:pStyle w:val="TAL"/>
              <w:keepNext w:val="0"/>
              <w:keepLines w:val="0"/>
            </w:pPr>
          </w:p>
        </w:tc>
      </w:tr>
      <w:tr w:rsidR="00123ECE" w:rsidRPr="00130358" w14:paraId="77961B8B" w14:textId="77777777" w:rsidTr="00D62538">
        <w:trPr>
          <w:jc w:val="center"/>
        </w:trPr>
        <w:tc>
          <w:tcPr>
            <w:tcW w:w="4436" w:type="dxa"/>
          </w:tcPr>
          <w:p w14:paraId="56D57B05" w14:textId="578603B1" w:rsidR="00123ECE" w:rsidRPr="00130358" w:rsidRDefault="00D62538" w:rsidP="00D62538">
            <w:pPr>
              <w:pStyle w:val="TAL"/>
              <w:keepNext w:val="0"/>
              <w:keepLines w:val="0"/>
            </w:pPr>
            <w:r w:rsidRPr="00130358">
              <w:t xml:space="preserve">  </w:t>
            </w:r>
            <w:proofErr w:type="spellStart"/>
            <w:r w:rsidR="00123ECE" w:rsidRPr="00130358">
              <w:t>quantityConfigEUTRA</w:t>
            </w:r>
            <w:proofErr w:type="spellEnd"/>
            <w:r w:rsidRPr="00130358">
              <w:t xml:space="preserve"> </w:t>
            </w:r>
            <w:r w:rsidR="00123ECE" w:rsidRPr="00130358">
              <w:t>SEQUENCE</w:t>
            </w:r>
            <w:r w:rsidRPr="00130358">
              <w:t xml:space="preserve"> </w:t>
            </w:r>
            <w:r w:rsidR="00123ECE" w:rsidRPr="00130358">
              <w:t>{</w:t>
            </w:r>
          </w:p>
        </w:tc>
        <w:tc>
          <w:tcPr>
            <w:tcW w:w="2267" w:type="dxa"/>
          </w:tcPr>
          <w:p w14:paraId="56DD4A61" w14:textId="77777777" w:rsidR="00123ECE" w:rsidRPr="00130358" w:rsidRDefault="00123ECE" w:rsidP="00D62538">
            <w:pPr>
              <w:pStyle w:val="TAL"/>
              <w:keepNext w:val="0"/>
              <w:keepLines w:val="0"/>
            </w:pPr>
          </w:p>
        </w:tc>
        <w:tc>
          <w:tcPr>
            <w:tcW w:w="1700" w:type="dxa"/>
          </w:tcPr>
          <w:p w14:paraId="027B43BC" w14:textId="77777777" w:rsidR="00123ECE" w:rsidRPr="00130358" w:rsidRDefault="00123ECE" w:rsidP="00D62538">
            <w:pPr>
              <w:pStyle w:val="TAL"/>
              <w:keepNext w:val="0"/>
              <w:keepLines w:val="0"/>
            </w:pPr>
          </w:p>
        </w:tc>
        <w:tc>
          <w:tcPr>
            <w:tcW w:w="1133" w:type="dxa"/>
          </w:tcPr>
          <w:p w14:paraId="4DE22444" w14:textId="77777777" w:rsidR="00123ECE" w:rsidRPr="00130358" w:rsidRDefault="00123ECE" w:rsidP="00D62538">
            <w:pPr>
              <w:pStyle w:val="TAL"/>
              <w:keepNext w:val="0"/>
              <w:keepLines w:val="0"/>
            </w:pPr>
          </w:p>
        </w:tc>
      </w:tr>
      <w:tr w:rsidR="00123ECE" w:rsidRPr="00130358" w14:paraId="057271EB" w14:textId="77777777" w:rsidTr="00D62538">
        <w:trPr>
          <w:jc w:val="center"/>
        </w:trPr>
        <w:tc>
          <w:tcPr>
            <w:tcW w:w="4436" w:type="dxa"/>
          </w:tcPr>
          <w:p w14:paraId="54ABA858" w14:textId="14A93041" w:rsidR="00123ECE" w:rsidRPr="00130358" w:rsidRDefault="00D62538" w:rsidP="00D62538">
            <w:pPr>
              <w:pStyle w:val="TAL"/>
              <w:keepNext w:val="0"/>
              <w:keepLines w:val="0"/>
            </w:pPr>
            <w:r w:rsidRPr="00130358">
              <w:t xml:space="preserve">    </w:t>
            </w:r>
            <w:proofErr w:type="spellStart"/>
            <w:r w:rsidR="00123ECE" w:rsidRPr="00130358">
              <w:t>filterCoefficientRSRP</w:t>
            </w:r>
            <w:proofErr w:type="spellEnd"/>
          </w:p>
        </w:tc>
        <w:tc>
          <w:tcPr>
            <w:tcW w:w="2267" w:type="dxa"/>
          </w:tcPr>
          <w:p w14:paraId="586613C1" w14:textId="77777777" w:rsidR="00123ECE" w:rsidRPr="00130358" w:rsidRDefault="00123ECE" w:rsidP="00D62538">
            <w:pPr>
              <w:pStyle w:val="TAL"/>
              <w:keepNext w:val="0"/>
              <w:keepLines w:val="0"/>
            </w:pPr>
            <w:r w:rsidRPr="00130358">
              <w:t>fc0</w:t>
            </w:r>
          </w:p>
        </w:tc>
        <w:tc>
          <w:tcPr>
            <w:tcW w:w="1700" w:type="dxa"/>
          </w:tcPr>
          <w:p w14:paraId="5F10C082" w14:textId="77777777" w:rsidR="00123ECE" w:rsidRPr="00130358" w:rsidRDefault="00123ECE" w:rsidP="00D62538">
            <w:pPr>
              <w:pStyle w:val="TAL"/>
              <w:keepNext w:val="0"/>
              <w:keepLines w:val="0"/>
            </w:pPr>
          </w:p>
        </w:tc>
        <w:tc>
          <w:tcPr>
            <w:tcW w:w="1133" w:type="dxa"/>
          </w:tcPr>
          <w:p w14:paraId="20B61C90" w14:textId="77777777" w:rsidR="00123ECE" w:rsidRPr="00130358" w:rsidRDefault="00123ECE" w:rsidP="00D62538">
            <w:pPr>
              <w:pStyle w:val="TAL"/>
              <w:keepNext w:val="0"/>
              <w:keepLines w:val="0"/>
            </w:pPr>
          </w:p>
        </w:tc>
      </w:tr>
      <w:tr w:rsidR="00123ECE" w:rsidRPr="00130358" w14:paraId="60A8F680" w14:textId="77777777" w:rsidTr="00D62538">
        <w:trPr>
          <w:jc w:val="center"/>
        </w:trPr>
        <w:tc>
          <w:tcPr>
            <w:tcW w:w="4436" w:type="dxa"/>
          </w:tcPr>
          <w:p w14:paraId="1289014A" w14:textId="3FE61B74" w:rsidR="00123ECE" w:rsidRPr="00130358" w:rsidRDefault="00D62538" w:rsidP="00D62538">
            <w:pPr>
              <w:pStyle w:val="TAL"/>
              <w:keepNext w:val="0"/>
              <w:keepLines w:val="0"/>
            </w:pPr>
            <w:r w:rsidRPr="00130358">
              <w:t xml:space="preserve">    </w:t>
            </w:r>
            <w:proofErr w:type="spellStart"/>
            <w:r w:rsidR="00123ECE" w:rsidRPr="00130358">
              <w:t>filterCoefficientRSRQ</w:t>
            </w:r>
            <w:proofErr w:type="spellEnd"/>
          </w:p>
        </w:tc>
        <w:tc>
          <w:tcPr>
            <w:tcW w:w="2267" w:type="dxa"/>
          </w:tcPr>
          <w:p w14:paraId="2D034136" w14:textId="77777777" w:rsidR="00123ECE" w:rsidRPr="00130358" w:rsidRDefault="00123ECE" w:rsidP="00D62538">
            <w:pPr>
              <w:pStyle w:val="TAL"/>
              <w:keepNext w:val="0"/>
              <w:keepLines w:val="0"/>
            </w:pPr>
            <w:r w:rsidRPr="00130358">
              <w:t>fc0</w:t>
            </w:r>
          </w:p>
        </w:tc>
        <w:tc>
          <w:tcPr>
            <w:tcW w:w="1700" w:type="dxa"/>
          </w:tcPr>
          <w:p w14:paraId="70E97979" w14:textId="77777777" w:rsidR="00123ECE" w:rsidRPr="00130358" w:rsidRDefault="00123ECE" w:rsidP="00D62538">
            <w:pPr>
              <w:pStyle w:val="TAL"/>
              <w:keepNext w:val="0"/>
              <w:keepLines w:val="0"/>
            </w:pPr>
          </w:p>
        </w:tc>
        <w:tc>
          <w:tcPr>
            <w:tcW w:w="1133" w:type="dxa"/>
          </w:tcPr>
          <w:p w14:paraId="47E61463" w14:textId="77777777" w:rsidR="00123ECE" w:rsidRPr="00130358" w:rsidRDefault="00123ECE" w:rsidP="00D62538">
            <w:pPr>
              <w:pStyle w:val="TAL"/>
              <w:keepNext w:val="0"/>
              <w:keepLines w:val="0"/>
            </w:pPr>
          </w:p>
        </w:tc>
      </w:tr>
      <w:tr w:rsidR="00123ECE" w:rsidRPr="00130358" w14:paraId="1F365B5A" w14:textId="77777777" w:rsidTr="00D62538">
        <w:trPr>
          <w:jc w:val="center"/>
        </w:trPr>
        <w:tc>
          <w:tcPr>
            <w:tcW w:w="4436" w:type="dxa"/>
          </w:tcPr>
          <w:p w14:paraId="4D0572DA" w14:textId="0B260EC8" w:rsidR="00123ECE" w:rsidRPr="00130358" w:rsidRDefault="00D62538" w:rsidP="00D62538">
            <w:pPr>
              <w:pStyle w:val="TAL"/>
              <w:keepNext w:val="0"/>
              <w:keepLines w:val="0"/>
            </w:pPr>
            <w:r w:rsidRPr="00130358">
              <w:t xml:space="preserve">  </w:t>
            </w:r>
            <w:r w:rsidR="00123ECE" w:rsidRPr="00130358">
              <w:t>}</w:t>
            </w:r>
          </w:p>
        </w:tc>
        <w:tc>
          <w:tcPr>
            <w:tcW w:w="2267" w:type="dxa"/>
          </w:tcPr>
          <w:p w14:paraId="6513F3AE" w14:textId="77777777" w:rsidR="00123ECE" w:rsidRPr="00130358" w:rsidRDefault="00123ECE" w:rsidP="00D62538">
            <w:pPr>
              <w:pStyle w:val="TAL"/>
              <w:keepNext w:val="0"/>
              <w:keepLines w:val="0"/>
            </w:pPr>
          </w:p>
        </w:tc>
        <w:tc>
          <w:tcPr>
            <w:tcW w:w="1700" w:type="dxa"/>
          </w:tcPr>
          <w:p w14:paraId="497835EC" w14:textId="77777777" w:rsidR="00123ECE" w:rsidRPr="00130358" w:rsidRDefault="00123ECE" w:rsidP="00D62538">
            <w:pPr>
              <w:pStyle w:val="TAL"/>
              <w:keepNext w:val="0"/>
              <w:keepLines w:val="0"/>
            </w:pPr>
          </w:p>
        </w:tc>
        <w:tc>
          <w:tcPr>
            <w:tcW w:w="1133" w:type="dxa"/>
          </w:tcPr>
          <w:p w14:paraId="23B9852A" w14:textId="77777777" w:rsidR="00123ECE" w:rsidRPr="00130358" w:rsidRDefault="00123ECE" w:rsidP="00D62538">
            <w:pPr>
              <w:pStyle w:val="TAL"/>
              <w:keepNext w:val="0"/>
              <w:keepLines w:val="0"/>
            </w:pPr>
          </w:p>
        </w:tc>
      </w:tr>
      <w:tr w:rsidR="00123ECE" w:rsidRPr="00130358" w14:paraId="68E4588C" w14:textId="77777777" w:rsidTr="00D62538">
        <w:trPr>
          <w:jc w:val="center"/>
        </w:trPr>
        <w:tc>
          <w:tcPr>
            <w:tcW w:w="4436" w:type="dxa"/>
          </w:tcPr>
          <w:p w14:paraId="035B3CED" w14:textId="10207C0A" w:rsidR="00123ECE" w:rsidRPr="00130358" w:rsidRDefault="00D62538" w:rsidP="00D62538">
            <w:pPr>
              <w:pStyle w:val="TAL"/>
              <w:keepNext w:val="0"/>
              <w:keepLines w:val="0"/>
            </w:pPr>
            <w:r w:rsidRPr="00130358">
              <w:t xml:space="preserve">  </w:t>
            </w:r>
            <w:proofErr w:type="spellStart"/>
            <w:r w:rsidR="00123ECE" w:rsidRPr="00130358">
              <w:t>quantityConfigUTRA</w:t>
            </w:r>
            <w:proofErr w:type="spellEnd"/>
            <w:r w:rsidRPr="00130358">
              <w:t xml:space="preserve"> </w:t>
            </w:r>
            <w:r w:rsidR="00123ECE" w:rsidRPr="00130358">
              <w:t>SEQUENCE</w:t>
            </w:r>
            <w:r w:rsidRPr="00130358">
              <w:t xml:space="preserve"> </w:t>
            </w:r>
            <w:r w:rsidR="00123ECE" w:rsidRPr="00130358">
              <w:t>{</w:t>
            </w:r>
          </w:p>
        </w:tc>
        <w:tc>
          <w:tcPr>
            <w:tcW w:w="2267" w:type="dxa"/>
          </w:tcPr>
          <w:p w14:paraId="5E3D1089" w14:textId="77777777" w:rsidR="00123ECE" w:rsidRPr="00130358" w:rsidRDefault="00123ECE" w:rsidP="00D62538">
            <w:pPr>
              <w:pStyle w:val="TAL"/>
              <w:keepNext w:val="0"/>
              <w:keepLines w:val="0"/>
            </w:pPr>
          </w:p>
        </w:tc>
        <w:tc>
          <w:tcPr>
            <w:tcW w:w="1700" w:type="dxa"/>
          </w:tcPr>
          <w:p w14:paraId="67B039B3" w14:textId="77777777" w:rsidR="00123ECE" w:rsidRPr="00130358" w:rsidRDefault="00123ECE" w:rsidP="00D62538">
            <w:pPr>
              <w:pStyle w:val="TAL"/>
              <w:keepNext w:val="0"/>
              <w:keepLines w:val="0"/>
            </w:pPr>
          </w:p>
        </w:tc>
        <w:tc>
          <w:tcPr>
            <w:tcW w:w="1133" w:type="dxa"/>
          </w:tcPr>
          <w:p w14:paraId="6EA27160" w14:textId="77777777" w:rsidR="00123ECE" w:rsidRPr="00130358" w:rsidRDefault="00123ECE" w:rsidP="00D62538">
            <w:pPr>
              <w:pStyle w:val="TAL"/>
              <w:keepNext w:val="0"/>
              <w:keepLines w:val="0"/>
              <w:rPr>
                <w:strike/>
              </w:rPr>
            </w:pPr>
          </w:p>
        </w:tc>
      </w:tr>
      <w:tr w:rsidR="00123ECE" w:rsidRPr="00130358" w14:paraId="35F12E45" w14:textId="77777777" w:rsidTr="00D62538">
        <w:trPr>
          <w:jc w:val="center"/>
        </w:trPr>
        <w:tc>
          <w:tcPr>
            <w:tcW w:w="4436" w:type="dxa"/>
          </w:tcPr>
          <w:p w14:paraId="1B25E9A0" w14:textId="26CA9988" w:rsidR="00123ECE" w:rsidRPr="00130358" w:rsidRDefault="00D62538" w:rsidP="00D62538">
            <w:pPr>
              <w:pStyle w:val="TAL"/>
              <w:keepNext w:val="0"/>
              <w:keepLines w:val="0"/>
              <w:rPr>
                <w:lang w:eastAsia="zh-CN"/>
              </w:rPr>
            </w:pPr>
            <w:r w:rsidRPr="00130358">
              <w:rPr>
                <w:lang w:eastAsia="zh-CN"/>
              </w:rPr>
              <w:t xml:space="preserve">  </w:t>
            </w:r>
            <w:r w:rsidRPr="00130358">
              <w:t xml:space="preserve">  </w:t>
            </w:r>
            <w:proofErr w:type="spellStart"/>
            <w:r w:rsidR="00123ECE" w:rsidRPr="00130358">
              <w:rPr>
                <w:lang w:eastAsia="zh-CN"/>
              </w:rPr>
              <w:t>measQuantityUTRA</w:t>
            </w:r>
            <w:proofErr w:type="spellEnd"/>
            <w:r w:rsidR="00123ECE" w:rsidRPr="00130358">
              <w:rPr>
                <w:lang w:eastAsia="zh-CN"/>
              </w:rPr>
              <w:t>-FDD</w:t>
            </w:r>
          </w:p>
        </w:tc>
        <w:tc>
          <w:tcPr>
            <w:tcW w:w="2267" w:type="dxa"/>
          </w:tcPr>
          <w:p w14:paraId="18804EC8" w14:textId="77777777" w:rsidR="00123ECE" w:rsidRPr="00130358" w:rsidRDefault="00123ECE" w:rsidP="00D62538">
            <w:pPr>
              <w:pStyle w:val="TAL"/>
              <w:keepNext w:val="0"/>
              <w:keepLines w:val="0"/>
            </w:pPr>
            <w:proofErr w:type="spellStart"/>
            <w:r w:rsidRPr="00130358">
              <w:t>cpich</w:t>
            </w:r>
            <w:proofErr w:type="spellEnd"/>
            <w:r w:rsidRPr="00130358">
              <w:t>-RSCP</w:t>
            </w:r>
          </w:p>
        </w:tc>
        <w:tc>
          <w:tcPr>
            <w:tcW w:w="1700" w:type="dxa"/>
          </w:tcPr>
          <w:p w14:paraId="0D5B1637" w14:textId="77777777" w:rsidR="00123ECE" w:rsidRPr="00130358" w:rsidRDefault="00123ECE" w:rsidP="00D62538">
            <w:pPr>
              <w:pStyle w:val="TAL"/>
              <w:keepNext w:val="0"/>
              <w:keepLines w:val="0"/>
              <w:rPr>
                <w:lang w:eastAsia="zh-CN"/>
              </w:rPr>
            </w:pPr>
          </w:p>
        </w:tc>
        <w:tc>
          <w:tcPr>
            <w:tcW w:w="1133" w:type="dxa"/>
          </w:tcPr>
          <w:p w14:paraId="7A70015C" w14:textId="77777777" w:rsidR="00123ECE" w:rsidRPr="00130358" w:rsidRDefault="00123ECE" w:rsidP="00D62538">
            <w:pPr>
              <w:pStyle w:val="TAL"/>
              <w:keepNext w:val="0"/>
              <w:keepLines w:val="0"/>
              <w:rPr>
                <w:lang w:eastAsia="zh-CN"/>
              </w:rPr>
            </w:pPr>
          </w:p>
        </w:tc>
      </w:tr>
      <w:tr w:rsidR="00123ECE" w:rsidRPr="00130358" w14:paraId="27D2F312" w14:textId="77777777" w:rsidTr="00D62538">
        <w:trPr>
          <w:jc w:val="center"/>
        </w:trPr>
        <w:tc>
          <w:tcPr>
            <w:tcW w:w="4436" w:type="dxa"/>
          </w:tcPr>
          <w:p w14:paraId="0088CCAF" w14:textId="52908340" w:rsidR="00123ECE" w:rsidRPr="00130358" w:rsidRDefault="00D62538" w:rsidP="00D62538">
            <w:pPr>
              <w:pStyle w:val="TAL"/>
              <w:keepNext w:val="0"/>
              <w:keepLines w:val="0"/>
            </w:pPr>
            <w:r w:rsidRPr="00130358">
              <w:t xml:space="preserve">    </w:t>
            </w:r>
            <w:proofErr w:type="spellStart"/>
            <w:r w:rsidR="00123ECE" w:rsidRPr="00130358">
              <w:t>filterCoefficient</w:t>
            </w:r>
            <w:proofErr w:type="spellEnd"/>
          </w:p>
        </w:tc>
        <w:tc>
          <w:tcPr>
            <w:tcW w:w="2267" w:type="dxa"/>
          </w:tcPr>
          <w:p w14:paraId="1B211138" w14:textId="77777777" w:rsidR="00123ECE" w:rsidRPr="00130358" w:rsidRDefault="00123ECE" w:rsidP="00D62538">
            <w:pPr>
              <w:pStyle w:val="TAL"/>
              <w:keepNext w:val="0"/>
              <w:keepLines w:val="0"/>
            </w:pPr>
            <w:r w:rsidRPr="00130358">
              <w:t>fc0</w:t>
            </w:r>
          </w:p>
        </w:tc>
        <w:tc>
          <w:tcPr>
            <w:tcW w:w="1700" w:type="dxa"/>
          </w:tcPr>
          <w:p w14:paraId="5E9E5B4C" w14:textId="77777777" w:rsidR="00123ECE" w:rsidRPr="00130358" w:rsidRDefault="00123ECE" w:rsidP="00D62538">
            <w:pPr>
              <w:pStyle w:val="TAL"/>
              <w:keepNext w:val="0"/>
              <w:keepLines w:val="0"/>
            </w:pPr>
          </w:p>
        </w:tc>
        <w:tc>
          <w:tcPr>
            <w:tcW w:w="1133" w:type="dxa"/>
          </w:tcPr>
          <w:p w14:paraId="7C2162A9" w14:textId="77777777" w:rsidR="00123ECE" w:rsidRPr="00130358" w:rsidRDefault="00123ECE" w:rsidP="00D62538">
            <w:pPr>
              <w:pStyle w:val="TAL"/>
              <w:keepNext w:val="0"/>
              <w:keepLines w:val="0"/>
            </w:pPr>
          </w:p>
        </w:tc>
      </w:tr>
      <w:tr w:rsidR="00123ECE" w:rsidRPr="00130358" w14:paraId="1E455BD2" w14:textId="77777777" w:rsidTr="00D62538">
        <w:trPr>
          <w:jc w:val="center"/>
        </w:trPr>
        <w:tc>
          <w:tcPr>
            <w:tcW w:w="4436" w:type="dxa"/>
          </w:tcPr>
          <w:p w14:paraId="62C3AED0" w14:textId="180F9C09" w:rsidR="00123ECE" w:rsidRPr="00130358" w:rsidRDefault="00D62538" w:rsidP="00D62538">
            <w:pPr>
              <w:pStyle w:val="TAL"/>
              <w:keepNext w:val="0"/>
              <w:keepLines w:val="0"/>
            </w:pPr>
            <w:r w:rsidRPr="00130358">
              <w:t xml:space="preserve">  </w:t>
            </w:r>
            <w:r w:rsidR="00123ECE" w:rsidRPr="00130358">
              <w:t>}</w:t>
            </w:r>
          </w:p>
        </w:tc>
        <w:tc>
          <w:tcPr>
            <w:tcW w:w="2267" w:type="dxa"/>
          </w:tcPr>
          <w:p w14:paraId="08164106" w14:textId="77777777" w:rsidR="00123ECE" w:rsidRPr="00130358" w:rsidRDefault="00123ECE" w:rsidP="00D62538">
            <w:pPr>
              <w:pStyle w:val="TAL"/>
              <w:keepNext w:val="0"/>
              <w:keepLines w:val="0"/>
            </w:pPr>
          </w:p>
        </w:tc>
        <w:tc>
          <w:tcPr>
            <w:tcW w:w="1700" w:type="dxa"/>
          </w:tcPr>
          <w:p w14:paraId="58C94664" w14:textId="77777777" w:rsidR="00123ECE" w:rsidRPr="00130358" w:rsidRDefault="00123ECE" w:rsidP="00D62538">
            <w:pPr>
              <w:pStyle w:val="TAL"/>
              <w:keepNext w:val="0"/>
              <w:keepLines w:val="0"/>
            </w:pPr>
          </w:p>
        </w:tc>
        <w:tc>
          <w:tcPr>
            <w:tcW w:w="1133" w:type="dxa"/>
          </w:tcPr>
          <w:p w14:paraId="3C9E418C" w14:textId="77777777" w:rsidR="00123ECE" w:rsidRPr="00130358" w:rsidRDefault="00123ECE" w:rsidP="00D62538">
            <w:pPr>
              <w:pStyle w:val="TAL"/>
              <w:keepNext w:val="0"/>
              <w:keepLines w:val="0"/>
            </w:pPr>
          </w:p>
        </w:tc>
      </w:tr>
    </w:tbl>
    <w:p w14:paraId="65E05776" w14:textId="77777777" w:rsidR="00123ECE" w:rsidRPr="00130358" w:rsidRDefault="00123ECE" w:rsidP="00D62538"/>
    <w:p w14:paraId="6A883157" w14:textId="77777777" w:rsidR="00123ECE" w:rsidRPr="00130358" w:rsidRDefault="00123ECE" w:rsidP="00D62538">
      <w:pPr>
        <w:pStyle w:val="Heading4"/>
        <w:keepNext w:val="0"/>
        <w:keepLines w:val="0"/>
      </w:pPr>
      <w:r w:rsidRPr="00130358">
        <w:t>9.3.1.5</w:t>
      </w:r>
      <w:r w:rsidRPr="00130358">
        <w:tab/>
        <w:t>Test requirement</w:t>
      </w:r>
    </w:p>
    <w:p w14:paraId="05D9D0E4" w14:textId="77777777" w:rsidR="00123ECE" w:rsidRPr="00130358" w:rsidRDefault="00123ECE" w:rsidP="00D62538">
      <w:pPr>
        <w:rPr>
          <w:rFonts w:eastAsia="SimSun"/>
          <w:lang w:eastAsia="zh-CN"/>
        </w:rPr>
      </w:pPr>
      <w:r w:rsidRPr="00130358">
        <w:rPr>
          <w:rFonts w:cs="v4.2.0"/>
        </w:rPr>
        <w:t xml:space="preserve">The test parameters are given in Tables </w:t>
      </w:r>
      <w:r w:rsidRPr="00130358">
        <w:rPr>
          <w:rFonts w:eastAsia="SimSun" w:cs="v4.2.0"/>
          <w:lang w:eastAsia="zh-CN"/>
        </w:rPr>
        <w:t xml:space="preserve">9.3.1.4.1-1, </w:t>
      </w:r>
      <w:r w:rsidRPr="00130358">
        <w:rPr>
          <w:rFonts w:cs="v4.2.0"/>
        </w:rPr>
        <w:t>9.3.1.</w:t>
      </w:r>
      <w:r w:rsidRPr="00130358">
        <w:rPr>
          <w:rFonts w:cs="v4.2.0"/>
          <w:lang w:eastAsia="zh-CN"/>
        </w:rPr>
        <w:t>5</w:t>
      </w:r>
      <w:r w:rsidRPr="00130358">
        <w:rPr>
          <w:rFonts w:cs="v4.2.0"/>
        </w:rPr>
        <w:t>-</w:t>
      </w:r>
      <w:r w:rsidRPr="00130358">
        <w:rPr>
          <w:rFonts w:eastAsia="SimSun" w:cs="v4.2.0"/>
          <w:lang w:eastAsia="zh-CN"/>
        </w:rPr>
        <w:t xml:space="preserve">1 and </w:t>
      </w:r>
      <w:r w:rsidRPr="00130358">
        <w:rPr>
          <w:rFonts w:cs="v4.2.0"/>
        </w:rPr>
        <w:t>9.3.1.</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as</w:t>
      </w:r>
      <w:r w:rsidRPr="00130358">
        <w:rPr>
          <w:rFonts w:cs="v4.2.0"/>
        </w:rPr>
        <w:t xml:space="preserve"> below. </w:t>
      </w:r>
      <w:r w:rsidRPr="00130358">
        <w:rPr>
          <w:rFonts w:cs="v4.2.0"/>
          <w:lang w:eastAsia="zh-CN"/>
        </w:rPr>
        <w:t>Table</w:t>
      </w:r>
      <w:r w:rsidRPr="00130358">
        <w:rPr>
          <w:rFonts w:cs="v4.2.0"/>
        </w:rPr>
        <w:t xml:space="preserve"> 9.3.1.</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w:t>
      </w:r>
      <w:r w:rsidRPr="00130358">
        <w:rPr>
          <w:rFonts w:cs="v4.2.0"/>
        </w:rPr>
        <w:t>and 9.3.1.</w:t>
      </w:r>
      <w:r w:rsidRPr="00130358">
        <w:rPr>
          <w:rFonts w:cs="v4.2.0"/>
          <w:lang w:eastAsia="zh-CN"/>
        </w:rPr>
        <w:t>5</w:t>
      </w:r>
      <w:r w:rsidRPr="00130358">
        <w:rPr>
          <w:rFonts w:cs="v4.2.0"/>
        </w:rPr>
        <w:t>-</w:t>
      </w:r>
      <w:r w:rsidRPr="00130358">
        <w:rPr>
          <w:rFonts w:eastAsia="SimSun" w:cs="v4.2.0"/>
          <w:lang w:eastAsia="zh-CN"/>
        </w:rPr>
        <w:t>3</w:t>
      </w:r>
      <w:r w:rsidRPr="00130358">
        <w:rPr>
          <w:rFonts w:cs="v4.2.0"/>
          <w:lang w:eastAsia="zh-CN"/>
        </w:rPr>
        <w:t xml:space="preserve"> define the </w:t>
      </w:r>
      <w:r w:rsidRPr="00130358">
        <w:t>primary level settings including test tolerances for all tests.</w:t>
      </w:r>
    </w:p>
    <w:p w14:paraId="102F7F17" w14:textId="77777777" w:rsidR="00123ECE" w:rsidRPr="00130358" w:rsidRDefault="00123ECE" w:rsidP="00483222">
      <w:pPr>
        <w:pStyle w:val="TH"/>
        <w:rPr>
          <w:rFonts w:cs="v4.2.0"/>
        </w:rPr>
      </w:pPr>
      <w:r w:rsidRPr="00130358">
        <w:lastRenderedPageBreak/>
        <w:t>Table 9.3.1.5-</w:t>
      </w:r>
      <w:r w:rsidRPr="00130358">
        <w:rPr>
          <w:rFonts w:eastAsia="SimSun"/>
          <w:lang w:eastAsia="zh-CN"/>
        </w:rPr>
        <w:t>1</w:t>
      </w:r>
      <w:r w:rsidRPr="00130358">
        <w:t xml:space="preserve">: E-UTRAN FDD cell specific test parameters </w:t>
      </w:r>
      <w:r w:rsidRPr="00130358">
        <w:rPr>
          <w:rFonts w:cs="v4.2.0"/>
        </w:rPr>
        <w:t>for UTRAN FDD CPICH RSCP absolute measurement accuracy test in E-UTRAN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42"/>
        <w:gridCol w:w="1381"/>
        <w:gridCol w:w="2626"/>
        <w:gridCol w:w="2628"/>
      </w:tblGrid>
      <w:tr w:rsidR="00123ECE" w:rsidRPr="00130358" w14:paraId="4EC4E642" w14:textId="77777777" w:rsidTr="00483222">
        <w:trPr>
          <w:tblHeader/>
          <w:jc w:val="center"/>
        </w:trPr>
        <w:tc>
          <w:tcPr>
            <w:tcW w:w="1607" w:type="pct"/>
            <w:vAlign w:val="center"/>
          </w:tcPr>
          <w:p w14:paraId="092B5B0B" w14:textId="77777777" w:rsidR="00123ECE" w:rsidRPr="00130358" w:rsidRDefault="00123ECE" w:rsidP="00483222">
            <w:pPr>
              <w:pStyle w:val="TAH"/>
            </w:pPr>
            <w:r w:rsidRPr="00130358">
              <w:t>Parameter</w:t>
            </w:r>
          </w:p>
        </w:tc>
        <w:tc>
          <w:tcPr>
            <w:tcW w:w="706" w:type="pct"/>
            <w:vAlign w:val="center"/>
          </w:tcPr>
          <w:p w14:paraId="5F50659F" w14:textId="77777777" w:rsidR="00123ECE" w:rsidRPr="00130358" w:rsidRDefault="00123ECE" w:rsidP="00483222">
            <w:pPr>
              <w:pStyle w:val="TAH"/>
            </w:pPr>
            <w:r w:rsidRPr="00130358">
              <w:t>Unit</w:t>
            </w:r>
          </w:p>
        </w:tc>
        <w:tc>
          <w:tcPr>
            <w:tcW w:w="1343" w:type="pct"/>
            <w:vAlign w:val="center"/>
          </w:tcPr>
          <w:p w14:paraId="2A57808B" w14:textId="52D2908F" w:rsidR="00123ECE" w:rsidRPr="00130358" w:rsidRDefault="00123ECE" w:rsidP="00483222">
            <w:pPr>
              <w:pStyle w:val="TAH"/>
            </w:pPr>
            <w:r w:rsidRPr="00130358">
              <w:t>Test</w:t>
            </w:r>
            <w:r w:rsidR="00D62538" w:rsidRPr="00130358">
              <w:t xml:space="preserve"> </w:t>
            </w:r>
            <w:r w:rsidRPr="00130358">
              <w:t>1</w:t>
            </w:r>
          </w:p>
        </w:tc>
        <w:tc>
          <w:tcPr>
            <w:tcW w:w="1343" w:type="pct"/>
            <w:vAlign w:val="center"/>
          </w:tcPr>
          <w:p w14:paraId="79EB3108" w14:textId="7A0DE391" w:rsidR="00123ECE" w:rsidRPr="00130358" w:rsidRDefault="00123ECE" w:rsidP="00483222">
            <w:pPr>
              <w:pStyle w:val="TAH"/>
            </w:pPr>
            <w:r w:rsidRPr="00130358">
              <w:t>Test</w:t>
            </w:r>
            <w:r w:rsidR="00D62538" w:rsidRPr="00130358">
              <w:t xml:space="preserve"> </w:t>
            </w:r>
            <w:r w:rsidRPr="00130358">
              <w:t>2</w:t>
            </w:r>
          </w:p>
        </w:tc>
      </w:tr>
      <w:tr w:rsidR="00123ECE" w:rsidRPr="00130358" w14:paraId="7B90CB66" w14:textId="77777777" w:rsidTr="00483222">
        <w:trPr>
          <w:jc w:val="center"/>
        </w:trPr>
        <w:tc>
          <w:tcPr>
            <w:tcW w:w="1607" w:type="pct"/>
            <w:vAlign w:val="center"/>
          </w:tcPr>
          <w:p w14:paraId="72C2509C" w14:textId="638DF7FA" w:rsidR="00123ECE" w:rsidRPr="00130358" w:rsidRDefault="00123ECE" w:rsidP="00483222">
            <w:pPr>
              <w:keepNext/>
              <w:keepLines/>
              <w:spacing w:after="0"/>
              <w:rPr>
                <w:rFonts w:ascii="Arial" w:hAnsi="Arial" w:cs="Arial"/>
                <w:sz w:val="18"/>
                <w:szCs w:val="18"/>
              </w:rPr>
            </w:pPr>
            <w:r w:rsidRPr="00130358">
              <w:rPr>
                <w:rFonts w:ascii="Arial" w:hAnsi="Arial" w:cs="Arial"/>
                <w:sz w:val="18"/>
                <w:szCs w:val="18"/>
              </w:rPr>
              <w:t>E-UTRAN</w:t>
            </w:r>
            <w:r w:rsidR="00D62538" w:rsidRPr="00130358">
              <w:rPr>
                <w:rFonts w:ascii="Arial" w:hAnsi="Arial" w:cs="Arial"/>
                <w:sz w:val="18"/>
                <w:szCs w:val="18"/>
              </w:rPr>
              <w:t xml:space="preserve"> </w:t>
            </w:r>
            <w:r w:rsidRPr="00130358">
              <w:rPr>
                <w:rFonts w:ascii="Arial" w:hAnsi="Arial" w:cs="Arial"/>
                <w:sz w:val="18"/>
                <w:szCs w:val="18"/>
              </w:rPr>
              <w:t>RF</w:t>
            </w:r>
            <w:r w:rsidR="00D62538" w:rsidRPr="00130358">
              <w:rPr>
                <w:rFonts w:ascii="Arial" w:hAnsi="Arial" w:cs="Arial"/>
                <w:sz w:val="18"/>
                <w:szCs w:val="18"/>
              </w:rPr>
              <w:t xml:space="preserve"> </w:t>
            </w:r>
            <w:r w:rsidRPr="00130358">
              <w:rPr>
                <w:rFonts w:ascii="Arial" w:hAnsi="Arial" w:cs="Arial"/>
                <w:sz w:val="18"/>
                <w:szCs w:val="18"/>
              </w:rPr>
              <w:t>Channel</w:t>
            </w:r>
            <w:r w:rsidR="00D62538" w:rsidRPr="00130358">
              <w:rPr>
                <w:rFonts w:ascii="Arial" w:hAnsi="Arial" w:cs="Arial"/>
                <w:sz w:val="18"/>
                <w:szCs w:val="18"/>
              </w:rPr>
              <w:t xml:space="preserve"> </w:t>
            </w:r>
            <w:r w:rsidRPr="00130358">
              <w:rPr>
                <w:rFonts w:ascii="Arial" w:hAnsi="Arial" w:cs="Arial"/>
                <w:sz w:val="18"/>
                <w:szCs w:val="18"/>
              </w:rPr>
              <w:t>Number</w:t>
            </w:r>
          </w:p>
        </w:tc>
        <w:tc>
          <w:tcPr>
            <w:tcW w:w="706" w:type="pct"/>
            <w:vAlign w:val="center"/>
          </w:tcPr>
          <w:p w14:paraId="239B5A53" w14:textId="77777777" w:rsidR="00123ECE" w:rsidRPr="00130358" w:rsidRDefault="00123ECE" w:rsidP="00483222">
            <w:pPr>
              <w:keepNext/>
              <w:keepLines/>
              <w:spacing w:after="0"/>
              <w:jc w:val="center"/>
              <w:rPr>
                <w:rFonts w:ascii="Arial" w:hAnsi="Arial" w:cs="Arial"/>
                <w:sz w:val="18"/>
                <w:szCs w:val="18"/>
              </w:rPr>
            </w:pPr>
          </w:p>
        </w:tc>
        <w:tc>
          <w:tcPr>
            <w:tcW w:w="2687" w:type="pct"/>
            <w:gridSpan w:val="2"/>
            <w:vAlign w:val="center"/>
          </w:tcPr>
          <w:p w14:paraId="19E4DA20"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1</w:t>
            </w:r>
          </w:p>
        </w:tc>
      </w:tr>
      <w:tr w:rsidR="00123ECE" w:rsidRPr="00130358" w14:paraId="5DC6EF34" w14:textId="77777777" w:rsidTr="00483222">
        <w:trPr>
          <w:jc w:val="center"/>
        </w:trPr>
        <w:tc>
          <w:tcPr>
            <w:tcW w:w="1607" w:type="pct"/>
          </w:tcPr>
          <w:p w14:paraId="7CD7F6B8" w14:textId="77777777" w:rsidR="00123ECE" w:rsidRPr="00130358" w:rsidRDefault="00123ECE" w:rsidP="00483222">
            <w:pPr>
              <w:pStyle w:val="TAH"/>
              <w:jc w:val="left"/>
              <w:rPr>
                <w:b w:val="0"/>
                <w:bCs/>
              </w:rPr>
            </w:pPr>
            <w:proofErr w:type="spellStart"/>
            <w:r w:rsidRPr="00130358">
              <w:rPr>
                <w:b w:val="0"/>
                <w:bCs/>
              </w:rPr>
              <w:t>BW</w:t>
            </w:r>
            <w:r w:rsidRPr="00130358">
              <w:rPr>
                <w:vertAlign w:val="subscript"/>
              </w:rPr>
              <w:t>channel</w:t>
            </w:r>
            <w:proofErr w:type="spellEnd"/>
          </w:p>
        </w:tc>
        <w:tc>
          <w:tcPr>
            <w:tcW w:w="706" w:type="pct"/>
          </w:tcPr>
          <w:p w14:paraId="0420FBFD" w14:textId="77777777" w:rsidR="00123ECE" w:rsidRPr="00130358" w:rsidRDefault="00123ECE" w:rsidP="00483222">
            <w:pPr>
              <w:pStyle w:val="TAH"/>
              <w:rPr>
                <w:b w:val="0"/>
                <w:bCs/>
              </w:rPr>
            </w:pPr>
            <w:r w:rsidRPr="00130358">
              <w:rPr>
                <w:b w:val="0"/>
                <w:bCs/>
              </w:rPr>
              <w:t>MHz</w:t>
            </w:r>
          </w:p>
        </w:tc>
        <w:tc>
          <w:tcPr>
            <w:tcW w:w="2687" w:type="pct"/>
            <w:gridSpan w:val="2"/>
            <w:vAlign w:val="center"/>
          </w:tcPr>
          <w:p w14:paraId="006FD83B"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10</w:t>
            </w:r>
          </w:p>
        </w:tc>
      </w:tr>
      <w:tr w:rsidR="00123ECE" w:rsidRPr="00130358" w14:paraId="04717526" w14:textId="77777777" w:rsidTr="00483222">
        <w:trPr>
          <w:jc w:val="center"/>
        </w:trPr>
        <w:tc>
          <w:tcPr>
            <w:tcW w:w="1607" w:type="pct"/>
            <w:vAlign w:val="center"/>
          </w:tcPr>
          <w:p w14:paraId="33D37855" w14:textId="319A8E7F" w:rsidR="00123ECE" w:rsidRPr="00130358" w:rsidRDefault="00123ECE" w:rsidP="00483222">
            <w:pPr>
              <w:keepNext/>
              <w:keepLines/>
              <w:spacing w:after="0"/>
              <w:rPr>
                <w:rFonts w:ascii="Arial" w:hAnsi="Arial" w:cs="Arial"/>
                <w:sz w:val="18"/>
                <w:szCs w:val="18"/>
              </w:rPr>
            </w:pPr>
            <w:r w:rsidRPr="00130358">
              <w:rPr>
                <w:rFonts w:ascii="Arial" w:hAnsi="Arial" w:cs="Arial"/>
                <w:sz w:val="18"/>
                <w:szCs w:val="18"/>
              </w:rPr>
              <w:t>OCNG</w:t>
            </w:r>
            <w:r w:rsidR="00D62538" w:rsidRPr="00130358">
              <w:rPr>
                <w:rFonts w:ascii="Arial" w:hAnsi="Arial" w:cs="Arial"/>
                <w:sz w:val="18"/>
                <w:szCs w:val="18"/>
              </w:rPr>
              <w:t xml:space="preserve"> </w:t>
            </w:r>
            <w:r w:rsidRPr="00130358">
              <w:rPr>
                <w:rFonts w:ascii="Arial" w:hAnsi="Arial" w:cs="Arial"/>
                <w:sz w:val="18"/>
                <w:szCs w:val="18"/>
              </w:rPr>
              <w:t>Patterns</w:t>
            </w:r>
            <w:r w:rsidR="00D62538" w:rsidRPr="00130358">
              <w:rPr>
                <w:rFonts w:ascii="Arial" w:hAnsi="Arial" w:cs="Arial"/>
                <w:sz w:val="18"/>
                <w:szCs w:val="18"/>
              </w:rPr>
              <w:t xml:space="preserve"> </w:t>
            </w:r>
            <w:r w:rsidRPr="00130358">
              <w:rPr>
                <w:rFonts w:ascii="Arial" w:hAnsi="Arial" w:cs="Arial"/>
                <w:sz w:val="18"/>
                <w:szCs w:val="18"/>
              </w:rPr>
              <w:t>defined</w:t>
            </w:r>
            <w:r w:rsidR="00D62538" w:rsidRPr="00130358">
              <w:rPr>
                <w:rFonts w:ascii="Arial" w:hAnsi="Arial" w:cs="Arial"/>
                <w:sz w:val="18"/>
                <w:szCs w:val="18"/>
              </w:rPr>
              <w:t xml:space="preserve"> </w:t>
            </w:r>
            <w:r w:rsidRPr="00130358">
              <w:rPr>
                <w:rFonts w:ascii="Arial" w:hAnsi="Arial" w:cs="Arial"/>
                <w:sz w:val="18"/>
                <w:szCs w:val="18"/>
              </w:rPr>
              <w:t>in</w:t>
            </w:r>
            <w:r w:rsidR="00D62538" w:rsidRPr="00130358">
              <w:rPr>
                <w:rFonts w:ascii="Arial" w:hAnsi="Arial" w:cs="Arial"/>
                <w:sz w:val="18"/>
                <w:szCs w:val="18"/>
              </w:rPr>
              <w:t xml:space="preserve"> </w:t>
            </w:r>
            <w:r w:rsidRPr="00130358">
              <w:rPr>
                <w:rFonts w:ascii="Arial" w:hAnsi="Arial" w:cs="Arial"/>
                <w:sz w:val="18"/>
                <w:szCs w:val="18"/>
              </w:rPr>
              <w:t>D.1.1</w:t>
            </w:r>
            <w:r w:rsidR="00D62538" w:rsidRPr="00130358">
              <w:rPr>
                <w:rFonts w:ascii="Arial" w:hAnsi="Arial" w:cs="Arial"/>
                <w:sz w:val="18"/>
                <w:szCs w:val="18"/>
              </w:rPr>
              <w:t xml:space="preserve"> </w:t>
            </w:r>
            <w:r w:rsidRPr="00130358">
              <w:rPr>
                <w:rFonts w:ascii="Arial" w:hAnsi="Arial" w:cs="Arial"/>
                <w:sz w:val="18"/>
                <w:szCs w:val="18"/>
              </w:rPr>
              <w:t>(OP.1</w:t>
            </w:r>
            <w:r w:rsidR="00D62538" w:rsidRPr="00130358">
              <w:rPr>
                <w:rFonts w:ascii="Arial" w:hAnsi="Arial" w:cs="Arial"/>
                <w:sz w:val="18"/>
                <w:szCs w:val="18"/>
              </w:rPr>
              <w:t xml:space="preserve"> </w:t>
            </w:r>
            <w:r w:rsidRPr="00130358">
              <w:rPr>
                <w:rFonts w:ascii="Arial" w:hAnsi="Arial" w:cs="Arial"/>
                <w:sz w:val="18"/>
                <w:szCs w:val="18"/>
              </w:rPr>
              <w:t>FDD)</w:t>
            </w:r>
            <w:r w:rsidR="00D62538" w:rsidRPr="00130358">
              <w:rPr>
                <w:rFonts w:ascii="Arial" w:hAnsi="Arial" w:cs="Arial"/>
                <w:sz w:val="18"/>
                <w:szCs w:val="18"/>
              </w:rPr>
              <w:t xml:space="preserve"> </w:t>
            </w:r>
          </w:p>
        </w:tc>
        <w:tc>
          <w:tcPr>
            <w:tcW w:w="706" w:type="pct"/>
            <w:vAlign w:val="center"/>
          </w:tcPr>
          <w:p w14:paraId="52BC1D09" w14:textId="77777777" w:rsidR="00123ECE" w:rsidRPr="00130358" w:rsidRDefault="00123ECE" w:rsidP="00483222">
            <w:pPr>
              <w:keepNext/>
              <w:keepLines/>
              <w:spacing w:after="0"/>
              <w:jc w:val="center"/>
              <w:rPr>
                <w:rFonts w:ascii="Arial" w:hAnsi="Arial" w:cs="Arial"/>
                <w:sz w:val="18"/>
                <w:szCs w:val="18"/>
              </w:rPr>
            </w:pPr>
          </w:p>
        </w:tc>
        <w:tc>
          <w:tcPr>
            <w:tcW w:w="2687" w:type="pct"/>
            <w:gridSpan w:val="2"/>
            <w:vAlign w:val="center"/>
          </w:tcPr>
          <w:p w14:paraId="15B2B90A" w14:textId="307F01F1"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OP.1</w:t>
            </w:r>
            <w:r w:rsidR="00D62538" w:rsidRPr="00130358">
              <w:rPr>
                <w:rFonts w:ascii="Arial" w:hAnsi="Arial" w:cs="Arial"/>
                <w:sz w:val="18"/>
                <w:szCs w:val="18"/>
              </w:rPr>
              <w:t xml:space="preserve"> </w:t>
            </w:r>
            <w:r w:rsidRPr="00130358">
              <w:rPr>
                <w:rFonts w:ascii="Arial" w:hAnsi="Arial" w:cs="Arial"/>
                <w:sz w:val="18"/>
                <w:szCs w:val="18"/>
              </w:rPr>
              <w:t>FDD</w:t>
            </w:r>
          </w:p>
        </w:tc>
      </w:tr>
      <w:tr w:rsidR="00123ECE" w:rsidRPr="00130358" w14:paraId="149FF3C4" w14:textId="77777777" w:rsidTr="00483222">
        <w:trPr>
          <w:jc w:val="center"/>
        </w:trPr>
        <w:tc>
          <w:tcPr>
            <w:tcW w:w="1607" w:type="pct"/>
          </w:tcPr>
          <w:p w14:paraId="0FA7F558" w14:textId="77777777" w:rsidR="00123ECE" w:rsidRPr="00130358" w:rsidRDefault="00123ECE" w:rsidP="00483222">
            <w:pPr>
              <w:pStyle w:val="TAH"/>
              <w:jc w:val="left"/>
              <w:rPr>
                <w:b w:val="0"/>
                <w:bCs/>
              </w:rPr>
            </w:pPr>
            <w:r w:rsidRPr="00130358">
              <w:rPr>
                <w:b w:val="0"/>
                <w:bCs/>
              </w:rPr>
              <w:t>PBCH_RA</w:t>
            </w:r>
          </w:p>
        </w:tc>
        <w:tc>
          <w:tcPr>
            <w:tcW w:w="706" w:type="pct"/>
            <w:vAlign w:val="center"/>
          </w:tcPr>
          <w:p w14:paraId="397BEFD6"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restart"/>
            <w:vAlign w:val="center"/>
          </w:tcPr>
          <w:p w14:paraId="62ACA76D" w14:textId="77777777" w:rsidR="00123ECE" w:rsidRPr="00130358" w:rsidRDefault="00123ECE" w:rsidP="00483222">
            <w:pPr>
              <w:keepNext/>
              <w:keepLines/>
              <w:spacing w:after="0"/>
              <w:jc w:val="center"/>
              <w:rPr>
                <w:rFonts w:ascii="Arial" w:hAnsi="Arial" w:cs="Arial"/>
                <w:sz w:val="18"/>
                <w:szCs w:val="18"/>
              </w:rPr>
            </w:pPr>
            <w:r w:rsidRPr="00130358">
              <w:rPr>
                <w:rFonts w:ascii="Arial" w:hAnsi="Arial" w:cs="Arial"/>
                <w:sz w:val="18"/>
                <w:szCs w:val="18"/>
              </w:rPr>
              <w:t>0</w:t>
            </w:r>
          </w:p>
        </w:tc>
      </w:tr>
      <w:tr w:rsidR="00123ECE" w:rsidRPr="00130358" w14:paraId="0E150EDC" w14:textId="77777777" w:rsidTr="00483222">
        <w:trPr>
          <w:jc w:val="center"/>
        </w:trPr>
        <w:tc>
          <w:tcPr>
            <w:tcW w:w="1607" w:type="pct"/>
          </w:tcPr>
          <w:p w14:paraId="575760A5" w14:textId="77777777" w:rsidR="00123ECE" w:rsidRPr="00130358" w:rsidRDefault="00123ECE" w:rsidP="00D62538">
            <w:pPr>
              <w:pStyle w:val="TAH"/>
              <w:keepNext w:val="0"/>
              <w:keepLines w:val="0"/>
              <w:jc w:val="left"/>
              <w:rPr>
                <w:b w:val="0"/>
                <w:bCs/>
              </w:rPr>
            </w:pPr>
            <w:r w:rsidRPr="00130358">
              <w:rPr>
                <w:b w:val="0"/>
                <w:bCs/>
              </w:rPr>
              <w:t>PBCH_RB</w:t>
            </w:r>
          </w:p>
        </w:tc>
        <w:tc>
          <w:tcPr>
            <w:tcW w:w="706" w:type="pct"/>
            <w:vAlign w:val="center"/>
          </w:tcPr>
          <w:p w14:paraId="4E238DDB"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4505E453" w14:textId="77777777" w:rsidR="00123ECE" w:rsidRPr="00130358" w:rsidRDefault="00123ECE" w:rsidP="00D62538">
            <w:pPr>
              <w:spacing w:after="0"/>
              <w:jc w:val="center"/>
              <w:rPr>
                <w:rFonts w:ascii="Arial" w:hAnsi="Arial" w:cs="Arial"/>
                <w:sz w:val="18"/>
                <w:szCs w:val="18"/>
              </w:rPr>
            </w:pPr>
          </w:p>
        </w:tc>
      </w:tr>
      <w:tr w:rsidR="00123ECE" w:rsidRPr="00130358" w14:paraId="72790C86" w14:textId="77777777" w:rsidTr="00483222">
        <w:trPr>
          <w:jc w:val="center"/>
        </w:trPr>
        <w:tc>
          <w:tcPr>
            <w:tcW w:w="1607" w:type="pct"/>
          </w:tcPr>
          <w:p w14:paraId="58E7C511" w14:textId="77777777" w:rsidR="00123ECE" w:rsidRPr="00130358" w:rsidRDefault="00123ECE" w:rsidP="00D62538">
            <w:pPr>
              <w:pStyle w:val="TAH"/>
              <w:keepNext w:val="0"/>
              <w:keepLines w:val="0"/>
              <w:jc w:val="left"/>
              <w:rPr>
                <w:b w:val="0"/>
                <w:bCs/>
              </w:rPr>
            </w:pPr>
            <w:r w:rsidRPr="00130358">
              <w:rPr>
                <w:b w:val="0"/>
                <w:bCs/>
              </w:rPr>
              <w:t>PSS_RA</w:t>
            </w:r>
          </w:p>
        </w:tc>
        <w:tc>
          <w:tcPr>
            <w:tcW w:w="706" w:type="pct"/>
            <w:vAlign w:val="center"/>
          </w:tcPr>
          <w:p w14:paraId="4E801164"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2227F89B" w14:textId="77777777" w:rsidR="00123ECE" w:rsidRPr="00130358" w:rsidRDefault="00123ECE" w:rsidP="00D62538">
            <w:pPr>
              <w:spacing w:after="0"/>
              <w:jc w:val="center"/>
              <w:rPr>
                <w:rFonts w:ascii="Arial" w:hAnsi="Arial" w:cs="Arial"/>
                <w:sz w:val="18"/>
                <w:szCs w:val="18"/>
              </w:rPr>
            </w:pPr>
          </w:p>
        </w:tc>
      </w:tr>
      <w:tr w:rsidR="00123ECE" w:rsidRPr="00130358" w14:paraId="10A19E02" w14:textId="77777777" w:rsidTr="00483222">
        <w:trPr>
          <w:jc w:val="center"/>
        </w:trPr>
        <w:tc>
          <w:tcPr>
            <w:tcW w:w="1607" w:type="pct"/>
          </w:tcPr>
          <w:p w14:paraId="28E2760E" w14:textId="77777777" w:rsidR="00123ECE" w:rsidRPr="00130358" w:rsidRDefault="00123ECE" w:rsidP="00D62538">
            <w:pPr>
              <w:pStyle w:val="TAH"/>
              <w:keepNext w:val="0"/>
              <w:keepLines w:val="0"/>
              <w:jc w:val="left"/>
              <w:rPr>
                <w:b w:val="0"/>
                <w:bCs/>
              </w:rPr>
            </w:pPr>
            <w:r w:rsidRPr="00130358">
              <w:rPr>
                <w:b w:val="0"/>
                <w:bCs/>
              </w:rPr>
              <w:t>SSS_RA</w:t>
            </w:r>
          </w:p>
        </w:tc>
        <w:tc>
          <w:tcPr>
            <w:tcW w:w="706" w:type="pct"/>
            <w:vAlign w:val="center"/>
          </w:tcPr>
          <w:p w14:paraId="12D7B6DA"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788E92C6" w14:textId="77777777" w:rsidR="00123ECE" w:rsidRPr="00130358" w:rsidRDefault="00123ECE" w:rsidP="00D62538">
            <w:pPr>
              <w:spacing w:after="0"/>
              <w:jc w:val="center"/>
              <w:rPr>
                <w:rFonts w:ascii="Arial" w:hAnsi="Arial" w:cs="Arial"/>
                <w:sz w:val="18"/>
                <w:szCs w:val="18"/>
              </w:rPr>
            </w:pPr>
          </w:p>
        </w:tc>
      </w:tr>
      <w:tr w:rsidR="00123ECE" w:rsidRPr="00130358" w14:paraId="76DF19D7" w14:textId="77777777" w:rsidTr="00483222">
        <w:trPr>
          <w:jc w:val="center"/>
        </w:trPr>
        <w:tc>
          <w:tcPr>
            <w:tcW w:w="1607" w:type="pct"/>
          </w:tcPr>
          <w:p w14:paraId="233771BE" w14:textId="77777777" w:rsidR="00123ECE" w:rsidRPr="00130358" w:rsidRDefault="00123ECE" w:rsidP="00D62538">
            <w:pPr>
              <w:pStyle w:val="TAH"/>
              <w:keepNext w:val="0"/>
              <w:keepLines w:val="0"/>
              <w:jc w:val="left"/>
              <w:rPr>
                <w:b w:val="0"/>
                <w:bCs/>
              </w:rPr>
            </w:pPr>
            <w:r w:rsidRPr="00130358">
              <w:rPr>
                <w:b w:val="0"/>
                <w:bCs/>
              </w:rPr>
              <w:t>PCFICH_RB</w:t>
            </w:r>
          </w:p>
        </w:tc>
        <w:tc>
          <w:tcPr>
            <w:tcW w:w="706" w:type="pct"/>
            <w:vAlign w:val="center"/>
          </w:tcPr>
          <w:p w14:paraId="211356A6"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tcPr>
          <w:p w14:paraId="7DEFE2DC" w14:textId="77777777" w:rsidR="00123ECE" w:rsidRPr="00130358" w:rsidRDefault="00123ECE" w:rsidP="00D62538">
            <w:pPr>
              <w:spacing w:after="0"/>
              <w:rPr>
                <w:rFonts w:ascii="Arial" w:hAnsi="Arial" w:cs="Arial"/>
                <w:sz w:val="18"/>
                <w:szCs w:val="18"/>
              </w:rPr>
            </w:pPr>
          </w:p>
        </w:tc>
      </w:tr>
      <w:tr w:rsidR="00123ECE" w:rsidRPr="00130358" w14:paraId="6052AC20" w14:textId="77777777" w:rsidTr="00483222">
        <w:trPr>
          <w:jc w:val="center"/>
        </w:trPr>
        <w:tc>
          <w:tcPr>
            <w:tcW w:w="1607" w:type="pct"/>
          </w:tcPr>
          <w:p w14:paraId="67EF3A20" w14:textId="77777777" w:rsidR="00123ECE" w:rsidRPr="00130358" w:rsidRDefault="00123ECE" w:rsidP="00D62538">
            <w:pPr>
              <w:pStyle w:val="TAH"/>
              <w:keepNext w:val="0"/>
              <w:keepLines w:val="0"/>
              <w:jc w:val="left"/>
              <w:rPr>
                <w:b w:val="0"/>
                <w:bCs/>
              </w:rPr>
            </w:pPr>
            <w:r w:rsidRPr="00130358">
              <w:rPr>
                <w:b w:val="0"/>
                <w:bCs/>
              </w:rPr>
              <w:t>PHICH_RA</w:t>
            </w:r>
          </w:p>
        </w:tc>
        <w:tc>
          <w:tcPr>
            <w:tcW w:w="706" w:type="pct"/>
            <w:vAlign w:val="center"/>
          </w:tcPr>
          <w:p w14:paraId="5F95C28D"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0F558EC4" w14:textId="77777777" w:rsidR="00123ECE" w:rsidRPr="00130358" w:rsidRDefault="00123ECE" w:rsidP="00D62538">
            <w:pPr>
              <w:spacing w:after="0"/>
              <w:jc w:val="center"/>
              <w:rPr>
                <w:rFonts w:ascii="Arial" w:hAnsi="Arial" w:cs="Arial"/>
                <w:sz w:val="18"/>
                <w:szCs w:val="18"/>
              </w:rPr>
            </w:pPr>
          </w:p>
        </w:tc>
      </w:tr>
      <w:tr w:rsidR="00123ECE" w:rsidRPr="00130358" w14:paraId="7354B9B9" w14:textId="77777777" w:rsidTr="00483222">
        <w:trPr>
          <w:jc w:val="center"/>
        </w:trPr>
        <w:tc>
          <w:tcPr>
            <w:tcW w:w="1607" w:type="pct"/>
          </w:tcPr>
          <w:p w14:paraId="5EA226EF" w14:textId="77777777" w:rsidR="00123ECE" w:rsidRPr="00130358" w:rsidRDefault="00123ECE" w:rsidP="00D62538">
            <w:pPr>
              <w:pStyle w:val="TAH"/>
              <w:keepNext w:val="0"/>
              <w:keepLines w:val="0"/>
              <w:jc w:val="left"/>
              <w:rPr>
                <w:b w:val="0"/>
                <w:bCs/>
              </w:rPr>
            </w:pPr>
            <w:r w:rsidRPr="00130358">
              <w:rPr>
                <w:b w:val="0"/>
                <w:bCs/>
              </w:rPr>
              <w:t>PHICH_RB</w:t>
            </w:r>
          </w:p>
        </w:tc>
        <w:tc>
          <w:tcPr>
            <w:tcW w:w="706" w:type="pct"/>
            <w:vAlign w:val="center"/>
          </w:tcPr>
          <w:p w14:paraId="0DBC7A77"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12B2E054" w14:textId="77777777" w:rsidR="00123ECE" w:rsidRPr="00130358" w:rsidRDefault="00123ECE" w:rsidP="00D62538">
            <w:pPr>
              <w:spacing w:after="0"/>
              <w:jc w:val="center"/>
              <w:rPr>
                <w:rFonts w:ascii="Arial" w:hAnsi="Arial" w:cs="Arial"/>
                <w:sz w:val="18"/>
                <w:szCs w:val="18"/>
              </w:rPr>
            </w:pPr>
          </w:p>
        </w:tc>
      </w:tr>
      <w:tr w:rsidR="00123ECE" w:rsidRPr="00130358" w14:paraId="5788F48E" w14:textId="77777777" w:rsidTr="00483222">
        <w:trPr>
          <w:jc w:val="center"/>
        </w:trPr>
        <w:tc>
          <w:tcPr>
            <w:tcW w:w="1607" w:type="pct"/>
          </w:tcPr>
          <w:p w14:paraId="1465EBCA" w14:textId="77777777" w:rsidR="00123ECE" w:rsidRPr="00130358" w:rsidRDefault="00123ECE" w:rsidP="00D62538">
            <w:pPr>
              <w:pStyle w:val="TAH"/>
              <w:keepNext w:val="0"/>
              <w:keepLines w:val="0"/>
              <w:jc w:val="left"/>
              <w:rPr>
                <w:b w:val="0"/>
                <w:bCs/>
              </w:rPr>
            </w:pPr>
            <w:r w:rsidRPr="00130358">
              <w:rPr>
                <w:b w:val="0"/>
                <w:bCs/>
              </w:rPr>
              <w:t>PDCCH_RA</w:t>
            </w:r>
          </w:p>
        </w:tc>
        <w:tc>
          <w:tcPr>
            <w:tcW w:w="706" w:type="pct"/>
            <w:vAlign w:val="center"/>
          </w:tcPr>
          <w:p w14:paraId="25136858"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7496C824" w14:textId="77777777" w:rsidR="00123ECE" w:rsidRPr="00130358" w:rsidRDefault="00123ECE" w:rsidP="00D62538">
            <w:pPr>
              <w:spacing w:after="0"/>
              <w:jc w:val="center"/>
              <w:rPr>
                <w:rFonts w:ascii="Arial" w:hAnsi="Arial" w:cs="Arial"/>
                <w:sz w:val="18"/>
                <w:szCs w:val="18"/>
              </w:rPr>
            </w:pPr>
          </w:p>
        </w:tc>
      </w:tr>
      <w:tr w:rsidR="00123ECE" w:rsidRPr="00130358" w14:paraId="4086CEEA" w14:textId="77777777" w:rsidTr="00483222">
        <w:trPr>
          <w:jc w:val="center"/>
        </w:trPr>
        <w:tc>
          <w:tcPr>
            <w:tcW w:w="1607" w:type="pct"/>
          </w:tcPr>
          <w:p w14:paraId="3C1ABF95" w14:textId="77777777" w:rsidR="00123ECE" w:rsidRPr="00130358" w:rsidRDefault="00123ECE" w:rsidP="00D62538">
            <w:pPr>
              <w:pStyle w:val="TAH"/>
              <w:keepNext w:val="0"/>
              <w:keepLines w:val="0"/>
              <w:jc w:val="left"/>
              <w:rPr>
                <w:b w:val="0"/>
                <w:bCs/>
              </w:rPr>
            </w:pPr>
            <w:r w:rsidRPr="00130358">
              <w:rPr>
                <w:b w:val="0"/>
                <w:bCs/>
              </w:rPr>
              <w:t>PDCCH_RB</w:t>
            </w:r>
          </w:p>
        </w:tc>
        <w:tc>
          <w:tcPr>
            <w:tcW w:w="706" w:type="pct"/>
            <w:vAlign w:val="center"/>
          </w:tcPr>
          <w:p w14:paraId="6934825B"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tcPr>
          <w:p w14:paraId="1E79C4FD" w14:textId="77777777" w:rsidR="00123ECE" w:rsidRPr="00130358" w:rsidRDefault="00123ECE" w:rsidP="00D62538">
            <w:pPr>
              <w:spacing w:after="0"/>
              <w:jc w:val="center"/>
              <w:rPr>
                <w:rFonts w:ascii="Arial" w:hAnsi="Arial" w:cs="Arial"/>
                <w:sz w:val="18"/>
                <w:szCs w:val="18"/>
              </w:rPr>
            </w:pPr>
          </w:p>
        </w:tc>
      </w:tr>
      <w:tr w:rsidR="00123ECE" w:rsidRPr="00130358" w14:paraId="57C8526B" w14:textId="77777777" w:rsidTr="00483222">
        <w:trPr>
          <w:jc w:val="center"/>
        </w:trPr>
        <w:tc>
          <w:tcPr>
            <w:tcW w:w="1607" w:type="pct"/>
          </w:tcPr>
          <w:p w14:paraId="0EBCB8E8" w14:textId="77777777" w:rsidR="00123ECE" w:rsidRPr="00130358" w:rsidRDefault="00123ECE" w:rsidP="00D62538">
            <w:pPr>
              <w:pStyle w:val="TAH"/>
              <w:keepNext w:val="0"/>
              <w:keepLines w:val="0"/>
              <w:jc w:val="left"/>
              <w:rPr>
                <w:b w:val="0"/>
                <w:bCs/>
              </w:rPr>
            </w:pPr>
            <w:r w:rsidRPr="00130358">
              <w:rPr>
                <w:b w:val="0"/>
                <w:bCs/>
              </w:rPr>
              <w:t>PDSCH_RA</w:t>
            </w:r>
          </w:p>
        </w:tc>
        <w:tc>
          <w:tcPr>
            <w:tcW w:w="706" w:type="pct"/>
            <w:vAlign w:val="center"/>
          </w:tcPr>
          <w:p w14:paraId="790E6436"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382753D8" w14:textId="77777777" w:rsidR="00123ECE" w:rsidRPr="00130358" w:rsidRDefault="00123ECE" w:rsidP="00D62538">
            <w:pPr>
              <w:spacing w:after="0"/>
              <w:jc w:val="center"/>
              <w:rPr>
                <w:rFonts w:ascii="Arial" w:hAnsi="Arial" w:cs="Arial"/>
                <w:sz w:val="18"/>
                <w:szCs w:val="18"/>
              </w:rPr>
            </w:pPr>
          </w:p>
        </w:tc>
      </w:tr>
      <w:tr w:rsidR="00123ECE" w:rsidRPr="00130358" w14:paraId="6E9233B9" w14:textId="77777777" w:rsidTr="00483222">
        <w:trPr>
          <w:jc w:val="center"/>
        </w:trPr>
        <w:tc>
          <w:tcPr>
            <w:tcW w:w="1607" w:type="pct"/>
          </w:tcPr>
          <w:p w14:paraId="3B0EC19E" w14:textId="77777777" w:rsidR="00123ECE" w:rsidRPr="00130358" w:rsidRDefault="00123ECE" w:rsidP="00D62538">
            <w:pPr>
              <w:pStyle w:val="TAH"/>
              <w:keepNext w:val="0"/>
              <w:keepLines w:val="0"/>
              <w:jc w:val="left"/>
              <w:rPr>
                <w:b w:val="0"/>
                <w:bCs/>
              </w:rPr>
            </w:pPr>
            <w:r w:rsidRPr="00130358">
              <w:rPr>
                <w:b w:val="0"/>
                <w:bCs/>
              </w:rPr>
              <w:t>PDSCH_RB</w:t>
            </w:r>
          </w:p>
        </w:tc>
        <w:tc>
          <w:tcPr>
            <w:tcW w:w="706" w:type="pct"/>
            <w:vAlign w:val="center"/>
          </w:tcPr>
          <w:p w14:paraId="40268FB5"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2263ED45" w14:textId="77777777" w:rsidR="00123ECE" w:rsidRPr="00130358" w:rsidRDefault="00123ECE" w:rsidP="00D62538">
            <w:pPr>
              <w:spacing w:after="0"/>
              <w:jc w:val="center"/>
              <w:rPr>
                <w:rFonts w:ascii="Arial" w:hAnsi="Arial" w:cs="Arial"/>
                <w:sz w:val="18"/>
                <w:szCs w:val="18"/>
              </w:rPr>
            </w:pPr>
          </w:p>
        </w:tc>
      </w:tr>
      <w:tr w:rsidR="00123ECE" w:rsidRPr="00130358" w14:paraId="6515AB88" w14:textId="77777777" w:rsidTr="00483222">
        <w:trPr>
          <w:jc w:val="center"/>
        </w:trPr>
        <w:tc>
          <w:tcPr>
            <w:tcW w:w="1607" w:type="pct"/>
            <w:vAlign w:val="center"/>
          </w:tcPr>
          <w:p w14:paraId="79D7413B" w14:textId="5549A5EA" w:rsidR="00123ECE" w:rsidRPr="00130358" w:rsidRDefault="00123ECE" w:rsidP="00D62538">
            <w:pPr>
              <w:pStyle w:val="TAC"/>
              <w:keepNext w:val="0"/>
              <w:keepLines w:val="0"/>
              <w:jc w:val="left"/>
            </w:pPr>
            <w:proofErr w:type="spellStart"/>
            <w:r w:rsidRPr="00130358">
              <w:t>OCNG_RA</w:t>
            </w:r>
            <w:r w:rsidRPr="00130358">
              <w:rPr>
                <w:vertAlign w:val="superscript"/>
              </w:rPr>
              <w:t>Note</w:t>
            </w:r>
            <w:proofErr w:type="spellEnd"/>
            <w:r w:rsidR="00D62538" w:rsidRPr="00130358">
              <w:rPr>
                <w:vertAlign w:val="superscript"/>
              </w:rPr>
              <w:t xml:space="preserve"> </w:t>
            </w:r>
            <w:r w:rsidRPr="00130358">
              <w:rPr>
                <w:vertAlign w:val="superscript"/>
              </w:rPr>
              <w:t>1</w:t>
            </w:r>
          </w:p>
        </w:tc>
        <w:tc>
          <w:tcPr>
            <w:tcW w:w="706" w:type="pct"/>
            <w:vAlign w:val="center"/>
          </w:tcPr>
          <w:p w14:paraId="51EE6C8B"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42C6F0EE" w14:textId="77777777" w:rsidR="00123ECE" w:rsidRPr="00130358" w:rsidRDefault="00123ECE" w:rsidP="00D62538">
            <w:pPr>
              <w:spacing w:after="0"/>
              <w:jc w:val="center"/>
              <w:rPr>
                <w:rFonts w:ascii="Arial" w:hAnsi="Arial" w:cs="Arial"/>
                <w:sz w:val="18"/>
                <w:szCs w:val="18"/>
              </w:rPr>
            </w:pPr>
          </w:p>
        </w:tc>
      </w:tr>
      <w:tr w:rsidR="00123ECE" w:rsidRPr="00130358" w14:paraId="43350E64" w14:textId="77777777" w:rsidTr="00483222">
        <w:trPr>
          <w:jc w:val="center"/>
        </w:trPr>
        <w:tc>
          <w:tcPr>
            <w:tcW w:w="1607" w:type="pct"/>
            <w:vAlign w:val="center"/>
          </w:tcPr>
          <w:p w14:paraId="0B626EC7" w14:textId="0C02C255" w:rsidR="00123ECE" w:rsidRPr="00130358" w:rsidRDefault="00123ECE" w:rsidP="00D62538">
            <w:pPr>
              <w:pStyle w:val="TAC"/>
              <w:keepNext w:val="0"/>
              <w:keepLines w:val="0"/>
              <w:jc w:val="left"/>
            </w:pPr>
            <w:r w:rsidRPr="00130358">
              <w:t>OCNG_RB</w:t>
            </w:r>
            <w:r w:rsidRPr="00130358">
              <w:rPr>
                <w:vertAlign w:val="superscript"/>
              </w:rPr>
              <w:t>Note</w:t>
            </w:r>
            <w:r w:rsidR="00D62538" w:rsidRPr="00130358">
              <w:rPr>
                <w:vertAlign w:val="superscript"/>
              </w:rPr>
              <w:t xml:space="preserve"> </w:t>
            </w:r>
            <w:r w:rsidRPr="00130358">
              <w:rPr>
                <w:vertAlign w:val="superscript"/>
              </w:rPr>
              <w:t>1</w:t>
            </w:r>
          </w:p>
        </w:tc>
        <w:tc>
          <w:tcPr>
            <w:tcW w:w="706" w:type="pct"/>
            <w:vAlign w:val="center"/>
          </w:tcPr>
          <w:p w14:paraId="5A40911F"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Merge/>
            <w:vAlign w:val="center"/>
          </w:tcPr>
          <w:p w14:paraId="7A0C4161" w14:textId="77777777" w:rsidR="00123ECE" w:rsidRPr="00130358" w:rsidRDefault="00123ECE" w:rsidP="00D62538">
            <w:pPr>
              <w:spacing w:after="0"/>
              <w:jc w:val="center"/>
              <w:rPr>
                <w:rFonts w:ascii="Arial" w:hAnsi="Arial" w:cs="Arial"/>
                <w:sz w:val="18"/>
                <w:szCs w:val="18"/>
              </w:rPr>
            </w:pPr>
          </w:p>
        </w:tc>
      </w:tr>
      <w:tr w:rsidR="00123ECE" w:rsidRPr="00130358" w14:paraId="36BABAFC" w14:textId="77777777" w:rsidTr="00483222">
        <w:trPr>
          <w:jc w:val="center"/>
        </w:trPr>
        <w:tc>
          <w:tcPr>
            <w:tcW w:w="1607" w:type="pct"/>
          </w:tcPr>
          <w:p w14:paraId="6575D862" w14:textId="4195EF87" w:rsidR="00123ECE" w:rsidRPr="00130358" w:rsidRDefault="00123ECE" w:rsidP="00D62538">
            <w:pPr>
              <w:pStyle w:val="TAL"/>
              <w:keepNext w:val="0"/>
              <w:keepLines w:val="0"/>
              <w:rPr>
                <w:bCs/>
              </w:rPr>
            </w:pPr>
            <w:r w:rsidRPr="00130358">
              <w:rPr>
                <w:bCs/>
                <w:position w:val="-12"/>
              </w:rPr>
              <w:object w:dxaOrig="400" w:dyaOrig="360" w14:anchorId="06C1B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75pt" o:ole="" fillcolor="window">
                  <v:imagedata r:id="rId7" o:title=""/>
                </v:shape>
                <o:OLEObject Type="Embed" ProgID="Equation.3" ShapeID="_x0000_i1025" DrawAspect="Content" ObjectID="_1736593516" r:id="rId8"/>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2</w:t>
            </w:r>
          </w:p>
        </w:tc>
        <w:tc>
          <w:tcPr>
            <w:tcW w:w="706" w:type="pct"/>
            <w:vAlign w:val="center"/>
          </w:tcPr>
          <w:p w14:paraId="74FB216F" w14:textId="5E51320D"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dBm/15</w:t>
            </w:r>
            <w:r w:rsidR="00D62538" w:rsidRPr="00130358">
              <w:rPr>
                <w:rFonts w:ascii="Arial" w:hAnsi="Arial" w:cs="Arial"/>
                <w:bCs/>
                <w:sz w:val="18"/>
                <w:szCs w:val="18"/>
              </w:rPr>
              <w:t xml:space="preserve"> </w:t>
            </w:r>
            <w:r w:rsidRPr="00130358">
              <w:rPr>
                <w:rFonts w:ascii="Arial" w:hAnsi="Arial" w:cs="Arial"/>
                <w:bCs/>
                <w:sz w:val="18"/>
                <w:szCs w:val="18"/>
              </w:rPr>
              <w:t>kHz</w:t>
            </w:r>
          </w:p>
        </w:tc>
        <w:tc>
          <w:tcPr>
            <w:tcW w:w="2687" w:type="pct"/>
            <w:gridSpan w:val="2"/>
            <w:vAlign w:val="center"/>
          </w:tcPr>
          <w:p w14:paraId="613E8680" w14:textId="7151EE83"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-98</w:t>
            </w:r>
            <w:r w:rsidR="00D62538" w:rsidRPr="00130358">
              <w:t xml:space="preserve"> </w:t>
            </w:r>
          </w:p>
        </w:tc>
      </w:tr>
      <w:tr w:rsidR="00123ECE" w:rsidRPr="00130358" w14:paraId="2774559B" w14:textId="77777777" w:rsidTr="00483222">
        <w:trPr>
          <w:jc w:val="center"/>
        </w:trPr>
        <w:tc>
          <w:tcPr>
            <w:tcW w:w="1607" w:type="pct"/>
          </w:tcPr>
          <w:p w14:paraId="34A43143" w14:textId="6B4FA48C"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706" w:type="pct"/>
            <w:vAlign w:val="center"/>
          </w:tcPr>
          <w:p w14:paraId="1A029768" w14:textId="669F2019"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dBm/15</w:t>
            </w:r>
            <w:r w:rsidR="00D62538" w:rsidRPr="00130358">
              <w:rPr>
                <w:rFonts w:ascii="Arial" w:hAnsi="Arial" w:cs="Arial"/>
                <w:bCs/>
                <w:sz w:val="18"/>
                <w:szCs w:val="18"/>
              </w:rPr>
              <w:t xml:space="preserve"> </w:t>
            </w:r>
            <w:r w:rsidRPr="00130358">
              <w:rPr>
                <w:rFonts w:ascii="Arial" w:hAnsi="Arial" w:cs="Arial"/>
                <w:bCs/>
                <w:sz w:val="18"/>
                <w:szCs w:val="18"/>
              </w:rPr>
              <w:t>kHz</w:t>
            </w:r>
          </w:p>
        </w:tc>
        <w:tc>
          <w:tcPr>
            <w:tcW w:w="2687" w:type="pct"/>
            <w:gridSpan w:val="2"/>
            <w:vAlign w:val="center"/>
          </w:tcPr>
          <w:p w14:paraId="70772FDE" w14:textId="58093CDB"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-94</w:t>
            </w:r>
            <w:r w:rsidR="00D62538" w:rsidRPr="00130358">
              <w:t xml:space="preserve"> </w:t>
            </w:r>
          </w:p>
        </w:tc>
      </w:tr>
      <w:tr w:rsidR="00123ECE" w:rsidRPr="00130358" w14:paraId="3A5BD0CF" w14:textId="77777777" w:rsidTr="00483222">
        <w:trPr>
          <w:jc w:val="center"/>
        </w:trPr>
        <w:tc>
          <w:tcPr>
            <w:tcW w:w="1607" w:type="pct"/>
          </w:tcPr>
          <w:p w14:paraId="3504DBD3" w14:textId="77777777" w:rsidR="00123ECE" w:rsidRPr="00130358" w:rsidRDefault="00123ECE" w:rsidP="00D62538">
            <w:pPr>
              <w:pStyle w:val="TAL"/>
              <w:keepNext w:val="0"/>
              <w:keepLines w:val="0"/>
              <w:rPr>
                <w:bCs/>
              </w:rPr>
            </w:pPr>
            <w:r w:rsidRPr="00130358">
              <w:rPr>
                <w:bCs/>
                <w:position w:val="-12"/>
              </w:rPr>
              <w:object w:dxaOrig="620" w:dyaOrig="380" w14:anchorId="50FB03CB">
                <v:shape id="_x0000_i1026" type="#_x0000_t75" style="width:31.5pt;height:18.75pt" o:ole="" fillcolor="window">
                  <v:imagedata r:id="rId9" o:title=""/>
                </v:shape>
                <o:OLEObject Type="Embed" ProgID="Equation.3" ShapeID="_x0000_i1026" DrawAspect="Content" ObjectID="_1736593517" r:id="rId10"/>
              </w:object>
            </w:r>
          </w:p>
        </w:tc>
        <w:tc>
          <w:tcPr>
            <w:tcW w:w="706" w:type="pct"/>
            <w:vAlign w:val="center"/>
          </w:tcPr>
          <w:p w14:paraId="1671F031" w14:textId="77777777"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w:t>
            </w:r>
          </w:p>
        </w:tc>
        <w:tc>
          <w:tcPr>
            <w:tcW w:w="2687" w:type="pct"/>
            <w:gridSpan w:val="2"/>
            <w:vAlign w:val="center"/>
          </w:tcPr>
          <w:p w14:paraId="2C1846AB" w14:textId="7A58D661"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4</w:t>
            </w:r>
            <w:r w:rsidR="00D62538" w:rsidRPr="00130358">
              <w:t xml:space="preserve"> </w:t>
            </w:r>
          </w:p>
        </w:tc>
      </w:tr>
      <w:tr w:rsidR="00123ECE" w:rsidRPr="00130358" w14:paraId="494CB384" w14:textId="77777777" w:rsidTr="00483222">
        <w:trPr>
          <w:jc w:val="center"/>
        </w:trPr>
        <w:tc>
          <w:tcPr>
            <w:tcW w:w="1607" w:type="pct"/>
          </w:tcPr>
          <w:p w14:paraId="6F666200" w14:textId="42B5AA38"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706" w:type="pct"/>
            <w:vAlign w:val="center"/>
          </w:tcPr>
          <w:p w14:paraId="45CA7ACF" w14:textId="6E1B3D22" w:rsidR="00123ECE" w:rsidRPr="00130358" w:rsidRDefault="00123ECE" w:rsidP="00D62538">
            <w:pPr>
              <w:spacing w:after="0"/>
              <w:jc w:val="center"/>
              <w:rPr>
                <w:rFonts w:ascii="Arial" w:hAnsi="Arial" w:cs="Arial"/>
                <w:bCs/>
                <w:sz w:val="18"/>
                <w:szCs w:val="18"/>
              </w:rPr>
            </w:pPr>
            <w:r w:rsidRPr="00130358">
              <w:rPr>
                <w:rFonts w:ascii="Arial" w:hAnsi="Arial" w:cs="Arial"/>
                <w:bCs/>
                <w:sz w:val="18"/>
                <w:szCs w:val="18"/>
              </w:rPr>
              <w:t>dBm/15</w:t>
            </w:r>
            <w:r w:rsidR="00D62538" w:rsidRPr="00130358">
              <w:rPr>
                <w:rFonts w:ascii="Arial" w:hAnsi="Arial" w:cs="Arial"/>
                <w:bCs/>
                <w:sz w:val="18"/>
                <w:szCs w:val="18"/>
              </w:rPr>
              <w:t xml:space="preserve"> </w:t>
            </w:r>
            <w:r w:rsidRPr="00130358">
              <w:rPr>
                <w:rFonts w:ascii="Arial" w:hAnsi="Arial" w:cs="Arial"/>
                <w:bCs/>
                <w:sz w:val="18"/>
                <w:szCs w:val="18"/>
              </w:rPr>
              <w:t>kHz</w:t>
            </w:r>
          </w:p>
        </w:tc>
        <w:tc>
          <w:tcPr>
            <w:tcW w:w="2687" w:type="pct"/>
            <w:gridSpan w:val="2"/>
            <w:vAlign w:val="center"/>
          </w:tcPr>
          <w:p w14:paraId="03D624C1"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-94</w:t>
            </w:r>
          </w:p>
        </w:tc>
      </w:tr>
      <w:tr w:rsidR="00123ECE" w:rsidRPr="00130358" w14:paraId="33F3D69B" w14:textId="77777777" w:rsidTr="00483222">
        <w:trPr>
          <w:jc w:val="center"/>
        </w:trPr>
        <w:tc>
          <w:tcPr>
            <w:tcW w:w="1607" w:type="pct"/>
          </w:tcPr>
          <w:p w14:paraId="1E8F99A9" w14:textId="77777777" w:rsidR="00123ECE" w:rsidRPr="00130358" w:rsidRDefault="00123ECE" w:rsidP="00D62538">
            <w:pPr>
              <w:pStyle w:val="TAH"/>
              <w:keepNext w:val="0"/>
              <w:keepLines w:val="0"/>
              <w:jc w:val="left"/>
              <w:rPr>
                <w:b w:val="0"/>
                <w:bCs/>
              </w:rPr>
            </w:pPr>
            <w:r w:rsidRPr="00130358">
              <w:rPr>
                <w:b w:val="0"/>
                <w:bCs/>
                <w:position w:val="-12"/>
              </w:rPr>
              <w:object w:dxaOrig="800" w:dyaOrig="380" w14:anchorId="48CD6653">
                <v:shape id="_x0000_i1027" type="#_x0000_t75" style="width:39.75pt;height:18.75pt" o:ole="" fillcolor="window">
                  <v:imagedata r:id="rId11" o:title=""/>
                </v:shape>
                <o:OLEObject Type="Embed" ProgID="Equation.3" ShapeID="_x0000_i1027" DrawAspect="Content" ObjectID="_1736593518" r:id="rId12"/>
              </w:object>
            </w:r>
          </w:p>
        </w:tc>
        <w:tc>
          <w:tcPr>
            <w:tcW w:w="706" w:type="pct"/>
            <w:vAlign w:val="center"/>
          </w:tcPr>
          <w:p w14:paraId="06069F8C"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dB</w:t>
            </w:r>
          </w:p>
        </w:tc>
        <w:tc>
          <w:tcPr>
            <w:tcW w:w="2687" w:type="pct"/>
            <w:gridSpan w:val="2"/>
            <w:vAlign w:val="center"/>
          </w:tcPr>
          <w:p w14:paraId="47236559" w14:textId="2EBA0410"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4</w:t>
            </w:r>
            <w:r w:rsidR="00D62538" w:rsidRPr="00130358">
              <w:t xml:space="preserve"> </w:t>
            </w:r>
          </w:p>
        </w:tc>
      </w:tr>
      <w:tr w:rsidR="00123ECE" w:rsidRPr="00130358" w14:paraId="5EF13897" w14:textId="77777777" w:rsidTr="00483222">
        <w:trPr>
          <w:jc w:val="center"/>
        </w:trPr>
        <w:tc>
          <w:tcPr>
            <w:tcW w:w="1607" w:type="pct"/>
          </w:tcPr>
          <w:p w14:paraId="2C7CD8E5" w14:textId="2FDAAF94" w:rsidR="00123ECE" w:rsidRPr="00130358" w:rsidRDefault="00123ECE" w:rsidP="00D62538">
            <w:pPr>
              <w:pStyle w:val="TAH"/>
              <w:keepNext w:val="0"/>
              <w:keepLines w:val="0"/>
              <w:jc w:val="left"/>
              <w:rPr>
                <w:b w:val="0"/>
                <w:bCs/>
              </w:rPr>
            </w:pPr>
            <w:r w:rsidRPr="00130358">
              <w:rPr>
                <w:b w:val="0"/>
                <w:bCs/>
              </w:rPr>
              <w:t>Propagation</w:t>
            </w:r>
            <w:r w:rsidR="00D62538" w:rsidRPr="00130358">
              <w:rPr>
                <w:b w:val="0"/>
                <w:bCs/>
              </w:rPr>
              <w:t xml:space="preserve"> </w:t>
            </w:r>
            <w:r w:rsidRPr="00130358">
              <w:rPr>
                <w:b w:val="0"/>
                <w:bCs/>
              </w:rPr>
              <w:t>Condition</w:t>
            </w:r>
          </w:p>
        </w:tc>
        <w:tc>
          <w:tcPr>
            <w:tcW w:w="706" w:type="pct"/>
            <w:vAlign w:val="center"/>
          </w:tcPr>
          <w:p w14:paraId="4C9981D6" w14:textId="77777777" w:rsidR="00123ECE" w:rsidRPr="00130358" w:rsidRDefault="00123ECE" w:rsidP="00D62538">
            <w:pPr>
              <w:spacing w:after="0"/>
              <w:jc w:val="center"/>
              <w:rPr>
                <w:rFonts w:ascii="Arial" w:hAnsi="Arial" w:cs="Arial"/>
                <w:sz w:val="18"/>
                <w:szCs w:val="18"/>
              </w:rPr>
            </w:pPr>
          </w:p>
        </w:tc>
        <w:tc>
          <w:tcPr>
            <w:tcW w:w="2687" w:type="pct"/>
            <w:gridSpan w:val="2"/>
            <w:vAlign w:val="center"/>
          </w:tcPr>
          <w:p w14:paraId="3816D4DF" w14:textId="77777777" w:rsidR="00123ECE" w:rsidRPr="00130358" w:rsidRDefault="00123ECE" w:rsidP="00D62538">
            <w:pPr>
              <w:spacing w:after="0"/>
              <w:jc w:val="center"/>
              <w:rPr>
                <w:rFonts w:ascii="Arial" w:hAnsi="Arial" w:cs="Arial"/>
                <w:sz w:val="18"/>
                <w:szCs w:val="18"/>
              </w:rPr>
            </w:pPr>
            <w:r w:rsidRPr="00130358">
              <w:rPr>
                <w:rFonts w:ascii="Arial" w:hAnsi="Arial" w:cs="Arial"/>
                <w:sz w:val="18"/>
                <w:szCs w:val="18"/>
              </w:rPr>
              <w:t>AWGN</w:t>
            </w:r>
          </w:p>
        </w:tc>
      </w:tr>
      <w:tr w:rsidR="00123ECE" w:rsidRPr="00130358" w14:paraId="1189EF9B" w14:textId="77777777" w:rsidTr="00483222">
        <w:trPr>
          <w:jc w:val="center"/>
        </w:trPr>
        <w:tc>
          <w:tcPr>
            <w:tcW w:w="5000" w:type="pct"/>
            <w:gridSpan w:val="4"/>
          </w:tcPr>
          <w:p w14:paraId="6714E0EE" w14:textId="666A494E" w:rsidR="00123ECE" w:rsidRPr="00130358" w:rsidRDefault="00483222" w:rsidP="00483222">
            <w:pPr>
              <w:pStyle w:val="TAN"/>
            </w:pPr>
            <w:r w:rsidRPr="00130358">
              <w:t>NOTE</w:t>
            </w:r>
            <w:r w:rsidR="00D62538" w:rsidRPr="00130358">
              <w:t xml:space="preserve"> </w:t>
            </w:r>
            <w:r w:rsidR="00123ECE" w:rsidRPr="00130358">
              <w:t>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2705EFC4" w14:textId="23AC8703" w:rsidR="00123ECE" w:rsidRPr="00130358" w:rsidRDefault="00483222" w:rsidP="00483222">
            <w:pPr>
              <w:pStyle w:val="TAN"/>
            </w:pPr>
            <w:r w:rsidRPr="00130358">
              <w:t>NOTE</w:t>
            </w:r>
            <w:r w:rsidR="00D62538" w:rsidRPr="00130358">
              <w:t xml:space="preserve"> </w:t>
            </w:r>
            <w:r w:rsidR="00123ECE" w:rsidRPr="00130358">
              <w:t>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0ADB675B">
                <v:shape id="_x0000_i1028" type="#_x0000_t75" style="width:20.25pt;height:18.75pt" o:ole="" fillcolor="window">
                  <v:imagedata r:id="rId7" o:title=""/>
                </v:shape>
                <o:OLEObject Type="Embed" ProgID="Equation.3" ShapeID="_x0000_i1028" DrawAspect="Content" ObjectID="_1736593519" r:id="rId13"/>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29CBFBDC" w14:textId="467B894D" w:rsidR="00123ECE" w:rsidRPr="00130358" w:rsidRDefault="00483222" w:rsidP="00483222">
            <w:pPr>
              <w:pStyle w:val="TAN"/>
            </w:pPr>
            <w:r w:rsidRPr="00130358">
              <w:t xml:space="preserve">NOTE </w:t>
            </w:r>
            <w:r w:rsidR="00123ECE" w:rsidRPr="00130358">
              <w:t>3:</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SCH_RP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73B9C820" w14:textId="77777777" w:rsidR="00123ECE" w:rsidRPr="00130358" w:rsidRDefault="00123ECE" w:rsidP="00D62538"/>
    <w:p w14:paraId="393F6405" w14:textId="0C4F34F4" w:rsidR="00123ECE" w:rsidRPr="00130358" w:rsidRDefault="00123ECE" w:rsidP="00D62538">
      <w:pPr>
        <w:pStyle w:val="TH"/>
        <w:keepNext w:val="0"/>
        <w:keepLines w:val="0"/>
      </w:pPr>
      <w:r w:rsidRPr="00130358">
        <w:t>Table 9.3.1.5-</w:t>
      </w:r>
      <w:r w:rsidRPr="00130358">
        <w:rPr>
          <w:rFonts w:eastAsia="SimSun"/>
          <w:lang w:eastAsia="zh-CN"/>
        </w:rPr>
        <w:t>2</w:t>
      </w:r>
      <w:r w:rsidRPr="00130358">
        <w:t>: UTRAN FDD cell specific test parameters for</w:t>
      </w:r>
      <w:r w:rsidRPr="00130358">
        <w:rPr>
          <w:rFonts w:cs="v4.2.0"/>
        </w:rPr>
        <w:t xml:space="preserve"> UTRAN FDD CPICH RSCP absolute measurement accuracy test in E-UTRAN FDD</w:t>
      </w:r>
      <w:r w:rsidRPr="00130358">
        <w:t xml:space="preserve">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000" w:firstRow="0" w:lastRow="0" w:firstColumn="0" w:lastColumn="0" w:noHBand="0" w:noVBand="0"/>
      </w:tblPr>
      <w:tblGrid>
        <w:gridCol w:w="1182"/>
        <w:gridCol w:w="2696"/>
        <w:gridCol w:w="1058"/>
        <w:gridCol w:w="2481"/>
        <w:gridCol w:w="2360"/>
      </w:tblGrid>
      <w:tr w:rsidR="00123ECE" w:rsidRPr="00130358" w14:paraId="57F8BB03" w14:textId="77777777" w:rsidTr="000835DA">
        <w:trPr>
          <w:cantSplit/>
          <w:tblHeader/>
          <w:jc w:val="center"/>
        </w:trPr>
        <w:tc>
          <w:tcPr>
            <w:tcW w:w="1983" w:type="pct"/>
            <w:gridSpan w:val="2"/>
            <w:vMerge w:val="restart"/>
            <w:shd w:val="clear" w:color="auto" w:fill="auto"/>
          </w:tcPr>
          <w:p w14:paraId="4FECD8F9" w14:textId="77777777" w:rsidR="00123ECE" w:rsidRPr="00130358" w:rsidRDefault="00123ECE" w:rsidP="00D62538">
            <w:pPr>
              <w:pStyle w:val="TAH"/>
              <w:keepNext w:val="0"/>
              <w:keepLines w:val="0"/>
            </w:pPr>
            <w:r w:rsidRPr="00130358">
              <w:t>Parameter</w:t>
            </w:r>
          </w:p>
        </w:tc>
        <w:tc>
          <w:tcPr>
            <w:tcW w:w="541" w:type="pct"/>
            <w:vMerge w:val="restart"/>
            <w:shd w:val="clear" w:color="auto" w:fill="auto"/>
          </w:tcPr>
          <w:p w14:paraId="4C4CBB66" w14:textId="77777777" w:rsidR="00123ECE" w:rsidRPr="00130358" w:rsidRDefault="00123ECE" w:rsidP="00D62538">
            <w:pPr>
              <w:pStyle w:val="TAH"/>
              <w:keepNext w:val="0"/>
              <w:keepLines w:val="0"/>
            </w:pPr>
            <w:r w:rsidRPr="00130358">
              <w:t>Unit</w:t>
            </w:r>
          </w:p>
        </w:tc>
        <w:tc>
          <w:tcPr>
            <w:tcW w:w="1269" w:type="pct"/>
            <w:shd w:val="clear" w:color="auto" w:fill="auto"/>
          </w:tcPr>
          <w:p w14:paraId="36BE03F5" w14:textId="4CBF8EF6" w:rsidR="00123ECE" w:rsidRPr="00130358" w:rsidRDefault="00123ECE" w:rsidP="00D62538">
            <w:pPr>
              <w:pStyle w:val="TAH"/>
              <w:keepNext w:val="0"/>
              <w:keepLines w:val="0"/>
            </w:pPr>
            <w:r w:rsidRPr="00130358">
              <w:t>Test</w:t>
            </w:r>
            <w:r w:rsidR="00D62538" w:rsidRPr="00130358">
              <w:t xml:space="preserve"> </w:t>
            </w:r>
            <w:r w:rsidRPr="00130358">
              <w:t>1</w:t>
            </w:r>
          </w:p>
        </w:tc>
        <w:tc>
          <w:tcPr>
            <w:tcW w:w="1207" w:type="pct"/>
            <w:shd w:val="clear" w:color="auto" w:fill="auto"/>
          </w:tcPr>
          <w:p w14:paraId="32AAA7EB" w14:textId="7E53F2DF" w:rsidR="00123ECE" w:rsidRPr="00130358" w:rsidRDefault="00123ECE" w:rsidP="00D62538">
            <w:pPr>
              <w:pStyle w:val="TAH"/>
              <w:keepNext w:val="0"/>
              <w:keepLines w:val="0"/>
            </w:pPr>
            <w:r w:rsidRPr="00130358">
              <w:t>Test</w:t>
            </w:r>
            <w:r w:rsidR="00D62538" w:rsidRPr="00130358">
              <w:t xml:space="preserve"> </w:t>
            </w:r>
            <w:r w:rsidRPr="00130358">
              <w:t>2</w:t>
            </w:r>
          </w:p>
        </w:tc>
      </w:tr>
      <w:tr w:rsidR="00123ECE" w:rsidRPr="00130358" w14:paraId="03701663" w14:textId="77777777" w:rsidTr="000835DA">
        <w:trPr>
          <w:cantSplit/>
          <w:tblHeader/>
          <w:jc w:val="center"/>
        </w:trPr>
        <w:tc>
          <w:tcPr>
            <w:tcW w:w="1983" w:type="pct"/>
            <w:gridSpan w:val="2"/>
            <w:vMerge/>
            <w:shd w:val="clear" w:color="auto" w:fill="auto"/>
          </w:tcPr>
          <w:p w14:paraId="7C2B375B" w14:textId="77777777" w:rsidR="00123ECE" w:rsidRPr="00130358" w:rsidRDefault="00123ECE" w:rsidP="00D62538"/>
        </w:tc>
        <w:tc>
          <w:tcPr>
            <w:tcW w:w="541" w:type="pct"/>
            <w:vMerge/>
            <w:shd w:val="clear" w:color="auto" w:fill="auto"/>
          </w:tcPr>
          <w:p w14:paraId="20F79306" w14:textId="77777777" w:rsidR="00123ECE" w:rsidRPr="00130358" w:rsidRDefault="00123ECE" w:rsidP="00D62538"/>
        </w:tc>
        <w:tc>
          <w:tcPr>
            <w:tcW w:w="1269" w:type="pct"/>
            <w:shd w:val="clear" w:color="auto" w:fill="auto"/>
          </w:tcPr>
          <w:p w14:paraId="54D0157C" w14:textId="135913E8"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c>
          <w:tcPr>
            <w:tcW w:w="1207" w:type="pct"/>
            <w:shd w:val="clear" w:color="auto" w:fill="auto"/>
          </w:tcPr>
          <w:p w14:paraId="4DD51AC0" w14:textId="2A47F049"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r>
      <w:tr w:rsidR="00123ECE" w:rsidRPr="00130358" w14:paraId="2C8045B4" w14:textId="77777777" w:rsidTr="00483222">
        <w:trPr>
          <w:cantSplit/>
          <w:jc w:val="center"/>
        </w:trPr>
        <w:tc>
          <w:tcPr>
            <w:tcW w:w="1983" w:type="pct"/>
            <w:gridSpan w:val="2"/>
            <w:shd w:val="clear" w:color="auto" w:fill="auto"/>
          </w:tcPr>
          <w:p w14:paraId="7E17973F" w14:textId="77777777" w:rsidR="00123ECE" w:rsidRPr="00130358" w:rsidRDefault="00123ECE" w:rsidP="00483222">
            <w:pPr>
              <w:pStyle w:val="TAL"/>
            </w:pPr>
            <w:proofErr w:type="spellStart"/>
            <w:r w:rsidRPr="00130358">
              <w:t>CPICH_Ec</w:t>
            </w:r>
            <w:proofErr w:type="spellEnd"/>
            <w:r w:rsidRPr="00130358">
              <w:t>/</w:t>
            </w:r>
            <w:proofErr w:type="spellStart"/>
            <w:r w:rsidRPr="00130358">
              <w:t>Ior</w:t>
            </w:r>
            <w:proofErr w:type="spellEnd"/>
          </w:p>
        </w:tc>
        <w:tc>
          <w:tcPr>
            <w:tcW w:w="541" w:type="pct"/>
            <w:shd w:val="clear" w:color="auto" w:fill="auto"/>
          </w:tcPr>
          <w:p w14:paraId="6A12506F" w14:textId="77777777" w:rsidR="00123ECE" w:rsidRPr="00130358" w:rsidRDefault="00123ECE" w:rsidP="00D62538">
            <w:pPr>
              <w:pStyle w:val="TAC"/>
              <w:keepNext w:val="0"/>
              <w:keepLines w:val="0"/>
            </w:pPr>
            <w:r w:rsidRPr="00130358">
              <w:t>dB</w:t>
            </w:r>
          </w:p>
        </w:tc>
        <w:tc>
          <w:tcPr>
            <w:tcW w:w="1269" w:type="pct"/>
            <w:shd w:val="clear" w:color="auto" w:fill="auto"/>
          </w:tcPr>
          <w:p w14:paraId="5BA4989A" w14:textId="77777777" w:rsidR="00123ECE" w:rsidRPr="00130358" w:rsidRDefault="00123ECE" w:rsidP="00D62538">
            <w:pPr>
              <w:pStyle w:val="TAC"/>
              <w:keepNext w:val="0"/>
              <w:keepLines w:val="0"/>
            </w:pPr>
            <w:r w:rsidRPr="00130358">
              <w:t>-10</w:t>
            </w:r>
          </w:p>
        </w:tc>
        <w:tc>
          <w:tcPr>
            <w:tcW w:w="1207" w:type="pct"/>
            <w:shd w:val="clear" w:color="auto" w:fill="auto"/>
          </w:tcPr>
          <w:p w14:paraId="547F2376" w14:textId="77777777" w:rsidR="00123ECE" w:rsidRPr="00130358" w:rsidRDefault="00123ECE" w:rsidP="00D62538">
            <w:pPr>
              <w:pStyle w:val="TAC"/>
              <w:keepNext w:val="0"/>
              <w:keepLines w:val="0"/>
            </w:pPr>
            <w:r w:rsidRPr="00130358">
              <w:t>-10</w:t>
            </w:r>
          </w:p>
        </w:tc>
      </w:tr>
      <w:tr w:rsidR="00123ECE" w:rsidRPr="00130358" w14:paraId="20DAC42A" w14:textId="77777777" w:rsidTr="00483222">
        <w:trPr>
          <w:cantSplit/>
          <w:jc w:val="center"/>
        </w:trPr>
        <w:tc>
          <w:tcPr>
            <w:tcW w:w="1983" w:type="pct"/>
            <w:gridSpan w:val="2"/>
            <w:shd w:val="clear" w:color="auto" w:fill="auto"/>
          </w:tcPr>
          <w:p w14:paraId="4FFECA14" w14:textId="77777777" w:rsidR="00123ECE" w:rsidRPr="00130358" w:rsidRDefault="00123ECE" w:rsidP="00483222">
            <w:pPr>
              <w:pStyle w:val="TAL"/>
            </w:pPr>
            <w:proofErr w:type="spellStart"/>
            <w:r w:rsidRPr="00130358">
              <w:t>PCCPCH_Ec</w:t>
            </w:r>
            <w:proofErr w:type="spellEnd"/>
            <w:r w:rsidRPr="00130358">
              <w:t>/</w:t>
            </w:r>
            <w:proofErr w:type="spellStart"/>
            <w:r w:rsidRPr="00130358">
              <w:t>Ior</w:t>
            </w:r>
            <w:proofErr w:type="spellEnd"/>
          </w:p>
        </w:tc>
        <w:tc>
          <w:tcPr>
            <w:tcW w:w="541" w:type="pct"/>
            <w:shd w:val="clear" w:color="auto" w:fill="auto"/>
          </w:tcPr>
          <w:p w14:paraId="7C9B4A3D" w14:textId="77777777" w:rsidR="00123ECE" w:rsidRPr="00130358" w:rsidRDefault="00123ECE" w:rsidP="00D62538">
            <w:pPr>
              <w:pStyle w:val="TAC"/>
              <w:keepNext w:val="0"/>
              <w:keepLines w:val="0"/>
            </w:pPr>
            <w:r w:rsidRPr="00130358">
              <w:t>dB</w:t>
            </w:r>
          </w:p>
        </w:tc>
        <w:tc>
          <w:tcPr>
            <w:tcW w:w="1269" w:type="pct"/>
            <w:shd w:val="clear" w:color="auto" w:fill="auto"/>
          </w:tcPr>
          <w:p w14:paraId="6C7BF25B" w14:textId="77777777" w:rsidR="00123ECE" w:rsidRPr="00130358" w:rsidRDefault="00123ECE" w:rsidP="00D62538">
            <w:pPr>
              <w:pStyle w:val="TAC"/>
              <w:keepNext w:val="0"/>
              <w:keepLines w:val="0"/>
            </w:pPr>
            <w:r w:rsidRPr="00130358">
              <w:t>-12</w:t>
            </w:r>
          </w:p>
        </w:tc>
        <w:tc>
          <w:tcPr>
            <w:tcW w:w="1207" w:type="pct"/>
            <w:shd w:val="clear" w:color="auto" w:fill="auto"/>
          </w:tcPr>
          <w:p w14:paraId="6A0D71FC" w14:textId="77777777" w:rsidR="00123ECE" w:rsidRPr="00130358" w:rsidRDefault="00123ECE" w:rsidP="00D62538">
            <w:pPr>
              <w:pStyle w:val="TAC"/>
              <w:keepNext w:val="0"/>
              <w:keepLines w:val="0"/>
            </w:pPr>
            <w:r w:rsidRPr="00130358">
              <w:t>-12</w:t>
            </w:r>
          </w:p>
        </w:tc>
      </w:tr>
      <w:tr w:rsidR="00123ECE" w:rsidRPr="00130358" w14:paraId="18A04E7A" w14:textId="77777777" w:rsidTr="00483222">
        <w:trPr>
          <w:cantSplit/>
          <w:jc w:val="center"/>
        </w:trPr>
        <w:tc>
          <w:tcPr>
            <w:tcW w:w="1983" w:type="pct"/>
            <w:gridSpan w:val="2"/>
            <w:shd w:val="clear" w:color="auto" w:fill="auto"/>
          </w:tcPr>
          <w:p w14:paraId="03A43D27" w14:textId="77777777" w:rsidR="00123ECE" w:rsidRPr="00130358" w:rsidRDefault="00123ECE" w:rsidP="00483222">
            <w:pPr>
              <w:pStyle w:val="TAL"/>
            </w:pPr>
            <w:proofErr w:type="spellStart"/>
            <w:r w:rsidRPr="00130358">
              <w:t>SCH_Ec</w:t>
            </w:r>
            <w:proofErr w:type="spellEnd"/>
            <w:r w:rsidRPr="00130358">
              <w:t>/</w:t>
            </w:r>
            <w:proofErr w:type="spellStart"/>
            <w:r w:rsidRPr="00130358">
              <w:t>Ior</w:t>
            </w:r>
            <w:proofErr w:type="spellEnd"/>
          </w:p>
        </w:tc>
        <w:tc>
          <w:tcPr>
            <w:tcW w:w="541" w:type="pct"/>
            <w:shd w:val="clear" w:color="auto" w:fill="auto"/>
          </w:tcPr>
          <w:p w14:paraId="4ECAB5FE" w14:textId="77777777" w:rsidR="00123ECE" w:rsidRPr="00130358" w:rsidRDefault="00123ECE" w:rsidP="00D62538">
            <w:pPr>
              <w:pStyle w:val="TAC"/>
              <w:keepNext w:val="0"/>
              <w:keepLines w:val="0"/>
            </w:pPr>
            <w:r w:rsidRPr="00130358">
              <w:t>dB</w:t>
            </w:r>
          </w:p>
        </w:tc>
        <w:tc>
          <w:tcPr>
            <w:tcW w:w="1269" w:type="pct"/>
            <w:shd w:val="clear" w:color="auto" w:fill="auto"/>
          </w:tcPr>
          <w:p w14:paraId="51B4AD49" w14:textId="77777777" w:rsidR="00123ECE" w:rsidRPr="00130358" w:rsidRDefault="00123ECE" w:rsidP="00D62538">
            <w:pPr>
              <w:pStyle w:val="TAC"/>
              <w:keepNext w:val="0"/>
              <w:keepLines w:val="0"/>
            </w:pPr>
            <w:r w:rsidRPr="00130358">
              <w:t>-12</w:t>
            </w:r>
          </w:p>
        </w:tc>
        <w:tc>
          <w:tcPr>
            <w:tcW w:w="1207" w:type="pct"/>
            <w:shd w:val="clear" w:color="auto" w:fill="auto"/>
          </w:tcPr>
          <w:p w14:paraId="1B68A576" w14:textId="77777777" w:rsidR="00123ECE" w:rsidRPr="00130358" w:rsidRDefault="00123ECE" w:rsidP="00D62538">
            <w:pPr>
              <w:pStyle w:val="TAC"/>
              <w:keepNext w:val="0"/>
              <w:keepLines w:val="0"/>
            </w:pPr>
            <w:r w:rsidRPr="00130358">
              <w:t>-12</w:t>
            </w:r>
          </w:p>
        </w:tc>
      </w:tr>
      <w:tr w:rsidR="00123ECE" w:rsidRPr="00130358" w14:paraId="02D9A06E" w14:textId="77777777" w:rsidTr="00483222">
        <w:trPr>
          <w:cantSplit/>
          <w:jc w:val="center"/>
        </w:trPr>
        <w:tc>
          <w:tcPr>
            <w:tcW w:w="1983" w:type="pct"/>
            <w:gridSpan w:val="2"/>
            <w:shd w:val="clear" w:color="auto" w:fill="auto"/>
          </w:tcPr>
          <w:p w14:paraId="58EF510C" w14:textId="77777777" w:rsidR="00123ECE" w:rsidRPr="00130358" w:rsidRDefault="00123ECE" w:rsidP="00483222">
            <w:pPr>
              <w:pStyle w:val="TAL"/>
            </w:pPr>
            <w:proofErr w:type="spellStart"/>
            <w:r w:rsidRPr="00130358">
              <w:t>PICH_Ec</w:t>
            </w:r>
            <w:proofErr w:type="spellEnd"/>
            <w:r w:rsidRPr="00130358">
              <w:t>/</w:t>
            </w:r>
            <w:proofErr w:type="spellStart"/>
            <w:r w:rsidRPr="00130358">
              <w:t>Ior</w:t>
            </w:r>
            <w:proofErr w:type="spellEnd"/>
          </w:p>
        </w:tc>
        <w:tc>
          <w:tcPr>
            <w:tcW w:w="541" w:type="pct"/>
            <w:shd w:val="clear" w:color="auto" w:fill="auto"/>
          </w:tcPr>
          <w:p w14:paraId="70051212" w14:textId="77777777" w:rsidR="00123ECE" w:rsidRPr="00130358" w:rsidRDefault="00123ECE" w:rsidP="00D62538">
            <w:pPr>
              <w:pStyle w:val="TAC"/>
              <w:keepNext w:val="0"/>
              <w:keepLines w:val="0"/>
            </w:pPr>
            <w:r w:rsidRPr="00130358">
              <w:t>dB</w:t>
            </w:r>
          </w:p>
        </w:tc>
        <w:tc>
          <w:tcPr>
            <w:tcW w:w="1269" w:type="pct"/>
            <w:shd w:val="clear" w:color="auto" w:fill="auto"/>
          </w:tcPr>
          <w:p w14:paraId="0D933F24" w14:textId="77777777" w:rsidR="00123ECE" w:rsidRPr="00130358" w:rsidRDefault="00123ECE" w:rsidP="00D62538">
            <w:pPr>
              <w:pStyle w:val="TAC"/>
              <w:keepNext w:val="0"/>
              <w:keepLines w:val="0"/>
            </w:pPr>
            <w:r w:rsidRPr="00130358">
              <w:t>-15</w:t>
            </w:r>
          </w:p>
        </w:tc>
        <w:tc>
          <w:tcPr>
            <w:tcW w:w="1207" w:type="pct"/>
            <w:shd w:val="clear" w:color="auto" w:fill="auto"/>
          </w:tcPr>
          <w:p w14:paraId="64EA12A1" w14:textId="77777777" w:rsidR="00123ECE" w:rsidRPr="00130358" w:rsidRDefault="00123ECE" w:rsidP="00D62538">
            <w:pPr>
              <w:pStyle w:val="TAC"/>
              <w:keepNext w:val="0"/>
              <w:keepLines w:val="0"/>
            </w:pPr>
            <w:r w:rsidRPr="00130358">
              <w:t>-15</w:t>
            </w:r>
          </w:p>
        </w:tc>
      </w:tr>
      <w:tr w:rsidR="00123ECE" w:rsidRPr="00130358" w14:paraId="3D848F03" w14:textId="77777777" w:rsidTr="00483222">
        <w:trPr>
          <w:cantSplit/>
          <w:jc w:val="center"/>
        </w:trPr>
        <w:tc>
          <w:tcPr>
            <w:tcW w:w="1983" w:type="pct"/>
            <w:gridSpan w:val="2"/>
            <w:shd w:val="clear" w:color="auto" w:fill="auto"/>
          </w:tcPr>
          <w:p w14:paraId="71EC4BB0" w14:textId="77777777" w:rsidR="00123ECE" w:rsidRPr="00130358" w:rsidRDefault="00123ECE" w:rsidP="00483222">
            <w:pPr>
              <w:pStyle w:val="TAL"/>
            </w:pPr>
            <w:proofErr w:type="spellStart"/>
            <w:r w:rsidRPr="00130358">
              <w:t>DPCH_Ec</w:t>
            </w:r>
            <w:proofErr w:type="spellEnd"/>
            <w:r w:rsidRPr="00130358">
              <w:t>/</w:t>
            </w:r>
            <w:proofErr w:type="spellStart"/>
            <w:r w:rsidRPr="00130358">
              <w:t>Ior</w:t>
            </w:r>
            <w:proofErr w:type="spellEnd"/>
          </w:p>
        </w:tc>
        <w:tc>
          <w:tcPr>
            <w:tcW w:w="541" w:type="pct"/>
            <w:shd w:val="clear" w:color="auto" w:fill="auto"/>
          </w:tcPr>
          <w:p w14:paraId="112093D5" w14:textId="77777777" w:rsidR="00123ECE" w:rsidRPr="00130358" w:rsidRDefault="00123ECE" w:rsidP="00D62538">
            <w:pPr>
              <w:pStyle w:val="TAC"/>
              <w:keepNext w:val="0"/>
              <w:keepLines w:val="0"/>
            </w:pPr>
            <w:r w:rsidRPr="00130358">
              <w:t>dB</w:t>
            </w:r>
          </w:p>
        </w:tc>
        <w:tc>
          <w:tcPr>
            <w:tcW w:w="1269" w:type="pct"/>
            <w:shd w:val="clear" w:color="auto" w:fill="auto"/>
          </w:tcPr>
          <w:p w14:paraId="29D4045C" w14:textId="77777777" w:rsidR="00123ECE" w:rsidRPr="00130358" w:rsidRDefault="00123ECE" w:rsidP="00D62538">
            <w:pPr>
              <w:pStyle w:val="TAC"/>
              <w:keepNext w:val="0"/>
              <w:keepLines w:val="0"/>
            </w:pPr>
            <w:r w:rsidRPr="00130358">
              <w:t>-</w:t>
            </w:r>
          </w:p>
        </w:tc>
        <w:tc>
          <w:tcPr>
            <w:tcW w:w="1207" w:type="pct"/>
            <w:shd w:val="clear" w:color="auto" w:fill="auto"/>
          </w:tcPr>
          <w:p w14:paraId="45B7F6D1" w14:textId="77777777" w:rsidR="00123ECE" w:rsidRPr="00130358" w:rsidRDefault="00123ECE" w:rsidP="00D62538">
            <w:pPr>
              <w:pStyle w:val="TAC"/>
              <w:keepNext w:val="0"/>
              <w:keepLines w:val="0"/>
            </w:pPr>
            <w:r w:rsidRPr="00130358">
              <w:t>-</w:t>
            </w:r>
          </w:p>
        </w:tc>
      </w:tr>
      <w:tr w:rsidR="00123ECE" w:rsidRPr="00130358" w14:paraId="5969BAE8" w14:textId="77777777" w:rsidTr="00483222">
        <w:trPr>
          <w:cantSplit/>
          <w:jc w:val="center"/>
        </w:trPr>
        <w:tc>
          <w:tcPr>
            <w:tcW w:w="1983" w:type="pct"/>
            <w:gridSpan w:val="2"/>
            <w:shd w:val="clear" w:color="auto" w:fill="auto"/>
          </w:tcPr>
          <w:p w14:paraId="216F2CD3" w14:textId="77777777" w:rsidR="00123ECE" w:rsidRPr="00130358" w:rsidRDefault="00123ECE" w:rsidP="00483222">
            <w:pPr>
              <w:pStyle w:val="TAL"/>
            </w:pPr>
            <w:proofErr w:type="spellStart"/>
            <w:r w:rsidRPr="00130358">
              <w:t>OCNS_Ec</w:t>
            </w:r>
            <w:proofErr w:type="spellEnd"/>
            <w:r w:rsidRPr="00130358">
              <w:t>/</w:t>
            </w:r>
            <w:proofErr w:type="spellStart"/>
            <w:r w:rsidRPr="00130358">
              <w:t>Ior</w:t>
            </w:r>
            <w:proofErr w:type="spellEnd"/>
          </w:p>
        </w:tc>
        <w:tc>
          <w:tcPr>
            <w:tcW w:w="541" w:type="pct"/>
            <w:shd w:val="clear" w:color="auto" w:fill="auto"/>
          </w:tcPr>
          <w:p w14:paraId="4117601C" w14:textId="77777777" w:rsidR="00123ECE" w:rsidRPr="00130358" w:rsidRDefault="00123ECE" w:rsidP="00D62538">
            <w:pPr>
              <w:pStyle w:val="TAC"/>
              <w:keepNext w:val="0"/>
              <w:keepLines w:val="0"/>
            </w:pPr>
            <w:r w:rsidRPr="00130358">
              <w:t>dB</w:t>
            </w:r>
          </w:p>
        </w:tc>
        <w:tc>
          <w:tcPr>
            <w:tcW w:w="1269" w:type="pct"/>
            <w:shd w:val="clear" w:color="auto" w:fill="auto"/>
          </w:tcPr>
          <w:p w14:paraId="38CEFA9F" w14:textId="77777777" w:rsidR="00123ECE" w:rsidRPr="00130358" w:rsidRDefault="00123ECE" w:rsidP="00D62538">
            <w:pPr>
              <w:pStyle w:val="TAC"/>
              <w:keepNext w:val="0"/>
              <w:keepLines w:val="0"/>
            </w:pPr>
            <w:r w:rsidRPr="00130358">
              <w:t>-0.94</w:t>
            </w:r>
          </w:p>
        </w:tc>
        <w:tc>
          <w:tcPr>
            <w:tcW w:w="1207" w:type="pct"/>
            <w:shd w:val="clear" w:color="auto" w:fill="auto"/>
          </w:tcPr>
          <w:p w14:paraId="7771878A" w14:textId="77777777" w:rsidR="00123ECE" w:rsidRPr="00130358" w:rsidRDefault="00123ECE" w:rsidP="00D62538">
            <w:pPr>
              <w:pStyle w:val="TAC"/>
              <w:keepNext w:val="0"/>
              <w:keepLines w:val="0"/>
            </w:pPr>
            <w:r w:rsidRPr="00130358">
              <w:t>-0.94</w:t>
            </w:r>
          </w:p>
        </w:tc>
      </w:tr>
      <w:tr w:rsidR="00123ECE" w:rsidRPr="00130358" w14:paraId="381DC4E3" w14:textId="77777777" w:rsidTr="00483222">
        <w:trPr>
          <w:cantSplit/>
          <w:jc w:val="center"/>
        </w:trPr>
        <w:tc>
          <w:tcPr>
            <w:tcW w:w="604" w:type="pct"/>
            <w:vMerge w:val="restart"/>
            <w:shd w:val="clear" w:color="auto" w:fill="auto"/>
          </w:tcPr>
          <w:p w14:paraId="48344733" w14:textId="77777777" w:rsidR="00123ECE" w:rsidRPr="00130358" w:rsidRDefault="00123ECE" w:rsidP="00D62538">
            <w:pPr>
              <w:pStyle w:val="TAC"/>
              <w:keepNext w:val="0"/>
              <w:keepLines w:val="0"/>
            </w:pPr>
            <w:proofErr w:type="spellStart"/>
            <w:r w:rsidRPr="00130358">
              <w:t>Ioc</w:t>
            </w:r>
            <w:proofErr w:type="spellEnd"/>
          </w:p>
        </w:tc>
        <w:tc>
          <w:tcPr>
            <w:tcW w:w="1379" w:type="pct"/>
            <w:shd w:val="clear" w:color="auto" w:fill="auto"/>
          </w:tcPr>
          <w:p w14:paraId="189C3F1B" w14:textId="5BD0364C" w:rsidR="00123ECE" w:rsidRPr="00130358" w:rsidRDefault="00123ECE" w:rsidP="00483222">
            <w:pPr>
              <w:pStyle w:val="TAL"/>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3D2D9E8A" w14:textId="237DE605" w:rsidR="00123ECE" w:rsidRPr="00130358" w:rsidRDefault="00123ECE" w:rsidP="00D62538">
            <w:pPr>
              <w:pStyle w:val="TAC"/>
              <w:keepNext w:val="0"/>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1A27E2A9" w14:textId="77777777" w:rsidR="00123ECE" w:rsidRPr="00130358" w:rsidRDefault="00123ECE" w:rsidP="00D62538">
            <w:pPr>
              <w:pStyle w:val="TAC"/>
              <w:keepNext w:val="0"/>
              <w:keepLines w:val="0"/>
            </w:pPr>
            <w:r w:rsidRPr="00130358">
              <w:t>-60.75</w:t>
            </w:r>
          </w:p>
        </w:tc>
        <w:tc>
          <w:tcPr>
            <w:tcW w:w="1207" w:type="pct"/>
            <w:shd w:val="clear" w:color="auto" w:fill="auto"/>
          </w:tcPr>
          <w:p w14:paraId="072F2EA9" w14:textId="77777777" w:rsidR="00123ECE" w:rsidRPr="00130358" w:rsidRDefault="00123ECE" w:rsidP="00D62538">
            <w:pPr>
              <w:pStyle w:val="TAC"/>
              <w:keepNext w:val="0"/>
              <w:keepLines w:val="0"/>
            </w:pPr>
            <w:r w:rsidRPr="00130358">
              <w:t>-93.76</w:t>
            </w:r>
          </w:p>
        </w:tc>
      </w:tr>
      <w:tr w:rsidR="00123ECE" w:rsidRPr="00130358" w14:paraId="15B6FA8D" w14:textId="77777777" w:rsidTr="00483222">
        <w:trPr>
          <w:cantSplit/>
          <w:jc w:val="center"/>
        </w:trPr>
        <w:tc>
          <w:tcPr>
            <w:tcW w:w="604" w:type="pct"/>
            <w:vMerge/>
            <w:shd w:val="clear" w:color="auto" w:fill="auto"/>
          </w:tcPr>
          <w:p w14:paraId="69171AD8" w14:textId="77777777" w:rsidR="00123ECE" w:rsidRPr="00130358" w:rsidRDefault="00123ECE" w:rsidP="00D62538">
            <w:pPr>
              <w:pStyle w:val="TAC"/>
              <w:keepNext w:val="0"/>
              <w:keepLines w:val="0"/>
            </w:pPr>
          </w:p>
        </w:tc>
        <w:tc>
          <w:tcPr>
            <w:tcW w:w="1379" w:type="pct"/>
            <w:shd w:val="clear" w:color="auto" w:fill="auto"/>
          </w:tcPr>
          <w:p w14:paraId="366DBD44" w14:textId="315DAE9B" w:rsidR="00123ECE" w:rsidRPr="00130358" w:rsidRDefault="00123ECE" w:rsidP="00483222">
            <w:pPr>
              <w:pStyle w:val="TAL"/>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2B02A9A7" w14:textId="77777777" w:rsidR="00123ECE" w:rsidRPr="00130358" w:rsidRDefault="00123ECE" w:rsidP="00D62538">
            <w:pPr>
              <w:pStyle w:val="TAC"/>
              <w:keepNext w:val="0"/>
              <w:keepLines w:val="0"/>
            </w:pPr>
          </w:p>
        </w:tc>
        <w:tc>
          <w:tcPr>
            <w:tcW w:w="1269" w:type="pct"/>
            <w:vMerge/>
            <w:shd w:val="clear" w:color="auto" w:fill="auto"/>
            <w:vAlign w:val="center"/>
          </w:tcPr>
          <w:p w14:paraId="20333E3E" w14:textId="77777777" w:rsidR="00123ECE" w:rsidRPr="00130358" w:rsidRDefault="00123ECE" w:rsidP="00D62538">
            <w:pPr>
              <w:pStyle w:val="TAC"/>
              <w:keepNext w:val="0"/>
              <w:keepLines w:val="0"/>
            </w:pPr>
          </w:p>
        </w:tc>
        <w:tc>
          <w:tcPr>
            <w:tcW w:w="1207" w:type="pct"/>
            <w:shd w:val="clear" w:color="auto" w:fill="auto"/>
          </w:tcPr>
          <w:p w14:paraId="68E78A71" w14:textId="77777777" w:rsidR="00123ECE" w:rsidRPr="00130358" w:rsidRDefault="00123ECE" w:rsidP="00D62538">
            <w:pPr>
              <w:pStyle w:val="TAC"/>
              <w:keepNext w:val="0"/>
              <w:keepLines w:val="0"/>
            </w:pPr>
            <w:r w:rsidRPr="00130358">
              <w:t>-91.76</w:t>
            </w:r>
          </w:p>
        </w:tc>
      </w:tr>
      <w:tr w:rsidR="00123ECE" w:rsidRPr="00130358" w14:paraId="1DEE18CC" w14:textId="77777777" w:rsidTr="00483222">
        <w:trPr>
          <w:cantSplit/>
          <w:jc w:val="center"/>
        </w:trPr>
        <w:tc>
          <w:tcPr>
            <w:tcW w:w="604" w:type="pct"/>
            <w:vMerge/>
            <w:shd w:val="clear" w:color="auto" w:fill="auto"/>
          </w:tcPr>
          <w:p w14:paraId="27B6C379" w14:textId="77777777" w:rsidR="00123ECE" w:rsidRPr="00130358" w:rsidRDefault="00123ECE" w:rsidP="00D62538">
            <w:pPr>
              <w:pStyle w:val="TAC"/>
              <w:keepNext w:val="0"/>
              <w:keepLines w:val="0"/>
            </w:pPr>
          </w:p>
        </w:tc>
        <w:tc>
          <w:tcPr>
            <w:tcW w:w="1379" w:type="pct"/>
            <w:shd w:val="clear" w:color="auto" w:fill="auto"/>
          </w:tcPr>
          <w:p w14:paraId="2975C10A" w14:textId="625599BB" w:rsidR="00123ECE" w:rsidRPr="00130358" w:rsidRDefault="00123ECE" w:rsidP="00483222">
            <w:pPr>
              <w:pStyle w:val="TAL"/>
            </w:pPr>
            <w:r w:rsidRPr="00130358">
              <w:t>Band</w:t>
            </w:r>
            <w:r w:rsidR="00D62538" w:rsidRPr="00130358">
              <w:t xml:space="preserve"> </w:t>
            </w:r>
            <w:r w:rsidRPr="00130358">
              <w:t>XXV,</w:t>
            </w:r>
            <w:r w:rsidR="00D62538" w:rsidRPr="00130358">
              <w:t xml:space="preserve"> </w:t>
            </w:r>
            <w:r w:rsidRPr="00130358">
              <w:t>XXVI</w:t>
            </w:r>
          </w:p>
        </w:tc>
        <w:tc>
          <w:tcPr>
            <w:tcW w:w="541" w:type="pct"/>
            <w:vMerge/>
            <w:shd w:val="clear" w:color="auto" w:fill="auto"/>
          </w:tcPr>
          <w:p w14:paraId="257B6C6F" w14:textId="77777777" w:rsidR="00123ECE" w:rsidRPr="00130358" w:rsidRDefault="00123ECE" w:rsidP="00D62538">
            <w:pPr>
              <w:pStyle w:val="TAC"/>
              <w:keepNext w:val="0"/>
              <w:keepLines w:val="0"/>
            </w:pPr>
          </w:p>
        </w:tc>
        <w:tc>
          <w:tcPr>
            <w:tcW w:w="1269" w:type="pct"/>
            <w:vMerge/>
            <w:shd w:val="clear" w:color="auto" w:fill="auto"/>
            <w:vAlign w:val="center"/>
          </w:tcPr>
          <w:p w14:paraId="0AFBA2F6" w14:textId="77777777" w:rsidR="00123ECE" w:rsidRPr="00130358" w:rsidRDefault="00123ECE" w:rsidP="00D62538">
            <w:pPr>
              <w:pStyle w:val="TAC"/>
              <w:keepNext w:val="0"/>
              <w:keepLines w:val="0"/>
            </w:pPr>
          </w:p>
        </w:tc>
        <w:tc>
          <w:tcPr>
            <w:tcW w:w="1207" w:type="pct"/>
            <w:shd w:val="clear" w:color="auto" w:fill="auto"/>
          </w:tcPr>
          <w:p w14:paraId="72A77987" w14:textId="1F0F0633" w:rsidR="00123ECE" w:rsidRPr="00130358" w:rsidRDefault="00123ECE" w:rsidP="00D62538">
            <w:pPr>
              <w:pStyle w:val="TAC"/>
              <w:keepNext w:val="0"/>
              <w:keepLines w:val="0"/>
            </w:pPr>
            <w:r w:rsidRPr="00130358">
              <w:t>-90.26</w:t>
            </w:r>
            <w:r w:rsidR="00D62538" w:rsidRPr="00130358">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787183DD" w14:textId="77777777" w:rsidTr="00483222">
        <w:trPr>
          <w:cantSplit/>
          <w:jc w:val="center"/>
        </w:trPr>
        <w:tc>
          <w:tcPr>
            <w:tcW w:w="604" w:type="pct"/>
            <w:vMerge/>
            <w:shd w:val="clear" w:color="auto" w:fill="auto"/>
          </w:tcPr>
          <w:p w14:paraId="5239FB30" w14:textId="77777777" w:rsidR="00123ECE" w:rsidRPr="00130358" w:rsidRDefault="00123ECE" w:rsidP="00D62538">
            <w:pPr>
              <w:pStyle w:val="TAC"/>
              <w:keepNext w:val="0"/>
              <w:keepLines w:val="0"/>
            </w:pPr>
          </w:p>
        </w:tc>
        <w:tc>
          <w:tcPr>
            <w:tcW w:w="1379" w:type="pct"/>
            <w:shd w:val="clear" w:color="auto" w:fill="auto"/>
          </w:tcPr>
          <w:p w14:paraId="1566394E" w14:textId="5C3037AA" w:rsidR="00123ECE" w:rsidRPr="00130358" w:rsidRDefault="00123ECE" w:rsidP="00483222">
            <w:pPr>
              <w:pStyle w:val="TAL"/>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541" w:type="pct"/>
            <w:vMerge/>
            <w:shd w:val="clear" w:color="auto" w:fill="auto"/>
          </w:tcPr>
          <w:p w14:paraId="0DB12926" w14:textId="77777777" w:rsidR="00123ECE" w:rsidRPr="00130358" w:rsidRDefault="00123ECE" w:rsidP="00D62538">
            <w:pPr>
              <w:pStyle w:val="TAC"/>
              <w:keepNext w:val="0"/>
              <w:keepLines w:val="0"/>
            </w:pPr>
          </w:p>
        </w:tc>
        <w:tc>
          <w:tcPr>
            <w:tcW w:w="1269" w:type="pct"/>
            <w:vMerge/>
            <w:shd w:val="clear" w:color="auto" w:fill="auto"/>
            <w:vAlign w:val="center"/>
          </w:tcPr>
          <w:p w14:paraId="6084590A" w14:textId="77777777" w:rsidR="00123ECE" w:rsidRPr="00130358" w:rsidRDefault="00123ECE" w:rsidP="00D62538">
            <w:pPr>
              <w:pStyle w:val="TAC"/>
              <w:keepNext w:val="0"/>
              <w:keepLines w:val="0"/>
            </w:pPr>
          </w:p>
        </w:tc>
        <w:tc>
          <w:tcPr>
            <w:tcW w:w="1207" w:type="pct"/>
            <w:shd w:val="clear" w:color="auto" w:fill="auto"/>
          </w:tcPr>
          <w:p w14:paraId="5058C45A" w14:textId="77777777" w:rsidR="00123ECE" w:rsidRPr="00130358" w:rsidRDefault="00123ECE" w:rsidP="00D62538">
            <w:pPr>
              <w:pStyle w:val="TAC"/>
              <w:keepNext w:val="0"/>
              <w:keepLines w:val="0"/>
            </w:pPr>
            <w:r w:rsidRPr="00130358">
              <w:t>-90.76</w:t>
            </w:r>
          </w:p>
        </w:tc>
      </w:tr>
      <w:tr w:rsidR="00123ECE" w:rsidRPr="00130358" w14:paraId="110FE940" w14:textId="77777777" w:rsidTr="00483222">
        <w:trPr>
          <w:cantSplit/>
          <w:jc w:val="center"/>
        </w:trPr>
        <w:tc>
          <w:tcPr>
            <w:tcW w:w="604" w:type="pct"/>
            <w:vMerge/>
            <w:shd w:val="clear" w:color="auto" w:fill="auto"/>
          </w:tcPr>
          <w:p w14:paraId="35DCA6F4" w14:textId="77777777" w:rsidR="00123ECE" w:rsidRPr="00130358" w:rsidRDefault="00123ECE" w:rsidP="00D62538">
            <w:pPr>
              <w:pStyle w:val="TAC"/>
              <w:keepNext w:val="0"/>
              <w:keepLines w:val="0"/>
            </w:pPr>
          </w:p>
        </w:tc>
        <w:tc>
          <w:tcPr>
            <w:tcW w:w="1379" w:type="pct"/>
            <w:shd w:val="clear" w:color="auto" w:fill="auto"/>
          </w:tcPr>
          <w:p w14:paraId="6CFDA73E" w14:textId="04929A3C" w:rsidR="00123ECE" w:rsidRPr="00130358" w:rsidRDefault="00123ECE" w:rsidP="00483222">
            <w:pPr>
              <w:pStyle w:val="TAL"/>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5A05F619" w14:textId="77777777" w:rsidR="00123ECE" w:rsidRPr="00130358" w:rsidRDefault="00123ECE" w:rsidP="00D62538">
            <w:pPr>
              <w:pStyle w:val="TAC"/>
              <w:keepNext w:val="0"/>
              <w:keepLines w:val="0"/>
            </w:pPr>
          </w:p>
        </w:tc>
        <w:tc>
          <w:tcPr>
            <w:tcW w:w="1269" w:type="pct"/>
            <w:vMerge/>
            <w:shd w:val="clear" w:color="auto" w:fill="auto"/>
            <w:vAlign w:val="center"/>
          </w:tcPr>
          <w:p w14:paraId="31BF1199" w14:textId="77777777" w:rsidR="00123ECE" w:rsidRPr="00130358" w:rsidRDefault="00123ECE" w:rsidP="00D62538">
            <w:pPr>
              <w:pStyle w:val="TAC"/>
              <w:keepNext w:val="0"/>
              <w:keepLines w:val="0"/>
            </w:pPr>
          </w:p>
        </w:tc>
        <w:tc>
          <w:tcPr>
            <w:tcW w:w="1207" w:type="pct"/>
            <w:shd w:val="clear" w:color="auto" w:fill="auto"/>
          </w:tcPr>
          <w:p w14:paraId="0A12DF5F" w14:textId="77777777" w:rsidR="00123ECE" w:rsidRPr="00130358" w:rsidRDefault="00123ECE" w:rsidP="00D62538">
            <w:pPr>
              <w:pStyle w:val="TAC"/>
              <w:keepNext w:val="0"/>
              <w:keepLines w:val="0"/>
            </w:pPr>
            <w:r w:rsidRPr="00130358">
              <w:t>-92.76</w:t>
            </w:r>
          </w:p>
        </w:tc>
      </w:tr>
      <w:tr w:rsidR="00123ECE" w:rsidRPr="00130358" w14:paraId="0099BB65" w14:textId="77777777" w:rsidTr="00483222">
        <w:trPr>
          <w:cantSplit/>
          <w:jc w:val="center"/>
        </w:trPr>
        <w:tc>
          <w:tcPr>
            <w:tcW w:w="1983" w:type="pct"/>
            <w:gridSpan w:val="2"/>
            <w:shd w:val="clear" w:color="auto" w:fill="auto"/>
          </w:tcPr>
          <w:p w14:paraId="2A73F665" w14:textId="77777777" w:rsidR="00123ECE" w:rsidRPr="00130358" w:rsidRDefault="00123ECE" w:rsidP="00483222">
            <w:pPr>
              <w:pStyle w:val="TAL"/>
            </w:pPr>
            <w:proofErr w:type="spellStart"/>
            <w:r w:rsidRPr="00130358">
              <w:lastRenderedPageBreak/>
              <w:t>Îor</w:t>
            </w:r>
            <w:proofErr w:type="spellEnd"/>
            <w:r w:rsidRPr="00130358">
              <w:t>/</w:t>
            </w:r>
            <w:proofErr w:type="spellStart"/>
            <w:r w:rsidRPr="00130358">
              <w:t>Ioc</w:t>
            </w:r>
            <w:proofErr w:type="spellEnd"/>
          </w:p>
        </w:tc>
        <w:tc>
          <w:tcPr>
            <w:tcW w:w="541" w:type="pct"/>
            <w:shd w:val="clear" w:color="auto" w:fill="auto"/>
          </w:tcPr>
          <w:p w14:paraId="3DC058BC" w14:textId="77777777" w:rsidR="00123ECE" w:rsidRPr="00130358" w:rsidRDefault="00123ECE" w:rsidP="00D62538">
            <w:pPr>
              <w:pStyle w:val="TAC"/>
              <w:keepNext w:val="0"/>
              <w:keepLines w:val="0"/>
            </w:pPr>
            <w:r w:rsidRPr="00130358">
              <w:t>dB</w:t>
            </w:r>
          </w:p>
        </w:tc>
        <w:tc>
          <w:tcPr>
            <w:tcW w:w="1269" w:type="pct"/>
            <w:shd w:val="clear" w:color="auto" w:fill="auto"/>
            <w:vAlign w:val="center"/>
          </w:tcPr>
          <w:p w14:paraId="1718E82F" w14:textId="77777777" w:rsidR="00123ECE" w:rsidRPr="00130358" w:rsidRDefault="00123ECE" w:rsidP="00D62538">
            <w:pPr>
              <w:pStyle w:val="TAC"/>
              <w:keepNext w:val="0"/>
              <w:keepLines w:val="0"/>
            </w:pPr>
            <w:r w:rsidRPr="00130358">
              <w:t>9.54</w:t>
            </w:r>
          </w:p>
        </w:tc>
        <w:tc>
          <w:tcPr>
            <w:tcW w:w="1207" w:type="pct"/>
            <w:shd w:val="clear" w:color="auto" w:fill="auto"/>
          </w:tcPr>
          <w:p w14:paraId="31901C48" w14:textId="77777777" w:rsidR="00123ECE" w:rsidRPr="00130358" w:rsidRDefault="00123ECE" w:rsidP="00D62538">
            <w:pPr>
              <w:pStyle w:val="TAC"/>
              <w:keepNext w:val="0"/>
              <w:keepLines w:val="0"/>
            </w:pPr>
            <w:r w:rsidRPr="00130358">
              <w:t>-9</w:t>
            </w:r>
            <w:r w:rsidR="00C045EF" w:rsidRPr="00130358">
              <w:t>.1</w:t>
            </w:r>
            <w:r w:rsidRPr="00130358">
              <w:t>9</w:t>
            </w:r>
          </w:p>
        </w:tc>
      </w:tr>
      <w:tr w:rsidR="00123ECE" w:rsidRPr="00130358" w14:paraId="7A48C4DC" w14:textId="77777777" w:rsidTr="00483222">
        <w:trPr>
          <w:cantSplit/>
          <w:jc w:val="center"/>
        </w:trPr>
        <w:tc>
          <w:tcPr>
            <w:tcW w:w="604" w:type="pct"/>
            <w:vMerge w:val="restart"/>
            <w:shd w:val="clear" w:color="auto" w:fill="auto"/>
          </w:tcPr>
          <w:p w14:paraId="24B6BEE0" w14:textId="1D5D1105" w:rsidR="00123ECE" w:rsidRPr="00130358" w:rsidRDefault="00123ECE" w:rsidP="00483222">
            <w:pPr>
              <w:pStyle w:val="TAL"/>
            </w:pPr>
            <w:r w:rsidRPr="00130358">
              <w:t>CPICH</w:t>
            </w:r>
            <w:r w:rsidR="00D62538" w:rsidRPr="00130358">
              <w:t xml:space="preserve"> </w:t>
            </w:r>
            <w:r w:rsidRPr="00130358">
              <w:t>RSCP,</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11C55F29" w14:textId="7972DD0E" w:rsidR="00123ECE" w:rsidRPr="00130358" w:rsidRDefault="00123ECE" w:rsidP="00483222">
            <w:pPr>
              <w:pStyle w:val="TAL"/>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5BE06752" w14:textId="77777777" w:rsidR="00123ECE" w:rsidRPr="00130358" w:rsidRDefault="00123ECE" w:rsidP="00D62538">
            <w:pPr>
              <w:pStyle w:val="TAC"/>
              <w:keepNext w:val="0"/>
              <w:keepLines w:val="0"/>
            </w:pPr>
            <w:r w:rsidRPr="00130358">
              <w:t>dBm</w:t>
            </w:r>
          </w:p>
        </w:tc>
        <w:tc>
          <w:tcPr>
            <w:tcW w:w="1269" w:type="pct"/>
            <w:vMerge w:val="restart"/>
            <w:shd w:val="clear" w:color="auto" w:fill="auto"/>
            <w:vAlign w:val="center"/>
          </w:tcPr>
          <w:p w14:paraId="4AE8988E" w14:textId="77777777" w:rsidR="00123ECE" w:rsidRPr="00130358" w:rsidRDefault="00123ECE" w:rsidP="00D62538">
            <w:pPr>
              <w:pStyle w:val="TAC"/>
              <w:keepNext w:val="0"/>
              <w:keepLines w:val="0"/>
            </w:pPr>
            <w:r w:rsidRPr="00130358">
              <w:t>-61.21</w:t>
            </w:r>
          </w:p>
        </w:tc>
        <w:tc>
          <w:tcPr>
            <w:tcW w:w="1207" w:type="pct"/>
            <w:shd w:val="clear" w:color="auto" w:fill="auto"/>
          </w:tcPr>
          <w:p w14:paraId="583166FC" w14:textId="77777777" w:rsidR="00123ECE" w:rsidRPr="00130358" w:rsidRDefault="00123ECE" w:rsidP="00D62538">
            <w:pPr>
              <w:pStyle w:val="TAC"/>
              <w:keepNext w:val="0"/>
              <w:keepLines w:val="0"/>
            </w:pPr>
            <w:r w:rsidRPr="00130358">
              <w:t>-112.95</w:t>
            </w:r>
          </w:p>
        </w:tc>
      </w:tr>
      <w:tr w:rsidR="00123ECE" w:rsidRPr="00130358" w14:paraId="1B6C182B" w14:textId="77777777" w:rsidTr="00483222">
        <w:trPr>
          <w:cantSplit/>
          <w:jc w:val="center"/>
        </w:trPr>
        <w:tc>
          <w:tcPr>
            <w:tcW w:w="604" w:type="pct"/>
            <w:vMerge/>
            <w:shd w:val="clear" w:color="auto" w:fill="auto"/>
          </w:tcPr>
          <w:p w14:paraId="54B51AAA" w14:textId="77777777" w:rsidR="00123ECE" w:rsidRPr="00130358" w:rsidRDefault="00123ECE" w:rsidP="00483222">
            <w:pPr>
              <w:pStyle w:val="TAL"/>
            </w:pPr>
          </w:p>
        </w:tc>
        <w:tc>
          <w:tcPr>
            <w:tcW w:w="1379" w:type="pct"/>
            <w:shd w:val="clear" w:color="auto" w:fill="auto"/>
          </w:tcPr>
          <w:p w14:paraId="42CCD794" w14:textId="0E25321E" w:rsidR="00123ECE" w:rsidRPr="00130358" w:rsidRDefault="00123ECE" w:rsidP="00483222">
            <w:pPr>
              <w:pStyle w:val="TAL"/>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47773137" w14:textId="77777777" w:rsidR="00123ECE" w:rsidRPr="00130358" w:rsidRDefault="00123ECE" w:rsidP="00D62538">
            <w:pPr>
              <w:pStyle w:val="TAC"/>
              <w:keepNext w:val="0"/>
              <w:keepLines w:val="0"/>
            </w:pPr>
          </w:p>
        </w:tc>
        <w:tc>
          <w:tcPr>
            <w:tcW w:w="1269" w:type="pct"/>
            <w:vMerge/>
            <w:shd w:val="clear" w:color="auto" w:fill="auto"/>
            <w:vAlign w:val="center"/>
          </w:tcPr>
          <w:p w14:paraId="42A7ECC3" w14:textId="77777777" w:rsidR="00123ECE" w:rsidRPr="00130358" w:rsidRDefault="00123ECE" w:rsidP="00D62538">
            <w:pPr>
              <w:pStyle w:val="TAC"/>
              <w:keepNext w:val="0"/>
              <w:keepLines w:val="0"/>
            </w:pPr>
          </w:p>
        </w:tc>
        <w:tc>
          <w:tcPr>
            <w:tcW w:w="1207" w:type="pct"/>
            <w:shd w:val="clear" w:color="auto" w:fill="auto"/>
          </w:tcPr>
          <w:p w14:paraId="3F32D041" w14:textId="77777777" w:rsidR="00123ECE" w:rsidRPr="00130358" w:rsidRDefault="00123ECE" w:rsidP="00D62538">
            <w:pPr>
              <w:pStyle w:val="TAC"/>
              <w:keepNext w:val="0"/>
              <w:keepLines w:val="0"/>
            </w:pPr>
            <w:r w:rsidRPr="00130358">
              <w:t>-110.95</w:t>
            </w:r>
          </w:p>
        </w:tc>
      </w:tr>
      <w:tr w:rsidR="00123ECE" w:rsidRPr="00130358" w14:paraId="142C0311" w14:textId="77777777" w:rsidTr="00483222">
        <w:trPr>
          <w:cantSplit/>
          <w:jc w:val="center"/>
        </w:trPr>
        <w:tc>
          <w:tcPr>
            <w:tcW w:w="604" w:type="pct"/>
            <w:vMerge/>
            <w:shd w:val="clear" w:color="auto" w:fill="auto"/>
          </w:tcPr>
          <w:p w14:paraId="1CE7F933" w14:textId="77777777" w:rsidR="00123ECE" w:rsidRPr="00130358" w:rsidRDefault="00123ECE" w:rsidP="00483222">
            <w:pPr>
              <w:pStyle w:val="TAL"/>
            </w:pPr>
          </w:p>
        </w:tc>
        <w:tc>
          <w:tcPr>
            <w:tcW w:w="1379" w:type="pct"/>
            <w:shd w:val="clear" w:color="auto" w:fill="auto"/>
          </w:tcPr>
          <w:p w14:paraId="0A4FC943" w14:textId="20CAA291" w:rsidR="00123ECE" w:rsidRPr="00130358" w:rsidRDefault="00123ECE" w:rsidP="00483222">
            <w:pPr>
              <w:pStyle w:val="TAL"/>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31E8B781" w14:textId="77777777" w:rsidR="00123ECE" w:rsidRPr="00130358" w:rsidRDefault="00123ECE" w:rsidP="00D62538">
            <w:pPr>
              <w:pStyle w:val="TAC"/>
              <w:keepNext w:val="0"/>
              <w:keepLines w:val="0"/>
            </w:pPr>
          </w:p>
        </w:tc>
        <w:tc>
          <w:tcPr>
            <w:tcW w:w="1269" w:type="pct"/>
            <w:vMerge/>
            <w:shd w:val="clear" w:color="auto" w:fill="auto"/>
            <w:vAlign w:val="center"/>
          </w:tcPr>
          <w:p w14:paraId="47D49120" w14:textId="77777777" w:rsidR="00123ECE" w:rsidRPr="00130358" w:rsidRDefault="00123ECE" w:rsidP="00D62538">
            <w:pPr>
              <w:pStyle w:val="TAC"/>
              <w:keepNext w:val="0"/>
              <w:keepLines w:val="0"/>
            </w:pPr>
          </w:p>
        </w:tc>
        <w:tc>
          <w:tcPr>
            <w:tcW w:w="1207" w:type="pct"/>
            <w:shd w:val="clear" w:color="auto" w:fill="auto"/>
          </w:tcPr>
          <w:p w14:paraId="40D05A7B" w14:textId="788E0CF8" w:rsidR="00123ECE" w:rsidRPr="00130358" w:rsidRDefault="00123ECE" w:rsidP="00D62538">
            <w:pPr>
              <w:pStyle w:val="TAC"/>
              <w:keepNext w:val="0"/>
              <w:keepLines w:val="0"/>
            </w:pPr>
            <w:r w:rsidRPr="00130358">
              <w:t>-109.45</w:t>
            </w:r>
            <w:r w:rsidR="00D62538" w:rsidRPr="00130358">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21D34125" w14:textId="77777777" w:rsidTr="00483222">
        <w:trPr>
          <w:cantSplit/>
          <w:jc w:val="center"/>
        </w:trPr>
        <w:tc>
          <w:tcPr>
            <w:tcW w:w="604" w:type="pct"/>
            <w:vMerge/>
            <w:shd w:val="clear" w:color="auto" w:fill="auto"/>
          </w:tcPr>
          <w:p w14:paraId="777E699B" w14:textId="77777777" w:rsidR="00123ECE" w:rsidRPr="00130358" w:rsidRDefault="00123ECE" w:rsidP="00483222">
            <w:pPr>
              <w:pStyle w:val="TAL"/>
            </w:pPr>
          </w:p>
        </w:tc>
        <w:tc>
          <w:tcPr>
            <w:tcW w:w="1379" w:type="pct"/>
            <w:shd w:val="clear" w:color="auto" w:fill="auto"/>
          </w:tcPr>
          <w:p w14:paraId="47A6559F" w14:textId="35BD968F" w:rsidR="00123ECE" w:rsidRPr="00130358" w:rsidRDefault="00123ECE" w:rsidP="00483222">
            <w:pPr>
              <w:pStyle w:val="TAL"/>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541" w:type="pct"/>
            <w:vMerge/>
            <w:shd w:val="clear" w:color="auto" w:fill="auto"/>
          </w:tcPr>
          <w:p w14:paraId="532F8768" w14:textId="77777777" w:rsidR="00123ECE" w:rsidRPr="00130358" w:rsidRDefault="00123ECE" w:rsidP="00D62538">
            <w:pPr>
              <w:pStyle w:val="TAC"/>
              <w:keepNext w:val="0"/>
              <w:keepLines w:val="0"/>
            </w:pPr>
          </w:p>
        </w:tc>
        <w:tc>
          <w:tcPr>
            <w:tcW w:w="1269" w:type="pct"/>
            <w:vMerge/>
            <w:shd w:val="clear" w:color="auto" w:fill="auto"/>
            <w:vAlign w:val="center"/>
          </w:tcPr>
          <w:p w14:paraId="616A8808" w14:textId="77777777" w:rsidR="00123ECE" w:rsidRPr="00130358" w:rsidRDefault="00123ECE" w:rsidP="00D62538">
            <w:pPr>
              <w:pStyle w:val="TAC"/>
              <w:keepNext w:val="0"/>
              <w:keepLines w:val="0"/>
            </w:pPr>
          </w:p>
        </w:tc>
        <w:tc>
          <w:tcPr>
            <w:tcW w:w="1207" w:type="pct"/>
            <w:shd w:val="clear" w:color="auto" w:fill="auto"/>
          </w:tcPr>
          <w:p w14:paraId="4EF18049" w14:textId="77777777" w:rsidR="00123ECE" w:rsidRPr="00130358" w:rsidRDefault="00123ECE" w:rsidP="00D62538">
            <w:pPr>
              <w:pStyle w:val="TAC"/>
              <w:keepNext w:val="0"/>
              <w:keepLines w:val="0"/>
            </w:pPr>
            <w:r w:rsidRPr="00130358">
              <w:t>-109.95</w:t>
            </w:r>
          </w:p>
        </w:tc>
      </w:tr>
      <w:tr w:rsidR="00123ECE" w:rsidRPr="00130358" w14:paraId="74B3B83B" w14:textId="77777777" w:rsidTr="00483222">
        <w:trPr>
          <w:cantSplit/>
          <w:jc w:val="center"/>
        </w:trPr>
        <w:tc>
          <w:tcPr>
            <w:tcW w:w="604" w:type="pct"/>
            <w:vMerge/>
            <w:shd w:val="clear" w:color="auto" w:fill="auto"/>
          </w:tcPr>
          <w:p w14:paraId="4076ED00" w14:textId="77777777" w:rsidR="00123ECE" w:rsidRPr="00130358" w:rsidRDefault="00123ECE" w:rsidP="00483222">
            <w:pPr>
              <w:pStyle w:val="TAL"/>
            </w:pPr>
          </w:p>
        </w:tc>
        <w:tc>
          <w:tcPr>
            <w:tcW w:w="1379" w:type="pct"/>
            <w:shd w:val="clear" w:color="auto" w:fill="auto"/>
          </w:tcPr>
          <w:p w14:paraId="2D6EFA8F" w14:textId="6588EE21" w:rsidR="00123ECE" w:rsidRPr="00130358" w:rsidRDefault="00123ECE" w:rsidP="00483222">
            <w:pPr>
              <w:pStyle w:val="TAL"/>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158F0676" w14:textId="77777777" w:rsidR="00123ECE" w:rsidRPr="00130358" w:rsidRDefault="00123ECE" w:rsidP="00D62538">
            <w:pPr>
              <w:pStyle w:val="TAC"/>
              <w:keepNext w:val="0"/>
              <w:keepLines w:val="0"/>
            </w:pPr>
          </w:p>
        </w:tc>
        <w:tc>
          <w:tcPr>
            <w:tcW w:w="1269" w:type="pct"/>
            <w:vMerge/>
            <w:shd w:val="clear" w:color="auto" w:fill="auto"/>
            <w:vAlign w:val="center"/>
          </w:tcPr>
          <w:p w14:paraId="2AF78D6C" w14:textId="77777777" w:rsidR="00123ECE" w:rsidRPr="00130358" w:rsidRDefault="00123ECE" w:rsidP="00D62538">
            <w:pPr>
              <w:pStyle w:val="TAC"/>
              <w:keepNext w:val="0"/>
              <w:keepLines w:val="0"/>
            </w:pPr>
          </w:p>
        </w:tc>
        <w:tc>
          <w:tcPr>
            <w:tcW w:w="1207" w:type="pct"/>
            <w:shd w:val="clear" w:color="auto" w:fill="auto"/>
          </w:tcPr>
          <w:p w14:paraId="75F936AE" w14:textId="77777777" w:rsidR="00123ECE" w:rsidRPr="00130358" w:rsidRDefault="00123ECE" w:rsidP="00D62538">
            <w:pPr>
              <w:pStyle w:val="TAC"/>
              <w:keepNext w:val="0"/>
              <w:keepLines w:val="0"/>
            </w:pPr>
            <w:r w:rsidRPr="00130358">
              <w:t>-111.95</w:t>
            </w:r>
          </w:p>
        </w:tc>
      </w:tr>
      <w:tr w:rsidR="00123ECE" w:rsidRPr="00130358" w14:paraId="0D6526D7" w14:textId="77777777" w:rsidTr="00483222">
        <w:trPr>
          <w:cantSplit/>
          <w:jc w:val="center"/>
        </w:trPr>
        <w:tc>
          <w:tcPr>
            <w:tcW w:w="604" w:type="pct"/>
            <w:vMerge w:val="restart"/>
            <w:shd w:val="clear" w:color="auto" w:fill="auto"/>
          </w:tcPr>
          <w:p w14:paraId="2DAF9590" w14:textId="4FBA9176" w:rsidR="00123ECE" w:rsidRPr="00130358" w:rsidRDefault="00123ECE" w:rsidP="000835DA">
            <w:pPr>
              <w:pStyle w:val="TAL"/>
            </w:pPr>
            <w:r w:rsidRPr="00130358">
              <w:t>Io,</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44097EF8" w14:textId="6D8586F4" w:rsidR="00123ECE" w:rsidRPr="00130358" w:rsidRDefault="00123ECE" w:rsidP="000835DA">
            <w:pPr>
              <w:pStyle w:val="TAL"/>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3B58B8C6" w14:textId="5ED20A26" w:rsidR="00123ECE" w:rsidRPr="00130358" w:rsidRDefault="00123ECE" w:rsidP="000835DA">
            <w:pPr>
              <w:pStyle w:val="TAC"/>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55B5651C" w14:textId="77777777" w:rsidR="00123ECE" w:rsidRPr="00130358" w:rsidRDefault="00123ECE" w:rsidP="000835DA">
            <w:pPr>
              <w:pStyle w:val="TAC"/>
              <w:keepLines w:val="0"/>
            </w:pPr>
            <w:r w:rsidRPr="00130358">
              <w:t>-50.75</w:t>
            </w:r>
          </w:p>
        </w:tc>
        <w:tc>
          <w:tcPr>
            <w:tcW w:w="1207" w:type="pct"/>
            <w:shd w:val="clear" w:color="auto" w:fill="auto"/>
          </w:tcPr>
          <w:p w14:paraId="2AF4D391" w14:textId="77777777" w:rsidR="00123ECE" w:rsidRPr="00130358" w:rsidRDefault="00123ECE" w:rsidP="000835DA">
            <w:pPr>
              <w:pStyle w:val="TAC"/>
              <w:keepLines w:val="0"/>
            </w:pPr>
            <w:r w:rsidRPr="00130358">
              <w:t>-93.27</w:t>
            </w:r>
          </w:p>
        </w:tc>
      </w:tr>
      <w:tr w:rsidR="00123ECE" w:rsidRPr="00130358" w14:paraId="27923DB6" w14:textId="77777777" w:rsidTr="00483222">
        <w:trPr>
          <w:cantSplit/>
          <w:jc w:val="center"/>
        </w:trPr>
        <w:tc>
          <w:tcPr>
            <w:tcW w:w="604" w:type="pct"/>
            <w:vMerge/>
            <w:shd w:val="clear" w:color="auto" w:fill="auto"/>
          </w:tcPr>
          <w:p w14:paraId="7C8FAC51" w14:textId="77777777" w:rsidR="00123ECE" w:rsidRPr="00130358" w:rsidRDefault="00123ECE" w:rsidP="000835DA">
            <w:pPr>
              <w:pStyle w:val="TAC"/>
              <w:keepLines w:val="0"/>
            </w:pPr>
          </w:p>
        </w:tc>
        <w:tc>
          <w:tcPr>
            <w:tcW w:w="1379" w:type="pct"/>
            <w:shd w:val="clear" w:color="auto" w:fill="auto"/>
          </w:tcPr>
          <w:p w14:paraId="2ED291B1" w14:textId="67589F44" w:rsidR="00123ECE" w:rsidRPr="00130358" w:rsidRDefault="00123ECE" w:rsidP="000835DA">
            <w:pPr>
              <w:pStyle w:val="TAL"/>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5F2C0D4A" w14:textId="77777777" w:rsidR="00123ECE" w:rsidRPr="00130358" w:rsidRDefault="00123ECE" w:rsidP="000835DA">
            <w:pPr>
              <w:pStyle w:val="TAC"/>
              <w:keepLines w:val="0"/>
            </w:pPr>
          </w:p>
        </w:tc>
        <w:tc>
          <w:tcPr>
            <w:tcW w:w="1269" w:type="pct"/>
            <w:vMerge/>
            <w:shd w:val="clear" w:color="auto" w:fill="auto"/>
          </w:tcPr>
          <w:p w14:paraId="3806AF7E" w14:textId="77777777" w:rsidR="00123ECE" w:rsidRPr="00130358" w:rsidRDefault="00123ECE" w:rsidP="000835DA">
            <w:pPr>
              <w:pStyle w:val="TAC"/>
              <w:keepLines w:val="0"/>
            </w:pPr>
          </w:p>
        </w:tc>
        <w:tc>
          <w:tcPr>
            <w:tcW w:w="1207" w:type="pct"/>
            <w:shd w:val="clear" w:color="auto" w:fill="auto"/>
          </w:tcPr>
          <w:p w14:paraId="738745EB" w14:textId="77777777" w:rsidR="00123ECE" w:rsidRPr="00130358" w:rsidRDefault="00123ECE" w:rsidP="000835DA">
            <w:pPr>
              <w:pStyle w:val="TAC"/>
              <w:keepLines w:val="0"/>
            </w:pPr>
            <w:r w:rsidRPr="00130358">
              <w:t>-91.27</w:t>
            </w:r>
          </w:p>
        </w:tc>
      </w:tr>
      <w:tr w:rsidR="00123ECE" w:rsidRPr="00130358" w14:paraId="04C4A7EA" w14:textId="77777777" w:rsidTr="00483222">
        <w:trPr>
          <w:cantSplit/>
          <w:jc w:val="center"/>
        </w:trPr>
        <w:tc>
          <w:tcPr>
            <w:tcW w:w="604" w:type="pct"/>
            <w:vMerge/>
            <w:shd w:val="clear" w:color="auto" w:fill="auto"/>
          </w:tcPr>
          <w:p w14:paraId="305633FA" w14:textId="77777777" w:rsidR="00123ECE" w:rsidRPr="00130358" w:rsidRDefault="00123ECE" w:rsidP="000835DA">
            <w:pPr>
              <w:pStyle w:val="TAC"/>
              <w:keepLines w:val="0"/>
            </w:pPr>
          </w:p>
        </w:tc>
        <w:tc>
          <w:tcPr>
            <w:tcW w:w="1379" w:type="pct"/>
            <w:shd w:val="clear" w:color="auto" w:fill="auto"/>
          </w:tcPr>
          <w:p w14:paraId="7614D4E2" w14:textId="45E5D28F" w:rsidR="00123ECE" w:rsidRPr="00130358" w:rsidRDefault="00123ECE" w:rsidP="000835DA">
            <w:pPr>
              <w:pStyle w:val="TAL"/>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1837E4DB" w14:textId="77777777" w:rsidR="00123ECE" w:rsidRPr="00130358" w:rsidRDefault="00123ECE" w:rsidP="000835DA">
            <w:pPr>
              <w:pStyle w:val="TAC"/>
              <w:keepLines w:val="0"/>
            </w:pPr>
          </w:p>
        </w:tc>
        <w:tc>
          <w:tcPr>
            <w:tcW w:w="1269" w:type="pct"/>
            <w:vMerge/>
            <w:shd w:val="clear" w:color="auto" w:fill="auto"/>
          </w:tcPr>
          <w:p w14:paraId="335357B0" w14:textId="77777777" w:rsidR="00123ECE" w:rsidRPr="00130358" w:rsidRDefault="00123ECE" w:rsidP="000835DA">
            <w:pPr>
              <w:pStyle w:val="TAC"/>
              <w:keepLines w:val="0"/>
            </w:pPr>
          </w:p>
        </w:tc>
        <w:tc>
          <w:tcPr>
            <w:tcW w:w="1207" w:type="pct"/>
            <w:shd w:val="clear" w:color="auto" w:fill="auto"/>
          </w:tcPr>
          <w:p w14:paraId="1F57C246" w14:textId="3506E635" w:rsidR="00123ECE" w:rsidRPr="00130358" w:rsidRDefault="00123ECE" w:rsidP="000835DA">
            <w:pPr>
              <w:pStyle w:val="TAC"/>
              <w:keepLines w:val="0"/>
            </w:pPr>
            <w:r w:rsidRPr="00130358">
              <w:t>-89.77</w:t>
            </w:r>
            <w:r w:rsidR="00D62538" w:rsidRPr="00130358">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5D2E32B9" w14:textId="77777777" w:rsidTr="00483222">
        <w:trPr>
          <w:cantSplit/>
          <w:jc w:val="center"/>
        </w:trPr>
        <w:tc>
          <w:tcPr>
            <w:tcW w:w="604" w:type="pct"/>
            <w:vMerge/>
            <w:shd w:val="clear" w:color="auto" w:fill="auto"/>
          </w:tcPr>
          <w:p w14:paraId="076A5D21" w14:textId="77777777" w:rsidR="00123ECE" w:rsidRPr="00130358" w:rsidRDefault="00123ECE" w:rsidP="00D62538">
            <w:pPr>
              <w:pStyle w:val="TAC"/>
              <w:keepNext w:val="0"/>
              <w:keepLines w:val="0"/>
            </w:pPr>
          </w:p>
        </w:tc>
        <w:tc>
          <w:tcPr>
            <w:tcW w:w="1379" w:type="pct"/>
            <w:shd w:val="clear" w:color="auto" w:fill="auto"/>
          </w:tcPr>
          <w:p w14:paraId="16837968" w14:textId="76292ACA" w:rsidR="00123ECE" w:rsidRPr="00130358" w:rsidRDefault="00123ECE" w:rsidP="00483222">
            <w:pPr>
              <w:pStyle w:val="TAL"/>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541" w:type="pct"/>
            <w:vMerge/>
            <w:shd w:val="clear" w:color="auto" w:fill="auto"/>
          </w:tcPr>
          <w:p w14:paraId="4CD54A05" w14:textId="77777777" w:rsidR="00123ECE" w:rsidRPr="00130358" w:rsidRDefault="00123ECE" w:rsidP="00D62538">
            <w:pPr>
              <w:pStyle w:val="TAC"/>
              <w:keepNext w:val="0"/>
              <w:keepLines w:val="0"/>
            </w:pPr>
          </w:p>
        </w:tc>
        <w:tc>
          <w:tcPr>
            <w:tcW w:w="1269" w:type="pct"/>
            <w:vMerge/>
            <w:shd w:val="clear" w:color="auto" w:fill="auto"/>
          </w:tcPr>
          <w:p w14:paraId="2D858758" w14:textId="77777777" w:rsidR="00123ECE" w:rsidRPr="00130358" w:rsidRDefault="00123ECE" w:rsidP="00D62538">
            <w:pPr>
              <w:pStyle w:val="TAC"/>
              <w:keepNext w:val="0"/>
              <w:keepLines w:val="0"/>
            </w:pPr>
          </w:p>
        </w:tc>
        <w:tc>
          <w:tcPr>
            <w:tcW w:w="1207" w:type="pct"/>
            <w:shd w:val="clear" w:color="auto" w:fill="auto"/>
          </w:tcPr>
          <w:p w14:paraId="76A61986" w14:textId="77777777" w:rsidR="00123ECE" w:rsidRPr="00130358" w:rsidRDefault="00123ECE" w:rsidP="00D62538">
            <w:pPr>
              <w:pStyle w:val="TAC"/>
              <w:keepNext w:val="0"/>
              <w:keepLines w:val="0"/>
            </w:pPr>
            <w:r w:rsidRPr="00130358">
              <w:t>-90.27</w:t>
            </w:r>
          </w:p>
        </w:tc>
      </w:tr>
      <w:tr w:rsidR="00123ECE" w:rsidRPr="00130358" w14:paraId="25BD9473" w14:textId="77777777" w:rsidTr="00483222">
        <w:trPr>
          <w:cantSplit/>
          <w:jc w:val="center"/>
        </w:trPr>
        <w:tc>
          <w:tcPr>
            <w:tcW w:w="604" w:type="pct"/>
            <w:vMerge/>
            <w:shd w:val="clear" w:color="auto" w:fill="auto"/>
          </w:tcPr>
          <w:p w14:paraId="505CC596" w14:textId="77777777" w:rsidR="00123ECE" w:rsidRPr="00130358" w:rsidRDefault="00123ECE" w:rsidP="00D62538">
            <w:pPr>
              <w:pStyle w:val="TAC"/>
              <w:keepNext w:val="0"/>
              <w:keepLines w:val="0"/>
            </w:pPr>
          </w:p>
        </w:tc>
        <w:tc>
          <w:tcPr>
            <w:tcW w:w="1379" w:type="pct"/>
            <w:shd w:val="clear" w:color="auto" w:fill="auto"/>
          </w:tcPr>
          <w:p w14:paraId="1214F84B" w14:textId="2A319AEA" w:rsidR="00123ECE" w:rsidRPr="00130358" w:rsidRDefault="00123ECE" w:rsidP="00483222">
            <w:pPr>
              <w:pStyle w:val="TAL"/>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4985FED5" w14:textId="77777777" w:rsidR="00123ECE" w:rsidRPr="00130358" w:rsidRDefault="00123ECE" w:rsidP="00D62538">
            <w:pPr>
              <w:pStyle w:val="TAC"/>
              <w:keepNext w:val="0"/>
              <w:keepLines w:val="0"/>
            </w:pPr>
          </w:p>
        </w:tc>
        <w:tc>
          <w:tcPr>
            <w:tcW w:w="1269" w:type="pct"/>
            <w:vMerge/>
            <w:shd w:val="clear" w:color="auto" w:fill="auto"/>
          </w:tcPr>
          <w:p w14:paraId="348E03F3" w14:textId="77777777" w:rsidR="00123ECE" w:rsidRPr="00130358" w:rsidRDefault="00123ECE" w:rsidP="00D62538">
            <w:pPr>
              <w:pStyle w:val="TAC"/>
              <w:keepNext w:val="0"/>
              <w:keepLines w:val="0"/>
            </w:pPr>
          </w:p>
        </w:tc>
        <w:tc>
          <w:tcPr>
            <w:tcW w:w="1207" w:type="pct"/>
            <w:shd w:val="clear" w:color="auto" w:fill="auto"/>
          </w:tcPr>
          <w:p w14:paraId="473A618F" w14:textId="77777777" w:rsidR="00123ECE" w:rsidRPr="00130358" w:rsidRDefault="00123ECE" w:rsidP="00D62538">
            <w:pPr>
              <w:pStyle w:val="TAC"/>
              <w:keepNext w:val="0"/>
              <w:keepLines w:val="0"/>
            </w:pPr>
            <w:r w:rsidRPr="00130358">
              <w:t>-92.27</w:t>
            </w:r>
          </w:p>
        </w:tc>
      </w:tr>
      <w:tr w:rsidR="00123ECE" w:rsidRPr="00130358" w14:paraId="7EAC8F1B" w14:textId="77777777" w:rsidTr="00483222">
        <w:trPr>
          <w:cantSplit/>
          <w:jc w:val="center"/>
        </w:trPr>
        <w:tc>
          <w:tcPr>
            <w:tcW w:w="1983" w:type="pct"/>
            <w:gridSpan w:val="2"/>
            <w:shd w:val="clear" w:color="auto" w:fill="auto"/>
          </w:tcPr>
          <w:p w14:paraId="74F4D006" w14:textId="3B2982B5" w:rsidR="00123ECE" w:rsidRPr="00130358" w:rsidRDefault="00123ECE" w:rsidP="00483222">
            <w:pPr>
              <w:pStyle w:val="TAL"/>
            </w:pPr>
            <w:r w:rsidRPr="00130358">
              <w:t>Propagation</w:t>
            </w:r>
            <w:r w:rsidR="00D62538" w:rsidRPr="00130358">
              <w:t xml:space="preserve"> </w:t>
            </w:r>
            <w:r w:rsidRPr="00130358">
              <w:t>condition</w:t>
            </w:r>
          </w:p>
        </w:tc>
        <w:tc>
          <w:tcPr>
            <w:tcW w:w="541" w:type="pct"/>
            <w:shd w:val="clear" w:color="auto" w:fill="auto"/>
          </w:tcPr>
          <w:p w14:paraId="6EDD649F" w14:textId="77777777" w:rsidR="00123ECE" w:rsidRPr="00130358" w:rsidRDefault="00123ECE" w:rsidP="00D62538">
            <w:pPr>
              <w:pStyle w:val="TAC"/>
              <w:keepNext w:val="0"/>
              <w:keepLines w:val="0"/>
            </w:pPr>
            <w:r w:rsidRPr="00130358">
              <w:t>-</w:t>
            </w:r>
          </w:p>
        </w:tc>
        <w:tc>
          <w:tcPr>
            <w:tcW w:w="1269" w:type="pct"/>
            <w:shd w:val="clear" w:color="auto" w:fill="auto"/>
          </w:tcPr>
          <w:p w14:paraId="3E6A1E13" w14:textId="77777777" w:rsidR="00123ECE" w:rsidRPr="00130358" w:rsidRDefault="00123ECE" w:rsidP="00D62538">
            <w:pPr>
              <w:pStyle w:val="TAC"/>
              <w:keepNext w:val="0"/>
              <w:keepLines w:val="0"/>
            </w:pPr>
            <w:r w:rsidRPr="00130358">
              <w:t>AWGN</w:t>
            </w:r>
          </w:p>
        </w:tc>
        <w:tc>
          <w:tcPr>
            <w:tcW w:w="1207" w:type="pct"/>
            <w:shd w:val="clear" w:color="auto" w:fill="auto"/>
          </w:tcPr>
          <w:p w14:paraId="0810918D" w14:textId="77777777" w:rsidR="00123ECE" w:rsidRPr="00130358" w:rsidRDefault="00123ECE" w:rsidP="00D62538">
            <w:pPr>
              <w:pStyle w:val="TAC"/>
              <w:keepNext w:val="0"/>
              <w:keepLines w:val="0"/>
            </w:pPr>
            <w:r w:rsidRPr="00130358">
              <w:t>AWGN</w:t>
            </w:r>
          </w:p>
        </w:tc>
      </w:tr>
      <w:tr w:rsidR="00123ECE" w:rsidRPr="00130358" w14:paraId="5BF637C6" w14:textId="77777777" w:rsidTr="00483222">
        <w:trPr>
          <w:cantSplit/>
          <w:jc w:val="center"/>
        </w:trPr>
        <w:tc>
          <w:tcPr>
            <w:tcW w:w="5000" w:type="pct"/>
            <w:gridSpan w:val="5"/>
            <w:shd w:val="clear" w:color="auto" w:fill="auto"/>
          </w:tcPr>
          <w:p w14:paraId="3CFB0A8D" w14:textId="565405C9" w:rsidR="00123ECE" w:rsidRPr="00130358" w:rsidRDefault="00123ECE" w:rsidP="00D62538">
            <w:pPr>
              <w:pStyle w:val="TAN"/>
              <w:keepNext w:val="0"/>
              <w:keepLines w:val="0"/>
            </w:pPr>
            <w:r w:rsidRPr="00130358">
              <w:t>NOTE</w:t>
            </w:r>
            <w:r w:rsidR="00D62538" w:rsidRPr="00130358">
              <w:t xml:space="preserve"> </w:t>
            </w:r>
            <w:r w:rsidRPr="00130358">
              <w:t>1:</w:t>
            </w:r>
            <w:r w:rsidRPr="00130358">
              <w:tab/>
              <w:t>CPICH</w:t>
            </w:r>
            <w:r w:rsidR="00D62538" w:rsidRPr="00130358">
              <w:t xml:space="preserve"> </w:t>
            </w:r>
            <w:r w:rsidRPr="00130358">
              <w:t>RSCP</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05D093ED" w14:textId="36AC91E5"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III</w:t>
            </w:r>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r w:rsidRPr="00130358">
              <w:t>III</w:t>
            </w:r>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p>
          <w:p w14:paraId="2DC79043" w14:textId="686BEEEA" w:rsidR="00483222" w:rsidRPr="00130358" w:rsidRDefault="00123ECE" w:rsidP="00D62538">
            <w:pPr>
              <w:pStyle w:val="TAN"/>
              <w:keepNext w:val="0"/>
              <w:keepLines w:val="0"/>
              <w:rPr>
                <w:lang w:eastAsia="ko-KR"/>
              </w:rPr>
            </w:pPr>
            <w:r w:rsidRPr="00130358">
              <w:t>NOTE</w:t>
            </w:r>
            <w:r w:rsidR="00D62538" w:rsidRPr="00130358">
              <w:t xml:space="preserve"> </w:t>
            </w:r>
            <w:r w:rsidRPr="00130358">
              <w:t>3:</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r w:rsidRPr="00130358">
              <w:rPr>
                <w:lang w:eastAsia="ko-KR"/>
              </w:rPr>
              <w:t>.</w:t>
            </w:r>
          </w:p>
        </w:tc>
      </w:tr>
      <w:tr w:rsidR="00483222" w:rsidRPr="00130358" w14:paraId="72C97CD8" w14:textId="77777777" w:rsidTr="00483222">
        <w:trPr>
          <w:cantSplit/>
          <w:jc w:val="center"/>
        </w:trPr>
        <w:tc>
          <w:tcPr>
            <w:tcW w:w="5000" w:type="pct"/>
            <w:gridSpan w:val="5"/>
            <w:shd w:val="clear" w:color="auto" w:fill="auto"/>
          </w:tcPr>
          <w:p w14:paraId="3C5DBA86" w14:textId="1471FF05" w:rsidR="00483222" w:rsidRPr="00130358" w:rsidRDefault="00483222" w:rsidP="00483222">
            <w:pPr>
              <w:pStyle w:val="TAL"/>
            </w:pPr>
            <w:r w:rsidRPr="00130358">
              <w:t xml:space="preserve">Tests shall be done sequentially. Test 1 shall be done first. After test 1 has been executed test parameters for test 2 shall be set within 5 seconds so that UE does not </w:t>
            </w:r>
            <w:proofErr w:type="spellStart"/>
            <w:r w:rsidRPr="00130358">
              <w:t>loose</w:t>
            </w:r>
            <w:proofErr w:type="spellEnd"/>
            <w:r w:rsidRPr="00130358">
              <w:t xml:space="preserve"> the Cell 2 in between the tests.</w:t>
            </w:r>
          </w:p>
        </w:tc>
      </w:tr>
    </w:tbl>
    <w:p w14:paraId="42F93A3B" w14:textId="77777777" w:rsidR="00123ECE" w:rsidRPr="00130358" w:rsidRDefault="00123ECE" w:rsidP="00D62538"/>
    <w:p w14:paraId="6E3BCBF6" w14:textId="77777777" w:rsidR="00123ECE" w:rsidRPr="00130358" w:rsidRDefault="00123ECE" w:rsidP="00D62538">
      <w:r w:rsidRPr="00130358">
        <w:t xml:space="preserve">Each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test shall meet the reported values test requirements in table 9.3.1.5-</w:t>
      </w:r>
      <w:r w:rsidRPr="00130358">
        <w:rPr>
          <w:rFonts w:eastAsia="SimSun"/>
          <w:lang w:eastAsia="zh-CN"/>
        </w:rPr>
        <w:t>3</w:t>
      </w:r>
      <w:r w:rsidRPr="00130358">
        <w:t>.</w:t>
      </w:r>
    </w:p>
    <w:p w14:paraId="070C971B" w14:textId="77777777" w:rsidR="00123ECE" w:rsidRPr="00130358" w:rsidRDefault="00123ECE" w:rsidP="00D62538">
      <w:pPr>
        <w:pStyle w:val="TH"/>
        <w:keepNext w:val="0"/>
        <w:keepLines w:val="0"/>
      </w:pPr>
      <w:r w:rsidRPr="00130358">
        <w:t>Table 9.3.1.5-</w:t>
      </w:r>
      <w:r w:rsidRPr="00130358">
        <w:rPr>
          <w:rFonts w:eastAsia="SimSun"/>
          <w:lang w:eastAsia="zh-CN"/>
        </w:rPr>
        <w:t>3</w:t>
      </w:r>
      <w:r w:rsidRPr="00130358">
        <w:t xml:space="preserve">: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5"/>
        <w:gridCol w:w="1275"/>
        <w:gridCol w:w="1134"/>
        <w:gridCol w:w="1134"/>
        <w:gridCol w:w="1094"/>
        <w:gridCol w:w="1134"/>
        <w:gridCol w:w="1134"/>
      </w:tblGrid>
      <w:tr w:rsidR="00123ECE" w:rsidRPr="00130358" w14:paraId="229A165D"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090D884E" w14:textId="77777777" w:rsidR="00123ECE" w:rsidRPr="00130358" w:rsidRDefault="00123ECE" w:rsidP="00D62538">
            <w:pPr>
              <w:pStyle w:val="TAH"/>
              <w:keepNext w:val="0"/>
              <w:keepLines w:val="0"/>
            </w:pPr>
          </w:p>
        </w:tc>
        <w:tc>
          <w:tcPr>
            <w:tcW w:w="1275" w:type="dxa"/>
            <w:tcBorders>
              <w:top w:val="single" w:sz="4" w:space="0" w:color="auto"/>
              <w:left w:val="single" w:sz="4" w:space="0" w:color="auto"/>
              <w:bottom w:val="single" w:sz="4" w:space="0" w:color="auto"/>
              <w:right w:val="single" w:sz="4" w:space="0" w:color="auto"/>
            </w:tcBorders>
            <w:vAlign w:val="center"/>
          </w:tcPr>
          <w:p w14:paraId="6732D33A" w14:textId="7A0BA913" w:rsidR="00123ECE" w:rsidRPr="00130358" w:rsidRDefault="00123ECE" w:rsidP="00D62538">
            <w:pPr>
              <w:pStyle w:val="TAH"/>
              <w:keepNext w:val="0"/>
              <w:keepLines w:val="0"/>
            </w:pPr>
            <w:r w:rsidRPr="00130358">
              <w:t>Test</w:t>
            </w:r>
            <w:r w:rsidR="00D62538" w:rsidRPr="00130358">
              <w:t xml:space="preserve"> </w:t>
            </w:r>
            <w:r w:rsidRPr="00130358">
              <w:t>1</w:t>
            </w:r>
          </w:p>
        </w:tc>
        <w:tc>
          <w:tcPr>
            <w:tcW w:w="5630" w:type="dxa"/>
            <w:gridSpan w:val="5"/>
            <w:tcBorders>
              <w:top w:val="single" w:sz="4" w:space="0" w:color="auto"/>
              <w:left w:val="single" w:sz="4" w:space="0" w:color="auto"/>
              <w:bottom w:val="single" w:sz="4" w:space="0" w:color="auto"/>
              <w:right w:val="single" w:sz="4" w:space="0" w:color="auto"/>
            </w:tcBorders>
            <w:vAlign w:val="center"/>
          </w:tcPr>
          <w:p w14:paraId="23DE4F6F" w14:textId="4F5FEA48" w:rsidR="00123ECE" w:rsidRPr="00130358" w:rsidRDefault="00123ECE" w:rsidP="00D62538">
            <w:pPr>
              <w:pStyle w:val="TAH"/>
              <w:keepNext w:val="0"/>
              <w:keepLines w:val="0"/>
              <w:rPr>
                <w:lang w:eastAsia="zh-CN"/>
              </w:rPr>
            </w:pPr>
            <w:r w:rsidRPr="00130358">
              <w:t>Test</w:t>
            </w:r>
            <w:r w:rsidR="00D62538" w:rsidRPr="00130358">
              <w:t xml:space="preserve"> </w:t>
            </w:r>
            <w:r w:rsidRPr="00130358">
              <w:rPr>
                <w:lang w:eastAsia="zh-CN"/>
              </w:rPr>
              <w:t>2</w:t>
            </w:r>
          </w:p>
        </w:tc>
      </w:tr>
      <w:tr w:rsidR="00123ECE" w:rsidRPr="00130358" w14:paraId="444ABEC2"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0C58BABD" w14:textId="77777777" w:rsidR="00123ECE" w:rsidRPr="00130358" w:rsidRDefault="00123ECE" w:rsidP="00483222">
            <w:pPr>
              <w:pStyle w:val="TAH"/>
            </w:pPr>
          </w:p>
        </w:tc>
        <w:tc>
          <w:tcPr>
            <w:tcW w:w="1275" w:type="dxa"/>
            <w:tcBorders>
              <w:top w:val="single" w:sz="4" w:space="0" w:color="auto"/>
              <w:left w:val="single" w:sz="4" w:space="0" w:color="auto"/>
              <w:bottom w:val="single" w:sz="4" w:space="0" w:color="auto"/>
              <w:right w:val="single" w:sz="4" w:space="0" w:color="auto"/>
            </w:tcBorders>
            <w:vAlign w:val="center"/>
          </w:tcPr>
          <w:p w14:paraId="4300AD0B" w14:textId="2BA4A97A" w:rsidR="00123ECE" w:rsidRPr="00130358" w:rsidRDefault="00123ECE" w:rsidP="00483222">
            <w:pPr>
              <w:pStyle w:val="TAH"/>
            </w:pPr>
            <w:r w:rsidRPr="00130358">
              <w:t>All</w:t>
            </w:r>
            <w:r w:rsidR="00D62538" w:rsidRPr="00130358">
              <w:t xml:space="preserve"> </w:t>
            </w:r>
            <w:r w:rsidRPr="00130358">
              <w:t>bands</w:t>
            </w:r>
          </w:p>
        </w:tc>
        <w:tc>
          <w:tcPr>
            <w:tcW w:w="1134" w:type="dxa"/>
            <w:tcBorders>
              <w:top w:val="single" w:sz="4" w:space="0" w:color="auto"/>
              <w:left w:val="single" w:sz="4" w:space="0" w:color="auto"/>
              <w:bottom w:val="single" w:sz="4" w:space="0" w:color="auto"/>
              <w:right w:val="single" w:sz="4" w:space="0" w:color="auto"/>
            </w:tcBorders>
          </w:tcPr>
          <w:p w14:paraId="0BFB444F" w14:textId="2BB651E4" w:rsidR="00123ECE" w:rsidRPr="00130358" w:rsidRDefault="00123ECE" w:rsidP="00483222">
            <w:pPr>
              <w:pStyle w:val="TAH"/>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1134" w:type="dxa"/>
            <w:tcBorders>
              <w:top w:val="single" w:sz="4" w:space="0" w:color="auto"/>
              <w:left w:val="single" w:sz="4" w:space="0" w:color="auto"/>
              <w:bottom w:val="single" w:sz="4" w:space="0" w:color="auto"/>
              <w:right w:val="single" w:sz="4" w:space="0" w:color="auto"/>
            </w:tcBorders>
          </w:tcPr>
          <w:p w14:paraId="41783ED9" w14:textId="4565F30D" w:rsidR="00123ECE" w:rsidRPr="00130358" w:rsidRDefault="00123ECE" w:rsidP="00483222">
            <w:pPr>
              <w:pStyle w:val="TAH"/>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1094" w:type="dxa"/>
            <w:tcBorders>
              <w:top w:val="single" w:sz="4" w:space="0" w:color="auto"/>
              <w:left w:val="single" w:sz="4" w:space="0" w:color="auto"/>
              <w:bottom w:val="single" w:sz="4" w:space="0" w:color="auto"/>
              <w:right w:val="single" w:sz="4" w:space="0" w:color="auto"/>
            </w:tcBorders>
          </w:tcPr>
          <w:p w14:paraId="3D0FF4DB" w14:textId="29AB22F7" w:rsidR="00123ECE" w:rsidRPr="00130358" w:rsidRDefault="00123ECE" w:rsidP="00483222">
            <w:pPr>
              <w:pStyle w:val="TAH"/>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r w:rsidR="00CE02AE" w:rsidRPr="00130358">
              <w:rPr>
                <w:lang w:eastAsia="ko-KR"/>
              </w:rPr>
              <w:br/>
              <w:t>(Note</w:t>
            </w:r>
            <w:r w:rsidR="00D62538" w:rsidRPr="00130358">
              <w:rPr>
                <w:lang w:eastAsia="ko-KR"/>
              </w:rPr>
              <w:t xml:space="preserve"> </w:t>
            </w:r>
            <w:r w:rsidR="00CE02AE" w:rsidRPr="00130358">
              <w:rPr>
                <w:lang w:eastAsia="ko-KR"/>
              </w:rPr>
              <w:t>2)</w:t>
            </w:r>
          </w:p>
        </w:tc>
        <w:tc>
          <w:tcPr>
            <w:tcW w:w="1134" w:type="dxa"/>
            <w:tcBorders>
              <w:top w:val="single" w:sz="4" w:space="0" w:color="auto"/>
              <w:left w:val="single" w:sz="4" w:space="0" w:color="auto"/>
              <w:bottom w:val="single" w:sz="4" w:space="0" w:color="auto"/>
              <w:right w:val="single" w:sz="4" w:space="0" w:color="auto"/>
            </w:tcBorders>
          </w:tcPr>
          <w:p w14:paraId="28315039" w14:textId="7A2B5B8E" w:rsidR="00123ECE" w:rsidRPr="00130358" w:rsidRDefault="00123ECE" w:rsidP="00483222">
            <w:pPr>
              <w:pStyle w:val="TAH"/>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Pr="00130358">
              <w:rPr>
                <w:rFonts w:eastAsia="MS Mincho" w:cs="v5.0.0"/>
              </w:rPr>
              <w:t>,</w:t>
            </w:r>
            <w:r w:rsidR="00D62538" w:rsidRPr="00130358">
              <w:rPr>
                <w:rFonts w:eastAsia="MS Mincho" w:cs="v5.0.0"/>
              </w:rPr>
              <w:t xml:space="preserve"> </w:t>
            </w:r>
            <w:r w:rsidRPr="00130358">
              <w:rPr>
                <w:rFonts w:cs="v5.0.0"/>
              </w:rPr>
              <w:t>XXII</w:t>
            </w:r>
          </w:p>
        </w:tc>
        <w:tc>
          <w:tcPr>
            <w:tcW w:w="1134" w:type="dxa"/>
            <w:tcBorders>
              <w:top w:val="single" w:sz="4" w:space="0" w:color="auto"/>
              <w:left w:val="single" w:sz="4" w:space="0" w:color="auto"/>
              <w:bottom w:val="single" w:sz="4" w:space="0" w:color="auto"/>
              <w:right w:val="single" w:sz="4" w:space="0" w:color="auto"/>
            </w:tcBorders>
            <w:vAlign w:val="center"/>
          </w:tcPr>
          <w:p w14:paraId="06DF6C4F" w14:textId="0A452C82" w:rsidR="00123ECE" w:rsidRPr="00130358" w:rsidRDefault="00123ECE" w:rsidP="00483222">
            <w:pPr>
              <w:pStyle w:val="TAH"/>
            </w:pPr>
            <w:r w:rsidRPr="00130358">
              <w:t>Band</w:t>
            </w:r>
            <w:r w:rsidR="00D62538" w:rsidRPr="00130358">
              <w:t xml:space="preserve"> </w:t>
            </w:r>
            <w:r w:rsidRPr="00130358">
              <w:t>IX</w:t>
            </w:r>
            <w:r w:rsidR="00CE02AE" w:rsidRPr="00130358">
              <w:br/>
              <w:t>(Note</w:t>
            </w:r>
            <w:r w:rsidR="00D62538" w:rsidRPr="00130358">
              <w:t xml:space="preserve"> </w:t>
            </w:r>
            <w:r w:rsidR="00CE02AE" w:rsidRPr="00130358">
              <w:t>1)</w:t>
            </w:r>
          </w:p>
        </w:tc>
      </w:tr>
      <w:tr w:rsidR="00123ECE" w:rsidRPr="00130358" w14:paraId="40316C08"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0284EAD4" w14:textId="335E02B8" w:rsidR="00123ECE" w:rsidRPr="00130358" w:rsidRDefault="00123ECE" w:rsidP="00D62538">
            <w:pPr>
              <w:pStyle w:val="TAL"/>
              <w:keepNext w:val="0"/>
              <w:keepLines w:val="0"/>
              <w:rPr>
                <w:b/>
                <w:bCs/>
              </w:rPr>
            </w:pPr>
            <w:r w:rsidRPr="00130358">
              <w:rPr>
                <w:b/>
                <w:bCs/>
              </w:rPr>
              <w:t>Normal</w:t>
            </w:r>
            <w:r w:rsidR="00D62538" w:rsidRPr="00130358">
              <w:rPr>
                <w:b/>
                <w:bCs/>
              </w:rPr>
              <w:t xml:space="preserve"> </w:t>
            </w:r>
            <w:r w:rsidRPr="00130358">
              <w:rPr>
                <w:b/>
                <w:bCs/>
              </w:rPr>
              <w:t>Conditions</w:t>
            </w:r>
          </w:p>
        </w:tc>
      </w:tr>
      <w:tr w:rsidR="00123ECE" w:rsidRPr="00130358" w14:paraId="2D6BFCD8"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430A3E68" w14:textId="591EF499"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7B0901E8" w14:textId="77777777" w:rsidR="00123ECE" w:rsidRPr="00130358" w:rsidRDefault="00123ECE" w:rsidP="00D62538">
            <w:pPr>
              <w:pStyle w:val="TAC"/>
              <w:keepNext w:val="0"/>
              <w:keepLines w:val="0"/>
              <w:rPr>
                <w:lang w:eastAsia="zh-CN"/>
              </w:rPr>
            </w:pPr>
            <w:r w:rsidRPr="00130358">
              <w:t>CPICH_RSCP_</w:t>
            </w:r>
            <w:r w:rsidRPr="00130358">
              <w:rPr>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39B113A"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134" w:type="dxa"/>
            <w:tcBorders>
              <w:top w:val="single" w:sz="4" w:space="0" w:color="auto"/>
              <w:left w:val="single" w:sz="4" w:space="0" w:color="auto"/>
              <w:bottom w:val="single" w:sz="4" w:space="0" w:color="auto"/>
              <w:right w:val="single" w:sz="4" w:space="0" w:color="auto"/>
            </w:tcBorders>
            <w:vAlign w:val="center"/>
          </w:tcPr>
          <w:p w14:paraId="0EF09FF0" w14:textId="77777777" w:rsidR="00123ECE" w:rsidRPr="00130358" w:rsidRDefault="00123ECE" w:rsidP="00D62538">
            <w:pPr>
              <w:pStyle w:val="TAC"/>
              <w:keepNext w:val="0"/>
              <w:keepLines w:val="0"/>
              <w:rPr>
                <w:lang w:eastAsia="zh-CN"/>
              </w:rPr>
            </w:pPr>
            <w:r w:rsidRPr="00130358">
              <w:t>CPICH_RSCP_</w:t>
            </w:r>
            <w:r w:rsidRPr="00130358">
              <w:rPr>
                <w:lang w:eastAsia="zh-CN"/>
              </w:rPr>
              <w:t>-02</w:t>
            </w:r>
          </w:p>
        </w:tc>
        <w:tc>
          <w:tcPr>
            <w:tcW w:w="1094" w:type="dxa"/>
            <w:tcBorders>
              <w:top w:val="single" w:sz="4" w:space="0" w:color="auto"/>
              <w:left w:val="single" w:sz="4" w:space="0" w:color="auto"/>
              <w:bottom w:val="single" w:sz="4" w:space="0" w:color="auto"/>
              <w:right w:val="single" w:sz="4" w:space="0" w:color="auto"/>
            </w:tcBorders>
            <w:vAlign w:val="center"/>
          </w:tcPr>
          <w:p w14:paraId="403460B3" w14:textId="77777777" w:rsidR="00123ECE" w:rsidRPr="00130358" w:rsidRDefault="00123ECE" w:rsidP="00D62538">
            <w:pPr>
              <w:pStyle w:val="TAC"/>
              <w:keepNext w:val="0"/>
              <w:keepLines w:val="0"/>
              <w:rPr>
                <w:lang w:eastAsia="zh-CN"/>
              </w:rPr>
            </w:pPr>
            <w:r w:rsidRPr="00130358">
              <w:rPr>
                <w:lang w:eastAsia="zh-CN"/>
              </w:rPr>
              <w:t>CPICH_RSCP_-01</w:t>
            </w:r>
          </w:p>
        </w:tc>
        <w:tc>
          <w:tcPr>
            <w:tcW w:w="1134" w:type="dxa"/>
            <w:tcBorders>
              <w:top w:val="single" w:sz="4" w:space="0" w:color="auto"/>
              <w:left w:val="single" w:sz="4" w:space="0" w:color="auto"/>
              <w:bottom w:val="single" w:sz="4" w:space="0" w:color="auto"/>
              <w:right w:val="single" w:sz="4" w:space="0" w:color="auto"/>
            </w:tcBorders>
            <w:vAlign w:val="center"/>
          </w:tcPr>
          <w:p w14:paraId="346E9ACE" w14:textId="77777777" w:rsidR="00123ECE" w:rsidRPr="00130358" w:rsidRDefault="00123ECE" w:rsidP="00D62538">
            <w:pPr>
              <w:pStyle w:val="TAC"/>
              <w:keepNext w:val="0"/>
              <w:keepLines w:val="0"/>
              <w:rPr>
                <w:lang w:eastAsia="zh-CN"/>
              </w:rPr>
            </w:pPr>
            <w:r w:rsidRPr="00130358">
              <w:t>CPICH_RSCP_</w:t>
            </w:r>
            <w:r w:rsidRPr="00130358">
              <w:rPr>
                <w:lang w:eastAsia="zh-CN"/>
              </w:rPr>
              <w:t>-01</w:t>
            </w:r>
          </w:p>
        </w:tc>
        <w:tc>
          <w:tcPr>
            <w:tcW w:w="1134" w:type="dxa"/>
            <w:tcBorders>
              <w:top w:val="single" w:sz="4" w:space="0" w:color="auto"/>
              <w:left w:val="single" w:sz="4" w:space="0" w:color="auto"/>
              <w:bottom w:val="single" w:sz="4" w:space="0" w:color="auto"/>
              <w:right w:val="single" w:sz="4" w:space="0" w:color="auto"/>
            </w:tcBorders>
            <w:vAlign w:val="center"/>
          </w:tcPr>
          <w:p w14:paraId="12359A45" w14:textId="77777777" w:rsidR="00123ECE" w:rsidRPr="00130358" w:rsidRDefault="00123ECE" w:rsidP="00D62538">
            <w:pPr>
              <w:pStyle w:val="TAC"/>
              <w:keepNext w:val="0"/>
              <w:keepLines w:val="0"/>
              <w:rPr>
                <w:lang w:eastAsia="zh-CN"/>
              </w:rPr>
            </w:pPr>
            <w:r w:rsidRPr="00130358">
              <w:t>CPICH_RSCP_</w:t>
            </w:r>
            <w:r w:rsidRPr="00130358">
              <w:rPr>
                <w:lang w:eastAsia="zh-CN"/>
              </w:rPr>
              <w:t>-03</w:t>
            </w:r>
          </w:p>
        </w:tc>
      </w:tr>
      <w:tr w:rsidR="00123ECE" w:rsidRPr="00130358" w14:paraId="1ED07709"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22CFB1A7" w14:textId="383B8B44"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14DF1C93" w14:textId="77777777" w:rsidR="00123ECE" w:rsidRPr="00130358" w:rsidRDefault="00123ECE" w:rsidP="00D62538">
            <w:pPr>
              <w:pStyle w:val="TAC"/>
              <w:keepNext w:val="0"/>
              <w:keepLines w:val="0"/>
              <w:rPr>
                <w:lang w:eastAsia="zh-CN"/>
              </w:rPr>
            </w:pPr>
            <w:r w:rsidRPr="00130358">
              <w:t>CPICH_RSCP_</w:t>
            </w:r>
            <w:r w:rsidRPr="00130358">
              <w:rPr>
                <w:lang w:eastAsia="zh-CN"/>
              </w:rPr>
              <w:t>63</w:t>
            </w:r>
          </w:p>
        </w:tc>
        <w:tc>
          <w:tcPr>
            <w:tcW w:w="1134" w:type="dxa"/>
            <w:tcBorders>
              <w:top w:val="single" w:sz="4" w:space="0" w:color="auto"/>
              <w:left w:val="single" w:sz="4" w:space="0" w:color="auto"/>
              <w:bottom w:val="single" w:sz="4" w:space="0" w:color="auto"/>
              <w:right w:val="single" w:sz="4" w:space="0" w:color="auto"/>
            </w:tcBorders>
            <w:vAlign w:val="center"/>
          </w:tcPr>
          <w:p w14:paraId="4E580320" w14:textId="77777777" w:rsidR="00123ECE" w:rsidRPr="00130358" w:rsidRDefault="00123ECE" w:rsidP="00D62538">
            <w:pPr>
              <w:pStyle w:val="TAC"/>
              <w:keepNext w:val="0"/>
              <w:keepLines w:val="0"/>
              <w:rPr>
                <w:lang w:eastAsia="zh-CN"/>
              </w:rPr>
            </w:pPr>
            <w:r w:rsidRPr="00130358">
              <w:t>CPICH_RSCP_</w:t>
            </w:r>
            <w:r w:rsidRPr="00130358">
              <w:rPr>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217CC6A8" w14:textId="77777777" w:rsidR="00123ECE" w:rsidRPr="00130358" w:rsidRDefault="00123ECE" w:rsidP="00D62538">
            <w:pPr>
              <w:pStyle w:val="TAC"/>
              <w:keepNext w:val="0"/>
              <w:keepLines w:val="0"/>
              <w:rPr>
                <w:lang w:eastAsia="zh-CN"/>
              </w:rPr>
            </w:pPr>
            <w:r w:rsidRPr="00130358">
              <w:t>CPICH_RSCP_</w:t>
            </w:r>
            <w:r w:rsidRPr="00130358">
              <w:rPr>
                <w:lang w:eastAsia="zh-CN"/>
              </w:rPr>
              <w:t>11</w:t>
            </w:r>
          </w:p>
        </w:tc>
        <w:tc>
          <w:tcPr>
            <w:tcW w:w="1094" w:type="dxa"/>
            <w:tcBorders>
              <w:top w:val="single" w:sz="4" w:space="0" w:color="auto"/>
              <w:left w:val="single" w:sz="4" w:space="0" w:color="auto"/>
              <w:bottom w:val="single" w:sz="4" w:space="0" w:color="auto"/>
              <w:right w:val="single" w:sz="4" w:space="0" w:color="auto"/>
            </w:tcBorders>
            <w:vAlign w:val="center"/>
          </w:tcPr>
          <w:p w14:paraId="4ADDE150" w14:textId="77777777" w:rsidR="00123ECE" w:rsidRPr="00130358" w:rsidRDefault="00123ECE" w:rsidP="00D62538">
            <w:pPr>
              <w:pStyle w:val="TAC"/>
              <w:keepNext w:val="0"/>
              <w:keepLines w:val="0"/>
              <w:rPr>
                <w:lang w:eastAsia="zh-CN"/>
              </w:rPr>
            </w:pPr>
            <w:r w:rsidRPr="00130358">
              <w:rPr>
                <w:lang w:eastAsia="zh-CN"/>
              </w:rPr>
              <w:t>CPICH_RSCP_13</w:t>
            </w:r>
          </w:p>
        </w:tc>
        <w:tc>
          <w:tcPr>
            <w:tcW w:w="1134" w:type="dxa"/>
            <w:tcBorders>
              <w:top w:val="single" w:sz="4" w:space="0" w:color="auto"/>
              <w:left w:val="single" w:sz="4" w:space="0" w:color="auto"/>
              <w:bottom w:val="single" w:sz="4" w:space="0" w:color="auto"/>
              <w:right w:val="single" w:sz="4" w:space="0" w:color="auto"/>
            </w:tcBorders>
            <w:vAlign w:val="center"/>
          </w:tcPr>
          <w:p w14:paraId="3D19A270"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B797D81" w14:textId="77777777" w:rsidR="00123ECE" w:rsidRPr="00130358" w:rsidRDefault="00123ECE" w:rsidP="00D62538">
            <w:pPr>
              <w:pStyle w:val="TAC"/>
              <w:keepNext w:val="0"/>
              <w:keepLines w:val="0"/>
              <w:rPr>
                <w:lang w:eastAsia="zh-CN"/>
              </w:rPr>
            </w:pPr>
            <w:r w:rsidRPr="00130358">
              <w:t>CPICH_RSCP_</w:t>
            </w:r>
            <w:r w:rsidRPr="00130358">
              <w:rPr>
                <w:lang w:eastAsia="zh-CN"/>
              </w:rPr>
              <w:t>10</w:t>
            </w:r>
          </w:p>
        </w:tc>
      </w:tr>
      <w:tr w:rsidR="00123ECE" w:rsidRPr="00130358" w14:paraId="6AFB34DF"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3E735E73" w14:textId="2CA3CA77" w:rsidR="00123ECE" w:rsidRPr="00130358" w:rsidRDefault="00123ECE" w:rsidP="00D62538">
            <w:pPr>
              <w:pStyle w:val="TAL"/>
              <w:keepNext w:val="0"/>
              <w:keepLines w:val="0"/>
            </w:pPr>
            <w:r w:rsidRPr="00130358">
              <w:t>Extreme</w:t>
            </w:r>
            <w:r w:rsidR="00D62538" w:rsidRPr="00130358">
              <w:t xml:space="preserve"> </w:t>
            </w:r>
            <w:r w:rsidRPr="00130358">
              <w:t>Conditions</w:t>
            </w:r>
          </w:p>
        </w:tc>
      </w:tr>
      <w:tr w:rsidR="00123ECE" w:rsidRPr="00130358" w14:paraId="7B9DC8FC"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422839B6" w14:textId="0BB90443"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1C3AC7C5" w14:textId="77777777" w:rsidR="00123ECE" w:rsidRPr="00130358" w:rsidRDefault="00123ECE" w:rsidP="00D62538">
            <w:pPr>
              <w:pStyle w:val="TAC"/>
              <w:keepNext w:val="0"/>
              <w:keepLines w:val="0"/>
              <w:rPr>
                <w:lang w:eastAsia="zh-CN"/>
              </w:rPr>
            </w:pPr>
            <w:r w:rsidRPr="00130358">
              <w:t>CPICH_RSCP_4</w:t>
            </w:r>
            <w:r w:rsidRPr="00130358">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160EA371"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4AA0D57B"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094" w:type="dxa"/>
            <w:tcBorders>
              <w:top w:val="single" w:sz="4" w:space="0" w:color="auto"/>
              <w:left w:val="single" w:sz="4" w:space="0" w:color="auto"/>
              <w:bottom w:val="single" w:sz="4" w:space="0" w:color="auto"/>
              <w:right w:val="single" w:sz="4" w:space="0" w:color="auto"/>
            </w:tcBorders>
            <w:vAlign w:val="center"/>
          </w:tcPr>
          <w:p w14:paraId="172AA8B4" w14:textId="77777777" w:rsidR="00123ECE" w:rsidRPr="00130358" w:rsidRDefault="00123ECE" w:rsidP="00D62538">
            <w:pPr>
              <w:pStyle w:val="TAC"/>
              <w:keepNext w:val="0"/>
              <w:keepLines w:val="0"/>
              <w:rPr>
                <w:lang w:eastAsia="zh-CN"/>
              </w:rPr>
            </w:pPr>
            <w:r w:rsidRPr="00130358">
              <w:rPr>
                <w:lang w:eastAsia="zh-CN"/>
              </w:rPr>
              <w:t>CPICH_RSCP_-04</w:t>
            </w:r>
          </w:p>
        </w:tc>
        <w:tc>
          <w:tcPr>
            <w:tcW w:w="1134" w:type="dxa"/>
            <w:tcBorders>
              <w:top w:val="single" w:sz="4" w:space="0" w:color="auto"/>
              <w:left w:val="single" w:sz="4" w:space="0" w:color="auto"/>
              <w:bottom w:val="single" w:sz="4" w:space="0" w:color="auto"/>
              <w:right w:val="single" w:sz="4" w:space="0" w:color="auto"/>
            </w:tcBorders>
            <w:vAlign w:val="center"/>
          </w:tcPr>
          <w:p w14:paraId="5A96ACC6"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134" w:type="dxa"/>
            <w:tcBorders>
              <w:top w:val="single" w:sz="4" w:space="0" w:color="auto"/>
              <w:left w:val="single" w:sz="4" w:space="0" w:color="auto"/>
              <w:bottom w:val="single" w:sz="4" w:space="0" w:color="auto"/>
              <w:right w:val="single" w:sz="4" w:space="0" w:color="auto"/>
            </w:tcBorders>
            <w:vAlign w:val="center"/>
          </w:tcPr>
          <w:p w14:paraId="616F0849"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r>
      <w:tr w:rsidR="00123ECE" w:rsidRPr="00130358" w14:paraId="66AEEA22"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6F345E09" w14:textId="7A4EADB4"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275" w:type="dxa"/>
            <w:tcBorders>
              <w:top w:val="single" w:sz="4" w:space="0" w:color="auto"/>
              <w:left w:val="single" w:sz="4" w:space="0" w:color="auto"/>
              <w:bottom w:val="single" w:sz="4" w:space="0" w:color="auto"/>
              <w:right w:val="single" w:sz="4" w:space="0" w:color="auto"/>
            </w:tcBorders>
            <w:vAlign w:val="center"/>
          </w:tcPr>
          <w:p w14:paraId="47086E17" w14:textId="77777777" w:rsidR="00123ECE" w:rsidRPr="00130358" w:rsidRDefault="00123ECE" w:rsidP="00D62538">
            <w:pPr>
              <w:pStyle w:val="TAC"/>
              <w:keepNext w:val="0"/>
              <w:keepLines w:val="0"/>
              <w:rPr>
                <w:lang w:eastAsia="zh-CN"/>
              </w:rPr>
            </w:pPr>
            <w:r w:rsidRPr="00130358">
              <w:t>CPICH_RSCP_</w:t>
            </w:r>
            <w:r w:rsidRPr="00130358">
              <w:rPr>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297434B6"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A16E11D" w14:textId="77777777" w:rsidR="00123ECE" w:rsidRPr="00130358" w:rsidRDefault="00123ECE" w:rsidP="00D62538">
            <w:pPr>
              <w:pStyle w:val="TAC"/>
              <w:keepNext w:val="0"/>
              <w:keepLines w:val="0"/>
              <w:rPr>
                <w:lang w:eastAsia="zh-CN"/>
              </w:rPr>
            </w:pPr>
            <w:r w:rsidRPr="00130358">
              <w:t>CPICH_RSCP_</w:t>
            </w:r>
            <w:r w:rsidRPr="00130358">
              <w:rPr>
                <w:lang w:eastAsia="zh-CN"/>
              </w:rPr>
              <w:t>14</w:t>
            </w:r>
          </w:p>
        </w:tc>
        <w:tc>
          <w:tcPr>
            <w:tcW w:w="1094" w:type="dxa"/>
            <w:tcBorders>
              <w:top w:val="single" w:sz="4" w:space="0" w:color="auto"/>
              <w:left w:val="single" w:sz="4" w:space="0" w:color="auto"/>
              <w:bottom w:val="single" w:sz="4" w:space="0" w:color="auto"/>
              <w:right w:val="single" w:sz="4" w:space="0" w:color="auto"/>
            </w:tcBorders>
            <w:vAlign w:val="center"/>
          </w:tcPr>
          <w:p w14:paraId="0AC6FBD1" w14:textId="77777777" w:rsidR="00123ECE" w:rsidRPr="00130358" w:rsidRDefault="00123ECE" w:rsidP="00D62538">
            <w:pPr>
              <w:pStyle w:val="TAC"/>
              <w:keepNext w:val="0"/>
              <w:keepLines w:val="0"/>
              <w:rPr>
                <w:lang w:eastAsia="zh-CN"/>
              </w:rPr>
            </w:pPr>
            <w:r w:rsidRPr="00130358">
              <w:rPr>
                <w:lang w:eastAsia="zh-CN"/>
              </w:rPr>
              <w:t>CPICH_RSCP_16</w:t>
            </w:r>
          </w:p>
        </w:tc>
        <w:tc>
          <w:tcPr>
            <w:tcW w:w="1134" w:type="dxa"/>
            <w:tcBorders>
              <w:top w:val="single" w:sz="4" w:space="0" w:color="auto"/>
              <w:left w:val="single" w:sz="4" w:space="0" w:color="auto"/>
              <w:bottom w:val="single" w:sz="4" w:space="0" w:color="auto"/>
              <w:right w:val="single" w:sz="4" w:space="0" w:color="auto"/>
            </w:tcBorders>
            <w:vAlign w:val="center"/>
          </w:tcPr>
          <w:p w14:paraId="0EB73215" w14:textId="77777777" w:rsidR="00123ECE" w:rsidRPr="00130358" w:rsidRDefault="00123ECE" w:rsidP="00D62538">
            <w:pPr>
              <w:pStyle w:val="TAC"/>
              <w:keepNext w:val="0"/>
              <w:keepLines w:val="0"/>
              <w:rPr>
                <w:lang w:eastAsia="zh-CN"/>
              </w:rPr>
            </w:pPr>
            <w:r w:rsidRPr="00130358">
              <w:t>CPICH_RSCP_</w:t>
            </w:r>
            <w:r w:rsidRPr="00130358">
              <w:rPr>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tcPr>
          <w:p w14:paraId="2509091A" w14:textId="77777777" w:rsidR="00123ECE" w:rsidRPr="00130358" w:rsidRDefault="00123ECE" w:rsidP="00D62538">
            <w:pPr>
              <w:pStyle w:val="TAC"/>
              <w:keepNext w:val="0"/>
              <w:keepLines w:val="0"/>
              <w:rPr>
                <w:lang w:eastAsia="zh-CN"/>
              </w:rPr>
            </w:pPr>
            <w:r w:rsidRPr="00130358">
              <w:t>CPICH_RSCP_</w:t>
            </w:r>
            <w:r w:rsidRPr="00130358">
              <w:rPr>
                <w:lang w:eastAsia="zh-CN"/>
              </w:rPr>
              <w:t>13</w:t>
            </w:r>
          </w:p>
        </w:tc>
      </w:tr>
      <w:tr w:rsidR="00CE02AE" w:rsidRPr="00130358" w14:paraId="08130244"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5F590353" w14:textId="39DABC9F" w:rsidR="00CE02AE" w:rsidRPr="00130358" w:rsidRDefault="00CE02AE" w:rsidP="00D62538">
            <w:pPr>
              <w:pStyle w:val="TAN"/>
              <w:keepNext w:val="0"/>
              <w:keepLines w:val="0"/>
            </w:pPr>
            <w:r w:rsidRPr="00130358">
              <w:t>NOTE</w:t>
            </w:r>
            <w:r w:rsidR="00D62538" w:rsidRPr="00130358">
              <w:t xml:space="preserve"> </w:t>
            </w:r>
            <w:r w:rsidRPr="00130358">
              <w:t>1:</w:t>
            </w:r>
            <w:r w:rsidR="00D62538" w:rsidRPr="00130358">
              <w:t xml:space="preserve"> </w:t>
            </w:r>
            <w:r w:rsidRPr="00130358">
              <w:tab/>
              <w:t>For</w:t>
            </w:r>
            <w:r w:rsidR="00D62538" w:rsidRPr="00130358">
              <w:t xml:space="preserve"> </w:t>
            </w:r>
            <w:r w:rsidRPr="00130358">
              <w:t>a</w:t>
            </w:r>
            <w:r w:rsidR="00D62538" w:rsidRPr="00130358">
              <w:t xml:space="preserve"> </w:t>
            </w:r>
            <w:r w:rsidRPr="00130358">
              <w:t>multiband</w:t>
            </w:r>
            <w:r w:rsidR="00D62538" w:rsidRPr="00130358">
              <w:t xml:space="preserve"> </w:t>
            </w:r>
            <w:r w:rsidRPr="00130358">
              <w:t>UE</w:t>
            </w:r>
            <w:r w:rsidR="00D62538" w:rsidRPr="00130358">
              <w:t xml:space="preserve"> </w:t>
            </w:r>
            <w:r w:rsidRPr="00130358">
              <w:t>supporting</w:t>
            </w:r>
            <w:r w:rsidR="00D62538" w:rsidRPr="00130358">
              <w:t xml:space="preserve"> </w:t>
            </w:r>
            <w:r w:rsidRPr="00130358">
              <w:t>both</w:t>
            </w:r>
            <w:r w:rsidR="00D62538" w:rsidRPr="00130358">
              <w:t xml:space="preserve"> </w:t>
            </w:r>
            <w:r w:rsidRPr="00130358">
              <w:t>Band</w:t>
            </w:r>
            <w:r w:rsidR="00D62538" w:rsidRPr="00130358">
              <w:t xml:space="preserve"> </w:t>
            </w:r>
            <w:r w:rsidRPr="00130358">
              <w:t>III</w:t>
            </w:r>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for</w:t>
            </w:r>
            <w:r w:rsidR="00D62538" w:rsidRPr="00130358">
              <w:t xml:space="preserve"> </w:t>
            </w:r>
            <w:r w:rsidRPr="00130358">
              <w:t>Band</w:t>
            </w:r>
            <w:r w:rsidR="00D62538" w:rsidRPr="00130358">
              <w:t xml:space="preserve"> </w:t>
            </w:r>
            <w:r w:rsidRPr="00130358">
              <w:t>IX</w:t>
            </w:r>
            <w:r w:rsidR="00D62538" w:rsidRPr="00130358">
              <w:t xml:space="preserve"> </w:t>
            </w:r>
            <w:r w:rsidRPr="00130358">
              <w:t>apply</w:t>
            </w:r>
            <w:r w:rsidR="00D62538" w:rsidRPr="00130358">
              <w:t xml:space="preserve"> </w:t>
            </w:r>
            <w:r w:rsidRPr="00130358">
              <w:t>the</w:t>
            </w:r>
            <w:r w:rsidR="00D62538" w:rsidRPr="00130358">
              <w:t xml:space="preserve"> </w:t>
            </w:r>
            <w:r w:rsidRPr="00130358">
              <w:t>test</w:t>
            </w:r>
            <w:r w:rsidR="00D62538" w:rsidRPr="00130358">
              <w:t xml:space="preserve"> </w:t>
            </w:r>
            <w:r w:rsidRPr="00130358">
              <w:t>requirements</w:t>
            </w:r>
            <w:r w:rsidR="00D62538" w:rsidRPr="00130358">
              <w:t xml:space="preserve"> </w:t>
            </w:r>
            <w:r w:rsidRPr="00130358">
              <w:t>of</w:t>
            </w:r>
            <w:r w:rsidR="00D62538" w:rsidRPr="00130358">
              <w:t xml:space="preserve"> </w:t>
            </w:r>
            <w:r w:rsidRPr="00130358">
              <w:t>Band</w:t>
            </w:r>
            <w:r w:rsidR="00D62538" w:rsidRPr="00130358">
              <w:t xml:space="preserve"> </w:t>
            </w:r>
            <w:r w:rsidRPr="00130358">
              <w:t>III.</w:t>
            </w:r>
            <w:r w:rsidR="00D62538" w:rsidRPr="00130358">
              <w:t xml:space="preserve"> </w:t>
            </w:r>
            <w:r w:rsidRPr="00130358">
              <w:t>(Reference</w:t>
            </w:r>
            <w:r w:rsidR="00D62538" w:rsidRPr="00130358">
              <w:t xml:space="preserve"> </w:t>
            </w:r>
            <w:r w:rsidRPr="00130358">
              <w:t>Table</w:t>
            </w:r>
            <w:r w:rsidR="00D62538" w:rsidRPr="00130358">
              <w:t xml:space="preserve"> </w:t>
            </w:r>
            <w:r w:rsidRPr="00130358">
              <w:t>9.3.1.5-2,</w:t>
            </w:r>
            <w:r w:rsidR="00D62538" w:rsidRPr="00130358">
              <w:t xml:space="preserve"> </w:t>
            </w:r>
            <w:r w:rsidRPr="00130358">
              <w:t>Note</w:t>
            </w:r>
            <w:r w:rsidR="00D62538" w:rsidRPr="00130358">
              <w:t xml:space="preserve"> </w:t>
            </w:r>
            <w:r w:rsidRPr="00130358">
              <w:t>2).</w:t>
            </w:r>
          </w:p>
          <w:p w14:paraId="74E17359" w14:textId="5B7B93B9" w:rsidR="00CE02AE" w:rsidRPr="00130358" w:rsidRDefault="00CE02AE" w:rsidP="00D62538">
            <w:pPr>
              <w:pStyle w:val="TAN"/>
              <w:keepNext w:val="0"/>
              <w:keepLines w:val="0"/>
            </w:pPr>
            <w:r w:rsidRPr="00130358">
              <w:t>NOTE</w:t>
            </w:r>
            <w:r w:rsidR="00D62538" w:rsidRPr="00130358">
              <w:t xml:space="preserve"> </w:t>
            </w:r>
            <w:r w:rsidRPr="00130358">
              <w:t>2:</w:t>
            </w:r>
            <w:r w:rsidR="00D62538" w:rsidRPr="00130358">
              <w:t xml:space="preserve"> </w:t>
            </w:r>
            <w:r w:rsidRPr="00130358">
              <w:tab/>
              <w:t>For</w:t>
            </w:r>
            <w:r w:rsidR="00D62538" w:rsidRPr="00130358">
              <w:t xml:space="preserve"> </w:t>
            </w:r>
            <w:r w:rsidRPr="00130358">
              <w:t>a</w:t>
            </w:r>
            <w:r w:rsidR="00D62538" w:rsidRPr="00130358">
              <w:t xml:space="preserve"> </w:t>
            </w:r>
            <w:r w:rsidRPr="00130358">
              <w:t>multiband</w:t>
            </w:r>
            <w:r w:rsidR="00D62538" w:rsidRPr="00130358">
              <w:t xml:space="preserve"> </w:t>
            </w:r>
            <w:r w:rsidRPr="00130358">
              <w:t>UE</w:t>
            </w:r>
            <w:r w:rsidR="00D62538" w:rsidRPr="00130358">
              <w:t xml:space="preserve"> </w:t>
            </w:r>
            <w:r w:rsidRPr="00130358">
              <w:t>supporting</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in</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apply</w:t>
            </w:r>
            <w:r w:rsidR="00D62538" w:rsidRPr="00130358">
              <w:t xml:space="preserve"> </w:t>
            </w:r>
            <w:r w:rsidRPr="00130358">
              <w:t>the</w:t>
            </w:r>
            <w:r w:rsidR="00D62538" w:rsidRPr="00130358">
              <w:t xml:space="preserve"> </w:t>
            </w:r>
            <w:r w:rsidRPr="00130358">
              <w:t>test</w:t>
            </w:r>
            <w:r w:rsidR="00D62538" w:rsidRPr="00130358">
              <w:t xml:space="preserve"> </w:t>
            </w:r>
            <w:r w:rsidRPr="00130358">
              <w:t>requirements</w:t>
            </w:r>
            <w:r w:rsidR="00D62538" w:rsidRPr="00130358">
              <w:t xml:space="preserve"> </w:t>
            </w:r>
            <w:r w:rsidRPr="00130358">
              <w:t>of</w:t>
            </w:r>
            <w:r w:rsidR="00D62538" w:rsidRPr="00130358">
              <w:t xml:space="preserve"> </w:t>
            </w:r>
            <w:r w:rsidRPr="00130358">
              <w:t>Band</w:t>
            </w:r>
            <w:r w:rsidR="00D62538" w:rsidRPr="00130358">
              <w:t xml:space="preserve"> </w:t>
            </w:r>
            <w:r w:rsidRPr="00130358">
              <w:t>V.</w:t>
            </w:r>
            <w:r w:rsidR="00D62538" w:rsidRPr="00130358">
              <w:t xml:space="preserve"> </w:t>
            </w:r>
            <w:r w:rsidRPr="00130358">
              <w:t>(Reference</w:t>
            </w:r>
            <w:r w:rsidR="00D62538" w:rsidRPr="00130358">
              <w:t xml:space="preserve"> </w:t>
            </w:r>
            <w:r w:rsidRPr="00130358">
              <w:t>Table</w:t>
            </w:r>
            <w:r w:rsidR="00483222" w:rsidRPr="00130358">
              <w:t> </w:t>
            </w:r>
            <w:r w:rsidRPr="00130358">
              <w:t>9.3.1.5-2,</w:t>
            </w:r>
            <w:r w:rsidR="00D62538" w:rsidRPr="00130358">
              <w:t xml:space="preserve"> </w:t>
            </w:r>
            <w:r w:rsidRPr="00130358">
              <w:t>Note</w:t>
            </w:r>
            <w:r w:rsidR="00D62538" w:rsidRPr="00130358">
              <w:t xml:space="preserve"> </w:t>
            </w:r>
            <w:r w:rsidRPr="00130358">
              <w:t>3).</w:t>
            </w:r>
          </w:p>
        </w:tc>
      </w:tr>
    </w:tbl>
    <w:p w14:paraId="5C4A9197" w14:textId="77777777" w:rsidR="00123ECE" w:rsidRPr="00130358" w:rsidRDefault="00123ECE" w:rsidP="00D62538">
      <w:pPr>
        <w:rPr>
          <w:rFonts w:eastAsia="SimSun"/>
          <w:lang w:eastAsia="zh-CN"/>
        </w:rPr>
      </w:pPr>
    </w:p>
    <w:p w14:paraId="33C0321C" w14:textId="77777777" w:rsidR="00123ECE" w:rsidRPr="00130358" w:rsidRDefault="00123ECE" w:rsidP="00D62538">
      <w:pPr>
        <w:pStyle w:val="Heading3"/>
        <w:keepNext w:val="0"/>
        <w:keepLines w:val="0"/>
        <w:rPr>
          <w:lang w:eastAsia="zh-CN"/>
        </w:rPr>
      </w:pPr>
      <w:r w:rsidRPr="00130358">
        <w:t>9.3.2</w:t>
      </w:r>
      <w:r w:rsidRPr="00130358">
        <w:tab/>
        <w:t xml:space="preserve">E-UTRAN </w:t>
      </w:r>
      <w:r w:rsidRPr="00130358">
        <w:rPr>
          <w:rFonts w:eastAsia="SimSun"/>
          <w:lang w:eastAsia="zh-CN"/>
        </w:rPr>
        <w:t>T</w:t>
      </w:r>
      <w:r w:rsidRPr="00130358">
        <w:t xml:space="preserve">DD - UTRA </w:t>
      </w:r>
      <w:r w:rsidRPr="00130358">
        <w:rPr>
          <w:rFonts w:eastAsia="SimSun"/>
          <w:lang w:eastAsia="zh-CN"/>
        </w:rPr>
        <w:t>F</w:t>
      </w:r>
      <w:r w:rsidRPr="00130358">
        <w:t xml:space="preserve">DD CPICH </w:t>
      </w:r>
      <w:r w:rsidRPr="00130358">
        <w:rPr>
          <w:rFonts w:eastAsia="SimSun"/>
          <w:lang w:eastAsia="zh-CN"/>
        </w:rPr>
        <w:t>RSCP</w:t>
      </w:r>
      <w:r w:rsidRPr="00130358">
        <w:t xml:space="preserve"> absolute accuracy</w:t>
      </w:r>
    </w:p>
    <w:p w14:paraId="6F4F375B"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.1</w:t>
      </w:r>
      <w:r w:rsidRPr="00130358">
        <w:tab/>
        <w:t>Test purpose</w:t>
      </w:r>
    </w:p>
    <w:p w14:paraId="4D0BA06F" w14:textId="77777777" w:rsidR="00123ECE" w:rsidRPr="00130358" w:rsidRDefault="00123EC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w:t>
      </w:r>
      <w:r w:rsidRPr="00130358">
        <w:rPr>
          <w:rFonts w:eastAsia="SimSun"/>
          <w:lang w:eastAsia="zh-CN"/>
        </w:rPr>
        <w:t>T</w:t>
      </w:r>
      <w:r w:rsidRPr="00130358">
        <w:t xml:space="preserve">DD - UTRA </w:t>
      </w:r>
      <w:r w:rsidRPr="00130358">
        <w:rPr>
          <w:rFonts w:eastAsia="SimSun"/>
          <w:lang w:eastAsia="zh-CN"/>
        </w:rPr>
        <w:t>F</w:t>
      </w:r>
      <w:r w:rsidRPr="00130358">
        <w:t xml:space="preserve">DD </w:t>
      </w:r>
      <w:r w:rsidRPr="00130358">
        <w:rPr>
          <w:rFonts w:cs="v4.2.0"/>
        </w:rPr>
        <w:t xml:space="preserve">CPICH </w:t>
      </w:r>
      <w:r w:rsidRPr="00130358">
        <w:rPr>
          <w:rFonts w:eastAsia="SimSun" w:cs="v4.2.0"/>
          <w:lang w:eastAsia="zh-CN"/>
        </w:rPr>
        <w:t>RSCP</w:t>
      </w:r>
      <w:r w:rsidRPr="00130358">
        <w:rPr>
          <w:rFonts w:cs="v4.2.0"/>
        </w:rPr>
        <w:t xml:space="preserve"> absolute measurement accuracy is within the specified limits.</w:t>
      </w:r>
    </w:p>
    <w:p w14:paraId="52169E43"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.2</w:t>
      </w:r>
      <w:r w:rsidRPr="00130358">
        <w:tab/>
        <w:t>Test applicability</w:t>
      </w:r>
    </w:p>
    <w:p w14:paraId="48C2454F" w14:textId="77777777" w:rsidR="00123ECE" w:rsidRPr="00130358" w:rsidRDefault="00123ECE" w:rsidP="00D62538">
      <w:r w:rsidRPr="00130358">
        <w:t xml:space="preserve">This test applies to all types of E-UTRA </w:t>
      </w:r>
      <w:r w:rsidRPr="00130358">
        <w:rPr>
          <w:rFonts w:eastAsia="SimSun"/>
          <w:lang w:eastAsia="zh-CN"/>
        </w:rPr>
        <w:t>T</w:t>
      </w:r>
      <w:r w:rsidRPr="00130358">
        <w:t xml:space="preserve">DD UE release </w:t>
      </w:r>
      <w:r w:rsidR="0020787A" w:rsidRPr="00130358">
        <w:t xml:space="preserve">9 </w:t>
      </w:r>
      <w:r w:rsidRPr="00130358">
        <w:t>and forward</w:t>
      </w:r>
      <w:r w:rsidRPr="00130358">
        <w:rPr>
          <w:lang w:eastAsia="zh-CN"/>
        </w:rPr>
        <w:t xml:space="preserve"> that support UTRA </w:t>
      </w:r>
      <w:r w:rsidRPr="00130358">
        <w:rPr>
          <w:rFonts w:eastAsia="SimSun"/>
          <w:lang w:eastAsia="zh-CN"/>
        </w:rPr>
        <w:t>F</w:t>
      </w:r>
      <w:r w:rsidRPr="00130358">
        <w:rPr>
          <w:lang w:eastAsia="zh-CN"/>
        </w:rPr>
        <w:t>DD</w:t>
      </w:r>
      <w:r w:rsidRPr="00130358">
        <w:t>.</w:t>
      </w:r>
    </w:p>
    <w:p w14:paraId="5FE9C0CA"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lastRenderedPageBreak/>
          <w:t>9.3.2</w:t>
        </w:r>
      </w:smartTag>
      <w:r w:rsidRPr="00130358">
        <w:t>.3</w:t>
      </w:r>
      <w:r w:rsidRPr="00130358">
        <w:tab/>
        <w:t>Minimum conformance requirements</w:t>
      </w:r>
    </w:p>
    <w:p w14:paraId="2595DE1A" w14:textId="0FB9638C"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w:t>
      </w:r>
      <w:r w:rsidRPr="00130358">
        <w:rPr>
          <w:rFonts w:eastAsia="SimSun" w:cs="v4.2.0"/>
          <w:lang w:eastAsia="zh-CN"/>
        </w:rPr>
        <w:t>F</w:t>
      </w:r>
      <w:r w:rsidRPr="00130358">
        <w:rPr>
          <w:rFonts w:cs="v4.2.0"/>
        </w:rPr>
        <w:t xml:space="preserve">DD </w:t>
      </w:r>
      <w:r w:rsidRPr="00130358">
        <w:t xml:space="preserve">CPICH </w:t>
      </w:r>
      <w:r w:rsidRPr="00130358">
        <w:rPr>
          <w:rFonts w:eastAsia="SimSun"/>
          <w:lang w:eastAsia="zh-CN"/>
        </w:rPr>
        <w:t>RSCP.</w:t>
      </w:r>
    </w:p>
    <w:p w14:paraId="01764153" w14:textId="77777777" w:rsidR="00123ECE" w:rsidRPr="00130358" w:rsidRDefault="00123ECE" w:rsidP="00D62538">
      <w:pPr>
        <w:rPr>
          <w:rFonts w:eastAsia="SimSun" w:cs="v4.2.0"/>
          <w:lang w:eastAsia="zh-CN"/>
        </w:rPr>
      </w:pPr>
      <w:r w:rsidRPr="00130358">
        <w:t xml:space="preserve">In RRC_CONNECTED state the accuracy requirements shall meet the absolute accuracy requirements in 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rPr>
          <w:lang w:eastAsia="zh-CN"/>
        </w:rPr>
        <w:t>.3-1</w:t>
      </w:r>
      <w:r w:rsidRPr="00130358">
        <w:rPr>
          <w:rFonts w:eastAsia="SimSun"/>
          <w:lang w:eastAsia="zh-CN"/>
        </w:rPr>
        <w:t>.</w:t>
      </w:r>
    </w:p>
    <w:p w14:paraId="30B4B145" w14:textId="77777777" w:rsidR="00C03D15" w:rsidRPr="00130358" w:rsidRDefault="00C03D15" w:rsidP="00483222">
      <w:pPr>
        <w:pStyle w:val="TH"/>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.3-1: UTRAN FDD CPICH_RSCP absolute accuracy</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069"/>
        <w:gridCol w:w="1259"/>
        <w:gridCol w:w="3066"/>
        <w:gridCol w:w="1745"/>
        <w:gridCol w:w="1567"/>
      </w:tblGrid>
      <w:tr w:rsidR="00C03D15" w:rsidRPr="00130358" w14:paraId="2E82C954" w14:textId="77777777" w:rsidTr="00D62538">
        <w:trPr>
          <w:jc w:val="center"/>
        </w:trPr>
        <w:tc>
          <w:tcPr>
            <w:tcW w:w="2328" w:type="dxa"/>
            <w:gridSpan w:val="2"/>
            <w:shd w:val="clear" w:color="auto" w:fill="auto"/>
            <w:vAlign w:val="center"/>
          </w:tcPr>
          <w:p w14:paraId="1F016CAD" w14:textId="77777777" w:rsidR="00C03D15" w:rsidRPr="00130358" w:rsidRDefault="00C03D15" w:rsidP="00483222">
            <w:pPr>
              <w:pStyle w:val="TAH"/>
            </w:pPr>
            <w:r w:rsidRPr="00130358">
              <w:t>Accuracy</w:t>
            </w:r>
          </w:p>
        </w:tc>
        <w:tc>
          <w:tcPr>
            <w:tcW w:w="6378" w:type="dxa"/>
            <w:gridSpan w:val="3"/>
            <w:vAlign w:val="center"/>
          </w:tcPr>
          <w:p w14:paraId="14B2E834" w14:textId="77777777" w:rsidR="00C03D15" w:rsidRPr="00130358" w:rsidRDefault="00C03D15" w:rsidP="00483222">
            <w:pPr>
              <w:pStyle w:val="TAH"/>
            </w:pPr>
            <w:r w:rsidRPr="00130358">
              <w:t>Conditions</w:t>
            </w:r>
          </w:p>
        </w:tc>
      </w:tr>
      <w:tr w:rsidR="00C03D15" w:rsidRPr="00130358" w14:paraId="077ABE74" w14:textId="77777777" w:rsidTr="00D62538">
        <w:trPr>
          <w:jc w:val="center"/>
        </w:trPr>
        <w:tc>
          <w:tcPr>
            <w:tcW w:w="1069" w:type="dxa"/>
            <w:vMerge w:val="restart"/>
            <w:shd w:val="clear" w:color="auto" w:fill="auto"/>
            <w:vAlign w:val="center"/>
          </w:tcPr>
          <w:p w14:paraId="6A7260B6" w14:textId="3E250B04" w:rsidR="00C03D15" w:rsidRPr="00130358" w:rsidRDefault="00C03D15" w:rsidP="00483222">
            <w:pPr>
              <w:pStyle w:val="TAH"/>
            </w:pPr>
            <w:r w:rsidRPr="00130358">
              <w:t>Normal</w:t>
            </w:r>
            <w:r w:rsidR="00D62538" w:rsidRPr="00130358">
              <w:t xml:space="preserve"> </w:t>
            </w:r>
            <w:r w:rsidRPr="00130358">
              <w:t>condition</w:t>
            </w:r>
          </w:p>
        </w:tc>
        <w:tc>
          <w:tcPr>
            <w:tcW w:w="1259" w:type="dxa"/>
            <w:vMerge w:val="restart"/>
            <w:shd w:val="clear" w:color="auto" w:fill="auto"/>
            <w:vAlign w:val="center"/>
          </w:tcPr>
          <w:p w14:paraId="40F5095C" w14:textId="4807CFFF" w:rsidR="00C03D15" w:rsidRPr="00130358" w:rsidRDefault="00C03D15" w:rsidP="00483222">
            <w:pPr>
              <w:pStyle w:val="TAH"/>
            </w:pPr>
            <w:r w:rsidRPr="00130358">
              <w:t>Extreme</w:t>
            </w:r>
            <w:r w:rsidR="00D62538" w:rsidRPr="00130358">
              <w:t xml:space="preserve"> </w:t>
            </w:r>
            <w:r w:rsidRPr="00130358">
              <w:t>condition</w:t>
            </w:r>
          </w:p>
        </w:tc>
        <w:tc>
          <w:tcPr>
            <w:tcW w:w="6378" w:type="dxa"/>
            <w:gridSpan w:val="3"/>
            <w:vAlign w:val="center"/>
          </w:tcPr>
          <w:p w14:paraId="1374EB7C" w14:textId="5190AD0E" w:rsidR="00C03D15" w:rsidRPr="00130358" w:rsidRDefault="00C03D15" w:rsidP="00483222">
            <w:pPr>
              <w:pStyle w:val="TAH"/>
            </w:pPr>
            <w:r w:rsidRPr="00130358">
              <w:t>Io</w:t>
            </w:r>
            <w:r w:rsidR="00D62538" w:rsidRPr="00130358">
              <w:t xml:space="preserve"> </w:t>
            </w:r>
            <w:r w:rsidRPr="00130358">
              <w:t>range</w:t>
            </w:r>
          </w:p>
        </w:tc>
      </w:tr>
      <w:tr w:rsidR="00C03D15" w:rsidRPr="00130358" w14:paraId="7E55F398" w14:textId="77777777" w:rsidTr="00D62538">
        <w:trPr>
          <w:jc w:val="center"/>
        </w:trPr>
        <w:tc>
          <w:tcPr>
            <w:tcW w:w="1069" w:type="dxa"/>
            <w:vMerge/>
            <w:vAlign w:val="center"/>
          </w:tcPr>
          <w:p w14:paraId="0AE929C8" w14:textId="77777777" w:rsidR="00C03D15" w:rsidRPr="00130358" w:rsidRDefault="00C03D15" w:rsidP="00483222">
            <w:pPr>
              <w:pStyle w:val="TAH"/>
            </w:pPr>
          </w:p>
        </w:tc>
        <w:tc>
          <w:tcPr>
            <w:tcW w:w="1259" w:type="dxa"/>
            <w:vMerge/>
            <w:vAlign w:val="center"/>
          </w:tcPr>
          <w:p w14:paraId="2DF495A1" w14:textId="77777777" w:rsidR="00C03D15" w:rsidRPr="00130358" w:rsidRDefault="00C03D15" w:rsidP="00483222">
            <w:pPr>
              <w:pStyle w:val="TAH"/>
            </w:pPr>
          </w:p>
        </w:tc>
        <w:tc>
          <w:tcPr>
            <w:tcW w:w="3066" w:type="dxa"/>
            <w:vAlign w:val="center"/>
          </w:tcPr>
          <w:p w14:paraId="1B1D0F44" w14:textId="49389E74" w:rsidR="00C03D15" w:rsidRPr="00130358" w:rsidRDefault="00C03D15" w:rsidP="00483222">
            <w:pPr>
              <w:pStyle w:val="TAH"/>
            </w:pPr>
            <w:r w:rsidRPr="00130358">
              <w:t>UTRA</w:t>
            </w:r>
            <w:r w:rsidR="00D62538" w:rsidRPr="00130358">
              <w:t xml:space="preserve"> </w:t>
            </w:r>
            <w:r w:rsidRPr="00130358">
              <w:t>operating</w:t>
            </w:r>
            <w:r w:rsidR="00D62538" w:rsidRPr="00130358">
              <w:t xml:space="preserve"> </w:t>
            </w:r>
            <w:r w:rsidRPr="00130358">
              <w:t>bands</w:t>
            </w:r>
          </w:p>
        </w:tc>
        <w:tc>
          <w:tcPr>
            <w:tcW w:w="1745" w:type="dxa"/>
            <w:vAlign w:val="center"/>
          </w:tcPr>
          <w:p w14:paraId="44DF6C02" w14:textId="20E40B02" w:rsidR="00C03D15" w:rsidRPr="00130358" w:rsidRDefault="00C03D15" w:rsidP="00483222">
            <w:pPr>
              <w:pStyle w:val="TAH"/>
            </w:pPr>
            <w:r w:rsidRPr="00130358">
              <w:t>Minimum</w:t>
            </w:r>
            <w:r w:rsidR="00D62538" w:rsidRPr="00130358">
              <w:t xml:space="preserve"> </w:t>
            </w:r>
            <w:r w:rsidRPr="00130358">
              <w:t>Io</w:t>
            </w:r>
          </w:p>
        </w:tc>
        <w:tc>
          <w:tcPr>
            <w:tcW w:w="1567" w:type="dxa"/>
            <w:vAlign w:val="center"/>
          </w:tcPr>
          <w:p w14:paraId="4A3F6D6E" w14:textId="45041101" w:rsidR="00C03D15" w:rsidRPr="00130358" w:rsidRDefault="00C03D15" w:rsidP="00483222">
            <w:pPr>
              <w:pStyle w:val="TAH"/>
            </w:pPr>
            <w:r w:rsidRPr="00130358">
              <w:t>Maximum</w:t>
            </w:r>
            <w:r w:rsidR="00D62538" w:rsidRPr="00130358">
              <w:t xml:space="preserve"> </w:t>
            </w:r>
            <w:r w:rsidRPr="00130358">
              <w:t>Io</w:t>
            </w:r>
          </w:p>
        </w:tc>
      </w:tr>
      <w:tr w:rsidR="00C03D15" w:rsidRPr="00130358" w14:paraId="1330A2E4" w14:textId="77777777" w:rsidTr="00D62538">
        <w:trPr>
          <w:jc w:val="center"/>
        </w:trPr>
        <w:tc>
          <w:tcPr>
            <w:tcW w:w="1069" w:type="dxa"/>
            <w:vAlign w:val="center"/>
          </w:tcPr>
          <w:p w14:paraId="426EF7DE" w14:textId="77777777" w:rsidR="00C03D15" w:rsidRPr="00130358" w:rsidRDefault="00C03D15" w:rsidP="00483222">
            <w:pPr>
              <w:pStyle w:val="TAH"/>
            </w:pPr>
            <w:r w:rsidRPr="00130358">
              <w:t>dB</w:t>
            </w:r>
          </w:p>
        </w:tc>
        <w:tc>
          <w:tcPr>
            <w:tcW w:w="1259" w:type="dxa"/>
            <w:vAlign w:val="center"/>
          </w:tcPr>
          <w:p w14:paraId="3627DDFC" w14:textId="77777777" w:rsidR="00C03D15" w:rsidRPr="00130358" w:rsidRDefault="00C03D15" w:rsidP="00483222">
            <w:pPr>
              <w:pStyle w:val="TAH"/>
            </w:pPr>
            <w:r w:rsidRPr="00130358">
              <w:t>dB</w:t>
            </w:r>
          </w:p>
        </w:tc>
        <w:tc>
          <w:tcPr>
            <w:tcW w:w="3066" w:type="dxa"/>
            <w:vAlign w:val="center"/>
          </w:tcPr>
          <w:p w14:paraId="327BDA53" w14:textId="77777777" w:rsidR="00C03D15" w:rsidRPr="00130358" w:rsidRDefault="00C03D15" w:rsidP="00483222">
            <w:pPr>
              <w:pStyle w:val="TAH"/>
            </w:pPr>
          </w:p>
        </w:tc>
        <w:tc>
          <w:tcPr>
            <w:tcW w:w="1745" w:type="dxa"/>
            <w:vAlign w:val="center"/>
          </w:tcPr>
          <w:p w14:paraId="54736A75" w14:textId="3E5DA09D" w:rsidR="00C03D15" w:rsidRPr="00130358" w:rsidRDefault="00C03D15" w:rsidP="00483222">
            <w:pPr>
              <w:pStyle w:val="TAH"/>
            </w:pPr>
            <w:r w:rsidRPr="00130358">
              <w:t>dBm/3.84</w:t>
            </w:r>
            <w:r w:rsidR="00D62538" w:rsidRPr="00130358">
              <w:t xml:space="preserve"> </w:t>
            </w:r>
            <w:r w:rsidRPr="00130358">
              <w:t>MHz</w:t>
            </w:r>
          </w:p>
        </w:tc>
        <w:tc>
          <w:tcPr>
            <w:tcW w:w="1567" w:type="dxa"/>
            <w:vAlign w:val="center"/>
          </w:tcPr>
          <w:p w14:paraId="6AC7EF35" w14:textId="51E67E77" w:rsidR="00C03D15" w:rsidRPr="00130358" w:rsidRDefault="00C03D15" w:rsidP="00483222">
            <w:pPr>
              <w:pStyle w:val="TAH"/>
            </w:pPr>
            <w:r w:rsidRPr="00130358">
              <w:t>dBm/3.84</w:t>
            </w:r>
            <w:r w:rsidR="00D62538" w:rsidRPr="00130358">
              <w:t xml:space="preserve"> </w:t>
            </w:r>
            <w:r w:rsidRPr="00130358">
              <w:t>MHz</w:t>
            </w:r>
          </w:p>
        </w:tc>
      </w:tr>
      <w:tr w:rsidR="00C03D15" w:rsidRPr="00130358" w14:paraId="5C144561" w14:textId="77777777" w:rsidTr="00D62538">
        <w:trPr>
          <w:jc w:val="center"/>
        </w:trPr>
        <w:tc>
          <w:tcPr>
            <w:tcW w:w="1069" w:type="dxa"/>
            <w:vMerge w:val="restart"/>
            <w:vAlign w:val="center"/>
          </w:tcPr>
          <w:p w14:paraId="4BE5C830" w14:textId="77777777" w:rsidR="00C03D15" w:rsidRPr="00130358" w:rsidRDefault="00C03D15" w:rsidP="00483222">
            <w:pPr>
              <w:pStyle w:val="TAL"/>
            </w:pPr>
            <w:r w:rsidRPr="00130358">
              <w:sym w:font="Symbol" w:char="F0B1"/>
            </w:r>
            <w:r w:rsidRPr="00130358">
              <w:t>6</w:t>
            </w:r>
          </w:p>
        </w:tc>
        <w:tc>
          <w:tcPr>
            <w:tcW w:w="1259" w:type="dxa"/>
            <w:vMerge w:val="restart"/>
            <w:vAlign w:val="center"/>
          </w:tcPr>
          <w:p w14:paraId="493DBE97" w14:textId="77777777" w:rsidR="00C03D15" w:rsidRPr="00130358" w:rsidRDefault="00C03D15" w:rsidP="00483222">
            <w:pPr>
              <w:pStyle w:val="TAL"/>
            </w:pPr>
            <w:r w:rsidRPr="00130358">
              <w:sym w:font="Symbol" w:char="F0B1"/>
            </w:r>
            <w:r w:rsidRPr="00130358">
              <w:t>9</w:t>
            </w:r>
          </w:p>
        </w:tc>
        <w:tc>
          <w:tcPr>
            <w:tcW w:w="3066" w:type="dxa"/>
            <w:vAlign w:val="center"/>
          </w:tcPr>
          <w:p w14:paraId="60C588EF" w14:textId="52A99A96" w:rsidR="00C03D15" w:rsidRPr="00130358" w:rsidRDefault="00C03D15" w:rsidP="00483222">
            <w:pPr>
              <w:pStyle w:val="TAL"/>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745" w:type="dxa"/>
            <w:vAlign w:val="center"/>
          </w:tcPr>
          <w:p w14:paraId="1523301D" w14:textId="77777777" w:rsidR="00C03D15" w:rsidRPr="00130358" w:rsidRDefault="00C03D15" w:rsidP="00483222">
            <w:pPr>
              <w:pStyle w:val="TAL"/>
            </w:pPr>
            <w:r w:rsidRPr="00130358">
              <w:t>-94</w:t>
            </w:r>
          </w:p>
        </w:tc>
        <w:tc>
          <w:tcPr>
            <w:tcW w:w="1567" w:type="dxa"/>
            <w:vAlign w:val="center"/>
          </w:tcPr>
          <w:p w14:paraId="01F9829C" w14:textId="77777777" w:rsidR="00C03D15" w:rsidRPr="00130358" w:rsidRDefault="00C03D15" w:rsidP="00483222">
            <w:pPr>
              <w:pStyle w:val="TAL"/>
            </w:pPr>
            <w:r w:rsidRPr="00130358">
              <w:t>-70</w:t>
            </w:r>
          </w:p>
        </w:tc>
      </w:tr>
      <w:tr w:rsidR="00C03D15" w:rsidRPr="00130358" w14:paraId="3D71FE2B" w14:textId="77777777" w:rsidTr="00D62538">
        <w:trPr>
          <w:jc w:val="center"/>
        </w:trPr>
        <w:tc>
          <w:tcPr>
            <w:tcW w:w="1069" w:type="dxa"/>
            <w:vMerge/>
            <w:vAlign w:val="center"/>
          </w:tcPr>
          <w:p w14:paraId="10B6889D" w14:textId="77777777" w:rsidR="00C03D15" w:rsidRPr="00130358" w:rsidRDefault="00C03D15" w:rsidP="00483222">
            <w:pPr>
              <w:pStyle w:val="TAL"/>
            </w:pPr>
          </w:p>
        </w:tc>
        <w:tc>
          <w:tcPr>
            <w:tcW w:w="1259" w:type="dxa"/>
            <w:vMerge/>
            <w:vAlign w:val="center"/>
          </w:tcPr>
          <w:p w14:paraId="45A3A881" w14:textId="77777777" w:rsidR="00C03D15" w:rsidRPr="00130358" w:rsidRDefault="00C03D15" w:rsidP="00483222">
            <w:pPr>
              <w:pStyle w:val="TAL"/>
            </w:pPr>
          </w:p>
        </w:tc>
        <w:tc>
          <w:tcPr>
            <w:tcW w:w="3066" w:type="dxa"/>
            <w:vAlign w:val="center"/>
          </w:tcPr>
          <w:p w14:paraId="328442EB" w14:textId="7855834B" w:rsidR="00C03D15" w:rsidRPr="00130358" w:rsidRDefault="00C03D15" w:rsidP="00483222">
            <w:pPr>
              <w:pStyle w:val="TAL"/>
            </w:pPr>
            <w:r w:rsidRPr="00130358">
              <w:t>Band</w:t>
            </w:r>
            <w:r w:rsidR="00D62538" w:rsidRPr="00130358">
              <w:t xml:space="preserve"> </w:t>
            </w:r>
            <w:r w:rsidRPr="00130358">
              <w:t>IX</w:t>
            </w:r>
            <w:r w:rsidR="00D62538" w:rsidRPr="00130358">
              <w:rPr>
                <w:rFonts w:cs="v5.0.0"/>
              </w:rPr>
              <w:t xml:space="preserve"> </w:t>
            </w:r>
          </w:p>
        </w:tc>
        <w:tc>
          <w:tcPr>
            <w:tcW w:w="1745" w:type="dxa"/>
            <w:vAlign w:val="center"/>
          </w:tcPr>
          <w:p w14:paraId="1707F3FC" w14:textId="77777777" w:rsidR="00C03D15" w:rsidRPr="00130358" w:rsidRDefault="00C03D15" w:rsidP="00483222">
            <w:pPr>
              <w:pStyle w:val="TAL"/>
            </w:pPr>
            <w:r w:rsidRPr="00130358">
              <w:t>-93</w:t>
            </w:r>
          </w:p>
        </w:tc>
        <w:tc>
          <w:tcPr>
            <w:tcW w:w="1567" w:type="dxa"/>
            <w:vAlign w:val="center"/>
          </w:tcPr>
          <w:p w14:paraId="2727D062" w14:textId="77777777" w:rsidR="00C03D15" w:rsidRPr="00130358" w:rsidRDefault="00C03D15" w:rsidP="00483222">
            <w:pPr>
              <w:pStyle w:val="TAL"/>
            </w:pPr>
            <w:r w:rsidRPr="00130358">
              <w:t>-70</w:t>
            </w:r>
          </w:p>
        </w:tc>
      </w:tr>
      <w:tr w:rsidR="00C03D15" w:rsidRPr="00130358" w14:paraId="22D71C0F" w14:textId="77777777" w:rsidTr="00D62538">
        <w:trPr>
          <w:jc w:val="center"/>
        </w:trPr>
        <w:tc>
          <w:tcPr>
            <w:tcW w:w="1069" w:type="dxa"/>
            <w:vMerge/>
            <w:vAlign w:val="center"/>
          </w:tcPr>
          <w:p w14:paraId="593084CC" w14:textId="77777777" w:rsidR="00C03D15" w:rsidRPr="00130358" w:rsidRDefault="00C03D15" w:rsidP="00D62538">
            <w:pPr>
              <w:pStyle w:val="TAL"/>
              <w:keepNext w:val="0"/>
              <w:keepLines w:val="0"/>
            </w:pPr>
          </w:p>
        </w:tc>
        <w:tc>
          <w:tcPr>
            <w:tcW w:w="1259" w:type="dxa"/>
            <w:vMerge/>
            <w:vAlign w:val="center"/>
          </w:tcPr>
          <w:p w14:paraId="35636365" w14:textId="77777777" w:rsidR="00C03D15" w:rsidRPr="00130358" w:rsidRDefault="00C03D15" w:rsidP="00D62538">
            <w:pPr>
              <w:pStyle w:val="TAL"/>
              <w:keepNext w:val="0"/>
              <w:keepLines w:val="0"/>
            </w:pPr>
          </w:p>
        </w:tc>
        <w:tc>
          <w:tcPr>
            <w:tcW w:w="3066" w:type="dxa"/>
            <w:vAlign w:val="center"/>
          </w:tcPr>
          <w:p w14:paraId="40E8F900" w14:textId="66D26CEB" w:rsidR="00C03D15" w:rsidRPr="00130358" w:rsidRDefault="00C03D15" w:rsidP="00D62538">
            <w:pPr>
              <w:pStyle w:val="TAL"/>
              <w:keepNext w:val="0"/>
              <w:keepLines w:val="0"/>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745" w:type="dxa"/>
            <w:vAlign w:val="center"/>
          </w:tcPr>
          <w:p w14:paraId="44A550A3" w14:textId="77777777" w:rsidR="00C03D15" w:rsidRPr="00130358" w:rsidRDefault="00C03D15" w:rsidP="00D62538">
            <w:pPr>
              <w:pStyle w:val="TAL"/>
              <w:keepNext w:val="0"/>
              <w:keepLines w:val="0"/>
            </w:pPr>
            <w:r w:rsidRPr="00130358">
              <w:t>-92</w:t>
            </w:r>
          </w:p>
        </w:tc>
        <w:tc>
          <w:tcPr>
            <w:tcW w:w="1567" w:type="dxa"/>
            <w:vAlign w:val="center"/>
          </w:tcPr>
          <w:p w14:paraId="15135CAD" w14:textId="77777777" w:rsidR="00C03D15" w:rsidRPr="00130358" w:rsidRDefault="00C03D15" w:rsidP="00D62538">
            <w:pPr>
              <w:pStyle w:val="TAL"/>
              <w:keepNext w:val="0"/>
              <w:keepLines w:val="0"/>
            </w:pPr>
            <w:r w:rsidRPr="00130358">
              <w:t>-70</w:t>
            </w:r>
          </w:p>
        </w:tc>
      </w:tr>
      <w:tr w:rsidR="00C03D15" w:rsidRPr="00130358" w14:paraId="4EFB4CC9" w14:textId="77777777" w:rsidTr="00D62538">
        <w:trPr>
          <w:jc w:val="center"/>
        </w:trPr>
        <w:tc>
          <w:tcPr>
            <w:tcW w:w="1069" w:type="dxa"/>
            <w:vMerge/>
            <w:vAlign w:val="center"/>
          </w:tcPr>
          <w:p w14:paraId="315C42AB" w14:textId="77777777" w:rsidR="00C03D15" w:rsidRPr="00130358" w:rsidRDefault="00C03D15" w:rsidP="00D62538">
            <w:pPr>
              <w:pStyle w:val="TAL"/>
              <w:keepNext w:val="0"/>
              <w:keepLines w:val="0"/>
            </w:pPr>
          </w:p>
        </w:tc>
        <w:tc>
          <w:tcPr>
            <w:tcW w:w="1259" w:type="dxa"/>
            <w:vMerge/>
            <w:vAlign w:val="center"/>
          </w:tcPr>
          <w:p w14:paraId="3B765E15" w14:textId="77777777" w:rsidR="00C03D15" w:rsidRPr="00130358" w:rsidRDefault="00C03D15" w:rsidP="00D62538">
            <w:pPr>
              <w:pStyle w:val="TAL"/>
              <w:keepNext w:val="0"/>
              <w:keepLines w:val="0"/>
            </w:pPr>
          </w:p>
        </w:tc>
        <w:tc>
          <w:tcPr>
            <w:tcW w:w="3066" w:type="dxa"/>
            <w:vAlign w:val="center"/>
          </w:tcPr>
          <w:p w14:paraId="47041BCD" w14:textId="1F770170" w:rsidR="00C03D15" w:rsidRPr="00130358" w:rsidRDefault="00C03D15" w:rsidP="00D62538">
            <w:pPr>
              <w:pStyle w:val="TAL"/>
              <w:keepNext w:val="0"/>
              <w:keepLines w:val="0"/>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745" w:type="dxa"/>
            <w:vAlign w:val="center"/>
          </w:tcPr>
          <w:p w14:paraId="03AB6EF4" w14:textId="77777777" w:rsidR="00C03D15" w:rsidRPr="00130358" w:rsidRDefault="00C03D15" w:rsidP="00D62538">
            <w:pPr>
              <w:pStyle w:val="TAL"/>
              <w:keepNext w:val="0"/>
              <w:keepLines w:val="0"/>
            </w:pPr>
            <w:r w:rsidRPr="00130358">
              <w:t>-91</w:t>
            </w:r>
          </w:p>
        </w:tc>
        <w:tc>
          <w:tcPr>
            <w:tcW w:w="1567" w:type="dxa"/>
            <w:vAlign w:val="center"/>
          </w:tcPr>
          <w:p w14:paraId="62CC3432" w14:textId="77777777" w:rsidR="00C03D15" w:rsidRPr="00130358" w:rsidRDefault="00C03D15" w:rsidP="00D62538">
            <w:pPr>
              <w:pStyle w:val="TAL"/>
              <w:keepNext w:val="0"/>
              <w:keepLines w:val="0"/>
            </w:pPr>
            <w:r w:rsidRPr="00130358">
              <w:t>-70</w:t>
            </w:r>
          </w:p>
        </w:tc>
      </w:tr>
      <w:tr w:rsidR="00C03D15" w:rsidRPr="00130358" w14:paraId="2DC9D6F1" w14:textId="77777777" w:rsidTr="00D62538">
        <w:trPr>
          <w:jc w:val="center"/>
        </w:trPr>
        <w:tc>
          <w:tcPr>
            <w:tcW w:w="1069" w:type="dxa"/>
            <w:vMerge/>
            <w:vAlign w:val="center"/>
          </w:tcPr>
          <w:p w14:paraId="19BDA712" w14:textId="77777777" w:rsidR="00C03D15" w:rsidRPr="00130358" w:rsidRDefault="00C03D15" w:rsidP="00D62538">
            <w:pPr>
              <w:pStyle w:val="TAL"/>
              <w:keepNext w:val="0"/>
              <w:keepLines w:val="0"/>
            </w:pPr>
          </w:p>
        </w:tc>
        <w:tc>
          <w:tcPr>
            <w:tcW w:w="1259" w:type="dxa"/>
            <w:vMerge/>
            <w:vAlign w:val="center"/>
          </w:tcPr>
          <w:p w14:paraId="1BBF0E2C" w14:textId="77777777" w:rsidR="00C03D15" w:rsidRPr="00130358" w:rsidRDefault="00C03D15" w:rsidP="00D62538">
            <w:pPr>
              <w:pStyle w:val="TAL"/>
              <w:keepNext w:val="0"/>
              <w:keepLines w:val="0"/>
            </w:pPr>
          </w:p>
        </w:tc>
        <w:tc>
          <w:tcPr>
            <w:tcW w:w="3066" w:type="dxa"/>
            <w:vAlign w:val="center"/>
          </w:tcPr>
          <w:p w14:paraId="0B8F5D0B" w14:textId="6622A3DA" w:rsidR="00C03D15" w:rsidRPr="00130358" w:rsidRDefault="00C03D15" w:rsidP="00D62538">
            <w:pPr>
              <w:pStyle w:val="TAL"/>
              <w:keepNext w:val="0"/>
              <w:keepLines w:val="0"/>
            </w:pPr>
            <w:r w:rsidRPr="00130358">
              <w:t>Band</w:t>
            </w:r>
            <w:r w:rsidR="00D62538" w:rsidRPr="00130358">
              <w:t xml:space="preserve"> </w:t>
            </w:r>
            <w:r w:rsidRPr="00130358">
              <w:t>XXV,</w:t>
            </w:r>
            <w:r w:rsidR="00D62538" w:rsidRPr="00130358">
              <w:t xml:space="preserve"> </w:t>
            </w:r>
            <w:r w:rsidRPr="00130358">
              <w:t>XXVI</w:t>
            </w:r>
            <w:r w:rsidR="00D62538" w:rsidRPr="00130358">
              <w:rPr>
                <w:rFonts w:cs="v5.0.0"/>
                <w:vertAlign w:val="superscript"/>
              </w:rPr>
              <w:t xml:space="preserve"> </w:t>
            </w:r>
            <w:r w:rsidRPr="00130358">
              <w:rPr>
                <w:rFonts w:cs="v5.0.0"/>
                <w:vertAlign w:val="superscript"/>
              </w:rPr>
              <w:t>Note</w:t>
            </w:r>
            <w:r w:rsidR="00D62538" w:rsidRPr="00130358">
              <w:rPr>
                <w:rFonts w:cs="v5.0.0"/>
                <w:vertAlign w:val="superscript"/>
              </w:rPr>
              <w:t xml:space="preserve"> </w:t>
            </w:r>
            <w:r w:rsidRPr="00130358">
              <w:rPr>
                <w:rFonts w:cs="v5.0.0"/>
                <w:vertAlign w:val="superscript"/>
              </w:rPr>
              <w:t>1</w:t>
            </w:r>
          </w:p>
        </w:tc>
        <w:tc>
          <w:tcPr>
            <w:tcW w:w="1745" w:type="dxa"/>
            <w:vAlign w:val="center"/>
          </w:tcPr>
          <w:p w14:paraId="15F1252C" w14:textId="77777777" w:rsidR="00C03D15" w:rsidRPr="00130358" w:rsidRDefault="00C03D15" w:rsidP="00D62538">
            <w:pPr>
              <w:pStyle w:val="TAL"/>
              <w:keepNext w:val="0"/>
              <w:keepLines w:val="0"/>
            </w:pPr>
            <w:r w:rsidRPr="00130358">
              <w:t>-90.5</w:t>
            </w:r>
          </w:p>
        </w:tc>
        <w:tc>
          <w:tcPr>
            <w:tcW w:w="1567" w:type="dxa"/>
            <w:vAlign w:val="center"/>
          </w:tcPr>
          <w:p w14:paraId="5F2BC8F9" w14:textId="77777777" w:rsidR="00C03D15" w:rsidRPr="00130358" w:rsidRDefault="00C03D15" w:rsidP="00D62538">
            <w:pPr>
              <w:pStyle w:val="TAL"/>
              <w:keepNext w:val="0"/>
              <w:keepLines w:val="0"/>
            </w:pPr>
            <w:r w:rsidRPr="00130358">
              <w:t>-70</w:t>
            </w:r>
          </w:p>
        </w:tc>
      </w:tr>
      <w:tr w:rsidR="00C03D15" w:rsidRPr="00130358" w14:paraId="3FE8DB3E" w14:textId="77777777" w:rsidTr="00D62538">
        <w:trPr>
          <w:jc w:val="center"/>
        </w:trPr>
        <w:tc>
          <w:tcPr>
            <w:tcW w:w="1069" w:type="dxa"/>
            <w:vAlign w:val="center"/>
          </w:tcPr>
          <w:p w14:paraId="3347B744" w14:textId="77777777" w:rsidR="00C03D15" w:rsidRPr="00130358" w:rsidRDefault="00C03D15" w:rsidP="00D62538">
            <w:pPr>
              <w:pStyle w:val="TAL"/>
              <w:keepNext w:val="0"/>
              <w:keepLines w:val="0"/>
            </w:pPr>
            <w:r w:rsidRPr="00130358">
              <w:sym w:font="Symbol" w:char="F0B1"/>
            </w:r>
            <w:r w:rsidRPr="00130358">
              <w:t>8</w:t>
            </w:r>
          </w:p>
        </w:tc>
        <w:tc>
          <w:tcPr>
            <w:tcW w:w="1259" w:type="dxa"/>
            <w:vAlign w:val="center"/>
          </w:tcPr>
          <w:p w14:paraId="614E6BC4" w14:textId="77777777" w:rsidR="00C03D15" w:rsidRPr="00130358" w:rsidRDefault="00C03D15" w:rsidP="00D62538">
            <w:pPr>
              <w:pStyle w:val="TAL"/>
              <w:keepNext w:val="0"/>
              <w:keepLines w:val="0"/>
            </w:pPr>
            <w:r w:rsidRPr="00130358">
              <w:sym w:font="Symbol" w:char="F0B1"/>
            </w:r>
            <w:r w:rsidRPr="00130358">
              <w:t>11</w:t>
            </w:r>
          </w:p>
        </w:tc>
        <w:tc>
          <w:tcPr>
            <w:tcW w:w="3066" w:type="dxa"/>
            <w:vAlign w:val="center"/>
          </w:tcPr>
          <w:p w14:paraId="188923A9" w14:textId="1F459B45" w:rsidR="00C03D15" w:rsidRPr="00130358" w:rsidRDefault="00C03D15" w:rsidP="00D62538">
            <w:pPr>
              <w:pStyle w:val="TAL"/>
              <w:keepNext w:val="0"/>
              <w:keepLines w:val="0"/>
            </w:pPr>
            <w:r w:rsidRPr="00130358">
              <w:t>Note</w:t>
            </w:r>
            <w:r w:rsidR="00D62538" w:rsidRPr="00130358">
              <w:t xml:space="preserve"> </w:t>
            </w:r>
            <w:r w:rsidRPr="00130358">
              <w:t>2</w:t>
            </w:r>
          </w:p>
        </w:tc>
        <w:tc>
          <w:tcPr>
            <w:tcW w:w="1745" w:type="dxa"/>
            <w:vAlign w:val="center"/>
          </w:tcPr>
          <w:p w14:paraId="6029BB9F" w14:textId="77777777" w:rsidR="00C03D15" w:rsidRPr="00130358" w:rsidRDefault="00C03D15" w:rsidP="00D62538">
            <w:pPr>
              <w:pStyle w:val="TAL"/>
              <w:keepNext w:val="0"/>
              <w:keepLines w:val="0"/>
            </w:pPr>
            <w:r w:rsidRPr="00130358">
              <w:t>-70</w:t>
            </w:r>
          </w:p>
        </w:tc>
        <w:tc>
          <w:tcPr>
            <w:tcW w:w="1567" w:type="dxa"/>
            <w:vAlign w:val="center"/>
          </w:tcPr>
          <w:p w14:paraId="3C0FA990" w14:textId="77777777" w:rsidR="00C03D15" w:rsidRPr="00130358" w:rsidRDefault="00C03D15" w:rsidP="00D62538">
            <w:pPr>
              <w:pStyle w:val="TAL"/>
              <w:keepNext w:val="0"/>
              <w:keepLines w:val="0"/>
            </w:pPr>
            <w:r w:rsidRPr="00130358">
              <w:t>-50</w:t>
            </w:r>
          </w:p>
        </w:tc>
      </w:tr>
      <w:tr w:rsidR="00C03D15" w:rsidRPr="00130358" w14:paraId="3C06A943" w14:textId="77777777" w:rsidTr="00D62538">
        <w:trPr>
          <w:jc w:val="center"/>
        </w:trPr>
        <w:tc>
          <w:tcPr>
            <w:tcW w:w="8706" w:type="dxa"/>
            <w:gridSpan w:val="5"/>
            <w:vAlign w:val="center"/>
          </w:tcPr>
          <w:p w14:paraId="632FC2DF" w14:textId="2404542C"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1:</w:t>
            </w:r>
            <w:r w:rsidRPr="00130358">
              <w:tab/>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the</w:t>
            </w:r>
            <w:r w:rsidR="00D62538" w:rsidRPr="00130358">
              <w:t xml:space="preserve"> </w:t>
            </w:r>
            <w:r w:rsidRPr="00130358">
              <w:t>condition</w:t>
            </w:r>
            <w:r w:rsidR="00D62538" w:rsidRPr="00130358">
              <w:t xml:space="preserve"> </w:t>
            </w:r>
            <w:r w:rsidRPr="00130358">
              <w:t>has</w:t>
            </w:r>
            <w:r w:rsidR="00D62538" w:rsidRPr="00130358">
              <w:t xml:space="preserve"> </w:t>
            </w:r>
            <w:r w:rsidRPr="00130358">
              <w:t>the</w:t>
            </w:r>
            <w:r w:rsidR="00D62538" w:rsidRPr="00130358">
              <w:t xml:space="preserve"> </w:t>
            </w:r>
            <w:r w:rsidRPr="00130358">
              <w:t>minimum</w:t>
            </w:r>
            <w:r w:rsidR="00D62538" w:rsidRPr="00130358">
              <w:t xml:space="preserve"> </w:t>
            </w:r>
            <w:r w:rsidRPr="00130358">
              <w:t>Io</w:t>
            </w:r>
            <w:r w:rsidR="00D62538" w:rsidRPr="00130358">
              <w:t xml:space="preserve"> </w:t>
            </w:r>
            <w:r w:rsidRPr="00130358">
              <w:t>of</w:t>
            </w:r>
            <w:r w:rsidR="00D62538" w:rsidRPr="00130358">
              <w:t xml:space="preserve"> </w:t>
            </w:r>
            <w:r w:rsidRPr="00130358">
              <w:rPr>
                <w:rFonts w:cs="v5.0.0"/>
              </w:rPr>
              <w:t>-92</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p w14:paraId="3A53CDB0" w14:textId="23EAEEC1" w:rsidR="00C03D15" w:rsidRPr="00130358" w:rsidRDefault="00C03D15" w:rsidP="00D62538">
            <w:pPr>
              <w:pStyle w:val="TAN"/>
              <w:keepNext w:val="0"/>
              <w:keepLines w:val="0"/>
            </w:pPr>
            <w:r w:rsidRPr="00130358">
              <w:t>N</w:t>
            </w:r>
            <w:r w:rsidRPr="00130358">
              <w:rPr>
                <w:lang w:eastAsia="zh-CN"/>
              </w:rPr>
              <w:t>OTE</w:t>
            </w:r>
            <w:r w:rsidR="00D62538" w:rsidRPr="00130358">
              <w:t xml:space="preserve"> </w:t>
            </w:r>
            <w:r w:rsidRPr="00130358">
              <w:t>2:</w:t>
            </w:r>
            <w:r w:rsidRPr="00130358">
              <w:tab/>
              <w:t>The</w:t>
            </w:r>
            <w:r w:rsidR="00D62538" w:rsidRPr="00130358">
              <w:t xml:space="preserve"> </w:t>
            </w:r>
            <w:r w:rsidRPr="00130358">
              <w:t>same</w:t>
            </w:r>
            <w:r w:rsidR="00D62538" w:rsidRPr="00130358">
              <w:t xml:space="preserve"> </w:t>
            </w:r>
            <w:r w:rsidRPr="00130358">
              <w:t>bands</w:t>
            </w:r>
            <w:r w:rsidR="00D62538" w:rsidRPr="00130358">
              <w:t xml:space="preserve"> </w:t>
            </w:r>
            <w:r w:rsidRPr="00130358">
              <w:t>apply</w:t>
            </w:r>
            <w:r w:rsidR="00D62538" w:rsidRPr="00130358">
              <w:t xml:space="preserve"> </w:t>
            </w:r>
            <w:r w:rsidRPr="00130358">
              <w:t>for</w:t>
            </w:r>
            <w:r w:rsidR="00D62538" w:rsidRPr="00130358">
              <w:t xml:space="preserve"> </w:t>
            </w:r>
            <w:r w:rsidRPr="00130358">
              <w:t>this</w:t>
            </w:r>
            <w:r w:rsidR="00D62538" w:rsidRPr="00130358">
              <w:t xml:space="preserve"> </w:t>
            </w:r>
            <w:r w:rsidRPr="00130358">
              <w:t>requirement</w:t>
            </w:r>
            <w:r w:rsidR="00D62538" w:rsidRPr="00130358">
              <w:t xml:space="preserve"> </w:t>
            </w:r>
            <w:r w:rsidRPr="00130358">
              <w:t>as</w:t>
            </w:r>
            <w:r w:rsidR="00D62538" w:rsidRPr="00130358">
              <w:t xml:space="preserve"> </w:t>
            </w:r>
            <w:r w:rsidRPr="00130358">
              <w:t>for</w:t>
            </w:r>
            <w:r w:rsidR="00D62538" w:rsidRPr="00130358">
              <w:t xml:space="preserve"> </w:t>
            </w:r>
            <w:r w:rsidRPr="00130358">
              <w:t>the</w:t>
            </w:r>
            <w:r w:rsidR="00D62538" w:rsidRPr="00130358">
              <w:t xml:space="preserve"> </w:t>
            </w:r>
            <w:r w:rsidRPr="00130358">
              <w:t>corresponding</w:t>
            </w:r>
            <w:r w:rsidR="00D62538" w:rsidRPr="00130358">
              <w:t xml:space="preserve"> </w:t>
            </w:r>
            <w:r w:rsidRPr="00130358">
              <w:t>highest</w:t>
            </w:r>
            <w:r w:rsidR="00D62538" w:rsidRPr="00130358">
              <w:t xml:space="preserve"> </w:t>
            </w:r>
            <w:r w:rsidRPr="00130358">
              <w:t>accuracy</w:t>
            </w:r>
            <w:r w:rsidR="00D62538" w:rsidRPr="00130358">
              <w:t xml:space="preserve"> </w:t>
            </w:r>
            <w:r w:rsidRPr="00130358">
              <w:t>requirement.</w:t>
            </w:r>
          </w:p>
        </w:tc>
      </w:tr>
    </w:tbl>
    <w:p w14:paraId="66983E63" w14:textId="77777777" w:rsidR="00C03D15" w:rsidRPr="00130358" w:rsidRDefault="00C03D15" w:rsidP="00D62538">
      <w:pPr>
        <w:rPr>
          <w:rFonts w:cs="v4.2.0"/>
        </w:rPr>
      </w:pPr>
    </w:p>
    <w:p w14:paraId="799E4E01" w14:textId="59B3E5EF"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8.1.2</w:t>
        </w:r>
      </w:smartTag>
      <w:r w:rsidRPr="00130358">
        <w:rPr>
          <w:rFonts w:cs="v4.2.0"/>
        </w:rPr>
        <w:t>.4.1 shall apply.</w:t>
      </w:r>
    </w:p>
    <w:p w14:paraId="492367BC" w14:textId="77777777" w:rsidR="00123ECE" w:rsidRPr="00130358" w:rsidRDefault="00123ECE" w:rsidP="00D62538">
      <w:pPr>
        <w:rPr>
          <w:rFonts w:cs="v4.2.0"/>
          <w:lang w:eastAsia="zh-CN"/>
        </w:rPr>
      </w:pPr>
      <w:r w:rsidRPr="00130358">
        <w:t xml:space="preserve">The reporting range and mapping specified for FDD CPICH </w:t>
      </w:r>
      <w:r w:rsidRPr="00130358">
        <w:rPr>
          <w:rFonts w:eastAsia="SimSun"/>
          <w:lang w:eastAsia="zh-CN"/>
        </w:rPr>
        <w:t>RSCP</w:t>
      </w:r>
      <w:r w:rsidRPr="00130358">
        <w:t xml:space="preserve"> </w:t>
      </w:r>
      <w:r w:rsidRPr="00130358">
        <w:rPr>
          <w:rFonts w:cs="v4.2.0"/>
        </w:rPr>
        <w:t xml:space="preserve">is defined in Table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9.3.2</w:t>
        </w:r>
      </w:smartTag>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6E4F7C5F"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.3-2: CPICH RSCP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05D5D27F" w14:textId="77777777" w:rsidTr="00D62538">
        <w:trPr>
          <w:cantSplit/>
          <w:jc w:val="center"/>
        </w:trPr>
        <w:tc>
          <w:tcPr>
            <w:tcW w:w="2693" w:type="dxa"/>
          </w:tcPr>
          <w:p w14:paraId="7A6349FC" w14:textId="5FE43E0F" w:rsidR="00123ECE" w:rsidRPr="00130358" w:rsidRDefault="00123ECE"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4E1A43F4" w14:textId="5F5A3844" w:rsidR="00123ECE" w:rsidRPr="00130358" w:rsidRDefault="00123ECE"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60ADC7C6" w14:textId="77777777" w:rsidR="00123ECE" w:rsidRPr="00130358" w:rsidRDefault="00123ECE" w:rsidP="00D62538">
            <w:pPr>
              <w:pStyle w:val="TAH"/>
              <w:keepNext w:val="0"/>
              <w:keepLines w:val="0"/>
              <w:rPr>
                <w:rFonts w:cs="v3.7.0"/>
              </w:rPr>
            </w:pPr>
            <w:r w:rsidRPr="00130358">
              <w:rPr>
                <w:rFonts w:cs="v3.7.0"/>
              </w:rPr>
              <w:t>Unit</w:t>
            </w:r>
          </w:p>
        </w:tc>
      </w:tr>
      <w:tr w:rsidR="00123ECE" w:rsidRPr="00130358" w14:paraId="76765C04" w14:textId="77777777" w:rsidTr="00D62538">
        <w:trPr>
          <w:cantSplit/>
          <w:jc w:val="center"/>
        </w:trPr>
        <w:tc>
          <w:tcPr>
            <w:tcW w:w="2693" w:type="dxa"/>
          </w:tcPr>
          <w:p w14:paraId="76F90443" w14:textId="77777777" w:rsidR="00123ECE" w:rsidRPr="00130358" w:rsidRDefault="00123ECE" w:rsidP="00D62538">
            <w:pPr>
              <w:pStyle w:val="TAC"/>
              <w:keepNext w:val="0"/>
              <w:keepLines w:val="0"/>
            </w:pPr>
            <w:r w:rsidRPr="00130358">
              <w:t>CPICH_RSCP_LEV</w:t>
            </w:r>
            <w:r w:rsidR="00716392" w:rsidRPr="00130358">
              <w:t>_</w:t>
            </w:r>
            <w:r w:rsidRPr="00130358">
              <w:t>-05</w:t>
            </w:r>
          </w:p>
        </w:tc>
        <w:tc>
          <w:tcPr>
            <w:tcW w:w="3260" w:type="dxa"/>
          </w:tcPr>
          <w:p w14:paraId="4A256C09" w14:textId="6356F1D7" w:rsidR="00123ECE" w:rsidRPr="00130358" w:rsidRDefault="00123ECE" w:rsidP="00D62538">
            <w:pPr>
              <w:pStyle w:val="TAC"/>
              <w:keepNext w:val="0"/>
              <w:keepLines w:val="0"/>
            </w:pPr>
            <w:r w:rsidRPr="00130358">
              <w:t>CPICH</w:t>
            </w:r>
            <w:r w:rsidR="00D62538" w:rsidRPr="00130358">
              <w:t xml:space="preserve"> </w:t>
            </w:r>
            <w:r w:rsidRPr="00130358">
              <w:t>RSCP</w:t>
            </w:r>
            <w:r w:rsidR="00D62538" w:rsidRPr="00130358">
              <w:t xml:space="preserve"> </w:t>
            </w:r>
            <w:r w:rsidRPr="00130358">
              <w:t>&lt;-120</w:t>
            </w:r>
            <w:r w:rsidR="00D62538" w:rsidRPr="00130358">
              <w:t xml:space="preserve"> </w:t>
            </w:r>
          </w:p>
        </w:tc>
        <w:tc>
          <w:tcPr>
            <w:tcW w:w="1985" w:type="dxa"/>
          </w:tcPr>
          <w:p w14:paraId="18AE6C1D" w14:textId="77777777" w:rsidR="00123ECE" w:rsidRPr="00130358" w:rsidRDefault="00123ECE" w:rsidP="00D62538">
            <w:pPr>
              <w:pStyle w:val="TAC"/>
              <w:keepNext w:val="0"/>
              <w:keepLines w:val="0"/>
            </w:pPr>
            <w:r w:rsidRPr="00130358">
              <w:t>dBm</w:t>
            </w:r>
          </w:p>
        </w:tc>
      </w:tr>
      <w:tr w:rsidR="00123ECE" w:rsidRPr="00130358" w14:paraId="0FC55790" w14:textId="77777777" w:rsidTr="00D62538">
        <w:trPr>
          <w:cantSplit/>
          <w:jc w:val="center"/>
        </w:trPr>
        <w:tc>
          <w:tcPr>
            <w:tcW w:w="2693" w:type="dxa"/>
          </w:tcPr>
          <w:p w14:paraId="35B4EA3C" w14:textId="77777777" w:rsidR="00123ECE" w:rsidRPr="00130358" w:rsidRDefault="00123ECE" w:rsidP="00D62538">
            <w:pPr>
              <w:pStyle w:val="TAC"/>
              <w:keepNext w:val="0"/>
              <w:keepLines w:val="0"/>
            </w:pPr>
            <w:r w:rsidRPr="00130358">
              <w:t>CPICH_RSCP_LEV</w:t>
            </w:r>
            <w:r w:rsidR="00716392" w:rsidRPr="00130358">
              <w:t>_</w:t>
            </w:r>
            <w:r w:rsidRPr="00130358">
              <w:t>-04</w:t>
            </w:r>
          </w:p>
        </w:tc>
        <w:tc>
          <w:tcPr>
            <w:tcW w:w="3260" w:type="dxa"/>
          </w:tcPr>
          <w:p w14:paraId="788ABF1C" w14:textId="1A675CAE" w:rsidR="00123ECE" w:rsidRPr="00130358" w:rsidRDefault="00123ECE" w:rsidP="00D62538">
            <w:pPr>
              <w:pStyle w:val="TAC"/>
              <w:keepNext w:val="0"/>
              <w:keepLines w:val="0"/>
            </w:pPr>
            <w:r w:rsidRPr="00130358">
              <w:t>-120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-119</w:t>
            </w:r>
          </w:p>
        </w:tc>
        <w:tc>
          <w:tcPr>
            <w:tcW w:w="1985" w:type="dxa"/>
          </w:tcPr>
          <w:p w14:paraId="7DD281AA" w14:textId="77777777" w:rsidR="00123ECE" w:rsidRPr="00130358" w:rsidRDefault="00123ECE" w:rsidP="00D62538">
            <w:pPr>
              <w:pStyle w:val="TAC"/>
              <w:keepNext w:val="0"/>
              <w:keepLines w:val="0"/>
            </w:pPr>
            <w:r w:rsidRPr="00130358">
              <w:t>dBm</w:t>
            </w:r>
          </w:p>
        </w:tc>
      </w:tr>
      <w:tr w:rsidR="00123ECE" w:rsidRPr="00130358" w14:paraId="088052B1" w14:textId="77777777" w:rsidTr="00D62538">
        <w:trPr>
          <w:cantSplit/>
          <w:jc w:val="center"/>
        </w:trPr>
        <w:tc>
          <w:tcPr>
            <w:tcW w:w="2693" w:type="dxa"/>
          </w:tcPr>
          <w:p w14:paraId="20BCEC15" w14:textId="77777777" w:rsidR="00123ECE" w:rsidRPr="00130358" w:rsidRDefault="00123ECE" w:rsidP="00D62538">
            <w:pPr>
              <w:pStyle w:val="TAC"/>
              <w:keepNext w:val="0"/>
              <w:keepLines w:val="0"/>
            </w:pPr>
            <w:r w:rsidRPr="00130358">
              <w:t>CPICH_RSCP_LEV</w:t>
            </w:r>
            <w:r w:rsidR="00716392" w:rsidRPr="00130358">
              <w:t>_</w:t>
            </w:r>
            <w:r w:rsidRPr="00130358">
              <w:t>-03</w:t>
            </w:r>
          </w:p>
        </w:tc>
        <w:tc>
          <w:tcPr>
            <w:tcW w:w="3260" w:type="dxa"/>
          </w:tcPr>
          <w:p w14:paraId="0AB9A106" w14:textId="4F3755CD" w:rsidR="00123ECE" w:rsidRPr="00130358" w:rsidRDefault="00123ECE" w:rsidP="00D62538">
            <w:pPr>
              <w:pStyle w:val="TAC"/>
              <w:keepNext w:val="0"/>
              <w:keepLines w:val="0"/>
            </w:pPr>
            <w:r w:rsidRPr="00130358">
              <w:t>-119</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-118</w:t>
            </w:r>
          </w:p>
        </w:tc>
        <w:tc>
          <w:tcPr>
            <w:tcW w:w="1985" w:type="dxa"/>
          </w:tcPr>
          <w:p w14:paraId="0E6309EC" w14:textId="77777777" w:rsidR="00123ECE" w:rsidRPr="00130358" w:rsidRDefault="00123ECE" w:rsidP="00D62538">
            <w:pPr>
              <w:pStyle w:val="TAC"/>
              <w:keepNext w:val="0"/>
              <w:keepLines w:val="0"/>
            </w:pPr>
            <w:r w:rsidRPr="00130358">
              <w:t>dBm</w:t>
            </w:r>
          </w:p>
        </w:tc>
      </w:tr>
      <w:tr w:rsidR="00123ECE" w:rsidRPr="00130358" w14:paraId="6E02E070" w14:textId="77777777" w:rsidTr="00D62538">
        <w:trPr>
          <w:cantSplit/>
          <w:jc w:val="center"/>
        </w:trPr>
        <w:tc>
          <w:tcPr>
            <w:tcW w:w="2693" w:type="dxa"/>
          </w:tcPr>
          <w:p w14:paraId="3DF10D5E" w14:textId="77777777" w:rsidR="00123ECE" w:rsidRPr="00130358" w:rsidRDefault="00123ECE" w:rsidP="00D62538">
            <w:pPr>
              <w:pStyle w:val="TAC"/>
              <w:keepNext w:val="0"/>
              <w:keepLines w:val="0"/>
            </w:pPr>
            <w:r w:rsidRPr="00130358">
              <w:t>…</w:t>
            </w:r>
          </w:p>
        </w:tc>
        <w:tc>
          <w:tcPr>
            <w:tcW w:w="3260" w:type="dxa"/>
          </w:tcPr>
          <w:p w14:paraId="639AAA69" w14:textId="77777777" w:rsidR="00123ECE" w:rsidRPr="00130358" w:rsidRDefault="00123ECE" w:rsidP="00D62538">
            <w:pPr>
              <w:pStyle w:val="TAC"/>
              <w:keepNext w:val="0"/>
              <w:keepLines w:val="0"/>
            </w:pPr>
            <w:r w:rsidRPr="00130358">
              <w:t>…</w:t>
            </w:r>
          </w:p>
        </w:tc>
        <w:tc>
          <w:tcPr>
            <w:tcW w:w="1985" w:type="dxa"/>
          </w:tcPr>
          <w:p w14:paraId="3F886120" w14:textId="77777777" w:rsidR="00123ECE" w:rsidRPr="00130358" w:rsidRDefault="00123ECE" w:rsidP="00D62538">
            <w:pPr>
              <w:pStyle w:val="TAC"/>
              <w:keepNext w:val="0"/>
              <w:keepLines w:val="0"/>
            </w:pPr>
            <w:r w:rsidRPr="00130358">
              <w:t>…</w:t>
            </w:r>
          </w:p>
        </w:tc>
      </w:tr>
      <w:tr w:rsidR="00123ECE" w:rsidRPr="00130358" w14:paraId="077FA5BA" w14:textId="77777777" w:rsidTr="00D62538">
        <w:trPr>
          <w:cantSplit/>
          <w:jc w:val="center"/>
        </w:trPr>
        <w:tc>
          <w:tcPr>
            <w:tcW w:w="2693" w:type="dxa"/>
          </w:tcPr>
          <w:p w14:paraId="7F692464" w14:textId="77777777" w:rsidR="00123ECE" w:rsidRPr="00130358" w:rsidRDefault="00123ECE" w:rsidP="00D62538">
            <w:pPr>
              <w:pStyle w:val="TAC"/>
              <w:keepNext w:val="0"/>
              <w:keepLines w:val="0"/>
            </w:pPr>
            <w:r w:rsidRPr="00130358">
              <w:t>CPICH_RSCP_LEV</w:t>
            </w:r>
            <w:r w:rsidR="00716392" w:rsidRPr="00130358">
              <w:t>_</w:t>
            </w:r>
            <w:r w:rsidRPr="00130358">
              <w:t>89</w:t>
            </w:r>
          </w:p>
        </w:tc>
        <w:tc>
          <w:tcPr>
            <w:tcW w:w="3260" w:type="dxa"/>
          </w:tcPr>
          <w:p w14:paraId="7FA60C55" w14:textId="64F170F4" w:rsidR="00123ECE" w:rsidRPr="00130358" w:rsidRDefault="00123ECE" w:rsidP="00D62538">
            <w:pPr>
              <w:pStyle w:val="TAC"/>
              <w:keepNext w:val="0"/>
              <w:keepLines w:val="0"/>
            </w:pPr>
            <w:r w:rsidRPr="00130358">
              <w:t>-27</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-26</w:t>
            </w:r>
          </w:p>
        </w:tc>
        <w:tc>
          <w:tcPr>
            <w:tcW w:w="1985" w:type="dxa"/>
          </w:tcPr>
          <w:p w14:paraId="20340A66" w14:textId="77777777" w:rsidR="00123ECE" w:rsidRPr="00130358" w:rsidRDefault="00123ECE" w:rsidP="00D62538">
            <w:pPr>
              <w:pStyle w:val="TAC"/>
              <w:keepNext w:val="0"/>
              <w:keepLines w:val="0"/>
            </w:pPr>
            <w:r w:rsidRPr="00130358">
              <w:t>dBm</w:t>
            </w:r>
          </w:p>
        </w:tc>
      </w:tr>
      <w:tr w:rsidR="00123ECE" w:rsidRPr="00130358" w14:paraId="699E3727" w14:textId="77777777" w:rsidTr="00D62538">
        <w:trPr>
          <w:cantSplit/>
          <w:jc w:val="center"/>
        </w:trPr>
        <w:tc>
          <w:tcPr>
            <w:tcW w:w="2693" w:type="dxa"/>
          </w:tcPr>
          <w:p w14:paraId="47058CAA" w14:textId="77777777" w:rsidR="00123ECE" w:rsidRPr="00130358" w:rsidRDefault="00123ECE" w:rsidP="00D62538">
            <w:pPr>
              <w:pStyle w:val="TAC"/>
              <w:keepNext w:val="0"/>
              <w:keepLines w:val="0"/>
            </w:pPr>
            <w:r w:rsidRPr="00130358">
              <w:t>CPICH_RSCP_LEV</w:t>
            </w:r>
            <w:r w:rsidR="00716392" w:rsidRPr="00130358">
              <w:t>_</w:t>
            </w:r>
            <w:r w:rsidRPr="00130358">
              <w:t>90</w:t>
            </w:r>
          </w:p>
        </w:tc>
        <w:tc>
          <w:tcPr>
            <w:tcW w:w="3260" w:type="dxa"/>
          </w:tcPr>
          <w:p w14:paraId="3AF22329" w14:textId="3BF6A7A4" w:rsidR="00123ECE" w:rsidRPr="00130358" w:rsidRDefault="00123ECE"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-25</w:t>
            </w:r>
          </w:p>
        </w:tc>
        <w:tc>
          <w:tcPr>
            <w:tcW w:w="1985" w:type="dxa"/>
          </w:tcPr>
          <w:p w14:paraId="763BA7B8" w14:textId="77777777" w:rsidR="00123ECE" w:rsidRPr="00130358" w:rsidRDefault="00123ECE" w:rsidP="00D62538">
            <w:pPr>
              <w:pStyle w:val="TAC"/>
              <w:keepNext w:val="0"/>
              <w:keepLines w:val="0"/>
            </w:pPr>
            <w:r w:rsidRPr="00130358">
              <w:t>dBm</w:t>
            </w:r>
          </w:p>
        </w:tc>
      </w:tr>
      <w:tr w:rsidR="00123ECE" w:rsidRPr="00130358" w14:paraId="0E807492" w14:textId="77777777" w:rsidTr="00D62538">
        <w:trPr>
          <w:cantSplit/>
          <w:jc w:val="center"/>
        </w:trPr>
        <w:tc>
          <w:tcPr>
            <w:tcW w:w="2693" w:type="dxa"/>
          </w:tcPr>
          <w:p w14:paraId="75B6B000" w14:textId="77777777" w:rsidR="00123ECE" w:rsidRPr="00130358" w:rsidRDefault="00123ECE" w:rsidP="00D62538">
            <w:pPr>
              <w:pStyle w:val="TAC"/>
              <w:keepNext w:val="0"/>
              <w:keepLines w:val="0"/>
            </w:pPr>
            <w:r w:rsidRPr="00130358">
              <w:t>CPICH_RSCP_LEV</w:t>
            </w:r>
            <w:r w:rsidR="00716392" w:rsidRPr="00130358">
              <w:t>_</w:t>
            </w:r>
            <w:r w:rsidRPr="00130358">
              <w:t>91</w:t>
            </w:r>
          </w:p>
        </w:tc>
        <w:tc>
          <w:tcPr>
            <w:tcW w:w="3260" w:type="dxa"/>
          </w:tcPr>
          <w:p w14:paraId="7C8AF239" w14:textId="57496FF3"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p>
        </w:tc>
        <w:tc>
          <w:tcPr>
            <w:tcW w:w="1985" w:type="dxa"/>
          </w:tcPr>
          <w:p w14:paraId="797B6938" w14:textId="77777777" w:rsidR="00123ECE" w:rsidRPr="00130358" w:rsidRDefault="00123ECE" w:rsidP="00D62538">
            <w:pPr>
              <w:pStyle w:val="TAC"/>
              <w:keepNext w:val="0"/>
              <w:keepLines w:val="0"/>
            </w:pPr>
            <w:r w:rsidRPr="00130358">
              <w:t>dBm</w:t>
            </w:r>
          </w:p>
        </w:tc>
      </w:tr>
    </w:tbl>
    <w:p w14:paraId="7104B5D1" w14:textId="77777777" w:rsidR="00123ECE" w:rsidRPr="00130358" w:rsidRDefault="00123ECE" w:rsidP="00D62538">
      <w:pPr>
        <w:rPr>
          <w:rFonts w:eastAsia="SimSun" w:cs="v4.2.0"/>
          <w:lang w:eastAsia="zh-CN"/>
        </w:rPr>
      </w:pPr>
    </w:p>
    <w:p w14:paraId="5CBFF647" w14:textId="2EDEFF5E" w:rsidR="00123ECE" w:rsidRPr="00130358" w:rsidRDefault="00123ECE" w:rsidP="00D62538">
      <w:pPr>
        <w:rPr>
          <w:rFonts w:eastAsia="SimSun"/>
          <w:lang w:eastAsia="zh-CN"/>
        </w:rPr>
      </w:pPr>
      <w:r w:rsidRPr="00130358">
        <w:t xml:space="preserve">The normative reference for this requirement </w:t>
      </w:r>
      <w:r w:rsidR="00483222" w:rsidRPr="00130358">
        <w:t>is 3GPP TS</w:t>
      </w:r>
      <w:r w:rsidRPr="00130358">
        <w:t xml:space="preserve"> 25.133 [2</w:t>
      </w:r>
      <w:r w:rsidRPr="00130358">
        <w:rPr>
          <w:rFonts w:eastAsia="SimSun"/>
          <w:lang w:eastAsia="zh-CN"/>
        </w:rPr>
        <w:t>1</w:t>
      </w:r>
      <w:r w:rsidRPr="00130358">
        <w:t xml:space="preserve">] clauses </w:t>
      </w:r>
      <w:smartTag w:uri="urn:schemas-microsoft-com:office:smarttags" w:element="chsdate">
        <w:smartTagPr>
          <w:attr w:name="Year" w:val="1899"/>
          <w:attr w:name="Month" w:val="12"/>
          <w:attr w:name="Day" w:val="30"/>
          <w:attr w:name="IsLunarDate" w:val="False"/>
          <w:attr w:name="IsROCDate" w:val="False"/>
        </w:smartTagPr>
        <w:r w:rsidRPr="00130358">
          <w:t>9.1.</w:t>
        </w:r>
        <w:r w:rsidRPr="00130358">
          <w:rPr>
            <w:rFonts w:eastAsia="SimSun"/>
            <w:lang w:eastAsia="zh-CN"/>
          </w:rPr>
          <w:t>1</w:t>
        </w:r>
      </w:smartTag>
      <w:r w:rsidRPr="00130358">
        <w:rPr>
          <w:rFonts w:eastAsia="SimSun"/>
          <w:lang w:eastAsia="zh-CN"/>
        </w:rPr>
        <w:t>.2 and 9.1.1.3</w:t>
      </w:r>
      <w:r w:rsidRPr="00130358">
        <w:rPr>
          <w:lang w:eastAsia="zh-CN"/>
        </w:rPr>
        <w:t xml:space="preserve">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9.2.</w:t>
      </w:r>
      <w:r w:rsidRPr="00130358">
        <w:rPr>
          <w:rFonts w:eastAsia="SimSun"/>
          <w:lang w:eastAsia="zh-CN"/>
        </w:rPr>
        <w:t>1</w:t>
      </w:r>
      <w:r w:rsidRPr="00130358">
        <w:rPr>
          <w:lang w:eastAsia="zh-CN"/>
        </w:rPr>
        <w:t xml:space="preserve"> </w:t>
      </w:r>
      <w:r w:rsidRPr="00130358">
        <w:t xml:space="preserve">and </w:t>
      </w:r>
      <w:smartTag w:uri="urn:schemas-microsoft-com:office:smarttags" w:element="chsdate">
        <w:smartTagPr>
          <w:attr w:name="Year" w:val="1899"/>
          <w:attr w:name="Month" w:val="12"/>
          <w:attr w:name="Day" w:val="30"/>
          <w:attr w:name="IsLunarDate" w:val="False"/>
          <w:attr w:name="IsROCDate" w:val="False"/>
        </w:smartTagPr>
        <w:r w:rsidRPr="00130358">
          <w:t>A.9.3.2</w:t>
        </w:r>
      </w:smartTag>
      <w:r w:rsidRPr="00130358">
        <w:t>.</w:t>
      </w:r>
    </w:p>
    <w:p w14:paraId="4B57FC9A"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rPr>
          <w:lang w:eastAsia="zh-CN"/>
        </w:rPr>
        <w:t>.</w:t>
      </w:r>
      <w:r w:rsidRPr="00130358">
        <w:t>4</w:t>
      </w:r>
      <w:r w:rsidRPr="00130358">
        <w:tab/>
        <w:t>Test description</w:t>
      </w:r>
    </w:p>
    <w:p w14:paraId="09826EA0" w14:textId="77777777" w:rsidR="00123ECE" w:rsidRPr="00130358" w:rsidRDefault="00123ECE" w:rsidP="00D62538">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rPr>
          <w:lang w:eastAsia="zh-CN"/>
        </w:rPr>
        <w:t>.</w:t>
      </w:r>
      <w:r w:rsidRPr="00130358">
        <w:t>4.1</w:t>
      </w:r>
      <w:r w:rsidRPr="00130358">
        <w:tab/>
        <w:t>Initial conditions</w:t>
      </w:r>
    </w:p>
    <w:p w14:paraId="6BDA98F5" w14:textId="4FE3E8F8"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3C2AEEFB" w14:textId="17BD0DB5"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130358">
          <w:t>4.4.2 a</w:t>
        </w:r>
      </w:smartTag>
      <w:r w:rsidRPr="00130358">
        <w:t>nd 4.3.1.</w:t>
      </w:r>
    </w:p>
    <w:p w14:paraId="561EF650" w14:textId="7FD2A14A"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7CDC40D0" w14:textId="21FD1A89" w:rsidR="00123ECE" w:rsidRPr="00130358" w:rsidRDefault="00123ECE" w:rsidP="00483222">
      <w:pPr>
        <w:pStyle w:val="B1"/>
        <w:rPr>
          <w:rFonts w:eastAsia="SimSun"/>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28AF5F07" w14:textId="591501B1" w:rsidR="00123ECE" w:rsidRPr="00130358" w:rsidRDefault="00123ECE" w:rsidP="00483222">
      <w:pPr>
        <w:pStyle w:val="B1"/>
      </w:pPr>
      <w:r w:rsidRPr="00130358">
        <w:t>2.</w:t>
      </w:r>
      <w:r w:rsidR="00483222" w:rsidRPr="00130358">
        <w:tab/>
      </w:r>
      <w:r w:rsidRPr="00130358">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130358">
          <w:rPr>
            <w:rFonts w:eastAsia="SimSun"/>
            <w:lang w:eastAsia="zh-CN"/>
          </w:rPr>
          <w:t>9</w:t>
        </w:r>
        <w:r w:rsidRPr="00130358">
          <w:t>.</w:t>
        </w:r>
        <w:r w:rsidRPr="00130358">
          <w:rPr>
            <w:rFonts w:eastAsia="SimSun"/>
            <w:lang w:eastAsia="zh-CN"/>
          </w:rPr>
          <w:t>3</w:t>
        </w:r>
        <w:r w:rsidRPr="00130358">
          <w:t>.</w:t>
        </w:r>
        <w:r w:rsidRPr="00130358">
          <w:rPr>
            <w:rFonts w:eastAsia="SimSun"/>
            <w:lang w:eastAsia="zh-CN"/>
          </w:rPr>
          <w:t>2</w:t>
        </w:r>
      </w:smartTag>
      <w:r w:rsidRPr="00130358">
        <w:t>.4.1-1.</w:t>
      </w:r>
    </w:p>
    <w:p w14:paraId="6ADD65EF" w14:textId="05C07E63" w:rsidR="00123ECE" w:rsidRPr="00130358" w:rsidRDefault="00123ECE" w:rsidP="00483222">
      <w:pPr>
        <w:pStyle w:val="B1"/>
      </w:pPr>
      <w:r w:rsidRPr="00130358">
        <w:rPr>
          <w:rFonts w:eastAsia="SimSun"/>
          <w:lang w:eastAsia="zh-CN"/>
        </w:rPr>
        <w:lastRenderedPageBreak/>
        <w:t>3</w:t>
      </w:r>
      <w:r w:rsidRPr="00130358">
        <w:t>.</w:t>
      </w:r>
      <w:r w:rsidR="00483222" w:rsidRPr="00130358">
        <w:tab/>
      </w:r>
      <w:r w:rsidRPr="00130358">
        <w:t>Propagation conditions are set according to Annex B clause B.0.</w:t>
      </w:r>
    </w:p>
    <w:p w14:paraId="4A9C6C39" w14:textId="2F2FE19E" w:rsidR="00123ECE" w:rsidRPr="00130358" w:rsidRDefault="00123ECE" w:rsidP="00483222">
      <w:pPr>
        <w:pStyle w:val="B1"/>
      </w:pPr>
      <w:r w:rsidRPr="00130358">
        <w:rPr>
          <w:rFonts w:eastAsia="SimSun"/>
          <w:lang w:eastAsia="zh-CN"/>
        </w:rPr>
        <w:t>4</w:t>
      </w:r>
      <w:r w:rsidRPr="00130358">
        <w:t>.</w:t>
      </w:r>
      <w:r w:rsidR="00483222" w:rsidRPr="00130358">
        <w:tab/>
      </w:r>
      <w:r w:rsidRPr="00130358">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.4.3.</w:t>
      </w:r>
    </w:p>
    <w:p w14:paraId="6DF09DD9" w14:textId="27CEED32" w:rsidR="00123ECE" w:rsidRPr="00130358" w:rsidRDefault="00123ECE" w:rsidP="00483222">
      <w:pPr>
        <w:pStyle w:val="B1"/>
        <w:rPr>
          <w:rFonts w:eastAsia="SimSun"/>
          <w:lang w:eastAsia="zh-CN"/>
        </w:rPr>
      </w:pPr>
      <w:r w:rsidRPr="00130358">
        <w:rPr>
          <w:rFonts w:eastAsia="SimSun"/>
          <w:lang w:eastAsia="zh-CN"/>
        </w:rPr>
        <w:t>5</w:t>
      </w:r>
      <w:r w:rsidRPr="00130358">
        <w:t>.</w:t>
      </w:r>
      <w:r w:rsidR="00483222" w:rsidRPr="00130358">
        <w:tab/>
      </w:r>
      <w:r w:rsidRPr="00130358">
        <w:t xml:space="preserve">Cell 1 is the serving E-UTRAN TDD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42E47130" w14:textId="77777777" w:rsidR="00123ECE" w:rsidRPr="00130358" w:rsidRDefault="00123ECE" w:rsidP="00D62538">
      <w:pPr>
        <w:pStyle w:val="TH"/>
        <w:keepNext w:val="0"/>
        <w:keepLines w:val="0"/>
        <w:rPr>
          <w:rFonts w:cs="v4.2.0"/>
        </w:rPr>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w:t>
      </w:r>
      <w:r w:rsidRPr="00130358">
        <w:rPr>
          <w:rFonts w:eastAsia="SimSun"/>
          <w:lang w:eastAsia="zh-CN"/>
        </w:rPr>
        <w:t>4.1</w:t>
      </w:r>
      <w:r w:rsidRPr="00130358">
        <w:t>-</w:t>
      </w:r>
      <w:r w:rsidRPr="00130358">
        <w:rPr>
          <w:rFonts w:eastAsia="SimSun"/>
          <w:lang w:eastAsia="zh-CN"/>
        </w:rPr>
        <w:t>1</w:t>
      </w:r>
      <w:r w:rsidRPr="00130358">
        <w:rPr>
          <w:rFonts w:cs="v4.2.0"/>
        </w:rPr>
        <w:t xml:space="preserve">: General test parameters for UTRAN FDD CPICH </w:t>
      </w:r>
      <w:r w:rsidRPr="00130358">
        <w:rPr>
          <w:rFonts w:eastAsia="SimSun" w:cs="v4.2.0"/>
          <w:lang w:eastAsia="zh-CN"/>
        </w:rPr>
        <w:t>RSCP</w:t>
      </w:r>
      <w:r w:rsidRPr="00130358">
        <w:rPr>
          <w:rFonts w:cs="v4.2.0"/>
        </w:rPr>
        <w:t xml:space="preserve"> absolute measurement accuracy test in E-UTRAN </w:t>
      </w:r>
      <w:r w:rsidRPr="00130358">
        <w:rPr>
          <w:rFonts w:eastAsia="SimSun" w:cs="v4.2.0"/>
          <w:lang w:eastAsia="zh-CN"/>
        </w:rPr>
        <w:t>T</w:t>
      </w:r>
      <w:r w:rsidRPr="00130358">
        <w:rPr>
          <w:rFonts w:cs="v4.2.0"/>
        </w:rPr>
        <w:t>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1"/>
        <w:gridCol w:w="615"/>
        <w:gridCol w:w="2969"/>
        <w:gridCol w:w="3642"/>
      </w:tblGrid>
      <w:tr w:rsidR="00123ECE" w:rsidRPr="00130358" w14:paraId="21D71F19" w14:textId="77777777" w:rsidTr="00483222">
        <w:trPr>
          <w:cantSplit/>
          <w:tblHeader/>
          <w:jc w:val="center"/>
        </w:trPr>
        <w:tc>
          <w:tcPr>
            <w:tcW w:w="2511" w:type="dxa"/>
          </w:tcPr>
          <w:p w14:paraId="50D712E2" w14:textId="77777777" w:rsidR="00123ECE" w:rsidRPr="00130358" w:rsidRDefault="00123ECE" w:rsidP="00D62538">
            <w:pPr>
              <w:pStyle w:val="TAH"/>
              <w:keepNext w:val="0"/>
              <w:keepLines w:val="0"/>
            </w:pPr>
            <w:r w:rsidRPr="00130358">
              <w:t>Parameter</w:t>
            </w:r>
          </w:p>
        </w:tc>
        <w:tc>
          <w:tcPr>
            <w:tcW w:w="615" w:type="dxa"/>
          </w:tcPr>
          <w:p w14:paraId="65FC36C6" w14:textId="77777777" w:rsidR="00123ECE" w:rsidRPr="00130358" w:rsidRDefault="00123ECE" w:rsidP="00D62538">
            <w:pPr>
              <w:pStyle w:val="TAH"/>
              <w:keepNext w:val="0"/>
              <w:keepLines w:val="0"/>
            </w:pPr>
            <w:r w:rsidRPr="00130358">
              <w:t>Unit</w:t>
            </w:r>
          </w:p>
        </w:tc>
        <w:tc>
          <w:tcPr>
            <w:tcW w:w="2969" w:type="dxa"/>
          </w:tcPr>
          <w:p w14:paraId="17CE3F7F" w14:textId="77777777" w:rsidR="00123ECE" w:rsidRPr="00130358" w:rsidRDefault="00123ECE" w:rsidP="00D62538">
            <w:pPr>
              <w:pStyle w:val="TAH"/>
              <w:keepNext w:val="0"/>
              <w:keepLines w:val="0"/>
            </w:pPr>
            <w:r w:rsidRPr="00130358">
              <w:t>Value</w:t>
            </w:r>
          </w:p>
        </w:tc>
        <w:tc>
          <w:tcPr>
            <w:tcW w:w="3642" w:type="dxa"/>
          </w:tcPr>
          <w:p w14:paraId="5E669E63" w14:textId="77777777" w:rsidR="00123ECE" w:rsidRPr="00130358" w:rsidRDefault="00123ECE" w:rsidP="00D62538">
            <w:pPr>
              <w:pStyle w:val="TAH"/>
              <w:keepNext w:val="0"/>
              <w:keepLines w:val="0"/>
            </w:pPr>
            <w:r w:rsidRPr="00130358">
              <w:t>Comment</w:t>
            </w:r>
          </w:p>
        </w:tc>
      </w:tr>
      <w:tr w:rsidR="00123ECE" w:rsidRPr="00130358" w14:paraId="570AD51D" w14:textId="77777777" w:rsidTr="00483222">
        <w:trPr>
          <w:cantSplit/>
          <w:jc w:val="center"/>
        </w:trPr>
        <w:tc>
          <w:tcPr>
            <w:tcW w:w="2511" w:type="dxa"/>
          </w:tcPr>
          <w:p w14:paraId="54D0C178" w14:textId="5D39E51A"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615" w:type="dxa"/>
          </w:tcPr>
          <w:p w14:paraId="679B0C0E" w14:textId="77777777" w:rsidR="00123ECE" w:rsidRPr="00130358" w:rsidRDefault="00123ECE" w:rsidP="00D62538">
            <w:pPr>
              <w:pStyle w:val="TAL"/>
              <w:keepNext w:val="0"/>
              <w:keepLines w:val="0"/>
            </w:pPr>
          </w:p>
        </w:tc>
        <w:tc>
          <w:tcPr>
            <w:tcW w:w="2969" w:type="dxa"/>
          </w:tcPr>
          <w:p w14:paraId="422A71C4" w14:textId="64896901"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TDD</w:t>
            </w:r>
          </w:p>
        </w:tc>
        <w:tc>
          <w:tcPr>
            <w:tcW w:w="3642" w:type="dxa"/>
          </w:tcPr>
          <w:p w14:paraId="715B4FA1" w14:textId="188EF8AA"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A.1.2</w:t>
              </w:r>
            </w:smartTag>
          </w:p>
        </w:tc>
      </w:tr>
      <w:tr w:rsidR="00123ECE" w:rsidRPr="00130358" w14:paraId="25FE91D5" w14:textId="77777777" w:rsidTr="00483222">
        <w:trPr>
          <w:cantSplit/>
          <w:jc w:val="center"/>
        </w:trPr>
        <w:tc>
          <w:tcPr>
            <w:tcW w:w="2511" w:type="dxa"/>
          </w:tcPr>
          <w:p w14:paraId="559E9CAA" w14:textId="48F0EA37"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615" w:type="dxa"/>
          </w:tcPr>
          <w:p w14:paraId="40ED0B83" w14:textId="77777777" w:rsidR="00123ECE" w:rsidRPr="00130358" w:rsidRDefault="00123ECE" w:rsidP="00D62538">
            <w:pPr>
              <w:pStyle w:val="TAL"/>
              <w:keepNext w:val="0"/>
              <w:keepLines w:val="0"/>
            </w:pPr>
          </w:p>
        </w:tc>
        <w:tc>
          <w:tcPr>
            <w:tcW w:w="2969" w:type="dxa"/>
          </w:tcPr>
          <w:p w14:paraId="60DF6DB0" w14:textId="5E855FA6"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TDD</w:t>
            </w:r>
          </w:p>
        </w:tc>
        <w:tc>
          <w:tcPr>
            <w:tcW w:w="3642" w:type="dxa"/>
          </w:tcPr>
          <w:p w14:paraId="767FF59D" w14:textId="0181CEE2"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130358">
                <w:rPr>
                  <w:rFonts w:cs="v4.2.0"/>
                </w:rPr>
                <w:t>A.</w:t>
              </w:r>
              <w:r w:rsidRPr="00130358">
                <w:rPr>
                  <w:rFonts w:eastAsia="SimSun" w:cs="v4.2.0"/>
                  <w:lang w:eastAsia="zh-CN"/>
                </w:rPr>
                <w:t>2</w:t>
              </w:r>
              <w:r w:rsidRPr="00130358">
                <w:rPr>
                  <w:rFonts w:cs="v4.2.0"/>
                </w:rPr>
                <w:t>.1</w:t>
              </w:r>
            </w:smartTag>
          </w:p>
        </w:tc>
      </w:tr>
      <w:tr w:rsidR="00123ECE" w:rsidRPr="00130358" w14:paraId="46452CDF" w14:textId="77777777" w:rsidTr="00483222">
        <w:trPr>
          <w:cantSplit/>
          <w:jc w:val="center"/>
        </w:trPr>
        <w:tc>
          <w:tcPr>
            <w:tcW w:w="2511" w:type="dxa"/>
          </w:tcPr>
          <w:p w14:paraId="322D4D5B" w14:textId="4E6E546A"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0EFD5FA6" w14:textId="77777777" w:rsidR="00123ECE" w:rsidRPr="00130358" w:rsidRDefault="00123ECE" w:rsidP="00772922">
            <w:pPr>
              <w:pStyle w:val="TAH"/>
              <w:keepNext w:val="0"/>
              <w:keepLines w:val="0"/>
              <w:jc w:val="left"/>
              <w:rPr>
                <w:rFonts w:cs="v4.2.0"/>
                <w:b w:val="0"/>
                <w:bCs/>
              </w:rPr>
            </w:pPr>
          </w:p>
        </w:tc>
        <w:tc>
          <w:tcPr>
            <w:tcW w:w="2969" w:type="dxa"/>
          </w:tcPr>
          <w:p w14:paraId="294B10A3"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3FCA12EF" w14:textId="2D1774A1"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TDD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4A1B601E" w14:textId="77777777" w:rsidTr="00483222">
        <w:trPr>
          <w:cantSplit/>
          <w:jc w:val="center"/>
        </w:trPr>
        <w:tc>
          <w:tcPr>
            <w:tcW w:w="2511" w:type="dxa"/>
          </w:tcPr>
          <w:p w14:paraId="66D73CE1" w14:textId="7C815968"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6A4763B8" w14:textId="77777777" w:rsidR="00123ECE" w:rsidRPr="00130358" w:rsidRDefault="00123ECE" w:rsidP="00772922">
            <w:pPr>
              <w:pStyle w:val="TAH"/>
              <w:keepNext w:val="0"/>
              <w:keepLines w:val="0"/>
              <w:jc w:val="left"/>
              <w:rPr>
                <w:rFonts w:cs="v4.2.0"/>
                <w:b w:val="0"/>
                <w:bCs/>
              </w:rPr>
            </w:pPr>
          </w:p>
        </w:tc>
        <w:tc>
          <w:tcPr>
            <w:tcW w:w="2969" w:type="dxa"/>
          </w:tcPr>
          <w:p w14:paraId="4FC97DD5"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7FED351C" w14:textId="5F0C1189"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4B58C8A9" w14:textId="77777777" w:rsidTr="00483222">
        <w:trPr>
          <w:cantSplit/>
          <w:jc w:val="center"/>
        </w:trPr>
        <w:tc>
          <w:tcPr>
            <w:tcW w:w="2511" w:type="dxa"/>
          </w:tcPr>
          <w:p w14:paraId="17433CF0" w14:textId="1F41C74E"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Bandwidth</w:t>
            </w:r>
            <w:r w:rsidR="00D62538" w:rsidRPr="00130358">
              <w:rPr>
                <w:rFonts w:cs="v4.2.0"/>
                <w:b w:val="0"/>
                <w:bCs/>
              </w:rPr>
              <w:t xml:space="preserve"> </w:t>
            </w:r>
            <w:r w:rsidRPr="00130358">
              <w:rPr>
                <w:rFonts w:cs="v4.2.0"/>
                <w:b w:val="0"/>
                <w:bCs/>
              </w:rPr>
              <w:t>(</w:t>
            </w:r>
            <w:proofErr w:type="spellStart"/>
            <w:r w:rsidRPr="00130358">
              <w:rPr>
                <w:rFonts w:cs="v4.2.0"/>
                <w:b w:val="0"/>
                <w:bCs/>
              </w:rPr>
              <w:t>BW</w:t>
            </w:r>
            <w:r w:rsidRPr="00130358">
              <w:rPr>
                <w:vertAlign w:val="subscript"/>
              </w:rPr>
              <w:t>channel</w:t>
            </w:r>
            <w:proofErr w:type="spellEnd"/>
            <w:r w:rsidRPr="00130358">
              <w:t>)</w:t>
            </w:r>
          </w:p>
        </w:tc>
        <w:tc>
          <w:tcPr>
            <w:tcW w:w="615" w:type="dxa"/>
          </w:tcPr>
          <w:p w14:paraId="09857518" w14:textId="77777777" w:rsidR="00123ECE" w:rsidRPr="00130358" w:rsidRDefault="00123ECE" w:rsidP="00772922">
            <w:pPr>
              <w:pStyle w:val="TAH"/>
              <w:keepNext w:val="0"/>
              <w:keepLines w:val="0"/>
              <w:jc w:val="left"/>
              <w:rPr>
                <w:rFonts w:cs="v4.2.0"/>
                <w:b w:val="0"/>
                <w:bCs/>
              </w:rPr>
            </w:pPr>
            <w:r w:rsidRPr="00130358">
              <w:rPr>
                <w:rFonts w:cs="v4.2.0"/>
                <w:b w:val="0"/>
                <w:bCs/>
              </w:rPr>
              <w:t>MHz</w:t>
            </w:r>
          </w:p>
        </w:tc>
        <w:tc>
          <w:tcPr>
            <w:tcW w:w="2969" w:type="dxa"/>
          </w:tcPr>
          <w:p w14:paraId="5FE9CC25" w14:textId="77777777" w:rsidR="00123ECE" w:rsidRPr="00130358" w:rsidRDefault="00123ECE" w:rsidP="00D62538">
            <w:pPr>
              <w:pStyle w:val="TAH"/>
              <w:keepNext w:val="0"/>
              <w:keepLines w:val="0"/>
              <w:jc w:val="left"/>
              <w:rPr>
                <w:rFonts w:cs="v4.2.0"/>
                <w:b w:val="0"/>
                <w:bCs/>
              </w:rPr>
            </w:pPr>
            <w:r w:rsidRPr="00130358">
              <w:rPr>
                <w:rFonts w:cs="v4.2.0"/>
                <w:b w:val="0"/>
                <w:bCs/>
              </w:rPr>
              <w:t>10</w:t>
            </w:r>
          </w:p>
        </w:tc>
        <w:tc>
          <w:tcPr>
            <w:tcW w:w="3642" w:type="dxa"/>
          </w:tcPr>
          <w:p w14:paraId="27498AA6" w14:textId="77777777" w:rsidR="00123ECE" w:rsidRPr="00130358" w:rsidRDefault="00123ECE" w:rsidP="00D62538">
            <w:pPr>
              <w:pStyle w:val="TAL"/>
              <w:keepNext w:val="0"/>
              <w:keepLines w:val="0"/>
            </w:pPr>
          </w:p>
        </w:tc>
      </w:tr>
      <w:tr w:rsidR="00123ECE" w:rsidRPr="00130358" w14:paraId="5E94FB95" w14:textId="77777777" w:rsidTr="00483222">
        <w:trPr>
          <w:cantSplit/>
          <w:jc w:val="center"/>
        </w:trPr>
        <w:tc>
          <w:tcPr>
            <w:tcW w:w="2511" w:type="dxa"/>
          </w:tcPr>
          <w:p w14:paraId="2816EABD" w14:textId="2552D2D9"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615" w:type="dxa"/>
          </w:tcPr>
          <w:p w14:paraId="12382B5B" w14:textId="77777777" w:rsidR="00123ECE" w:rsidRPr="00130358" w:rsidRDefault="00123ECE" w:rsidP="00D62538">
            <w:pPr>
              <w:pStyle w:val="TAL"/>
              <w:keepNext w:val="0"/>
              <w:keepLines w:val="0"/>
            </w:pPr>
          </w:p>
        </w:tc>
        <w:tc>
          <w:tcPr>
            <w:tcW w:w="2969" w:type="dxa"/>
          </w:tcPr>
          <w:p w14:paraId="0FE3FB9B" w14:textId="55BB1645" w:rsidR="00123ECE" w:rsidRPr="00130358" w:rsidRDefault="00123ECE" w:rsidP="00D62538">
            <w:pPr>
              <w:pStyle w:val="TAL"/>
              <w:keepNext w:val="0"/>
              <w:keepLines w:val="0"/>
            </w:pPr>
            <w:r w:rsidRPr="00130358">
              <w:t>Cell</w:t>
            </w:r>
            <w:r w:rsidR="00D62538" w:rsidRPr="00130358">
              <w:t xml:space="preserve"> </w:t>
            </w:r>
            <w:r w:rsidRPr="00130358">
              <w:t>1</w:t>
            </w:r>
          </w:p>
        </w:tc>
        <w:tc>
          <w:tcPr>
            <w:tcW w:w="3642" w:type="dxa"/>
          </w:tcPr>
          <w:p w14:paraId="38382FF7" w14:textId="520B8046"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75DE4F6A" w14:textId="77777777" w:rsidTr="00483222">
        <w:trPr>
          <w:cantSplit/>
          <w:jc w:val="center"/>
        </w:trPr>
        <w:tc>
          <w:tcPr>
            <w:tcW w:w="2511" w:type="dxa"/>
          </w:tcPr>
          <w:p w14:paraId="14846FB4" w14:textId="541FAB6D"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615" w:type="dxa"/>
          </w:tcPr>
          <w:p w14:paraId="37BE076F" w14:textId="77777777" w:rsidR="00123ECE" w:rsidRPr="00130358" w:rsidRDefault="00123ECE" w:rsidP="00D62538">
            <w:pPr>
              <w:pStyle w:val="TAL"/>
              <w:keepNext w:val="0"/>
              <w:keepLines w:val="0"/>
            </w:pPr>
          </w:p>
        </w:tc>
        <w:tc>
          <w:tcPr>
            <w:tcW w:w="2969" w:type="dxa"/>
          </w:tcPr>
          <w:p w14:paraId="10300C43" w14:textId="722D0E4B" w:rsidR="00123ECE" w:rsidRPr="00130358" w:rsidRDefault="00123ECE" w:rsidP="00D62538">
            <w:pPr>
              <w:pStyle w:val="TAL"/>
              <w:keepNext w:val="0"/>
              <w:keepLines w:val="0"/>
            </w:pPr>
            <w:r w:rsidRPr="00130358">
              <w:t>Cell</w:t>
            </w:r>
            <w:r w:rsidR="00D62538" w:rsidRPr="00130358">
              <w:t xml:space="preserve"> </w:t>
            </w:r>
            <w:r w:rsidRPr="00130358">
              <w:t>2</w:t>
            </w:r>
            <w:r w:rsidR="00D62538" w:rsidRPr="00130358">
              <w:t xml:space="preserve"> </w:t>
            </w:r>
          </w:p>
        </w:tc>
        <w:tc>
          <w:tcPr>
            <w:tcW w:w="3642" w:type="dxa"/>
          </w:tcPr>
          <w:p w14:paraId="1E531F23" w14:textId="00232D73"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2D871284" w14:textId="77777777" w:rsidTr="00483222">
        <w:trPr>
          <w:cantSplit/>
          <w:jc w:val="center"/>
        </w:trPr>
        <w:tc>
          <w:tcPr>
            <w:tcW w:w="2511" w:type="dxa"/>
          </w:tcPr>
          <w:p w14:paraId="6C997D35" w14:textId="1B40C71A"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615" w:type="dxa"/>
          </w:tcPr>
          <w:p w14:paraId="57654314" w14:textId="77777777" w:rsidR="00123ECE" w:rsidRPr="00130358" w:rsidRDefault="00123ECE" w:rsidP="00D62538">
            <w:pPr>
              <w:pStyle w:val="TAL"/>
              <w:keepNext w:val="0"/>
              <w:keepLines w:val="0"/>
            </w:pPr>
          </w:p>
        </w:tc>
        <w:tc>
          <w:tcPr>
            <w:tcW w:w="2969" w:type="dxa"/>
          </w:tcPr>
          <w:p w14:paraId="62CB3499" w14:textId="77777777" w:rsidR="00123ECE" w:rsidRPr="00130358" w:rsidRDefault="00123ECE" w:rsidP="00D62538">
            <w:pPr>
              <w:pStyle w:val="TAL"/>
              <w:keepNext w:val="0"/>
              <w:keepLines w:val="0"/>
            </w:pPr>
            <w:r w:rsidRPr="00130358">
              <w:rPr>
                <w:lang w:eastAsia="zh-CN"/>
              </w:rPr>
              <w:t>1</w:t>
            </w:r>
          </w:p>
        </w:tc>
        <w:tc>
          <w:tcPr>
            <w:tcW w:w="3642" w:type="dxa"/>
          </w:tcPr>
          <w:p w14:paraId="28ADC5B9" w14:textId="1CC2115A"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rPr>
                <w:lang w:eastAsia="zh-CN"/>
              </w:rPr>
              <w:t>36</w:t>
            </w:r>
            <w:r w:rsidRPr="00130358">
              <w:t>.1</w:t>
            </w:r>
            <w:r w:rsidRPr="00130358">
              <w:rPr>
                <w:lang w:eastAsia="zh-CN"/>
              </w:rPr>
              <w:t>33</w:t>
            </w:r>
            <w:r w:rsidR="00D62538" w:rsidRPr="00130358">
              <w:t xml:space="preserve"> </w:t>
            </w:r>
            <w:r w:rsidR="00483222"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8.1.2</w:t>
              </w:r>
            </w:smartTag>
            <w:r w:rsidRPr="00130358">
              <w:t>.1.</w:t>
            </w:r>
            <w:r w:rsidR="00D62538" w:rsidRPr="00130358">
              <w:t xml:space="preserve"> </w:t>
            </w:r>
          </w:p>
        </w:tc>
      </w:tr>
      <w:tr w:rsidR="00123ECE" w:rsidRPr="00130358" w14:paraId="209FFC02" w14:textId="77777777" w:rsidTr="00483222">
        <w:trPr>
          <w:cantSplit/>
          <w:jc w:val="center"/>
        </w:trPr>
        <w:tc>
          <w:tcPr>
            <w:tcW w:w="2511" w:type="dxa"/>
          </w:tcPr>
          <w:p w14:paraId="31DE104B" w14:textId="38574214"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615" w:type="dxa"/>
          </w:tcPr>
          <w:p w14:paraId="2F23EBE2" w14:textId="77777777" w:rsidR="00123ECE" w:rsidRPr="00130358" w:rsidRDefault="00123ECE" w:rsidP="00D62538">
            <w:pPr>
              <w:pStyle w:val="TAL"/>
              <w:keepNext w:val="0"/>
              <w:keepLines w:val="0"/>
            </w:pPr>
          </w:p>
        </w:tc>
        <w:tc>
          <w:tcPr>
            <w:tcW w:w="2969" w:type="dxa"/>
          </w:tcPr>
          <w:p w14:paraId="101D0064" w14:textId="2EC735AF" w:rsidR="00123ECE" w:rsidRPr="00130358" w:rsidRDefault="00123ECE" w:rsidP="00D62538">
            <w:pPr>
              <w:pStyle w:val="TAL"/>
              <w:keepNext w:val="0"/>
              <w:keepLines w:val="0"/>
            </w:pPr>
            <w:r w:rsidRPr="00130358">
              <w:t>CPICH</w:t>
            </w:r>
            <w:r w:rsidR="00D62538" w:rsidRPr="00130358">
              <w:t xml:space="preserve"> </w:t>
            </w:r>
            <w:r w:rsidRPr="00130358">
              <w:rPr>
                <w:rFonts w:cs="v4.2.0"/>
              </w:rPr>
              <w:t>RSCP</w:t>
            </w:r>
          </w:p>
        </w:tc>
        <w:tc>
          <w:tcPr>
            <w:tcW w:w="3642" w:type="dxa"/>
          </w:tcPr>
          <w:p w14:paraId="43A4B426" w14:textId="77777777" w:rsidR="00123ECE" w:rsidRPr="00130358" w:rsidRDefault="00123ECE" w:rsidP="00D62538">
            <w:pPr>
              <w:pStyle w:val="TAL"/>
              <w:keepNext w:val="0"/>
              <w:keepLines w:val="0"/>
            </w:pPr>
          </w:p>
        </w:tc>
      </w:tr>
      <w:tr w:rsidR="00123ECE" w:rsidRPr="00130358" w14:paraId="76791C51" w14:textId="77777777" w:rsidTr="00483222">
        <w:trPr>
          <w:cantSplit/>
          <w:jc w:val="center"/>
        </w:trPr>
        <w:tc>
          <w:tcPr>
            <w:tcW w:w="2511" w:type="dxa"/>
          </w:tcPr>
          <w:p w14:paraId="3493A947" w14:textId="32AE2AC8"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615" w:type="dxa"/>
          </w:tcPr>
          <w:p w14:paraId="1FD1C663" w14:textId="77777777" w:rsidR="00123ECE" w:rsidRPr="00130358" w:rsidRDefault="00123ECE" w:rsidP="00D62538">
            <w:pPr>
              <w:pStyle w:val="TAL"/>
              <w:keepNext w:val="0"/>
              <w:keepLines w:val="0"/>
            </w:pPr>
          </w:p>
        </w:tc>
        <w:tc>
          <w:tcPr>
            <w:tcW w:w="2969" w:type="dxa"/>
          </w:tcPr>
          <w:p w14:paraId="4DB48347" w14:textId="77777777" w:rsidR="00123ECE" w:rsidRPr="00130358" w:rsidRDefault="00123ECE" w:rsidP="00D62538">
            <w:pPr>
              <w:pStyle w:val="TAL"/>
              <w:keepNext w:val="0"/>
              <w:keepLines w:val="0"/>
            </w:pPr>
            <w:r w:rsidRPr="00130358">
              <w:t>12</w:t>
            </w:r>
          </w:p>
        </w:tc>
        <w:tc>
          <w:tcPr>
            <w:tcW w:w="3642" w:type="dxa"/>
          </w:tcPr>
          <w:p w14:paraId="211D274B" w14:textId="60C9C080"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165F49F0" w14:textId="77777777" w:rsidTr="00483222">
        <w:trPr>
          <w:cantSplit/>
          <w:jc w:val="center"/>
        </w:trPr>
        <w:tc>
          <w:tcPr>
            <w:tcW w:w="2511" w:type="dxa"/>
          </w:tcPr>
          <w:p w14:paraId="1F4058D9" w14:textId="694AF54F" w:rsidR="00123ECE" w:rsidRPr="00130358" w:rsidRDefault="00123ECE" w:rsidP="00D62538">
            <w:pPr>
              <w:pStyle w:val="TAL"/>
              <w:keepNext w:val="0"/>
              <w:keepLines w:val="0"/>
            </w:pPr>
            <w:r w:rsidRPr="00130358">
              <w:t>CP</w:t>
            </w:r>
            <w:r w:rsidR="00D62538" w:rsidRPr="00130358">
              <w:t xml:space="preserve"> </w:t>
            </w:r>
            <w:r w:rsidRPr="00130358">
              <w:t>length</w:t>
            </w:r>
          </w:p>
        </w:tc>
        <w:tc>
          <w:tcPr>
            <w:tcW w:w="615" w:type="dxa"/>
          </w:tcPr>
          <w:p w14:paraId="029D3568" w14:textId="77777777" w:rsidR="00123ECE" w:rsidRPr="00130358" w:rsidRDefault="00123ECE" w:rsidP="00D62538">
            <w:pPr>
              <w:pStyle w:val="TAL"/>
              <w:keepNext w:val="0"/>
              <w:keepLines w:val="0"/>
            </w:pPr>
          </w:p>
        </w:tc>
        <w:tc>
          <w:tcPr>
            <w:tcW w:w="2969" w:type="dxa"/>
          </w:tcPr>
          <w:p w14:paraId="64168F93" w14:textId="77777777" w:rsidR="00123ECE" w:rsidRPr="00130358" w:rsidRDefault="00123ECE" w:rsidP="00D62538">
            <w:pPr>
              <w:pStyle w:val="TAL"/>
              <w:keepNext w:val="0"/>
              <w:keepLines w:val="0"/>
            </w:pPr>
            <w:r w:rsidRPr="00130358">
              <w:t>Normal</w:t>
            </w:r>
          </w:p>
        </w:tc>
        <w:tc>
          <w:tcPr>
            <w:tcW w:w="3642" w:type="dxa"/>
          </w:tcPr>
          <w:p w14:paraId="508EEE78" w14:textId="77777777" w:rsidR="00123ECE" w:rsidRPr="00130358" w:rsidRDefault="00123ECE" w:rsidP="00D62538">
            <w:pPr>
              <w:pStyle w:val="TAL"/>
              <w:keepNext w:val="0"/>
              <w:keepLines w:val="0"/>
            </w:pPr>
          </w:p>
        </w:tc>
      </w:tr>
      <w:tr w:rsidR="00123ECE" w:rsidRPr="00130358" w14:paraId="5B6F14A3" w14:textId="77777777" w:rsidTr="00483222">
        <w:trPr>
          <w:cantSplit/>
          <w:jc w:val="center"/>
        </w:trPr>
        <w:tc>
          <w:tcPr>
            <w:tcW w:w="2511" w:type="dxa"/>
          </w:tcPr>
          <w:p w14:paraId="60A43595" w14:textId="6D2DF332"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615" w:type="dxa"/>
          </w:tcPr>
          <w:p w14:paraId="16A87437" w14:textId="77777777" w:rsidR="00123ECE" w:rsidRPr="00130358" w:rsidRDefault="00123ECE" w:rsidP="00D62538">
            <w:pPr>
              <w:pStyle w:val="TAL"/>
              <w:keepNext w:val="0"/>
              <w:keepLines w:val="0"/>
            </w:pPr>
          </w:p>
        </w:tc>
        <w:tc>
          <w:tcPr>
            <w:tcW w:w="2969" w:type="dxa"/>
          </w:tcPr>
          <w:p w14:paraId="577F28B6" w14:textId="77777777" w:rsidR="00123ECE" w:rsidRPr="00130358" w:rsidRDefault="00123ECE" w:rsidP="00D62538">
            <w:pPr>
              <w:pStyle w:val="TAL"/>
              <w:keepNext w:val="0"/>
              <w:keepLines w:val="0"/>
            </w:pPr>
            <w:r w:rsidRPr="00130358">
              <w:t>0</w:t>
            </w:r>
          </w:p>
        </w:tc>
        <w:tc>
          <w:tcPr>
            <w:tcW w:w="3642" w:type="dxa"/>
          </w:tcPr>
          <w:p w14:paraId="4449B9F0" w14:textId="5F82A667"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1138A43F" w14:textId="77777777" w:rsidTr="00483222">
        <w:trPr>
          <w:cantSplit/>
          <w:jc w:val="center"/>
        </w:trPr>
        <w:tc>
          <w:tcPr>
            <w:tcW w:w="2511" w:type="dxa"/>
          </w:tcPr>
          <w:p w14:paraId="4F7792FF" w14:textId="77777777" w:rsidR="00123ECE" w:rsidRPr="00130358" w:rsidRDefault="00123ECE" w:rsidP="00D62538">
            <w:pPr>
              <w:pStyle w:val="TAL"/>
              <w:keepNext w:val="0"/>
              <w:keepLines w:val="0"/>
            </w:pPr>
            <w:r w:rsidRPr="00130358">
              <w:t>DRX</w:t>
            </w:r>
          </w:p>
        </w:tc>
        <w:tc>
          <w:tcPr>
            <w:tcW w:w="615" w:type="dxa"/>
          </w:tcPr>
          <w:p w14:paraId="394F1C0D" w14:textId="77777777" w:rsidR="00123ECE" w:rsidRPr="00130358" w:rsidRDefault="00123ECE" w:rsidP="00D62538">
            <w:pPr>
              <w:pStyle w:val="TAL"/>
              <w:keepNext w:val="0"/>
              <w:keepLines w:val="0"/>
            </w:pPr>
          </w:p>
        </w:tc>
        <w:tc>
          <w:tcPr>
            <w:tcW w:w="2969" w:type="dxa"/>
          </w:tcPr>
          <w:p w14:paraId="2AF3E947" w14:textId="77777777" w:rsidR="00123ECE" w:rsidRPr="00130358" w:rsidRDefault="00123ECE" w:rsidP="00D62538">
            <w:pPr>
              <w:pStyle w:val="TAL"/>
              <w:keepNext w:val="0"/>
              <w:keepLines w:val="0"/>
            </w:pPr>
            <w:r w:rsidRPr="00130358">
              <w:t>OFF</w:t>
            </w:r>
          </w:p>
        </w:tc>
        <w:tc>
          <w:tcPr>
            <w:tcW w:w="3642" w:type="dxa"/>
          </w:tcPr>
          <w:p w14:paraId="6A49185D" w14:textId="77777777" w:rsidR="00123ECE" w:rsidRPr="00130358" w:rsidRDefault="00123ECE" w:rsidP="00D62538">
            <w:pPr>
              <w:pStyle w:val="TAL"/>
              <w:keepNext w:val="0"/>
              <w:keepLines w:val="0"/>
            </w:pPr>
            <w:r w:rsidRPr="00130358">
              <w:t>OFF</w:t>
            </w:r>
          </w:p>
        </w:tc>
      </w:tr>
    </w:tbl>
    <w:p w14:paraId="4501AD0C" w14:textId="77777777" w:rsidR="00123ECE" w:rsidRPr="00130358" w:rsidRDefault="00123ECE" w:rsidP="00D62538">
      <w:pPr>
        <w:rPr>
          <w:rFonts w:eastAsia="SimSun"/>
          <w:lang w:eastAsia="zh-CN"/>
        </w:rPr>
      </w:pPr>
    </w:p>
    <w:p w14:paraId="6C588CFC" w14:textId="77777777" w:rsidR="00123ECE" w:rsidRPr="00130358" w:rsidRDefault="00123ECE" w:rsidP="00D62538">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rPr>
          <w:lang w:eastAsia="zh-CN"/>
        </w:rPr>
        <w:t>.</w:t>
      </w:r>
      <w:r w:rsidRPr="00130358">
        <w:t>4.2</w:t>
      </w:r>
      <w:r w:rsidRPr="00130358">
        <w:tab/>
        <w:t>Test procedure</w:t>
      </w:r>
    </w:p>
    <w:p w14:paraId="1C258168" w14:textId="05890D28"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5E22EF2" w14:textId="5ADF0374" w:rsidR="00123ECE" w:rsidRPr="00130358" w:rsidRDefault="00123ECE" w:rsidP="00483222">
      <w:pPr>
        <w:pStyle w:val="B1"/>
      </w:pPr>
      <w:r w:rsidRPr="00130358">
        <w:t>2.</w:t>
      </w:r>
      <w:r w:rsidR="00483222" w:rsidRPr="00130358">
        <w:tab/>
      </w:r>
      <w:r w:rsidRPr="00130358">
        <w:t xml:space="preserve">Set the parameters according to 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.5</w:t>
      </w:r>
      <w:r w:rsidRPr="00130358">
        <w:rPr>
          <w:rFonts w:eastAsia="SimSun"/>
          <w:lang w:eastAsia="zh-CN"/>
        </w:rPr>
        <w:t xml:space="preserve">-1 </w:t>
      </w:r>
      <w:r w:rsidR="00662F45" w:rsidRPr="00130358">
        <w:t>and 9.3.2.5-2 for Test 1</w:t>
      </w:r>
      <w:r w:rsidRPr="00130358">
        <w:t>. Propagation conditions are set according to Annex B</w:t>
      </w:r>
      <w:r w:rsidRPr="00130358">
        <w:rPr>
          <w:rFonts w:eastAsia="SimSun"/>
          <w:lang w:eastAsia="zh-CN"/>
        </w:rPr>
        <w:t xml:space="preserve"> clause B.1.1</w:t>
      </w:r>
      <w:r w:rsidRPr="00130358">
        <w:t>.</w:t>
      </w:r>
    </w:p>
    <w:p w14:paraId="312FF4A6" w14:textId="2EBBA7C9"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rFonts w:eastAsia="SimSun"/>
          <w:lang w:eastAsia="zh-CN"/>
        </w:rPr>
        <w:t>C</w:t>
      </w:r>
      <w:r w:rsidRPr="00130358">
        <w:t>ell</w:t>
      </w:r>
      <w:r w:rsidRPr="00130358">
        <w:rPr>
          <w:rFonts w:eastAsia="SimSun"/>
          <w:lang w:eastAsia="zh-CN"/>
        </w:rPr>
        <w:t xml:space="preserve"> </w:t>
      </w:r>
      <w:r w:rsidRPr="00130358">
        <w:rPr>
          <w:lang w:eastAsia="zh-CN"/>
        </w:rPr>
        <w:t>1</w:t>
      </w:r>
      <w:r w:rsidRPr="00130358">
        <w:t>.</w:t>
      </w:r>
    </w:p>
    <w:p w14:paraId="17C94C04" w14:textId="2E214D45" w:rsidR="00123ECE" w:rsidRPr="00130358" w:rsidRDefault="00123ECE" w:rsidP="00483222">
      <w:pPr>
        <w:pStyle w:val="B1"/>
      </w:pPr>
      <w:r w:rsidRPr="00130358">
        <w:t>4.</w:t>
      </w:r>
      <w:r w:rsidR="00483222" w:rsidRPr="00130358">
        <w:tab/>
      </w:r>
      <w:r w:rsidRPr="00130358">
        <w:t xml:space="preserve">The UE shall transmit </w:t>
      </w:r>
      <w:proofErr w:type="spellStart"/>
      <w:r w:rsidRPr="00130358">
        <w:t>RRCConnectionReconfigurationComplete</w:t>
      </w:r>
      <w:proofErr w:type="spellEnd"/>
      <w:r w:rsidRPr="00130358">
        <w:t xml:space="preserve"> message.</w:t>
      </w:r>
    </w:p>
    <w:p w14:paraId="2075E26A" w14:textId="21F19B07" w:rsidR="00123ECE" w:rsidRPr="00130358" w:rsidRDefault="00123ECE" w:rsidP="00483222">
      <w:pPr>
        <w:pStyle w:val="B1"/>
      </w:pPr>
      <w:r w:rsidRPr="00130358">
        <w:t>5.</w:t>
      </w:r>
      <w:r w:rsidR="00483222" w:rsidRPr="00130358">
        <w:tab/>
      </w:r>
      <w:r w:rsidRPr="00130358">
        <w:t xml:space="preserve">UE shall transmit periodically </w:t>
      </w:r>
      <w:proofErr w:type="spellStart"/>
      <w:r w:rsidRPr="00130358">
        <w:t>MeasurementReport</w:t>
      </w:r>
      <w:proofErr w:type="spellEnd"/>
      <w:r w:rsidRPr="00130358">
        <w:t xml:space="preserve"> messages.</w:t>
      </w:r>
    </w:p>
    <w:p w14:paraId="657BAF62" w14:textId="284B9AD9" w:rsidR="00123ECE" w:rsidRPr="00130358" w:rsidRDefault="00123ECE" w:rsidP="00483222">
      <w:pPr>
        <w:pStyle w:val="B1"/>
      </w:pPr>
      <w:r w:rsidRPr="00130358">
        <w:t>6.</w:t>
      </w:r>
      <w:r w:rsidR="00483222" w:rsidRPr="00130358">
        <w:tab/>
      </w:r>
      <w:r w:rsidR="0029568B" w:rsidRPr="00130358">
        <w:t xml:space="preserve">After 10s wait from Step 3, </w:t>
      </w:r>
      <w:r w:rsidRPr="00130358">
        <w:t xml:space="preserve">SS shall check </w:t>
      </w:r>
      <w:r w:rsidRPr="00130358">
        <w:rPr>
          <w:rFonts w:cs="v4.2.0"/>
        </w:rPr>
        <w:t>CPICH_</w:t>
      </w:r>
      <w:r w:rsidRPr="00130358">
        <w:rPr>
          <w:rFonts w:eastAsia="SimSun" w:cs="v4.2.0"/>
          <w:lang w:eastAsia="zh-CN"/>
        </w:rPr>
        <w:t>RSCP</w:t>
      </w:r>
      <w:r w:rsidRPr="00130358">
        <w:t xml:space="preserve"> reported value</w:t>
      </w:r>
      <w:r w:rsidRPr="00130358">
        <w:rPr>
          <w:rFonts w:ascii="SimSun" w:hAnsi="SimSun"/>
          <w:lang w:eastAsia="zh-CN"/>
        </w:rPr>
        <w:t>s</w:t>
      </w:r>
      <w:r w:rsidRPr="00130358">
        <w:rPr>
          <w:lang w:eastAsia="zh-CN"/>
        </w:rPr>
        <w:t xml:space="preserve"> of </w:t>
      </w:r>
      <w:r w:rsidRPr="00130358">
        <w:rPr>
          <w:rFonts w:eastAsia="SimSun"/>
          <w:lang w:eastAsia="zh-CN"/>
        </w:rPr>
        <w:t>Cell</w:t>
      </w:r>
      <w:r w:rsidRPr="00130358">
        <w:rPr>
          <w:lang w:eastAsia="zh-CN"/>
        </w:rPr>
        <w:t xml:space="preserve"> 2</w:t>
      </w:r>
      <w:r w:rsidRPr="00130358">
        <w:t xml:space="preserve"> in</w:t>
      </w:r>
      <w:r w:rsidR="0029568B" w:rsidRPr="00130358">
        <w:t xml:space="preserve"> periodical</w:t>
      </w:r>
      <w:r w:rsidRPr="00130358">
        <w:t xml:space="preserve"> </w:t>
      </w:r>
      <w:proofErr w:type="spellStart"/>
      <w:r w:rsidRPr="00130358">
        <w:t>MeasurementReport</w:t>
      </w:r>
      <w:proofErr w:type="spellEnd"/>
      <w:r w:rsidRPr="00130358">
        <w:t xml:space="preserve"> messages</w:t>
      </w:r>
      <w:r w:rsidRPr="00130358">
        <w:rPr>
          <w:lang w:eastAsia="zh-CN"/>
        </w:rPr>
        <w:t xml:space="preserve"> </w:t>
      </w:r>
      <w:r w:rsidRPr="00130358">
        <w:t xml:space="preserve">according to 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.5-3</w:t>
      </w:r>
      <w:r w:rsidR="00662F45" w:rsidRPr="00130358">
        <w:t xml:space="preserve"> as appropriate for Test 1.</w:t>
      </w:r>
      <w:r w:rsidR="0029568B" w:rsidRPr="00130358">
        <w:t xml:space="preserve"> If the UE fails to report the measurement value for Cell 2, the number of failed iterations is increased by one.</w:t>
      </w:r>
    </w:p>
    <w:p w14:paraId="55042941" w14:textId="0D2E4FFE" w:rsidR="00123ECE" w:rsidRPr="00130358" w:rsidRDefault="00123ECE" w:rsidP="00483222">
      <w:pPr>
        <w:pStyle w:val="B1"/>
      </w:pPr>
      <w:r w:rsidRPr="00130358">
        <w:t>7.</w:t>
      </w:r>
      <w:r w:rsidR="00483222" w:rsidRPr="00130358">
        <w:tab/>
      </w:r>
      <w:r w:rsidR="00A7759D" w:rsidRPr="00130358">
        <w:rPr>
          <w:rFonts w:eastAsia="SimSun"/>
          <w:lang w:eastAsia="zh-CN"/>
        </w:rPr>
        <w:t xml:space="preserve">SS shall check the </w:t>
      </w:r>
      <w:proofErr w:type="spellStart"/>
      <w:r w:rsidR="00A7759D" w:rsidRPr="00130358">
        <w:rPr>
          <w:rFonts w:eastAsia="SimSun"/>
          <w:lang w:eastAsia="zh-CN"/>
        </w:rPr>
        <w:t>MeasurementReport</w:t>
      </w:r>
      <w:proofErr w:type="spellEnd"/>
      <w:r w:rsidR="00A7759D" w:rsidRPr="00130358">
        <w:rPr>
          <w:rFonts w:eastAsia="SimSun"/>
          <w:lang w:eastAsia="zh-CN"/>
        </w:rPr>
        <w:t xml:space="preserve">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TCSC" w:val="0"/>
          <w:attr w:name="NumberType" w:val="1"/>
          <w:attr w:name="Negative" w:val="True"/>
          <w:attr w:name="HasSpace" w:val="True"/>
          <w:attr w:name="SourceValue" w:val="1"/>
          <w:attr w:name="UnitName" w:val="in"/>
        </w:smartTagPr>
        <w:r w:rsidRPr="00130358">
          <w:rPr>
            <w:rFonts w:eastAsia="??"/>
          </w:rPr>
          <w:t>-1 in</w:t>
        </w:r>
      </w:smartTag>
      <w:r w:rsidRPr="00130358">
        <w:t xml:space="preserve"> Annex G.2 is achieved.</w:t>
      </w:r>
    </w:p>
    <w:p w14:paraId="1BAF769C" w14:textId="00AE7041" w:rsidR="00123ECE" w:rsidRPr="00130358" w:rsidRDefault="00123ECE" w:rsidP="00483222">
      <w:pPr>
        <w:pStyle w:val="B1"/>
      </w:pPr>
      <w:r w:rsidRPr="00130358">
        <w:t>8.</w:t>
      </w:r>
      <w:r w:rsidR="00483222" w:rsidRPr="00130358">
        <w:tab/>
      </w:r>
      <w:r w:rsidR="00662F45" w:rsidRPr="00130358">
        <w:t xml:space="preserve">Set the parameters according to Tables 9.3.2.5-1and 9.3.2.5-2 for Test 2. While RF parameters are being changed any </w:t>
      </w:r>
      <w:proofErr w:type="spellStart"/>
      <w:r w:rsidR="00662F45" w:rsidRPr="00130358">
        <w:t>MeasurementReport</w:t>
      </w:r>
      <w:proofErr w:type="spellEnd"/>
      <w:r w:rsidR="00662F45" w:rsidRPr="00130358">
        <w:t xml:space="preserve"> messages send from the UE shall be ignored by the SS. SS shall wait for an additional 1s and still ignore any </w:t>
      </w:r>
      <w:proofErr w:type="spellStart"/>
      <w:r w:rsidR="00662F45" w:rsidRPr="00130358">
        <w:t>MeasurementReport</w:t>
      </w:r>
      <w:proofErr w:type="spellEnd"/>
      <w:r w:rsidR="00662F45" w:rsidRPr="00130358">
        <w:t xml:space="preserve"> messages send from the UE. Then, step 6 and 7 above are repeated as appropriate for Test 2.</w:t>
      </w:r>
    </w:p>
    <w:p w14:paraId="356609E7" w14:textId="77777777" w:rsidR="00123ECE" w:rsidRPr="00130358" w:rsidRDefault="00123ECE" w:rsidP="00D62538">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rPr>
          <w:lang w:eastAsia="zh-CN"/>
        </w:rPr>
        <w:t>.</w:t>
      </w:r>
      <w:r w:rsidRPr="00130358">
        <w:t>4.3</w:t>
      </w:r>
      <w:r w:rsidRPr="00130358">
        <w:tab/>
        <w:t>Message contents</w:t>
      </w:r>
    </w:p>
    <w:p w14:paraId="2696A47B" w14:textId="738325DC"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7C30DA0C" w14:textId="77777777" w:rsidR="00123ECE" w:rsidRPr="00130358" w:rsidRDefault="00123ECE" w:rsidP="00483222">
      <w:pPr>
        <w:pStyle w:val="TH"/>
        <w:rPr>
          <w:lang w:eastAsia="zh-CN"/>
        </w:rPr>
      </w:pPr>
      <w:r w:rsidRPr="00130358">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.4.3-</w:t>
      </w:r>
      <w:r w:rsidRPr="00130358">
        <w:rPr>
          <w:lang w:eastAsia="zh-CN"/>
        </w:rPr>
        <w:t>1</w:t>
      </w:r>
      <w:r w:rsidRPr="00130358">
        <w:t xml:space="preserve">: </w:t>
      </w:r>
      <w:proofErr w:type="spellStart"/>
      <w:r w:rsidRPr="00130358">
        <w:rPr>
          <w:i/>
        </w:rPr>
        <w:t>MeasConfig</w:t>
      </w:r>
      <w:proofErr w:type="spellEnd"/>
      <w:r w:rsidRPr="00130358">
        <w:rPr>
          <w:i/>
        </w:rPr>
        <w:t xml:space="preserve">- </w:t>
      </w:r>
      <w:r w:rsidRPr="00130358">
        <w:rPr>
          <w:i/>
          <w:lang w:eastAsia="zh-CN"/>
        </w:rPr>
        <w:t>DEFAULT</w:t>
      </w:r>
      <w:r w:rsidRPr="00130358">
        <w:rPr>
          <w:i/>
        </w:rPr>
        <w:t>:</w:t>
      </w:r>
      <w:r w:rsidRPr="00130358">
        <w:t xml:space="preserve"> </w:t>
      </w:r>
      <w:r w:rsidRPr="00130358">
        <w:rPr>
          <w:rFonts w:eastAsia="SimSun" w:cs="v4.2.0"/>
          <w:lang w:eastAsia="zh-CN"/>
        </w:rPr>
        <w:t>Additional E-UTRAN 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9E6F9C4" w14:textId="77777777" w:rsidTr="00D62538">
        <w:trPr>
          <w:cantSplit/>
          <w:jc w:val="center"/>
        </w:trPr>
        <w:tc>
          <w:tcPr>
            <w:tcW w:w="9536" w:type="dxa"/>
            <w:gridSpan w:val="4"/>
          </w:tcPr>
          <w:p w14:paraId="7929F69E" w14:textId="449E62BE" w:rsidR="00123ECE" w:rsidRPr="00130358" w:rsidRDefault="00123ECE" w:rsidP="00483222">
            <w:pPr>
              <w:pStyle w:val="TAL"/>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proofErr w:type="spellStart"/>
            <w:r w:rsidRPr="00130358">
              <w:t>MeasConfig</w:t>
            </w:r>
            <w:proofErr w:type="spellEnd"/>
            <w:r w:rsidRPr="00130358">
              <w:t>-DEFAULT:</w:t>
            </w:r>
          </w:p>
        </w:tc>
      </w:tr>
      <w:tr w:rsidR="00123ECE" w:rsidRPr="00130358" w14:paraId="79016E35" w14:textId="77777777" w:rsidTr="00D62538">
        <w:trPr>
          <w:jc w:val="center"/>
        </w:trPr>
        <w:tc>
          <w:tcPr>
            <w:tcW w:w="4436" w:type="dxa"/>
          </w:tcPr>
          <w:p w14:paraId="0D08C37A" w14:textId="196B2A2A"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243FC8AF" w14:textId="77777777" w:rsidR="00123ECE" w:rsidRPr="00130358" w:rsidRDefault="00123ECE" w:rsidP="00483222">
            <w:pPr>
              <w:pStyle w:val="TAH"/>
            </w:pPr>
            <w:r w:rsidRPr="00130358">
              <w:t>Value/remark</w:t>
            </w:r>
          </w:p>
        </w:tc>
        <w:tc>
          <w:tcPr>
            <w:tcW w:w="1700" w:type="dxa"/>
          </w:tcPr>
          <w:p w14:paraId="3E029F3E" w14:textId="77777777" w:rsidR="00123ECE" w:rsidRPr="00130358" w:rsidRDefault="00123ECE" w:rsidP="00483222">
            <w:pPr>
              <w:pStyle w:val="TAH"/>
            </w:pPr>
            <w:r w:rsidRPr="00130358">
              <w:t>Comment</w:t>
            </w:r>
          </w:p>
        </w:tc>
        <w:tc>
          <w:tcPr>
            <w:tcW w:w="1133" w:type="dxa"/>
          </w:tcPr>
          <w:p w14:paraId="05A3D3CF" w14:textId="77777777" w:rsidR="00123ECE" w:rsidRPr="00130358" w:rsidRDefault="00123ECE" w:rsidP="00483222">
            <w:pPr>
              <w:pStyle w:val="TAH"/>
            </w:pPr>
            <w:r w:rsidRPr="00130358">
              <w:t>Condition</w:t>
            </w:r>
          </w:p>
        </w:tc>
      </w:tr>
      <w:tr w:rsidR="00123ECE" w:rsidRPr="00130358" w14:paraId="37F94804" w14:textId="77777777" w:rsidTr="00D62538">
        <w:trPr>
          <w:jc w:val="center"/>
        </w:trPr>
        <w:tc>
          <w:tcPr>
            <w:tcW w:w="4436" w:type="dxa"/>
          </w:tcPr>
          <w:p w14:paraId="46EDE86E" w14:textId="4F803E45" w:rsidR="00123ECE" w:rsidRPr="00130358" w:rsidRDefault="00123ECE" w:rsidP="00483222">
            <w:pPr>
              <w:pStyle w:val="TAL"/>
            </w:pPr>
            <w:proofErr w:type="spellStart"/>
            <w:r w:rsidRPr="00130358">
              <w:t>MeasConfig</w:t>
            </w:r>
            <w:proofErr w:type="spellEnd"/>
            <w:r w:rsidRPr="00130358">
              <w:t>-DEFAULT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2FFAA37F" w14:textId="77777777" w:rsidR="00123ECE" w:rsidRPr="00130358" w:rsidRDefault="00123ECE" w:rsidP="00483222">
            <w:pPr>
              <w:pStyle w:val="TAL"/>
            </w:pPr>
          </w:p>
        </w:tc>
        <w:tc>
          <w:tcPr>
            <w:tcW w:w="1700" w:type="dxa"/>
          </w:tcPr>
          <w:p w14:paraId="3D5F0951" w14:textId="77777777" w:rsidR="00123ECE" w:rsidRPr="00130358" w:rsidRDefault="00123ECE" w:rsidP="00483222">
            <w:pPr>
              <w:pStyle w:val="TAL"/>
            </w:pPr>
          </w:p>
        </w:tc>
        <w:tc>
          <w:tcPr>
            <w:tcW w:w="1133" w:type="dxa"/>
          </w:tcPr>
          <w:p w14:paraId="01F53B86" w14:textId="77777777" w:rsidR="00123ECE" w:rsidRPr="00130358" w:rsidRDefault="00123ECE" w:rsidP="00483222">
            <w:pPr>
              <w:pStyle w:val="TAL"/>
            </w:pPr>
          </w:p>
        </w:tc>
      </w:tr>
      <w:tr w:rsidR="00123ECE" w:rsidRPr="00130358" w14:paraId="5D70CB20" w14:textId="77777777" w:rsidTr="00D62538">
        <w:trPr>
          <w:jc w:val="center"/>
        </w:trPr>
        <w:tc>
          <w:tcPr>
            <w:tcW w:w="4436" w:type="dxa"/>
          </w:tcPr>
          <w:p w14:paraId="714C8E1B" w14:textId="4032C396" w:rsidR="00123ECE" w:rsidRPr="00130358" w:rsidRDefault="00D62538" w:rsidP="00483222">
            <w:pPr>
              <w:pStyle w:val="TAL"/>
            </w:pPr>
            <w:r w:rsidRPr="00130358">
              <w:t xml:space="preserve">  </w:t>
            </w:r>
            <w:proofErr w:type="spellStart"/>
            <w:r w:rsidR="00123ECE" w:rsidRPr="00130358">
              <w:t>measObjectToRemoveList</w:t>
            </w:r>
            <w:proofErr w:type="spellEnd"/>
          </w:p>
        </w:tc>
        <w:tc>
          <w:tcPr>
            <w:tcW w:w="2267" w:type="dxa"/>
          </w:tcPr>
          <w:p w14:paraId="20F48BAF" w14:textId="168F12A7" w:rsidR="00123ECE" w:rsidRPr="00130358" w:rsidRDefault="00123ECE" w:rsidP="00483222">
            <w:pPr>
              <w:pStyle w:val="TAL"/>
            </w:pPr>
            <w:r w:rsidRPr="00130358">
              <w:t>Not</w:t>
            </w:r>
            <w:r w:rsidR="00D62538" w:rsidRPr="00130358">
              <w:t xml:space="preserve"> </w:t>
            </w:r>
            <w:r w:rsidRPr="00130358">
              <w:t>present</w:t>
            </w:r>
          </w:p>
        </w:tc>
        <w:tc>
          <w:tcPr>
            <w:tcW w:w="1700" w:type="dxa"/>
          </w:tcPr>
          <w:p w14:paraId="609F8560" w14:textId="77777777" w:rsidR="00123ECE" w:rsidRPr="00130358" w:rsidRDefault="00123ECE" w:rsidP="00483222">
            <w:pPr>
              <w:pStyle w:val="TAL"/>
            </w:pPr>
          </w:p>
        </w:tc>
        <w:tc>
          <w:tcPr>
            <w:tcW w:w="1133" w:type="dxa"/>
          </w:tcPr>
          <w:p w14:paraId="62CC94AE" w14:textId="77777777" w:rsidR="00123ECE" w:rsidRPr="00130358" w:rsidRDefault="00123ECE" w:rsidP="00483222">
            <w:pPr>
              <w:pStyle w:val="TAL"/>
            </w:pPr>
          </w:p>
        </w:tc>
      </w:tr>
      <w:tr w:rsidR="00123ECE" w:rsidRPr="00130358" w14:paraId="2F8E5D7C" w14:textId="77777777" w:rsidTr="00D62538">
        <w:trPr>
          <w:jc w:val="center"/>
        </w:trPr>
        <w:tc>
          <w:tcPr>
            <w:tcW w:w="4436" w:type="dxa"/>
          </w:tcPr>
          <w:p w14:paraId="4B2D6464" w14:textId="2D5CCD4F" w:rsidR="00123ECE" w:rsidRPr="00130358" w:rsidRDefault="00123ECE" w:rsidP="00483222">
            <w:pPr>
              <w:pStyle w:val="TAL"/>
            </w:pPr>
            <w:proofErr w:type="spellStart"/>
            <w:r w:rsidRPr="00130358">
              <w:t>measObjectToAddModList</w:t>
            </w:r>
            <w:proofErr w:type="spellEnd"/>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27711B09" w14:textId="31A60259" w:rsidR="00123ECE" w:rsidRPr="00130358" w:rsidRDefault="00123ECE" w:rsidP="00483222">
            <w:pPr>
              <w:pStyle w:val="TAL"/>
            </w:pPr>
            <w:r w:rsidRPr="00130358">
              <w:t>2</w:t>
            </w:r>
            <w:r w:rsidR="00D62538" w:rsidRPr="00130358">
              <w:t xml:space="preserve"> </w:t>
            </w:r>
            <w:r w:rsidRPr="00130358">
              <w:t>entry</w:t>
            </w:r>
          </w:p>
        </w:tc>
        <w:tc>
          <w:tcPr>
            <w:tcW w:w="1700" w:type="dxa"/>
          </w:tcPr>
          <w:p w14:paraId="3926DF6B" w14:textId="77777777" w:rsidR="00123ECE" w:rsidRPr="00130358" w:rsidRDefault="00123ECE" w:rsidP="00483222">
            <w:pPr>
              <w:pStyle w:val="TAL"/>
            </w:pPr>
          </w:p>
        </w:tc>
        <w:tc>
          <w:tcPr>
            <w:tcW w:w="1133" w:type="dxa"/>
          </w:tcPr>
          <w:p w14:paraId="2355D9B9" w14:textId="77777777" w:rsidR="00123ECE" w:rsidRPr="00130358" w:rsidRDefault="00123ECE" w:rsidP="00483222">
            <w:pPr>
              <w:pStyle w:val="TAL"/>
            </w:pPr>
          </w:p>
        </w:tc>
      </w:tr>
      <w:tr w:rsidR="00123ECE" w:rsidRPr="00130358" w14:paraId="5C731E2D" w14:textId="77777777" w:rsidTr="00D62538">
        <w:trPr>
          <w:jc w:val="center"/>
        </w:trPr>
        <w:tc>
          <w:tcPr>
            <w:tcW w:w="4436" w:type="dxa"/>
          </w:tcPr>
          <w:p w14:paraId="03A51845" w14:textId="16A03DFA" w:rsidR="00123ECE" w:rsidRPr="00130358" w:rsidRDefault="00D62538" w:rsidP="00483222">
            <w:pPr>
              <w:pStyle w:val="TAL"/>
            </w:pPr>
            <w:r w:rsidRPr="00130358">
              <w:rPr>
                <w:lang w:eastAsia="zh-CN"/>
              </w:rPr>
              <w:t xml:space="preserve">   </w:t>
            </w:r>
            <w:proofErr w:type="spellStart"/>
            <w:r w:rsidR="00123ECE" w:rsidRPr="00130358">
              <w:t>MeasObjectToAddMod</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6FA0C7B6" w14:textId="77777777" w:rsidR="00123ECE" w:rsidRPr="00130358" w:rsidRDefault="00123ECE" w:rsidP="00483222">
            <w:pPr>
              <w:pStyle w:val="TAL"/>
            </w:pPr>
          </w:p>
        </w:tc>
        <w:tc>
          <w:tcPr>
            <w:tcW w:w="1700" w:type="dxa"/>
          </w:tcPr>
          <w:p w14:paraId="061A7740" w14:textId="77777777" w:rsidR="00123ECE" w:rsidRPr="00130358" w:rsidRDefault="00123ECE" w:rsidP="00483222">
            <w:pPr>
              <w:pStyle w:val="TAL"/>
            </w:pPr>
          </w:p>
        </w:tc>
        <w:tc>
          <w:tcPr>
            <w:tcW w:w="1133" w:type="dxa"/>
          </w:tcPr>
          <w:p w14:paraId="405D758B" w14:textId="77777777" w:rsidR="00123ECE" w:rsidRPr="00130358" w:rsidRDefault="00123ECE" w:rsidP="00483222">
            <w:pPr>
              <w:pStyle w:val="TAL"/>
            </w:pPr>
          </w:p>
        </w:tc>
      </w:tr>
      <w:tr w:rsidR="00123ECE" w:rsidRPr="00130358" w14:paraId="49BC160C" w14:textId="77777777" w:rsidTr="00D62538">
        <w:trPr>
          <w:jc w:val="center"/>
        </w:trPr>
        <w:tc>
          <w:tcPr>
            <w:tcW w:w="4436" w:type="dxa"/>
          </w:tcPr>
          <w:p w14:paraId="47598588" w14:textId="6B4A8D61" w:rsidR="00123ECE" w:rsidRPr="00130358" w:rsidRDefault="00D62538" w:rsidP="00483222">
            <w:pPr>
              <w:pStyle w:val="TAL"/>
            </w:pPr>
            <w:r w:rsidRPr="00130358">
              <w:rPr>
                <w:lang w:eastAsia="zh-CN"/>
              </w:rPr>
              <w:t xml:space="preserve">      </w:t>
            </w:r>
            <w:proofErr w:type="spellStart"/>
            <w:r w:rsidR="00123ECE" w:rsidRPr="00130358">
              <w:rPr>
                <w:lang w:eastAsia="zh-CN"/>
              </w:rPr>
              <w:t>measObjectId</w:t>
            </w:r>
            <w:proofErr w:type="spellEnd"/>
          </w:p>
        </w:tc>
        <w:tc>
          <w:tcPr>
            <w:tcW w:w="2267" w:type="dxa"/>
          </w:tcPr>
          <w:p w14:paraId="50647C6F" w14:textId="77777777" w:rsidR="00123ECE" w:rsidRPr="00130358" w:rsidRDefault="00123ECE" w:rsidP="00483222">
            <w:pPr>
              <w:pStyle w:val="TAL"/>
            </w:pPr>
            <w:r w:rsidRPr="00130358">
              <w:t>IdMeasObject-f1</w:t>
            </w:r>
          </w:p>
        </w:tc>
        <w:tc>
          <w:tcPr>
            <w:tcW w:w="1700" w:type="dxa"/>
          </w:tcPr>
          <w:p w14:paraId="3A0699D9" w14:textId="77777777" w:rsidR="00123ECE" w:rsidRPr="00130358" w:rsidRDefault="00123ECE" w:rsidP="00483222">
            <w:pPr>
              <w:pStyle w:val="TAL"/>
            </w:pPr>
          </w:p>
        </w:tc>
        <w:tc>
          <w:tcPr>
            <w:tcW w:w="1133" w:type="dxa"/>
          </w:tcPr>
          <w:p w14:paraId="2A48E669" w14:textId="77777777" w:rsidR="00123ECE" w:rsidRPr="00130358" w:rsidRDefault="00123ECE" w:rsidP="00483222">
            <w:pPr>
              <w:pStyle w:val="TAL"/>
            </w:pPr>
          </w:p>
        </w:tc>
      </w:tr>
      <w:tr w:rsidR="00123ECE" w:rsidRPr="00130358" w14:paraId="21F1B8B5" w14:textId="77777777" w:rsidTr="00D62538">
        <w:trPr>
          <w:jc w:val="center"/>
        </w:trPr>
        <w:tc>
          <w:tcPr>
            <w:tcW w:w="4436" w:type="dxa"/>
          </w:tcPr>
          <w:p w14:paraId="4FA6A446" w14:textId="6B317F1A" w:rsidR="00123ECE" w:rsidRPr="00130358" w:rsidRDefault="00D62538" w:rsidP="00483222">
            <w:pPr>
              <w:pStyle w:val="TAL"/>
            </w:pPr>
            <w:r w:rsidRPr="00130358">
              <w:rPr>
                <w:lang w:eastAsia="zh-CN"/>
              </w:rPr>
              <w:t xml:space="preserve">      </w:t>
            </w:r>
            <w:proofErr w:type="spellStart"/>
            <w:r w:rsidR="00123ECE" w:rsidRPr="00130358">
              <w:rPr>
                <w:lang w:eastAsia="zh-CN"/>
              </w:rPr>
              <w:t>measObject</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6F8EA12" w14:textId="77777777" w:rsidR="00123ECE" w:rsidRPr="00130358" w:rsidRDefault="00123ECE" w:rsidP="00483222">
            <w:pPr>
              <w:pStyle w:val="TAL"/>
            </w:pPr>
          </w:p>
        </w:tc>
        <w:tc>
          <w:tcPr>
            <w:tcW w:w="1700" w:type="dxa"/>
          </w:tcPr>
          <w:p w14:paraId="563889CE" w14:textId="77777777" w:rsidR="00123ECE" w:rsidRPr="00130358" w:rsidRDefault="00123ECE" w:rsidP="00483222">
            <w:pPr>
              <w:pStyle w:val="TAL"/>
            </w:pPr>
          </w:p>
        </w:tc>
        <w:tc>
          <w:tcPr>
            <w:tcW w:w="1133" w:type="dxa"/>
          </w:tcPr>
          <w:p w14:paraId="520B98CC" w14:textId="77777777" w:rsidR="00123ECE" w:rsidRPr="00130358" w:rsidRDefault="00123ECE" w:rsidP="00483222">
            <w:pPr>
              <w:pStyle w:val="TAL"/>
            </w:pPr>
          </w:p>
        </w:tc>
      </w:tr>
      <w:tr w:rsidR="00123ECE" w:rsidRPr="00130358" w14:paraId="3747960E" w14:textId="77777777" w:rsidTr="00D62538">
        <w:trPr>
          <w:jc w:val="center"/>
        </w:trPr>
        <w:tc>
          <w:tcPr>
            <w:tcW w:w="4436" w:type="dxa"/>
          </w:tcPr>
          <w:p w14:paraId="5147AF20" w14:textId="1E6D8190" w:rsidR="00123ECE" w:rsidRPr="00130358" w:rsidRDefault="00D62538" w:rsidP="00483222">
            <w:pPr>
              <w:pStyle w:val="TAL"/>
            </w:pPr>
            <w:r w:rsidRPr="00130358">
              <w:rPr>
                <w:lang w:eastAsia="zh-CN"/>
              </w:rPr>
              <w:t xml:space="preserve">         </w:t>
            </w:r>
            <w:proofErr w:type="spellStart"/>
            <w:r w:rsidR="00123ECE" w:rsidRPr="00130358">
              <w:t>measObject</w:t>
            </w:r>
            <w:proofErr w:type="spellEnd"/>
            <w:r w:rsidRPr="00130358">
              <w:t xml:space="preserve"> </w:t>
            </w:r>
            <w:r w:rsidR="00123ECE" w:rsidRPr="00130358">
              <w:t>EUTRA</w:t>
            </w:r>
          </w:p>
        </w:tc>
        <w:tc>
          <w:tcPr>
            <w:tcW w:w="2267" w:type="dxa"/>
          </w:tcPr>
          <w:p w14:paraId="46164161" w14:textId="77777777" w:rsidR="00123ECE" w:rsidRPr="00130358" w:rsidRDefault="00123ECE" w:rsidP="00483222">
            <w:pPr>
              <w:pStyle w:val="TAL"/>
            </w:pPr>
            <w:proofErr w:type="spellStart"/>
            <w:r w:rsidRPr="00130358">
              <w:t>MeasObjectEUTRA</w:t>
            </w:r>
            <w:proofErr w:type="spellEnd"/>
            <w:r w:rsidRPr="00130358">
              <w:t>-GENERIC(f1)</w:t>
            </w:r>
          </w:p>
        </w:tc>
        <w:tc>
          <w:tcPr>
            <w:tcW w:w="1700" w:type="dxa"/>
          </w:tcPr>
          <w:p w14:paraId="5ED70F83" w14:textId="0A9391B6" w:rsidR="00123ECE" w:rsidRPr="00130358" w:rsidRDefault="00123ECE" w:rsidP="00483222">
            <w:pPr>
              <w:pStyle w:val="TAL"/>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7B7AF64B" w14:textId="77777777" w:rsidR="00123ECE" w:rsidRPr="00130358" w:rsidRDefault="00123ECE" w:rsidP="00483222">
            <w:pPr>
              <w:pStyle w:val="TAL"/>
            </w:pPr>
          </w:p>
        </w:tc>
      </w:tr>
      <w:tr w:rsidR="00123ECE" w:rsidRPr="00130358" w14:paraId="25D75894" w14:textId="77777777" w:rsidTr="00D62538">
        <w:trPr>
          <w:jc w:val="center"/>
        </w:trPr>
        <w:tc>
          <w:tcPr>
            <w:tcW w:w="4436" w:type="dxa"/>
          </w:tcPr>
          <w:p w14:paraId="505465D6" w14:textId="79566287"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50D398E9" w14:textId="77777777" w:rsidR="00123ECE" w:rsidRPr="00130358" w:rsidRDefault="00123ECE" w:rsidP="00D62538">
            <w:pPr>
              <w:pStyle w:val="TAL"/>
              <w:keepNext w:val="0"/>
              <w:keepLines w:val="0"/>
            </w:pPr>
          </w:p>
        </w:tc>
        <w:tc>
          <w:tcPr>
            <w:tcW w:w="1700" w:type="dxa"/>
          </w:tcPr>
          <w:p w14:paraId="609DF823" w14:textId="77777777" w:rsidR="00123ECE" w:rsidRPr="00130358" w:rsidRDefault="00123ECE" w:rsidP="00D62538">
            <w:pPr>
              <w:pStyle w:val="TAL"/>
              <w:keepNext w:val="0"/>
              <w:keepLines w:val="0"/>
            </w:pPr>
          </w:p>
        </w:tc>
        <w:tc>
          <w:tcPr>
            <w:tcW w:w="1133" w:type="dxa"/>
          </w:tcPr>
          <w:p w14:paraId="27453A39" w14:textId="77777777" w:rsidR="00123ECE" w:rsidRPr="00130358" w:rsidRDefault="00123ECE" w:rsidP="00D62538">
            <w:pPr>
              <w:pStyle w:val="TAL"/>
              <w:keepNext w:val="0"/>
              <w:keepLines w:val="0"/>
            </w:pPr>
          </w:p>
        </w:tc>
      </w:tr>
      <w:tr w:rsidR="00123ECE" w:rsidRPr="00130358" w14:paraId="2042FA0A" w14:textId="77777777" w:rsidTr="00D62538">
        <w:trPr>
          <w:jc w:val="center"/>
        </w:trPr>
        <w:tc>
          <w:tcPr>
            <w:tcW w:w="4436" w:type="dxa"/>
          </w:tcPr>
          <w:p w14:paraId="516DDE43" w14:textId="24AA79A6"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7EF48887" w14:textId="77777777" w:rsidR="00123ECE" w:rsidRPr="00130358" w:rsidRDefault="00123ECE" w:rsidP="00D62538">
            <w:pPr>
              <w:pStyle w:val="TAL"/>
              <w:keepNext w:val="0"/>
              <w:keepLines w:val="0"/>
            </w:pPr>
          </w:p>
        </w:tc>
        <w:tc>
          <w:tcPr>
            <w:tcW w:w="1700" w:type="dxa"/>
          </w:tcPr>
          <w:p w14:paraId="06269B3B" w14:textId="77777777" w:rsidR="00123ECE" w:rsidRPr="00130358" w:rsidRDefault="00123ECE" w:rsidP="00D62538">
            <w:pPr>
              <w:pStyle w:val="TAL"/>
              <w:keepNext w:val="0"/>
              <w:keepLines w:val="0"/>
            </w:pPr>
          </w:p>
        </w:tc>
        <w:tc>
          <w:tcPr>
            <w:tcW w:w="1133" w:type="dxa"/>
          </w:tcPr>
          <w:p w14:paraId="121DE766" w14:textId="77777777" w:rsidR="00123ECE" w:rsidRPr="00130358" w:rsidRDefault="00123ECE" w:rsidP="00D62538">
            <w:pPr>
              <w:pStyle w:val="TAL"/>
              <w:keepNext w:val="0"/>
              <w:keepLines w:val="0"/>
            </w:pPr>
          </w:p>
        </w:tc>
      </w:tr>
      <w:tr w:rsidR="00123ECE" w:rsidRPr="00130358" w14:paraId="1E6EBBCE" w14:textId="77777777" w:rsidTr="00D62538">
        <w:trPr>
          <w:jc w:val="center"/>
        </w:trPr>
        <w:tc>
          <w:tcPr>
            <w:tcW w:w="4436" w:type="dxa"/>
          </w:tcPr>
          <w:p w14:paraId="447F1E22" w14:textId="1F547BFF" w:rsidR="00123ECE" w:rsidRPr="00130358" w:rsidRDefault="00D62538" w:rsidP="00D62538">
            <w:pPr>
              <w:pStyle w:val="TAL"/>
              <w:keepNext w:val="0"/>
              <w:keepLines w:val="0"/>
            </w:pPr>
            <w:r w:rsidRPr="00130358">
              <w:rPr>
                <w:lang w:eastAsia="zh-CN"/>
              </w:rPr>
              <w:t xml:space="preserve">   </w:t>
            </w:r>
            <w:proofErr w:type="spellStart"/>
            <w:r w:rsidR="00123ECE" w:rsidRPr="00130358">
              <w:t>MeasObjectToAddMod</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BB3E9A6" w14:textId="77777777" w:rsidR="00123ECE" w:rsidRPr="00130358" w:rsidRDefault="00123ECE" w:rsidP="00D62538">
            <w:pPr>
              <w:pStyle w:val="TAL"/>
              <w:keepNext w:val="0"/>
              <w:keepLines w:val="0"/>
            </w:pPr>
          </w:p>
        </w:tc>
        <w:tc>
          <w:tcPr>
            <w:tcW w:w="1700" w:type="dxa"/>
          </w:tcPr>
          <w:p w14:paraId="20176358" w14:textId="77777777" w:rsidR="00123ECE" w:rsidRPr="00130358" w:rsidRDefault="00123ECE" w:rsidP="00D62538">
            <w:pPr>
              <w:pStyle w:val="TAL"/>
              <w:keepNext w:val="0"/>
              <w:keepLines w:val="0"/>
            </w:pPr>
          </w:p>
        </w:tc>
        <w:tc>
          <w:tcPr>
            <w:tcW w:w="1133" w:type="dxa"/>
          </w:tcPr>
          <w:p w14:paraId="3C4AD8DF" w14:textId="77777777" w:rsidR="00123ECE" w:rsidRPr="00130358" w:rsidRDefault="00123ECE" w:rsidP="00D62538">
            <w:pPr>
              <w:pStyle w:val="TAL"/>
              <w:keepNext w:val="0"/>
              <w:keepLines w:val="0"/>
            </w:pPr>
          </w:p>
        </w:tc>
      </w:tr>
      <w:tr w:rsidR="00123ECE" w:rsidRPr="00130358" w14:paraId="1D253A23" w14:textId="77777777" w:rsidTr="00D62538">
        <w:trPr>
          <w:jc w:val="center"/>
        </w:trPr>
        <w:tc>
          <w:tcPr>
            <w:tcW w:w="4436" w:type="dxa"/>
          </w:tcPr>
          <w:p w14:paraId="19278AAE" w14:textId="46D30A36"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1CFFFB92"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2362D905" w14:textId="77777777" w:rsidR="00123ECE" w:rsidRPr="00130358" w:rsidRDefault="00123ECE" w:rsidP="00D62538">
            <w:pPr>
              <w:pStyle w:val="TAL"/>
              <w:keepNext w:val="0"/>
              <w:keepLines w:val="0"/>
            </w:pPr>
          </w:p>
        </w:tc>
        <w:tc>
          <w:tcPr>
            <w:tcW w:w="1133" w:type="dxa"/>
          </w:tcPr>
          <w:p w14:paraId="222C6B83" w14:textId="77777777" w:rsidR="00123ECE" w:rsidRPr="00130358" w:rsidRDefault="00123ECE" w:rsidP="00D62538">
            <w:pPr>
              <w:pStyle w:val="TAL"/>
              <w:keepNext w:val="0"/>
              <w:keepLines w:val="0"/>
            </w:pPr>
          </w:p>
        </w:tc>
      </w:tr>
      <w:tr w:rsidR="00123ECE" w:rsidRPr="00130358" w14:paraId="47F2D02A" w14:textId="77777777" w:rsidTr="00D62538">
        <w:trPr>
          <w:jc w:val="center"/>
        </w:trPr>
        <w:tc>
          <w:tcPr>
            <w:tcW w:w="4436" w:type="dxa"/>
          </w:tcPr>
          <w:p w14:paraId="3834175F" w14:textId="7B1EFE5A"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1717C5E" w14:textId="77777777" w:rsidR="00123ECE" w:rsidRPr="00130358" w:rsidRDefault="00123ECE" w:rsidP="00D62538">
            <w:pPr>
              <w:pStyle w:val="TAL"/>
              <w:keepNext w:val="0"/>
              <w:keepLines w:val="0"/>
            </w:pPr>
          </w:p>
        </w:tc>
        <w:tc>
          <w:tcPr>
            <w:tcW w:w="1700" w:type="dxa"/>
          </w:tcPr>
          <w:p w14:paraId="39BCE85B" w14:textId="77777777" w:rsidR="00123ECE" w:rsidRPr="00130358" w:rsidRDefault="00123ECE" w:rsidP="00D62538">
            <w:pPr>
              <w:pStyle w:val="TAL"/>
              <w:keepNext w:val="0"/>
              <w:keepLines w:val="0"/>
            </w:pPr>
          </w:p>
        </w:tc>
        <w:tc>
          <w:tcPr>
            <w:tcW w:w="1133" w:type="dxa"/>
          </w:tcPr>
          <w:p w14:paraId="1F2ACC78" w14:textId="77777777" w:rsidR="00123ECE" w:rsidRPr="00130358" w:rsidRDefault="00123ECE" w:rsidP="00D62538">
            <w:pPr>
              <w:pStyle w:val="TAL"/>
              <w:keepNext w:val="0"/>
              <w:keepLines w:val="0"/>
            </w:pPr>
          </w:p>
        </w:tc>
      </w:tr>
      <w:tr w:rsidR="00123ECE" w:rsidRPr="00130358" w14:paraId="19A8F24F" w14:textId="77777777" w:rsidTr="00D62538">
        <w:trPr>
          <w:jc w:val="center"/>
        </w:trPr>
        <w:tc>
          <w:tcPr>
            <w:tcW w:w="4436" w:type="dxa"/>
          </w:tcPr>
          <w:p w14:paraId="4928BA6B" w14:textId="0323D511" w:rsidR="00123ECE" w:rsidRPr="00130358" w:rsidRDefault="00D62538" w:rsidP="00D62538">
            <w:pPr>
              <w:pStyle w:val="TAL"/>
              <w:keepNext w:val="0"/>
              <w:keepLines w:val="0"/>
            </w:pPr>
            <w:r w:rsidRPr="00130358">
              <w:rPr>
                <w:lang w:eastAsia="zh-CN"/>
              </w:rPr>
              <w:t xml:space="preserve">         </w:t>
            </w:r>
            <w:proofErr w:type="spellStart"/>
            <w:r w:rsidR="00123ECE" w:rsidRPr="00130358">
              <w:t>measObjectUTRA</w:t>
            </w:r>
            <w:proofErr w:type="spellEnd"/>
          </w:p>
        </w:tc>
        <w:tc>
          <w:tcPr>
            <w:tcW w:w="2267" w:type="dxa"/>
          </w:tcPr>
          <w:p w14:paraId="3A846893" w14:textId="77777777" w:rsidR="00123ECE" w:rsidRPr="00130358" w:rsidRDefault="00123ECE" w:rsidP="00D62538">
            <w:pPr>
              <w:pStyle w:val="TAL"/>
              <w:keepNext w:val="0"/>
              <w:keepLines w:val="0"/>
            </w:pPr>
            <w:proofErr w:type="spellStart"/>
            <w:r w:rsidRPr="00130358">
              <w:t>MeasObjectUTRA</w:t>
            </w:r>
            <w:proofErr w:type="spellEnd"/>
            <w:r w:rsidRPr="00130358">
              <w:t>-GENERIC(f8)</w:t>
            </w:r>
          </w:p>
        </w:tc>
        <w:tc>
          <w:tcPr>
            <w:tcW w:w="1700" w:type="dxa"/>
          </w:tcPr>
          <w:p w14:paraId="04AC90BE" w14:textId="097597F5"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6B398B7C" w14:textId="77777777" w:rsidR="00123ECE" w:rsidRPr="00130358" w:rsidRDefault="00123ECE" w:rsidP="00D62538">
            <w:pPr>
              <w:pStyle w:val="TAL"/>
              <w:keepNext w:val="0"/>
              <w:keepLines w:val="0"/>
            </w:pPr>
          </w:p>
        </w:tc>
      </w:tr>
      <w:tr w:rsidR="00123ECE" w:rsidRPr="00130358" w14:paraId="3F493A86" w14:textId="77777777" w:rsidTr="00D62538">
        <w:trPr>
          <w:jc w:val="center"/>
        </w:trPr>
        <w:tc>
          <w:tcPr>
            <w:tcW w:w="4436" w:type="dxa"/>
          </w:tcPr>
          <w:p w14:paraId="016487A9" w14:textId="4F471B3A"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08B51266" w14:textId="77777777" w:rsidR="00123ECE" w:rsidRPr="00130358" w:rsidRDefault="00123ECE" w:rsidP="00D62538">
            <w:pPr>
              <w:pStyle w:val="TAL"/>
              <w:keepNext w:val="0"/>
              <w:keepLines w:val="0"/>
            </w:pPr>
          </w:p>
        </w:tc>
        <w:tc>
          <w:tcPr>
            <w:tcW w:w="1700" w:type="dxa"/>
          </w:tcPr>
          <w:p w14:paraId="258F88C8" w14:textId="77777777" w:rsidR="00123ECE" w:rsidRPr="00130358" w:rsidRDefault="00123ECE" w:rsidP="00D62538">
            <w:pPr>
              <w:pStyle w:val="TAL"/>
              <w:keepNext w:val="0"/>
              <w:keepLines w:val="0"/>
            </w:pPr>
          </w:p>
        </w:tc>
        <w:tc>
          <w:tcPr>
            <w:tcW w:w="1133" w:type="dxa"/>
          </w:tcPr>
          <w:p w14:paraId="0E7F28B4" w14:textId="77777777" w:rsidR="00123ECE" w:rsidRPr="00130358" w:rsidRDefault="00123ECE" w:rsidP="00D62538">
            <w:pPr>
              <w:pStyle w:val="TAL"/>
              <w:keepNext w:val="0"/>
              <w:keepLines w:val="0"/>
            </w:pPr>
          </w:p>
        </w:tc>
      </w:tr>
      <w:tr w:rsidR="00123ECE" w:rsidRPr="00130358" w14:paraId="1C5B8204" w14:textId="77777777" w:rsidTr="00D62538">
        <w:trPr>
          <w:jc w:val="center"/>
        </w:trPr>
        <w:tc>
          <w:tcPr>
            <w:tcW w:w="4436" w:type="dxa"/>
          </w:tcPr>
          <w:p w14:paraId="7757008E" w14:textId="1F0BA8C1"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5FBD2FE2" w14:textId="77777777" w:rsidR="00123ECE" w:rsidRPr="00130358" w:rsidRDefault="00123ECE" w:rsidP="00D62538">
            <w:pPr>
              <w:pStyle w:val="TAL"/>
              <w:keepNext w:val="0"/>
              <w:keepLines w:val="0"/>
            </w:pPr>
          </w:p>
        </w:tc>
        <w:tc>
          <w:tcPr>
            <w:tcW w:w="1700" w:type="dxa"/>
          </w:tcPr>
          <w:p w14:paraId="77E2EB4E" w14:textId="77777777" w:rsidR="00123ECE" w:rsidRPr="00130358" w:rsidRDefault="00123ECE" w:rsidP="00D62538">
            <w:pPr>
              <w:pStyle w:val="TAL"/>
              <w:keepNext w:val="0"/>
              <w:keepLines w:val="0"/>
            </w:pPr>
          </w:p>
        </w:tc>
        <w:tc>
          <w:tcPr>
            <w:tcW w:w="1133" w:type="dxa"/>
          </w:tcPr>
          <w:p w14:paraId="576A195A" w14:textId="77777777" w:rsidR="00123ECE" w:rsidRPr="00130358" w:rsidRDefault="00123ECE" w:rsidP="00D62538">
            <w:pPr>
              <w:pStyle w:val="TAL"/>
              <w:keepNext w:val="0"/>
              <w:keepLines w:val="0"/>
            </w:pPr>
          </w:p>
        </w:tc>
      </w:tr>
      <w:tr w:rsidR="00123ECE" w:rsidRPr="00130358" w14:paraId="6731F0A8" w14:textId="77777777" w:rsidTr="00D62538">
        <w:trPr>
          <w:jc w:val="center"/>
        </w:trPr>
        <w:tc>
          <w:tcPr>
            <w:tcW w:w="4436" w:type="dxa"/>
          </w:tcPr>
          <w:p w14:paraId="7D9791A4" w14:textId="4BFE12B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3ABB37A4" w14:textId="77777777" w:rsidR="00123ECE" w:rsidRPr="00130358" w:rsidRDefault="00123ECE" w:rsidP="00D62538">
            <w:pPr>
              <w:pStyle w:val="TAL"/>
              <w:keepNext w:val="0"/>
              <w:keepLines w:val="0"/>
            </w:pPr>
          </w:p>
        </w:tc>
        <w:tc>
          <w:tcPr>
            <w:tcW w:w="1700" w:type="dxa"/>
          </w:tcPr>
          <w:p w14:paraId="3B525A2E" w14:textId="77777777" w:rsidR="00123ECE" w:rsidRPr="00130358" w:rsidRDefault="00123ECE" w:rsidP="00D62538">
            <w:pPr>
              <w:pStyle w:val="TAL"/>
              <w:keepNext w:val="0"/>
              <w:keepLines w:val="0"/>
              <w:rPr>
                <w:lang w:eastAsia="zh-CN"/>
              </w:rPr>
            </w:pPr>
          </w:p>
        </w:tc>
        <w:tc>
          <w:tcPr>
            <w:tcW w:w="1133" w:type="dxa"/>
          </w:tcPr>
          <w:p w14:paraId="615A7B1D" w14:textId="77777777" w:rsidR="00123ECE" w:rsidRPr="00130358" w:rsidRDefault="00123ECE" w:rsidP="00D62538">
            <w:pPr>
              <w:pStyle w:val="TAL"/>
              <w:keepNext w:val="0"/>
              <w:keepLines w:val="0"/>
            </w:pPr>
          </w:p>
        </w:tc>
      </w:tr>
      <w:tr w:rsidR="00123ECE" w:rsidRPr="00130358" w14:paraId="4C3BE417" w14:textId="77777777" w:rsidTr="00D62538">
        <w:trPr>
          <w:jc w:val="center"/>
        </w:trPr>
        <w:tc>
          <w:tcPr>
            <w:tcW w:w="4436" w:type="dxa"/>
          </w:tcPr>
          <w:p w14:paraId="01EA572B" w14:textId="169E1CDF" w:rsidR="00123ECE" w:rsidRPr="00130358" w:rsidRDefault="00D62538" w:rsidP="00D62538">
            <w:pPr>
              <w:pStyle w:val="TAL"/>
              <w:keepNext w:val="0"/>
              <w:keepLines w:val="0"/>
            </w:pPr>
            <w:r w:rsidRPr="00130358">
              <w:t xml:space="preserve">  </w:t>
            </w:r>
            <w:proofErr w:type="spellStart"/>
            <w:r w:rsidR="00123ECE" w:rsidRPr="00130358">
              <w:t>reportConfigToRemoveList</w:t>
            </w:r>
            <w:proofErr w:type="spellEnd"/>
          </w:p>
        </w:tc>
        <w:tc>
          <w:tcPr>
            <w:tcW w:w="2267" w:type="dxa"/>
          </w:tcPr>
          <w:p w14:paraId="161EC2F2" w14:textId="33E3C1F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5298BD8" w14:textId="77777777" w:rsidR="00123ECE" w:rsidRPr="00130358" w:rsidRDefault="00123ECE" w:rsidP="00D62538">
            <w:pPr>
              <w:pStyle w:val="TAL"/>
              <w:keepNext w:val="0"/>
              <w:keepLines w:val="0"/>
            </w:pPr>
          </w:p>
        </w:tc>
        <w:tc>
          <w:tcPr>
            <w:tcW w:w="1133" w:type="dxa"/>
          </w:tcPr>
          <w:p w14:paraId="15E6A45B" w14:textId="77777777" w:rsidR="00123ECE" w:rsidRPr="00130358" w:rsidRDefault="00123ECE" w:rsidP="00D62538">
            <w:pPr>
              <w:pStyle w:val="TAL"/>
              <w:keepNext w:val="0"/>
              <w:keepLines w:val="0"/>
            </w:pPr>
          </w:p>
        </w:tc>
      </w:tr>
      <w:tr w:rsidR="00123ECE" w:rsidRPr="00130358" w14:paraId="50D437E2" w14:textId="77777777" w:rsidTr="00D62538">
        <w:trPr>
          <w:jc w:val="center"/>
        </w:trPr>
        <w:tc>
          <w:tcPr>
            <w:tcW w:w="4436" w:type="dxa"/>
          </w:tcPr>
          <w:p w14:paraId="30AA2691" w14:textId="5C39E01A" w:rsidR="00123ECE" w:rsidRPr="00130358" w:rsidRDefault="00D62538" w:rsidP="00D62538">
            <w:pPr>
              <w:pStyle w:val="TAL"/>
              <w:keepNext w:val="0"/>
              <w:keepLines w:val="0"/>
            </w:pPr>
            <w:r w:rsidRPr="00130358">
              <w:t xml:space="preserve">  </w:t>
            </w:r>
            <w:proofErr w:type="spellStart"/>
            <w:r w:rsidR="00123ECE" w:rsidRPr="00130358">
              <w:t>reportConfigToAddModList</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A9644D9" w14:textId="31FE922F"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41DBE6D7" w14:textId="77777777" w:rsidR="00123ECE" w:rsidRPr="00130358" w:rsidRDefault="00123ECE" w:rsidP="00D62538">
            <w:pPr>
              <w:pStyle w:val="TAL"/>
              <w:keepNext w:val="0"/>
              <w:keepLines w:val="0"/>
              <w:rPr>
                <w:lang w:eastAsia="zh-CN"/>
              </w:rPr>
            </w:pPr>
          </w:p>
        </w:tc>
        <w:tc>
          <w:tcPr>
            <w:tcW w:w="1133" w:type="dxa"/>
          </w:tcPr>
          <w:p w14:paraId="2C338DD0" w14:textId="77777777" w:rsidR="00123ECE" w:rsidRPr="00130358" w:rsidRDefault="00123ECE" w:rsidP="00D62538">
            <w:pPr>
              <w:pStyle w:val="TAL"/>
              <w:keepNext w:val="0"/>
              <w:keepLines w:val="0"/>
            </w:pPr>
          </w:p>
        </w:tc>
      </w:tr>
      <w:tr w:rsidR="00123ECE" w:rsidRPr="00130358" w14:paraId="627B7548" w14:textId="77777777" w:rsidTr="00D62538">
        <w:trPr>
          <w:jc w:val="center"/>
        </w:trPr>
        <w:tc>
          <w:tcPr>
            <w:tcW w:w="4436" w:type="dxa"/>
          </w:tcPr>
          <w:p w14:paraId="7870B257" w14:textId="5F8AA239"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reportConfigId</w:t>
            </w:r>
            <w:proofErr w:type="spellEnd"/>
          </w:p>
        </w:tc>
        <w:tc>
          <w:tcPr>
            <w:tcW w:w="2267" w:type="dxa"/>
          </w:tcPr>
          <w:p w14:paraId="16769A43" w14:textId="77777777" w:rsidR="00123ECE" w:rsidRPr="00130358" w:rsidRDefault="00123ECE" w:rsidP="00D62538">
            <w:pPr>
              <w:pStyle w:val="TAL"/>
              <w:keepNext w:val="0"/>
              <w:keepLines w:val="0"/>
              <w:rPr>
                <w:lang w:eastAsia="zh-CN"/>
              </w:rPr>
            </w:pPr>
            <w:proofErr w:type="spellStart"/>
            <w:r w:rsidRPr="00130358">
              <w:rPr>
                <w:lang w:eastAsia="zh-CN"/>
              </w:rPr>
              <w:t>idReportConfig</w:t>
            </w:r>
            <w:proofErr w:type="spellEnd"/>
            <w:r w:rsidRPr="00130358">
              <w:rPr>
                <w:lang w:eastAsia="zh-CN"/>
              </w:rPr>
              <w:t>-P</w:t>
            </w:r>
          </w:p>
        </w:tc>
        <w:tc>
          <w:tcPr>
            <w:tcW w:w="1700" w:type="dxa"/>
          </w:tcPr>
          <w:p w14:paraId="5F08AA1F" w14:textId="77777777" w:rsidR="00123ECE" w:rsidRPr="00130358" w:rsidRDefault="00123ECE" w:rsidP="00D62538">
            <w:pPr>
              <w:pStyle w:val="TAL"/>
              <w:keepNext w:val="0"/>
              <w:keepLines w:val="0"/>
              <w:rPr>
                <w:lang w:eastAsia="zh-CN"/>
              </w:rPr>
            </w:pPr>
          </w:p>
        </w:tc>
        <w:tc>
          <w:tcPr>
            <w:tcW w:w="1133" w:type="dxa"/>
          </w:tcPr>
          <w:p w14:paraId="6A73406D" w14:textId="77777777" w:rsidR="00123ECE" w:rsidRPr="00130358" w:rsidRDefault="00123ECE" w:rsidP="00D62538">
            <w:pPr>
              <w:pStyle w:val="TAL"/>
              <w:keepNext w:val="0"/>
              <w:keepLines w:val="0"/>
            </w:pPr>
          </w:p>
        </w:tc>
      </w:tr>
      <w:tr w:rsidR="00123ECE" w:rsidRPr="00130358" w14:paraId="6CC0C264" w14:textId="77777777" w:rsidTr="00D62538">
        <w:trPr>
          <w:jc w:val="center"/>
        </w:trPr>
        <w:tc>
          <w:tcPr>
            <w:tcW w:w="4436" w:type="dxa"/>
          </w:tcPr>
          <w:p w14:paraId="354F2346" w14:textId="48232674"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reportConfig</w:t>
            </w:r>
            <w:proofErr w:type="spellEnd"/>
          </w:p>
        </w:tc>
        <w:tc>
          <w:tcPr>
            <w:tcW w:w="2267" w:type="dxa"/>
          </w:tcPr>
          <w:p w14:paraId="3808FF49" w14:textId="77777777" w:rsidR="00123ECE" w:rsidRPr="00130358" w:rsidRDefault="00A63F69" w:rsidP="00D62538">
            <w:pPr>
              <w:pStyle w:val="TAL"/>
              <w:keepNext w:val="0"/>
              <w:keepLines w:val="0"/>
            </w:pPr>
            <w:proofErr w:type="spellStart"/>
            <w:r w:rsidRPr="00130358">
              <w:t>ReportConfigInterRAT</w:t>
            </w:r>
            <w:proofErr w:type="spellEnd"/>
            <w:r w:rsidRPr="00130358">
              <w:t>-PERIODICAL</w:t>
            </w:r>
          </w:p>
        </w:tc>
        <w:tc>
          <w:tcPr>
            <w:tcW w:w="1700" w:type="dxa"/>
          </w:tcPr>
          <w:p w14:paraId="4C36589A" w14:textId="77777777" w:rsidR="00123ECE" w:rsidRPr="00130358" w:rsidRDefault="00123ECE" w:rsidP="00D62538">
            <w:pPr>
              <w:pStyle w:val="TAL"/>
              <w:keepNext w:val="0"/>
              <w:keepLines w:val="0"/>
              <w:rPr>
                <w:lang w:eastAsia="zh-CN"/>
              </w:rPr>
            </w:pPr>
          </w:p>
        </w:tc>
        <w:tc>
          <w:tcPr>
            <w:tcW w:w="1133" w:type="dxa"/>
          </w:tcPr>
          <w:p w14:paraId="5BF1F7EA" w14:textId="77777777" w:rsidR="00123ECE" w:rsidRPr="00130358" w:rsidRDefault="00123ECE" w:rsidP="00D62538">
            <w:pPr>
              <w:pStyle w:val="TAL"/>
              <w:keepNext w:val="0"/>
              <w:keepLines w:val="0"/>
            </w:pPr>
          </w:p>
        </w:tc>
      </w:tr>
      <w:tr w:rsidR="00123ECE" w:rsidRPr="00130358" w14:paraId="1B7CBE75" w14:textId="77777777" w:rsidTr="00D62538">
        <w:trPr>
          <w:jc w:val="center"/>
        </w:trPr>
        <w:tc>
          <w:tcPr>
            <w:tcW w:w="4436" w:type="dxa"/>
          </w:tcPr>
          <w:p w14:paraId="39EE763B" w14:textId="089A71A9"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0C3A91AC" w14:textId="77777777" w:rsidR="00123ECE" w:rsidRPr="00130358" w:rsidRDefault="00123ECE" w:rsidP="00D62538">
            <w:pPr>
              <w:pStyle w:val="TAL"/>
              <w:keepNext w:val="0"/>
              <w:keepLines w:val="0"/>
            </w:pPr>
          </w:p>
        </w:tc>
        <w:tc>
          <w:tcPr>
            <w:tcW w:w="1700" w:type="dxa"/>
          </w:tcPr>
          <w:p w14:paraId="3DF33DF7" w14:textId="77777777" w:rsidR="00123ECE" w:rsidRPr="00130358" w:rsidRDefault="00123ECE" w:rsidP="00D62538">
            <w:pPr>
              <w:pStyle w:val="TAL"/>
              <w:keepNext w:val="0"/>
              <w:keepLines w:val="0"/>
              <w:rPr>
                <w:lang w:eastAsia="zh-CN"/>
              </w:rPr>
            </w:pPr>
          </w:p>
        </w:tc>
        <w:tc>
          <w:tcPr>
            <w:tcW w:w="1133" w:type="dxa"/>
          </w:tcPr>
          <w:p w14:paraId="379CF556" w14:textId="77777777" w:rsidR="00123ECE" w:rsidRPr="00130358" w:rsidRDefault="00123ECE" w:rsidP="00D62538">
            <w:pPr>
              <w:pStyle w:val="TAL"/>
              <w:keepNext w:val="0"/>
              <w:keepLines w:val="0"/>
            </w:pPr>
          </w:p>
        </w:tc>
      </w:tr>
      <w:tr w:rsidR="00123ECE" w:rsidRPr="00130358" w14:paraId="5CB4A8FA" w14:textId="77777777" w:rsidTr="00D62538">
        <w:trPr>
          <w:jc w:val="center"/>
        </w:trPr>
        <w:tc>
          <w:tcPr>
            <w:tcW w:w="4436" w:type="dxa"/>
          </w:tcPr>
          <w:p w14:paraId="1BA35CA8" w14:textId="244379C7" w:rsidR="00123ECE" w:rsidRPr="00130358" w:rsidRDefault="00D62538" w:rsidP="00D62538">
            <w:pPr>
              <w:pStyle w:val="TAL"/>
              <w:keepNext w:val="0"/>
              <w:keepLines w:val="0"/>
            </w:pPr>
            <w:r w:rsidRPr="00130358">
              <w:t xml:space="preserve">  </w:t>
            </w:r>
            <w:proofErr w:type="spellStart"/>
            <w:r w:rsidR="00123ECE" w:rsidRPr="00130358">
              <w:t>measIdToRemoveList</w:t>
            </w:r>
            <w:proofErr w:type="spellEnd"/>
          </w:p>
        </w:tc>
        <w:tc>
          <w:tcPr>
            <w:tcW w:w="2267" w:type="dxa"/>
          </w:tcPr>
          <w:p w14:paraId="65265DD0" w14:textId="5D1C2189"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BE9EB07" w14:textId="77777777" w:rsidR="00123ECE" w:rsidRPr="00130358" w:rsidRDefault="00123ECE" w:rsidP="00D62538">
            <w:pPr>
              <w:pStyle w:val="TAL"/>
              <w:keepNext w:val="0"/>
              <w:keepLines w:val="0"/>
            </w:pPr>
          </w:p>
        </w:tc>
        <w:tc>
          <w:tcPr>
            <w:tcW w:w="1133" w:type="dxa"/>
          </w:tcPr>
          <w:p w14:paraId="27EA25B0" w14:textId="77777777" w:rsidR="00123ECE" w:rsidRPr="00130358" w:rsidRDefault="00123ECE" w:rsidP="00D62538">
            <w:pPr>
              <w:pStyle w:val="TAL"/>
              <w:keepNext w:val="0"/>
              <w:keepLines w:val="0"/>
            </w:pPr>
          </w:p>
        </w:tc>
      </w:tr>
      <w:tr w:rsidR="00123ECE" w:rsidRPr="00130358" w14:paraId="2EB3ED7B" w14:textId="77777777" w:rsidTr="00D62538">
        <w:trPr>
          <w:jc w:val="center"/>
        </w:trPr>
        <w:tc>
          <w:tcPr>
            <w:tcW w:w="4436" w:type="dxa"/>
          </w:tcPr>
          <w:p w14:paraId="19C36912" w14:textId="3089CA95" w:rsidR="00123ECE" w:rsidRPr="00130358" w:rsidRDefault="00D62538" w:rsidP="00D62538">
            <w:pPr>
              <w:pStyle w:val="TAL"/>
              <w:keepNext w:val="0"/>
              <w:keepLines w:val="0"/>
              <w:rPr>
                <w:lang w:eastAsia="zh-CN"/>
              </w:rPr>
            </w:pPr>
            <w:r w:rsidRPr="00130358">
              <w:t xml:space="preserve">  </w:t>
            </w:r>
            <w:proofErr w:type="spellStart"/>
            <w:r w:rsidR="00123ECE" w:rsidRPr="00130358">
              <w:t>measIdToAddModList</w:t>
            </w:r>
            <w:proofErr w:type="spellEnd"/>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8A2A0BE" w14:textId="3BF8EEC4"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11FD84A0" w14:textId="77777777" w:rsidR="00123ECE" w:rsidRPr="00130358" w:rsidRDefault="00123ECE" w:rsidP="00D62538">
            <w:pPr>
              <w:pStyle w:val="TAL"/>
              <w:keepNext w:val="0"/>
              <w:keepLines w:val="0"/>
            </w:pPr>
          </w:p>
        </w:tc>
        <w:tc>
          <w:tcPr>
            <w:tcW w:w="1133" w:type="dxa"/>
          </w:tcPr>
          <w:p w14:paraId="45D59B4F" w14:textId="77777777" w:rsidR="00123ECE" w:rsidRPr="00130358" w:rsidRDefault="00123ECE" w:rsidP="00D62538">
            <w:pPr>
              <w:pStyle w:val="TAL"/>
              <w:keepNext w:val="0"/>
              <w:keepLines w:val="0"/>
            </w:pPr>
          </w:p>
        </w:tc>
      </w:tr>
      <w:tr w:rsidR="00123ECE" w:rsidRPr="00130358" w14:paraId="5B32C32E" w14:textId="77777777" w:rsidTr="00D62538">
        <w:trPr>
          <w:jc w:val="center"/>
        </w:trPr>
        <w:tc>
          <w:tcPr>
            <w:tcW w:w="4436" w:type="dxa"/>
          </w:tcPr>
          <w:p w14:paraId="47AA61F9" w14:textId="261A84C0"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measId</w:t>
            </w:r>
            <w:proofErr w:type="spellEnd"/>
          </w:p>
        </w:tc>
        <w:tc>
          <w:tcPr>
            <w:tcW w:w="2267" w:type="dxa"/>
          </w:tcPr>
          <w:p w14:paraId="6E7D6293" w14:textId="77777777" w:rsidR="00123ECE" w:rsidRPr="00130358" w:rsidRDefault="00123ECE" w:rsidP="00D62538">
            <w:pPr>
              <w:pStyle w:val="TAL"/>
              <w:keepNext w:val="0"/>
              <w:keepLines w:val="0"/>
            </w:pPr>
            <w:r w:rsidRPr="00130358">
              <w:rPr>
                <w:lang w:eastAsia="zh-CN"/>
              </w:rPr>
              <w:t>1</w:t>
            </w:r>
          </w:p>
        </w:tc>
        <w:tc>
          <w:tcPr>
            <w:tcW w:w="1700" w:type="dxa"/>
          </w:tcPr>
          <w:p w14:paraId="5B3B886D" w14:textId="77777777" w:rsidR="00123ECE" w:rsidRPr="00130358" w:rsidRDefault="00123ECE" w:rsidP="00D62538">
            <w:pPr>
              <w:pStyle w:val="TAL"/>
              <w:keepNext w:val="0"/>
              <w:keepLines w:val="0"/>
            </w:pPr>
          </w:p>
        </w:tc>
        <w:tc>
          <w:tcPr>
            <w:tcW w:w="1133" w:type="dxa"/>
          </w:tcPr>
          <w:p w14:paraId="15EDB483" w14:textId="77777777" w:rsidR="00123ECE" w:rsidRPr="00130358" w:rsidRDefault="00123ECE" w:rsidP="00D62538">
            <w:pPr>
              <w:pStyle w:val="TAL"/>
              <w:keepNext w:val="0"/>
              <w:keepLines w:val="0"/>
            </w:pPr>
          </w:p>
        </w:tc>
      </w:tr>
      <w:tr w:rsidR="00123ECE" w:rsidRPr="00130358" w14:paraId="53B7EDFB" w14:textId="77777777" w:rsidTr="00D62538">
        <w:trPr>
          <w:jc w:val="center"/>
        </w:trPr>
        <w:tc>
          <w:tcPr>
            <w:tcW w:w="4436" w:type="dxa"/>
          </w:tcPr>
          <w:p w14:paraId="4576A163" w14:textId="6531D909"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731A3F75"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51016C4E" w14:textId="77777777" w:rsidR="00123ECE" w:rsidRPr="00130358" w:rsidRDefault="00123ECE" w:rsidP="00D62538">
            <w:pPr>
              <w:pStyle w:val="TAL"/>
              <w:keepNext w:val="0"/>
              <w:keepLines w:val="0"/>
            </w:pPr>
          </w:p>
        </w:tc>
        <w:tc>
          <w:tcPr>
            <w:tcW w:w="1133" w:type="dxa"/>
          </w:tcPr>
          <w:p w14:paraId="3EA4CF77" w14:textId="77777777" w:rsidR="00123ECE" w:rsidRPr="00130358" w:rsidRDefault="00123ECE" w:rsidP="00D62538">
            <w:pPr>
              <w:pStyle w:val="TAL"/>
              <w:keepNext w:val="0"/>
              <w:keepLines w:val="0"/>
            </w:pPr>
          </w:p>
        </w:tc>
      </w:tr>
      <w:tr w:rsidR="00123ECE" w:rsidRPr="00130358" w14:paraId="1A5D05CC" w14:textId="77777777" w:rsidTr="00D62538">
        <w:trPr>
          <w:jc w:val="center"/>
        </w:trPr>
        <w:tc>
          <w:tcPr>
            <w:tcW w:w="4436" w:type="dxa"/>
          </w:tcPr>
          <w:p w14:paraId="5231A9A6" w14:textId="6BECA938"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reportConfigId</w:t>
            </w:r>
            <w:proofErr w:type="spellEnd"/>
          </w:p>
        </w:tc>
        <w:tc>
          <w:tcPr>
            <w:tcW w:w="2267" w:type="dxa"/>
          </w:tcPr>
          <w:p w14:paraId="56461B9F" w14:textId="77777777" w:rsidR="00123ECE" w:rsidRPr="00130358" w:rsidRDefault="00123ECE" w:rsidP="00D62538">
            <w:pPr>
              <w:pStyle w:val="TAL"/>
              <w:keepNext w:val="0"/>
              <w:keepLines w:val="0"/>
              <w:rPr>
                <w:lang w:eastAsia="zh-CN"/>
              </w:rPr>
            </w:pPr>
            <w:proofErr w:type="spellStart"/>
            <w:r w:rsidRPr="00130358">
              <w:rPr>
                <w:lang w:eastAsia="zh-CN"/>
              </w:rPr>
              <w:t>idReportConfig</w:t>
            </w:r>
            <w:proofErr w:type="spellEnd"/>
            <w:r w:rsidRPr="00130358">
              <w:rPr>
                <w:lang w:eastAsia="zh-CN"/>
              </w:rPr>
              <w:t>-P</w:t>
            </w:r>
          </w:p>
        </w:tc>
        <w:tc>
          <w:tcPr>
            <w:tcW w:w="1700" w:type="dxa"/>
          </w:tcPr>
          <w:p w14:paraId="5A9E8631" w14:textId="77777777" w:rsidR="00123ECE" w:rsidRPr="00130358" w:rsidRDefault="00123ECE" w:rsidP="00D62538">
            <w:pPr>
              <w:pStyle w:val="TAL"/>
              <w:keepNext w:val="0"/>
              <w:keepLines w:val="0"/>
            </w:pPr>
          </w:p>
        </w:tc>
        <w:tc>
          <w:tcPr>
            <w:tcW w:w="1133" w:type="dxa"/>
          </w:tcPr>
          <w:p w14:paraId="0E8EE111" w14:textId="77777777" w:rsidR="00123ECE" w:rsidRPr="00130358" w:rsidRDefault="00123ECE" w:rsidP="00D62538">
            <w:pPr>
              <w:pStyle w:val="TAL"/>
              <w:keepNext w:val="0"/>
              <w:keepLines w:val="0"/>
            </w:pPr>
          </w:p>
        </w:tc>
      </w:tr>
      <w:tr w:rsidR="00123ECE" w:rsidRPr="00130358" w14:paraId="1E80D797" w14:textId="77777777" w:rsidTr="00D62538">
        <w:trPr>
          <w:jc w:val="center"/>
        </w:trPr>
        <w:tc>
          <w:tcPr>
            <w:tcW w:w="4436" w:type="dxa"/>
          </w:tcPr>
          <w:p w14:paraId="7DB4148F" w14:textId="7FA52C9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0085ADA9" w14:textId="77777777" w:rsidR="00123ECE" w:rsidRPr="00130358" w:rsidRDefault="00123ECE" w:rsidP="00D62538">
            <w:pPr>
              <w:pStyle w:val="TAL"/>
              <w:keepNext w:val="0"/>
              <w:keepLines w:val="0"/>
            </w:pPr>
          </w:p>
        </w:tc>
        <w:tc>
          <w:tcPr>
            <w:tcW w:w="1700" w:type="dxa"/>
          </w:tcPr>
          <w:p w14:paraId="2363DBAD" w14:textId="77777777" w:rsidR="00123ECE" w:rsidRPr="00130358" w:rsidRDefault="00123ECE" w:rsidP="00D62538">
            <w:pPr>
              <w:pStyle w:val="TAL"/>
              <w:keepNext w:val="0"/>
              <w:keepLines w:val="0"/>
            </w:pPr>
          </w:p>
        </w:tc>
        <w:tc>
          <w:tcPr>
            <w:tcW w:w="1133" w:type="dxa"/>
          </w:tcPr>
          <w:p w14:paraId="48EF46ED" w14:textId="77777777" w:rsidR="00123ECE" w:rsidRPr="00130358" w:rsidRDefault="00123ECE" w:rsidP="00D62538">
            <w:pPr>
              <w:pStyle w:val="TAL"/>
              <w:keepNext w:val="0"/>
              <w:keepLines w:val="0"/>
            </w:pPr>
          </w:p>
        </w:tc>
      </w:tr>
      <w:tr w:rsidR="00123ECE" w:rsidRPr="00130358" w14:paraId="3AEB11D4" w14:textId="77777777" w:rsidTr="00D62538">
        <w:trPr>
          <w:jc w:val="center"/>
        </w:trPr>
        <w:tc>
          <w:tcPr>
            <w:tcW w:w="4436" w:type="dxa"/>
          </w:tcPr>
          <w:p w14:paraId="4FDB83C9" w14:textId="0FD40BAB" w:rsidR="00123ECE" w:rsidRPr="00130358" w:rsidRDefault="00D62538" w:rsidP="00D62538">
            <w:pPr>
              <w:pStyle w:val="TAL"/>
              <w:keepNext w:val="0"/>
              <w:keepLines w:val="0"/>
            </w:pPr>
            <w:r w:rsidRPr="00130358">
              <w:t xml:space="preserve">  </w:t>
            </w:r>
            <w:proofErr w:type="spellStart"/>
            <w:r w:rsidR="00123ECE" w:rsidRPr="00130358">
              <w:t>quantityConfig</w:t>
            </w:r>
            <w:proofErr w:type="spellEnd"/>
          </w:p>
        </w:tc>
        <w:tc>
          <w:tcPr>
            <w:tcW w:w="2267" w:type="dxa"/>
          </w:tcPr>
          <w:p w14:paraId="335B9E3F" w14:textId="77777777" w:rsidR="00123ECE" w:rsidRPr="00130358" w:rsidRDefault="00123ECE" w:rsidP="00D62538">
            <w:pPr>
              <w:pStyle w:val="TAL"/>
              <w:keepNext w:val="0"/>
              <w:keepLines w:val="0"/>
            </w:pPr>
            <w:proofErr w:type="spellStart"/>
            <w:r w:rsidRPr="00130358">
              <w:t>QuantityConfig</w:t>
            </w:r>
            <w:proofErr w:type="spellEnd"/>
            <w:r w:rsidRPr="00130358">
              <w:t>-DEFAULT</w:t>
            </w:r>
          </w:p>
        </w:tc>
        <w:tc>
          <w:tcPr>
            <w:tcW w:w="1700" w:type="dxa"/>
          </w:tcPr>
          <w:p w14:paraId="5CD2A3C3" w14:textId="77777777" w:rsidR="00123ECE" w:rsidRPr="00130358" w:rsidRDefault="00123ECE" w:rsidP="00D62538">
            <w:pPr>
              <w:pStyle w:val="TAL"/>
              <w:keepNext w:val="0"/>
              <w:keepLines w:val="0"/>
            </w:pPr>
          </w:p>
        </w:tc>
        <w:tc>
          <w:tcPr>
            <w:tcW w:w="1133" w:type="dxa"/>
          </w:tcPr>
          <w:p w14:paraId="17E1579E" w14:textId="77777777" w:rsidR="00123ECE" w:rsidRPr="00130358" w:rsidRDefault="00123ECE" w:rsidP="00D62538">
            <w:pPr>
              <w:pStyle w:val="TAL"/>
              <w:keepNext w:val="0"/>
              <w:keepLines w:val="0"/>
            </w:pPr>
          </w:p>
        </w:tc>
      </w:tr>
      <w:tr w:rsidR="00123ECE" w:rsidRPr="00130358" w14:paraId="692A36F7" w14:textId="77777777" w:rsidTr="00D62538">
        <w:trPr>
          <w:jc w:val="center"/>
        </w:trPr>
        <w:tc>
          <w:tcPr>
            <w:tcW w:w="4436" w:type="dxa"/>
          </w:tcPr>
          <w:p w14:paraId="6717CC27" w14:textId="48B0B4DD" w:rsidR="00123ECE" w:rsidRPr="00130358" w:rsidRDefault="00D62538" w:rsidP="00D62538">
            <w:pPr>
              <w:pStyle w:val="TAL"/>
              <w:keepNext w:val="0"/>
              <w:keepLines w:val="0"/>
            </w:pPr>
            <w:r w:rsidRPr="00130358">
              <w:t xml:space="preserve">  </w:t>
            </w:r>
            <w:proofErr w:type="spellStart"/>
            <w:r w:rsidR="00123ECE" w:rsidRPr="00130358">
              <w:t>measGapConfig</w:t>
            </w:r>
            <w:proofErr w:type="spellEnd"/>
          </w:p>
        </w:tc>
        <w:tc>
          <w:tcPr>
            <w:tcW w:w="2267" w:type="dxa"/>
          </w:tcPr>
          <w:p w14:paraId="16FFE1B7" w14:textId="77777777" w:rsidR="00123ECE" w:rsidRPr="00130358" w:rsidRDefault="00123ECE" w:rsidP="00D62538">
            <w:pPr>
              <w:pStyle w:val="TAL"/>
              <w:keepNext w:val="0"/>
              <w:keepLines w:val="0"/>
              <w:rPr>
                <w:rFonts w:eastAsia="SimSun"/>
                <w:lang w:eastAsia="zh-CN"/>
              </w:rPr>
            </w:pPr>
            <w:r w:rsidRPr="00130358">
              <w:t>MeasGapConfig-GP</w:t>
            </w:r>
            <w:r w:rsidRPr="00130358">
              <w:rPr>
                <w:rFonts w:eastAsia="SimSun"/>
                <w:lang w:eastAsia="zh-CN"/>
              </w:rPr>
              <w:t>2</w:t>
            </w:r>
          </w:p>
        </w:tc>
        <w:tc>
          <w:tcPr>
            <w:tcW w:w="1700" w:type="dxa"/>
          </w:tcPr>
          <w:p w14:paraId="7182F262" w14:textId="77777777" w:rsidR="00123ECE" w:rsidRPr="00130358" w:rsidRDefault="00123ECE" w:rsidP="00D62538">
            <w:pPr>
              <w:pStyle w:val="TAL"/>
              <w:keepNext w:val="0"/>
              <w:keepLines w:val="0"/>
            </w:pPr>
          </w:p>
        </w:tc>
        <w:tc>
          <w:tcPr>
            <w:tcW w:w="1133" w:type="dxa"/>
          </w:tcPr>
          <w:p w14:paraId="47998FB0" w14:textId="77777777" w:rsidR="00123ECE" w:rsidRPr="00130358" w:rsidRDefault="00123ECE" w:rsidP="00D62538">
            <w:pPr>
              <w:pStyle w:val="TAL"/>
              <w:keepNext w:val="0"/>
              <w:keepLines w:val="0"/>
            </w:pPr>
          </w:p>
        </w:tc>
      </w:tr>
      <w:tr w:rsidR="00123ECE" w:rsidRPr="00130358" w14:paraId="1EDF1883" w14:textId="77777777" w:rsidTr="00D62538">
        <w:trPr>
          <w:jc w:val="center"/>
        </w:trPr>
        <w:tc>
          <w:tcPr>
            <w:tcW w:w="4436" w:type="dxa"/>
          </w:tcPr>
          <w:p w14:paraId="138B8E61" w14:textId="3823B745"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6BE1E13F" w14:textId="5B1060EC"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538B2F10" w14:textId="77777777" w:rsidR="00123ECE" w:rsidRPr="00130358" w:rsidRDefault="00123ECE" w:rsidP="00D62538">
            <w:pPr>
              <w:pStyle w:val="TAL"/>
              <w:keepNext w:val="0"/>
              <w:keepLines w:val="0"/>
            </w:pPr>
          </w:p>
        </w:tc>
        <w:tc>
          <w:tcPr>
            <w:tcW w:w="1133" w:type="dxa"/>
          </w:tcPr>
          <w:p w14:paraId="1D995859" w14:textId="77777777" w:rsidR="00123ECE" w:rsidRPr="00130358" w:rsidRDefault="00123ECE" w:rsidP="00D62538">
            <w:pPr>
              <w:pStyle w:val="TAL"/>
              <w:keepNext w:val="0"/>
              <w:keepLines w:val="0"/>
            </w:pPr>
          </w:p>
        </w:tc>
      </w:tr>
      <w:tr w:rsidR="00123ECE" w:rsidRPr="00130358" w14:paraId="31DFD64B" w14:textId="77777777" w:rsidTr="00D62538">
        <w:trPr>
          <w:jc w:val="center"/>
        </w:trPr>
        <w:tc>
          <w:tcPr>
            <w:tcW w:w="4436" w:type="dxa"/>
          </w:tcPr>
          <w:p w14:paraId="6FBC2CAF" w14:textId="35FB3595" w:rsidR="00123ECE" w:rsidRPr="00130358" w:rsidRDefault="00D62538" w:rsidP="00D62538">
            <w:pPr>
              <w:pStyle w:val="TAL"/>
              <w:keepNext w:val="0"/>
              <w:keepLines w:val="0"/>
            </w:pPr>
            <w:r w:rsidRPr="00130358">
              <w:t xml:space="preserve">  </w:t>
            </w:r>
            <w:proofErr w:type="spellStart"/>
            <w:r w:rsidR="00123ECE" w:rsidRPr="00130358">
              <w:t>preRegistrationInfoHRPD</w:t>
            </w:r>
            <w:proofErr w:type="spellEnd"/>
            <w:r w:rsidRPr="00130358">
              <w:t xml:space="preserve"> </w:t>
            </w:r>
          </w:p>
        </w:tc>
        <w:tc>
          <w:tcPr>
            <w:tcW w:w="2267" w:type="dxa"/>
          </w:tcPr>
          <w:p w14:paraId="210B2046" w14:textId="12E27352"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2E1EA15" w14:textId="77777777" w:rsidR="00123ECE" w:rsidRPr="00130358" w:rsidRDefault="00123ECE" w:rsidP="00D62538">
            <w:pPr>
              <w:pStyle w:val="TAL"/>
              <w:keepNext w:val="0"/>
              <w:keepLines w:val="0"/>
            </w:pPr>
          </w:p>
        </w:tc>
        <w:tc>
          <w:tcPr>
            <w:tcW w:w="1133" w:type="dxa"/>
          </w:tcPr>
          <w:p w14:paraId="6FDDFA7F" w14:textId="77777777" w:rsidR="00123ECE" w:rsidRPr="00130358" w:rsidRDefault="00123ECE" w:rsidP="00D62538">
            <w:pPr>
              <w:pStyle w:val="TAL"/>
              <w:keepNext w:val="0"/>
              <w:keepLines w:val="0"/>
            </w:pPr>
          </w:p>
        </w:tc>
      </w:tr>
      <w:tr w:rsidR="00123ECE" w:rsidRPr="00130358" w14:paraId="2D21B61F" w14:textId="77777777" w:rsidTr="00D62538">
        <w:trPr>
          <w:jc w:val="center"/>
        </w:trPr>
        <w:tc>
          <w:tcPr>
            <w:tcW w:w="4436" w:type="dxa"/>
          </w:tcPr>
          <w:p w14:paraId="732CD455" w14:textId="11D576A7" w:rsidR="00123ECE" w:rsidRPr="00130358" w:rsidRDefault="00D62538" w:rsidP="00D62538">
            <w:pPr>
              <w:pStyle w:val="TAL"/>
              <w:keepNext w:val="0"/>
              <w:keepLines w:val="0"/>
            </w:pPr>
            <w:r w:rsidRPr="00130358">
              <w:t xml:space="preserve">  </w:t>
            </w:r>
            <w:proofErr w:type="spellStart"/>
            <w:r w:rsidR="00123ECE" w:rsidRPr="00130358">
              <w:t>speedStatePars</w:t>
            </w:r>
            <w:proofErr w:type="spellEnd"/>
            <w:r w:rsidRPr="00130358">
              <w:t xml:space="preserve"> </w:t>
            </w:r>
          </w:p>
        </w:tc>
        <w:tc>
          <w:tcPr>
            <w:tcW w:w="2267" w:type="dxa"/>
          </w:tcPr>
          <w:p w14:paraId="19DABFF6" w14:textId="352BA8D4"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7802F63D" w14:textId="77777777" w:rsidR="00123ECE" w:rsidRPr="00130358" w:rsidRDefault="00123ECE" w:rsidP="00D62538">
            <w:pPr>
              <w:pStyle w:val="TAL"/>
              <w:keepNext w:val="0"/>
              <w:keepLines w:val="0"/>
            </w:pPr>
          </w:p>
        </w:tc>
        <w:tc>
          <w:tcPr>
            <w:tcW w:w="1133" w:type="dxa"/>
          </w:tcPr>
          <w:p w14:paraId="24AD7301" w14:textId="77777777" w:rsidR="00123ECE" w:rsidRPr="00130358" w:rsidRDefault="00123ECE" w:rsidP="00D62538">
            <w:pPr>
              <w:pStyle w:val="TAL"/>
              <w:keepNext w:val="0"/>
              <w:keepLines w:val="0"/>
              <w:rPr>
                <w:rFonts w:cs="Courier New"/>
                <w:lang w:eastAsia="zh-CN"/>
              </w:rPr>
            </w:pPr>
          </w:p>
        </w:tc>
      </w:tr>
      <w:tr w:rsidR="00123ECE" w:rsidRPr="00130358" w14:paraId="13E935AA" w14:textId="77777777" w:rsidTr="00D62538">
        <w:trPr>
          <w:jc w:val="center"/>
        </w:trPr>
        <w:tc>
          <w:tcPr>
            <w:tcW w:w="4436" w:type="dxa"/>
          </w:tcPr>
          <w:p w14:paraId="0154850E" w14:textId="77777777" w:rsidR="00123ECE" w:rsidRPr="00130358" w:rsidRDefault="00123ECE" w:rsidP="00D62538">
            <w:pPr>
              <w:pStyle w:val="TAL"/>
              <w:keepNext w:val="0"/>
              <w:keepLines w:val="0"/>
            </w:pPr>
            <w:r w:rsidRPr="00130358">
              <w:t>}</w:t>
            </w:r>
          </w:p>
        </w:tc>
        <w:tc>
          <w:tcPr>
            <w:tcW w:w="2267" w:type="dxa"/>
          </w:tcPr>
          <w:p w14:paraId="228109A2" w14:textId="77777777" w:rsidR="00123ECE" w:rsidRPr="00130358" w:rsidRDefault="00123ECE" w:rsidP="00D62538">
            <w:pPr>
              <w:pStyle w:val="TAL"/>
              <w:keepNext w:val="0"/>
              <w:keepLines w:val="0"/>
            </w:pPr>
          </w:p>
        </w:tc>
        <w:tc>
          <w:tcPr>
            <w:tcW w:w="1700" w:type="dxa"/>
          </w:tcPr>
          <w:p w14:paraId="4B5B5163" w14:textId="77777777" w:rsidR="00123ECE" w:rsidRPr="00130358" w:rsidRDefault="00123ECE" w:rsidP="00D62538">
            <w:pPr>
              <w:pStyle w:val="TAL"/>
              <w:keepNext w:val="0"/>
              <w:keepLines w:val="0"/>
            </w:pPr>
          </w:p>
        </w:tc>
        <w:tc>
          <w:tcPr>
            <w:tcW w:w="1133" w:type="dxa"/>
          </w:tcPr>
          <w:p w14:paraId="094E1786" w14:textId="77777777" w:rsidR="00123ECE" w:rsidRPr="00130358" w:rsidRDefault="00123ECE" w:rsidP="00D62538">
            <w:pPr>
              <w:pStyle w:val="TAL"/>
              <w:keepNext w:val="0"/>
              <w:keepLines w:val="0"/>
            </w:pPr>
          </w:p>
        </w:tc>
      </w:tr>
    </w:tbl>
    <w:p w14:paraId="74BC8742" w14:textId="77777777" w:rsidR="00123ECE" w:rsidRPr="00130358" w:rsidRDefault="00123ECE" w:rsidP="00D62538"/>
    <w:p w14:paraId="7F9DDA45"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 xml:space="preserve">.4.3-2: </w:t>
      </w:r>
      <w:proofErr w:type="spellStart"/>
      <w:r w:rsidRPr="00130358">
        <w:rPr>
          <w:i/>
        </w:rPr>
        <w:t>MeasResults</w:t>
      </w:r>
      <w:proofErr w:type="spellEnd"/>
      <w:r w:rsidRPr="00130358">
        <w:t xml:space="preserve">: </w:t>
      </w:r>
      <w:r w:rsidRPr="00130358">
        <w:rPr>
          <w:rFonts w:eastAsia="SimSun" w:cs="v4.2.0"/>
          <w:lang w:eastAsia="zh-CN"/>
        </w:rPr>
        <w:t>Additional E-UTRAN 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4CFEE692" w14:textId="77777777" w:rsidTr="00D62538">
        <w:trPr>
          <w:cantSplit/>
          <w:jc w:val="center"/>
        </w:trPr>
        <w:tc>
          <w:tcPr>
            <w:tcW w:w="9536" w:type="dxa"/>
            <w:gridSpan w:val="4"/>
          </w:tcPr>
          <w:p w14:paraId="65CB8D76" w14:textId="23679A64"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7E04CB89" w14:textId="77777777" w:rsidTr="00D62538">
        <w:trPr>
          <w:jc w:val="center"/>
        </w:trPr>
        <w:tc>
          <w:tcPr>
            <w:tcW w:w="4436" w:type="dxa"/>
          </w:tcPr>
          <w:p w14:paraId="69E04ECC" w14:textId="22605BE3"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D3BC731" w14:textId="77777777" w:rsidR="00123ECE" w:rsidRPr="00130358" w:rsidRDefault="00123ECE" w:rsidP="00D62538">
            <w:pPr>
              <w:pStyle w:val="TAH"/>
              <w:keepNext w:val="0"/>
              <w:keepLines w:val="0"/>
            </w:pPr>
            <w:r w:rsidRPr="00130358">
              <w:t>Value/remark</w:t>
            </w:r>
          </w:p>
        </w:tc>
        <w:tc>
          <w:tcPr>
            <w:tcW w:w="1700" w:type="dxa"/>
          </w:tcPr>
          <w:p w14:paraId="59558FE5" w14:textId="77777777" w:rsidR="00123ECE" w:rsidRPr="00130358" w:rsidRDefault="00123ECE" w:rsidP="00D62538">
            <w:pPr>
              <w:pStyle w:val="TAH"/>
              <w:keepNext w:val="0"/>
              <w:keepLines w:val="0"/>
            </w:pPr>
            <w:r w:rsidRPr="00130358">
              <w:t>Comment</w:t>
            </w:r>
          </w:p>
        </w:tc>
        <w:tc>
          <w:tcPr>
            <w:tcW w:w="1133" w:type="dxa"/>
          </w:tcPr>
          <w:p w14:paraId="427E3003" w14:textId="77777777" w:rsidR="00123ECE" w:rsidRPr="00130358" w:rsidRDefault="00123ECE" w:rsidP="00D62538">
            <w:pPr>
              <w:pStyle w:val="TAH"/>
              <w:keepNext w:val="0"/>
              <w:keepLines w:val="0"/>
            </w:pPr>
            <w:r w:rsidRPr="00130358">
              <w:t>Condition</w:t>
            </w:r>
          </w:p>
        </w:tc>
      </w:tr>
      <w:tr w:rsidR="00123ECE" w:rsidRPr="00130358" w14:paraId="0372EC4E" w14:textId="77777777" w:rsidTr="00D62538">
        <w:trPr>
          <w:jc w:val="center"/>
        </w:trPr>
        <w:tc>
          <w:tcPr>
            <w:tcW w:w="4436" w:type="dxa"/>
          </w:tcPr>
          <w:p w14:paraId="19014EEB" w14:textId="6BDD93B9" w:rsidR="00123ECE" w:rsidRPr="00130358" w:rsidRDefault="00D62538" w:rsidP="00D62538">
            <w:pPr>
              <w:pStyle w:val="TAL"/>
              <w:keepNext w:val="0"/>
              <w:keepLines w:val="0"/>
            </w:pPr>
            <w:r w:rsidRPr="00130358">
              <w:t xml:space="preserve"> </w:t>
            </w:r>
            <w:proofErr w:type="spellStart"/>
            <w:r w:rsidR="00123ECE" w:rsidRPr="00130358">
              <w:t>MeasResults</w:t>
            </w:r>
            <w:proofErr w:type="spellEnd"/>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623D427E" w14:textId="77777777" w:rsidR="00123ECE" w:rsidRPr="00130358" w:rsidRDefault="00123ECE" w:rsidP="00D62538">
            <w:pPr>
              <w:pStyle w:val="TAL"/>
              <w:keepNext w:val="0"/>
              <w:keepLines w:val="0"/>
            </w:pPr>
          </w:p>
        </w:tc>
        <w:tc>
          <w:tcPr>
            <w:tcW w:w="1700" w:type="dxa"/>
          </w:tcPr>
          <w:p w14:paraId="632CD3A8" w14:textId="77777777" w:rsidR="00123ECE" w:rsidRPr="00130358" w:rsidRDefault="00123ECE" w:rsidP="00D62538">
            <w:pPr>
              <w:pStyle w:val="TAL"/>
              <w:keepNext w:val="0"/>
              <w:keepLines w:val="0"/>
            </w:pPr>
          </w:p>
        </w:tc>
        <w:tc>
          <w:tcPr>
            <w:tcW w:w="1133" w:type="dxa"/>
          </w:tcPr>
          <w:p w14:paraId="49C0C5D9" w14:textId="77777777" w:rsidR="00123ECE" w:rsidRPr="00130358" w:rsidRDefault="00123ECE" w:rsidP="00D62538">
            <w:pPr>
              <w:pStyle w:val="TAL"/>
              <w:keepNext w:val="0"/>
              <w:keepLines w:val="0"/>
            </w:pPr>
          </w:p>
        </w:tc>
      </w:tr>
      <w:tr w:rsidR="00123ECE" w:rsidRPr="00130358" w14:paraId="4FB46473" w14:textId="77777777" w:rsidTr="00D62538">
        <w:trPr>
          <w:jc w:val="center"/>
        </w:trPr>
        <w:tc>
          <w:tcPr>
            <w:tcW w:w="4436" w:type="dxa"/>
          </w:tcPr>
          <w:p w14:paraId="6AE010F9" w14:textId="5FA86A28" w:rsidR="00123ECE" w:rsidRPr="00130358" w:rsidRDefault="00D62538" w:rsidP="00D62538">
            <w:pPr>
              <w:pStyle w:val="TAL"/>
              <w:keepNext w:val="0"/>
              <w:keepLines w:val="0"/>
            </w:pPr>
            <w:r w:rsidRPr="00130358">
              <w:t xml:space="preserve">   </w:t>
            </w:r>
            <w:proofErr w:type="spellStart"/>
            <w:r w:rsidR="00123ECE" w:rsidRPr="00130358">
              <w:t>measI</w:t>
            </w:r>
            <w:r w:rsidR="00123ECE" w:rsidRPr="00130358">
              <w:rPr>
                <w:lang w:eastAsia="zh-CN"/>
              </w:rPr>
              <w:t>d</w:t>
            </w:r>
            <w:proofErr w:type="spellEnd"/>
          </w:p>
        </w:tc>
        <w:tc>
          <w:tcPr>
            <w:tcW w:w="2267" w:type="dxa"/>
          </w:tcPr>
          <w:p w14:paraId="30F819D8" w14:textId="77777777" w:rsidR="00123ECE" w:rsidRPr="00130358" w:rsidRDefault="00123ECE" w:rsidP="00D62538">
            <w:pPr>
              <w:pStyle w:val="TAL"/>
              <w:keepNext w:val="0"/>
              <w:keepLines w:val="0"/>
            </w:pPr>
            <w:r w:rsidRPr="00130358">
              <w:t>1</w:t>
            </w:r>
          </w:p>
        </w:tc>
        <w:tc>
          <w:tcPr>
            <w:tcW w:w="1700" w:type="dxa"/>
          </w:tcPr>
          <w:p w14:paraId="390430D6" w14:textId="77777777" w:rsidR="00123ECE" w:rsidRPr="00130358" w:rsidRDefault="00123ECE" w:rsidP="00D62538">
            <w:pPr>
              <w:pStyle w:val="TAL"/>
              <w:keepNext w:val="0"/>
              <w:keepLines w:val="0"/>
            </w:pPr>
          </w:p>
        </w:tc>
        <w:tc>
          <w:tcPr>
            <w:tcW w:w="1133" w:type="dxa"/>
          </w:tcPr>
          <w:p w14:paraId="70D25283" w14:textId="77777777" w:rsidR="00123ECE" w:rsidRPr="00130358" w:rsidRDefault="00123ECE" w:rsidP="00D62538">
            <w:pPr>
              <w:pStyle w:val="TAL"/>
              <w:keepNext w:val="0"/>
              <w:keepLines w:val="0"/>
            </w:pPr>
          </w:p>
        </w:tc>
      </w:tr>
      <w:tr w:rsidR="00123ECE" w:rsidRPr="00130358" w14:paraId="45020E7A" w14:textId="77777777" w:rsidTr="00D62538">
        <w:trPr>
          <w:jc w:val="center"/>
        </w:trPr>
        <w:tc>
          <w:tcPr>
            <w:tcW w:w="4436" w:type="dxa"/>
          </w:tcPr>
          <w:p w14:paraId="567E692A" w14:textId="187727E5" w:rsidR="00123ECE" w:rsidRPr="00130358" w:rsidRDefault="00D62538" w:rsidP="00D62538">
            <w:pPr>
              <w:pStyle w:val="TAL"/>
              <w:keepNext w:val="0"/>
              <w:keepLines w:val="0"/>
            </w:pPr>
            <w:r w:rsidRPr="00130358">
              <w:t xml:space="preserve">   </w:t>
            </w:r>
            <w:proofErr w:type="spellStart"/>
            <w:r w:rsidR="00123ECE" w:rsidRPr="00130358">
              <w:t>measResultServ</w:t>
            </w:r>
            <w:r w:rsidR="00123ECE" w:rsidRPr="00130358">
              <w:rPr>
                <w:lang w:eastAsia="zh-CN"/>
              </w:rPr>
              <w:t>Cell</w:t>
            </w:r>
            <w:proofErr w:type="spellEnd"/>
          </w:p>
        </w:tc>
        <w:tc>
          <w:tcPr>
            <w:tcW w:w="2267" w:type="dxa"/>
          </w:tcPr>
          <w:p w14:paraId="4A9564D9" w14:textId="77777777" w:rsidR="00123ECE" w:rsidRPr="00130358" w:rsidRDefault="00123ECE" w:rsidP="00D62538">
            <w:pPr>
              <w:pStyle w:val="TAL"/>
              <w:keepNext w:val="0"/>
              <w:keepLines w:val="0"/>
            </w:pPr>
          </w:p>
        </w:tc>
        <w:tc>
          <w:tcPr>
            <w:tcW w:w="1700" w:type="dxa"/>
          </w:tcPr>
          <w:p w14:paraId="604AA495" w14:textId="77777777" w:rsidR="00123ECE" w:rsidRPr="00130358" w:rsidRDefault="00123ECE" w:rsidP="00D62538">
            <w:pPr>
              <w:pStyle w:val="TAL"/>
              <w:keepNext w:val="0"/>
              <w:keepLines w:val="0"/>
            </w:pPr>
          </w:p>
        </w:tc>
        <w:tc>
          <w:tcPr>
            <w:tcW w:w="1133" w:type="dxa"/>
          </w:tcPr>
          <w:p w14:paraId="2A98DA79" w14:textId="77777777" w:rsidR="00123ECE" w:rsidRPr="00130358" w:rsidRDefault="00123ECE" w:rsidP="00D62538">
            <w:pPr>
              <w:pStyle w:val="TAL"/>
              <w:keepNext w:val="0"/>
              <w:keepLines w:val="0"/>
            </w:pPr>
          </w:p>
        </w:tc>
      </w:tr>
      <w:tr w:rsidR="00123ECE" w:rsidRPr="00130358" w14:paraId="7DF755DC" w14:textId="77777777" w:rsidTr="00D62538">
        <w:trPr>
          <w:jc w:val="center"/>
        </w:trPr>
        <w:tc>
          <w:tcPr>
            <w:tcW w:w="4436" w:type="dxa"/>
          </w:tcPr>
          <w:p w14:paraId="7AF232D6" w14:textId="4C920104" w:rsidR="00123ECE" w:rsidRPr="00130358" w:rsidRDefault="00D62538" w:rsidP="00D62538">
            <w:pPr>
              <w:pStyle w:val="TAL"/>
              <w:keepNext w:val="0"/>
              <w:keepLines w:val="0"/>
            </w:pPr>
            <w:r w:rsidRPr="00130358">
              <w:t xml:space="preserve">     </w:t>
            </w:r>
            <w:proofErr w:type="spellStart"/>
            <w:r w:rsidR="00123ECE" w:rsidRPr="00130358">
              <w:t>rsrpResult</w:t>
            </w:r>
            <w:proofErr w:type="spellEnd"/>
          </w:p>
        </w:tc>
        <w:tc>
          <w:tcPr>
            <w:tcW w:w="2267" w:type="dxa"/>
          </w:tcPr>
          <w:p w14:paraId="389537C0" w14:textId="77777777" w:rsidR="00123ECE" w:rsidRPr="00130358" w:rsidRDefault="00123ECE" w:rsidP="00D62538">
            <w:pPr>
              <w:pStyle w:val="TAL"/>
              <w:keepNext w:val="0"/>
              <w:keepLines w:val="0"/>
            </w:pPr>
            <w:r w:rsidRPr="00130358">
              <w:t>INTEGER(0..97)</w:t>
            </w:r>
          </w:p>
        </w:tc>
        <w:tc>
          <w:tcPr>
            <w:tcW w:w="1700" w:type="dxa"/>
          </w:tcPr>
          <w:p w14:paraId="4F888BE7" w14:textId="77777777" w:rsidR="00123ECE" w:rsidRPr="00130358" w:rsidRDefault="00123ECE" w:rsidP="00D62538">
            <w:pPr>
              <w:pStyle w:val="TAL"/>
              <w:keepNext w:val="0"/>
              <w:keepLines w:val="0"/>
            </w:pPr>
          </w:p>
        </w:tc>
        <w:tc>
          <w:tcPr>
            <w:tcW w:w="1133" w:type="dxa"/>
          </w:tcPr>
          <w:p w14:paraId="446BFDE0" w14:textId="77777777" w:rsidR="00123ECE" w:rsidRPr="00130358" w:rsidRDefault="00123ECE" w:rsidP="00D62538">
            <w:pPr>
              <w:pStyle w:val="TAL"/>
              <w:keepNext w:val="0"/>
              <w:keepLines w:val="0"/>
            </w:pPr>
          </w:p>
        </w:tc>
      </w:tr>
      <w:tr w:rsidR="00123ECE" w:rsidRPr="00130358" w14:paraId="0A590FDE" w14:textId="77777777" w:rsidTr="00D62538">
        <w:trPr>
          <w:jc w:val="center"/>
        </w:trPr>
        <w:tc>
          <w:tcPr>
            <w:tcW w:w="4436" w:type="dxa"/>
          </w:tcPr>
          <w:p w14:paraId="14A5D0CF" w14:textId="2FFBD29C" w:rsidR="00123ECE" w:rsidRPr="00130358" w:rsidRDefault="00D62538" w:rsidP="00D62538">
            <w:pPr>
              <w:pStyle w:val="TAL"/>
              <w:keepNext w:val="0"/>
              <w:keepLines w:val="0"/>
            </w:pPr>
            <w:r w:rsidRPr="00130358">
              <w:t xml:space="preserve">     </w:t>
            </w:r>
            <w:proofErr w:type="spellStart"/>
            <w:r w:rsidR="00123ECE" w:rsidRPr="00130358">
              <w:t>rsrqResult</w:t>
            </w:r>
            <w:proofErr w:type="spellEnd"/>
          </w:p>
        </w:tc>
        <w:tc>
          <w:tcPr>
            <w:tcW w:w="2267" w:type="dxa"/>
          </w:tcPr>
          <w:p w14:paraId="384860A7" w14:textId="77777777" w:rsidR="00123ECE" w:rsidRPr="00130358" w:rsidRDefault="00123ECE" w:rsidP="00D62538">
            <w:pPr>
              <w:pStyle w:val="TAL"/>
              <w:keepNext w:val="0"/>
              <w:keepLines w:val="0"/>
            </w:pPr>
            <w:r w:rsidRPr="00130358">
              <w:t>INTEGER(0..34)</w:t>
            </w:r>
          </w:p>
        </w:tc>
        <w:tc>
          <w:tcPr>
            <w:tcW w:w="1700" w:type="dxa"/>
          </w:tcPr>
          <w:p w14:paraId="4BB0BD23" w14:textId="77777777" w:rsidR="00123ECE" w:rsidRPr="00130358" w:rsidRDefault="00123ECE" w:rsidP="00D62538">
            <w:pPr>
              <w:pStyle w:val="TAL"/>
              <w:keepNext w:val="0"/>
              <w:keepLines w:val="0"/>
            </w:pPr>
          </w:p>
        </w:tc>
        <w:tc>
          <w:tcPr>
            <w:tcW w:w="1133" w:type="dxa"/>
          </w:tcPr>
          <w:p w14:paraId="5654B2B8" w14:textId="77777777" w:rsidR="00123ECE" w:rsidRPr="00130358" w:rsidRDefault="00123ECE" w:rsidP="00D62538">
            <w:pPr>
              <w:pStyle w:val="TAL"/>
              <w:keepNext w:val="0"/>
              <w:keepLines w:val="0"/>
            </w:pPr>
          </w:p>
        </w:tc>
      </w:tr>
      <w:tr w:rsidR="00123ECE" w:rsidRPr="00130358" w14:paraId="7C16B087" w14:textId="77777777" w:rsidTr="00D62538">
        <w:trPr>
          <w:jc w:val="center"/>
        </w:trPr>
        <w:tc>
          <w:tcPr>
            <w:tcW w:w="4436" w:type="dxa"/>
          </w:tcPr>
          <w:p w14:paraId="15C27505" w14:textId="6934D650" w:rsidR="00123ECE" w:rsidRPr="00130358" w:rsidRDefault="00D62538" w:rsidP="00D62538">
            <w:pPr>
              <w:pStyle w:val="TAL"/>
              <w:keepNext w:val="0"/>
              <w:keepLines w:val="0"/>
            </w:pPr>
            <w:r w:rsidRPr="00130358">
              <w:t xml:space="preserve">   </w:t>
            </w:r>
            <w:r w:rsidR="00123ECE" w:rsidRPr="00130358">
              <w:t>}</w:t>
            </w:r>
          </w:p>
        </w:tc>
        <w:tc>
          <w:tcPr>
            <w:tcW w:w="2267" w:type="dxa"/>
          </w:tcPr>
          <w:p w14:paraId="600FEB39" w14:textId="77777777" w:rsidR="00123ECE" w:rsidRPr="00130358" w:rsidRDefault="00123ECE" w:rsidP="00D62538">
            <w:pPr>
              <w:pStyle w:val="TAL"/>
              <w:keepNext w:val="0"/>
              <w:keepLines w:val="0"/>
            </w:pPr>
          </w:p>
        </w:tc>
        <w:tc>
          <w:tcPr>
            <w:tcW w:w="1700" w:type="dxa"/>
          </w:tcPr>
          <w:p w14:paraId="5DBFE291" w14:textId="77777777" w:rsidR="00123ECE" w:rsidRPr="00130358" w:rsidRDefault="00123ECE" w:rsidP="00D62538">
            <w:pPr>
              <w:pStyle w:val="TAL"/>
              <w:keepNext w:val="0"/>
              <w:keepLines w:val="0"/>
            </w:pPr>
          </w:p>
        </w:tc>
        <w:tc>
          <w:tcPr>
            <w:tcW w:w="1133" w:type="dxa"/>
          </w:tcPr>
          <w:p w14:paraId="2563ADFE" w14:textId="77777777" w:rsidR="00123ECE" w:rsidRPr="00130358" w:rsidRDefault="00123ECE" w:rsidP="00D62538">
            <w:pPr>
              <w:pStyle w:val="TAL"/>
              <w:keepNext w:val="0"/>
              <w:keepLines w:val="0"/>
            </w:pPr>
          </w:p>
        </w:tc>
      </w:tr>
      <w:tr w:rsidR="00123ECE" w:rsidRPr="00130358" w14:paraId="53F5B276" w14:textId="77777777" w:rsidTr="00D62538">
        <w:trPr>
          <w:jc w:val="center"/>
        </w:trPr>
        <w:tc>
          <w:tcPr>
            <w:tcW w:w="4436" w:type="dxa"/>
          </w:tcPr>
          <w:p w14:paraId="0D7F2149" w14:textId="7E59F40C" w:rsidR="00123ECE" w:rsidRPr="00130358" w:rsidRDefault="00D62538" w:rsidP="00D62538">
            <w:pPr>
              <w:pStyle w:val="TAL"/>
              <w:keepNext w:val="0"/>
              <w:keepLines w:val="0"/>
            </w:pPr>
            <w:r w:rsidRPr="00130358">
              <w:t xml:space="preserve">   </w:t>
            </w:r>
            <w:proofErr w:type="spellStart"/>
            <w:r w:rsidR="00123ECE" w:rsidRPr="00130358">
              <w:rPr>
                <w:lang w:eastAsia="zh-CN"/>
              </w:rPr>
              <w:t>m</w:t>
            </w:r>
            <w:r w:rsidR="00123ECE" w:rsidRPr="00130358">
              <w:t>easResult</w:t>
            </w:r>
            <w:r w:rsidR="00123ECE" w:rsidRPr="00130358">
              <w:rPr>
                <w:lang w:eastAsia="zh-CN"/>
              </w:rPr>
              <w:t>NeighCells</w:t>
            </w:r>
            <w:proofErr w:type="spellEnd"/>
            <w:r w:rsidRPr="00130358">
              <w:t xml:space="preserve"> </w:t>
            </w:r>
            <w:r w:rsidR="00123ECE" w:rsidRPr="00130358">
              <w:t>CHOICE</w:t>
            </w:r>
            <w:r w:rsidRPr="00130358">
              <w:t xml:space="preserve"> </w:t>
            </w:r>
            <w:r w:rsidR="00123ECE" w:rsidRPr="00130358">
              <w:t>{</w:t>
            </w:r>
          </w:p>
        </w:tc>
        <w:tc>
          <w:tcPr>
            <w:tcW w:w="2267" w:type="dxa"/>
          </w:tcPr>
          <w:p w14:paraId="612C92E8" w14:textId="77777777" w:rsidR="00123ECE" w:rsidRPr="00130358" w:rsidRDefault="00123ECE" w:rsidP="00D62538">
            <w:pPr>
              <w:pStyle w:val="TAL"/>
              <w:keepNext w:val="0"/>
              <w:keepLines w:val="0"/>
            </w:pPr>
          </w:p>
        </w:tc>
        <w:tc>
          <w:tcPr>
            <w:tcW w:w="1700" w:type="dxa"/>
          </w:tcPr>
          <w:p w14:paraId="060CC0A0" w14:textId="77777777" w:rsidR="00123ECE" w:rsidRPr="00130358" w:rsidRDefault="00123ECE" w:rsidP="00D62538">
            <w:pPr>
              <w:pStyle w:val="TAL"/>
              <w:keepNext w:val="0"/>
              <w:keepLines w:val="0"/>
            </w:pPr>
          </w:p>
        </w:tc>
        <w:tc>
          <w:tcPr>
            <w:tcW w:w="1133" w:type="dxa"/>
          </w:tcPr>
          <w:p w14:paraId="324674A5" w14:textId="77777777" w:rsidR="00123ECE" w:rsidRPr="00130358" w:rsidRDefault="00123ECE" w:rsidP="00D62538">
            <w:pPr>
              <w:pStyle w:val="TAL"/>
              <w:keepNext w:val="0"/>
              <w:keepLines w:val="0"/>
            </w:pPr>
          </w:p>
        </w:tc>
      </w:tr>
      <w:tr w:rsidR="00123ECE" w:rsidRPr="00130358" w14:paraId="28616ACE" w14:textId="77777777" w:rsidTr="00D62538">
        <w:trPr>
          <w:jc w:val="center"/>
        </w:trPr>
        <w:tc>
          <w:tcPr>
            <w:tcW w:w="4436" w:type="dxa"/>
          </w:tcPr>
          <w:p w14:paraId="13CC2E83" w14:textId="7683484A" w:rsidR="00123ECE" w:rsidRPr="00130358" w:rsidRDefault="00D62538" w:rsidP="00D62538">
            <w:pPr>
              <w:pStyle w:val="TAL"/>
              <w:keepNext w:val="0"/>
              <w:keepLines w:val="0"/>
            </w:pPr>
            <w:r w:rsidRPr="00130358">
              <w:t xml:space="preserve">      </w:t>
            </w:r>
            <w:proofErr w:type="spellStart"/>
            <w:r w:rsidR="00123ECE" w:rsidRPr="00130358">
              <w:t>measResultListUTRA</w:t>
            </w:r>
            <w:proofErr w:type="spellEnd"/>
          </w:p>
        </w:tc>
        <w:tc>
          <w:tcPr>
            <w:tcW w:w="2267" w:type="dxa"/>
          </w:tcPr>
          <w:p w14:paraId="1B2122AC" w14:textId="77777777" w:rsidR="00123ECE" w:rsidRPr="00130358" w:rsidRDefault="00123ECE" w:rsidP="00D62538">
            <w:pPr>
              <w:pStyle w:val="TAL"/>
              <w:keepNext w:val="0"/>
              <w:keepLines w:val="0"/>
            </w:pPr>
            <w:proofErr w:type="spellStart"/>
            <w:r w:rsidRPr="00130358">
              <w:rPr>
                <w:lang w:eastAsia="zh-CN"/>
              </w:rPr>
              <w:t>M</w:t>
            </w:r>
            <w:r w:rsidRPr="00130358">
              <w:t>easResultListUTRA</w:t>
            </w:r>
            <w:proofErr w:type="spellEnd"/>
          </w:p>
        </w:tc>
        <w:tc>
          <w:tcPr>
            <w:tcW w:w="1700" w:type="dxa"/>
          </w:tcPr>
          <w:p w14:paraId="613BD41C" w14:textId="77777777" w:rsidR="00123ECE" w:rsidRPr="00130358" w:rsidRDefault="00123ECE" w:rsidP="00D62538">
            <w:pPr>
              <w:pStyle w:val="TAL"/>
              <w:keepNext w:val="0"/>
              <w:keepLines w:val="0"/>
            </w:pPr>
          </w:p>
        </w:tc>
        <w:tc>
          <w:tcPr>
            <w:tcW w:w="1133" w:type="dxa"/>
          </w:tcPr>
          <w:p w14:paraId="4F4515C8" w14:textId="77777777" w:rsidR="00123ECE" w:rsidRPr="00130358" w:rsidRDefault="00123ECE" w:rsidP="00D62538">
            <w:pPr>
              <w:pStyle w:val="TAL"/>
              <w:keepNext w:val="0"/>
              <w:keepLines w:val="0"/>
            </w:pPr>
          </w:p>
        </w:tc>
      </w:tr>
      <w:tr w:rsidR="00123ECE" w:rsidRPr="00130358" w14:paraId="4160D46F" w14:textId="77777777" w:rsidTr="00D62538">
        <w:trPr>
          <w:jc w:val="center"/>
        </w:trPr>
        <w:tc>
          <w:tcPr>
            <w:tcW w:w="4436" w:type="dxa"/>
          </w:tcPr>
          <w:p w14:paraId="3C4B2FD0" w14:textId="6C271BEA" w:rsidR="00123ECE" w:rsidRPr="00130358" w:rsidRDefault="00D62538" w:rsidP="00D62538">
            <w:pPr>
              <w:pStyle w:val="TAL"/>
              <w:keepNext w:val="0"/>
              <w:keepLines w:val="0"/>
            </w:pPr>
            <w:r w:rsidRPr="00130358">
              <w:t xml:space="preserve">   </w:t>
            </w:r>
            <w:r w:rsidR="00123ECE" w:rsidRPr="00130358">
              <w:t>}</w:t>
            </w:r>
          </w:p>
        </w:tc>
        <w:tc>
          <w:tcPr>
            <w:tcW w:w="2267" w:type="dxa"/>
          </w:tcPr>
          <w:p w14:paraId="2B760346" w14:textId="77777777" w:rsidR="00123ECE" w:rsidRPr="00130358" w:rsidRDefault="00123ECE" w:rsidP="00D62538">
            <w:pPr>
              <w:pStyle w:val="TAL"/>
              <w:keepNext w:val="0"/>
              <w:keepLines w:val="0"/>
            </w:pPr>
          </w:p>
        </w:tc>
        <w:tc>
          <w:tcPr>
            <w:tcW w:w="1700" w:type="dxa"/>
          </w:tcPr>
          <w:p w14:paraId="69685D8F" w14:textId="77777777" w:rsidR="00123ECE" w:rsidRPr="00130358" w:rsidRDefault="00123ECE" w:rsidP="00D62538">
            <w:pPr>
              <w:pStyle w:val="TAL"/>
              <w:keepNext w:val="0"/>
              <w:keepLines w:val="0"/>
            </w:pPr>
          </w:p>
        </w:tc>
        <w:tc>
          <w:tcPr>
            <w:tcW w:w="1133" w:type="dxa"/>
          </w:tcPr>
          <w:p w14:paraId="63DA1B93" w14:textId="77777777" w:rsidR="00123ECE" w:rsidRPr="00130358" w:rsidRDefault="00123ECE" w:rsidP="00D62538">
            <w:pPr>
              <w:pStyle w:val="TAL"/>
              <w:keepNext w:val="0"/>
              <w:keepLines w:val="0"/>
            </w:pPr>
          </w:p>
        </w:tc>
      </w:tr>
      <w:tr w:rsidR="00123ECE" w:rsidRPr="00130358" w14:paraId="0660E238" w14:textId="77777777" w:rsidTr="00D62538">
        <w:trPr>
          <w:jc w:val="center"/>
        </w:trPr>
        <w:tc>
          <w:tcPr>
            <w:tcW w:w="4436" w:type="dxa"/>
          </w:tcPr>
          <w:p w14:paraId="3AC26DBB" w14:textId="77777777" w:rsidR="00123ECE" w:rsidRPr="00130358" w:rsidRDefault="00123ECE" w:rsidP="00D62538">
            <w:pPr>
              <w:pStyle w:val="TAL"/>
              <w:keepNext w:val="0"/>
              <w:keepLines w:val="0"/>
            </w:pPr>
            <w:r w:rsidRPr="00130358">
              <w:t>}</w:t>
            </w:r>
          </w:p>
        </w:tc>
        <w:tc>
          <w:tcPr>
            <w:tcW w:w="2267" w:type="dxa"/>
          </w:tcPr>
          <w:p w14:paraId="4FF87CBE" w14:textId="77777777" w:rsidR="00123ECE" w:rsidRPr="00130358" w:rsidRDefault="00123ECE" w:rsidP="00D62538">
            <w:pPr>
              <w:pStyle w:val="TAL"/>
              <w:keepNext w:val="0"/>
              <w:keepLines w:val="0"/>
            </w:pPr>
          </w:p>
        </w:tc>
        <w:tc>
          <w:tcPr>
            <w:tcW w:w="1700" w:type="dxa"/>
          </w:tcPr>
          <w:p w14:paraId="0AD66EC0" w14:textId="77777777" w:rsidR="00123ECE" w:rsidRPr="00130358" w:rsidRDefault="00123ECE" w:rsidP="00D62538">
            <w:pPr>
              <w:pStyle w:val="TAL"/>
              <w:keepNext w:val="0"/>
              <w:keepLines w:val="0"/>
            </w:pPr>
          </w:p>
        </w:tc>
        <w:tc>
          <w:tcPr>
            <w:tcW w:w="1133" w:type="dxa"/>
          </w:tcPr>
          <w:p w14:paraId="5F637A8A" w14:textId="77777777" w:rsidR="00123ECE" w:rsidRPr="00130358" w:rsidRDefault="00123ECE" w:rsidP="00D62538">
            <w:pPr>
              <w:pStyle w:val="TAL"/>
              <w:keepNext w:val="0"/>
              <w:keepLines w:val="0"/>
            </w:pPr>
          </w:p>
        </w:tc>
      </w:tr>
    </w:tbl>
    <w:p w14:paraId="4DD328E7" w14:textId="77777777" w:rsidR="00123ECE" w:rsidRPr="00130358" w:rsidRDefault="00123ECE" w:rsidP="00D62538"/>
    <w:p w14:paraId="38D5065A" w14:textId="77777777" w:rsidR="00123ECE" w:rsidRPr="00130358" w:rsidRDefault="00123ECE" w:rsidP="00483222">
      <w:pPr>
        <w:pStyle w:val="TH"/>
      </w:pPr>
      <w:r w:rsidRPr="00130358">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.4.3-</w:t>
      </w:r>
      <w:r w:rsidRPr="00130358">
        <w:rPr>
          <w:lang w:eastAsia="zh-CN"/>
        </w:rPr>
        <w:t>3</w:t>
      </w:r>
      <w:r w:rsidRPr="00130358">
        <w:t xml:space="preserve">: </w:t>
      </w:r>
      <w:proofErr w:type="spellStart"/>
      <w:r w:rsidRPr="00130358">
        <w:rPr>
          <w:lang w:eastAsia="zh-CN"/>
        </w:rPr>
        <w:t>M</w:t>
      </w:r>
      <w:r w:rsidRPr="00130358">
        <w:t>easResultListUTRA</w:t>
      </w:r>
      <w:proofErr w:type="spellEnd"/>
      <w:r w:rsidRPr="00130358">
        <w:t xml:space="preserve">: </w:t>
      </w:r>
      <w:r w:rsidRPr="00130358">
        <w:rPr>
          <w:rFonts w:eastAsia="SimSun" w:cs="v4.2.0"/>
          <w:lang w:eastAsia="zh-CN"/>
        </w:rPr>
        <w:t>Additional E-UTRAN TDD - UTRA FDD CPICH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39D5FC93" w14:textId="77777777" w:rsidTr="00D62538">
        <w:trPr>
          <w:cantSplit/>
          <w:jc w:val="center"/>
        </w:trPr>
        <w:tc>
          <w:tcPr>
            <w:tcW w:w="9536" w:type="dxa"/>
            <w:gridSpan w:val="4"/>
          </w:tcPr>
          <w:p w14:paraId="5F617BC4" w14:textId="400D2432" w:rsidR="00123ECE" w:rsidRPr="00130358" w:rsidRDefault="00123ECE"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123ECE" w:rsidRPr="00130358" w14:paraId="7EB9778D" w14:textId="77777777" w:rsidTr="00D62538">
        <w:trPr>
          <w:jc w:val="center"/>
        </w:trPr>
        <w:tc>
          <w:tcPr>
            <w:tcW w:w="4436" w:type="dxa"/>
          </w:tcPr>
          <w:p w14:paraId="61475C3B" w14:textId="5B061EAB"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09AA328E" w14:textId="77777777" w:rsidR="00123ECE" w:rsidRPr="00130358" w:rsidRDefault="00123ECE" w:rsidP="00483222">
            <w:pPr>
              <w:pStyle w:val="TAH"/>
            </w:pPr>
            <w:r w:rsidRPr="00130358">
              <w:t>Value/remark</w:t>
            </w:r>
          </w:p>
        </w:tc>
        <w:tc>
          <w:tcPr>
            <w:tcW w:w="1700" w:type="dxa"/>
          </w:tcPr>
          <w:p w14:paraId="6162335F" w14:textId="77777777" w:rsidR="00123ECE" w:rsidRPr="00130358" w:rsidRDefault="00123ECE" w:rsidP="00483222">
            <w:pPr>
              <w:pStyle w:val="TAH"/>
            </w:pPr>
            <w:r w:rsidRPr="00130358">
              <w:t>Comment</w:t>
            </w:r>
          </w:p>
        </w:tc>
        <w:tc>
          <w:tcPr>
            <w:tcW w:w="1133" w:type="dxa"/>
          </w:tcPr>
          <w:p w14:paraId="0F59AFC9" w14:textId="77777777" w:rsidR="00123ECE" w:rsidRPr="00130358" w:rsidRDefault="00123ECE" w:rsidP="00483222">
            <w:pPr>
              <w:pStyle w:val="TAH"/>
            </w:pPr>
            <w:r w:rsidRPr="00130358">
              <w:t>Condition</w:t>
            </w:r>
          </w:p>
        </w:tc>
      </w:tr>
      <w:tr w:rsidR="00123ECE" w:rsidRPr="00130358" w14:paraId="3C6B7C3C" w14:textId="77777777" w:rsidTr="00D62538">
        <w:trPr>
          <w:jc w:val="center"/>
        </w:trPr>
        <w:tc>
          <w:tcPr>
            <w:tcW w:w="4436" w:type="dxa"/>
          </w:tcPr>
          <w:p w14:paraId="2C2C4BA4" w14:textId="1B3656EE" w:rsidR="00123ECE" w:rsidRPr="00130358" w:rsidRDefault="00123ECE" w:rsidP="00483222">
            <w:pPr>
              <w:pStyle w:val="TAL"/>
            </w:pPr>
            <w:proofErr w:type="spellStart"/>
            <w:r w:rsidRPr="00130358">
              <w:t>MeasResultsLIstEUTRA</w:t>
            </w:r>
            <w:proofErr w:type="spellEnd"/>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3A5EB050" w14:textId="77777777" w:rsidR="00123ECE" w:rsidRPr="00130358" w:rsidRDefault="00123ECE" w:rsidP="00483222">
            <w:pPr>
              <w:pStyle w:val="TAL"/>
            </w:pPr>
          </w:p>
        </w:tc>
        <w:tc>
          <w:tcPr>
            <w:tcW w:w="1700" w:type="dxa"/>
          </w:tcPr>
          <w:p w14:paraId="5D9ECFD1" w14:textId="77777777" w:rsidR="00123ECE" w:rsidRPr="00130358" w:rsidRDefault="00123ECE" w:rsidP="00483222">
            <w:pPr>
              <w:pStyle w:val="TAL"/>
            </w:pPr>
          </w:p>
        </w:tc>
        <w:tc>
          <w:tcPr>
            <w:tcW w:w="1133" w:type="dxa"/>
          </w:tcPr>
          <w:p w14:paraId="30976E34" w14:textId="77777777" w:rsidR="00123ECE" w:rsidRPr="00130358" w:rsidRDefault="00123ECE" w:rsidP="00483222">
            <w:pPr>
              <w:pStyle w:val="TAL"/>
            </w:pPr>
          </w:p>
        </w:tc>
      </w:tr>
      <w:tr w:rsidR="00123ECE" w:rsidRPr="00130358" w14:paraId="6193A180" w14:textId="77777777" w:rsidTr="00D62538">
        <w:trPr>
          <w:jc w:val="center"/>
        </w:trPr>
        <w:tc>
          <w:tcPr>
            <w:tcW w:w="4436" w:type="dxa"/>
          </w:tcPr>
          <w:p w14:paraId="0289DE3F" w14:textId="5717F45D" w:rsidR="00123ECE" w:rsidRPr="00130358" w:rsidRDefault="00D62538" w:rsidP="00483222">
            <w:pPr>
              <w:pStyle w:val="TAL"/>
            </w:pPr>
            <w:r w:rsidRPr="00130358">
              <w:rPr>
                <w:lang w:eastAsia="zh-CN"/>
              </w:rPr>
              <w:t xml:space="preserve">  </w:t>
            </w:r>
            <w:proofErr w:type="spellStart"/>
            <w:r w:rsidR="00123ECE" w:rsidRPr="00130358">
              <w:rPr>
                <w:lang w:eastAsia="zh-CN"/>
              </w:rPr>
              <w:t>physCellId</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E1FBF32" w14:textId="77777777" w:rsidR="00123ECE" w:rsidRPr="00130358" w:rsidRDefault="00123ECE" w:rsidP="00483222">
            <w:pPr>
              <w:pStyle w:val="TAL"/>
            </w:pPr>
          </w:p>
        </w:tc>
        <w:tc>
          <w:tcPr>
            <w:tcW w:w="1700" w:type="dxa"/>
          </w:tcPr>
          <w:p w14:paraId="22F6D6BB" w14:textId="77777777" w:rsidR="00123ECE" w:rsidRPr="00130358" w:rsidRDefault="00123ECE" w:rsidP="00483222">
            <w:pPr>
              <w:pStyle w:val="TAL"/>
            </w:pPr>
          </w:p>
        </w:tc>
        <w:tc>
          <w:tcPr>
            <w:tcW w:w="1133" w:type="dxa"/>
          </w:tcPr>
          <w:p w14:paraId="72988E2F" w14:textId="77777777" w:rsidR="00123ECE" w:rsidRPr="00130358" w:rsidRDefault="00123ECE" w:rsidP="00483222">
            <w:pPr>
              <w:pStyle w:val="TAL"/>
            </w:pPr>
          </w:p>
        </w:tc>
      </w:tr>
      <w:tr w:rsidR="00123ECE" w:rsidRPr="00130358" w14:paraId="05BE92D9" w14:textId="77777777" w:rsidTr="00D62538">
        <w:trPr>
          <w:jc w:val="center"/>
        </w:trPr>
        <w:tc>
          <w:tcPr>
            <w:tcW w:w="4436" w:type="dxa"/>
          </w:tcPr>
          <w:p w14:paraId="77A79239" w14:textId="3C9E4B97"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f</w:t>
            </w:r>
            <w:r w:rsidR="00123ECE" w:rsidRPr="00130358">
              <w:t>dd</w:t>
            </w:r>
            <w:proofErr w:type="spellEnd"/>
          </w:p>
        </w:tc>
        <w:tc>
          <w:tcPr>
            <w:tcW w:w="2267" w:type="dxa"/>
          </w:tcPr>
          <w:p w14:paraId="72A19608" w14:textId="77777777" w:rsidR="00123ECE" w:rsidRPr="00130358" w:rsidRDefault="00123ECE" w:rsidP="00D62538">
            <w:pPr>
              <w:pStyle w:val="TAL"/>
              <w:keepNext w:val="0"/>
              <w:keepLines w:val="0"/>
              <w:rPr>
                <w:lang w:eastAsia="zh-CN"/>
              </w:rPr>
            </w:pPr>
            <w:proofErr w:type="spellStart"/>
            <w:r w:rsidRPr="00130358">
              <w:t>PhysCellIdUTRA</w:t>
            </w:r>
            <w:proofErr w:type="spellEnd"/>
            <w:r w:rsidRPr="00130358">
              <w:t>-FDD</w:t>
            </w:r>
          </w:p>
        </w:tc>
        <w:tc>
          <w:tcPr>
            <w:tcW w:w="1700" w:type="dxa"/>
          </w:tcPr>
          <w:p w14:paraId="3C059E87" w14:textId="77777777" w:rsidR="00123ECE" w:rsidRPr="00130358" w:rsidRDefault="00123ECE" w:rsidP="00D62538">
            <w:pPr>
              <w:pStyle w:val="TAL"/>
              <w:keepNext w:val="0"/>
              <w:keepLines w:val="0"/>
            </w:pPr>
          </w:p>
        </w:tc>
        <w:tc>
          <w:tcPr>
            <w:tcW w:w="1133" w:type="dxa"/>
          </w:tcPr>
          <w:p w14:paraId="3E9F70FE" w14:textId="77777777" w:rsidR="00123ECE" w:rsidRPr="00130358" w:rsidRDefault="00123ECE" w:rsidP="00D62538">
            <w:pPr>
              <w:pStyle w:val="TAL"/>
              <w:keepNext w:val="0"/>
              <w:keepLines w:val="0"/>
            </w:pPr>
          </w:p>
        </w:tc>
      </w:tr>
      <w:tr w:rsidR="00123ECE" w:rsidRPr="00130358" w14:paraId="55F49414" w14:textId="77777777" w:rsidTr="00D62538">
        <w:trPr>
          <w:jc w:val="center"/>
        </w:trPr>
        <w:tc>
          <w:tcPr>
            <w:tcW w:w="4436" w:type="dxa"/>
          </w:tcPr>
          <w:p w14:paraId="7B1448C0" w14:textId="36398317"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tdd</w:t>
            </w:r>
            <w:proofErr w:type="spellEnd"/>
          </w:p>
        </w:tc>
        <w:tc>
          <w:tcPr>
            <w:tcW w:w="2267" w:type="dxa"/>
          </w:tcPr>
          <w:p w14:paraId="5437D740" w14:textId="214C2528"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7D49827F" w14:textId="77777777" w:rsidR="00123ECE" w:rsidRPr="00130358" w:rsidRDefault="00123ECE" w:rsidP="00D62538">
            <w:pPr>
              <w:pStyle w:val="TAL"/>
              <w:keepNext w:val="0"/>
              <w:keepLines w:val="0"/>
            </w:pPr>
          </w:p>
        </w:tc>
        <w:tc>
          <w:tcPr>
            <w:tcW w:w="1133" w:type="dxa"/>
          </w:tcPr>
          <w:p w14:paraId="08203096" w14:textId="77777777" w:rsidR="00123ECE" w:rsidRPr="00130358" w:rsidRDefault="00123ECE" w:rsidP="00D62538">
            <w:pPr>
              <w:pStyle w:val="TAL"/>
              <w:keepNext w:val="0"/>
              <w:keepLines w:val="0"/>
            </w:pPr>
          </w:p>
        </w:tc>
      </w:tr>
      <w:tr w:rsidR="00123ECE" w:rsidRPr="00130358" w14:paraId="16A9D3F3" w14:textId="77777777" w:rsidTr="00D62538">
        <w:trPr>
          <w:jc w:val="center"/>
        </w:trPr>
        <w:tc>
          <w:tcPr>
            <w:tcW w:w="4436" w:type="dxa"/>
          </w:tcPr>
          <w:p w14:paraId="22E195D7" w14:textId="4A2A8162"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433E1306" w14:textId="77777777" w:rsidR="00123ECE" w:rsidRPr="00130358" w:rsidRDefault="00123ECE" w:rsidP="00D62538">
            <w:pPr>
              <w:pStyle w:val="TAL"/>
              <w:keepNext w:val="0"/>
              <w:keepLines w:val="0"/>
              <w:rPr>
                <w:lang w:eastAsia="zh-CN"/>
              </w:rPr>
            </w:pPr>
          </w:p>
        </w:tc>
        <w:tc>
          <w:tcPr>
            <w:tcW w:w="1700" w:type="dxa"/>
          </w:tcPr>
          <w:p w14:paraId="3F6CB6AE" w14:textId="77777777" w:rsidR="00123ECE" w:rsidRPr="00130358" w:rsidRDefault="00123ECE" w:rsidP="00D62538">
            <w:pPr>
              <w:pStyle w:val="TAL"/>
              <w:keepNext w:val="0"/>
              <w:keepLines w:val="0"/>
            </w:pPr>
          </w:p>
        </w:tc>
        <w:tc>
          <w:tcPr>
            <w:tcW w:w="1133" w:type="dxa"/>
          </w:tcPr>
          <w:p w14:paraId="48A90175" w14:textId="77777777" w:rsidR="00123ECE" w:rsidRPr="00130358" w:rsidRDefault="00123ECE" w:rsidP="00D62538">
            <w:pPr>
              <w:pStyle w:val="TAL"/>
              <w:keepNext w:val="0"/>
              <w:keepLines w:val="0"/>
            </w:pPr>
          </w:p>
        </w:tc>
      </w:tr>
      <w:tr w:rsidR="00123ECE" w:rsidRPr="00130358" w14:paraId="2CB098BF" w14:textId="77777777" w:rsidTr="00D62538">
        <w:trPr>
          <w:jc w:val="center"/>
        </w:trPr>
        <w:tc>
          <w:tcPr>
            <w:tcW w:w="4436" w:type="dxa"/>
          </w:tcPr>
          <w:p w14:paraId="0C34E114" w14:textId="2731641B" w:rsidR="00123ECE" w:rsidRPr="00130358" w:rsidRDefault="00D62538" w:rsidP="00D62538">
            <w:pPr>
              <w:pStyle w:val="TAL"/>
              <w:keepNext w:val="0"/>
              <w:keepLines w:val="0"/>
            </w:pPr>
            <w:r w:rsidRPr="00130358">
              <w:t xml:space="preserve">  </w:t>
            </w:r>
            <w:proofErr w:type="spellStart"/>
            <w:r w:rsidR="00123ECE" w:rsidRPr="00130358">
              <w:t>measResult</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63AB80E6" w14:textId="77777777" w:rsidR="00123ECE" w:rsidRPr="00130358" w:rsidRDefault="00123ECE" w:rsidP="00D62538">
            <w:pPr>
              <w:pStyle w:val="TAL"/>
              <w:keepNext w:val="0"/>
              <w:keepLines w:val="0"/>
            </w:pPr>
          </w:p>
        </w:tc>
        <w:tc>
          <w:tcPr>
            <w:tcW w:w="1700" w:type="dxa"/>
          </w:tcPr>
          <w:p w14:paraId="457CE014" w14:textId="49447999" w:rsidR="00123ECE" w:rsidRPr="00130358" w:rsidRDefault="00D62538" w:rsidP="00D62538">
            <w:pPr>
              <w:pStyle w:val="TAL"/>
              <w:keepNext w:val="0"/>
              <w:keepLines w:val="0"/>
            </w:pPr>
            <w:r w:rsidRPr="00130358">
              <w:t xml:space="preserve"> </w:t>
            </w:r>
          </w:p>
        </w:tc>
        <w:tc>
          <w:tcPr>
            <w:tcW w:w="1133" w:type="dxa"/>
          </w:tcPr>
          <w:p w14:paraId="62AD4803" w14:textId="77777777" w:rsidR="00123ECE" w:rsidRPr="00130358" w:rsidRDefault="00123ECE" w:rsidP="00D62538">
            <w:pPr>
              <w:pStyle w:val="TAL"/>
              <w:keepNext w:val="0"/>
              <w:keepLines w:val="0"/>
            </w:pPr>
          </w:p>
        </w:tc>
      </w:tr>
      <w:tr w:rsidR="00123ECE" w:rsidRPr="00130358" w14:paraId="6951AA5C" w14:textId="77777777" w:rsidTr="00D62538">
        <w:trPr>
          <w:jc w:val="center"/>
        </w:trPr>
        <w:tc>
          <w:tcPr>
            <w:tcW w:w="4436" w:type="dxa"/>
          </w:tcPr>
          <w:p w14:paraId="0DE0A252" w14:textId="27E60646" w:rsidR="00123ECE" w:rsidRPr="00130358" w:rsidRDefault="00D62538" w:rsidP="00D62538">
            <w:pPr>
              <w:pStyle w:val="TAL"/>
              <w:keepNext w:val="0"/>
              <w:keepLines w:val="0"/>
              <w:rPr>
                <w:rFonts w:eastAsia="SimSun"/>
                <w:lang w:eastAsia="zh-CN"/>
              </w:rPr>
            </w:pPr>
            <w:r w:rsidRPr="00130358">
              <w:t xml:space="preserve">    </w:t>
            </w:r>
            <w:proofErr w:type="spellStart"/>
            <w:r w:rsidR="00123ECE" w:rsidRPr="00130358">
              <w:t>utra</w:t>
            </w:r>
            <w:proofErr w:type="spellEnd"/>
            <w:r w:rsidR="00123ECE" w:rsidRPr="00130358">
              <w:t>-</w:t>
            </w:r>
            <w:r w:rsidR="00123ECE" w:rsidRPr="00130358">
              <w:rPr>
                <w:rFonts w:eastAsia="SimSun"/>
                <w:lang w:eastAsia="zh-CN"/>
              </w:rPr>
              <w:t>RSCP</w:t>
            </w:r>
          </w:p>
        </w:tc>
        <w:tc>
          <w:tcPr>
            <w:tcW w:w="2267" w:type="dxa"/>
          </w:tcPr>
          <w:p w14:paraId="7DBFC979" w14:textId="787630E2" w:rsidR="00123ECE" w:rsidRPr="00130358" w:rsidRDefault="00123ECE"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700" w:type="dxa"/>
          </w:tcPr>
          <w:p w14:paraId="41A1352C" w14:textId="77777777" w:rsidR="00123ECE" w:rsidRPr="00130358" w:rsidRDefault="00123ECE" w:rsidP="00D62538">
            <w:pPr>
              <w:pStyle w:val="TAL"/>
              <w:keepNext w:val="0"/>
              <w:keepLines w:val="0"/>
            </w:pPr>
          </w:p>
        </w:tc>
        <w:tc>
          <w:tcPr>
            <w:tcW w:w="1133" w:type="dxa"/>
          </w:tcPr>
          <w:p w14:paraId="6081A988" w14:textId="77777777" w:rsidR="00123ECE" w:rsidRPr="00130358" w:rsidRDefault="00123ECE" w:rsidP="00D62538">
            <w:pPr>
              <w:pStyle w:val="TAL"/>
              <w:keepNext w:val="0"/>
              <w:keepLines w:val="0"/>
            </w:pPr>
          </w:p>
        </w:tc>
      </w:tr>
      <w:tr w:rsidR="00123ECE" w:rsidRPr="00130358" w14:paraId="675ADBD9" w14:textId="77777777" w:rsidTr="00D62538">
        <w:trPr>
          <w:jc w:val="center"/>
        </w:trPr>
        <w:tc>
          <w:tcPr>
            <w:tcW w:w="4436" w:type="dxa"/>
          </w:tcPr>
          <w:p w14:paraId="7D017119" w14:textId="4757A6B6" w:rsidR="00123ECE" w:rsidRPr="00130358" w:rsidRDefault="00D62538" w:rsidP="00D62538">
            <w:pPr>
              <w:pStyle w:val="TAL"/>
              <w:keepNext w:val="0"/>
              <w:keepLines w:val="0"/>
            </w:pPr>
            <w:r w:rsidRPr="00130358">
              <w:t xml:space="preserve">  </w:t>
            </w:r>
            <w:r w:rsidR="00123ECE" w:rsidRPr="00130358">
              <w:t>}</w:t>
            </w:r>
          </w:p>
        </w:tc>
        <w:tc>
          <w:tcPr>
            <w:tcW w:w="2267" w:type="dxa"/>
          </w:tcPr>
          <w:p w14:paraId="3B5CB894" w14:textId="77777777" w:rsidR="00123ECE" w:rsidRPr="00130358" w:rsidRDefault="00123ECE" w:rsidP="00D62538">
            <w:pPr>
              <w:pStyle w:val="TAL"/>
              <w:keepNext w:val="0"/>
              <w:keepLines w:val="0"/>
            </w:pPr>
          </w:p>
        </w:tc>
        <w:tc>
          <w:tcPr>
            <w:tcW w:w="1700" w:type="dxa"/>
          </w:tcPr>
          <w:p w14:paraId="6F21E034" w14:textId="77777777" w:rsidR="00123ECE" w:rsidRPr="00130358" w:rsidRDefault="00123ECE" w:rsidP="00D62538">
            <w:pPr>
              <w:pStyle w:val="TAL"/>
              <w:keepNext w:val="0"/>
              <w:keepLines w:val="0"/>
            </w:pPr>
          </w:p>
        </w:tc>
        <w:tc>
          <w:tcPr>
            <w:tcW w:w="1133" w:type="dxa"/>
          </w:tcPr>
          <w:p w14:paraId="01A30DF3" w14:textId="77777777" w:rsidR="00123ECE" w:rsidRPr="00130358" w:rsidRDefault="00123ECE" w:rsidP="00D62538">
            <w:pPr>
              <w:pStyle w:val="TAL"/>
              <w:keepNext w:val="0"/>
              <w:keepLines w:val="0"/>
            </w:pPr>
          </w:p>
        </w:tc>
      </w:tr>
      <w:tr w:rsidR="00123ECE" w:rsidRPr="00130358" w14:paraId="6E1E3657" w14:textId="77777777" w:rsidTr="00D62538">
        <w:trPr>
          <w:jc w:val="center"/>
        </w:trPr>
        <w:tc>
          <w:tcPr>
            <w:tcW w:w="4436" w:type="dxa"/>
          </w:tcPr>
          <w:p w14:paraId="23B0F2FF" w14:textId="77777777" w:rsidR="00123ECE" w:rsidRPr="00130358" w:rsidRDefault="00123ECE" w:rsidP="00D62538">
            <w:pPr>
              <w:pStyle w:val="TAL"/>
              <w:keepNext w:val="0"/>
              <w:keepLines w:val="0"/>
            </w:pPr>
            <w:r w:rsidRPr="00130358">
              <w:t>}</w:t>
            </w:r>
          </w:p>
        </w:tc>
        <w:tc>
          <w:tcPr>
            <w:tcW w:w="2267" w:type="dxa"/>
          </w:tcPr>
          <w:p w14:paraId="5666D370" w14:textId="77777777" w:rsidR="00123ECE" w:rsidRPr="00130358" w:rsidRDefault="00123ECE" w:rsidP="00D62538">
            <w:pPr>
              <w:pStyle w:val="TAL"/>
              <w:keepNext w:val="0"/>
              <w:keepLines w:val="0"/>
            </w:pPr>
          </w:p>
        </w:tc>
        <w:tc>
          <w:tcPr>
            <w:tcW w:w="1700" w:type="dxa"/>
          </w:tcPr>
          <w:p w14:paraId="41CA4F5F" w14:textId="77777777" w:rsidR="00123ECE" w:rsidRPr="00130358" w:rsidRDefault="00123ECE" w:rsidP="00D62538">
            <w:pPr>
              <w:pStyle w:val="TAL"/>
              <w:keepNext w:val="0"/>
              <w:keepLines w:val="0"/>
            </w:pPr>
          </w:p>
        </w:tc>
        <w:tc>
          <w:tcPr>
            <w:tcW w:w="1133" w:type="dxa"/>
          </w:tcPr>
          <w:p w14:paraId="0953C7A2" w14:textId="77777777" w:rsidR="00123ECE" w:rsidRPr="00130358" w:rsidRDefault="00123ECE" w:rsidP="00D62538">
            <w:pPr>
              <w:pStyle w:val="TAL"/>
              <w:keepNext w:val="0"/>
              <w:keepLines w:val="0"/>
            </w:pPr>
          </w:p>
        </w:tc>
      </w:tr>
    </w:tbl>
    <w:p w14:paraId="1817930E" w14:textId="77777777" w:rsidR="00123ECE" w:rsidRPr="00130358" w:rsidRDefault="00123ECE" w:rsidP="00D62538"/>
    <w:p w14:paraId="5B7145D8"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.5</w:t>
      </w:r>
      <w:r w:rsidRPr="00130358">
        <w:tab/>
        <w:t>Test requirement</w:t>
      </w:r>
    </w:p>
    <w:p w14:paraId="23914D6E" w14:textId="77777777" w:rsidR="00123ECE" w:rsidRPr="00130358" w:rsidRDefault="00123ECE" w:rsidP="00D62538">
      <w:pPr>
        <w:rPr>
          <w:rFonts w:eastAsia="SimSun"/>
          <w:lang w:eastAsia="zh-CN"/>
        </w:rPr>
      </w:pPr>
      <w:r w:rsidRPr="00130358">
        <w:rPr>
          <w:rFonts w:cs="v4.2.0"/>
        </w:rPr>
        <w:t xml:space="preserve">The test parameters are given in Tables </w:t>
      </w:r>
      <w:smartTag w:uri="urn:schemas-microsoft-com:office:smarttags" w:element="chsdate">
        <w:smartTagPr>
          <w:attr w:name="Year" w:val="1899"/>
          <w:attr w:name="Month" w:val="12"/>
          <w:attr w:name="Day" w:val="30"/>
          <w:attr w:name="IsLunarDate" w:val="False"/>
          <w:attr w:name="IsROCDate" w:val="False"/>
        </w:smartTagPr>
        <w:r w:rsidRPr="00130358">
          <w:rPr>
            <w:rFonts w:eastAsia="SimSun" w:cs="v4.2.0"/>
            <w:lang w:eastAsia="zh-CN"/>
          </w:rPr>
          <w:t>9.3.2</w:t>
        </w:r>
      </w:smartTag>
      <w:r w:rsidRPr="00130358">
        <w:rPr>
          <w:rFonts w:eastAsia="SimSun" w:cs="v4.2.0"/>
          <w:lang w:eastAsia="zh-CN"/>
        </w:rPr>
        <w:t xml:space="preserve">.4.1-1, </w:t>
      </w:r>
      <w:r w:rsidRPr="00130358">
        <w:rPr>
          <w:rFonts w:cs="v4.2.0"/>
        </w:rPr>
        <w:t>9.3.2.</w:t>
      </w:r>
      <w:r w:rsidRPr="00130358">
        <w:rPr>
          <w:rFonts w:cs="v4.2.0"/>
          <w:lang w:eastAsia="zh-CN"/>
        </w:rPr>
        <w:t>5</w:t>
      </w:r>
      <w:r w:rsidRPr="00130358">
        <w:rPr>
          <w:rFonts w:cs="v4.2.0"/>
        </w:rPr>
        <w:t>-</w:t>
      </w:r>
      <w:r w:rsidRPr="00130358">
        <w:rPr>
          <w:rFonts w:eastAsia="SimSun" w:cs="v4.2.0"/>
          <w:lang w:eastAsia="zh-CN"/>
        </w:rPr>
        <w:t xml:space="preserve">1 and </w:t>
      </w:r>
      <w:r w:rsidRPr="00130358">
        <w:rPr>
          <w:rFonts w:cs="v4.2.0"/>
        </w:rPr>
        <w:t>9.3.2.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as</w:t>
      </w:r>
      <w:r w:rsidRPr="00130358">
        <w:rPr>
          <w:rFonts w:cs="v4.2.0"/>
        </w:rPr>
        <w:t xml:space="preserve"> below. </w:t>
      </w:r>
      <w:r w:rsidRPr="00130358">
        <w:rPr>
          <w:rFonts w:cs="v4.2.0"/>
          <w:lang w:eastAsia="zh-CN"/>
        </w:rPr>
        <w:t xml:space="preserve"> Table</w:t>
      </w:r>
      <w:r w:rsidRPr="00130358">
        <w:rPr>
          <w:rFonts w:cs="v4.2.0"/>
        </w:rPr>
        <w:t xml:space="preserve"> 9.3.2.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w:t>
      </w:r>
      <w:r w:rsidRPr="00130358">
        <w:rPr>
          <w:rFonts w:cs="v4.2.0"/>
        </w:rPr>
        <w:t>and 9.3.2.</w:t>
      </w:r>
      <w:r w:rsidRPr="00130358">
        <w:rPr>
          <w:rFonts w:cs="v4.2.0"/>
          <w:lang w:eastAsia="zh-CN"/>
        </w:rPr>
        <w:t>5</w:t>
      </w:r>
      <w:r w:rsidRPr="00130358">
        <w:rPr>
          <w:rFonts w:cs="v4.2.0"/>
        </w:rPr>
        <w:t>-</w:t>
      </w:r>
      <w:r w:rsidRPr="00130358">
        <w:rPr>
          <w:rFonts w:eastAsia="SimSun" w:cs="v4.2.0"/>
          <w:lang w:eastAsia="zh-CN"/>
        </w:rPr>
        <w:t>3</w:t>
      </w:r>
      <w:r w:rsidRPr="00130358">
        <w:rPr>
          <w:rFonts w:cs="v4.2.0"/>
          <w:lang w:eastAsia="zh-CN"/>
        </w:rPr>
        <w:t xml:space="preserve"> define the </w:t>
      </w:r>
      <w:r w:rsidRPr="00130358">
        <w:t>primary level settings including test tolerances for all tests.</w:t>
      </w:r>
    </w:p>
    <w:p w14:paraId="18544643" w14:textId="77777777" w:rsidR="00123ECE" w:rsidRPr="00130358" w:rsidRDefault="00123ECE" w:rsidP="00D62538">
      <w:r w:rsidRPr="00130358">
        <w:t xml:space="preserve">Each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test shall meet the reported values test requirements in table </w:t>
      </w:r>
      <w:smartTag w:uri="urn:schemas-microsoft-com:office:smarttags" w:element="chsdate">
        <w:smartTagPr>
          <w:attr w:name="IsROCDate" w:val="False"/>
          <w:attr w:name="IsLunarDate" w:val="False"/>
          <w:attr w:name="Day" w:val="30"/>
          <w:attr w:name="Month" w:val="12"/>
          <w:attr w:name="Year" w:val="1899"/>
        </w:smartTagPr>
        <w:r w:rsidRPr="00130358">
          <w:t>9.3.2</w:t>
        </w:r>
      </w:smartTag>
      <w:r w:rsidRPr="00130358">
        <w:t>.5-</w:t>
      </w:r>
      <w:r w:rsidRPr="00130358">
        <w:rPr>
          <w:rFonts w:eastAsia="SimSun"/>
          <w:lang w:eastAsia="zh-CN"/>
        </w:rPr>
        <w:t>3</w:t>
      </w:r>
      <w:r w:rsidRPr="00130358">
        <w:t>.</w:t>
      </w:r>
    </w:p>
    <w:p w14:paraId="74182EE3" w14:textId="77777777" w:rsidR="00123ECE" w:rsidRPr="00130358" w:rsidRDefault="00123ECE" w:rsidP="00483222">
      <w:pPr>
        <w:pStyle w:val="TH"/>
        <w:rPr>
          <w:rFonts w:cs="v4.2.0"/>
        </w:rPr>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.5-</w:t>
      </w:r>
      <w:r w:rsidRPr="00130358">
        <w:rPr>
          <w:rFonts w:eastAsia="SimSun"/>
          <w:lang w:eastAsia="zh-CN"/>
        </w:rPr>
        <w:t>1</w:t>
      </w:r>
      <w:r w:rsidRPr="00130358">
        <w:t xml:space="preserve">: E-UTRAN </w:t>
      </w:r>
      <w:r w:rsidRPr="00130358">
        <w:rPr>
          <w:rFonts w:eastAsia="SimSun"/>
          <w:lang w:eastAsia="zh-CN"/>
        </w:rPr>
        <w:t>T</w:t>
      </w:r>
      <w:r w:rsidRPr="00130358">
        <w:t xml:space="preserve">DD cell specific test parameters </w:t>
      </w:r>
      <w:r w:rsidRPr="00130358">
        <w:rPr>
          <w:rFonts w:cs="v4.2.0"/>
        </w:rPr>
        <w:t xml:space="preserve">for UTRAN FDD CPICH </w:t>
      </w:r>
      <w:r w:rsidRPr="00130358">
        <w:rPr>
          <w:rFonts w:eastAsia="SimSun" w:cs="v4.2.0"/>
          <w:lang w:eastAsia="zh-CN"/>
        </w:rPr>
        <w:t>RSCP</w:t>
      </w:r>
      <w:r w:rsidRPr="00130358">
        <w:rPr>
          <w:rFonts w:cs="v4.2.0"/>
        </w:rPr>
        <w:t xml:space="preserve"> absolute measurement accuracy test in E-UTRAN </w:t>
      </w:r>
      <w:r w:rsidRPr="00130358">
        <w:rPr>
          <w:rFonts w:eastAsia="SimSun" w:cs="v4.2.0"/>
          <w:lang w:eastAsia="zh-CN"/>
        </w:rPr>
        <w:t>T</w:t>
      </w:r>
      <w:r w:rsidRPr="00130358">
        <w:rPr>
          <w:rFonts w:cs="v4.2.0"/>
        </w:rPr>
        <w: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32"/>
        <w:gridCol w:w="1586"/>
        <w:gridCol w:w="2116"/>
        <w:gridCol w:w="2243"/>
      </w:tblGrid>
      <w:tr w:rsidR="00123ECE" w:rsidRPr="00130358" w14:paraId="0CA508F0" w14:textId="77777777" w:rsidTr="00483222">
        <w:trPr>
          <w:tblHeader/>
          <w:jc w:val="center"/>
        </w:trPr>
        <w:tc>
          <w:tcPr>
            <w:tcW w:w="1960" w:type="pct"/>
            <w:vAlign w:val="center"/>
          </w:tcPr>
          <w:p w14:paraId="5ECB9D4B" w14:textId="77777777" w:rsidR="00123ECE" w:rsidRPr="00130358" w:rsidRDefault="00123ECE" w:rsidP="00483222">
            <w:pPr>
              <w:pStyle w:val="TAH"/>
            </w:pPr>
            <w:r w:rsidRPr="00130358">
              <w:t>Parameter</w:t>
            </w:r>
          </w:p>
        </w:tc>
        <w:tc>
          <w:tcPr>
            <w:tcW w:w="811" w:type="pct"/>
            <w:tcBorders>
              <w:bottom w:val="single" w:sz="4" w:space="0" w:color="auto"/>
            </w:tcBorders>
            <w:vAlign w:val="center"/>
          </w:tcPr>
          <w:p w14:paraId="445E3690" w14:textId="77777777" w:rsidR="00123ECE" w:rsidRPr="00130358" w:rsidRDefault="00123ECE" w:rsidP="00483222">
            <w:pPr>
              <w:pStyle w:val="TAH"/>
            </w:pPr>
            <w:r w:rsidRPr="00130358">
              <w:t>Unit</w:t>
            </w:r>
          </w:p>
        </w:tc>
        <w:tc>
          <w:tcPr>
            <w:tcW w:w="1082" w:type="pct"/>
            <w:tcBorders>
              <w:bottom w:val="single" w:sz="4" w:space="0" w:color="auto"/>
            </w:tcBorders>
            <w:vAlign w:val="center"/>
          </w:tcPr>
          <w:p w14:paraId="6D6016DD" w14:textId="7F3FD2DF" w:rsidR="00123ECE" w:rsidRPr="00130358" w:rsidRDefault="00123ECE" w:rsidP="00483222">
            <w:pPr>
              <w:pStyle w:val="TAH"/>
            </w:pPr>
            <w:r w:rsidRPr="00130358">
              <w:t>Test</w:t>
            </w:r>
            <w:r w:rsidR="00D62538" w:rsidRPr="00130358">
              <w:t xml:space="preserve"> </w:t>
            </w:r>
            <w:r w:rsidRPr="00130358">
              <w:t>1</w:t>
            </w:r>
          </w:p>
        </w:tc>
        <w:tc>
          <w:tcPr>
            <w:tcW w:w="1148" w:type="pct"/>
            <w:tcBorders>
              <w:bottom w:val="single" w:sz="4" w:space="0" w:color="auto"/>
            </w:tcBorders>
            <w:vAlign w:val="center"/>
          </w:tcPr>
          <w:p w14:paraId="1A5A1359" w14:textId="158F1E6C" w:rsidR="00123ECE" w:rsidRPr="00130358" w:rsidRDefault="00123ECE" w:rsidP="00483222">
            <w:pPr>
              <w:pStyle w:val="TAH"/>
            </w:pPr>
            <w:r w:rsidRPr="00130358">
              <w:t>Test</w:t>
            </w:r>
            <w:r w:rsidR="00D62538" w:rsidRPr="00130358">
              <w:t xml:space="preserve"> </w:t>
            </w:r>
            <w:r w:rsidRPr="00130358">
              <w:t>2</w:t>
            </w:r>
          </w:p>
        </w:tc>
      </w:tr>
      <w:tr w:rsidR="00123ECE" w:rsidRPr="00130358" w14:paraId="0F8F15AA" w14:textId="77777777" w:rsidTr="00483222">
        <w:trPr>
          <w:jc w:val="center"/>
        </w:trPr>
        <w:tc>
          <w:tcPr>
            <w:tcW w:w="1960" w:type="pct"/>
            <w:tcBorders>
              <w:right w:val="single" w:sz="4" w:space="0" w:color="auto"/>
            </w:tcBorders>
            <w:vAlign w:val="center"/>
          </w:tcPr>
          <w:p w14:paraId="32549D3B" w14:textId="0C4A4214" w:rsidR="00123ECE" w:rsidRPr="00130358" w:rsidRDefault="00123ECE" w:rsidP="00483222">
            <w:pPr>
              <w:pStyle w:val="TAL"/>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811" w:type="pct"/>
            <w:tcBorders>
              <w:top w:val="single" w:sz="4" w:space="0" w:color="auto"/>
              <w:left w:val="single" w:sz="4" w:space="0" w:color="auto"/>
              <w:bottom w:val="single" w:sz="4" w:space="0" w:color="auto"/>
              <w:right w:val="single" w:sz="4" w:space="0" w:color="auto"/>
            </w:tcBorders>
            <w:vAlign w:val="center"/>
          </w:tcPr>
          <w:p w14:paraId="7320A331"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62188EF" w14:textId="77777777" w:rsidR="00123ECE" w:rsidRPr="00130358" w:rsidRDefault="00123ECE" w:rsidP="00483222">
            <w:pPr>
              <w:pStyle w:val="TAC"/>
            </w:pPr>
            <w:r w:rsidRPr="00130358">
              <w:t>1</w:t>
            </w:r>
          </w:p>
        </w:tc>
      </w:tr>
      <w:tr w:rsidR="00123ECE" w:rsidRPr="00130358" w14:paraId="0809781F" w14:textId="77777777" w:rsidTr="00483222">
        <w:trPr>
          <w:jc w:val="center"/>
        </w:trPr>
        <w:tc>
          <w:tcPr>
            <w:tcW w:w="1960" w:type="pct"/>
            <w:tcBorders>
              <w:right w:val="single" w:sz="4" w:space="0" w:color="auto"/>
            </w:tcBorders>
          </w:tcPr>
          <w:p w14:paraId="7F3ED041" w14:textId="77777777" w:rsidR="00123ECE" w:rsidRPr="00130358" w:rsidRDefault="00123ECE" w:rsidP="00483222">
            <w:pPr>
              <w:pStyle w:val="TAL"/>
              <w:rPr>
                <w:bCs/>
              </w:rPr>
            </w:pPr>
            <w:proofErr w:type="spellStart"/>
            <w:r w:rsidRPr="00130358">
              <w:rPr>
                <w:bCs/>
              </w:rPr>
              <w:t>BW</w:t>
            </w:r>
            <w:r w:rsidRPr="00130358">
              <w:rPr>
                <w:vertAlign w:val="subscript"/>
              </w:rPr>
              <w:t>channel</w:t>
            </w:r>
            <w:proofErr w:type="spellEnd"/>
          </w:p>
        </w:tc>
        <w:tc>
          <w:tcPr>
            <w:tcW w:w="811" w:type="pct"/>
            <w:tcBorders>
              <w:top w:val="single" w:sz="4" w:space="0" w:color="auto"/>
              <w:left w:val="single" w:sz="4" w:space="0" w:color="auto"/>
              <w:bottom w:val="single" w:sz="4" w:space="0" w:color="auto"/>
              <w:right w:val="single" w:sz="4" w:space="0" w:color="auto"/>
            </w:tcBorders>
          </w:tcPr>
          <w:p w14:paraId="27C841FB" w14:textId="77777777" w:rsidR="00123ECE" w:rsidRPr="00130358" w:rsidRDefault="00123ECE" w:rsidP="00483222">
            <w:pPr>
              <w:pStyle w:val="TAC"/>
              <w:rPr>
                <w:bCs/>
              </w:rPr>
            </w:pPr>
            <w:r w:rsidRPr="00130358">
              <w:rPr>
                <w:bCs/>
              </w:rPr>
              <w:t>MHz</w:t>
            </w: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897F11B" w14:textId="77777777" w:rsidR="00123ECE" w:rsidRPr="00130358" w:rsidRDefault="00123ECE" w:rsidP="00483222">
            <w:pPr>
              <w:pStyle w:val="TAC"/>
            </w:pPr>
            <w:r w:rsidRPr="00130358">
              <w:t>10</w:t>
            </w:r>
          </w:p>
        </w:tc>
      </w:tr>
      <w:tr w:rsidR="00123ECE" w:rsidRPr="00130358" w14:paraId="18CEDBE7" w14:textId="77777777" w:rsidTr="00483222">
        <w:trPr>
          <w:jc w:val="center"/>
        </w:trPr>
        <w:tc>
          <w:tcPr>
            <w:tcW w:w="1960" w:type="pct"/>
            <w:tcBorders>
              <w:right w:val="single" w:sz="4" w:space="0" w:color="auto"/>
            </w:tcBorders>
            <w:vAlign w:val="center"/>
          </w:tcPr>
          <w:p w14:paraId="6E51F289" w14:textId="0A150351" w:rsidR="00123ECE" w:rsidRPr="00130358" w:rsidRDefault="00123ECE" w:rsidP="00483222">
            <w:pPr>
              <w:pStyle w:val="TAL"/>
            </w:pPr>
            <w:r w:rsidRPr="00130358">
              <w:t>Special</w:t>
            </w:r>
            <w:r w:rsidR="00D62538" w:rsidRPr="00130358">
              <w:t xml:space="preserve"> </w:t>
            </w:r>
            <w:r w:rsidRPr="00130358">
              <w:t>subframe</w:t>
            </w:r>
            <w:r w:rsidR="00D62538" w:rsidRPr="00130358">
              <w:t xml:space="preserve"> </w:t>
            </w:r>
            <w:r w:rsidRPr="00130358">
              <w:t>configuration</w:t>
            </w:r>
            <w:r w:rsidRPr="00130358">
              <w:rPr>
                <w:vertAlign w:val="superscript"/>
              </w:rPr>
              <w:t>Note1</w:t>
            </w:r>
          </w:p>
        </w:tc>
        <w:tc>
          <w:tcPr>
            <w:tcW w:w="811" w:type="pct"/>
            <w:tcBorders>
              <w:top w:val="single" w:sz="4" w:space="0" w:color="auto"/>
              <w:left w:val="single" w:sz="4" w:space="0" w:color="auto"/>
              <w:bottom w:val="single" w:sz="4" w:space="0" w:color="auto"/>
              <w:right w:val="single" w:sz="4" w:space="0" w:color="auto"/>
            </w:tcBorders>
            <w:vAlign w:val="center"/>
          </w:tcPr>
          <w:p w14:paraId="58D2513A"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178307CC" w14:textId="77777777" w:rsidR="00123ECE" w:rsidRPr="00130358" w:rsidRDefault="00123ECE" w:rsidP="00483222">
            <w:pPr>
              <w:pStyle w:val="TAC"/>
            </w:pPr>
            <w:r w:rsidRPr="00130358">
              <w:t>6</w:t>
            </w:r>
          </w:p>
        </w:tc>
      </w:tr>
      <w:tr w:rsidR="00123ECE" w:rsidRPr="00130358" w14:paraId="6DB7FBE0" w14:textId="77777777" w:rsidTr="00483222">
        <w:trPr>
          <w:jc w:val="center"/>
        </w:trPr>
        <w:tc>
          <w:tcPr>
            <w:tcW w:w="1960" w:type="pct"/>
            <w:tcBorders>
              <w:right w:val="single" w:sz="4" w:space="0" w:color="auto"/>
            </w:tcBorders>
            <w:vAlign w:val="center"/>
          </w:tcPr>
          <w:p w14:paraId="52D6E8A3" w14:textId="4D95A9C1" w:rsidR="00123ECE" w:rsidRPr="00130358" w:rsidRDefault="00123ECE" w:rsidP="00483222">
            <w:pPr>
              <w:pStyle w:val="TAL"/>
            </w:pPr>
            <w:r w:rsidRPr="00130358">
              <w:t>Uplink-downlink</w:t>
            </w:r>
            <w:r w:rsidR="00D62538" w:rsidRPr="00130358">
              <w:t xml:space="preserve"> </w:t>
            </w:r>
            <w:r w:rsidRPr="00130358">
              <w:t>configuration</w:t>
            </w:r>
            <w:r w:rsidRPr="00130358">
              <w:rPr>
                <w:vertAlign w:val="superscript"/>
              </w:rPr>
              <w:t>Note1</w:t>
            </w:r>
          </w:p>
        </w:tc>
        <w:tc>
          <w:tcPr>
            <w:tcW w:w="811" w:type="pct"/>
            <w:tcBorders>
              <w:top w:val="single" w:sz="4" w:space="0" w:color="auto"/>
              <w:left w:val="single" w:sz="4" w:space="0" w:color="auto"/>
              <w:bottom w:val="single" w:sz="4" w:space="0" w:color="auto"/>
              <w:right w:val="single" w:sz="4" w:space="0" w:color="auto"/>
            </w:tcBorders>
            <w:vAlign w:val="center"/>
          </w:tcPr>
          <w:p w14:paraId="19A78624"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AD1CD26" w14:textId="77777777" w:rsidR="00123ECE" w:rsidRPr="00130358" w:rsidRDefault="00123ECE" w:rsidP="00483222">
            <w:pPr>
              <w:pStyle w:val="TAC"/>
            </w:pPr>
            <w:r w:rsidRPr="00130358">
              <w:t>1</w:t>
            </w:r>
          </w:p>
        </w:tc>
      </w:tr>
      <w:tr w:rsidR="00123ECE" w:rsidRPr="00130358" w14:paraId="03527821" w14:textId="77777777" w:rsidTr="00483222">
        <w:trPr>
          <w:jc w:val="center"/>
        </w:trPr>
        <w:tc>
          <w:tcPr>
            <w:tcW w:w="1960" w:type="pct"/>
            <w:tcBorders>
              <w:right w:val="single" w:sz="4" w:space="0" w:color="auto"/>
            </w:tcBorders>
            <w:vAlign w:val="center"/>
          </w:tcPr>
          <w:p w14:paraId="4646AEBF" w14:textId="1BD7748E" w:rsidR="00123ECE" w:rsidRPr="00130358" w:rsidRDefault="00123ECE" w:rsidP="00483222">
            <w:pPr>
              <w:pStyle w:val="TAL"/>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rFonts w:eastAsia="SimSun"/>
                <w:lang w:eastAsia="zh-CN"/>
              </w:rPr>
              <w:t>D</w:t>
            </w:r>
            <w:r w:rsidRPr="00130358">
              <w:t>.2.1</w:t>
            </w:r>
            <w:r w:rsidR="00D62538" w:rsidRPr="00130358">
              <w:t xml:space="preserve"> </w:t>
            </w:r>
            <w:r w:rsidRPr="00130358">
              <w:t>(OP.1</w:t>
            </w:r>
            <w:r w:rsidR="00D62538" w:rsidRPr="00130358">
              <w:t xml:space="preserve"> </w:t>
            </w:r>
            <w:r w:rsidRPr="00130358">
              <w:t>TDD)</w:t>
            </w:r>
            <w:r w:rsidR="00D62538" w:rsidRPr="00130358">
              <w:t xml:space="preserve"> </w:t>
            </w:r>
          </w:p>
        </w:tc>
        <w:tc>
          <w:tcPr>
            <w:tcW w:w="811" w:type="pct"/>
            <w:tcBorders>
              <w:top w:val="single" w:sz="4" w:space="0" w:color="auto"/>
              <w:left w:val="single" w:sz="4" w:space="0" w:color="auto"/>
              <w:bottom w:val="single" w:sz="4" w:space="0" w:color="auto"/>
              <w:right w:val="single" w:sz="4" w:space="0" w:color="auto"/>
            </w:tcBorders>
            <w:vAlign w:val="center"/>
          </w:tcPr>
          <w:p w14:paraId="20AA9E4B" w14:textId="77777777" w:rsidR="00123ECE" w:rsidRPr="00130358" w:rsidRDefault="00123ECE" w:rsidP="00483222">
            <w:pPr>
              <w:pStyle w:val="TAC"/>
            </w:pP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4C8772F8" w14:textId="7EFB067E" w:rsidR="00123ECE" w:rsidRPr="00130358" w:rsidRDefault="00123ECE" w:rsidP="00483222">
            <w:pPr>
              <w:pStyle w:val="TAC"/>
            </w:pPr>
            <w:r w:rsidRPr="00130358">
              <w:t>OP.1</w:t>
            </w:r>
            <w:r w:rsidR="00D62538" w:rsidRPr="00130358">
              <w:t xml:space="preserve"> </w:t>
            </w:r>
            <w:r w:rsidRPr="00130358">
              <w:t>TDD</w:t>
            </w:r>
          </w:p>
        </w:tc>
      </w:tr>
      <w:tr w:rsidR="00123ECE" w:rsidRPr="00130358" w14:paraId="27201A4D" w14:textId="77777777" w:rsidTr="00483222">
        <w:trPr>
          <w:jc w:val="center"/>
        </w:trPr>
        <w:tc>
          <w:tcPr>
            <w:tcW w:w="1960" w:type="pct"/>
            <w:tcBorders>
              <w:right w:val="single" w:sz="4" w:space="0" w:color="auto"/>
            </w:tcBorders>
          </w:tcPr>
          <w:p w14:paraId="0DD729E9" w14:textId="77777777" w:rsidR="00123ECE" w:rsidRPr="00130358" w:rsidRDefault="00123ECE" w:rsidP="00D62538">
            <w:pPr>
              <w:pStyle w:val="TAL"/>
              <w:keepNext w:val="0"/>
              <w:keepLines w:val="0"/>
              <w:rPr>
                <w:bCs/>
              </w:rPr>
            </w:pPr>
            <w:r w:rsidRPr="00130358">
              <w:rPr>
                <w:bCs/>
              </w:rPr>
              <w:t>PBCH_RA</w:t>
            </w:r>
          </w:p>
        </w:tc>
        <w:tc>
          <w:tcPr>
            <w:tcW w:w="811" w:type="pct"/>
            <w:tcBorders>
              <w:top w:val="single" w:sz="4" w:space="0" w:color="auto"/>
              <w:left w:val="single" w:sz="4" w:space="0" w:color="auto"/>
              <w:bottom w:val="single" w:sz="4" w:space="0" w:color="auto"/>
              <w:right w:val="single" w:sz="4" w:space="0" w:color="auto"/>
            </w:tcBorders>
            <w:vAlign w:val="center"/>
          </w:tcPr>
          <w:p w14:paraId="126F91A9" w14:textId="77777777" w:rsidR="00123ECE" w:rsidRPr="00130358" w:rsidRDefault="00123ECE" w:rsidP="00D62538">
            <w:pPr>
              <w:pStyle w:val="TAC"/>
              <w:keepNext w:val="0"/>
              <w:keepLines w:val="0"/>
            </w:pPr>
            <w:r w:rsidRPr="00130358">
              <w:t>dB</w:t>
            </w:r>
          </w:p>
        </w:tc>
        <w:tc>
          <w:tcPr>
            <w:tcW w:w="2229" w:type="pct"/>
            <w:gridSpan w:val="2"/>
            <w:vMerge w:val="restart"/>
            <w:tcBorders>
              <w:top w:val="single" w:sz="4" w:space="0" w:color="auto"/>
              <w:left w:val="single" w:sz="4" w:space="0" w:color="auto"/>
              <w:bottom w:val="single" w:sz="4" w:space="0" w:color="auto"/>
              <w:right w:val="single" w:sz="4" w:space="0" w:color="auto"/>
            </w:tcBorders>
            <w:vAlign w:val="center"/>
          </w:tcPr>
          <w:p w14:paraId="5D33CBD9" w14:textId="77777777" w:rsidR="00123ECE" w:rsidRPr="00130358" w:rsidRDefault="00123ECE" w:rsidP="00D62538">
            <w:pPr>
              <w:pStyle w:val="TAC"/>
              <w:keepNext w:val="0"/>
              <w:keepLines w:val="0"/>
            </w:pPr>
            <w:r w:rsidRPr="00130358">
              <w:t>0</w:t>
            </w:r>
          </w:p>
        </w:tc>
      </w:tr>
      <w:tr w:rsidR="00123ECE" w:rsidRPr="00130358" w14:paraId="7EB6E083" w14:textId="77777777" w:rsidTr="00483222">
        <w:trPr>
          <w:jc w:val="center"/>
        </w:trPr>
        <w:tc>
          <w:tcPr>
            <w:tcW w:w="1960" w:type="pct"/>
            <w:tcBorders>
              <w:right w:val="single" w:sz="4" w:space="0" w:color="auto"/>
            </w:tcBorders>
          </w:tcPr>
          <w:p w14:paraId="159DC6FB" w14:textId="77777777" w:rsidR="00123ECE" w:rsidRPr="00130358" w:rsidRDefault="00123ECE" w:rsidP="00D62538">
            <w:pPr>
              <w:pStyle w:val="TAL"/>
              <w:keepNext w:val="0"/>
              <w:keepLines w:val="0"/>
              <w:rPr>
                <w:bCs/>
              </w:rPr>
            </w:pPr>
            <w:r w:rsidRPr="00130358">
              <w:rPr>
                <w:bCs/>
              </w:rPr>
              <w:t>PBCH_RB</w:t>
            </w:r>
          </w:p>
        </w:tc>
        <w:tc>
          <w:tcPr>
            <w:tcW w:w="811" w:type="pct"/>
            <w:tcBorders>
              <w:top w:val="single" w:sz="4" w:space="0" w:color="auto"/>
              <w:left w:val="single" w:sz="4" w:space="0" w:color="auto"/>
              <w:bottom w:val="single" w:sz="4" w:space="0" w:color="auto"/>
              <w:right w:val="single" w:sz="4" w:space="0" w:color="auto"/>
            </w:tcBorders>
            <w:vAlign w:val="center"/>
          </w:tcPr>
          <w:p w14:paraId="60E737D7"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15616D6" w14:textId="77777777" w:rsidR="00123ECE" w:rsidRPr="00130358" w:rsidRDefault="00123ECE" w:rsidP="00D62538">
            <w:pPr>
              <w:pStyle w:val="TAC"/>
              <w:keepNext w:val="0"/>
              <w:keepLines w:val="0"/>
            </w:pPr>
          </w:p>
        </w:tc>
      </w:tr>
      <w:tr w:rsidR="00123ECE" w:rsidRPr="00130358" w14:paraId="6D049295" w14:textId="77777777" w:rsidTr="00483222">
        <w:trPr>
          <w:jc w:val="center"/>
        </w:trPr>
        <w:tc>
          <w:tcPr>
            <w:tcW w:w="1960" w:type="pct"/>
            <w:tcBorders>
              <w:right w:val="single" w:sz="4" w:space="0" w:color="auto"/>
            </w:tcBorders>
          </w:tcPr>
          <w:p w14:paraId="48CFFA73" w14:textId="77777777" w:rsidR="00123ECE" w:rsidRPr="00130358" w:rsidRDefault="00123ECE" w:rsidP="00D62538">
            <w:pPr>
              <w:pStyle w:val="TAL"/>
              <w:keepNext w:val="0"/>
              <w:keepLines w:val="0"/>
              <w:rPr>
                <w:bCs/>
              </w:rPr>
            </w:pPr>
            <w:r w:rsidRPr="00130358">
              <w:rPr>
                <w:bCs/>
              </w:rPr>
              <w:t>PSS_RA</w:t>
            </w:r>
          </w:p>
        </w:tc>
        <w:tc>
          <w:tcPr>
            <w:tcW w:w="811" w:type="pct"/>
            <w:tcBorders>
              <w:top w:val="single" w:sz="4" w:space="0" w:color="auto"/>
              <w:left w:val="single" w:sz="4" w:space="0" w:color="auto"/>
              <w:bottom w:val="single" w:sz="4" w:space="0" w:color="auto"/>
              <w:right w:val="single" w:sz="4" w:space="0" w:color="auto"/>
            </w:tcBorders>
            <w:vAlign w:val="center"/>
          </w:tcPr>
          <w:p w14:paraId="6DC7E72A"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8FC2AD9" w14:textId="77777777" w:rsidR="00123ECE" w:rsidRPr="00130358" w:rsidRDefault="00123ECE" w:rsidP="00D62538">
            <w:pPr>
              <w:pStyle w:val="TAC"/>
              <w:keepNext w:val="0"/>
              <w:keepLines w:val="0"/>
            </w:pPr>
          </w:p>
        </w:tc>
      </w:tr>
      <w:tr w:rsidR="00123ECE" w:rsidRPr="00130358" w14:paraId="07AF5989" w14:textId="77777777" w:rsidTr="00483222">
        <w:trPr>
          <w:jc w:val="center"/>
        </w:trPr>
        <w:tc>
          <w:tcPr>
            <w:tcW w:w="1960" w:type="pct"/>
            <w:tcBorders>
              <w:right w:val="single" w:sz="4" w:space="0" w:color="auto"/>
            </w:tcBorders>
          </w:tcPr>
          <w:p w14:paraId="63785078" w14:textId="77777777" w:rsidR="00123ECE" w:rsidRPr="00130358" w:rsidRDefault="00123ECE" w:rsidP="00D62538">
            <w:pPr>
              <w:pStyle w:val="TAL"/>
              <w:keepNext w:val="0"/>
              <w:keepLines w:val="0"/>
              <w:rPr>
                <w:bCs/>
              </w:rPr>
            </w:pPr>
            <w:r w:rsidRPr="00130358">
              <w:rPr>
                <w:bCs/>
              </w:rPr>
              <w:t>SSS_RA</w:t>
            </w:r>
          </w:p>
        </w:tc>
        <w:tc>
          <w:tcPr>
            <w:tcW w:w="811" w:type="pct"/>
            <w:tcBorders>
              <w:top w:val="single" w:sz="4" w:space="0" w:color="auto"/>
              <w:left w:val="single" w:sz="4" w:space="0" w:color="auto"/>
              <w:bottom w:val="single" w:sz="4" w:space="0" w:color="auto"/>
              <w:right w:val="single" w:sz="4" w:space="0" w:color="auto"/>
            </w:tcBorders>
            <w:vAlign w:val="center"/>
          </w:tcPr>
          <w:p w14:paraId="19B3ECA1"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6899895" w14:textId="77777777" w:rsidR="00123ECE" w:rsidRPr="00130358" w:rsidRDefault="00123ECE" w:rsidP="00D62538">
            <w:pPr>
              <w:pStyle w:val="TAC"/>
              <w:keepNext w:val="0"/>
              <w:keepLines w:val="0"/>
            </w:pPr>
          </w:p>
        </w:tc>
      </w:tr>
      <w:tr w:rsidR="00123ECE" w:rsidRPr="00130358" w14:paraId="27448EC9" w14:textId="77777777" w:rsidTr="00483222">
        <w:trPr>
          <w:jc w:val="center"/>
        </w:trPr>
        <w:tc>
          <w:tcPr>
            <w:tcW w:w="1960" w:type="pct"/>
            <w:tcBorders>
              <w:right w:val="single" w:sz="4" w:space="0" w:color="auto"/>
            </w:tcBorders>
          </w:tcPr>
          <w:p w14:paraId="6D0A823B" w14:textId="77777777" w:rsidR="00123ECE" w:rsidRPr="00130358" w:rsidRDefault="00123ECE" w:rsidP="00D62538">
            <w:pPr>
              <w:pStyle w:val="TAL"/>
              <w:keepNext w:val="0"/>
              <w:keepLines w:val="0"/>
              <w:rPr>
                <w:bCs/>
              </w:rPr>
            </w:pPr>
            <w:r w:rsidRPr="00130358">
              <w:rPr>
                <w:bCs/>
              </w:rPr>
              <w:t>PCFICH_RB</w:t>
            </w:r>
          </w:p>
        </w:tc>
        <w:tc>
          <w:tcPr>
            <w:tcW w:w="811" w:type="pct"/>
            <w:tcBorders>
              <w:top w:val="single" w:sz="4" w:space="0" w:color="auto"/>
              <w:left w:val="single" w:sz="4" w:space="0" w:color="auto"/>
              <w:bottom w:val="single" w:sz="4" w:space="0" w:color="auto"/>
              <w:right w:val="single" w:sz="4" w:space="0" w:color="auto"/>
            </w:tcBorders>
            <w:vAlign w:val="center"/>
          </w:tcPr>
          <w:p w14:paraId="47330ABE"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tcPr>
          <w:p w14:paraId="0C2FF7DD" w14:textId="77777777" w:rsidR="00123ECE" w:rsidRPr="00130358" w:rsidRDefault="00123ECE" w:rsidP="00D62538">
            <w:pPr>
              <w:pStyle w:val="TAC"/>
              <w:keepNext w:val="0"/>
              <w:keepLines w:val="0"/>
            </w:pPr>
          </w:p>
        </w:tc>
      </w:tr>
      <w:tr w:rsidR="00123ECE" w:rsidRPr="00130358" w14:paraId="38C465DC" w14:textId="77777777" w:rsidTr="00483222">
        <w:trPr>
          <w:jc w:val="center"/>
        </w:trPr>
        <w:tc>
          <w:tcPr>
            <w:tcW w:w="1960" w:type="pct"/>
            <w:tcBorders>
              <w:right w:val="single" w:sz="4" w:space="0" w:color="auto"/>
            </w:tcBorders>
          </w:tcPr>
          <w:p w14:paraId="0C268306" w14:textId="77777777" w:rsidR="00123ECE" w:rsidRPr="00130358" w:rsidRDefault="00123ECE" w:rsidP="00D62538">
            <w:pPr>
              <w:pStyle w:val="TAL"/>
              <w:keepNext w:val="0"/>
              <w:keepLines w:val="0"/>
              <w:rPr>
                <w:bCs/>
              </w:rPr>
            </w:pPr>
            <w:r w:rsidRPr="00130358">
              <w:rPr>
                <w:bCs/>
              </w:rPr>
              <w:t>PHICH_RA</w:t>
            </w:r>
          </w:p>
        </w:tc>
        <w:tc>
          <w:tcPr>
            <w:tcW w:w="811" w:type="pct"/>
            <w:tcBorders>
              <w:top w:val="single" w:sz="4" w:space="0" w:color="auto"/>
              <w:left w:val="single" w:sz="4" w:space="0" w:color="auto"/>
              <w:bottom w:val="single" w:sz="4" w:space="0" w:color="auto"/>
              <w:right w:val="single" w:sz="4" w:space="0" w:color="auto"/>
            </w:tcBorders>
            <w:vAlign w:val="center"/>
          </w:tcPr>
          <w:p w14:paraId="3C7D3407"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A41C8E3" w14:textId="77777777" w:rsidR="00123ECE" w:rsidRPr="00130358" w:rsidRDefault="00123ECE" w:rsidP="00D62538">
            <w:pPr>
              <w:pStyle w:val="TAC"/>
              <w:keepNext w:val="0"/>
              <w:keepLines w:val="0"/>
            </w:pPr>
          </w:p>
        </w:tc>
      </w:tr>
      <w:tr w:rsidR="00123ECE" w:rsidRPr="00130358" w14:paraId="15830F9B" w14:textId="77777777" w:rsidTr="00483222">
        <w:trPr>
          <w:jc w:val="center"/>
        </w:trPr>
        <w:tc>
          <w:tcPr>
            <w:tcW w:w="1960" w:type="pct"/>
            <w:tcBorders>
              <w:right w:val="single" w:sz="4" w:space="0" w:color="auto"/>
            </w:tcBorders>
          </w:tcPr>
          <w:p w14:paraId="61848801" w14:textId="77777777" w:rsidR="00123ECE" w:rsidRPr="00130358" w:rsidRDefault="00123ECE" w:rsidP="00D62538">
            <w:pPr>
              <w:pStyle w:val="TAL"/>
              <w:keepNext w:val="0"/>
              <w:keepLines w:val="0"/>
              <w:rPr>
                <w:bCs/>
              </w:rPr>
            </w:pPr>
            <w:r w:rsidRPr="00130358">
              <w:rPr>
                <w:bCs/>
              </w:rPr>
              <w:t>PHICH_RB</w:t>
            </w:r>
          </w:p>
        </w:tc>
        <w:tc>
          <w:tcPr>
            <w:tcW w:w="811" w:type="pct"/>
            <w:tcBorders>
              <w:top w:val="single" w:sz="4" w:space="0" w:color="auto"/>
              <w:left w:val="single" w:sz="4" w:space="0" w:color="auto"/>
              <w:bottom w:val="single" w:sz="4" w:space="0" w:color="auto"/>
              <w:right w:val="single" w:sz="4" w:space="0" w:color="auto"/>
            </w:tcBorders>
            <w:vAlign w:val="center"/>
          </w:tcPr>
          <w:p w14:paraId="34627B76"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41272353" w14:textId="77777777" w:rsidR="00123ECE" w:rsidRPr="00130358" w:rsidRDefault="00123ECE" w:rsidP="00D62538">
            <w:pPr>
              <w:pStyle w:val="TAC"/>
              <w:keepNext w:val="0"/>
              <w:keepLines w:val="0"/>
            </w:pPr>
          </w:p>
        </w:tc>
      </w:tr>
      <w:tr w:rsidR="00123ECE" w:rsidRPr="00130358" w14:paraId="60F25D04" w14:textId="77777777" w:rsidTr="00483222">
        <w:trPr>
          <w:jc w:val="center"/>
        </w:trPr>
        <w:tc>
          <w:tcPr>
            <w:tcW w:w="1960" w:type="pct"/>
            <w:tcBorders>
              <w:right w:val="single" w:sz="4" w:space="0" w:color="auto"/>
            </w:tcBorders>
          </w:tcPr>
          <w:p w14:paraId="5FFA68BA" w14:textId="77777777" w:rsidR="00123ECE" w:rsidRPr="00130358" w:rsidRDefault="00123ECE" w:rsidP="00D62538">
            <w:pPr>
              <w:pStyle w:val="TAL"/>
              <w:keepNext w:val="0"/>
              <w:keepLines w:val="0"/>
              <w:rPr>
                <w:bCs/>
              </w:rPr>
            </w:pPr>
            <w:r w:rsidRPr="00130358">
              <w:rPr>
                <w:bCs/>
              </w:rPr>
              <w:t>PDCCH_RA</w:t>
            </w:r>
          </w:p>
        </w:tc>
        <w:tc>
          <w:tcPr>
            <w:tcW w:w="811" w:type="pct"/>
            <w:tcBorders>
              <w:top w:val="single" w:sz="4" w:space="0" w:color="auto"/>
              <w:left w:val="single" w:sz="4" w:space="0" w:color="auto"/>
              <w:bottom w:val="single" w:sz="4" w:space="0" w:color="auto"/>
              <w:right w:val="single" w:sz="4" w:space="0" w:color="auto"/>
            </w:tcBorders>
            <w:vAlign w:val="center"/>
          </w:tcPr>
          <w:p w14:paraId="249082FC"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56FDC819" w14:textId="77777777" w:rsidR="00123ECE" w:rsidRPr="00130358" w:rsidRDefault="00123ECE" w:rsidP="00D62538">
            <w:pPr>
              <w:pStyle w:val="TAC"/>
              <w:keepNext w:val="0"/>
              <w:keepLines w:val="0"/>
            </w:pPr>
          </w:p>
        </w:tc>
      </w:tr>
      <w:tr w:rsidR="00123ECE" w:rsidRPr="00130358" w14:paraId="2755BEBF" w14:textId="77777777" w:rsidTr="00483222">
        <w:trPr>
          <w:jc w:val="center"/>
        </w:trPr>
        <w:tc>
          <w:tcPr>
            <w:tcW w:w="1960" w:type="pct"/>
            <w:tcBorders>
              <w:right w:val="single" w:sz="4" w:space="0" w:color="auto"/>
            </w:tcBorders>
          </w:tcPr>
          <w:p w14:paraId="4CE75EE9" w14:textId="77777777" w:rsidR="00123ECE" w:rsidRPr="00130358" w:rsidRDefault="00123ECE" w:rsidP="00D62538">
            <w:pPr>
              <w:pStyle w:val="TAL"/>
              <w:keepNext w:val="0"/>
              <w:keepLines w:val="0"/>
              <w:rPr>
                <w:bCs/>
              </w:rPr>
            </w:pPr>
            <w:r w:rsidRPr="00130358">
              <w:rPr>
                <w:bCs/>
              </w:rPr>
              <w:t>PDCCH_RB</w:t>
            </w:r>
          </w:p>
        </w:tc>
        <w:tc>
          <w:tcPr>
            <w:tcW w:w="811" w:type="pct"/>
            <w:tcBorders>
              <w:top w:val="single" w:sz="4" w:space="0" w:color="auto"/>
              <w:left w:val="single" w:sz="4" w:space="0" w:color="auto"/>
              <w:bottom w:val="single" w:sz="4" w:space="0" w:color="auto"/>
              <w:right w:val="single" w:sz="4" w:space="0" w:color="auto"/>
            </w:tcBorders>
            <w:vAlign w:val="center"/>
          </w:tcPr>
          <w:p w14:paraId="6330DF2B"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tcPr>
          <w:p w14:paraId="64EE5C3F" w14:textId="77777777" w:rsidR="00123ECE" w:rsidRPr="00130358" w:rsidRDefault="00123ECE" w:rsidP="00D62538">
            <w:pPr>
              <w:pStyle w:val="TAC"/>
              <w:keepNext w:val="0"/>
              <w:keepLines w:val="0"/>
            </w:pPr>
          </w:p>
        </w:tc>
      </w:tr>
      <w:tr w:rsidR="00123ECE" w:rsidRPr="00130358" w14:paraId="234D5709" w14:textId="77777777" w:rsidTr="00483222">
        <w:trPr>
          <w:jc w:val="center"/>
        </w:trPr>
        <w:tc>
          <w:tcPr>
            <w:tcW w:w="1960" w:type="pct"/>
            <w:tcBorders>
              <w:right w:val="single" w:sz="4" w:space="0" w:color="auto"/>
            </w:tcBorders>
          </w:tcPr>
          <w:p w14:paraId="1F836168" w14:textId="77777777" w:rsidR="00123ECE" w:rsidRPr="00130358" w:rsidRDefault="00123ECE" w:rsidP="00D62538">
            <w:pPr>
              <w:pStyle w:val="TAL"/>
              <w:keepNext w:val="0"/>
              <w:keepLines w:val="0"/>
              <w:rPr>
                <w:bCs/>
              </w:rPr>
            </w:pPr>
            <w:r w:rsidRPr="00130358">
              <w:rPr>
                <w:bCs/>
              </w:rPr>
              <w:t>PDSCH_RA</w:t>
            </w:r>
          </w:p>
        </w:tc>
        <w:tc>
          <w:tcPr>
            <w:tcW w:w="811" w:type="pct"/>
            <w:tcBorders>
              <w:top w:val="single" w:sz="4" w:space="0" w:color="auto"/>
              <w:left w:val="single" w:sz="4" w:space="0" w:color="auto"/>
              <w:bottom w:val="single" w:sz="4" w:space="0" w:color="auto"/>
              <w:right w:val="single" w:sz="4" w:space="0" w:color="auto"/>
            </w:tcBorders>
            <w:vAlign w:val="center"/>
          </w:tcPr>
          <w:p w14:paraId="0E3C9938"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45CEA2EE" w14:textId="77777777" w:rsidR="00123ECE" w:rsidRPr="00130358" w:rsidRDefault="00123ECE" w:rsidP="00D62538">
            <w:pPr>
              <w:pStyle w:val="TAC"/>
              <w:keepNext w:val="0"/>
              <w:keepLines w:val="0"/>
            </w:pPr>
          </w:p>
        </w:tc>
      </w:tr>
      <w:tr w:rsidR="00123ECE" w:rsidRPr="00130358" w14:paraId="389DABC5" w14:textId="77777777" w:rsidTr="00483222">
        <w:trPr>
          <w:jc w:val="center"/>
        </w:trPr>
        <w:tc>
          <w:tcPr>
            <w:tcW w:w="1960" w:type="pct"/>
            <w:tcBorders>
              <w:right w:val="single" w:sz="4" w:space="0" w:color="auto"/>
            </w:tcBorders>
          </w:tcPr>
          <w:p w14:paraId="6910AE30" w14:textId="77777777" w:rsidR="00123ECE" w:rsidRPr="00130358" w:rsidRDefault="00123ECE" w:rsidP="00D62538">
            <w:pPr>
              <w:pStyle w:val="TAL"/>
              <w:keepNext w:val="0"/>
              <w:keepLines w:val="0"/>
              <w:rPr>
                <w:bCs/>
              </w:rPr>
            </w:pPr>
            <w:r w:rsidRPr="00130358">
              <w:rPr>
                <w:bCs/>
              </w:rPr>
              <w:t>PDSCH_RB</w:t>
            </w:r>
          </w:p>
        </w:tc>
        <w:tc>
          <w:tcPr>
            <w:tcW w:w="811" w:type="pct"/>
            <w:tcBorders>
              <w:top w:val="single" w:sz="4" w:space="0" w:color="auto"/>
              <w:left w:val="single" w:sz="4" w:space="0" w:color="auto"/>
              <w:bottom w:val="single" w:sz="4" w:space="0" w:color="auto"/>
              <w:right w:val="single" w:sz="4" w:space="0" w:color="auto"/>
            </w:tcBorders>
            <w:vAlign w:val="center"/>
          </w:tcPr>
          <w:p w14:paraId="3FF750F0"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0DE8D770" w14:textId="77777777" w:rsidR="00123ECE" w:rsidRPr="00130358" w:rsidRDefault="00123ECE" w:rsidP="00D62538">
            <w:pPr>
              <w:pStyle w:val="TAC"/>
              <w:keepNext w:val="0"/>
              <w:keepLines w:val="0"/>
            </w:pPr>
          </w:p>
        </w:tc>
      </w:tr>
      <w:tr w:rsidR="00123ECE" w:rsidRPr="00130358" w14:paraId="49D5F876" w14:textId="77777777" w:rsidTr="00483222">
        <w:trPr>
          <w:jc w:val="center"/>
        </w:trPr>
        <w:tc>
          <w:tcPr>
            <w:tcW w:w="1960" w:type="pct"/>
            <w:tcBorders>
              <w:right w:val="single" w:sz="4" w:space="0" w:color="auto"/>
            </w:tcBorders>
            <w:vAlign w:val="center"/>
          </w:tcPr>
          <w:p w14:paraId="13D3745E" w14:textId="30934880" w:rsidR="00123ECE" w:rsidRPr="00130358" w:rsidRDefault="00123ECE" w:rsidP="00D62538">
            <w:pPr>
              <w:pStyle w:val="TAL"/>
              <w:keepNext w:val="0"/>
              <w:keepLines w:val="0"/>
            </w:pPr>
            <w:proofErr w:type="spellStart"/>
            <w:r w:rsidRPr="00130358">
              <w:t>OCNG_RA</w:t>
            </w:r>
            <w:r w:rsidRPr="00130358">
              <w:rPr>
                <w:vertAlign w:val="superscript"/>
              </w:rPr>
              <w:t>Note</w:t>
            </w:r>
            <w:proofErr w:type="spellEnd"/>
            <w:r w:rsidR="00D62538" w:rsidRPr="00130358">
              <w:rPr>
                <w:vertAlign w:val="superscript"/>
              </w:rPr>
              <w:t xml:space="preserve"> </w:t>
            </w:r>
            <w:r w:rsidRPr="00130358">
              <w:rPr>
                <w:vertAlign w:val="superscript"/>
              </w:rPr>
              <w:t>2</w:t>
            </w:r>
          </w:p>
        </w:tc>
        <w:tc>
          <w:tcPr>
            <w:tcW w:w="811" w:type="pct"/>
            <w:tcBorders>
              <w:top w:val="single" w:sz="4" w:space="0" w:color="auto"/>
              <w:left w:val="single" w:sz="4" w:space="0" w:color="auto"/>
              <w:bottom w:val="single" w:sz="4" w:space="0" w:color="auto"/>
              <w:right w:val="single" w:sz="4" w:space="0" w:color="auto"/>
            </w:tcBorders>
            <w:vAlign w:val="center"/>
          </w:tcPr>
          <w:p w14:paraId="3223FEC9"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29F2272F" w14:textId="77777777" w:rsidR="00123ECE" w:rsidRPr="00130358" w:rsidRDefault="00123ECE" w:rsidP="00D62538">
            <w:pPr>
              <w:pStyle w:val="TAC"/>
              <w:keepNext w:val="0"/>
              <w:keepLines w:val="0"/>
            </w:pPr>
          </w:p>
        </w:tc>
      </w:tr>
      <w:tr w:rsidR="00123ECE" w:rsidRPr="00130358" w14:paraId="50172051" w14:textId="77777777" w:rsidTr="00483222">
        <w:trPr>
          <w:jc w:val="center"/>
        </w:trPr>
        <w:tc>
          <w:tcPr>
            <w:tcW w:w="1960" w:type="pct"/>
            <w:tcBorders>
              <w:right w:val="single" w:sz="4" w:space="0" w:color="auto"/>
            </w:tcBorders>
            <w:vAlign w:val="center"/>
          </w:tcPr>
          <w:p w14:paraId="30A99E29" w14:textId="4E39D0F8" w:rsidR="00123ECE" w:rsidRPr="00130358" w:rsidRDefault="00123ECE" w:rsidP="00D62538">
            <w:pPr>
              <w:pStyle w:val="TAL"/>
              <w:keepNext w:val="0"/>
              <w:keepLines w:val="0"/>
            </w:pPr>
            <w:r w:rsidRPr="00130358">
              <w:t>OCNG_RB</w:t>
            </w:r>
            <w:r w:rsidRPr="00130358">
              <w:rPr>
                <w:vertAlign w:val="superscript"/>
              </w:rPr>
              <w:t>Note</w:t>
            </w:r>
            <w:r w:rsidR="00D62538" w:rsidRPr="00130358">
              <w:rPr>
                <w:vertAlign w:val="superscript"/>
              </w:rPr>
              <w:t xml:space="preserve"> </w:t>
            </w:r>
            <w:r w:rsidRPr="00130358">
              <w:rPr>
                <w:vertAlign w:val="superscript"/>
              </w:rPr>
              <w:t>2</w:t>
            </w:r>
          </w:p>
        </w:tc>
        <w:tc>
          <w:tcPr>
            <w:tcW w:w="811" w:type="pct"/>
            <w:tcBorders>
              <w:top w:val="single" w:sz="4" w:space="0" w:color="auto"/>
              <w:left w:val="single" w:sz="4" w:space="0" w:color="auto"/>
              <w:bottom w:val="single" w:sz="4" w:space="0" w:color="auto"/>
              <w:right w:val="single" w:sz="4" w:space="0" w:color="auto"/>
            </w:tcBorders>
            <w:vAlign w:val="center"/>
          </w:tcPr>
          <w:p w14:paraId="762555D2" w14:textId="77777777" w:rsidR="00123ECE" w:rsidRPr="00130358" w:rsidRDefault="00123ECE" w:rsidP="00D62538">
            <w:pPr>
              <w:pStyle w:val="TAC"/>
              <w:keepNext w:val="0"/>
              <w:keepLines w:val="0"/>
            </w:pPr>
            <w:r w:rsidRPr="00130358">
              <w:t>dB</w:t>
            </w:r>
          </w:p>
        </w:tc>
        <w:tc>
          <w:tcPr>
            <w:tcW w:w="2229" w:type="pct"/>
            <w:gridSpan w:val="2"/>
            <w:vMerge/>
            <w:tcBorders>
              <w:top w:val="single" w:sz="4" w:space="0" w:color="auto"/>
              <w:left w:val="single" w:sz="4" w:space="0" w:color="auto"/>
              <w:bottom w:val="single" w:sz="4" w:space="0" w:color="auto"/>
              <w:right w:val="single" w:sz="4" w:space="0" w:color="auto"/>
            </w:tcBorders>
            <w:vAlign w:val="center"/>
          </w:tcPr>
          <w:p w14:paraId="115A4BB5" w14:textId="77777777" w:rsidR="00123ECE" w:rsidRPr="00130358" w:rsidRDefault="00123ECE" w:rsidP="00D62538">
            <w:pPr>
              <w:pStyle w:val="TAC"/>
              <w:keepNext w:val="0"/>
              <w:keepLines w:val="0"/>
            </w:pPr>
          </w:p>
        </w:tc>
      </w:tr>
      <w:tr w:rsidR="00123ECE" w:rsidRPr="00130358" w14:paraId="167E173D" w14:textId="77777777" w:rsidTr="00483222">
        <w:trPr>
          <w:jc w:val="center"/>
        </w:trPr>
        <w:tc>
          <w:tcPr>
            <w:tcW w:w="1960" w:type="pct"/>
            <w:tcBorders>
              <w:right w:val="single" w:sz="4" w:space="0" w:color="auto"/>
            </w:tcBorders>
          </w:tcPr>
          <w:p w14:paraId="223F9ACB" w14:textId="219419AB" w:rsidR="00123ECE" w:rsidRPr="00130358" w:rsidRDefault="00123ECE" w:rsidP="00D62538">
            <w:pPr>
              <w:pStyle w:val="TAL"/>
              <w:keepNext w:val="0"/>
              <w:keepLines w:val="0"/>
              <w:rPr>
                <w:bCs/>
              </w:rPr>
            </w:pPr>
            <w:r w:rsidRPr="00130358">
              <w:rPr>
                <w:bCs/>
                <w:position w:val="-12"/>
              </w:rPr>
              <w:object w:dxaOrig="400" w:dyaOrig="360" w14:anchorId="1E18C270">
                <v:shape id="_x0000_i1029" type="#_x0000_t75" style="width:20.25pt;height:18.75pt" o:ole="" fillcolor="window">
                  <v:imagedata r:id="rId7" o:title=""/>
                </v:shape>
                <o:OLEObject Type="Embed" ProgID="Equation.3" ShapeID="_x0000_i1029" DrawAspect="Content" ObjectID="_1736593520" r:id="rId14"/>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811" w:type="pct"/>
            <w:tcBorders>
              <w:top w:val="single" w:sz="4" w:space="0" w:color="auto"/>
              <w:left w:val="single" w:sz="4" w:space="0" w:color="auto"/>
              <w:bottom w:val="single" w:sz="4" w:space="0" w:color="auto"/>
              <w:right w:val="single" w:sz="4" w:space="0" w:color="auto"/>
            </w:tcBorders>
            <w:vAlign w:val="center"/>
          </w:tcPr>
          <w:p w14:paraId="7D222FA4" w14:textId="035804AC"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229" w:type="pct"/>
            <w:gridSpan w:val="2"/>
            <w:tcBorders>
              <w:top w:val="single" w:sz="4" w:space="0" w:color="auto"/>
              <w:left w:val="single" w:sz="4" w:space="0" w:color="auto"/>
              <w:bottom w:val="single" w:sz="4" w:space="0" w:color="auto"/>
              <w:right w:val="single" w:sz="4" w:space="0" w:color="auto"/>
            </w:tcBorders>
            <w:vAlign w:val="center"/>
          </w:tcPr>
          <w:p w14:paraId="238A94E0" w14:textId="77777777" w:rsidR="00123ECE" w:rsidRPr="00130358" w:rsidRDefault="00123ECE" w:rsidP="00D62538">
            <w:pPr>
              <w:pStyle w:val="TAC"/>
              <w:keepNext w:val="0"/>
              <w:keepLines w:val="0"/>
            </w:pPr>
            <w:r w:rsidRPr="00130358">
              <w:t>-98</w:t>
            </w:r>
          </w:p>
        </w:tc>
      </w:tr>
      <w:tr w:rsidR="00123ECE" w:rsidRPr="00130358" w14:paraId="23ADA565" w14:textId="77777777" w:rsidTr="00483222">
        <w:trPr>
          <w:jc w:val="center"/>
        </w:trPr>
        <w:tc>
          <w:tcPr>
            <w:tcW w:w="1960" w:type="pct"/>
          </w:tcPr>
          <w:p w14:paraId="7E4E4C08" w14:textId="10FD60C8"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811" w:type="pct"/>
            <w:tcBorders>
              <w:top w:val="single" w:sz="4" w:space="0" w:color="auto"/>
            </w:tcBorders>
            <w:vAlign w:val="center"/>
          </w:tcPr>
          <w:p w14:paraId="1CC7DD0C" w14:textId="56D67B6B"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229" w:type="pct"/>
            <w:gridSpan w:val="2"/>
            <w:tcBorders>
              <w:top w:val="single" w:sz="4" w:space="0" w:color="auto"/>
            </w:tcBorders>
            <w:vAlign w:val="center"/>
          </w:tcPr>
          <w:p w14:paraId="3A77DEDD" w14:textId="77777777" w:rsidR="00123ECE" w:rsidRPr="00130358" w:rsidRDefault="00123ECE" w:rsidP="00D62538">
            <w:pPr>
              <w:pStyle w:val="TAC"/>
              <w:keepNext w:val="0"/>
              <w:keepLines w:val="0"/>
            </w:pPr>
            <w:r w:rsidRPr="00130358">
              <w:t>-94</w:t>
            </w:r>
          </w:p>
        </w:tc>
      </w:tr>
      <w:tr w:rsidR="00123ECE" w:rsidRPr="00130358" w14:paraId="72A2E19D" w14:textId="77777777" w:rsidTr="00483222">
        <w:trPr>
          <w:jc w:val="center"/>
        </w:trPr>
        <w:tc>
          <w:tcPr>
            <w:tcW w:w="1960" w:type="pct"/>
          </w:tcPr>
          <w:p w14:paraId="57AED6C0" w14:textId="77777777" w:rsidR="00123ECE" w:rsidRPr="00130358" w:rsidRDefault="00123ECE" w:rsidP="00D62538">
            <w:pPr>
              <w:pStyle w:val="TAL"/>
              <w:keepNext w:val="0"/>
              <w:keepLines w:val="0"/>
              <w:rPr>
                <w:bCs/>
              </w:rPr>
            </w:pPr>
            <w:r w:rsidRPr="00130358">
              <w:rPr>
                <w:bCs/>
                <w:position w:val="-12"/>
              </w:rPr>
              <w:object w:dxaOrig="620" w:dyaOrig="380" w14:anchorId="36E7F4E4">
                <v:shape id="_x0000_i1030" type="#_x0000_t75" style="width:31.5pt;height:18.75pt" o:ole="" fillcolor="window">
                  <v:imagedata r:id="rId9" o:title=""/>
                </v:shape>
                <o:OLEObject Type="Embed" ProgID="Equation.3" ShapeID="_x0000_i1030" DrawAspect="Content" ObjectID="_1736593521" r:id="rId15"/>
              </w:object>
            </w:r>
          </w:p>
        </w:tc>
        <w:tc>
          <w:tcPr>
            <w:tcW w:w="811" w:type="pct"/>
            <w:vAlign w:val="center"/>
          </w:tcPr>
          <w:p w14:paraId="69717364" w14:textId="77777777" w:rsidR="00123ECE" w:rsidRPr="00130358" w:rsidRDefault="00123ECE" w:rsidP="00D62538">
            <w:pPr>
              <w:pStyle w:val="TAC"/>
              <w:keepNext w:val="0"/>
              <w:keepLines w:val="0"/>
              <w:rPr>
                <w:bCs/>
              </w:rPr>
            </w:pPr>
            <w:r w:rsidRPr="00130358">
              <w:rPr>
                <w:bCs/>
              </w:rPr>
              <w:t>dB</w:t>
            </w:r>
          </w:p>
        </w:tc>
        <w:tc>
          <w:tcPr>
            <w:tcW w:w="2229" w:type="pct"/>
            <w:gridSpan w:val="2"/>
            <w:vAlign w:val="center"/>
          </w:tcPr>
          <w:p w14:paraId="4064B5E5" w14:textId="77777777" w:rsidR="00123ECE" w:rsidRPr="00130358" w:rsidRDefault="00123ECE" w:rsidP="00D62538">
            <w:pPr>
              <w:pStyle w:val="TAC"/>
              <w:keepNext w:val="0"/>
              <w:keepLines w:val="0"/>
            </w:pPr>
            <w:r w:rsidRPr="00130358">
              <w:t>4</w:t>
            </w:r>
          </w:p>
        </w:tc>
      </w:tr>
      <w:tr w:rsidR="00123ECE" w:rsidRPr="00130358" w14:paraId="5E4292B3" w14:textId="77777777" w:rsidTr="00483222">
        <w:trPr>
          <w:jc w:val="center"/>
        </w:trPr>
        <w:tc>
          <w:tcPr>
            <w:tcW w:w="1960" w:type="pct"/>
          </w:tcPr>
          <w:p w14:paraId="6DB6328D" w14:textId="12E7D68E"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811" w:type="pct"/>
            <w:vAlign w:val="center"/>
          </w:tcPr>
          <w:p w14:paraId="01BE486F" w14:textId="2C8BEE0A"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229" w:type="pct"/>
            <w:gridSpan w:val="2"/>
            <w:vAlign w:val="center"/>
          </w:tcPr>
          <w:p w14:paraId="7BED6B84" w14:textId="77777777" w:rsidR="00123ECE" w:rsidRPr="00130358" w:rsidRDefault="00123ECE" w:rsidP="00D62538">
            <w:pPr>
              <w:pStyle w:val="TAC"/>
              <w:keepNext w:val="0"/>
              <w:keepLines w:val="0"/>
            </w:pPr>
            <w:r w:rsidRPr="00130358">
              <w:t>-94</w:t>
            </w:r>
          </w:p>
        </w:tc>
      </w:tr>
      <w:tr w:rsidR="00123ECE" w:rsidRPr="00130358" w14:paraId="054AB126" w14:textId="77777777" w:rsidTr="00483222">
        <w:trPr>
          <w:jc w:val="center"/>
        </w:trPr>
        <w:tc>
          <w:tcPr>
            <w:tcW w:w="1960" w:type="pct"/>
          </w:tcPr>
          <w:p w14:paraId="3B02D596" w14:textId="77777777" w:rsidR="00123ECE" w:rsidRPr="00130358" w:rsidRDefault="00123ECE" w:rsidP="00D62538">
            <w:pPr>
              <w:pStyle w:val="TAL"/>
              <w:keepNext w:val="0"/>
              <w:keepLines w:val="0"/>
              <w:rPr>
                <w:bCs/>
              </w:rPr>
            </w:pPr>
            <w:r w:rsidRPr="00130358">
              <w:rPr>
                <w:bCs/>
                <w:position w:val="-12"/>
              </w:rPr>
              <w:object w:dxaOrig="800" w:dyaOrig="380" w14:anchorId="7BAA9D20">
                <v:shape id="_x0000_i1031" type="#_x0000_t75" style="width:39.75pt;height:18.75pt" o:ole="" fillcolor="window">
                  <v:imagedata r:id="rId11" o:title=""/>
                </v:shape>
                <o:OLEObject Type="Embed" ProgID="Equation.3" ShapeID="_x0000_i1031" DrawAspect="Content" ObjectID="_1736593522" r:id="rId16"/>
              </w:object>
            </w:r>
          </w:p>
        </w:tc>
        <w:tc>
          <w:tcPr>
            <w:tcW w:w="811" w:type="pct"/>
            <w:vAlign w:val="center"/>
          </w:tcPr>
          <w:p w14:paraId="76C8BF4B" w14:textId="77777777" w:rsidR="00123ECE" w:rsidRPr="00130358" w:rsidRDefault="00123ECE" w:rsidP="00D62538">
            <w:pPr>
              <w:pStyle w:val="TAC"/>
              <w:keepNext w:val="0"/>
              <w:keepLines w:val="0"/>
            </w:pPr>
            <w:r w:rsidRPr="00130358">
              <w:t>dB</w:t>
            </w:r>
          </w:p>
        </w:tc>
        <w:tc>
          <w:tcPr>
            <w:tcW w:w="2229" w:type="pct"/>
            <w:gridSpan w:val="2"/>
            <w:vAlign w:val="center"/>
          </w:tcPr>
          <w:p w14:paraId="0E5F9E5B" w14:textId="77777777" w:rsidR="00123ECE" w:rsidRPr="00130358" w:rsidRDefault="00123ECE" w:rsidP="00D62538">
            <w:pPr>
              <w:pStyle w:val="TAC"/>
              <w:keepNext w:val="0"/>
              <w:keepLines w:val="0"/>
            </w:pPr>
            <w:r w:rsidRPr="00130358">
              <w:t>4</w:t>
            </w:r>
          </w:p>
        </w:tc>
      </w:tr>
      <w:tr w:rsidR="00123ECE" w:rsidRPr="00130358" w14:paraId="42537975" w14:textId="77777777" w:rsidTr="00483222">
        <w:trPr>
          <w:jc w:val="center"/>
        </w:trPr>
        <w:tc>
          <w:tcPr>
            <w:tcW w:w="1960" w:type="pct"/>
          </w:tcPr>
          <w:p w14:paraId="1D7AB91A" w14:textId="66F7967A" w:rsidR="00123ECE" w:rsidRPr="00130358" w:rsidRDefault="00123ECE" w:rsidP="00D62538">
            <w:pPr>
              <w:pStyle w:val="TAL"/>
              <w:keepNext w:val="0"/>
              <w:keepLines w:val="0"/>
              <w:rPr>
                <w:bCs/>
              </w:rPr>
            </w:pPr>
            <w:r w:rsidRPr="00130358">
              <w:rPr>
                <w:bCs/>
              </w:rPr>
              <w:t>Propagation</w:t>
            </w:r>
            <w:r w:rsidR="00D62538" w:rsidRPr="00130358">
              <w:rPr>
                <w:bCs/>
              </w:rPr>
              <w:t xml:space="preserve"> </w:t>
            </w:r>
            <w:r w:rsidRPr="00130358">
              <w:rPr>
                <w:bCs/>
              </w:rPr>
              <w:t>Condition</w:t>
            </w:r>
          </w:p>
        </w:tc>
        <w:tc>
          <w:tcPr>
            <w:tcW w:w="811" w:type="pct"/>
            <w:vAlign w:val="center"/>
          </w:tcPr>
          <w:p w14:paraId="081BDA10" w14:textId="77777777" w:rsidR="00123ECE" w:rsidRPr="00130358" w:rsidRDefault="00123ECE" w:rsidP="00D62538">
            <w:pPr>
              <w:pStyle w:val="TAC"/>
              <w:keepNext w:val="0"/>
              <w:keepLines w:val="0"/>
            </w:pPr>
          </w:p>
        </w:tc>
        <w:tc>
          <w:tcPr>
            <w:tcW w:w="2229" w:type="pct"/>
            <w:gridSpan w:val="2"/>
            <w:vAlign w:val="center"/>
          </w:tcPr>
          <w:p w14:paraId="2F895375" w14:textId="77777777" w:rsidR="00123ECE" w:rsidRPr="00130358" w:rsidRDefault="00123ECE" w:rsidP="00D62538">
            <w:pPr>
              <w:pStyle w:val="TAC"/>
              <w:keepNext w:val="0"/>
              <w:keepLines w:val="0"/>
            </w:pPr>
            <w:r w:rsidRPr="00130358">
              <w:t>AWGN</w:t>
            </w:r>
          </w:p>
        </w:tc>
      </w:tr>
      <w:tr w:rsidR="00123ECE" w:rsidRPr="00130358" w14:paraId="5AAF5362" w14:textId="77777777" w:rsidTr="00483222">
        <w:trPr>
          <w:jc w:val="center"/>
        </w:trPr>
        <w:tc>
          <w:tcPr>
            <w:tcW w:w="5000" w:type="pct"/>
            <w:gridSpan w:val="4"/>
          </w:tcPr>
          <w:p w14:paraId="1767620F" w14:textId="4EE5041C" w:rsidR="00123ECE" w:rsidRPr="00130358" w:rsidRDefault="00483222" w:rsidP="00D62538">
            <w:pPr>
              <w:pStyle w:val="TAN"/>
              <w:keepNext w:val="0"/>
              <w:keepLines w:val="0"/>
            </w:pPr>
            <w:r w:rsidRPr="00130358">
              <w:t>NOTE 1:</w:t>
            </w:r>
            <w:r w:rsidRPr="00130358">
              <w:tab/>
            </w:r>
            <w:r w:rsidR="00123ECE" w:rsidRPr="00130358">
              <w:t>For</w:t>
            </w:r>
            <w:r w:rsidR="00D62538" w:rsidRPr="00130358">
              <w:t xml:space="preserve"> </w:t>
            </w:r>
            <w:r w:rsidR="00123ECE" w:rsidRPr="00130358">
              <w:t>special</w:t>
            </w:r>
            <w:r w:rsidR="00D62538" w:rsidRPr="00130358">
              <w:t xml:space="preserve"> </w:t>
            </w:r>
            <w:r w:rsidR="00123ECE" w:rsidRPr="00130358">
              <w:t>subframe</w:t>
            </w:r>
            <w:r w:rsidR="00D62538" w:rsidRPr="00130358">
              <w:t xml:space="preserve"> </w:t>
            </w:r>
            <w:r w:rsidR="00123ECE" w:rsidRPr="00130358">
              <w:t>and</w:t>
            </w:r>
            <w:r w:rsidR="00D62538" w:rsidRPr="00130358">
              <w:t xml:space="preserve"> </w:t>
            </w:r>
            <w:r w:rsidR="00123ECE" w:rsidRPr="00130358">
              <w:t>uplink-downlink</w:t>
            </w:r>
            <w:r w:rsidR="00D62538" w:rsidRPr="00130358">
              <w:t xml:space="preserve"> </w:t>
            </w:r>
            <w:r w:rsidR="00123ECE" w:rsidRPr="00130358">
              <w:t>configurations</w:t>
            </w:r>
            <w:r w:rsidR="00D62538" w:rsidRPr="00130358">
              <w:t xml:space="preserve"> </w:t>
            </w:r>
            <w:r w:rsidR="00123ECE" w:rsidRPr="00130358">
              <w:t>see</w:t>
            </w:r>
            <w:r w:rsidR="00D62538" w:rsidRPr="00130358">
              <w:t xml:space="preserve"> </w:t>
            </w:r>
            <w:r w:rsidR="00123ECE" w:rsidRPr="00130358">
              <w:t>Tables</w:t>
            </w:r>
            <w:r w:rsidR="00D62538" w:rsidRPr="00130358">
              <w:t xml:space="preserve"> </w:t>
            </w:r>
            <w:r w:rsidR="00123ECE" w:rsidRPr="00130358">
              <w:t>4.2-1</w:t>
            </w:r>
            <w:r w:rsidR="00D62538" w:rsidRPr="00130358">
              <w:t xml:space="preserve"> </w:t>
            </w:r>
            <w:r w:rsidR="00123ECE" w:rsidRPr="00130358">
              <w:t>and</w:t>
            </w:r>
            <w:r w:rsidR="00D62538" w:rsidRPr="00130358">
              <w:t xml:space="preserve"> </w:t>
            </w:r>
            <w:r w:rsidR="00123ECE" w:rsidRPr="00130358">
              <w:t>4.2-2</w:t>
            </w:r>
            <w:r w:rsidR="00D62538" w:rsidRPr="00130358">
              <w:t xml:space="preserve"> </w:t>
            </w:r>
            <w:r w:rsidR="00123ECE" w:rsidRPr="00130358">
              <w:t>in</w:t>
            </w:r>
            <w:r w:rsidR="00D62538" w:rsidRPr="00130358">
              <w:t xml:space="preserve"> </w:t>
            </w:r>
            <w:r w:rsidR="00123ECE" w:rsidRPr="00130358">
              <w:t>3GPP</w:t>
            </w:r>
            <w:r w:rsidR="00D62538" w:rsidRPr="00130358">
              <w:t xml:space="preserve"> </w:t>
            </w:r>
            <w:r w:rsidR="00123ECE" w:rsidRPr="00130358">
              <w:t>TS</w:t>
            </w:r>
            <w:r w:rsidR="00D62538" w:rsidRPr="00130358">
              <w:t xml:space="preserve"> </w:t>
            </w:r>
            <w:r w:rsidR="00123ECE" w:rsidRPr="00130358">
              <w:t>36.211.</w:t>
            </w:r>
          </w:p>
          <w:p w14:paraId="7429AA25" w14:textId="10A330C9" w:rsidR="00123ECE" w:rsidRPr="00130358" w:rsidRDefault="00483222" w:rsidP="00D62538">
            <w:pPr>
              <w:pStyle w:val="TAN"/>
              <w:keepNext w:val="0"/>
              <w:keepLines w:val="0"/>
            </w:pPr>
            <w:r w:rsidRPr="00130358">
              <w:t>NOTE 2:</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7D713F54" w14:textId="24A8F201" w:rsidR="00123ECE" w:rsidRPr="00130358" w:rsidRDefault="00483222" w:rsidP="00D62538">
            <w:pPr>
              <w:pStyle w:val="TAN"/>
              <w:keepNext w:val="0"/>
              <w:keepLines w:val="0"/>
            </w:pPr>
            <w:r w:rsidRPr="00130358">
              <w:t>NOTE 3:</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5B5ACDB5">
                <v:shape id="_x0000_i1032" type="#_x0000_t75" style="width:20.25pt;height:18.75pt" o:ole="" fillcolor="window">
                  <v:imagedata r:id="rId7" o:title=""/>
                </v:shape>
                <o:OLEObject Type="Embed" ProgID="Equation.3" ShapeID="_x0000_i1032" DrawAspect="Content" ObjectID="_1736593523" r:id="rId17"/>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7C977D50" w14:textId="37BCC19A"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SCH_RP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131EB10B" w14:textId="77777777" w:rsidR="00123ECE" w:rsidRPr="00130358" w:rsidRDefault="00123ECE" w:rsidP="00D62538"/>
    <w:p w14:paraId="1B7AAFB1" w14:textId="77777777" w:rsidR="00123ECE" w:rsidRPr="00130358" w:rsidRDefault="00123ECE" w:rsidP="00D62538">
      <w:pPr>
        <w:pStyle w:val="TH"/>
        <w:keepNext w:val="0"/>
        <w:keepLines w:val="0"/>
      </w:pPr>
      <w:r w:rsidRPr="00130358">
        <w:br w:type="page"/>
      </w:r>
      <w:r w:rsidRPr="00130358">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.5-</w:t>
      </w:r>
      <w:r w:rsidRPr="00130358">
        <w:rPr>
          <w:rFonts w:eastAsia="SimSun"/>
          <w:lang w:eastAsia="zh-CN"/>
        </w:rPr>
        <w:t>2</w:t>
      </w:r>
      <w:r w:rsidRPr="00130358">
        <w:t xml:space="preserve">: UTRAN </w:t>
      </w:r>
      <w:r w:rsidRPr="00130358">
        <w:rPr>
          <w:rFonts w:eastAsia="SimSun"/>
          <w:lang w:eastAsia="zh-CN"/>
        </w:rPr>
        <w:t>F</w:t>
      </w:r>
      <w:r w:rsidRPr="00130358">
        <w:t xml:space="preserve">DD cell specific test parameters for UTRAN FDD CPICH </w:t>
      </w:r>
      <w:r w:rsidRPr="00130358">
        <w:rPr>
          <w:rFonts w:eastAsia="SimSun"/>
          <w:lang w:eastAsia="zh-CN"/>
        </w:rPr>
        <w:t>RSCP</w:t>
      </w:r>
      <w:r w:rsidRPr="00130358">
        <w:t xml:space="preserve"> absolute measurement accuracy test in E-UTRAN </w:t>
      </w:r>
      <w:r w:rsidRPr="00130358">
        <w:rPr>
          <w:rFonts w:eastAsia="SimSun"/>
          <w:lang w:eastAsia="zh-CN"/>
        </w:rPr>
        <w:t>T</w:t>
      </w:r>
      <w:r w:rsidRPr="00130358">
        <w:t xml:space="preserve">DD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000" w:firstRow="0" w:lastRow="0" w:firstColumn="0" w:lastColumn="0" w:noHBand="0" w:noVBand="0"/>
      </w:tblPr>
      <w:tblGrid>
        <w:gridCol w:w="1182"/>
        <w:gridCol w:w="2696"/>
        <w:gridCol w:w="1058"/>
        <w:gridCol w:w="2481"/>
        <w:gridCol w:w="2360"/>
      </w:tblGrid>
      <w:tr w:rsidR="00123ECE" w:rsidRPr="00130358" w14:paraId="08892B86" w14:textId="77777777" w:rsidTr="00483222">
        <w:trPr>
          <w:cantSplit/>
          <w:jc w:val="center"/>
        </w:trPr>
        <w:tc>
          <w:tcPr>
            <w:tcW w:w="1983" w:type="pct"/>
            <w:gridSpan w:val="2"/>
            <w:vMerge w:val="restart"/>
            <w:shd w:val="clear" w:color="auto" w:fill="auto"/>
          </w:tcPr>
          <w:p w14:paraId="4CB2D1B9" w14:textId="77777777" w:rsidR="00123ECE" w:rsidRPr="00130358" w:rsidRDefault="00123ECE" w:rsidP="00D62538">
            <w:pPr>
              <w:pStyle w:val="TAH"/>
              <w:keepNext w:val="0"/>
              <w:keepLines w:val="0"/>
            </w:pPr>
            <w:r w:rsidRPr="00130358">
              <w:t>Parameter</w:t>
            </w:r>
          </w:p>
        </w:tc>
        <w:tc>
          <w:tcPr>
            <w:tcW w:w="541" w:type="pct"/>
            <w:vMerge w:val="restart"/>
            <w:shd w:val="clear" w:color="auto" w:fill="auto"/>
          </w:tcPr>
          <w:p w14:paraId="0324776F" w14:textId="77777777" w:rsidR="00123ECE" w:rsidRPr="00130358" w:rsidRDefault="00123ECE" w:rsidP="00D62538">
            <w:pPr>
              <w:pStyle w:val="TAH"/>
              <w:keepNext w:val="0"/>
              <w:keepLines w:val="0"/>
            </w:pPr>
            <w:r w:rsidRPr="00130358">
              <w:t>Unit</w:t>
            </w:r>
          </w:p>
        </w:tc>
        <w:tc>
          <w:tcPr>
            <w:tcW w:w="1269" w:type="pct"/>
            <w:shd w:val="clear" w:color="auto" w:fill="auto"/>
          </w:tcPr>
          <w:p w14:paraId="29068CE8" w14:textId="1FB3173F" w:rsidR="00123ECE" w:rsidRPr="00130358" w:rsidRDefault="00123ECE" w:rsidP="00D62538">
            <w:pPr>
              <w:pStyle w:val="TAH"/>
              <w:keepNext w:val="0"/>
              <w:keepLines w:val="0"/>
            </w:pPr>
            <w:r w:rsidRPr="00130358">
              <w:t>Test</w:t>
            </w:r>
            <w:r w:rsidR="00D62538" w:rsidRPr="00130358">
              <w:t xml:space="preserve"> </w:t>
            </w:r>
            <w:r w:rsidRPr="00130358">
              <w:t>1</w:t>
            </w:r>
          </w:p>
        </w:tc>
        <w:tc>
          <w:tcPr>
            <w:tcW w:w="1207" w:type="pct"/>
            <w:shd w:val="clear" w:color="auto" w:fill="auto"/>
          </w:tcPr>
          <w:p w14:paraId="7B5860DE" w14:textId="0129D80C" w:rsidR="00123ECE" w:rsidRPr="00130358" w:rsidRDefault="00123ECE" w:rsidP="00D62538">
            <w:pPr>
              <w:pStyle w:val="TAH"/>
              <w:keepNext w:val="0"/>
              <w:keepLines w:val="0"/>
            </w:pPr>
            <w:r w:rsidRPr="00130358">
              <w:t>Test</w:t>
            </w:r>
            <w:r w:rsidR="00D62538" w:rsidRPr="00130358">
              <w:t xml:space="preserve"> </w:t>
            </w:r>
            <w:r w:rsidRPr="00130358">
              <w:t>2</w:t>
            </w:r>
          </w:p>
        </w:tc>
      </w:tr>
      <w:tr w:rsidR="00123ECE" w:rsidRPr="00130358" w14:paraId="0D1C6D80" w14:textId="77777777" w:rsidTr="00483222">
        <w:trPr>
          <w:cantSplit/>
          <w:jc w:val="center"/>
        </w:trPr>
        <w:tc>
          <w:tcPr>
            <w:tcW w:w="1983" w:type="pct"/>
            <w:gridSpan w:val="2"/>
            <w:vMerge/>
            <w:shd w:val="clear" w:color="auto" w:fill="auto"/>
          </w:tcPr>
          <w:p w14:paraId="1157655C" w14:textId="77777777" w:rsidR="00123ECE" w:rsidRPr="00130358" w:rsidRDefault="00123ECE" w:rsidP="00D62538"/>
        </w:tc>
        <w:tc>
          <w:tcPr>
            <w:tcW w:w="541" w:type="pct"/>
            <w:vMerge/>
            <w:shd w:val="clear" w:color="auto" w:fill="auto"/>
          </w:tcPr>
          <w:p w14:paraId="60D83E4E" w14:textId="77777777" w:rsidR="00123ECE" w:rsidRPr="00130358" w:rsidRDefault="00123ECE" w:rsidP="00D62538"/>
        </w:tc>
        <w:tc>
          <w:tcPr>
            <w:tcW w:w="1269" w:type="pct"/>
            <w:shd w:val="clear" w:color="auto" w:fill="auto"/>
          </w:tcPr>
          <w:p w14:paraId="62DB25E7" w14:textId="0AC073E3"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c>
          <w:tcPr>
            <w:tcW w:w="1207" w:type="pct"/>
            <w:shd w:val="clear" w:color="auto" w:fill="auto"/>
          </w:tcPr>
          <w:p w14:paraId="0C49FA85" w14:textId="3E040D56" w:rsidR="00123ECE" w:rsidRPr="00130358" w:rsidRDefault="00123ECE" w:rsidP="00D62538">
            <w:pPr>
              <w:pStyle w:val="TAC"/>
              <w:keepNext w:val="0"/>
              <w:keepLines w:val="0"/>
              <w:rPr>
                <w:b/>
                <w:bCs/>
              </w:rPr>
            </w:pPr>
            <w:r w:rsidRPr="00130358">
              <w:rPr>
                <w:b/>
                <w:bCs/>
              </w:rPr>
              <w:t>Cell</w:t>
            </w:r>
            <w:r w:rsidR="00D62538" w:rsidRPr="00130358">
              <w:rPr>
                <w:b/>
                <w:bCs/>
              </w:rPr>
              <w:t xml:space="preserve"> </w:t>
            </w:r>
            <w:r w:rsidRPr="00130358">
              <w:rPr>
                <w:b/>
                <w:bCs/>
              </w:rPr>
              <w:t>2</w:t>
            </w:r>
          </w:p>
        </w:tc>
      </w:tr>
      <w:tr w:rsidR="00123ECE" w:rsidRPr="00130358" w14:paraId="632847CC" w14:textId="77777777" w:rsidTr="00483222">
        <w:trPr>
          <w:cantSplit/>
          <w:jc w:val="center"/>
        </w:trPr>
        <w:tc>
          <w:tcPr>
            <w:tcW w:w="1983" w:type="pct"/>
            <w:gridSpan w:val="2"/>
            <w:shd w:val="clear" w:color="auto" w:fill="auto"/>
          </w:tcPr>
          <w:p w14:paraId="16A18F49" w14:textId="77777777" w:rsidR="00123ECE" w:rsidRPr="00130358" w:rsidRDefault="00123ECE" w:rsidP="00D62538">
            <w:pPr>
              <w:pStyle w:val="TAC"/>
              <w:keepNext w:val="0"/>
              <w:keepLines w:val="0"/>
            </w:pPr>
            <w:proofErr w:type="spellStart"/>
            <w:r w:rsidRPr="00130358">
              <w:t>CPICH_Ec</w:t>
            </w:r>
            <w:proofErr w:type="spellEnd"/>
            <w:r w:rsidRPr="00130358">
              <w:t>/</w:t>
            </w:r>
            <w:proofErr w:type="spellStart"/>
            <w:r w:rsidRPr="00130358">
              <w:t>Ior</w:t>
            </w:r>
            <w:proofErr w:type="spellEnd"/>
          </w:p>
        </w:tc>
        <w:tc>
          <w:tcPr>
            <w:tcW w:w="541" w:type="pct"/>
            <w:shd w:val="clear" w:color="auto" w:fill="auto"/>
          </w:tcPr>
          <w:p w14:paraId="4F029772" w14:textId="77777777" w:rsidR="00123ECE" w:rsidRPr="00130358" w:rsidRDefault="00123ECE" w:rsidP="00D62538">
            <w:pPr>
              <w:pStyle w:val="TAC"/>
              <w:keepNext w:val="0"/>
              <w:keepLines w:val="0"/>
            </w:pPr>
            <w:r w:rsidRPr="00130358">
              <w:t>dB</w:t>
            </w:r>
          </w:p>
        </w:tc>
        <w:tc>
          <w:tcPr>
            <w:tcW w:w="1269" w:type="pct"/>
            <w:shd w:val="clear" w:color="auto" w:fill="auto"/>
          </w:tcPr>
          <w:p w14:paraId="3178C589" w14:textId="77777777" w:rsidR="00123ECE" w:rsidRPr="00130358" w:rsidRDefault="00123ECE" w:rsidP="00D62538">
            <w:pPr>
              <w:pStyle w:val="TAC"/>
              <w:keepNext w:val="0"/>
              <w:keepLines w:val="0"/>
            </w:pPr>
            <w:r w:rsidRPr="00130358">
              <w:t>-10</w:t>
            </w:r>
          </w:p>
        </w:tc>
        <w:tc>
          <w:tcPr>
            <w:tcW w:w="1207" w:type="pct"/>
            <w:shd w:val="clear" w:color="auto" w:fill="auto"/>
          </w:tcPr>
          <w:p w14:paraId="013ED970" w14:textId="77777777" w:rsidR="00123ECE" w:rsidRPr="00130358" w:rsidRDefault="00123ECE" w:rsidP="00D62538">
            <w:pPr>
              <w:pStyle w:val="TAC"/>
              <w:keepNext w:val="0"/>
              <w:keepLines w:val="0"/>
            </w:pPr>
            <w:r w:rsidRPr="00130358">
              <w:t>-10</w:t>
            </w:r>
          </w:p>
        </w:tc>
      </w:tr>
      <w:tr w:rsidR="00123ECE" w:rsidRPr="00130358" w14:paraId="3883349B" w14:textId="77777777" w:rsidTr="00483222">
        <w:trPr>
          <w:cantSplit/>
          <w:jc w:val="center"/>
        </w:trPr>
        <w:tc>
          <w:tcPr>
            <w:tcW w:w="1983" w:type="pct"/>
            <w:gridSpan w:val="2"/>
            <w:shd w:val="clear" w:color="auto" w:fill="auto"/>
          </w:tcPr>
          <w:p w14:paraId="1B573A19" w14:textId="77777777" w:rsidR="00123ECE" w:rsidRPr="00130358" w:rsidRDefault="00123ECE" w:rsidP="00D62538">
            <w:pPr>
              <w:pStyle w:val="TAC"/>
              <w:keepNext w:val="0"/>
              <w:keepLines w:val="0"/>
            </w:pPr>
            <w:proofErr w:type="spellStart"/>
            <w:r w:rsidRPr="00130358">
              <w:t>PCCPCH_Ec</w:t>
            </w:r>
            <w:proofErr w:type="spellEnd"/>
            <w:r w:rsidRPr="00130358">
              <w:t>/</w:t>
            </w:r>
            <w:proofErr w:type="spellStart"/>
            <w:r w:rsidRPr="00130358">
              <w:t>Ior</w:t>
            </w:r>
            <w:proofErr w:type="spellEnd"/>
          </w:p>
        </w:tc>
        <w:tc>
          <w:tcPr>
            <w:tcW w:w="541" w:type="pct"/>
            <w:shd w:val="clear" w:color="auto" w:fill="auto"/>
          </w:tcPr>
          <w:p w14:paraId="7C5C9FFA" w14:textId="77777777" w:rsidR="00123ECE" w:rsidRPr="00130358" w:rsidRDefault="00123ECE" w:rsidP="00D62538">
            <w:pPr>
              <w:pStyle w:val="TAC"/>
              <w:keepNext w:val="0"/>
              <w:keepLines w:val="0"/>
            </w:pPr>
            <w:r w:rsidRPr="00130358">
              <w:t>dB</w:t>
            </w:r>
          </w:p>
        </w:tc>
        <w:tc>
          <w:tcPr>
            <w:tcW w:w="1269" w:type="pct"/>
            <w:shd w:val="clear" w:color="auto" w:fill="auto"/>
          </w:tcPr>
          <w:p w14:paraId="0872444B" w14:textId="77777777" w:rsidR="00123ECE" w:rsidRPr="00130358" w:rsidRDefault="00123ECE" w:rsidP="00D62538">
            <w:pPr>
              <w:pStyle w:val="TAC"/>
              <w:keepNext w:val="0"/>
              <w:keepLines w:val="0"/>
            </w:pPr>
            <w:r w:rsidRPr="00130358">
              <w:t>-12</w:t>
            </w:r>
          </w:p>
        </w:tc>
        <w:tc>
          <w:tcPr>
            <w:tcW w:w="1207" w:type="pct"/>
            <w:shd w:val="clear" w:color="auto" w:fill="auto"/>
          </w:tcPr>
          <w:p w14:paraId="22B29823" w14:textId="77777777" w:rsidR="00123ECE" w:rsidRPr="00130358" w:rsidRDefault="00123ECE" w:rsidP="00D62538">
            <w:pPr>
              <w:pStyle w:val="TAC"/>
              <w:keepNext w:val="0"/>
              <w:keepLines w:val="0"/>
            </w:pPr>
            <w:r w:rsidRPr="00130358">
              <w:t>-12</w:t>
            </w:r>
          </w:p>
        </w:tc>
      </w:tr>
      <w:tr w:rsidR="00123ECE" w:rsidRPr="00130358" w14:paraId="6F9A545C" w14:textId="77777777" w:rsidTr="00483222">
        <w:trPr>
          <w:cantSplit/>
          <w:jc w:val="center"/>
        </w:trPr>
        <w:tc>
          <w:tcPr>
            <w:tcW w:w="1983" w:type="pct"/>
            <w:gridSpan w:val="2"/>
            <w:shd w:val="clear" w:color="auto" w:fill="auto"/>
          </w:tcPr>
          <w:p w14:paraId="1C85F980" w14:textId="77777777" w:rsidR="00123ECE" w:rsidRPr="00130358" w:rsidRDefault="00123ECE" w:rsidP="00D62538">
            <w:pPr>
              <w:pStyle w:val="TAC"/>
              <w:keepNext w:val="0"/>
              <w:keepLines w:val="0"/>
            </w:pPr>
            <w:proofErr w:type="spellStart"/>
            <w:r w:rsidRPr="00130358">
              <w:t>SCH_Ec</w:t>
            </w:r>
            <w:proofErr w:type="spellEnd"/>
            <w:r w:rsidRPr="00130358">
              <w:t>/</w:t>
            </w:r>
            <w:proofErr w:type="spellStart"/>
            <w:r w:rsidRPr="00130358">
              <w:t>Ior</w:t>
            </w:r>
            <w:proofErr w:type="spellEnd"/>
          </w:p>
        </w:tc>
        <w:tc>
          <w:tcPr>
            <w:tcW w:w="541" w:type="pct"/>
            <w:shd w:val="clear" w:color="auto" w:fill="auto"/>
          </w:tcPr>
          <w:p w14:paraId="5AC15926" w14:textId="77777777" w:rsidR="00123ECE" w:rsidRPr="00130358" w:rsidRDefault="00123ECE" w:rsidP="00D62538">
            <w:pPr>
              <w:pStyle w:val="TAC"/>
              <w:keepNext w:val="0"/>
              <w:keepLines w:val="0"/>
            </w:pPr>
            <w:r w:rsidRPr="00130358">
              <w:t>dB</w:t>
            </w:r>
          </w:p>
        </w:tc>
        <w:tc>
          <w:tcPr>
            <w:tcW w:w="1269" w:type="pct"/>
            <w:shd w:val="clear" w:color="auto" w:fill="auto"/>
          </w:tcPr>
          <w:p w14:paraId="4685E2BE" w14:textId="77777777" w:rsidR="00123ECE" w:rsidRPr="00130358" w:rsidRDefault="00123ECE" w:rsidP="00D62538">
            <w:pPr>
              <w:pStyle w:val="TAC"/>
              <w:keepNext w:val="0"/>
              <w:keepLines w:val="0"/>
            </w:pPr>
            <w:r w:rsidRPr="00130358">
              <w:t>-12</w:t>
            </w:r>
          </w:p>
        </w:tc>
        <w:tc>
          <w:tcPr>
            <w:tcW w:w="1207" w:type="pct"/>
            <w:shd w:val="clear" w:color="auto" w:fill="auto"/>
          </w:tcPr>
          <w:p w14:paraId="195867FF" w14:textId="77777777" w:rsidR="00123ECE" w:rsidRPr="00130358" w:rsidRDefault="00123ECE" w:rsidP="00D62538">
            <w:pPr>
              <w:pStyle w:val="TAC"/>
              <w:keepNext w:val="0"/>
              <w:keepLines w:val="0"/>
            </w:pPr>
            <w:r w:rsidRPr="00130358">
              <w:t>-12</w:t>
            </w:r>
          </w:p>
        </w:tc>
      </w:tr>
      <w:tr w:rsidR="00123ECE" w:rsidRPr="00130358" w14:paraId="68756FDC" w14:textId="77777777" w:rsidTr="00483222">
        <w:trPr>
          <w:cantSplit/>
          <w:jc w:val="center"/>
        </w:trPr>
        <w:tc>
          <w:tcPr>
            <w:tcW w:w="1983" w:type="pct"/>
            <w:gridSpan w:val="2"/>
            <w:shd w:val="clear" w:color="auto" w:fill="auto"/>
          </w:tcPr>
          <w:p w14:paraId="0EA34C81" w14:textId="77777777" w:rsidR="00123ECE" w:rsidRPr="00130358" w:rsidRDefault="00123ECE" w:rsidP="00D62538">
            <w:pPr>
              <w:pStyle w:val="TAC"/>
              <w:keepNext w:val="0"/>
              <w:keepLines w:val="0"/>
            </w:pPr>
            <w:proofErr w:type="spellStart"/>
            <w:r w:rsidRPr="00130358">
              <w:t>PICH_Ec</w:t>
            </w:r>
            <w:proofErr w:type="spellEnd"/>
            <w:r w:rsidRPr="00130358">
              <w:t>/</w:t>
            </w:r>
            <w:proofErr w:type="spellStart"/>
            <w:r w:rsidRPr="00130358">
              <w:t>Ior</w:t>
            </w:r>
            <w:proofErr w:type="spellEnd"/>
          </w:p>
        </w:tc>
        <w:tc>
          <w:tcPr>
            <w:tcW w:w="541" w:type="pct"/>
            <w:shd w:val="clear" w:color="auto" w:fill="auto"/>
          </w:tcPr>
          <w:p w14:paraId="29BAA6BD" w14:textId="77777777" w:rsidR="00123ECE" w:rsidRPr="00130358" w:rsidRDefault="00123ECE" w:rsidP="00D62538">
            <w:pPr>
              <w:pStyle w:val="TAC"/>
              <w:keepNext w:val="0"/>
              <w:keepLines w:val="0"/>
            </w:pPr>
            <w:r w:rsidRPr="00130358">
              <w:t>dB</w:t>
            </w:r>
          </w:p>
        </w:tc>
        <w:tc>
          <w:tcPr>
            <w:tcW w:w="1269" w:type="pct"/>
            <w:shd w:val="clear" w:color="auto" w:fill="auto"/>
          </w:tcPr>
          <w:p w14:paraId="789B6B23" w14:textId="77777777" w:rsidR="00123ECE" w:rsidRPr="00130358" w:rsidRDefault="00123ECE" w:rsidP="00D62538">
            <w:pPr>
              <w:pStyle w:val="TAC"/>
              <w:keepNext w:val="0"/>
              <w:keepLines w:val="0"/>
            </w:pPr>
            <w:r w:rsidRPr="00130358">
              <w:t>-15</w:t>
            </w:r>
          </w:p>
        </w:tc>
        <w:tc>
          <w:tcPr>
            <w:tcW w:w="1207" w:type="pct"/>
            <w:shd w:val="clear" w:color="auto" w:fill="auto"/>
          </w:tcPr>
          <w:p w14:paraId="7D6A0CAE" w14:textId="77777777" w:rsidR="00123ECE" w:rsidRPr="00130358" w:rsidRDefault="00123ECE" w:rsidP="00D62538">
            <w:pPr>
              <w:pStyle w:val="TAC"/>
              <w:keepNext w:val="0"/>
              <w:keepLines w:val="0"/>
            </w:pPr>
            <w:r w:rsidRPr="00130358">
              <w:t>-15</w:t>
            </w:r>
          </w:p>
        </w:tc>
      </w:tr>
      <w:tr w:rsidR="00123ECE" w:rsidRPr="00130358" w14:paraId="2CF85B19" w14:textId="77777777" w:rsidTr="00483222">
        <w:trPr>
          <w:cantSplit/>
          <w:jc w:val="center"/>
        </w:trPr>
        <w:tc>
          <w:tcPr>
            <w:tcW w:w="1983" w:type="pct"/>
            <w:gridSpan w:val="2"/>
            <w:shd w:val="clear" w:color="auto" w:fill="auto"/>
          </w:tcPr>
          <w:p w14:paraId="7C51467A" w14:textId="77777777" w:rsidR="00123ECE" w:rsidRPr="00130358" w:rsidRDefault="00123ECE" w:rsidP="00D62538">
            <w:pPr>
              <w:pStyle w:val="TAC"/>
              <w:keepNext w:val="0"/>
              <w:keepLines w:val="0"/>
            </w:pPr>
            <w:proofErr w:type="spellStart"/>
            <w:r w:rsidRPr="00130358">
              <w:t>DPCH_Ec</w:t>
            </w:r>
            <w:proofErr w:type="spellEnd"/>
            <w:r w:rsidRPr="00130358">
              <w:t>/</w:t>
            </w:r>
            <w:proofErr w:type="spellStart"/>
            <w:r w:rsidRPr="00130358">
              <w:t>Ior</w:t>
            </w:r>
            <w:proofErr w:type="spellEnd"/>
          </w:p>
        </w:tc>
        <w:tc>
          <w:tcPr>
            <w:tcW w:w="541" w:type="pct"/>
            <w:shd w:val="clear" w:color="auto" w:fill="auto"/>
          </w:tcPr>
          <w:p w14:paraId="5509A450" w14:textId="77777777" w:rsidR="00123ECE" w:rsidRPr="00130358" w:rsidRDefault="00123ECE" w:rsidP="00D62538">
            <w:pPr>
              <w:pStyle w:val="TAC"/>
              <w:keepNext w:val="0"/>
              <w:keepLines w:val="0"/>
            </w:pPr>
            <w:r w:rsidRPr="00130358">
              <w:t>dB</w:t>
            </w:r>
          </w:p>
        </w:tc>
        <w:tc>
          <w:tcPr>
            <w:tcW w:w="1269" w:type="pct"/>
            <w:shd w:val="clear" w:color="auto" w:fill="auto"/>
          </w:tcPr>
          <w:p w14:paraId="6DF183C6" w14:textId="77777777" w:rsidR="00123ECE" w:rsidRPr="00130358" w:rsidRDefault="00123ECE" w:rsidP="00D62538">
            <w:pPr>
              <w:pStyle w:val="TAC"/>
              <w:keepNext w:val="0"/>
              <w:keepLines w:val="0"/>
            </w:pPr>
            <w:r w:rsidRPr="00130358">
              <w:t>-</w:t>
            </w:r>
          </w:p>
        </w:tc>
        <w:tc>
          <w:tcPr>
            <w:tcW w:w="1207" w:type="pct"/>
            <w:shd w:val="clear" w:color="auto" w:fill="auto"/>
          </w:tcPr>
          <w:p w14:paraId="655946A7" w14:textId="77777777" w:rsidR="00123ECE" w:rsidRPr="00130358" w:rsidRDefault="00123ECE" w:rsidP="00D62538">
            <w:pPr>
              <w:pStyle w:val="TAC"/>
              <w:keepNext w:val="0"/>
              <w:keepLines w:val="0"/>
            </w:pPr>
            <w:r w:rsidRPr="00130358">
              <w:t>-</w:t>
            </w:r>
          </w:p>
        </w:tc>
      </w:tr>
      <w:tr w:rsidR="00123ECE" w:rsidRPr="00130358" w14:paraId="3A5C03A4" w14:textId="77777777" w:rsidTr="00483222">
        <w:trPr>
          <w:cantSplit/>
          <w:jc w:val="center"/>
        </w:trPr>
        <w:tc>
          <w:tcPr>
            <w:tcW w:w="1983" w:type="pct"/>
            <w:gridSpan w:val="2"/>
            <w:shd w:val="clear" w:color="auto" w:fill="auto"/>
          </w:tcPr>
          <w:p w14:paraId="4ECB8D2C" w14:textId="77777777" w:rsidR="00123ECE" w:rsidRPr="00130358" w:rsidRDefault="00123ECE" w:rsidP="00D62538">
            <w:pPr>
              <w:pStyle w:val="TAC"/>
              <w:keepNext w:val="0"/>
              <w:keepLines w:val="0"/>
            </w:pPr>
            <w:proofErr w:type="spellStart"/>
            <w:r w:rsidRPr="00130358">
              <w:t>OCNS_Ec</w:t>
            </w:r>
            <w:proofErr w:type="spellEnd"/>
            <w:r w:rsidRPr="00130358">
              <w:t>/</w:t>
            </w:r>
            <w:proofErr w:type="spellStart"/>
            <w:r w:rsidRPr="00130358">
              <w:t>Ior</w:t>
            </w:r>
            <w:proofErr w:type="spellEnd"/>
          </w:p>
        </w:tc>
        <w:tc>
          <w:tcPr>
            <w:tcW w:w="541" w:type="pct"/>
            <w:shd w:val="clear" w:color="auto" w:fill="auto"/>
          </w:tcPr>
          <w:p w14:paraId="71F3A893" w14:textId="77777777" w:rsidR="00123ECE" w:rsidRPr="00130358" w:rsidRDefault="00123ECE" w:rsidP="00D62538">
            <w:pPr>
              <w:pStyle w:val="TAC"/>
              <w:keepNext w:val="0"/>
              <w:keepLines w:val="0"/>
            </w:pPr>
            <w:r w:rsidRPr="00130358">
              <w:t>dB</w:t>
            </w:r>
          </w:p>
        </w:tc>
        <w:tc>
          <w:tcPr>
            <w:tcW w:w="1269" w:type="pct"/>
            <w:shd w:val="clear" w:color="auto" w:fill="auto"/>
          </w:tcPr>
          <w:p w14:paraId="2B96F635" w14:textId="77777777" w:rsidR="00123ECE" w:rsidRPr="00130358" w:rsidRDefault="00123ECE" w:rsidP="00D62538">
            <w:pPr>
              <w:pStyle w:val="TAC"/>
              <w:keepNext w:val="0"/>
              <w:keepLines w:val="0"/>
            </w:pPr>
            <w:r w:rsidRPr="00130358">
              <w:t>-0.94</w:t>
            </w:r>
          </w:p>
        </w:tc>
        <w:tc>
          <w:tcPr>
            <w:tcW w:w="1207" w:type="pct"/>
            <w:shd w:val="clear" w:color="auto" w:fill="auto"/>
          </w:tcPr>
          <w:p w14:paraId="59700AD2" w14:textId="77777777" w:rsidR="00123ECE" w:rsidRPr="00130358" w:rsidRDefault="00123ECE" w:rsidP="00D62538">
            <w:pPr>
              <w:pStyle w:val="TAC"/>
              <w:keepNext w:val="0"/>
              <w:keepLines w:val="0"/>
            </w:pPr>
            <w:r w:rsidRPr="00130358">
              <w:t>-0.94</w:t>
            </w:r>
          </w:p>
        </w:tc>
      </w:tr>
      <w:tr w:rsidR="00123ECE" w:rsidRPr="00130358" w14:paraId="2A5B7955" w14:textId="77777777" w:rsidTr="00483222">
        <w:trPr>
          <w:cantSplit/>
          <w:jc w:val="center"/>
        </w:trPr>
        <w:tc>
          <w:tcPr>
            <w:tcW w:w="604" w:type="pct"/>
            <w:vMerge w:val="restart"/>
            <w:shd w:val="clear" w:color="auto" w:fill="auto"/>
          </w:tcPr>
          <w:p w14:paraId="77046CE3" w14:textId="77777777" w:rsidR="00123ECE" w:rsidRPr="00130358" w:rsidRDefault="00123ECE" w:rsidP="00D62538">
            <w:pPr>
              <w:pStyle w:val="TAC"/>
              <w:keepNext w:val="0"/>
              <w:keepLines w:val="0"/>
            </w:pPr>
            <w:proofErr w:type="spellStart"/>
            <w:r w:rsidRPr="00130358">
              <w:t>Ioc</w:t>
            </w:r>
            <w:proofErr w:type="spellEnd"/>
          </w:p>
        </w:tc>
        <w:tc>
          <w:tcPr>
            <w:tcW w:w="1379" w:type="pct"/>
            <w:shd w:val="clear" w:color="auto" w:fill="auto"/>
          </w:tcPr>
          <w:p w14:paraId="7FD23726" w14:textId="3C6A0B12"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3E9AA238" w14:textId="2BB747C0" w:rsidR="00123ECE" w:rsidRPr="00130358" w:rsidRDefault="00123ECE" w:rsidP="00D62538">
            <w:pPr>
              <w:pStyle w:val="TAC"/>
              <w:keepNext w:val="0"/>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4D4E0A19" w14:textId="77777777" w:rsidR="00123ECE" w:rsidRPr="00130358" w:rsidRDefault="00123ECE" w:rsidP="00D62538">
            <w:pPr>
              <w:pStyle w:val="TAC"/>
              <w:keepNext w:val="0"/>
              <w:keepLines w:val="0"/>
            </w:pPr>
            <w:r w:rsidRPr="00130358">
              <w:t>-60</w:t>
            </w:r>
            <w:r w:rsidR="00C045EF" w:rsidRPr="00130358">
              <w:t>.7</w:t>
            </w:r>
            <w:r w:rsidRPr="00130358">
              <w:t>5</w:t>
            </w:r>
          </w:p>
        </w:tc>
        <w:tc>
          <w:tcPr>
            <w:tcW w:w="1207" w:type="pct"/>
            <w:shd w:val="clear" w:color="auto" w:fill="auto"/>
          </w:tcPr>
          <w:p w14:paraId="45E62D0F" w14:textId="77777777" w:rsidR="00123ECE" w:rsidRPr="00130358" w:rsidRDefault="00123ECE" w:rsidP="00D62538">
            <w:pPr>
              <w:pStyle w:val="TAC"/>
              <w:keepNext w:val="0"/>
              <w:keepLines w:val="0"/>
            </w:pPr>
            <w:r w:rsidRPr="00130358">
              <w:t>-93.76</w:t>
            </w:r>
          </w:p>
        </w:tc>
      </w:tr>
      <w:tr w:rsidR="00123ECE" w:rsidRPr="00130358" w14:paraId="25B0BFDD" w14:textId="77777777" w:rsidTr="00483222">
        <w:trPr>
          <w:cantSplit/>
          <w:jc w:val="center"/>
        </w:trPr>
        <w:tc>
          <w:tcPr>
            <w:tcW w:w="604" w:type="pct"/>
            <w:vMerge/>
            <w:shd w:val="clear" w:color="auto" w:fill="auto"/>
          </w:tcPr>
          <w:p w14:paraId="124A8667" w14:textId="77777777" w:rsidR="00123ECE" w:rsidRPr="00130358" w:rsidRDefault="00123ECE" w:rsidP="00D62538">
            <w:pPr>
              <w:pStyle w:val="TAC"/>
              <w:keepNext w:val="0"/>
              <w:keepLines w:val="0"/>
            </w:pPr>
          </w:p>
        </w:tc>
        <w:tc>
          <w:tcPr>
            <w:tcW w:w="1379" w:type="pct"/>
            <w:shd w:val="clear" w:color="auto" w:fill="auto"/>
          </w:tcPr>
          <w:p w14:paraId="5012CCB2" w14:textId="03744498"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7C43BA1A" w14:textId="77777777" w:rsidR="00123ECE" w:rsidRPr="00130358" w:rsidRDefault="00123ECE" w:rsidP="00D62538">
            <w:pPr>
              <w:pStyle w:val="TAC"/>
              <w:keepNext w:val="0"/>
              <w:keepLines w:val="0"/>
            </w:pPr>
          </w:p>
        </w:tc>
        <w:tc>
          <w:tcPr>
            <w:tcW w:w="1269" w:type="pct"/>
            <w:vMerge/>
            <w:shd w:val="clear" w:color="auto" w:fill="auto"/>
            <w:vAlign w:val="center"/>
          </w:tcPr>
          <w:p w14:paraId="4D4777CC" w14:textId="77777777" w:rsidR="00123ECE" w:rsidRPr="00130358" w:rsidRDefault="00123ECE" w:rsidP="00D62538">
            <w:pPr>
              <w:pStyle w:val="TAC"/>
              <w:keepNext w:val="0"/>
              <w:keepLines w:val="0"/>
            </w:pPr>
          </w:p>
        </w:tc>
        <w:tc>
          <w:tcPr>
            <w:tcW w:w="1207" w:type="pct"/>
            <w:shd w:val="clear" w:color="auto" w:fill="auto"/>
          </w:tcPr>
          <w:p w14:paraId="49CBACCB" w14:textId="77777777" w:rsidR="00123ECE" w:rsidRPr="00130358" w:rsidRDefault="00123ECE" w:rsidP="00D62538">
            <w:pPr>
              <w:pStyle w:val="TAC"/>
              <w:keepNext w:val="0"/>
              <w:keepLines w:val="0"/>
            </w:pPr>
            <w:r w:rsidRPr="00130358">
              <w:t>-91.76</w:t>
            </w:r>
          </w:p>
        </w:tc>
      </w:tr>
      <w:tr w:rsidR="00123ECE" w:rsidRPr="00130358" w14:paraId="03708C6C" w14:textId="77777777" w:rsidTr="00483222">
        <w:trPr>
          <w:cantSplit/>
          <w:jc w:val="center"/>
        </w:trPr>
        <w:tc>
          <w:tcPr>
            <w:tcW w:w="604" w:type="pct"/>
            <w:vMerge/>
            <w:shd w:val="clear" w:color="auto" w:fill="auto"/>
          </w:tcPr>
          <w:p w14:paraId="08BD4C24" w14:textId="77777777" w:rsidR="00123ECE" w:rsidRPr="00130358" w:rsidRDefault="00123ECE" w:rsidP="00D62538">
            <w:pPr>
              <w:pStyle w:val="TAC"/>
              <w:keepNext w:val="0"/>
              <w:keepLines w:val="0"/>
            </w:pPr>
          </w:p>
        </w:tc>
        <w:tc>
          <w:tcPr>
            <w:tcW w:w="1379" w:type="pct"/>
            <w:shd w:val="clear" w:color="auto" w:fill="auto"/>
          </w:tcPr>
          <w:p w14:paraId="611EC629" w14:textId="43FA5E6C"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74A4FEDD" w14:textId="77777777" w:rsidR="00123ECE" w:rsidRPr="00130358" w:rsidRDefault="00123ECE" w:rsidP="00D62538">
            <w:pPr>
              <w:pStyle w:val="TAC"/>
              <w:keepNext w:val="0"/>
              <w:keepLines w:val="0"/>
            </w:pPr>
          </w:p>
        </w:tc>
        <w:tc>
          <w:tcPr>
            <w:tcW w:w="1269" w:type="pct"/>
            <w:vMerge/>
            <w:shd w:val="clear" w:color="auto" w:fill="auto"/>
            <w:vAlign w:val="center"/>
          </w:tcPr>
          <w:p w14:paraId="78D25AAB" w14:textId="77777777" w:rsidR="00123ECE" w:rsidRPr="00130358" w:rsidRDefault="00123ECE" w:rsidP="00D62538">
            <w:pPr>
              <w:pStyle w:val="TAC"/>
              <w:keepNext w:val="0"/>
              <w:keepLines w:val="0"/>
            </w:pPr>
          </w:p>
        </w:tc>
        <w:tc>
          <w:tcPr>
            <w:tcW w:w="1207" w:type="pct"/>
            <w:shd w:val="clear" w:color="auto" w:fill="auto"/>
          </w:tcPr>
          <w:p w14:paraId="38ED5206" w14:textId="71DF3F43" w:rsidR="00123ECE" w:rsidRPr="00130358" w:rsidRDefault="00123ECE" w:rsidP="00D62538">
            <w:pPr>
              <w:pStyle w:val="TAC"/>
              <w:keepNext w:val="0"/>
              <w:keepLines w:val="0"/>
            </w:pPr>
            <w:r w:rsidRPr="00130358">
              <w:t>-90.26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052597AE" w14:textId="77777777" w:rsidTr="00483222">
        <w:trPr>
          <w:cantSplit/>
          <w:jc w:val="center"/>
        </w:trPr>
        <w:tc>
          <w:tcPr>
            <w:tcW w:w="604" w:type="pct"/>
            <w:vMerge/>
            <w:shd w:val="clear" w:color="auto" w:fill="auto"/>
          </w:tcPr>
          <w:p w14:paraId="0FC7AF5A" w14:textId="77777777" w:rsidR="00123ECE" w:rsidRPr="00130358" w:rsidRDefault="00123ECE" w:rsidP="00D62538">
            <w:pPr>
              <w:pStyle w:val="TAC"/>
              <w:keepNext w:val="0"/>
              <w:keepLines w:val="0"/>
            </w:pPr>
          </w:p>
        </w:tc>
        <w:tc>
          <w:tcPr>
            <w:tcW w:w="1379" w:type="pct"/>
            <w:shd w:val="clear" w:color="auto" w:fill="auto"/>
          </w:tcPr>
          <w:p w14:paraId="7A9ED84C" w14:textId="28CC0E9A" w:rsidR="00123ECE" w:rsidRPr="00130358" w:rsidRDefault="00123ECE" w:rsidP="00D62538">
            <w:pPr>
              <w:pStyle w:val="TAC"/>
              <w:keepNext w:val="0"/>
              <w:keepLines w:val="0"/>
              <w:jc w:val="left"/>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541" w:type="pct"/>
            <w:vMerge/>
            <w:shd w:val="clear" w:color="auto" w:fill="auto"/>
          </w:tcPr>
          <w:p w14:paraId="3ADCDC30" w14:textId="77777777" w:rsidR="00123ECE" w:rsidRPr="00130358" w:rsidRDefault="00123ECE" w:rsidP="00D62538">
            <w:pPr>
              <w:pStyle w:val="TAC"/>
              <w:keepNext w:val="0"/>
              <w:keepLines w:val="0"/>
            </w:pPr>
          </w:p>
        </w:tc>
        <w:tc>
          <w:tcPr>
            <w:tcW w:w="1269" w:type="pct"/>
            <w:vMerge/>
            <w:shd w:val="clear" w:color="auto" w:fill="auto"/>
            <w:vAlign w:val="center"/>
          </w:tcPr>
          <w:p w14:paraId="45F7EB96" w14:textId="77777777" w:rsidR="00123ECE" w:rsidRPr="00130358" w:rsidRDefault="00123ECE" w:rsidP="00D62538">
            <w:pPr>
              <w:pStyle w:val="TAC"/>
              <w:keepNext w:val="0"/>
              <w:keepLines w:val="0"/>
            </w:pPr>
          </w:p>
        </w:tc>
        <w:tc>
          <w:tcPr>
            <w:tcW w:w="1207" w:type="pct"/>
            <w:shd w:val="clear" w:color="auto" w:fill="auto"/>
          </w:tcPr>
          <w:p w14:paraId="5315C4A4" w14:textId="77777777" w:rsidR="00123ECE" w:rsidRPr="00130358" w:rsidRDefault="00123ECE" w:rsidP="00D62538">
            <w:pPr>
              <w:pStyle w:val="TAC"/>
              <w:keepNext w:val="0"/>
              <w:keepLines w:val="0"/>
            </w:pPr>
            <w:r w:rsidRPr="00130358">
              <w:t>-90.76</w:t>
            </w:r>
          </w:p>
        </w:tc>
      </w:tr>
      <w:tr w:rsidR="00123ECE" w:rsidRPr="00130358" w14:paraId="5FB4279D" w14:textId="77777777" w:rsidTr="00483222">
        <w:trPr>
          <w:cantSplit/>
          <w:jc w:val="center"/>
        </w:trPr>
        <w:tc>
          <w:tcPr>
            <w:tcW w:w="604" w:type="pct"/>
            <w:vMerge/>
            <w:shd w:val="clear" w:color="auto" w:fill="auto"/>
          </w:tcPr>
          <w:p w14:paraId="0E38A85C" w14:textId="77777777" w:rsidR="00123ECE" w:rsidRPr="00130358" w:rsidRDefault="00123ECE" w:rsidP="00D62538">
            <w:pPr>
              <w:pStyle w:val="TAC"/>
              <w:keepNext w:val="0"/>
              <w:keepLines w:val="0"/>
            </w:pPr>
          </w:p>
        </w:tc>
        <w:tc>
          <w:tcPr>
            <w:tcW w:w="1379" w:type="pct"/>
            <w:shd w:val="clear" w:color="auto" w:fill="auto"/>
          </w:tcPr>
          <w:p w14:paraId="2E9F831A" w14:textId="0C923BD4"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38754055" w14:textId="77777777" w:rsidR="00123ECE" w:rsidRPr="00130358" w:rsidRDefault="00123ECE" w:rsidP="00D62538">
            <w:pPr>
              <w:pStyle w:val="TAC"/>
              <w:keepNext w:val="0"/>
              <w:keepLines w:val="0"/>
            </w:pPr>
          </w:p>
        </w:tc>
        <w:tc>
          <w:tcPr>
            <w:tcW w:w="1269" w:type="pct"/>
            <w:vMerge/>
            <w:shd w:val="clear" w:color="auto" w:fill="auto"/>
            <w:vAlign w:val="center"/>
          </w:tcPr>
          <w:p w14:paraId="0531C616" w14:textId="77777777" w:rsidR="00123ECE" w:rsidRPr="00130358" w:rsidRDefault="00123ECE" w:rsidP="00D62538">
            <w:pPr>
              <w:pStyle w:val="TAC"/>
              <w:keepNext w:val="0"/>
              <w:keepLines w:val="0"/>
            </w:pPr>
          </w:p>
        </w:tc>
        <w:tc>
          <w:tcPr>
            <w:tcW w:w="1207" w:type="pct"/>
            <w:shd w:val="clear" w:color="auto" w:fill="auto"/>
          </w:tcPr>
          <w:p w14:paraId="6188FF39" w14:textId="77777777" w:rsidR="00123ECE" w:rsidRPr="00130358" w:rsidRDefault="00123ECE" w:rsidP="00D62538">
            <w:pPr>
              <w:pStyle w:val="TAC"/>
              <w:keepNext w:val="0"/>
              <w:keepLines w:val="0"/>
            </w:pPr>
            <w:r w:rsidRPr="00130358">
              <w:t>-92.76</w:t>
            </w:r>
          </w:p>
        </w:tc>
      </w:tr>
      <w:tr w:rsidR="00123ECE" w:rsidRPr="00130358" w14:paraId="64B19D92" w14:textId="77777777" w:rsidTr="00483222">
        <w:trPr>
          <w:cantSplit/>
          <w:jc w:val="center"/>
        </w:trPr>
        <w:tc>
          <w:tcPr>
            <w:tcW w:w="1983" w:type="pct"/>
            <w:gridSpan w:val="2"/>
            <w:shd w:val="clear" w:color="auto" w:fill="auto"/>
          </w:tcPr>
          <w:p w14:paraId="1D60A02F" w14:textId="77777777" w:rsidR="00123ECE" w:rsidRPr="00130358" w:rsidRDefault="00123ECE" w:rsidP="00D62538">
            <w:pPr>
              <w:pStyle w:val="TAC"/>
              <w:keepNext w:val="0"/>
              <w:keepLines w:val="0"/>
            </w:pPr>
            <w:proofErr w:type="spellStart"/>
            <w:r w:rsidRPr="00130358">
              <w:t>Îor</w:t>
            </w:r>
            <w:proofErr w:type="spellEnd"/>
            <w:r w:rsidRPr="00130358">
              <w:t>/</w:t>
            </w:r>
            <w:proofErr w:type="spellStart"/>
            <w:r w:rsidRPr="00130358">
              <w:t>Ioc</w:t>
            </w:r>
            <w:proofErr w:type="spellEnd"/>
          </w:p>
        </w:tc>
        <w:tc>
          <w:tcPr>
            <w:tcW w:w="541" w:type="pct"/>
            <w:shd w:val="clear" w:color="auto" w:fill="auto"/>
          </w:tcPr>
          <w:p w14:paraId="1EEDDF00" w14:textId="77777777" w:rsidR="00123ECE" w:rsidRPr="00130358" w:rsidRDefault="00123ECE" w:rsidP="00D62538">
            <w:pPr>
              <w:pStyle w:val="TAC"/>
              <w:keepNext w:val="0"/>
              <w:keepLines w:val="0"/>
            </w:pPr>
            <w:r w:rsidRPr="00130358">
              <w:t>dB</w:t>
            </w:r>
          </w:p>
        </w:tc>
        <w:tc>
          <w:tcPr>
            <w:tcW w:w="1269" w:type="pct"/>
            <w:shd w:val="clear" w:color="auto" w:fill="auto"/>
            <w:vAlign w:val="center"/>
          </w:tcPr>
          <w:p w14:paraId="2690D81F" w14:textId="77777777" w:rsidR="00123ECE" w:rsidRPr="00130358" w:rsidRDefault="00123ECE" w:rsidP="00D62538">
            <w:pPr>
              <w:pStyle w:val="TAC"/>
              <w:keepNext w:val="0"/>
              <w:keepLines w:val="0"/>
            </w:pPr>
            <w:r w:rsidRPr="00130358">
              <w:t>9.54</w:t>
            </w:r>
          </w:p>
        </w:tc>
        <w:tc>
          <w:tcPr>
            <w:tcW w:w="1207" w:type="pct"/>
            <w:shd w:val="clear" w:color="auto" w:fill="auto"/>
          </w:tcPr>
          <w:p w14:paraId="1DBFDDED" w14:textId="77777777" w:rsidR="00123ECE" w:rsidRPr="00130358" w:rsidRDefault="00123ECE" w:rsidP="00D62538">
            <w:pPr>
              <w:pStyle w:val="TAC"/>
              <w:keepNext w:val="0"/>
              <w:keepLines w:val="0"/>
            </w:pPr>
            <w:r w:rsidRPr="00130358">
              <w:t>-9.19</w:t>
            </w:r>
          </w:p>
        </w:tc>
      </w:tr>
      <w:tr w:rsidR="00123ECE" w:rsidRPr="00130358" w14:paraId="28A3EC45" w14:textId="77777777" w:rsidTr="00483222">
        <w:trPr>
          <w:cantSplit/>
          <w:jc w:val="center"/>
        </w:trPr>
        <w:tc>
          <w:tcPr>
            <w:tcW w:w="604" w:type="pct"/>
            <w:vMerge w:val="restart"/>
            <w:shd w:val="clear" w:color="auto" w:fill="auto"/>
          </w:tcPr>
          <w:p w14:paraId="0CF6C707" w14:textId="1DCD4D19" w:rsidR="00123ECE" w:rsidRPr="00130358" w:rsidRDefault="00123ECE" w:rsidP="00D62538">
            <w:pPr>
              <w:pStyle w:val="TAC"/>
              <w:keepNext w:val="0"/>
              <w:keepLines w:val="0"/>
            </w:pPr>
            <w:r w:rsidRPr="00130358">
              <w:t>CPICH</w:t>
            </w:r>
            <w:r w:rsidR="00D62538" w:rsidRPr="00130358">
              <w:t xml:space="preserve"> </w:t>
            </w:r>
            <w:r w:rsidRPr="00130358">
              <w:t>RSCP,</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723E1AFA" w14:textId="38F8F6C3"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539DD4F1" w14:textId="77777777" w:rsidR="00123ECE" w:rsidRPr="00130358" w:rsidRDefault="00123ECE" w:rsidP="00D62538">
            <w:pPr>
              <w:pStyle w:val="TAC"/>
              <w:keepNext w:val="0"/>
              <w:keepLines w:val="0"/>
            </w:pPr>
            <w:r w:rsidRPr="00130358">
              <w:t>dBm</w:t>
            </w:r>
          </w:p>
        </w:tc>
        <w:tc>
          <w:tcPr>
            <w:tcW w:w="1269" w:type="pct"/>
            <w:vMerge w:val="restart"/>
            <w:shd w:val="clear" w:color="auto" w:fill="auto"/>
            <w:vAlign w:val="center"/>
          </w:tcPr>
          <w:p w14:paraId="68FEFF95" w14:textId="77777777" w:rsidR="00123ECE" w:rsidRPr="00130358" w:rsidRDefault="00123ECE" w:rsidP="00D62538">
            <w:pPr>
              <w:pStyle w:val="TAC"/>
              <w:keepNext w:val="0"/>
              <w:keepLines w:val="0"/>
            </w:pPr>
            <w:r w:rsidRPr="00130358">
              <w:t>-61.21</w:t>
            </w:r>
          </w:p>
        </w:tc>
        <w:tc>
          <w:tcPr>
            <w:tcW w:w="1207" w:type="pct"/>
            <w:shd w:val="clear" w:color="auto" w:fill="auto"/>
          </w:tcPr>
          <w:p w14:paraId="199FF5C3" w14:textId="77777777" w:rsidR="00123ECE" w:rsidRPr="00130358" w:rsidRDefault="00123ECE" w:rsidP="00D62538">
            <w:pPr>
              <w:pStyle w:val="TAC"/>
              <w:keepNext w:val="0"/>
              <w:keepLines w:val="0"/>
            </w:pPr>
            <w:r w:rsidRPr="00130358">
              <w:t>-112.95</w:t>
            </w:r>
          </w:p>
        </w:tc>
      </w:tr>
      <w:tr w:rsidR="00123ECE" w:rsidRPr="00130358" w14:paraId="709982FE" w14:textId="77777777" w:rsidTr="00483222">
        <w:trPr>
          <w:cantSplit/>
          <w:jc w:val="center"/>
        </w:trPr>
        <w:tc>
          <w:tcPr>
            <w:tcW w:w="604" w:type="pct"/>
            <w:vMerge/>
            <w:shd w:val="clear" w:color="auto" w:fill="auto"/>
          </w:tcPr>
          <w:p w14:paraId="33ABCFE9" w14:textId="77777777" w:rsidR="00123ECE" w:rsidRPr="00130358" w:rsidRDefault="00123ECE" w:rsidP="00D62538">
            <w:pPr>
              <w:pStyle w:val="TAC"/>
              <w:keepNext w:val="0"/>
              <w:keepLines w:val="0"/>
            </w:pPr>
          </w:p>
        </w:tc>
        <w:tc>
          <w:tcPr>
            <w:tcW w:w="1379" w:type="pct"/>
            <w:shd w:val="clear" w:color="auto" w:fill="auto"/>
          </w:tcPr>
          <w:p w14:paraId="6153E400" w14:textId="70634E9D"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6A5EC357" w14:textId="77777777" w:rsidR="00123ECE" w:rsidRPr="00130358" w:rsidRDefault="00123ECE" w:rsidP="00D62538">
            <w:pPr>
              <w:pStyle w:val="TAC"/>
              <w:keepNext w:val="0"/>
              <w:keepLines w:val="0"/>
            </w:pPr>
          </w:p>
        </w:tc>
        <w:tc>
          <w:tcPr>
            <w:tcW w:w="1269" w:type="pct"/>
            <w:vMerge/>
            <w:shd w:val="clear" w:color="auto" w:fill="auto"/>
            <w:vAlign w:val="center"/>
          </w:tcPr>
          <w:p w14:paraId="5078DDA9" w14:textId="77777777" w:rsidR="00123ECE" w:rsidRPr="00130358" w:rsidRDefault="00123ECE" w:rsidP="00D62538">
            <w:pPr>
              <w:pStyle w:val="TAC"/>
              <w:keepNext w:val="0"/>
              <w:keepLines w:val="0"/>
            </w:pPr>
          </w:p>
        </w:tc>
        <w:tc>
          <w:tcPr>
            <w:tcW w:w="1207" w:type="pct"/>
            <w:shd w:val="clear" w:color="auto" w:fill="auto"/>
          </w:tcPr>
          <w:p w14:paraId="47DC7C4D" w14:textId="77777777" w:rsidR="00123ECE" w:rsidRPr="00130358" w:rsidRDefault="00123ECE" w:rsidP="00D62538">
            <w:pPr>
              <w:pStyle w:val="TAC"/>
              <w:keepNext w:val="0"/>
              <w:keepLines w:val="0"/>
            </w:pPr>
            <w:r w:rsidRPr="00130358">
              <w:t>-110.95</w:t>
            </w:r>
          </w:p>
        </w:tc>
      </w:tr>
      <w:tr w:rsidR="00123ECE" w:rsidRPr="00130358" w14:paraId="4EB9C9D6" w14:textId="77777777" w:rsidTr="00483222">
        <w:trPr>
          <w:cantSplit/>
          <w:jc w:val="center"/>
        </w:trPr>
        <w:tc>
          <w:tcPr>
            <w:tcW w:w="604" w:type="pct"/>
            <w:vMerge/>
            <w:shd w:val="clear" w:color="auto" w:fill="auto"/>
          </w:tcPr>
          <w:p w14:paraId="4C432F20" w14:textId="77777777" w:rsidR="00123ECE" w:rsidRPr="00130358" w:rsidRDefault="00123ECE" w:rsidP="00D62538">
            <w:pPr>
              <w:pStyle w:val="TAC"/>
              <w:keepNext w:val="0"/>
              <w:keepLines w:val="0"/>
            </w:pPr>
          </w:p>
        </w:tc>
        <w:tc>
          <w:tcPr>
            <w:tcW w:w="1379" w:type="pct"/>
            <w:shd w:val="clear" w:color="auto" w:fill="auto"/>
          </w:tcPr>
          <w:p w14:paraId="4873CB59" w14:textId="6C9FED65"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1D4CDE51" w14:textId="77777777" w:rsidR="00123ECE" w:rsidRPr="00130358" w:rsidRDefault="00123ECE" w:rsidP="00D62538">
            <w:pPr>
              <w:pStyle w:val="TAC"/>
              <w:keepNext w:val="0"/>
              <w:keepLines w:val="0"/>
            </w:pPr>
          </w:p>
        </w:tc>
        <w:tc>
          <w:tcPr>
            <w:tcW w:w="1269" w:type="pct"/>
            <w:vMerge/>
            <w:shd w:val="clear" w:color="auto" w:fill="auto"/>
            <w:vAlign w:val="center"/>
          </w:tcPr>
          <w:p w14:paraId="28F979C2" w14:textId="77777777" w:rsidR="00123ECE" w:rsidRPr="00130358" w:rsidRDefault="00123ECE" w:rsidP="00D62538">
            <w:pPr>
              <w:pStyle w:val="TAC"/>
              <w:keepNext w:val="0"/>
              <w:keepLines w:val="0"/>
            </w:pPr>
          </w:p>
        </w:tc>
        <w:tc>
          <w:tcPr>
            <w:tcW w:w="1207" w:type="pct"/>
            <w:shd w:val="clear" w:color="auto" w:fill="auto"/>
          </w:tcPr>
          <w:p w14:paraId="05C0C106" w14:textId="08E71BBB" w:rsidR="00123ECE" w:rsidRPr="00130358" w:rsidRDefault="00123ECE" w:rsidP="00D62538">
            <w:pPr>
              <w:pStyle w:val="TAC"/>
              <w:keepNext w:val="0"/>
              <w:keepLines w:val="0"/>
            </w:pPr>
            <w:r w:rsidRPr="00130358">
              <w:t>-109.45</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1A668632" w14:textId="77777777" w:rsidTr="00483222">
        <w:trPr>
          <w:cantSplit/>
          <w:jc w:val="center"/>
        </w:trPr>
        <w:tc>
          <w:tcPr>
            <w:tcW w:w="604" w:type="pct"/>
            <w:vMerge/>
            <w:shd w:val="clear" w:color="auto" w:fill="auto"/>
          </w:tcPr>
          <w:p w14:paraId="4880FB98" w14:textId="77777777" w:rsidR="00123ECE" w:rsidRPr="00130358" w:rsidRDefault="00123ECE" w:rsidP="00D62538">
            <w:pPr>
              <w:pStyle w:val="TAC"/>
              <w:keepNext w:val="0"/>
              <w:keepLines w:val="0"/>
            </w:pPr>
          </w:p>
        </w:tc>
        <w:tc>
          <w:tcPr>
            <w:tcW w:w="1379" w:type="pct"/>
            <w:shd w:val="clear" w:color="auto" w:fill="auto"/>
          </w:tcPr>
          <w:p w14:paraId="1740E2CB" w14:textId="36A76C2A" w:rsidR="00123ECE" w:rsidRPr="00130358" w:rsidRDefault="00123ECE" w:rsidP="00D62538">
            <w:pPr>
              <w:pStyle w:val="TAC"/>
              <w:keepNext w:val="0"/>
              <w:keepLines w:val="0"/>
              <w:jc w:val="left"/>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541" w:type="pct"/>
            <w:vMerge/>
            <w:shd w:val="clear" w:color="auto" w:fill="auto"/>
          </w:tcPr>
          <w:p w14:paraId="2F4940CA" w14:textId="77777777" w:rsidR="00123ECE" w:rsidRPr="00130358" w:rsidRDefault="00123ECE" w:rsidP="00D62538">
            <w:pPr>
              <w:pStyle w:val="TAC"/>
              <w:keepNext w:val="0"/>
              <w:keepLines w:val="0"/>
            </w:pPr>
          </w:p>
        </w:tc>
        <w:tc>
          <w:tcPr>
            <w:tcW w:w="1269" w:type="pct"/>
            <w:vMerge/>
            <w:shd w:val="clear" w:color="auto" w:fill="auto"/>
            <w:vAlign w:val="center"/>
          </w:tcPr>
          <w:p w14:paraId="28476452" w14:textId="77777777" w:rsidR="00123ECE" w:rsidRPr="00130358" w:rsidRDefault="00123ECE" w:rsidP="00D62538">
            <w:pPr>
              <w:pStyle w:val="TAC"/>
              <w:keepNext w:val="0"/>
              <w:keepLines w:val="0"/>
            </w:pPr>
          </w:p>
        </w:tc>
        <w:tc>
          <w:tcPr>
            <w:tcW w:w="1207" w:type="pct"/>
            <w:shd w:val="clear" w:color="auto" w:fill="auto"/>
          </w:tcPr>
          <w:p w14:paraId="55E05695" w14:textId="77777777" w:rsidR="00123ECE" w:rsidRPr="00130358" w:rsidRDefault="00123ECE" w:rsidP="00D62538">
            <w:pPr>
              <w:pStyle w:val="TAC"/>
              <w:keepNext w:val="0"/>
              <w:keepLines w:val="0"/>
            </w:pPr>
            <w:r w:rsidRPr="00130358">
              <w:t>-109.95</w:t>
            </w:r>
          </w:p>
        </w:tc>
      </w:tr>
      <w:tr w:rsidR="00123ECE" w:rsidRPr="00130358" w14:paraId="75C6A964" w14:textId="77777777" w:rsidTr="00483222">
        <w:trPr>
          <w:cantSplit/>
          <w:jc w:val="center"/>
        </w:trPr>
        <w:tc>
          <w:tcPr>
            <w:tcW w:w="604" w:type="pct"/>
            <w:vMerge/>
            <w:shd w:val="clear" w:color="auto" w:fill="auto"/>
          </w:tcPr>
          <w:p w14:paraId="6A36ED80" w14:textId="77777777" w:rsidR="00123ECE" w:rsidRPr="00130358" w:rsidRDefault="00123ECE" w:rsidP="00D62538">
            <w:pPr>
              <w:pStyle w:val="TAC"/>
              <w:keepNext w:val="0"/>
              <w:keepLines w:val="0"/>
            </w:pPr>
          </w:p>
        </w:tc>
        <w:tc>
          <w:tcPr>
            <w:tcW w:w="1379" w:type="pct"/>
            <w:shd w:val="clear" w:color="auto" w:fill="auto"/>
          </w:tcPr>
          <w:p w14:paraId="58423053" w14:textId="69623211"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7E44BE69" w14:textId="77777777" w:rsidR="00123ECE" w:rsidRPr="00130358" w:rsidRDefault="00123ECE" w:rsidP="00D62538">
            <w:pPr>
              <w:pStyle w:val="TAC"/>
              <w:keepNext w:val="0"/>
              <w:keepLines w:val="0"/>
            </w:pPr>
          </w:p>
        </w:tc>
        <w:tc>
          <w:tcPr>
            <w:tcW w:w="1269" w:type="pct"/>
            <w:vMerge/>
            <w:shd w:val="clear" w:color="auto" w:fill="auto"/>
            <w:vAlign w:val="center"/>
          </w:tcPr>
          <w:p w14:paraId="2E49AF51" w14:textId="77777777" w:rsidR="00123ECE" w:rsidRPr="00130358" w:rsidRDefault="00123ECE" w:rsidP="00D62538">
            <w:pPr>
              <w:pStyle w:val="TAC"/>
              <w:keepNext w:val="0"/>
              <w:keepLines w:val="0"/>
            </w:pPr>
          </w:p>
        </w:tc>
        <w:tc>
          <w:tcPr>
            <w:tcW w:w="1207" w:type="pct"/>
            <w:shd w:val="clear" w:color="auto" w:fill="auto"/>
          </w:tcPr>
          <w:p w14:paraId="5BD782ED" w14:textId="77777777" w:rsidR="00123ECE" w:rsidRPr="00130358" w:rsidRDefault="00123ECE" w:rsidP="00D62538">
            <w:pPr>
              <w:pStyle w:val="TAC"/>
              <w:keepNext w:val="0"/>
              <w:keepLines w:val="0"/>
            </w:pPr>
            <w:r w:rsidRPr="00130358">
              <w:t>-111.95</w:t>
            </w:r>
          </w:p>
        </w:tc>
      </w:tr>
      <w:tr w:rsidR="00123ECE" w:rsidRPr="00130358" w14:paraId="43DE9A0A" w14:textId="77777777" w:rsidTr="00483222">
        <w:trPr>
          <w:cantSplit/>
          <w:jc w:val="center"/>
        </w:trPr>
        <w:tc>
          <w:tcPr>
            <w:tcW w:w="604" w:type="pct"/>
            <w:vMerge w:val="restart"/>
            <w:shd w:val="clear" w:color="auto" w:fill="auto"/>
          </w:tcPr>
          <w:p w14:paraId="615D65BA" w14:textId="515260A8" w:rsidR="00123ECE" w:rsidRPr="00130358" w:rsidRDefault="00123ECE" w:rsidP="00D62538">
            <w:pPr>
              <w:pStyle w:val="TAC"/>
              <w:keepNext w:val="0"/>
              <w:keepLines w:val="0"/>
            </w:pPr>
            <w:r w:rsidRPr="00130358">
              <w:t>Io,</w:t>
            </w:r>
            <w:r w:rsidR="00D62538" w:rsidRPr="00130358">
              <w:t xml:space="preserve"> </w:t>
            </w:r>
            <w:r w:rsidRPr="00130358">
              <w:t>Note</w:t>
            </w:r>
            <w:r w:rsidR="00D62538" w:rsidRPr="00130358">
              <w:t xml:space="preserve"> </w:t>
            </w:r>
            <w:r w:rsidRPr="00130358">
              <w:t>1</w:t>
            </w:r>
          </w:p>
        </w:tc>
        <w:tc>
          <w:tcPr>
            <w:tcW w:w="1379" w:type="pct"/>
            <w:shd w:val="clear" w:color="auto" w:fill="auto"/>
          </w:tcPr>
          <w:p w14:paraId="571468E9" w14:textId="491E75D4"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541" w:type="pct"/>
            <w:vMerge w:val="restart"/>
            <w:shd w:val="clear" w:color="auto" w:fill="auto"/>
          </w:tcPr>
          <w:p w14:paraId="45099267" w14:textId="4AC2DEFD" w:rsidR="00123ECE" w:rsidRPr="00130358" w:rsidRDefault="00123ECE" w:rsidP="00D62538">
            <w:pPr>
              <w:pStyle w:val="TAC"/>
              <w:keepNext w:val="0"/>
              <w:keepLines w:val="0"/>
            </w:pPr>
            <w:r w:rsidRPr="00130358">
              <w:t>dBm/3.84</w:t>
            </w:r>
            <w:r w:rsidR="00D62538" w:rsidRPr="00130358">
              <w:t xml:space="preserve"> </w:t>
            </w:r>
            <w:r w:rsidRPr="00130358">
              <w:t>MHz</w:t>
            </w:r>
          </w:p>
        </w:tc>
        <w:tc>
          <w:tcPr>
            <w:tcW w:w="1269" w:type="pct"/>
            <w:vMerge w:val="restart"/>
            <w:shd w:val="clear" w:color="auto" w:fill="auto"/>
            <w:vAlign w:val="center"/>
          </w:tcPr>
          <w:p w14:paraId="1B425881" w14:textId="77777777" w:rsidR="00123ECE" w:rsidRPr="00130358" w:rsidRDefault="00123ECE" w:rsidP="00D62538">
            <w:pPr>
              <w:pStyle w:val="TAC"/>
              <w:keepNext w:val="0"/>
              <w:keepLines w:val="0"/>
            </w:pPr>
            <w:r w:rsidRPr="00130358">
              <w:t>-50</w:t>
            </w:r>
            <w:r w:rsidR="00C045EF" w:rsidRPr="00130358">
              <w:t>.7</w:t>
            </w:r>
            <w:r w:rsidRPr="00130358">
              <w:t>5</w:t>
            </w:r>
          </w:p>
        </w:tc>
        <w:tc>
          <w:tcPr>
            <w:tcW w:w="1207" w:type="pct"/>
            <w:shd w:val="clear" w:color="auto" w:fill="auto"/>
          </w:tcPr>
          <w:p w14:paraId="5B4A1398" w14:textId="77777777" w:rsidR="00123ECE" w:rsidRPr="00130358" w:rsidRDefault="00123ECE" w:rsidP="00D62538">
            <w:pPr>
              <w:pStyle w:val="TAC"/>
              <w:keepNext w:val="0"/>
              <w:keepLines w:val="0"/>
            </w:pPr>
            <w:r w:rsidRPr="00130358">
              <w:t>-93.27</w:t>
            </w:r>
          </w:p>
        </w:tc>
      </w:tr>
      <w:tr w:rsidR="00123ECE" w:rsidRPr="00130358" w14:paraId="225C86A7" w14:textId="77777777" w:rsidTr="00483222">
        <w:trPr>
          <w:cantSplit/>
          <w:jc w:val="center"/>
        </w:trPr>
        <w:tc>
          <w:tcPr>
            <w:tcW w:w="604" w:type="pct"/>
            <w:vMerge/>
            <w:shd w:val="clear" w:color="auto" w:fill="auto"/>
          </w:tcPr>
          <w:p w14:paraId="4DC85A15" w14:textId="77777777" w:rsidR="00123ECE" w:rsidRPr="00130358" w:rsidRDefault="00123ECE" w:rsidP="00D62538">
            <w:pPr>
              <w:pStyle w:val="TAC"/>
              <w:keepNext w:val="0"/>
              <w:keepLines w:val="0"/>
            </w:pPr>
          </w:p>
        </w:tc>
        <w:tc>
          <w:tcPr>
            <w:tcW w:w="1379" w:type="pct"/>
            <w:shd w:val="clear" w:color="auto" w:fill="auto"/>
          </w:tcPr>
          <w:p w14:paraId="1A34B96A" w14:textId="216C3311"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541" w:type="pct"/>
            <w:vMerge/>
            <w:shd w:val="clear" w:color="auto" w:fill="auto"/>
          </w:tcPr>
          <w:p w14:paraId="73B9CC8E" w14:textId="77777777" w:rsidR="00123ECE" w:rsidRPr="00130358" w:rsidRDefault="00123ECE" w:rsidP="00D62538">
            <w:pPr>
              <w:pStyle w:val="TAC"/>
              <w:keepNext w:val="0"/>
              <w:keepLines w:val="0"/>
            </w:pPr>
          </w:p>
        </w:tc>
        <w:tc>
          <w:tcPr>
            <w:tcW w:w="1269" w:type="pct"/>
            <w:vMerge/>
            <w:shd w:val="clear" w:color="auto" w:fill="auto"/>
          </w:tcPr>
          <w:p w14:paraId="39E95481" w14:textId="77777777" w:rsidR="00123ECE" w:rsidRPr="00130358" w:rsidRDefault="00123ECE" w:rsidP="00D62538">
            <w:pPr>
              <w:pStyle w:val="TAC"/>
              <w:keepNext w:val="0"/>
              <w:keepLines w:val="0"/>
            </w:pPr>
          </w:p>
        </w:tc>
        <w:tc>
          <w:tcPr>
            <w:tcW w:w="1207" w:type="pct"/>
            <w:shd w:val="clear" w:color="auto" w:fill="auto"/>
          </w:tcPr>
          <w:p w14:paraId="475BA883" w14:textId="77777777" w:rsidR="00123ECE" w:rsidRPr="00130358" w:rsidRDefault="00123ECE" w:rsidP="00D62538">
            <w:pPr>
              <w:pStyle w:val="TAC"/>
              <w:keepNext w:val="0"/>
              <w:keepLines w:val="0"/>
            </w:pPr>
            <w:r w:rsidRPr="00130358">
              <w:t>-91.27</w:t>
            </w:r>
          </w:p>
        </w:tc>
      </w:tr>
      <w:tr w:rsidR="00123ECE" w:rsidRPr="00130358" w14:paraId="4E4784B4" w14:textId="77777777" w:rsidTr="00483222">
        <w:trPr>
          <w:cantSplit/>
          <w:jc w:val="center"/>
        </w:trPr>
        <w:tc>
          <w:tcPr>
            <w:tcW w:w="604" w:type="pct"/>
            <w:vMerge/>
            <w:shd w:val="clear" w:color="auto" w:fill="auto"/>
          </w:tcPr>
          <w:p w14:paraId="52A67F12" w14:textId="77777777" w:rsidR="00123ECE" w:rsidRPr="00130358" w:rsidRDefault="00123ECE" w:rsidP="00D62538">
            <w:pPr>
              <w:pStyle w:val="TAC"/>
              <w:keepNext w:val="0"/>
              <w:keepLines w:val="0"/>
            </w:pPr>
          </w:p>
        </w:tc>
        <w:tc>
          <w:tcPr>
            <w:tcW w:w="1379" w:type="pct"/>
            <w:shd w:val="clear" w:color="auto" w:fill="auto"/>
          </w:tcPr>
          <w:p w14:paraId="5865BD8A" w14:textId="1003C8C6"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541" w:type="pct"/>
            <w:vMerge/>
            <w:shd w:val="clear" w:color="auto" w:fill="auto"/>
          </w:tcPr>
          <w:p w14:paraId="52253577" w14:textId="77777777" w:rsidR="00123ECE" w:rsidRPr="00130358" w:rsidRDefault="00123ECE" w:rsidP="00D62538">
            <w:pPr>
              <w:pStyle w:val="TAC"/>
              <w:keepNext w:val="0"/>
              <w:keepLines w:val="0"/>
            </w:pPr>
          </w:p>
        </w:tc>
        <w:tc>
          <w:tcPr>
            <w:tcW w:w="1269" w:type="pct"/>
            <w:vMerge/>
            <w:shd w:val="clear" w:color="auto" w:fill="auto"/>
          </w:tcPr>
          <w:p w14:paraId="78810A5E" w14:textId="77777777" w:rsidR="00123ECE" w:rsidRPr="00130358" w:rsidRDefault="00123ECE" w:rsidP="00D62538">
            <w:pPr>
              <w:pStyle w:val="TAC"/>
              <w:keepNext w:val="0"/>
              <w:keepLines w:val="0"/>
            </w:pPr>
          </w:p>
        </w:tc>
        <w:tc>
          <w:tcPr>
            <w:tcW w:w="1207" w:type="pct"/>
            <w:shd w:val="clear" w:color="auto" w:fill="auto"/>
          </w:tcPr>
          <w:p w14:paraId="0977A6D2" w14:textId="741BAE28" w:rsidR="00123ECE" w:rsidRPr="00130358" w:rsidRDefault="00123ECE" w:rsidP="00D62538">
            <w:pPr>
              <w:pStyle w:val="TAC"/>
              <w:keepNext w:val="0"/>
              <w:keepLines w:val="0"/>
            </w:pPr>
            <w:r w:rsidRPr="00130358">
              <w:t>-89.77</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0866C2F1" w14:textId="77777777" w:rsidTr="00483222">
        <w:trPr>
          <w:cantSplit/>
          <w:jc w:val="center"/>
        </w:trPr>
        <w:tc>
          <w:tcPr>
            <w:tcW w:w="604" w:type="pct"/>
            <w:vMerge/>
            <w:shd w:val="clear" w:color="auto" w:fill="auto"/>
          </w:tcPr>
          <w:p w14:paraId="28BAD2FF" w14:textId="77777777" w:rsidR="00123ECE" w:rsidRPr="00130358" w:rsidRDefault="00123ECE" w:rsidP="00D62538">
            <w:pPr>
              <w:pStyle w:val="TAC"/>
              <w:keepNext w:val="0"/>
              <w:keepLines w:val="0"/>
            </w:pPr>
          </w:p>
        </w:tc>
        <w:tc>
          <w:tcPr>
            <w:tcW w:w="1379" w:type="pct"/>
            <w:shd w:val="clear" w:color="auto" w:fill="auto"/>
          </w:tcPr>
          <w:p w14:paraId="223D3FCE" w14:textId="2B56EA94" w:rsidR="00123ECE" w:rsidRPr="00130358" w:rsidRDefault="00123ECE" w:rsidP="00D62538">
            <w:pPr>
              <w:pStyle w:val="TAC"/>
              <w:keepNext w:val="0"/>
              <w:keepLines w:val="0"/>
              <w:jc w:val="left"/>
            </w:pPr>
            <w:r w:rsidRPr="00130358">
              <w:t>Band</w:t>
            </w:r>
            <w:r w:rsidR="00D62538" w:rsidRPr="00130358">
              <w:t xml:space="preserve"> </w:t>
            </w:r>
            <w:r w:rsidRPr="00130358">
              <w:t>III,</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541" w:type="pct"/>
            <w:vMerge/>
            <w:shd w:val="clear" w:color="auto" w:fill="auto"/>
          </w:tcPr>
          <w:p w14:paraId="22C57A09" w14:textId="77777777" w:rsidR="00123ECE" w:rsidRPr="00130358" w:rsidRDefault="00123ECE" w:rsidP="00D62538">
            <w:pPr>
              <w:pStyle w:val="TAC"/>
              <w:keepNext w:val="0"/>
              <w:keepLines w:val="0"/>
            </w:pPr>
          </w:p>
        </w:tc>
        <w:tc>
          <w:tcPr>
            <w:tcW w:w="1269" w:type="pct"/>
            <w:vMerge/>
            <w:shd w:val="clear" w:color="auto" w:fill="auto"/>
          </w:tcPr>
          <w:p w14:paraId="0CE76797" w14:textId="77777777" w:rsidR="00123ECE" w:rsidRPr="00130358" w:rsidRDefault="00123ECE" w:rsidP="00D62538">
            <w:pPr>
              <w:pStyle w:val="TAC"/>
              <w:keepNext w:val="0"/>
              <w:keepLines w:val="0"/>
            </w:pPr>
          </w:p>
        </w:tc>
        <w:tc>
          <w:tcPr>
            <w:tcW w:w="1207" w:type="pct"/>
            <w:shd w:val="clear" w:color="auto" w:fill="auto"/>
          </w:tcPr>
          <w:p w14:paraId="247DC7CD" w14:textId="77777777" w:rsidR="00123ECE" w:rsidRPr="00130358" w:rsidRDefault="00123ECE" w:rsidP="00D62538">
            <w:pPr>
              <w:pStyle w:val="TAC"/>
              <w:keepNext w:val="0"/>
              <w:keepLines w:val="0"/>
            </w:pPr>
            <w:r w:rsidRPr="00130358">
              <w:t>-90.27</w:t>
            </w:r>
          </w:p>
        </w:tc>
      </w:tr>
      <w:tr w:rsidR="00123ECE" w:rsidRPr="00130358" w14:paraId="0FBA4E90" w14:textId="77777777" w:rsidTr="00483222">
        <w:trPr>
          <w:cantSplit/>
          <w:jc w:val="center"/>
        </w:trPr>
        <w:tc>
          <w:tcPr>
            <w:tcW w:w="604" w:type="pct"/>
            <w:vMerge/>
            <w:shd w:val="clear" w:color="auto" w:fill="auto"/>
          </w:tcPr>
          <w:p w14:paraId="69514541" w14:textId="77777777" w:rsidR="00123ECE" w:rsidRPr="00130358" w:rsidRDefault="00123ECE" w:rsidP="00D62538">
            <w:pPr>
              <w:pStyle w:val="TAC"/>
              <w:keepNext w:val="0"/>
              <w:keepLines w:val="0"/>
            </w:pPr>
          </w:p>
        </w:tc>
        <w:tc>
          <w:tcPr>
            <w:tcW w:w="1379" w:type="pct"/>
            <w:shd w:val="clear" w:color="auto" w:fill="auto"/>
          </w:tcPr>
          <w:p w14:paraId="6DDAC72C" w14:textId="510AFA71"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541" w:type="pct"/>
            <w:vMerge/>
            <w:shd w:val="clear" w:color="auto" w:fill="auto"/>
          </w:tcPr>
          <w:p w14:paraId="7D17C6C9" w14:textId="77777777" w:rsidR="00123ECE" w:rsidRPr="00130358" w:rsidRDefault="00123ECE" w:rsidP="00D62538">
            <w:pPr>
              <w:pStyle w:val="TAC"/>
              <w:keepNext w:val="0"/>
              <w:keepLines w:val="0"/>
            </w:pPr>
          </w:p>
        </w:tc>
        <w:tc>
          <w:tcPr>
            <w:tcW w:w="1269" w:type="pct"/>
            <w:vMerge/>
            <w:shd w:val="clear" w:color="auto" w:fill="auto"/>
          </w:tcPr>
          <w:p w14:paraId="14320B20" w14:textId="77777777" w:rsidR="00123ECE" w:rsidRPr="00130358" w:rsidRDefault="00123ECE" w:rsidP="00D62538">
            <w:pPr>
              <w:pStyle w:val="TAC"/>
              <w:keepNext w:val="0"/>
              <w:keepLines w:val="0"/>
            </w:pPr>
          </w:p>
        </w:tc>
        <w:tc>
          <w:tcPr>
            <w:tcW w:w="1207" w:type="pct"/>
            <w:shd w:val="clear" w:color="auto" w:fill="auto"/>
          </w:tcPr>
          <w:p w14:paraId="5EE19913" w14:textId="77777777" w:rsidR="00123ECE" w:rsidRPr="00130358" w:rsidRDefault="00123ECE" w:rsidP="00D62538">
            <w:pPr>
              <w:pStyle w:val="TAC"/>
              <w:keepNext w:val="0"/>
              <w:keepLines w:val="0"/>
            </w:pPr>
            <w:r w:rsidRPr="00130358">
              <w:t>-92.27</w:t>
            </w:r>
          </w:p>
        </w:tc>
      </w:tr>
      <w:tr w:rsidR="00123ECE" w:rsidRPr="00130358" w14:paraId="76FDB063" w14:textId="77777777" w:rsidTr="00483222">
        <w:trPr>
          <w:cantSplit/>
          <w:jc w:val="center"/>
        </w:trPr>
        <w:tc>
          <w:tcPr>
            <w:tcW w:w="1983" w:type="pct"/>
            <w:gridSpan w:val="2"/>
            <w:shd w:val="clear" w:color="auto" w:fill="auto"/>
          </w:tcPr>
          <w:p w14:paraId="7964A9EC" w14:textId="261429A5" w:rsidR="00123ECE" w:rsidRPr="00130358" w:rsidRDefault="00123ECE" w:rsidP="00D62538">
            <w:pPr>
              <w:pStyle w:val="TAC"/>
              <w:keepNext w:val="0"/>
              <w:keepLines w:val="0"/>
            </w:pPr>
            <w:r w:rsidRPr="00130358">
              <w:t>Propagation</w:t>
            </w:r>
            <w:r w:rsidR="00D62538" w:rsidRPr="00130358">
              <w:t xml:space="preserve"> </w:t>
            </w:r>
            <w:r w:rsidRPr="00130358">
              <w:t>condition</w:t>
            </w:r>
          </w:p>
        </w:tc>
        <w:tc>
          <w:tcPr>
            <w:tcW w:w="541" w:type="pct"/>
            <w:shd w:val="clear" w:color="auto" w:fill="auto"/>
          </w:tcPr>
          <w:p w14:paraId="25D7CB1B" w14:textId="77777777" w:rsidR="00123ECE" w:rsidRPr="00130358" w:rsidRDefault="00123ECE" w:rsidP="00D62538">
            <w:pPr>
              <w:pStyle w:val="TAC"/>
              <w:keepNext w:val="0"/>
              <w:keepLines w:val="0"/>
            </w:pPr>
            <w:r w:rsidRPr="00130358">
              <w:t>-</w:t>
            </w:r>
          </w:p>
        </w:tc>
        <w:tc>
          <w:tcPr>
            <w:tcW w:w="1269" w:type="pct"/>
            <w:shd w:val="clear" w:color="auto" w:fill="auto"/>
          </w:tcPr>
          <w:p w14:paraId="629794C3" w14:textId="77777777" w:rsidR="00123ECE" w:rsidRPr="00130358" w:rsidRDefault="00123ECE" w:rsidP="00D62538">
            <w:pPr>
              <w:pStyle w:val="TAC"/>
              <w:keepNext w:val="0"/>
              <w:keepLines w:val="0"/>
            </w:pPr>
            <w:r w:rsidRPr="00130358">
              <w:t>AWGN</w:t>
            </w:r>
          </w:p>
        </w:tc>
        <w:tc>
          <w:tcPr>
            <w:tcW w:w="1207" w:type="pct"/>
            <w:shd w:val="clear" w:color="auto" w:fill="auto"/>
          </w:tcPr>
          <w:p w14:paraId="6C32E164" w14:textId="77777777" w:rsidR="00123ECE" w:rsidRPr="00130358" w:rsidRDefault="00123ECE" w:rsidP="00D62538">
            <w:pPr>
              <w:pStyle w:val="TAC"/>
              <w:keepNext w:val="0"/>
              <w:keepLines w:val="0"/>
            </w:pPr>
            <w:r w:rsidRPr="00130358">
              <w:t>AWGN</w:t>
            </w:r>
          </w:p>
        </w:tc>
      </w:tr>
      <w:tr w:rsidR="00123ECE" w:rsidRPr="00130358" w14:paraId="590D75AD" w14:textId="77777777" w:rsidTr="00483222">
        <w:trPr>
          <w:cantSplit/>
          <w:jc w:val="center"/>
        </w:trPr>
        <w:tc>
          <w:tcPr>
            <w:tcW w:w="5000" w:type="pct"/>
            <w:gridSpan w:val="5"/>
            <w:shd w:val="clear" w:color="auto" w:fill="auto"/>
          </w:tcPr>
          <w:p w14:paraId="7D64B7ED" w14:textId="635742CF" w:rsidR="00123ECE" w:rsidRPr="00130358" w:rsidRDefault="00123ECE" w:rsidP="00D62538">
            <w:pPr>
              <w:pStyle w:val="TAN"/>
              <w:keepNext w:val="0"/>
              <w:keepLines w:val="0"/>
            </w:pPr>
            <w:r w:rsidRPr="00130358">
              <w:t>NOTE</w:t>
            </w:r>
            <w:r w:rsidR="00D62538" w:rsidRPr="00130358">
              <w:t xml:space="preserve"> </w:t>
            </w:r>
            <w:r w:rsidRPr="00130358">
              <w:t>1:</w:t>
            </w:r>
            <w:r w:rsidRPr="00130358">
              <w:tab/>
              <w:t>CPICH</w:t>
            </w:r>
            <w:r w:rsidR="00D62538" w:rsidRPr="00130358">
              <w:t xml:space="preserve"> </w:t>
            </w:r>
            <w:r w:rsidRPr="00130358">
              <w:t>RSCP</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1BF109F1" w14:textId="63D7B081"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III</w:t>
            </w:r>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r w:rsidRPr="00130358">
              <w:t>III</w:t>
            </w:r>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r w:rsidR="00D62538" w:rsidRPr="00130358">
              <w:t xml:space="preserve"> </w:t>
            </w:r>
          </w:p>
          <w:p w14:paraId="09172C5C" w14:textId="5BED9C3B" w:rsidR="00123ECE" w:rsidRPr="00130358" w:rsidRDefault="00123ECE" w:rsidP="00D62538">
            <w:pPr>
              <w:pStyle w:val="TAN"/>
              <w:keepNext w:val="0"/>
              <w:keepLines w:val="0"/>
            </w:pPr>
            <w:r w:rsidRPr="00130358">
              <w:t>NOTE</w:t>
            </w:r>
            <w:r w:rsidR="00D62538" w:rsidRPr="00130358">
              <w:t xml:space="preserve"> </w:t>
            </w:r>
            <w:r w:rsidRPr="00130358">
              <w:t>3:</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r w:rsidR="00123ECE" w:rsidRPr="00130358" w14:paraId="5F707E29" w14:textId="77777777" w:rsidTr="00483222">
        <w:trPr>
          <w:cantSplit/>
          <w:jc w:val="center"/>
        </w:trPr>
        <w:tc>
          <w:tcPr>
            <w:tcW w:w="5000" w:type="pct"/>
            <w:gridSpan w:val="5"/>
            <w:shd w:val="clear" w:color="auto" w:fill="auto"/>
          </w:tcPr>
          <w:p w14:paraId="746846C9" w14:textId="21912F33" w:rsidR="00123ECE" w:rsidRPr="00130358" w:rsidRDefault="00123ECE" w:rsidP="00483222">
            <w:pPr>
              <w:pStyle w:val="TAL"/>
            </w:pPr>
            <w:r w:rsidRPr="00130358">
              <w:t>Tests</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sequentially.</w:t>
            </w:r>
            <w:r w:rsidR="00D62538" w:rsidRPr="00130358">
              <w:t xml:space="preserve"> </w:t>
            </w:r>
            <w:r w:rsidRPr="00130358">
              <w:t>Test</w:t>
            </w:r>
            <w:r w:rsidR="00D62538" w:rsidRPr="00130358">
              <w:t xml:space="preserve"> </w:t>
            </w:r>
            <w:r w:rsidRPr="00130358">
              <w:t>1</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first.</w:t>
            </w:r>
            <w:r w:rsidR="00D62538" w:rsidRPr="00130358">
              <w:t xml:space="preserve"> </w:t>
            </w:r>
            <w:r w:rsidRPr="00130358">
              <w:t>After</w:t>
            </w:r>
            <w:r w:rsidR="00D62538" w:rsidRPr="00130358">
              <w:t xml:space="preserve"> </w:t>
            </w:r>
            <w:r w:rsidRPr="00130358">
              <w:t>test</w:t>
            </w:r>
            <w:r w:rsidR="00D62538" w:rsidRPr="00130358">
              <w:t xml:space="preserve"> </w:t>
            </w:r>
            <w:r w:rsidRPr="00130358">
              <w:t>1</w:t>
            </w:r>
            <w:r w:rsidR="00D62538" w:rsidRPr="00130358">
              <w:t xml:space="preserve"> </w:t>
            </w:r>
            <w:r w:rsidRPr="00130358">
              <w:t>has</w:t>
            </w:r>
            <w:r w:rsidR="00D62538" w:rsidRPr="00130358">
              <w:t xml:space="preserve"> </w:t>
            </w:r>
            <w:r w:rsidRPr="00130358">
              <w:t>been</w:t>
            </w:r>
            <w:r w:rsidR="00D62538" w:rsidRPr="00130358">
              <w:t xml:space="preserve"> </w:t>
            </w:r>
            <w:r w:rsidRPr="00130358">
              <w:t>executed</w:t>
            </w:r>
            <w:r w:rsidR="00D62538" w:rsidRPr="00130358">
              <w:t xml:space="preserve"> </w:t>
            </w:r>
            <w:r w:rsidRPr="00130358">
              <w:t>test</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test</w:t>
            </w:r>
            <w:r w:rsidR="00D62538" w:rsidRPr="00130358">
              <w:t xml:space="preserve"> </w:t>
            </w:r>
            <w:r w:rsidRPr="00130358">
              <w:t>2</w:t>
            </w:r>
            <w:r w:rsidR="00D62538" w:rsidRPr="00130358">
              <w:t xml:space="preserve"> </w:t>
            </w:r>
            <w:r w:rsidRPr="00130358">
              <w:t>shall</w:t>
            </w:r>
            <w:r w:rsidR="00D62538" w:rsidRPr="00130358">
              <w:t xml:space="preserve"> </w:t>
            </w:r>
            <w:r w:rsidRPr="00130358">
              <w:t>be</w:t>
            </w:r>
            <w:r w:rsidR="00D62538" w:rsidRPr="00130358">
              <w:t xml:space="preserve"> </w:t>
            </w:r>
            <w:r w:rsidRPr="00130358">
              <w:t>set</w:t>
            </w:r>
            <w:r w:rsidR="00D62538" w:rsidRPr="00130358">
              <w:t xml:space="preserve"> </w:t>
            </w:r>
            <w:r w:rsidRPr="00130358">
              <w:t>within</w:t>
            </w:r>
            <w:r w:rsidR="00D62538" w:rsidRPr="00130358">
              <w:t xml:space="preserve"> </w:t>
            </w:r>
            <w:r w:rsidRPr="00130358">
              <w:t>5</w:t>
            </w:r>
            <w:r w:rsidR="00D62538" w:rsidRPr="00130358">
              <w:t xml:space="preserve"> </w:t>
            </w:r>
            <w:r w:rsidRPr="00130358">
              <w:t>seconds</w:t>
            </w:r>
            <w:r w:rsidR="00D62538" w:rsidRPr="00130358">
              <w:t xml:space="preserve"> </w:t>
            </w:r>
            <w:r w:rsidRPr="00130358">
              <w:t>so</w:t>
            </w:r>
            <w:r w:rsidR="00D62538" w:rsidRPr="00130358">
              <w:t xml:space="preserve"> </w:t>
            </w:r>
            <w:r w:rsidRPr="00130358">
              <w:t>that</w:t>
            </w:r>
            <w:r w:rsidR="00D62538" w:rsidRPr="00130358">
              <w:t xml:space="preserve"> </w:t>
            </w:r>
            <w:r w:rsidRPr="00130358">
              <w:t>UE</w:t>
            </w:r>
            <w:r w:rsidR="00D62538" w:rsidRPr="00130358">
              <w:t xml:space="preserve"> </w:t>
            </w:r>
            <w:r w:rsidRPr="00130358">
              <w:t>does</w:t>
            </w:r>
            <w:r w:rsidR="00D62538" w:rsidRPr="00130358">
              <w:t xml:space="preserve"> </w:t>
            </w:r>
            <w:r w:rsidRPr="00130358">
              <w:t>not</w:t>
            </w:r>
            <w:r w:rsidR="00D62538" w:rsidRPr="00130358">
              <w:t xml:space="preserve"> </w:t>
            </w:r>
            <w:proofErr w:type="spellStart"/>
            <w:r w:rsidRPr="00130358">
              <w:t>loose</w:t>
            </w:r>
            <w:proofErr w:type="spellEnd"/>
            <w:r w:rsidR="00D62538" w:rsidRPr="00130358">
              <w:t xml:space="preserve"> </w:t>
            </w:r>
            <w:r w:rsidRPr="00130358">
              <w:t>the</w:t>
            </w:r>
            <w:r w:rsidR="00D62538" w:rsidRPr="00130358">
              <w:t xml:space="preserve"> </w:t>
            </w:r>
            <w:r w:rsidRPr="00130358">
              <w:t>Cell</w:t>
            </w:r>
            <w:r w:rsidR="00D62538" w:rsidRPr="00130358">
              <w:t xml:space="preserve"> </w:t>
            </w:r>
            <w:r w:rsidRPr="00130358">
              <w:t>2</w:t>
            </w:r>
            <w:r w:rsidR="00D62538" w:rsidRPr="00130358">
              <w:t xml:space="preserve"> </w:t>
            </w:r>
            <w:r w:rsidRPr="00130358">
              <w:t>in</w:t>
            </w:r>
            <w:r w:rsidR="00D62538" w:rsidRPr="00130358">
              <w:t xml:space="preserve"> </w:t>
            </w:r>
            <w:r w:rsidRPr="00130358">
              <w:t>between</w:t>
            </w:r>
            <w:r w:rsidR="00D62538" w:rsidRPr="00130358">
              <w:t xml:space="preserve"> </w:t>
            </w:r>
            <w:r w:rsidRPr="00130358">
              <w:t>the</w:t>
            </w:r>
            <w:r w:rsidR="00D62538" w:rsidRPr="00130358">
              <w:t xml:space="preserve"> </w:t>
            </w:r>
            <w:r w:rsidRPr="00130358">
              <w:t>tests.</w:t>
            </w:r>
          </w:p>
        </w:tc>
      </w:tr>
    </w:tbl>
    <w:p w14:paraId="79A4CF85" w14:textId="77777777" w:rsidR="00123ECE" w:rsidRPr="00130358" w:rsidRDefault="00123ECE" w:rsidP="00D62538"/>
    <w:p w14:paraId="42BA1F59"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9.3.2</w:t>
        </w:r>
      </w:smartTag>
      <w:r w:rsidRPr="00130358">
        <w:t>.5-</w:t>
      </w:r>
      <w:r w:rsidRPr="00130358">
        <w:rPr>
          <w:rFonts w:eastAsia="SimSun"/>
          <w:lang w:eastAsia="zh-CN"/>
        </w:rPr>
        <w:t>3</w:t>
      </w:r>
      <w:r w:rsidRPr="00130358">
        <w:t xml:space="preserve">: </w:t>
      </w:r>
      <w:r w:rsidRPr="00130358">
        <w:rPr>
          <w:rFonts w:cs="v4.2.0"/>
        </w:rPr>
        <w:t xml:space="preserve">UTRAN FDD CPICH </w:t>
      </w:r>
      <w:r w:rsidRPr="00130358">
        <w:rPr>
          <w:rFonts w:eastAsia="SimSun" w:cs="v4.2.0"/>
          <w:lang w:eastAsia="zh-CN"/>
        </w:rPr>
        <w:t>RSCP</w:t>
      </w:r>
      <w:r w:rsidRPr="00130358">
        <w:rPr>
          <w:rFonts w:cs="v4.2.0"/>
        </w:rPr>
        <w:t xml:space="preserve">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5"/>
        <w:gridCol w:w="1134"/>
        <w:gridCol w:w="1275"/>
        <w:gridCol w:w="1134"/>
        <w:gridCol w:w="1134"/>
        <w:gridCol w:w="1134"/>
        <w:gridCol w:w="1094"/>
      </w:tblGrid>
      <w:tr w:rsidR="00123ECE" w:rsidRPr="00130358" w14:paraId="2F4C29BA"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795160E3" w14:textId="77777777" w:rsidR="00123ECE" w:rsidRPr="00130358" w:rsidRDefault="00123ECE" w:rsidP="00D62538">
            <w:pPr>
              <w:pStyle w:val="TAH"/>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41FED036" w14:textId="13BBA552" w:rsidR="00123ECE" w:rsidRPr="00130358" w:rsidRDefault="00123ECE" w:rsidP="00D62538">
            <w:pPr>
              <w:pStyle w:val="TAH"/>
              <w:keepNext w:val="0"/>
              <w:keepLines w:val="0"/>
            </w:pPr>
            <w:r w:rsidRPr="00130358">
              <w:t>Test</w:t>
            </w:r>
            <w:r w:rsidR="00D62538" w:rsidRPr="00130358">
              <w:t xml:space="preserve"> </w:t>
            </w:r>
            <w:r w:rsidRPr="00130358">
              <w:t>1</w:t>
            </w:r>
          </w:p>
        </w:tc>
        <w:tc>
          <w:tcPr>
            <w:tcW w:w="5771" w:type="dxa"/>
            <w:gridSpan w:val="5"/>
            <w:tcBorders>
              <w:top w:val="single" w:sz="4" w:space="0" w:color="auto"/>
              <w:left w:val="single" w:sz="4" w:space="0" w:color="auto"/>
              <w:bottom w:val="single" w:sz="4" w:space="0" w:color="auto"/>
              <w:right w:val="single" w:sz="4" w:space="0" w:color="auto"/>
            </w:tcBorders>
            <w:vAlign w:val="center"/>
          </w:tcPr>
          <w:p w14:paraId="6786893F" w14:textId="4C6E0666" w:rsidR="00123ECE" w:rsidRPr="00130358" w:rsidRDefault="00123ECE" w:rsidP="00D62538">
            <w:pPr>
              <w:pStyle w:val="TAH"/>
              <w:keepNext w:val="0"/>
              <w:keepLines w:val="0"/>
              <w:rPr>
                <w:lang w:eastAsia="zh-CN"/>
              </w:rPr>
            </w:pPr>
            <w:r w:rsidRPr="00130358">
              <w:t>Test</w:t>
            </w:r>
            <w:r w:rsidR="00D62538" w:rsidRPr="00130358">
              <w:t xml:space="preserve"> </w:t>
            </w:r>
            <w:r w:rsidRPr="00130358">
              <w:rPr>
                <w:lang w:eastAsia="zh-CN"/>
              </w:rPr>
              <w:t>2</w:t>
            </w:r>
          </w:p>
        </w:tc>
      </w:tr>
      <w:tr w:rsidR="00123ECE" w:rsidRPr="00130358" w14:paraId="645BEB9D"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17E9975E" w14:textId="77777777" w:rsidR="00123ECE" w:rsidRPr="00130358" w:rsidRDefault="00123ECE" w:rsidP="00D62538">
            <w:pPr>
              <w:pStyle w:val="TAC"/>
              <w:keepNext w:val="0"/>
              <w:keepLines w:val="0"/>
              <w:rPr>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7760BFF8" w14:textId="58978F1D" w:rsidR="00123ECE" w:rsidRPr="00130358" w:rsidRDefault="00123ECE" w:rsidP="00D62538">
            <w:pPr>
              <w:pStyle w:val="TAC"/>
              <w:keepNext w:val="0"/>
              <w:keepLines w:val="0"/>
              <w:rPr>
                <w:b/>
                <w:bCs/>
              </w:rPr>
            </w:pPr>
            <w:r w:rsidRPr="00130358">
              <w:rPr>
                <w:b/>
                <w:bCs/>
              </w:rPr>
              <w:t>All</w:t>
            </w:r>
            <w:r w:rsidR="00D62538" w:rsidRPr="00130358">
              <w:rPr>
                <w:b/>
                <w:bCs/>
              </w:rPr>
              <w:t xml:space="preserve"> </w:t>
            </w:r>
            <w:r w:rsidRPr="00130358">
              <w:rPr>
                <w:b/>
                <w:bCs/>
              </w:rPr>
              <w:t>bands</w:t>
            </w:r>
          </w:p>
        </w:tc>
        <w:tc>
          <w:tcPr>
            <w:tcW w:w="1275" w:type="dxa"/>
            <w:tcBorders>
              <w:top w:val="single" w:sz="4" w:space="0" w:color="auto"/>
              <w:left w:val="single" w:sz="4" w:space="0" w:color="auto"/>
              <w:bottom w:val="single" w:sz="4" w:space="0" w:color="auto"/>
              <w:right w:val="single" w:sz="4" w:space="0" w:color="auto"/>
            </w:tcBorders>
          </w:tcPr>
          <w:p w14:paraId="55B19098" w14:textId="48B95897"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w:t>
            </w:r>
            <w:r w:rsidR="00D62538" w:rsidRPr="00130358">
              <w:rPr>
                <w:b/>
                <w:bCs/>
              </w:rPr>
              <w:t xml:space="preserve"> </w:t>
            </w:r>
            <w:r w:rsidRPr="00130358">
              <w:rPr>
                <w:b/>
                <w:bCs/>
              </w:rPr>
              <w:t>IV,</w:t>
            </w:r>
            <w:r w:rsidR="00D62538" w:rsidRPr="00130358">
              <w:rPr>
                <w:b/>
                <w:bCs/>
              </w:rPr>
              <w:t xml:space="preserve"> </w:t>
            </w:r>
            <w:r w:rsidRPr="00130358">
              <w:rPr>
                <w:b/>
                <w:bCs/>
              </w:rPr>
              <w:t>VI,</w:t>
            </w:r>
            <w:r w:rsidR="00D62538" w:rsidRPr="00130358">
              <w:rPr>
                <w:b/>
                <w:bCs/>
              </w:rPr>
              <w:t xml:space="preserve"> </w:t>
            </w:r>
            <w:r w:rsidRPr="00130358">
              <w:rPr>
                <w:b/>
                <w:bCs/>
              </w:rPr>
              <w:t>X,</w:t>
            </w:r>
            <w:r w:rsidR="00D62538" w:rsidRPr="00130358">
              <w:rPr>
                <w:b/>
                <w:bCs/>
              </w:rPr>
              <w:t xml:space="preserve"> </w:t>
            </w:r>
            <w:r w:rsidRPr="00130358">
              <w:rPr>
                <w:b/>
                <w:bCs/>
              </w:rPr>
              <w:t>XI,</w:t>
            </w:r>
            <w:r w:rsidR="00D62538" w:rsidRPr="00130358">
              <w:rPr>
                <w:b/>
                <w:bCs/>
              </w:rPr>
              <w:t xml:space="preserve"> </w:t>
            </w:r>
            <w:r w:rsidRPr="00130358">
              <w:rPr>
                <w:b/>
                <w:bCs/>
              </w:rPr>
              <w:t>XIX,</w:t>
            </w:r>
            <w:r w:rsidR="00D62538" w:rsidRPr="00130358">
              <w:rPr>
                <w:b/>
                <w:bCs/>
              </w:rPr>
              <w:t xml:space="preserve"> </w:t>
            </w:r>
            <w:r w:rsidRPr="00130358">
              <w:rPr>
                <w:b/>
                <w:bCs/>
              </w:rPr>
              <w:t>XXI</w:t>
            </w:r>
          </w:p>
        </w:tc>
        <w:tc>
          <w:tcPr>
            <w:tcW w:w="1134" w:type="dxa"/>
            <w:tcBorders>
              <w:top w:val="single" w:sz="4" w:space="0" w:color="auto"/>
              <w:left w:val="single" w:sz="4" w:space="0" w:color="auto"/>
              <w:bottom w:val="single" w:sz="4" w:space="0" w:color="auto"/>
              <w:right w:val="single" w:sz="4" w:space="0" w:color="auto"/>
            </w:tcBorders>
          </w:tcPr>
          <w:p w14:paraId="1804E8AB" w14:textId="22CDCDCA"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II,</w:t>
            </w:r>
            <w:r w:rsidR="00D62538" w:rsidRPr="00130358">
              <w:rPr>
                <w:b/>
                <w:bCs/>
              </w:rPr>
              <w:t xml:space="preserve"> </w:t>
            </w:r>
            <w:r w:rsidRPr="00130358">
              <w:rPr>
                <w:b/>
                <w:bCs/>
              </w:rPr>
              <w:t>V,</w:t>
            </w:r>
            <w:r w:rsidR="00D62538" w:rsidRPr="00130358">
              <w:rPr>
                <w:b/>
                <w:bCs/>
              </w:rPr>
              <w:t xml:space="preserve"> </w:t>
            </w:r>
            <w:r w:rsidRPr="00130358">
              <w:rPr>
                <w:b/>
                <w:bCs/>
              </w:rPr>
              <w:t>VII</w:t>
            </w:r>
          </w:p>
        </w:tc>
        <w:tc>
          <w:tcPr>
            <w:tcW w:w="1134" w:type="dxa"/>
            <w:tcBorders>
              <w:top w:val="single" w:sz="4" w:space="0" w:color="auto"/>
              <w:left w:val="single" w:sz="4" w:space="0" w:color="auto"/>
              <w:bottom w:val="single" w:sz="4" w:space="0" w:color="auto"/>
              <w:right w:val="single" w:sz="4" w:space="0" w:color="auto"/>
            </w:tcBorders>
          </w:tcPr>
          <w:p w14:paraId="0F5EAC9C" w14:textId="02FF314A"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XXV</w:t>
            </w:r>
            <w:r w:rsidRPr="00130358">
              <w:rPr>
                <w:b/>
                <w:bCs/>
                <w:lang w:eastAsia="ko-KR"/>
              </w:rPr>
              <w:t>,</w:t>
            </w:r>
            <w:r w:rsidR="00D62538" w:rsidRPr="00130358">
              <w:rPr>
                <w:b/>
                <w:bCs/>
                <w:lang w:eastAsia="ko-KR"/>
              </w:rPr>
              <w:t xml:space="preserve"> </w:t>
            </w:r>
            <w:r w:rsidRPr="00130358">
              <w:rPr>
                <w:b/>
                <w:bCs/>
                <w:lang w:eastAsia="ko-KR"/>
              </w:rPr>
              <w:t>XXVI</w:t>
            </w:r>
          </w:p>
        </w:tc>
        <w:tc>
          <w:tcPr>
            <w:tcW w:w="1134" w:type="dxa"/>
            <w:tcBorders>
              <w:top w:val="single" w:sz="4" w:space="0" w:color="auto"/>
              <w:left w:val="single" w:sz="4" w:space="0" w:color="auto"/>
              <w:bottom w:val="single" w:sz="4" w:space="0" w:color="auto"/>
              <w:right w:val="single" w:sz="4" w:space="0" w:color="auto"/>
            </w:tcBorders>
          </w:tcPr>
          <w:p w14:paraId="3E1090E6" w14:textId="4BD9F354"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III,</w:t>
            </w:r>
            <w:r w:rsidR="00D62538" w:rsidRPr="00130358">
              <w:rPr>
                <w:b/>
                <w:bCs/>
              </w:rPr>
              <w:t xml:space="preserve"> </w:t>
            </w:r>
            <w:r w:rsidRPr="00130358">
              <w:rPr>
                <w:b/>
                <w:bCs/>
              </w:rPr>
              <w:t>VIII</w:t>
            </w:r>
            <w:r w:rsidRPr="00130358">
              <w:rPr>
                <w:rFonts w:cs="v5.0.0"/>
                <w:b/>
                <w:bCs/>
              </w:rPr>
              <w:t>,</w:t>
            </w:r>
            <w:r w:rsidR="00D62538" w:rsidRPr="00130358">
              <w:rPr>
                <w:rFonts w:cs="v5.0.0"/>
                <w:b/>
                <w:bCs/>
              </w:rPr>
              <w:t xml:space="preserve"> </w:t>
            </w:r>
            <w:r w:rsidRPr="00130358">
              <w:rPr>
                <w:rFonts w:cs="v5.0.0"/>
                <w:b/>
                <w:bCs/>
              </w:rPr>
              <w:t>XII,</w:t>
            </w:r>
            <w:r w:rsidR="00D62538" w:rsidRPr="00130358">
              <w:rPr>
                <w:rFonts w:cs="v5.0.0"/>
                <w:b/>
                <w:bCs/>
              </w:rPr>
              <w:t xml:space="preserve"> </w:t>
            </w:r>
            <w:r w:rsidRPr="00130358">
              <w:rPr>
                <w:rFonts w:cs="v5.0.0"/>
                <w:b/>
                <w:bCs/>
              </w:rPr>
              <w:t>XIII,</w:t>
            </w:r>
            <w:r w:rsidR="00D62538" w:rsidRPr="00130358">
              <w:rPr>
                <w:rFonts w:cs="v5.0.0"/>
                <w:b/>
                <w:bCs/>
              </w:rPr>
              <w:t xml:space="preserve"> </w:t>
            </w:r>
            <w:r w:rsidRPr="00130358">
              <w:rPr>
                <w:rFonts w:cs="v5.0.0"/>
                <w:b/>
                <w:bCs/>
              </w:rPr>
              <w:t>XIV,</w:t>
            </w:r>
            <w:r w:rsidR="00D62538" w:rsidRPr="00130358">
              <w:rPr>
                <w:rFonts w:cs="v5.0.0"/>
                <w:b/>
                <w:bCs/>
              </w:rPr>
              <w:t xml:space="preserve"> </w:t>
            </w:r>
            <w:r w:rsidRPr="00130358">
              <w:rPr>
                <w:rFonts w:cs="v5.0.0"/>
                <w:b/>
                <w:bCs/>
              </w:rPr>
              <w:t>XX</w:t>
            </w:r>
            <w:r w:rsidRPr="00130358">
              <w:rPr>
                <w:rFonts w:eastAsia="MS Mincho" w:cs="v5.0.0"/>
                <w:b/>
                <w:bCs/>
              </w:rPr>
              <w:t>,</w:t>
            </w:r>
            <w:r w:rsidR="00D62538" w:rsidRPr="00130358">
              <w:rPr>
                <w:rFonts w:eastAsia="MS Mincho" w:cs="v5.0.0"/>
                <w:b/>
                <w:bCs/>
              </w:rPr>
              <w:t xml:space="preserve"> </w:t>
            </w:r>
            <w:r w:rsidRPr="00130358">
              <w:rPr>
                <w:rFonts w:cs="v5.0.0"/>
                <w:b/>
                <w:bCs/>
              </w:rPr>
              <w:t>XXII</w:t>
            </w:r>
          </w:p>
        </w:tc>
        <w:tc>
          <w:tcPr>
            <w:tcW w:w="1094" w:type="dxa"/>
            <w:tcBorders>
              <w:top w:val="single" w:sz="4" w:space="0" w:color="auto"/>
              <w:left w:val="single" w:sz="4" w:space="0" w:color="auto"/>
              <w:bottom w:val="single" w:sz="4" w:space="0" w:color="auto"/>
              <w:right w:val="single" w:sz="4" w:space="0" w:color="auto"/>
            </w:tcBorders>
            <w:vAlign w:val="center"/>
          </w:tcPr>
          <w:p w14:paraId="1C939230" w14:textId="7BFAE130" w:rsidR="00123ECE" w:rsidRPr="00130358" w:rsidRDefault="00123ECE" w:rsidP="00D62538">
            <w:pPr>
              <w:pStyle w:val="TAC"/>
              <w:keepNext w:val="0"/>
              <w:keepLines w:val="0"/>
              <w:rPr>
                <w:b/>
                <w:bCs/>
              </w:rPr>
            </w:pPr>
            <w:r w:rsidRPr="00130358">
              <w:rPr>
                <w:b/>
                <w:bCs/>
              </w:rPr>
              <w:t>Band</w:t>
            </w:r>
            <w:r w:rsidR="00D62538" w:rsidRPr="00130358">
              <w:rPr>
                <w:b/>
                <w:bCs/>
              </w:rPr>
              <w:t xml:space="preserve"> </w:t>
            </w:r>
            <w:r w:rsidRPr="00130358">
              <w:rPr>
                <w:b/>
                <w:bCs/>
              </w:rPr>
              <w:t>IX</w:t>
            </w:r>
          </w:p>
        </w:tc>
      </w:tr>
      <w:tr w:rsidR="00123ECE" w:rsidRPr="00130358" w14:paraId="5FE1B169"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356ADE5F" w14:textId="5CEA9D27" w:rsidR="00123ECE" w:rsidRPr="00130358" w:rsidRDefault="00123ECE" w:rsidP="00D62538">
            <w:pPr>
              <w:pStyle w:val="TAL"/>
              <w:keepNext w:val="0"/>
              <w:keepLines w:val="0"/>
              <w:rPr>
                <w:b/>
                <w:bCs/>
              </w:rPr>
            </w:pPr>
            <w:r w:rsidRPr="00130358">
              <w:rPr>
                <w:b/>
                <w:bCs/>
              </w:rPr>
              <w:t>Normal</w:t>
            </w:r>
            <w:r w:rsidR="00D62538" w:rsidRPr="00130358">
              <w:rPr>
                <w:b/>
                <w:bCs/>
              </w:rPr>
              <w:t xml:space="preserve"> </w:t>
            </w:r>
            <w:r w:rsidRPr="00130358">
              <w:rPr>
                <w:b/>
                <w:bCs/>
              </w:rPr>
              <w:t>Conditions</w:t>
            </w:r>
          </w:p>
        </w:tc>
      </w:tr>
      <w:tr w:rsidR="00123ECE" w:rsidRPr="00130358" w14:paraId="76A35D72"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705FED3F" w14:textId="7FE7DE77"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2B1D7D81" w14:textId="77777777" w:rsidR="00123ECE" w:rsidRPr="00130358" w:rsidRDefault="00123ECE" w:rsidP="00D62538">
            <w:pPr>
              <w:pStyle w:val="TAC"/>
              <w:keepNext w:val="0"/>
              <w:keepLines w:val="0"/>
              <w:rPr>
                <w:lang w:eastAsia="zh-CN"/>
              </w:rPr>
            </w:pPr>
            <w:r w:rsidRPr="00130358">
              <w:t>CPICH_RSCP_</w:t>
            </w:r>
            <w:r w:rsidRPr="00130358">
              <w:rPr>
                <w:lang w:eastAsia="zh-CN"/>
              </w:rPr>
              <w:t>46</w:t>
            </w:r>
          </w:p>
        </w:tc>
        <w:tc>
          <w:tcPr>
            <w:tcW w:w="1275" w:type="dxa"/>
            <w:tcBorders>
              <w:top w:val="single" w:sz="4" w:space="0" w:color="auto"/>
              <w:left w:val="single" w:sz="4" w:space="0" w:color="auto"/>
              <w:bottom w:val="single" w:sz="4" w:space="0" w:color="auto"/>
              <w:right w:val="single" w:sz="4" w:space="0" w:color="auto"/>
            </w:tcBorders>
            <w:vAlign w:val="center"/>
          </w:tcPr>
          <w:p w14:paraId="25647BD5"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AEF562D" w14:textId="77777777" w:rsidR="00123ECE" w:rsidRPr="00130358" w:rsidRDefault="00123ECE" w:rsidP="00D62538">
            <w:pPr>
              <w:pStyle w:val="TAC"/>
              <w:keepNext w:val="0"/>
              <w:keepLines w:val="0"/>
              <w:rPr>
                <w:lang w:eastAsia="zh-CN"/>
              </w:rPr>
            </w:pPr>
            <w:r w:rsidRPr="00130358">
              <w:t>CPICH_RSCP_</w:t>
            </w:r>
            <w:r w:rsidRPr="00130358">
              <w:rPr>
                <w:lang w:eastAsia="zh-CN"/>
              </w:rPr>
              <w:t>-02</w:t>
            </w:r>
          </w:p>
        </w:tc>
        <w:tc>
          <w:tcPr>
            <w:tcW w:w="1134" w:type="dxa"/>
            <w:tcBorders>
              <w:top w:val="single" w:sz="4" w:space="0" w:color="auto"/>
              <w:left w:val="single" w:sz="4" w:space="0" w:color="auto"/>
              <w:bottom w:val="single" w:sz="4" w:space="0" w:color="auto"/>
              <w:right w:val="single" w:sz="4" w:space="0" w:color="auto"/>
            </w:tcBorders>
            <w:vAlign w:val="center"/>
          </w:tcPr>
          <w:p w14:paraId="6AC9ADDF" w14:textId="77777777" w:rsidR="00123ECE" w:rsidRPr="00130358" w:rsidRDefault="00123ECE" w:rsidP="00D62538">
            <w:pPr>
              <w:pStyle w:val="TAC"/>
              <w:keepNext w:val="0"/>
              <w:keepLines w:val="0"/>
              <w:rPr>
                <w:lang w:eastAsia="zh-CN"/>
              </w:rPr>
            </w:pPr>
            <w:r w:rsidRPr="00130358">
              <w:rPr>
                <w:lang w:eastAsia="zh-CN"/>
              </w:rPr>
              <w:t>CPICH_RSCP_-01</w:t>
            </w:r>
          </w:p>
        </w:tc>
        <w:tc>
          <w:tcPr>
            <w:tcW w:w="1134" w:type="dxa"/>
            <w:tcBorders>
              <w:top w:val="single" w:sz="4" w:space="0" w:color="auto"/>
              <w:left w:val="single" w:sz="4" w:space="0" w:color="auto"/>
              <w:bottom w:val="single" w:sz="4" w:space="0" w:color="auto"/>
              <w:right w:val="single" w:sz="4" w:space="0" w:color="auto"/>
            </w:tcBorders>
            <w:vAlign w:val="center"/>
          </w:tcPr>
          <w:p w14:paraId="562046B0" w14:textId="77777777" w:rsidR="00123ECE" w:rsidRPr="00130358" w:rsidRDefault="00123ECE" w:rsidP="00D62538">
            <w:pPr>
              <w:pStyle w:val="TAC"/>
              <w:keepNext w:val="0"/>
              <w:keepLines w:val="0"/>
              <w:rPr>
                <w:lang w:eastAsia="zh-CN"/>
              </w:rPr>
            </w:pPr>
            <w:r w:rsidRPr="00130358">
              <w:t>CPICH_RSCP_</w:t>
            </w:r>
            <w:r w:rsidRPr="00130358">
              <w:rPr>
                <w:lang w:eastAsia="zh-CN"/>
              </w:rPr>
              <w:t>-01</w:t>
            </w:r>
          </w:p>
        </w:tc>
        <w:tc>
          <w:tcPr>
            <w:tcW w:w="1094" w:type="dxa"/>
            <w:tcBorders>
              <w:top w:val="single" w:sz="4" w:space="0" w:color="auto"/>
              <w:left w:val="single" w:sz="4" w:space="0" w:color="auto"/>
              <w:bottom w:val="single" w:sz="4" w:space="0" w:color="auto"/>
              <w:right w:val="single" w:sz="4" w:space="0" w:color="auto"/>
            </w:tcBorders>
            <w:vAlign w:val="center"/>
          </w:tcPr>
          <w:p w14:paraId="2F449F63" w14:textId="77777777" w:rsidR="00123ECE" w:rsidRPr="00130358" w:rsidRDefault="00123ECE" w:rsidP="00D62538">
            <w:pPr>
              <w:pStyle w:val="TAC"/>
              <w:keepNext w:val="0"/>
              <w:keepLines w:val="0"/>
              <w:rPr>
                <w:lang w:eastAsia="zh-CN"/>
              </w:rPr>
            </w:pPr>
            <w:r w:rsidRPr="00130358">
              <w:t>CPICH_RSCP_</w:t>
            </w:r>
            <w:r w:rsidRPr="00130358">
              <w:rPr>
                <w:lang w:eastAsia="zh-CN"/>
              </w:rPr>
              <w:t>-03</w:t>
            </w:r>
          </w:p>
        </w:tc>
      </w:tr>
      <w:tr w:rsidR="00123ECE" w:rsidRPr="00130358" w14:paraId="7360F6A8"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7444DF5D" w14:textId="557D8CA5"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1139E3DB" w14:textId="77777777" w:rsidR="00123ECE" w:rsidRPr="00130358" w:rsidRDefault="00123ECE" w:rsidP="00D62538">
            <w:pPr>
              <w:pStyle w:val="TAC"/>
              <w:keepNext w:val="0"/>
              <w:keepLines w:val="0"/>
              <w:rPr>
                <w:lang w:eastAsia="zh-CN"/>
              </w:rPr>
            </w:pPr>
            <w:r w:rsidRPr="00130358">
              <w:t>CPICH_RSCP_</w:t>
            </w:r>
            <w:r w:rsidRPr="00130358">
              <w:rPr>
                <w:lang w:eastAsia="zh-CN"/>
              </w:rPr>
              <w:t>63</w:t>
            </w:r>
          </w:p>
        </w:tc>
        <w:tc>
          <w:tcPr>
            <w:tcW w:w="1275" w:type="dxa"/>
            <w:tcBorders>
              <w:top w:val="single" w:sz="4" w:space="0" w:color="auto"/>
              <w:left w:val="single" w:sz="4" w:space="0" w:color="auto"/>
              <w:bottom w:val="single" w:sz="4" w:space="0" w:color="auto"/>
              <w:right w:val="single" w:sz="4" w:space="0" w:color="auto"/>
            </w:tcBorders>
            <w:vAlign w:val="center"/>
          </w:tcPr>
          <w:p w14:paraId="74E6FFC7" w14:textId="77777777" w:rsidR="00123ECE" w:rsidRPr="00130358" w:rsidRDefault="00123ECE" w:rsidP="00D62538">
            <w:pPr>
              <w:pStyle w:val="TAC"/>
              <w:keepNext w:val="0"/>
              <w:keepLines w:val="0"/>
              <w:rPr>
                <w:lang w:eastAsia="zh-CN"/>
              </w:rPr>
            </w:pPr>
            <w:r w:rsidRPr="00130358">
              <w:t>CPICH_RSCP_</w:t>
            </w:r>
            <w:r w:rsidRPr="00130358">
              <w:rPr>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5CEF7079" w14:textId="77777777" w:rsidR="00123ECE" w:rsidRPr="00130358" w:rsidRDefault="00123ECE" w:rsidP="00D62538">
            <w:pPr>
              <w:pStyle w:val="TAC"/>
              <w:keepNext w:val="0"/>
              <w:keepLines w:val="0"/>
              <w:rPr>
                <w:lang w:eastAsia="zh-CN"/>
              </w:rPr>
            </w:pPr>
            <w:r w:rsidRPr="00130358">
              <w:t>CPICH_RSCP_</w:t>
            </w:r>
            <w:r w:rsidRPr="00130358">
              <w:rPr>
                <w:lang w:eastAsia="zh-CN"/>
              </w:rPr>
              <w:t>11</w:t>
            </w:r>
          </w:p>
        </w:tc>
        <w:tc>
          <w:tcPr>
            <w:tcW w:w="1134" w:type="dxa"/>
            <w:tcBorders>
              <w:top w:val="single" w:sz="4" w:space="0" w:color="auto"/>
              <w:left w:val="single" w:sz="4" w:space="0" w:color="auto"/>
              <w:bottom w:val="single" w:sz="4" w:space="0" w:color="auto"/>
              <w:right w:val="single" w:sz="4" w:space="0" w:color="auto"/>
            </w:tcBorders>
            <w:vAlign w:val="center"/>
          </w:tcPr>
          <w:p w14:paraId="68BAC379" w14:textId="77777777" w:rsidR="00123ECE" w:rsidRPr="00130358" w:rsidRDefault="00123ECE" w:rsidP="00D62538">
            <w:pPr>
              <w:pStyle w:val="TAC"/>
              <w:keepNext w:val="0"/>
              <w:keepLines w:val="0"/>
              <w:rPr>
                <w:lang w:eastAsia="zh-CN"/>
              </w:rPr>
            </w:pPr>
            <w:r w:rsidRPr="00130358">
              <w:rPr>
                <w:lang w:eastAsia="zh-CN"/>
              </w:rPr>
              <w:t>CPICH_RSCP_13</w:t>
            </w:r>
          </w:p>
        </w:tc>
        <w:tc>
          <w:tcPr>
            <w:tcW w:w="1134" w:type="dxa"/>
            <w:tcBorders>
              <w:top w:val="single" w:sz="4" w:space="0" w:color="auto"/>
              <w:left w:val="single" w:sz="4" w:space="0" w:color="auto"/>
              <w:bottom w:val="single" w:sz="4" w:space="0" w:color="auto"/>
              <w:right w:val="single" w:sz="4" w:space="0" w:color="auto"/>
            </w:tcBorders>
            <w:vAlign w:val="center"/>
          </w:tcPr>
          <w:p w14:paraId="5FE9D9EA"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094" w:type="dxa"/>
            <w:tcBorders>
              <w:top w:val="single" w:sz="4" w:space="0" w:color="auto"/>
              <w:left w:val="single" w:sz="4" w:space="0" w:color="auto"/>
              <w:bottom w:val="single" w:sz="4" w:space="0" w:color="auto"/>
              <w:right w:val="single" w:sz="4" w:space="0" w:color="auto"/>
            </w:tcBorders>
            <w:vAlign w:val="center"/>
          </w:tcPr>
          <w:p w14:paraId="2959C17F" w14:textId="77777777" w:rsidR="00123ECE" w:rsidRPr="00130358" w:rsidRDefault="00123ECE" w:rsidP="00D62538">
            <w:pPr>
              <w:pStyle w:val="TAC"/>
              <w:keepNext w:val="0"/>
              <w:keepLines w:val="0"/>
              <w:rPr>
                <w:lang w:eastAsia="zh-CN"/>
              </w:rPr>
            </w:pPr>
            <w:r w:rsidRPr="00130358">
              <w:t>CPICH_RSCP_</w:t>
            </w:r>
            <w:r w:rsidRPr="00130358">
              <w:rPr>
                <w:lang w:eastAsia="zh-CN"/>
              </w:rPr>
              <w:t>10</w:t>
            </w:r>
          </w:p>
        </w:tc>
      </w:tr>
      <w:tr w:rsidR="00123ECE" w:rsidRPr="00130358" w14:paraId="57396760" w14:textId="77777777" w:rsidTr="00D62538">
        <w:trPr>
          <w:jc w:val="center"/>
        </w:trPr>
        <w:tc>
          <w:tcPr>
            <w:tcW w:w="9560" w:type="dxa"/>
            <w:gridSpan w:val="7"/>
            <w:tcBorders>
              <w:top w:val="single" w:sz="4" w:space="0" w:color="auto"/>
              <w:left w:val="single" w:sz="4" w:space="0" w:color="auto"/>
              <w:bottom w:val="single" w:sz="4" w:space="0" w:color="auto"/>
              <w:right w:val="single" w:sz="4" w:space="0" w:color="auto"/>
            </w:tcBorders>
            <w:vAlign w:val="center"/>
          </w:tcPr>
          <w:p w14:paraId="69E37CD8" w14:textId="4F390156" w:rsidR="00123ECE" w:rsidRPr="00130358" w:rsidRDefault="00123ECE" w:rsidP="00D62538">
            <w:pPr>
              <w:pStyle w:val="TAL"/>
              <w:keepNext w:val="0"/>
              <w:keepLines w:val="0"/>
              <w:rPr>
                <w:b/>
                <w:bCs/>
              </w:rPr>
            </w:pPr>
            <w:r w:rsidRPr="00130358">
              <w:rPr>
                <w:b/>
                <w:bCs/>
              </w:rPr>
              <w:t>Extreme</w:t>
            </w:r>
            <w:r w:rsidR="00D62538" w:rsidRPr="00130358">
              <w:rPr>
                <w:b/>
                <w:bCs/>
              </w:rPr>
              <w:t xml:space="preserve"> </w:t>
            </w:r>
            <w:r w:rsidRPr="00130358">
              <w:rPr>
                <w:b/>
                <w:bCs/>
              </w:rPr>
              <w:t>Conditions</w:t>
            </w:r>
          </w:p>
        </w:tc>
      </w:tr>
      <w:tr w:rsidR="00123ECE" w:rsidRPr="00130358" w14:paraId="74FC927E"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503F9FD9" w14:textId="7B92E697"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33E416BC" w14:textId="77777777" w:rsidR="00123ECE" w:rsidRPr="00130358" w:rsidRDefault="00123ECE" w:rsidP="00D62538">
            <w:pPr>
              <w:pStyle w:val="TAC"/>
              <w:keepNext w:val="0"/>
              <w:keepLines w:val="0"/>
              <w:rPr>
                <w:lang w:eastAsia="zh-CN"/>
              </w:rPr>
            </w:pPr>
            <w:r w:rsidRPr="00130358">
              <w:t>CPICH_RSCP_4</w:t>
            </w:r>
            <w:r w:rsidRPr="00130358">
              <w:rPr>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048E80A"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17FA94E3"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032E865C" w14:textId="77777777" w:rsidR="00123ECE" w:rsidRPr="00130358" w:rsidRDefault="00123ECE" w:rsidP="00D62538">
            <w:pPr>
              <w:pStyle w:val="TAC"/>
              <w:keepNext w:val="0"/>
              <w:keepLines w:val="0"/>
              <w:rPr>
                <w:lang w:eastAsia="zh-CN"/>
              </w:rPr>
            </w:pPr>
            <w:r w:rsidRPr="00130358">
              <w:rPr>
                <w:lang w:eastAsia="zh-CN"/>
              </w:rPr>
              <w:t>CPICH_RSCP_-04</w:t>
            </w:r>
          </w:p>
        </w:tc>
        <w:tc>
          <w:tcPr>
            <w:tcW w:w="1134" w:type="dxa"/>
            <w:tcBorders>
              <w:top w:val="single" w:sz="4" w:space="0" w:color="auto"/>
              <w:left w:val="single" w:sz="4" w:space="0" w:color="auto"/>
              <w:bottom w:val="single" w:sz="4" w:space="0" w:color="auto"/>
              <w:right w:val="single" w:sz="4" w:space="0" w:color="auto"/>
            </w:tcBorders>
            <w:vAlign w:val="center"/>
          </w:tcPr>
          <w:p w14:paraId="2AE52C3F" w14:textId="77777777" w:rsidR="00123ECE" w:rsidRPr="00130358" w:rsidRDefault="00123ECE" w:rsidP="00D62538">
            <w:pPr>
              <w:pStyle w:val="TAC"/>
              <w:keepNext w:val="0"/>
              <w:keepLines w:val="0"/>
              <w:rPr>
                <w:lang w:eastAsia="zh-CN"/>
              </w:rPr>
            </w:pPr>
            <w:r w:rsidRPr="00130358">
              <w:t>CPICH_RSCP_</w:t>
            </w:r>
            <w:r w:rsidRPr="00130358">
              <w:rPr>
                <w:lang w:eastAsia="zh-CN"/>
              </w:rPr>
              <w:t>-04</w:t>
            </w:r>
          </w:p>
        </w:tc>
        <w:tc>
          <w:tcPr>
            <w:tcW w:w="1094" w:type="dxa"/>
            <w:tcBorders>
              <w:top w:val="single" w:sz="4" w:space="0" w:color="auto"/>
              <w:left w:val="single" w:sz="4" w:space="0" w:color="auto"/>
              <w:bottom w:val="single" w:sz="4" w:space="0" w:color="auto"/>
              <w:right w:val="single" w:sz="4" w:space="0" w:color="auto"/>
            </w:tcBorders>
            <w:vAlign w:val="center"/>
          </w:tcPr>
          <w:p w14:paraId="34DF48E7" w14:textId="77777777" w:rsidR="00123ECE" w:rsidRPr="00130358" w:rsidRDefault="00123ECE" w:rsidP="00D62538">
            <w:pPr>
              <w:pStyle w:val="TAC"/>
              <w:keepNext w:val="0"/>
              <w:keepLines w:val="0"/>
              <w:rPr>
                <w:lang w:eastAsia="zh-CN"/>
              </w:rPr>
            </w:pPr>
            <w:r w:rsidRPr="00130358">
              <w:t>CPICH_RSCP_</w:t>
            </w:r>
            <w:r w:rsidRPr="00130358">
              <w:rPr>
                <w:lang w:eastAsia="zh-CN"/>
              </w:rPr>
              <w:t>-05</w:t>
            </w:r>
          </w:p>
        </w:tc>
      </w:tr>
      <w:tr w:rsidR="00123ECE" w:rsidRPr="00130358" w14:paraId="5654DB50" w14:textId="77777777" w:rsidTr="00D62538">
        <w:trPr>
          <w:jc w:val="center"/>
        </w:trPr>
        <w:tc>
          <w:tcPr>
            <w:tcW w:w="2655" w:type="dxa"/>
            <w:tcBorders>
              <w:top w:val="single" w:sz="4" w:space="0" w:color="auto"/>
              <w:left w:val="single" w:sz="4" w:space="0" w:color="auto"/>
              <w:bottom w:val="single" w:sz="4" w:space="0" w:color="auto"/>
              <w:right w:val="single" w:sz="4" w:space="0" w:color="auto"/>
            </w:tcBorders>
            <w:vAlign w:val="center"/>
          </w:tcPr>
          <w:p w14:paraId="188CDE0B" w14:textId="17902462"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1134" w:type="dxa"/>
            <w:tcBorders>
              <w:top w:val="single" w:sz="4" w:space="0" w:color="auto"/>
              <w:left w:val="single" w:sz="4" w:space="0" w:color="auto"/>
              <w:bottom w:val="single" w:sz="4" w:space="0" w:color="auto"/>
              <w:right w:val="single" w:sz="4" w:space="0" w:color="auto"/>
            </w:tcBorders>
            <w:vAlign w:val="center"/>
          </w:tcPr>
          <w:p w14:paraId="6F2EFF9E" w14:textId="77777777" w:rsidR="00123ECE" w:rsidRPr="00130358" w:rsidRDefault="00123ECE" w:rsidP="00D62538">
            <w:pPr>
              <w:pStyle w:val="TAC"/>
              <w:keepNext w:val="0"/>
              <w:keepLines w:val="0"/>
              <w:rPr>
                <w:lang w:eastAsia="zh-CN"/>
              </w:rPr>
            </w:pPr>
            <w:r w:rsidRPr="00130358">
              <w:t>CPICH_RSCP_</w:t>
            </w:r>
            <w:r w:rsidRPr="00130358">
              <w:rPr>
                <w:lang w:eastAsia="zh-CN"/>
              </w:rPr>
              <w:t>66</w:t>
            </w:r>
          </w:p>
        </w:tc>
        <w:tc>
          <w:tcPr>
            <w:tcW w:w="1275" w:type="dxa"/>
            <w:tcBorders>
              <w:top w:val="single" w:sz="4" w:space="0" w:color="auto"/>
              <w:left w:val="single" w:sz="4" w:space="0" w:color="auto"/>
              <w:bottom w:val="single" w:sz="4" w:space="0" w:color="auto"/>
              <w:right w:val="single" w:sz="4" w:space="0" w:color="auto"/>
            </w:tcBorders>
            <w:vAlign w:val="center"/>
          </w:tcPr>
          <w:p w14:paraId="7911565E" w14:textId="77777777" w:rsidR="00123ECE" w:rsidRPr="00130358" w:rsidRDefault="00123ECE" w:rsidP="00D62538">
            <w:pPr>
              <w:pStyle w:val="TAC"/>
              <w:keepNext w:val="0"/>
              <w:keepLines w:val="0"/>
              <w:rPr>
                <w:lang w:eastAsia="zh-CN"/>
              </w:rPr>
            </w:pPr>
            <w:r w:rsidRPr="00130358">
              <w:t>CPICH_RSCP_</w:t>
            </w:r>
            <w:r w:rsidRPr="00130358">
              <w:rPr>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292B4BA9" w14:textId="77777777" w:rsidR="00123ECE" w:rsidRPr="00130358" w:rsidRDefault="00123ECE" w:rsidP="00D62538">
            <w:pPr>
              <w:pStyle w:val="TAC"/>
              <w:keepNext w:val="0"/>
              <w:keepLines w:val="0"/>
              <w:rPr>
                <w:lang w:eastAsia="zh-CN"/>
              </w:rPr>
            </w:pPr>
            <w:r w:rsidRPr="00130358">
              <w:t>CPICH_RSCP_</w:t>
            </w:r>
            <w:r w:rsidRPr="00130358">
              <w:rPr>
                <w:lang w:eastAsia="zh-CN"/>
              </w:rPr>
              <w:t>14</w:t>
            </w:r>
          </w:p>
        </w:tc>
        <w:tc>
          <w:tcPr>
            <w:tcW w:w="1134" w:type="dxa"/>
            <w:tcBorders>
              <w:top w:val="single" w:sz="4" w:space="0" w:color="auto"/>
              <w:left w:val="single" w:sz="4" w:space="0" w:color="auto"/>
              <w:bottom w:val="single" w:sz="4" w:space="0" w:color="auto"/>
              <w:right w:val="single" w:sz="4" w:space="0" w:color="auto"/>
            </w:tcBorders>
            <w:vAlign w:val="center"/>
          </w:tcPr>
          <w:p w14:paraId="7D026171" w14:textId="77777777" w:rsidR="00123ECE" w:rsidRPr="00130358" w:rsidRDefault="00123ECE" w:rsidP="00D62538">
            <w:pPr>
              <w:pStyle w:val="TAC"/>
              <w:keepNext w:val="0"/>
              <w:keepLines w:val="0"/>
              <w:rPr>
                <w:lang w:eastAsia="zh-CN"/>
              </w:rPr>
            </w:pPr>
            <w:r w:rsidRPr="00130358">
              <w:rPr>
                <w:lang w:eastAsia="zh-CN"/>
              </w:rPr>
              <w:t>CPICH_RSCP_16</w:t>
            </w:r>
          </w:p>
        </w:tc>
        <w:tc>
          <w:tcPr>
            <w:tcW w:w="1134" w:type="dxa"/>
            <w:tcBorders>
              <w:top w:val="single" w:sz="4" w:space="0" w:color="auto"/>
              <w:left w:val="single" w:sz="4" w:space="0" w:color="auto"/>
              <w:bottom w:val="single" w:sz="4" w:space="0" w:color="auto"/>
              <w:right w:val="single" w:sz="4" w:space="0" w:color="auto"/>
            </w:tcBorders>
            <w:vAlign w:val="center"/>
          </w:tcPr>
          <w:p w14:paraId="5F611E17" w14:textId="77777777" w:rsidR="00123ECE" w:rsidRPr="00130358" w:rsidRDefault="00123ECE" w:rsidP="00D62538">
            <w:pPr>
              <w:pStyle w:val="TAC"/>
              <w:keepNext w:val="0"/>
              <w:keepLines w:val="0"/>
              <w:rPr>
                <w:lang w:eastAsia="zh-CN"/>
              </w:rPr>
            </w:pPr>
            <w:r w:rsidRPr="00130358">
              <w:t>CPICH_RSCP_</w:t>
            </w:r>
            <w:r w:rsidRPr="00130358">
              <w:rPr>
                <w:lang w:eastAsia="zh-CN"/>
              </w:rPr>
              <w:t>15</w:t>
            </w:r>
          </w:p>
        </w:tc>
        <w:tc>
          <w:tcPr>
            <w:tcW w:w="1094" w:type="dxa"/>
            <w:tcBorders>
              <w:top w:val="single" w:sz="4" w:space="0" w:color="auto"/>
              <w:left w:val="single" w:sz="4" w:space="0" w:color="auto"/>
              <w:bottom w:val="single" w:sz="4" w:space="0" w:color="auto"/>
              <w:right w:val="single" w:sz="4" w:space="0" w:color="auto"/>
            </w:tcBorders>
            <w:vAlign w:val="center"/>
          </w:tcPr>
          <w:p w14:paraId="2BCC43E1" w14:textId="77777777" w:rsidR="00123ECE" w:rsidRPr="00130358" w:rsidRDefault="00123ECE" w:rsidP="00D62538">
            <w:pPr>
              <w:pStyle w:val="TAC"/>
              <w:keepNext w:val="0"/>
              <w:keepLines w:val="0"/>
              <w:rPr>
                <w:lang w:eastAsia="zh-CN"/>
              </w:rPr>
            </w:pPr>
            <w:r w:rsidRPr="00130358">
              <w:t>CPICH_RSCP_</w:t>
            </w:r>
            <w:r w:rsidRPr="00130358">
              <w:rPr>
                <w:lang w:eastAsia="zh-CN"/>
              </w:rPr>
              <w:t>13</w:t>
            </w:r>
          </w:p>
        </w:tc>
      </w:tr>
    </w:tbl>
    <w:p w14:paraId="106E7E55" w14:textId="77777777" w:rsidR="00123ECE" w:rsidRPr="00130358" w:rsidRDefault="00123ECE" w:rsidP="00D62538">
      <w:pPr>
        <w:rPr>
          <w:rFonts w:eastAsia="SimSun"/>
          <w:lang w:eastAsia="zh-CN"/>
        </w:rPr>
      </w:pPr>
    </w:p>
    <w:p w14:paraId="79F1366D" w14:textId="77777777" w:rsidR="0008089A" w:rsidRPr="00130358" w:rsidRDefault="0008089A" w:rsidP="00483222">
      <w:pPr>
        <w:pStyle w:val="Heading3"/>
        <w:rPr>
          <w:lang w:eastAsia="zh-CN"/>
        </w:rPr>
      </w:pPr>
      <w:r w:rsidRPr="00130358">
        <w:lastRenderedPageBreak/>
        <w:t>9.3.3</w:t>
      </w:r>
      <w:r w:rsidRPr="00130358">
        <w:tab/>
        <w:t xml:space="preserve">E-UTRAN </w:t>
      </w:r>
      <w:r w:rsidRPr="00130358">
        <w:rPr>
          <w:lang w:eastAsia="zh-CN"/>
        </w:rPr>
        <w:t>F</w:t>
      </w:r>
      <w:r w:rsidRPr="00130358">
        <w:t xml:space="preserve">DD - UTRA </w:t>
      </w:r>
      <w:r w:rsidRPr="00130358">
        <w:rPr>
          <w:lang w:eastAsia="zh-CN"/>
        </w:rPr>
        <w:t>F</w:t>
      </w:r>
      <w:r w:rsidRPr="00130358">
        <w:t xml:space="preserve">DD CPICH </w:t>
      </w:r>
      <w:r w:rsidRPr="00130358">
        <w:rPr>
          <w:lang w:eastAsia="zh-CN"/>
        </w:rPr>
        <w:t>RSCP</w:t>
      </w:r>
      <w:r w:rsidRPr="00130358">
        <w:t xml:space="preserve"> absolute accuracy</w:t>
      </w:r>
      <w:r w:rsidRPr="00130358">
        <w:rPr>
          <w:lang w:eastAsia="zh-CN"/>
        </w:rPr>
        <w:t xml:space="preserve"> for 5MHz bandwidth</w:t>
      </w:r>
    </w:p>
    <w:p w14:paraId="35C1F29A" w14:textId="77777777" w:rsidR="0008089A" w:rsidRPr="00130358" w:rsidRDefault="0008089A" w:rsidP="00483222">
      <w:pPr>
        <w:pStyle w:val="Heading4"/>
      </w:pPr>
      <w:r w:rsidRPr="00130358">
        <w:t>9.3.3.1</w:t>
      </w:r>
      <w:r w:rsidRPr="00130358">
        <w:tab/>
        <w:t>Test purpose</w:t>
      </w:r>
    </w:p>
    <w:p w14:paraId="6C84D349" w14:textId="77777777" w:rsidR="0008089A" w:rsidRPr="00130358" w:rsidRDefault="0008089A" w:rsidP="00483222">
      <w:pPr>
        <w:keepNext/>
        <w:keepLines/>
        <w:rPr>
          <w:rFonts w:cs="v4.2.0"/>
        </w:rPr>
      </w:pPr>
      <w:r w:rsidRPr="00130358">
        <w:rPr>
          <w:rFonts w:cs="v4.2.0"/>
          <w:lang w:eastAsia="zh-CN"/>
        </w:rPr>
        <w:t>To</w:t>
      </w:r>
      <w:r w:rsidRPr="00130358">
        <w:rPr>
          <w:rFonts w:cs="v4.2.0"/>
        </w:rPr>
        <w:t xml:space="preserve"> verify that the CPICH RSCP absolute measurement accuracy is within the specified limits</w:t>
      </w:r>
      <w:r w:rsidRPr="00130358">
        <w:rPr>
          <w:rFonts w:cs="v4.2.0"/>
          <w:lang w:eastAsia="zh-CN"/>
        </w:rPr>
        <w:t xml:space="preserve"> for </w:t>
      </w:r>
      <w:r w:rsidR="001C11AA" w:rsidRPr="00130358">
        <w:t>bands within band group FDD_N</w:t>
      </w:r>
      <w:r w:rsidRPr="00130358">
        <w:rPr>
          <w:rFonts w:cs="v4.2.0"/>
        </w:rPr>
        <w:t>.</w:t>
      </w:r>
    </w:p>
    <w:p w14:paraId="3EAA9374" w14:textId="77777777" w:rsidR="0008089A" w:rsidRPr="00130358" w:rsidRDefault="0008089A" w:rsidP="00D62538">
      <w:pPr>
        <w:pStyle w:val="Heading4"/>
        <w:keepNext w:val="0"/>
        <w:keepLines w:val="0"/>
      </w:pPr>
      <w:r w:rsidRPr="00130358">
        <w:t>9.3.3.2</w:t>
      </w:r>
      <w:r w:rsidRPr="00130358">
        <w:tab/>
        <w:t>Test applicability</w:t>
      </w:r>
    </w:p>
    <w:p w14:paraId="30E78D67" w14:textId="77777777" w:rsidR="0008089A" w:rsidRPr="00130358" w:rsidRDefault="0008089A" w:rsidP="00D62538">
      <w:r w:rsidRPr="00130358">
        <w:t>This test applies to all types of E-UTRA FDD UE release 9 and forward</w:t>
      </w:r>
      <w:r w:rsidRPr="00130358">
        <w:rPr>
          <w:lang w:eastAsia="zh-CN"/>
        </w:rPr>
        <w:t xml:space="preserve"> that support E-UTRA </w:t>
      </w:r>
      <w:r w:rsidR="001C11AA" w:rsidRPr="00130358">
        <w:t>bands within band group FDD_N</w:t>
      </w:r>
      <w:r w:rsidRPr="00130358">
        <w:rPr>
          <w:lang w:eastAsia="zh-CN"/>
        </w:rPr>
        <w:t xml:space="preserve"> and UTRA FDD</w:t>
      </w:r>
      <w:r w:rsidRPr="00130358">
        <w:t>.</w:t>
      </w:r>
    </w:p>
    <w:p w14:paraId="3E286E1A" w14:textId="77777777" w:rsidR="0008089A" w:rsidRPr="00130358" w:rsidRDefault="0008089A" w:rsidP="00D62538">
      <w:pPr>
        <w:pStyle w:val="Heading4"/>
        <w:keepNext w:val="0"/>
        <w:keepLines w:val="0"/>
      </w:pPr>
      <w:r w:rsidRPr="00130358">
        <w:t>9.3.3.3</w:t>
      </w:r>
      <w:r w:rsidRPr="00130358">
        <w:tab/>
        <w:t>Minimum conformance requirements</w:t>
      </w:r>
    </w:p>
    <w:p w14:paraId="3014B270" w14:textId="77777777" w:rsidR="0008089A" w:rsidRPr="00130358" w:rsidRDefault="0008089A" w:rsidP="00D62538">
      <w:pPr>
        <w:rPr>
          <w:rFonts w:cs="v4.2.0"/>
        </w:rPr>
      </w:pPr>
      <w:r w:rsidRPr="00130358">
        <w:rPr>
          <w:rFonts w:cs="v4.2.0"/>
        </w:rPr>
        <w:t>The requirements in this clause are valid for terminals supporting this capability.</w:t>
      </w:r>
    </w:p>
    <w:p w14:paraId="250E481C" w14:textId="7FCA930F" w:rsidR="0008089A" w:rsidRPr="00130358" w:rsidRDefault="0008089A" w:rsidP="00D62538">
      <w:pPr>
        <w:rPr>
          <w:rFonts w:cs="v4.2.0"/>
        </w:rPr>
      </w:pPr>
      <w:r w:rsidRPr="00130358">
        <w:rPr>
          <w:rFonts w:cs="v4.2.0"/>
        </w:rPr>
        <w:t xml:space="preserve">The measurement period for RRC_CONNECTED state is specified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clauses 8.1.2.4.1 and 8.1.2.4.2.</w:t>
      </w:r>
    </w:p>
    <w:p w14:paraId="2FF11059" w14:textId="461C7524" w:rsidR="0008089A" w:rsidRPr="00130358" w:rsidRDefault="0008089A" w:rsidP="00D62538">
      <w:pPr>
        <w:rPr>
          <w:rFonts w:cs="v4.2.0"/>
        </w:rPr>
      </w:pPr>
      <w:r w:rsidRPr="00130358">
        <w:rPr>
          <w:rFonts w:cs="v4.2.0"/>
        </w:rPr>
        <w:t xml:space="preserve">In RRC_CONNECTED state the accuracy requirements shall meet the absolute accuracy requirements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 xml:space="preserve">table </w:t>
      </w:r>
      <w:r w:rsidRPr="00130358">
        <w:t>9.3.3.3-</w:t>
      </w:r>
      <w:r w:rsidRPr="00130358">
        <w:rPr>
          <w:lang w:eastAsia="zh-CN"/>
        </w:rPr>
        <w:t>1</w:t>
      </w:r>
      <w:r w:rsidRPr="00130358">
        <w:rPr>
          <w:rFonts w:cs="v4.2.0"/>
        </w:rPr>
        <w:t>, under the following conditions:</w:t>
      </w:r>
    </w:p>
    <w:p w14:paraId="4E0CE652" w14:textId="7E059FD4" w:rsidR="0008089A" w:rsidRPr="00130358" w:rsidRDefault="0008089A" w:rsidP="00483222">
      <w:pPr>
        <w:pStyle w:val="B1"/>
      </w:pPr>
      <w:r w:rsidRPr="00130358">
        <w:t>-</w:t>
      </w:r>
      <w:r w:rsidRPr="00130358">
        <w:tab/>
        <w:t xml:space="preserve">CPICH </w:t>
      </w:r>
      <w:proofErr w:type="spellStart"/>
      <w:r w:rsidRPr="00130358">
        <w:t>Ec</w:t>
      </w:r>
      <w:proofErr w:type="spellEnd"/>
      <w:r w:rsidRPr="00130358">
        <w:t xml:space="preserve">/Io condition for a detectable cell is as specified </w:t>
      </w:r>
      <w:r w:rsidR="00062A7B" w:rsidRPr="00130358">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t>clauses 8.1.2.4.1, 8.1.2.4.2, 8.1.2.4.7, 8.1.2.4.8;</w:t>
      </w:r>
    </w:p>
    <w:p w14:paraId="5FECB646" w14:textId="5613A42A" w:rsidR="0008089A" w:rsidRPr="00130358" w:rsidRDefault="0008089A" w:rsidP="00483222">
      <w:pPr>
        <w:pStyle w:val="B1"/>
      </w:pPr>
      <w:r w:rsidRPr="00130358">
        <w:t>-</w:t>
      </w:r>
      <w:r w:rsidRPr="00130358">
        <w:tab/>
      </w:r>
      <w:proofErr w:type="spellStart"/>
      <w:r w:rsidRPr="00130358">
        <w:t>SCH_Ec</w:t>
      </w:r>
      <w:proofErr w:type="spellEnd"/>
      <w:r w:rsidRPr="00130358">
        <w:t xml:space="preserve">/Io condition for a detectable cell is as specified </w:t>
      </w:r>
      <w:r w:rsidR="00062A7B" w:rsidRPr="00130358">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t>clauses 8.1.2.4.1, 8.1.2.4.2, 8.1.2.4.7, 8.1.2.4.8.</w:t>
      </w:r>
    </w:p>
    <w:p w14:paraId="17197725" w14:textId="77777777" w:rsidR="0008089A" w:rsidRPr="00130358" w:rsidRDefault="0008089A" w:rsidP="00D62538">
      <w:pPr>
        <w:pStyle w:val="TH"/>
        <w:keepNext w:val="0"/>
        <w:keepLines w:val="0"/>
      </w:pPr>
      <w:r w:rsidRPr="00130358">
        <w:t>Table 9.3.3.3-1: UTRAN FDD CPICH_RSCP absolute accuracy</w:t>
      </w:r>
    </w:p>
    <w:tbl>
      <w:tblPr>
        <w:tblW w:w="0" w:type="auto"/>
        <w:jc w:val="center"/>
        <w:tblLayout w:type="fixed"/>
        <w:tblCellMar>
          <w:left w:w="28" w:type="dxa"/>
        </w:tblCellMar>
        <w:tblLook w:val="01E0" w:firstRow="1" w:lastRow="1" w:firstColumn="1" w:lastColumn="1" w:noHBand="0" w:noVBand="0"/>
      </w:tblPr>
      <w:tblGrid>
        <w:gridCol w:w="1069"/>
        <w:gridCol w:w="1259"/>
        <w:gridCol w:w="3066"/>
        <w:gridCol w:w="1745"/>
        <w:gridCol w:w="1567"/>
      </w:tblGrid>
      <w:tr w:rsidR="0008089A" w:rsidRPr="00130358" w14:paraId="639D4304" w14:textId="77777777" w:rsidTr="00D62538">
        <w:trPr>
          <w:jc w:val="center"/>
        </w:trPr>
        <w:tc>
          <w:tcPr>
            <w:tcW w:w="23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C8681" w14:textId="77777777" w:rsidR="0008089A" w:rsidRPr="00130358" w:rsidRDefault="0008089A" w:rsidP="00D62538">
            <w:pPr>
              <w:pStyle w:val="TAH"/>
              <w:keepNext w:val="0"/>
              <w:keepLines w:val="0"/>
            </w:pPr>
            <w:r w:rsidRPr="00130358">
              <w:t>Accuracy</w:t>
            </w:r>
          </w:p>
        </w:tc>
        <w:tc>
          <w:tcPr>
            <w:tcW w:w="6378" w:type="dxa"/>
            <w:gridSpan w:val="3"/>
            <w:tcBorders>
              <w:top w:val="single" w:sz="4" w:space="0" w:color="auto"/>
              <w:left w:val="single" w:sz="4" w:space="0" w:color="auto"/>
              <w:bottom w:val="single" w:sz="4" w:space="0" w:color="auto"/>
              <w:right w:val="single" w:sz="4" w:space="0" w:color="auto"/>
            </w:tcBorders>
            <w:vAlign w:val="center"/>
          </w:tcPr>
          <w:p w14:paraId="60C0E851" w14:textId="77777777" w:rsidR="0008089A" w:rsidRPr="00130358" w:rsidRDefault="0008089A" w:rsidP="00D62538">
            <w:pPr>
              <w:pStyle w:val="TAH"/>
              <w:keepNext w:val="0"/>
              <w:keepLines w:val="0"/>
            </w:pPr>
            <w:r w:rsidRPr="00130358">
              <w:t>Conditions</w:t>
            </w:r>
          </w:p>
        </w:tc>
      </w:tr>
      <w:tr w:rsidR="0008089A" w:rsidRPr="00130358" w14:paraId="1E3EFA25" w14:textId="77777777" w:rsidTr="00D62538">
        <w:trPr>
          <w:jc w:val="center"/>
        </w:trPr>
        <w:tc>
          <w:tcPr>
            <w:tcW w:w="10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20D742" w14:textId="4E26ECE6" w:rsidR="0008089A" w:rsidRPr="00130358" w:rsidRDefault="0008089A" w:rsidP="00D62538">
            <w:pPr>
              <w:pStyle w:val="TAH"/>
              <w:keepNext w:val="0"/>
              <w:keepLines w:val="0"/>
            </w:pPr>
            <w:r w:rsidRPr="00130358">
              <w:t>Normal</w:t>
            </w:r>
            <w:r w:rsidR="00D62538" w:rsidRPr="00130358">
              <w:t xml:space="preserve"> </w:t>
            </w:r>
            <w:r w:rsidRPr="00130358">
              <w:t>condition</w:t>
            </w:r>
          </w:p>
        </w:tc>
        <w:tc>
          <w:tcPr>
            <w:tcW w:w="12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EEBA8C" w14:textId="2F4E5FA8" w:rsidR="0008089A" w:rsidRPr="00130358" w:rsidRDefault="0008089A" w:rsidP="00D62538">
            <w:pPr>
              <w:pStyle w:val="TAH"/>
              <w:keepNext w:val="0"/>
              <w:keepLines w:val="0"/>
            </w:pPr>
            <w:r w:rsidRPr="00130358">
              <w:t>Extreme</w:t>
            </w:r>
            <w:r w:rsidR="00D62538" w:rsidRPr="00130358">
              <w:t xml:space="preserve"> </w:t>
            </w:r>
            <w:r w:rsidRPr="00130358">
              <w:t>condition</w:t>
            </w:r>
          </w:p>
        </w:tc>
        <w:tc>
          <w:tcPr>
            <w:tcW w:w="6378" w:type="dxa"/>
            <w:gridSpan w:val="3"/>
            <w:tcBorders>
              <w:top w:val="single" w:sz="4" w:space="0" w:color="auto"/>
              <w:left w:val="single" w:sz="4" w:space="0" w:color="auto"/>
              <w:bottom w:val="single" w:sz="4" w:space="0" w:color="auto"/>
              <w:right w:val="single" w:sz="4" w:space="0" w:color="auto"/>
            </w:tcBorders>
            <w:vAlign w:val="center"/>
          </w:tcPr>
          <w:p w14:paraId="0A774FD9" w14:textId="7C439C10" w:rsidR="0008089A" w:rsidRPr="00130358" w:rsidRDefault="0008089A" w:rsidP="00D62538">
            <w:pPr>
              <w:pStyle w:val="TAH"/>
              <w:keepNext w:val="0"/>
              <w:keepLines w:val="0"/>
            </w:pPr>
            <w:r w:rsidRPr="00130358">
              <w:t>Io</w:t>
            </w:r>
            <w:r w:rsidR="00D62538" w:rsidRPr="00130358">
              <w:t xml:space="preserve"> </w:t>
            </w:r>
            <w:r w:rsidRPr="00130358">
              <w:t>range</w:t>
            </w:r>
          </w:p>
        </w:tc>
      </w:tr>
      <w:tr w:rsidR="0008089A" w:rsidRPr="00130358" w14:paraId="16D28BA4"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710F2DC3" w14:textId="77777777" w:rsidR="0008089A" w:rsidRPr="00130358" w:rsidRDefault="0008089A" w:rsidP="00D62538">
            <w:pPr>
              <w:pStyle w:val="TAH"/>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6E5B8740" w14:textId="77777777" w:rsidR="0008089A" w:rsidRPr="00130358" w:rsidRDefault="0008089A" w:rsidP="00D62538">
            <w:pPr>
              <w:pStyle w:val="TAH"/>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4860945E" w14:textId="216715D7" w:rsidR="0008089A" w:rsidRPr="00130358" w:rsidRDefault="0008089A" w:rsidP="00D62538">
            <w:pPr>
              <w:pStyle w:val="TAH"/>
              <w:keepNext w:val="0"/>
              <w:keepLines w:val="0"/>
            </w:pPr>
            <w:r w:rsidRPr="00130358">
              <w:t>UTRA</w:t>
            </w:r>
            <w:r w:rsidR="00D62538" w:rsidRPr="00130358">
              <w:t xml:space="preserve"> </w:t>
            </w:r>
            <w:r w:rsidRPr="00130358">
              <w:t>operating</w:t>
            </w:r>
            <w:r w:rsidR="00D62538" w:rsidRPr="00130358">
              <w:t xml:space="preserve"> </w:t>
            </w:r>
            <w:r w:rsidRPr="00130358">
              <w:t>bands</w:t>
            </w:r>
          </w:p>
        </w:tc>
        <w:tc>
          <w:tcPr>
            <w:tcW w:w="1745" w:type="dxa"/>
            <w:tcBorders>
              <w:top w:val="single" w:sz="4" w:space="0" w:color="auto"/>
              <w:left w:val="single" w:sz="4" w:space="0" w:color="auto"/>
              <w:bottom w:val="single" w:sz="4" w:space="0" w:color="auto"/>
              <w:right w:val="single" w:sz="4" w:space="0" w:color="auto"/>
            </w:tcBorders>
            <w:vAlign w:val="center"/>
          </w:tcPr>
          <w:p w14:paraId="3C28A634" w14:textId="250EDE92" w:rsidR="0008089A" w:rsidRPr="00130358" w:rsidRDefault="0008089A" w:rsidP="00D62538">
            <w:pPr>
              <w:pStyle w:val="TAH"/>
              <w:keepNext w:val="0"/>
              <w:keepLines w:val="0"/>
            </w:pPr>
            <w:r w:rsidRPr="00130358">
              <w:t>Minimum</w:t>
            </w:r>
            <w:r w:rsidR="00D62538" w:rsidRPr="00130358">
              <w:t xml:space="preserve"> </w:t>
            </w:r>
            <w:r w:rsidRPr="00130358">
              <w:t>Io</w:t>
            </w:r>
          </w:p>
        </w:tc>
        <w:tc>
          <w:tcPr>
            <w:tcW w:w="1567" w:type="dxa"/>
            <w:tcBorders>
              <w:top w:val="single" w:sz="4" w:space="0" w:color="auto"/>
              <w:left w:val="single" w:sz="4" w:space="0" w:color="auto"/>
              <w:bottom w:val="single" w:sz="4" w:space="0" w:color="auto"/>
              <w:right w:val="single" w:sz="4" w:space="0" w:color="auto"/>
            </w:tcBorders>
            <w:vAlign w:val="center"/>
          </w:tcPr>
          <w:p w14:paraId="7E7CDA60" w14:textId="4EF83794" w:rsidR="0008089A" w:rsidRPr="00130358" w:rsidRDefault="0008089A" w:rsidP="00D62538">
            <w:pPr>
              <w:pStyle w:val="TAH"/>
              <w:keepNext w:val="0"/>
              <w:keepLines w:val="0"/>
            </w:pPr>
            <w:r w:rsidRPr="00130358">
              <w:t>Maximum</w:t>
            </w:r>
            <w:r w:rsidR="00D62538" w:rsidRPr="00130358">
              <w:t xml:space="preserve"> </w:t>
            </w:r>
            <w:r w:rsidRPr="00130358">
              <w:t>Io</w:t>
            </w:r>
          </w:p>
        </w:tc>
      </w:tr>
      <w:tr w:rsidR="0008089A" w:rsidRPr="00130358" w14:paraId="171D4663" w14:textId="77777777" w:rsidTr="00D62538">
        <w:trPr>
          <w:jc w:val="center"/>
        </w:trPr>
        <w:tc>
          <w:tcPr>
            <w:tcW w:w="1069" w:type="dxa"/>
            <w:tcBorders>
              <w:top w:val="single" w:sz="4" w:space="0" w:color="auto"/>
              <w:left w:val="single" w:sz="4" w:space="0" w:color="auto"/>
              <w:bottom w:val="single" w:sz="4" w:space="0" w:color="auto"/>
              <w:right w:val="single" w:sz="4" w:space="0" w:color="auto"/>
            </w:tcBorders>
            <w:vAlign w:val="center"/>
          </w:tcPr>
          <w:p w14:paraId="2643C24F" w14:textId="77777777" w:rsidR="0008089A" w:rsidRPr="00130358" w:rsidRDefault="0008089A" w:rsidP="00D62538">
            <w:pPr>
              <w:pStyle w:val="TAH"/>
              <w:keepNext w:val="0"/>
              <w:keepLines w:val="0"/>
            </w:pPr>
            <w:r w:rsidRPr="00130358">
              <w:t>dB</w:t>
            </w:r>
          </w:p>
        </w:tc>
        <w:tc>
          <w:tcPr>
            <w:tcW w:w="1259" w:type="dxa"/>
            <w:tcBorders>
              <w:top w:val="single" w:sz="4" w:space="0" w:color="auto"/>
              <w:left w:val="single" w:sz="4" w:space="0" w:color="auto"/>
              <w:bottom w:val="single" w:sz="4" w:space="0" w:color="auto"/>
              <w:right w:val="single" w:sz="4" w:space="0" w:color="auto"/>
            </w:tcBorders>
            <w:vAlign w:val="center"/>
          </w:tcPr>
          <w:p w14:paraId="10821F3A" w14:textId="77777777" w:rsidR="0008089A" w:rsidRPr="00130358" w:rsidRDefault="0008089A" w:rsidP="00D62538">
            <w:pPr>
              <w:pStyle w:val="TAH"/>
              <w:keepNext w:val="0"/>
              <w:keepLines w:val="0"/>
            </w:pPr>
            <w:r w:rsidRPr="00130358">
              <w:t>dB</w:t>
            </w:r>
          </w:p>
        </w:tc>
        <w:tc>
          <w:tcPr>
            <w:tcW w:w="3066" w:type="dxa"/>
            <w:tcBorders>
              <w:top w:val="single" w:sz="4" w:space="0" w:color="auto"/>
              <w:left w:val="single" w:sz="4" w:space="0" w:color="auto"/>
              <w:bottom w:val="single" w:sz="4" w:space="0" w:color="auto"/>
              <w:right w:val="single" w:sz="4" w:space="0" w:color="auto"/>
            </w:tcBorders>
            <w:vAlign w:val="center"/>
          </w:tcPr>
          <w:p w14:paraId="6AF4B555" w14:textId="77777777" w:rsidR="0008089A" w:rsidRPr="00130358" w:rsidRDefault="0008089A" w:rsidP="00D62538">
            <w:pPr>
              <w:pStyle w:val="TAH"/>
              <w:keepNext w:val="0"/>
              <w:keepLines w:val="0"/>
            </w:pPr>
          </w:p>
        </w:tc>
        <w:tc>
          <w:tcPr>
            <w:tcW w:w="1745" w:type="dxa"/>
            <w:tcBorders>
              <w:top w:val="single" w:sz="4" w:space="0" w:color="auto"/>
              <w:left w:val="single" w:sz="4" w:space="0" w:color="auto"/>
              <w:bottom w:val="single" w:sz="4" w:space="0" w:color="auto"/>
              <w:right w:val="single" w:sz="4" w:space="0" w:color="auto"/>
            </w:tcBorders>
            <w:vAlign w:val="center"/>
          </w:tcPr>
          <w:p w14:paraId="48DD5FBC" w14:textId="76570F9B" w:rsidR="0008089A" w:rsidRPr="00130358" w:rsidRDefault="0008089A" w:rsidP="00D62538">
            <w:pPr>
              <w:pStyle w:val="TAH"/>
              <w:keepNext w:val="0"/>
              <w:keepLines w:val="0"/>
            </w:pPr>
            <w:r w:rsidRPr="00130358">
              <w:t>dBm/3.84</w:t>
            </w:r>
            <w:r w:rsidR="00D62538" w:rsidRPr="00130358">
              <w:t xml:space="preserve"> </w:t>
            </w:r>
            <w:r w:rsidRPr="00130358">
              <w:t>MHz</w:t>
            </w:r>
          </w:p>
        </w:tc>
        <w:tc>
          <w:tcPr>
            <w:tcW w:w="1567" w:type="dxa"/>
            <w:tcBorders>
              <w:top w:val="single" w:sz="4" w:space="0" w:color="auto"/>
              <w:left w:val="single" w:sz="4" w:space="0" w:color="auto"/>
              <w:bottom w:val="single" w:sz="4" w:space="0" w:color="auto"/>
              <w:right w:val="single" w:sz="4" w:space="0" w:color="auto"/>
            </w:tcBorders>
            <w:vAlign w:val="center"/>
          </w:tcPr>
          <w:p w14:paraId="6FAE91D3" w14:textId="35E693DB" w:rsidR="0008089A" w:rsidRPr="00130358" w:rsidRDefault="0008089A" w:rsidP="00D62538">
            <w:pPr>
              <w:pStyle w:val="TAH"/>
              <w:keepNext w:val="0"/>
              <w:keepLines w:val="0"/>
            </w:pPr>
            <w:r w:rsidRPr="00130358">
              <w:t>dBm/3.84</w:t>
            </w:r>
            <w:r w:rsidR="00D62538" w:rsidRPr="00130358">
              <w:t xml:space="preserve"> </w:t>
            </w:r>
            <w:r w:rsidRPr="00130358">
              <w:t>MHz</w:t>
            </w:r>
          </w:p>
        </w:tc>
      </w:tr>
      <w:tr w:rsidR="0008089A" w:rsidRPr="00130358" w14:paraId="1FFA1B2C" w14:textId="77777777" w:rsidTr="00D62538">
        <w:trPr>
          <w:jc w:val="center"/>
        </w:trPr>
        <w:tc>
          <w:tcPr>
            <w:tcW w:w="1069" w:type="dxa"/>
            <w:vMerge w:val="restart"/>
            <w:tcBorders>
              <w:top w:val="single" w:sz="4" w:space="0" w:color="auto"/>
              <w:left w:val="single" w:sz="4" w:space="0" w:color="auto"/>
              <w:bottom w:val="single" w:sz="4" w:space="0" w:color="auto"/>
              <w:right w:val="single" w:sz="4" w:space="0" w:color="auto"/>
            </w:tcBorders>
            <w:vAlign w:val="center"/>
          </w:tcPr>
          <w:p w14:paraId="59220BD2" w14:textId="77777777" w:rsidR="0008089A" w:rsidRPr="00130358" w:rsidRDefault="0008089A" w:rsidP="00D62538">
            <w:pPr>
              <w:pStyle w:val="TAC"/>
              <w:keepNext w:val="0"/>
              <w:keepLines w:val="0"/>
            </w:pPr>
            <w:r w:rsidRPr="00130358">
              <w:sym w:font="Symbol" w:char="F0B1"/>
            </w:r>
            <w:r w:rsidRPr="00130358">
              <w:t>6</w:t>
            </w:r>
          </w:p>
        </w:tc>
        <w:tc>
          <w:tcPr>
            <w:tcW w:w="1259" w:type="dxa"/>
            <w:vMerge w:val="restart"/>
            <w:tcBorders>
              <w:top w:val="single" w:sz="4" w:space="0" w:color="auto"/>
              <w:left w:val="single" w:sz="4" w:space="0" w:color="auto"/>
              <w:bottom w:val="single" w:sz="4" w:space="0" w:color="auto"/>
              <w:right w:val="single" w:sz="4" w:space="0" w:color="auto"/>
            </w:tcBorders>
            <w:vAlign w:val="center"/>
          </w:tcPr>
          <w:p w14:paraId="0A2C588D" w14:textId="77777777" w:rsidR="0008089A" w:rsidRPr="00130358" w:rsidRDefault="0008089A" w:rsidP="00D62538">
            <w:pPr>
              <w:pStyle w:val="TAC"/>
              <w:keepNext w:val="0"/>
              <w:keepLines w:val="0"/>
            </w:pPr>
            <w:r w:rsidRPr="00130358">
              <w:sym w:font="Symbol" w:char="F0B1"/>
            </w:r>
            <w:r w:rsidRPr="00130358">
              <w:t>9</w:t>
            </w:r>
          </w:p>
        </w:tc>
        <w:tc>
          <w:tcPr>
            <w:tcW w:w="3066" w:type="dxa"/>
            <w:tcBorders>
              <w:top w:val="single" w:sz="4" w:space="0" w:color="auto"/>
              <w:left w:val="single" w:sz="4" w:space="0" w:color="auto"/>
              <w:bottom w:val="single" w:sz="4" w:space="0" w:color="auto"/>
              <w:right w:val="single" w:sz="4" w:space="0" w:color="auto"/>
            </w:tcBorders>
            <w:vAlign w:val="center"/>
          </w:tcPr>
          <w:p w14:paraId="624DC3DB" w14:textId="29465BA5" w:rsidR="0008089A" w:rsidRPr="00130358" w:rsidRDefault="0008089A" w:rsidP="00D62538">
            <w:pPr>
              <w:pStyle w:val="TAC"/>
              <w:keepNext w:val="0"/>
              <w:keepLines w:val="0"/>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745" w:type="dxa"/>
            <w:tcBorders>
              <w:top w:val="single" w:sz="4" w:space="0" w:color="auto"/>
              <w:left w:val="single" w:sz="4" w:space="0" w:color="auto"/>
              <w:bottom w:val="single" w:sz="4" w:space="0" w:color="auto"/>
              <w:right w:val="single" w:sz="4" w:space="0" w:color="auto"/>
            </w:tcBorders>
            <w:vAlign w:val="center"/>
          </w:tcPr>
          <w:p w14:paraId="5C5F8FF5" w14:textId="77777777" w:rsidR="0008089A" w:rsidRPr="00130358" w:rsidRDefault="0008089A" w:rsidP="00D62538">
            <w:pPr>
              <w:pStyle w:val="TAC"/>
              <w:keepNext w:val="0"/>
              <w:keepLines w:val="0"/>
            </w:pPr>
            <w:r w:rsidRPr="00130358">
              <w:t>-94</w:t>
            </w:r>
          </w:p>
        </w:tc>
        <w:tc>
          <w:tcPr>
            <w:tcW w:w="1567" w:type="dxa"/>
            <w:tcBorders>
              <w:top w:val="single" w:sz="4" w:space="0" w:color="auto"/>
              <w:left w:val="single" w:sz="4" w:space="0" w:color="auto"/>
              <w:bottom w:val="single" w:sz="4" w:space="0" w:color="auto"/>
              <w:right w:val="single" w:sz="4" w:space="0" w:color="auto"/>
            </w:tcBorders>
            <w:vAlign w:val="center"/>
          </w:tcPr>
          <w:p w14:paraId="59229D51" w14:textId="77777777" w:rsidR="0008089A" w:rsidRPr="00130358" w:rsidRDefault="0008089A" w:rsidP="00D62538">
            <w:pPr>
              <w:pStyle w:val="TAC"/>
              <w:keepNext w:val="0"/>
              <w:keepLines w:val="0"/>
            </w:pPr>
            <w:r w:rsidRPr="00130358">
              <w:t>-70</w:t>
            </w:r>
          </w:p>
        </w:tc>
      </w:tr>
      <w:tr w:rsidR="0008089A" w:rsidRPr="00130358" w14:paraId="05464FFC"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58F12C4B"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373D13C3"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3D2BE380" w14:textId="22BAC776" w:rsidR="0008089A" w:rsidRPr="00130358" w:rsidRDefault="0008089A" w:rsidP="00D62538">
            <w:pPr>
              <w:pStyle w:val="TAC"/>
              <w:keepNext w:val="0"/>
              <w:keepLines w:val="0"/>
            </w:pPr>
            <w:r w:rsidRPr="00130358">
              <w:t>Band</w:t>
            </w:r>
            <w:r w:rsidR="00D62538" w:rsidRPr="00130358">
              <w:t xml:space="preserve"> </w:t>
            </w:r>
            <w:r w:rsidRPr="00130358">
              <w:t>IX</w:t>
            </w:r>
            <w:r w:rsidR="00D62538" w:rsidRPr="00130358">
              <w:rPr>
                <w:rFonts w:cs="v5.0.0"/>
              </w:rPr>
              <w:t xml:space="preserve"> </w:t>
            </w:r>
          </w:p>
        </w:tc>
        <w:tc>
          <w:tcPr>
            <w:tcW w:w="1745" w:type="dxa"/>
            <w:tcBorders>
              <w:top w:val="single" w:sz="4" w:space="0" w:color="auto"/>
              <w:left w:val="single" w:sz="4" w:space="0" w:color="auto"/>
              <w:bottom w:val="single" w:sz="4" w:space="0" w:color="auto"/>
              <w:right w:val="single" w:sz="4" w:space="0" w:color="auto"/>
            </w:tcBorders>
            <w:vAlign w:val="center"/>
          </w:tcPr>
          <w:p w14:paraId="57C38029" w14:textId="77777777" w:rsidR="0008089A" w:rsidRPr="00130358" w:rsidRDefault="0008089A" w:rsidP="00D62538">
            <w:pPr>
              <w:pStyle w:val="TAC"/>
              <w:keepNext w:val="0"/>
              <w:keepLines w:val="0"/>
            </w:pPr>
            <w:r w:rsidRPr="00130358">
              <w:t>-93</w:t>
            </w:r>
          </w:p>
        </w:tc>
        <w:tc>
          <w:tcPr>
            <w:tcW w:w="1567" w:type="dxa"/>
            <w:tcBorders>
              <w:top w:val="single" w:sz="4" w:space="0" w:color="auto"/>
              <w:left w:val="single" w:sz="4" w:space="0" w:color="auto"/>
              <w:bottom w:val="single" w:sz="4" w:space="0" w:color="auto"/>
              <w:right w:val="single" w:sz="4" w:space="0" w:color="auto"/>
            </w:tcBorders>
            <w:vAlign w:val="center"/>
          </w:tcPr>
          <w:p w14:paraId="02189CDC" w14:textId="77777777" w:rsidR="0008089A" w:rsidRPr="00130358" w:rsidRDefault="0008089A" w:rsidP="00D62538">
            <w:pPr>
              <w:pStyle w:val="TAC"/>
              <w:keepNext w:val="0"/>
              <w:keepLines w:val="0"/>
            </w:pPr>
            <w:r w:rsidRPr="00130358">
              <w:t>-70</w:t>
            </w:r>
          </w:p>
        </w:tc>
      </w:tr>
      <w:tr w:rsidR="0008089A" w:rsidRPr="00130358" w14:paraId="0013492B"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75772287"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76749DC6"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72D5B8E0" w14:textId="2273C9A6" w:rsidR="0008089A" w:rsidRPr="00130358" w:rsidRDefault="0008089A" w:rsidP="00D62538">
            <w:pPr>
              <w:pStyle w:val="TAC"/>
              <w:keepNext w:val="0"/>
              <w:keepLines w:val="0"/>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745" w:type="dxa"/>
            <w:tcBorders>
              <w:top w:val="single" w:sz="4" w:space="0" w:color="auto"/>
              <w:left w:val="single" w:sz="4" w:space="0" w:color="auto"/>
              <w:bottom w:val="single" w:sz="4" w:space="0" w:color="auto"/>
              <w:right w:val="single" w:sz="4" w:space="0" w:color="auto"/>
            </w:tcBorders>
            <w:vAlign w:val="center"/>
          </w:tcPr>
          <w:p w14:paraId="0C2264A3" w14:textId="77777777" w:rsidR="0008089A" w:rsidRPr="00130358" w:rsidRDefault="0008089A" w:rsidP="00D62538">
            <w:pPr>
              <w:pStyle w:val="TAC"/>
              <w:keepNext w:val="0"/>
              <w:keepLines w:val="0"/>
            </w:pPr>
            <w:r w:rsidRPr="00130358">
              <w:t>-92</w:t>
            </w:r>
          </w:p>
        </w:tc>
        <w:tc>
          <w:tcPr>
            <w:tcW w:w="1567" w:type="dxa"/>
            <w:tcBorders>
              <w:top w:val="single" w:sz="4" w:space="0" w:color="auto"/>
              <w:left w:val="single" w:sz="4" w:space="0" w:color="auto"/>
              <w:bottom w:val="single" w:sz="4" w:space="0" w:color="auto"/>
              <w:right w:val="single" w:sz="4" w:space="0" w:color="auto"/>
            </w:tcBorders>
            <w:vAlign w:val="center"/>
          </w:tcPr>
          <w:p w14:paraId="1E7B6D0D" w14:textId="77777777" w:rsidR="0008089A" w:rsidRPr="00130358" w:rsidRDefault="0008089A" w:rsidP="00D62538">
            <w:pPr>
              <w:pStyle w:val="TAC"/>
              <w:keepNext w:val="0"/>
              <w:keepLines w:val="0"/>
            </w:pPr>
            <w:r w:rsidRPr="00130358">
              <w:t>-70</w:t>
            </w:r>
          </w:p>
        </w:tc>
      </w:tr>
      <w:tr w:rsidR="0008089A" w:rsidRPr="00130358" w14:paraId="1B2E1E15"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7EEAA7FF"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0B3BD661"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119C085B" w14:textId="5D5603FD" w:rsidR="0008089A" w:rsidRPr="00130358" w:rsidRDefault="0008089A" w:rsidP="00D62538">
            <w:pPr>
              <w:pStyle w:val="TAC"/>
              <w:keepNext w:val="0"/>
              <w:keepLines w:val="0"/>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745" w:type="dxa"/>
            <w:tcBorders>
              <w:top w:val="single" w:sz="4" w:space="0" w:color="auto"/>
              <w:left w:val="single" w:sz="4" w:space="0" w:color="auto"/>
              <w:bottom w:val="single" w:sz="4" w:space="0" w:color="auto"/>
              <w:right w:val="single" w:sz="4" w:space="0" w:color="auto"/>
            </w:tcBorders>
            <w:vAlign w:val="center"/>
          </w:tcPr>
          <w:p w14:paraId="29F9389E" w14:textId="77777777" w:rsidR="0008089A" w:rsidRPr="00130358" w:rsidRDefault="0008089A" w:rsidP="00D62538">
            <w:pPr>
              <w:pStyle w:val="TAC"/>
              <w:keepNext w:val="0"/>
              <w:keepLines w:val="0"/>
            </w:pPr>
            <w:r w:rsidRPr="00130358">
              <w:t>-91</w:t>
            </w:r>
          </w:p>
        </w:tc>
        <w:tc>
          <w:tcPr>
            <w:tcW w:w="1567" w:type="dxa"/>
            <w:tcBorders>
              <w:top w:val="single" w:sz="4" w:space="0" w:color="auto"/>
              <w:left w:val="single" w:sz="4" w:space="0" w:color="auto"/>
              <w:bottom w:val="single" w:sz="4" w:space="0" w:color="auto"/>
              <w:right w:val="single" w:sz="4" w:space="0" w:color="auto"/>
            </w:tcBorders>
            <w:vAlign w:val="center"/>
          </w:tcPr>
          <w:p w14:paraId="58FDC9A8" w14:textId="77777777" w:rsidR="0008089A" w:rsidRPr="00130358" w:rsidRDefault="0008089A" w:rsidP="00D62538">
            <w:pPr>
              <w:pStyle w:val="TAC"/>
              <w:keepNext w:val="0"/>
              <w:keepLines w:val="0"/>
            </w:pPr>
            <w:r w:rsidRPr="00130358">
              <w:t>-70</w:t>
            </w:r>
          </w:p>
        </w:tc>
      </w:tr>
      <w:tr w:rsidR="0008089A" w:rsidRPr="00130358" w14:paraId="7084C6A1" w14:textId="77777777" w:rsidTr="00D62538">
        <w:trPr>
          <w:jc w:val="center"/>
        </w:trPr>
        <w:tc>
          <w:tcPr>
            <w:tcW w:w="1069" w:type="dxa"/>
            <w:vMerge/>
            <w:tcBorders>
              <w:top w:val="single" w:sz="4" w:space="0" w:color="auto"/>
              <w:left w:val="single" w:sz="4" w:space="0" w:color="auto"/>
              <w:bottom w:val="single" w:sz="4" w:space="0" w:color="auto"/>
              <w:right w:val="single" w:sz="4" w:space="0" w:color="auto"/>
            </w:tcBorders>
            <w:vAlign w:val="center"/>
          </w:tcPr>
          <w:p w14:paraId="5344BC42" w14:textId="77777777" w:rsidR="0008089A" w:rsidRPr="00130358" w:rsidRDefault="0008089A" w:rsidP="00D62538">
            <w:pPr>
              <w:pStyle w:val="TAC"/>
              <w:keepNext w:val="0"/>
              <w:keepLines w:val="0"/>
            </w:pPr>
          </w:p>
        </w:tc>
        <w:tc>
          <w:tcPr>
            <w:tcW w:w="1259" w:type="dxa"/>
            <w:vMerge/>
            <w:tcBorders>
              <w:top w:val="single" w:sz="4" w:space="0" w:color="auto"/>
              <w:left w:val="single" w:sz="4" w:space="0" w:color="auto"/>
              <w:bottom w:val="single" w:sz="4" w:space="0" w:color="auto"/>
              <w:right w:val="single" w:sz="4" w:space="0" w:color="auto"/>
            </w:tcBorders>
            <w:vAlign w:val="center"/>
          </w:tcPr>
          <w:p w14:paraId="0EF70566" w14:textId="77777777" w:rsidR="0008089A" w:rsidRPr="00130358" w:rsidRDefault="0008089A" w:rsidP="00D62538">
            <w:pPr>
              <w:pStyle w:val="TAC"/>
              <w:keepNext w:val="0"/>
              <w:keepLines w:val="0"/>
            </w:pPr>
          </w:p>
        </w:tc>
        <w:tc>
          <w:tcPr>
            <w:tcW w:w="3066" w:type="dxa"/>
            <w:tcBorders>
              <w:top w:val="single" w:sz="4" w:space="0" w:color="auto"/>
              <w:left w:val="single" w:sz="4" w:space="0" w:color="auto"/>
              <w:bottom w:val="single" w:sz="4" w:space="0" w:color="auto"/>
              <w:right w:val="single" w:sz="4" w:space="0" w:color="auto"/>
            </w:tcBorders>
            <w:vAlign w:val="center"/>
          </w:tcPr>
          <w:p w14:paraId="3596D03B" w14:textId="73E47551" w:rsidR="0008089A" w:rsidRPr="00130358" w:rsidRDefault="0008089A" w:rsidP="00D62538">
            <w:pPr>
              <w:pStyle w:val="TAC"/>
              <w:keepNext w:val="0"/>
              <w:keepLines w:val="0"/>
            </w:pPr>
            <w:r w:rsidRPr="00130358">
              <w:t>Band</w:t>
            </w:r>
            <w:r w:rsidR="00D62538" w:rsidRPr="00130358">
              <w:t xml:space="preserve"> </w:t>
            </w:r>
            <w:r w:rsidRPr="00130358">
              <w:t>XXV,</w:t>
            </w:r>
            <w:r w:rsidR="00D62538" w:rsidRPr="00130358">
              <w:t xml:space="preserve"> </w:t>
            </w:r>
            <w:r w:rsidRPr="00130358">
              <w:t>XXVI</w:t>
            </w:r>
            <w:r w:rsidR="00D62538" w:rsidRPr="00130358">
              <w:rPr>
                <w:rFonts w:cs="v5.0.0"/>
                <w:vertAlign w:val="superscript"/>
              </w:rPr>
              <w:t xml:space="preserve"> </w:t>
            </w:r>
            <w:r w:rsidRPr="00130358">
              <w:rPr>
                <w:rFonts w:cs="v5.0.0"/>
                <w:vertAlign w:val="superscript"/>
              </w:rPr>
              <w:t>Note</w:t>
            </w:r>
            <w:r w:rsidR="00D62538" w:rsidRPr="00130358">
              <w:rPr>
                <w:rFonts w:cs="v5.0.0"/>
                <w:vertAlign w:val="superscript"/>
              </w:rPr>
              <w:t xml:space="preserve"> </w:t>
            </w:r>
            <w:r w:rsidRPr="00130358">
              <w:rPr>
                <w:rFonts w:cs="v5.0.0"/>
                <w:vertAlign w:val="superscript"/>
              </w:rPr>
              <w:t>1</w:t>
            </w:r>
          </w:p>
        </w:tc>
        <w:tc>
          <w:tcPr>
            <w:tcW w:w="1745" w:type="dxa"/>
            <w:tcBorders>
              <w:top w:val="single" w:sz="4" w:space="0" w:color="auto"/>
              <w:left w:val="single" w:sz="4" w:space="0" w:color="auto"/>
              <w:bottom w:val="single" w:sz="4" w:space="0" w:color="auto"/>
              <w:right w:val="single" w:sz="4" w:space="0" w:color="auto"/>
            </w:tcBorders>
            <w:vAlign w:val="center"/>
          </w:tcPr>
          <w:p w14:paraId="75BF276B" w14:textId="77777777" w:rsidR="0008089A" w:rsidRPr="00130358" w:rsidRDefault="0008089A" w:rsidP="00D62538">
            <w:pPr>
              <w:pStyle w:val="TAC"/>
              <w:keepNext w:val="0"/>
              <w:keepLines w:val="0"/>
            </w:pPr>
            <w:r w:rsidRPr="00130358">
              <w:t>-90.5</w:t>
            </w:r>
          </w:p>
        </w:tc>
        <w:tc>
          <w:tcPr>
            <w:tcW w:w="1567" w:type="dxa"/>
            <w:tcBorders>
              <w:top w:val="single" w:sz="4" w:space="0" w:color="auto"/>
              <w:left w:val="single" w:sz="4" w:space="0" w:color="auto"/>
              <w:bottom w:val="single" w:sz="4" w:space="0" w:color="auto"/>
              <w:right w:val="single" w:sz="4" w:space="0" w:color="auto"/>
            </w:tcBorders>
            <w:vAlign w:val="center"/>
          </w:tcPr>
          <w:p w14:paraId="415838B8" w14:textId="77777777" w:rsidR="0008089A" w:rsidRPr="00130358" w:rsidRDefault="0008089A" w:rsidP="00D62538">
            <w:pPr>
              <w:pStyle w:val="TAC"/>
              <w:keepNext w:val="0"/>
              <w:keepLines w:val="0"/>
            </w:pPr>
            <w:r w:rsidRPr="00130358">
              <w:t>-70</w:t>
            </w:r>
          </w:p>
        </w:tc>
      </w:tr>
      <w:tr w:rsidR="0008089A" w:rsidRPr="00130358" w14:paraId="2B9EF15A" w14:textId="77777777" w:rsidTr="00D62538">
        <w:trPr>
          <w:jc w:val="center"/>
        </w:trPr>
        <w:tc>
          <w:tcPr>
            <w:tcW w:w="1069" w:type="dxa"/>
            <w:tcBorders>
              <w:top w:val="single" w:sz="4" w:space="0" w:color="auto"/>
              <w:left w:val="single" w:sz="4" w:space="0" w:color="auto"/>
              <w:bottom w:val="single" w:sz="4" w:space="0" w:color="auto"/>
              <w:right w:val="single" w:sz="4" w:space="0" w:color="auto"/>
            </w:tcBorders>
            <w:vAlign w:val="center"/>
          </w:tcPr>
          <w:p w14:paraId="30C4FBE3" w14:textId="77777777" w:rsidR="0008089A" w:rsidRPr="00130358" w:rsidRDefault="0008089A" w:rsidP="00D62538">
            <w:pPr>
              <w:pStyle w:val="TAC"/>
              <w:keepNext w:val="0"/>
              <w:keepLines w:val="0"/>
            </w:pPr>
            <w:r w:rsidRPr="00130358">
              <w:sym w:font="Symbol" w:char="F0B1"/>
            </w:r>
            <w:r w:rsidRPr="00130358">
              <w:t>8</w:t>
            </w:r>
          </w:p>
        </w:tc>
        <w:tc>
          <w:tcPr>
            <w:tcW w:w="1259" w:type="dxa"/>
            <w:tcBorders>
              <w:top w:val="single" w:sz="4" w:space="0" w:color="auto"/>
              <w:left w:val="single" w:sz="4" w:space="0" w:color="auto"/>
              <w:bottom w:val="single" w:sz="4" w:space="0" w:color="auto"/>
              <w:right w:val="single" w:sz="4" w:space="0" w:color="auto"/>
            </w:tcBorders>
            <w:vAlign w:val="center"/>
          </w:tcPr>
          <w:p w14:paraId="0FFFEE70" w14:textId="77777777" w:rsidR="0008089A" w:rsidRPr="00130358" w:rsidRDefault="0008089A" w:rsidP="00D62538">
            <w:pPr>
              <w:pStyle w:val="TAC"/>
              <w:keepNext w:val="0"/>
              <w:keepLines w:val="0"/>
            </w:pPr>
            <w:r w:rsidRPr="00130358">
              <w:sym w:font="Symbol" w:char="F0B1"/>
            </w:r>
            <w:r w:rsidRPr="00130358">
              <w:t>11</w:t>
            </w:r>
          </w:p>
        </w:tc>
        <w:tc>
          <w:tcPr>
            <w:tcW w:w="3066" w:type="dxa"/>
            <w:tcBorders>
              <w:top w:val="single" w:sz="4" w:space="0" w:color="auto"/>
              <w:left w:val="single" w:sz="4" w:space="0" w:color="auto"/>
              <w:bottom w:val="single" w:sz="4" w:space="0" w:color="auto"/>
              <w:right w:val="single" w:sz="4" w:space="0" w:color="auto"/>
            </w:tcBorders>
            <w:vAlign w:val="center"/>
          </w:tcPr>
          <w:p w14:paraId="686AF04A" w14:textId="21A40CF6" w:rsidR="0008089A" w:rsidRPr="00130358" w:rsidRDefault="0008089A" w:rsidP="00D62538">
            <w:pPr>
              <w:pStyle w:val="TAC"/>
              <w:keepNext w:val="0"/>
              <w:keepLines w:val="0"/>
            </w:pPr>
            <w:r w:rsidRPr="00130358">
              <w:t>Note</w:t>
            </w:r>
            <w:r w:rsidR="00D62538" w:rsidRPr="00130358">
              <w:t xml:space="preserve"> </w:t>
            </w:r>
            <w:r w:rsidRPr="00130358">
              <w:t>2</w:t>
            </w:r>
          </w:p>
        </w:tc>
        <w:tc>
          <w:tcPr>
            <w:tcW w:w="1745" w:type="dxa"/>
            <w:tcBorders>
              <w:top w:val="single" w:sz="4" w:space="0" w:color="auto"/>
              <w:left w:val="single" w:sz="4" w:space="0" w:color="auto"/>
              <w:bottom w:val="single" w:sz="4" w:space="0" w:color="auto"/>
              <w:right w:val="single" w:sz="4" w:space="0" w:color="auto"/>
            </w:tcBorders>
            <w:vAlign w:val="center"/>
          </w:tcPr>
          <w:p w14:paraId="69912A29" w14:textId="77777777" w:rsidR="0008089A" w:rsidRPr="00130358" w:rsidRDefault="0008089A" w:rsidP="00D62538">
            <w:pPr>
              <w:pStyle w:val="TAC"/>
              <w:keepNext w:val="0"/>
              <w:keepLines w:val="0"/>
            </w:pPr>
            <w:r w:rsidRPr="00130358">
              <w:t>-70</w:t>
            </w:r>
          </w:p>
        </w:tc>
        <w:tc>
          <w:tcPr>
            <w:tcW w:w="1567" w:type="dxa"/>
            <w:tcBorders>
              <w:top w:val="single" w:sz="4" w:space="0" w:color="auto"/>
              <w:left w:val="single" w:sz="4" w:space="0" w:color="auto"/>
              <w:bottom w:val="single" w:sz="4" w:space="0" w:color="auto"/>
              <w:right w:val="single" w:sz="4" w:space="0" w:color="auto"/>
            </w:tcBorders>
            <w:vAlign w:val="center"/>
          </w:tcPr>
          <w:p w14:paraId="010B5A97" w14:textId="77777777" w:rsidR="0008089A" w:rsidRPr="00130358" w:rsidRDefault="0008089A" w:rsidP="00D62538">
            <w:pPr>
              <w:pStyle w:val="TAC"/>
              <w:keepNext w:val="0"/>
              <w:keepLines w:val="0"/>
            </w:pPr>
            <w:r w:rsidRPr="00130358">
              <w:t>-50</w:t>
            </w:r>
          </w:p>
        </w:tc>
      </w:tr>
      <w:tr w:rsidR="0008089A" w:rsidRPr="00130358" w14:paraId="078B46A3" w14:textId="77777777" w:rsidTr="00D62538">
        <w:trPr>
          <w:jc w:val="center"/>
        </w:trPr>
        <w:tc>
          <w:tcPr>
            <w:tcW w:w="8706" w:type="dxa"/>
            <w:gridSpan w:val="5"/>
            <w:tcBorders>
              <w:top w:val="single" w:sz="4" w:space="0" w:color="auto"/>
              <w:left w:val="single" w:sz="4" w:space="0" w:color="auto"/>
              <w:bottom w:val="single" w:sz="4" w:space="0" w:color="auto"/>
              <w:right w:val="single" w:sz="4" w:space="0" w:color="auto"/>
            </w:tcBorders>
            <w:vAlign w:val="center"/>
          </w:tcPr>
          <w:p w14:paraId="0B9DE0C4" w14:textId="7E31375F" w:rsidR="0008089A" w:rsidRPr="00130358" w:rsidRDefault="0008089A" w:rsidP="00D62538">
            <w:pPr>
              <w:pStyle w:val="TAN"/>
              <w:keepNext w:val="0"/>
              <w:keepLines w:val="0"/>
            </w:pPr>
            <w:r w:rsidRPr="00130358">
              <w:t>N</w:t>
            </w:r>
            <w:r w:rsidRPr="00130358">
              <w:rPr>
                <w:lang w:eastAsia="zh-CN"/>
              </w:rPr>
              <w:t>OTE</w:t>
            </w:r>
            <w:r w:rsidR="00D62538" w:rsidRPr="00130358">
              <w:t xml:space="preserve"> </w:t>
            </w:r>
            <w:r w:rsidRPr="00130358">
              <w:t>1:</w:t>
            </w:r>
            <w:r w:rsidRPr="00130358">
              <w:tab/>
              <w:t>For</w:t>
            </w:r>
            <w:r w:rsidR="00D62538" w:rsidRPr="00130358">
              <w:t xml:space="preserve"> </w:t>
            </w:r>
            <w:r w:rsidRPr="00130358">
              <w:t>Band</w:t>
            </w:r>
            <w:r w:rsidR="00D62538" w:rsidRPr="00130358">
              <w:t xml:space="preserve"> </w:t>
            </w:r>
            <w:r w:rsidRPr="00130358">
              <w:t>XXVI,</w:t>
            </w:r>
            <w:r w:rsidR="00D62538" w:rsidRPr="00130358">
              <w:t xml:space="preserve"> </w:t>
            </w:r>
            <w:r w:rsidRPr="00130358">
              <w:t>the</w:t>
            </w:r>
            <w:r w:rsidR="00D62538" w:rsidRPr="00130358">
              <w:t xml:space="preserve"> </w:t>
            </w:r>
            <w:r w:rsidRPr="00130358">
              <w:t>condition</w:t>
            </w:r>
            <w:r w:rsidR="00D62538" w:rsidRPr="00130358">
              <w:t xml:space="preserve"> </w:t>
            </w:r>
            <w:r w:rsidRPr="00130358">
              <w:t>has</w:t>
            </w:r>
            <w:r w:rsidR="00D62538" w:rsidRPr="00130358">
              <w:t xml:space="preserve"> </w:t>
            </w:r>
            <w:r w:rsidRPr="00130358">
              <w:t>the</w:t>
            </w:r>
            <w:r w:rsidR="00D62538" w:rsidRPr="00130358">
              <w:t xml:space="preserve"> </w:t>
            </w:r>
            <w:r w:rsidRPr="00130358">
              <w:t>minimum</w:t>
            </w:r>
            <w:r w:rsidR="00D62538" w:rsidRPr="00130358">
              <w:t xml:space="preserve"> </w:t>
            </w:r>
            <w:r w:rsidRPr="00130358">
              <w:t>Io</w:t>
            </w:r>
            <w:r w:rsidR="00D62538" w:rsidRPr="00130358">
              <w:t xml:space="preserve"> </w:t>
            </w:r>
            <w:r w:rsidRPr="00130358">
              <w:t>of</w:t>
            </w:r>
            <w:r w:rsidR="00D62538" w:rsidRPr="00130358">
              <w:t xml:space="preserve"> </w:t>
            </w:r>
            <w:r w:rsidRPr="00130358">
              <w:rPr>
                <w:rFonts w:cs="v5.0.0"/>
              </w:rPr>
              <w:t>-92</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p w14:paraId="42C480BA" w14:textId="21D35FA2" w:rsidR="0008089A" w:rsidRPr="00130358" w:rsidRDefault="0008089A" w:rsidP="00D62538">
            <w:pPr>
              <w:pStyle w:val="TAN"/>
              <w:keepNext w:val="0"/>
              <w:keepLines w:val="0"/>
            </w:pPr>
            <w:r w:rsidRPr="00130358">
              <w:t>N</w:t>
            </w:r>
            <w:r w:rsidRPr="00130358">
              <w:rPr>
                <w:lang w:eastAsia="zh-CN"/>
              </w:rPr>
              <w:t>OTE</w:t>
            </w:r>
            <w:r w:rsidR="00D62538" w:rsidRPr="00130358">
              <w:t xml:space="preserve"> </w:t>
            </w:r>
            <w:r w:rsidRPr="00130358">
              <w:t>2:</w:t>
            </w:r>
            <w:r w:rsidRPr="00130358">
              <w:tab/>
              <w:t>The</w:t>
            </w:r>
            <w:r w:rsidR="00D62538" w:rsidRPr="00130358">
              <w:t xml:space="preserve"> </w:t>
            </w:r>
            <w:r w:rsidRPr="00130358">
              <w:t>same</w:t>
            </w:r>
            <w:r w:rsidR="00D62538" w:rsidRPr="00130358">
              <w:t xml:space="preserve"> </w:t>
            </w:r>
            <w:r w:rsidRPr="00130358">
              <w:t>bands</w:t>
            </w:r>
            <w:r w:rsidR="00D62538" w:rsidRPr="00130358">
              <w:t xml:space="preserve"> </w:t>
            </w:r>
            <w:r w:rsidRPr="00130358">
              <w:t>apply</w:t>
            </w:r>
            <w:r w:rsidR="00D62538" w:rsidRPr="00130358">
              <w:t xml:space="preserve"> </w:t>
            </w:r>
            <w:r w:rsidRPr="00130358">
              <w:t>for</w:t>
            </w:r>
            <w:r w:rsidR="00D62538" w:rsidRPr="00130358">
              <w:t xml:space="preserve"> </w:t>
            </w:r>
            <w:r w:rsidRPr="00130358">
              <w:t>this</w:t>
            </w:r>
            <w:r w:rsidR="00D62538" w:rsidRPr="00130358">
              <w:t xml:space="preserve"> </w:t>
            </w:r>
            <w:r w:rsidRPr="00130358">
              <w:t>requirement</w:t>
            </w:r>
            <w:r w:rsidR="00D62538" w:rsidRPr="00130358">
              <w:t xml:space="preserve"> </w:t>
            </w:r>
            <w:r w:rsidRPr="00130358">
              <w:t>as</w:t>
            </w:r>
            <w:r w:rsidR="00D62538" w:rsidRPr="00130358">
              <w:t xml:space="preserve"> </w:t>
            </w:r>
            <w:r w:rsidRPr="00130358">
              <w:t>for</w:t>
            </w:r>
            <w:r w:rsidR="00D62538" w:rsidRPr="00130358">
              <w:t xml:space="preserve"> </w:t>
            </w:r>
            <w:r w:rsidRPr="00130358">
              <w:t>the</w:t>
            </w:r>
            <w:r w:rsidR="00D62538" w:rsidRPr="00130358">
              <w:t xml:space="preserve"> </w:t>
            </w:r>
            <w:r w:rsidRPr="00130358">
              <w:t>corresponding</w:t>
            </w:r>
            <w:r w:rsidR="00D62538" w:rsidRPr="00130358">
              <w:t xml:space="preserve"> </w:t>
            </w:r>
            <w:r w:rsidRPr="00130358">
              <w:t>highest</w:t>
            </w:r>
            <w:r w:rsidR="00D62538" w:rsidRPr="00130358">
              <w:t xml:space="preserve"> </w:t>
            </w:r>
            <w:r w:rsidRPr="00130358">
              <w:t>accuracy</w:t>
            </w:r>
            <w:r w:rsidR="00D62538" w:rsidRPr="00130358">
              <w:t xml:space="preserve"> </w:t>
            </w:r>
            <w:r w:rsidRPr="00130358">
              <w:t>requirement.</w:t>
            </w:r>
          </w:p>
        </w:tc>
      </w:tr>
    </w:tbl>
    <w:p w14:paraId="05219BF5" w14:textId="77777777" w:rsidR="0008089A" w:rsidRPr="00130358" w:rsidRDefault="0008089A" w:rsidP="00D62538">
      <w:pPr>
        <w:rPr>
          <w:rFonts w:cs="v4.2.0"/>
        </w:rPr>
      </w:pPr>
    </w:p>
    <w:p w14:paraId="7568B714" w14:textId="3DE838E1" w:rsidR="0008089A" w:rsidRPr="00130358" w:rsidRDefault="0008089A" w:rsidP="00D62538">
      <w:pPr>
        <w:rPr>
          <w:rFonts w:cs="v4.2.0"/>
        </w:rPr>
      </w:pPr>
      <w:r w:rsidRPr="00130358">
        <w:rPr>
          <w:rFonts w:cs="v4.2.0"/>
        </w:rPr>
        <w:t xml:space="preserve">If the UE, in RRC_CONNECTED state, needs measurement gaps to perform UTRAN FDD measurements, the relevant UTRAN FDD measurement procedure and measurement gap pattern stated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 8.1.2.4 shall apply.</w:t>
      </w:r>
    </w:p>
    <w:p w14:paraId="4D44797E" w14:textId="77777777" w:rsidR="0008089A" w:rsidRPr="00130358" w:rsidRDefault="0008089A" w:rsidP="00D62538">
      <w:pPr>
        <w:rPr>
          <w:rFonts w:cs="v4.2.0"/>
          <w:lang w:eastAsia="zh-CN"/>
        </w:rPr>
      </w:pPr>
      <w:r w:rsidRPr="00130358">
        <w:t xml:space="preserve">The reporting range and mapping specified for FDD CPICH </w:t>
      </w:r>
      <w:r w:rsidRPr="00130358">
        <w:rPr>
          <w:lang w:eastAsia="zh-CN"/>
        </w:rPr>
        <w:t>RSCP</w:t>
      </w:r>
      <w:r w:rsidRPr="00130358">
        <w:t xml:space="preserve"> </w:t>
      </w:r>
      <w:r w:rsidRPr="00130358">
        <w:rPr>
          <w:rFonts w:cs="v4.2.0"/>
        </w:rPr>
        <w:t>is defined in Table 9.3.3</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56F5C118" w14:textId="77777777" w:rsidR="0008089A" w:rsidRPr="00130358" w:rsidRDefault="0008089A" w:rsidP="00483222">
      <w:pPr>
        <w:pStyle w:val="TH"/>
      </w:pPr>
      <w:r w:rsidRPr="00130358">
        <w:lastRenderedPageBreak/>
        <w:t>Table 9.3.3.3-2: CPICH RSCP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08089A" w:rsidRPr="00130358" w14:paraId="4551BF0D" w14:textId="77777777" w:rsidTr="00D62538">
        <w:trPr>
          <w:cantSplit/>
          <w:jc w:val="center"/>
        </w:trPr>
        <w:tc>
          <w:tcPr>
            <w:tcW w:w="2693" w:type="dxa"/>
          </w:tcPr>
          <w:p w14:paraId="2CFDAC42" w14:textId="73C7F9A6" w:rsidR="0008089A" w:rsidRPr="00130358" w:rsidRDefault="0008089A" w:rsidP="00483222">
            <w:pPr>
              <w:pStyle w:val="TAH"/>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1AC62118" w14:textId="6C53A6A1" w:rsidR="0008089A" w:rsidRPr="00130358" w:rsidRDefault="0008089A" w:rsidP="00483222">
            <w:pPr>
              <w:pStyle w:val="TAH"/>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3DF04347" w14:textId="77777777" w:rsidR="0008089A" w:rsidRPr="00130358" w:rsidRDefault="0008089A" w:rsidP="00483222">
            <w:pPr>
              <w:pStyle w:val="TAH"/>
              <w:rPr>
                <w:rFonts w:cs="v3.7.0"/>
              </w:rPr>
            </w:pPr>
            <w:r w:rsidRPr="00130358">
              <w:rPr>
                <w:rFonts w:cs="v3.7.0"/>
              </w:rPr>
              <w:t>Unit</w:t>
            </w:r>
          </w:p>
        </w:tc>
      </w:tr>
      <w:tr w:rsidR="0008089A" w:rsidRPr="00130358" w14:paraId="4500AAA1" w14:textId="77777777" w:rsidTr="00D62538">
        <w:trPr>
          <w:cantSplit/>
          <w:jc w:val="center"/>
        </w:trPr>
        <w:tc>
          <w:tcPr>
            <w:tcW w:w="2693" w:type="dxa"/>
          </w:tcPr>
          <w:p w14:paraId="6C1B41C4" w14:textId="77777777" w:rsidR="0008089A" w:rsidRPr="00130358" w:rsidRDefault="0008089A" w:rsidP="00483222">
            <w:pPr>
              <w:pStyle w:val="TAC"/>
            </w:pPr>
            <w:r w:rsidRPr="00130358">
              <w:t>CPICH_RSCP_LEV</w:t>
            </w:r>
            <w:r w:rsidR="00716392" w:rsidRPr="00130358">
              <w:t>_</w:t>
            </w:r>
            <w:r w:rsidRPr="00130358">
              <w:t>-05</w:t>
            </w:r>
          </w:p>
        </w:tc>
        <w:tc>
          <w:tcPr>
            <w:tcW w:w="3260" w:type="dxa"/>
          </w:tcPr>
          <w:p w14:paraId="6CB6F98E" w14:textId="4D772208" w:rsidR="0008089A" w:rsidRPr="00130358" w:rsidRDefault="0008089A" w:rsidP="00483222">
            <w:pPr>
              <w:pStyle w:val="TAC"/>
            </w:pPr>
            <w:r w:rsidRPr="00130358">
              <w:t>CPICH</w:t>
            </w:r>
            <w:r w:rsidR="00D62538" w:rsidRPr="00130358">
              <w:t xml:space="preserve"> </w:t>
            </w:r>
            <w:r w:rsidRPr="00130358">
              <w:t>RSCP</w:t>
            </w:r>
            <w:r w:rsidR="00D62538" w:rsidRPr="00130358">
              <w:t xml:space="preserve"> </w:t>
            </w:r>
            <w:r w:rsidRPr="00130358">
              <w:t>&lt;-120</w:t>
            </w:r>
            <w:r w:rsidR="00D62538" w:rsidRPr="00130358">
              <w:t xml:space="preserve"> </w:t>
            </w:r>
          </w:p>
        </w:tc>
        <w:tc>
          <w:tcPr>
            <w:tcW w:w="1985" w:type="dxa"/>
          </w:tcPr>
          <w:p w14:paraId="4290B871" w14:textId="77777777" w:rsidR="0008089A" w:rsidRPr="00130358" w:rsidRDefault="0008089A" w:rsidP="00483222">
            <w:pPr>
              <w:pStyle w:val="TAC"/>
            </w:pPr>
            <w:r w:rsidRPr="00130358">
              <w:t>dBm</w:t>
            </w:r>
          </w:p>
        </w:tc>
      </w:tr>
      <w:tr w:rsidR="0008089A" w:rsidRPr="00130358" w14:paraId="02C0C2F6" w14:textId="77777777" w:rsidTr="00D62538">
        <w:trPr>
          <w:cantSplit/>
          <w:jc w:val="center"/>
        </w:trPr>
        <w:tc>
          <w:tcPr>
            <w:tcW w:w="2693" w:type="dxa"/>
          </w:tcPr>
          <w:p w14:paraId="459ECBB0" w14:textId="77777777" w:rsidR="0008089A" w:rsidRPr="00130358" w:rsidRDefault="0008089A" w:rsidP="00483222">
            <w:pPr>
              <w:pStyle w:val="TAC"/>
            </w:pPr>
            <w:r w:rsidRPr="00130358">
              <w:t>CPICH_RSCP_LEV</w:t>
            </w:r>
            <w:r w:rsidR="00716392" w:rsidRPr="00130358">
              <w:t>_</w:t>
            </w:r>
            <w:r w:rsidRPr="00130358">
              <w:t>-04</w:t>
            </w:r>
          </w:p>
        </w:tc>
        <w:tc>
          <w:tcPr>
            <w:tcW w:w="3260" w:type="dxa"/>
          </w:tcPr>
          <w:p w14:paraId="77F8F9AC" w14:textId="0CB19DAD" w:rsidR="0008089A" w:rsidRPr="00130358" w:rsidRDefault="0008089A" w:rsidP="00483222">
            <w:pPr>
              <w:pStyle w:val="TAC"/>
            </w:pPr>
            <w:r w:rsidRPr="00130358">
              <w:t>-120</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-119</w:t>
            </w:r>
          </w:p>
        </w:tc>
        <w:tc>
          <w:tcPr>
            <w:tcW w:w="1985" w:type="dxa"/>
          </w:tcPr>
          <w:p w14:paraId="258F3A6A" w14:textId="77777777" w:rsidR="0008089A" w:rsidRPr="00130358" w:rsidRDefault="0008089A" w:rsidP="00483222">
            <w:pPr>
              <w:pStyle w:val="TAC"/>
            </w:pPr>
            <w:r w:rsidRPr="00130358">
              <w:t>dBm</w:t>
            </w:r>
          </w:p>
        </w:tc>
      </w:tr>
      <w:tr w:rsidR="0008089A" w:rsidRPr="00130358" w14:paraId="56552C91" w14:textId="77777777" w:rsidTr="00D62538">
        <w:trPr>
          <w:cantSplit/>
          <w:jc w:val="center"/>
        </w:trPr>
        <w:tc>
          <w:tcPr>
            <w:tcW w:w="2693" w:type="dxa"/>
          </w:tcPr>
          <w:p w14:paraId="380411AA" w14:textId="77777777" w:rsidR="0008089A" w:rsidRPr="00130358" w:rsidRDefault="0008089A" w:rsidP="00483222">
            <w:pPr>
              <w:pStyle w:val="TAC"/>
            </w:pPr>
            <w:r w:rsidRPr="00130358">
              <w:t>CPICH_RSCP_LEV</w:t>
            </w:r>
            <w:r w:rsidR="00716392" w:rsidRPr="00130358">
              <w:t>_</w:t>
            </w:r>
            <w:r w:rsidRPr="00130358">
              <w:t>-03</w:t>
            </w:r>
          </w:p>
        </w:tc>
        <w:tc>
          <w:tcPr>
            <w:tcW w:w="3260" w:type="dxa"/>
          </w:tcPr>
          <w:p w14:paraId="0F266661" w14:textId="6889E8E1" w:rsidR="0008089A" w:rsidRPr="00130358" w:rsidRDefault="0008089A" w:rsidP="00483222">
            <w:pPr>
              <w:pStyle w:val="TAC"/>
            </w:pPr>
            <w:r w:rsidRPr="00130358">
              <w:t>-119</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-118</w:t>
            </w:r>
          </w:p>
        </w:tc>
        <w:tc>
          <w:tcPr>
            <w:tcW w:w="1985" w:type="dxa"/>
          </w:tcPr>
          <w:p w14:paraId="4F324385" w14:textId="77777777" w:rsidR="0008089A" w:rsidRPr="00130358" w:rsidRDefault="0008089A" w:rsidP="00483222">
            <w:pPr>
              <w:pStyle w:val="TAC"/>
            </w:pPr>
            <w:r w:rsidRPr="00130358">
              <w:t>dBm</w:t>
            </w:r>
          </w:p>
        </w:tc>
      </w:tr>
      <w:tr w:rsidR="0008089A" w:rsidRPr="00130358" w14:paraId="36D26D68" w14:textId="77777777" w:rsidTr="00D62538">
        <w:trPr>
          <w:cantSplit/>
          <w:jc w:val="center"/>
        </w:trPr>
        <w:tc>
          <w:tcPr>
            <w:tcW w:w="2693" w:type="dxa"/>
          </w:tcPr>
          <w:p w14:paraId="1C9B9C0E" w14:textId="77777777" w:rsidR="0008089A" w:rsidRPr="00130358" w:rsidRDefault="0008089A" w:rsidP="00483222">
            <w:pPr>
              <w:pStyle w:val="TAC"/>
            </w:pPr>
            <w:r w:rsidRPr="00130358">
              <w:t>…</w:t>
            </w:r>
          </w:p>
        </w:tc>
        <w:tc>
          <w:tcPr>
            <w:tcW w:w="3260" w:type="dxa"/>
          </w:tcPr>
          <w:p w14:paraId="18BE95B6" w14:textId="77777777" w:rsidR="0008089A" w:rsidRPr="00130358" w:rsidRDefault="0008089A" w:rsidP="00483222">
            <w:pPr>
              <w:pStyle w:val="TAC"/>
            </w:pPr>
            <w:r w:rsidRPr="00130358">
              <w:t>…</w:t>
            </w:r>
          </w:p>
        </w:tc>
        <w:tc>
          <w:tcPr>
            <w:tcW w:w="1985" w:type="dxa"/>
          </w:tcPr>
          <w:p w14:paraId="62822BAD" w14:textId="77777777" w:rsidR="0008089A" w:rsidRPr="00130358" w:rsidRDefault="0008089A" w:rsidP="00483222">
            <w:pPr>
              <w:pStyle w:val="TAC"/>
            </w:pPr>
            <w:r w:rsidRPr="00130358">
              <w:t>…</w:t>
            </w:r>
          </w:p>
        </w:tc>
      </w:tr>
      <w:tr w:rsidR="0008089A" w:rsidRPr="00130358" w14:paraId="41B9CA64" w14:textId="77777777" w:rsidTr="00D62538">
        <w:trPr>
          <w:cantSplit/>
          <w:jc w:val="center"/>
        </w:trPr>
        <w:tc>
          <w:tcPr>
            <w:tcW w:w="2693" w:type="dxa"/>
          </w:tcPr>
          <w:p w14:paraId="41BBF54A" w14:textId="77777777" w:rsidR="0008089A" w:rsidRPr="00130358" w:rsidRDefault="0008089A" w:rsidP="00483222">
            <w:pPr>
              <w:pStyle w:val="TAC"/>
            </w:pPr>
            <w:r w:rsidRPr="00130358">
              <w:t>CPICH_RSCP_LEV</w:t>
            </w:r>
            <w:r w:rsidR="00716392" w:rsidRPr="00130358">
              <w:t>_</w:t>
            </w:r>
            <w:r w:rsidRPr="00130358">
              <w:t>89</w:t>
            </w:r>
          </w:p>
        </w:tc>
        <w:tc>
          <w:tcPr>
            <w:tcW w:w="3260" w:type="dxa"/>
          </w:tcPr>
          <w:p w14:paraId="62BDEECC" w14:textId="372A43EF" w:rsidR="0008089A" w:rsidRPr="00130358" w:rsidRDefault="0008089A" w:rsidP="00483222">
            <w:pPr>
              <w:pStyle w:val="TAC"/>
            </w:pPr>
            <w:r w:rsidRPr="00130358">
              <w:t>-27</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-26</w:t>
            </w:r>
          </w:p>
        </w:tc>
        <w:tc>
          <w:tcPr>
            <w:tcW w:w="1985" w:type="dxa"/>
          </w:tcPr>
          <w:p w14:paraId="2B7EFCED" w14:textId="77777777" w:rsidR="0008089A" w:rsidRPr="00130358" w:rsidRDefault="0008089A" w:rsidP="00483222">
            <w:pPr>
              <w:pStyle w:val="TAC"/>
            </w:pPr>
            <w:r w:rsidRPr="00130358">
              <w:t>dBm</w:t>
            </w:r>
          </w:p>
        </w:tc>
      </w:tr>
      <w:tr w:rsidR="0008089A" w:rsidRPr="00130358" w14:paraId="65B9AD49" w14:textId="77777777" w:rsidTr="00D62538">
        <w:trPr>
          <w:cantSplit/>
          <w:jc w:val="center"/>
        </w:trPr>
        <w:tc>
          <w:tcPr>
            <w:tcW w:w="2693" w:type="dxa"/>
          </w:tcPr>
          <w:p w14:paraId="0F96444F" w14:textId="77777777" w:rsidR="0008089A" w:rsidRPr="00130358" w:rsidRDefault="0008089A" w:rsidP="00D62538">
            <w:pPr>
              <w:pStyle w:val="TAC"/>
              <w:keepNext w:val="0"/>
              <w:keepLines w:val="0"/>
            </w:pPr>
            <w:r w:rsidRPr="00130358">
              <w:t>CPICH_RSCP_LEV</w:t>
            </w:r>
            <w:r w:rsidR="00716392" w:rsidRPr="00130358">
              <w:t>_</w:t>
            </w:r>
            <w:r w:rsidRPr="00130358">
              <w:t>90</w:t>
            </w:r>
          </w:p>
        </w:tc>
        <w:tc>
          <w:tcPr>
            <w:tcW w:w="3260" w:type="dxa"/>
          </w:tcPr>
          <w:p w14:paraId="12C74658" w14:textId="6ECA4919" w:rsidR="0008089A" w:rsidRPr="00130358" w:rsidRDefault="0008089A"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r w:rsidR="00D62538" w:rsidRPr="00130358">
              <w:t xml:space="preserve"> </w:t>
            </w:r>
            <w:r w:rsidRPr="00130358">
              <w:t>&lt;</w:t>
            </w:r>
            <w:r w:rsidR="00D62538" w:rsidRPr="00130358">
              <w:t xml:space="preserve"> </w:t>
            </w:r>
            <w:r w:rsidRPr="00130358">
              <w:t>-25</w:t>
            </w:r>
          </w:p>
        </w:tc>
        <w:tc>
          <w:tcPr>
            <w:tcW w:w="1985" w:type="dxa"/>
          </w:tcPr>
          <w:p w14:paraId="01E267ED" w14:textId="77777777" w:rsidR="0008089A" w:rsidRPr="00130358" w:rsidRDefault="0008089A" w:rsidP="00D62538">
            <w:pPr>
              <w:pStyle w:val="TAC"/>
              <w:keepNext w:val="0"/>
              <w:keepLines w:val="0"/>
            </w:pPr>
            <w:r w:rsidRPr="00130358">
              <w:t>dBm</w:t>
            </w:r>
          </w:p>
        </w:tc>
      </w:tr>
      <w:tr w:rsidR="0008089A" w:rsidRPr="00130358" w14:paraId="337477E9" w14:textId="77777777" w:rsidTr="00D62538">
        <w:trPr>
          <w:cantSplit/>
          <w:jc w:val="center"/>
        </w:trPr>
        <w:tc>
          <w:tcPr>
            <w:tcW w:w="2693" w:type="dxa"/>
          </w:tcPr>
          <w:p w14:paraId="1F39C096" w14:textId="77777777" w:rsidR="0008089A" w:rsidRPr="00130358" w:rsidRDefault="0008089A" w:rsidP="00D62538">
            <w:pPr>
              <w:pStyle w:val="TAC"/>
              <w:keepNext w:val="0"/>
              <w:keepLines w:val="0"/>
            </w:pPr>
            <w:r w:rsidRPr="00130358">
              <w:t>CPICH_RSCP_LEV</w:t>
            </w:r>
            <w:r w:rsidR="00716392" w:rsidRPr="00130358">
              <w:t>_</w:t>
            </w:r>
            <w:r w:rsidRPr="00130358">
              <w:t>91</w:t>
            </w:r>
          </w:p>
        </w:tc>
        <w:tc>
          <w:tcPr>
            <w:tcW w:w="3260" w:type="dxa"/>
          </w:tcPr>
          <w:p w14:paraId="059DF6AA" w14:textId="77667FBF" w:rsidR="0008089A" w:rsidRPr="00130358" w:rsidRDefault="0008089A"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CPICH</w:t>
            </w:r>
            <w:r w:rsidR="00D62538" w:rsidRPr="00130358">
              <w:t xml:space="preserve"> </w:t>
            </w:r>
            <w:r w:rsidRPr="00130358">
              <w:t>RSCP</w:t>
            </w:r>
          </w:p>
        </w:tc>
        <w:tc>
          <w:tcPr>
            <w:tcW w:w="1985" w:type="dxa"/>
          </w:tcPr>
          <w:p w14:paraId="180C85C4" w14:textId="77777777" w:rsidR="0008089A" w:rsidRPr="00130358" w:rsidRDefault="0008089A" w:rsidP="00D62538">
            <w:pPr>
              <w:pStyle w:val="TAC"/>
              <w:keepNext w:val="0"/>
              <w:keepLines w:val="0"/>
            </w:pPr>
            <w:r w:rsidRPr="00130358">
              <w:t>dBm</w:t>
            </w:r>
          </w:p>
        </w:tc>
      </w:tr>
    </w:tbl>
    <w:p w14:paraId="1628F8F8" w14:textId="77777777" w:rsidR="0008089A" w:rsidRPr="00130358" w:rsidRDefault="0008089A" w:rsidP="00D62538">
      <w:pPr>
        <w:rPr>
          <w:rFonts w:cs="v4.2.0"/>
          <w:lang w:eastAsia="zh-CN"/>
        </w:rPr>
      </w:pPr>
    </w:p>
    <w:p w14:paraId="3CE3F4F8" w14:textId="2F03ECEE" w:rsidR="0008089A" w:rsidRPr="00130358" w:rsidRDefault="0008089A" w:rsidP="00D62538">
      <w:pPr>
        <w:rPr>
          <w:lang w:eastAsia="zh-CN"/>
        </w:rPr>
      </w:pPr>
      <w:r w:rsidRPr="00130358">
        <w:t xml:space="preserve">The normative reference for this requirement </w:t>
      </w:r>
      <w:r w:rsidR="00483222" w:rsidRPr="00130358">
        <w:t>is 3GPP TS</w:t>
      </w:r>
      <w:r w:rsidRPr="00130358">
        <w:t xml:space="preserve"> 25.133 [2</w:t>
      </w:r>
      <w:r w:rsidRPr="00130358">
        <w:rPr>
          <w:lang w:eastAsia="zh-CN"/>
        </w:rPr>
        <w:t>1</w:t>
      </w:r>
      <w:r w:rsidRPr="00130358">
        <w:t>] clause</w:t>
      </w:r>
      <w:r w:rsidRPr="00130358">
        <w:rPr>
          <w:lang w:eastAsia="zh-CN"/>
        </w:rPr>
        <w:t xml:space="preserve"> 9.1.1.3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 xml:space="preserve">9.2.1 </w:t>
      </w:r>
      <w:r w:rsidRPr="00130358">
        <w:t>and A.9.3.3.</w:t>
      </w:r>
    </w:p>
    <w:p w14:paraId="1039B4C0" w14:textId="77777777" w:rsidR="0008089A" w:rsidRPr="00130358" w:rsidRDefault="0008089A" w:rsidP="00D62538">
      <w:pPr>
        <w:pStyle w:val="Heading4"/>
        <w:keepNext w:val="0"/>
        <w:keepLines w:val="0"/>
      </w:pPr>
      <w:r w:rsidRPr="00130358">
        <w:t>9.3.3</w:t>
      </w:r>
      <w:r w:rsidRPr="00130358">
        <w:rPr>
          <w:lang w:eastAsia="zh-CN"/>
        </w:rPr>
        <w:t>.</w:t>
      </w:r>
      <w:r w:rsidRPr="00130358">
        <w:t>4</w:t>
      </w:r>
      <w:r w:rsidRPr="00130358">
        <w:tab/>
        <w:t>Test description</w:t>
      </w:r>
    </w:p>
    <w:p w14:paraId="10D7D762" w14:textId="77777777" w:rsidR="0008089A" w:rsidRPr="00130358" w:rsidRDefault="0008089A" w:rsidP="00D62538">
      <w:pPr>
        <w:pStyle w:val="Heading5"/>
        <w:keepNext w:val="0"/>
        <w:keepLines w:val="0"/>
      </w:pPr>
      <w:r w:rsidRPr="00130358">
        <w:t>9.3.3</w:t>
      </w:r>
      <w:r w:rsidRPr="00130358">
        <w:rPr>
          <w:lang w:eastAsia="zh-CN"/>
        </w:rPr>
        <w:t>.</w:t>
      </w:r>
      <w:r w:rsidRPr="00130358">
        <w:t>4.1</w:t>
      </w:r>
      <w:r w:rsidRPr="00130358">
        <w:tab/>
        <w:t>Initial conditions</w:t>
      </w:r>
    </w:p>
    <w:p w14:paraId="436E95D4" w14:textId="37991773" w:rsidR="0008089A" w:rsidRPr="00130358" w:rsidRDefault="0008089A" w:rsidP="00D62538">
      <w:r w:rsidRPr="00130358">
        <w:t xml:space="preserve">Test Environment: Normal, TL/VL, TL/VH, TH/VL, TH/VH; as defined </w:t>
      </w:r>
      <w:r w:rsidR="00062A7B" w:rsidRPr="00130358">
        <w:t>in 3GPP TS</w:t>
      </w:r>
      <w:r w:rsidRPr="00130358">
        <w:t xml:space="preserve"> 36.508 [7] clause 4.1.</w:t>
      </w:r>
    </w:p>
    <w:p w14:paraId="0476CDF2" w14:textId="2AE3E4FE" w:rsidR="0008089A" w:rsidRPr="00130358" w:rsidRDefault="0008089A"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130358">
          <w:t>4.4.2 a</w:t>
        </w:r>
      </w:smartTag>
      <w:r w:rsidRPr="00130358">
        <w:t>nd 4.3.1.</w:t>
      </w:r>
    </w:p>
    <w:p w14:paraId="5CC76DEA" w14:textId="41195DAF" w:rsidR="0008089A" w:rsidRPr="00130358" w:rsidRDefault="0008089A" w:rsidP="00D62538">
      <w:r w:rsidRPr="00130358">
        <w:t xml:space="preserve">Channel Bandwidth to be tested: </w:t>
      </w:r>
      <w:r w:rsidRPr="00130358">
        <w:rPr>
          <w:lang w:eastAsia="zh-CN"/>
        </w:rPr>
        <w:t>5</w:t>
      </w:r>
      <w:r w:rsidRPr="00130358">
        <w:t xml:space="preserve">MHz as defined </w:t>
      </w:r>
      <w:r w:rsidR="00062A7B" w:rsidRPr="00130358">
        <w:t>in 3GPP TS</w:t>
      </w:r>
      <w:r w:rsidRPr="00130358">
        <w:t xml:space="preserve"> 36.508 [7] clause 4.3.1.</w:t>
      </w:r>
    </w:p>
    <w:p w14:paraId="69D0A244" w14:textId="0BAFB052" w:rsidR="0008089A" w:rsidRPr="00130358" w:rsidRDefault="0008089A" w:rsidP="00483222">
      <w:pPr>
        <w:pStyle w:val="B1"/>
        <w:rPr>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p>
    <w:p w14:paraId="03EDF900" w14:textId="5F48B2DE" w:rsidR="0008089A" w:rsidRPr="00130358" w:rsidRDefault="0008089A" w:rsidP="00483222">
      <w:pPr>
        <w:pStyle w:val="B1"/>
      </w:pPr>
      <w:r w:rsidRPr="00130358">
        <w:t>2.</w:t>
      </w:r>
      <w:r w:rsidR="00483222" w:rsidRPr="00130358">
        <w:tab/>
      </w:r>
      <w:r w:rsidRPr="00130358">
        <w:t xml:space="preserve">The general test parameter settings are set up according to Table </w:t>
      </w:r>
      <w:r w:rsidRPr="00130358">
        <w:rPr>
          <w:lang w:eastAsia="zh-CN"/>
        </w:rPr>
        <w:t>9.3.3</w:t>
      </w:r>
      <w:r w:rsidRPr="00130358">
        <w:t>.4.1-1.</w:t>
      </w:r>
    </w:p>
    <w:p w14:paraId="5B7636DC" w14:textId="1E2565D3" w:rsidR="0008089A" w:rsidRPr="00130358" w:rsidRDefault="0008089A" w:rsidP="00483222">
      <w:pPr>
        <w:pStyle w:val="B1"/>
      </w:pPr>
      <w:r w:rsidRPr="00130358">
        <w:rPr>
          <w:lang w:eastAsia="zh-CN"/>
        </w:rPr>
        <w:t>3</w:t>
      </w:r>
      <w:r w:rsidRPr="00130358">
        <w:t>.</w:t>
      </w:r>
      <w:r w:rsidR="00483222" w:rsidRPr="00130358">
        <w:tab/>
      </w:r>
      <w:r w:rsidRPr="00130358">
        <w:t>Propagation conditions are set according to Annex B clause B.0.</w:t>
      </w:r>
    </w:p>
    <w:p w14:paraId="61238929" w14:textId="3210DCF9" w:rsidR="0008089A" w:rsidRPr="00130358" w:rsidRDefault="0008089A" w:rsidP="00483222">
      <w:pPr>
        <w:pStyle w:val="B1"/>
      </w:pPr>
      <w:r w:rsidRPr="00130358">
        <w:rPr>
          <w:lang w:eastAsia="zh-CN"/>
        </w:rPr>
        <w:t>4</w:t>
      </w:r>
      <w:r w:rsidRPr="00130358">
        <w:t>.</w:t>
      </w:r>
      <w:r w:rsidR="00483222" w:rsidRPr="00130358">
        <w:tab/>
      </w:r>
      <w:r w:rsidRPr="00130358">
        <w:t>Message contents are defined in clause 9.3.3.4.3.</w:t>
      </w:r>
    </w:p>
    <w:p w14:paraId="2B51D1AC" w14:textId="51B5301F" w:rsidR="0008089A" w:rsidRPr="00130358" w:rsidRDefault="0008089A" w:rsidP="00483222">
      <w:pPr>
        <w:pStyle w:val="B1"/>
        <w:rPr>
          <w:lang w:eastAsia="zh-CN"/>
        </w:rPr>
      </w:pPr>
      <w:r w:rsidRPr="00130358">
        <w:rPr>
          <w:lang w:eastAsia="zh-CN"/>
        </w:rPr>
        <w:t>5</w:t>
      </w:r>
      <w:r w:rsidRPr="00130358">
        <w:t>.</w:t>
      </w:r>
      <w:r w:rsidR="00483222" w:rsidRPr="00130358">
        <w:tab/>
      </w:r>
      <w:r w:rsidRPr="00130358">
        <w:t xml:space="preserve">Cell 1 is the serving E-UTRAN FDD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7CE57CE9" w14:textId="77777777" w:rsidR="0008089A" w:rsidRPr="00130358" w:rsidRDefault="0008089A" w:rsidP="00D62538">
      <w:pPr>
        <w:pStyle w:val="TH"/>
        <w:keepNext w:val="0"/>
        <w:keepLines w:val="0"/>
        <w:rPr>
          <w:rFonts w:cs="v4.2.0"/>
          <w:lang w:eastAsia="zh-CN"/>
        </w:rPr>
      </w:pPr>
      <w:r w:rsidRPr="00130358">
        <w:t>Table 9.3.3.</w:t>
      </w:r>
      <w:r w:rsidRPr="00130358">
        <w:rPr>
          <w:lang w:eastAsia="zh-CN"/>
        </w:rPr>
        <w:t>4.1</w:t>
      </w:r>
      <w:r w:rsidRPr="00130358">
        <w:t>-</w:t>
      </w:r>
      <w:r w:rsidRPr="00130358">
        <w:rPr>
          <w:lang w:eastAsia="zh-CN"/>
        </w:rPr>
        <w:t>1</w:t>
      </w:r>
      <w:r w:rsidRPr="00130358">
        <w:rPr>
          <w:rFonts w:cs="v4.2.0"/>
        </w:rPr>
        <w:t>: General test parameters for UTRAN FDD CPICH RSCP absolute measurement accuracy test in E-UTRAN FDD</w:t>
      </w:r>
      <w:r w:rsidRPr="00130358">
        <w:rPr>
          <w:rFonts w:cs="v4.2.0"/>
          <w:lang w:eastAsia="zh-CN"/>
        </w:rPr>
        <w:t xml:space="preserve"> </w:t>
      </w:r>
      <w:r w:rsidRPr="00130358">
        <w:rPr>
          <w:lang w:eastAsia="zh-CN"/>
        </w:rPr>
        <w:t>for 5MHz bandwidth</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08089A" w:rsidRPr="00130358" w14:paraId="46E3D289" w14:textId="77777777" w:rsidTr="00D62538">
        <w:trPr>
          <w:cantSplit/>
          <w:jc w:val="center"/>
        </w:trPr>
        <w:tc>
          <w:tcPr>
            <w:tcW w:w="2518" w:type="dxa"/>
          </w:tcPr>
          <w:p w14:paraId="0AF5F726" w14:textId="77777777" w:rsidR="0008089A" w:rsidRPr="00130358" w:rsidRDefault="0008089A" w:rsidP="00D62538">
            <w:pPr>
              <w:pStyle w:val="TAH"/>
              <w:keepNext w:val="0"/>
              <w:keepLines w:val="0"/>
            </w:pPr>
            <w:r w:rsidRPr="00130358">
              <w:t>Parameter</w:t>
            </w:r>
          </w:p>
        </w:tc>
        <w:tc>
          <w:tcPr>
            <w:tcW w:w="709" w:type="dxa"/>
          </w:tcPr>
          <w:p w14:paraId="19173410" w14:textId="77777777" w:rsidR="0008089A" w:rsidRPr="00130358" w:rsidRDefault="0008089A" w:rsidP="00D62538">
            <w:pPr>
              <w:pStyle w:val="TAH"/>
              <w:keepNext w:val="0"/>
              <w:keepLines w:val="0"/>
            </w:pPr>
            <w:r w:rsidRPr="00130358">
              <w:t>Unit</w:t>
            </w:r>
          </w:p>
        </w:tc>
        <w:tc>
          <w:tcPr>
            <w:tcW w:w="2977" w:type="dxa"/>
          </w:tcPr>
          <w:p w14:paraId="2A3519B0" w14:textId="77777777" w:rsidR="0008089A" w:rsidRPr="00130358" w:rsidRDefault="0008089A" w:rsidP="00D62538">
            <w:pPr>
              <w:pStyle w:val="TAH"/>
              <w:keepNext w:val="0"/>
              <w:keepLines w:val="0"/>
            </w:pPr>
            <w:r w:rsidRPr="00130358">
              <w:t>Value</w:t>
            </w:r>
          </w:p>
        </w:tc>
        <w:tc>
          <w:tcPr>
            <w:tcW w:w="3652" w:type="dxa"/>
          </w:tcPr>
          <w:p w14:paraId="5227408A" w14:textId="77777777" w:rsidR="0008089A" w:rsidRPr="00130358" w:rsidRDefault="0008089A" w:rsidP="00D62538">
            <w:pPr>
              <w:pStyle w:val="TAH"/>
              <w:keepNext w:val="0"/>
              <w:keepLines w:val="0"/>
            </w:pPr>
            <w:r w:rsidRPr="00130358">
              <w:t>Comment</w:t>
            </w:r>
          </w:p>
        </w:tc>
      </w:tr>
      <w:tr w:rsidR="0008089A" w:rsidRPr="00130358" w14:paraId="49AAAC47" w14:textId="77777777" w:rsidTr="00D62538">
        <w:trPr>
          <w:cantSplit/>
          <w:jc w:val="center"/>
        </w:trPr>
        <w:tc>
          <w:tcPr>
            <w:tcW w:w="2518" w:type="dxa"/>
          </w:tcPr>
          <w:p w14:paraId="2D10BAE5" w14:textId="542A0064" w:rsidR="0008089A" w:rsidRPr="00130358" w:rsidRDefault="0008089A" w:rsidP="00D62538">
            <w:pPr>
              <w:pStyle w:val="TAL"/>
              <w:keepNext w:val="0"/>
              <w:keepLines w:val="0"/>
            </w:pPr>
            <w:r w:rsidRPr="00130358">
              <w:t>PDSCH</w:t>
            </w:r>
            <w:r w:rsidR="00D62538" w:rsidRPr="00130358">
              <w:t xml:space="preserve"> </w:t>
            </w:r>
            <w:r w:rsidRPr="00130358">
              <w:t>parameters</w:t>
            </w:r>
          </w:p>
        </w:tc>
        <w:tc>
          <w:tcPr>
            <w:tcW w:w="709" w:type="dxa"/>
          </w:tcPr>
          <w:p w14:paraId="75DEB6F5" w14:textId="77777777" w:rsidR="0008089A" w:rsidRPr="00130358" w:rsidRDefault="0008089A" w:rsidP="00D62538">
            <w:pPr>
              <w:pStyle w:val="TAC"/>
              <w:keepNext w:val="0"/>
              <w:keepLines w:val="0"/>
            </w:pPr>
          </w:p>
        </w:tc>
        <w:tc>
          <w:tcPr>
            <w:tcW w:w="2977" w:type="dxa"/>
          </w:tcPr>
          <w:p w14:paraId="7C1DD80D" w14:textId="3D97577A" w:rsidR="0008089A" w:rsidRPr="00130358" w:rsidRDefault="0008089A"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5</w:t>
            </w:r>
            <w:r w:rsidR="00D62538" w:rsidRPr="00130358">
              <w:t xml:space="preserve"> </w:t>
            </w:r>
            <w:r w:rsidRPr="00130358">
              <w:t>FDD</w:t>
            </w:r>
          </w:p>
        </w:tc>
        <w:tc>
          <w:tcPr>
            <w:tcW w:w="3652" w:type="dxa"/>
          </w:tcPr>
          <w:p w14:paraId="1FF65F17" w14:textId="7491DD2A" w:rsidR="0008089A" w:rsidRPr="00130358" w:rsidRDefault="0008089A"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A.1.1</w:t>
            </w:r>
          </w:p>
        </w:tc>
      </w:tr>
      <w:tr w:rsidR="0008089A" w:rsidRPr="00130358" w14:paraId="3C7CB3E5" w14:textId="77777777" w:rsidTr="00D62538">
        <w:trPr>
          <w:cantSplit/>
          <w:jc w:val="center"/>
        </w:trPr>
        <w:tc>
          <w:tcPr>
            <w:tcW w:w="2518" w:type="dxa"/>
          </w:tcPr>
          <w:p w14:paraId="339FFF1A" w14:textId="67BE86F1" w:rsidR="0008089A" w:rsidRPr="00130358" w:rsidRDefault="0008089A" w:rsidP="00D62538">
            <w:pPr>
              <w:pStyle w:val="TAL"/>
              <w:keepNext w:val="0"/>
              <w:keepLines w:val="0"/>
            </w:pPr>
            <w:r w:rsidRPr="00130358">
              <w:t>PCFICH/PDCCH/PHICH</w:t>
            </w:r>
            <w:r w:rsidR="00D62538" w:rsidRPr="00130358">
              <w:t xml:space="preserve"> </w:t>
            </w:r>
            <w:r w:rsidRPr="00130358">
              <w:t>parameters</w:t>
            </w:r>
          </w:p>
        </w:tc>
        <w:tc>
          <w:tcPr>
            <w:tcW w:w="709" w:type="dxa"/>
          </w:tcPr>
          <w:p w14:paraId="1C0A6416" w14:textId="77777777" w:rsidR="0008089A" w:rsidRPr="00130358" w:rsidRDefault="0008089A" w:rsidP="00D62538">
            <w:pPr>
              <w:pStyle w:val="TAC"/>
              <w:keepNext w:val="0"/>
              <w:keepLines w:val="0"/>
            </w:pPr>
          </w:p>
        </w:tc>
        <w:tc>
          <w:tcPr>
            <w:tcW w:w="2977" w:type="dxa"/>
          </w:tcPr>
          <w:p w14:paraId="55AE5916" w14:textId="369C20CF" w:rsidR="0008089A" w:rsidRPr="00130358" w:rsidRDefault="0008089A"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11</w:t>
            </w:r>
            <w:r w:rsidR="00D62538" w:rsidRPr="00130358">
              <w:t xml:space="preserve"> </w:t>
            </w:r>
            <w:r w:rsidRPr="00130358">
              <w:t>FDD</w:t>
            </w:r>
          </w:p>
        </w:tc>
        <w:tc>
          <w:tcPr>
            <w:tcW w:w="3652" w:type="dxa"/>
          </w:tcPr>
          <w:p w14:paraId="1C9C8A92" w14:textId="0BD5455D" w:rsidR="0008089A" w:rsidRPr="00130358" w:rsidRDefault="0008089A"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A.2.1</w:t>
            </w:r>
          </w:p>
        </w:tc>
      </w:tr>
      <w:tr w:rsidR="0008089A" w:rsidRPr="00130358" w14:paraId="1E96B77C" w14:textId="77777777" w:rsidTr="00D62538">
        <w:trPr>
          <w:cantSplit/>
          <w:jc w:val="center"/>
        </w:trPr>
        <w:tc>
          <w:tcPr>
            <w:tcW w:w="2518" w:type="dxa"/>
          </w:tcPr>
          <w:p w14:paraId="170E1C27" w14:textId="37FFA57B" w:rsidR="0008089A" w:rsidRPr="00130358" w:rsidRDefault="0008089A"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w:t>
            </w:r>
            <w:proofErr w:type="spellStart"/>
            <w:r w:rsidRPr="00130358">
              <w:t>BW</w:t>
            </w:r>
            <w:r w:rsidRPr="00130358">
              <w:rPr>
                <w:vertAlign w:val="subscript"/>
              </w:rPr>
              <w:t>channel</w:t>
            </w:r>
            <w:proofErr w:type="spellEnd"/>
            <w:r w:rsidRPr="00130358">
              <w:t>)</w:t>
            </w:r>
          </w:p>
        </w:tc>
        <w:tc>
          <w:tcPr>
            <w:tcW w:w="709" w:type="dxa"/>
          </w:tcPr>
          <w:p w14:paraId="135AD458" w14:textId="77777777" w:rsidR="0008089A" w:rsidRPr="00130358" w:rsidRDefault="0008089A" w:rsidP="00D62538">
            <w:pPr>
              <w:pStyle w:val="TAC"/>
              <w:keepNext w:val="0"/>
              <w:keepLines w:val="0"/>
            </w:pPr>
            <w:r w:rsidRPr="00130358">
              <w:t>MHz</w:t>
            </w:r>
          </w:p>
        </w:tc>
        <w:tc>
          <w:tcPr>
            <w:tcW w:w="2977" w:type="dxa"/>
          </w:tcPr>
          <w:p w14:paraId="1E90F515" w14:textId="77777777" w:rsidR="0008089A" w:rsidRPr="00130358" w:rsidRDefault="0008089A" w:rsidP="00D62538">
            <w:pPr>
              <w:pStyle w:val="TAC"/>
              <w:keepNext w:val="0"/>
              <w:keepLines w:val="0"/>
              <w:rPr>
                <w:lang w:eastAsia="zh-CN"/>
              </w:rPr>
            </w:pPr>
            <w:r w:rsidRPr="00130358">
              <w:rPr>
                <w:lang w:eastAsia="zh-CN"/>
              </w:rPr>
              <w:t>5</w:t>
            </w:r>
          </w:p>
        </w:tc>
        <w:tc>
          <w:tcPr>
            <w:tcW w:w="3652" w:type="dxa"/>
          </w:tcPr>
          <w:p w14:paraId="3A16FA8D" w14:textId="77777777" w:rsidR="0008089A" w:rsidRPr="00130358" w:rsidRDefault="0008089A" w:rsidP="00D62538">
            <w:pPr>
              <w:pStyle w:val="TAL"/>
              <w:keepNext w:val="0"/>
              <w:keepLines w:val="0"/>
            </w:pPr>
          </w:p>
        </w:tc>
      </w:tr>
      <w:tr w:rsidR="0008089A" w:rsidRPr="00130358" w14:paraId="6F593DEC" w14:textId="77777777" w:rsidTr="00D62538">
        <w:trPr>
          <w:cantSplit/>
          <w:jc w:val="center"/>
        </w:trPr>
        <w:tc>
          <w:tcPr>
            <w:tcW w:w="9856" w:type="dxa"/>
            <w:gridSpan w:val="4"/>
          </w:tcPr>
          <w:p w14:paraId="1709D5BC" w14:textId="3B50DBC9" w:rsidR="0008089A" w:rsidRPr="00130358" w:rsidRDefault="00483222" w:rsidP="00D62538">
            <w:pPr>
              <w:pStyle w:val="TAN"/>
              <w:keepNext w:val="0"/>
              <w:keepLines w:val="0"/>
              <w:rPr>
                <w:lang w:eastAsia="zh-CN"/>
              </w:rPr>
            </w:pPr>
            <w:r w:rsidRPr="00130358">
              <w:rPr>
                <w:rFonts w:eastAsia="MS Mincho"/>
                <w:lang w:eastAsia="zh-CN"/>
              </w:rPr>
              <w:t>NOTE 1:</w:t>
            </w:r>
            <w:r w:rsidR="0008089A" w:rsidRPr="00130358">
              <w:rPr>
                <w:lang w:eastAsia="zh-CN"/>
              </w:rPr>
              <w:tab/>
            </w:r>
            <w:r w:rsidR="0008089A" w:rsidRPr="00130358">
              <w:rPr>
                <w:rFonts w:eastAsia="MS Mincho"/>
                <w:lang w:eastAsia="zh-CN"/>
              </w:rPr>
              <w:t>See</w:t>
            </w:r>
            <w:r w:rsidR="00D62538" w:rsidRPr="00130358">
              <w:rPr>
                <w:rFonts w:eastAsia="MS Mincho"/>
                <w:lang w:eastAsia="zh-CN"/>
              </w:rPr>
              <w:t xml:space="preserve"> </w:t>
            </w:r>
            <w:r w:rsidR="0008089A" w:rsidRPr="00130358">
              <w:rPr>
                <w:rFonts w:eastAsia="MS Mincho"/>
                <w:lang w:eastAsia="zh-CN"/>
              </w:rPr>
              <w:t>Table</w:t>
            </w:r>
            <w:r w:rsidR="00D62538" w:rsidRPr="00130358">
              <w:rPr>
                <w:rFonts w:eastAsia="MS Mincho"/>
                <w:lang w:eastAsia="zh-CN"/>
              </w:rPr>
              <w:t xml:space="preserve"> </w:t>
            </w:r>
            <w:r w:rsidR="0008089A" w:rsidRPr="00130358">
              <w:rPr>
                <w:lang w:eastAsia="zh-CN"/>
              </w:rPr>
              <w:t>9</w:t>
            </w:r>
            <w:r w:rsidR="0008089A" w:rsidRPr="00130358">
              <w:rPr>
                <w:rFonts w:eastAsia="MS Mincho"/>
                <w:lang w:eastAsia="zh-CN"/>
              </w:rPr>
              <w:t>.3.</w:t>
            </w:r>
            <w:r w:rsidR="0008089A" w:rsidRPr="00130358">
              <w:rPr>
                <w:lang w:eastAsia="zh-CN"/>
              </w:rPr>
              <w:t>1</w:t>
            </w:r>
            <w:r w:rsidR="0008089A" w:rsidRPr="00130358">
              <w:rPr>
                <w:rFonts w:eastAsia="MS Mincho"/>
                <w:lang w:eastAsia="zh-CN"/>
              </w:rPr>
              <w:t>.</w:t>
            </w:r>
            <w:r w:rsidR="0008089A" w:rsidRPr="00130358">
              <w:rPr>
                <w:lang w:eastAsia="zh-CN"/>
              </w:rPr>
              <w:t>4.1</w:t>
            </w:r>
            <w:r w:rsidR="0008089A" w:rsidRPr="00130358">
              <w:rPr>
                <w:rFonts w:eastAsia="MS Mincho"/>
                <w:lang w:eastAsia="zh-CN"/>
              </w:rPr>
              <w:t>-1</w:t>
            </w:r>
            <w:r w:rsidR="00D62538" w:rsidRPr="00130358">
              <w:rPr>
                <w:rFonts w:eastAsia="MS Mincho"/>
                <w:lang w:eastAsia="zh-CN"/>
              </w:rPr>
              <w:t xml:space="preserve"> </w:t>
            </w:r>
            <w:r w:rsidR="0008089A" w:rsidRPr="00130358">
              <w:rPr>
                <w:rFonts w:eastAsia="MS Mincho"/>
                <w:lang w:eastAsia="zh-CN"/>
              </w:rPr>
              <w:t>for</w:t>
            </w:r>
            <w:r w:rsidR="00D62538" w:rsidRPr="00130358">
              <w:rPr>
                <w:rFonts w:eastAsia="MS Mincho"/>
                <w:lang w:eastAsia="zh-CN"/>
              </w:rPr>
              <w:t xml:space="preserve"> </w:t>
            </w:r>
            <w:r w:rsidR="0008089A" w:rsidRPr="00130358">
              <w:rPr>
                <w:rFonts w:eastAsia="MS Mincho"/>
                <w:lang w:eastAsia="zh-CN"/>
              </w:rPr>
              <w:t>other</w:t>
            </w:r>
            <w:r w:rsidR="00D62538" w:rsidRPr="00130358">
              <w:rPr>
                <w:rFonts w:eastAsia="MS Mincho"/>
                <w:lang w:eastAsia="zh-CN"/>
              </w:rPr>
              <w:t xml:space="preserve"> </w:t>
            </w:r>
            <w:r w:rsidR="0008089A" w:rsidRPr="00130358">
              <w:rPr>
                <w:rFonts w:eastAsia="MS Mincho"/>
                <w:lang w:eastAsia="zh-CN"/>
              </w:rPr>
              <w:t>general</w:t>
            </w:r>
            <w:r w:rsidR="00D62538" w:rsidRPr="00130358">
              <w:rPr>
                <w:rFonts w:eastAsia="MS Mincho"/>
                <w:lang w:eastAsia="zh-CN"/>
              </w:rPr>
              <w:t xml:space="preserve"> </w:t>
            </w:r>
            <w:r w:rsidR="0008089A" w:rsidRPr="00130358">
              <w:rPr>
                <w:rFonts w:eastAsia="MS Mincho"/>
                <w:lang w:eastAsia="zh-CN"/>
              </w:rPr>
              <w:t>test</w:t>
            </w:r>
            <w:r w:rsidR="00D62538" w:rsidRPr="00130358">
              <w:rPr>
                <w:rFonts w:eastAsia="MS Mincho"/>
                <w:lang w:eastAsia="zh-CN"/>
              </w:rPr>
              <w:t xml:space="preserve"> </w:t>
            </w:r>
            <w:r w:rsidR="0008089A" w:rsidRPr="00130358">
              <w:rPr>
                <w:rFonts w:eastAsia="MS Mincho"/>
                <w:lang w:eastAsia="zh-CN"/>
              </w:rPr>
              <w:t>parameters.</w:t>
            </w:r>
          </w:p>
        </w:tc>
      </w:tr>
    </w:tbl>
    <w:p w14:paraId="4DA98284" w14:textId="77777777" w:rsidR="0008089A" w:rsidRPr="00130358" w:rsidRDefault="0008089A" w:rsidP="00D62538"/>
    <w:p w14:paraId="7B00DE7C" w14:textId="77777777" w:rsidR="0008089A" w:rsidRPr="00130358" w:rsidRDefault="0008089A" w:rsidP="00D62538">
      <w:pPr>
        <w:pStyle w:val="Heading5"/>
        <w:keepNext w:val="0"/>
        <w:keepLines w:val="0"/>
      </w:pPr>
      <w:r w:rsidRPr="00130358">
        <w:t>9.3.3</w:t>
      </w:r>
      <w:r w:rsidRPr="00130358">
        <w:rPr>
          <w:lang w:eastAsia="zh-CN"/>
        </w:rPr>
        <w:t>.</w:t>
      </w:r>
      <w:r w:rsidRPr="00130358">
        <w:t>4.2</w:t>
      </w:r>
      <w:r w:rsidRPr="00130358">
        <w:tab/>
        <w:t>Test procedure</w:t>
      </w:r>
    </w:p>
    <w:p w14:paraId="6B6447C3" w14:textId="77777777" w:rsidR="0008089A" w:rsidRPr="00130358" w:rsidRDefault="0008089A" w:rsidP="00D62538">
      <w:r w:rsidRPr="00130358">
        <w:t xml:space="preserve">Same test </w:t>
      </w:r>
      <w:r w:rsidRPr="00130358">
        <w:rPr>
          <w:lang w:eastAsia="zh-CN"/>
        </w:rPr>
        <w:t>procedure</w:t>
      </w:r>
      <w:r w:rsidRPr="00130358">
        <w:t xml:space="preserve"> as </w:t>
      </w:r>
      <w:r w:rsidRPr="00130358">
        <w:rPr>
          <w:lang w:eastAsia="zh-CN"/>
        </w:rPr>
        <w:t xml:space="preserve">defined </w:t>
      </w:r>
      <w:r w:rsidRPr="00130358">
        <w:t xml:space="preserve">in clause </w:t>
      </w:r>
      <w:r w:rsidRPr="00130358">
        <w:rPr>
          <w:lang w:eastAsia="zh-CN"/>
        </w:rPr>
        <w:t>9</w:t>
      </w:r>
      <w:r w:rsidRPr="00130358">
        <w:t>.</w:t>
      </w:r>
      <w:r w:rsidRPr="00130358">
        <w:rPr>
          <w:lang w:eastAsia="zh-CN"/>
        </w:rPr>
        <w:t>3</w:t>
      </w:r>
      <w:r w:rsidRPr="00130358">
        <w:t>.</w:t>
      </w:r>
      <w:r w:rsidRPr="00130358">
        <w:rPr>
          <w:lang w:eastAsia="zh-CN"/>
        </w:rPr>
        <w:t>1.</w:t>
      </w:r>
      <w:r w:rsidRPr="00130358">
        <w:t>4.</w:t>
      </w:r>
      <w:r w:rsidRPr="00130358">
        <w:rPr>
          <w:lang w:eastAsia="zh-CN"/>
        </w:rPr>
        <w:t>2</w:t>
      </w:r>
      <w:r w:rsidRPr="00130358">
        <w:t xml:space="preserve"> with the following exceptions:</w:t>
      </w:r>
    </w:p>
    <w:p w14:paraId="0121E27A" w14:textId="77777777" w:rsidR="0008089A" w:rsidRPr="00130358" w:rsidRDefault="0008089A" w:rsidP="00483222">
      <w:pPr>
        <w:pStyle w:val="B1"/>
        <w:rPr>
          <w:lang w:eastAsia="zh-CN"/>
        </w:rPr>
      </w:pPr>
      <w:r w:rsidRPr="00130358">
        <w:t>-</w:t>
      </w:r>
      <w:r w:rsidRPr="00130358">
        <w:tab/>
        <w:t>Instead of Table 9.</w:t>
      </w:r>
      <w:r w:rsidRPr="00130358">
        <w:rPr>
          <w:lang w:eastAsia="zh-CN"/>
        </w:rPr>
        <w:t>3</w:t>
      </w:r>
      <w:r w:rsidRPr="00130358">
        <w:t>.1.5-</w:t>
      </w:r>
      <w:r w:rsidRPr="00130358">
        <w:rPr>
          <w:lang w:eastAsia="zh-CN"/>
        </w:rPr>
        <w:t>1</w:t>
      </w:r>
      <w:r w:rsidRPr="00130358">
        <w:t xml:space="preserve"> </w:t>
      </w:r>
      <w:r w:rsidRPr="00130358">
        <w:sym w:font="Wingdings" w:char="F0E0"/>
      </w:r>
      <w:r w:rsidRPr="00130358">
        <w:t xml:space="preserve"> use Table 9.</w:t>
      </w:r>
      <w:r w:rsidRPr="00130358">
        <w:rPr>
          <w:lang w:eastAsia="zh-CN"/>
        </w:rPr>
        <w:t>3</w:t>
      </w:r>
      <w:r w:rsidRPr="00130358">
        <w:t>.</w:t>
      </w:r>
      <w:r w:rsidRPr="00130358">
        <w:rPr>
          <w:lang w:eastAsia="zh-CN"/>
        </w:rPr>
        <w:t>3</w:t>
      </w:r>
      <w:r w:rsidRPr="00130358">
        <w:t>.5-</w:t>
      </w:r>
      <w:r w:rsidRPr="00130358">
        <w:rPr>
          <w:lang w:eastAsia="zh-CN"/>
        </w:rPr>
        <w:t>1</w:t>
      </w:r>
      <w:r w:rsidRPr="00130358">
        <w:rPr>
          <w:rFonts w:eastAsia="??"/>
        </w:rPr>
        <w:t>.</w:t>
      </w:r>
    </w:p>
    <w:p w14:paraId="0BFA25AF" w14:textId="77777777" w:rsidR="0008089A" w:rsidRPr="00130358" w:rsidRDefault="0008089A" w:rsidP="00D62538">
      <w:pPr>
        <w:pStyle w:val="Heading5"/>
        <w:keepNext w:val="0"/>
        <w:keepLines w:val="0"/>
      </w:pPr>
      <w:r w:rsidRPr="00130358">
        <w:t>9.3.3</w:t>
      </w:r>
      <w:r w:rsidRPr="00130358">
        <w:rPr>
          <w:lang w:eastAsia="zh-CN"/>
        </w:rPr>
        <w:t>.</w:t>
      </w:r>
      <w:r w:rsidRPr="00130358">
        <w:t>4.3</w:t>
      </w:r>
      <w:r w:rsidRPr="00130358">
        <w:tab/>
        <w:t>Message contents</w:t>
      </w:r>
    </w:p>
    <w:p w14:paraId="1684695E" w14:textId="77777777" w:rsidR="0008089A" w:rsidRPr="00130358" w:rsidRDefault="0008089A" w:rsidP="00D62538">
      <w:r w:rsidRPr="00130358">
        <w:rPr>
          <w:lang w:eastAsia="zh-CN"/>
        </w:rPr>
        <w:t>Same m</w:t>
      </w:r>
      <w:r w:rsidRPr="00130358">
        <w:t xml:space="preserve">essage contents </w:t>
      </w:r>
      <w:r w:rsidRPr="00130358">
        <w:rPr>
          <w:lang w:eastAsia="zh-CN"/>
        </w:rPr>
        <w:t>as defined in clause 9.3.1.4.3.</w:t>
      </w:r>
    </w:p>
    <w:p w14:paraId="70CB025D" w14:textId="77777777" w:rsidR="0008089A" w:rsidRPr="00130358" w:rsidRDefault="0008089A" w:rsidP="00483222">
      <w:pPr>
        <w:pStyle w:val="Heading4"/>
      </w:pPr>
      <w:r w:rsidRPr="00130358">
        <w:lastRenderedPageBreak/>
        <w:t>9.3.3.5</w:t>
      </w:r>
      <w:r w:rsidRPr="00130358">
        <w:tab/>
        <w:t>Test requirement</w:t>
      </w:r>
    </w:p>
    <w:p w14:paraId="3726AFB8" w14:textId="77777777" w:rsidR="0008089A" w:rsidRPr="00130358" w:rsidRDefault="0008089A" w:rsidP="00483222">
      <w:pPr>
        <w:keepNext/>
        <w:keepLines/>
        <w:rPr>
          <w:lang w:eastAsia="zh-CN"/>
        </w:rPr>
      </w:pPr>
      <w:r w:rsidRPr="00130358">
        <w:rPr>
          <w:rFonts w:cs="v4.2.0"/>
        </w:rPr>
        <w:t xml:space="preserve">The test parameters are given in Tables </w:t>
      </w:r>
      <w:r w:rsidRPr="00130358">
        <w:rPr>
          <w:rFonts w:cs="v4.2.0"/>
          <w:lang w:eastAsia="zh-CN"/>
        </w:rPr>
        <w:t xml:space="preserve">9.3.3.4.1-1, </w:t>
      </w:r>
      <w:r w:rsidRPr="00130358">
        <w:rPr>
          <w:rFonts w:cs="v4.2.0"/>
        </w:rPr>
        <w:t>9.3.3.</w:t>
      </w:r>
      <w:r w:rsidRPr="00130358">
        <w:rPr>
          <w:rFonts w:cs="v4.2.0"/>
          <w:lang w:eastAsia="zh-CN"/>
        </w:rPr>
        <w:t>5</w:t>
      </w:r>
      <w:r w:rsidRPr="00130358">
        <w:rPr>
          <w:rFonts w:cs="v4.2.0"/>
        </w:rPr>
        <w:t>-</w:t>
      </w:r>
      <w:r w:rsidRPr="00130358">
        <w:rPr>
          <w:rFonts w:cs="v4.2.0"/>
          <w:lang w:eastAsia="zh-CN"/>
        </w:rPr>
        <w:t xml:space="preserve">1 and </w:t>
      </w:r>
      <w:r w:rsidRPr="00130358">
        <w:rPr>
          <w:rFonts w:cs="v4.2.0"/>
        </w:rPr>
        <w:t>9.3.</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2 as</w:t>
      </w:r>
      <w:r w:rsidRPr="00130358">
        <w:rPr>
          <w:rFonts w:cs="v4.2.0"/>
        </w:rPr>
        <w:t xml:space="preserve"> below. </w:t>
      </w:r>
      <w:r w:rsidRPr="00130358">
        <w:rPr>
          <w:rFonts w:cs="v4.2.0"/>
          <w:lang w:eastAsia="zh-CN"/>
        </w:rPr>
        <w:t>Table</w:t>
      </w:r>
      <w:r w:rsidRPr="00130358">
        <w:rPr>
          <w:rFonts w:cs="v4.2.0"/>
        </w:rPr>
        <w:t xml:space="preserve"> 9.3.</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9.3.</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 xml:space="preserve">3 define the </w:t>
      </w:r>
      <w:r w:rsidRPr="00130358">
        <w:t>primary level settings including test tolerances for all tests.</w:t>
      </w:r>
    </w:p>
    <w:p w14:paraId="623006B9" w14:textId="77777777" w:rsidR="0008089A" w:rsidRPr="00130358" w:rsidRDefault="0008089A" w:rsidP="00D62538">
      <w:pPr>
        <w:pStyle w:val="TH"/>
        <w:keepNext w:val="0"/>
        <w:keepLines w:val="0"/>
        <w:rPr>
          <w:rFonts w:cs="v4.2.0"/>
          <w:lang w:eastAsia="zh-CN"/>
        </w:rPr>
      </w:pPr>
      <w:r w:rsidRPr="00130358">
        <w:t>Table 9.3.3.5-</w:t>
      </w:r>
      <w:r w:rsidRPr="00130358">
        <w:rPr>
          <w:lang w:eastAsia="zh-CN"/>
        </w:rPr>
        <w:t>1</w:t>
      </w:r>
      <w:r w:rsidRPr="00130358">
        <w:t xml:space="preserve">: E-UTRAN FDD cell specific test parameters </w:t>
      </w:r>
      <w:r w:rsidRPr="00130358">
        <w:rPr>
          <w:rFonts w:cs="v4.2.0"/>
        </w:rPr>
        <w:t>for UTRAN FDD CPICH RSCP absolute measurement accuracy test in E-UTRAN FDD</w:t>
      </w:r>
      <w:r w:rsidRPr="00130358">
        <w:rPr>
          <w:rFonts w:cs="v4.2.0"/>
          <w:lang w:eastAsia="zh-CN"/>
        </w:rPr>
        <w:t xml:space="preserve"> </w:t>
      </w:r>
      <w:r w:rsidRPr="00130358">
        <w:rPr>
          <w:lang w:eastAsia="zh-CN"/>
        </w:rPr>
        <w:t>for 5MHz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6"/>
        <w:gridCol w:w="1764"/>
        <w:gridCol w:w="1762"/>
        <w:gridCol w:w="2061"/>
        <w:gridCol w:w="2474"/>
      </w:tblGrid>
      <w:tr w:rsidR="0008089A" w:rsidRPr="00130358" w14:paraId="510EBF39" w14:textId="77777777" w:rsidTr="00483222">
        <w:trPr>
          <w:jc w:val="center"/>
        </w:trPr>
        <w:tc>
          <w:tcPr>
            <w:tcW w:w="1780" w:type="pct"/>
            <w:gridSpan w:val="2"/>
            <w:shd w:val="clear" w:color="auto" w:fill="auto"/>
            <w:vAlign w:val="center"/>
          </w:tcPr>
          <w:p w14:paraId="677EE216" w14:textId="77777777" w:rsidR="0008089A" w:rsidRPr="00130358" w:rsidRDefault="0008089A" w:rsidP="00D62538">
            <w:pPr>
              <w:pStyle w:val="TAH"/>
              <w:keepNext w:val="0"/>
              <w:keepLines w:val="0"/>
              <w:rPr>
                <w:lang w:eastAsia="ko-KR"/>
              </w:rPr>
            </w:pPr>
            <w:r w:rsidRPr="00130358">
              <w:rPr>
                <w:lang w:eastAsia="ko-KR"/>
              </w:rPr>
              <w:t>Parameter</w:t>
            </w:r>
          </w:p>
        </w:tc>
        <w:tc>
          <w:tcPr>
            <w:tcW w:w="901" w:type="pct"/>
            <w:shd w:val="clear" w:color="auto" w:fill="auto"/>
            <w:vAlign w:val="center"/>
          </w:tcPr>
          <w:p w14:paraId="09B46201" w14:textId="77777777" w:rsidR="0008089A" w:rsidRPr="00130358" w:rsidRDefault="0008089A" w:rsidP="00D62538">
            <w:pPr>
              <w:pStyle w:val="TAH"/>
              <w:keepNext w:val="0"/>
              <w:keepLines w:val="0"/>
              <w:rPr>
                <w:lang w:eastAsia="ko-KR"/>
              </w:rPr>
            </w:pPr>
            <w:r w:rsidRPr="00130358">
              <w:rPr>
                <w:lang w:eastAsia="ko-KR"/>
              </w:rPr>
              <w:t>Unit</w:t>
            </w:r>
          </w:p>
        </w:tc>
        <w:tc>
          <w:tcPr>
            <w:tcW w:w="1054" w:type="pct"/>
            <w:shd w:val="clear" w:color="auto" w:fill="auto"/>
            <w:vAlign w:val="center"/>
          </w:tcPr>
          <w:p w14:paraId="68206513" w14:textId="645BC094" w:rsidR="0008089A" w:rsidRPr="00130358" w:rsidRDefault="0008089A"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1</w:t>
            </w:r>
          </w:p>
        </w:tc>
        <w:tc>
          <w:tcPr>
            <w:tcW w:w="1266" w:type="pct"/>
            <w:shd w:val="clear" w:color="auto" w:fill="auto"/>
            <w:vAlign w:val="center"/>
          </w:tcPr>
          <w:p w14:paraId="3DD28A41" w14:textId="733E30A4" w:rsidR="0008089A" w:rsidRPr="00130358" w:rsidRDefault="0008089A"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2</w:t>
            </w:r>
          </w:p>
        </w:tc>
      </w:tr>
      <w:tr w:rsidR="0008089A" w:rsidRPr="00130358" w14:paraId="00D829D1" w14:textId="77777777" w:rsidTr="00483222">
        <w:trPr>
          <w:jc w:val="center"/>
        </w:trPr>
        <w:tc>
          <w:tcPr>
            <w:tcW w:w="1780" w:type="pct"/>
            <w:gridSpan w:val="2"/>
            <w:shd w:val="clear" w:color="auto" w:fill="auto"/>
            <w:vAlign w:val="center"/>
          </w:tcPr>
          <w:p w14:paraId="3DCABEDB" w14:textId="369E2A17" w:rsidR="0008089A" w:rsidRPr="00130358" w:rsidRDefault="0008089A" w:rsidP="00D62538">
            <w:pPr>
              <w:pStyle w:val="TAL"/>
              <w:keepNext w:val="0"/>
              <w:keepLines w:val="0"/>
              <w:rPr>
                <w:lang w:eastAsia="ko-KR"/>
              </w:rPr>
            </w:pPr>
            <w:r w:rsidRPr="00130358">
              <w:rPr>
                <w:lang w:eastAsia="ko-KR"/>
              </w:rPr>
              <w:t>E-UTRAN</w:t>
            </w:r>
            <w:r w:rsidR="00D62538" w:rsidRPr="00130358">
              <w:rPr>
                <w:lang w:eastAsia="ko-KR"/>
              </w:rPr>
              <w:t xml:space="preserve"> </w:t>
            </w:r>
            <w:r w:rsidRPr="00130358">
              <w:rPr>
                <w:lang w:eastAsia="ko-KR"/>
              </w:rPr>
              <w:t>RF</w:t>
            </w:r>
            <w:r w:rsidR="00D62538" w:rsidRPr="00130358">
              <w:rPr>
                <w:lang w:eastAsia="ko-KR"/>
              </w:rPr>
              <w:t xml:space="preserve"> </w:t>
            </w:r>
            <w:r w:rsidRPr="00130358">
              <w:rPr>
                <w:lang w:eastAsia="ko-KR"/>
              </w:rPr>
              <w:t>Channel</w:t>
            </w:r>
            <w:r w:rsidR="00D62538" w:rsidRPr="00130358">
              <w:rPr>
                <w:lang w:eastAsia="ko-KR"/>
              </w:rPr>
              <w:t xml:space="preserve"> </w:t>
            </w:r>
            <w:r w:rsidRPr="00130358">
              <w:rPr>
                <w:lang w:eastAsia="ko-KR"/>
              </w:rPr>
              <w:t>Number</w:t>
            </w:r>
          </w:p>
        </w:tc>
        <w:tc>
          <w:tcPr>
            <w:tcW w:w="901" w:type="pct"/>
            <w:shd w:val="clear" w:color="auto" w:fill="auto"/>
            <w:vAlign w:val="center"/>
          </w:tcPr>
          <w:p w14:paraId="2608A689" w14:textId="77777777" w:rsidR="0008089A" w:rsidRPr="00130358" w:rsidRDefault="0008089A" w:rsidP="00D62538">
            <w:pPr>
              <w:pStyle w:val="TAC"/>
              <w:keepNext w:val="0"/>
              <w:keepLines w:val="0"/>
              <w:rPr>
                <w:lang w:eastAsia="ko-KR"/>
              </w:rPr>
            </w:pPr>
          </w:p>
        </w:tc>
        <w:tc>
          <w:tcPr>
            <w:tcW w:w="2319" w:type="pct"/>
            <w:gridSpan w:val="2"/>
            <w:shd w:val="clear" w:color="auto" w:fill="auto"/>
            <w:vAlign w:val="center"/>
          </w:tcPr>
          <w:p w14:paraId="34E99A7B" w14:textId="77777777" w:rsidR="0008089A" w:rsidRPr="00130358" w:rsidRDefault="0008089A" w:rsidP="00D62538">
            <w:pPr>
              <w:pStyle w:val="TAC"/>
              <w:keepNext w:val="0"/>
              <w:keepLines w:val="0"/>
              <w:rPr>
                <w:lang w:eastAsia="ko-KR"/>
              </w:rPr>
            </w:pPr>
            <w:r w:rsidRPr="00130358">
              <w:rPr>
                <w:lang w:eastAsia="ko-KR"/>
              </w:rPr>
              <w:t>1</w:t>
            </w:r>
          </w:p>
        </w:tc>
      </w:tr>
      <w:tr w:rsidR="0008089A" w:rsidRPr="00130358" w14:paraId="2FC710E5" w14:textId="77777777" w:rsidTr="00483222">
        <w:trPr>
          <w:jc w:val="center"/>
        </w:trPr>
        <w:tc>
          <w:tcPr>
            <w:tcW w:w="1780" w:type="pct"/>
            <w:gridSpan w:val="2"/>
            <w:shd w:val="clear" w:color="auto" w:fill="auto"/>
          </w:tcPr>
          <w:p w14:paraId="7FC8F530" w14:textId="77777777" w:rsidR="0008089A" w:rsidRPr="00130358" w:rsidRDefault="0008089A" w:rsidP="00D62538">
            <w:pPr>
              <w:pStyle w:val="TAL"/>
              <w:keepNext w:val="0"/>
              <w:keepLines w:val="0"/>
              <w:rPr>
                <w:bCs/>
                <w:lang w:eastAsia="ko-KR"/>
              </w:rPr>
            </w:pPr>
            <w:proofErr w:type="spellStart"/>
            <w:r w:rsidRPr="00130358">
              <w:rPr>
                <w:bCs/>
                <w:lang w:eastAsia="ko-KR"/>
              </w:rPr>
              <w:t>BW</w:t>
            </w:r>
            <w:r w:rsidRPr="00130358">
              <w:rPr>
                <w:b/>
                <w:vertAlign w:val="subscript"/>
                <w:lang w:eastAsia="ko-KR"/>
              </w:rPr>
              <w:t>channel</w:t>
            </w:r>
            <w:proofErr w:type="spellEnd"/>
          </w:p>
        </w:tc>
        <w:tc>
          <w:tcPr>
            <w:tcW w:w="901" w:type="pct"/>
            <w:shd w:val="clear" w:color="auto" w:fill="auto"/>
          </w:tcPr>
          <w:p w14:paraId="5B733077" w14:textId="77777777" w:rsidR="0008089A" w:rsidRPr="00130358" w:rsidRDefault="0008089A" w:rsidP="00D62538">
            <w:pPr>
              <w:pStyle w:val="TAC"/>
              <w:keepNext w:val="0"/>
              <w:keepLines w:val="0"/>
              <w:rPr>
                <w:bCs/>
                <w:lang w:eastAsia="ko-KR"/>
              </w:rPr>
            </w:pPr>
            <w:r w:rsidRPr="00130358">
              <w:rPr>
                <w:bCs/>
                <w:lang w:eastAsia="ko-KR"/>
              </w:rPr>
              <w:t>MHz</w:t>
            </w:r>
          </w:p>
        </w:tc>
        <w:tc>
          <w:tcPr>
            <w:tcW w:w="2319" w:type="pct"/>
            <w:gridSpan w:val="2"/>
            <w:shd w:val="clear" w:color="auto" w:fill="auto"/>
            <w:vAlign w:val="center"/>
          </w:tcPr>
          <w:p w14:paraId="6D173E89" w14:textId="77777777" w:rsidR="0008089A" w:rsidRPr="00130358" w:rsidRDefault="0008089A" w:rsidP="00D62538">
            <w:pPr>
              <w:pStyle w:val="TAC"/>
              <w:keepNext w:val="0"/>
              <w:keepLines w:val="0"/>
              <w:rPr>
                <w:lang w:eastAsia="ko-KR"/>
              </w:rPr>
            </w:pPr>
            <w:r w:rsidRPr="00130358">
              <w:rPr>
                <w:lang w:eastAsia="ko-KR"/>
              </w:rPr>
              <w:t>5</w:t>
            </w:r>
          </w:p>
        </w:tc>
      </w:tr>
      <w:tr w:rsidR="0008089A" w:rsidRPr="00130358" w14:paraId="552F6CC8" w14:textId="77777777" w:rsidTr="00483222">
        <w:trPr>
          <w:jc w:val="center"/>
        </w:trPr>
        <w:tc>
          <w:tcPr>
            <w:tcW w:w="1780" w:type="pct"/>
            <w:gridSpan w:val="2"/>
            <w:shd w:val="clear" w:color="auto" w:fill="auto"/>
            <w:vAlign w:val="center"/>
          </w:tcPr>
          <w:p w14:paraId="02DFF63D" w14:textId="300A7A55" w:rsidR="0008089A" w:rsidRPr="00130358" w:rsidRDefault="0008089A" w:rsidP="00D62538">
            <w:pPr>
              <w:pStyle w:val="TAL"/>
              <w:keepNext w:val="0"/>
              <w:keepLines w:val="0"/>
              <w:rPr>
                <w:lang w:eastAsia="ko-KR"/>
              </w:rPr>
            </w:pPr>
            <w:r w:rsidRPr="00130358">
              <w:rPr>
                <w:lang w:eastAsia="ko-KR"/>
              </w:rPr>
              <w:t>OCNG</w:t>
            </w:r>
            <w:r w:rsidR="00D62538" w:rsidRPr="00130358">
              <w:rPr>
                <w:lang w:eastAsia="ko-KR"/>
              </w:rPr>
              <w:t xml:space="preserve"> </w:t>
            </w:r>
            <w:r w:rsidRPr="00130358">
              <w:rPr>
                <w:lang w:eastAsia="ko-KR"/>
              </w:rPr>
              <w:t>Patterns</w:t>
            </w:r>
            <w:r w:rsidR="00D62538" w:rsidRPr="00130358">
              <w:rPr>
                <w:lang w:eastAsia="ko-KR"/>
              </w:rPr>
              <w:t xml:space="preserve"> </w:t>
            </w:r>
            <w:r w:rsidRPr="00130358">
              <w:rPr>
                <w:lang w:eastAsia="ko-KR"/>
              </w:rPr>
              <w:t>defined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zh-CN"/>
              </w:rPr>
              <w:t>D</w:t>
            </w:r>
            <w:r w:rsidRPr="00130358">
              <w:rPr>
                <w:lang w:eastAsia="ko-KR"/>
              </w:rPr>
              <w:t>.1.15</w:t>
            </w:r>
            <w:r w:rsidR="00D62538" w:rsidRPr="00130358">
              <w:rPr>
                <w:lang w:eastAsia="ko-KR"/>
              </w:rPr>
              <w:t xml:space="preserve"> </w:t>
            </w:r>
            <w:r w:rsidRPr="00130358">
              <w:rPr>
                <w:lang w:eastAsia="ko-KR"/>
              </w:rPr>
              <w:t>(OP.15</w:t>
            </w:r>
            <w:r w:rsidR="00D62538" w:rsidRPr="00130358">
              <w:rPr>
                <w:lang w:eastAsia="ko-KR"/>
              </w:rPr>
              <w:t xml:space="preserve"> </w:t>
            </w:r>
            <w:r w:rsidRPr="00130358">
              <w:rPr>
                <w:lang w:eastAsia="ko-KR"/>
              </w:rPr>
              <w:t>FDD)</w:t>
            </w:r>
            <w:r w:rsidR="00D62538" w:rsidRPr="00130358">
              <w:rPr>
                <w:lang w:eastAsia="ko-KR"/>
              </w:rPr>
              <w:t xml:space="preserve"> </w:t>
            </w:r>
          </w:p>
        </w:tc>
        <w:tc>
          <w:tcPr>
            <w:tcW w:w="901" w:type="pct"/>
            <w:shd w:val="clear" w:color="auto" w:fill="auto"/>
            <w:vAlign w:val="center"/>
          </w:tcPr>
          <w:p w14:paraId="64F63BDA" w14:textId="77777777" w:rsidR="0008089A" w:rsidRPr="00130358" w:rsidRDefault="0008089A" w:rsidP="00D62538">
            <w:pPr>
              <w:pStyle w:val="TAC"/>
              <w:keepNext w:val="0"/>
              <w:keepLines w:val="0"/>
              <w:rPr>
                <w:lang w:eastAsia="ko-KR"/>
              </w:rPr>
            </w:pPr>
          </w:p>
        </w:tc>
        <w:tc>
          <w:tcPr>
            <w:tcW w:w="2319" w:type="pct"/>
            <w:gridSpan w:val="2"/>
            <w:shd w:val="clear" w:color="auto" w:fill="auto"/>
            <w:vAlign w:val="center"/>
          </w:tcPr>
          <w:p w14:paraId="55631527" w14:textId="3879DE3C" w:rsidR="0008089A" w:rsidRPr="00130358" w:rsidRDefault="0008089A" w:rsidP="00D62538">
            <w:pPr>
              <w:pStyle w:val="TAC"/>
              <w:keepNext w:val="0"/>
              <w:keepLines w:val="0"/>
              <w:rPr>
                <w:lang w:eastAsia="ko-KR"/>
              </w:rPr>
            </w:pPr>
            <w:r w:rsidRPr="00130358">
              <w:rPr>
                <w:lang w:eastAsia="ko-KR"/>
              </w:rPr>
              <w:t>OP.15</w:t>
            </w:r>
            <w:r w:rsidR="00D62538" w:rsidRPr="00130358">
              <w:rPr>
                <w:lang w:eastAsia="ko-KR"/>
              </w:rPr>
              <w:t xml:space="preserve"> </w:t>
            </w:r>
            <w:r w:rsidRPr="00130358">
              <w:rPr>
                <w:lang w:eastAsia="ko-KR"/>
              </w:rPr>
              <w:t>FDD</w:t>
            </w:r>
          </w:p>
        </w:tc>
      </w:tr>
      <w:tr w:rsidR="0008089A" w:rsidRPr="00130358" w14:paraId="2FBE4844" w14:textId="77777777" w:rsidTr="00483222">
        <w:trPr>
          <w:jc w:val="center"/>
        </w:trPr>
        <w:tc>
          <w:tcPr>
            <w:tcW w:w="1780" w:type="pct"/>
            <w:gridSpan w:val="2"/>
            <w:shd w:val="clear" w:color="auto" w:fill="auto"/>
          </w:tcPr>
          <w:p w14:paraId="176D18EA" w14:textId="77777777" w:rsidR="0008089A" w:rsidRPr="00130358" w:rsidRDefault="0008089A" w:rsidP="00D62538">
            <w:pPr>
              <w:pStyle w:val="TAL"/>
              <w:keepNext w:val="0"/>
              <w:keepLines w:val="0"/>
              <w:rPr>
                <w:bCs/>
                <w:lang w:eastAsia="ko-KR"/>
              </w:rPr>
            </w:pPr>
            <w:r w:rsidRPr="00130358">
              <w:rPr>
                <w:bCs/>
                <w:lang w:eastAsia="ko-KR"/>
              </w:rPr>
              <w:t>PBCH_RA</w:t>
            </w:r>
          </w:p>
        </w:tc>
        <w:tc>
          <w:tcPr>
            <w:tcW w:w="901" w:type="pct"/>
            <w:shd w:val="clear" w:color="auto" w:fill="auto"/>
            <w:vAlign w:val="center"/>
          </w:tcPr>
          <w:p w14:paraId="4F617DD5"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val="restart"/>
            <w:shd w:val="clear" w:color="auto" w:fill="auto"/>
            <w:vAlign w:val="center"/>
          </w:tcPr>
          <w:p w14:paraId="6A253063" w14:textId="77777777" w:rsidR="0008089A" w:rsidRPr="00130358" w:rsidRDefault="0008089A" w:rsidP="00D62538">
            <w:pPr>
              <w:pStyle w:val="TAC"/>
              <w:keepNext w:val="0"/>
              <w:keepLines w:val="0"/>
              <w:rPr>
                <w:lang w:eastAsia="ko-KR"/>
              </w:rPr>
            </w:pPr>
            <w:r w:rsidRPr="00130358">
              <w:rPr>
                <w:lang w:eastAsia="ko-KR"/>
              </w:rPr>
              <w:t>0</w:t>
            </w:r>
          </w:p>
        </w:tc>
      </w:tr>
      <w:tr w:rsidR="0008089A" w:rsidRPr="00130358" w14:paraId="455E7323" w14:textId="77777777" w:rsidTr="00483222">
        <w:trPr>
          <w:jc w:val="center"/>
        </w:trPr>
        <w:tc>
          <w:tcPr>
            <w:tcW w:w="1780" w:type="pct"/>
            <w:gridSpan w:val="2"/>
            <w:shd w:val="clear" w:color="auto" w:fill="auto"/>
          </w:tcPr>
          <w:p w14:paraId="31E72DAC" w14:textId="77777777" w:rsidR="0008089A" w:rsidRPr="00130358" w:rsidRDefault="0008089A" w:rsidP="00D62538">
            <w:pPr>
              <w:pStyle w:val="TAL"/>
              <w:keepNext w:val="0"/>
              <w:keepLines w:val="0"/>
              <w:rPr>
                <w:bCs/>
                <w:lang w:eastAsia="ko-KR"/>
              </w:rPr>
            </w:pPr>
            <w:r w:rsidRPr="00130358">
              <w:rPr>
                <w:bCs/>
                <w:lang w:eastAsia="ko-KR"/>
              </w:rPr>
              <w:t>PBCH_RB</w:t>
            </w:r>
          </w:p>
        </w:tc>
        <w:tc>
          <w:tcPr>
            <w:tcW w:w="901" w:type="pct"/>
            <w:shd w:val="clear" w:color="auto" w:fill="auto"/>
            <w:vAlign w:val="center"/>
          </w:tcPr>
          <w:p w14:paraId="0CCFF894"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217FF81F" w14:textId="77777777" w:rsidR="0008089A" w:rsidRPr="00130358" w:rsidRDefault="0008089A" w:rsidP="00D62538">
            <w:pPr>
              <w:pStyle w:val="TAC"/>
              <w:keepNext w:val="0"/>
              <w:keepLines w:val="0"/>
              <w:rPr>
                <w:lang w:eastAsia="ko-KR"/>
              </w:rPr>
            </w:pPr>
          </w:p>
        </w:tc>
      </w:tr>
      <w:tr w:rsidR="0008089A" w:rsidRPr="00130358" w14:paraId="44054FCE" w14:textId="77777777" w:rsidTr="00483222">
        <w:trPr>
          <w:jc w:val="center"/>
        </w:trPr>
        <w:tc>
          <w:tcPr>
            <w:tcW w:w="1780" w:type="pct"/>
            <w:gridSpan w:val="2"/>
            <w:shd w:val="clear" w:color="auto" w:fill="auto"/>
          </w:tcPr>
          <w:p w14:paraId="5373D031" w14:textId="77777777" w:rsidR="0008089A" w:rsidRPr="00130358" w:rsidRDefault="0008089A" w:rsidP="00D62538">
            <w:pPr>
              <w:pStyle w:val="TAL"/>
              <w:keepNext w:val="0"/>
              <w:keepLines w:val="0"/>
              <w:rPr>
                <w:bCs/>
                <w:lang w:eastAsia="ko-KR"/>
              </w:rPr>
            </w:pPr>
            <w:r w:rsidRPr="00130358">
              <w:rPr>
                <w:bCs/>
                <w:lang w:eastAsia="ko-KR"/>
              </w:rPr>
              <w:t>PSS_RA</w:t>
            </w:r>
          </w:p>
        </w:tc>
        <w:tc>
          <w:tcPr>
            <w:tcW w:w="901" w:type="pct"/>
            <w:shd w:val="clear" w:color="auto" w:fill="auto"/>
            <w:vAlign w:val="center"/>
          </w:tcPr>
          <w:p w14:paraId="1D06D6C6"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2A6A1DC8" w14:textId="77777777" w:rsidR="0008089A" w:rsidRPr="00130358" w:rsidRDefault="0008089A" w:rsidP="00D62538">
            <w:pPr>
              <w:pStyle w:val="TAC"/>
              <w:keepNext w:val="0"/>
              <w:keepLines w:val="0"/>
              <w:rPr>
                <w:lang w:eastAsia="ko-KR"/>
              </w:rPr>
            </w:pPr>
          </w:p>
        </w:tc>
      </w:tr>
      <w:tr w:rsidR="0008089A" w:rsidRPr="00130358" w14:paraId="5DE0DCD1" w14:textId="77777777" w:rsidTr="00483222">
        <w:trPr>
          <w:jc w:val="center"/>
        </w:trPr>
        <w:tc>
          <w:tcPr>
            <w:tcW w:w="1780" w:type="pct"/>
            <w:gridSpan w:val="2"/>
            <w:shd w:val="clear" w:color="auto" w:fill="auto"/>
          </w:tcPr>
          <w:p w14:paraId="1AD37CFC" w14:textId="77777777" w:rsidR="0008089A" w:rsidRPr="00130358" w:rsidRDefault="0008089A" w:rsidP="00D62538">
            <w:pPr>
              <w:pStyle w:val="TAL"/>
              <w:keepNext w:val="0"/>
              <w:keepLines w:val="0"/>
              <w:rPr>
                <w:bCs/>
                <w:lang w:eastAsia="ko-KR"/>
              </w:rPr>
            </w:pPr>
            <w:r w:rsidRPr="00130358">
              <w:rPr>
                <w:bCs/>
                <w:lang w:eastAsia="ko-KR"/>
              </w:rPr>
              <w:t>SSS_RA</w:t>
            </w:r>
          </w:p>
        </w:tc>
        <w:tc>
          <w:tcPr>
            <w:tcW w:w="901" w:type="pct"/>
            <w:shd w:val="clear" w:color="auto" w:fill="auto"/>
            <w:vAlign w:val="center"/>
          </w:tcPr>
          <w:p w14:paraId="3E6E9FA5"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34EF5D73" w14:textId="77777777" w:rsidR="0008089A" w:rsidRPr="00130358" w:rsidRDefault="0008089A" w:rsidP="00D62538">
            <w:pPr>
              <w:pStyle w:val="TAC"/>
              <w:keepNext w:val="0"/>
              <w:keepLines w:val="0"/>
              <w:rPr>
                <w:lang w:eastAsia="ko-KR"/>
              </w:rPr>
            </w:pPr>
          </w:p>
        </w:tc>
      </w:tr>
      <w:tr w:rsidR="0008089A" w:rsidRPr="00130358" w14:paraId="12276ED6" w14:textId="77777777" w:rsidTr="00483222">
        <w:trPr>
          <w:jc w:val="center"/>
        </w:trPr>
        <w:tc>
          <w:tcPr>
            <w:tcW w:w="1780" w:type="pct"/>
            <w:gridSpan w:val="2"/>
            <w:shd w:val="clear" w:color="auto" w:fill="auto"/>
          </w:tcPr>
          <w:p w14:paraId="1684282D" w14:textId="77777777" w:rsidR="0008089A" w:rsidRPr="00130358" w:rsidRDefault="0008089A" w:rsidP="00D62538">
            <w:pPr>
              <w:pStyle w:val="TAL"/>
              <w:keepNext w:val="0"/>
              <w:keepLines w:val="0"/>
              <w:rPr>
                <w:bCs/>
                <w:lang w:eastAsia="ko-KR"/>
              </w:rPr>
            </w:pPr>
            <w:r w:rsidRPr="00130358">
              <w:rPr>
                <w:bCs/>
                <w:lang w:eastAsia="ko-KR"/>
              </w:rPr>
              <w:t>PCFICH_RB</w:t>
            </w:r>
          </w:p>
        </w:tc>
        <w:tc>
          <w:tcPr>
            <w:tcW w:w="901" w:type="pct"/>
            <w:shd w:val="clear" w:color="auto" w:fill="auto"/>
            <w:vAlign w:val="center"/>
          </w:tcPr>
          <w:p w14:paraId="67060F8D"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tcPr>
          <w:p w14:paraId="6E8F7FD1" w14:textId="77777777" w:rsidR="0008089A" w:rsidRPr="00130358" w:rsidRDefault="0008089A" w:rsidP="00D62538">
            <w:pPr>
              <w:pStyle w:val="TAC"/>
              <w:keepNext w:val="0"/>
              <w:keepLines w:val="0"/>
              <w:rPr>
                <w:lang w:eastAsia="ko-KR"/>
              </w:rPr>
            </w:pPr>
          </w:p>
        </w:tc>
      </w:tr>
      <w:tr w:rsidR="0008089A" w:rsidRPr="00130358" w14:paraId="75D0DAD8" w14:textId="77777777" w:rsidTr="00483222">
        <w:trPr>
          <w:jc w:val="center"/>
        </w:trPr>
        <w:tc>
          <w:tcPr>
            <w:tcW w:w="1780" w:type="pct"/>
            <w:gridSpan w:val="2"/>
            <w:shd w:val="clear" w:color="auto" w:fill="auto"/>
          </w:tcPr>
          <w:p w14:paraId="0DD3CF9A" w14:textId="77777777" w:rsidR="0008089A" w:rsidRPr="00130358" w:rsidRDefault="0008089A" w:rsidP="00D62538">
            <w:pPr>
              <w:pStyle w:val="TAL"/>
              <w:keepNext w:val="0"/>
              <w:keepLines w:val="0"/>
              <w:rPr>
                <w:bCs/>
                <w:lang w:eastAsia="ko-KR"/>
              </w:rPr>
            </w:pPr>
            <w:r w:rsidRPr="00130358">
              <w:rPr>
                <w:bCs/>
                <w:lang w:eastAsia="ko-KR"/>
              </w:rPr>
              <w:t>PHICH_RA</w:t>
            </w:r>
          </w:p>
        </w:tc>
        <w:tc>
          <w:tcPr>
            <w:tcW w:w="901" w:type="pct"/>
            <w:shd w:val="clear" w:color="auto" w:fill="auto"/>
            <w:vAlign w:val="center"/>
          </w:tcPr>
          <w:p w14:paraId="11D001D8"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73E3661A" w14:textId="77777777" w:rsidR="0008089A" w:rsidRPr="00130358" w:rsidRDefault="0008089A" w:rsidP="00D62538">
            <w:pPr>
              <w:pStyle w:val="TAC"/>
              <w:keepNext w:val="0"/>
              <w:keepLines w:val="0"/>
              <w:rPr>
                <w:lang w:eastAsia="ko-KR"/>
              </w:rPr>
            </w:pPr>
          </w:p>
        </w:tc>
      </w:tr>
      <w:tr w:rsidR="0008089A" w:rsidRPr="00130358" w14:paraId="1602F5FA" w14:textId="77777777" w:rsidTr="00483222">
        <w:trPr>
          <w:jc w:val="center"/>
        </w:trPr>
        <w:tc>
          <w:tcPr>
            <w:tcW w:w="1780" w:type="pct"/>
            <w:gridSpan w:val="2"/>
            <w:shd w:val="clear" w:color="auto" w:fill="auto"/>
          </w:tcPr>
          <w:p w14:paraId="686883C8" w14:textId="77777777" w:rsidR="0008089A" w:rsidRPr="00130358" w:rsidRDefault="0008089A" w:rsidP="00D62538">
            <w:pPr>
              <w:pStyle w:val="TAL"/>
              <w:keepNext w:val="0"/>
              <w:keepLines w:val="0"/>
              <w:rPr>
                <w:bCs/>
                <w:lang w:eastAsia="ko-KR"/>
              </w:rPr>
            </w:pPr>
            <w:r w:rsidRPr="00130358">
              <w:rPr>
                <w:bCs/>
                <w:lang w:eastAsia="ko-KR"/>
              </w:rPr>
              <w:t>PHICH_RB</w:t>
            </w:r>
          </w:p>
        </w:tc>
        <w:tc>
          <w:tcPr>
            <w:tcW w:w="901" w:type="pct"/>
            <w:shd w:val="clear" w:color="auto" w:fill="auto"/>
            <w:vAlign w:val="center"/>
          </w:tcPr>
          <w:p w14:paraId="0C947E7B"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37C4DA99" w14:textId="77777777" w:rsidR="0008089A" w:rsidRPr="00130358" w:rsidRDefault="0008089A" w:rsidP="00D62538">
            <w:pPr>
              <w:pStyle w:val="TAC"/>
              <w:keepNext w:val="0"/>
              <w:keepLines w:val="0"/>
              <w:rPr>
                <w:lang w:eastAsia="ko-KR"/>
              </w:rPr>
            </w:pPr>
          </w:p>
        </w:tc>
      </w:tr>
      <w:tr w:rsidR="0008089A" w:rsidRPr="00130358" w14:paraId="1DB5B0E6" w14:textId="77777777" w:rsidTr="00483222">
        <w:trPr>
          <w:jc w:val="center"/>
        </w:trPr>
        <w:tc>
          <w:tcPr>
            <w:tcW w:w="1780" w:type="pct"/>
            <w:gridSpan w:val="2"/>
            <w:shd w:val="clear" w:color="auto" w:fill="auto"/>
          </w:tcPr>
          <w:p w14:paraId="0AA33BDC" w14:textId="77777777" w:rsidR="0008089A" w:rsidRPr="00130358" w:rsidRDefault="0008089A" w:rsidP="00D62538">
            <w:pPr>
              <w:pStyle w:val="TAL"/>
              <w:keepNext w:val="0"/>
              <w:keepLines w:val="0"/>
              <w:rPr>
                <w:bCs/>
                <w:lang w:eastAsia="ko-KR"/>
              </w:rPr>
            </w:pPr>
            <w:r w:rsidRPr="00130358">
              <w:rPr>
                <w:bCs/>
                <w:lang w:eastAsia="ko-KR"/>
              </w:rPr>
              <w:t>PDCCH_RA</w:t>
            </w:r>
          </w:p>
        </w:tc>
        <w:tc>
          <w:tcPr>
            <w:tcW w:w="901" w:type="pct"/>
            <w:shd w:val="clear" w:color="auto" w:fill="auto"/>
            <w:vAlign w:val="center"/>
          </w:tcPr>
          <w:p w14:paraId="333C17B4"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23661162" w14:textId="77777777" w:rsidR="0008089A" w:rsidRPr="00130358" w:rsidRDefault="0008089A" w:rsidP="00D62538">
            <w:pPr>
              <w:pStyle w:val="TAC"/>
              <w:keepNext w:val="0"/>
              <w:keepLines w:val="0"/>
              <w:rPr>
                <w:lang w:eastAsia="ko-KR"/>
              </w:rPr>
            </w:pPr>
          </w:p>
        </w:tc>
      </w:tr>
      <w:tr w:rsidR="0008089A" w:rsidRPr="00130358" w14:paraId="323776A6" w14:textId="77777777" w:rsidTr="00483222">
        <w:trPr>
          <w:jc w:val="center"/>
        </w:trPr>
        <w:tc>
          <w:tcPr>
            <w:tcW w:w="1780" w:type="pct"/>
            <w:gridSpan w:val="2"/>
            <w:shd w:val="clear" w:color="auto" w:fill="auto"/>
          </w:tcPr>
          <w:p w14:paraId="5E50284B" w14:textId="77777777" w:rsidR="0008089A" w:rsidRPr="00130358" w:rsidRDefault="0008089A" w:rsidP="00D62538">
            <w:pPr>
              <w:pStyle w:val="TAL"/>
              <w:keepNext w:val="0"/>
              <w:keepLines w:val="0"/>
              <w:rPr>
                <w:bCs/>
                <w:lang w:eastAsia="ko-KR"/>
              </w:rPr>
            </w:pPr>
            <w:r w:rsidRPr="00130358">
              <w:rPr>
                <w:bCs/>
                <w:lang w:eastAsia="ko-KR"/>
              </w:rPr>
              <w:t>PDCCH_RB</w:t>
            </w:r>
          </w:p>
        </w:tc>
        <w:tc>
          <w:tcPr>
            <w:tcW w:w="901" w:type="pct"/>
            <w:shd w:val="clear" w:color="auto" w:fill="auto"/>
            <w:vAlign w:val="center"/>
          </w:tcPr>
          <w:p w14:paraId="44269CB0"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tcPr>
          <w:p w14:paraId="1855E4CE" w14:textId="77777777" w:rsidR="0008089A" w:rsidRPr="00130358" w:rsidRDefault="0008089A" w:rsidP="00D62538">
            <w:pPr>
              <w:pStyle w:val="TAC"/>
              <w:keepNext w:val="0"/>
              <w:keepLines w:val="0"/>
              <w:rPr>
                <w:lang w:eastAsia="ko-KR"/>
              </w:rPr>
            </w:pPr>
          </w:p>
        </w:tc>
      </w:tr>
      <w:tr w:rsidR="0008089A" w:rsidRPr="00130358" w14:paraId="00B06C9B" w14:textId="77777777" w:rsidTr="00483222">
        <w:trPr>
          <w:jc w:val="center"/>
        </w:trPr>
        <w:tc>
          <w:tcPr>
            <w:tcW w:w="1780" w:type="pct"/>
            <w:gridSpan w:val="2"/>
            <w:shd w:val="clear" w:color="auto" w:fill="auto"/>
          </w:tcPr>
          <w:p w14:paraId="14CF808B" w14:textId="77777777" w:rsidR="0008089A" w:rsidRPr="00130358" w:rsidRDefault="0008089A" w:rsidP="00D62538">
            <w:pPr>
              <w:pStyle w:val="TAL"/>
              <w:keepNext w:val="0"/>
              <w:keepLines w:val="0"/>
              <w:rPr>
                <w:bCs/>
                <w:lang w:eastAsia="ko-KR"/>
              </w:rPr>
            </w:pPr>
            <w:r w:rsidRPr="00130358">
              <w:rPr>
                <w:bCs/>
                <w:lang w:eastAsia="ko-KR"/>
              </w:rPr>
              <w:t>PDSCH_RA</w:t>
            </w:r>
          </w:p>
        </w:tc>
        <w:tc>
          <w:tcPr>
            <w:tcW w:w="901" w:type="pct"/>
            <w:shd w:val="clear" w:color="auto" w:fill="auto"/>
            <w:vAlign w:val="center"/>
          </w:tcPr>
          <w:p w14:paraId="77831DD9"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7C1D075D" w14:textId="77777777" w:rsidR="0008089A" w:rsidRPr="00130358" w:rsidRDefault="0008089A" w:rsidP="00D62538">
            <w:pPr>
              <w:pStyle w:val="TAC"/>
              <w:keepNext w:val="0"/>
              <w:keepLines w:val="0"/>
              <w:rPr>
                <w:lang w:eastAsia="ko-KR"/>
              </w:rPr>
            </w:pPr>
          </w:p>
        </w:tc>
      </w:tr>
      <w:tr w:rsidR="0008089A" w:rsidRPr="00130358" w14:paraId="546887C0" w14:textId="77777777" w:rsidTr="00483222">
        <w:trPr>
          <w:jc w:val="center"/>
        </w:trPr>
        <w:tc>
          <w:tcPr>
            <w:tcW w:w="1780" w:type="pct"/>
            <w:gridSpan w:val="2"/>
            <w:shd w:val="clear" w:color="auto" w:fill="auto"/>
          </w:tcPr>
          <w:p w14:paraId="0B43267E" w14:textId="77777777" w:rsidR="0008089A" w:rsidRPr="00130358" w:rsidRDefault="0008089A" w:rsidP="00D62538">
            <w:pPr>
              <w:pStyle w:val="TAL"/>
              <w:keepNext w:val="0"/>
              <w:keepLines w:val="0"/>
              <w:rPr>
                <w:bCs/>
                <w:lang w:eastAsia="ko-KR"/>
              </w:rPr>
            </w:pPr>
            <w:r w:rsidRPr="00130358">
              <w:rPr>
                <w:bCs/>
                <w:lang w:eastAsia="ko-KR"/>
              </w:rPr>
              <w:t>PDSCH_RB</w:t>
            </w:r>
          </w:p>
        </w:tc>
        <w:tc>
          <w:tcPr>
            <w:tcW w:w="901" w:type="pct"/>
            <w:shd w:val="clear" w:color="auto" w:fill="auto"/>
            <w:vAlign w:val="center"/>
          </w:tcPr>
          <w:p w14:paraId="2A285B62"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69469900" w14:textId="77777777" w:rsidR="0008089A" w:rsidRPr="00130358" w:rsidRDefault="0008089A" w:rsidP="00D62538">
            <w:pPr>
              <w:pStyle w:val="TAC"/>
              <w:keepNext w:val="0"/>
              <w:keepLines w:val="0"/>
              <w:rPr>
                <w:lang w:eastAsia="ko-KR"/>
              </w:rPr>
            </w:pPr>
          </w:p>
        </w:tc>
      </w:tr>
      <w:tr w:rsidR="0008089A" w:rsidRPr="00130358" w14:paraId="56D0DF50" w14:textId="77777777" w:rsidTr="00483222">
        <w:trPr>
          <w:jc w:val="center"/>
        </w:trPr>
        <w:tc>
          <w:tcPr>
            <w:tcW w:w="1780" w:type="pct"/>
            <w:gridSpan w:val="2"/>
            <w:shd w:val="clear" w:color="auto" w:fill="auto"/>
            <w:vAlign w:val="center"/>
          </w:tcPr>
          <w:p w14:paraId="492CC4BD" w14:textId="20E19B6B" w:rsidR="0008089A" w:rsidRPr="00130358" w:rsidRDefault="0008089A" w:rsidP="00D62538">
            <w:pPr>
              <w:pStyle w:val="TAL"/>
              <w:keepNext w:val="0"/>
              <w:keepLines w:val="0"/>
              <w:rPr>
                <w:lang w:eastAsia="ko-KR"/>
              </w:rPr>
            </w:pPr>
            <w:proofErr w:type="spellStart"/>
            <w:r w:rsidRPr="00130358">
              <w:rPr>
                <w:lang w:eastAsia="ko-KR"/>
              </w:rPr>
              <w:t>OCNG_RA</w:t>
            </w:r>
            <w:r w:rsidRPr="00130358">
              <w:rPr>
                <w:vertAlign w:val="superscript"/>
                <w:lang w:eastAsia="ko-KR"/>
              </w:rPr>
              <w:t>Note</w:t>
            </w:r>
            <w:proofErr w:type="spellEnd"/>
            <w:r w:rsidR="00D62538" w:rsidRPr="00130358">
              <w:rPr>
                <w:vertAlign w:val="superscript"/>
                <w:lang w:eastAsia="ko-KR"/>
              </w:rPr>
              <w:t xml:space="preserve"> </w:t>
            </w:r>
            <w:r w:rsidRPr="00130358">
              <w:rPr>
                <w:vertAlign w:val="superscript"/>
                <w:lang w:eastAsia="ko-KR"/>
              </w:rPr>
              <w:t>1</w:t>
            </w:r>
          </w:p>
        </w:tc>
        <w:tc>
          <w:tcPr>
            <w:tcW w:w="901" w:type="pct"/>
            <w:shd w:val="clear" w:color="auto" w:fill="auto"/>
            <w:vAlign w:val="center"/>
          </w:tcPr>
          <w:p w14:paraId="55846764"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537F5446" w14:textId="77777777" w:rsidR="0008089A" w:rsidRPr="00130358" w:rsidRDefault="0008089A" w:rsidP="00D62538">
            <w:pPr>
              <w:pStyle w:val="TAC"/>
              <w:keepNext w:val="0"/>
              <w:keepLines w:val="0"/>
              <w:rPr>
                <w:lang w:eastAsia="ko-KR"/>
              </w:rPr>
            </w:pPr>
          </w:p>
        </w:tc>
      </w:tr>
      <w:tr w:rsidR="0008089A" w:rsidRPr="00130358" w14:paraId="721D82F4" w14:textId="77777777" w:rsidTr="00483222">
        <w:trPr>
          <w:jc w:val="center"/>
        </w:trPr>
        <w:tc>
          <w:tcPr>
            <w:tcW w:w="1780" w:type="pct"/>
            <w:gridSpan w:val="2"/>
            <w:shd w:val="clear" w:color="auto" w:fill="auto"/>
            <w:vAlign w:val="center"/>
          </w:tcPr>
          <w:p w14:paraId="2613F0C2" w14:textId="3F37B92B" w:rsidR="0008089A" w:rsidRPr="00130358" w:rsidRDefault="0008089A" w:rsidP="00D62538">
            <w:pPr>
              <w:pStyle w:val="TAL"/>
              <w:keepNext w:val="0"/>
              <w:keepLines w:val="0"/>
              <w:rPr>
                <w:lang w:eastAsia="ko-KR"/>
              </w:rPr>
            </w:pPr>
            <w:r w:rsidRPr="00130358">
              <w:rPr>
                <w:lang w:eastAsia="ko-KR"/>
              </w:rPr>
              <w:t>OCNG_RB</w:t>
            </w:r>
            <w:r w:rsidRPr="00130358">
              <w:rPr>
                <w:vertAlign w:val="superscript"/>
                <w:lang w:eastAsia="ko-KR"/>
              </w:rPr>
              <w:t>Note</w:t>
            </w:r>
            <w:r w:rsidR="00D62538" w:rsidRPr="00130358">
              <w:rPr>
                <w:vertAlign w:val="superscript"/>
                <w:lang w:eastAsia="ko-KR"/>
              </w:rPr>
              <w:t xml:space="preserve"> </w:t>
            </w:r>
            <w:r w:rsidRPr="00130358">
              <w:rPr>
                <w:vertAlign w:val="superscript"/>
                <w:lang w:eastAsia="ko-KR"/>
              </w:rPr>
              <w:t>1</w:t>
            </w:r>
          </w:p>
        </w:tc>
        <w:tc>
          <w:tcPr>
            <w:tcW w:w="901" w:type="pct"/>
            <w:shd w:val="clear" w:color="auto" w:fill="auto"/>
            <w:vAlign w:val="center"/>
          </w:tcPr>
          <w:p w14:paraId="6607FD25"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vMerge/>
            <w:shd w:val="clear" w:color="auto" w:fill="auto"/>
            <w:vAlign w:val="center"/>
          </w:tcPr>
          <w:p w14:paraId="5B8756E5" w14:textId="77777777" w:rsidR="0008089A" w:rsidRPr="00130358" w:rsidRDefault="0008089A" w:rsidP="00D62538">
            <w:pPr>
              <w:pStyle w:val="TAC"/>
              <w:keepNext w:val="0"/>
              <w:keepLines w:val="0"/>
              <w:rPr>
                <w:lang w:eastAsia="ko-KR"/>
              </w:rPr>
            </w:pPr>
          </w:p>
        </w:tc>
      </w:tr>
      <w:tr w:rsidR="0008089A" w:rsidRPr="00130358" w14:paraId="4FA4E914" w14:textId="77777777" w:rsidTr="00483222">
        <w:trPr>
          <w:jc w:val="center"/>
        </w:trPr>
        <w:tc>
          <w:tcPr>
            <w:tcW w:w="878" w:type="pct"/>
            <w:shd w:val="clear" w:color="auto" w:fill="auto"/>
          </w:tcPr>
          <w:p w14:paraId="7135BCD4" w14:textId="7C7BC963" w:rsidR="0008089A" w:rsidRPr="00130358" w:rsidRDefault="0008089A" w:rsidP="00D62538">
            <w:pPr>
              <w:pStyle w:val="TAL"/>
              <w:keepNext w:val="0"/>
              <w:keepLines w:val="0"/>
              <w:rPr>
                <w:bCs/>
                <w:lang w:eastAsia="ko-KR"/>
              </w:rPr>
            </w:pPr>
            <w:r w:rsidRPr="00130358">
              <w:rPr>
                <w:bCs/>
                <w:position w:val="-12"/>
                <w:lang w:eastAsia="ko-KR"/>
              </w:rPr>
              <w:object w:dxaOrig="400" w:dyaOrig="360" w14:anchorId="459286F9">
                <v:shape id="_x0000_i1033" type="#_x0000_t75" style="width:20.25pt;height:18.75pt" o:ole="" fillcolor="window">
                  <v:imagedata r:id="rId7" o:title=""/>
                </v:shape>
                <o:OLEObject Type="Embed" ProgID="Equation.3" ShapeID="_x0000_i1033" DrawAspect="Content" ObjectID="_1736593524" r:id="rId18"/>
              </w:objec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2</w:t>
            </w:r>
          </w:p>
        </w:tc>
        <w:tc>
          <w:tcPr>
            <w:tcW w:w="902" w:type="pct"/>
            <w:shd w:val="clear" w:color="auto" w:fill="auto"/>
          </w:tcPr>
          <w:p w14:paraId="359A0A53" w14:textId="2A22D97B"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718AEEFC" w14:textId="4E162E00" w:rsidR="0008089A" w:rsidRPr="00130358" w:rsidRDefault="0008089A" w:rsidP="00D62538">
            <w:pPr>
              <w:pStyle w:val="TAC"/>
              <w:keepNext w:val="0"/>
              <w:keepLines w:val="0"/>
              <w:rPr>
                <w:bCs/>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319" w:type="pct"/>
            <w:gridSpan w:val="2"/>
            <w:shd w:val="clear" w:color="auto" w:fill="auto"/>
            <w:vAlign w:val="center"/>
          </w:tcPr>
          <w:p w14:paraId="79FF3BC5" w14:textId="77777777" w:rsidR="0008089A" w:rsidRPr="00130358" w:rsidRDefault="0008089A" w:rsidP="00D62538">
            <w:pPr>
              <w:pStyle w:val="TAC"/>
              <w:keepNext w:val="0"/>
              <w:keepLines w:val="0"/>
              <w:rPr>
                <w:lang w:eastAsia="ko-KR"/>
              </w:rPr>
            </w:pPr>
            <w:r w:rsidRPr="00130358">
              <w:rPr>
                <w:lang w:eastAsia="ko-KR"/>
              </w:rPr>
              <w:t>-98</w:t>
            </w:r>
          </w:p>
        </w:tc>
      </w:tr>
      <w:tr w:rsidR="0008089A" w:rsidRPr="00130358" w14:paraId="080C2D39" w14:textId="77777777" w:rsidTr="00483222">
        <w:trPr>
          <w:jc w:val="center"/>
        </w:trPr>
        <w:tc>
          <w:tcPr>
            <w:tcW w:w="878" w:type="pct"/>
            <w:shd w:val="clear" w:color="auto" w:fill="auto"/>
          </w:tcPr>
          <w:p w14:paraId="048E8F7E" w14:textId="67B3C13B" w:rsidR="0008089A" w:rsidRPr="00130358" w:rsidRDefault="0008089A" w:rsidP="00D62538">
            <w:pPr>
              <w:pStyle w:val="TAL"/>
              <w:keepNext w:val="0"/>
              <w:keepLines w:val="0"/>
              <w:rPr>
                <w:bCs/>
                <w:lang w:eastAsia="ko-KR"/>
              </w:rPr>
            </w:pPr>
            <w:r w:rsidRPr="00130358">
              <w:rPr>
                <w:bCs/>
                <w:lang w:eastAsia="ko-KR"/>
              </w:rPr>
              <w:t>RSRP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902" w:type="pct"/>
            <w:shd w:val="clear" w:color="auto" w:fill="auto"/>
          </w:tcPr>
          <w:p w14:paraId="6C238579" w14:textId="4E61DC9F"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29C475B5" w14:textId="5982E24D" w:rsidR="0008089A" w:rsidRPr="00130358" w:rsidRDefault="0008089A" w:rsidP="00D62538">
            <w:pPr>
              <w:pStyle w:val="TAC"/>
              <w:keepNext w:val="0"/>
              <w:keepLines w:val="0"/>
              <w:rPr>
                <w:bCs/>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319" w:type="pct"/>
            <w:gridSpan w:val="2"/>
            <w:shd w:val="clear" w:color="auto" w:fill="auto"/>
            <w:vAlign w:val="center"/>
          </w:tcPr>
          <w:p w14:paraId="70E4793E" w14:textId="77777777" w:rsidR="0008089A" w:rsidRPr="00130358" w:rsidRDefault="0008089A" w:rsidP="00D62538">
            <w:pPr>
              <w:pStyle w:val="TAC"/>
              <w:keepNext w:val="0"/>
              <w:keepLines w:val="0"/>
              <w:rPr>
                <w:lang w:eastAsia="zh-CN"/>
              </w:rPr>
            </w:pPr>
            <w:r w:rsidRPr="00130358">
              <w:rPr>
                <w:lang w:eastAsia="ko-KR"/>
              </w:rPr>
              <w:t>-94</w:t>
            </w:r>
          </w:p>
        </w:tc>
      </w:tr>
      <w:tr w:rsidR="0008089A" w:rsidRPr="00130358" w14:paraId="7F085F7B" w14:textId="77777777" w:rsidTr="00483222">
        <w:trPr>
          <w:jc w:val="center"/>
        </w:trPr>
        <w:tc>
          <w:tcPr>
            <w:tcW w:w="1780" w:type="pct"/>
            <w:gridSpan w:val="2"/>
            <w:shd w:val="clear" w:color="auto" w:fill="auto"/>
          </w:tcPr>
          <w:p w14:paraId="562F942F" w14:textId="77777777" w:rsidR="0008089A" w:rsidRPr="00130358" w:rsidRDefault="0008089A" w:rsidP="00D62538">
            <w:pPr>
              <w:pStyle w:val="TAL"/>
              <w:keepNext w:val="0"/>
              <w:keepLines w:val="0"/>
              <w:rPr>
                <w:bCs/>
                <w:lang w:eastAsia="ko-KR"/>
              </w:rPr>
            </w:pPr>
            <w:r w:rsidRPr="00130358">
              <w:rPr>
                <w:bCs/>
                <w:position w:val="-12"/>
                <w:lang w:eastAsia="ko-KR"/>
              </w:rPr>
              <w:object w:dxaOrig="620" w:dyaOrig="380" w14:anchorId="2150DFB7">
                <v:shape id="_x0000_i1034" type="#_x0000_t75" style="width:31.5pt;height:18.75pt" o:ole="" fillcolor="window">
                  <v:imagedata r:id="rId9" o:title=""/>
                </v:shape>
                <o:OLEObject Type="Embed" ProgID="Equation.3" ShapeID="_x0000_i1034" DrawAspect="Content" ObjectID="_1736593525" r:id="rId19"/>
              </w:object>
            </w:r>
          </w:p>
        </w:tc>
        <w:tc>
          <w:tcPr>
            <w:tcW w:w="901" w:type="pct"/>
            <w:shd w:val="clear" w:color="auto" w:fill="auto"/>
            <w:vAlign w:val="center"/>
          </w:tcPr>
          <w:p w14:paraId="7A54BCEA" w14:textId="77777777" w:rsidR="0008089A" w:rsidRPr="00130358" w:rsidRDefault="0008089A" w:rsidP="00D62538">
            <w:pPr>
              <w:pStyle w:val="TAC"/>
              <w:keepNext w:val="0"/>
              <w:keepLines w:val="0"/>
              <w:rPr>
                <w:bCs/>
                <w:lang w:eastAsia="ko-KR"/>
              </w:rPr>
            </w:pPr>
            <w:r w:rsidRPr="00130358">
              <w:rPr>
                <w:bCs/>
                <w:lang w:eastAsia="ko-KR"/>
              </w:rPr>
              <w:t>dB</w:t>
            </w:r>
          </w:p>
        </w:tc>
        <w:tc>
          <w:tcPr>
            <w:tcW w:w="2319" w:type="pct"/>
            <w:gridSpan w:val="2"/>
            <w:shd w:val="clear" w:color="auto" w:fill="auto"/>
            <w:vAlign w:val="center"/>
          </w:tcPr>
          <w:p w14:paraId="1FE06827" w14:textId="77777777" w:rsidR="0008089A" w:rsidRPr="00130358" w:rsidRDefault="0008089A" w:rsidP="00D62538">
            <w:pPr>
              <w:pStyle w:val="TAC"/>
              <w:keepNext w:val="0"/>
              <w:keepLines w:val="0"/>
              <w:rPr>
                <w:lang w:eastAsia="ko-KR"/>
              </w:rPr>
            </w:pPr>
            <w:r w:rsidRPr="00130358">
              <w:rPr>
                <w:lang w:eastAsia="ko-KR"/>
              </w:rPr>
              <w:t>4</w:t>
            </w:r>
          </w:p>
        </w:tc>
      </w:tr>
      <w:tr w:rsidR="0008089A" w:rsidRPr="00130358" w14:paraId="720845DD" w14:textId="77777777" w:rsidTr="00483222">
        <w:trPr>
          <w:jc w:val="center"/>
        </w:trPr>
        <w:tc>
          <w:tcPr>
            <w:tcW w:w="878" w:type="pct"/>
            <w:shd w:val="clear" w:color="auto" w:fill="auto"/>
          </w:tcPr>
          <w:p w14:paraId="7F43DE2D" w14:textId="27E162FD" w:rsidR="0008089A" w:rsidRPr="00130358" w:rsidRDefault="0008089A" w:rsidP="00D62538">
            <w:pPr>
              <w:pStyle w:val="TAL"/>
              <w:keepNext w:val="0"/>
              <w:keepLines w:val="0"/>
              <w:rPr>
                <w:bCs/>
                <w:lang w:eastAsia="ko-KR"/>
              </w:rPr>
            </w:pPr>
            <w:r w:rsidRPr="00130358">
              <w:rPr>
                <w:bCs/>
                <w:lang w:eastAsia="ko-KR"/>
              </w:rPr>
              <w:t>SCH_RP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902" w:type="pct"/>
            <w:shd w:val="clear" w:color="auto" w:fill="auto"/>
          </w:tcPr>
          <w:p w14:paraId="69AF6526" w14:textId="55334A95"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08C845F0" w14:textId="2899EE40" w:rsidR="0008089A" w:rsidRPr="00130358" w:rsidRDefault="0008089A" w:rsidP="00D62538">
            <w:pPr>
              <w:pStyle w:val="TAC"/>
              <w:keepNext w:val="0"/>
              <w:keepLines w:val="0"/>
              <w:rPr>
                <w:bCs/>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319" w:type="pct"/>
            <w:gridSpan w:val="2"/>
            <w:shd w:val="clear" w:color="auto" w:fill="auto"/>
            <w:vAlign w:val="center"/>
          </w:tcPr>
          <w:p w14:paraId="062FC795" w14:textId="77777777" w:rsidR="0008089A" w:rsidRPr="00130358" w:rsidRDefault="0008089A" w:rsidP="00D62538">
            <w:pPr>
              <w:pStyle w:val="TAC"/>
              <w:keepNext w:val="0"/>
              <w:keepLines w:val="0"/>
              <w:rPr>
                <w:lang w:eastAsia="ko-KR"/>
              </w:rPr>
            </w:pPr>
            <w:r w:rsidRPr="00130358">
              <w:rPr>
                <w:lang w:eastAsia="ko-KR"/>
              </w:rPr>
              <w:t>-94</w:t>
            </w:r>
          </w:p>
        </w:tc>
      </w:tr>
      <w:tr w:rsidR="0008089A" w:rsidRPr="00130358" w14:paraId="546D17A9" w14:textId="77777777" w:rsidTr="00483222">
        <w:trPr>
          <w:jc w:val="center"/>
        </w:trPr>
        <w:tc>
          <w:tcPr>
            <w:tcW w:w="1780" w:type="pct"/>
            <w:gridSpan w:val="2"/>
            <w:shd w:val="clear" w:color="auto" w:fill="auto"/>
          </w:tcPr>
          <w:p w14:paraId="426D2BF7" w14:textId="77777777" w:rsidR="0008089A" w:rsidRPr="00130358" w:rsidRDefault="0008089A" w:rsidP="00D62538">
            <w:pPr>
              <w:pStyle w:val="TAL"/>
              <w:keepNext w:val="0"/>
              <w:keepLines w:val="0"/>
              <w:rPr>
                <w:bCs/>
                <w:lang w:eastAsia="ko-KR"/>
              </w:rPr>
            </w:pPr>
            <w:r w:rsidRPr="00130358">
              <w:rPr>
                <w:bCs/>
                <w:position w:val="-12"/>
                <w:lang w:eastAsia="ko-KR"/>
              </w:rPr>
              <w:object w:dxaOrig="800" w:dyaOrig="380" w14:anchorId="36A3407B">
                <v:shape id="_x0000_i1035" type="#_x0000_t75" style="width:39.75pt;height:18.75pt" o:ole="" fillcolor="window">
                  <v:imagedata r:id="rId11" o:title=""/>
                </v:shape>
                <o:OLEObject Type="Embed" ProgID="Equation.3" ShapeID="_x0000_i1035" DrawAspect="Content" ObjectID="_1736593526" r:id="rId20"/>
              </w:object>
            </w:r>
          </w:p>
        </w:tc>
        <w:tc>
          <w:tcPr>
            <w:tcW w:w="901" w:type="pct"/>
            <w:shd w:val="clear" w:color="auto" w:fill="auto"/>
            <w:vAlign w:val="center"/>
          </w:tcPr>
          <w:p w14:paraId="713C8628" w14:textId="77777777" w:rsidR="0008089A" w:rsidRPr="00130358" w:rsidRDefault="0008089A" w:rsidP="00D62538">
            <w:pPr>
              <w:pStyle w:val="TAC"/>
              <w:keepNext w:val="0"/>
              <w:keepLines w:val="0"/>
              <w:rPr>
                <w:lang w:eastAsia="ko-KR"/>
              </w:rPr>
            </w:pPr>
            <w:r w:rsidRPr="00130358">
              <w:rPr>
                <w:lang w:eastAsia="ko-KR"/>
              </w:rPr>
              <w:t>dB</w:t>
            </w:r>
          </w:p>
        </w:tc>
        <w:tc>
          <w:tcPr>
            <w:tcW w:w="2319" w:type="pct"/>
            <w:gridSpan w:val="2"/>
            <w:shd w:val="clear" w:color="auto" w:fill="auto"/>
            <w:vAlign w:val="center"/>
          </w:tcPr>
          <w:p w14:paraId="39F3AE28" w14:textId="77777777" w:rsidR="0008089A" w:rsidRPr="00130358" w:rsidRDefault="0008089A" w:rsidP="00D62538">
            <w:pPr>
              <w:pStyle w:val="TAC"/>
              <w:keepNext w:val="0"/>
              <w:keepLines w:val="0"/>
              <w:rPr>
                <w:lang w:eastAsia="ko-KR"/>
              </w:rPr>
            </w:pPr>
            <w:r w:rsidRPr="00130358">
              <w:rPr>
                <w:lang w:eastAsia="ko-KR"/>
              </w:rPr>
              <w:t>4</w:t>
            </w:r>
          </w:p>
        </w:tc>
      </w:tr>
      <w:tr w:rsidR="0008089A" w:rsidRPr="00130358" w14:paraId="0040D93F" w14:textId="77777777" w:rsidTr="00483222">
        <w:trPr>
          <w:jc w:val="center"/>
        </w:trPr>
        <w:tc>
          <w:tcPr>
            <w:tcW w:w="878" w:type="pct"/>
            <w:shd w:val="clear" w:color="auto" w:fill="auto"/>
          </w:tcPr>
          <w:p w14:paraId="78319425" w14:textId="77777777" w:rsidR="0008089A" w:rsidRPr="00130358" w:rsidRDefault="0008089A" w:rsidP="00D62538">
            <w:pPr>
              <w:pStyle w:val="TAL"/>
              <w:keepNext w:val="0"/>
              <w:keepLines w:val="0"/>
              <w:rPr>
                <w:bCs/>
                <w:lang w:eastAsia="ko-KR"/>
              </w:rPr>
            </w:pPr>
            <w:r w:rsidRPr="00130358">
              <w:rPr>
                <w:bCs/>
                <w:lang w:eastAsia="ko-KR"/>
              </w:rPr>
              <w:t>Io</w:t>
            </w:r>
            <w:r w:rsidRPr="00130358">
              <w:rPr>
                <w:bCs/>
                <w:vertAlign w:val="superscript"/>
                <w:lang w:eastAsia="ko-KR"/>
              </w:rPr>
              <w:t>Note3</w:t>
            </w:r>
          </w:p>
        </w:tc>
        <w:tc>
          <w:tcPr>
            <w:tcW w:w="902" w:type="pct"/>
            <w:shd w:val="clear" w:color="auto" w:fill="auto"/>
          </w:tcPr>
          <w:p w14:paraId="210D42E8" w14:textId="5C058C41" w:rsidR="0008089A" w:rsidRPr="00130358" w:rsidRDefault="0008089A" w:rsidP="00D62538">
            <w:pPr>
              <w:pStyle w:val="TAL"/>
              <w:keepNext w:val="0"/>
              <w:keepLines w:val="0"/>
              <w:rPr>
                <w:bCs/>
                <w:lang w:eastAsia="ko-KR"/>
              </w:rPr>
            </w:pPr>
            <w:r w:rsidRPr="00130358">
              <w:rPr>
                <w:bCs/>
                <w:lang w:eastAsia="ko-KR"/>
              </w:rPr>
              <w:t>Band</w:t>
            </w:r>
            <w:r w:rsidR="001C11AA" w:rsidRPr="00130358">
              <w:rPr>
                <w:bCs/>
                <w:lang w:eastAsia="ko-KR"/>
              </w:rPr>
              <w:t>s</w:t>
            </w:r>
            <w:r w:rsidR="00D62538" w:rsidRPr="00130358">
              <w:rPr>
                <w:bCs/>
                <w:lang w:eastAsia="ko-KR"/>
              </w:rPr>
              <w:t xml:space="preserve"> </w:t>
            </w:r>
            <w:r w:rsidR="001C11AA" w:rsidRPr="00130358">
              <w:rPr>
                <w:bCs/>
                <w:lang w:eastAsia="ko-KR"/>
              </w:rPr>
              <w:t>FDD_N</w:t>
            </w:r>
          </w:p>
        </w:tc>
        <w:tc>
          <w:tcPr>
            <w:tcW w:w="901" w:type="pct"/>
            <w:shd w:val="clear" w:color="auto" w:fill="auto"/>
            <w:vAlign w:val="center"/>
          </w:tcPr>
          <w:p w14:paraId="14CC94AD" w14:textId="1AFAE93A" w:rsidR="0008089A" w:rsidRPr="00130358" w:rsidRDefault="0008089A" w:rsidP="00D62538">
            <w:pPr>
              <w:pStyle w:val="TAC"/>
              <w:keepNext w:val="0"/>
              <w:keepLines w:val="0"/>
              <w:rPr>
                <w:lang w:eastAsia="ko-KR"/>
              </w:rPr>
            </w:pPr>
            <w:r w:rsidRPr="00130358">
              <w:rPr>
                <w:lang w:eastAsia="ko-KR"/>
              </w:rPr>
              <w:t>dBm/4.5</w:t>
            </w:r>
            <w:r w:rsidR="00D62538" w:rsidRPr="00130358">
              <w:rPr>
                <w:lang w:eastAsia="ko-KR"/>
              </w:rPr>
              <w:t xml:space="preserve"> </w:t>
            </w:r>
            <w:r w:rsidRPr="00130358">
              <w:rPr>
                <w:lang w:eastAsia="ko-KR"/>
              </w:rPr>
              <w:t>MHz</w:t>
            </w:r>
          </w:p>
        </w:tc>
        <w:tc>
          <w:tcPr>
            <w:tcW w:w="2319" w:type="pct"/>
            <w:gridSpan w:val="2"/>
            <w:shd w:val="clear" w:color="auto" w:fill="auto"/>
            <w:vAlign w:val="center"/>
          </w:tcPr>
          <w:p w14:paraId="077074E3" w14:textId="77777777" w:rsidR="0008089A" w:rsidRPr="00130358" w:rsidRDefault="0008089A" w:rsidP="00D62538">
            <w:pPr>
              <w:pStyle w:val="TAC"/>
              <w:keepNext w:val="0"/>
              <w:keepLines w:val="0"/>
              <w:rPr>
                <w:lang w:eastAsia="ko-KR"/>
              </w:rPr>
            </w:pPr>
            <w:r w:rsidRPr="00130358">
              <w:rPr>
                <w:lang w:eastAsia="ko-KR"/>
              </w:rPr>
              <w:t>-67.8</w:t>
            </w:r>
          </w:p>
        </w:tc>
      </w:tr>
      <w:tr w:rsidR="0008089A" w:rsidRPr="00130358" w14:paraId="0FEF7357" w14:textId="77777777" w:rsidTr="00483222">
        <w:trPr>
          <w:jc w:val="center"/>
        </w:trPr>
        <w:tc>
          <w:tcPr>
            <w:tcW w:w="1780" w:type="pct"/>
            <w:gridSpan w:val="2"/>
            <w:shd w:val="clear" w:color="auto" w:fill="auto"/>
          </w:tcPr>
          <w:p w14:paraId="52DB02E1" w14:textId="64F2B871" w:rsidR="0008089A" w:rsidRPr="00130358" w:rsidRDefault="0008089A" w:rsidP="00D62538">
            <w:pPr>
              <w:pStyle w:val="TAL"/>
              <w:keepNext w:val="0"/>
              <w:keepLines w:val="0"/>
              <w:rPr>
                <w:bCs/>
                <w:lang w:eastAsia="ko-KR"/>
              </w:rPr>
            </w:pPr>
            <w:r w:rsidRPr="00130358">
              <w:rPr>
                <w:bCs/>
                <w:lang w:eastAsia="ko-KR"/>
              </w:rPr>
              <w:t>Propagation</w:t>
            </w:r>
            <w:r w:rsidR="00D62538" w:rsidRPr="00130358">
              <w:rPr>
                <w:bCs/>
                <w:lang w:eastAsia="ko-KR"/>
              </w:rPr>
              <w:t xml:space="preserve"> </w:t>
            </w:r>
            <w:r w:rsidRPr="00130358">
              <w:rPr>
                <w:bCs/>
                <w:lang w:eastAsia="ko-KR"/>
              </w:rPr>
              <w:t>Condition</w:t>
            </w:r>
          </w:p>
        </w:tc>
        <w:tc>
          <w:tcPr>
            <w:tcW w:w="901" w:type="pct"/>
            <w:shd w:val="clear" w:color="auto" w:fill="auto"/>
            <w:vAlign w:val="center"/>
          </w:tcPr>
          <w:p w14:paraId="370A4609" w14:textId="77777777" w:rsidR="0008089A" w:rsidRPr="00130358" w:rsidRDefault="0008089A" w:rsidP="00D62538">
            <w:pPr>
              <w:pStyle w:val="TAC"/>
              <w:keepNext w:val="0"/>
              <w:keepLines w:val="0"/>
              <w:rPr>
                <w:lang w:eastAsia="ko-KR"/>
              </w:rPr>
            </w:pPr>
          </w:p>
        </w:tc>
        <w:tc>
          <w:tcPr>
            <w:tcW w:w="2319" w:type="pct"/>
            <w:gridSpan w:val="2"/>
            <w:shd w:val="clear" w:color="auto" w:fill="auto"/>
            <w:vAlign w:val="center"/>
          </w:tcPr>
          <w:p w14:paraId="202D9665" w14:textId="77777777" w:rsidR="0008089A" w:rsidRPr="00130358" w:rsidRDefault="0008089A" w:rsidP="00D62538">
            <w:pPr>
              <w:pStyle w:val="TAC"/>
              <w:keepNext w:val="0"/>
              <w:keepLines w:val="0"/>
              <w:rPr>
                <w:lang w:eastAsia="ko-KR"/>
              </w:rPr>
            </w:pPr>
            <w:r w:rsidRPr="00130358">
              <w:rPr>
                <w:lang w:eastAsia="ko-KR"/>
              </w:rPr>
              <w:t>AWGN</w:t>
            </w:r>
          </w:p>
        </w:tc>
      </w:tr>
      <w:tr w:rsidR="0008089A" w:rsidRPr="00130358" w14:paraId="55D62C2D" w14:textId="77777777" w:rsidTr="00483222">
        <w:trPr>
          <w:jc w:val="center"/>
        </w:trPr>
        <w:tc>
          <w:tcPr>
            <w:tcW w:w="5000" w:type="pct"/>
            <w:gridSpan w:val="5"/>
            <w:shd w:val="clear" w:color="auto" w:fill="auto"/>
          </w:tcPr>
          <w:p w14:paraId="7028917E" w14:textId="01B9AC23" w:rsidR="0008089A" w:rsidRPr="00130358" w:rsidRDefault="00483222" w:rsidP="00D62538">
            <w:pPr>
              <w:pStyle w:val="TAN"/>
              <w:keepNext w:val="0"/>
              <w:keepLines w:val="0"/>
              <w:rPr>
                <w:lang w:eastAsia="ko-KR"/>
              </w:rPr>
            </w:pPr>
            <w:r w:rsidRPr="00130358">
              <w:rPr>
                <w:lang w:eastAsia="ko-KR"/>
              </w:rPr>
              <w:t>NOTE 1:</w:t>
            </w:r>
            <w:r w:rsidR="0008089A" w:rsidRPr="00130358">
              <w:rPr>
                <w:lang w:eastAsia="ko-KR"/>
              </w:rPr>
              <w:tab/>
              <w:t>OCNG</w:t>
            </w:r>
            <w:r w:rsidR="00D62538" w:rsidRPr="00130358">
              <w:rPr>
                <w:lang w:eastAsia="ko-KR"/>
              </w:rPr>
              <w:t xml:space="preserve"> </w:t>
            </w:r>
            <w:r w:rsidR="0008089A" w:rsidRPr="00130358">
              <w:rPr>
                <w:lang w:eastAsia="ko-KR"/>
              </w:rPr>
              <w:t>shall</w:t>
            </w:r>
            <w:r w:rsidR="00D62538" w:rsidRPr="00130358">
              <w:rPr>
                <w:lang w:eastAsia="ko-KR"/>
              </w:rPr>
              <w:t xml:space="preserve"> </w:t>
            </w:r>
            <w:r w:rsidR="0008089A" w:rsidRPr="00130358">
              <w:rPr>
                <w:lang w:eastAsia="ko-KR"/>
              </w:rPr>
              <w:t>be</w:t>
            </w:r>
            <w:r w:rsidR="00D62538" w:rsidRPr="00130358">
              <w:rPr>
                <w:lang w:eastAsia="ko-KR"/>
              </w:rPr>
              <w:t xml:space="preserve"> </w:t>
            </w:r>
            <w:r w:rsidR="0008089A" w:rsidRPr="00130358">
              <w:rPr>
                <w:lang w:eastAsia="ko-KR"/>
              </w:rPr>
              <w:t>used</w:t>
            </w:r>
            <w:r w:rsidR="00D62538" w:rsidRPr="00130358">
              <w:rPr>
                <w:lang w:eastAsia="ko-KR"/>
              </w:rPr>
              <w:t xml:space="preserve"> </w:t>
            </w:r>
            <w:r w:rsidR="0008089A" w:rsidRPr="00130358">
              <w:rPr>
                <w:lang w:eastAsia="ko-KR"/>
              </w:rPr>
              <w:t>such</w:t>
            </w:r>
            <w:r w:rsidR="00D62538" w:rsidRPr="00130358">
              <w:rPr>
                <w:lang w:eastAsia="ko-KR"/>
              </w:rPr>
              <w:t xml:space="preserve"> </w:t>
            </w:r>
            <w:r w:rsidR="0008089A" w:rsidRPr="00130358">
              <w:rPr>
                <w:lang w:eastAsia="ko-KR"/>
              </w:rPr>
              <w:t>that</w:t>
            </w:r>
            <w:r w:rsidR="00D62538" w:rsidRPr="00130358">
              <w:rPr>
                <w:lang w:eastAsia="ko-KR"/>
              </w:rPr>
              <w:t xml:space="preserve"> </w:t>
            </w:r>
            <w:r w:rsidR="0008089A" w:rsidRPr="00130358">
              <w:rPr>
                <w:lang w:eastAsia="ko-KR"/>
              </w:rPr>
              <w:t>all</w:t>
            </w:r>
            <w:r w:rsidR="00D62538" w:rsidRPr="00130358">
              <w:rPr>
                <w:lang w:eastAsia="ko-KR"/>
              </w:rPr>
              <w:t xml:space="preserve"> </w:t>
            </w:r>
            <w:r w:rsidR="0008089A" w:rsidRPr="00130358">
              <w:rPr>
                <w:lang w:eastAsia="ko-KR"/>
              </w:rPr>
              <w:t>cells</w:t>
            </w:r>
            <w:r w:rsidR="00D62538" w:rsidRPr="00130358">
              <w:rPr>
                <w:lang w:eastAsia="ko-KR"/>
              </w:rPr>
              <w:t xml:space="preserve"> </w:t>
            </w:r>
            <w:r w:rsidR="0008089A" w:rsidRPr="00130358">
              <w:rPr>
                <w:lang w:eastAsia="ko-KR"/>
              </w:rPr>
              <w:t>are</w:t>
            </w:r>
            <w:r w:rsidR="00D62538" w:rsidRPr="00130358">
              <w:rPr>
                <w:lang w:eastAsia="ko-KR"/>
              </w:rPr>
              <w:t xml:space="preserve"> </w:t>
            </w:r>
            <w:r w:rsidR="0008089A" w:rsidRPr="00130358">
              <w:rPr>
                <w:lang w:eastAsia="ko-KR"/>
              </w:rPr>
              <w:t>fully</w:t>
            </w:r>
            <w:r w:rsidR="00D62538" w:rsidRPr="00130358">
              <w:rPr>
                <w:lang w:eastAsia="ko-KR"/>
              </w:rPr>
              <w:t xml:space="preserve"> </w:t>
            </w:r>
            <w:r w:rsidR="0008089A" w:rsidRPr="00130358">
              <w:rPr>
                <w:lang w:eastAsia="ko-KR"/>
              </w:rPr>
              <w:t>allocated</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a</w:t>
            </w:r>
            <w:r w:rsidR="00D62538" w:rsidRPr="00130358">
              <w:rPr>
                <w:lang w:eastAsia="ko-KR"/>
              </w:rPr>
              <w:t xml:space="preserve"> </w:t>
            </w:r>
            <w:r w:rsidR="0008089A" w:rsidRPr="00130358">
              <w:rPr>
                <w:lang w:eastAsia="ko-KR"/>
              </w:rPr>
              <w:t>constant</w:t>
            </w:r>
            <w:r w:rsidR="00D62538" w:rsidRPr="00130358">
              <w:rPr>
                <w:lang w:eastAsia="ko-KR"/>
              </w:rPr>
              <w:t xml:space="preserve"> </w:t>
            </w:r>
            <w:r w:rsidR="0008089A" w:rsidRPr="00130358">
              <w:rPr>
                <w:lang w:eastAsia="ko-KR"/>
              </w:rPr>
              <w:t>total</w:t>
            </w:r>
            <w:r w:rsidR="00D62538" w:rsidRPr="00130358">
              <w:rPr>
                <w:lang w:eastAsia="ko-KR"/>
              </w:rPr>
              <w:t xml:space="preserve"> </w:t>
            </w:r>
            <w:r w:rsidR="0008089A" w:rsidRPr="00130358">
              <w:rPr>
                <w:lang w:eastAsia="ko-KR"/>
              </w:rPr>
              <w:t>transmitted</w:t>
            </w:r>
            <w:r w:rsidR="00D62538" w:rsidRPr="00130358">
              <w:rPr>
                <w:lang w:eastAsia="ko-KR"/>
              </w:rPr>
              <w:t xml:space="preserve"> </w:t>
            </w:r>
            <w:r w:rsidR="0008089A" w:rsidRPr="00130358">
              <w:rPr>
                <w:lang w:eastAsia="ko-KR"/>
              </w:rPr>
              <w:t>power</w:t>
            </w:r>
            <w:r w:rsidR="00D62538" w:rsidRPr="00130358">
              <w:rPr>
                <w:lang w:eastAsia="ko-KR"/>
              </w:rPr>
              <w:t xml:space="preserve"> </w:t>
            </w:r>
            <w:r w:rsidR="0008089A" w:rsidRPr="00130358">
              <w:rPr>
                <w:lang w:eastAsia="ko-KR"/>
              </w:rPr>
              <w:t>spectral</w:t>
            </w:r>
            <w:r w:rsidR="00D62538" w:rsidRPr="00130358">
              <w:rPr>
                <w:lang w:eastAsia="ko-KR"/>
              </w:rPr>
              <w:t xml:space="preserve"> </w:t>
            </w:r>
            <w:r w:rsidR="0008089A" w:rsidRPr="00130358">
              <w:rPr>
                <w:lang w:eastAsia="ko-KR"/>
              </w:rPr>
              <w:t>density</w:t>
            </w:r>
            <w:r w:rsidR="00D62538" w:rsidRPr="00130358">
              <w:rPr>
                <w:lang w:eastAsia="ko-KR"/>
              </w:rPr>
              <w:t xml:space="preserve"> </w:t>
            </w:r>
            <w:r w:rsidR="0008089A" w:rsidRPr="00130358">
              <w:rPr>
                <w:lang w:eastAsia="ko-KR"/>
              </w:rPr>
              <w:t>is</w:t>
            </w:r>
            <w:r w:rsidR="00D62538" w:rsidRPr="00130358">
              <w:rPr>
                <w:lang w:eastAsia="ko-KR"/>
              </w:rPr>
              <w:t xml:space="preserve"> </w:t>
            </w:r>
            <w:r w:rsidR="0008089A" w:rsidRPr="00130358">
              <w:rPr>
                <w:lang w:eastAsia="ko-KR"/>
              </w:rPr>
              <w:t>achieved</w:t>
            </w:r>
            <w:r w:rsidR="00D62538" w:rsidRPr="00130358">
              <w:rPr>
                <w:lang w:eastAsia="ko-KR"/>
              </w:rPr>
              <w:t xml:space="preserve"> </w:t>
            </w:r>
            <w:r w:rsidR="0008089A" w:rsidRPr="00130358">
              <w:rPr>
                <w:lang w:eastAsia="ko-KR"/>
              </w:rPr>
              <w:t>for</w:t>
            </w:r>
            <w:r w:rsidR="00D62538" w:rsidRPr="00130358">
              <w:rPr>
                <w:lang w:eastAsia="ko-KR"/>
              </w:rPr>
              <w:t xml:space="preserve"> </w:t>
            </w:r>
            <w:r w:rsidR="0008089A" w:rsidRPr="00130358">
              <w:rPr>
                <w:lang w:eastAsia="ko-KR"/>
              </w:rPr>
              <w:t>all</w:t>
            </w:r>
            <w:r w:rsidR="00D62538" w:rsidRPr="00130358">
              <w:rPr>
                <w:lang w:eastAsia="ko-KR"/>
              </w:rPr>
              <w:t xml:space="preserve"> </w:t>
            </w:r>
            <w:r w:rsidR="0008089A" w:rsidRPr="00130358">
              <w:rPr>
                <w:lang w:eastAsia="ko-KR"/>
              </w:rPr>
              <w:t>OFDM</w:t>
            </w:r>
            <w:r w:rsidR="00D62538" w:rsidRPr="00130358">
              <w:rPr>
                <w:lang w:eastAsia="ko-KR"/>
              </w:rPr>
              <w:t xml:space="preserve"> </w:t>
            </w:r>
            <w:r w:rsidR="0008089A" w:rsidRPr="00130358">
              <w:rPr>
                <w:lang w:eastAsia="ko-KR"/>
              </w:rPr>
              <w:t>symbols.</w:t>
            </w:r>
          </w:p>
          <w:p w14:paraId="5F627426" w14:textId="1896534D" w:rsidR="0008089A" w:rsidRPr="00130358" w:rsidRDefault="00483222" w:rsidP="00D62538">
            <w:pPr>
              <w:pStyle w:val="TAN"/>
              <w:keepNext w:val="0"/>
              <w:keepLines w:val="0"/>
              <w:rPr>
                <w:lang w:eastAsia="ko-KR"/>
              </w:rPr>
            </w:pPr>
            <w:r w:rsidRPr="00130358">
              <w:rPr>
                <w:lang w:eastAsia="ko-KR"/>
              </w:rPr>
              <w:t>NOTE 2:</w:t>
            </w:r>
            <w:r w:rsidR="0008089A" w:rsidRPr="00130358">
              <w:rPr>
                <w:lang w:eastAsia="ko-KR"/>
              </w:rPr>
              <w:tab/>
              <w:t>Interference</w:t>
            </w:r>
            <w:r w:rsidR="00D62538" w:rsidRPr="00130358">
              <w:rPr>
                <w:lang w:eastAsia="ko-KR"/>
              </w:rPr>
              <w:t xml:space="preserve"> </w:t>
            </w:r>
            <w:r w:rsidR="0008089A" w:rsidRPr="00130358">
              <w:rPr>
                <w:lang w:eastAsia="ko-KR"/>
              </w:rPr>
              <w:t>from</w:t>
            </w:r>
            <w:r w:rsidR="00D62538" w:rsidRPr="00130358">
              <w:rPr>
                <w:lang w:eastAsia="ko-KR"/>
              </w:rPr>
              <w:t xml:space="preserve"> </w:t>
            </w:r>
            <w:r w:rsidR="0008089A" w:rsidRPr="00130358">
              <w:rPr>
                <w:lang w:eastAsia="ko-KR"/>
              </w:rPr>
              <w:t>other</w:t>
            </w:r>
            <w:r w:rsidR="00D62538" w:rsidRPr="00130358">
              <w:rPr>
                <w:lang w:eastAsia="ko-KR"/>
              </w:rPr>
              <w:t xml:space="preserve"> </w:t>
            </w:r>
            <w:r w:rsidR="0008089A" w:rsidRPr="00130358">
              <w:rPr>
                <w:lang w:eastAsia="ko-KR"/>
              </w:rPr>
              <w:t>cells</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noise</w:t>
            </w:r>
            <w:r w:rsidR="00D62538" w:rsidRPr="00130358">
              <w:rPr>
                <w:lang w:eastAsia="ko-KR"/>
              </w:rPr>
              <w:t xml:space="preserve"> </w:t>
            </w:r>
            <w:r w:rsidR="0008089A" w:rsidRPr="00130358">
              <w:rPr>
                <w:lang w:eastAsia="ko-KR"/>
              </w:rPr>
              <w:t>sources</w:t>
            </w:r>
            <w:r w:rsidR="00D62538" w:rsidRPr="00130358">
              <w:rPr>
                <w:lang w:eastAsia="ko-KR"/>
              </w:rPr>
              <w:t xml:space="preserve"> </w:t>
            </w:r>
            <w:r w:rsidR="0008089A" w:rsidRPr="00130358">
              <w:rPr>
                <w:lang w:eastAsia="ko-KR"/>
              </w:rPr>
              <w:t>not</w:t>
            </w:r>
            <w:r w:rsidR="00D62538" w:rsidRPr="00130358">
              <w:rPr>
                <w:lang w:eastAsia="ko-KR"/>
              </w:rPr>
              <w:t xml:space="preserve"> </w:t>
            </w:r>
            <w:r w:rsidR="0008089A" w:rsidRPr="00130358">
              <w:rPr>
                <w:lang w:eastAsia="ko-KR"/>
              </w:rPr>
              <w:t>specified</w:t>
            </w:r>
            <w:r w:rsidR="00D62538" w:rsidRPr="00130358">
              <w:rPr>
                <w:lang w:eastAsia="ko-KR"/>
              </w:rPr>
              <w:t xml:space="preserve"> </w:t>
            </w:r>
            <w:r w:rsidR="0008089A" w:rsidRPr="00130358">
              <w:rPr>
                <w:lang w:eastAsia="ko-KR"/>
              </w:rPr>
              <w:t>in</w:t>
            </w:r>
            <w:r w:rsidR="00D62538" w:rsidRPr="00130358">
              <w:rPr>
                <w:lang w:eastAsia="ko-KR"/>
              </w:rPr>
              <w:t xml:space="preserve"> </w:t>
            </w:r>
            <w:r w:rsidR="0008089A" w:rsidRPr="00130358">
              <w:rPr>
                <w:lang w:eastAsia="ko-KR"/>
              </w:rPr>
              <w:t>the</w:t>
            </w:r>
            <w:r w:rsidR="00D62538" w:rsidRPr="00130358">
              <w:rPr>
                <w:lang w:eastAsia="ko-KR"/>
              </w:rPr>
              <w:t xml:space="preserve"> </w:t>
            </w:r>
            <w:r w:rsidR="0008089A" w:rsidRPr="00130358">
              <w:rPr>
                <w:lang w:eastAsia="ko-KR"/>
              </w:rPr>
              <w:t>test</w:t>
            </w:r>
            <w:r w:rsidR="00D62538" w:rsidRPr="00130358">
              <w:rPr>
                <w:lang w:eastAsia="ko-KR"/>
              </w:rPr>
              <w:t xml:space="preserve"> </w:t>
            </w:r>
            <w:r w:rsidR="0008089A" w:rsidRPr="00130358">
              <w:rPr>
                <w:lang w:eastAsia="ko-KR"/>
              </w:rPr>
              <w:t>is</w:t>
            </w:r>
            <w:r w:rsidR="00D62538" w:rsidRPr="00130358">
              <w:rPr>
                <w:lang w:eastAsia="ko-KR"/>
              </w:rPr>
              <w:t xml:space="preserve"> </w:t>
            </w:r>
            <w:r w:rsidR="0008089A" w:rsidRPr="00130358">
              <w:rPr>
                <w:lang w:eastAsia="ko-KR"/>
              </w:rPr>
              <w:t>assumed</w:t>
            </w:r>
            <w:r w:rsidR="00D62538" w:rsidRPr="00130358">
              <w:rPr>
                <w:lang w:eastAsia="ko-KR"/>
              </w:rPr>
              <w:t xml:space="preserve"> </w:t>
            </w:r>
            <w:r w:rsidR="0008089A" w:rsidRPr="00130358">
              <w:rPr>
                <w:lang w:eastAsia="ko-KR"/>
              </w:rPr>
              <w:t>to</w:t>
            </w:r>
            <w:r w:rsidR="00D62538" w:rsidRPr="00130358">
              <w:rPr>
                <w:lang w:eastAsia="ko-KR"/>
              </w:rPr>
              <w:t xml:space="preserve"> </w:t>
            </w:r>
            <w:r w:rsidR="0008089A" w:rsidRPr="00130358">
              <w:rPr>
                <w:lang w:eastAsia="ko-KR"/>
              </w:rPr>
              <w:t>be</w:t>
            </w:r>
            <w:r w:rsidR="00D62538" w:rsidRPr="00130358">
              <w:rPr>
                <w:lang w:eastAsia="ko-KR"/>
              </w:rPr>
              <w:t xml:space="preserve"> </w:t>
            </w:r>
            <w:r w:rsidR="0008089A" w:rsidRPr="00130358">
              <w:rPr>
                <w:lang w:eastAsia="ko-KR"/>
              </w:rPr>
              <w:t>constant</w:t>
            </w:r>
            <w:r w:rsidR="00D62538" w:rsidRPr="00130358">
              <w:rPr>
                <w:lang w:eastAsia="ko-KR"/>
              </w:rPr>
              <w:t xml:space="preserve"> </w:t>
            </w:r>
            <w:r w:rsidR="0008089A" w:rsidRPr="00130358">
              <w:rPr>
                <w:lang w:eastAsia="ko-KR"/>
              </w:rPr>
              <w:t>over</w:t>
            </w:r>
            <w:r w:rsidR="00D62538" w:rsidRPr="00130358">
              <w:rPr>
                <w:lang w:eastAsia="ko-KR"/>
              </w:rPr>
              <w:t xml:space="preserve"> </w:t>
            </w:r>
            <w:r w:rsidR="0008089A" w:rsidRPr="00130358">
              <w:rPr>
                <w:lang w:eastAsia="ko-KR"/>
              </w:rPr>
              <w:t>subcarriers</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time</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shall</w:t>
            </w:r>
            <w:r w:rsidR="00D62538" w:rsidRPr="00130358">
              <w:rPr>
                <w:lang w:eastAsia="ko-KR"/>
              </w:rPr>
              <w:t xml:space="preserve"> </w:t>
            </w:r>
            <w:r w:rsidR="0008089A" w:rsidRPr="00130358">
              <w:rPr>
                <w:lang w:eastAsia="ko-KR"/>
              </w:rPr>
              <w:t>be</w:t>
            </w:r>
            <w:r w:rsidR="00D62538" w:rsidRPr="00130358">
              <w:rPr>
                <w:lang w:eastAsia="ko-KR"/>
              </w:rPr>
              <w:t xml:space="preserve"> </w:t>
            </w:r>
            <w:r w:rsidR="007E63F7" w:rsidRPr="00130358">
              <w:rPr>
                <w:lang w:eastAsia="ko-KR"/>
              </w:rPr>
              <w:t>modelled</w:t>
            </w:r>
            <w:r w:rsidR="00D62538" w:rsidRPr="00130358">
              <w:rPr>
                <w:lang w:eastAsia="ko-KR"/>
              </w:rPr>
              <w:t xml:space="preserve"> </w:t>
            </w:r>
            <w:r w:rsidR="0008089A" w:rsidRPr="00130358">
              <w:rPr>
                <w:lang w:eastAsia="ko-KR"/>
              </w:rPr>
              <w:t>as</w:t>
            </w:r>
            <w:r w:rsidR="00D62538" w:rsidRPr="00130358">
              <w:rPr>
                <w:lang w:eastAsia="ko-KR"/>
              </w:rPr>
              <w:t xml:space="preserve"> </w:t>
            </w:r>
            <w:r w:rsidR="0008089A" w:rsidRPr="00130358">
              <w:rPr>
                <w:lang w:eastAsia="ko-KR"/>
              </w:rPr>
              <w:t>AWGN</w:t>
            </w:r>
            <w:r w:rsidR="00D62538" w:rsidRPr="00130358">
              <w:rPr>
                <w:lang w:eastAsia="ko-KR"/>
              </w:rPr>
              <w:t xml:space="preserve"> </w:t>
            </w:r>
            <w:r w:rsidR="0008089A" w:rsidRPr="00130358">
              <w:rPr>
                <w:lang w:eastAsia="ko-KR"/>
              </w:rPr>
              <w:t>of</w:t>
            </w:r>
            <w:r w:rsidR="00D62538" w:rsidRPr="00130358">
              <w:rPr>
                <w:lang w:eastAsia="ko-KR"/>
              </w:rPr>
              <w:t xml:space="preserve"> </w:t>
            </w:r>
            <w:r w:rsidR="0008089A" w:rsidRPr="00130358">
              <w:rPr>
                <w:lang w:eastAsia="ko-KR"/>
              </w:rPr>
              <w:t>appropriate</w:t>
            </w:r>
            <w:r w:rsidR="00D62538" w:rsidRPr="00130358">
              <w:rPr>
                <w:lang w:eastAsia="ko-KR"/>
              </w:rPr>
              <w:t xml:space="preserve"> </w:t>
            </w:r>
            <w:r w:rsidR="0008089A" w:rsidRPr="00130358">
              <w:rPr>
                <w:lang w:eastAsia="ko-KR"/>
              </w:rPr>
              <w:t>power</w:t>
            </w:r>
            <w:r w:rsidR="00D62538" w:rsidRPr="00130358">
              <w:rPr>
                <w:lang w:eastAsia="ko-KR"/>
              </w:rPr>
              <w:t xml:space="preserve"> </w:t>
            </w:r>
            <w:r w:rsidR="0008089A" w:rsidRPr="00130358">
              <w:rPr>
                <w:lang w:eastAsia="ko-KR"/>
              </w:rPr>
              <w:t>for</w:t>
            </w:r>
            <w:r w:rsidR="00D62538" w:rsidRPr="00130358">
              <w:rPr>
                <w:lang w:eastAsia="ko-KR"/>
              </w:rPr>
              <w:t xml:space="preserve"> </w:t>
            </w:r>
            <w:r w:rsidR="0008089A" w:rsidRPr="00130358">
              <w:rPr>
                <w:position w:val="-12"/>
                <w:lang w:eastAsia="ko-KR"/>
              </w:rPr>
              <w:object w:dxaOrig="400" w:dyaOrig="360" w14:anchorId="2FED6FB9">
                <v:shape id="_x0000_i1036" type="#_x0000_t75" style="width:20.25pt;height:18.75pt" o:ole="" fillcolor="window">
                  <v:imagedata r:id="rId7" o:title=""/>
                </v:shape>
                <o:OLEObject Type="Embed" ProgID="Equation.3" ShapeID="_x0000_i1036" DrawAspect="Content" ObjectID="_1736593527" r:id="rId21"/>
              </w:object>
            </w:r>
            <w:r w:rsidR="00D62538" w:rsidRPr="00130358">
              <w:rPr>
                <w:lang w:eastAsia="ko-KR"/>
              </w:rPr>
              <w:t xml:space="preserve"> </w:t>
            </w:r>
            <w:r w:rsidR="0008089A" w:rsidRPr="00130358">
              <w:rPr>
                <w:lang w:eastAsia="ko-KR"/>
              </w:rPr>
              <w:t>to</w:t>
            </w:r>
            <w:r w:rsidR="00D62538" w:rsidRPr="00130358">
              <w:rPr>
                <w:lang w:eastAsia="ko-KR"/>
              </w:rPr>
              <w:t xml:space="preserve"> </w:t>
            </w:r>
            <w:r w:rsidR="0008089A" w:rsidRPr="00130358">
              <w:rPr>
                <w:lang w:eastAsia="ko-KR"/>
              </w:rPr>
              <w:t>be</w:t>
            </w:r>
            <w:r w:rsidR="00D62538" w:rsidRPr="00130358">
              <w:rPr>
                <w:lang w:eastAsia="ko-KR"/>
              </w:rPr>
              <w:t xml:space="preserve"> </w:t>
            </w:r>
            <w:r w:rsidR="0008089A" w:rsidRPr="00130358">
              <w:rPr>
                <w:lang w:eastAsia="ko-KR"/>
              </w:rPr>
              <w:t>fulfilled.</w:t>
            </w:r>
          </w:p>
          <w:p w14:paraId="5F0ECCDD" w14:textId="4887DB82" w:rsidR="0008089A" w:rsidRPr="00130358" w:rsidRDefault="00483222" w:rsidP="00D62538">
            <w:pPr>
              <w:pStyle w:val="TAN"/>
              <w:keepNext w:val="0"/>
              <w:keepLines w:val="0"/>
              <w:rPr>
                <w:lang w:eastAsia="ko-KR"/>
              </w:rPr>
            </w:pPr>
            <w:r w:rsidRPr="00130358">
              <w:rPr>
                <w:lang w:eastAsia="ko-KR"/>
              </w:rPr>
              <w:t>NOTE 3:</w:t>
            </w:r>
            <w:r w:rsidR="0008089A" w:rsidRPr="00130358">
              <w:rPr>
                <w:lang w:eastAsia="ko-KR"/>
              </w:rPr>
              <w:tab/>
              <w:t>RSRP,</w:t>
            </w:r>
            <w:r w:rsidR="00D62538" w:rsidRPr="00130358">
              <w:rPr>
                <w:lang w:eastAsia="ko-KR"/>
              </w:rPr>
              <w:t xml:space="preserve"> </w:t>
            </w:r>
            <w:r w:rsidR="0008089A" w:rsidRPr="00130358">
              <w:rPr>
                <w:lang w:eastAsia="ko-KR"/>
              </w:rPr>
              <w:t>SCH_RP</w:t>
            </w:r>
            <w:r w:rsidR="00D62538" w:rsidRPr="00130358">
              <w:rPr>
                <w:lang w:eastAsia="ko-KR"/>
              </w:rPr>
              <w:t xml:space="preserve"> </w:t>
            </w:r>
            <w:r w:rsidR="0008089A" w:rsidRPr="00130358">
              <w:rPr>
                <w:lang w:eastAsia="ko-KR"/>
              </w:rPr>
              <w:t>and</w:t>
            </w:r>
            <w:r w:rsidR="00D62538" w:rsidRPr="00130358">
              <w:rPr>
                <w:lang w:eastAsia="ko-KR"/>
              </w:rPr>
              <w:t xml:space="preserve"> </w:t>
            </w:r>
            <w:r w:rsidR="0008089A" w:rsidRPr="00130358">
              <w:rPr>
                <w:lang w:eastAsia="ko-KR"/>
              </w:rPr>
              <w:t>Io</w:t>
            </w:r>
            <w:r w:rsidR="00D62538" w:rsidRPr="00130358">
              <w:rPr>
                <w:lang w:eastAsia="ko-KR"/>
              </w:rPr>
              <w:t xml:space="preserve"> </w:t>
            </w:r>
            <w:r w:rsidR="0008089A" w:rsidRPr="00130358">
              <w:rPr>
                <w:lang w:eastAsia="ko-KR"/>
              </w:rPr>
              <w:t>levels</w:t>
            </w:r>
            <w:r w:rsidR="00D62538" w:rsidRPr="00130358">
              <w:rPr>
                <w:lang w:eastAsia="ko-KR"/>
              </w:rPr>
              <w:t xml:space="preserve"> </w:t>
            </w:r>
            <w:r w:rsidR="0008089A" w:rsidRPr="00130358">
              <w:rPr>
                <w:lang w:eastAsia="ko-KR"/>
              </w:rPr>
              <w:t>have</w:t>
            </w:r>
            <w:r w:rsidR="00D62538" w:rsidRPr="00130358">
              <w:rPr>
                <w:lang w:eastAsia="ko-KR"/>
              </w:rPr>
              <w:t xml:space="preserve"> </w:t>
            </w:r>
            <w:r w:rsidR="0008089A" w:rsidRPr="00130358">
              <w:rPr>
                <w:lang w:eastAsia="ko-KR"/>
              </w:rPr>
              <w:t>been</w:t>
            </w:r>
            <w:r w:rsidR="00D62538" w:rsidRPr="00130358">
              <w:rPr>
                <w:lang w:eastAsia="ko-KR"/>
              </w:rPr>
              <w:t xml:space="preserve"> </w:t>
            </w:r>
            <w:r w:rsidR="0008089A" w:rsidRPr="00130358">
              <w:rPr>
                <w:lang w:eastAsia="ko-KR"/>
              </w:rPr>
              <w:t>derived</w:t>
            </w:r>
            <w:r w:rsidR="00D62538" w:rsidRPr="00130358">
              <w:rPr>
                <w:lang w:eastAsia="ko-KR"/>
              </w:rPr>
              <w:t xml:space="preserve"> </w:t>
            </w:r>
            <w:r w:rsidR="0008089A" w:rsidRPr="00130358">
              <w:rPr>
                <w:lang w:eastAsia="ko-KR"/>
              </w:rPr>
              <w:t>from</w:t>
            </w:r>
            <w:r w:rsidR="00D62538" w:rsidRPr="00130358">
              <w:rPr>
                <w:lang w:eastAsia="ko-KR"/>
              </w:rPr>
              <w:t xml:space="preserve"> </w:t>
            </w:r>
            <w:r w:rsidR="0008089A" w:rsidRPr="00130358">
              <w:rPr>
                <w:lang w:eastAsia="ko-KR"/>
              </w:rPr>
              <w:t>other</w:t>
            </w:r>
            <w:r w:rsidR="00D62538" w:rsidRPr="00130358">
              <w:rPr>
                <w:lang w:eastAsia="ko-KR"/>
              </w:rPr>
              <w:t xml:space="preserve"> </w:t>
            </w:r>
            <w:r w:rsidR="0008089A" w:rsidRPr="00130358">
              <w:rPr>
                <w:lang w:eastAsia="ko-KR"/>
              </w:rPr>
              <w:t>parameters</w:t>
            </w:r>
            <w:r w:rsidR="00D62538" w:rsidRPr="00130358">
              <w:rPr>
                <w:lang w:eastAsia="ko-KR"/>
              </w:rPr>
              <w:t xml:space="preserve"> </w:t>
            </w:r>
            <w:r w:rsidR="0008089A" w:rsidRPr="00130358">
              <w:rPr>
                <w:lang w:eastAsia="ko-KR"/>
              </w:rPr>
              <w:t>for</w:t>
            </w:r>
            <w:r w:rsidR="00D62538" w:rsidRPr="00130358">
              <w:rPr>
                <w:lang w:eastAsia="ko-KR"/>
              </w:rPr>
              <w:t xml:space="preserve"> </w:t>
            </w:r>
            <w:r w:rsidR="0008089A" w:rsidRPr="00130358">
              <w:rPr>
                <w:lang w:eastAsia="ko-KR"/>
              </w:rPr>
              <w:t>information</w:t>
            </w:r>
            <w:r w:rsidR="00D62538" w:rsidRPr="00130358">
              <w:rPr>
                <w:lang w:eastAsia="ko-KR"/>
              </w:rPr>
              <w:t xml:space="preserve"> </w:t>
            </w:r>
            <w:r w:rsidR="0008089A" w:rsidRPr="00130358">
              <w:rPr>
                <w:lang w:eastAsia="ko-KR"/>
              </w:rPr>
              <w:t>purposes.</w:t>
            </w:r>
            <w:r w:rsidR="00D62538" w:rsidRPr="00130358">
              <w:rPr>
                <w:lang w:eastAsia="ko-KR"/>
              </w:rPr>
              <w:t xml:space="preserve"> </w:t>
            </w:r>
            <w:r w:rsidR="0008089A" w:rsidRPr="00130358">
              <w:rPr>
                <w:lang w:eastAsia="ko-KR"/>
              </w:rPr>
              <w:t>They</w:t>
            </w:r>
            <w:r w:rsidR="00D62538" w:rsidRPr="00130358">
              <w:rPr>
                <w:lang w:eastAsia="ko-KR"/>
              </w:rPr>
              <w:t xml:space="preserve"> </w:t>
            </w:r>
            <w:r w:rsidR="0008089A" w:rsidRPr="00130358">
              <w:rPr>
                <w:lang w:eastAsia="ko-KR"/>
              </w:rPr>
              <w:t>are</w:t>
            </w:r>
            <w:r w:rsidR="00D62538" w:rsidRPr="00130358">
              <w:rPr>
                <w:lang w:eastAsia="ko-KR"/>
              </w:rPr>
              <w:t xml:space="preserve"> </w:t>
            </w:r>
            <w:r w:rsidR="0008089A" w:rsidRPr="00130358">
              <w:rPr>
                <w:lang w:eastAsia="ko-KR"/>
              </w:rPr>
              <w:t>not</w:t>
            </w:r>
            <w:r w:rsidR="00D62538" w:rsidRPr="00130358">
              <w:rPr>
                <w:lang w:eastAsia="ko-KR"/>
              </w:rPr>
              <w:t xml:space="preserve"> </w:t>
            </w:r>
            <w:r w:rsidR="0008089A" w:rsidRPr="00130358">
              <w:rPr>
                <w:lang w:eastAsia="ko-KR"/>
              </w:rPr>
              <w:t>settable</w:t>
            </w:r>
            <w:r w:rsidR="00D62538" w:rsidRPr="00130358">
              <w:rPr>
                <w:lang w:eastAsia="ko-KR"/>
              </w:rPr>
              <w:t xml:space="preserve"> </w:t>
            </w:r>
            <w:r w:rsidR="0008089A" w:rsidRPr="00130358">
              <w:rPr>
                <w:lang w:eastAsia="ko-KR"/>
              </w:rPr>
              <w:t>parameters</w:t>
            </w:r>
            <w:r w:rsidR="00D62538" w:rsidRPr="00130358">
              <w:rPr>
                <w:lang w:eastAsia="ko-KR"/>
              </w:rPr>
              <w:t xml:space="preserve"> </w:t>
            </w:r>
            <w:r w:rsidR="0008089A" w:rsidRPr="00130358">
              <w:rPr>
                <w:lang w:eastAsia="ko-KR"/>
              </w:rPr>
              <w:t>themselves.</w:t>
            </w:r>
          </w:p>
        </w:tc>
      </w:tr>
    </w:tbl>
    <w:p w14:paraId="146997C9" w14:textId="77777777" w:rsidR="0008089A" w:rsidRPr="00130358" w:rsidRDefault="0008089A" w:rsidP="00D62538">
      <w:pPr>
        <w:rPr>
          <w:rFonts w:eastAsia="SimSun"/>
          <w:lang w:eastAsia="zh-CN"/>
        </w:rPr>
      </w:pPr>
    </w:p>
    <w:p w14:paraId="31F0C0E7" w14:textId="77777777" w:rsidR="00123ECE" w:rsidRPr="00130358" w:rsidRDefault="00123ECE" w:rsidP="00D62538">
      <w:pPr>
        <w:pStyle w:val="Heading2"/>
        <w:keepNext w:val="0"/>
        <w:keepLines w:val="0"/>
      </w:pPr>
      <w:r w:rsidRPr="00130358">
        <w:t>9.</w:t>
      </w:r>
      <w:r w:rsidRPr="00130358">
        <w:rPr>
          <w:lang w:eastAsia="zh-CN"/>
        </w:rPr>
        <w:t>4</w:t>
      </w:r>
      <w:r w:rsidRPr="00130358">
        <w:tab/>
      </w:r>
      <w:r w:rsidRPr="00130358">
        <w:rPr>
          <w:lang w:eastAsia="zh-CN"/>
        </w:rPr>
        <w:t xml:space="preserve">UTRAN FDD CPICH </w:t>
      </w:r>
      <w:proofErr w:type="spellStart"/>
      <w:r w:rsidRPr="00130358">
        <w:rPr>
          <w:lang w:eastAsia="zh-CN"/>
        </w:rPr>
        <w:t>Ec</w:t>
      </w:r>
      <w:proofErr w:type="spellEnd"/>
      <w:r w:rsidRPr="00130358">
        <w:rPr>
          <w:lang w:eastAsia="zh-CN"/>
        </w:rPr>
        <w:t>/No</w:t>
      </w:r>
    </w:p>
    <w:p w14:paraId="7C25314F" w14:textId="77777777" w:rsidR="00123ECE" w:rsidRPr="00130358" w:rsidRDefault="00123ECE" w:rsidP="00D62538">
      <w:pPr>
        <w:pStyle w:val="Heading3"/>
        <w:keepNext w:val="0"/>
        <w:keepLines w:val="0"/>
        <w:rPr>
          <w:lang w:eastAsia="zh-CN"/>
        </w:rPr>
      </w:pPr>
      <w:r w:rsidRPr="00130358">
        <w:t>9.4.1</w:t>
      </w:r>
      <w:r w:rsidRPr="00130358">
        <w:tab/>
        <w:t xml:space="preserve">E-UTRAN FDD - UTRA FDD CPICH </w:t>
      </w:r>
      <w:proofErr w:type="spellStart"/>
      <w:r w:rsidRPr="00130358">
        <w:t>Ec</w:t>
      </w:r>
      <w:proofErr w:type="spellEnd"/>
      <w:r w:rsidRPr="00130358">
        <w:t>/No absolute accuracy</w:t>
      </w:r>
    </w:p>
    <w:p w14:paraId="39E1AA45" w14:textId="77777777" w:rsidR="00123ECE" w:rsidRPr="00130358" w:rsidRDefault="00123ECE" w:rsidP="00D62538">
      <w:pPr>
        <w:pStyle w:val="Heading4"/>
        <w:keepNext w:val="0"/>
        <w:keepLines w:val="0"/>
      </w:pPr>
      <w:r w:rsidRPr="00130358">
        <w:t>9.4.1.1</w:t>
      </w:r>
      <w:r w:rsidRPr="00130358">
        <w:tab/>
        <w:t>Test purpose</w:t>
      </w:r>
    </w:p>
    <w:p w14:paraId="214DFB99" w14:textId="77777777" w:rsidR="00123ECE" w:rsidRPr="00130358" w:rsidRDefault="00123EC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FDD - UTRA FDD </w:t>
      </w:r>
      <w:r w:rsidRPr="00130358">
        <w:rPr>
          <w:rFonts w:cs="v4.2.0"/>
        </w:rPr>
        <w:t xml:space="preserve">CPICH </w:t>
      </w:r>
      <w:proofErr w:type="spellStart"/>
      <w:r w:rsidRPr="00130358">
        <w:rPr>
          <w:rFonts w:cs="v4.2.0"/>
        </w:rPr>
        <w:t>Ec</w:t>
      </w:r>
      <w:proofErr w:type="spellEnd"/>
      <w:r w:rsidRPr="00130358">
        <w:rPr>
          <w:rFonts w:cs="v4.2.0"/>
        </w:rPr>
        <w:t xml:space="preserve">/No absolute measurement accuracy is within the specified limits. </w:t>
      </w:r>
    </w:p>
    <w:p w14:paraId="47B9F0F3" w14:textId="77777777" w:rsidR="00123ECE" w:rsidRPr="00130358" w:rsidRDefault="00123ECE" w:rsidP="00D62538">
      <w:pPr>
        <w:pStyle w:val="Heading4"/>
        <w:keepNext w:val="0"/>
        <w:keepLines w:val="0"/>
      </w:pPr>
      <w:r w:rsidRPr="00130358">
        <w:t>9.4.1.2</w:t>
      </w:r>
      <w:r w:rsidRPr="00130358">
        <w:tab/>
        <w:t>Test applicability</w:t>
      </w:r>
    </w:p>
    <w:p w14:paraId="435D8859" w14:textId="77777777" w:rsidR="00123ECE" w:rsidRPr="00130358" w:rsidRDefault="00123ECE" w:rsidP="00D62538">
      <w:r w:rsidRPr="00130358">
        <w:t xml:space="preserve">This test applies to all types of E-UTRA </w:t>
      </w:r>
      <w:r w:rsidRPr="00130358">
        <w:rPr>
          <w:lang w:eastAsia="zh-CN"/>
        </w:rPr>
        <w:t>F</w:t>
      </w:r>
      <w:r w:rsidRPr="00130358">
        <w:t>DD UE release 9 and forward</w:t>
      </w:r>
      <w:r w:rsidRPr="00130358">
        <w:rPr>
          <w:lang w:eastAsia="zh-CN"/>
        </w:rPr>
        <w:t xml:space="preserve"> that support UTRA FDD</w:t>
      </w:r>
      <w:r w:rsidRPr="00130358">
        <w:t>.</w:t>
      </w:r>
    </w:p>
    <w:p w14:paraId="764491A6" w14:textId="77777777" w:rsidR="00123ECE" w:rsidRPr="00130358" w:rsidRDefault="00123ECE" w:rsidP="00D62538">
      <w:pPr>
        <w:pStyle w:val="Heading4"/>
        <w:keepNext w:val="0"/>
        <w:keepLines w:val="0"/>
      </w:pPr>
      <w:r w:rsidRPr="00130358">
        <w:t>9.4.1.3</w:t>
      </w:r>
      <w:r w:rsidRPr="00130358">
        <w:tab/>
        <w:t>Minimum conformance requirements</w:t>
      </w:r>
    </w:p>
    <w:p w14:paraId="3F948CE8" w14:textId="77777777"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FDD </w:t>
      </w:r>
      <w:r w:rsidRPr="00130358">
        <w:t xml:space="preserve">CPICH </w:t>
      </w:r>
      <w:proofErr w:type="spellStart"/>
      <w:r w:rsidRPr="00130358">
        <w:t>Ec</w:t>
      </w:r>
      <w:proofErr w:type="spellEnd"/>
      <w:r w:rsidRPr="00130358">
        <w:t>/No</w:t>
      </w:r>
      <w:r w:rsidRPr="00130358">
        <w:rPr>
          <w:rFonts w:cs="v4.2.0"/>
        </w:rPr>
        <w:t xml:space="preserve"> </w:t>
      </w:r>
    </w:p>
    <w:p w14:paraId="40EE8702" w14:textId="77777777" w:rsidR="00123ECE" w:rsidRPr="00130358" w:rsidRDefault="00123ECE" w:rsidP="00D62538">
      <w:pPr>
        <w:rPr>
          <w:rFonts w:cs="v4.2.0"/>
        </w:rPr>
      </w:pPr>
      <w:r w:rsidRPr="00130358">
        <w:rPr>
          <w:rFonts w:cs="v4.2.0"/>
        </w:rPr>
        <w:lastRenderedPageBreak/>
        <w:t>The accuracy requirements in table 9.</w:t>
      </w:r>
      <w:r w:rsidRPr="00130358">
        <w:rPr>
          <w:rFonts w:cs="v4.2.0"/>
          <w:lang w:eastAsia="zh-CN"/>
        </w:rPr>
        <w:t>4.1.3-1</w:t>
      </w:r>
      <w:r w:rsidRPr="00130358">
        <w:rPr>
          <w:rFonts w:cs="v4.2.0"/>
        </w:rPr>
        <w:t xml:space="preserve"> are valid under the following conditions:</w:t>
      </w:r>
    </w:p>
    <w:p w14:paraId="19BE32B1" w14:textId="77777777" w:rsidR="00123ECE" w:rsidRPr="00130358" w:rsidRDefault="00123ECE" w:rsidP="00483222">
      <w:pPr>
        <w:pStyle w:val="B1"/>
      </w:pPr>
      <w:r w:rsidRPr="00130358">
        <w:rPr>
          <w:rFonts w:cs="v4.2.0"/>
        </w:rPr>
        <w:tab/>
      </w:r>
      <w:proofErr w:type="spellStart"/>
      <w:r w:rsidRPr="00130358">
        <w:rPr>
          <w:rFonts w:cs="v4.2.0"/>
        </w:rPr>
        <w:t>CPICH_RSCP|</w:t>
      </w:r>
      <w:r w:rsidRPr="00130358">
        <w:rPr>
          <w:rFonts w:cs="v4.2.0"/>
          <w:vertAlign w:val="subscript"/>
        </w:rPr>
        <w:t>dBm</w:t>
      </w:r>
      <w:proofErr w:type="spellEnd"/>
      <w:r w:rsidRPr="00130358">
        <w:rPr>
          <w:rFonts w:cs="v4.2.0"/>
        </w:rPr>
        <w:t xml:space="preserve"> </w:t>
      </w:r>
      <w:r w:rsidRPr="00130358">
        <w:rPr>
          <w:rFonts w:cs="v4.2.0"/>
        </w:rPr>
        <w:sym w:font="Symbol" w:char="F0B3"/>
      </w:r>
      <w:r w:rsidRPr="00130358">
        <w:rPr>
          <w:rFonts w:cs="v4.2.0"/>
        </w:rPr>
        <w:t xml:space="preserve"> -114 dBm</w:t>
      </w:r>
      <w:r w:rsidRPr="00130358">
        <w:t xml:space="preserve"> for Bands I, IV, VI, X, XI, XIX and XXI</w:t>
      </w:r>
    </w:p>
    <w:p w14:paraId="30AB7769" w14:textId="77777777" w:rsidR="00123ECE" w:rsidRPr="00130358" w:rsidRDefault="00123ECE" w:rsidP="00483222">
      <w:pPr>
        <w:pStyle w:val="B1"/>
      </w:pPr>
      <w:r w:rsidRPr="00130358">
        <w:tab/>
      </w:r>
      <w:proofErr w:type="spellStart"/>
      <w:r w:rsidRPr="00130358">
        <w:t>CPICH_RSCP|</w:t>
      </w:r>
      <w:r w:rsidRPr="00130358">
        <w:rPr>
          <w:vertAlign w:val="subscript"/>
        </w:rPr>
        <w:t>dBm</w:t>
      </w:r>
      <w:proofErr w:type="spellEnd"/>
      <w:r w:rsidRPr="00130358">
        <w:t xml:space="preserve"> </w:t>
      </w:r>
      <w:r w:rsidRPr="00130358">
        <w:sym w:font="Symbol" w:char="F0B3"/>
      </w:r>
      <w:r w:rsidRPr="00130358">
        <w:t xml:space="preserve"> -113 dBm for Band IX,</w:t>
      </w:r>
    </w:p>
    <w:p w14:paraId="3D10B915" w14:textId="77777777" w:rsidR="00123ECE" w:rsidRPr="00130358" w:rsidRDefault="00123ECE" w:rsidP="00483222">
      <w:pPr>
        <w:pStyle w:val="B1"/>
      </w:pPr>
      <w:r w:rsidRPr="00130358">
        <w:tab/>
      </w:r>
      <w:proofErr w:type="spellStart"/>
      <w:r w:rsidRPr="00130358">
        <w:t>CPICH_RSCP|</w:t>
      </w:r>
      <w:r w:rsidRPr="00130358">
        <w:rPr>
          <w:vertAlign w:val="subscript"/>
        </w:rPr>
        <w:t>dBm</w:t>
      </w:r>
      <w:proofErr w:type="spellEnd"/>
      <w:r w:rsidRPr="00130358">
        <w:t xml:space="preserve"> </w:t>
      </w:r>
      <w:r w:rsidRPr="00130358">
        <w:sym w:font="Symbol" w:char="F0B3"/>
      </w:r>
      <w:r w:rsidRPr="00130358">
        <w:t xml:space="preserve"> -112 dBm for Bands II, V and </w:t>
      </w:r>
      <w:smartTag w:uri="urn:schemas-microsoft-com:office:smarttags" w:element="stockticker">
        <w:r w:rsidRPr="00130358">
          <w:t>VII</w:t>
        </w:r>
      </w:smartTag>
      <w:r w:rsidRPr="00130358">
        <w:t>,</w:t>
      </w:r>
    </w:p>
    <w:p w14:paraId="45992E79" w14:textId="77777777" w:rsidR="00123ECE" w:rsidRPr="00130358" w:rsidRDefault="00123ECE" w:rsidP="00483222">
      <w:pPr>
        <w:pStyle w:val="B1"/>
        <w:rPr>
          <w:rFonts w:cs="v4.2.0"/>
        </w:rPr>
      </w:pPr>
      <w:r w:rsidRPr="00130358">
        <w:tab/>
      </w:r>
      <w:proofErr w:type="spellStart"/>
      <w:r w:rsidRPr="00130358">
        <w:t>CPICH_RSCP|</w:t>
      </w:r>
      <w:r w:rsidRPr="00130358">
        <w:rPr>
          <w:vertAlign w:val="subscript"/>
        </w:rPr>
        <w:t>dBm</w:t>
      </w:r>
      <w:proofErr w:type="spellEnd"/>
      <w:r w:rsidRPr="00130358">
        <w:t xml:space="preserve"> </w:t>
      </w:r>
      <w:r w:rsidRPr="00130358">
        <w:sym w:font="Symbol" w:char="F0B3"/>
      </w:r>
      <w:r w:rsidRPr="00130358">
        <w:t xml:space="preserve"> -111 dBm for Band </w:t>
      </w:r>
      <w:smartTag w:uri="urn:schemas-microsoft-com:office:smarttags" w:element="stockticker">
        <w:r w:rsidRPr="00130358">
          <w:t>III</w:t>
        </w:r>
      </w:smartTag>
      <w:r w:rsidRPr="00130358">
        <w:rPr>
          <w:rFonts w:cs="v4.2.0"/>
        </w:rPr>
        <w:t>, V</w:t>
      </w:r>
      <w:r w:rsidRPr="00130358">
        <w:rPr>
          <w:rFonts w:eastAsia="MS Mincho" w:cs="v4.2.0"/>
        </w:rPr>
        <w:t>III</w:t>
      </w:r>
      <w:r w:rsidRPr="00130358">
        <w:rPr>
          <w:rFonts w:cs="v4.2.0"/>
        </w:rPr>
        <w:t>, XII, XIII, XIV</w:t>
      </w:r>
      <w:r w:rsidRPr="00130358">
        <w:t>,</w:t>
      </w:r>
      <w:r w:rsidRPr="00130358">
        <w:rPr>
          <w:rFonts w:cs="v4.2.0"/>
        </w:rPr>
        <w:t xml:space="preserve"> </w:t>
      </w:r>
      <w:r w:rsidRPr="00130358">
        <w:rPr>
          <w:rFonts w:cs="v5.0.0"/>
        </w:rPr>
        <w:t>XX</w:t>
      </w:r>
      <w:r w:rsidRPr="00130358">
        <w:rPr>
          <w:rFonts w:eastAsia="MS Mincho" w:cs="v5.0.0"/>
        </w:rPr>
        <w:t xml:space="preserve"> </w:t>
      </w:r>
      <w:r w:rsidRPr="00130358">
        <w:t>and</w:t>
      </w:r>
      <w:r w:rsidRPr="00130358">
        <w:rPr>
          <w:rFonts w:cs="v5.0.0"/>
        </w:rPr>
        <w:t xml:space="preserve"> XXII</w:t>
      </w:r>
    </w:p>
    <w:p w14:paraId="2098BB9D" w14:textId="77777777" w:rsidR="00123ECE" w:rsidRPr="00130358" w:rsidRDefault="00123ECE" w:rsidP="00483222">
      <w:pPr>
        <w:pStyle w:val="B1"/>
        <w:rPr>
          <w:rFonts w:cs="v4.2.0"/>
        </w:rPr>
      </w:pPr>
      <w:r w:rsidRPr="00130358">
        <w:rPr>
          <w:rFonts w:cs="v4.2.0"/>
        </w:rPr>
        <w:tab/>
      </w:r>
      <w:proofErr w:type="spellStart"/>
      <w:r w:rsidRPr="00130358">
        <w:rPr>
          <w:rFonts w:cs="v4.2.0"/>
        </w:rPr>
        <w:t>CPICH_RSCP|</w:t>
      </w:r>
      <w:r w:rsidRPr="00130358">
        <w:rPr>
          <w:rFonts w:cs="v4.2.0"/>
          <w:vertAlign w:val="subscript"/>
        </w:rPr>
        <w:t>dBm</w:t>
      </w:r>
      <w:proofErr w:type="spellEnd"/>
      <w:r w:rsidRPr="00130358">
        <w:rPr>
          <w:rFonts w:cs="v4.2.0"/>
        </w:rPr>
        <w:t xml:space="preserve"> </w:t>
      </w:r>
      <w:r w:rsidRPr="00130358">
        <w:sym w:font="Symbol" w:char="F0B3"/>
      </w:r>
      <w:r w:rsidRPr="00130358">
        <w:t xml:space="preserve"> -110.5 dBm for Band XXV.</w:t>
      </w:r>
    </w:p>
    <w:p w14:paraId="1E623FD8" w14:textId="77777777" w:rsidR="00123ECE" w:rsidRPr="00130358" w:rsidRDefault="00123ECE" w:rsidP="00D62538">
      <w:pPr>
        <w:pStyle w:val="EQ"/>
        <w:keepLines w:val="0"/>
        <w:jc w:val="center"/>
        <w:rPr>
          <w:noProof w:val="0"/>
        </w:rPr>
      </w:pPr>
      <w:r w:rsidRPr="00130358">
        <w:rPr>
          <w:noProof w:val="0"/>
          <w:position w:val="-38"/>
        </w:rPr>
        <w:object w:dxaOrig="4200" w:dyaOrig="840" w14:anchorId="42E3D929">
          <v:shape id="_x0000_i1037" type="#_x0000_t75" style="width:210pt;height:42pt" o:ole="" fillcolor="window">
            <v:imagedata r:id="rId22" o:title=""/>
          </v:shape>
          <o:OLEObject Type="Embed" ProgID="Equation.3" ShapeID="_x0000_i1037" DrawAspect="Content" ObjectID="_1736593528" r:id="rId23"/>
        </w:object>
      </w:r>
    </w:p>
    <w:p w14:paraId="3A37F1B9" w14:textId="77777777" w:rsidR="00123ECE" w:rsidRPr="00130358" w:rsidRDefault="00123ECE" w:rsidP="00D62538">
      <w:pPr>
        <w:pStyle w:val="TH"/>
        <w:keepNext w:val="0"/>
        <w:keepLines w:val="0"/>
      </w:pPr>
      <w:r w:rsidRPr="00130358">
        <w:t>Table 9.</w:t>
      </w:r>
      <w:r w:rsidRPr="00130358">
        <w:rPr>
          <w:lang w:eastAsia="zh-CN"/>
        </w:rPr>
        <w:t>4.1.3-1</w:t>
      </w:r>
      <w:r w:rsidRPr="00130358">
        <w:t xml:space="preserve">: </w:t>
      </w:r>
      <w:r w:rsidRPr="00130358">
        <w:rPr>
          <w:lang w:eastAsia="zh-CN"/>
        </w:rPr>
        <w:t xml:space="preserve">UTRA FDD </w:t>
      </w:r>
      <w:proofErr w:type="spellStart"/>
      <w:r w:rsidRPr="00130358">
        <w:rPr>
          <w:lang w:eastAsia="zh-CN"/>
        </w:rPr>
        <w:t>CPICH_</w:t>
      </w:r>
      <w:r w:rsidRPr="00130358">
        <w:rPr>
          <w:rFonts w:cs="v4.2.0"/>
        </w:rPr>
        <w:t>Ec</w:t>
      </w:r>
      <w:proofErr w:type="spellEnd"/>
      <w:r w:rsidRPr="00130358">
        <w:rPr>
          <w:rFonts w:cs="v4.2.0"/>
        </w:rPr>
        <w:t>/Io</w:t>
      </w:r>
      <w:r w:rsidRPr="00130358">
        <w:t xml:space="preserve"> absolute accuracy</w:t>
      </w:r>
    </w:p>
    <w:tbl>
      <w:tblPr>
        <w:tblW w:w="966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021"/>
        <w:gridCol w:w="425"/>
        <w:gridCol w:w="1276"/>
        <w:gridCol w:w="850"/>
        <w:gridCol w:w="1134"/>
        <w:gridCol w:w="1276"/>
        <w:gridCol w:w="1134"/>
        <w:gridCol w:w="1417"/>
        <w:gridCol w:w="1134"/>
      </w:tblGrid>
      <w:tr w:rsidR="00123ECE" w:rsidRPr="00130358" w14:paraId="205A3412" w14:textId="77777777" w:rsidTr="00D62538">
        <w:trPr>
          <w:cantSplit/>
          <w:jc w:val="center"/>
        </w:trPr>
        <w:tc>
          <w:tcPr>
            <w:tcW w:w="1021" w:type="dxa"/>
            <w:vMerge w:val="restart"/>
            <w:shd w:val="clear" w:color="auto" w:fill="auto"/>
          </w:tcPr>
          <w:p w14:paraId="0F411F26" w14:textId="77777777" w:rsidR="00123ECE" w:rsidRPr="00130358" w:rsidRDefault="00123ECE" w:rsidP="00D62538">
            <w:pPr>
              <w:pStyle w:val="TAH"/>
              <w:keepNext w:val="0"/>
              <w:keepLines w:val="0"/>
              <w:rPr>
                <w:rFonts w:cs="v4.2.0"/>
              </w:rPr>
            </w:pPr>
            <w:r w:rsidRPr="00130358">
              <w:rPr>
                <w:rFonts w:cs="v4.2.0"/>
              </w:rPr>
              <w:t>Parameter</w:t>
            </w:r>
          </w:p>
        </w:tc>
        <w:tc>
          <w:tcPr>
            <w:tcW w:w="425" w:type="dxa"/>
            <w:vMerge w:val="restart"/>
            <w:shd w:val="clear" w:color="auto" w:fill="auto"/>
          </w:tcPr>
          <w:p w14:paraId="5054BF95" w14:textId="77777777" w:rsidR="00123ECE" w:rsidRPr="00130358" w:rsidRDefault="00123ECE" w:rsidP="00D62538">
            <w:pPr>
              <w:pStyle w:val="TAH"/>
              <w:keepNext w:val="0"/>
              <w:keepLines w:val="0"/>
              <w:rPr>
                <w:rFonts w:cs="v4.2.0"/>
              </w:rPr>
            </w:pPr>
            <w:r w:rsidRPr="00130358">
              <w:rPr>
                <w:rFonts w:cs="v4.2.0"/>
              </w:rPr>
              <w:t>Unit</w:t>
            </w:r>
          </w:p>
        </w:tc>
        <w:tc>
          <w:tcPr>
            <w:tcW w:w="2126" w:type="dxa"/>
            <w:gridSpan w:val="2"/>
            <w:shd w:val="clear" w:color="auto" w:fill="auto"/>
          </w:tcPr>
          <w:p w14:paraId="5E469B9B" w14:textId="397D690C" w:rsidR="00123ECE" w:rsidRPr="00130358" w:rsidRDefault="00123ECE" w:rsidP="00D62538">
            <w:pPr>
              <w:pStyle w:val="TAH"/>
              <w:keepNext w:val="0"/>
              <w:keepLines w:val="0"/>
              <w:rPr>
                <w:rFonts w:cs="v4.2.0"/>
              </w:rPr>
            </w:pPr>
            <w:r w:rsidRPr="00130358">
              <w:rPr>
                <w:rFonts w:cs="v4.2.0"/>
              </w:rPr>
              <w:t>Accuracy</w:t>
            </w:r>
            <w:r w:rsidR="00D62538" w:rsidRPr="00130358">
              <w:rPr>
                <w:rFonts w:cs="v4.2.0"/>
              </w:rPr>
              <w:t xml:space="preserve"> </w:t>
            </w:r>
            <w:r w:rsidRPr="00130358">
              <w:rPr>
                <w:rFonts w:cs="v4.2.0"/>
              </w:rPr>
              <w:t>[dB]</w:t>
            </w:r>
          </w:p>
        </w:tc>
        <w:tc>
          <w:tcPr>
            <w:tcW w:w="6095" w:type="dxa"/>
            <w:gridSpan w:val="5"/>
            <w:shd w:val="clear" w:color="auto" w:fill="auto"/>
          </w:tcPr>
          <w:p w14:paraId="55CC7966" w14:textId="77777777" w:rsidR="00123ECE" w:rsidRPr="00130358" w:rsidRDefault="00123ECE" w:rsidP="00D62538">
            <w:pPr>
              <w:pStyle w:val="TAH"/>
              <w:keepNext w:val="0"/>
              <w:keepLines w:val="0"/>
            </w:pPr>
            <w:r w:rsidRPr="00130358">
              <w:t>Conditions</w:t>
            </w:r>
          </w:p>
        </w:tc>
      </w:tr>
      <w:tr w:rsidR="00123ECE" w:rsidRPr="00130358" w14:paraId="29E9DFD0" w14:textId="77777777" w:rsidTr="00D62538">
        <w:trPr>
          <w:cantSplit/>
          <w:jc w:val="center"/>
        </w:trPr>
        <w:tc>
          <w:tcPr>
            <w:tcW w:w="1021" w:type="dxa"/>
            <w:vMerge/>
            <w:shd w:val="clear" w:color="auto" w:fill="auto"/>
          </w:tcPr>
          <w:p w14:paraId="3F8C4D3D" w14:textId="77777777" w:rsidR="00123ECE" w:rsidRPr="00130358" w:rsidRDefault="00123ECE" w:rsidP="00D62538">
            <w:pPr>
              <w:pStyle w:val="TAH"/>
              <w:keepNext w:val="0"/>
              <w:keepLines w:val="0"/>
              <w:rPr>
                <w:rFonts w:cs="v4.2.0"/>
              </w:rPr>
            </w:pPr>
          </w:p>
        </w:tc>
        <w:tc>
          <w:tcPr>
            <w:tcW w:w="425" w:type="dxa"/>
            <w:vMerge/>
            <w:shd w:val="clear" w:color="auto" w:fill="auto"/>
          </w:tcPr>
          <w:p w14:paraId="047BE791" w14:textId="77777777" w:rsidR="00123ECE" w:rsidRPr="00130358" w:rsidRDefault="00123ECE" w:rsidP="00D62538">
            <w:pPr>
              <w:pStyle w:val="TAH"/>
              <w:keepNext w:val="0"/>
              <w:keepLines w:val="0"/>
              <w:rPr>
                <w:rFonts w:cs="v4.2.0"/>
              </w:rPr>
            </w:pPr>
          </w:p>
        </w:tc>
        <w:tc>
          <w:tcPr>
            <w:tcW w:w="1276" w:type="dxa"/>
            <w:vMerge w:val="restart"/>
            <w:shd w:val="clear" w:color="auto" w:fill="auto"/>
          </w:tcPr>
          <w:p w14:paraId="206F6751" w14:textId="2963DF1A" w:rsidR="00123ECE" w:rsidRPr="00130358" w:rsidRDefault="00123ECE" w:rsidP="00D62538">
            <w:pPr>
              <w:pStyle w:val="TAH"/>
              <w:keepNext w:val="0"/>
              <w:keepLines w:val="0"/>
              <w:rPr>
                <w:rFonts w:cs="v4.2.0"/>
              </w:rPr>
            </w:pPr>
            <w:r w:rsidRPr="00130358">
              <w:rPr>
                <w:rFonts w:cs="v4.2.0"/>
              </w:rPr>
              <w:t>Normal</w:t>
            </w:r>
            <w:r w:rsidR="00D62538" w:rsidRPr="00130358">
              <w:rPr>
                <w:rFonts w:cs="v4.2.0"/>
              </w:rPr>
              <w:t xml:space="preserve"> </w:t>
            </w:r>
            <w:r w:rsidRPr="00130358">
              <w:rPr>
                <w:rFonts w:cs="v4.2.0"/>
              </w:rPr>
              <w:t>condition</w:t>
            </w:r>
          </w:p>
        </w:tc>
        <w:tc>
          <w:tcPr>
            <w:tcW w:w="850" w:type="dxa"/>
            <w:vMerge w:val="restart"/>
            <w:shd w:val="clear" w:color="auto" w:fill="auto"/>
          </w:tcPr>
          <w:p w14:paraId="6CDB4665" w14:textId="076389E7" w:rsidR="00123ECE" w:rsidRPr="00130358" w:rsidRDefault="00123ECE" w:rsidP="00D62538">
            <w:pPr>
              <w:pStyle w:val="TAH"/>
              <w:keepNext w:val="0"/>
              <w:keepLines w:val="0"/>
              <w:rPr>
                <w:rFonts w:cs="v4.2.0"/>
              </w:rPr>
            </w:pPr>
            <w:r w:rsidRPr="00130358">
              <w:rPr>
                <w:rFonts w:cs="v4.2.0"/>
              </w:rPr>
              <w:t>Extreme</w:t>
            </w:r>
            <w:r w:rsidR="00D62538" w:rsidRPr="00130358">
              <w:rPr>
                <w:rFonts w:cs="v4.2.0"/>
              </w:rPr>
              <w:t xml:space="preserve"> </w:t>
            </w:r>
            <w:r w:rsidRPr="00130358">
              <w:rPr>
                <w:rFonts w:cs="v4.2.0"/>
              </w:rPr>
              <w:t>condition</w:t>
            </w:r>
          </w:p>
        </w:tc>
        <w:tc>
          <w:tcPr>
            <w:tcW w:w="1134" w:type="dxa"/>
            <w:shd w:val="clear" w:color="auto" w:fill="auto"/>
          </w:tcPr>
          <w:p w14:paraId="332884D5" w14:textId="1794CE61" w:rsidR="00123ECE" w:rsidRPr="00130358" w:rsidRDefault="00123ECE" w:rsidP="00D62538">
            <w:pPr>
              <w:pStyle w:val="TAH"/>
              <w:keepNext w:val="0"/>
              <w:keepLines w:val="0"/>
              <w:rPr>
                <w:rFonts w:cs="v4.2.0"/>
              </w:rPr>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eastAsia="MS Mincho" w:cs="v5.0.0"/>
              </w:rPr>
              <w:t xml:space="preserve"> </w:t>
            </w:r>
            <w:r w:rsidRPr="00130358">
              <w:rPr>
                <w:rFonts w:cs="v4.2.0"/>
              </w:rPr>
              <w:t>XIX</w:t>
            </w:r>
            <w:r w:rsidR="00D62538" w:rsidRPr="00130358">
              <w:rPr>
                <w:rFonts w:cs="v4.2.0"/>
              </w:rPr>
              <w:t xml:space="preserve"> </w:t>
            </w:r>
            <w:r w:rsidRPr="00130358">
              <w:rPr>
                <w:rFonts w:cs="v4.2.0"/>
              </w:rPr>
              <w:t>and</w:t>
            </w:r>
            <w:r w:rsidR="00D62538" w:rsidRPr="00130358">
              <w:rPr>
                <w:rFonts w:cs="v4.2.0"/>
              </w:rPr>
              <w:t xml:space="preserve"> </w:t>
            </w:r>
            <w:r w:rsidRPr="00130358">
              <w:rPr>
                <w:rFonts w:cs="v4.2.0"/>
              </w:rPr>
              <w:t>XXI</w:t>
            </w:r>
          </w:p>
        </w:tc>
        <w:tc>
          <w:tcPr>
            <w:tcW w:w="1276" w:type="dxa"/>
            <w:shd w:val="clear" w:color="auto" w:fill="auto"/>
          </w:tcPr>
          <w:p w14:paraId="347CA7D6" w14:textId="703D7871" w:rsidR="00123ECE" w:rsidRPr="00130358" w:rsidRDefault="00123ECE" w:rsidP="00D62538">
            <w:pPr>
              <w:pStyle w:val="TAH"/>
              <w:keepNext w:val="0"/>
              <w:keepLines w:val="0"/>
              <w:rPr>
                <w:rFonts w:cs="v4.2.0"/>
              </w:rPr>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smartTag w:uri="urn:schemas-microsoft-com:office:smarttags" w:element="stockticker">
              <w:r w:rsidRPr="00130358">
                <w:rPr>
                  <w:rFonts w:cs="v5.0.0"/>
                </w:rPr>
                <w:t>VII</w:t>
              </w:r>
            </w:smartTag>
          </w:p>
        </w:tc>
        <w:tc>
          <w:tcPr>
            <w:tcW w:w="1134" w:type="dxa"/>
            <w:shd w:val="clear" w:color="auto" w:fill="auto"/>
          </w:tcPr>
          <w:p w14:paraId="2D3F8905" w14:textId="611B2190" w:rsidR="00123ECE" w:rsidRPr="00130358" w:rsidRDefault="00123ECE" w:rsidP="00D62538">
            <w:pPr>
              <w:pStyle w:val="TAH"/>
              <w:keepNext w:val="0"/>
              <w:keepLines w:val="0"/>
              <w:rPr>
                <w:rFonts w:cs="v4.2.0"/>
              </w:rPr>
            </w:pPr>
            <w:r w:rsidRPr="00130358">
              <w:rPr>
                <w:rFonts w:cs="v4.2.0"/>
              </w:rPr>
              <w:t>Band</w:t>
            </w:r>
            <w:r w:rsidR="00D62538" w:rsidRPr="00130358">
              <w:rPr>
                <w:rFonts w:cs="v4.2.0"/>
              </w:rPr>
              <w:t xml:space="preserve"> </w:t>
            </w:r>
            <w:r w:rsidRPr="00130358">
              <w:rPr>
                <w:rFonts w:cs="v4.2.0"/>
              </w:rPr>
              <w:t>XXV</w:t>
            </w:r>
            <w:r w:rsidR="00D62538" w:rsidRPr="00130358">
              <w:rPr>
                <w:rFonts w:cs="v4.2.0"/>
              </w:rPr>
              <w:t xml:space="preserve"> </w:t>
            </w:r>
            <w:r w:rsidRPr="00130358">
              <w:rPr>
                <w:rFonts w:cs="v5.0.0"/>
              </w:rPr>
              <w:t>and</w:t>
            </w:r>
            <w:r w:rsidR="00D62538" w:rsidRPr="00130358">
              <w:rPr>
                <w:rFonts w:cs="v5.0.0"/>
              </w:rPr>
              <w:t xml:space="preserve"> </w:t>
            </w:r>
            <w:r w:rsidRPr="00130358">
              <w:rPr>
                <w:rFonts w:cs="v5.0.0"/>
              </w:rPr>
              <w:t>XXVI</w:t>
            </w:r>
          </w:p>
        </w:tc>
        <w:tc>
          <w:tcPr>
            <w:tcW w:w="1417" w:type="dxa"/>
            <w:shd w:val="clear" w:color="auto" w:fill="auto"/>
          </w:tcPr>
          <w:p w14:paraId="79785B35" w14:textId="50DB6027" w:rsidR="00123ECE" w:rsidRPr="00130358" w:rsidRDefault="00123ECE" w:rsidP="00D62538">
            <w:pPr>
              <w:pStyle w:val="TAH"/>
              <w:keepNext w:val="0"/>
              <w:keepLines w:val="0"/>
              <w:rPr>
                <w:rFonts w:cs="v4.2.0"/>
              </w:rPr>
            </w:pPr>
            <w:r w:rsidRPr="00130358">
              <w:rPr>
                <w:rFonts w:cs="v5.0.0"/>
              </w:rPr>
              <w:t>Band</w:t>
            </w:r>
            <w:r w:rsidR="00D62538" w:rsidRPr="00130358">
              <w:rPr>
                <w:rFonts w:cs="v5.0.0"/>
              </w:rPr>
              <w:t xml:space="preserve"> </w:t>
            </w:r>
            <w:smartTag w:uri="urn:schemas-microsoft-com:office:smarttags" w:element="stockticker">
              <w:r w:rsidRPr="00130358">
                <w:rPr>
                  <w:rFonts w:cs="v5.0.0"/>
                </w:rPr>
                <w:t>III</w:t>
              </w:r>
            </w:smartTag>
            <w:r w:rsidRPr="00130358">
              <w:rPr>
                <w:rFonts w:cs="v5.0.0"/>
              </w:rPr>
              <w:t>,</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134" w:type="dxa"/>
            <w:shd w:val="clear" w:color="auto" w:fill="auto"/>
          </w:tcPr>
          <w:p w14:paraId="194FEAA8" w14:textId="4D223D34" w:rsidR="00123ECE" w:rsidRPr="00130358" w:rsidRDefault="00123ECE" w:rsidP="00D62538">
            <w:pPr>
              <w:pStyle w:val="TAH"/>
              <w:keepNext w:val="0"/>
              <w:keepLines w:val="0"/>
            </w:pPr>
            <w:r w:rsidRPr="00130358">
              <w:t>Band</w:t>
            </w:r>
            <w:r w:rsidR="00D62538" w:rsidRPr="00130358">
              <w:t xml:space="preserve"> </w:t>
            </w:r>
            <w:r w:rsidRPr="00130358">
              <w:t>IX</w:t>
            </w:r>
          </w:p>
        </w:tc>
      </w:tr>
      <w:tr w:rsidR="00123ECE" w:rsidRPr="00130358" w14:paraId="778CF3CE" w14:textId="77777777" w:rsidTr="00D62538">
        <w:trPr>
          <w:cantSplit/>
          <w:jc w:val="center"/>
        </w:trPr>
        <w:tc>
          <w:tcPr>
            <w:tcW w:w="1021" w:type="dxa"/>
            <w:vMerge/>
            <w:shd w:val="clear" w:color="auto" w:fill="auto"/>
          </w:tcPr>
          <w:p w14:paraId="0C3BEB8F" w14:textId="77777777" w:rsidR="00123ECE" w:rsidRPr="00130358" w:rsidRDefault="00123ECE" w:rsidP="00D62538">
            <w:pPr>
              <w:pStyle w:val="TAH"/>
              <w:keepNext w:val="0"/>
              <w:keepLines w:val="0"/>
              <w:rPr>
                <w:rFonts w:cs="v4.2.0"/>
              </w:rPr>
            </w:pPr>
          </w:p>
        </w:tc>
        <w:tc>
          <w:tcPr>
            <w:tcW w:w="425" w:type="dxa"/>
            <w:vMerge/>
            <w:shd w:val="clear" w:color="auto" w:fill="auto"/>
          </w:tcPr>
          <w:p w14:paraId="71C87AE1" w14:textId="77777777" w:rsidR="00123ECE" w:rsidRPr="00130358" w:rsidRDefault="00123ECE" w:rsidP="00D62538">
            <w:pPr>
              <w:pStyle w:val="TAH"/>
              <w:keepNext w:val="0"/>
              <w:keepLines w:val="0"/>
              <w:rPr>
                <w:rFonts w:cs="v4.2.0"/>
              </w:rPr>
            </w:pPr>
          </w:p>
        </w:tc>
        <w:tc>
          <w:tcPr>
            <w:tcW w:w="1276" w:type="dxa"/>
            <w:vMerge/>
            <w:shd w:val="clear" w:color="auto" w:fill="auto"/>
          </w:tcPr>
          <w:p w14:paraId="331EF0D7" w14:textId="77777777" w:rsidR="00123ECE" w:rsidRPr="00130358" w:rsidRDefault="00123ECE" w:rsidP="00D62538">
            <w:pPr>
              <w:pStyle w:val="TAH"/>
              <w:keepNext w:val="0"/>
              <w:keepLines w:val="0"/>
              <w:rPr>
                <w:rFonts w:cs="v4.2.0"/>
              </w:rPr>
            </w:pPr>
          </w:p>
        </w:tc>
        <w:tc>
          <w:tcPr>
            <w:tcW w:w="850" w:type="dxa"/>
            <w:vMerge/>
            <w:shd w:val="clear" w:color="auto" w:fill="auto"/>
          </w:tcPr>
          <w:p w14:paraId="450A3F8C" w14:textId="77777777" w:rsidR="00123ECE" w:rsidRPr="00130358" w:rsidRDefault="00123ECE" w:rsidP="00D62538">
            <w:pPr>
              <w:pStyle w:val="TAH"/>
              <w:keepNext w:val="0"/>
              <w:keepLines w:val="0"/>
              <w:rPr>
                <w:rFonts w:cs="v4.2.0"/>
              </w:rPr>
            </w:pPr>
          </w:p>
        </w:tc>
        <w:tc>
          <w:tcPr>
            <w:tcW w:w="1134" w:type="dxa"/>
            <w:shd w:val="clear" w:color="auto" w:fill="auto"/>
          </w:tcPr>
          <w:p w14:paraId="3534B6BA" w14:textId="2097E39C"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276" w:type="dxa"/>
            <w:shd w:val="clear" w:color="auto" w:fill="auto"/>
          </w:tcPr>
          <w:p w14:paraId="4252C161" w14:textId="486B5641"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7BD18ED6" w14:textId="541C3099"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417" w:type="dxa"/>
            <w:shd w:val="clear" w:color="auto" w:fill="auto"/>
          </w:tcPr>
          <w:p w14:paraId="31619776" w14:textId="7EA1C43F" w:rsidR="00123ECE" w:rsidRPr="00130358" w:rsidRDefault="00123ECE" w:rsidP="00D62538">
            <w:pPr>
              <w:pStyle w:val="TAH"/>
              <w:keepNext w:val="0"/>
              <w:keepLines w:val="0"/>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07FC5D1E" w14:textId="2B25BD41" w:rsidR="00123ECE" w:rsidRPr="00130358" w:rsidRDefault="00123ECE" w:rsidP="00D62538">
            <w:pPr>
              <w:pStyle w:val="TAH"/>
              <w:keepNext w:val="0"/>
              <w:keepLines w:val="0"/>
            </w:pPr>
            <w:r w:rsidRPr="00130358">
              <w:t>Io</w:t>
            </w:r>
            <w:r w:rsidR="00D62538" w:rsidRPr="00130358">
              <w:t xml:space="preserve"> </w:t>
            </w:r>
            <w:r w:rsidRPr="00130358">
              <w:t>[dBm/3,84</w:t>
            </w:r>
            <w:r w:rsidR="00D62538" w:rsidRPr="00130358">
              <w:t xml:space="preserve"> </w:t>
            </w:r>
            <w:r w:rsidRPr="00130358">
              <w:t>MHz]</w:t>
            </w:r>
          </w:p>
        </w:tc>
      </w:tr>
      <w:tr w:rsidR="00123ECE" w:rsidRPr="00130358" w14:paraId="163AA86D" w14:textId="77777777" w:rsidTr="00D62538">
        <w:trPr>
          <w:cantSplit/>
          <w:jc w:val="center"/>
        </w:trPr>
        <w:tc>
          <w:tcPr>
            <w:tcW w:w="1021" w:type="dxa"/>
            <w:shd w:val="clear" w:color="auto" w:fill="auto"/>
          </w:tcPr>
          <w:p w14:paraId="7572109B" w14:textId="77777777" w:rsidR="00123ECE" w:rsidRPr="00130358" w:rsidRDefault="00123ECE" w:rsidP="00D62538">
            <w:pPr>
              <w:pStyle w:val="TAC"/>
              <w:keepNext w:val="0"/>
              <w:keepLines w:val="0"/>
            </w:pPr>
            <w:proofErr w:type="spellStart"/>
            <w:r w:rsidRPr="00130358">
              <w:t>CPICH_Ec</w:t>
            </w:r>
            <w:proofErr w:type="spellEnd"/>
            <w:r w:rsidRPr="00130358">
              <w:t>/Io</w:t>
            </w:r>
          </w:p>
        </w:tc>
        <w:tc>
          <w:tcPr>
            <w:tcW w:w="425" w:type="dxa"/>
            <w:shd w:val="clear" w:color="auto" w:fill="auto"/>
          </w:tcPr>
          <w:p w14:paraId="33F4045E" w14:textId="77777777" w:rsidR="00123ECE" w:rsidRPr="00130358" w:rsidRDefault="00123ECE" w:rsidP="00D62538">
            <w:pPr>
              <w:pStyle w:val="TAC"/>
              <w:keepNext w:val="0"/>
              <w:keepLines w:val="0"/>
            </w:pPr>
            <w:r w:rsidRPr="00130358">
              <w:t>dB</w:t>
            </w:r>
          </w:p>
        </w:tc>
        <w:tc>
          <w:tcPr>
            <w:tcW w:w="1276" w:type="dxa"/>
            <w:shd w:val="clear" w:color="auto" w:fill="auto"/>
          </w:tcPr>
          <w:p w14:paraId="33585FF1" w14:textId="1DF29DEC" w:rsidR="00123ECE" w:rsidRPr="00130358" w:rsidRDefault="00123ECE" w:rsidP="00D62538">
            <w:pPr>
              <w:pStyle w:val="TAC"/>
              <w:keepNext w:val="0"/>
              <w:keepLines w:val="0"/>
              <w:jc w:val="left"/>
            </w:pPr>
            <w:r w:rsidRPr="00130358">
              <w:sym w:font="Symbol" w:char="F0B1"/>
            </w:r>
            <w:r w:rsidR="00D62538" w:rsidRPr="00130358">
              <w:t xml:space="preserve"> </w:t>
            </w:r>
            <w:r w:rsidRPr="00130358">
              <w:t>1.5</w:t>
            </w:r>
            <w:r w:rsidR="00D62538" w:rsidRPr="00130358">
              <w:t xml:space="preserve">  </w:t>
            </w:r>
            <w:r w:rsidRPr="00130358">
              <w:t>for</w:t>
            </w:r>
            <w:r w:rsidR="00D62538" w:rsidRPr="00130358">
              <w:t xml:space="preserve">  </w:t>
            </w:r>
            <w:r w:rsidRPr="00130358">
              <w:noBreakHyphen/>
              <w:t>14</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p>
          <w:p w14:paraId="60657990" w14:textId="5012F300" w:rsidR="00123ECE" w:rsidRPr="00130358" w:rsidRDefault="00123ECE" w:rsidP="00D62538">
            <w:pPr>
              <w:pStyle w:val="TAC"/>
              <w:keepNext w:val="0"/>
              <w:keepLines w:val="0"/>
              <w:jc w:val="left"/>
            </w:pPr>
            <w:r w:rsidRPr="00130358">
              <w:sym w:font="Symbol" w:char="F0B1"/>
            </w:r>
            <w:r w:rsidR="00D62538" w:rsidRPr="00130358">
              <w:t xml:space="preserve"> </w:t>
            </w:r>
            <w:r w:rsidRPr="00130358">
              <w:t>2</w:t>
            </w:r>
            <w:r w:rsidR="00D62538" w:rsidRPr="00130358">
              <w:t xml:space="preserve">     </w:t>
            </w:r>
            <w:r w:rsidRPr="00130358">
              <w:t>for</w:t>
            </w:r>
            <w:r w:rsidR="00D62538" w:rsidRPr="00130358">
              <w:t xml:space="preserve"> </w:t>
            </w:r>
            <w:r w:rsidRPr="00130358">
              <w:noBreakHyphen/>
              <w:t>16</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t>-14</w:t>
            </w:r>
          </w:p>
          <w:p w14:paraId="2FF5816D" w14:textId="4829846F" w:rsidR="00123ECE" w:rsidRPr="00130358" w:rsidRDefault="00123ECE" w:rsidP="00D62538">
            <w:pPr>
              <w:pStyle w:val="TAC"/>
              <w:keepNext w:val="0"/>
              <w:keepLines w:val="0"/>
              <w:jc w:val="left"/>
            </w:pPr>
            <w:r w:rsidRPr="00130358">
              <w:sym w:font="Symbol" w:char="F0B1"/>
            </w:r>
            <w:r w:rsidR="00D62538" w:rsidRPr="00130358">
              <w:t xml:space="preserve"> </w:t>
            </w:r>
            <w:r w:rsidRPr="00130358">
              <w:t>3</w:t>
            </w:r>
            <w:r w:rsidR="00D62538" w:rsidRPr="00130358">
              <w:t xml:space="preserve">      </w:t>
            </w:r>
            <w:r w:rsidRPr="00130358">
              <w:t>for</w:t>
            </w:r>
            <w:r w:rsidR="00D62538" w:rsidRPr="00130358">
              <w:t xml:space="preserve"> </w:t>
            </w:r>
            <w:r w:rsidRPr="00130358">
              <w:noBreakHyphen/>
              <w:t>20</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t>-16</w:t>
            </w:r>
          </w:p>
        </w:tc>
        <w:tc>
          <w:tcPr>
            <w:tcW w:w="850" w:type="dxa"/>
            <w:shd w:val="clear" w:color="auto" w:fill="auto"/>
          </w:tcPr>
          <w:p w14:paraId="7872EC97" w14:textId="200FCF00" w:rsidR="00123ECE" w:rsidRPr="00130358" w:rsidRDefault="00123ECE" w:rsidP="00D62538">
            <w:pPr>
              <w:pStyle w:val="TAC"/>
              <w:keepNext w:val="0"/>
              <w:keepLines w:val="0"/>
            </w:pPr>
            <w:r w:rsidRPr="00130358">
              <w:sym w:font="Symbol" w:char="F0B1"/>
            </w:r>
            <w:r w:rsidR="00D62538" w:rsidRPr="00130358">
              <w:t xml:space="preserve"> </w:t>
            </w:r>
            <w:r w:rsidRPr="00130358">
              <w:t>3</w:t>
            </w:r>
          </w:p>
        </w:tc>
        <w:tc>
          <w:tcPr>
            <w:tcW w:w="1134" w:type="dxa"/>
            <w:shd w:val="clear" w:color="auto" w:fill="auto"/>
          </w:tcPr>
          <w:p w14:paraId="6BEB4D52" w14:textId="77777777" w:rsidR="00123ECE" w:rsidRPr="00130358" w:rsidRDefault="00123ECE" w:rsidP="00D62538">
            <w:pPr>
              <w:pStyle w:val="TAC"/>
              <w:keepNext w:val="0"/>
              <w:keepLines w:val="0"/>
            </w:pPr>
            <w:r w:rsidRPr="00130358">
              <w:rPr>
                <w:rFonts w:cs="v5.0.0"/>
              </w:rPr>
              <w:t>-94...-50</w:t>
            </w:r>
          </w:p>
        </w:tc>
        <w:tc>
          <w:tcPr>
            <w:tcW w:w="1276" w:type="dxa"/>
            <w:shd w:val="clear" w:color="auto" w:fill="auto"/>
          </w:tcPr>
          <w:p w14:paraId="3D02355B" w14:textId="77777777" w:rsidR="00123ECE" w:rsidRPr="00130358" w:rsidRDefault="00123ECE" w:rsidP="00D62538">
            <w:pPr>
              <w:pStyle w:val="TAC"/>
              <w:keepNext w:val="0"/>
              <w:keepLines w:val="0"/>
            </w:pPr>
            <w:r w:rsidRPr="00130358">
              <w:rPr>
                <w:rFonts w:cs="v5.0.0"/>
              </w:rPr>
              <w:t>-92…-50</w:t>
            </w:r>
          </w:p>
        </w:tc>
        <w:tc>
          <w:tcPr>
            <w:tcW w:w="1134" w:type="dxa"/>
            <w:shd w:val="clear" w:color="auto" w:fill="auto"/>
          </w:tcPr>
          <w:p w14:paraId="18C5B38F" w14:textId="77777777" w:rsidR="00123ECE" w:rsidRPr="00130358" w:rsidRDefault="00123ECE" w:rsidP="00D62538">
            <w:pPr>
              <w:pStyle w:val="TAC"/>
              <w:keepNext w:val="0"/>
              <w:keepLines w:val="0"/>
            </w:pPr>
            <w:r w:rsidRPr="00130358">
              <w:t>-90.5…-50</w:t>
            </w:r>
          </w:p>
          <w:p w14:paraId="73864412" w14:textId="1EA0F8EB" w:rsidR="00123ECE" w:rsidRPr="00130358" w:rsidRDefault="00123ECE" w:rsidP="00D62538">
            <w:pPr>
              <w:pStyle w:val="TAC"/>
              <w:keepNext w:val="0"/>
              <w:keepLines w:val="0"/>
            </w:pPr>
            <w:r w:rsidRPr="00130358">
              <w:rPr>
                <w:rFonts w:cs="v5.0.0"/>
              </w:rPr>
              <w:t>(Note</w:t>
            </w:r>
            <w:r w:rsidR="00D62538" w:rsidRPr="00130358">
              <w:rPr>
                <w:rFonts w:cs="v5.0.0"/>
              </w:rPr>
              <w:t xml:space="preserve"> </w:t>
            </w:r>
            <w:r w:rsidRPr="00130358">
              <w:rPr>
                <w:rFonts w:cs="v5.0.0"/>
              </w:rPr>
              <w:t>1)</w:t>
            </w:r>
          </w:p>
        </w:tc>
        <w:tc>
          <w:tcPr>
            <w:tcW w:w="1417" w:type="dxa"/>
            <w:shd w:val="clear" w:color="auto" w:fill="auto"/>
          </w:tcPr>
          <w:p w14:paraId="00EE5F8D" w14:textId="77777777" w:rsidR="00123ECE" w:rsidRPr="00130358" w:rsidRDefault="00123ECE" w:rsidP="00D62538">
            <w:pPr>
              <w:pStyle w:val="TAC"/>
              <w:keepNext w:val="0"/>
              <w:keepLines w:val="0"/>
            </w:pPr>
            <w:r w:rsidRPr="00130358">
              <w:rPr>
                <w:rFonts w:cs="v5.0.0"/>
              </w:rPr>
              <w:t>-91…-50</w:t>
            </w:r>
          </w:p>
        </w:tc>
        <w:tc>
          <w:tcPr>
            <w:tcW w:w="1134" w:type="dxa"/>
            <w:shd w:val="clear" w:color="auto" w:fill="auto"/>
          </w:tcPr>
          <w:p w14:paraId="53D4652F" w14:textId="77777777" w:rsidR="00123ECE" w:rsidRPr="00130358" w:rsidRDefault="00123ECE" w:rsidP="00D62538">
            <w:pPr>
              <w:pStyle w:val="TAC"/>
              <w:keepNext w:val="0"/>
              <w:keepLines w:val="0"/>
            </w:pPr>
            <w:r w:rsidRPr="00130358">
              <w:t>-93...-50</w:t>
            </w:r>
          </w:p>
        </w:tc>
      </w:tr>
      <w:tr w:rsidR="00123ECE" w:rsidRPr="00130358" w14:paraId="5DBFFACE" w14:textId="77777777" w:rsidTr="00D62538">
        <w:trPr>
          <w:cantSplit/>
          <w:jc w:val="center"/>
        </w:trPr>
        <w:tc>
          <w:tcPr>
            <w:tcW w:w="9667" w:type="dxa"/>
            <w:gridSpan w:val="9"/>
            <w:shd w:val="clear" w:color="auto" w:fill="auto"/>
          </w:tcPr>
          <w:p w14:paraId="635C0F33" w14:textId="6E8B32BF" w:rsidR="00123ECE" w:rsidRPr="00130358" w:rsidRDefault="00123ECE" w:rsidP="00D62538">
            <w:pPr>
              <w:pStyle w:val="TAN"/>
              <w:keepNext w:val="0"/>
              <w:keepLines w:val="0"/>
            </w:pPr>
            <w:r w:rsidRPr="00130358">
              <w:t>NOTE:</w:t>
            </w:r>
            <w:r w:rsidRPr="00130358">
              <w:tab/>
              <w:t>The</w:t>
            </w:r>
            <w:r w:rsidR="00D62538" w:rsidRPr="00130358">
              <w:t xml:space="preserve"> </w:t>
            </w:r>
            <w:r w:rsidRPr="00130358">
              <w:t>condition</w:t>
            </w:r>
            <w:r w:rsidR="00D62538" w:rsidRPr="00130358">
              <w:t xml:space="preserve"> </w:t>
            </w:r>
            <w:r w:rsidRPr="00130358">
              <w:t>is</w:t>
            </w:r>
            <w:r w:rsidR="00D62538" w:rsidRPr="00130358">
              <w:t xml:space="preserve"> </w:t>
            </w:r>
            <w:r w:rsidRPr="00130358">
              <w:rPr>
                <w:rFonts w:cs="v5.0.0"/>
              </w:rPr>
              <w:t>-92…-50</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bl>
    <w:p w14:paraId="2905A487" w14:textId="77777777" w:rsidR="00123ECE" w:rsidRPr="00130358" w:rsidRDefault="00123ECE" w:rsidP="00D62538">
      <w:pPr>
        <w:rPr>
          <w:rFonts w:cs="v4.2.0"/>
        </w:rPr>
      </w:pPr>
    </w:p>
    <w:p w14:paraId="588593E7" w14:textId="2DF9B700"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r w:rsidRPr="00130358">
        <w:rPr>
          <w:rFonts w:cs="v4.2.0"/>
        </w:rPr>
        <w:t>8.1.2.4.1 shall apply.</w:t>
      </w:r>
    </w:p>
    <w:p w14:paraId="1787DBFD" w14:textId="77777777" w:rsidR="00123ECE" w:rsidRPr="00130358" w:rsidRDefault="00123ECE" w:rsidP="00D62538">
      <w:pPr>
        <w:rPr>
          <w:rFonts w:cs="v4.2.0"/>
        </w:rPr>
      </w:pPr>
      <w:r w:rsidRPr="00130358">
        <w:rPr>
          <w:rFonts w:cs="v4.2.0"/>
        </w:rPr>
        <w:t xml:space="preserve">The reporting range is for </w:t>
      </w:r>
      <w:r w:rsidRPr="00130358">
        <w:rPr>
          <w:rFonts w:cs="v4.2.0"/>
          <w:i/>
        </w:rPr>
        <w:t xml:space="preserve">CPICH </w:t>
      </w:r>
      <w:proofErr w:type="spellStart"/>
      <w:r w:rsidRPr="00130358">
        <w:rPr>
          <w:rFonts w:cs="v4.2.0"/>
          <w:i/>
        </w:rPr>
        <w:t>Ec</w:t>
      </w:r>
      <w:proofErr w:type="spellEnd"/>
      <w:r w:rsidRPr="00130358">
        <w:rPr>
          <w:rFonts w:cs="v4.2.0"/>
          <w:i/>
        </w:rPr>
        <w:t>/Io</w:t>
      </w:r>
      <w:r w:rsidRPr="00130358">
        <w:rPr>
          <w:rFonts w:cs="v4.2.0"/>
        </w:rPr>
        <w:t xml:space="preserve"> is from -24 ...0 dB.</w:t>
      </w:r>
    </w:p>
    <w:p w14:paraId="520F2EEF" w14:textId="77777777" w:rsidR="00123ECE" w:rsidRPr="00130358" w:rsidRDefault="00123ECE" w:rsidP="00D62538">
      <w:pPr>
        <w:rPr>
          <w:rFonts w:cs="v4.2.0"/>
        </w:rPr>
      </w:pPr>
      <w:r w:rsidRPr="00130358">
        <w:rPr>
          <w:rFonts w:cs="v4.2.0"/>
        </w:rPr>
        <w:t>In table 9.4.1.3-2 the mapping of measured quantity is defined.</w:t>
      </w:r>
    </w:p>
    <w:p w14:paraId="2B885F3E" w14:textId="77777777" w:rsidR="00123ECE" w:rsidRPr="00130358" w:rsidRDefault="00123ECE" w:rsidP="00D62538">
      <w:pPr>
        <w:rPr>
          <w:rFonts w:cs="v4.2.0"/>
          <w:lang w:eastAsia="zh-CN"/>
        </w:rPr>
      </w:pPr>
      <w:r w:rsidRPr="00130358">
        <w:rPr>
          <w:rFonts w:cs="v4.2.0"/>
        </w:rPr>
        <w:t>The range in the signalling may be larger than the guaranteed accuracy range.</w:t>
      </w:r>
    </w:p>
    <w:p w14:paraId="29BA8DE3" w14:textId="77777777" w:rsidR="00123ECE" w:rsidRPr="00130358" w:rsidRDefault="00123ECE" w:rsidP="00D62538">
      <w:pPr>
        <w:pStyle w:val="TH"/>
        <w:keepNext w:val="0"/>
        <w:keepLines w:val="0"/>
        <w:rPr>
          <w:rFonts w:cs="v4.2.0"/>
          <w:lang w:eastAsia="zh-CN"/>
        </w:rPr>
      </w:pPr>
      <w:r w:rsidRPr="00130358">
        <w:t xml:space="preserve">Table 9.4.1.3-2: UTRA </w:t>
      </w:r>
      <w:r w:rsidRPr="00130358">
        <w:rPr>
          <w:lang w:eastAsia="zh-CN"/>
        </w:rPr>
        <w:t>F</w:t>
      </w:r>
      <w:r w:rsidRPr="00130358">
        <w:t xml:space="preserve">DD </w:t>
      </w:r>
      <w:proofErr w:type="spellStart"/>
      <w:r w:rsidRPr="00130358">
        <w:rPr>
          <w:rFonts w:cs="v4.2.0"/>
        </w:rPr>
        <w:t>CPICH_Ec</w:t>
      </w:r>
      <w:proofErr w:type="spellEnd"/>
      <w:r w:rsidRPr="00130358">
        <w:rPr>
          <w:rFonts w:cs="v4.2.0"/>
        </w:rPr>
        <w:t>/Io</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969"/>
        <w:gridCol w:w="2126"/>
      </w:tblGrid>
      <w:tr w:rsidR="00123ECE" w:rsidRPr="00130358" w14:paraId="4F923309" w14:textId="77777777" w:rsidTr="00D62538">
        <w:trPr>
          <w:cantSplit/>
          <w:jc w:val="center"/>
        </w:trPr>
        <w:tc>
          <w:tcPr>
            <w:tcW w:w="2693" w:type="dxa"/>
          </w:tcPr>
          <w:p w14:paraId="74E2186D" w14:textId="2162A92E" w:rsidR="00123ECE" w:rsidRPr="00130358" w:rsidRDefault="00123ECE"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969" w:type="dxa"/>
          </w:tcPr>
          <w:p w14:paraId="20CFFB12" w14:textId="00D0E9D2" w:rsidR="00123ECE" w:rsidRPr="00130358" w:rsidRDefault="00123ECE"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2126" w:type="dxa"/>
          </w:tcPr>
          <w:p w14:paraId="65DFA38D" w14:textId="77777777" w:rsidR="00123ECE" w:rsidRPr="00130358" w:rsidRDefault="00123ECE" w:rsidP="00D62538">
            <w:pPr>
              <w:pStyle w:val="TAH"/>
              <w:keepNext w:val="0"/>
              <w:keepLines w:val="0"/>
              <w:rPr>
                <w:rFonts w:cs="v4.2.0"/>
              </w:rPr>
            </w:pPr>
            <w:r w:rsidRPr="00130358">
              <w:rPr>
                <w:rFonts w:cs="v4.2.0"/>
              </w:rPr>
              <w:t>Unit</w:t>
            </w:r>
          </w:p>
        </w:tc>
      </w:tr>
      <w:tr w:rsidR="00123ECE" w:rsidRPr="00130358" w14:paraId="08FE8D90" w14:textId="77777777" w:rsidTr="00D62538">
        <w:trPr>
          <w:cantSplit/>
          <w:jc w:val="center"/>
        </w:trPr>
        <w:tc>
          <w:tcPr>
            <w:tcW w:w="2693" w:type="dxa"/>
          </w:tcPr>
          <w:p w14:paraId="36BCBFCE" w14:textId="77777777" w:rsidR="00123ECE" w:rsidRPr="00130358" w:rsidRDefault="00123ECE" w:rsidP="00D62538">
            <w:pPr>
              <w:pStyle w:val="TAC"/>
              <w:keepNext w:val="0"/>
              <w:keepLines w:val="0"/>
            </w:pPr>
            <w:proofErr w:type="spellStart"/>
            <w:r w:rsidRPr="00130358">
              <w:t>CPICH_Ec</w:t>
            </w:r>
            <w:proofErr w:type="spellEnd"/>
            <w:r w:rsidRPr="00130358">
              <w:t>/No</w:t>
            </w:r>
            <w:r w:rsidR="00716392" w:rsidRPr="00130358">
              <w:t>_</w:t>
            </w:r>
            <w:r w:rsidRPr="00130358">
              <w:t>00</w:t>
            </w:r>
          </w:p>
        </w:tc>
        <w:tc>
          <w:tcPr>
            <w:tcW w:w="3969" w:type="dxa"/>
          </w:tcPr>
          <w:p w14:paraId="02170C05" w14:textId="44F4E84F" w:rsidR="00123ECE" w:rsidRPr="00130358" w:rsidRDefault="00123ECE" w:rsidP="00D62538">
            <w:pPr>
              <w:pStyle w:val="TAC"/>
              <w:keepNext w:val="0"/>
              <w:keepLines w:val="0"/>
            </w:pP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noBreakHyphen/>
              <w:t>24</w:t>
            </w:r>
            <w:r w:rsidR="00D62538" w:rsidRPr="00130358">
              <w:t xml:space="preserve"> </w:t>
            </w:r>
          </w:p>
        </w:tc>
        <w:tc>
          <w:tcPr>
            <w:tcW w:w="2126" w:type="dxa"/>
          </w:tcPr>
          <w:p w14:paraId="4934C88C" w14:textId="77777777" w:rsidR="00123ECE" w:rsidRPr="00130358" w:rsidRDefault="00123ECE" w:rsidP="00D62538">
            <w:pPr>
              <w:pStyle w:val="TAC"/>
              <w:keepNext w:val="0"/>
              <w:keepLines w:val="0"/>
            </w:pPr>
            <w:r w:rsidRPr="00130358">
              <w:t>dB</w:t>
            </w:r>
          </w:p>
        </w:tc>
      </w:tr>
      <w:tr w:rsidR="00123ECE" w:rsidRPr="00130358" w14:paraId="5C059A1B" w14:textId="77777777" w:rsidTr="00D62538">
        <w:trPr>
          <w:cantSplit/>
          <w:jc w:val="center"/>
        </w:trPr>
        <w:tc>
          <w:tcPr>
            <w:tcW w:w="2693" w:type="dxa"/>
          </w:tcPr>
          <w:p w14:paraId="28898A9B" w14:textId="77777777" w:rsidR="00123ECE" w:rsidRPr="00130358" w:rsidRDefault="00123ECE" w:rsidP="00D62538">
            <w:pPr>
              <w:pStyle w:val="TAC"/>
              <w:keepNext w:val="0"/>
              <w:keepLines w:val="0"/>
            </w:pPr>
            <w:proofErr w:type="spellStart"/>
            <w:r w:rsidRPr="00130358">
              <w:t>CPICH_Ec</w:t>
            </w:r>
            <w:proofErr w:type="spellEnd"/>
            <w:r w:rsidRPr="00130358">
              <w:t>/No</w:t>
            </w:r>
            <w:r w:rsidR="00716392" w:rsidRPr="00130358">
              <w:t>_</w:t>
            </w:r>
            <w:r w:rsidRPr="00130358">
              <w:t>01</w:t>
            </w:r>
          </w:p>
        </w:tc>
        <w:tc>
          <w:tcPr>
            <w:tcW w:w="3969" w:type="dxa"/>
          </w:tcPr>
          <w:p w14:paraId="3F97261D" w14:textId="694E6848" w:rsidR="00123ECE" w:rsidRPr="00130358" w:rsidRDefault="00123ECE" w:rsidP="00D62538">
            <w:pPr>
              <w:pStyle w:val="TAC"/>
              <w:keepNext w:val="0"/>
              <w:keepLines w:val="0"/>
            </w:pPr>
            <w:r w:rsidRPr="00130358">
              <w:t>-24</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noBreakHyphen/>
              <w:t>23.5</w:t>
            </w:r>
          </w:p>
        </w:tc>
        <w:tc>
          <w:tcPr>
            <w:tcW w:w="2126" w:type="dxa"/>
          </w:tcPr>
          <w:p w14:paraId="249DFD27" w14:textId="77777777" w:rsidR="00123ECE" w:rsidRPr="00130358" w:rsidRDefault="00123ECE" w:rsidP="00D62538">
            <w:pPr>
              <w:pStyle w:val="TAC"/>
              <w:keepNext w:val="0"/>
              <w:keepLines w:val="0"/>
            </w:pPr>
            <w:r w:rsidRPr="00130358">
              <w:t>dB</w:t>
            </w:r>
          </w:p>
        </w:tc>
      </w:tr>
      <w:tr w:rsidR="00123ECE" w:rsidRPr="00130358" w14:paraId="43FB90E7" w14:textId="77777777" w:rsidTr="00D62538">
        <w:trPr>
          <w:cantSplit/>
          <w:jc w:val="center"/>
        </w:trPr>
        <w:tc>
          <w:tcPr>
            <w:tcW w:w="2693" w:type="dxa"/>
          </w:tcPr>
          <w:p w14:paraId="5DF5EEF3" w14:textId="77777777" w:rsidR="00123ECE" w:rsidRPr="00130358" w:rsidRDefault="00123ECE" w:rsidP="00D62538">
            <w:pPr>
              <w:pStyle w:val="TAC"/>
              <w:keepNext w:val="0"/>
              <w:keepLines w:val="0"/>
            </w:pPr>
            <w:proofErr w:type="spellStart"/>
            <w:r w:rsidRPr="00130358">
              <w:t>CPICH_Ec</w:t>
            </w:r>
            <w:proofErr w:type="spellEnd"/>
            <w:r w:rsidRPr="00130358">
              <w:t>/No</w:t>
            </w:r>
            <w:r w:rsidR="00716392" w:rsidRPr="00130358">
              <w:t>_</w:t>
            </w:r>
            <w:r w:rsidRPr="00130358">
              <w:t>02</w:t>
            </w:r>
          </w:p>
        </w:tc>
        <w:tc>
          <w:tcPr>
            <w:tcW w:w="3969" w:type="dxa"/>
          </w:tcPr>
          <w:p w14:paraId="3EDCC4C2" w14:textId="7A16A27F" w:rsidR="00123ECE" w:rsidRPr="00130358" w:rsidRDefault="00123ECE" w:rsidP="00D62538">
            <w:pPr>
              <w:pStyle w:val="TAC"/>
              <w:keepNext w:val="0"/>
              <w:keepLines w:val="0"/>
            </w:pPr>
            <w:r w:rsidRPr="00130358">
              <w:t>-23.5</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noBreakHyphen/>
              <w:t>23</w:t>
            </w:r>
          </w:p>
        </w:tc>
        <w:tc>
          <w:tcPr>
            <w:tcW w:w="2126" w:type="dxa"/>
          </w:tcPr>
          <w:p w14:paraId="36751035" w14:textId="77777777" w:rsidR="00123ECE" w:rsidRPr="00130358" w:rsidRDefault="00123ECE" w:rsidP="00D62538">
            <w:pPr>
              <w:pStyle w:val="TAC"/>
              <w:keepNext w:val="0"/>
              <w:keepLines w:val="0"/>
            </w:pPr>
            <w:r w:rsidRPr="00130358">
              <w:t>dB</w:t>
            </w:r>
          </w:p>
        </w:tc>
      </w:tr>
      <w:tr w:rsidR="00123ECE" w:rsidRPr="00130358" w14:paraId="05B22B1D" w14:textId="77777777" w:rsidTr="00D62538">
        <w:trPr>
          <w:cantSplit/>
          <w:jc w:val="center"/>
        </w:trPr>
        <w:tc>
          <w:tcPr>
            <w:tcW w:w="2693" w:type="dxa"/>
          </w:tcPr>
          <w:p w14:paraId="24F2CAFB" w14:textId="77777777" w:rsidR="00123ECE" w:rsidRPr="00130358" w:rsidRDefault="00123ECE" w:rsidP="00D62538">
            <w:pPr>
              <w:pStyle w:val="TAC"/>
              <w:keepNext w:val="0"/>
              <w:keepLines w:val="0"/>
            </w:pPr>
            <w:r w:rsidRPr="00130358">
              <w:t>…</w:t>
            </w:r>
          </w:p>
        </w:tc>
        <w:tc>
          <w:tcPr>
            <w:tcW w:w="3969" w:type="dxa"/>
          </w:tcPr>
          <w:p w14:paraId="1161C997" w14:textId="77777777" w:rsidR="00123ECE" w:rsidRPr="00130358" w:rsidRDefault="00123ECE" w:rsidP="00D62538">
            <w:pPr>
              <w:pStyle w:val="TAC"/>
              <w:keepNext w:val="0"/>
              <w:keepLines w:val="0"/>
            </w:pPr>
            <w:r w:rsidRPr="00130358">
              <w:t>…</w:t>
            </w:r>
          </w:p>
        </w:tc>
        <w:tc>
          <w:tcPr>
            <w:tcW w:w="2126" w:type="dxa"/>
          </w:tcPr>
          <w:p w14:paraId="6F7F677D" w14:textId="77777777" w:rsidR="00123ECE" w:rsidRPr="00130358" w:rsidRDefault="00123ECE" w:rsidP="00D62538">
            <w:pPr>
              <w:pStyle w:val="TAC"/>
              <w:keepNext w:val="0"/>
              <w:keepLines w:val="0"/>
            </w:pPr>
            <w:r w:rsidRPr="00130358">
              <w:t>…</w:t>
            </w:r>
          </w:p>
        </w:tc>
      </w:tr>
      <w:tr w:rsidR="00123ECE" w:rsidRPr="00130358" w14:paraId="5F6DCA37" w14:textId="77777777" w:rsidTr="00D62538">
        <w:trPr>
          <w:cantSplit/>
          <w:jc w:val="center"/>
        </w:trPr>
        <w:tc>
          <w:tcPr>
            <w:tcW w:w="2693" w:type="dxa"/>
          </w:tcPr>
          <w:p w14:paraId="1F2C9F06" w14:textId="77777777" w:rsidR="00123ECE" w:rsidRPr="00130358" w:rsidRDefault="00123ECE" w:rsidP="00D62538">
            <w:pPr>
              <w:pStyle w:val="TAC"/>
              <w:keepNext w:val="0"/>
              <w:keepLines w:val="0"/>
            </w:pPr>
            <w:proofErr w:type="spellStart"/>
            <w:r w:rsidRPr="00130358">
              <w:t>CPICH_Ec</w:t>
            </w:r>
            <w:proofErr w:type="spellEnd"/>
            <w:r w:rsidRPr="00130358">
              <w:t>/No</w:t>
            </w:r>
            <w:r w:rsidR="00716392" w:rsidRPr="00130358">
              <w:t>_</w:t>
            </w:r>
            <w:r w:rsidRPr="00130358">
              <w:t>47</w:t>
            </w:r>
          </w:p>
        </w:tc>
        <w:tc>
          <w:tcPr>
            <w:tcW w:w="3969" w:type="dxa"/>
          </w:tcPr>
          <w:p w14:paraId="0DDD7875" w14:textId="11D52220" w:rsidR="00123ECE" w:rsidRPr="00130358" w:rsidRDefault="00123ECE" w:rsidP="00D62538">
            <w:pPr>
              <w:pStyle w:val="TAC"/>
              <w:keepNext w:val="0"/>
              <w:keepLines w:val="0"/>
            </w:pPr>
            <w:r w:rsidRPr="00130358">
              <w:t>-1</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t>-0.5</w:t>
            </w:r>
          </w:p>
        </w:tc>
        <w:tc>
          <w:tcPr>
            <w:tcW w:w="2126" w:type="dxa"/>
          </w:tcPr>
          <w:p w14:paraId="0462DABA" w14:textId="77777777" w:rsidR="00123ECE" w:rsidRPr="00130358" w:rsidRDefault="00123ECE" w:rsidP="00D62538">
            <w:pPr>
              <w:pStyle w:val="TAC"/>
              <w:keepNext w:val="0"/>
              <w:keepLines w:val="0"/>
            </w:pPr>
            <w:r w:rsidRPr="00130358">
              <w:t>dB</w:t>
            </w:r>
          </w:p>
        </w:tc>
      </w:tr>
      <w:tr w:rsidR="00123ECE" w:rsidRPr="00130358" w14:paraId="44140DF5" w14:textId="77777777" w:rsidTr="00D62538">
        <w:trPr>
          <w:cantSplit/>
          <w:jc w:val="center"/>
        </w:trPr>
        <w:tc>
          <w:tcPr>
            <w:tcW w:w="2693" w:type="dxa"/>
          </w:tcPr>
          <w:p w14:paraId="11F3861C" w14:textId="77777777" w:rsidR="00123ECE" w:rsidRPr="00130358" w:rsidRDefault="00123ECE" w:rsidP="00D62538">
            <w:pPr>
              <w:pStyle w:val="TAC"/>
              <w:keepNext w:val="0"/>
              <w:keepLines w:val="0"/>
            </w:pPr>
            <w:proofErr w:type="spellStart"/>
            <w:r w:rsidRPr="00130358">
              <w:t>CPICH_Ec</w:t>
            </w:r>
            <w:proofErr w:type="spellEnd"/>
            <w:r w:rsidRPr="00130358">
              <w:t>/No</w:t>
            </w:r>
            <w:r w:rsidR="00716392" w:rsidRPr="00130358">
              <w:t>_</w:t>
            </w:r>
            <w:r w:rsidRPr="00130358">
              <w:t>48</w:t>
            </w:r>
          </w:p>
        </w:tc>
        <w:tc>
          <w:tcPr>
            <w:tcW w:w="3969" w:type="dxa"/>
          </w:tcPr>
          <w:p w14:paraId="466CA9C0" w14:textId="4AB72A8A" w:rsidR="00123ECE" w:rsidRPr="00130358" w:rsidRDefault="00123ECE" w:rsidP="00D62538">
            <w:pPr>
              <w:pStyle w:val="TAC"/>
              <w:keepNext w:val="0"/>
              <w:keepLines w:val="0"/>
            </w:pPr>
            <w:r w:rsidRPr="00130358">
              <w:t>-0.5</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t>0</w:t>
            </w:r>
          </w:p>
        </w:tc>
        <w:tc>
          <w:tcPr>
            <w:tcW w:w="2126" w:type="dxa"/>
          </w:tcPr>
          <w:p w14:paraId="51B912D3" w14:textId="77777777" w:rsidR="00123ECE" w:rsidRPr="00130358" w:rsidRDefault="00123ECE" w:rsidP="00D62538">
            <w:pPr>
              <w:pStyle w:val="TAC"/>
              <w:keepNext w:val="0"/>
              <w:keepLines w:val="0"/>
            </w:pPr>
            <w:r w:rsidRPr="00130358">
              <w:t>dB</w:t>
            </w:r>
          </w:p>
        </w:tc>
      </w:tr>
      <w:tr w:rsidR="00123ECE" w:rsidRPr="00130358" w14:paraId="168BC106" w14:textId="77777777" w:rsidTr="00D62538">
        <w:trPr>
          <w:cantSplit/>
          <w:jc w:val="center"/>
        </w:trPr>
        <w:tc>
          <w:tcPr>
            <w:tcW w:w="2693" w:type="dxa"/>
          </w:tcPr>
          <w:p w14:paraId="506839A8" w14:textId="77777777" w:rsidR="00123ECE" w:rsidRPr="00130358" w:rsidRDefault="00123ECE" w:rsidP="00D62538">
            <w:pPr>
              <w:pStyle w:val="TAC"/>
              <w:keepNext w:val="0"/>
              <w:keepLines w:val="0"/>
            </w:pPr>
            <w:proofErr w:type="spellStart"/>
            <w:r w:rsidRPr="00130358">
              <w:t>CPICH_Ec</w:t>
            </w:r>
            <w:proofErr w:type="spellEnd"/>
            <w:r w:rsidRPr="00130358">
              <w:t>/No</w:t>
            </w:r>
            <w:r w:rsidR="00716392" w:rsidRPr="00130358">
              <w:t>_</w:t>
            </w:r>
            <w:r w:rsidRPr="00130358">
              <w:t>49</w:t>
            </w:r>
          </w:p>
        </w:tc>
        <w:tc>
          <w:tcPr>
            <w:tcW w:w="3969" w:type="dxa"/>
          </w:tcPr>
          <w:p w14:paraId="4978D113" w14:textId="260AC9B4" w:rsidR="00123ECE" w:rsidRPr="00130358" w:rsidRDefault="00123ECE" w:rsidP="00D62538">
            <w:pPr>
              <w:pStyle w:val="TAC"/>
              <w:keepNext w:val="0"/>
              <w:keepLines w:val="0"/>
            </w:pPr>
            <w:r w:rsidRPr="00130358">
              <w:t>0</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p>
        </w:tc>
        <w:tc>
          <w:tcPr>
            <w:tcW w:w="2126" w:type="dxa"/>
          </w:tcPr>
          <w:p w14:paraId="3AF9A716" w14:textId="77777777" w:rsidR="00123ECE" w:rsidRPr="00130358" w:rsidRDefault="00123ECE" w:rsidP="00D62538">
            <w:pPr>
              <w:pStyle w:val="TAC"/>
              <w:keepNext w:val="0"/>
              <w:keepLines w:val="0"/>
            </w:pPr>
            <w:r w:rsidRPr="00130358">
              <w:t>dB</w:t>
            </w:r>
          </w:p>
        </w:tc>
      </w:tr>
    </w:tbl>
    <w:p w14:paraId="0A78C858" w14:textId="77777777" w:rsidR="00123ECE" w:rsidRPr="00130358" w:rsidRDefault="00123ECE" w:rsidP="00D62538">
      <w:pPr>
        <w:rPr>
          <w:rFonts w:cs="v4.2.0"/>
        </w:rPr>
      </w:pPr>
    </w:p>
    <w:p w14:paraId="56AA7E2E" w14:textId="134EF30E" w:rsidR="00123ECE" w:rsidRPr="00130358" w:rsidRDefault="00123ECE" w:rsidP="00D62538">
      <w:pPr>
        <w:rPr>
          <w:lang w:eastAsia="zh-CN"/>
        </w:rPr>
      </w:pPr>
      <w:r w:rsidRPr="00130358">
        <w:t xml:space="preserve">The normative reference for this requirement </w:t>
      </w:r>
      <w:r w:rsidR="00483222" w:rsidRPr="00130358">
        <w:t>is 3GPP TS</w:t>
      </w:r>
      <w:r w:rsidRPr="00130358">
        <w:t xml:space="preserve"> 25.133 [2</w:t>
      </w:r>
      <w:r w:rsidRPr="00130358">
        <w:rPr>
          <w:lang w:eastAsia="zh-CN"/>
        </w:rPr>
        <w:t>1</w:t>
      </w:r>
      <w:r w:rsidRPr="00130358">
        <w:t>] clauses 9.1.2.2.1 and 9.1.2.3</w:t>
      </w:r>
      <w:r w:rsidRPr="00130358">
        <w:rPr>
          <w:lang w:eastAsia="zh-CN"/>
        </w:rPr>
        <w:t xml:space="preserve"> </w:t>
      </w:r>
      <w:r w:rsidR="00483222" w:rsidRPr="00130358">
        <w:rPr>
          <w:lang w:eastAsia="zh-CN"/>
        </w:rPr>
        <w:t>and 3GPP TS</w:t>
      </w:r>
      <w:r w:rsidRPr="00130358">
        <w:t xml:space="preserve"> 36.133 [4] clause </w:t>
      </w:r>
      <w:r w:rsidRPr="00130358">
        <w:rPr>
          <w:lang w:eastAsia="zh-CN"/>
        </w:rPr>
        <w:t xml:space="preserve">9.2.3 </w:t>
      </w:r>
      <w:r w:rsidRPr="00130358">
        <w:t>and A.9.</w:t>
      </w:r>
      <w:r w:rsidRPr="00130358">
        <w:rPr>
          <w:lang w:eastAsia="zh-CN"/>
        </w:rPr>
        <w:t>4</w:t>
      </w:r>
      <w:r w:rsidRPr="00130358">
        <w:t>.1.</w:t>
      </w:r>
    </w:p>
    <w:p w14:paraId="65B79CF9" w14:textId="77777777" w:rsidR="00123ECE" w:rsidRPr="00130358" w:rsidRDefault="00123ECE" w:rsidP="00483222">
      <w:pPr>
        <w:pStyle w:val="Heading4"/>
      </w:pPr>
      <w:r w:rsidRPr="00130358">
        <w:lastRenderedPageBreak/>
        <w:t>9.4.1</w:t>
      </w:r>
      <w:r w:rsidRPr="00130358">
        <w:rPr>
          <w:lang w:eastAsia="zh-CN"/>
        </w:rPr>
        <w:t>.</w:t>
      </w:r>
      <w:r w:rsidRPr="00130358">
        <w:t>4</w:t>
      </w:r>
      <w:r w:rsidRPr="00130358">
        <w:tab/>
        <w:t>Test description</w:t>
      </w:r>
    </w:p>
    <w:p w14:paraId="500DFCBC" w14:textId="77777777" w:rsidR="00123ECE" w:rsidRPr="00130358" w:rsidRDefault="00123ECE" w:rsidP="00483222">
      <w:pPr>
        <w:pStyle w:val="Heading5"/>
      </w:pPr>
      <w:r w:rsidRPr="00130358">
        <w:t>9.4.1</w:t>
      </w:r>
      <w:r w:rsidRPr="00130358">
        <w:rPr>
          <w:lang w:eastAsia="zh-CN"/>
        </w:rPr>
        <w:t>.</w:t>
      </w:r>
      <w:r w:rsidRPr="00130358">
        <w:t>4.1</w:t>
      </w:r>
      <w:r w:rsidRPr="00130358">
        <w:tab/>
        <w:t>Initial conditions</w:t>
      </w:r>
    </w:p>
    <w:p w14:paraId="43A590F0" w14:textId="5564ABD6"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41B61C75" w14:textId="6333B5B4"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4.4.2 and 4.3.1.</w:t>
      </w:r>
    </w:p>
    <w:p w14:paraId="026E831C" w14:textId="1ACA8ED8"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64A86B0A" w14:textId="28C0C4E6" w:rsidR="00123ECE" w:rsidRPr="00130358" w:rsidRDefault="00123EC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2C1F3C5F" w14:textId="0A91A5B3" w:rsidR="00123ECE" w:rsidRPr="00130358" w:rsidRDefault="00123ECE" w:rsidP="00483222">
      <w:pPr>
        <w:pStyle w:val="B1"/>
      </w:pPr>
      <w:r w:rsidRPr="00130358">
        <w:t>2.</w:t>
      </w:r>
      <w:r w:rsidR="00483222" w:rsidRPr="00130358">
        <w:tab/>
      </w:r>
      <w:r w:rsidRPr="00130358">
        <w:t>Propagation conditions are set according to Annex B clause B.0.</w:t>
      </w:r>
    </w:p>
    <w:p w14:paraId="455BDBE8" w14:textId="43A56BE2" w:rsidR="00123ECE" w:rsidRPr="00130358" w:rsidRDefault="00123ECE" w:rsidP="00483222">
      <w:pPr>
        <w:pStyle w:val="B1"/>
      </w:pPr>
      <w:r w:rsidRPr="00130358">
        <w:t>3.</w:t>
      </w:r>
      <w:r w:rsidR="00483222" w:rsidRPr="00130358">
        <w:tab/>
      </w:r>
      <w:r w:rsidRPr="00130358">
        <w:t>Message contents are defined in clause 9.4.1.4.3.</w:t>
      </w:r>
    </w:p>
    <w:p w14:paraId="7010337D" w14:textId="79CC48E5" w:rsidR="00123ECE" w:rsidRPr="00130358" w:rsidRDefault="00123ECE" w:rsidP="00483222">
      <w:pPr>
        <w:pStyle w:val="B1"/>
      </w:pPr>
      <w:r w:rsidRPr="00130358">
        <w:t>4.</w:t>
      </w:r>
      <w:r w:rsidR="00483222" w:rsidRPr="00130358">
        <w:tab/>
      </w:r>
      <w:r w:rsidRPr="00130358">
        <w:t xml:space="preserve">Cell 1 is the serving cell and Cell 2 is the target cell. Cell 1 is the cell used for </w:t>
      </w:r>
      <w:r w:rsidRPr="00130358">
        <w:rPr>
          <w:lang w:eastAsia="zh-CN"/>
        </w:rPr>
        <w:t xml:space="preserve">connection </w:t>
      </w:r>
      <w:r w:rsidRPr="00130358">
        <w:t>setup with the power levels set according to Annex C.0 and C.1 for this test.</w:t>
      </w:r>
    </w:p>
    <w:p w14:paraId="389424F1" w14:textId="77777777" w:rsidR="00123ECE" w:rsidRPr="00130358" w:rsidRDefault="00123ECE" w:rsidP="00D62538">
      <w:pPr>
        <w:pStyle w:val="Heading5"/>
        <w:keepNext w:val="0"/>
        <w:keepLines w:val="0"/>
      </w:pPr>
      <w:r w:rsidRPr="00130358">
        <w:t>9.4.1</w:t>
      </w:r>
      <w:r w:rsidRPr="00130358">
        <w:rPr>
          <w:lang w:eastAsia="zh-CN"/>
        </w:rPr>
        <w:t>.</w:t>
      </w:r>
      <w:r w:rsidRPr="00130358">
        <w:t>4.2</w:t>
      </w:r>
      <w:r w:rsidRPr="00130358">
        <w:tab/>
        <w:t>Test procedure</w:t>
      </w:r>
    </w:p>
    <w:p w14:paraId="265A05FF" w14:textId="69A1E79E"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6A4D64F" w14:textId="0F612A09" w:rsidR="00123ECE" w:rsidRPr="00130358" w:rsidRDefault="00123ECE" w:rsidP="00483222">
      <w:pPr>
        <w:pStyle w:val="B1"/>
      </w:pPr>
      <w:r w:rsidRPr="00130358">
        <w:t>2.</w:t>
      </w:r>
      <w:r w:rsidR="00483222" w:rsidRPr="00130358">
        <w:tab/>
      </w:r>
      <w:r w:rsidRPr="00130358">
        <w:t>Set the parameters according to Table</w:t>
      </w:r>
      <w:r w:rsidR="00A44117" w:rsidRPr="00130358">
        <w:t>s</w:t>
      </w:r>
      <w:r w:rsidRPr="00130358">
        <w:t xml:space="preserve"> 9.4.1.5-2</w:t>
      </w:r>
      <w:r w:rsidR="00A44117" w:rsidRPr="00130358">
        <w:t xml:space="preserve"> and 9.4.1.5-3</w:t>
      </w:r>
      <w:r w:rsidRPr="00130358">
        <w:t xml:space="preserve"> </w:t>
      </w:r>
      <w:r w:rsidR="00A44117" w:rsidRPr="00130358">
        <w:t>for Test 1</w:t>
      </w:r>
      <w:r w:rsidRPr="00130358">
        <w:t>. Propagation conditions are set according to Annex B clause B.1.1.</w:t>
      </w:r>
    </w:p>
    <w:p w14:paraId="5CBE8A43" w14:textId="28E217DF" w:rsidR="00123ECE" w:rsidRPr="00130358" w:rsidRDefault="00123ECE" w:rsidP="00483222">
      <w:pPr>
        <w:pStyle w:val="B1"/>
      </w:pPr>
      <w:r w:rsidRPr="00130358">
        <w:t>3.</w:t>
      </w:r>
      <w:r w:rsidR="00483222" w:rsidRPr="00130358">
        <w:tab/>
      </w:r>
      <w:r w:rsidRPr="00130358">
        <w:t>SS shall transmit a RRCConnectionReconfiguration message on cell</w:t>
      </w:r>
      <w:r w:rsidRPr="00130358">
        <w:rPr>
          <w:lang w:eastAsia="zh-CN"/>
        </w:rPr>
        <w:t>1</w:t>
      </w:r>
      <w:r w:rsidRPr="00130358">
        <w:t>.</w:t>
      </w:r>
    </w:p>
    <w:p w14:paraId="14CB05F5" w14:textId="064E42FA" w:rsidR="00123ECE" w:rsidRPr="00130358" w:rsidRDefault="00123ECE" w:rsidP="00483222">
      <w:pPr>
        <w:pStyle w:val="B1"/>
      </w:pPr>
      <w:r w:rsidRPr="00130358">
        <w:t>4.</w:t>
      </w:r>
      <w:r w:rsidR="00483222" w:rsidRPr="00130358">
        <w:tab/>
      </w:r>
      <w:r w:rsidRPr="00130358">
        <w:t xml:space="preserve">The UE shall transmit </w:t>
      </w:r>
      <w:r w:rsidR="00A44117" w:rsidRPr="00130358">
        <w:t xml:space="preserve">a </w:t>
      </w:r>
      <w:proofErr w:type="spellStart"/>
      <w:r w:rsidRPr="00130358">
        <w:t>RRCConnectionReconfigurationComplete</w:t>
      </w:r>
      <w:proofErr w:type="spellEnd"/>
      <w:r w:rsidRPr="00130358">
        <w:t xml:space="preserve"> message.</w:t>
      </w:r>
    </w:p>
    <w:p w14:paraId="4BB044C5" w14:textId="643B25FD" w:rsidR="00123ECE" w:rsidRPr="00130358" w:rsidRDefault="00123ECE" w:rsidP="00483222">
      <w:pPr>
        <w:pStyle w:val="B1"/>
      </w:pPr>
      <w:r w:rsidRPr="00130358">
        <w:t>5.</w:t>
      </w:r>
      <w:r w:rsidR="00483222" w:rsidRPr="00130358">
        <w:tab/>
      </w:r>
      <w:r w:rsidRPr="00130358">
        <w:t xml:space="preserve">UE shall transmit periodically </w:t>
      </w:r>
      <w:proofErr w:type="spellStart"/>
      <w:r w:rsidRPr="00130358">
        <w:t>MeasurementReport</w:t>
      </w:r>
      <w:proofErr w:type="spellEnd"/>
      <w:r w:rsidRPr="00130358">
        <w:t xml:space="preserve"> messages.</w:t>
      </w:r>
    </w:p>
    <w:p w14:paraId="444B1F52" w14:textId="021BC413" w:rsidR="00123ECE" w:rsidRPr="00130358" w:rsidRDefault="00123ECE" w:rsidP="00483222">
      <w:pPr>
        <w:pStyle w:val="B1"/>
      </w:pPr>
      <w:r w:rsidRPr="00130358">
        <w:t>6.</w:t>
      </w:r>
      <w:r w:rsidR="00483222" w:rsidRPr="00130358">
        <w:tab/>
      </w:r>
      <w:r w:rsidR="0029568B" w:rsidRPr="00130358">
        <w:t xml:space="preserve">After 10s wait from Step 3, </w:t>
      </w:r>
      <w:r w:rsidRPr="00130358">
        <w:t xml:space="preserve">SS shall check UTRA FDD CPICH </w:t>
      </w:r>
      <w:proofErr w:type="spellStart"/>
      <w:r w:rsidRPr="00130358">
        <w:t>Ec</w:t>
      </w:r>
      <w:proofErr w:type="spellEnd"/>
      <w:r w:rsidRPr="00130358">
        <w:t>/Io reported value</w:t>
      </w:r>
      <w:r w:rsidRPr="00130358">
        <w:rPr>
          <w:rFonts w:ascii="SimSun" w:hAnsi="SimSun"/>
          <w:lang w:eastAsia="zh-CN"/>
        </w:rPr>
        <w:t>s</w:t>
      </w:r>
      <w:r w:rsidRPr="00130358">
        <w:rPr>
          <w:lang w:eastAsia="zh-CN"/>
        </w:rPr>
        <w:t xml:space="preserve"> of Cell 2</w:t>
      </w:r>
      <w:r w:rsidRPr="00130358">
        <w:t xml:space="preserve"> in </w:t>
      </w:r>
      <w:r w:rsidR="0029568B" w:rsidRPr="00130358">
        <w:t xml:space="preserve">periodical </w:t>
      </w:r>
      <w:proofErr w:type="spellStart"/>
      <w:r w:rsidRPr="00130358">
        <w:t>MeasurementReport</w:t>
      </w:r>
      <w:proofErr w:type="spellEnd"/>
      <w:r w:rsidRPr="00130358">
        <w:t xml:space="preserve"> messages</w:t>
      </w:r>
      <w:r w:rsidRPr="00130358">
        <w:rPr>
          <w:lang w:eastAsia="zh-CN"/>
        </w:rPr>
        <w:t xml:space="preserve"> </w:t>
      </w:r>
      <w:r w:rsidRPr="00130358">
        <w:t>according to Table 9.4.1.5-4</w:t>
      </w:r>
      <w:r w:rsidR="00662F45" w:rsidRPr="00130358">
        <w:t xml:space="preserve"> as appropriate for Test 1</w:t>
      </w:r>
      <w:r w:rsidRPr="00130358">
        <w:t>.</w:t>
      </w:r>
      <w:r w:rsidR="0029568B" w:rsidRPr="00130358">
        <w:t xml:space="preserve"> If the UE fails to report the measurement value for Cell 2, the number of failed iterations is increased by one.</w:t>
      </w:r>
    </w:p>
    <w:p w14:paraId="10FD59E5" w14:textId="221B5A23" w:rsidR="00A44117" w:rsidRPr="00130358" w:rsidRDefault="00123ECE" w:rsidP="00483222">
      <w:pPr>
        <w:pStyle w:val="B1"/>
      </w:pPr>
      <w:r w:rsidRPr="00130358">
        <w:t>7.</w:t>
      </w:r>
      <w:r w:rsidR="00483222" w:rsidRPr="00130358">
        <w:tab/>
      </w:r>
      <w:r w:rsidRPr="00130358">
        <w:t xml:space="preserve">SS shall check the </w:t>
      </w:r>
      <w:proofErr w:type="spellStart"/>
      <w:r w:rsidRPr="00130358">
        <w:t>MeasurementReport</w:t>
      </w:r>
      <w:proofErr w:type="spellEnd"/>
      <w:r w:rsidRPr="00130358">
        <w:t xml:space="preserve"> message transmitted by the UE until the confidence level according to </w:t>
      </w:r>
      <w:r w:rsidRPr="00130358">
        <w:rPr>
          <w:rFonts w:eastAsia="??"/>
        </w:rPr>
        <w:t>Tables G.2.3-1 in</w:t>
      </w:r>
      <w:r w:rsidRPr="00130358">
        <w:t xml:space="preserve"> Annex G.2 is achieved.</w:t>
      </w:r>
    </w:p>
    <w:p w14:paraId="626E5625" w14:textId="3EDFFEE1" w:rsidR="00A44117" w:rsidRPr="00130358" w:rsidRDefault="00A44117" w:rsidP="00483222">
      <w:pPr>
        <w:pStyle w:val="B1"/>
      </w:pPr>
      <w:r w:rsidRPr="00130358">
        <w:t>8.</w:t>
      </w:r>
      <w:r w:rsidR="00483222" w:rsidRPr="00130358">
        <w:tab/>
      </w:r>
      <w:r w:rsidR="00662F45" w:rsidRPr="00130358">
        <w:t>If Test 2 not done, s</w:t>
      </w:r>
      <w:r w:rsidRPr="00130358">
        <w:t xml:space="preserve">et the parameters according to Tables 9.4.1.5-2 and 9.4.1.5-3 for Test 2. While RF parameters are being changed any </w:t>
      </w:r>
      <w:proofErr w:type="spellStart"/>
      <w:r w:rsidRPr="00130358">
        <w:t>MeasurementReport</w:t>
      </w:r>
      <w:proofErr w:type="spellEnd"/>
      <w:r w:rsidRPr="00130358">
        <w:t xml:space="preserve"> messages send from the UE shall be ignored by the SS. SS shall wait for an additional 1s and still ignore any </w:t>
      </w:r>
      <w:proofErr w:type="spellStart"/>
      <w:r w:rsidRPr="00130358">
        <w:t>MeasurementReport</w:t>
      </w:r>
      <w:proofErr w:type="spellEnd"/>
      <w:r w:rsidRPr="00130358">
        <w:t xml:space="preserve"> messages send from the UE. Then, step 6 and 7 above are repeated</w:t>
      </w:r>
      <w:r w:rsidR="00662F45" w:rsidRPr="00130358">
        <w:t xml:space="preserve"> as appropriate for Test 2</w:t>
      </w:r>
      <w:r w:rsidRPr="00130358">
        <w:t>.</w:t>
      </w:r>
    </w:p>
    <w:p w14:paraId="3DEBACDF" w14:textId="22F25AB3" w:rsidR="00123ECE" w:rsidRPr="00130358" w:rsidRDefault="00A44117" w:rsidP="00483222">
      <w:pPr>
        <w:pStyle w:val="B1"/>
      </w:pPr>
      <w:r w:rsidRPr="00130358">
        <w:t>9.</w:t>
      </w:r>
      <w:r w:rsidR="00483222" w:rsidRPr="00130358">
        <w:tab/>
      </w:r>
      <w:r w:rsidR="00662F45" w:rsidRPr="00130358">
        <w:t>If Test 3 not done, s</w:t>
      </w:r>
      <w:r w:rsidRPr="00130358">
        <w:t xml:space="preserve">et the parameters according to Tables 9.4.1.5-2 and 9.4.1.5-3 for Test 3. While RF parameters are being changed any </w:t>
      </w:r>
      <w:proofErr w:type="spellStart"/>
      <w:r w:rsidRPr="00130358">
        <w:t>MeasurementReport</w:t>
      </w:r>
      <w:proofErr w:type="spellEnd"/>
      <w:r w:rsidRPr="00130358">
        <w:t xml:space="preserve"> messages send from the UE shall be ignored by the SS. SS shall wait for an additional 1s and still ignore any </w:t>
      </w:r>
      <w:proofErr w:type="spellStart"/>
      <w:r w:rsidRPr="00130358">
        <w:t>MeasurementReport</w:t>
      </w:r>
      <w:proofErr w:type="spellEnd"/>
      <w:r w:rsidRPr="00130358">
        <w:t xml:space="preserve"> messages send from the UE. Then, step 6 and 7 above are repeated</w:t>
      </w:r>
      <w:r w:rsidR="00662F45" w:rsidRPr="00130358">
        <w:t xml:space="preserve"> as appropriate for Test 3</w:t>
      </w:r>
      <w:r w:rsidRPr="00130358">
        <w:t>.</w:t>
      </w:r>
    </w:p>
    <w:p w14:paraId="1553C247" w14:textId="77777777" w:rsidR="00123ECE" w:rsidRPr="00130358" w:rsidRDefault="00123ECE" w:rsidP="00D62538">
      <w:pPr>
        <w:pStyle w:val="Heading5"/>
        <w:keepNext w:val="0"/>
        <w:keepLines w:val="0"/>
      </w:pPr>
      <w:r w:rsidRPr="00130358">
        <w:t>9.4.1</w:t>
      </w:r>
      <w:r w:rsidRPr="00130358">
        <w:rPr>
          <w:lang w:eastAsia="zh-CN"/>
        </w:rPr>
        <w:t>.</w:t>
      </w:r>
      <w:r w:rsidRPr="00130358">
        <w:t>4.3</w:t>
      </w:r>
      <w:r w:rsidRPr="00130358">
        <w:tab/>
        <w:t>Message contents</w:t>
      </w:r>
    </w:p>
    <w:p w14:paraId="4950DA69" w14:textId="34AC78B8"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3DD7C5F6" w14:textId="77777777" w:rsidR="00123ECE" w:rsidRPr="00130358" w:rsidRDefault="00123ECE" w:rsidP="00D62538">
      <w:pPr>
        <w:pStyle w:val="TH"/>
        <w:keepNext w:val="0"/>
        <w:keepLines w:val="0"/>
        <w:rPr>
          <w:lang w:eastAsia="zh-CN"/>
        </w:rPr>
      </w:pPr>
      <w:r w:rsidRPr="00130358">
        <w:t>Table 9.4.1.4.3-</w:t>
      </w:r>
      <w:r w:rsidRPr="00130358">
        <w:rPr>
          <w:lang w:eastAsia="zh-CN"/>
        </w:rPr>
        <w:t>1</w:t>
      </w:r>
      <w:r w:rsidRPr="00130358">
        <w:t>:</w:t>
      </w:r>
      <w:r w:rsidRPr="00130358">
        <w:rPr>
          <w:rFonts w:cs="v4.2.0"/>
        </w:rPr>
        <w:t xml:space="preserve"> </w:t>
      </w:r>
      <w:proofErr w:type="spellStart"/>
      <w:r w:rsidRPr="00130358">
        <w:rPr>
          <w:rFonts w:cs="v4.2.0"/>
        </w:rPr>
        <w:t>CPICH_Ec</w:t>
      </w:r>
      <w:proofErr w:type="spellEnd"/>
      <w:r w:rsidRPr="00130358">
        <w:rPr>
          <w:rFonts w:cs="v4.2.0"/>
        </w:rPr>
        <w:t>/Io</w:t>
      </w:r>
      <w:r w:rsidRPr="00130358">
        <w:t xml:space="preserve"> measurement</w:t>
      </w:r>
      <w:r w:rsidRPr="00130358">
        <w:rPr>
          <w:lang w:eastAsia="zh-CN"/>
        </w:rPr>
        <w:t xml:space="preserve"> configuration</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123ECE" w:rsidRPr="00130358" w14:paraId="327C72B0" w14:textId="77777777" w:rsidTr="00483222">
        <w:trPr>
          <w:cantSplit/>
          <w:jc w:val="center"/>
        </w:trPr>
        <w:tc>
          <w:tcPr>
            <w:tcW w:w="8316" w:type="dxa"/>
            <w:gridSpan w:val="2"/>
          </w:tcPr>
          <w:p w14:paraId="19D243B7" w14:textId="70D1FE27" w:rsidR="00123ECE" w:rsidRPr="00130358" w:rsidRDefault="00123ECE" w:rsidP="00D62538">
            <w:pPr>
              <w:pStyle w:val="TAH"/>
              <w:keepNext w:val="0"/>
              <w:keepLines w:val="0"/>
              <w:rPr>
                <w:rFonts w:eastAsia="SimSun"/>
                <w:lang w:eastAsia="zh-CN"/>
              </w:rPr>
            </w:pPr>
            <w:r w:rsidRPr="00130358">
              <w:rPr>
                <w:rFonts w:eastAsia="SimSun"/>
                <w:lang w:eastAsia="zh-CN"/>
              </w:rPr>
              <w:t>Default</w:t>
            </w:r>
            <w:r w:rsidR="00D62538" w:rsidRPr="00130358">
              <w:rPr>
                <w:rFonts w:eastAsia="SimSun"/>
                <w:lang w:eastAsia="zh-CN"/>
              </w:rPr>
              <w:t xml:space="preserve"> </w:t>
            </w:r>
            <w:r w:rsidRPr="00130358">
              <w:rPr>
                <w:rFonts w:eastAsia="SimSun"/>
                <w:lang w:eastAsia="zh-CN"/>
              </w:rPr>
              <w:t>Message</w:t>
            </w:r>
            <w:r w:rsidR="00D62538" w:rsidRPr="00130358">
              <w:rPr>
                <w:rFonts w:eastAsia="SimSun"/>
                <w:lang w:eastAsia="zh-CN"/>
              </w:rPr>
              <w:t xml:space="preserve"> </w:t>
            </w:r>
            <w:r w:rsidRPr="00130358">
              <w:rPr>
                <w:rFonts w:eastAsia="SimSun"/>
                <w:lang w:eastAsia="zh-CN"/>
              </w:rPr>
              <w:t>Contents</w:t>
            </w:r>
          </w:p>
        </w:tc>
      </w:tr>
      <w:tr w:rsidR="00123ECE" w:rsidRPr="00130358" w14:paraId="5B7C1AD4" w14:textId="77777777" w:rsidTr="00483222">
        <w:trPr>
          <w:cantSplit/>
          <w:jc w:val="center"/>
        </w:trPr>
        <w:tc>
          <w:tcPr>
            <w:tcW w:w="5986" w:type="dxa"/>
          </w:tcPr>
          <w:p w14:paraId="6B488E0C" w14:textId="409B6E23" w:rsidR="00123ECE" w:rsidRPr="00130358" w:rsidRDefault="00123ECE"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597E4078" w14:textId="77777777" w:rsidR="00123ECE" w:rsidRPr="00130358" w:rsidRDefault="00123ECE" w:rsidP="00D62538">
            <w:pPr>
              <w:pStyle w:val="TAL"/>
              <w:keepNext w:val="0"/>
              <w:keepLines w:val="0"/>
              <w:rPr>
                <w:rFonts w:eastAsia="SimSun"/>
                <w:lang w:eastAsia="zh-CN"/>
              </w:rPr>
            </w:pPr>
          </w:p>
        </w:tc>
      </w:tr>
      <w:tr w:rsidR="00123ECE" w:rsidRPr="00130358" w14:paraId="5C4BED5E" w14:textId="77777777" w:rsidTr="00483222">
        <w:trPr>
          <w:cantSplit/>
          <w:jc w:val="center"/>
        </w:trPr>
        <w:tc>
          <w:tcPr>
            <w:tcW w:w="5986" w:type="dxa"/>
          </w:tcPr>
          <w:p w14:paraId="431E0BAF" w14:textId="4A16D2E5" w:rsidR="00123ECE" w:rsidRPr="00130358" w:rsidRDefault="00123ECE"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72B31C27" w14:textId="2EC6C2BC" w:rsidR="00123ECE" w:rsidRPr="00130358" w:rsidRDefault="00123ECE" w:rsidP="00D62538">
            <w:pPr>
              <w:pStyle w:val="TAL"/>
              <w:keepNext w:val="0"/>
              <w:keepLines w:val="0"/>
            </w:pPr>
            <w:r w:rsidRPr="00130358">
              <w:t>Table</w:t>
            </w:r>
            <w:r w:rsidR="00D62538" w:rsidRPr="00130358">
              <w:t xml:space="preserve"> </w:t>
            </w:r>
            <w:r w:rsidRPr="00130358">
              <w:t>H.3.1-7</w:t>
            </w:r>
          </w:p>
        </w:tc>
      </w:tr>
    </w:tbl>
    <w:p w14:paraId="67DE09E2" w14:textId="77777777" w:rsidR="00123ECE" w:rsidRPr="00130358" w:rsidRDefault="00123ECE" w:rsidP="00D62538"/>
    <w:p w14:paraId="4C2E2208" w14:textId="77777777" w:rsidR="00123ECE" w:rsidRPr="00130358" w:rsidRDefault="00123ECE" w:rsidP="00483222">
      <w:pPr>
        <w:pStyle w:val="TH"/>
        <w:rPr>
          <w:lang w:eastAsia="zh-CN"/>
        </w:rPr>
      </w:pPr>
      <w:r w:rsidRPr="00130358">
        <w:lastRenderedPageBreak/>
        <w:t xml:space="preserve">Table 9.4.1.4.3-2: </w:t>
      </w:r>
      <w:proofErr w:type="spellStart"/>
      <w:r w:rsidRPr="00130358">
        <w:rPr>
          <w:i/>
        </w:rPr>
        <w:t>MeasConfig</w:t>
      </w:r>
      <w:proofErr w:type="spellEnd"/>
      <w:r w:rsidRPr="00130358">
        <w:rPr>
          <w:i/>
        </w:rPr>
        <w:t xml:space="preserve">- </w:t>
      </w:r>
      <w:r w:rsidRPr="00130358">
        <w:rPr>
          <w:i/>
          <w:lang w:eastAsia="zh-CN"/>
        </w:rPr>
        <w:t>DEFAULT</w:t>
      </w:r>
      <w:r w:rsidRPr="00130358">
        <w:rPr>
          <w:i/>
        </w:rPr>
        <w:t>:</w:t>
      </w:r>
      <w:r w:rsidRPr="00130358">
        <w:t xml:space="preserve"> </w:t>
      </w:r>
      <w:proofErr w:type="spellStart"/>
      <w:r w:rsidRPr="00130358">
        <w:rPr>
          <w:rFonts w:cs="v4.2.0"/>
        </w:rPr>
        <w:t>CPICH_Ec</w:t>
      </w:r>
      <w:proofErr w:type="spellEnd"/>
      <w:r w:rsidRPr="00130358">
        <w:rPr>
          <w:rFonts w:cs="v4.2.0"/>
        </w:rPr>
        <w:t>/Io</w:t>
      </w:r>
      <w:r w:rsidRPr="00130358">
        <w:t xml:space="preserve"> measurement</w:t>
      </w:r>
      <w:r w:rsidRPr="00130358">
        <w:rPr>
          <w:lang w:eastAsia="zh-CN"/>
        </w:rPr>
        <w:t xml:space="preserve"> configuration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40A3D2FA" w14:textId="77777777" w:rsidTr="00D62538">
        <w:trPr>
          <w:cantSplit/>
          <w:jc w:val="center"/>
        </w:trPr>
        <w:tc>
          <w:tcPr>
            <w:tcW w:w="9536" w:type="dxa"/>
            <w:gridSpan w:val="4"/>
          </w:tcPr>
          <w:p w14:paraId="20DC5B35" w14:textId="0A844FC4" w:rsidR="00123ECE" w:rsidRPr="00130358" w:rsidRDefault="00123ECE" w:rsidP="00483222">
            <w:pPr>
              <w:pStyle w:val="TAL"/>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proofErr w:type="spellStart"/>
            <w:r w:rsidRPr="00130358">
              <w:t>MeasConfig</w:t>
            </w:r>
            <w:proofErr w:type="spellEnd"/>
            <w:r w:rsidRPr="00130358">
              <w:t>-DEFAULT:</w:t>
            </w:r>
          </w:p>
        </w:tc>
      </w:tr>
      <w:tr w:rsidR="00123ECE" w:rsidRPr="00130358" w14:paraId="7F93A91C" w14:textId="77777777" w:rsidTr="00D62538">
        <w:trPr>
          <w:jc w:val="center"/>
        </w:trPr>
        <w:tc>
          <w:tcPr>
            <w:tcW w:w="4436" w:type="dxa"/>
          </w:tcPr>
          <w:p w14:paraId="67E188AD" w14:textId="315F044D"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5245361B" w14:textId="77777777" w:rsidR="00123ECE" w:rsidRPr="00130358" w:rsidRDefault="00123ECE" w:rsidP="00483222">
            <w:pPr>
              <w:pStyle w:val="TAH"/>
            </w:pPr>
            <w:r w:rsidRPr="00130358">
              <w:t>Value/remark</w:t>
            </w:r>
          </w:p>
        </w:tc>
        <w:tc>
          <w:tcPr>
            <w:tcW w:w="1700" w:type="dxa"/>
          </w:tcPr>
          <w:p w14:paraId="44397ACE" w14:textId="77777777" w:rsidR="00123ECE" w:rsidRPr="00130358" w:rsidRDefault="00123ECE" w:rsidP="00483222">
            <w:pPr>
              <w:pStyle w:val="TAH"/>
            </w:pPr>
            <w:r w:rsidRPr="00130358">
              <w:t>Comment</w:t>
            </w:r>
          </w:p>
        </w:tc>
        <w:tc>
          <w:tcPr>
            <w:tcW w:w="1133" w:type="dxa"/>
          </w:tcPr>
          <w:p w14:paraId="6C29183C" w14:textId="77777777" w:rsidR="00123ECE" w:rsidRPr="00130358" w:rsidRDefault="00123ECE" w:rsidP="00483222">
            <w:pPr>
              <w:pStyle w:val="TAH"/>
            </w:pPr>
            <w:r w:rsidRPr="00130358">
              <w:t>Condition</w:t>
            </w:r>
          </w:p>
        </w:tc>
      </w:tr>
      <w:tr w:rsidR="00123ECE" w:rsidRPr="00130358" w14:paraId="0BFBA6BF" w14:textId="77777777" w:rsidTr="00D62538">
        <w:trPr>
          <w:jc w:val="center"/>
        </w:trPr>
        <w:tc>
          <w:tcPr>
            <w:tcW w:w="4436" w:type="dxa"/>
          </w:tcPr>
          <w:p w14:paraId="5ECB85FD" w14:textId="531CFA7F" w:rsidR="00123ECE" w:rsidRPr="00130358" w:rsidRDefault="00123ECE" w:rsidP="00483222">
            <w:pPr>
              <w:pStyle w:val="TAL"/>
            </w:pPr>
            <w:proofErr w:type="spellStart"/>
            <w:r w:rsidRPr="00130358">
              <w:t>MeasConfig</w:t>
            </w:r>
            <w:proofErr w:type="spellEnd"/>
            <w:r w:rsidRPr="00130358">
              <w:t>-DEFAULT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40E02DA0" w14:textId="77777777" w:rsidR="00123ECE" w:rsidRPr="00130358" w:rsidRDefault="00123ECE" w:rsidP="00483222">
            <w:pPr>
              <w:pStyle w:val="TAL"/>
            </w:pPr>
          </w:p>
        </w:tc>
        <w:tc>
          <w:tcPr>
            <w:tcW w:w="1700" w:type="dxa"/>
          </w:tcPr>
          <w:p w14:paraId="7343307C" w14:textId="77777777" w:rsidR="00123ECE" w:rsidRPr="00130358" w:rsidRDefault="00123ECE" w:rsidP="00483222">
            <w:pPr>
              <w:pStyle w:val="TAL"/>
            </w:pPr>
          </w:p>
        </w:tc>
        <w:tc>
          <w:tcPr>
            <w:tcW w:w="1133" w:type="dxa"/>
          </w:tcPr>
          <w:p w14:paraId="73A7EB52" w14:textId="77777777" w:rsidR="00123ECE" w:rsidRPr="00130358" w:rsidRDefault="00123ECE" w:rsidP="00483222">
            <w:pPr>
              <w:pStyle w:val="TAL"/>
            </w:pPr>
          </w:p>
        </w:tc>
      </w:tr>
      <w:tr w:rsidR="00123ECE" w:rsidRPr="00130358" w14:paraId="2ABAF07B" w14:textId="77777777" w:rsidTr="00D62538">
        <w:trPr>
          <w:jc w:val="center"/>
        </w:trPr>
        <w:tc>
          <w:tcPr>
            <w:tcW w:w="4436" w:type="dxa"/>
          </w:tcPr>
          <w:p w14:paraId="5038ADE6" w14:textId="7B6B372B" w:rsidR="00123ECE" w:rsidRPr="00130358" w:rsidRDefault="00D62538" w:rsidP="00483222">
            <w:pPr>
              <w:pStyle w:val="TAL"/>
            </w:pPr>
            <w:r w:rsidRPr="00130358">
              <w:t xml:space="preserve">  </w:t>
            </w:r>
            <w:proofErr w:type="spellStart"/>
            <w:r w:rsidR="00123ECE" w:rsidRPr="00130358">
              <w:t>measObjectToRemoveList</w:t>
            </w:r>
            <w:proofErr w:type="spellEnd"/>
          </w:p>
        </w:tc>
        <w:tc>
          <w:tcPr>
            <w:tcW w:w="2267" w:type="dxa"/>
          </w:tcPr>
          <w:p w14:paraId="29743975" w14:textId="6853746F" w:rsidR="00123ECE" w:rsidRPr="00130358" w:rsidRDefault="00123ECE" w:rsidP="00483222">
            <w:pPr>
              <w:pStyle w:val="TAL"/>
            </w:pPr>
            <w:r w:rsidRPr="00130358">
              <w:t>Not</w:t>
            </w:r>
            <w:r w:rsidR="00D62538" w:rsidRPr="00130358">
              <w:t xml:space="preserve"> </w:t>
            </w:r>
            <w:r w:rsidRPr="00130358">
              <w:t>present</w:t>
            </w:r>
          </w:p>
        </w:tc>
        <w:tc>
          <w:tcPr>
            <w:tcW w:w="1700" w:type="dxa"/>
          </w:tcPr>
          <w:p w14:paraId="6ACCFC5E" w14:textId="77777777" w:rsidR="00123ECE" w:rsidRPr="00130358" w:rsidRDefault="00123ECE" w:rsidP="00483222">
            <w:pPr>
              <w:pStyle w:val="TAL"/>
            </w:pPr>
          </w:p>
        </w:tc>
        <w:tc>
          <w:tcPr>
            <w:tcW w:w="1133" w:type="dxa"/>
          </w:tcPr>
          <w:p w14:paraId="54FA8B32" w14:textId="77777777" w:rsidR="00123ECE" w:rsidRPr="00130358" w:rsidRDefault="00123ECE" w:rsidP="00483222">
            <w:pPr>
              <w:pStyle w:val="TAL"/>
            </w:pPr>
          </w:p>
        </w:tc>
      </w:tr>
      <w:tr w:rsidR="00123ECE" w:rsidRPr="00130358" w14:paraId="2DB8991F" w14:textId="77777777" w:rsidTr="00D62538">
        <w:trPr>
          <w:jc w:val="center"/>
        </w:trPr>
        <w:tc>
          <w:tcPr>
            <w:tcW w:w="4436" w:type="dxa"/>
          </w:tcPr>
          <w:p w14:paraId="60A86710" w14:textId="4E1DD6F0" w:rsidR="00123ECE" w:rsidRPr="00130358" w:rsidRDefault="00123ECE" w:rsidP="00D62538">
            <w:pPr>
              <w:pStyle w:val="TAL"/>
              <w:keepNext w:val="0"/>
              <w:keepLines w:val="0"/>
            </w:pPr>
            <w:proofErr w:type="spellStart"/>
            <w:r w:rsidRPr="00130358">
              <w:t>measObjectToAddModList</w:t>
            </w:r>
            <w:proofErr w:type="spellEnd"/>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3786BC7C" w14:textId="433D5A11"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46F9BB8F" w14:textId="77777777" w:rsidR="00123ECE" w:rsidRPr="00130358" w:rsidRDefault="00123ECE" w:rsidP="00D62538">
            <w:pPr>
              <w:pStyle w:val="TAL"/>
              <w:keepNext w:val="0"/>
              <w:keepLines w:val="0"/>
            </w:pPr>
          </w:p>
        </w:tc>
        <w:tc>
          <w:tcPr>
            <w:tcW w:w="1133" w:type="dxa"/>
          </w:tcPr>
          <w:p w14:paraId="759D46F8" w14:textId="77777777" w:rsidR="00123ECE" w:rsidRPr="00130358" w:rsidRDefault="00123ECE" w:rsidP="00D62538">
            <w:pPr>
              <w:pStyle w:val="TAL"/>
              <w:keepNext w:val="0"/>
              <w:keepLines w:val="0"/>
            </w:pPr>
          </w:p>
        </w:tc>
      </w:tr>
      <w:tr w:rsidR="00123ECE" w:rsidRPr="00130358" w14:paraId="3A675213" w14:textId="77777777" w:rsidTr="00D62538">
        <w:trPr>
          <w:jc w:val="center"/>
        </w:trPr>
        <w:tc>
          <w:tcPr>
            <w:tcW w:w="4436" w:type="dxa"/>
          </w:tcPr>
          <w:p w14:paraId="1DD70C03" w14:textId="4E87B076" w:rsidR="00123ECE" w:rsidRPr="00130358" w:rsidRDefault="00D62538" w:rsidP="00D62538">
            <w:pPr>
              <w:pStyle w:val="TAL"/>
              <w:keepNext w:val="0"/>
              <w:keepLines w:val="0"/>
            </w:pPr>
            <w:r w:rsidRPr="00130358">
              <w:rPr>
                <w:lang w:eastAsia="zh-CN"/>
              </w:rPr>
              <w:t xml:space="preserve">   </w:t>
            </w:r>
            <w:proofErr w:type="spellStart"/>
            <w:r w:rsidR="00123ECE" w:rsidRPr="00130358">
              <w:t>MeasObjectToAddMod</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DF48915" w14:textId="77777777" w:rsidR="00123ECE" w:rsidRPr="00130358" w:rsidRDefault="00123ECE" w:rsidP="00D62538">
            <w:pPr>
              <w:pStyle w:val="TAL"/>
              <w:keepNext w:val="0"/>
              <w:keepLines w:val="0"/>
            </w:pPr>
          </w:p>
        </w:tc>
        <w:tc>
          <w:tcPr>
            <w:tcW w:w="1700" w:type="dxa"/>
          </w:tcPr>
          <w:p w14:paraId="093BDB1A" w14:textId="77777777" w:rsidR="00123ECE" w:rsidRPr="00130358" w:rsidRDefault="00123ECE" w:rsidP="00D62538">
            <w:pPr>
              <w:pStyle w:val="TAL"/>
              <w:keepNext w:val="0"/>
              <w:keepLines w:val="0"/>
            </w:pPr>
          </w:p>
        </w:tc>
        <w:tc>
          <w:tcPr>
            <w:tcW w:w="1133" w:type="dxa"/>
          </w:tcPr>
          <w:p w14:paraId="58511A35" w14:textId="77777777" w:rsidR="00123ECE" w:rsidRPr="00130358" w:rsidRDefault="00123ECE" w:rsidP="00D62538">
            <w:pPr>
              <w:pStyle w:val="TAL"/>
              <w:keepNext w:val="0"/>
              <w:keepLines w:val="0"/>
            </w:pPr>
          </w:p>
        </w:tc>
      </w:tr>
      <w:tr w:rsidR="00123ECE" w:rsidRPr="00130358" w14:paraId="0DF65208" w14:textId="77777777" w:rsidTr="00D62538">
        <w:trPr>
          <w:jc w:val="center"/>
        </w:trPr>
        <w:tc>
          <w:tcPr>
            <w:tcW w:w="4436" w:type="dxa"/>
          </w:tcPr>
          <w:p w14:paraId="28C46F2E" w14:textId="3BDFD549"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12EA0E1B" w14:textId="77777777" w:rsidR="00123ECE" w:rsidRPr="00130358" w:rsidRDefault="00123ECE" w:rsidP="00D62538">
            <w:pPr>
              <w:pStyle w:val="TAL"/>
              <w:keepNext w:val="0"/>
              <w:keepLines w:val="0"/>
            </w:pPr>
            <w:r w:rsidRPr="00130358">
              <w:t>IdMeasObject-f1</w:t>
            </w:r>
          </w:p>
        </w:tc>
        <w:tc>
          <w:tcPr>
            <w:tcW w:w="1700" w:type="dxa"/>
          </w:tcPr>
          <w:p w14:paraId="382BE5D8" w14:textId="77777777" w:rsidR="00123ECE" w:rsidRPr="00130358" w:rsidRDefault="00123ECE" w:rsidP="00D62538">
            <w:pPr>
              <w:pStyle w:val="TAL"/>
              <w:keepNext w:val="0"/>
              <w:keepLines w:val="0"/>
            </w:pPr>
          </w:p>
        </w:tc>
        <w:tc>
          <w:tcPr>
            <w:tcW w:w="1133" w:type="dxa"/>
          </w:tcPr>
          <w:p w14:paraId="071D669D" w14:textId="77777777" w:rsidR="00123ECE" w:rsidRPr="00130358" w:rsidRDefault="00123ECE" w:rsidP="00D62538">
            <w:pPr>
              <w:pStyle w:val="TAL"/>
              <w:keepNext w:val="0"/>
              <w:keepLines w:val="0"/>
            </w:pPr>
          </w:p>
        </w:tc>
      </w:tr>
      <w:tr w:rsidR="00123ECE" w:rsidRPr="00130358" w14:paraId="1E655B46" w14:textId="77777777" w:rsidTr="00D62538">
        <w:trPr>
          <w:jc w:val="center"/>
        </w:trPr>
        <w:tc>
          <w:tcPr>
            <w:tcW w:w="4436" w:type="dxa"/>
          </w:tcPr>
          <w:p w14:paraId="3DB5AAD6" w14:textId="3C362BA2"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D67BAD7" w14:textId="77777777" w:rsidR="00123ECE" w:rsidRPr="00130358" w:rsidRDefault="00123ECE" w:rsidP="00D62538">
            <w:pPr>
              <w:pStyle w:val="TAL"/>
              <w:keepNext w:val="0"/>
              <w:keepLines w:val="0"/>
            </w:pPr>
          </w:p>
        </w:tc>
        <w:tc>
          <w:tcPr>
            <w:tcW w:w="1700" w:type="dxa"/>
          </w:tcPr>
          <w:p w14:paraId="0F77C7EA" w14:textId="77777777" w:rsidR="00123ECE" w:rsidRPr="00130358" w:rsidRDefault="00123ECE" w:rsidP="00D62538">
            <w:pPr>
              <w:pStyle w:val="TAL"/>
              <w:keepNext w:val="0"/>
              <w:keepLines w:val="0"/>
            </w:pPr>
          </w:p>
        </w:tc>
        <w:tc>
          <w:tcPr>
            <w:tcW w:w="1133" w:type="dxa"/>
          </w:tcPr>
          <w:p w14:paraId="013D0E97" w14:textId="77777777" w:rsidR="00123ECE" w:rsidRPr="00130358" w:rsidRDefault="00123ECE" w:rsidP="00D62538">
            <w:pPr>
              <w:pStyle w:val="TAL"/>
              <w:keepNext w:val="0"/>
              <w:keepLines w:val="0"/>
            </w:pPr>
          </w:p>
        </w:tc>
      </w:tr>
      <w:tr w:rsidR="00123ECE" w:rsidRPr="00130358" w14:paraId="3817B06F" w14:textId="77777777" w:rsidTr="00D62538">
        <w:trPr>
          <w:jc w:val="center"/>
        </w:trPr>
        <w:tc>
          <w:tcPr>
            <w:tcW w:w="4436" w:type="dxa"/>
          </w:tcPr>
          <w:p w14:paraId="316B4A8C" w14:textId="613F6BC4" w:rsidR="00123ECE" w:rsidRPr="00130358" w:rsidRDefault="00D62538" w:rsidP="00D62538">
            <w:pPr>
              <w:pStyle w:val="TAL"/>
              <w:keepNext w:val="0"/>
              <w:keepLines w:val="0"/>
            </w:pPr>
            <w:r w:rsidRPr="00130358">
              <w:rPr>
                <w:lang w:eastAsia="zh-CN"/>
              </w:rPr>
              <w:t xml:space="preserve">         </w:t>
            </w:r>
            <w:proofErr w:type="spellStart"/>
            <w:r w:rsidR="00123ECE" w:rsidRPr="00130358">
              <w:t>measObject</w:t>
            </w:r>
            <w:proofErr w:type="spellEnd"/>
            <w:r w:rsidRPr="00130358">
              <w:t xml:space="preserve"> </w:t>
            </w:r>
            <w:r w:rsidR="00123ECE" w:rsidRPr="00130358">
              <w:t>EUTRA</w:t>
            </w:r>
          </w:p>
        </w:tc>
        <w:tc>
          <w:tcPr>
            <w:tcW w:w="2267" w:type="dxa"/>
          </w:tcPr>
          <w:p w14:paraId="7C17B216" w14:textId="77777777" w:rsidR="00123ECE" w:rsidRPr="00130358" w:rsidRDefault="00123ECE" w:rsidP="00D62538">
            <w:pPr>
              <w:pStyle w:val="TAL"/>
              <w:keepNext w:val="0"/>
              <w:keepLines w:val="0"/>
            </w:pPr>
            <w:proofErr w:type="spellStart"/>
            <w:r w:rsidRPr="00130358">
              <w:t>MeasObjectEUTRA</w:t>
            </w:r>
            <w:proofErr w:type="spellEnd"/>
            <w:r w:rsidRPr="00130358">
              <w:t>-GENERIC(f1)</w:t>
            </w:r>
          </w:p>
        </w:tc>
        <w:tc>
          <w:tcPr>
            <w:tcW w:w="1700" w:type="dxa"/>
          </w:tcPr>
          <w:p w14:paraId="3417FAA7" w14:textId="40DBA1B3"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16F7B642" w14:textId="77777777" w:rsidR="00123ECE" w:rsidRPr="00130358" w:rsidRDefault="00123ECE" w:rsidP="00D62538">
            <w:pPr>
              <w:pStyle w:val="TAL"/>
              <w:keepNext w:val="0"/>
              <w:keepLines w:val="0"/>
            </w:pPr>
          </w:p>
        </w:tc>
      </w:tr>
      <w:tr w:rsidR="00123ECE" w:rsidRPr="00130358" w14:paraId="67317271" w14:textId="77777777" w:rsidTr="00D62538">
        <w:trPr>
          <w:jc w:val="center"/>
        </w:trPr>
        <w:tc>
          <w:tcPr>
            <w:tcW w:w="4436" w:type="dxa"/>
          </w:tcPr>
          <w:p w14:paraId="7FD85D79" w14:textId="5F2E4573"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2A86F247" w14:textId="77777777" w:rsidR="00123ECE" w:rsidRPr="00130358" w:rsidRDefault="00123ECE" w:rsidP="00D62538">
            <w:pPr>
              <w:pStyle w:val="TAL"/>
              <w:keepNext w:val="0"/>
              <w:keepLines w:val="0"/>
            </w:pPr>
          </w:p>
        </w:tc>
        <w:tc>
          <w:tcPr>
            <w:tcW w:w="1700" w:type="dxa"/>
          </w:tcPr>
          <w:p w14:paraId="1609696F" w14:textId="77777777" w:rsidR="00123ECE" w:rsidRPr="00130358" w:rsidRDefault="00123ECE" w:rsidP="00D62538">
            <w:pPr>
              <w:pStyle w:val="TAL"/>
              <w:keepNext w:val="0"/>
              <w:keepLines w:val="0"/>
            </w:pPr>
          </w:p>
        </w:tc>
        <w:tc>
          <w:tcPr>
            <w:tcW w:w="1133" w:type="dxa"/>
          </w:tcPr>
          <w:p w14:paraId="021E806C" w14:textId="77777777" w:rsidR="00123ECE" w:rsidRPr="00130358" w:rsidRDefault="00123ECE" w:rsidP="00D62538">
            <w:pPr>
              <w:pStyle w:val="TAL"/>
              <w:keepNext w:val="0"/>
              <w:keepLines w:val="0"/>
            </w:pPr>
          </w:p>
        </w:tc>
      </w:tr>
      <w:tr w:rsidR="00123ECE" w:rsidRPr="00130358" w14:paraId="2D3CC3C1" w14:textId="77777777" w:rsidTr="00D62538">
        <w:trPr>
          <w:jc w:val="center"/>
        </w:trPr>
        <w:tc>
          <w:tcPr>
            <w:tcW w:w="4436" w:type="dxa"/>
          </w:tcPr>
          <w:p w14:paraId="6F0056A1" w14:textId="5C6D418B"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7B085FD0" w14:textId="77777777" w:rsidR="00123ECE" w:rsidRPr="00130358" w:rsidRDefault="00123ECE" w:rsidP="00D62538">
            <w:pPr>
              <w:pStyle w:val="TAL"/>
              <w:keepNext w:val="0"/>
              <w:keepLines w:val="0"/>
            </w:pPr>
          </w:p>
        </w:tc>
        <w:tc>
          <w:tcPr>
            <w:tcW w:w="1700" w:type="dxa"/>
          </w:tcPr>
          <w:p w14:paraId="0B509C30" w14:textId="77777777" w:rsidR="00123ECE" w:rsidRPr="00130358" w:rsidRDefault="00123ECE" w:rsidP="00D62538">
            <w:pPr>
              <w:pStyle w:val="TAL"/>
              <w:keepNext w:val="0"/>
              <w:keepLines w:val="0"/>
            </w:pPr>
          </w:p>
        </w:tc>
        <w:tc>
          <w:tcPr>
            <w:tcW w:w="1133" w:type="dxa"/>
          </w:tcPr>
          <w:p w14:paraId="2E848706" w14:textId="77777777" w:rsidR="00123ECE" w:rsidRPr="00130358" w:rsidRDefault="00123ECE" w:rsidP="00D62538">
            <w:pPr>
              <w:pStyle w:val="TAL"/>
              <w:keepNext w:val="0"/>
              <w:keepLines w:val="0"/>
            </w:pPr>
          </w:p>
        </w:tc>
      </w:tr>
      <w:tr w:rsidR="00123ECE" w:rsidRPr="00130358" w14:paraId="37623AB6" w14:textId="77777777" w:rsidTr="00D62538">
        <w:trPr>
          <w:jc w:val="center"/>
        </w:trPr>
        <w:tc>
          <w:tcPr>
            <w:tcW w:w="4436" w:type="dxa"/>
          </w:tcPr>
          <w:p w14:paraId="0F2E7D09" w14:textId="4C32FA7B" w:rsidR="00123ECE" w:rsidRPr="00130358" w:rsidRDefault="00D62538" w:rsidP="00D62538">
            <w:pPr>
              <w:pStyle w:val="TAL"/>
              <w:keepNext w:val="0"/>
              <w:keepLines w:val="0"/>
            </w:pPr>
            <w:r w:rsidRPr="00130358">
              <w:rPr>
                <w:lang w:eastAsia="zh-CN"/>
              </w:rPr>
              <w:t xml:space="preserve">   </w:t>
            </w:r>
            <w:proofErr w:type="spellStart"/>
            <w:r w:rsidR="00123ECE" w:rsidRPr="00130358">
              <w:t>MeasObjectToAddMod</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57F8569" w14:textId="77777777" w:rsidR="00123ECE" w:rsidRPr="00130358" w:rsidRDefault="00123ECE" w:rsidP="00D62538">
            <w:pPr>
              <w:pStyle w:val="TAL"/>
              <w:keepNext w:val="0"/>
              <w:keepLines w:val="0"/>
            </w:pPr>
          </w:p>
        </w:tc>
        <w:tc>
          <w:tcPr>
            <w:tcW w:w="1700" w:type="dxa"/>
          </w:tcPr>
          <w:p w14:paraId="082DB708" w14:textId="77777777" w:rsidR="00123ECE" w:rsidRPr="00130358" w:rsidRDefault="00123ECE" w:rsidP="00D62538">
            <w:pPr>
              <w:pStyle w:val="TAL"/>
              <w:keepNext w:val="0"/>
              <w:keepLines w:val="0"/>
            </w:pPr>
          </w:p>
        </w:tc>
        <w:tc>
          <w:tcPr>
            <w:tcW w:w="1133" w:type="dxa"/>
          </w:tcPr>
          <w:p w14:paraId="5CD375FC" w14:textId="77777777" w:rsidR="00123ECE" w:rsidRPr="00130358" w:rsidRDefault="00123ECE" w:rsidP="00D62538">
            <w:pPr>
              <w:pStyle w:val="TAL"/>
              <w:keepNext w:val="0"/>
              <w:keepLines w:val="0"/>
            </w:pPr>
          </w:p>
        </w:tc>
      </w:tr>
      <w:tr w:rsidR="00123ECE" w:rsidRPr="00130358" w14:paraId="62CB954A" w14:textId="77777777" w:rsidTr="00D62538">
        <w:trPr>
          <w:jc w:val="center"/>
        </w:trPr>
        <w:tc>
          <w:tcPr>
            <w:tcW w:w="4436" w:type="dxa"/>
          </w:tcPr>
          <w:p w14:paraId="4E731CC0" w14:textId="2C30152D"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3122DA47"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211C982F" w14:textId="77777777" w:rsidR="00123ECE" w:rsidRPr="00130358" w:rsidRDefault="00123ECE" w:rsidP="00D62538">
            <w:pPr>
              <w:pStyle w:val="TAL"/>
              <w:keepNext w:val="0"/>
              <w:keepLines w:val="0"/>
            </w:pPr>
          </w:p>
        </w:tc>
        <w:tc>
          <w:tcPr>
            <w:tcW w:w="1133" w:type="dxa"/>
          </w:tcPr>
          <w:p w14:paraId="6106F400" w14:textId="77777777" w:rsidR="00123ECE" w:rsidRPr="00130358" w:rsidRDefault="00123ECE" w:rsidP="00D62538">
            <w:pPr>
              <w:pStyle w:val="TAL"/>
              <w:keepNext w:val="0"/>
              <w:keepLines w:val="0"/>
            </w:pPr>
          </w:p>
        </w:tc>
      </w:tr>
      <w:tr w:rsidR="00123ECE" w:rsidRPr="00130358" w14:paraId="685326C3" w14:textId="77777777" w:rsidTr="00D62538">
        <w:trPr>
          <w:jc w:val="center"/>
        </w:trPr>
        <w:tc>
          <w:tcPr>
            <w:tcW w:w="4436" w:type="dxa"/>
          </w:tcPr>
          <w:p w14:paraId="372B2A4D" w14:textId="72A37691"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E028D77" w14:textId="77777777" w:rsidR="00123ECE" w:rsidRPr="00130358" w:rsidRDefault="00123ECE" w:rsidP="00D62538">
            <w:pPr>
              <w:pStyle w:val="TAL"/>
              <w:keepNext w:val="0"/>
              <w:keepLines w:val="0"/>
            </w:pPr>
          </w:p>
        </w:tc>
        <w:tc>
          <w:tcPr>
            <w:tcW w:w="1700" w:type="dxa"/>
          </w:tcPr>
          <w:p w14:paraId="12F9B845" w14:textId="77777777" w:rsidR="00123ECE" w:rsidRPr="00130358" w:rsidRDefault="00123ECE" w:rsidP="00D62538">
            <w:pPr>
              <w:pStyle w:val="TAL"/>
              <w:keepNext w:val="0"/>
              <w:keepLines w:val="0"/>
            </w:pPr>
          </w:p>
        </w:tc>
        <w:tc>
          <w:tcPr>
            <w:tcW w:w="1133" w:type="dxa"/>
          </w:tcPr>
          <w:p w14:paraId="111EDEB9" w14:textId="77777777" w:rsidR="00123ECE" w:rsidRPr="00130358" w:rsidRDefault="00123ECE" w:rsidP="00D62538">
            <w:pPr>
              <w:pStyle w:val="TAL"/>
              <w:keepNext w:val="0"/>
              <w:keepLines w:val="0"/>
            </w:pPr>
          </w:p>
        </w:tc>
      </w:tr>
      <w:tr w:rsidR="00123ECE" w:rsidRPr="00130358" w14:paraId="60FCCFF1" w14:textId="77777777" w:rsidTr="00D62538">
        <w:trPr>
          <w:jc w:val="center"/>
        </w:trPr>
        <w:tc>
          <w:tcPr>
            <w:tcW w:w="4436" w:type="dxa"/>
          </w:tcPr>
          <w:p w14:paraId="5902F296" w14:textId="28CCF7B6" w:rsidR="00123ECE" w:rsidRPr="00130358" w:rsidRDefault="00D62538" w:rsidP="00D62538">
            <w:pPr>
              <w:pStyle w:val="TAL"/>
              <w:keepNext w:val="0"/>
              <w:keepLines w:val="0"/>
            </w:pPr>
            <w:r w:rsidRPr="00130358">
              <w:rPr>
                <w:lang w:eastAsia="zh-CN"/>
              </w:rPr>
              <w:t xml:space="preserve">         </w:t>
            </w:r>
            <w:proofErr w:type="spellStart"/>
            <w:r w:rsidR="00123ECE" w:rsidRPr="00130358">
              <w:t>measObjectUTRA</w:t>
            </w:r>
            <w:proofErr w:type="spellEnd"/>
          </w:p>
        </w:tc>
        <w:tc>
          <w:tcPr>
            <w:tcW w:w="2267" w:type="dxa"/>
          </w:tcPr>
          <w:p w14:paraId="612145F9" w14:textId="77777777" w:rsidR="00123ECE" w:rsidRPr="00130358" w:rsidRDefault="00123ECE" w:rsidP="00D62538">
            <w:pPr>
              <w:pStyle w:val="TAL"/>
              <w:keepNext w:val="0"/>
              <w:keepLines w:val="0"/>
            </w:pPr>
            <w:proofErr w:type="spellStart"/>
            <w:r w:rsidRPr="00130358">
              <w:t>MeasObjectUTRA</w:t>
            </w:r>
            <w:proofErr w:type="spellEnd"/>
            <w:r w:rsidRPr="00130358">
              <w:t>-GENERIC(f2)</w:t>
            </w:r>
          </w:p>
        </w:tc>
        <w:tc>
          <w:tcPr>
            <w:tcW w:w="1700" w:type="dxa"/>
          </w:tcPr>
          <w:p w14:paraId="5486475C" w14:textId="0F745407"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3E6C6F76" w14:textId="77777777" w:rsidR="00123ECE" w:rsidRPr="00130358" w:rsidRDefault="00123ECE" w:rsidP="00D62538">
            <w:pPr>
              <w:pStyle w:val="TAL"/>
              <w:keepNext w:val="0"/>
              <w:keepLines w:val="0"/>
            </w:pPr>
          </w:p>
        </w:tc>
      </w:tr>
      <w:tr w:rsidR="00123ECE" w:rsidRPr="00130358" w14:paraId="3C1E1F22" w14:textId="77777777" w:rsidTr="00D62538">
        <w:trPr>
          <w:jc w:val="center"/>
        </w:trPr>
        <w:tc>
          <w:tcPr>
            <w:tcW w:w="4436" w:type="dxa"/>
          </w:tcPr>
          <w:p w14:paraId="5DC234BA" w14:textId="3BDC8DE6"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7E6DBE26" w14:textId="77777777" w:rsidR="00123ECE" w:rsidRPr="00130358" w:rsidRDefault="00123ECE" w:rsidP="00D62538">
            <w:pPr>
              <w:pStyle w:val="TAL"/>
              <w:keepNext w:val="0"/>
              <w:keepLines w:val="0"/>
            </w:pPr>
          </w:p>
        </w:tc>
        <w:tc>
          <w:tcPr>
            <w:tcW w:w="1700" w:type="dxa"/>
          </w:tcPr>
          <w:p w14:paraId="5324BE4D" w14:textId="77777777" w:rsidR="00123ECE" w:rsidRPr="00130358" w:rsidRDefault="00123ECE" w:rsidP="00D62538">
            <w:pPr>
              <w:pStyle w:val="TAL"/>
              <w:keepNext w:val="0"/>
              <w:keepLines w:val="0"/>
            </w:pPr>
          </w:p>
        </w:tc>
        <w:tc>
          <w:tcPr>
            <w:tcW w:w="1133" w:type="dxa"/>
          </w:tcPr>
          <w:p w14:paraId="43A56B9C" w14:textId="77777777" w:rsidR="00123ECE" w:rsidRPr="00130358" w:rsidRDefault="00123ECE" w:rsidP="00D62538">
            <w:pPr>
              <w:pStyle w:val="TAL"/>
              <w:keepNext w:val="0"/>
              <w:keepLines w:val="0"/>
            </w:pPr>
          </w:p>
        </w:tc>
      </w:tr>
      <w:tr w:rsidR="00123ECE" w:rsidRPr="00130358" w14:paraId="6FF56143" w14:textId="77777777" w:rsidTr="00D62538">
        <w:trPr>
          <w:jc w:val="center"/>
        </w:trPr>
        <w:tc>
          <w:tcPr>
            <w:tcW w:w="4436" w:type="dxa"/>
          </w:tcPr>
          <w:p w14:paraId="6A9D1E8F" w14:textId="31464EBF"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28AA5188" w14:textId="77777777" w:rsidR="00123ECE" w:rsidRPr="00130358" w:rsidRDefault="00123ECE" w:rsidP="00D62538">
            <w:pPr>
              <w:pStyle w:val="TAL"/>
              <w:keepNext w:val="0"/>
              <w:keepLines w:val="0"/>
            </w:pPr>
          </w:p>
        </w:tc>
        <w:tc>
          <w:tcPr>
            <w:tcW w:w="1700" w:type="dxa"/>
          </w:tcPr>
          <w:p w14:paraId="2906925E" w14:textId="77777777" w:rsidR="00123ECE" w:rsidRPr="00130358" w:rsidRDefault="00123ECE" w:rsidP="00D62538">
            <w:pPr>
              <w:pStyle w:val="TAL"/>
              <w:keepNext w:val="0"/>
              <w:keepLines w:val="0"/>
            </w:pPr>
          </w:p>
        </w:tc>
        <w:tc>
          <w:tcPr>
            <w:tcW w:w="1133" w:type="dxa"/>
          </w:tcPr>
          <w:p w14:paraId="7C29F052" w14:textId="77777777" w:rsidR="00123ECE" w:rsidRPr="00130358" w:rsidRDefault="00123ECE" w:rsidP="00D62538">
            <w:pPr>
              <w:pStyle w:val="TAL"/>
              <w:keepNext w:val="0"/>
              <w:keepLines w:val="0"/>
            </w:pPr>
          </w:p>
        </w:tc>
      </w:tr>
      <w:tr w:rsidR="00123ECE" w:rsidRPr="00130358" w14:paraId="67F355AC" w14:textId="77777777" w:rsidTr="00D62538">
        <w:trPr>
          <w:jc w:val="center"/>
        </w:trPr>
        <w:tc>
          <w:tcPr>
            <w:tcW w:w="4436" w:type="dxa"/>
          </w:tcPr>
          <w:p w14:paraId="33A141B3" w14:textId="5FBE757B"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4C623B54" w14:textId="77777777" w:rsidR="00123ECE" w:rsidRPr="00130358" w:rsidRDefault="00123ECE" w:rsidP="00D62538">
            <w:pPr>
              <w:pStyle w:val="TAL"/>
              <w:keepNext w:val="0"/>
              <w:keepLines w:val="0"/>
            </w:pPr>
          </w:p>
        </w:tc>
        <w:tc>
          <w:tcPr>
            <w:tcW w:w="1700" w:type="dxa"/>
          </w:tcPr>
          <w:p w14:paraId="6F8AF468" w14:textId="77777777" w:rsidR="00123ECE" w:rsidRPr="00130358" w:rsidRDefault="00123ECE" w:rsidP="00D62538">
            <w:pPr>
              <w:pStyle w:val="TAL"/>
              <w:keepNext w:val="0"/>
              <w:keepLines w:val="0"/>
              <w:rPr>
                <w:lang w:eastAsia="zh-CN"/>
              </w:rPr>
            </w:pPr>
          </w:p>
        </w:tc>
        <w:tc>
          <w:tcPr>
            <w:tcW w:w="1133" w:type="dxa"/>
          </w:tcPr>
          <w:p w14:paraId="40CF3364" w14:textId="77777777" w:rsidR="00123ECE" w:rsidRPr="00130358" w:rsidRDefault="00123ECE" w:rsidP="00D62538">
            <w:pPr>
              <w:pStyle w:val="TAL"/>
              <w:keepNext w:val="0"/>
              <w:keepLines w:val="0"/>
            </w:pPr>
          </w:p>
        </w:tc>
      </w:tr>
      <w:tr w:rsidR="00123ECE" w:rsidRPr="00130358" w14:paraId="36A31110" w14:textId="77777777" w:rsidTr="00D62538">
        <w:trPr>
          <w:jc w:val="center"/>
        </w:trPr>
        <w:tc>
          <w:tcPr>
            <w:tcW w:w="4436" w:type="dxa"/>
          </w:tcPr>
          <w:p w14:paraId="7D2A9939" w14:textId="12442F7F" w:rsidR="00123ECE" w:rsidRPr="00130358" w:rsidRDefault="00D62538" w:rsidP="00D62538">
            <w:pPr>
              <w:pStyle w:val="TAL"/>
              <w:keepNext w:val="0"/>
              <w:keepLines w:val="0"/>
            </w:pPr>
            <w:r w:rsidRPr="00130358">
              <w:t xml:space="preserve">  </w:t>
            </w:r>
            <w:proofErr w:type="spellStart"/>
            <w:r w:rsidR="00123ECE" w:rsidRPr="00130358">
              <w:t>reportConfigToRemoveList</w:t>
            </w:r>
            <w:proofErr w:type="spellEnd"/>
          </w:p>
        </w:tc>
        <w:tc>
          <w:tcPr>
            <w:tcW w:w="2267" w:type="dxa"/>
          </w:tcPr>
          <w:p w14:paraId="66451591" w14:textId="6D4410B3"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359513E" w14:textId="77777777" w:rsidR="00123ECE" w:rsidRPr="00130358" w:rsidRDefault="00123ECE" w:rsidP="00D62538">
            <w:pPr>
              <w:pStyle w:val="TAL"/>
              <w:keepNext w:val="0"/>
              <w:keepLines w:val="0"/>
            </w:pPr>
          </w:p>
        </w:tc>
        <w:tc>
          <w:tcPr>
            <w:tcW w:w="1133" w:type="dxa"/>
          </w:tcPr>
          <w:p w14:paraId="148E6AC7" w14:textId="77777777" w:rsidR="00123ECE" w:rsidRPr="00130358" w:rsidRDefault="00123ECE" w:rsidP="00D62538">
            <w:pPr>
              <w:pStyle w:val="TAL"/>
              <w:keepNext w:val="0"/>
              <w:keepLines w:val="0"/>
            </w:pPr>
          </w:p>
        </w:tc>
      </w:tr>
      <w:tr w:rsidR="00123ECE" w:rsidRPr="00130358" w14:paraId="0A6D3ACA" w14:textId="77777777" w:rsidTr="00D62538">
        <w:trPr>
          <w:jc w:val="center"/>
        </w:trPr>
        <w:tc>
          <w:tcPr>
            <w:tcW w:w="4436" w:type="dxa"/>
          </w:tcPr>
          <w:p w14:paraId="28D25234" w14:textId="1C43A1D2" w:rsidR="00123ECE" w:rsidRPr="00130358" w:rsidRDefault="00D62538" w:rsidP="00D62538">
            <w:pPr>
              <w:pStyle w:val="TAL"/>
              <w:keepNext w:val="0"/>
              <w:keepLines w:val="0"/>
            </w:pPr>
            <w:r w:rsidRPr="00130358">
              <w:t xml:space="preserve">  </w:t>
            </w:r>
            <w:proofErr w:type="spellStart"/>
            <w:r w:rsidR="00123ECE" w:rsidRPr="00130358">
              <w:t>reportConfigToAddModList</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7A861FE" w14:textId="462C7D46"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01C42398" w14:textId="77777777" w:rsidR="00123ECE" w:rsidRPr="00130358" w:rsidRDefault="00123ECE" w:rsidP="00D62538">
            <w:pPr>
              <w:pStyle w:val="TAL"/>
              <w:keepNext w:val="0"/>
              <w:keepLines w:val="0"/>
              <w:rPr>
                <w:lang w:eastAsia="zh-CN"/>
              </w:rPr>
            </w:pPr>
          </w:p>
        </w:tc>
        <w:tc>
          <w:tcPr>
            <w:tcW w:w="1133" w:type="dxa"/>
          </w:tcPr>
          <w:p w14:paraId="5C963B49" w14:textId="77777777" w:rsidR="00123ECE" w:rsidRPr="00130358" w:rsidRDefault="00123ECE" w:rsidP="00D62538">
            <w:pPr>
              <w:pStyle w:val="TAL"/>
              <w:keepNext w:val="0"/>
              <w:keepLines w:val="0"/>
            </w:pPr>
          </w:p>
        </w:tc>
      </w:tr>
      <w:tr w:rsidR="00123ECE" w:rsidRPr="00130358" w14:paraId="65A09C7F" w14:textId="77777777" w:rsidTr="00D62538">
        <w:trPr>
          <w:jc w:val="center"/>
        </w:trPr>
        <w:tc>
          <w:tcPr>
            <w:tcW w:w="4436" w:type="dxa"/>
          </w:tcPr>
          <w:p w14:paraId="1B7504A4" w14:textId="508FD74C"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reportConfigId</w:t>
            </w:r>
            <w:proofErr w:type="spellEnd"/>
          </w:p>
        </w:tc>
        <w:tc>
          <w:tcPr>
            <w:tcW w:w="2267" w:type="dxa"/>
          </w:tcPr>
          <w:p w14:paraId="733FD653" w14:textId="77777777" w:rsidR="00123ECE" w:rsidRPr="00130358" w:rsidRDefault="00123ECE" w:rsidP="00D62538">
            <w:pPr>
              <w:pStyle w:val="TAL"/>
              <w:keepNext w:val="0"/>
              <w:keepLines w:val="0"/>
              <w:rPr>
                <w:lang w:eastAsia="zh-CN"/>
              </w:rPr>
            </w:pPr>
            <w:proofErr w:type="spellStart"/>
            <w:r w:rsidRPr="00130358">
              <w:rPr>
                <w:lang w:eastAsia="zh-CN"/>
              </w:rPr>
              <w:t>idReportConfig</w:t>
            </w:r>
            <w:proofErr w:type="spellEnd"/>
            <w:r w:rsidRPr="00130358">
              <w:rPr>
                <w:lang w:eastAsia="zh-CN"/>
              </w:rPr>
              <w:t>-P</w:t>
            </w:r>
          </w:p>
        </w:tc>
        <w:tc>
          <w:tcPr>
            <w:tcW w:w="1700" w:type="dxa"/>
          </w:tcPr>
          <w:p w14:paraId="730E2AAE" w14:textId="77777777" w:rsidR="00123ECE" w:rsidRPr="00130358" w:rsidRDefault="00123ECE" w:rsidP="00D62538">
            <w:pPr>
              <w:pStyle w:val="TAL"/>
              <w:keepNext w:val="0"/>
              <w:keepLines w:val="0"/>
              <w:rPr>
                <w:lang w:eastAsia="zh-CN"/>
              </w:rPr>
            </w:pPr>
          </w:p>
        </w:tc>
        <w:tc>
          <w:tcPr>
            <w:tcW w:w="1133" w:type="dxa"/>
          </w:tcPr>
          <w:p w14:paraId="01885139" w14:textId="77777777" w:rsidR="00123ECE" w:rsidRPr="00130358" w:rsidRDefault="00123ECE" w:rsidP="00D62538">
            <w:pPr>
              <w:pStyle w:val="TAL"/>
              <w:keepNext w:val="0"/>
              <w:keepLines w:val="0"/>
            </w:pPr>
          </w:p>
        </w:tc>
      </w:tr>
      <w:tr w:rsidR="00123ECE" w:rsidRPr="00130358" w14:paraId="441688BF" w14:textId="77777777" w:rsidTr="00D62538">
        <w:trPr>
          <w:jc w:val="center"/>
        </w:trPr>
        <w:tc>
          <w:tcPr>
            <w:tcW w:w="4436" w:type="dxa"/>
          </w:tcPr>
          <w:p w14:paraId="5DA09518" w14:textId="3FE485D4"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reportConfig</w:t>
            </w:r>
            <w:proofErr w:type="spellEnd"/>
          </w:p>
        </w:tc>
        <w:tc>
          <w:tcPr>
            <w:tcW w:w="2267" w:type="dxa"/>
          </w:tcPr>
          <w:p w14:paraId="7484A0AB" w14:textId="77777777" w:rsidR="00123ECE" w:rsidRPr="00130358" w:rsidRDefault="00123ECE" w:rsidP="00D62538">
            <w:pPr>
              <w:pStyle w:val="TAL"/>
              <w:keepNext w:val="0"/>
              <w:keepLines w:val="0"/>
            </w:pPr>
            <w:proofErr w:type="spellStart"/>
            <w:r w:rsidRPr="00130358">
              <w:rPr>
                <w:rFonts w:eastAsia="MS Mincho"/>
              </w:rPr>
              <w:t>ReportConfigInterRAT</w:t>
            </w:r>
            <w:proofErr w:type="spellEnd"/>
            <w:r w:rsidRPr="00130358">
              <w:rPr>
                <w:rFonts w:eastAsia="MS Mincho"/>
              </w:rPr>
              <w:t>-PERIODICAL</w:t>
            </w:r>
          </w:p>
        </w:tc>
        <w:tc>
          <w:tcPr>
            <w:tcW w:w="1700" w:type="dxa"/>
          </w:tcPr>
          <w:p w14:paraId="1F14AFFE" w14:textId="77777777" w:rsidR="00123ECE" w:rsidRPr="00130358" w:rsidRDefault="00123ECE" w:rsidP="00D62538">
            <w:pPr>
              <w:pStyle w:val="TAL"/>
              <w:keepNext w:val="0"/>
              <w:keepLines w:val="0"/>
              <w:rPr>
                <w:lang w:eastAsia="zh-CN"/>
              </w:rPr>
            </w:pPr>
          </w:p>
        </w:tc>
        <w:tc>
          <w:tcPr>
            <w:tcW w:w="1133" w:type="dxa"/>
          </w:tcPr>
          <w:p w14:paraId="77B05E17" w14:textId="77777777" w:rsidR="00123ECE" w:rsidRPr="00130358" w:rsidRDefault="00123ECE" w:rsidP="00D62538">
            <w:pPr>
              <w:pStyle w:val="TAL"/>
              <w:keepNext w:val="0"/>
              <w:keepLines w:val="0"/>
            </w:pPr>
          </w:p>
        </w:tc>
      </w:tr>
      <w:tr w:rsidR="00123ECE" w:rsidRPr="00130358" w14:paraId="52391022" w14:textId="77777777" w:rsidTr="00D62538">
        <w:trPr>
          <w:jc w:val="center"/>
        </w:trPr>
        <w:tc>
          <w:tcPr>
            <w:tcW w:w="4436" w:type="dxa"/>
          </w:tcPr>
          <w:p w14:paraId="2F88F2E9" w14:textId="5E769360"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33DBA139" w14:textId="77777777" w:rsidR="00123ECE" w:rsidRPr="00130358" w:rsidRDefault="00123ECE" w:rsidP="00D62538">
            <w:pPr>
              <w:pStyle w:val="TAL"/>
              <w:keepNext w:val="0"/>
              <w:keepLines w:val="0"/>
            </w:pPr>
          </w:p>
        </w:tc>
        <w:tc>
          <w:tcPr>
            <w:tcW w:w="1700" w:type="dxa"/>
          </w:tcPr>
          <w:p w14:paraId="0BC4D39D" w14:textId="77777777" w:rsidR="00123ECE" w:rsidRPr="00130358" w:rsidRDefault="00123ECE" w:rsidP="00D62538">
            <w:pPr>
              <w:pStyle w:val="TAL"/>
              <w:keepNext w:val="0"/>
              <w:keepLines w:val="0"/>
              <w:rPr>
                <w:lang w:eastAsia="zh-CN"/>
              </w:rPr>
            </w:pPr>
          </w:p>
        </w:tc>
        <w:tc>
          <w:tcPr>
            <w:tcW w:w="1133" w:type="dxa"/>
          </w:tcPr>
          <w:p w14:paraId="18F6E197" w14:textId="77777777" w:rsidR="00123ECE" w:rsidRPr="00130358" w:rsidRDefault="00123ECE" w:rsidP="00D62538">
            <w:pPr>
              <w:pStyle w:val="TAL"/>
              <w:keepNext w:val="0"/>
              <w:keepLines w:val="0"/>
            </w:pPr>
          </w:p>
        </w:tc>
      </w:tr>
      <w:tr w:rsidR="00123ECE" w:rsidRPr="00130358" w14:paraId="2993A816" w14:textId="77777777" w:rsidTr="00D62538">
        <w:trPr>
          <w:jc w:val="center"/>
        </w:trPr>
        <w:tc>
          <w:tcPr>
            <w:tcW w:w="4436" w:type="dxa"/>
          </w:tcPr>
          <w:p w14:paraId="722CBD9E" w14:textId="49699202" w:rsidR="00123ECE" w:rsidRPr="00130358" w:rsidRDefault="00D62538" w:rsidP="00D62538">
            <w:pPr>
              <w:pStyle w:val="TAL"/>
              <w:keepNext w:val="0"/>
              <w:keepLines w:val="0"/>
            </w:pPr>
            <w:r w:rsidRPr="00130358">
              <w:t xml:space="preserve">  </w:t>
            </w:r>
            <w:proofErr w:type="spellStart"/>
            <w:r w:rsidR="00123ECE" w:rsidRPr="00130358">
              <w:t>measIdToRemoveList</w:t>
            </w:r>
            <w:proofErr w:type="spellEnd"/>
          </w:p>
        </w:tc>
        <w:tc>
          <w:tcPr>
            <w:tcW w:w="2267" w:type="dxa"/>
          </w:tcPr>
          <w:p w14:paraId="39734B5D" w14:textId="66F5A86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71EF718" w14:textId="77777777" w:rsidR="00123ECE" w:rsidRPr="00130358" w:rsidRDefault="00123ECE" w:rsidP="00D62538">
            <w:pPr>
              <w:pStyle w:val="TAL"/>
              <w:keepNext w:val="0"/>
              <w:keepLines w:val="0"/>
            </w:pPr>
          </w:p>
        </w:tc>
        <w:tc>
          <w:tcPr>
            <w:tcW w:w="1133" w:type="dxa"/>
          </w:tcPr>
          <w:p w14:paraId="19FA1210" w14:textId="77777777" w:rsidR="00123ECE" w:rsidRPr="00130358" w:rsidRDefault="00123ECE" w:rsidP="00D62538">
            <w:pPr>
              <w:pStyle w:val="TAL"/>
              <w:keepNext w:val="0"/>
              <w:keepLines w:val="0"/>
            </w:pPr>
          </w:p>
        </w:tc>
      </w:tr>
      <w:tr w:rsidR="00123ECE" w:rsidRPr="00130358" w14:paraId="26D13287" w14:textId="77777777" w:rsidTr="00D62538">
        <w:trPr>
          <w:jc w:val="center"/>
        </w:trPr>
        <w:tc>
          <w:tcPr>
            <w:tcW w:w="4436" w:type="dxa"/>
          </w:tcPr>
          <w:p w14:paraId="20A41748" w14:textId="125363A3" w:rsidR="00123ECE" w:rsidRPr="00130358" w:rsidRDefault="00D62538" w:rsidP="00D62538">
            <w:pPr>
              <w:pStyle w:val="TAL"/>
              <w:keepNext w:val="0"/>
              <w:keepLines w:val="0"/>
              <w:rPr>
                <w:lang w:eastAsia="zh-CN"/>
              </w:rPr>
            </w:pPr>
            <w:r w:rsidRPr="00130358">
              <w:t xml:space="preserve">  </w:t>
            </w:r>
            <w:proofErr w:type="spellStart"/>
            <w:r w:rsidR="00123ECE" w:rsidRPr="00130358">
              <w:t>measIdToAddModList</w:t>
            </w:r>
            <w:proofErr w:type="spellEnd"/>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21DDCFA" w14:textId="4DF33071"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5EB34905" w14:textId="77777777" w:rsidR="00123ECE" w:rsidRPr="00130358" w:rsidRDefault="00123ECE" w:rsidP="00D62538">
            <w:pPr>
              <w:pStyle w:val="TAL"/>
              <w:keepNext w:val="0"/>
              <w:keepLines w:val="0"/>
            </w:pPr>
          </w:p>
        </w:tc>
        <w:tc>
          <w:tcPr>
            <w:tcW w:w="1133" w:type="dxa"/>
          </w:tcPr>
          <w:p w14:paraId="1F053BBB" w14:textId="77777777" w:rsidR="00123ECE" w:rsidRPr="00130358" w:rsidRDefault="00123ECE" w:rsidP="00D62538">
            <w:pPr>
              <w:pStyle w:val="TAL"/>
              <w:keepNext w:val="0"/>
              <w:keepLines w:val="0"/>
            </w:pPr>
          </w:p>
        </w:tc>
      </w:tr>
      <w:tr w:rsidR="00123ECE" w:rsidRPr="00130358" w14:paraId="34F6C2BB" w14:textId="77777777" w:rsidTr="00D62538">
        <w:trPr>
          <w:jc w:val="center"/>
        </w:trPr>
        <w:tc>
          <w:tcPr>
            <w:tcW w:w="4436" w:type="dxa"/>
          </w:tcPr>
          <w:p w14:paraId="428C245C" w14:textId="2D71EC2D"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measId</w:t>
            </w:r>
            <w:proofErr w:type="spellEnd"/>
          </w:p>
        </w:tc>
        <w:tc>
          <w:tcPr>
            <w:tcW w:w="2267" w:type="dxa"/>
          </w:tcPr>
          <w:p w14:paraId="155BA38F" w14:textId="77777777" w:rsidR="00123ECE" w:rsidRPr="00130358" w:rsidRDefault="00123ECE" w:rsidP="00D62538">
            <w:pPr>
              <w:pStyle w:val="TAL"/>
              <w:keepNext w:val="0"/>
              <w:keepLines w:val="0"/>
            </w:pPr>
            <w:r w:rsidRPr="00130358">
              <w:rPr>
                <w:lang w:eastAsia="zh-CN"/>
              </w:rPr>
              <w:t>1</w:t>
            </w:r>
          </w:p>
        </w:tc>
        <w:tc>
          <w:tcPr>
            <w:tcW w:w="1700" w:type="dxa"/>
          </w:tcPr>
          <w:p w14:paraId="779E5905" w14:textId="77777777" w:rsidR="00123ECE" w:rsidRPr="00130358" w:rsidRDefault="00123ECE" w:rsidP="00D62538">
            <w:pPr>
              <w:pStyle w:val="TAL"/>
              <w:keepNext w:val="0"/>
              <w:keepLines w:val="0"/>
            </w:pPr>
          </w:p>
        </w:tc>
        <w:tc>
          <w:tcPr>
            <w:tcW w:w="1133" w:type="dxa"/>
          </w:tcPr>
          <w:p w14:paraId="10CA1E3D" w14:textId="77777777" w:rsidR="00123ECE" w:rsidRPr="00130358" w:rsidRDefault="00123ECE" w:rsidP="00D62538">
            <w:pPr>
              <w:pStyle w:val="TAL"/>
              <w:keepNext w:val="0"/>
              <w:keepLines w:val="0"/>
            </w:pPr>
          </w:p>
        </w:tc>
      </w:tr>
      <w:tr w:rsidR="00123ECE" w:rsidRPr="00130358" w14:paraId="0A476870" w14:textId="77777777" w:rsidTr="00D62538">
        <w:trPr>
          <w:jc w:val="center"/>
        </w:trPr>
        <w:tc>
          <w:tcPr>
            <w:tcW w:w="4436" w:type="dxa"/>
          </w:tcPr>
          <w:p w14:paraId="79995F17" w14:textId="1BFFA2B7"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0BE1E96C" w14:textId="77777777" w:rsidR="00123ECE" w:rsidRPr="00130358" w:rsidRDefault="00123ECE" w:rsidP="00D62538">
            <w:pPr>
              <w:pStyle w:val="TAL"/>
              <w:keepNext w:val="0"/>
              <w:keepLines w:val="0"/>
            </w:pPr>
            <w:r w:rsidRPr="00130358">
              <w:t>IdMeasObject-f</w:t>
            </w:r>
            <w:r w:rsidRPr="00130358">
              <w:rPr>
                <w:lang w:eastAsia="zh-CN"/>
              </w:rPr>
              <w:t>2</w:t>
            </w:r>
          </w:p>
        </w:tc>
        <w:tc>
          <w:tcPr>
            <w:tcW w:w="1700" w:type="dxa"/>
          </w:tcPr>
          <w:p w14:paraId="74C495A5" w14:textId="77777777" w:rsidR="00123ECE" w:rsidRPr="00130358" w:rsidRDefault="00123ECE" w:rsidP="00D62538">
            <w:pPr>
              <w:pStyle w:val="TAL"/>
              <w:keepNext w:val="0"/>
              <w:keepLines w:val="0"/>
            </w:pPr>
          </w:p>
        </w:tc>
        <w:tc>
          <w:tcPr>
            <w:tcW w:w="1133" w:type="dxa"/>
          </w:tcPr>
          <w:p w14:paraId="34ADCABC" w14:textId="77777777" w:rsidR="00123ECE" w:rsidRPr="00130358" w:rsidRDefault="00123ECE" w:rsidP="00D62538">
            <w:pPr>
              <w:pStyle w:val="TAL"/>
              <w:keepNext w:val="0"/>
              <w:keepLines w:val="0"/>
            </w:pPr>
          </w:p>
        </w:tc>
      </w:tr>
      <w:tr w:rsidR="00123ECE" w:rsidRPr="00130358" w14:paraId="0C9A86ED" w14:textId="77777777" w:rsidTr="00D62538">
        <w:trPr>
          <w:jc w:val="center"/>
        </w:trPr>
        <w:tc>
          <w:tcPr>
            <w:tcW w:w="4436" w:type="dxa"/>
          </w:tcPr>
          <w:p w14:paraId="707E57DE" w14:textId="47D45252"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reportConfigId</w:t>
            </w:r>
            <w:proofErr w:type="spellEnd"/>
          </w:p>
        </w:tc>
        <w:tc>
          <w:tcPr>
            <w:tcW w:w="2267" w:type="dxa"/>
          </w:tcPr>
          <w:p w14:paraId="39FDCEEB" w14:textId="77777777" w:rsidR="00123ECE" w:rsidRPr="00130358" w:rsidRDefault="00123ECE" w:rsidP="00D62538">
            <w:pPr>
              <w:pStyle w:val="TAL"/>
              <w:keepNext w:val="0"/>
              <w:keepLines w:val="0"/>
              <w:rPr>
                <w:lang w:eastAsia="zh-CN"/>
              </w:rPr>
            </w:pPr>
            <w:proofErr w:type="spellStart"/>
            <w:r w:rsidRPr="00130358">
              <w:rPr>
                <w:lang w:eastAsia="zh-CN"/>
              </w:rPr>
              <w:t>idReportConfig</w:t>
            </w:r>
            <w:proofErr w:type="spellEnd"/>
            <w:r w:rsidRPr="00130358">
              <w:rPr>
                <w:lang w:eastAsia="zh-CN"/>
              </w:rPr>
              <w:t>-P</w:t>
            </w:r>
          </w:p>
        </w:tc>
        <w:tc>
          <w:tcPr>
            <w:tcW w:w="1700" w:type="dxa"/>
          </w:tcPr>
          <w:p w14:paraId="58F7DD2B" w14:textId="77777777" w:rsidR="00123ECE" w:rsidRPr="00130358" w:rsidRDefault="00123ECE" w:rsidP="00D62538">
            <w:pPr>
              <w:pStyle w:val="TAL"/>
              <w:keepNext w:val="0"/>
              <w:keepLines w:val="0"/>
            </w:pPr>
          </w:p>
        </w:tc>
        <w:tc>
          <w:tcPr>
            <w:tcW w:w="1133" w:type="dxa"/>
          </w:tcPr>
          <w:p w14:paraId="37ECA59F" w14:textId="77777777" w:rsidR="00123ECE" w:rsidRPr="00130358" w:rsidRDefault="00123ECE" w:rsidP="00D62538">
            <w:pPr>
              <w:pStyle w:val="TAL"/>
              <w:keepNext w:val="0"/>
              <w:keepLines w:val="0"/>
            </w:pPr>
          </w:p>
        </w:tc>
      </w:tr>
      <w:tr w:rsidR="00123ECE" w:rsidRPr="00130358" w14:paraId="1D6B4B24" w14:textId="77777777" w:rsidTr="00D62538">
        <w:trPr>
          <w:jc w:val="center"/>
        </w:trPr>
        <w:tc>
          <w:tcPr>
            <w:tcW w:w="4436" w:type="dxa"/>
          </w:tcPr>
          <w:p w14:paraId="1F36F47D" w14:textId="2DFBE00B"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A4E1057" w14:textId="77777777" w:rsidR="00123ECE" w:rsidRPr="00130358" w:rsidRDefault="00123ECE" w:rsidP="00D62538">
            <w:pPr>
              <w:pStyle w:val="TAL"/>
              <w:keepNext w:val="0"/>
              <w:keepLines w:val="0"/>
            </w:pPr>
          </w:p>
        </w:tc>
        <w:tc>
          <w:tcPr>
            <w:tcW w:w="1700" w:type="dxa"/>
          </w:tcPr>
          <w:p w14:paraId="3FD5A489" w14:textId="77777777" w:rsidR="00123ECE" w:rsidRPr="00130358" w:rsidRDefault="00123ECE" w:rsidP="00D62538">
            <w:pPr>
              <w:pStyle w:val="TAL"/>
              <w:keepNext w:val="0"/>
              <w:keepLines w:val="0"/>
            </w:pPr>
          </w:p>
        </w:tc>
        <w:tc>
          <w:tcPr>
            <w:tcW w:w="1133" w:type="dxa"/>
          </w:tcPr>
          <w:p w14:paraId="0215E7D3" w14:textId="77777777" w:rsidR="00123ECE" w:rsidRPr="00130358" w:rsidRDefault="00123ECE" w:rsidP="00D62538">
            <w:pPr>
              <w:pStyle w:val="TAL"/>
              <w:keepNext w:val="0"/>
              <w:keepLines w:val="0"/>
            </w:pPr>
          </w:p>
        </w:tc>
      </w:tr>
      <w:tr w:rsidR="00123ECE" w:rsidRPr="00130358" w14:paraId="1F2CD650" w14:textId="77777777" w:rsidTr="00D62538">
        <w:trPr>
          <w:jc w:val="center"/>
        </w:trPr>
        <w:tc>
          <w:tcPr>
            <w:tcW w:w="4436" w:type="dxa"/>
          </w:tcPr>
          <w:p w14:paraId="382E747B" w14:textId="06A0B4D4" w:rsidR="00123ECE" w:rsidRPr="00130358" w:rsidRDefault="00D62538" w:rsidP="00D62538">
            <w:pPr>
              <w:pStyle w:val="TAL"/>
              <w:keepNext w:val="0"/>
              <w:keepLines w:val="0"/>
            </w:pPr>
            <w:r w:rsidRPr="00130358">
              <w:t xml:space="preserve">  </w:t>
            </w:r>
            <w:proofErr w:type="spellStart"/>
            <w:r w:rsidR="00123ECE" w:rsidRPr="00130358">
              <w:t>quantityConfig</w:t>
            </w:r>
            <w:proofErr w:type="spellEnd"/>
          </w:p>
        </w:tc>
        <w:tc>
          <w:tcPr>
            <w:tcW w:w="2267" w:type="dxa"/>
          </w:tcPr>
          <w:p w14:paraId="69375957" w14:textId="77777777" w:rsidR="00123ECE" w:rsidRPr="00130358" w:rsidRDefault="00123ECE" w:rsidP="00D62538">
            <w:pPr>
              <w:pStyle w:val="TAL"/>
              <w:keepNext w:val="0"/>
              <w:keepLines w:val="0"/>
            </w:pPr>
            <w:proofErr w:type="spellStart"/>
            <w:r w:rsidRPr="00130358">
              <w:t>QuantityConfig</w:t>
            </w:r>
            <w:proofErr w:type="spellEnd"/>
            <w:r w:rsidRPr="00130358">
              <w:t>-DEFAULT</w:t>
            </w:r>
          </w:p>
        </w:tc>
        <w:tc>
          <w:tcPr>
            <w:tcW w:w="1700" w:type="dxa"/>
          </w:tcPr>
          <w:p w14:paraId="0B6B4376" w14:textId="77777777" w:rsidR="00123ECE" w:rsidRPr="00130358" w:rsidRDefault="00123ECE" w:rsidP="00D62538">
            <w:pPr>
              <w:pStyle w:val="TAL"/>
              <w:keepNext w:val="0"/>
              <w:keepLines w:val="0"/>
            </w:pPr>
          </w:p>
        </w:tc>
        <w:tc>
          <w:tcPr>
            <w:tcW w:w="1133" w:type="dxa"/>
          </w:tcPr>
          <w:p w14:paraId="2D07CC14" w14:textId="77777777" w:rsidR="00123ECE" w:rsidRPr="00130358" w:rsidRDefault="00123ECE" w:rsidP="00D62538">
            <w:pPr>
              <w:pStyle w:val="TAL"/>
              <w:keepNext w:val="0"/>
              <w:keepLines w:val="0"/>
            </w:pPr>
          </w:p>
        </w:tc>
      </w:tr>
      <w:tr w:rsidR="00123ECE" w:rsidRPr="00130358" w14:paraId="75274873" w14:textId="77777777" w:rsidTr="00D62538">
        <w:trPr>
          <w:jc w:val="center"/>
        </w:trPr>
        <w:tc>
          <w:tcPr>
            <w:tcW w:w="4436" w:type="dxa"/>
          </w:tcPr>
          <w:p w14:paraId="162673A3" w14:textId="64DB897D" w:rsidR="00123ECE" w:rsidRPr="00130358" w:rsidRDefault="00D62538" w:rsidP="00D62538">
            <w:pPr>
              <w:pStyle w:val="TAL"/>
              <w:keepNext w:val="0"/>
              <w:keepLines w:val="0"/>
            </w:pPr>
            <w:r w:rsidRPr="00130358">
              <w:t xml:space="preserve">  </w:t>
            </w:r>
            <w:proofErr w:type="spellStart"/>
            <w:r w:rsidR="00123ECE" w:rsidRPr="00130358">
              <w:t>measGapConfig</w:t>
            </w:r>
            <w:proofErr w:type="spellEnd"/>
          </w:p>
        </w:tc>
        <w:tc>
          <w:tcPr>
            <w:tcW w:w="2267" w:type="dxa"/>
          </w:tcPr>
          <w:p w14:paraId="5C2EED02" w14:textId="77777777" w:rsidR="00123ECE" w:rsidRPr="00130358" w:rsidRDefault="00123ECE" w:rsidP="00D62538">
            <w:pPr>
              <w:pStyle w:val="TAL"/>
              <w:keepNext w:val="0"/>
              <w:keepLines w:val="0"/>
              <w:rPr>
                <w:lang w:eastAsia="zh-CN"/>
              </w:rPr>
            </w:pPr>
            <w:r w:rsidRPr="00130358">
              <w:t>MeasGapConfig-GP</w:t>
            </w:r>
            <w:r w:rsidRPr="00130358">
              <w:rPr>
                <w:lang w:eastAsia="zh-CN"/>
              </w:rPr>
              <w:t>1</w:t>
            </w:r>
          </w:p>
        </w:tc>
        <w:tc>
          <w:tcPr>
            <w:tcW w:w="1700" w:type="dxa"/>
          </w:tcPr>
          <w:p w14:paraId="0F4759CB" w14:textId="77777777" w:rsidR="00123ECE" w:rsidRPr="00130358" w:rsidRDefault="00123ECE" w:rsidP="00D62538">
            <w:pPr>
              <w:pStyle w:val="TAL"/>
              <w:keepNext w:val="0"/>
              <w:keepLines w:val="0"/>
            </w:pPr>
          </w:p>
        </w:tc>
        <w:tc>
          <w:tcPr>
            <w:tcW w:w="1133" w:type="dxa"/>
          </w:tcPr>
          <w:p w14:paraId="3F4C8215" w14:textId="77777777" w:rsidR="00123ECE" w:rsidRPr="00130358" w:rsidRDefault="00123ECE" w:rsidP="00D62538">
            <w:pPr>
              <w:pStyle w:val="TAL"/>
              <w:keepNext w:val="0"/>
              <w:keepLines w:val="0"/>
            </w:pPr>
          </w:p>
        </w:tc>
      </w:tr>
      <w:tr w:rsidR="00123ECE" w:rsidRPr="00130358" w14:paraId="2D3398AF" w14:textId="77777777" w:rsidTr="00D62538">
        <w:trPr>
          <w:jc w:val="center"/>
        </w:trPr>
        <w:tc>
          <w:tcPr>
            <w:tcW w:w="4436" w:type="dxa"/>
          </w:tcPr>
          <w:p w14:paraId="7F136866" w14:textId="0433D8D4"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2698FE60" w14:textId="4D249BE3"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56638350" w14:textId="77777777" w:rsidR="00123ECE" w:rsidRPr="00130358" w:rsidRDefault="00123ECE" w:rsidP="00D62538">
            <w:pPr>
              <w:pStyle w:val="TAL"/>
              <w:keepNext w:val="0"/>
              <w:keepLines w:val="0"/>
            </w:pPr>
          </w:p>
        </w:tc>
        <w:tc>
          <w:tcPr>
            <w:tcW w:w="1133" w:type="dxa"/>
          </w:tcPr>
          <w:p w14:paraId="42B1771E" w14:textId="77777777" w:rsidR="00123ECE" w:rsidRPr="00130358" w:rsidRDefault="00123ECE" w:rsidP="00D62538">
            <w:pPr>
              <w:pStyle w:val="TAL"/>
              <w:keepNext w:val="0"/>
              <w:keepLines w:val="0"/>
            </w:pPr>
          </w:p>
        </w:tc>
      </w:tr>
      <w:tr w:rsidR="00123ECE" w:rsidRPr="00130358" w14:paraId="286DC6E1" w14:textId="77777777" w:rsidTr="00D62538">
        <w:trPr>
          <w:jc w:val="center"/>
        </w:trPr>
        <w:tc>
          <w:tcPr>
            <w:tcW w:w="4436" w:type="dxa"/>
          </w:tcPr>
          <w:p w14:paraId="2F7542CC" w14:textId="4B0D1F46" w:rsidR="00123ECE" w:rsidRPr="00130358" w:rsidRDefault="00D62538" w:rsidP="00D62538">
            <w:pPr>
              <w:pStyle w:val="TAL"/>
              <w:keepNext w:val="0"/>
              <w:keepLines w:val="0"/>
            </w:pPr>
            <w:r w:rsidRPr="00130358">
              <w:t xml:space="preserve">  </w:t>
            </w:r>
            <w:proofErr w:type="spellStart"/>
            <w:r w:rsidR="00123ECE" w:rsidRPr="00130358">
              <w:t>preRegistrationInfoHRPD</w:t>
            </w:r>
            <w:proofErr w:type="spellEnd"/>
            <w:r w:rsidRPr="00130358">
              <w:t xml:space="preserve"> </w:t>
            </w:r>
          </w:p>
        </w:tc>
        <w:tc>
          <w:tcPr>
            <w:tcW w:w="2267" w:type="dxa"/>
          </w:tcPr>
          <w:p w14:paraId="4090620D" w14:textId="2A527C38"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7E0E73AC" w14:textId="77777777" w:rsidR="00123ECE" w:rsidRPr="00130358" w:rsidRDefault="00123ECE" w:rsidP="00D62538">
            <w:pPr>
              <w:pStyle w:val="TAL"/>
              <w:keepNext w:val="0"/>
              <w:keepLines w:val="0"/>
            </w:pPr>
          </w:p>
        </w:tc>
        <w:tc>
          <w:tcPr>
            <w:tcW w:w="1133" w:type="dxa"/>
          </w:tcPr>
          <w:p w14:paraId="0B787D5B" w14:textId="77777777" w:rsidR="00123ECE" w:rsidRPr="00130358" w:rsidRDefault="00123ECE" w:rsidP="00D62538">
            <w:pPr>
              <w:pStyle w:val="TAL"/>
              <w:keepNext w:val="0"/>
              <w:keepLines w:val="0"/>
            </w:pPr>
          </w:p>
        </w:tc>
      </w:tr>
      <w:tr w:rsidR="00123ECE" w:rsidRPr="00130358" w14:paraId="12E27FBF" w14:textId="77777777" w:rsidTr="00D62538">
        <w:trPr>
          <w:jc w:val="center"/>
        </w:trPr>
        <w:tc>
          <w:tcPr>
            <w:tcW w:w="4436" w:type="dxa"/>
          </w:tcPr>
          <w:p w14:paraId="16736FC5" w14:textId="352A49A9" w:rsidR="00123ECE" w:rsidRPr="00130358" w:rsidRDefault="00D62538" w:rsidP="00D62538">
            <w:pPr>
              <w:pStyle w:val="TAL"/>
              <w:keepNext w:val="0"/>
              <w:keepLines w:val="0"/>
            </w:pPr>
            <w:r w:rsidRPr="00130358">
              <w:t xml:space="preserve">  </w:t>
            </w:r>
            <w:proofErr w:type="spellStart"/>
            <w:r w:rsidR="00123ECE" w:rsidRPr="00130358">
              <w:t>speedStatePars</w:t>
            </w:r>
            <w:proofErr w:type="spellEnd"/>
            <w:r w:rsidRPr="00130358">
              <w:t xml:space="preserve"> </w:t>
            </w:r>
          </w:p>
        </w:tc>
        <w:tc>
          <w:tcPr>
            <w:tcW w:w="2267" w:type="dxa"/>
          </w:tcPr>
          <w:p w14:paraId="65939DB9" w14:textId="0F13C0F9"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B16B525" w14:textId="77777777" w:rsidR="00123ECE" w:rsidRPr="00130358" w:rsidRDefault="00123ECE" w:rsidP="00D62538">
            <w:pPr>
              <w:pStyle w:val="TAL"/>
              <w:keepNext w:val="0"/>
              <w:keepLines w:val="0"/>
            </w:pPr>
          </w:p>
        </w:tc>
        <w:tc>
          <w:tcPr>
            <w:tcW w:w="1133" w:type="dxa"/>
          </w:tcPr>
          <w:p w14:paraId="61303EB5" w14:textId="77777777" w:rsidR="00123ECE" w:rsidRPr="00130358" w:rsidRDefault="00123ECE" w:rsidP="00D62538">
            <w:pPr>
              <w:pStyle w:val="TAL"/>
              <w:keepNext w:val="0"/>
              <w:keepLines w:val="0"/>
              <w:rPr>
                <w:rFonts w:cs="Courier New"/>
                <w:lang w:eastAsia="zh-CN"/>
              </w:rPr>
            </w:pPr>
          </w:p>
        </w:tc>
      </w:tr>
      <w:tr w:rsidR="00123ECE" w:rsidRPr="00130358" w14:paraId="10DC3A9D" w14:textId="77777777" w:rsidTr="00D62538">
        <w:trPr>
          <w:jc w:val="center"/>
        </w:trPr>
        <w:tc>
          <w:tcPr>
            <w:tcW w:w="4436" w:type="dxa"/>
          </w:tcPr>
          <w:p w14:paraId="164B7BA3" w14:textId="77777777" w:rsidR="00123ECE" w:rsidRPr="00130358" w:rsidRDefault="00123ECE" w:rsidP="00D62538">
            <w:pPr>
              <w:pStyle w:val="TAL"/>
              <w:keepNext w:val="0"/>
              <w:keepLines w:val="0"/>
            </w:pPr>
            <w:r w:rsidRPr="00130358">
              <w:t>}</w:t>
            </w:r>
          </w:p>
        </w:tc>
        <w:tc>
          <w:tcPr>
            <w:tcW w:w="2267" w:type="dxa"/>
          </w:tcPr>
          <w:p w14:paraId="68D2C6FF" w14:textId="77777777" w:rsidR="00123ECE" w:rsidRPr="00130358" w:rsidRDefault="00123ECE" w:rsidP="00D62538">
            <w:pPr>
              <w:pStyle w:val="TAL"/>
              <w:keepNext w:val="0"/>
              <w:keepLines w:val="0"/>
            </w:pPr>
          </w:p>
        </w:tc>
        <w:tc>
          <w:tcPr>
            <w:tcW w:w="1700" w:type="dxa"/>
          </w:tcPr>
          <w:p w14:paraId="792919F9" w14:textId="77777777" w:rsidR="00123ECE" w:rsidRPr="00130358" w:rsidRDefault="00123ECE" w:rsidP="00D62538">
            <w:pPr>
              <w:pStyle w:val="TAL"/>
              <w:keepNext w:val="0"/>
              <w:keepLines w:val="0"/>
            </w:pPr>
          </w:p>
        </w:tc>
        <w:tc>
          <w:tcPr>
            <w:tcW w:w="1133" w:type="dxa"/>
          </w:tcPr>
          <w:p w14:paraId="38D65088" w14:textId="77777777" w:rsidR="00123ECE" w:rsidRPr="00130358" w:rsidRDefault="00123ECE" w:rsidP="00D62538">
            <w:pPr>
              <w:pStyle w:val="TAL"/>
              <w:keepNext w:val="0"/>
              <w:keepLines w:val="0"/>
            </w:pPr>
          </w:p>
        </w:tc>
      </w:tr>
    </w:tbl>
    <w:p w14:paraId="6BC15E44" w14:textId="77777777" w:rsidR="00123ECE" w:rsidRPr="00130358" w:rsidRDefault="00123ECE" w:rsidP="00D62538"/>
    <w:p w14:paraId="744A509C" w14:textId="77777777" w:rsidR="00123ECE" w:rsidRPr="00130358" w:rsidRDefault="00123ECE" w:rsidP="00D62538">
      <w:pPr>
        <w:pStyle w:val="TH"/>
        <w:keepNext w:val="0"/>
        <w:keepLines w:val="0"/>
      </w:pPr>
      <w:r w:rsidRPr="00130358">
        <w:t xml:space="preserve">Table 9.4.1.4.3-3: </w:t>
      </w:r>
      <w:proofErr w:type="spellStart"/>
      <w:r w:rsidRPr="00130358">
        <w:rPr>
          <w:i/>
        </w:rPr>
        <w:t>MeasResults</w:t>
      </w:r>
      <w:proofErr w:type="spellEnd"/>
      <w:r w:rsidRPr="00130358">
        <w:t xml:space="preserve">: </w:t>
      </w:r>
      <w:proofErr w:type="spellStart"/>
      <w:r w:rsidRPr="00130358">
        <w:rPr>
          <w:rFonts w:cs="v4.2.0"/>
        </w:rPr>
        <w:t>CPICH_Ec</w:t>
      </w:r>
      <w:proofErr w:type="spellEnd"/>
      <w:r w:rsidRPr="00130358">
        <w:rPr>
          <w:rFonts w:cs="v4.2.0"/>
        </w:rPr>
        <w:t>/Io</w:t>
      </w:r>
      <w:r w:rsidRPr="00130358">
        <w:t xml:space="preserve"> measurement</w:t>
      </w:r>
      <w:r w:rsidRPr="00130358">
        <w:rPr>
          <w:lang w:eastAsia="zh-CN"/>
        </w:rPr>
        <w:t xml:space="preserve"> configuration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365C3229" w14:textId="77777777" w:rsidTr="00D62538">
        <w:trPr>
          <w:cantSplit/>
          <w:jc w:val="center"/>
        </w:trPr>
        <w:tc>
          <w:tcPr>
            <w:tcW w:w="9536" w:type="dxa"/>
            <w:gridSpan w:val="4"/>
          </w:tcPr>
          <w:p w14:paraId="62035EE4" w14:textId="51DBE339"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13312BF6" w14:textId="77777777" w:rsidTr="00D62538">
        <w:trPr>
          <w:jc w:val="center"/>
        </w:trPr>
        <w:tc>
          <w:tcPr>
            <w:tcW w:w="4436" w:type="dxa"/>
          </w:tcPr>
          <w:p w14:paraId="09FD26DD" w14:textId="1BE85DB3"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FC8A934" w14:textId="77777777" w:rsidR="00123ECE" w:rsidRPr="00130358" w:rsidRDefault="00123ECE" w:rsidP="00D62538">
            <w:pPr>
              <w:pStyle w:val="TAH"/>
              <w:keepNext w:val="0"/>
              <w:keepLines w:val="0"/>
            </w:pPr>
            <w:r w:rsidRPr="00130358">
              <w:t>Value/remark</w:t>
            </w:r>
          </w:p>
        </w:tc>
        <w:tc>
          <w:tcPr>
            <w:tcW w:w="1700" w:type="dxa"/>
          </w:tcPr>
          <w:p w14:paraId="600FFD37" w14:textId="77777777" w:rsidR="00123ECE" w:rsidRPr="00130358" w:rsidRDefault="00123ECE" w:rsidP="00D62538">
            <w:pPr>
              <w:pStyle w:val="TAH"/>
              <w:keepNext w:val="0"/>
              <w:keepLines w:val="0"/>
            </w:pPr>
            <w:r w:rsidRPr="00130358">
              <w:t>Comment</w:t>
            </w:r>
          </w:p>
        </w:tc>
        <w:tc>
          <w:tcPr>
            <w:tcW w:w="1133" w:type="dxa"/>
          </w:tcPr>
          <w:p w14:paraId="60721234" w14:textId="77777777" w:rsidR="00123ECE" w:rsidRPr="00130358" w:rsidRDefault="00123ECE" w:rsidP="00D62538">
            <w:pPr>
              <w:pStyle w:val="TAH"/>
              <w:keepNext w:val="0"/>
              <w:keepLines w:val="0"/>
            </w:pPr>
            <w:r w:rsidRPr="00130358">
              <w:t>Condition</w:t>
            </w:r>
          </w:p>
        </w:tc>
      </w:tr>
      <w:tr w:rsidR="00123ECE" w:rsidRPr="00130358" w14:paraId="0787E0BE" w14:textId="77777777" w:rsidTr="00D62538">
        <w:trPr>
          <w:jc w:val="center"/>
        </w:trPr>
        <w:tc>
          <w:tcPr>
            <w:tcW w:w="4436" w:type="dxa"/>
          </w:tcPr>
          <w:p w14:paraId="60703264" w14:textId="4DED2F1E" w:rsidR="00123ECE" w:rsidRPr="00130358" w:rsidRDefault="00D62538" w:rsidP="00D62538">
            <w:pPr>
              <w:pStyle w:val="TAL"/>
              <w:keepNext w:val="0"/>
              <w:keepLines w:val="0"/>
            </w:pPr>
            <w:r w:rsidRPr="00130358">
              <w:t xml:space="preserve"> </w:t>
            </w:r>
            <w:proofErr w:type="spellStart"/>
            <w:r w:rsidR="00123ECE" w:rsidRPr="00130358">
              <w:t>MeasResults</w:t>
            </w:r>
            <w:proofErr w:type="spellEnd"/>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B49FEBE" w14:textId="77777777" w:rsidR="00123ECE" w:rsidRPr="00130358" w:rsidRDefault="00123ECE" w:rsidP="00D62538">
            <w:pPr>
              <w:pStyle w:val="TAL"/>
              <w:keepNext w:val="0"/>
              <w:keepLines w:val="0"/>
            </w:pPr>
          </w:p>
        </w:tc>
        <w:tc>
          <w:tcPr>
            <w:tcW w:w="1700" w:type="dxa"/>
          </w:tcPr>
          <w:p w14:paraId="70BEA5BF" w14:textId="77777777" w:rsidR="00123ECE" w:rsidRPr="00130358" w:rsidRDefault="00123ECE" w:rsidP="00D62538">
            <w:pPr>
              <w:pStyle w:val="TAL"/>
              <w:keepNext w:val="0"/>
              <w:keepLines w:val="0"/>
            </w:pPr>
          </w:p>
        </w:tc>
        <w:tc>
          <w:tcPr>
            <w:tcW w:w="1133" w:type="dxa"/>
          </w:tcPr>
          <w:p w14:paraId="5CE991B6" w14:textId="77777777" w:rsidR="00123ECE" w:rsidRPr="00130358" w:rsidRDefault="00123ECE" w:rsidP="00D62538">
            <w:pPr>
              <w:pStyle w:val="TAL"/>
              <w:keepNext w:val="0"/>
              <w:keepLines w:val="0"/>
            </w:pPr>
          </w:p>
        </w:tc>
      </w:tr>
      <w:tr w:rsidR="00123ECE" w:rsidRPr="00130358" w14:paraId="4108F74A" w14:textId="77777777" w:rsidTr="00D62538">
        <w:trPr>
          <w:jc w:val="center"/>
        </w:trPr>
        <w:tc>
          <w:tcPr>
            <w:tcW w:w="4436" w:type="dxa"/>
          </w:tcPr>
          <w:p w14:paraId="02C5828A" w14:textId="2AE56845" w:rsidR="00123ECE" w:rsidRPr="00130358" w:rsidRDefault="00D62538" w:rsidP="00D62538">
            <w:pPr>
              <w:pStyle w:val="TAL"/>
              <w:keepNext w:val="0"/>
              <w:keepLines w:val="0"/>
            </w:pPr>
            <w:r w:rsidRPr="00130358">
              <w:t xml:space="preserve">   </w:t>
            </w:r>
            <w:proofErr w:type="spellStart"/>
            <w:r w:rsidR="00123ECE" w:rsidRPr="00130358">
              <w:t>measI</w:t>
            </w:r>
            <w:r w:rsidR="00123ECE" w:rsidRPr="00130358">
              <w:rPr>
                <w:lang w:eastAsia="zh-CN"/>
              </w:rPr>
              <w:t>d</w:t>
            </w:r>
            <w:proofErr w:type="spellEnd"/>
          </w:p>
        </w:tc>
        <w:tc>
          <w:tcPr>
            <w:tcW w:w="2267" w:type="dxa"/>
          </w:tcPr>
          <w:p w14:paraId="6E2D8D5F" w14:textId="77777777" w:rsidR="00123ECE" w:rsidRPr="00130358" w:rsidRDefault="00123ECE" w:rsidP="00D62538">
            <w:pPr>
              <w:pStyle w:val="TAL"/>
              <w:keepNext w:val="0"/>
              <w:keepLines w:val="0"/>
            </w:pPr>
            <w:r w:rsidRPr="00130358">
              <w:t>1</w:t>
            </w:r>
          </w:p>
        </w:tc>
        <w:tc>
          <w:tcPr>
            <w:tcW w:w="1700" w:type="dxa"/>
          </w:tcPr>
          <w:p w14:paraId="649559EB" w14:textId="77777777" w:rsidR="00123ECE" w:rsidRPr="00130358" w:rsidRDefault="00123ECE" w:rsidP="00D62538">
            <w:pPr>
              <w:pStyle w:val="TAL"/>
              <w:keepNext w:val="0"/>
              <w:keepLines w:val="0"/>
            </w:pPr>
          </w:p>
        </w:tc>
        <w:tc>
          <w:tcPr>
            <w:tcW w:w="1133" w:type="dxa"/>
          </w:tcPr>
          <w:p w14:paraId="50A76636" w14:textId="77777777" w:rsidR="00123ECE" w:rsidRPr="00130358" w:rsidRDefault="00123ECE" w:rsidP="00D62538">
            <w:pPr>
              <w:pStyle w:val="TAL"/>
              <w:keepNext w:val="0"/>
              <w:keepLines w:val="0"/>
            </w:pPr>
          </w:p>
        </w:tc>
      </w:tr>
      <w:tr w:rsidR="00123ECE" w:rsidRPr="00130358" w14:paraId="3148C364" w14:textId="77777777" w:rsidTr="00D62538">
        <w:trPr>
          <w:jc w:val="center"/>
        </w:trPr>
        <w:tc>
          <w:tcPr>
            <w:tcW w:w="4436" w:type="dxa"/>
          </w:tcPr>
          <w:p w14:paraId="1003AB47" w14:textId="15B7CA51" w:rsidR="00123ECE" w:rsidRPr="00130358" w:rsidRDefault="00D62538" w:rsidP="00D62538">
            <w:pPr>
              <w:pStyle w:val="TAL"/>
              <w:keepNext w:val="0"/>
              <w:keepLines w:val="0"/>
            </w:pPr>
            <w:r w:rsidRPr="00130358">
              <w:t xml:space="preserve">   </w:t>
            </w:r>
            <w:proofErr w:type="spellStart"/>
            <w:r w:rsidR="00123ECE" w:rsidRPr="00130358">
              <w:t>measResultServ</w:t>
            </w:r>
            <w:r w:rsidR="00123ECE" w:rsidRPr="00130358">
              <w:rPr>
                <w:lang w:eastAsia="zh-CN"/>
              </w:rPr>
              <w:t>Cell</w:t>
            </w:r>
            <w:proofErr w:type="spellEnd"/>
          </w:p>
        </w:tc>
        <w:tc>
          <w:tcPr>
            <w:tcW w:w="2267" w:type="dxa"/>
          </w:tcPr>
          <w:p w14:paraId="77CE6AA7" w14:textId="77777777" w:rsidR="00123ECE" w:rsidRPr="00130358" w:rsidRDefault="00123ECE" w:rsidP="00D62538">
            <w:pPr>
              <w:pStyle w:val="TAL"/>
              <w:keepNext w:val="0"/>
              <w:keepLines w:val="0"/>
            </w:pPr>
          </w:p>
        </w:tc>
        <w:tc>
          <w:tcPr>
            <w:tcW w:w="1700" w:type="dxa"/>
          </w:tcPr>
          <w:p w14:paraId="44DE7AC9" w14:textId="77777777" w:rsidR="00123ECE" w:rsidRPr="00130358" w:rsidRDefault="00123ECE" w:rsidP="00D62538">
            <w:pPr>
              <w:pStyle w:val="TAL"/>
              <w:keepNext w:val="0"/>
              <w:keepLines w:val="0"/>
            </w:pPr>
          </w:p>
        </w:tc>
        <w:tc>
          <w:tcPr>
            <w:tcW w:w="1133" w:type="dxa"/>
          </w:tcPr>
          <w:p w14:paraId="26193D13" w14:textId="77777777" w:rsidR="00123ECE" w:rsidRPr="00130358" w:rsidRDefault="00123ECE" w:rsidP="00D62538">
            <w:pPr>
              <w:pStyle w:val="TAL"/>
              <w:keepNext w:val="0"/>
              <w:keepLines w:val="0"/>
            </w:pPr>
          </w:p>
        </w:tc>
      </w:tr>
      <w:tr w:rsidR="00123ECE" w:rsidRPr="00130358" w14:paraId="2E82DB2F" w14:textId="77777777" w:rsidTr="00D62538">
        <w:trPr>
          <w:jc w:val="center"/>
        </w:trPr>
        <w:tc>
          <w:tcPr>
            <w:tcW w:w="4436" w:type="dxa"/>
          </w:tcPr>
          <w:p w14:paraId="4F7CA3BA" w14:textId="6950AB60" w:rsidR="00123ECE" w:rsidRPr="00130358" w:rsidRDefault="00D62538" w:rsidP="00D62538">
            <w:pPr>
              <w:pStyle w:val="TAL"/>
              <w:keepNext w:val="0"/>
              <w:keepLines w:val="0"/>
            </w:pPr>
            <w:r w:rsidRPr="00130358">
              <w:t xml:space="preserve">     </w:t>
            </w:r>
            <w:proofErr w:type="spellStart"/>
            <w:r w:rsidR="00123ECE" w:rsidRPr="00130358">
              <w:t>rsrpResult</w:t>
            </w:r>
            <w:proofErr w:type="spellEnd"/>
          </w:p>
        </w:tc>
        <w:tc>
          <w:tcPr>
            <w:tcW w:w="2267" w:type="dxa"/>
          </w:tcPr>
          <w:p w14:paraId="7BA1EC96" w14:textId="77777777" w:rsidR="00123ECE" w:rsidRPr="00130358" w:rsidRDefault="00123ECE" w:rsidP="00D62538">
            <w:pPr>
              <w:pStyle w:val="TAL"/>
              <w:keepNext w:val="0"/>
              <w:keepLines w:val="0"/>
            </w:pPr>
            <w:r w:rsidRPr="00130358">
              <w:t>INTEGER(0..97)</w:t>
            </w:r>
          </w:p>
        </w:tc>
        <w:tc>
          <w:tcPr>
            <w:tcW w:w="1700" w:type="dxa"/>
          </w:tcPr>
          <w:p w14:paraId="0DFE246A" w14:textId="77777777" w:rsidR="00123ECE" w:rsidRPr="00130358" w:rsidRDefault="00123ECE" w:rsidP="00D62538">
            <w:pPr>
              <w:pStyle w:val="TAL"/>
              <w:keepNext w:val="0"/>
              <w:keepLines w:val="0"/>
            </w:pPr>
          </w:p>
        </w:tc>
        <w:tc>
          <w:tcPr>
            <w:tcW w:w="1133" w:type="dxa"/>
          </w:tcPr>
          <w:p w14:paraId="69C7BBF7" w14:textId="77777777" w:rsidR="00123ECE" w:rsidRPr="00130358" w:rsidRDefault="00123ECE" w:rsidP="00D62538">
            <w:pPr>
              <w:pStyle w:val="TAL"/>
              <w:keepNext w:val="0"/>
              <w:keepLines w:val="0"/>
            </w:pPr>
          </w:p>
        </w:tc>
      </w:tr>
      <w:tr w:rsidR="00123ECE" w:rsidRPr="00130358" w14:paraId="3DCF86ED" w14:textId="77777777" w:rsidTr="00D62538">
        <w:trPr>
          <w:jc w:val="center"/>
        </w:trPr>
        <w:tc>
          <w:tcPr>
            <w:tcW w:w="4436" w:type="dxa"/>
          </w:tcPr>
          <w:p w14:paraId="6D1F557D" w14:textId="7C41E103" w:rsidR="00123ECE" w:rsidRPr="00130358" w:rsidRDefault="00D62538" w:rsidP="00D62538">
            <w:pPr>
              <w:pStyle w:val="TAL"/>
              <w:keepNext w:val="0"/>
              <w:keepLines w:val="0"/>
            </w:pPr>
            <w:r w:rsidRPr="00130358">
              <w:t xml:space="preserve">     </w:t>
            </w:r>
            <w:proofErr w:type="spellStart"/>
            <w:r w:rsidR="00123ECE" w:rsidRPr="00130358">
              <w:t>rsrqResult</w:t>
            </w:r>
            <w:proofErr w:type="spellEnd"/>
          </w:p>
        </w:tc>
        <w:tc>
          <w:tcPr>
            <w:tcW w:w="2267" w:type="dxa"/>
          </w:tcPr>
          <w:p w14:paraId="661F9E2F" w14:textId="77777777" w:rsidR="00123ECE" w:rsidRPr="00130358" w:rsidRDefault="00123ECE" w:rsidP="00D62538">
            <w:pPr>
              <w:pStyle w:val="TAL"/>
              <w:keepNext w:val="0"/>
              <w:keepLines w:val="0"/>
            </w:pPr>
            <w:r w:rsidRPr="00130358">
              <w:t>INTEGER(0..34)</w:t>
            </w:r>
          </w:p>
        </w:tc>
        <w:tc>
          <w:tcPr>
            <w:tcW w:w="1700" w:type="dxa"/>
          </w:tcPr>
          <w:p w14:paraId="660461FD" w14:textId="77777777" w:rsidR="00123ECE" w:rsidRPr="00130358" w:rsidRDefault="00123ECE" w:rsidP="00D62538">
            <w:pPr>
              <w:pStyle w:val="TAL"/>
              <w:keepNext w:val="0"/>
              <w:keepLines w:val="0"/>
            </w:pPr>
          </w:p>
        </w:tc>
        <w:tc>
          <w:tcPr>
            <w:tcW w:w="1133" w:type="dxa"/>
          </w:tcPr>
          <w:p w14:paraId="51301CD9" w14:textId="77777777" w:rsidR="00123ECE" w:rsidRPr="00130358" w:rsidRDefault="00123ECE" w:rsidP="00D62538">
            <w:pPr>
              <w:pStyle w:val="TAL"/>
              <w:keepNext w:val="0"/>
              <w:keepLines w:val="0"/>
            </w:pPr>
          </w:p>
        </w:tc>
      </w:tr>
      <w:tr w:rsidR="00123ECE" w:rsidRPr="00130358" w14:paraId="494494EB" w14:textId="77777777" w:rsidTr="00D62538">
        <w:trPr>
          <w:jc w:val="center"/>
        </w:trPr>
        <w:tc>
          <w:tcPr>
            <w:tcW w:w="4436" w:type="dxa"/>
          </w:tcPr>
          <w:p w14:paraId="5D78009F" w14:textId="1BF755FC" w:rsidR="00123ECE" w:rsidRPr="00130358" w:rsidRDefault="00D62538" w:rsidP="00D62538">
            <w:pPr>
              <w:pStyle w:val="TAL"/>
              <w:keepNext w:val="0"/>
              <w:keepLines w:val="0"/>
            </w:pPr>
            <w:r w:rsidRPr="00130358">
              <w:t xml:space="preserve">   </w:t>
            </w:r>
            <w:r w:rsidR="00123ECE" w:rsidRPr="00130358">
              <w:t>}</w:t>
            </w:r>
          </w:p>
        </w:tc>
        <w:tc>
          <w:tcPr>
            <w:tcW w:w="2267" w:type="dxa"/>
          </w:tcPr>
          <w:p w14:paraId="5FBCBB63" w14:textId="77777777" w:rsidR="00123ECE" w:rsidRPr="00130358" w:rsidRDefault="00123ECE" w:rsidP="00D62538">
            <w:pPr>
              <w:pStyle w:val="TAL"/>
              <w:keepNext w:val="0"/>
              <w:keepLines w:val="0"/>
            </w:pPr>
          </w:p>
        </w:tc>
        <w:tc>
          <w:tcPr>
            <w:tcW w:w="1700" w:type="dxa"/>
          </w:tcPr>
          <w:p w14:paraId="666DA6D2" w14:textId="77777777" w:rsidR="00123ECE" w:rsidRPr="00130358" w:rsidRDefault="00123ECE" w:rsidP="00D62538">
            <w:pPr>
              <w:pStyle w:val="TAL"/>
              <w:keepNext w:val="0"/>
              <w:keepLines w:val="0"/>
            </w:pPr>
          </w:p>
        </w:tc>
        <w:tc>
          <w:tcPr>
            <w:tcW w:w="1133" w:type="dxa"/>
          </w:tcPr>
          <w:p w14:paraId="17A5A8AC" w14:textId="77777777" w:rsidR="00123ECE" w:rsidRPr="00130358" w:rsidRDefault="00123ECE" w:rsidP="00D62538">
            <w:pPr>
              <w:pStyle w:val="TAL"/>
              <w:keepNext w:val="0"/>
              <w:keepLines w:val="0"/>
            </w:pPr>
          </w:p>
        </w:tc>
      </w:tr>
      <w:tr w:rsidR="00123ECE" w:rsidRPr="00130358" w14:paraId="597D0D13" w14:textId="77777777" w:rsidTr="00D62538">
        <w:trPr>
          <w:jc w:val="center"/>
        </w:trPr>
        <w:tc>
          <w:tcPr>
            <w:tcW w:w="4436" w:type="dxa"/>
          </w:tcPr>
          <w:p w14:paraId="6711CB51" w14:textId="16595E88" w:rsidR="00123ECE" w:rsidRPr="00130358" w:rsidRDefault="00D62538" w:rsidP="00D62538">
            <w:pPr>
              <w:pStyle w:val="TAL"/>
              <w:keepNext w:val="0"/>
              <w:keepLines w:val="0"/>
            </w:pPr>
            <w:r w:rsidRPr="00130358">
              <w:t xml:space="preserve">   </w:t>
            </w:r>
            <w:proofErr w:type="spellStart"/>
            <w:r w:rsidR="00123ECE" w:rsidRPr="00130358">
              <w:rPr>
                <w:lang w:eastAsia="zh-CN"/>
              </w:rPr>
              <w:t>m</w:t>
            </w:r>
            <w:r w:rsidR="00123ECE" w:rsidRPr="00130358">
              <w:t>easResult</w:t>
            </w:r>
            <w:r w:rsidR="00123ECE" w:rsidRPr="00130358">
              <w:rPr>
                <w:lang w:eastAsia="zh-CN"/>
              </w:rPr>
              <w:t>NeighCells</w:t>
            </w:r>
            <w:proofErr w:type="spellEnd"/>
            <w:r w:rsidRPr="00130358">
              <w:t xml:space="preserve"> </w:t>
            </w:r>
            <w:r w:rsidR="00123ECE" w:rsidRPr="00130358">
              <w:t>CHOICE</w:t>
            </w:r>
            <w:r w:rsidRPr="00130358">
              <w:t xml:space="preserve"> </w:t>
            </w:r>
            <w:r w:rsidR="00123ECE" w:rsidRPr="00130358">
              <w:t>{</w:t>
            </w:r>
          </w:p>
        </w:tc>
        <w:tc>
          <w:tcPr>
            <w:tcW w:w="2267" w:type="dxa"/>
          </w:tcPr>
          <w:p w14:paraId="30B1DB5C" w14:textId="77777777" w:rsidR="00123ECE" w:rsidRPr="00130358" w:rsidRDefault="00123ECE" w:rsidP="00D62538">
            <w:pPr>
              <w:pStyle w:val="TAL"/>
              <w:keepNext w:val="0"/>
              <w:keepLines w:val="0"/>
            </w:pPr>
          </w:p>
        </w:tc>
        <w:tc>
          <w:tcPr>
            <w:tcW w:w="1700" w:type="dxa"/>
          </w:tcPr>
          <w:p w14:paraId="323938B5" w14:textId="77777777" w:rsidR="00123ECE" w:rsidRPr="00130358" w:rsidRDefault="00123ECE" w:rsidP="00D62538">
            <w:pPr>
              <w:pStyle w:val="TAL"/>
              <w:keepNext w:val="0"/>
              <w:keepLines w:val="0"/>
            </w:pPr>
          </w:p>
        </w:tc>
        <w:tc>
          <w:tcPr>
            <w:tcW w:w="1133" w:type="dxa"/>
          </w:tcPr>
          <w:p w14:paraId="58413AE3" w14:textId="77777777" w:rsidR="00123ECE" w:rsidRPr="00130358" w:rsidRDefault="00123ECE" w:rsidP="00D62538">
            <w:pPr>
              <w:pStyle w:val="TAL"/>
              <w:keepNext w:val="0"/>
              <w:keepLines w:val="0"/>
            </w:pPr>
          </w:p>
        </w:tc>
      </w:tr>
      <w:tr w:rsidR="00123ECE" w:rsidRPr="00130358" w14:paraId="32E8114A" w14:textId="77777777" w:rsidTr="00D62538">
        <w:trPr>
          <w:jc w:val="center"/>
        </w:trPr>
        <w:tc>
          <w:tcPr>
            <w:tcW w:w="4436" w:type="dxa"/>
          </w:tcPr>
          <w:p w14:paraId="2D6B8059" w14:textId="56B564BE" w:rsidR="00123ECE" w:rsidRPr="00130358" w:rsidRDefault="00D62538" w:rsidP="00D62538">
            <w:pPr>
              <w:pStyle w:val="TAL"/>
              <w:keepNext w:val="0"/>
              <w:keepLines w:val="0"/>
            </w:pPr>
            <w:r w:rsidRPr="00130358">
              <w:t xml:space="preserve">      </w:t>
            </w:r>
            <w:proofErr w:type="spellStart"/>
            <w:r w:rsidR="00123ECE" w:rsidRPr="00130358">
              <w:t>measResultListUTRA</w:t>
            </w:r>
            <w:proofErr w:type="spellEnd"/>
          </w:p>
        </w:tc>
        <w:tc>
          <w:tcPr>
            <w:tcW w:w="2267" w:type="dxa"/>
          </w:tcPr>
          <w:p w14:paraId="1027A622" w14:textId="77777777" w:rsidR="00123ECE" w:rsidRPr="00130358" w:rsidRDefault="00123ECE" w:rsidP="00D62538">
            <w:pPr>
              <w:pStyle w:val="TAL"/>
              <w:keepNext w:val="0"/>
              <w:keepLines w:val="0"/>
            </w:pPr>
            <w:proofErr w:type="spellStart"/>
            <w:r w:rsidRPr="00130358">
              <w:rPr>
                <w:lang w:eastAsia="zh-CN"/>
              </w:rPr>
              <w:t>M</w:t>
            </w:r>
            <w:r w:rsidRPr="00130358">
              <w:t>easResultListUTRA</w:t>
            </w:r>
            <w:proofErr w:type="spellEnd"/>
          </w:p>
        </w:tc>
        <w:tc>
          <w:tcPr>
            <w:tcW w:w="1700" w:type="dxa"/>
          </w:tcPr>
          <w:p w14:paraId="5C1D2AFC" w14:textId="77777777" w:rsidR="00123ECE" w:rsidRPr="00130358" w:rsidRDefault="00123ECE" w:rsidP="00D62538">
            <w:pPr>
              <w:pStyle w:val="TAL"/>
              <w:keepNext w:val="0"/>
              <w:keepLines w:val="0"/>
            </w:pPr>
          </w:p>
        </w:tc>
        <w:tc>
          <w:tcPr>
            <w:tcW w:w="1133" w:type="dxa"/>
          </w:tcPr>
          <w:p w14:paraId="6606EE12" w14:textId="77777777" w:rsidR="00123ECE" w:rsidRPr="00130358" w:rsidRDefault="00123ECE" w:rsidP="00D62538">
            <w:pPr>
              <w:pStyle w:val="TAL"/>
              <w:keepNext w:val="0"/>
              <w:keepLines w:val="0"/>
            </w:pPr>
          </w:p>
        </w:tc>
      </w:tr>
      <w:tr w:rsidR="00123ECE" w:rsidRPr="00130358" w14:paraId="6654470E" w14:textId="77777777" w:rsidTr="00D62538">
        <w:trPr>
          <w:jc w:val="center"/>
        </w:trPr>
        <w:tc>
          <w:tcPr>
            <w:tcW w:w="4436" w:type="dxa"/>
          </w:tcPr>
          <w:p w14:paraId="0BEC1B2E" w14:textId="0DF846E2" w:rsidR="00123ECE" w:rsidRPr="00130358" w:rsidRDefault="00D62538" w:rsidP="00D62538">
            <w:pPr>
              <w:pStyle w:val="TAL"/>
              <w:keepNext w:val="0"/>
              <w:keepLines w:val="0"/>
            </w:pPr>
            <w:r w:rsidRPr="00130358">
              <w:t xml:space="preserve">   </w:t>
            </w:r>
            <w:r w:rsidR="00123ECE" w:rsidRPr="00130358">
              <w:t>}</w:t>
            </w:r>
          </w:p>
        </w:tc>
        <w:tc>
          <w:tcPr>
            <w:tcW w:w="2267" w:type="dxa"/>
          </w:tcPr>
          <w:p w14:paraId="7BDB5846" w14:textId="77777777" w:rsidR="00123ECE" w:rsidRPr="00130358" w:rsidRDefault="00123ECE" w:rsidP="00D62538">
            <w:pPr>
              <w:pStyle w:val="TAL"/>
              <w:keepNext w:val="0"/>
              <w:keepLines w:val="0"/>
            </w:pPr>
          </w:p>
        </w:tc>
        <w:tc>
          <w:tcPr>
            <w:tcW w:w="1700" w:type="dxa"/>
          </w:tcPr>
          <w:p w14:paraId="28D667D9" w14:textId="77777777" w:rsidR="00123ECE" w:rsidRPr="00130358" w:rsidRDefault="00123ECE" w:rsidP="00D62538">
            <w:pPr>
              <w:pStyle w:val="TAL"/>
              <w:keepNext w:val="0"/>
              <w:keepLines w:val="0"/>
            </w:pPr>
          </w:p>
        </w:tc>
        <w:tc>
          <w:tcPr>
            <w:tcW w:w="1133" w:type="dxa"/>
          </w:tcPr>
          <w:p w14:paraId="445AB165" w14:textId="77777777" w:rsidR="00123ECE" w:rsidRPr="00130358" w:rsidRDefault="00123ECE" w:rsidP="00D62538">
            <w:pPr>
              <w:pStyle w:val="TAL"/>
              <w:keepNext w:val="0"/>
              <w:keepLines w:val="0"/>
            </w:pPr>
          </w:p>
        </w:tc>
      </w:tr>
      <w:tr w:rsidR="00123ECE" w:rsidRPr="00130358" w14:paraId="2CA54800" w14:textId="77777777" w:rsidTr="00D62538">
        <w:trPr>
          <w:jc w:val="center"/>
        </w:trPr>
        <w:tc>
          <w:tcPr>
            <w:tcW w:w="4436" w:type="dxa"/>
          </w:tcPr>
          <w:p w14:paraId="4A36DC58" w14:textId="77777777" w:rsidR="00123ECE" w:rsidRPr="00130358" w:rsidRDefault="00123ECE" w:rsidP="00D62538">
            <w:pPr>
              <w:pStyle w:val="TAL"/>
              <w:keepNext w:val="0"/>
              <w:keepLines w:val="0"/>
            </w:pPr>
            <w:r w:rsidRPr="00130358">
              <w:t>}</w:t>
            </w:r>
          </w:p>
        </w:tc>
        <w:tc>
          <w:tcPr>
            <w:tcW w:w="2267" w:type="dxa"/>
          </w:tcPr>
          <w:p w14:paraId="35B00A44" w14:textId="77777777" w:rsidR="00123ECE" w:rsidRPr="00130358" w:rsidRDefault="00123ECE" w:rsidP="00D62538">
            <w:pPr>
              <w:pStyle w:val="TAL"/>
              <w:keepNext w:val="0"/>
              <w:keepLines w:val="0"/>
            </w:pPr>
          </w:p>
        </w:tc>
        <w:tc>
          <w:tcPr>
            <w:tcW w:w="1700" w:type="dxa"/>
          </w:tcPr>
          <w:p w14:paraId="3D869491" w14:textId="77777777" w:rsidR="00123ECE" w:rsidRPr="00130358" w:rsidRDefault="00123ECE" w:rsidP="00D62538">
            <w:pPr>
              <w:pStyle w:val="TAL"/>
              <w:keepNext w:val="0"/>
              <w:keepLines w:val="0"/>
            </w:pPr>
          </w:p>
        </w:tc>
        <w:tc>
          <w:tcPr>
            <w:tcW w:w="1133" w:type="dxa"/>
          </w:tcPr>
          <w:p w14:paraId="6EFE4B8D" w14:textId="77777777" w:rsidR="00123ECE" w:rsidRPr="00130358" w:rsidRDefault="00123ECE" w:rsidP="00D62538">
            <w:pPr>
              <w:pStyle w:val="TAL"/>
              <w:keepNext w:val="0"/>
              <w:keepLines w:val="0"/>
            </w:pPr>
          </w:p>
        </w:tc>
      </w:tr>
    </w:tbl>
    <w:p w14:paraId="5BC7F181" w14:textId="77777777" w:rsidR="00123ECE" w:rsidRPr="00130358" w:rsidRDefault="00123ECE" w:rsidP="00D62538"/>
    <w:p w14:paraId="2088C2F9" w14:textId="77777777" w:rsidR="00123ECE" w:rsidRPr="00130358" w:rsidRDefault="00123ECE" w:rsidP="00483222">
      <w:pPr>
        <w:pStyle w:val="TH"/>
      </w:pPr>
      <w:r w:rsidRPr="00130358">
        <w:lastRenderedPageBreak/>
        <w:t xml:space="preserve">Table 9.4.1.4.3-4: </w:t>
      </w:r>
      <w:proofErr w:type="spellStart"/>
      <w:r w:rsidRPr="00130358">
        <w:rPr>
          <w:lang w:eastAsia="zh-CN"/>
        </w:rPr>
        <w:t>M</w:t>
      </w:r>
      <w:r w:rsidRPr="00130358">
        <w:t>easResultListUTRA</w:t>
      </w:r>
      <w:proofErr w:type="spellEnd"/>
      <w:r w:rsidRPr="00130358">
        <w:t xml:space="preserve">: </w:t>
      </w:r>
      <w:proofErr w:type="spellStart"/>
      <w:r w:rsidRPr="00130358">
        <w:rPr>
          <w:rFonts w:cs="v4.2.0"/>
        </w:rPr>
        <w:t>CPICH_Ec</w:t>
      </w:r>
      <w:proofErr w:type="spellEnd"/>
      <w:r w:rsidRPr="00130358">
        <w:rPr>
          <w:rFonts w:cs="v4.2.0"/>
        </w:rPr>
        <w:t>/Io</w:t>
      </w:r>
      <w:r w:rsidRPr="00130358">
        <w:t xml:space="preserve"> measurement</w:t>
      </w:r>
      <w:r w:rsidRPr="00130358">
        <w:rPr>
          <w:lang w:eastAsia="zh-CN"/>
        </w:rPr>
        <w:t xml:space="preserve"> configuration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BBDF099" w14:textId="77777777" w:rsidTr="00D62538">
        <w:trPr>
          <w:cantSplit/>
          <w:jc w:val="center"/>
        </w:trPr>
        <w:tc>
          <w:tcPr>
            <w:tcW w:w="9536" w:type="dxa"/>
            <w:gridSpan w:val="4"/>
          </w:tcPr>
          <w:p w14:paraId="39AC8D85" w14:textId="181DD9FB" w:rsidR="00123ECE" w:rsidRPr="00130358" w:rsidRDefault="00123ECE"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5604A4B6" w14:textId="77777777" w:rsidTr="00D62538">
        <w:trPr>
          <w:jc w:val="center"/>
        </w:trPr>
        <w:tc>
          <w:tcPr>
            <w:tcW w:w="4436" w:type="dxa"/>
          </w:tcPr>
          <w:p w14:paraId="30C3E9C9" w14:textId="58A81D27" w:rsidR="00123ECE" w:rsidRPr="00130358" w:rsidRDefault="00123ECE" w:rsidP="00483222">
            <w:pPr>
              <w:pStyle w:val="TAH"/>
            </w:pPr>
            <w:r w:rsidRPr="00130358">
              <w:t>Information</w:t>
            </w:r>
            <w:r w:rsidR="00D62538" w:rsidRPr="00130358">
              <w:t xml:space="preserve"> </w:t>
            </w:r>
            <w:r w:rsidRPr="00130358">
              <w:t>Element</w:t>
            </w:r>
          </w:p>
        </w:tc>
        <w:tc>
          <w:tcPr>
            <w:tcW w:w="2267" w:type="dxa"/>
          </w:tcPr>
          <w:p w14:paraId="66EC9371" w14:textId="77777777" w:rsidR="00123ECE" w:rsidRPr="00130358" w:rsidRDefault="00123ECE" w:rsidP="00483222">
            <w:pPr>
              <w:pStyle w:val="TAH"/>
            </w:pPr>
            <w:r w:rsidRPr="00130358">
              <w:t>Value/remark</w:t>
            </w:r>
          </w:p>
        </w:tc>
        <w:tc>
          <w:tcPr>
            <w:tcW w:w="1700" w:type="dxa"/>
          </w:tcPr>
          <w:p w14:paraId="1CE14493" w14:textId="77777777" w:rsidR="00123ECE" w:rsidRPr="00130358" w:rsidRDefault="00123ECE" w:rsidP="00483222">
            <w:pPr>
              <w:pStyle w:val="TAH"/>
            </w:pPr>
            <w:r w:rsidRPr="00130358">
              <w:t>Comment</w:t>
            </w:r>
          </w:p>
        </w:tc>
        <w:tc>
          <w:tcPr>
            <w:tcW w:w="1133" w:type="dxa"/>
          </w:tcPr>
          <w:p w14:paraId="09106BCF" w14:textId="77777777" w:rsidR="00123ECE" w:rsidRPr="00130358" w:rsidRDefault="00123ECE" w:rsidP="00483222">
            <w:pPr>
              <w:pStyle w:val="TAH"/>
            </w:pPr>
            <w:r w:rsidRPr="00130358">
              <w:t>Condition</w:t>
            </w:r>
          </w:p>
        </w:tc>
      </w:tr>
      <w:tr w:rsidR="00123ECE" w:rsidRPr="00130358" w14:paraId="1916E5F7" w14:textId="77777777" w:rsidTr="00D62538">
        <w:trPr>
          <w:jc w:val="center"/>
        </w:trPr>
        <w:tc>
          <w:tcPr>
            <w:tcW w:w="4436" w:type="dxa"/>
          </w:tcPr>
          <w:p w14:paraId="0B2FC305" w14:textId="60AE312B" w:rsidR="00123ECE" w:rsidRPr="00130358" w:rsidRDefault="00123ECE" w:rsidP="00483222">
            <w:pPr>
              <w:pStyle w:val="TAL"/>
            </w:pPr>
            <w:proofErr w:type="spellStart"/>
            <w:r w:rsidRPr="00130358">
              <w:t>MeasResultsListUTRA</w:t>
            </w:r>
            <w:proofErr w:type="spellEnd"/>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425955AE" w14:textId="77777777" w:rsidR="00123ECE" w:rsidRPr="00130358" w:rsidRDefault="00123ECE" w:rsidP="00483222">
            <w:pPr>
              <w:pStyle w:val="TAL"/>
            </w:pPr>
          </w:p>
        </w:tc>
        <w:tc>
          <w:tcPr>
            <w:tcW w:w="1700" w:type="dxa"/>
          </w:tcPr>
          <w:p w14:paraId="7838DD42" w14:textId="77777777" w:rsidR="00123ECE" w:rsidRPr="00130358" w:rsidRDefault="00123ECE" w:rsidP="00483222">
            <w:pPr>
              <w:pStyle w:val="TAL"/>
            </w:pPr>
          </w:p>
        </w:tc>
        <w:tc>
          <w:tcPr>
            <w:tcW w:w="1133" w:type="dxa"/>
          </w:tcPr>
          <w:p w14:paraId="388D2024" w14:textId="77777777" w:rsidR="00123ECE" w:rsidRPr="00130358" w:rsidRDefault="00123ECE" w:rsidP="00483222">
            <w:pPr>
              <w:pStyle w:val="TAL"/>
            </w:pPr>
          </w:p>
        </w:tc>
      </w:tr>
      <w:tr w:rsidR="00123ECE" w:rsidRPr="00130358" w14:paraId="278379C5" w14:textId="77777777" w:rsidTr="00D62538">
        <w:trPr>
          <w:jc w:val="center"/>
        </w:trPr>
        <w:tc>
          <w:tcPr>
            <w:tcW w:w="4436" w:type="dxa"/>
          </w:tcPr>
          <w:p w14:paraId="1E80E2E3" w14:textId="7C60AB7D" w:rsidR="00123ECE" w:rsidRPr="00130358" w:rsidRDefault="00D62538" w:rsidP="00483222">
            <w:pPr>
              <w:pStyle w:val="TAL"/>
            </w:pPr>
            <w:r w:rsidRPr="00130358">
              <w:rPr>
                <w:lang w:eastAsia="zh-CN"/>
              </w:rPr>
              <w:t xml:space="preserve">  </w:t>
            </w:r>
            <w:proofErr w:type="spellStart"/>
            <w:r w:rsidR="00123ECE" w:rsidRPr="00130358">
              <w:rPr>
                <w:lang w:eastAsia="zh-CN"/>
              </w:rPr>
              <w:t>physCellId</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518CF41B" w14:textId="77777777" w:rsidR="00123ECE" w:rsidRPr="00130358" w:rsidRDefault="00123ECE" w:rsidP="00483222">
            <w:pPr>
              <w:pStyle w:val="TAL"/>
            </w:pPr>
          </w:p>
        </w:tc>
        <w:tc>
          <w:tcPr>
            <w:tcW w:w="1700" w:type="dxa"/>
          </w:tcPr>
          <w:p w14:paraId="277DA140" w14:textId="77777777" w:rsidR="00123ECE" w:rsidRPr="00130358" w:rsidRDefault="00123ECE" w:rsidP="00483222">
            <w:pPr>
              <w:pStyle w:val="TAL"/>
            </w:pPr>
          </w:p>
        </w:tc>
        <w:tc>
          <w:tcPr>
            <w:tcW w:w="1133" w:type="dxa"/>
          </w:tcPr>
          <w:p w14:paraId="199FEE3E" w14:textId="77777777" w:rsidR="00123ECE" w:rsidRPr="00130358" w:rsidRDefault="00123ECE" w:rsidP="00483222">
            <w:pPr>
              <w:pStyle w:val="TAL"/>
            </w:pPr>
          </w:p>
        </w:tc>
      </w:tr>
      <w:tr w:rsidR="00123ECE" w:rsidRPr="00130358" w14:paraId="768D4C94" w14:textId="77777777" w:rsidTr="00D62538">
        <w:trPr>
          <w:jc w:val="center"/>
        </w:trPr>
        <w:tc>
          <w:tcPr>
            <w:tcW w:w="4436" w:type="dxa"/>
          </w:tcPr>
          <w:p w14:paraId="79E34BB6" w14:textId="6B782EE9" w:rsidR="00123ECE" w:rsidRPr="00130358" w:rsidRDefault="00D62538" w:rsidP="00483222">
            <w:pPr>
              <w:pStyle w:val="TAL"/>
              <w:rPr>
                <w:lang w:eastAsia="zh-CN"/>
              </w:rPr>
            </w:pPr>
            <w:r w:rsidRPr="00130358">
              <w:rPr>
                <w:lang w:eastAsia="zh-CN"/>
              </w:rPr>
              <w:t xml:space="preserve">   </w:t>
            </w:r>
            <w:proofErr w:type="spellStart"/>
            <w:r w:rsidR="00123ECE" w:rsidRPr="00130358">
              <w:rPr>
                <w:lang w:eastAsia="zh-CN"/>
              </w:rPr>
              <w:t>f</w:t>
            </w:r>
            <w:r w:rsidR="00123ECE" w:rsidRPr="00130358">
              <w:t>dd</w:t>
            </w:r>
            <w:proofErr w:type="spellEnd"/>
            <w:r w:rsidRPr="00130358">
              <w:rPr>
                <w:lang w:eastAsia="zh-CN"/>
              </w:rPr>
              <w:t xml:space="preserve">      </w:t>
            </w:r>
          </w:p>
        </w:tc>
        <w:tc>
          <w:tcPr>
            <w:tcW w:w="2267" w:type="dxa"/>
          </w:tcPr>
          <w:p w14:paraId="1FDC7A75" w14:textId="77777777" w:rsidR="00123ECE" w:rsidRPr="00130358" w:rsidRDefault="00123ECE" w:rsidP="00483222">
            <w:pPr>
              <w:pStyle w:val="TAL"/>
              <w:rPr>
                <w:lang w:eastAsia="zh-CN"/>
              </w:rPr>
            </w:pPr>
            <w:proofErr w:type="spellStart"/>
            <w:r w:rsidRPr="00130358">
              <w:t>PhysCellIdUTRA</w:t>
            </w:r>
            <w:proofErr w:type="spellEnd"/>
            <w:r w:rsidRPr="00130358">
              <w:t>-FDD</w:t>
            </w:r>
          </w:p>
        </w:tc>
        <w:tc>
          <w:tcPr>
            <w:tcW w:w="1700" w:type="dxa"/>
          </w:tcPr>
          <w:p w14:paraId="68529F5C" w14:textId="77777777" w:rsidR="00123ECE" w:rsidRPr="00130358" w:rsidRDefault="00123ECE" w:rsidP="00483222">
            <w:pPr>
              <w:pStyle w:val="TAL"/>
            </w:pPr>
          </w:p>
        </w:tc>
        <w:tc>
          <w:tcPr>
            <w:tcW w:w="1133" w:type="dxa"/>
          </w:tcPr>
          <w:p w14:paraId="44B889DA" w14:textId="77777777" w:rsidR="00123ECE" w:rsidRPr="00130358" w:rsidRDefault="00123ECE" w:rsidP="00483222">
            <w:pPr>
              <w:pStyle w:val="TAL"/>
            </w:pPr>
          </w:p>
        </w:tc>
      </w:tr>
      <w:tr w:rsidR="00123ECE" w:rsidRPr="00130358" w14:paraId="193AFE29" w14:textId="77777777" w:rsidTr="00D62538">
        <w:trPr>
          <w:jc w:val="center"/>
        </w:trPr>
        <w:tc>
          <w:tcPr>
            <w:tcW w:w="4436" w:type="dxa"/>
          </w:tcPr>
          <w:p w14:paraId="25BFC88C" w14:textId="36137D3B" w:rsidR="00123ECE" w:rsidRPr="00130358" w:rsidRDefault="00D62538" w:rsidP="00483222">
            <w:pPr>
              <w:pStyle w:val="TAL"/>
              <w:rPr>
                <w:lang w:eastAsia="zh-CN"/>
              </w:rPr>
            </w:pPr>
            <w:r w:rsidRPr="00130358">
              <w:rPr>
                <w:lang w:eastAsia="zh-CN"/>
              </w:rPr>
              <w:t xml:space="preserve">   </w:t>
            </w:r>
            <w:proofErr w:type="spellStart"/>
            <w:r w:rsidR="00123ECE" w:rsidRPr="00130358">
              <w:rPr>
                <w:lang w:eastAsia="zh-CN"/>
              </w:rPr>
              <w:t>tdd</w:t>
            </w:r>
            <w:proofErr w:type="spellEnd"/>
          </w:p>
        </w:tc>
        <w:tc>
          <w:tcPr>
            <w:tcW w:w="2267" w:type="dxa"/>
          </w:tcPr>
          <w:p w14:paraId="497D6339" w14:textId="427F0783" w:rsidR="00123ECE" w:rsidRPr="00130358" w:rsidRDefault="00123ECE" w:rsidP="00483222">
            <w:pPr>
              <w:pStyle w:val="TAL"/>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6A545CAB" w14:textId="77777777" w:rsidR="00123ECE" w:rsidRPr="00130358" w:rsidRDefault="00123ECE" w:rsidP="00483222">
            <w:pPr>
              <w:pStyle w:val="TAL"/>
            </w:pPr>
          </w:p>
        </w:tc>
        <w:tc>
          <w:tcPr>
            <w:tcW w:w="1133" w:type="dxa"/>
          </w:tcPr>
          <w:p w14:paraId="4173F997" w14:textId="77777777" w:rsidR="00123ECE" w:rsidRPr="00130358" w:rsidRDefault="00123ECE" w:rsidP="00483222">
            <w:pPr>
              <w:pStyle w:val="TAL"/>
            </w:pPr>
          </w:p>
        </w:tc>
      </w:tr>
      <w:tr w:rsidR="00123ECE" w:rsidRPr="00130358" w14:paraId="330705BD" w14:textId="77777777" w:rsidTr="00D62538">
        <w:trPr>
          <w:jc w:val="center"/>
        </w:trPr>
        <w:tc>
          <w:tcPr>
            <w:tcW w:w="4436" w:type="dxa"/>
          </w:tcPr>
          <w:p w14:paraId="07351861" w14:textId="4DB23E57"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1AF4FE88" w14:textId="77777777" w:rsidR="00123ECE" w:rsidRPr="00130358" w:rsidRDefault="00123ECE" w:rsidP="00D62538">
            <w:pPr>
              <w:pStyle w:val="TAL"/>
              <w:keepNext w:val="0"/>
              <w:keepLines w:val="0"/>
              <w:rPr>
                <w:lang w:eastAsia="zh-CN"/>
              </w:rPr>
            </w:pPr>
          </w:p>
        </w:tc>
        <w:tc>
          <w:tcPr>
            <w:tcW w:w="1700" w:type="dxa"/>
          </w:tcPr>
          <w:p w14:paraId="43D57136" w14:textId="77777777" w:rsidR="00123ECE" w:rsidRPr="00130358" w:rsidRDefault="00123ECE" w:rsidP="00D62538">
            <w:pPr>
              <w:pStyle w:val="TAL"/>
              <w:keepNext w:val="0"/>
              <w:keepLines w:val="0"/>
            </w:pPr>
          </w:p>
        </w:tc>
        <w:tc>
          <w:tcPr>
            <w:tcW w:w="1133" w:type="dxa"/>
          </w:tcPr>
          <w:p w14:paraId="6E64FB3B" w14:textId="77777777" w:rsidR="00123ECE" w:rsidRPr="00130358" w:rsidRDefault="00123ECE" w:rsidP="00D62538">
            <w:pPr>
              <w:pStyle w:val="TAL"/>
              <w:keepNext w:val="0"/>
              <w:keepLines w:val="0"/>
            </w:pPr>
          </w:p>
        </w:tc>
      </w:tr>
      <w:tr w:rsidR="00123ECE" w:rsidRPr="00130358" w14:paraId="4B5C8266" w14:textId="77777777" w:rsidTr="00D62538">
        <w:trPr>
          <w:jc w:val="center"/>
        </w:trPr>
        <w:tc>
          <w:tcPr>
            <w:tcW w:w="4436" w:type="dxa"/>
          </w:tcPr>
          <w:p w14:paraId="2F73EE84" w14:textId="0344D7BB" w:rsidR="00123ECE" w:rsidRPr="00130358" w:rsidRDefault="00D62538" w:rsidP="00D62538">
            <w:pPr>
              <w:pStyle w:val="TAL"/>
              <w:keepNext w:val="0"/>
              <w:keepLines w:val="0"/>
            </w:pPr>
            <w:r w:rsidRPr="00130358">
              <w:t xml:space="preserve">  </w:t>
            </w:r>
            <w:proofErr w:type="spellStart"/>
            <w:r w:rsidR="00123ECE" w:rsidRPr="00130358">
              <w:t>measResult</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D92030A" w14:textId="77777777" w:rsidR="00123ECE" w:rsidRPr="00130358" w:rsidRDefault="00123ECE" w:rsidP="00D62538">
            <w:pPr>
              <w:pStyle w:val="TAL"/>
              <w:keepNext w:val="0"/>
              <w:keepLines w:val="0"/>
            </w:pPr>
          </w:p>
        </w:tc>
        <w:tc>
          <w:tcPr>
            <w:tcW w:w="1700" w:type="dxa"/>
          </w:tcPr>
          <w:p w14:paraId="358B5C3E" w14:textId="51704E75" w:rsidR="00123ECE" w:rsidRPr="00130358" w:rsidRDefault="00D62538" w:rsidP="00D62538">
            <w:pPr>
              <w:pStyle w:val="TAL"/>
              <w:keepNext w:val="0"/>
              <w:keepLines w:val="0"/>
            </w:pPr>
            <w:r w:rsidRPr="00130358">
              <w:t xml:space="preserve"> </w:t>
            </w:r>
          </w:p>
        </w:tc>
        <w:tc>
          <w:tcPr>
            <w:tcW w:w="1133" w:type="dxa"/>
          </w:tcPr>
          <w:p w14:paraId="3E5E868C" w14:textId="77777777" w:rsidR="00123ECE" w:rsidRPr="00130358" w:rsidRDefault="00123ECE" w:rsidP="00D62538">
            <w:pPr>
              <w:pStyle w:val="TAL"/>
              <w:keepNext w:val="0"/>
              <w:keepLines w:val="0"/>
            </w:pPr>
          </w:p>
        </w:tc>
      </w:tr>
      <w:tr w:rsidR="00123ECE" w:rsidRPr="00130358" w14:paraId="390D5D18" w14:textId="77777777" w:rsidTr="00D62538">
        <w:trPr>
          <w:jc w:val="center"/>
        </w:trPr>
        <w:tc>
          <w:tcPr>
            <w:tcW w:w="4436" w:type="dxa"/>
          </w:tcPr>
          <w:p w14:paraId="37035F38" w14:textId="49A7DE3E" w:rsidR="00123ECE" w:rsidRPr="00130358" w:rsidRDefault="00D62538" w:rsidP="00D62538">
            <w:pPr>
              <w:pStyle w:val="TAL"/>
              <w:keepNext w:val="0"/>
              <w:keepLines w:val="0"/>
            </w:pPr>
            <w:r w:rsidRPr="00130358">
              <w:t xml:space="preserve">    </w:t>
            </w:r>
            <w:r w:rsidR="00123ECE" w:rsidRPr="00130358">
              <w:t>utra-EcN0</w:t>
            </w:r>
          </w:p>
        </w:tc>
        <w:tc>
          <w:tcPr>
            <w:tcW w:w="2267" w:type="dxa"/>
          </w:tcPr>
          <w:p w14:paraId="1768AADB" w14:textId="0C331298" w:rsidR="00123ECE" w:rsidRPr="00130358" w:rsidRDefault="00123ECE"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700" w:type="dxa"/>
          </w:tcPr>
          <w:p w14:paraId="256F604A" w14:textId="77777777" w:rsidR="00123ECE" w:rsidRPr="00130358" w:rsidRDefault="00123ECE" w:rsidP="00D62538">
            <w:pPr>
              <w:pStyle w:val="TAL"/>
              <w:keepNext w:val="0"/>
              <w:keepLines w:val="0"/>
            </w:pPr>
          </w:p>
        </w:tc>
        <w:tc>
          <w:tcPr>
            <w:tcW w:w="1133" w:type="dxa"/>
          </w:tcPr>
          <w:p w14:paraId="3CCDAA5C" w14:textId="77777777" w:rsidR="00123ECE" w:rsidRPr="00130358" w:rsidRDefault="00123ECE" w:rsidP="00D62538">
            <w:pPr>
              <w:pStyle w:val="TAL"/>
              <w:keepNext w:val="0"/>
              <w:keepLines w:val="0"/>
            </w:pPr>
          </w:p>
        </w:tc>
      </w:tr>
      <w:tr w:rsidR="00123ECE" w:rsidRPr="00130358" w14:paraId="08224B1B" w14:textId="77777777" w:rsidTr="00D62538">
        <w:trPr>
          <w:jc w:val="center"/>
        </w:trPr>
        <w:tc>
          <w:tcPr>
            <w:tcW w:w="4436" w:type="dxa"/>
          </w:tcPr>
          <w:p w14:paraId="50B93B1C" w14:textId="28CBA0B8" w:rsidR="00123ECE" w:rsidRPr="00130358" w:rsidRDefault="00D62538" w:rsidP="00D62538">
            <w:pPr>
              <w:pStyle w:val="TAL"/>
              <w:keepNext w:val="0"/>
              <w:keepLines w:val="0"/>
            </w:pPr>
            <w:r w:rsidRPr="00130358">
              <w:t xml:space="preserve">  </w:t>
            </w:r>
            <w:r w:rsidR="00123ECE" w:rsidRPr="00130358">
              <w:t>}</w:t>
            </w:r>
          </w:p>
        </w:tc>
        <w:tc>
          <w:tcPr>
            <w:tcW w:w="2267" w:type="dxa"/>
          </w:tcPr>
          <w:p w14:paraId="6D1D6F65" w14:textId="77777777" w:rsidR="00123ECE" w:rsidRPr="00130358" w:rsidRDefault="00123ECE" w:rsidP="00D62538">
            <w:pPr>
              <w:pStyle w:val="TAL"/>
              <w:keepNext w:val="0"/>
              <w:keepLines w:val="0"/>
            </w:pPr>
          </w:p>
        </w:tc>
        <w:tc>
          <w:tcPr>
            <w:tcW w:w="1700" w:type="dxa"/>
          </w:tcPr>
          <w:p w14:paraId="1D4767CF" w14:textId="77777777" w:rsidR="00123ECE" w:rsidRPr="00130358" w:rsidRDefault="00123ECE" w:rsidP="00D62538">
            <w:pPr>
              <w:pStyle w:val="TAL"/>
              <w:keepNext w:val="0"/>
              <w:keepLines w:val="0"/>
            </w:pPr>
          </w:p>
        </w:tc>
        <w:tc>
          <w:tcPr>
            <w:tcW w:w="1133" w:type="dxa"/>
          </w:tcPr>
          <w:p w14:paraId="57663C40" w14:textId="77777777" w:rsidR="00123ECE" w:rsidRPr="00130358" w:rsidRDefault="00123ECE" w:rsidP="00D62538">
            <w:pPr>
              <w:pStyle w:val="TAL"/>
              <w:keepNext w:val="0"/>
              <w:keepLines w:val="0"/>
            </w:pPr>
          </w:p>
        </w:tc>
      </w:tr>
      <w:tr w:rsidR="00123ECE" w:rsidRPr="00130358" w14:paraId="494046CD" w14:textId="77777777" w:rsidTr="00D62538">
        <w:trPr>
          <w:jc w:val="center"/>
        </w:trPr>
        <w:tc>
          <w:tcPr>
            <w:tcW w:w="4436" w:type="dxa"/>
          </w:tcPr>
          <w:p w14:paraId="26A7F4D8" w14:textId="77777777" w:rsidR="00123ECE" w:rsidRPr="00130358" w:rsidRDefault="00123ECE" w:rsidP="00D62538">
            <w:pPr>
              <w:pStyle w:val="TAL"/>
              <w:keepNext w:val="0"/>
              <w:keepLines w:val="0"/>
            </w:pPr>
            <w:r w:rsidRPr="00130358">
              <w:t>}</w:t>
            </w:r>
          </w:p>
        </w:tc>
        <w:tc>
          <w:tcPr>
            <w:tcW w:w="2267" w:type="dxa"/>
          </w:tcPr>
          <w:p w14:paraId="1468D87D" w14:textId="77777777" w:rsidR="00123ECE" w:rsidRPr="00130358" w:rsidRDefault="00123ECE" w:rsidP="00D62538">
            <w:pPr>
              <w:pStyle w:val="TAL"/>
              <w:keepNext w:val="0"/>
              <w:keepLines w:val="0"/>
            </w:pPr>
          </w:p>
        </w:tc>
        <w:tc>
          <w:tcPr>
            <w:tcW w:w="1700" w:type="dxa"/>
          </w:tcPr>
          <w:p w14:paraId="1545FAF8" w14:textId="77777777" w:rsidR="00123ECE" w:rsidRPr="00130358" w:rsidRDefault="00123ECE" w:rsidP="00D62538">
            <w:pPr>
              <w:pStyle w:val="TAL"/>
              <w:keepNext w:val="0"/>
              <w:keepLines w:val="0"/>
            </w:pPr>
          </w:p>
        </w:tc>
        <w:tc>
          <w:tcPr>
            <w:tcW w:w="1133" w:type="dxa"/>
          </w:tcPr>
          <w:p w14:paraId="38B9C17A" w14:textId="77777777" w:rsidR="00123ECE" w:rsidRPr="00130358" w:rsidRDefault="00123ECE" w:rsidP="00D62538">
            <w:pPr>
              <w:pStyle w:val="TAL"/>
              <w:keepNext w:val="0"/>
              <w:keepLines w:val="0"/>
            </w:pPr>
          </w:p>
        </w:tc>
      </w:tr>
    </w:tbl>
    <w:p w14:paraId="41E90C60" w14:textId="77777777" w:rsidR="00123ECE" w:rsidRPr="00130358" w:rsidRDefault="00123ECE" w:rsidP="00D62538"/>
    <w:p w14:paraId="248C99EA" w14:textId="77777777" w:rsidR="00123ECE" w:rsidRPr="00130358" w:rsidRDefault="00123ECE" w:rsidP="00D62538">
      <w:pPr>
        <w:pStyle w:val="Heading4"/>
        <w:keepNext w:val="0"/>
        <w:keepLines w:val="0"/>
      </w:pPr>
      <w:r w:rsidRPr="00130358">
        <w:t>9.4.1.5</w:t>
      </w:r>
      <w:r w:rsidRPr="00130358">
        <w:tab/>
        <w:t>Test requirement</w:t>
      </w:r>
    </w:p>
    <w:p w14:paraId="40F97415" w14:textId="77777777" w:rsidR="00123ECE" w:rsidRPr="00130358" w:rsidRDefault="00123ECE" w:rsidP="00D62538">
      <w:r w:rsidRPr="00130358">
        <w:rPr>
          <w:rFonts w:cs="v4.2.0"/>
        </w:rPr>
        <w:t>The test parameters are given in Tables 9.4.1.</w:t>
      </w:r>
      <w:r w:rsidRPr="00130358">
        <w:rPr>
          <w:rFonts w:cs="v4.2.0"/>
          <w:lang w:eastAsia="zh-CN"/>
        </w:rPr>
        <w:t>5</w:t>
      </w:r>
      <w:r w:rsidRPr="00130358">
        <w:rPr>
          <w:rFonts w:cs="v4.2.0"/>
        </w:rPr>
        <w:t>-</w:t>
      </w:r>
      <w:r w:rsidRPr="00130358">
        <w:rPr>
          <w:rFonts w:cs="v4.2.0"/>
          <w:lang w:eastAsia="zh-CN"/>
        </w:rPr>
        <w:t>1</w:t>
      </w:r>
      <w:r w:rsidRPr="00130358">
        <w:rPr>
          <w:rFonts w:cs="v4.2.0"/>
        </w:rPr>
        <w:t>, 9.4.1.</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9.4.1.</w:t>
      </w:r>
      <w:r w:rsidRPr="00130358">
        <w:rPr>
          <w:rFonts w:cs="v4.2.0"/>
          <w:lang w:eastAsia="zh-CN"/>
        </w:rPr>
        <w:t>5</w:t>
      </w:r>
      <w:r w:rsidRPr="00130358">
        <w:rPr>
          <w:rFonts w:cs="v4.2.0"/>
        </w:rPr>
        <w:t>-</w:t>
      </w:r>
      <w:r w:rsidRPr="00130358">
        <w:rPr>
          <w:rFonts w:cs="v4.2.0"/>
          <w:lang w:eastAsia="zh-CN"/>
        </w:rPr>
        <w:t>3 as</w:t>
      </w:r>
      <w:r w:rsidRPr="00130358">
        <w:rPr>
          <w:rFonts w:cs="v4.2.0"/>
        </w:rPr>
        <w:t xml:space="preserve"> below. </w:t>
      </w:r>
      <w:r w:rsidRPr="00130358">
        <w:rPr>
          <w:rFonts w:cs="v4.2.0"/>
          <w:lang w:eastAsia="zh-CN"/>
        </w:rPr>
        <w:t>Table,</w:t>
      </w:r>
      <w:r w:rsidRPr="00130358">
        <w:rPr>
          <w:rFonts w:cs="v4.2.0"/>
        </w:rPr>
        <w:t xml:space="preserve"> 9.4.1.</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9.4.1.</w:t>
      </w:r>
      <w:r w:rsidRPr="00130358">
        <w:rPr>
          <w:rFonts w:cs="v4.2.0"/>
          <w:lang w:eastAsia="zh-CN"/>
        </w:rPr>
        <w:t>5</w:t>
      </w:r>
      <w:r w:rsidRPr="00130358">
        <w:rPr>
          <w:rFonts w:cs="v4.2.0"/>
        </w:rPr>
        <w:t>-</w:t>
      </w:r>
      <w:r w:rsidRPr="00130358">
        <w:rPr>
          <w:rFonts w:cs="v4.2.0"/>
          <w:lang w:eastAsia="zh-CN"/>
        </w:rPr>
        <w:t xml:space="preserve">3 define the </w:t>
      </w:r>
      <w:r w:rsidRPr="00130358">
        <w:t xml:space="preserve">primary level settings including test tolerances for all tests. </w:t>
      </w:r>
    </w:p>
    <w:p w14:paraId="3CE72DCF" w14:textId="77777777" w:rsidR="00123ECE" w:rsidRPr="00130358" w:rsidRDefault="00123ECE" w:rsidP="00D62538">
      <w:pPr>
        <w:pStyle w:val="TH"/>
        <w:keepNext w:val="0"/>
        <w:keepLines w:val="0"/>
        <w:rPr>
          <w:rFonts w:cs="v4.2.0"/>
        </w:rPr>
      </w:pPr>
      <w:r w:rsidRPr="00130358">
        <w:t>Table 9.4.1.5-</w:t>
      </w:r>
      <w:r w:rsidRPr="00130358">
        <w:rPr>
          <w:lang w:eastAsia="zh-CN"/>
        </w:rPr>
        <w:t>1</w:t>
      </w:r>
      <w:r w:rsidRPr="00130358">
        <w:rPr>
          <w:rFonts w:cs="v4.2.0"/>
        </w:rPr>
        <w:t xml:space="preserve">: General test parameters for UTRAN FDD CPICH </w:t>
      </w:r>
      <w:proofErr w:type="spellStart"/>
      <w:r w:rsidRPr="00130358">
        <w:rPr>
          <w:rFonts w:cs="v4.2.0"/>
        </w:rPr>
        <w:t>Ec</w:t>
      </w:r>
      <w:proofErr w:type="spellEnd"/>
      <w:r w:rsidRPr="00130358">
        <w:rPr>
          <w:rFonts w:cs="v4.2.0"/>
        </w:rPr>
        <w:t>/No absolute measurement accuracy test in E-UTRAN FDD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1"/>
        <w:gridCol w:w="615"/>
        <w:gridCol w:w="2969"/>
        <w:gridCol w:w="3642"/>
      </w:tblGrid>
      <w:tr w:rsidR="00123ECE" w:rsidRPr="00130358" w14:paraId="1813FC31" w14:textId="77777777" w:rsidTr="00483222">
        <w:trPr>
          <w:cantSplit/>
          <w:jc w:val="center"/>
        </w:trPr>
        <w:tc>
          <w:tcPr>
            <w:tcW w:w="2511" w:type="dxa"/>
          </w:tcPr>
          <w:p w14:paraId="0BD5326C" w14:textId="77777777" w:rsidR="00123ECE" w:rsidRPr="00130358" w:rsidRDefault="00123ECE" w:rsidP="00D62538">
            <w:pPr>
              <w:pStyle w:val="TAH"/>
              <w:keepNext w:val="0"/>
              <w:keepLines w:val="0"/>
            </w:pPr>
            <w:r w:rsidRPr="00130358">
              <w:t>Parameter</w:t>
            </w:r>
          </w:p>
        </w:tc>
        <w:tc>
          <w:tcPr>
            <w:tcW w:w="615" w:type="dxa"/>
          </w:tcPr>
          <w:p w14:paraId="0CFC1302" w14:textId="77777777" w:rsidR="00123ECE" w:rsidRPr="00130358" w:rsidRDefault="00123ECE" w:rsidP="00D62538">
            <w:pPr>
              <w:pStyle w:val="TAH"/>
              <w:keepNext w:val="0"/>
              <w:keepLines w:val="0"/>
            </w:pPr>
            <w:r w:rsidRPr="00130358">
              <w:t>Unit</w:t>
            </w:r>
          </w:p>
        </w:tc>
        <w:tc>
          <w:tcPr>
            <w:tcW w:w="2969" w:type="dxa"/>
          </w:tcPr>
          <w:p w14:paraId="3D71E8ED" w14:textId="77777777" w:rsidR="00123ECE" w:rsidRPr="00130358" w:rsidRDefault="00123ECE" w:rsidP="00D62538">
            <w:pPr>
              <w:pStyle w:val="TAH"/>
              <w:keepNext w:val="0"/>
              <w:keepLines w:val="0"/>
            </w:pPr>
            <w:r w:rsidRPr="00130358">
              <w:t>Value</w:t>
            </w:r>
          </w:p>
        </w:tc>
        <w:tc>
          <w:tcPr>
            <w:tcW w:w="3642" w:type="dxa"/>
          </w:tcPr>
          <w:p w14:paraId="5601A496" w14:textId="77777777" w:rsidR="00123ECE" w:rsidRPr="00130358" w:rsidRDefault="00123ECE" w:rsidP="00D62538">
            <w:pPr>
              <w:pStyle w:val="TAH"/>
              <w:keepNext w:val="0"/>
              <w:keepLines w:val="0"/>
            </w:pPr>
            <w:r w:rsidRPr="00130358">
              <w:t>Comment</w:t>
            </w:r>
          </w:p>
        </w:tc>
      </w:tr>
      <w:tr w:rsidR="00123ECE" w:rsidRPr="00130358" w14:paraId="3709B9E7" w14:textId="77777777" w:rsidTr="00483222">
        <w:trPr>
          <w:cantSplit/>
          <w:jc w:val="center"/>
        </w:trPr>
        <w:tc>
          <w:tcPr>
            <w:tcW w:w="2511" w:type="dxa"/>
          </w:tcPr>
          <w:p w14:paraId="51BE9447" w14:textId="35634CCF"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615" w:type="dxa"/>
          </w:tcPr>
          <w:p w14:paraId="174B55A4" w14:textId="77777777" w:rsidR="00123ECE" w:rsidRPr="00130358" w:rsidRDefault="00123ECE" w:rsidP="00D62538">
            <w:pPr>
              <w:pStyle w:val="TAC"/>
              <w:keepNext w:val="0"/>
              <w:keepLines w:val="0"/>
            </w:pPr>
          </w:p>
        </w:tc>
        <w:tc>
          <w:tcPr>
            <w:tcW w:w="2969" w:type="dxa"/>
          </w:tcPr>
          <w:p w14:paraId="402132FE" w14:textId="3530CD01"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FDD</w:t>
            </w:r>
          </w:p>
        </w:tc>
        <w:tc>
          <w:tcPr>
            <w:tcW w:w="3642" w:type="dxa"/>
          </w:tcPr>
          <w:p w14:paraId="54AE1FE0" w14:textId="633854E9"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A.1.1</w:t>
            </w:r>
          </w:p>
        </w:tc>
      </w:tr>
      <w:tr w:rsidR="00123ECE" w:rsidRPr="00130358" w14:paraId="6BF56753" w14:textId="77777777" w:rsidTr="00483222">
        <w:trPr>
          <w:cantSplit/>
          <w:jc w:val="center"/>
        </w:trPr>
        <w:tc>
          <w:tcPr>
            <w:tcW w:w="2511" w:type="dxa"/>
          </w:tcPr>
          <w:p w14:paraId="0B2DB17B" w14:textId="702F0D10"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615" w:type="dxa"/>
          </w:tcPr>
          <w:p w14:paraId="72FE7800" w14:textId="77777777" w:rsidR="00123ECE" w:rsidRPr="00130358" w:rsidRDefault="00123ECE" w:rsidP="00D62538">
            <w:pPr>
              <w:pStyle w:val="TAC"/>
              <w:keepNext w:val="0"/>
              <w:keepLines w:val="0"/>
            </w:pPr>
          </w:p>
        </w:tc>
        <w:tc>
          <w:tcPr>
            <w:tcW w:w="2969" w:type="dxa"/>
          </w:tcPr>
          <w:p w14:paraId="274E7A4F" w14:textId="6357621D"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FDD</w:t>
            </w:r>
          </w:p>
        </w:tc>
        <w:tc>
          <w:tcPr>
            <w:tcW w:w="3642" w:type="dxa"/>
          </w:tcPr>
          <w:p w14:paraId="08B6E82B" w14:textId="3D6D7C19"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w:t>
            </w:r>
            <w:r w:rsidR="00C045EF" w:rsidRPr="00130358">
              <w:rPr>
                <w:rFonts w:cs="v4.2.0"/>
              </w:rPr>
              <w:t>.2</w:t>
            </w:r>
            <w:r w:rsidRPr="00130358">
              <w:rPr>
                <w:rFonts w:cs="v4.2.0"/>
              </w:rPr>
              <w:t>.1</w:t>
            </w:r>
          </w:p>
        </w:tc>
      </w:tr>
      <w:tr w:rsidR="00123ECE" w:rsidRPr="00130358" w14:paraId="4838988F" w14:textId="77777777" w:rsidTr="00483222">
        <w:trPr>
          <w:cantSplit/>
          <w:jc w:val="center"/>
        </w:trPr>
        <w:tc>
          <w:tcPr>
            <w:tcW w:w="2511" w:type="dxa"/>
          </w:tcPr>
          <w:p w14:paraId="4089D3B6" w14:textId="2972BEA2"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028BD100" w14:textId="77777777" w:rsidR="00123ECE" w:rsidRPr="00130358" w:rsidRDefault="00123ECE" w:rsidP="00D62538">
            <w:pPr>
              <w:pStyle w:val="TAC"/>
              <w:keepNext w:val="0"/>
              <w:keepLines w:val="0"/>
              <w:rPr>
                <w:rFonts w:cs="v4.2.0"/>
                <w:bCs/>
              </w:rPr>
            </w:pPr>
          </w:p>
        </w:tc>
        <w:tc>
          <w:tcPr>
            <w:tcW w:w="2969" w:type="dxa"/>
          </w:tcPr>
          <w:p w14:paraId="48DDA559"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7A1D1196" w14:textId="0F7FE1A8"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FDD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67E4D8EE" w14:textId="77777777" w:rsidTr="00483222">
        <w:trPr>
          <w:cantSplit/>
          <w:jc w:val="center"/>
        </w:trPr>
        <w:tc>
          <w:tcPr>
            <w:tcW w:w="2511" w:type="dxa"/>
          </w:tcPr>
          <w:p w14:paraId="3E418389" w14:textId="35F1158D"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615" w:type="dxa"/>
          </w:tcPr>
          <w:p w14:paraId="725FF396" w14:textId="77777777" w:rsidR="00123ECE" w:rsidRPr="00130358" w:rsidRDefault="00123ECE" w:rsidP="00D62538">
            <w:pPr>
              <w:pStyle w:val="TAC"/>
              <w:keepNext w:val="0"/>
              <w:keepLines w:val="0"/>
              <w:rPr>
                <w:rFonts w:cs="v4.2.0"/>
                <w:bCs/>
              </w:rPr>
            </w:pPr>
          </w:p>
        </w:tc>
        <w:tc>
          <w:tcPr>
            <w:tcW w:w="2969" w:type="dxa"/>
          </w:tcPr>
          <w:p w14:paraId="6610B302"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42" w:type="dxa"/>
          </w:tcPr>
          <w:p w14:paraId="29B034C3" w14:textId="6B4CCCED"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432A5A3C" w14:textId="77777777" w:rsidTr="00483222">
        <w:trPr>
          <w:cantSplit/>
          <w:jc w:val="center"/>
        </w:trPr>
        <w:tc>
          <w:tcPr>
            <w:tcW w:w="2511" w:type="dxa"/>
          </w:tcPr>
          <w:p w14:paraId="51631639" w14:textId="31E9F05A" w:rsidR="00123ECE" w:rsidRPr="00130358" w:rsidRDefault="00123EC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w:t>
            </w:r>
            <w:proofErr w:type="spellStart"/>
            <w:r w:rsidRPr="00130358">
              <w:t>BW</w:t>
            </w:r>
            <w:r w:rsidRPr="00130358">
              <w:rPr>
                <w:vertAlign w:val="subscript"/>
              </w:rPr>
              <w:t>channel</w:t>
            </w:r>
            <w:proofErr w:type="spellEnd"/>
            <w:r w:rsidRPr="00130358">
              <w:t>)</w:t>
            </w:r>
          </w:p>
        </w:tc>
        <w:tc>
          <w:tcPr>
            <w:tcW w:w="615" w:type="dxa"/>
          </w:tcPr>
          <w:p w14:paraId="61587AE5" w14:textId="77777777" w:rsidR="00123ECE" w:rsidRPr="00130358" w:rsidRDefault="00123ECE" w:rsidP="00D62538">
            <w:pPr>
              <w:pStyle w:val="TAC"/>
              <w:keepNext w:val="0"/>
              <w:keepLines w:val="0"/>
              <w:rPr>
                <w:rFonts w:cs="v4.2.0"/>
                <w:bCs/>
              </w:rPr>
            </w:pPr>
            <w:r w:rsidRPr="00130358">
              <w:rPr>
                <w:rFonts w:cs="v4.2.0"/>
                <w:bCs/>
              </w:rPr>
              <w:t>MHz</w:t>
            </w:r>
          </w:p>
        </w:tc>
        <w:tc>
          <w:tcPr>
            <w:tcW w:w="2969" w:type="dxa"/>
          </w:tcPr>
          <w:p w14:paraId="1A6F9C81" w14:textId="77777777" w:rsidR="00123ECE" w:rsidRPr="00130358" w:rsidRDefault="00123ECE" w:rsidP="00D62538">
            <w:pPr>
              <w:pStyle w:val="TAL"/>
              <w:keepNext w:val="0"/>
              <w:keepLines w:val="0"/>
            </w:pPr>
            <w:r w:rsidRPr="00130358">
              <w:t>10</w:t>
            </w:r>
          </w:p>
        </w:tc>
        <w:tc>
          <w:tcPr>
            <w:tcW w:w="3642" w:type="dxa"/>
          </w:tcPr>
          <w:p w14:paraId="46D3B743" w14:textId="77777777" w:rsidR="00123ECE" w:rsidRPr="00130358" w:rsidRDefault="00123ECE" w:rsidP="00D62538">
            <w:pPr>
              <w:pStyle w:val="TAL"/>
              <w:keepNext w:val="0"/>
              <w:keepLines w:val="0"/>
            </w:pPr>
          </w:p>
        </w:tc>
      </w:tr>
      <w:tr w:rsidR="00123ECE" w:rsidRPr="00130358" w14:paraId="5E629AC4" w14:textId="77777777" w:rsidTr="00483222">
        <w:trPr>
          <w:cantSplit/>
          <w:jc w:val="center"/>
        </w:trPr>
        <w:tc>
          <w:tcPr>
            <w:tcW w:w="2511" w:type="dxa"/>
          </w:tcPr>
          <w:p w14:paraId="4AD481EB" w14:textId="4FD32FCA"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615" w:type="dxa"/>
          </w:tcPr>
          <w:p w14:paraId="5588F135" w14:textId="77777777" w:rsidR="00123ECE" w:rsidRPr="00130358" w:rsidRDefault="00123ECE" w:rsidP="00D62538">
            <w:pPr>
              <w:pStyle w:val="TAC"/>
              <w:keepNext w:val="0"/>
              <w:keepLines w:val="0"/>
            </w:pPr>
          </w:p>
        </w:tc>
        <w:tc>
          <w:tcPr>
            <w:tcW w:w="2969" w:type="dxa"/>
          </w:tcPr>
          <w:p w14:paraId="019A5A1F" w14:textId="0AC7E4C2" w:rsidR="00123ECE" w:rsidRPr="00130358" w:rsidRDefault="00123ECE" w:rsidP="00D62538">
            <w:pPr>
              <w:pStyle w:val="TAL"/>
              <w:keepNext w:val="0"/>
              <w:keepLines w:val="0"/>
            </w:pPr>
            <w:r w:rsidRPr="00130358">
              <w:t>Cell</w:t>
            </w:r>
            <w:r w:rsidR="00D62538" w:rsidRPr="00130358">
              <w:t xml:space="preserve"> </w:t>
            </w:r>
            <w:r w:rsidRPr="00130358">
              <w:t>1</w:t>
            </w:r>
          </w:p>
        </w:tc>
        <w:tc>
          <w:tcPr>
            <w:tcW w:w="3642" w:type="dxa"/>
          </w:tcPr>
          <w:p w14:paraId="197FFEE7" w14:textId="5E861651"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2687578B" w14:textId="77777777" w:rsidTr="00483222">
        <w:trPr>
          <w:cantSplit/>
          <w:jc w:val="center"/>
        </w:trPr>
        <w:tc>
          <w:tcPr>
            <w:tcW w:w="2511" w:type="dxa"/>
          </w:tcPr>
          <w:p w14:paraId="07D8350D" w14:textId="484F7099"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615" w:type="dxa"/>
          </w:tcPr>
          <w:p w14:paraId="0C77D572" w14:textId="77777777" w:rsidR="00123ECE" w:rsidRPr="00130358" w:rsidRDefault="00123ECE" w:rsidP="00D62538">
            <w:pPr>
              <w:pStyle w:val="TAC"/>
              <w:keepNext w:val="0"/>
              <w:keepLines w:val="0"/>
            </w:pPr>
          </w:p>
        </w:tc>
        <w:tc>
          <w:tcPr>
            <w:tcW w:w="2969" w:type="dxa"/>
          </w:tcPr>
          <w:p w14:paraId="6C441FD9" w14:textId="03121467" w:rsidR="00123ECE" w:rsidRPr="00130358" w:rsidRDefault="00123ECE" w:rsidP="00D62538">
            <w:pPr>
              <w:pStyle w:val="TAL"/>
              <w:keepNext w:val="0"/>
              <w:keepLines w:val="0"/>
            </w:pPr>
            <w:r w:rsidRPr="00130358">
              <w:t>Cell</w:t>
            </w:r>
            <w:r w:rsidR="00D62538" w:rsidRPr="00130358">
              <w:t xml:space="preserve"> </w:t>
            </w:r>
            <w:r w:rsidRPr="00130358">
              <w:t>2</w:t>
            </w:r>
            <w:r w:rsidR="00D62538" w:rsidRPr="00130358">
              <w:t xml:space="preserve"> </w:t>
            </w:r>
          </w:p>
        </w:tc>
        <w:tc>
          <w:tcPr>
            <w:tcW w:w="3642" w:type="dxa"/>
          </w:tcPr>
          <w:p w14:paraId="0C86B2D5" w14:textId="78768CF4"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70407569" w14:textId="77777777" w:rsidTr="00483222">
        <w:trPr>
          <w:cantSplit/>
          <w:jc w:val="center"/>
        </w:trPr>
        <w:tc>
          <w:tcPr>
            <w:tcW w:w="2511" w:type="dxa"/>
          </w:tcPr>
          <w:p w14:paraId="313631E2" w14:textId="5230CA01"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615" w:type="dxa"/>
          </w:tcPr>
          <w:p w14:paraId="07248266" w14:textId="77777777" w:rsidR="00123ECE" w:rsidRPr="00130358" w:rsidRDefault="00123ECE" w:rsidP="00D62538">
            <w:pPr>
              <w:pStyle w:val="TAC"/>
              <w:keepNext w:val="0"/>
              <w:keepLines w:val="0"/>
            </w:pPr>
          </w:p>
        </w:tc>
        <w:tc>
          <w:tcPr>
            <w:tcW w:w="2969" w:type="dxa"/>
          </w:tcPr>
          <w:p w14:paraId="1EAB279F" w14:textId="77777777" w:rsidR="00123ECE" w:rsidRPr="00130358" w:rsidRDefault="00123ECE" w:rsidP="00D62538">
            <w:pPr>
              <w:pStyle w:val="TAL"/>
              <w:keepNext w:val="0"/>
              <w:keepLines w:val="0"/>
            </w:pPr>
            <w:r w:rsidRPr="00130358">
              <w:rPr>
                <w:lang w:eastAsia="zh-CN"/>
              </w:rPr>
              <w:t>0</w:t>
            </w:r>
          </w:p>
        </w:tc>
        <w:tc>
          <w:tcPr>
            <w:tcW w:w="3642" w:type="dxa"/>
          </w:tcPr>
          <w:p w14:paraId="271BCAD1" w14:textId="7786BA38"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00A366DF" w:rsidRPr="00130358">
              <w:rPr>
                <w:lang w:eastAsia="zh-CN"/>
              </w:rPr>
              <w:t>36.133</w:t>
            </w:r>
            <w:r w:rsidR="00D62538" w:rsidRPr="00130358">
              <w:rPr>
                <w:lang w:eastAsia="zh-CN"/>
              </w:rPr>
              <w:t xml:space="preserve"> </w:t>
            </w:r>
            <w:r w:rsidR="00A366DF" w:rsidRPr="00130358">
              <w:rPr>
                <w:lang w:eastAsia="zh-CN"/>
              </w:rPr>
              <w:t>[4]</w:t>
            </w:r>
            <w:r w:rsidR="00D62538" w:rsidRPr="00130358">
              <w:t xml:space="preserve"> </w:t>
            </w:r>
            <w:r w:rsidR="00483222" w:rsidRPr="00130358">
              <w:t>clause</w:t>
            </w:r>
            <w:r w:rsidR="00D62538" w:rsidRPr="00130358">
              <w:t xml:space="preserve"> </w:t>
            </w:r>
            <w:r w:rsidRPr="00130358">
              <w:t>8.1.2.1.</w:t>
            </w:r>
            <w:r w:rsidR="00D62538" w:rsidRPr="00130358">
              <w:t xml:space="preserve"> </w:t>
            </w:r>
          </w:p>
        </w:tc>
      </w:tr>
      <w:tr w:rsidR="00123ECE" w:rsidRPr="00130358" w14:paraId="5832ECF5" w14:textId="77777777" w:rsidTr="00483222">
        <w:trPr>
          <w:cantSplit/>
          <w:jc w:val="center"/>
        </w:trPr>
        <w:tc>
          <w:tcPr>
            <w:tcW w:w="2511" w:type="dxa"/>
          </w:tcPr>
          <w:p w14:paraId="73E533E7" w14:textId="29C9BF60"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615" w:type="dxa"/>
          </w:tcPr>
          <w:p w14:paraId="3B052160" w14:textId="77777777" w:rsidR="00123ECE" w:rsidRPr="00130358" w:rsidRDefault="00123ECE" w:rsidP="00D62538">
            <w:pPr>
              <w:pStyle w:val="TAC"/>
              <w:keepNext w:val="0"/>
              <w:keepLines w:val="0"/>
            </w:pPr>
          </w:p>
        </w:tc>
        <w:tc>
          <w:tcPr>
            <w:tcW w:w="2969" w:type="dxa"/>
          </w:tcPr>
          <w:p w14:paraId="4EDE2E79" w14:textId="3D656EEF" w:rsidR="00123ECE" w:rsidRPr="00130358" w:rsidRDefault="00123ECE" w:rsidP="00D62538">
            <w:pPr>
              <w:pStyle w:val="TAL"/>
              <w:keepNext w:val="0"/>
              <w:keepLines w:val="0"/>
            </w:pPr>
            <w:r w:rsidRPr="00130358">
              <w:t>CPICH</w:t>
            </w:r>
            <w:r w:rsidR="00D62538" w:rsidRPr="00130358">
              <w:t xml:space="preserve"> </w:t>
            </w:r>
            <w:proofErr w:type="spellStart"/>
            <w:r w:rsidRPr="00130358">
              <w:t>Ec</w:t>
            </w:r>
            <w:proofErr w:type="spellEnd"/>
            <w:r w:rsidRPr="00130358">
              <w:t>/N0</w:t>
            </w:r>
          </w:p>
        </w:tc>
        <w:tc>
          <w:tcPr>
            <w:tcW w:w="3642" w:type="dxa"/>
          </w:tcPr>
          <w:p w14:paraId="3CA9C68D" w14:textId="77777777" w:rsidR="00123ECE" w:rsidRPr="00130358" w:rsidRDefault="00123ECE" w:rsidP="00D62538">
            <w:pPr>
              <w:pStyle w:val="TAL"/>
              <w:keepNext w:val="0"/>
              <w:keepLines w:val="0"/>
            </w:pPr>
          </w:p>
        </w:tc>
      </w:tr>
      <w:tr w:rsidR="00123ECE" w:rsidRPr="00130358" w14:paraId="154B0FF4" w14:textId="77777777" w:rsidTr="00483222">
        <w:trPr>
          <w:cantSplit/>
          <w:jc w:val="center"/>
        </w:trPr>
        <w:tc>
          <w:tcPr>
            <w:tcW w:w="2511" w:type="dxa"/>
          </w:tcPr>
          <w:p w14:paraId="34B955C3" w14:textId="04067557"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615" w:type="dxa"/>
          </w:tcPr>
          <w:p w14:paraId="451BDCC0" w14:textId="77777777" w:rsidR="00123ECE" w:rsidRPr="00130358" w:rsidRDefault="00123ECE" w:rsidP="00D62538">
            <w:pPr>
              <w:pStyle w:val="TAC"/>
              <w:keepNext w:val="0"/>
              <w:keepLines w:val="0"/>
            </w:pPr>
          </w:p>
        </w:tc>
        <w:tc>
          <w:tcPr>
            <w:tcW w:w="2969" w:type="dxa"/>
          </w:tcPr>
          <w:p w14:paraId="58F09375" w14:textId="77777777" w:rsidR="00123ECE" w:rsidRPr="00130358" w:rsidRDefault="00123ECE" w:rsidP="00D62538">
            <w:pPr>
              <w:pStyle w:val="TAL"/>
              <w:keepNext w:val="0"/>
              <w:keepLines w:val="0"/>
            </w:pPr>
            <w:r w:rsidRPr="00130358">
              <w:t>12</w:t>
            </w:r>
          </w:p>
        </w:tc>
        <w:tc>
          <w:tcPr>
            <w:tcW w:w="3642" w:type="dxa"/>
          </w:tcPr>
          <w:p w14:paraId="2055C3F3" w14:textId="760F7C5E"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24AD26B8" w14:textId="77777777" w:rsidTr="00483222">
        <w:trPr>
          <w:cantSplit/>
          <w:jc w:val="center"/>
        </w:trPr>
        <w:tc>
          <w:tcPr>
            <w:tcW w:w="2511" w:type="dxa"/>
          </w:tcPr>
          <w:p w14:paraId="7BAFD2D6" w14:textId="1CECB3D3" w:rsidR="00123ECE" w:rsidRPr="00130358" w:rsidRDefault="00123ECE" w:rsidP="00D62538">
            <w:pPr>
              <w:pStyle w:val="TAL"/>
              <w:keepNext w:val="0"/>
              <w:keepLines w:val="0"/>
            </w:pPr>
            <w:r w:rsidRPr="00130358">
              <w:t>CP</w:t>
            </w:r>
            <w:r w:rsidR="00D62538" w:rsidRPr="00130358">
              <w:t xml:space="preserve"> </w:t>
            </w:r>
            <w:r w:rsidRPr="00130358">
              <w:t>length</w:t>
            </w:r>
          </w:p>
        </w:tc>
        <w:tc>
          <w:tcPr>
            <w:tcW w:w="615" w:type="dxa"/>
          </w:tcPr>
          <w:p w14:paraId="23385BB9" w14:textId="77777777" w:rsidR="00123ECE" w:rsidRPr="00130358" w:rsidRDefault="00123ECE" w:rsidP="00D62538">
            <w:pPr>
              <w:pStyle w:val="TAC"/>
              <w:keepNext w:val="0"/>
              <w:keepLines w:val="0"/>
            </w:pPr>
          </w:p>
        </w:tc>
        <w:tc>
          <w:tcPr>
            <w:tcW w:w="2969" w:type="dxa"/>
          </w:tcPr>
          <w:p w14:paraId="442384F9" w14:textId="77777777" w:rsidR="00123ECE" w:rsidRPr="00130358" w:rsidRDefault="00123ECE" w:rsidP="00D62538">
            <w:pPr>
              <w:pStyle w:val="TAL"/>
              <w:keepNext w:val="0"/>
              <w:keepLines w:val="0"/>
            </w:pPr>
            <w:r w:rsidRPr="00130358">
              <w:t>Normal</w:t>
            </w:r>
          </w:p>
        </w:tc>
        <w:tc>
          <w:tcPr>
            <w:tcW w:w="3642" w:type="dxa"/>
          </w:tcPr>
          <w:p w14:paraId="21B12A36" w14:textId="77777777" w:rsidR="00123ECE" w:rsidRPr="00130358" w:rsidRDefault="00123ECE" w:rsidP="00D62538">
            <w:pPr>
              <w:pStyle w:val="TAL"/>
              <w:keepNext w:val="0"/>
              <w:keepLines w:val="0"/>
            </w:pPr>
          </w:p>
        </w:tc>
      </w:tr>
      <w:tr w:rsidR="00123ECE" w:rsidRPr="00130358" w14:paraId="1E21D5F8" w14:textId="77777777" w:rsidTr="00483222">
        <w:trPr>
          <w:cantSplit/>
          <w:jc w:val="center"/>
        </w:trPr>
        <w:tc>
          <w:tcPr>
            <w:tcW w:w="2511" w:type="dxa"/>
          </w:tcPr>
          <w:p w14:paraId="21B3372A" w14:textId="14EC0F68"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615" w:type="dxa"/>
          </w:tcPr>
          <w:p w14:paraId="73580352" w14:textId="77777777" w:rsidR="00123ECE" w:rsidRPr="00130358" w:rsidRDefault="00123ECE" w:rsidP="00D62538">
            <w:pPr>
              <w:pStyle w:val="TAC"/>
              <w:keepNext w:val="0"/>
              <w:keepLines w:val="0"/>
            </w:pPr>
          </w:p>
        </w:tc>
        <w:tc>
          <w:tcPr>
            <w:tcW w:w="2969" w:type="dxa"/>
          </w:tcPr>
          <w:p w14:paraId="1284626B" w14:textId="77777777" w:rsidR="00123ECE" w:rsidRPr="00130358" w:rsidRDefault="00123ECE" w:rsidP="00D62538">
            <w:pPr>
              <w:pStyle w:val="TAL"/>
              <w:keepNext w:val="0"/>
              <w:keepLines w:val="0"/>
            </w:pPr>
            <w:r w:rsidRPr="00130358">
              <w:t>0</w:t>
            </w:r>
          </w:p>
        </w:tc>
        <w:tc>
          <w:tcPr>
            <w:tcW w:w="3642" w:type="dxa"/>
          </w:tcPr>
          <w:p w14:paraId="7BC05FA2" w14:textId="3E933D72"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7B5268C5" w14:textId="77777777" w:rsidTr="00483222">
        <w:trPr>
          <w:cantSplit/>
          <w:jc w:val="center"/>
        </w:trPr>
        <w:tc>
          <w:tcPr>
            <w:tcW w:w="2511" w:type="dxa"/>
          </w:tcPr>
          <w:p w14:paraId="131A5859" w14:textId="77777777" w:rsidR="00123ECE" w:rsidRPr="00130358" w:rsidRDefault="00123ECE" w:rsidP="00D62538">
            <w:pPr>
              <w:pStyle w:val="TAL"/>
              <w:keepNext w:val="0"/>
              <w:keepLines w:val="0"/>
            </w:pPr>
            <w:r w:rsidRPr="00130358">
              <w:t>DRX</w:t>
            </w:r>
          </w:p>
        </w:tc>
        <w:tc>
          <w:tcPr>
            <w:tcW w:w="615" w:type="dxa"/>
          </w:tcPr>
          <w:p w14:paraId="74BC0C38" w14:textId="77777777" w:rsidR="00123ECE" w:rsidRPr="00130358" w:rsidRDefault="00123ECE" w:rsidP="00D62538">
            <w:pPr>
              <w:pStyle w:val="TAC"/>
              <w:keepNext w:val="0"/>
              <w:keepLines w:val="0"/>
            </w:pPr>
          </w:p>
        </w:tc>
        <w:tc>
          <w:tcPr>
            <w:tcW w:w="2969" w:type="dxa"/>
          </w:tcPr>
          <w:p w14:paraId="6D2DC1E4" w14:textId="77777777" w:rsidR="00123ECE" w:rsidRPr="00130358" w:rsidRDefault="00123ECE" w:rsidP="00D62538">
            <w:pPr>
              <w:pStyle w:val="TAL"/>
              <w:keepNext w:val="0"/>
              <w:keepLines w:val="0"/>
            </w:pPr>
            <w:r w:rsidRPr="00130358">
              <w:t>OFF</w:t>
            </w:r>
          </w:p>
        </w:tc>
        <w:tc>
          <w:tcPr>
            <w:tcW w:w="3642" w:type="dxa"/>
          </w:tcPr>
          <w:p w14:paraId="0F744A48" w14:textId="77777777" w:rsidR="00123ECE" w:rsidRPr="00130358" w:rsidRDefault="00123ECE" w:rsidP="00D62538">
            <w:pPr>
              <w:pStyle w:val="TAL"/>
              <w:keepNext w:val="0"/>
              <w:keepLines w:val="0"/>
            </w:pPr>
            <w:r w:rsidRPr="00130358">
              <w:t>OFF</w:t>
            </w:r>
          </w:p>
        </w:tc>
      </w:tr>
    </w:tbl>
    <w:p w14:paraId="238A4BBF" w14:textId="77777777" w:rsidR="00123ECE" w:rsidRPr="00130358" w:rsidRDefault="00123ECE" w:rsidP="00D62538"/>
    <w:p w14:paraId="0B88B3BC" w14:textId="468E404C" w:rsidR="00123ECE" w:rsidRPr="00130358" w:rsidRDefault="00123ECE" w:rsidP="00483222">
      <w:pPr>
        <w:pStyle w:val="TH"/>
        <w:rPr>
          <w:rFonts w:cs="v4.2.0"/>
        </w:rPr>
      </w:pPr>
      <w:r w:rsidRPr="00130358">
        <w:lastRenderedPageBreak/>
        <w:t>Table 9.4.1.5-</w:t>
      </w:r>
      <w:r w:rsidRPr="00130358">
        <w:rPr>
          <w:lang w:eastAsia="zh-CN"/>
        </w:rPr>
        <w:t>2</w:t>
      </w:r>
      <w:r w:rsidRPr="00130358">
        <w:t xml:space="preserve">: E-UTRAN FDD cell specific test parameters </w:t>
      </w:r>
      <w:r w:rsidRPr="00130358">
        <w:rPr>
          <w:rFonts w:cs="v4.2.0"/>
        </w:rPr>
        <w:t xml:space="preserve">for UTRAN FDD CPICH </w:t>
      </w:r>
      <w:proofErr w:type="spellStart"/>
      <w:r w:rsidRPr="00130358">
        <w:rPr>
          <w:rFonts w:cs="v4.2.0"/>
        </w:rPr>
        <w:t>Ec</w:t>
      </w:r>
      <w:proofErr w:type="spellEnd"/>
      <w:r w:rsidRPr="00130358">
        <w:rPr>
          <w:rFonts w:cs="v4.2.0"/>
        </w:rPr>
        <w:t>/No absolute measurement accuracy test in E-UTRAN FDD</w:t>
      </w:r>
    </w:p>
    <w:tbl>
      <w:tblPr>
        <w:tblW w:w="5000" w:type="pct"/>
        <w:jc w:val="center"/>
        <w:tblCellMar>
          <w:left w:w="28" w:type="dxa"/>
        </w:tblCellMar>
        <w:tblLook w:val="01E0" w:firstRow="1" w:lastRow="1" w:firstColumn="1" w:lastColumn="1" w:noHBand="0" w:noVBand="0"/>
      </w:tblPr>
      <w:tblGrid>
        <w:gridCol w:w="3477"/>
        <w:gridCol w:w="1590"/>
        <w:gridCol w:w="1830"/>
        <w:gridCol w:w="1341"/>
        <w:gridCol w:w="1539"/>
      </w:tblGrid>
      <w:tr w:rsidR="00123ECE" w:rsidRPr="00130358" w14:paraId="77211CA4"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1663E281" w14:textId="77777777" w:rsidR="00123ECE" w:rsidRPr="00130358" w:rsidRDefault="00123ECE" w:rsidP="00483222">
            <w:pPr>
              <w:pStyle w:val="TAH"/>
            </w:pPr>
            <w:r w:rsidRPr="00130358">
              <w:t>Parameter</w:t>
            </w:r>
          </w:p>
        </w:tc>
        <w:tc>
          <w:tcPr>
            <w:tcW w:w="813" w:type="pct"/>
            <w:tcBorders>
              <w:top w:val="single" w:sz="4" w:space="0" w:color="auto"/>
              <w:left w:val="single" w:sz="4" w:space="0" w:color="auto"/>
              <w:bottom w:val="single" w:sz="4" w:space="0" w:color="auto"/>
              <w:right w:val="single" w:sz="4" w:space="0" w:color="auto"/>
            </w:tcBorders>
            <w:vAlign w:val="center"/>
          </w:tcPr>
          <w:p w14:paraId="10F532FA" w14:textId="77777777" w:rsidR="00123ECE" w:rsidRPr="00130358" w:rsidRDefault="00123ECE" w:rsidP="00483222">
            <w:pPr>
              <w:pStyle w:val="TAH"/>
            </w:pPr>
            <w:r w:rsidRPr="00130358">
              <w:t>Unit</w:t>
            </w:r>
          </w:p>
        </w:tc>
        <w:tc>
          <w:tcPr>
            <w:tcW w:w="936" w:type="pct"/>
            <w:tcBorders>
              <w:top w:val="single" w:sz="4" w:space="0" w:color="auto"/>
              <w:left w:val="single" w:sz="4" w:space="0" w:color="auto"/>
              <w:bottom w:val="single" w:sz="4" w:space="0" w:color="auto"/>
              <w:right w:val="single" w:sz="4" w:space="0" w:color="auto"/>
            </w:tcBorders>
            <w:vAlign w:val="center"/>
          </w:tcPr>
          <w:p w14:paraId="29B15892" w14:textId="3EA70C33" w:rsidR="00123ECE" w:rsidRPr="00130358" w:rsidRDefault="00123ECE" w:rsidP="00483222">
            <w:pPr>
              <w:pStyle w:val="TAH"/>
            </w:pPr>
            <w:r w:rsidRPr="00130358">
              <w:t>Test</w:t>
            </w:r>
            <w:r w:rsidR="00D62538" w:rsidRPr="00130358">
              <w:t xml:space="preserve"> </w:t>
            </w:r>
            <w:r w:rsidRPr="00130358">
              <w:t>1</w:t>
            </w:r>
          </w:p>
        </w:tc>
        <w:tc>
          <w:tcPr>
            <w:tcW w:w="686" w:type="pct"/>
            <w:tcBorders>
              <w:top w:val="single" w:sz="4" w:space="0" w:color="auto"/>
              <w:left w:val="single" w:sz="4" w:space="0" w:color="auto"/>
              <w:bottom w:val="single" w:sz="4" w:space="0" w:color="auto"/>
              <w:right w:val="single" w:sz="4" w:space="0" w:color="auto"/>
            </w:tcBorders>
            <w:vAlign w:val="center"/>
          </w:tcPr>
          <w:p w14:paraId="139F91EA" w14:textId="75AC9529" w:rsidR="00123ECE" w:rsidRPr="00130358" w:rsidRDefault="00123ECE" w:rsidP="00483222">
            <w:pPr>
              <w:pStyle w:val="TAH"/>
            </w:pPr>
            <w:r w:rsidRPr="00130358">
              <w:t>Test</w:t>
            </w:r>
            <w:r w:rsidR="00D62538" w:rsidRPr="00130358">
              <w:t xml:space="preserve"> </w:t>
            </w:r>
            <w:r w:rsidRPr="00130358">
              <w:t>2</w:t>
            </w:r>
          </w:p>
        </w:tc>
        <w:tc>
          <w:tcPr>
            <w:tcW w:w="787" w:type="pct"/>
            <w:tcBorders>
              <w:top w:val="single" w:sz="4" w:space="0" w:color="auto"/>
              <w:left w:val="single" w:sz="4" w:space="0" w:color="auto"/>
              <w:bottom w:val="single" w:sz="4" w:space="0" w:color="auto"/>
              <w:right w:val="single" w:sz="4" w:space="0" w:color="auto"/>
            </w:tcBorders>
            <w:vAlign w:val="center"/>
          </w:tcPr>
          <w:p w14:paraId="6BAD6C50" w14:textId="42B736D0" w:rsidR="00123ECE" w:rsidRPr="00130358" w:rsidRDefault="00123ECE" w:rsidP="00483222">
            <w:pPr>
              <w:pStyle w:val="TAH"/>
            </w:pPr>
            <w:r w:rsidRPr="00130358">
              <w:t>Test</w:t>
            </w:r>
            <w:r w:rsidR="00D62538" w:rsidRPr="00130358">
              <w:t xml:space="preserve"> </w:t>
            </w:r>
            <w:r w:rsidRPr="00130358">
              <w:t>3</w:t>
            </w:r>
          </w:p>
        </w:tc>
      </w:tr>
      <w:tr w:rsidR="00123ECE" w:rsidRPr="00130358" w14:paraId="788FC659"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4C54A8DA" w14:textId="5446D283" w:rsidR="00123ECE" w:rsidRPr="00130358" w:rsidRDefault="00123ECE" w:rsidP="00483222">
            <w:pPr>
              <w:pStyle w:val="TAL"/>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813" w:type="pct"/>
            <w:tcBorders>
              <w:top w:val="single" w:sz="4" w:space="0" w:color="auto"/>
              <w:left w:val="single" w:sz="4" w:space="0" w:color="auto"/>
              <w:bottom w:val="single" w:sz="4" w:space="0" w:color="auto"/>
              <w:right w:val="single" w:sz="4" w:space="0" w:color="auto"/>
            </w:tcBorders>
            <w:vAlign w:val="center"/>
          </w:tcPr>
          <w:p w14:paraId="66DE94FA" w14:textId="77777777" w:rsidR="00123ECE" w:rsidRPr="00130358" w:rsidRDefault="00123ECE" w:rsidP="00483222">
            <w:pPr>
              <w:pStyle w:val="TAC"/>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406163D" w14:textId="77777777" w:rsidR="00123ECE" w:rsidRPr="00130358" w:rsidRDefault="00123ECE" w:rsidP="00483222">
            <w:pPr>
              <w:pStyle w:val="TAC"/>
            </w:pPr>
            <w:r w:rsidRPr="00130358">
              <w:t>1</w:t>
            </w:r>
          </w:p>
        </w:tc>
      </w:tr>
      <w:tr w:rsidR="00123ECE" w:rsidRPr="00130358" w14:paraId="4EF78247"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3EB93A45" w14:textId="77777777" w:rsidR="00123ECE" w:rsidRPr="00130358" w:rsidRDefault="00123ECE" w:rsidP="00483222">
            <w:pPr>
              <w:pStyle w:val="TAL"/>
              <w:rPr>
                <w:bCs/>
                <w:szCs w:val="16"/>
              </w:rPr>
            </w:pPr>
            <w:proofErr w:type="spellStart"/>
            <w:r w:rsidRPr="00130358">
              <w:rPr>
                <w:bCs/>
                <w:szCs w:val="16"/>
              </w:rPr>
              <w:t>BW</w:t>
            </w:r>
            <w:r w:rsidRPr="00130358">
              <w:rPr>
                <w:szCs w:val="16"/>
                <w:vertAlign w:val="subscript"/>
              </w:rPr>
              <w:t>channel</w:t>
            </w:r>
            <w:proofErr w:type="spellEnd"/>
          </w:p>
        </w:tc>
        <w:tc>
          <w:tcPr>
            <w:tcW w:w="813" w:type="pct"/>
            <w:tcBorders>
              <w:top w:val="single" w:sz="4" w:space="0" w:color="auto"/>
              <w:left w:val="single" w:sz="4" w:space="0" w:color="auto"/>
              <w:bottom w:val="single" w:sz="4" w:space="0" w:color="auto"/>
              <w:right w:val="single" w:sz="4" w:space="0" w:color="auto"/>
            </w:tcBorders>
          </w:tcPr>
          <w:p w14:paraId="62FD3F4F" w14:textId="77777777" w:rsidR="00123ECE" w:rsidRPr="00130358" w:rsidRDefault="00123ECE" w:rsidP="00483222">
            <w:pPr>
              <w:pStyle w:val="TAC"/>
            </w:pPr>
            <w:r w:rsidRPr="00130358">
              <w:t>MHz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2872962A" w14:textId="77777777" w:rsidR="00123ECE" w:rsidRPr="00130358" w:rsidRDefault="00123ECE" w:rsidP="00483222">
            <w:pPr>
              <w:pStyle w:val="TAC"/>
            </w:pPr>
            <w:r w:rsidRPr="00130358">
              <w:t>10</w:t>
            </w:r>
          </w:p>
        </w:tc>
      </w:tr>
      <w:tr w:rsidR="00123ECE" w:rsidRPr="00130358" w14:paraId="2B8F097D"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084DC067" w14:textId="678B5BE4" w:rsidR="00123ECE" w:rsidRPr="00130358" w:rsidRDefault="00123ECE" w:rsidP="00483222">
            <w:pPr>
              <w:pStyle w:val="TAL"/>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lang w:eastAsia="zh-CN"/>
              </w:rPr>
              <w:t>D</w:t>
            </w:r>
            <w:r w:rsidRPr="00130358">
              <w:t>.1.1</w:t>
            </w:r>
            <w:r w:rsidR="00D62538" w:rsidRPr="00130358">
              <w:t xml:space="preserve"> </w:t>
            </w:r>
            <w:r w:rsidRPr="00130358">
              <w:t>(OP.1</w:t>
            </w:r>
            <w:r w:rsidR="00D62538" w:rsidRPr="00130358">
              <w:t xml:space="preserve"> </w:t>
            </w:r>
            <w:r w:rsidRPr="00130358">
              <w:t>FDD)</w:t>
            </w:r>
          </w:p>
        </w:tc>
        <w:tc>
          <w:tcPr>
            <w:tcW w:w="813" w:type="pct"/>
            <w:tcBorders>
              <w:top w:val="single" w:sz="4" w:space="0" w:color="auto"/>
              <w:left w:val="single" w:sz="4" w:space="0" w:color="auto"/>
              <w:bottom w:val="single" w:sz="4" w:space="0" w:color="auto"/>
              <w:right w:val="single" w:sz="4" w:space="0" w:color="auto"/>
            </w:tcBorders>
            <w:vAlign w:val="center"/>
          </w:tcPr>
          <w:p w14:paraId="29DAE465" w14:textId="77777777" w:rsidR="00123ECE" w:rsidRPr="00130358" w:rsidRDefault="00123ECE" w:rsidP="00483222">
            <w:pPr>
              <w:pStyle w:val="TAC"/>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4D78BA47" w14:textId="0AD68880" w:rsidR="00123ECE" w:rsidRPr="00130358" w:rsidRDefault="00123ECE" w:rsidP="00483222">
            <w:pPr>
              <w:pStyle w:val="TAC"/>
            </w:pPr>
            <w:r w:rsidRPr="00130358">
              <w:t>OP.1</w:t>
            </w:r>
            <w:r w:rsidR="00D62538" w:rsidRPr="00130358">
              <w:t xml:space="preserve"> </w:t>
            </w:r>
            <w:r w:rsidRPr="00130358">
              <w:t>FDD</w:t>
            </w:r>
          </w:p>
        </w:tc>
      </w:tr>
      <w:tr w:rsidR="00123ECE" w:rsidRPr="00130358" w14:paraId="152543B3"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296BD621" w14:textId="77777777" w:rsidR="00123ECE" w:rsidRPr="00130358" w:rsidRDefault="00123ECE" w:rsidP="00483222">
            <w:pPr>
              <w:pStyle w:val="TAL"/>
              <w:rPr>
                <w:bCs/>
                <w:szCs w:val="16"/>
              </w:rPr>
            </w:pPr>
            <w:r w:rsidRPr="00130358">
              <w:rPr>
                <w:bCs/>
                <w:szCs w:val="16"/>
              </w:rPr>
              <w:t>PBCH_RA</w:t>
            </w:r>
          </w:p>
        </w:tc>
        <w:tc>
          <w:tcPr>
            <w:tcW w:w="813" w:type="pct"/>
            <w:tcBorders>
              <w:top w:val="single" w:sz="4" w:space="0" w:color="auto"/>
              <w:left w:val="single" w:sz="4" w:space="0" w:color="auto"/>
              <w:bottom w:val="single" w:sz="4" w:space="0" w:color="auto"/>
              <w:right w:val="single" w:sz="4" w:space="0" w:color="auto"/>
            </w:tcBorders>
            <w:vAlign w:val="center"/>
          </w:tcPr>
          <w:p w14:paraId="29028209" w14:textId="77777777" w:rsidR="00123ECE" w:rsidRPr="00130358" w:rsidRDefault="00123ECE" w:rsidP="00483222">
            <w:pPr>
              <w:pStyle w:val="TAC"/>
            </w:pPr>
            <w:r w:rsidRPr="00130358">
              <w:t>dB</w:t>
            </w:r>
          </w:p>
        </w:tc>
        <w:tc>
          <w:tcPr>
            <w:tcW w:w="2409" w:type="pct"/>
            <w:gridSpan w:val="3"/>
            <w:vMerge w:val="restart"/>
            <w:tcBorders>
              <w:top w:val="single" w:sz="4" w:space="0" w:color="auto"/>
              <w:left w:val="single" w:sz="4" w:space="0" w:color="auto"/>
              <w:bottom w:val="single" w:sz="4" w:space="0" w:color="auto"/>
              <w:right w:val="single" w:sz="4" w:space="0" w:color="auto"/>
            </w:tcBorders>
            <w:vAlign w:val="center"/>
          </w:tcPr>
          <w:p w14:paraId="60436923" w14:textId="77777777" w:rsidR="00123ECE" w:rsidRPr="00130358" w:rsidRDefault="00123ECE" w:rsidP="00483222">
            <w:pPr>
              <w:pStyle w:val="TAC"/>
            </w:pPr>
            <w:r w:rsidRPr="00130358">
              <w:t>0</w:t>
            </w:r>
          </w:p>
        </w:tc>
      </w:tr>
      <w:tr w:rsidR="00123ECE" w:rsidRPr="00130358" w14:paraId="47C4AE09"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1A2F7A7" w14:textId="77777777" w:rsidR="00123ECE" w:rsidRPr="00130358" w:rsidRDefault="00123ECE" w:rsidP="00483222">
            <w:pPr>
              <w:pStyle w:val="TAL"/>
              <w:rPr>
                <w:bCs/>
                <w:szCs w:val="16"/>
              </w:rPr>
            </w:pPr>
            <w:r w:rsidRPr="00130358">
              <w:rPr>
                <w:bCs/>
                <w:szCs w:val="16"/>
              </w:rPr>
              <w:t>PBCH_RB</w:t>
            </w:r>
          </w:p>
        </w:tc>
        <w:tc>
          <w:tcPr>
            <w:tcW w:w="813" w:type="pct"/>
            <w:tcBorders>
              <w:top w:val="single" w:sz="4" w:space="0" w:color="auto"/>
              <w:left w:val="single" w:sz="4" w:space="0" w:color="auto"/>
              <w:bottom w:val="single" w:sz="4" w:space="0" w:color="auto"/>
              <w:right w:val="single" w:sz="4" w:space="0" w:color="auto"/>
            </w:tcBorders>
            <w:vAlign w:val="center"/>
          </w:tcPr>
          <w:p w14:paraId="7403A266"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4A7A1000" w14:textId="77777777" w:rsidR="00123ECE" w:rsidRPr="00130358" w:rsidRDefault="00123ECE" w:rsidP="00483222">
            <w:pPr>
              <w:pStyle w:val="TAC"/>
            </w:pPr>
          </w:p>
        </w:tc>
      </w:tr>
      <w:tr w:rsidR="00123ECE" w:rsidRPr="00130358" w14:paraId="19C794E4"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F556789" w14:textId="77777777" w:rsidR="00123ECE" w:rsidRPr="00130358" w:rsidRDefault="00123ECE" w:rsidP="00483222">
            <w:pPr>
              <w:pStyle w:val="TAL"/>
              <w:rPr>
                <w:bCs/>
                <w:szCs w:val="16"/>
              </w:rPr>
            </w:pPr>
            <w:smartTag w:uri="urn:schemas-microsoft-com:office:smarttags" w:element="stockticker">
              <w:r w:rsidRPr="00130358">
                <w:rPr>
                  <w:bCs/>
                  <w:szCs w:val="16"/>
                </w:rPr>
                <w:t>PSS</w:t>
              </w:r>
            </w:smartTag>
            <w:r w:rsidRPr="00130358">
              <w:rPr>
                <w:bCs/>
                <w:szCs w:val="16"/>
              </w:rPr>
              <w:t>_RA</w:t>
            </w:r>
          </w:p>
        </w:tc>
        <w:tc>
          <w:tcPr>
            <w:tcW w:w="813" w:type="pct"/>
            <w:tcBorders>
              <w:top w:val="single" w:sz="4" w:space="0" w:color="auto"/>
              <w:left w:val="single" w:sz="4" w:space="0" w:color="auto"/>
              <w:bottom w:val="single" w:sz="4" w:space="0" w:color="auto"/>
              <w:right w:val="single" w:sz="4" w:space="0" w:color="auto"/>
            </w:tcBorders>
            <w:vAlign w:val="center"/>
          </w:tcPr>
          <w:p w14:paraId="6A71CB8F"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2A9B1028" w14:textId="77777777" w:rsidR="00123ECE" w:rsidRPr="00130358" w:rsidRDefault="00123ECE" w:rsidP="00483222">
            <w:pPr>
              <w:pStyle w:val="TAC"/>
            </w:pPr>
          </w:p>
        </w:tc>
      </w:tr>
      <w:tr w:rsidR="00123ECE" w:rsidRPr="00130358" w14:paraId="69184151"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18A7B7D0" w14:textId="77777777" w:rsidR="00123ECE" w:rsidRPr="00130358" w:rsidRDefault="00123ECE" w:rsidP="00483222">
            <w:pPr>
              <w:pStyle w:val="TAL"/>
              <w:rPr>
                <w:bCs/>
                <w:szCs w:val="16"/>
              </w:rPr>
            </w:pPr>
            <w:smartTag w:uri="urn:schemas-microsoft-com:office:smarttags" w:element="stockticker">
              <w:r w:rsidRPr="00130358">
                <w:rPr>
                  <w:bCs/>
                  <w:szCs w:val="16"/>
                </w:rPr>
                <w:t>SSS</w:t>
              </w:r>
            </w:smartTag>
            <w:r w:rsidRPr="00130358">
              <w:rPr>
                <w:bCs/>
                <w:szCs w:val="16"/>
              </w:rPr>
              <w:t>_RA</w:t>
            </w:r>
          </w:p>
        </w:tc>
        <w:tc>
          <w:tcPr>
            <w:tcW w:w="813" w:type="pct"/>
            <w:tcBorders>
              <w:top w:val="single" w:sz="4" w:space="0" w:color="auto"/>
              <w:left w:val="single" w:sz="4" w:space="0" w:color="auto"/>
              <w:bottom w:val="single" w:sz="4" w:space="0" w:color="auto"/>
              <w:right w:val="single" w:sz="4" w:space="0" w:color="auto"/>
            </w:tcBorders>
            <w:vAlign w:val="center"/>
          </w:tcPr>
          <w:p w14:paraId="754356E3"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336948BD" w14:textId="77777777" w:rsidR="00123ECE" w:rsidRPr="00130358" w:rsidRDefault="00123ECE" w:rsidP="00483222">
            <w:pPr>
              <w:pStyle w:val="TAC"/>
            </w:pPr>
          </w:p>
        </w:tc>
      </w:tr>
      <w:tr w:rsidR="00123ECE" w:rsidRPr="00130358" w14:paraId="66596CBC"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628EA547" w14:textId="77777777" w:rsidR="00123ECE" w:rsidRPr="00130358" w:rsidRDefault="00123ECE" w:rsidP="00483222">
            <w:pPr>
              <w:pStyle w:val="TAL"/>
              <w:rPr>
                <w:bCs/>
                <w:szCs w:val="16"/>
              </w:rPr>
            </w:pPr>
            <w:r w:rsidRPr="00130358">
              <w:rPr>
                <w:bCs/>
                <w:szCs w:val="16"/>
              </w:rPr>
              <w:t>PCFICH_RB</w:t>
            </w:r>
          </w:p>
        </w:tc>
        <w:tc>
          <w:tcPr>
            <w:tcW w:w="813" w:type="pct"/>
            <w:tcBorders>
              <w:top w:val="single" w:sz="4" w:space="0" w:color="auto"/>
              <w:left w:val="single" w:sz="4" w:space="0" w:color="auto"/>
              <w:bottom w:val="single" w:sz="4" w:space="0" w:color="auto"/>
              <w:right w:val="single" w:sz="4" w:space="0" w:color="auto"/>
            </w:tcBorders>
            <w:vAlign w:val="center"/>
          </w:tcPr>
          <w:p w14:paraId="1567815E"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3EDAAE31" w14:textId="77777777" w:rsidR="00123ECE" w:rsidRPr="00130358" w:rsidRDefault="00123ECE" w:rsidP="00483222">
            <w:pPr>
              <w:pStyle w:val="TAC"/>
            </w:pPr>
          </w:p>
        </w:tc>
      </w:tr>
      <w:tr w:rsidR="00123ECE" w:rsidRPr="00130358" w14:paraId="113E1CAF"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0FAD4776" w14:textId="77777777" w:rsidR="00123ECE" w:rsidRPr="00130358" w:rsidRDefault="00123ECE" w:rsidP="00483222">
            <w:pPr>
              <w:pStyle w:val="TAL"/>
              <w:rPr>
                <w:bCs/>
                <w:szCs w:val="16"/>
              </w:rPr>
            </w:pPr>
            <w:r w:rsidRPr="00130358">
              <w:rPr>
                <w:bCs/>
                <w:szCs w:val="16"/>
              </w:rPr>
              <w:t>PHICH_RA</w:t>
            </w:r>
          </w:p>
        </w:tc>
        <w:tc>
          <w:tcPr>
            <w:tcW w:w="813" w:type="pct"/>
            <w:tcBorders>
              <w:top w:val="single" w:sz="4" w:space="0" w:color="auto"/>
              <w:left w:val="single" w:sz="4" w:space="0" w:color="auto"/>
              <w:bottom w:val="single" w:sz="4" w:space="0" w:color="auto"/>
              <w:right w:val="single" w:sz="4" w:space="0" w:color="auto"/>
            </w:tcBorders>
            <w:vAlign w:val="center"/>
          </w:tcPr>
          <w:p w14:paraId="059B2135"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2B55AF98" w14:textId="77777777" w:rsidR="00123ECE" w:rsidRPr="00130358" w:rsidRDefault="00123ECE" w:rsidP="00483222">
            <w:pPr>
              <w:pStyle w:val="TAC"/>
            </w:pPr>
          </w:p>
        </w:tc>
      </w:tr>
      <w:tr w:rsidR="00123ECE" w:rsidRPr="00130358" w14:paraId="18685CD2"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16DF1D79" w14:textId="77777777" w:rsidR="00123ECE" w:rsidRPr="00130358" w:rsidRDefault="00123ECE" w:rsidP="00483222">
            <w:pPr>
              <w:pStyle w:val="TAL"/>
              <w:rPr>
                <w:bCs/>
                <w:szCs w:val="16"/>
              </w:rPr>
            </w:pPr>
            <w:r w:rsidRPr="00130358">
              <w:rPr>
                <w:bCs/>
                <w:szCs w:val="16"/>
              </w:rPr>
              <w:t>PHICH_RB</w:t>
            </w:r>
          </w:p>
        </w:tc>
        <w:tc>
          <w:tcPr>
            <w:tcW w:w="813" w:type="pct"/>
            <w:tcBorders>
              <w:top w:val="single" w:sz="4" w:space="0" w:color="auto"/>
              <w:left w:val="single" w:sz="4" w:space="0" w:color="auto"/>
              <w:bottom w:val="single" w:sz="4" w:space="0" w:color="auto"/>
              <w:right w:val="single" w:sz="4" w:space="0" w:color="auto"/>
            </w:tcBorders>
            <w:vAlign w:val="center"/>
          </w:tcPr>
          <w:p w14:paraId="087A71C5"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C6B38A1" w14:textId="77777777" w:rsidR="00123ECE" w:rsidRPr="00130358" w:rsidRDefault="00123ECE" w:rsidP="00483222">
            <w:pPr>
              <w:pStyle w:val="TAC"/>
            </w:pPr>
          </w:p>
        </w:tc>
      </w:tr>
      <w:tr w:rsidR="00123ECE" w:rsidRPr="00130358" w14:paraId="7B17F8CD"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76BDA014" w14:textId="77777777" w:rsidR="00123ECE" w:rsidRPr="00130358" w:rsidRDefault="00123ECE" w:rsidP="00483222">
            <w:pPr>
              <w:pStyle w:val="TAL"/>
              <w:rPr>
                <w:bCs/>
                <w:szCs w:val="16"/>
              </w:rPr>
            </w:pPr>
            <w:r w:rsidRPr="00130358">
              <w:rPr>
                <w:bCs/>
                <w:szCs w:val="16"/>
              </w:rPr>
              <w:t>PDCCH_RA</w:t>
            </w:r>
          </w:p>
        </w:tc>
        <w:tc>
          <w:tcPr>
            <w:tcW w:w="813" w:type="pct"/>
            <w:tcBorders>
              <w:top w:val="single" w:sz="4" w:space="0" w:color="auto"/>
              <w:left w:val="single" w:sz="4" w:space="0" w:color="auto"/>
              <w:bottom w:val="single" w:sz="4" w:space="0" w:color="auto"/>
              <w:right w:val="single" w:sz="4" w:space="0" w:color="auto"/>
            </w:tcBorders>
            <w:vAlign w:val="center"/>
          </w:tcPr>
          <w:p w14:paraId="63B31D85"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698053B3" w14:textId="77777777" w:rsidR="00123ECE" w:rsidRPr="00130358" w:rsidRDefault="00123ECE" w:rsidP="00483222">
            <w:pPr>
              <w:pStyle w:val="TAC"/>
            </w:pPr>
          </w:p>
        </w:tc>
      </w:tr>
      <w:tr w:rsidR="00123ECE" w:rsidRPr="00130358" w14:paraId="21CBC3BF"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61B0DD90" w14:textId="77777777" w:rsidR="00123ECE" w:rsidRPr="00130358" w:rsidRDefault="00123ECE" w:rsidP="00483222">
            <w:pPr>
              <w:pStyle w:val="TAL"/>
              <w:rPr>
                <w:bCs/>
                <w:szCs w:val="16"/>
              </w:rPr>
            </w:pPr>
            <w:r w:rsidRPr="00130358">
              <w:rPr>
                <w:bCs/>
                <w:szCs w:val="16"/>
              </w:rPr>
              <w:t>PDCCH_RB</w:t>
            </w:r>
          </w:p>
        </w:tc>
        <w:tc>
          <w:tcPr>
            <w:tcW w:w="813" w:type="pct"/>
            <w:tcBorders>
              <w:top w:val="single" w:sz="4" w:space="0" w:color="auto"/>
              <w:left w:val="single" w:sz="4" w:space="0" w:color="auto"/>
              <w:bottom w:val="single" w:sz="4" w:space="0" w:color="auto"/>
              <w:right w:val="single" w:sz="4" w:space="0" w:color="auto"/>
            </w:tcBorders>
            <w:vAlign w:val="center"/>
          </w:tcPr>
          <w:p w14:paraId="5930B859"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3D1D22C5" w14:textId="77777777" w:rsidR="00123ECE" w:rsidRPr="00130358" w:rsidRDefault="00123ECE" w:rsidP="00483222">
            <w:pPr>
              <w:pStyle w:val="TAC"/>
            </w:pPr>
          </w:p>
        </w:tc>
      </w:tr>
      <w:tr w:rsidR="00123ECE" w:rsidRPr="00130358" w14:paraId="62F39D86"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21214A9C" w14:textId="77777777" w:rsidR="00123ECE" w:rsidRPr="00130358" w:rsidRDefault="00123ECE" w:rsidP="00483222">
            <w:pPr>
              <w:pStyle w:val="TAL"/>
              <w:rPr>
                <w:bCs/>
                <w:szCs w:val="16"/>
              </w:rPr>
            </w:pPr>
            <w:r w:rsidRPr="00130358">
              <w:rPr>
                <w:bCs/>
                <w:szCs w:val="16"/>
              </w:rPr>
              <w:t>PDSCH_RA</w:t>
            </w:r>
          </w:p>
        </w:tc>
        <w:tc>
          <w:tcPr>
            <w:tcW w:w="813" w:type="pct"/>
            <w:tcBorders>
              <w:top w:val="single" w:sz="4" w:space="0" w:color="auto"/>
              <w:left w:val="single" w:sz="4" w:space="0" w:color="auto"/>
              <w:bottom w:val="single" w:sz="4" w:space="0" w:color="auto"/>
              <w:right w:val="single" w:sz="4" w:space="0" w:color="auto"/>
            </w:tcBorders>
            <w:vAlign w:val="center"/>
          </w:tcPr>
          <w:p w14:paraId="1537FC72"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1FDC569E" w14:textId="77777777" w:rsidR="00123ECE" w:rsidRPr="00130358" w:rsidRDefault="00123ECE" w:rsidP="00483222">
            <w:pPr>
              <w:pStyle w:val="TAC"/>
            </w:pPr>
          </w:p>
        </w:tc>
      </w:tr>
      <w:tr w:rsidR="00123ECE" w:rsidRPr="00130358" w14:paraId="42D5FEEE"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36EF0B60" w14:textId="77777777" w:rsidR="00123ECE" w:rsidRPr="00130358" w:rsidRDefault="00123ECE" w:rsidP="00483222">
            <w:pPr>
              <w:pStyle w:val="TAL"/>
              <w:rPr>
                <w:bCs/>
                <w:szCs w:val="16"/>
              </w:rPr>
            </w:pPr>
            <w:r w:rsidRPr="00130358">
              <w:rPr>
                <w:bCs/>
                <w:szCs w:val="16"/>
              </w:rPr>
              <w:t>PDSCH_RB</w:t>
            </w:r>
          </w:p>
        </w:tc>
        <w:tc>
          <w:tcPr>
            <w:tcW w:w="813" w:type="pct"/>
            <w:tcBorders>
              <w:top w:val="single" w:sz="4" w:space="0" w:color="auto"/>
              <w:left w:val="single" w:sz="4" w:space="0" w:color="auto"/>
              <w:bottom w:val="single" w:sz="4" w:space="0" w:color="auto"/>
              <w:right w:val="single" w:sz="4" w:space="0" w:color="auto"/>
            </w:tcBorders>
            <w:vAlign w:val="center"/>
          </w:tcPr>
          <w:p w14:paraId="0B9438B8"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050B253" w14:textId="77777777" w:rsidR="00123ECE" w:rsidRPr="00130358" w:rsidRDefault="00123ECE" w:rsidP="00483222">
            <w:pPr>
              <w:pStyle w:val="TAC"/>
            </w:pPr>
          </w:p>
        </w:tc>
      </w:tr>
      <w:tr w:rsidR="00123ECE" w:rsidRPr="00130358" w14:paraId="5CA686F0"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26A1D611" w14:textId="10A0AF7E" w:rsidR="00123ECE" w:rsidRPr="00130358" w:rsidRDefault="00123ECE" w:rsidP="00483222">
            <w:pPr>
              <w:pStyle w:val="TAL"/>
            </w:pPr>
            <w:proofErr w:type="spellStart"/>
            <w:r w:rsidRPr="00130358">
              <w:t>OCNG_RA</w:t>
            </w:r>
            <w:r w:rsidRPr="00130358">
              <w:rPr>
                <w:vertAlign w:val="superscript"/>
              </w:rPr>
              <w:t>Note</w:t>
            </w:r>
            <w:proofErr w:type="spellEnd"/>
            <w:r w:rsidR="00D62538" w:rsidRPr="00130358">
              <w:rPr>
                <w:vertAlign w:val="superscript"/>
              </w:rPr>
              <w:t xml:space="preserve"> </w:t>
            </w:r>
            <w:r w:rsidRPr="00130358">
              <w:rPr>
                <w:vertAlign w:val="superscript"/>
              </w:rPr>
              <w:t>1</w:t>
            </w:r>
          </w:p>
        </w:tc>
        <w:tc>
          <w:tcPr>
            <w:tcW w:w="813" w:type="pct"/>
            <w:tcBorders>
              <w:top w:val="single" w:sz="4" w:space="0" w:color="auto"/>
              <w:left w:val="single" w:sz="4" w:space="0" w:color="auto"/>
              <w:bottom w:val="single" w:sz="4" w:space="0" w:color="auto"/>
              <w:right w:val="single" w:sz="4" w:space="0" w:color="auto"/>
            </w:tcBorders>
            <w:vAlign w:val="center"/>
          </w:tcPr>
          <w:p w14:paraId="299E0958"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2ED92D2B" w14:textId="77777777" w:rsidR="00123ECE" w:rsidRPr="00130358" w:rsidRDefault="00123ECE" w:rsidP="00483222">
            <w:pPr>
              <w:pStyle w:val="TAC"/>
            </w:pPr>
          </w:p>
        </w:tc>
      </w:tr>
      <w:tr w:rsidR="00123ECE" w:rsidRPr="00130358" w14:paraId="76C37584"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vAlign w:val="center"/>
          </w:tcPr>
          <w:p w14:paraId="7B93877D" w14:textId="666BAC86" w:rsidR="00123ECE" w:rsidRPr="00130358" w:rsidRDefault="00123ECE" w:rsidP="00483222">
            <w:pPr>
              <w:pStyle w:val="TAL"/>
            </w:pPr>
            <w:r w:rsidRPr="00130358">
              <w:t>OCNG_RB</w:t>
            </w:r>
            <w:r w:rsidRPr="00130358">
              <w:rPr>
                <w:vertAlign w:val="superscript"/>
              </w:rPr>
              <w:t>Note</w:t>
            </w:r>
            <w:r w:rsidR="00D62538" w:rsidRPr="00130358">
              <w:rPr>
                <w:vertAlign w:val="superscript"/>
              </w:rPr>
              <w:t xml:space="preserve"> </w:t>
            </w:r>
            <w:r w:rsidRPr="00130358">
              <w:rPr>
                <w:vertAlign w:val="superscript"/>
              </w:rPr>
              <w:t>1</w:t>
            </w:r>
          </w:p>
        </w:tc>
        <w:tc>
          <w:tcPr>
            <w:tcW w:w="813" w:type="pct"/>
            <w:tcBorders>
              <w:top w:val="single" w:sz="4" w:space="0" w:color="auto"/>
              <w:left w:val="single" w:sz="4" w:space="0" w:color="auto"/>
              <w:bottom w:val="single" w:sz="4" w:space="0" w:color="auto"/>
              <w:right w:val="single" w:sz="4" w:space="0" w:color="auto"/>
            </w:tcBorders>
            <w:vAlign w:val="center"/>
          </w:tcPr>
          <w:p w14:paraId="65C1D299" w14:textId="77777777" w:rsidR="00123ECE" w:rsidRPr="00130358" w:rsidRDefault="00123ECE" w:rsidP="00483222">
            <w:pPr>
              <w:pStyle w:val="TAC"/>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7B93217" w14:textId="77777777" w:rsidR="00123ECE" w:rsidRPr="00130358" w:rsidRDefault="00123ECE" w:rsidP="00483222">
            <w:pPr>
              <w:pStyle w:val="TAC"/>
            </w:pPr>
          </w:p>
        </w:tc>
      </w:tr>
      <w:tr w:rsidR="00123ECE" w:rsidRPr="00130358" w14:paraId="7C54C316"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43804F00" w14:textId="132A1B14" w:rsidR="00123ECE" w:rsidRPr="00130358" w:rsidRDefault="00123ECE" w:rsidP="00D62538">
            <w:pPr>
              <w:pStyle w:val="TAL"/>
              <w:keepNext w:val="0"/>
              <w:keepLines w:val="0"/>
              <w:rPr>
                <w:bCs/>
              </w:rPr>
            </w:pPr>
            <w:r w:rsidRPr="00130358">
              <w:rPr>
                <w:bCs/>
                <w:position w:val="-12"/>
              </w:rPr>
              <w:object w:dxaOrig="400" w:dyaOrig="360" w14:anchorId="3A0EC247">
                <v:shape id="_x0000_i1038" type="#_x0000_t75" style="width:20.25pt;height:18.75pt" o:ole="" fillcolor="window">
                  <v:imagedata r:id="rId7" o:title=""/>
                </v:shape>
                <o:OLEObject Type="Embed" ProgID="Equation.3" ShapeID="_x0000_i1038" DrawAspect="Content" ObjectID="_1736593529" r:id="rId24"/>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2</w:t>
            </w:r>
          </w:p>
        </w:tc>
        <w:tc>
          <w:tcPr>
            <w:tcW w:w="813" w:type="pct"/>
            <w:tcBorders>
              <w:top w:val="single" w:sz="4" w:space="0" w:color="auto"/>
              <w:left w:val="single" w:sz="4" w:space="0" w:color="auto"/>
              <w:bottom w:val="single" w:sz="4" w:space="0" w:color="auto"/>
              <w:right w:val="single" w:sz="4" w:space="0" w:color="auto"/>
            </w:tcBorders>
            <w:vAlign w:val="center"/>
          </w:tcPr>
          <w:p w14:paraId="2C638B31" w14:textId="0A61320C"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1DFA8A0" w14:textId="77777777" w:rsidR="00123ECE" w:rsidRPr="00130358" w:rsidRDefault="00123ECE" w:rsidP="00D62538">
            <w:pPr>
              <w:pStyle w:val="TAC"/>
              <w:keepNext w:val="0"/>
              <w:keepLines w:val="0"/>
            </w:pPr>
            <w:r w:rsidRPr="00130358">
              <w:t>-98</w:t>
            </w:r>
          </w:p>
        </w:tc>
      </w:tr>
      <w:tr w:rsidR="00123ECE" w:rsidRPr="00130358" w14:paraId="7C9C5C2A"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ACD0F57" w14:textId="2963B164"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813" w:type="pct"/>
            <w:tcBorders>
              <w:top w:val="single" w:sz="4" w:space="0" w:color="auto"/>
              <w:left w:val="single" w:sz="4" w:space="0" w:color="auto"/>
              <w:bottom w:val="single" w:sz="4" w:space="0" w:color="auto"/>
              <w:right w:val="single" w:sz="4" w:space="0" w:color="auto"/>
            </w:tcBorders>
            <w:vAlign w:val="center"/>
          </w:tcPr>
          <w:p w14:paraId="07D26030" w14:textId="39BF75A5"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2CC0D446" w14:textId="77777777" w:rsidR="00123ECE" w:rsidRPr="00130358" w:rsidRDefault="00123ECE" w:rsidP="00D62538">
            <w:pPr>
              <w:pStyle w:val="TAC"/>
              <w:keepNext w:val="0"/>
              <w:keepLines w:val="0"/>
            </w:pPr>
            <w:r w:rsidRPr="00130358">
              <w:t>-94</w:t>
            </w:r>
          </w:p>
        </w:tc>
      </w:tr>
      <w:tr w:rsidR="00123ECE" w:rsidRPr="00130358" w14:paraId="73EA813C"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1588B630" w14:textId="77777777" w:rsidR="00123ECE" w:rsidRPr="00130358" w:rsidRDefault="00123ECE" w:rsidP="00D62538">
            <w:pPr>
              <w:pStyle w:val="TAL"/>
              <w:keepNext w:val="0"/>
              <w:keepLines w:val="0"/>
              <w:rPr>
                <w:bCs/>
              </w:rPr>
            </w:pPr>
            <w:r w:rsidRPr="00130358">
              <w:rPr>
                <w:bCs/>
                <w:position w:val="-12"/>
              </w:rPr>
              <w:object w:dxaOrig="620" w:dyaOrig="380" w14:anchorId="633FE31A">
                <v:shape id="_x0000_i1039" type="#_x0000_t75" style="width:31.5pt;height:18.75pt" o:ole="" fillcolor="window">
                  <v:imagedata r:id="rId9" o:title=""/>
                </v:shape>
                <o:OLEObject Type="Embed" ProgID="Equation.3" ShapeID="_x0000_i1039" DrawAspect="Content" ObjectID="_1736593530" r:id="rId25"/>
              </w:object>
            </w:r>
          </w:p>
        </w:tc>
        <w:tc>
          <w:tcPr>
            <w:tcW w:w="813" w:type="pct"/>
            <w:tcBorders>
              <w:top w:val="single" w:sz="4" w:space="0" w:color="auto"/>
              <w:left w:val="single" w:sz="4" w:space="0" w:color="auto"/>
              <w:bottom w:val="single" w:sz="4" w:space="0" w:color="auto"/>
              <w:right w:val="single" w:sz="4" w:space="0" w:color="auto"/>
            </w:tcBorders>
            <w:vAlign w:val="center"/>
          </w:tcPr>
          <w:p w14:paraId="38C21DE3" w14:textId="77777777" w:rsidR="00123ECE" w:rsidRPr="00130358" w:rsidRDefault="00123ECE" w:rsidP="00D62538">
            <w:pPr>
              <w:pStyle w:val="TAC"/>
              <w:keepNext w:val="0"/>
              <w:keepLines w:val="0"/>
              <w:rPr>
                <w:bCs/>
              </w:rPr>
            </w:pPr>
            <w:r w:rsidRPr="00130358">
              <w:rPr>
                <w:bCs/>
              </w:rPr>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A016E20" w14:textId="77777777" w:rsidR="00123ECE" w:rsidRPr="00130358" w:rsidRDefault="00123ECE" w:rsidP="00D62538">
            <w:pPr>
              <w:pStyle w:val="TAC"/>
              <w:keepNext w:val="0"/>
              <w:keepLines w:val="0"/>
            </w:pPr>
            <w:r w:rsidRPr="00130358">
              <w:t>4</w:t>
            </w:r>
          </w:p>
        </w:tc>
      </w:tr>
      <w:tr w:rsidR="00123ECE" w:rsidRPr="00130358" w14:paraId="69E3A8B3"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066CE32C" w14:textId="7A79BB2C" w:rsidR="00123ECE" w:rsidRPr="00130358" w:rsidRDefault="00123ECE" w:rsidP="00D62538">
            <w:pPr>
              <w:pStyle w:val="TAL"/>
              <w:keepNext w:val="0"/>
              <w:keepLines w:val="0"/>
              <w:rPr>
                <w:bCs/>
              </w:rPr>
            </w:pPr>
            <w:smartTag w:uri="urn:schemas-microsoft-com:office:smarttags" w:element="stockticker">
              <w:r w:rsidRPr="00130358">
                <w:rPr>
                  <w:bCs/>
                </w:rPr>
                <w:t>SCH</w:t>
              </w:r>
            </w:smartTag>
            <w:r w:rsidRPr="00130358">
              <w:rPr>
                <w:bCs/>
              </w:rPr>
              <w:t>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813" w:type="pct"/>
            <w:tcBorders>
              <w:top w:val="single" w:sz="4" w:space="0" w:color="auto"/>
              <w:left w:val="single" w:sz="4" w:space="0" w:color="auto"/>
              <w:bottom w:val="single" w:sz="4" w:space="0" w:color="auto"/>
              <w:right w:val="single" w:sz="4" w:space="0" w:color="auto"/>
            </w:tcBorders>
            <w:vAlign w:val="center"/>
          </w:tcPr>
          <w:p w14:paraId="1A53B294" w14:textId="648F3EE0"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7F695F5" w14:textId="77777777" w:rsidR="00123ECE" w:rsidRPr="00130358" w:rsidRDefault="00123ECE" w:rsidP="00D62538">
            <w:pPr>
              <w:pStyle w:val="TAC"/>
              <w:keepNext w:val="0"/>
              <w:keepLines w:val="0"/>
            </w:pPr>
            <w:r w:rsidRPr="00130358">
              <w:t>-94</w:t>
            </w:r>
          </w:p>
        </w:tc>
      </w:tr>
      <w:tr w:rsidR="00123ECE" w:rsidRPr="00130358" w14:paraId="6E1FC52C"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DCBCCEB" w14:textId="77777777" w:rsidR="00123ECE" w:rsidRPr="00130358" w:rsidRDefault="00123ECE" w:rsidP="00D62538">
            <w:pPr>
              <w:pStyle w:val="TAL"/>
              <w:keepNext w:val="0"/>
              <w:keepLines w:val="0"/>
              <w:rPr>
                <w:bCs/>
                <w:szCs w:val="16"/>
              </w:rPr>
            </w:pPr>
            <w:r w:rsidRPr="00130358">
              <w:rPr>
                <w:bCs/>
                <w:position w:val="-12"/>
                <w:szCs w:val="16"/>
              </w:rPr>
              <w:object w:dxaOrig="800" w:dyaOrig="380" w14:anchorId="24F836F6">
                <v:shape id="_x0000_i1040" type="#_x0000_t75" style="width:39.75pt;height:18.75pt" o:ole="" fillcolor="window">
                  <v:imagedata r:id="rId11" o:title=""/>
                </v:shape>
                <o:OLEObject Type="Embed" ProgID="Equation.3" ShapeID="_x0000_i1040" DrawAspect="Content" ObjectID="_1736593531" r:id="rId26"/>
              </w:object>
            </w:r>
          </w:p>
        </w:tc>
        <w:tc>
          <w:tcPr>
            <w:tcW w:w="813" w:type="pct"/>
            <w:tcBorders>
              <w:top w:val="single" w:sz="4" w:space="0" w:color="auto"/>
              <w:left w:val="single" w:sz="4" w:space="0" w:color="auto"/>
              <w:bottom w:val="single" w:sz="4" w:space="0" w:color="auto"/>
              <w:right w:val="single" w:sz="4" w:space="0" w:color="auto"/>
            </w:tcBorders>
            <w:vAlign w:val="center"/>
          </w:tcPr>
          <w:p w14:paraId="6E8130CE" w14:textId="77777777" w:rsidR="00123ECE" w:rsidRPr="00130358" w:rsidRDefault="00123ECE" w:rsidP="00D62538">
            <w:pPr>
              <w:pStyle w:val="TAC"/>
              <w:keepNext w:val="0"/>
              <w:keepLines w:val="0"/>
            </w:pPr>
            <w:r w:rsidRPr="00130358">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6D3A3C14" w14:textId="77777777" w:rsidR="00123ECE" w:rsidRPr="00130358" w:rsidRDefault="00123ECE" w:rsidP="00D62538">
            <w:pPr>
              <w:pStyle w:val="TAC"/>
              <w:keepNext w:val="0"/>
              <w:keepLines w:val="0"/>
            </w:pPr>
            <w:r w:rsidRPr="00130358">
              <w:t>4</w:t>
            </w:r>
          </w:p>
        </w:tc>
      </w:tr>
      <w:tr w:rsidR="00123ECE" w:rsidRPr="00130358" w14:paraId="02F2C2C5" w14:textId="77777777" w:rsidTr="00483222">
        <w:trPr>
          <w:jc w:val="center"/>
        </w:trPr>
        <w:tc>
          <w:tcPr>
            <w:tcW w:w="1778" w:type="pct"/>
            <w:tcBorders>
              <w:top w:val="single" w:sz="4" w:space="0" w:color="auto"/>
              <w:left w:val="single" w:sz="4" w:space="0" w:color="auto"/>
              <w:bottom w:val="single" w:sz="4" w:space="0" w:color="auto"/>
              <w:right w:val="single" w:sz="4" w:space="0" w:color="auto"/>
            </w:tcBorders>
          </w:tcPr>
          <w:p w14:paraId="53DC1734" w14:textId="5847E32D" w:rsidR="00123ECE" w:rsidRPr="00130358" w:rsidRDefault="00123ECE" w:rsidP="00D62538">
            <w:pPr>
              <w:pStyle w:val="TAL"/>
              <w:keepNext w:val="0"/>
              <w:keepLines w:val="0"/>
              <w:rPr>
                <w:bCs/>
                <w:szCs w:val="16"/>
              </w:rPr>
            </w:pPr>
            <w:r w:rsidRPr="00130358">
              <w:rPr>
                <w:bCs/>
                <w:szCs w:val="16"/>
              </w:rPr>
              <w:t>Propagation</w:t>
            </w:r>
            <w:r w:rsidR="00D62538" w:rsidRPr="00130358">
              <w:rPr>
                <w:bCs/>
                <w:szCs w:val="16"/>
              </w:rPr>
              <w:t xml:space="preserve"> </w:t>
            </w:r>
            <w:r w:rsidRPr="00130358">
              <w:rPr>
                <w:bCs/>
                <w:szCs w:val="16"/>
              </w:rPr>
              <w:t>Condition</w:t>
            </w:r>
          </w:p>
        </w:tc>
        <w:tc>
          <w:tcPr>
            <w:tcW w:w="813" w:type="pct"/>
            <w:tcBorders>
              <w:top w:val="single" w:sz="4" w:space="0" w:color="auto"/>
              <w:left w:val="single" w:sz="4" w:space="0" w:color="auto"/>
              <w:bottom w:val="single" w:sz="4" w:space="0" w:color="auto"/>
              <w:right w:val="single" w:sz="4" w:space="0" w:color="auto"/>
            </w:tcBorders>
            <w:vAlign w:val="center"/>
          </w:tcPr>
          <w:p w14:paraId="3D730739"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0E8EDAD" w14:textId="77777777" w:rsidR="00123ECE" w:rsidRPr="00130358" w:rsidRDefault="00123ECE" w:rsidP="00D62538">
            <w:pPr>
              <w:pStyle w:val="TAC"/>
              <w:keepNext w:val="0"/>
              <w:keepLines w:val="0"/>
            </w:pPr>
            <w:r w:rsidRPr="00130358">
              <w:t>AWGN</w:t>
            </w:r>
          </w:p>
        </w:tc>
      </w:tr>
      <w:tr w:rsidR="00123ECE" w:rsidRPr="00130358" w14:paraId="2BDF76CF" w14:textId="77777777" w:rsidTr="0048322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626A688" w14:textId="7C4BC7EB" w:rsidR="00123ECE" w:rsidRPr="00130358" w:rsidRDefault="00483222" w:rsidP="00D62538">
            <w:pPr>
              <w:pStyle w:val="TAN"/>
              <w:keepNext w:val="0"/>
              <w:keepLines w:val="0"/>
            </w:pPr>
            <w:r w:rsidRPr="00130358">
              <w:t>NOTE 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03CF7FC5" w14:textId="55CEA5FF" w:rsidR="00123ECE" w:rsidRPr="00130358" w:rsidRDefault="00483222" w:rsidP="00D62538">
            <w:pPr>
              <w:pStyle w:val="TAN"/>
              <w:keepNext w:val="0"/>
              <w:keepLines w:val="0"/>
            </w:pPr>
            <w:r w:rsidRPr="00130358">
              <w:t>NOTE 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61613F07">
                <v:shape id="_x0000_i1041" type="#_x0000_t75" style="width:20.25pt;height:18.75pt" o:ole="" fillcolor="window">
                  <v:imagedata r:id="rId7" o:title=""/>
                </v:shape>
                <o:OLEObject Type="Embed" ProgID="Equation.3" ShapeID="_x0000_i1041" DrawAspect="Content" ObjectID="_1736593532" r:id="rId27"/>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4A6550F4" w14:textId="3347A752" w:rsidR="00123ECE" w:rsidRPr="00130358" w:rsidRDefault="00483222" w:rsidP="00D62538">
            <w:pPr>
              <w:pStyle w:val="TAN"/>
              <w:keepNext w:val="0"/>
              <w:keepLines w:val="0"/>
            </w:pPr>
            <w:r w:rsidRPr="00130358">
              <w:t>NOTE 3:</w:t>
            </w:r>
            <w:r w:rsidRPr="00130358">
              <w:tab/>
            </w:r>
            <w:r w:rsidR="00123ECE" w:rsidRPr="00130358">
              <w:t>RSRP</w:t>
            </w:r>
            <w:r w:rsidR="00D62538" w:rsidRPr="00130358">
              <w:t xml:space="preserve"> </w:t>
            </w:r>
            <w:r w:rsidR="00123ECE" w:rsidRPr="00130358">
              <w:t>and</w:t>
            </w:r>
            <w:r w:rsidR="00D62538" w:rsidRPr="00130358">
              <w:t xml:space="preserve"> </w:t>
            </w:r>
            <w:smartTag w:uri="urn:schemas-microsoft-com:office:smarttags" w:element="stockticker">
              <w:r w:rsidR="00123ECE" w:rsidRPr="00130358">
                <w:t>SCH</w:t>
              </w:r>
            </w:smartTag>
            <w:r w:rsidR="00123ECE" w:rsidRPr="00130358">
              <w:t>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36DDB8B1" w14:textId="77777777" w:rsidR="00123ECE" w:rsidRPr="00130358" w:rsidRDefault="00123ECE" w:rsidP="00D62538"/>
    <w:p w14:paraId="730341CE" w14:textId="77777777" w:rsidR="00123ECE" w:rsidRPr="00130358" w:rsidRDefault="00123ECE" w:rsidP="00D62538">
      <w:pPr>
        <w:pStyle w:val="TH"/>
        <w:keepNext w:val="0"/>
        <w:keepLines w:val="0"/>
      </w:pPr>
      <w:r w:rsidRPr="00130358">
        <w:t>Table 9.4.1.5-</w:t>
      </w:r>
      <w:r w:rsidRPr="00130358">
        <w:rPr>
          <w:lang w:eastAsia="zh-CN"/>
        </w:rPr>
        <w:t>3</w:t>
      </w:r>
      <w:r w:rsidRPr="00130358">
        <w:t xml:space="preserve">: UTRAN FDD cell specific test parameters for UTRAN FDD CPICH </w:t>
      </w:r>
      <w:proofErr w:type="spellStart"/>
      <w:r w:rsidRPr="00130358">
        <w:t>Ec</w:t>
      </w:r>
      <w:proofErr w:type="spellEnd"/>
      <w:r w:rsidRPr="00130358">
        <w:t>/No absolute measurement accuracy test in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87"/>
        <w:gridCol w:w="1701"/>
        <w:gridCol w:w="851"/>
        <w:gridCol w:w="2085"/>
        <w:gridCol w:w="2086"/>
        <w:gridCol w:w="2086"/>
      </w:tblGrid>
      <w:tr w:rsidR="00123ECE" w:rsidRPr="00130358" w14:paraId="6B8A6F0E" w14:textId="77777777" w:rsidTr="00D62538">
        <w:trPr>
          <w:cantSplit/>
          <w:jc w:val="center"/>
        </w:trPr>
        <w:tc>
          <w:tcPr>
            <w:tcW w:w="2288" w:type="dxa"/>
            <w:gridSpan w:val="2"/>
            <w:vMerge w:val="restart"/>
            <w:vAlign w:val="center"/>
          </w:tcPr>
          <w:p w14:paraId="5F005E11" w14:textId="77777777" w:rsidR="00123ECE" w:rsidRPr="00130358" w:rsidRDefault="00123ECE" w:rsidP="00D62538">
            <w:pPr>
              <w:pStyle w:val="TAH"/>
              <w:keepNext w:val="0"/>
              <w:keepLines w:val="0"/>
            </w:pPr>
            <w:r w:rsidRPr="00130358">
              <w:t>Parameter</w:t>
            </w:r>
          </w:p>
        </w:tc>
        <w:tc>
          <w:tcPr>
            <w:tcW w:w="851" w:type="dxa"/>
            <w:vMerge w:val="restart"/>
            <w:vAlign w:val="center"/>
          </w:tcPr>
          <w:p w14:paraId="2C25911D" w14:textId="77777777" w:rsidR="00123ECE" w:rsidRPr="00130358" w:rsidRDefault="00123ECE" w:rsidP="00D62538">
            <w:pPr>
              <w:pStyle w:val="TAH"/>
              <w:keepNext w:val="0"/>
              <w:keepLines w:val="0"/>
            </w:pPr>
            <w:r w:rsidRPr="00130358">
              <w:t>Unit</w:t>
            </w:r>
          </w:p>
        </w:tc>
        <w:tc>
          <w:tcPr>
            <w:tcW w:w="2085" w:type="dxa"/>
            <w:vAlign w:val="center"/>
          </w:tcPr>
          <w:p w14:paraId="383CBE55" w14:textId="6CE971BE" w:rsidR="00123ECE" w:rsidRPr="00130358" w:rsidRDefault="00123ECE" w:rsidP="00D62538">
            <w:pPr>
              <w:pStyle w:val="TAH"/>
              <w:keepNext w:val="0"/>
              <w:keepLines w:val="0"/>
            </w:pPr>
            <w:r w:rsidRPr="00130358">
              <w:t>Test</w:t>
            </w:r>
            <w:r w:rsidR="00D62538" w:rsidRPr="00130358">
              <w:t xml:space="preserve"> </w:t>
            </w:r>
            <w:r w:rsidRPr="00130358">
              <w:t>1</w:t>
            </w:r>
          </w:p>
        </w:tc>
        <w:tc>
          <w:tcPr>
            <w:tcW w:w="2086" w:type="dxa"/>
            <w:vAlign w:val="center"/>
          </w:tcPr>
          <w:p w14:paraId="0D5E9095" w14:textId="4C20CD66" w:rsidR="00123ECE" w:rsidRPr="00130358" w:rsidRDefault="00123ECE" w:rsidP="00D62538">
            <w:pPr>
              <w:pStyle w:val="TAH"/>
              <w:keepNext w:val="0"/>
              <w:keepLines w:val="0"/>
            </w:pPr>
            <w:r w:rsidRPr="00130358">
              <w:t>Test</w:t>
            </w:r>
            <w:r w:rsidR="00D62538" w:rsidRPr="00130358">
              <w:t xml:space="preserve"> </w:t>
            </w:r>
            <w:r w:rsidRPr="00130358">
              <w:t>2</w:t>
            </w:r>
          </w:p>
        </w:tc>
        <w:tc>
          <w:tcPr>
            <w:tcW w:w="2086" w:type="dxa"/>
            <w:vAlign w:val="center"/>
          </w:tcPr>
          <w:p w14:paraId="7FDD6576" w14:textId="142573FE"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52FC432B" w14:textId="77777777" w:rsidTr="00D62538">
        <w:trPr>
          <w:cantSplit/>
          <w:jc w:val="center"/>
        </w:trPr>
        <w:tc>
          <w:tcPr>
            <w:tcW w:w="2288" w:type="dxa"/>
            <w:gridSpan w:val="2"/>
            <w:vMerge/>
            <w:vAlign w:val="center"/>
          </w:tcPr>
          <w:p w14:paraId="38D34A6C" w14:textId="77777777" w:rsidR="00123ECE" w:rsidRPr="00130358" w:rsidRDefault="00123ECE" w:rsidP="00D62538">
            <w:pPr>
              <w:pStyle w:val="TAH"/>
              <w:keepNext w:val="0"/>
              <w:keepLines w:val="0"/>
            </w:pPr>
          </w:p>
        </w:tc>
        <w:tc>
          <w:tcPr>
            <w:tcW w:w="851" w:type="dxa"/>
            <w:vMerge/>
            <w:vAlign w:val="center"/>
          </w:tcPr>
          <w:p w14:paraId="1CDADF16" w14:textId="77777777" w:rsidR="00123ECE" w:rsidRPr="00130358" w:rsidRDefault="00123ECE" w:rsidP="00D62538">
            <w:pPr>
              <w:pStyle w:val="TAH"/>
              <w:keepNext w:val="0"/>
              <w:keepLines w:val="0"/>
            </w:pPr>
          </w:p>
        </w:tc>
        <w:tc>
          <w:tcPr>
            <w:tcW w:w="2085" w:type="dxa"/>
            <w:vAlign w:val="center"/>
          </w:tcPr>
          <w:p w14:paraId="13AD1E45" w14:textId="4ADA8DE9"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736EF748" w14:textId="67BBB344"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03118A88" w14:textId="728DFBA1" w:rsidR="00123ECE" w:rsidRPr="00130358" w:rsidRDefault="00123ECE" w:rsidP="00D62538">
            <w:pPr>
              <w:pStyle w:val="TAH"/>
              <w:keepNext w:val="0"/>
              <w:keepLines w:val="0"/>
            </w:pPr>
            <w:r w:rsidRPr="00130358">
              <w:t>Cell</w:t>
            </w:r>
            <w:r w:rsidR="00D62538" w:rsidRPr="00130358">
              <w:t xml:space="preserve"> </w:t>
            </w:r>
            <w:r w:rsidRPr="00130358">
              <w:t>2</w:t>
            </w:r>
          </w:p>
        </w:tc>
      </w:tr>
      <w:tr w:rsidR="00123ECE" w:rsidRPr="00130358" w14:paraId="1AA923AC" w14:textId="77777777" w:rsidTr="00D62538">
        <w:trPr>
          <w:cantSplit/>
          <w:jc w:val="center"/>
        </w:trPr>
        <w:tc>
          <w:tcPr>
            <w:tcW w:w="2288" w:type="dxa"/>
            <w:gridSpan w:val="2"/>
            <w:vAlign w:val="center"/>
          </w:tcPr>
          <w:p w14:paraId="32A9B891" w14:textId="77777777" w:rsidR="00123ECE" w:rsidRPr="00130358" w:rsidRDefault="00123ECE" w:rsidP="00D62538">
            <w:pPr>
              <w:pStyle w:val="TAC"/>
              <w:keepNext w:val="0"/>
              <w:keepLines w:val="0"/>
            </w:pPr>
            <w:proofErr w:type="spellStart"/>
            <w:r w:rsidRPr="00130358">
              <w:t>CPICH_Ec</w:t>
            </w:r>
            <w:proofErr w:type="spellEnd"/>
            <w:r w:rsidRPr="00130358">
              <w:t>/</w:t>
            </w:r>
            <w:proofErr w:type="spellStart"/>
            <w:r w:rsidRPr="00130358">
              <w:t>Ior</w:t>
            </w:r>
            <w:proofErr w:type="spellEnd"/>
          </w:p>
        </w:tc>
        <w:tc>
          <w:tcPr>
            <w:tcW w:w="851" w:type="dxa"/>
            <w:vAlign w:val="center"/>
          </w:tcPr>
          <w:p w14:paraId="341A6B64" w14:textId="77777777" w:rsidR="00123ECE" w:rsidRPr="00130358" w:rsidRDefault="00123ECE" w:rsidP="00D62538">
            <w:pPr>
              <w:pStyle w:val="TAC"/>
              <w:keepNext w:val="0"/>
              <w:keepLines w:val="0"/>
            </w:pPr>
            <w:r w:rsidRPr="00130358">
              <w:t>dB</w:t>
            </w:r>
          </w:p>
        </w:tc>
        <w:tc>
          <w:tcPr>
            <w:tcW w:w="2085" w:type="dxa"/>
            <w:vAlign w:val="center"/>
          </w:tcPr>
          <w:p w14:paraId="7496B790" w14:textId="77777777" w:rsidR="00123ECE" w:rsidRPr="00130358" w:rsidRDefault="00123ECE" w:rsidP="00D62538">
            <w:pPr>
              <w:pStyle w:val="TAC"/>
              <w:keepNext w:val="0"/>
              <w:keepLines w:val="0"/>
            </w:pPr>
            <w:r w:rsidRPr="00130358">
              <w:t>-10</w:t>
            </w:r>
          </w:p>
        </w:tc>
        <w:tc>
          <w:tcPr>
            <w:tcW w:w="2086" w:type="dxa"/>
            <w:vAlign w:val="center"/>
          </w:tcPr>
          <w:p w14:paraId="550D0027" w14:textId="77777777" w:rsidR="00123ECE" w:rsidRPr="00130358" w:rsidRDefault="00123ECE" w:rsidP="00D62538">
            <w:pPr>
              <w:pStyle w:val="TAC"/>
              <w:keepNext w:val="0"/>
              <w:keepLines w:val="0"/>
            </w:pPr>
            <w:r w:rsidRPr="00130358">
              <w:t>-10</w:t>
            </w:r>
          </w:p>
        </w:tc>
        <w:tc>
          <w:tcPr>
            <w:tcW w:w="2086" w:type="dxa"/>
            <w:vAlign w:val="center"/>
          </w:tcPr>
          <w:p w14:paraId="6ECBC749" w14:textId="77777777" w:rsidR="00123ECE" w:rsidRPr="00130358" w:rsidRDefault="00123ECE" w:rsidP="00D62538">
            <w:pPr>
              <w:pStyle w:val="TAC"/>
              <w:keepNext w:val="0"/>
              <w:keepLines w:val="0"/>
            </w:pPr>
            <w:r w:rsidRPr="00130358">
              <w:t>-10</w:t>
            </w:r>
          </w:p>
        </w:tc>
      </w:tr>
      <w:tr w:rsidR="00123ECE" w:rsidRPr="00130358" w14:paraId="75C4C18B" w14:textId="77777777" w:rsidTr="00D62538">
        <w:trPr>
          <w:cantSplit/>
          <w:jc w:val="center"/>
        </w:trPr>
        <w:tc>
          <w:tcPr>
            <w:tcW w:w="2288" w:type="dxa"/>
            <w:gridSpan w:val="2"/>
            <w:vAlign w:val="center"/>
          </w:tcPr>
          <w:p w14:paraId="65CA438A" w14:textId="77777777" w:rsidR="00123ECE" w:rsidRPr="00130358" w:rsidRDefault="00123ECE" w:rsidP="00D62538">
            <w:pPr>
              <w:pStyle w:val="TAC"/>
              <w:keepNext w:val="0"/>
              <w:keepLines w:val="0"/>
            </w:pPr>
            <w:proofErr w:type="spellStart"/>
            <w:r w:rsidRPr="00130358">
              <w:t>PCCPCH_Ec</w:t>
            </w:r>
            <w:proofErr w:type="spellEnd"/>
            <w:r w:rsidRPr="00130358">
              <w:t>/</w:t>
            </w:r>
            <w:proofErr w:type="spellStart"/>
            <w:r w:rsidRPr="00130358">
              <w:t>Ior</w:t>
            </w:r>
            <w:proofErr w:type="spellEnd"/>
          </w:p>
        </w:tc>
        <w:tc>
          <w:tcPr>
            <w:tcW w:w="851" w:type="dxa"/>
            <w:vAlign w:val="center"/>
          </w:tcPr>
          <w:p w14:paraId="1B8DFEF8" w14:textId="77777777" w:rsidR="00123ECE" w:rsidRPr="00130358" w:rsidRDefault="00123ECE" w:rsidP="00D62538">
            <w:pPr>
              <w:pStyle w:val="TAC"/>
              <w:keepNext w:val="0"/>
              <w:keepLines w:val="0"/>
            </w:pPr>
            <w:r w:rsidRPr="00130358">
              <w:t>dB</w:t>
            </w:r>
          </w:p>
        </w:tc>
        <w:tc>
          <w:tcPr>
            <w:tcW w:w="2085" w:type="dxa"/>
            <w:vAlign w:val="center"/>
          </w:tcPr>
          <w:p w14:paraId="317B30E8" w14:textId="77777777" w:rsidR="00123ECE" w:rsidRPr="00130358" w:rsidRDefault="00123ECE" w:rsidP="00D62538">
            <w:pPr>
              <w:pStyle w:val="TAC"/>
              <w:keepNext w:val="0"/>
              <w:keepLines w:val="0"/>
            </w:pPr>
            <w:r w:rsidRPr="00130358">
              <w:t>-12</w:t>
            </w:r>
          </w:p>
        </w:tc>
        <w:tc>
          <w:tcPr>
            <w:tcW w:w="2086" w:type="dxa"/>
            <w:vAlign w:val="center"/>
          </w:tcPr>
          <w:p w14:paraId="5E1012B0" w14:textId="77777777" w:rsidR="00123ECE" w:rsidRPr="00130358" w:rsidRDefault="00123ECE" w:rsidP="00D62538">
            <w:pPr>
              <w:pStyle w:val="TAC"/>
              <w:keepNext w:val="0"/>
              <w:keepLines w:val="0"/>
            </w:pPr>
            <w:r w:rsidRPr="00130358">
              <w:t>-12</w:t>
            </w:r>
          </w:p>
        </w:tc>
        <w:tc>
          <w:tcPr>
            <w:tcW w:w="2086" w:type="dxa"/>
            <w:vAlign w:val="center"/>
          </w:tcPr>
          <w:p w14:paraId="29A9E50C" w14:textId="77777777" w:rsidR="00123ECE" w:rsidRPr="00130358" w:rsidRDefault="00123ECE" w:rsidP="00D62538">
            <w:pPr>
              <w:pStyle w:val="TAC"/>
              <w:keepNext w:val="0"/>
              <w:keepLines w:val="0"/>
            </w:pPr>
            <w:r w:rsidRPr="00130358">
              <w:t>-12</w:t>
            </w:r>
          </w:p>
        </w:tc>
      </w:tr>
      <w:tr w:rsidR="00123ECE" w:rsidRPr="00130358" w14:paraId="209B46D4" w14:textId="77777777" w:rsidTr="00D62538">
        <w:trPr>
          <w:cantSplit/>
          <w:jc w:val="center"/>
        </w:trPr>
        <w:tc>
          <w:tcPr>
            <w:tcW w:w="2288" w:type="dxa"/>
            <w:gridSpan w:val="2"/>
            <w:vAlign w:val="center"/>
          </w:tcPr>
          <w:p w14:paraId="1841D694" w14:textId="77777777" w:rsidR="00123ECE" w:rsidRPr="00130358" w:rsidRDefault="00123ECE" w:rsidP="00D62538">
            <w:pPr>
              <w:pStyle w:val="TAC"/>
              <w:keepNext w:val="0"/>
              <w:keepLines w:val="0"/>
            </w:pPr>
            <w:proofErr w:type="spellStart"/>
            <w:smartTag w:uri="urn:schemas-microsoft-com:office:smarttags" w:element="stockticker">
              <w:r w:rsidRPr="00130358">
                <w:t>SCH</w:t>
              </w:r>
            </w:smartTag>
            <w:r w:rsidRPr="00130358">
              <w:t>_Ec</w:t>
            </w:r>
            <w:proofErr w:type="spellEnd"/>
            <w:r w:rsidRPr="00130358">
              <w:t>/</w:t>
            </w:r>
            <w:proofErr w:type="spellStart"/>
            <w:r w:rsidRPr="00130358">
              <w:t>Ior</w:t>
            </w:r>
            <w:proofErr w:type="spellEnd"/>
          </w:p>
        </w:tc>
        <w:tc>
          <w:tcPr>
            <w:tcW w:w="851" w:type="dxa"/>
            <w:vAlign w:val="center"/>
          </w:tcPr>
          <w:p w14:paraId="30D1A097" w14:textId="77777777" w:rsidR="00123ECE" w:rsidRPr="00130358" w:rsidRDefault="00123ECE" w:rsidP="00D62538">
            <w:pPr>
              <w:pStyle w:val="TAC"/>
              <w:keepNext w:val="0"/>
              <w:keepLines w:val="0"/>
            </w:pPr>
            <w:r w:rsidRPr="00130358">
              <w:t>dB</w:t>
            </w:r>
          </w:p>
        </w:tc>
        <w:tc>
          <w:tcPr>
            <w:tcW w:w="2085" w:type="dxa"/>
            <w:vAlign w:val="center"/>
          </w:tcPr>
          <w:p w14:paraId="750A9CDD" w14:textId="77777777" w:rsidR="00123ECE" w:rsidRPr="00130358" w:rsidRDefault="00123ECE" w:rsidP="00D62538">
            <w:pPr>
              <w:pStyle w:val="TAC"/>
              <w:keepNext w:val="0"/>
              <w:keepLines w:val="0"/>
            </w:pPr>
            <w:r w:rsidRPr="00130358">
              <w:t>-12</w:t>
            </w:r>
          </w:p>
        </w:tc>
        <w:tc>
          <w:tcPr>
            <w:tcW w:w="2086" w:type="dxa"/>
            <w:vAlign w:val="center"/>
          </w:tcPr>
          <w:p w14:paraId="3330CC96" w14:textId="77777777" w:rsidR="00123ECE" w:rsidRPr="00130358" w:rsidRDefault="00123ECE" w:rsidP="00D62538">
            <w:pPr>
              <w:pStyle w:val="TAC"/>
              <w:keepNext w:val="0"/>
              <w:keepLines w:val="0"/>
            </w:pPr>
            <w:r w:rsidRPr="00130358">
              <w:t>-12</w:t>
            </w:r>
          </w:p>
        </w:tc>
        <w:tc>
          <w:tcPr>
            <w:tcW w:w="2086" w:type="dxa"/>
            <w:vAlign w:val="center"/>
          </w:tcPr>
          <w:p w14:paraId="72256B88" w14:textId="77777777" w:rsidR="00123ECE" w:rsidRPr="00130358" w:rsidRDefault="00123ECE" w:rsidP="00D62538">
            <w:pPr>
              <w:pStyle w:val="TAC"/>
              <w:keepNext w:val="0"/>
              <w:keepLines w:val="0"/>
            </w:pPr>
            <w:r w:rsidRPr="00130358">
              <w:t>-12</w:t>
            </w:r>
          </w:p>
        </w:tc>
      </w:tr>
      <w:tr w:rsidR="00123ECE" w:rsidRPr="00130358" w14:paraId="5FA68A84" w14:textId="77777777" w:rsidTr="00D62538">
        <w:trPr>
          <w:cantSplit/>
          <w:jc w:val="center"/>
        </w:trPr>
        <w:tc>
          <w:tcPr>
            <w:tcW w:w="2288" w:type="dxa"/>
            <w:gridSpan w:val="2"/>
            <w:vAlign w:val="center"/>
          </w:tcPr>
          <w:p w14:paraId="7FF907C2" w14:textId="77777777" w:rsidR="00123ECE" w:rsidRPr="00130358" w:rsidRDefault="00123ECE" w:rsidP="00D62538">
            <w:pPr>
              <w:pStyle w:val="TAC"/>
              <w:keepNext w:val="0"/>
              <w:keepLines w:val="0"/>
            </w:pPr>
            <w:proofErr w:type="spellStart"/>
            <w:r w:rsidRPr="00130358">
              <w:t>PICH_Ec</w:t>
            </w:r>
            <w:proofErr w:type="spellEnd"/>
            <w:r w:rsidRPr="00130358">
              <w:t>/</w:t>
            </w:r>
            <w:proofErr w:type="spellStart"/>
            <w:r w:rsidRPr="00130358">
              <w:t>Ior</w:t>
            </w:r>
            <w:proofErr w:type="spellEnd"/>
          </w:p>
        </w:tc>
        <w:tc>
          <w:tcPr>
            <w:tcW w:w="851" w:type="dxa"/>
            <w:vAlign w:val="center"/>
          </w:tcPr>
          <w:p w14:paraId="0FAB8807" w14:textId="77777777" w:rsidR="00123ECE" w:rsidRPr="00130358" w:rsidRDefault="00123ECE" w:rsidP="00D62538">
            <w:pPr>
              <w:pStyle w:val="TAC"/>
              <w:keepNext w:val="0"/>
              <w:keepLines w:val="0"/>
            </w:pPr>
            <w:r w:rsidRPr="00130358">
              <w:t>dB</w:t>
            </w:r>
          </w:p>
        </w:tc>
        <w:tc>
          <w:tcPr>
            <w:tcW w:w="2085" w:type="dxa"/>
            <w:vAlign w:val="center"/>
          </w:tcPr>
          <w:p w14:paraId="428E3368" w14:textId="77777777" w:rsidR="00123ECE" w:rsidRPr="00130358" w:rsidRDefault="00123ECE" w:rsidP="00D62538">
            <w:pPr>
              <w:pStyle w:val="TAC"/>
              <w:keepNext w:val="0"/>
              <w:keepLines w:val="0"/>
            </w:pPr>
            <w:r w:rsidRPr="00130358">
              <w:t>-15</w:t>
            </w:r>
          </w:p>
        </w:tc>
        <w:tc>
          <w:tcPr>
            <w:tcW w:w="2086" w:type="dxa"/>
            <w:vAlign w:val="center"/>
          </w:tcPr>
          <w:p w14:paraId="645705D4" w14:textId="77777777" w:rsidR="00123ECE" w:rsidRPr="00130358" w:rsidRDefault="00123ECE" w:rsidP="00D62538">
            <w:pPr>
              <w:pStyle w:val="TAC"/>
              <w:keepNext w:val="0"/>
              <w:keepLines w:val="0"/>
            </w:pPr>
            <w:r w:rsidRPr="00130358">
              <w:t>-15</w:t>
            </w:r>
          </w:p>
        </w:tc>
        <w:tc>
          <w:tcPr>
            <w:tcW w:w="2086" w:type="dxa"/>
            <w:vAlign w:val="center"/>
          </w:tcPr>
          <w:p w14:paraId="7987892D" w14:textId="77777777" w:rsidR="00123ECE" w:rsidRPr="00130358" w:rsidRDefault="00123ECE" w:rsidP="00D62538">
            <w:pPr>
              <w:pStyle w:val="TAC"/>
              <w:keepNext w:val="0"/>
              <w:keepLines w:val="0"/>
            </w:pPr>
            <w:r w:rsidRPr="00130358">
              <w:t>-15</w:t>
            </w:r>
          </w:p>
        </w:tc>
      </w:tr>
      <w:tr w:rsidR="00123ECE" w:rsidRPr="00130358" w14:paraId="38C33F61" w14:textId="77777777" w:rsidTr="00D62538">
        <w:trPr>
          <w:cantSplit/>
          <w:jc w:val="center"/>
        </w:trPr>
        <w:tc>
          <w:tcPr>
            <w:tcW w:w="2288" w:type="dxa"/>
            <w:gridSpan w:val="2"/>
            <w:vAlign w:val="center"/>
          </w:tcPr>
          <w:p w14:paraId="131CDDDF" w14:textId="77777777" w:rsidR="00123ECE" w:rsidRPr="00130358" w:rsidRDefault="00123ECE" w:rsidP="00D62538">
            <w:pPr>
              <w:pStyle w:val="TAC"/>
              <w:keepNext w:val="0"/>
              <w:keepLines w:val="0"/>
            </w:pPr>
            <w:proofErr w:type="spellStart"/>
            <w:r w:rsidRPr="00130358">
              <w:t>DPCH_Ec</w:t>
            </w:r>
            <w:proofErr w:type="spellEnd"/>
            <w:r w:rsidRPr="00130358">
              <w:t>/</w:t>
            </w:r>
            <w:proofErr w:type="spellStart"/>
            <w:r w:rsidRPr="00130358">
              <w:t>Ior</w:t>
            </w:r>
            <w:proofErr w:type="spellEnd"/>
          </w:p>
        </w:tc>
        <w:tc>
          <w:tcPr>
            <w:tcW w:w="851" w:type="dxa"/>
            <w:vAlign w:val="center"/>
          </w:tcPr>
          <w:p w14:paraId="55786769" w14:textId="77777777" w:rsidR="00123ECE" w:rsidRPr="00130358" w:rsidRDefault="00123ECE" w:rsidP="00D62538">
            <w:pPr>
              <w:pStyle w:val="TAC"/>
              <w:keepNext w:val="0"/>
              <w:keepLines w:val="0"/>
            </w:pPr>
            <w:r w:rsidRPr="00130358">
              <w:t>dB</w:t>
            </w:r>
          </w:p>
        </w:tc>
        <w:tc>
          <w:tcPr>
            <w:tcW w:w="2085" w:type="dxa"/>
            <w:vAlign w:val="center"/>
          </w:tcPr>
          <w:p w14:paraId="07241837" w14:textId="77777777" w:rsidR="00123ECE" w:rsidRPr="00130358" w:rsidRDefault="00123ECE" w:rsidP="00D62538">
            <w:pPr>
              <w:pStyle w:val="TAC"/>
              <w:keepNext w:val="0"/>
              <w:keepLines w:val="0"/>
            </w:pPr>
            <w:r w:rsidRPr="00130358">
              <w:t>-</w:t>
            </w:r>
          </w:p>
        </w:tc>
        <w:tc>
          <w:tcPr>
            <w:tcW w:w="2086" w:type="dxa"/>
            <w:vAlign w:val="center"/>
          </w:tcPr>
          <w:p w14:paraId="0EC1AD22" w14:textId="77777777" w:rsidR="00123ECE" w:rsidRPr="00130358" w:rsidRDefault="00123ECE" w:rsidP="00D62538">
            <w:pPr>
              <w:pStyle w:val="TAC"/>
              <w:keepNext w:val="0"/>
              <w:keepLines w:val="0"/>
            </w:pPr>
            <w:r w:rsidRPr="00130358">
              <w:t>-</w:t>
            </w:r>
          </w:p>
        </w:tc>
        <w:tc>
          <w:tcPr>
            <w:tcW w:w="2086" w:type="dxa"/>
            <w:vAlign w:val="center"/>
          </w:tcPr>
          <w:p w14:paraId="371B98D7" w14:textId="77777777" w:rsidR="00123ECE" w:rsidRPr="00130358" w:rsidRDefault="00123ECE" w:rsidP="00D62538">
            <w:pPr>
              <w:pStyle w:val="TAC"/>
              <w:keepNext w:val="0"/>
              <w:keepLines w:val="0"/>
            </w:pPr>
            <w:r w:rsidRPr="00130358">
              <w:t>-</w:t>
            </w:r>
          </w:p>
        </w:tc>
      </w:tr>
      <w:tr w:rsidR="00123ECE" w:rsidRPr="00130358" w14:paraId="5B4BCAD7" w14:textId="77777777" w:rsidTr="00D62538">
        <w:trPr>
          <w:cantSplit/>
          <w:jc w:val="center"/>
        </w:trPr>
        <w:tc>
          <w:tcPr>
            <w:tcW w:w="2288" w:type="dxa"/>
            <w:gridSpan w:val="2"/>
            <w:vAlign w:val="center"/>
          </w:tcPr>
          <w:p w14:paraId="35634CD2" w14:textId="77777777" w:rsidR="00123ECE" w:rsidRPr="00130358" w:rsidRDefault="00123ECE" w:rsidP="00D62538">
            <w:pPr>
              <w:pStyle w:val="TAC"/>
              <w:keepNext w:val="0"/>
              <w:keepLines w:val="0"/>
            </w:pPr>
            <w:proofErr w:type="spellStart"/>
            <w:r w:rsidRPr="00130358">
              <w:t>OCNS_Ec</w:t>
            </w:r>
            <w:proofErr w:type="spellEnd"/>
            <w:r w:rsidRPr="00130358">
              <w:t>/</w:t>
            </w:r>
            <w:proofErr w:type="spellStart"/>
            <w:r w:rsidRPr="00130358">
              <w:t>Ior</w:t>
            </w:r>
            <w:proofErr w:type="spellEnd"/>
          </w:p>
        </w:tc>
        <w:tc>
          <w:tcPr>
            <w:tcW w:w="851" w:type="dxa"/>
            <w:vAlign w:val="center"/>
          </w:tcPr>
          <w:p w14:paraId="3D86F34C" w14:textId="77777777" w:rsidR="00123ECE" w:rsidRPr="00130358" w:rsidRDefault="00123ECE" w:rsidP="00D62538">
            <w:pPr>
              <w:pStyle w:val="TAC"/>
              <w:keepNext w:val="0"/>
              <w:keepLines w:val="0"/>
            </w:pPr>
            <w:r w:rsidRPr="00130358">
              <w:t>dB</w:t>
            </w:r>
          </w:p>
        </w:tc>
        <w:tc>
          <w:tcPr>
            <w:tcW w:w="2085" w:type="dxa"/>
            <w:vAlign w:val="center"/>
          </w:tcPr>
          <w:p w14:paraId="7D3090BC" w14:textId="77777777" w:rsidR="00123ECE" w:rsidRPr="00130358" w:rsidRDefault="00123ECE" w:rsidP="00D62538">
            <w:pPr>
              <w:pStyle w:val="TAC"/>
              <w:keepNext w:val="0"/>
              <w:keepLines w:val="0"/>
            </w:pPr>
            <w:r w:rsidRPr="00130358">
              <w:t>-0.94</w:t>
            </w:r>
          </w:p>
        </w:tc>
        <w:tc>
          <w:tcPr>
            <w:tcW w:w="2086" w:type="dxa"/>
            <w:vAlign w:val="center"/>
          </w:tcPr>
          <w:p w14:paraId="4B2D6C3D" w14:textId="77777777" w:rsidR="00123ECE" w:rsidRPr="00130358" w:rsidRDefault="00123ECE" w:rsidP="00D62538">
            <w:pPr>
              <w:pStyle w:val="TAC"/>
              <w:keepNext w:val="0"/>
              <w:keepLines w:val="0"/>
            </w:pPr>
            <w:r w:rsidRPr="00130358">
              <w:t>-0.94</w:t>
            </w:r>
          </w:p>
        </w:tc>
        <w:tc>
          <w:tcPr>
            <w:tcW w:w="2086" w:type="dxa"/>
            <w:vAlign w:val="center"/>
          </w:tcPr>
          <w:p w14:paraId="289E4863" w14:textId="77777777" w:rsidR="00123ECE" w:rsidRPr="00130358" w:rsidRDefault="00123ECE" w:rsidP="00D62538">
            <w:pPr>
              <w:pStyle w:val="TAC"/>
              <w:keepNext w:val="0"/>
              <w:keepLines w:val="0"/>
            </w:pPr>
            <w:r w:rsidRPr="00130358">
              <w:t>-0.94</w:t>
            </w:r>
          </w:p>
        </w:tc>
      </w:tr>
      <w:tr w:rsidR="00123ECE" w:rsidRPr="00130358" w14:paraId="6A29979B" w14:textId="77777777" w:rsidTr="00D62538">
        <w:trPr>
          <w:cantSplit/>
          <w:jc w:val="center"/>
        </w:trPr>
        <w:tc>
          <w:tcPr>
            <w:tcW w:w="587" w:type="dxa"/>
            <w:vMerge w:val="restart"/>
            <w:vAlign w:val="center"/>
          </w:tcPr>
          <w:p w14:paraId="05B181E3" w14:textId="77777777" w:rsidR="00123ECE" w:rsidRPr="00130358" w:rsidRDefault="00123ECE" w:rsidP="00D62538">
            <w:pPr>
              <w:pStyle w:val="TAC"/>
              <w:keepNext w:val="0"/>
              <w:keepLines w:val="0"/>
            </w:pPr>
            <w:proofErr w:type="spellStart"/>
            <w:r w:rsidRPr="00130358">
              <w:t>Ioc</w:t>
            </w:r>
            <w:proofErr w:type="spellEnd"/>
          </w:p>
        </w:tc>
        <w:tc>
          <w:tcPr>
            <w:tcW w:w="1701" w:type="dxa"/>
            <w:vAlign w:val="center"/>
          </w:tcPr>
          <w:p w14:paraId="05D08489" w14:textId="4CA034BB"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851" w:type="dxa"/>
            <w:vMerge w:val="restart"/>
            <w:vAlign w:val="center"/>
          </w:tcPr>
          <w:p w14:paraId="2B792F8C" w14:textId="6B05ECA4"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6321D50A" w14:textId="77777777" w:rsidR="00123ECE" w:rsidRPr="00130358" w:rsidRDefault="00123ECE" w:rsidP="00D62538">
            <w:pPr>
              <w:pStyle w:val="TAC"/>
              <w:keepNext w:val="0"/>
              <w:keepLines w:val="0"/>
            </w:pPr>
            <w:r w:rsidRPr="00130358">
              <w:t>-53.12</w:t>
            </w:r>
          </w:p>
        </w:tc>
        <w:tc>
          <w:tcPr>
            <w:tcW w:w="2086" w:type="dxa"/>
            <w:vMerge w:val="restart"/>
            <w:vAlign w:val="center"/>
          </w:tcPr>
          <w:p w14:paraId="23F6CFE7" w14:textId="77777777" w:rsidR="00123ECE" w:rsidRPr="00130358" w:rsidRDefault="00123ECE" w:rsidP="00D62538">
            <w:pPr>
              <w:pStyle w:val="TAC"/>
              <w:keepNext w:val="0"/>
              <w:keepLines w:val="0"/>
            </w:pPr>
            <w:r w:rsidRPr="00130358">
              <w:t>-87.27</w:t>
            </w:r>
          </w:p>
        </w:tc>
        <w:tc>
          <w:tcPr>
            <w:tcW w:w="2086" w:type="dxa"/>
            <w:vAlign w:val="center"/>
          </w:tcPr>
          <w:p w14:paraId="4E92A0A4" w14:textId="77777777" w:rsidR="00123ECE" w:rsidRPr="00130358" w:rsidRDefault="00123ECE" w:rsidP="00D62538">
            <w:pPr>
              <w:pStyle w:val="TAC"/>
              <w:keepNext w:val="0"/>
              <w:keepLines w:val="0"/>
            </w:pPr>
            <w:r w:rsidRPr="00130358">
              <w:t>-93.76</w:t>
            </w:r>
          </w:p>
        </w:tc>
      </w:tr>
      <w:tr w:rsidR="00123ECE" w:rsidRPr="00130358" w14:paraId="1AD66978" w14:textId="77777777" w:rsidTr="00D62538">
        <w:trPr>
          <w:cantSplit/>
          <w:jc w:val="center"/>
        </w:trPr>
        <w:tc>
          <w:tcPr>
            <w:tcW w:w="587" w:type="dxa"/>
            <w:vMerge/>
            <w:vAlign w:val="center"/>
          </w:tcPr>
          <w:p w14:paraId="58AA01F4" w14:textId="77777777" w:rsidR="00123ECE" w:rsidRPr="00130358" w:rsidRDefault="00123ECE" w:rsidP="00D62538">
            <w:pPr>
              <w:pStyle w:val="TAC"/>
              <w:keepNext w:val="0"/>
              <w:keepLines w:val="0"/>
            </w:pPr>
          </w:p>
        </w:tc>
        <w:tc>
          <w:tcPr>
            <w:tcW w:w="1701" w:type="dxa"/>
            <w:vAlign w:val="center"/>
          </w:tcPr>
          <w:p w14:paraId="0D19D605" w14:textId="678EDAC2"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851" w:type="dxa"/>
            <w:vMerge/>
            <w:vAlign w:val="center"/>
          </w:tcPr>
          <w:p w14:paraId="33343244" w14:textId="77777777" w:rsidR="00123ECE" w:rsidRPr="00130358" w:rsidRDefault="00123ECE" w:rsidP="00D62538">
            <w:pPr>
              <w:pStyle w:val="TAC"/>
              <w:keepNext w:val="0"/>
              <w:keepLines w:val="0"/>
            </w:pPr>
          </w:p>
        </w:tc>
        <w:tc>
          <w:tcPr>
            <w:tcW w:w="2085" w:type="dxa"/>
            <w:vMerge/>
            <w:vAlign w:val="center"/>
          </w:tcPr>
          <w:p w14:paraId="74793A3C" w14:textId="77777777" w:rsidR="00123ECE" w:rsidRPr="00130358" w:rsidRDefault="00123ECE" w:rsidP="00D62538">
            <w:pPr>
              <w:pStyle w:val="TAC"/>
              <w:keepNext w:val="0"/>
              <w:keepLines w:val="0"/>
            </w:pPr>
          </w:p>
        </w:tc>
        <w:tc>
          <w:tcPr>
            <w:tcW w:w="2086" w:type="dxa"/>
            <w:vMerge/>
            <w:vAlign w:val="center"/>
          </w:tcPr>
          <w:p w14:paraId="69BC0056" w14:textId="77777777" w:rsidR="00123ECE" w:rsidRPr="00130358" w:rsidRDefault="00123ECE" w:rsidP="00D62538">
            <w:pPr>
              <w:pStyle w:val="TAC"/>
              <w:keepNext w:val="0"/>
              <w:keepLines w:val="0"/>
            </w:pPr>
          </w:p>
        </w:tc>
        <w:tc>
          <w:tcPr>
            <w:tcW w:w="2086" w:type="dxa"/>
            <w:shd w:val="clear" w:color="auto" w:fill="auto"/>
            <w:vAlign w:val="center"/>
          </w:tcPr>
          <w:p w14:paraId="6C65DCD9" w14:textId="77777777" w:rsidR="00123ECE" w:rsidRPr="00130358" w:rsidRDefault="00123ECE" w:rsidP="00D62538">
            <w:pPr>
              <w:pStyle w:val="TAC"/>
              <w:keepNext w:val="0"/>
              <w:keepLines w:val="0"/>
            </w:pPr>
            <w:r w:rsidRPr="00130358">
              <w:t>-91.76</w:t>
            </w:r>
          </w:p>
        </w:tc>
      </w:tr>
      <w:tr w:rsidR="00123ECE" w:rsidRPr="00130358" w14:paraId="08E38139" w14:textId="77777777" w:rsidTr="00D62538">
        <w:trPr>
          <w:cantSplit/>
          <w:jc w:val="center"/>
        </w:trPr>
        <w:tc>
          <w:tcPr>
            <w:tcW w:w="587" w:type="dxa"/>
            <w:vMerge/>
            <w:vAlign w:val="center"/>
          </w:tcPr>
          <w:p w14:paraId="2E98E528" w14:textId="77777777" w:rsidR="00123ECE" w:rsidRPr="00130358" w:rsidRDefault="00123ECE" w:rsidP="00D62538">
            <w:pPr>
              <w:pStyle w:val="TAC"/>
              <w:keepNext w:val="0"/>
              <w:keepLines w:val="0"/>
            </w:pPr>
          </w:p>
        </w:tc>
        <w:tc>
          <w:tcPr>
            <w:tcW w:w="1701" w:type="dxa"/>
            <w:vAlign w:val="center"/>
          </w:tcPr>
          <w:p w14:paraId="3A9BEABA" w14:textId="4E2F8F62"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0A88A815" w14:textId="77777777" w:rsidR="00123ECE" w:rsidRPr="00130358" w:rsidRDefault="00123ECE" w:rsidP="00D62538">
            <w:pPr>
              <w:pStyle w:val="TAC"/>
              <w:keepNext w:val="0"/>
              <w:keepLines w:val="0"/>
            </w:pPr>
          </w:p>
        </w:tc>
        <w:tc>
          <w:tcPr>
            <w:tcW w:w="2085" w:type="dxa"/>
            <w:vMerge/>
            <w:vAlign w:val="center"/>
          </w:tcPr>
          <w:p w14:paraId="37A4DE2F" w14:textId="77777777" w:rsidR="00123ECE" w:rsidRPr="00130358" w:rsidRDefault="00123ECE" w:rsidP="00D62538">
            <w:pPr>
              <w:pStyle w:val="TAC"/>
              <w:keepNext w:val="0"/>
              <w:keepLines w:val="0"/>
            </w:pPr>
          </w:p>
        </w:tc>
        <w:tc>
          <w:tcPr>
            <w:tcW w:w="2086" w:type="dxa"/>
            <w:vMerge/>
            <w:vAlign w:val="center"/>
          </w:tcPr>
          <w:p w14:paraId="4AEC7F86" w14:textId="77777777" w:rsidR="00123ECE" w:rsidRPr="00130358" w:rsidRDefault="00123ECE" w:rsidP="00D62538">
            <w:pPr>
              <w:pStyle w:val="TAC"/>
              <w:keepNext w:val="0"/>
              <w:keepLines w:val="0"/>
            </w:pPr>
          </w:p>
        </w:tc>
        <w:tc>
          <w:tcPr>
            <w:tcW w:w="2086" w:type="dxa"/>
            <w:shd w:val="clear" w:color="auto" w:fill="auto"/>
            <w:vAlign w:val="center"/>
          </w:tcPr>
          <w:p w14:paraId="6DE51856" w14:textId="37362F73" w:rsidR="00123ECE" w:rsidRPr="00130358" w:rsidRDefault="00123ECE" w:rsidP="00D62538">
            <w:pPr>
              <w:pStyle w:val="TAC"/>
              <w:keepNext w:val="0"/>
              <w:keepLines w:val="0"/>
            </w:pPr>
            <w:r w:rsidRPr="00130358">
              <w:t>-90.26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283A70D4" w14:textId="77777777" w:rsidTr="00D62538">
        <w:trPr>
          <w:cantSplit/>
          <w:jc w:val="center"/>
        </w:trPr>
        <w:tc>
          <w:tcPr>
            <w:tcW w:w="587" w:type="dxa"/>
            <w:vMerge/>
            <w:vAlign w:val="center"/>
          </w:tcPr>
          <w:p w14:paraId="1AE1236D" w14:textId="77777777" w:rsidR="00123ECE" w:rsidRPr="00130358" w:rsidRDefault="00123ECE" w:rsidP="00D62538">
            <w:pPr>
              <w:pStyle w:val="TAC"/>
              <w:keepNext w:val="0"/>
              <w:keepLines w:val="0"/>
            </w:pPr>
          </w:p>
        </w:tc>
        <w:tc>
          <w:tcPr>
            <w:tcW w:w="1701" w:type="dxa"/>
            <w:vAlign w:val="center"/>
          </w:tcPr>
          <w:p w14:paraId="4A18DD85" w14:textId="702E03F0"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XXII</w:t>
            </w:r>
          </w:p>
        </w:tc>
        <w:tc>
          <w:tcPr>
            <w:tcW w:w="851" w:type="dxa"/>
            <w:vMerge/>
            <w:vAlign w:val="center"/>
          </w:tcPr>
          <w:p w14:paraId="36F717C0" w14:textId="77777777" w:rsidR="00123ECE" w:rsidRPr="00130358" w:rsidRDefault="00123ECE" w:rsidP="00D62538">
            <w:pPr>
              <w:pStyle w:val="TAC"/>
              <w:keepNext w:val="0"/>
              <w:keepLines w:val="0"/>
            </w:pPr>
          </w:p>
        </w:tc>
        <w:tc>
          <w:tcPr>
            <w:tcW w:w="2085" w:type="dxa"/>
            <w:vMerge/>
            <w:vAlign w:val="center"/>
          </w:tcPr>
          <w:p w14:paraId="4056F1D3" w14:textId="77777777" w:rsidR="00123ECE" w:rsidRPr="00130358" w:rsidRDefault="00123ECE" w:rsidP="00D62538">
            <w:pPr>
              <w:pStyle w:val="TAC"/>
              <w:keepNext w:val="0"/>
              <w:keepLines w:val="0"/>
            </w:pPr>
          </w:p>
        </w:tc>
        <w:tc>
          <w:tcPr>
            <w:tcW w:w="2086" w:type="dxa"/>
            <w:vMerge/>
            <w:vAlign w:val="center"/>
          </w:tcPr>
          <w:p w14:paraId="6287F3A8" w14:textId="77777777" w:rsidR="00123ECE" w:rsidRPr="00130358" w:rsidRDefault="00123ECE" w:rsidP="00D62538">
            <w:pPr>
              <w:pStyle w:val="TAC"/>
              <w:keepNext w:val="0"/>
              <w:keepLines w:val="0"/>
            </w:pPr>
          </w:p>
        </w:tc>
        <w:tc>
          <w:tcPr>
            <w:tcW w:w="2086" w:type="dxa"/>
            <w:vAlign w:val="center"/>
          </w:tcPr>
          <w:p w14:paraId="149B633A" w14:textId="77777777" w:rsidR="00123ECE" w:rsidRPr="00130358" w:rsidRDefault="00123ECE" w:rsidP="00D62538">
            <w:pPr>
              <w:pStyle w:val="TAC"/>
              <w:keepNext w:val="0"/>
              <w:keepLines w:val="0"/>
            </w:pPr>
            <w:r w:rsidRPr="00130358">
              <w:t>-90.76</w:t>
            </w:r>
          </w:p>
        </w:tc>
      </w:tr>
      <w:tr w:rsidR="00123ECE" w:rsidRPr="00130358" w14:paraId="205DBA0E" w14:textId="77777777" w:rsidTr="00D62538">
        <w:trPr>
          <w:cantSplit/>
          <w:jc w:val="center"/>
        </w:trPr>
        <w:tc>
          <w:tcPr>
            <w:tcW w:w="587" w:type="dxa"/>
            <w:vMerge/>
            <w:vAlign w:val="center"/>
          </w:tcPr>
          <w:p w14:paraId="650736CD" w14:textId="77777777" w:rsidR="00123ECE" w:rsidRPr="00130358" w:rsidRDefault="00123ECE" w:rsidP="00D62538">
            <w:pPr>
              <w:pStyle w:val="TAC"/>
              <w:keepNext w:val="0"/>
              <w:keepLines w:val="0"/>
            </w:pPr>
          </w:p>
        </w:tc>
        <w:tc>
          <w:tcPr>
            <w:tcW w:w="1701" w:type="dxa"/>
            <w:vAlign w:val="center"/>
          </w:tcPr>
          <w:p w14:paraId="60CE42BE" w14:textId="7DE2C71B"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63E35EEB" w14:textId="77777777" w:rsidR="00123ECE" w:rsidRPr="00130358" w:rsidRDefault="00123ECE" w:rsidP="00D62538">
            <w:pPr>
              <w:pStyle w:val="TAC"/>
              <w:keepNext w:val="0"/>
              <w:keepLines w:val="0"/>
            </w:pPr>
          </w:p>
        </w:tc>
        <w:tc>
          <w:tcPr>
            <w:tcW w:w="2085" w:type="dxa"/>
            <w:vMerge/>
            <w:vAlign w:val="center"/>
          </w:tcPr>
          <w:p w14:paraId="24BD4CCB" w14:textId="77777777" w:rsidR="00123ECE" w:rsidRPr="00130358" w:rsidRDefault="00123ECE" w:rsidP="00D62538">
            <w:pPr>
              <w:pStyle w:val="TAC"/>
              <w:keepNext w:val="0"/>
              <w:keepLines w:val="0"/>
            </w:pPr>
          </w:p>
        </w:tc>
        <w:tc>
          <w:tcPr>
            <w:tcW w:w="2086" w:type="dxa"/>
            <w:vMerge/>
            <w:vAlign w:val="center"/>
          </w:tcPr>
          <w:p w14:paraId="0D37BF0C" w14:textId="77777777" w:rsidR="00123ECE" w:rsidRPr="00130358" w:rsidRDefault="00123ECE" w:rsidP="00D62538">
            <w:pPr>
              <w:pStyle w:val="TAC"/>
              <w:keepNext w:val="0"/>
              <w:keepLines w:val="0"/>
            </w:pPr>
          </w:p>
        </w:tc>
        <w:tc>
          <w:tcPr>
            <w:tcW w:w="2086" w:type="dxa"/>
            <w:vAlign w:val="center"/>
          </w:tcPr>
          <w:p w14:paraId="2EA8E4C9" w14:textId="77777777" w:rsidR="00123ECE" w:rsidRPr="00130358" w:rsidRDefault="00123ECE" w:rsidP="00D62538">
            <w:pPr>
              <w:pStyle w:val="TAC"/>
              <w:keepNext w:val="0"/>
              <w:keepLines w:val="0"/>
            </w:pPr>
            <w:r w:rsidRPr="00130358">
              <w:t>-92.76</w:t>
            </w:r>
          </w:p>
        </w:tc>
      </w:tr>
      <w:tr w:rsidR="00123ECE" w:rsidRPr="00130358" w14:paraId="1C62630A" w14:textId="77777777" w:rsidTr="00D62538">
        <w:trPr>
          <w:jc w:val="center"/>
        </w:trPr>
        <w:tc>
          <w:tcPr>
            <w:tcW w:w="2288" w:type="dxa"/>
            <w:gridSpan w:val="2"/>
            <w:vAlign w:val="center"/>
          </w:tcPr>
          <w:p w14:paraId="46B7660E" w14:textId="77777777" w:rsidR="00123ECE" w:rsidRPr="00130358" w:rsidRDefault="00123ECE" w:rsidP="00D62538">
            <w:pPr>
              <w:pStyle w:val="TAC"/>
              <w:keepNext w:val="0"/>
              <w:keepLines w:val="0"/>
            </w:pPr>
            <w:proofErr w:type="spellStart"/>
            <w:r w:rsidRPr="00130358">
              <w:t>Îor</w:t>
            </w:r>
            <w:proofErr w:type="spellEnd"/>
            <w:r w:rsidRPr="00130358">
              <w:t>/</w:t>
            </w:r>
            <w:proofErr w:type="spellStart"/>
            <w:r w:rsidRPr="00130358">
              <w:t>Ioc</w:t>
            </w:r>
            <w:proofErr w:type="spellEnd"/>
          </w:p>
        </w:tc>
        <w:tc>
          <w:tcPr>
            <w:tcW w:w="851" w:type="dxa"/>
            <w:vAlign w:val="center"/>
          </w:tcPr>
          <w:p w14:paraId="04D2FF0E" w14:textId="77777777" w:rsidR="00123ECE" w:rsidRPr="00130358" w:rsidRDefault="00123ECE" w:rsidP="00D62538">
            <w:pPr>
              <w:pStyle w:val="TAC"/>
              <w:keepNext w:val="0"/>
              <w:keepLines w:val="0"/>
            </w:pPr>
            <w:r w:rsidRPr="00130358">
              <w:t>dB</w:t>
            </w:r>
          </w:p>
        </w:tc>
        <w:tc>
          <w:tcPr>
            <w:tcW w:w="2085" w:type="dxa"/>
            <w:vAlign w:val="center"/>
          </w:tcPr>
          <w:p w14:paraId="2D8F7901" w14:textId="77777777" w:rsidR="00123ECE" w:rsidRPr="00130358" w:rsidRDefault="00123ECE" w:rsidP="00D62538">
            <w:pPr>
              <w:pStyle w:val="TAC"/>
              <w:keepNext w:val="0"/>
              <w:keepLines w:val="0"/>
            </w:pPr>
            <w:r w:rsidRPr="00130358">
              <w:t>-1.45</w:t>
            </w:r>
          </w:p>
        </w:tc>
        <w:tc>
          <w:tcPr>
            <w:tcW w:w="2086" w:type="dxa"/>
            <w:vAlign w:val="center"/>
          </w:tcPr>
          <w:p w14:paraId="7421E8B0" w14:textId="77777777" w:rsidR="00123ECE" w:rsidRPr="00130358" w:rsidRDefault="00123ECE" w:rsidP="00D62538">
            <w:pPr>
              <w:pStyle w:val="TAC"/>
              <w:keepNext w:val="0"/>
              <w:keepLines w:val="0"/>
            </w:pPr>
            <w:r w:rsidRPr="00130358">
              <w:t>-4.4</w:t>
            </w:r>
          </w:p>
        </w:tc>
        <w:tc>
          <w:tcPr>
            <w:tcW w:w="2086" w:type="dxa"/>
            <w:vAlign w:val="center"/>
          </w:tcPr>
          <w:p w14:paraId="53E89329" w14:textId="77777777" w:rsidR="00123ECE" w:rsidRPr="00130358" w:rsidRDefault="00123ECE" w:rsidP="00D62538">
            <w:pPr>
              <w:pStyle w:val="TAC"/>
              <w:keepNext w:val="0"/>
              <w:keepLines w:val="0"/>
            </w:pPr>
            <w:r w:rsidRPr="00130358">
              <w:t>-9.14</w:t>
            </w:r>
          </w:p>
        </w:tc>
      </w:tr>
      <w:tr w:rsidR="00123ECE" w:rsidRPr="00130358" w14:paraId="3FDB91EA" w14:textId="77777777" w:rsidTr="00D62538">
        <w:trPr>
          <w:jc w:val="center"/>
        </w:trPr>
        <w:tc>
          <w:tcPr>
            <w:tcW w:w="2288" w:type="dxa"/>
            <w:gridSpan w:val="2"/>
            <w:vAlign w:val="center"/>
          </w:tcPr>
          <w:p w14:paraId="057E33A1" w14:textId="06192D88" w:rsidR="00123ECE" w:rsidRPr="00130358" w:rsidRDefault="00123ECE" w:rsidP="00D62538">
            <w:pPr>
              <w:pStyle w:val="TAC"/>
              <w:keepNext w:val="0"/>
              <w:keepLines w:val="0"/>
            </w:pP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Note</w:t>
            </w:r>
            <w:r w:rsidR="00D62538" w:rsidRPr="00130358">
              <w:t xml:space="preserve"> </w:t>
            </w:r>
            <w:r w:rsidRPr="00130358">
              <w:t>1</w:t>
            </w:r>
          </w:p>
        </w:tc>
        <w:tc>
          <w:tcPr>
            <w:tcW w:w="851" w:type="dxa"/>
            <w:vAlign w:val="center"/>
          </w:tcPr>
          <w:p w14:paraId="558F556B" w14:textId="77777777" w:rsidR="00123ECE" w:rsidRPr="00130358" w:rsidRDefault="00123ECE" w:rsidP="00D62538">
            <w:pPr>
              <w:pStyle w:val="TAC"/>
              <w:keepNext w:val="0"/>
              <w:keepLines w:val="0"/>
            </w:pPr>
            <w:r w:rsidRPr="00130358">
              <w:t>dBm</w:t>
            </w:r>
          </w:p>
        </w:tc>
        <w:tc>
          <w:tcPr>
            <w:tcW w:w="2085" w:type="dxa"/>
            <w:vAlign w:val="center"/>
          </w:tcPr>
          <w:p w14:paraId="76CCD0F8" w14:textId="77777777" w:rsidR="00123ECE" w:rsidRPr="00130358" w:rsidRDefault="00123ECE" w:rsidP="00D62538">
            <w:pPr>
              <w:pStyle w:val="TAC"/>
              <w:keepNext w:val="0"/>
              <w:keepLines w:val="0"/>
            </w:pPr>
            <w:r w:rsidRPr="00130358">
              <w:t>-13.8</w:t>
            </w:r>
          </w:p>
        </w:tc>
        <w:tc>
          <w:tcPr>
            <w:tcW w:w="2086" w:type="dxa"/>
            <w:vAlign w:val="center"/>
          </w:tcPr>
          <w:p w14:paraId="2A79B7E6" w14:textId="77777777" w:rsidR="00123ECE" w:rsidRPr="00130358" w:rsidRDefault="00123ECE" w:rsidP="00D62538">
            <w:pPr>
              <w:pStyle w:val="TAC"/>
              <w:keepNext w:val="0"/>
              <w:keepLines w:val="0"/>
            </w:pPr>
            <w:r w:rsidRPr="00130358">
              <w:t>-15.75</w:t>
            </w:r>
          </w:p>
        </w:tc>
        <w:tc>
          <w:tcPr>
            <w:tcW w:w="2086" w:type="dxa"/>
            <w:vAlign w:val="center"/>
          </w:tcPr>
          <w:p w14:paraId="1A90CB7F" w14:textId="77777777" w:rsidR="00123ECE" w:rsidRPr="00130358" w:rsidRDefault="00123ECE" w:rsidP="00D62538">
            <w:pPr>
              <w:pStyle w:val="TAC"/>
              <w:keepNext w:val="0"/>
              <w:keepLines w:val="0"/>
            </w:pPr>
            <w:r w:rsidRPr="00130358">
              <w:t>-19.64</w:t>
            </w:r>
          </w:p>
        </w:tc>
      </w:tr>
      <w:tr w:rsidR="00123ECE" w:rsidRPr="00130358" w14:paraId="51E27605" w14:textId="77777777" w:rsidTr="00D62538">
        <w:trPr>
          <w:cantSplit/>
          <w:jc w:val="center"/>
        </w:trPr>
        <w:tc>
          <w:tcPr>
            <w:tcW w:w="587" w:type="dxa"/>
            <w:vMerge w:val="restart"/>
            <w:vAlign w:val="center"/>
          </w:tcPr>
          <w:p w14:paraId="6579A27C" w14:textId="1712861B" w:rsidR="00123ECE" w:rsidRPr="00130358" w:rsidRDefault="00123ECE" w:rsidP="00D62538">
            <w:pPr>
              <w:pStyle w:val="TAC"/>
              <w:keepNext w:val="0"/>
              <w:keepLines w:val="0"/>
              <w:rPr>
                <w:sz w:val="16"/>
              </w:rPr>
            </w:pPr>
            <w:r w:rsidRPr="00130358">
              <w:rPr>
                <w:sz w:val="16"/>
              </w:rPr>
              <w:t>Io,</w:t>
            </w:r>
            <w:r w:rsidR="00D62538" w:rsidRPr="00130358">
              <w:rPr>
                <w:sz w:val="16"/>
              </w:rPr>
              <w:t xml:space="preserve"> </w:t>
            </w:r>
            <w:r w:rsidRPr="00130358">
              <w:rPr>
                <w:sz w:val="16"/>
              </w:rPr>
              <w:t>Note</w:t>
            </w:r>
            <w:r w:rsidR="00D62538" w:rsidRPr="00130358">
              <w:rPr>
                <w:sz w:val="16"/>
              </w:rPr>
              <w:t xml:space="preserve"> </w:t>
            </w:r>
            <w:r w:rsidRPr="00130358">
              <w:rPr>
                <w:sz w:val="16"/>
              </w:rPr>
              <w:t>1</w:t>
            </w:r>
          </w:p>
        </w:tc>
        <w:tc>
          <w:tcPr>
            <w:tcW w:w="1701" w:type="dxa"/>
            <w:vAlign w:val="center"/>
          </w:tcPr>
          <w:p w14:paraId="065B5F25" w14:textId="43732270"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w:t>
            </w:r>
            <w:r w:rsidR="00D62538" w:rsidRPr="00130358">
              <w:t xml:space="preserve"> </w:t>
            </w:r>
            <w:r w:rsidRPr="00130358">
              <w:t>XIX,</w:t>
            </w:r>
            <w:r w:rsidR="00D62538" w:rsidRPr="00130358">
              <w:t xml:space="preserve"> </w:t>
            </w:r>
            <w:r w:rsidRPr="00130358">
              <w:t>XXI</w:t>
            </w:r>
          </w:p>
        </w:tc>
        <w:tc>
          <w:tcPr>
            <w:tcW w:w="851" w:type="dxa"/>
            <w:vMerge w:val="restart"/>
            <w:vAlign w:val="center"/>
          </w:tcPr>
          <w:p w14:paraId="7A5DB7B9" w14:textId="3CBC6654"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785E37A1" w14:textId="77777777" w:rsidR="00123ECE" w:rsidRPr="00130358" w:rsidRDefault="00123ECE" w:rsidP="00D62538">
            <w:pPr>
              <w:pStyle w:val="TAC"/>
              <w:keepNext w:val="0"/>
              <w:keepLines w:val="0"/>
            </w:pPr>
            <w:r w:rsidRPr="00130358">
              <w:t>-50.77</w:t>
            </w:r>
          </w:p>
        </w:tc>
        <w:tc>
          <w:tcPr>
            <w:tcW w:w="2086" w:type="dxa"/>
            <w:vMerge w:val="restart"/>
            <w:vAlign w:val="center"/>
          </w:tcPr>
          <w:p w14:paraId="51890C68" w14:textId="77777777" w:rsidR="00123ECE" w:rsidRPr="00130358" w:rsidRDefault="00123ECE" w:rsidP="00D62538">
            <w:pPr>
              <w:pStyle w:val="TAC"/>
              <w:keepNext w:val="0"/>
              <w:keepLines w:val="0"/>
            </w:pPr>
            <w:r w:rsidRPr="00130358">
              <w:t>-85.92</w:t>
            </w:r>
          </w:p>
        </w:tc>
        <w:tc>
          <w:tcPr>
            <w:tcW w:w="2086" w:type="dxa"/>
            <w:vAlign w:val="center"/>
          </w:tcPr>
          <w:p w14:paraId="11ADC16F" w14:textId="77777777" w:rsidR="00123ECE" w:rsidRPr="00130358" w:rsidRDefault="00123ECE" w:rsidP="00D62538">
            <w:pPr>
              <w:pStyle w:val="TAC"/>
              <w:keepNext w:val="0"/>
              <w:keepLines w:val="0"/>
            </w:pPr>
            <w:r w:rsidRPr="00130358">
              <w:t>-93.26</w:t>
            </w:r>
          </w:p>
        </w:tc>
      </w:tr>
      <w:tr w:rsidR="00123ECE" w:rsidRPr="00130358" w14:paraId="4D5F371E" w14:textId="77777777" w:rsidTr="00D62538">
        <w:trPr>
          <w:cantSplit/>
          <w:jc w:val="center"/>
        </w:trPr>
        <w:tc>
          <w:tcPr>
            <w:tcW w:w="587" w:type="dxa"/>
            <w:vMerge/>
            <w:vAlign w:val="center"/>
          </w:tcPr>
          <w:p w14:paraId="77D68E95" w14:textId="77777777" w:rsidR="00123ECE" w:rsidRPr="00130358" w:rsidRDefault="00123ECE" w:rsidP="00D62538">
            <w:pPr>
              <w:pStyle w:val="TAC"/>
              <w:keepNext w:val="0"/>
              <w:keepLines w:val="0"/>
            </w:pPr>
          </w:p>
        </w:tc>
        <w:tc>
          <w:tcPr>
            <w:tcW w:w="1701" w:type="dxa"/>
            <w:vAlign w:val="center"/>
          </w:tcPr>
          <w:p w14:paraId="7D28D220" w14:textId="0676F738"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r w:rsidRPr="00130358">
              <w:t>VII</w:t>
            </w:r>
          </w:p>
        </w:tc>
        <w:tc>
          <w:tcPr>
            <w:tcW w:w="851" w:type="dxa"/>
            <w:vMerge/>
            <w:vAlign w:val="center"/>
          </w:tcPr>
          <w:p w14:paraId="22121A53" w14:textId="77777777" w:rsidR="00123ECE" w:rsidRPr="00130358" w:rsidRDefault="00123ECE" w:rsidP="00D62538">
            <w:pPr>
              <w:pStyle w:val="TAC"/>
              <w:keepNext w:val="0"/>
              <w:keepLines w:val="0"/>
            </w:pPr>
          </w:p>
        </w:tc>
        <w:tc>
          <w:tcPr>
            <w:tcW w:w="2085" w:type="dxa"/>
            <w:vMerge/>
            <w:vAlign w:val="center"/>
          </w:tcPr>
          <w:p w14:paraId="2B88B001" w14:textId="77777777" w:rsidR="00123ECE" w:rsidRPr="00130358" w:rsidRDefault="00123ECE" w:rsidP="00D62538">
            <w:pPr>
              <w:pStyle w:val="TAC"/>
              <w:keepNext w:val="0"/>
              <w:keepLines w:val="0"/>
            </w:pPr>
          </w:p>
        </w:tc>
        <w:tc>
          <w:tcPr>
            <w:tcW w:w="2086" w:type="dxa"/>
            <w:vMerge/>
            <w:vAlign w:val="center"/>
          </w:tcPr>
          <w:p w14:paraId="35D4E5A3" w14:textId="77777777" w:rsidR="00123ECE" w:rsidRPr="00130358" w:rsidRDefault="00123ECE" w:rsidP="00D62538">
            <w:pPr>
              <w:pStyle w:val="TAC"/>
              <w:keepNext w:val="0"/>
              <w:keepLines w:val="0"/>
            </w:pPr>
          </w:p>
        </w:tc>
        <w:tc>
          <w:tcPr>
            <w:tcW w:w="2086" w:type="dxa"/>
            <w:shd w:val="clear" w:color="auto" w:fill="auto"/>
            <w:vAlign w:val="center"/>
          </w:tcPr>
          <w:p w14:paraId="437A7ECC" w14:textId="77777777" w:rsidR="00123ECE" w:rsidRPr="00130358" w:rsidRDefault="00123ECE" w:rsidP="00D62538">
            <w:pPr>
              <w:pStyle w:val="TAC"/>
              <w:keepNext w:val="0"/>
              <w:keepLines w:val="0"/>
            </w:pPr>
            <w:r w:rsidRPr="00130358">
              <w:t>-91.26</w:t>
            </w:r>
          </w:p>
        </w:tc>
      </w:tr>
      <w:tr w:rsidR="00123ECE" w:rsidRPr="00130358" w14:paraId="32E2DF09" w14:textId="77777777" w:rsidTr="00D62538">
        <w:trPr>
          <w:cantSplit/>
          <w:jc w:val="center"/>
        </w:trPr>
        <w:tc>
          <w:tcPr>
            <w:tcW w:w="587" w:type="dxa"/>
            <w:vMerge/>
            <w:vAlign w:val="center"/>
          </w:tcPr>
          <w:p w14:paraId="58D26006" w14:textId="77777777" w:rsidR="00123ECE" w:rsidRPr="00130358" w:rsidRDefault="00123ECE" w:rsidP="00D62538">
            <w:pPr>
              <w:pStyle w:val="TAC"/>
              <w:keepNext w:val="0"/>
              <w:keepLines w:val="0"/>
            </w:pPr>
          </w:p>
        </w:tc>
        <w:tc>
          <w:tcPr>
            <w:tcW w:w="1701" w:type="dxa"/>
            <w:vAlign w:val="center"/>
          </w:tcPr>
          <w:p w14:paraId="19BAB620" w14:textId="304ADE6C"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2AE9AB57" w14:textId="77777777" w:rsidR="00123ECE" w:rsidRPr="00130358" w:rsidRDefault="00123ECE" w:rsidP="00D62538">
            <w:pPr>
              <w:pStyle w:val="TAC"/>
              <w:keepNext w:val="0"/>
              <w:keepLines w:val="0"/>
            </w:pPr>
          </w:p>
        </w:tc>
        <w:tc>
          <w:tcPr>
            <w:tcW w:w="2085" w:type="dxa"/>
            <w:vMerge/>
            <w:vAlign w:val="center"/>
          </w:tcPr>
          <w:p w14:paraId="615EE78B" w14:textId="77777777" w:rsidR="00123ECE" w:rsidRPr="00130358" w:rsidRDefault="00123ECE" w:rsidP="00D62538">
            <w:pPr>
              <w:pStyle w:val="TAC"/>
              <w:keepNext w:val="0"/>
              <w:keepLines w:val="0"/>
            </w:pPr>
          </w:p>
        </w:tc>
        <w:tc>
          <w:tcPr>
            <w:tcW w:w="2086" w:type="dxa"/>
            <w:vMerge/>
            <w:vAlign w:val="center"/>
          </w:tcPr>
          <w:p w14:paraId="10E5AF84" w14:textId="77777777" w:rsidR="00123ECE" w:rsidRPr="00130358" w:rsidRDefault="00123ECE" w:rsidP="00D62538">
            <w:pPr>
              <w:pStyle w:val="TAC"/>
              <w:keepNext w:val="0"/>
              <w:keepLines w:val="0"/>
            </w:pPr>
          </w:p>
        </w:tc>
        <w:tc>
          <w:tcPr>
            <w:tcW w:w="2086" w:type="dxa"/>
            <w:shd w:val="clear" w:color="auto" w:fill="auto"/>
            <w:vAlign w:val="center"/>
          </w:tcPr>
          <w:p w14:paraId="568B23A2" w14:textId="2C29E6A4" w:rsidR="00123ECE" w:rsidRPr="00130358" w:rsidRDefault="00123ECE" w:rsidP="00D62538">
            <w:pPr>
              <w:pStyle w:val="TAC"/>
              <w:keepNext w:val="0"/>
              <w:keepLines w:val="0"/>
            </w:pPr>
            <w:r w:rsidRPr="00130358">
              <w:t>-89.76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749BB063" w14:textId="77777777" w:rsidTr="00D62538">
        <w:trPr>
          <w:cantSplit/>
          <w:jc w:val="center"/>
        </w:trPr>
        <w:tc>
          <w:tcPr>
            <w:tcW w:w="587" w:type="dxa"/>
            <w:vMerge/>
            <w:vAlign w:val="center"/>
          </w:tcPr>
          <w:p w14:paraId="4493264C" w14:textId="77777777" w:rsidR="00123ECE" w:rsidRPr="00130358" w:rsidRDefault="00123ECE" w:rsidP="00D62538">
            <w:pPr>
              <w:pStyle w:val="TAC"/>
              <w:keepNext w:val="0"/>
              <w:keepLines w:val="0"/>
            </w:pPr>
          </w:p>
        </w:tc>
        <w:tc>
          <w:tcPr>
            <w:tcW w:w="1701" w:type="dxa"/>
            <w:vAlign w:val="center"/>
          </w:tcPr>
          <w:p w14:paraId="5C311D21" w14:textId="3613AFF1"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w:t>
            </w:r>
            <w:r w:rsidR="00D62538" w:rsidRPr="00130358">
              <w:rPr>
                <w:rFonts w:cs="v5.0.0"/>
              </w:rPr>
              <w:t xml:space="preserve"> </w:t>
            </w:r>
            <w:r w:rsidRPr="00130358">
              <w:rPr>
                <w:rFonts w:cs="v5.0.0"/>
              </w:rPr>
              <w:t>XXII</w:t>
            </w:r>
          </w:p>
        </w:tc>
        <w:tc>
          <w:tcPr>
            <w:tcW w:w="851" w:type="dxa"/>
            <w:vMerge/>
            <w:vAlign w:val="center"/>
          </w:tcPr>
          <w:p w14:paraId="63376DED" w14:textId="77777777" w:rsidR="00123ECE" w:rsidRPr="00130358" w:rsidRDefault="00123ECE" w:rsidP="00D62538">
            <w:pPr>
              <w:pStyle w:val="TAC"/>
              <w:keepNext w:val="0"/>
              <w:keepLines w:val="0"/>
            </w:pPr>
          </w:p>
        </w:tc>
        <w:tc>
          <w:tcPr>
            <w:tcW w:w="2085" w:type="dxa"/>
            <w:vMerge/>
            <w:vAlign w:val="center"/>
          </w:tcPr>
          <w:p w14:paraId="60810F5D" w14:textId="77777777" w:rsidR="00123ECE" w:rsidRPr="00130358" w:rsidRDefault="00123ECE" w:rsidP="00D62538">
            <w:pPr>
              <w:pStyle w:val="TAC"/>
              <w:keepNext w:val="0"/>
              <w:keepLines w:val="0"/>
            </w:pPr>
          </w:p>
        </w:tc>
        <w:tc>
          <w:tcPr>
            <w:tcW w:w="2086" w:type="dxa"/>
            <w:vMerge/>
            <w:vAlign w:val="center"/>
          </w:tcPr>
          <w:p w14:paraId="52373CB3" w14:textId="77777777" w:rsidR="00123ECE" w:rsidRPr="00130358" w:rsidRDefault="00123ECE" w:rsidP="00D62538">
            <w:pPr>
              <w:pStyle w:val="TAC"/>
              <w:keepNext w:val="0"/>
              <w:keepLines w:val="0"/>
            </w:pPr>
          </w:p>
        </w:tc>
        <w:tc>
          <w:tcPr>
            <w:tcW w:w="2086" w:type="dxa"/>
            <w:vAlign w:val="center"/>
          </w:tcPr>
          <w:p w14:paraId="2C2077AB" w14:textId="77777777" w:rsidR="00123ECE" w:rsidRPr="00130358" w:rsidRDefault="00123ECE" w:rsidP="00D62538">
            <w:pPr>
              <w:pStyle w:val="TAC"/>
              <w:keepNext w:val="0"/>
              <w:keepLines w:val="0"/>
            </w:pPr>
            <w:r w:rsidRPr="00130358">
              <w:t>-90.26</w:t>
            </w:r>
          </w:p>
        </w:tc>
      </w:tr>
      <w:tr w:rsidR="00123ECE" w:rsidRPr="00130358" w14:paraId="3E3DBDED" w14:textId="77777777" w:rsidTr="00D62538">
        <w:trPr>
          <w:cantSplit/>
          <w:jc w:val="center"/>
        </w:trPr>
        <w:tc>
          <w:tcPr>
            <w:tcW w:w="587" w:type="dxa"/>
            <w:vMerge/>
            <w:vAlign w:val="center"/>
          </w:tcPr>
          <w:p w14:paraId="13CABAEE" w14:textId="77777777" w:rsidR="00123ECE" w:rsidRPr="00130358" w:rsidRDefault="00123ECE" w:rsidP="00D62538">
            <w:pPr>
              <w:pStyle w:val="TAC"/>
              <w:keepNext w:val="0"/>
              <w:keepLines w:val="0"/>
            </w:pPr>
          </w:p>
        </w:tc>
        <w:tc>
          <w:tcPr>
            <w:tcW w:w="1701" w:type="dxa"/>
            <w:vAlign w:val="center"/>
          </w:tcPr>
          <w:p w14:paraId="637204C4" w14:textId="2875FAEC"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282DB7E9" w14:textId="77777777" w:rsidR="00123ECE" w:rsidRPr="00130358" w:rsidRDefault="00123ECE" w:rsidP="00D62538">
            <w:pPr>
              <w:pStyle w:val="TAC"/>
              <w:keepNext w:val="0"/>
              <w:keepLines w:val="0"/>
            </w:pPr>
          </w:p>
        </w:tc>
        <w:tc>
          <w:tcPr>
            <w:tcW w:w="2085" w:type="dxa"/>
            <w:vMerge/>
            <w:vAlign w:val="center"/>
          </w:tcPr>
          <w:p w14:paraId="7CF51DEA" w14:textId="77777777" w:rsidR="00123ECE" w:rsidRPr="00130358" w:rsidRDefault="00123ECE" w:rsidP="00D62538">
            <w:pPr>
              <w:pStyle w:val="TAC"/>
              <w:keepNext w:val="0"/>
              <w:keepLines w:val="0"/>
            </w:pPr>
          </w:p>
        </w:tc>
        <w:tc>
          <w:tcPr>
            <w:tcW w:w="2086" w:type="dxa"/>
            <w:vMerge/>
            <w:vAlign w:val="center"/>
          </w:tcPr>
          <w:p w14:paraId="628983A8" w14:textId="77777777" w:rsidR="00123ECE" w:rsidRPr="00130358" w:rsidRDefault="00123ECE" w:rsidP="00D62538">
            <w:pPr>
              <w:pStyle w:val="TAC"/>
              <w:keepNext w:val="0"/>
              <w:keepLines w:val="0"/>
            </w:pPr>
          </w:p>
        </w:tc>
        <w:tc>
          <w:tcPr>
            <w:tcW w:w="2086" w:type="dxa"/>
            <w:vAlign w:val="center"/>
          </w:tcPr>
          <w:p w14:paraId="508CA25E" w14:textId="77777777" w:rsidR="00123ECE" w:rsidRPr="00130358" w:rsidRDefault="00123ECE" w:rsidP="00D62538">
            <w:pPr>
              <w:pStyle w:val="TAC"/>
              <w:keepNext w:val="0"/>
              <w:keepLines w:val="0"/>
            </w:pPr>
            <w:r w:rsidRPr="00130358">
              <w:t>-92.26</w:t>
            </w:r>
          </w:p>
        </w:tc>
      </w:tr>
      <w:tr w:rsidR="00123ECE" w:rsidRPr="00130358" w14:paraId="185D7916" w14:textId="77777777" w:rsidTr="00D62538">
        <w:trPr>
          <w:cantSplit/>
          <w:jc w:val="center"/>
        </w:trPr>
        <w:tc>
          <w:tcPr>
            <w:tcW w:w="2288" w:type="dxa"/>
            <w:gridSpan w:val="2"/>
            <w:vAlign w:val="center"/>
          </w:tcPr>
          <w:p w14:paraId="61ABF567" w14:textId="07CD8089" w:rsidR="00123ECE" w:rsidRPr="00130358" w:rsidRDefault="00123ECE" w:rsidP="00D62538">
            <w:pPr>
              <w:pStyle w:val="TAC"/>
              <w:keepNext w:val="0"/>
              <w:keepLines w:val="0"/>
            </w:pPr>
            <w:r w:rsidRPr="00130358">
              <w:t>Propagation</w:t>
            </w:r>
            <w:r w:rsidR="00D62538" w:rsidRPr="00130358">
              <w:t xml:space="preserve"> </w:t>
            </w:r>
            <w:r w:rsidRPr="00130358">
              <w:t>condition</w:t>
            </w:r>
          </w:p>
        </w:tc>
        <w:tc>
          <w:tcPr>
            <w:tcW w:w="851" w:type="dxa"/>
            <w:vAlign w:val="center"/>
          </w:tcPr>
          <w:p w14:paraId="1CF25520" w14:textId="77777777" w:rsidR="00123ECE" w:rsidRPr="00130358" w:rsidRDefault="00123ECE" w:rsidP="00D62538">
            <w:pPr>
              <w:pStyle w:val="TAC"/>
              <w:keepNext w:val="0"/>
              <w:keepLines w:val="0"/>
            </w:pPr>
            <w:r w:rsidRPr="00130358">
              <w:t>-</w:t>
            </w:r>
          </w:p>
        </w:tc>
        <w:tc>
          <w:tcPr>
            <w:tcW w:w="2085" w:type="dxa"/>
            <w:vAlign w:val="center"/>
          </w:tcPr>
          <w:p w14:paraId="17B864E6" w14:textId="77777777" w:rsidR="00123ECE" w:rsidRPr="00130358" w:rsidRDefault="00123ECE" w:rsidP="00D62538">
            <w:pPr>
              <w:pStyle w:val="TAC"/>
              <w:keepNext w:val="0"/>
              <w:keepLines w:val="0"/>
            </w:pPr>
            <w:r w:rsidRPr="00130358">
              <w:t>AWGN</w:t>
            </w:r>
          </w:p>
        </w:tc>
        <w:tc>
          <w:tcPr>
            <w:tcW w:w="2086" w:type="dxa"/>
            <w:vAlign w:val="center"/>
          </w:tcPr>
          <w:p w14:paraId="18038ED8" w14:textId="77777777" w:rsidR="00123ECE" w:rsidRPr="00130358" w:rsidRDefault="00123ECE" w:rsidP="00D62538">
            <w:pPr>
              <w:pStyle w:val="TAC"/>
              <w:keepNext w:val="0"/>
              <w:keepLines w:val="0"/>
            </w:pPr>
            <w:r w:rsidRPr="00130358">
              <w:t>AWGN</w:t>
            </w:r>
          </w:p>
        </w:tc>
        <w:tc>
          <w:tcPr>
            <w:tcW w:w="2086" w:type="dxa"/>
            <w:vAlign w:val="center"/>
          </w:tcPr>
          <w:p w14:paraId="5B8BAC4A" w14:textId="77777777" w:rsidR="00123ECE" w:rsidRPr="00130358" w:rsidRDefault="00123ECE" w:rsidP="00D62538">
            <w:pPr>
              <w:pStyle w:val="TAC"/>
              <w:keepNext w:val="0"/>
              <w:keepLines w:val="0"/>
            </w:pPr>
            <w:r w:rsidRPr="00130358">
              <w:t>AWGN</w:t>
            </w:r>
          </w:p>
        </w:tc>
      </w:tr>
      <w:tr w:rsidR="00123ECE" w:rsidRPr="00130358" w14:paraId="2CA3509E" w14:textId="77777777" w:rsidTr="00D62538">
        <w:trPr>
          <w:cantSplit/>
          <w:jc w:val="center"/>
        </w:trPr>
        <w:tc>
          <w:tcPr>
            <w:tcW w:w="9396" w:type="dxa"/>
            <w:gridSpan w:val="6"/>
            <w:vAlign w:val="center"/>
          </w:tcPr>
          <w:p w14:paraId="54FB118A" w14:textId="76BFBA1C" w:rsidR="00123ECE" w:rsidRPr="00130358" w:rsidRDefault="00123ECE" w:rsidP="00D62538">
            <w:pPr>
              <w:pStyle w:val="TAN"/>
              <w:keepNext w:val="0"/>
              <w:keepLines w:val="0"/>
            </w:pPr>
            <w:r w:rsidRPr="00130358">
              <w:lastRenderedPageBreak/>
              <w:t>NOTE</w:t>
            </w:r>
            <w:r w:rsidR="00D62538" w:rsidRPr="00130358">
              <w:t xml:space="preserve"> </w:t>
            </w:r>
            <w:r w:rsidRPr="00130358">
              <w:t>1:</w:t>
            </w:r>
            <w:r w:rsidRPr="00130358">
              <w:tab/>
              <w:t>CPICH</w:t>
            </w:r>
            <w:r w:rsidR="00D62538" w:rsidRPr="00130358">
              <w:t xml:space="preserve"> </w:t>
            </w:r>
            <w:proofErr w:type="spellStart"/>
            <w:r w:rsidRPr="00130358">
              <w:t>Ec</w:t>
            </w:r>
            <w:proofErr w:type="spellEnd"/>
            <w:r w:rsidRPr="00130358">
              <w:t>/Io</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3EDCBF16" w14:textId="3F0E1531"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p>
          <w:p w14:paraId="359B94AC" w14:textId="056E5AED" w:rsidR="00123ECE" w:rsidRPr="00130358" w:rsidRDefault="00123ECE" w:rsidP="00D62538">
            <w:pPr>
              <w:pStyle w:val="TAN"/>
              <w:keepNext w:val="0"/>
              <w:keepLines w:val="0"/>
            </w:pPr>
            <w:r w:rsidRPr="00130358">
              <w:t>NOTE</w:t>
            </w:r>
            <w:r w:rsidR="00D62538" w:rsidRPr="00130358">
              <w:t xml:space="preserve"> </w:t>
            </w:r>
            <w:r w:rsidRPr="00130358">
              <w:t>3:</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r w:rsidR="00A44117" w:rsidRPr="00130358" w14:paraId="31C5CFCC" w14:textId="77777777" w:rsidTr="00D62538">
        <w:trPr>
          <w:cantSplit/>
          <w:jc w:val="center"/>
        </w:trPr>
        <w:tc>
          <w:tcPr>
            <w:tcW w:w="9396" w:type="dxa"/>
            <w:gridSpan w:val="6"/>
            <w:vAlign w:val="center"/>
          </w:tcPr>
          <w:p w14:paraId="105897D7" w14:textId="25DB040B" w:rsidR="00A44117" w:rsidRPr="00130358" w:rsidRDefault="00A44117" w:rsidP="00772922">
            <w:pPr>
              <w:pStyle w:val="TAN"/>
              <w:keepNext w:val="0"/>
              <w:keepLines w:val="0"/>
              <w:ind w:left="0" w:firstLine="0"/>
            </w:pPr>
            <w:r w:rsidRPr="00130358">
              <w:t>Tests</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sequentially.</w:t>
            </w:r>
            <w:r w:rsidR="00D62538" w:rsidRPr="00130358">
              <w:t xml:space="preserve"> </w:t>
            </w:r>
            <w:r w:rsidRPr="00130358">
              <w:t>Test</w:t>
            </w:r>
            <w:r w:rsidR="00D62538" w:rsidRPr="00130358">
              <w:t xml:space="preserve"> </w:t>
            </w:r>
            <w:r w:rsidRPr="00130358">
              <w:t>1</w:t>
            </w:r>
            <w:r w:rsidR="00D62538" w:rsidRPr="00130358">
              <w:t xml:space="preserve"> </w:t>
            </w:r>
            <w:r w:rsidRPr="00130358">
              <w:t>shall</w:t>
            </w:r>
            <w:r w:rsidR="00D62538" w:rsidRPr="00130358">
              <w:t xml:space="preserve"> </w:t>
            </w:r>
            <w:r w:rsidRPr="00130358">
              <w:t>be</w:t>
            </w:r>
            <w:r w:rsidR="00D62538" w:rsidRPr="00130358">
              <w:t xml:space="preserve"> </w:t>
            </w:r>
            <w:r w:rsidRPr="00130358">
              <w:t>done</w:t>
            </w:r>
            <w:r w:rsidR="00D62538" w:rsidRPr="00130358">
              <w:t xml:space="preserve"> </w:t>
            </w:r>
            <w:r w:rsidRPr="00130358">
              <w:t>first.</w:t>
            </w:r>
            <w:r w:rsidR="00D62538" w:rsidRPr="00130358">
              <w:t xml:space="preserve"> </w:t>
            </w:r>
            <w:r w:rsidRPr="00130358">
              <w:t>After</w:t>
            </w:r>
            <w:r w:rsidR="00D62538" w:rsidRPr="00130358">
              <w:t xml:space="preserve"> </w:t>
            </w:r>
            <w:r w:rsidRPr="00130358">
              <w:t>test</w:t>
            </w:r>
            <w:r w:rsidR="00D62538" w:rsidRPr="00130358">
              <w:t xml:space="preserve"> </w:t>
            </w:r>
            <w:r w:rsidRPr="00130358">
              <w:t>1</w:t>
            </w:r>
            <w:r w:rsidR="00D62538" w:rsidRPr="00130358">
              <w:t xml:space="preserve"> </w:t>
            </w:r>
            <w:r w:rsidRPr="00130358">
              <w:t>has</w:t>
            </w:r>
            <w:r w:rsidR="00D62538" w:rsidRPr="00130358">
              <w:t xml:space="preserve"> </w:t>
            </w:r>
            <w:r w:rsidRPr="00130358">
              <w:t>been</w:t>
            </w:r>
            <w:r w:rsidR="00D62538" w:rsidRPr="00130358">
              <w:t xml:space="preserve"> </w:t>
            </w:r>
            <w:r w:rsidRPr="00130358">
              <w:t>executed</w:t>
            </w:r>
            <w:r w:rsidR="00D62538" w:rsidRPr="00130358">
              <w:t xml:space="preserve"> </w:t>
            </w:r>
            <w:r w:rsidRPr="00130358">
              <w:t>test</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tests</w:t>
            </w:r>
            <w:r w:rsidR="00D62538" w:rsidRPr="00130358">
              <w:t xml:space="preserve"> </w:t>
            </w:r>
            <w:r w:rsidRPr="00130358">
              <w:t>2</w:t>
            </w:r>
            <w:r w:rsidR="00D62538" w:rsidRPr="00130358">
              <w:t xml:space="preserve"> </w:t>
            </w:r>
            <w:r w:rsidRPr="00130358">
              <w:t>and</w:t>
            </w:r>
            <w:r w:rsidR="00D62538" w:rsidRPr="00130358">
              <w:t xml:space="preserve"> </w:t>
            </w:r>
            <w:r w:rsidRPr="00130358">
              <w:t>3</w:t>
            </w:r>
            <w:r w:rsidR="00D62538" w:rsidRPr="00130358">
              <w:t xml:space="preserve"> </w:t>
            </w:r>
            <w:r w:rsidRPr="00130358">
              <w:t>shall</w:t>
            </w:r>
            <w:r w:rsidR="00D62538" w:rsidRPr="00130358">
              <w:t xml:space="preserve"> </w:t>
            </w:r>
            <w:r w:rsidRPr="00130358">
              <w:t>be</w:t>
            </w:r>
            <w:r w:rsidR="00D62538" w:rsidRPr="00130358">
              <w:t xml:space="preserve"> </w:t>
            </w:r>
            <w:r w:rsidRPr="00130358">
              <w:t>set</w:t>
            </w:r>
            <w:r w:rsidR="00D62538" w:rsidRPr="00130358">
              <w:t xml:space="preserve"> </w:t>
            </w:r>
            <w:r w:rsidRPr="00130358">
              <w:t>within</w:t>
            </w:r>
            <w:r w:rsidR="00D62538" w:rsidRPr="00130358">
              <w:t xml:space="preserve"> </w:t>
            </w:r>
            <w:r w:rsidRPr="00130358">
              <w:t>5</w:t>
            </w:r>
            <w:r w:rsidR="00D62538" w:rsidRPr="00130358">
              <w:t xml:space="preserve"> </w:t>
            </w:r>
            <w:r w:rsidRPr="00130358">
              <w:t>seconds</w:t>
            </w:r>
            <w:r w:rsidR="00D62538" w:rsidRPr="00130358">
              <w:t xml:space="preserve"> </w:t>
            </w:r>
            <w:r w:rsidRPr="00130358">
              <w:t>so</w:t>
            </w:r>
            <w:r w:rsidR="00D62538" w:rsidRPr="00130358">
              <w:t xml:space="preserve"> </w:t>
            </w:r>
            <w:r w:rsidRPr="00130358">
              <w:t>that</w:t>
            </w:r>
            <w:r w:rsidR="00D62538" w:rsidRPr="00130358">
              <w:t xml:space="preserve"> </w:t>
            </w:r>
            <w:r w:rsidRPr="00130358">
              <w:t>UE</w:t>
            </w:r>
            <w:r w:rsidR="00D62538" w:rsidRPr="00130358">
              <w:t xml:space="preserve"> </w:t>
            </w:r>
            <w:r w:rsidRPr="00130358">
              <w:t>does</w:t>
            </w:r>
            <w:r w:rsidR="00D62538" w:rsidRPr="00130358">
              <w:t xml:space="preserve"> </w:t>
            </w:r>
            <w:r w:rsidRPr="00130358">
              <w:t>not</w:t>
            </w:r>
            <w:r w:rsidR="00D62538" w:rsidRPr="00130358">
              <w:t xml:space="preserve"> </w:t>
            </w:r>
            <w:r w:rsidRPr="00130358">
              <w:t>lose</w:t>
            </w:r>
            <w:r w:rsidR="00D62538" w:rsidRPr="00130358">
              <w:t xml:space="preserve"> </w:t>
            </w:r>
            <w:r w:rsidRPr="00130358">
              <w:t>the</w:t>
            </w:r>
            <w:r w:rsidR="00D62538" w:rsidRPr="00130358">
              <w:t xml:space="preserve"> </w:t>
            </w:r>
            <w:r w:rsidRPr="00130358">
              <w:t>Cell</w:t>
            </w:r>
            <w:r w:rsidR="00D62538" w:rsidRPr="00130358">
              <w:t xml:space="preserve"> </w:t>
            </w:r>
            <w:r w:rsidRPr="00130358">
              <w:t>2</w:t>
            </w:r>
            <w:r w:rsidR="00D62538" w:rsidRPr="00130358">
              <w:t xml:space="preserve"> </w:t>
            </w:r>
            <w:r w:rsidRPr="00130358">
              <w:t>in</w:t>
            </w:r>
            <w:r w:rsidR="00D62538" w:rsidRPr="00130358">
              <w:t xml:space="preserve"> </w:t>
            </w:r>
            <w:r w:rsidRPr="00130358">
              <w:t>between</w:t>
            </w:r>
            <w:r w:rsidR="00D62538" w:rsidRPr="00130358">
              <w:t xml:space="preserve"> </w:t>
            </w:r>
            <w:r w:rsidRPr="00130358">
              <w:t>the</w:t>
            </w:r>
            <w:r w:rsidR="00D62538" w:rsidRPr="00130358">
              <w:t xml:space="preserve"> </w:t>
            </w:r>
            <w:r w:rsidRPr="00130358">
              <w:t>tests.</w:t>
            </w:r>
          </w:p>
        </w:tc>
      </w:tr>
    </w:tbl>
    <w:p w14:paraId="0CC1A3E6" w14:textId="77777777" w:rsidR="00123ECE" w:rsidRPr="00130358" w:rsidRDefault="00123ECE" w:rsidP="00D62538"/>
    <w:p w14:paraId="7BB95969" w14:textId="77777777" w:rsidR="00123ECE" w:rsidRPr="00130358" w:rsidRDefault="00123ECE" w:rsidP="00D62538">
      <w:pPr>
        <w:rPr>
          <w:rFonts w:cs="v4.2.0"/>
          <w:lang w:eastAsia="zh-CN"/>
        </w:rPr>
      </w:pPr>
      <w:r w:rsidRPr="00130358">
        <w:t xml:space="preserve">Each </w:t>
      </w:r>
      <w:r w:rsidRPr="00130358">
        <w:rPr>
          <w:rFonts w:cs="v4.2.0"/>
        </w:rPr>
        <w:t xml:space="preserve">UTRAN FDD CPICH </w:t>
      </w:r>
      <w:proofErr w:type="spellStart"/>
      <w:r w:rsidRPr="00130358">
        <w:rPr>
          <w:rFonts w:cs="v4.2.0"/>
        </w:rPr>
        <w:t>Ec</w:t>
      </w:r>
      <w:proofErr w:type="spellEnd"/>
      <w:r w:rsidRPr="00130358">
        <w:rPr>
          <w:rFonts w:cs="v4.2.0"/>
        </w:rPr>
        <w:t>/No absolute measurement accuracy</w:t>
      </w:r>
      <w:r w:rsidRPr="00130358">
        <w:t xml:space="preserve"> test shall meet the reported values test requirements in table 9.4.1.5-</w:t>
      </w:r>
      <w:r w:rsidRPr="00130358">
        <w:rPr>
          <w:lang w:eastAsia="zh-CN"/>
        </w:rPr>
        <w:t>4</w:t>
      </w:r>
      <w:r w:rsidRPr="00130358">
        <w:t>.</w:t>
      </w:r>
    </w:p>
    <w:p w14:paraId="10A80D74" w14:textId="77777777" w:rsidR="00123ECE" w:rsidRPr="00130358" w:rsidRDefault="00123ECE" w:rsidP="00D62538">
      <w:pPr>
        <w:pStyle w:val="TH"/>
        <w:keepNext w:val="0"/>
        <w:keepLines w:val="0"/>
      </w:pPr>
      <w:r w:rsidRPr="00130358">
        <w:t>Table 9.4.1.5-</w:t>
      </w:r>
      <w:r w:rsidRPr="00130358">
        <w:rPr>
          <w:lang w:eastAsia="zh-CN"/>
        </w:rPr>
        <w:t>4</w:t>
      </w:r>
      <w:r w:rsidRPr="00130358">
        <w:t xml:space="preserve">: </w:t>
      </w:r>
      <w:r w:rsidRPr="00130358">
        <w:rPr>
          <w:rFonts w:cs="v4.2.0"/>
        </w:rPr>
        <w:t xml:space="preserve">UTRAN FDD CPICH </w:t>
      </w:r>
      <w:proofErr w:type="spellStart"/>
      <w:r w:rsidRPr="00130358">
        <w:rPr>
          <w:rFonts w:cs="v4.2.0"/>
        </w:rPr>
        <w:t>Ec</w:t>
      </w:r>
      <w:proofErr w:type="spellEnd"/>
      <w:r w:rsidRPr="00130358">
        <w:rPr>
          <w:rFonts w:cs="v4.2.0"/>
        </w:rPr>
        <w:t>/No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1896"/>
        <w:gridCol w:w="1896"/>
        <w:gridCol w:w="1896"/>
      </w:tblGrid>
      <w:tr w:rsidR="00123ECE" w:rsidRPr="00130358" w14:paraId="6B0AA0A2" w14:textId="77777777" w:rsidTr="00D62538">
        <w:trPr>
          <w:cantSplit/>
          <w:jc w:val="center"/>
        </w:trPr>
        <w:tc>
          <w:tcPr>
            <w:tcW w:w="2708" w:type="dxa"/>
            <w:tcBorders>
              <w:top w:val="single" w:sz="4" w:space="0" w:color="auto"/>
              <w:left w:val="single" w:sz="4" w:space="0" w:color="auto"/>
              <w:bottom w:val="single" w:sz="4" w:space="0" w:color="auto"/>
              <w:right w:val="single" w:sz="4" w:space="0" w:color="auto"/>
            </w:tcBorders>
            <w:vAlign w:val="center"/>
          </w:tcPr>
          <w:p w14:paraId="1A18DBCE" w14:textId="77777777" w:rsidR="00123ECE" w:rsidRPr="00130358" w:rsidRDefault="00123ECE" w:rsidP="00D62538">
            <w:pPr>
              <w:pStyle w:val="TAL"/>
              <w:keepNext w:val="0"/>
              <w:keepLines w:val="0"/>
            </w:pPr>
          </w:p>
        </w:tc>
        <w:tc>
          <w:tcPr>
            <w:tcW w:w="1896" w:type="dxa"/>
            <w:tcBorders>
              <w:top w:val="single" w:sz="4" w:space="0" w:color="auto"/>
              <w:left w:val="single" w:sz="4" w:space="0" w:color="auto"/>
              <w:bottom w:val="single" w:sz="4" w:space="0" w:color="auto"/>
              <w:right w:val="single" w:sz="4" w:space="0" w:color="auto"/>
            </w:tcBorders>
            <w:vAlign w:val="center"/>
          </w:tcPr>
          <w:p w14:paraId="46B53E4F" w14:textId="7991D450" w:rsidR="00123ECE" w:rsidRPr="00130358" w:rsidRDefault="00123ECE" w:rsidP="00D62538">
            <w:pPr>
              <w:pStyle w:val="TAH"/>
              <w:keepNext w:val="0"/>
              <w:keepLines w:val="0"/>
            </w:pPr>
            <w:r w:rsidRPr="00130358">
              <w:t>Test</w:t>
            </w:r>
            <w:r w:rsidR="00D62538" w:rsidRPr="00130358">
              <w:t xml:space="preserve"> </w:t>
            </w:r>
            <w:r w:rsidRPr="00130358">
              <w:t>1</w:t>
            </w:r>
          </w:p>
        </w:tc>
        <w:tc>
          <w:tcPr>
            <w:tcW w:w="1896" w:type="dxa"/>
            <w:tcBorders>
              <w:top w:val="single" w:sz="4" w:space="0" w:color="auto"/>
              <w:left w:val="single" w:sz="4" w:space="0" w:color="auto"/>
              <w:bottom w:val="single" w:sz="4" w:space="0" w:color="auto"/>
              <w:right w:val="single" w:sz="4" w:space="0" w:color="auto"/>
            </w:tcBorders>
            <w:vAlign w:val="center"/>
          </w:tcPr>
          <w:p w14:paraId="322439B0" w14:textId="708BAD28" w:rsidR="00123ECE" w:rsidRPr="00130358" w:rsidRDefault="00123ECE" w:rsidP="00D62538">
            <w:pPr>
              <w:pStyle w:val="TAH"/>
              <w:keepNext w:val="0"/>
              <w:keepLines w:val="0"/>
            </w:pPr>
            <w:r w:rsidRPr="00130358">
              <w:t>Test</w:t>
            </w:r>
            <w:r w:rsidR="00D62538" w:rsidRPr="00130358">
              <w:t xml:space="preserve"> </w:t>
            </w:r>
            <w:r w:rsidRPr="00130358">
              <w:t>2</w:t>
            </w:r>
          </w:p>
        </w:tc>
        <w:tc>
          <w:tcPr>
            <w:tcW w:w="1896" w:type="dxa"/>
            <w:tcBorders>
              <w:top w:val="single" w:sz="4" w:space="0" w:color="auto"/>
              <w:left w:val="single" w:sz="4" w:space="0" w:color="auto"/>
              <w:bottom w:val="single" w:sz="4" w:space="0" w:color="auto"/>
              <w:right w:val="single" w:sz="4" w:space="0" w:color="auto"/>
            </w:tcBorders>
            <w:vAlign w:val="center"/>
          </w:tcPr>
          <w:p w14:paraId="32C5D860" w14:textId="4F9A9653"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E79B103"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11C144D1" w14:textId="417B343F" w:rsidR="00123ECE" w:rsidRPr="00130358" w:rsidRDefault="00123ECE" w:rsidP="00D62538">
            <w:pPr>
              <w:pStyle w:val="TAC"/>
              <w:keepNext w:val="0"/>
              <w:keepLines w:val="0"/>
              <w:jc w:val="left"/>
            </w:pPr>
            <w:r w:rsidRPr="00130358">
              <w:t>Normal</w:t>
            </w:r>
            <w:r w:rsidR="00D62538" w:rsidRPr="00130358">
              <w:t xml:space="preserve"> </w:t>
            </w:r>
            <w:r w:rsidRPr="00130358">
              <w:t>Conditions</w:t>
            </w:r>
          </w:p>
        </w:tc>
      </w:tr>
      <w:tr w:rsidR="00123ECE" w:rsidRPr="00130358" w14:paraId="1678F7D7"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5D888493" w14:textId="2450DE7D"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5952D5FD" w14:textId="77777777" w:rsidR="00123ECE" w:rsidRPr="00130358" w:rsidRDefault="00123ECE" w:rsidP="00D62538">
            <w:pPr>
              <w:pStyle w:val="TAC"/>
              <w:keepNext w:val="0"/>
              <w:keepLines w:val="0"/>
            </w:pPr>
            <w:proofErr w:type="spellStart"/>
            <w:r w:rsidRPr="00130358">
              <w:t>CPICH_Ec</w:t>
            </w:r>
            <w:proofErr w:type="spellEnd"/>
            <w:r w:rsidRPr="00130358">
              <w:t>/No_17</w:t>
            </w:r>
          </w:p>
        </w:tc>
        <w:tc>
          <w:tcPr>
            <w:tcW w:w="1896" w:type="dxa"/>
            <w:tcBorders>
              <w:top w:val="single" w:sz="4" w:space="0" w:color="auto"/>
              <w:left w:val="single" w:sz="4" w:space="0" w:color="auto"/>
              <w:bottom w:val="single" w:sz="4" w:space="0" w:color="auto"/>
              <w:right w:val="single" w:sz="4" w:space="0" w:color="auto"/>
            </w:tcBorders>
            <w:vAlign w:val="center"/>
          </w:tcPr>
          <w:p w14:paraId="59E83BE7" w14:textId="77777777" w:rsidR="00123ECE" w:rsidRPr="00130358" w:rsidRDefault="00123ECE" w:rsidP="00D62538">
            <w:pPr>
              <w:pStyle w:val="TAC"/>
              <w:keepNext w:val="0"/>
              <w:keepLines w:val="0"/>
            </w:pPr>
            <w:proofErr w:type="spellStart"/>
            <w:r w:rsidRPr="00130358">
              <w:t>CPICH_Ec</w:t>
            </w:r>
            <w:proofErr w:type="spellEnd"/>
            <w:r w:rsidRPr="00130358">
              <w:t>/No_13</w:t>
            </w:r>
          </w:p>
        </w:tc>
        <w:tc>
          <w:tcPr>
            <w:tcW w:w="1896" w:type="dxa"/>
            <w:tcBorders>
              <w:top w:val="single" w:sz="4" w:space="0" w:color="auto"/>
              <w:left w:val="single" w:sz="4" w:space="0" w:color="auto"/>
              <w:bottom w:val="single" w:sz="4" w:space="0" w:color="auto"/>
              <w:right w:val="single" w:sz="4" w:space="0" w:color="auto"/>
            </w:tcBorders>
            <w:vAlign w:val="center"/>
          </w:tcPr>
          <w:p w14:paraId="3D4EE376" w14:textId="77777777" w:rsidR="00123ECE" w:rsidRPr="00130358" w:rsidRDefault="00123ECE" w:rsidP="00D62538">
            <w:pPr>
              <w:pStyle w:val="TAC"/>
              <w:keepNext w:val="0"/>
              <w:keepLines w:val="0"/>
            </w:pPr>
            <w:proofErr w:type="spellStart"/>
            <w:r w:rsidRPr="00130358">
              <w:t>CPICH_Ec</w:t>
            </w:r>
            <w:proofErr w:type="spellEnd"/>
            <w:r w:rsidRPr="00130358">
              <w:t>/No_</w:t>
            </w:r>
            <w:r w:rsidR="00DD60F7" w:rsidRPr="00130358">
              <w:t>0</w:t>
            </w:r>
          </w:p>
        </w:tc>
      </w:tr>
      <w:tr w:rsidR="00123ECE" w:rsidRPr="00130358" w14:paraId="173E2A66"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39C8C201" w14:textId="26A70781"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65C78477" w14:textId="77777777" w:rsidR="00123ECE" w:rsidRPr="00130358" w:rsidRDefault="00123ECE" w:rsidP="00D62538">
            <w:pPr>
              <w:pStyle w:val="TAC"/>
              <w:keepNext w:val="0"/>
              <w:keepLines w:val="0"/>
            </w:pPr>
            <w:proofErr w:type="spellStart"/>
            <w:r w:rsidRPr="00130358">
              <w:t>CPICH_Ec</w:t>
            </w:r>
            <w:proofErr w:type="spellEnd"/>
            <w:r w:rsidRPr="00130358">
              <w:t>/No_24</w:t>
            </w:r>
          </w:p>
        </w:tc>
        <w:tc>
          <w:tcPr>
            <w:tcW w:w="1896" w:type="dxa"/>
            <w:tcBorders>
              <w:top w:val="single" w:sz="4" w:space="0" w:color="auto"/>
              <w:left w:val="single" w:sz="4" w:space="0" w:color="auto"/>
              <w:bottom w:val="single" w:sz="4" w:space="0" w:color="auto"/>
              <w:right w:val="single" w:sz="4" w:space="0" w:color="auto"/>
            </w:tcBorders>
            <w:vAlign w:val="center"/>
          </w:tcPr>
          <w:p w14:paraId="3231BCD9" w14:textId="77777777" w:rsidR="00123ECE" w:rsidRPr="00130358" w:rsidRDefault="00123ECE" w:rsidP="00D62538">
            <w:pPr>
              <w:pStyle w:val="TAC"/>
              <w:keepNext w:val="0"/>
              <w:keepLines w:val="0"/>
            </w:pPr>
            <w:proofErr w:type="spellStart"/>
            <w:r w:rsidRPr="00130358">
              <w:t>CPICH_Ec</w:t>
            </w:r>
            <w:proofErr w:type="spellEnd"/>
            <w:r w:rsidRPr="00130358">
              <w:t>/No_22</w:t>
            </w:r>
          </w:p>
        </w:tc>
        <w:tc>
          <w:tcPr>
            <w:tcW w:w="1896" w:type="dxa"/>
            <w:tcBorders>
              <w:top w:val="single" w:sz="4" w:space="0" w:color="auto"/>
              <w:left w:val="single" w:sz="4" w:space="0" w:color="auto"/>
              <w:bottom w:val="single" w:sz="4" w:space="0" w:color="auto"/>
              <w:right w:val="single" w:sz="4" w:space="0" w:color="auto"/>
            </w:tcBorders>
            <w:vAlign w:val="center"/>
          </w:tcPr>
          <w:p w14:paraId="39268EB9" w14:textId="77777777" w:rsidR="00123ECE" w:rsidRPr="00130358" w:rsidRDefault="00123ECE" w:rsidP="00D62538">
            <w:pPr>
              <w:pStyle w:val="TAC"/>
              <w:keepNext w:val="0"/>
              <w:keepLines w:val="0"/>
            </w:pPr>
            <w:proofErr w:type="spellStart"/>
            <w:r w:rsidRPr="00130358">
              <w:t>CPICH_Ec</w:t>
            </w:r>
            <w:proofErr w:type="spellEnd"/>
            <w:r w:rsidRPr="00130358">
              <w:t>/No_16</w:t>
            </w:r>
          </w:p>
        </w:tc>
      </w:tr>
      <w:tr w:rsidR="00123ECE" w:rsidRPr="00130358" w14:paraId="16D81555"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46ED40B4" w14:textId="1A365707" w:rsidR="00123ECE" w:rsidRPr="00130358" w:rsidRDefault="00123ECE" w:rsidP="00D62538">
            <w:pPr>
              <w:pStyle w:val="TAC"/>
              <w:keepNext w:val="0"/>
              <w:keepLines w:val="0"/>
              <w:jc w:val="left"/>
            </w:pPr>
            <w:r w:rsidRPr="00130358">
              <w:t>Extreme</w:t>
            </w:r>
            <w:r w:rsidR="00D62538" w:rsidRPr="00130358">
              <w:t xml:space="preserve"> </w:t>
            </w:r>
            <w:r w:rsidRPr="00130358">
              <w:t>Conditions</w:t>
            </w:r>
          </w:p>
        </w:tc>
      </w:tr>
      <w:tr w:rsidR="00123ECE" w:rsidRPr="00130358" w14:paraId="1814D1E6"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7AB70C7B" w14:textId="7F524D9B"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5B66CA23" w14:textId="77777777" w:rsidR="00123ECE" w:rsidRPr="00130358" w:rsidRDefault="00123ECE" w:rsidP="00D62538">
            <w:pPr>
              <w:pStyle w:val="TAC"/>
              <w:keepNext w:val="0"/>
              <w:keepLines w:val="0"/>
            </w:pPr>
            <w:proofErr w:type="spellStart"/>
            <w:r w:rsidRPr="00130358">
              <w:t>CPICH_Ec</w:t>
            </w:r>
            <w:proofErr w:type="spellEnd"/>
            <w:r w:rsidRPr="00130358">
              <w:t>/No_14</w:t>
            </w:r>
          </w:p>
        </w:tc>
        <w:tc>
          <w:tcPr>
            <w:tcW w:w="1896" w:type="dxa"/>
            <w:tcBorders>
              <w:top w:val="single" w:sz="4" w:space="0" w:color="auto"/>
              <w:left w:val="single" w:sz="4" w:space="0" w:color="auto"/>
              <w:bottom w:val="single" w:sz="4" w:space="0" w:color="auto"/>
              <w:right w:val="single" w:sz="4" w:space="0" w:color="auto"/>
            </w:tcBorders>
            <w:vAlign w:val="center"/>
          </w:tcPr>
          <w:p w14:paraId="11657982" w14:textId="77777777" w:rsidR="00123ECE" w:rsidRPr="00130358" w:rsidRDefault="00123ECE" w:rsidP="00D62538">
            <w:pPr>
              <w:pStyle w:val="TAC"/>
              <w:keepNext w:val="0"/>
              <w:keepLines w:val="0"/>
            </w:pPr>
            <w:proofErr w:type="spellStart"/>
            <w:r w:rsidRPr="00130358">
              <w:t>CPICH_Ec</w:t>
            </w:r>
            <w:proofErr w:type="spellEnd"/>
            <w:r w:rsidRPr="00130358">
              <w:t>/No_11</w:t>
            </w:r>
          </w:p>
        </w:tc>
        <w:tc>
          <w:tcPr>
            <w:tcW w:w="1896" w:type="dxa"/>
            <w:tcBorders>
              <w:top w:val="single" w:sz="4" w:space="0" w:color="auto"/>
              <w:left w:val="single" w:sz="4" w:space="0" w:color="auto"/>
              <w:bottom w:val="single" w:sz="4" w:space="0" w:color="auto"/>
              <w:right w:val="single" w:sz="4" w:space="0" w:color="auto"/>
            </w:tcBorders>
            <w:vAlign w:val="center"/>
          </w:tcPr>
          <w:p w14:paraId="7CF32D11" w14:textId="77777777" w:rsidR="00123ECE" w:rsidRPr="00130358" w:rsidRDefault="00123ECE" w:rsidP="00D62538">
            <w:pPr>
              <w:pStyle w:val="TAC"/>
              <w:keepNext w:val="0"/>
              <w:keepLines w:val="0"/>
            </w:pPr>
            <w:proofErr w:type="spellStart"/>
            <w:r w:rsidRPr="00130358">
              <w:t>CPICH_Ec</w:t>
            </w:r>
            <w:proofErr w:type="spellEnd"/>
            <w:r w:rsidRPr="00130358">
              <w:t>/No_</w:t>
            </w:r>
            <w:r w:rsidR="00DD60F7" w:rsidRPr="00130358">
              <w:t>0</w:t>
            </w:r>
          </w:p>
        </w:tc>
      </w:tr>
      <w:tr w:rsidR="00123ECE" w:rsidRPr="00130358" w14:paraId="65674347"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71C52D9B" w14:textId="64E28254"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34739755" w14:textId="77777777" w:rsidR="00123ECE" w:rsidRPr="00130358" w:rsidRDefault="00123ECE" w:rsidP="00D62538">
            <w:pPr>
              <w:pStyle w:val="TAC"/>
              <w:keepNext w:val="0"/>
              <w:keepLines w:val="0"/>
            </w:pPr>
            <w:proofErr w:type="spellStart"/>
            <w:r w:rsidRPr="00130358">
              <w:t>CPICH_Ec</w:t>
            </w:r>
            <w:proofErr w:type="spellEnd"/>
            <w:r w:rsidRPr="00130358">
              <w:t>/No_27</w:t>
            </w:r>
          </w:p>
        </w:tc>
        <w:tc>
          <w:tcPr>
            <w:tcW w:w="1896" w:type="dxa"/>
            <w:tcBorders>
              <w:top w:val="single" w:sz="4" w:space="0" w:color="auto"/>
              <w:left w:val="single" w:sz="4" w:space="0" w:color="auto"/>
              <w:bottom w:val="single" w:sz="4" w:space="0" w:color="auto"/>
              <w:right w:val="single" w:sz="4" w:space="0" w:color="auto"/>
            </w:tcBorders>
            <w:vAlign w:val="center"/>
          </w:tcPr>
          <w:p w14:paraId="518173D1" w14:textId="77777777" w:rsidR="00123ECE" w:rsidRPr="00130358" w:rsidRDefault="00123ECE" w:rsidP="00D62538">
            <w:pPr>
              <w:pStyle w:val="TAC"/>
              <w:keepNext w:val="0"/>
              <w:keepLines w:val="0"/>
            </w:pPr>
            <w:proofErr w:type="spellStart"/>
            <w:r w:rsidRPr="00130358">
              <w:t>CPICH_Ec</w:t>
            </w:r>
            <w:proofErr w:type="spellEnd"/>
            <w:r w:rsidRPr="00130358">
              <w:t>/No_24</w:t>
            </w:r>
          </w:p>
        </w:tc>
        <w:tc>
          <w:tcPr>
            <w:tcW w:w="1896" w:type="dxa"/>
            <w:tcBorders>
              <w:top w:val="single" w:sz="4" w:space="0" w:color="auto"/>
              <w:left w:val="single" w:sz="4" w:space="0" w:color="auto"/>
              <w:bottom w:val="single" w:sz="4" w:space="0" w:color="auto"/>
              <w:right w:val="single" w:sz="4" w:space="0" w:color="auto"/>
            </w:tcBorders>
            <w:vAlign w:val="center"/>
          </w:tcPr>
          <w:p w14:paraId="6E44EDE4" w14:textId="77777777" w:rsidR="00123ECE" w:rsidRPr="00130358" w:rsidRDefault="00123ECE" w:rsidP="00D62538">
            <w:pPr>
              <w:pStyle w:val="TAC"/>
              <w:keepNext w:val="0"/>
              <w:keepLines w:val="0"/>
            </w:pPr>
            <w:proofErr w:type="spellStart"/>
            <w:r w:rsidRPr="00130358">
              <w:t>CPICH_Ec</w:t>
            </w:r>
            <w:proofErr w:type="spellEnd"/>
            <w:r w:rsidRPr="00130358">
              <w:t>/No_16</w:t>
            </w:r>
          </w:p>
        </w:tc>
      </w:tr>
    </w:tbl>
    <w:p w14:paraId="458CF9F2" w14:textId="77777777" w:rsidR="00123ECE" w:rsidRPr="00130358" w:rsidRDefault="00123ECE" w:rsidP="00D62538"/>
    <w:p w14:paraId="4C5D9C1E" w14:textId="77777777" w:rsidR="00123ECE" w:rsidRPr="00130358" w:rsidRDefault="00123ECE" w:rsidP="00D62538">
      <w:pPr>
        <w:pStyle w:val="Heading3"/>
        <w:keepNext w:val="0"/>
        <w:keepLines w:val="0"/>
        <w:rPr>
          <w:lang w:eastAsia="zh-CN"/>
        </w:rPr>
      </w:pPr>
      <w:smartTag w:uri="urn:schemas-microsoft-com:office:smarttags" w:element="chsdate">
        <w:smartTagPr>
          <w:attr w:name="IsROCDate" w:val="False"/>
          <w:attr w:name="IsLunarDate" w:val="False"/>
          <w:attr w:name="Day" w:val="30"/>
          <w:attr w:name="Month" w:val="12"/>
          <w:attr w:name="Year" w:val="1899"/>
        </w:smartTagPr>
        <w:r w:rsidRPr="00130358">
          <w:t>9.4.</w:t>
        </w:r>
        <w:r w:rsidRPr="00130358">
          <w:rPr>
            <w:rFonts w:eastAsia="SimSun"/>
            <w:lang w:eastAsia="zh-CN"/>
          </w:rPr>
          <w:t>2</w:t>
        </w:r>
        <w:r w:rsidRPr="00130358">
          <w:tab/>
        </w:r>
      </w:smartTag>
      <w:r w:rsidRPr="00130358">
        <w:t xml:space="preserve">E-UTRAN </w:t>
      </w:r>
      <w:r w:rsidRPr="00130358">
        <w:rPr>
          <w:rFonts w:eastAsia="SimSun"/>
          <w:lang w:eastAsia="zh-CN"/>
        </w:rPr>
        <w:t>T</w:t>
      </w:r>
      <w:r w:rsidRPr="00130358">
        <w:t xml:space="preserve">DD - UTRA </w:t>
      </w:r>
      <w:r w:rsidRPr="00130358">
        <w:rPr>
          <w:rFonts w:eastAsia="SimSun"/>
          <w:lang w:eastAsia="zh-CN"/>
        </w:rPr>
        <w:t>F</w:t>
      </w:r>
      <w:r w:rsidRPr="00130358">
        <w:t xml:space="preserve">DD CPICH </w:t>
      </w:r>
      <w:proofErr w:type="spellStart"/>
      <w:r w:rsidRPr="00130358">
        <w:t>Ec</w:t>
      </w:r>
      <w:proofErr w:type="spellEnd"/>
      <w:r w:rsidRPr="00130358">
        <w:t>/No absolute accuracy</w:t>
      </w:r>
    </w:p>
    <w:p w14:paraId="3E3B179F"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.1</w:t>
      </w:r>
      <w:r w:rsidRPr="00130358">
        <w:tab/>
        <w:t>Test purpose</w:t>
      </w:r>
    </w:p>
    <w:p w14:paraId="7C05F7BD" w14:textId="77777777" w:rsidR="00123ECE" w:rsidRPr="00130358" w:rsidRDefault="00123EC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w:t>
      </w:r>
      <w:r w:rsidRPr="00130358">
        <w:rPr>
          <w:rFonts w:eastAsia="SimSun"/>
          <w:lang w:eastAsia="zh-CN"/>
        </w:rPr>
        <w:t>T</w:t>
      </w:r>
      <w:r w:rsidRPr="00130358">
        <w:t xml:space="preserve">DD - UTRA </w:t>
      </w:r>
      <w:r w:rsidRPr="00130358">
        <w:rPr>
          <w:rFonts w:eastAsia="SimSun"/>
          <w:lang w:eastAsia="zh-CN"/>
        </w:rPr>
        <w:t>F</w:t>
      </w:r>
      <w:r w:rsidRPr="00130358">
        <w:t xml:space="preserve">DD </w:t>
      </w:r>
      <w:r w:rsidRPr="00130358">
        <w:rPr>
          <w:rFonts w:cs="v4.2.0"/>
        </w:rPr>
        <w:t xml:space="preserve">CPICH </w:t>
      </w:r>
      <w:proofErr w:type="spellStart"/>
      <w:r w:rsidRPr="00130358">
        <w:rPr>
          <w:rFonts w:cs="v4.2.0"/>
        </w:rPr>
        <w:t>Ec</w:t>
      </w:r>
      <w:proofErr w:type="spellEnd"/>
      <w:r w:rsidRPr="00130358">
        <w:rPr>
          <w:rFonts w:cs="v4.2.0"/>
        </w:rPr>
        <w:t xml:space="preserve">/No absolute measurement accuracy is within the specified limits. </w:t>
      </w:r>
    </w:p>
    <w:p w14:paraId="0BFE0AB8"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.2</w:t>
      </w:r>
      <w:r w:rsidRPr="00130358">
        <w:tab/>
        <w:t>Test applicability</w:t>
      </w:r>
    </w:p>
    <w:p w14:paraId="2BEDEE77" w14:textId="77777777" w:rsidR="00123ECE" w:rsidRPr="00130358" w:rsidRDefault="00123ECE" w:rsidP="00D62538">
      <w:r w:rsidRPr="00130358">
        <w:t xml:space="preserve">This test applies to all types of E-UTRA </w:t>
      </w:r>
      <w:r w:rsidRPr="00130358">
        <w:rPr>
          <w:rFonts w:eastAsia="SimSun"/>
          <w:lang w:eastAsia="zh-CN"/>
        </w:rPr>
        <w:t>T</w:t>
      </w:r>
      <w:r w:rsidRPr="00130358">
        <w:t xml:space="preserve">DD UE release </w:t>
      </w:r>
      <w:r w:rsidR="0020787A" w:rsidRPr="00130358">
        <w:t xml:space="preserve">9 </w:t>
      </w:r>
      <w:r w:rsidRPr="00130358">
        <w:t>and forward</w:t>
      </w:r>
      <w:r w:rsidRPr="00130358">
        <w:rPr>
          <w:lang w:eastAsia="zh-CN"/>
        </w:rPr>
        <w:t xml:space="preserve"> that support UTRA </w:t>
      </w:r>
      <w:r w:rsidRPr="00130358">
        <w:rPr>
          <w:rFonts w:eastAsia="SimSun"/>
          <w:lang w:eastAsia="zh-CN"/>
        </w:rPr>
        <w:t>F</w:t>
      </w:r>
      <w:r w:rsidRPr="00130358">
        <w:rPr>
          <w:lang w:eastAsia="zh-CN"/>
        </w:rPr>
        <w:t>DD</w:t>
      </w:r>
      <w:r w:rsidRPr="00130358">
        <w:t>.</w:t>
      </w:r>
    </w:p>
    <w:p w14:paraId="61E218DB"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.3</w:t>
      </w:r>
      <w:r w:rsidRPr="00130358">
        <w:tab/>
        <w:t>Minimum conformance requirements</w:t>
      </w:r>
    </w:p>
    <w:p w14:paraId="39E06A4B" w14:textId="77777777" w:rsidR="00123ECE" w:rsidRPr="00130358" w:rsidRDefault="00123ECE" w:rsidP="00D62538">
      <w:pPr>
        <w:rPr>
          <w:rFonts w:cs="v4.2.0"/>
          <w:lang w:eastAsia="zh-CN"/>
        </w:rPr>
      </w:pPr>
      <w:r w:rsidRPr="00130358">
        <w:rPr>
          <w:rFonts w:cs="v4.2.0"/>
          <w:lang w:eastAsia="zh-CN"/>
        </w:rPr>
        <w:t>T</w:t>
      </w:r>
      <w:r w:rsidRPr="00130358">
        <w:rPr>
          <w:rFonts w:cs="v4.2.0"/>
        </w:rPr>
        <w:t xml:space="preserve">he accuracy requirements shall be the same as the inter-frequency measurement accuracy requirements for </w:t>
      </w:r>
      <w:r w:rsidRPr="00130358">
        <w:rPr>
          <w:rFonts w:eastAsia="SimSun" w:cs="v4.2.0"/>
          <w:lang w:eastAsia="zh-CN"/>
        </w:rPr>
        <w:t>F</w:t>
      </w:r>
      <w:r w:rsidRPr="00130358">
        <w:rPr>
          <w:rFonts w:cs="v4.2.0"/>
        </w:rPr>
        <w:t xml:space="preserve">DD </w:t>
      </w:r>
      <w:r w:rsidRPr="00130358">
        <w:t xml:space="preserve">CPICH </w:t>
      </w:r>
      <w:proofErr w:type="spellStart"/>
      <w:r w:rsidRPr="00130358">
        <w:t>Ec</w:t>
      </w:r>
      <w:proofErr w:type="spellEnd"/>
      <w:r w:rsidRPr="00130358">
        <w:t>/No</w:t>
      </w:r>
      <w:r w:rsidRPr="00130358">
        <w:rPr>
          <w:rFonts w:eastAsia="SimSun"/>
          <w:lang w:eastAsia="zh-CN"/>
        </w:rPr>
        <w:t>.</w:t>
      </w:r>
      <w:r w:rsidRPr="00130358">
        <w:rPr>
          <w:rFonts w:cs="v4.2.0"/>
        </w:rPr>
        <w:t xml:space="preserve"> </w:t>
      </w:r>
    </w:p>
    <w:p w14:paraId="715A85D3" w14:textId="77777777" w:rsidR="00123ECE" w:rsidRPr="00130358" w:rsidRDefault="00123ECE" w:rsidP="00D62538">
      <w:pPr>
        <w:rPr>
          <w:rFonts w:cs="v4.2.0"/>
        </w:rPr>
      </w:pPr>
      <w:r w:rsidRPr="00130358">
        <w:rPr>
          <w:rFonts w:cs="v4.2.0"/>
        </w:rPr>
        <w:t xml:space="preserve">The accuracy requirements in table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9.4.2</w:t>
        </w:r>
      </w:smartTag>
      <w:r w:rsidRPr="00130358">
        <w:rPr>
          <w:rFonts w:cs="v4.2.0"/>
          <w:lang w:eastAsia="zh-CN"/>
        </w:rPr>
        <w:t>.3-1</w:t>
      </w:r>
      <w:r w:rsidRPr="00130358">
        <w:rPr>
          <w:rFonts w:cs="v4.2.0"/>
        </w:rPr>
        <w:t xml:space="preserve"> are valid under the following conditions:</w:t>
      </w:r>
    </w:p>
    <w:p w14:paraId="38CCF3E7" w14:textId="77777777" w:rsidR="00123ECE" w:rsidRPr="00130358" w:rsidRDefault="00123ECE" w:rsidP="00483222">
      <w:pPr>
        <w:pStyle w:val="B1"/>
      </w:pPr>
      <w:proofErr w:type="spellStart"/>
      <w:r w:rsidRPr="00130358">
        <w:rPr>
          <w:rFonts w:cs="v4.2.0"/>
        </w:rPr>
        <w:t>CPICH_RSCP|</w:t>
      </w:r>
      <w:r w:rsidRPr="00130358">
        <w:rPr>
          <w:rFonts w:cs="v4.2.0"/>
          <w:vertAlign w:val="subscript"/>
        </w:rPr>
        <w:t>dBm</w:t>
      </w:r>
      <w:proofErr w:type="spellEnd"/>
      <w:r w:rsidRPr="00130358">
        <w:rPr>
          <w:rFonts w:cs="v4.2.0"/>
        </w:rPr>
        <w:t xml:space="preserve"> </w:t>
      </w:r>
      <w:r w:rsidRPr="00130358">
        <w:rPr>
          <w:rFonts w:cs="v4.2.0"/>
        </w:rPr>
        <w:sym w:font="Symbol" w:char="F0B3"/>
      </w:r>
      <w:r w:rsidRPr="00130358">
        <w:rPr>
          <w:rFonts w:cs="v4.2.0"/>
        </w:rPr>
        <w:t xml:space="preserve"> -114 dBm</w:t>
      </w:r>
      <w:r w:rsidRPr="00130358">
        <w:t xml:space="preserve"> for Bands I, IV, VI, X, XI, XIX and XXI,</w:t>
      </w:r>
    </w:p>
    <w:p w14:paraId="29B5AF53" w14:textId="5A457115" w:rsidR="00123ECE" w:rsidRPr="00130358" w:rsidRDefault="00123ECE" w:rsidP="00483222">
      <w:pPr>
        <w:pStyle w:val="B1"/>
      </w:pPr>
      <w:proofErr w:type="spellStart"/>
      <w:r w:rsidRPr="00130358">
        <w:t>CPICH_RSCP|</w:t>
      </w:r>
      <w:r w:rsidRPr="00130358">
        <w:rPr>
          <w:vertAlign w:val="subscript"/>
        </w:rPr>
        <w:t>dBm</w:t>
      </w:r>
      <w:proofErr w:type="spellEnd"/>
      <w:r w:rsidRPr="00130358">
        <w:t xml:space="preserve"> </w:t>
      </w:r>
      <w:r w:rsidRPr="00130358">
        <w:sym w:font="Symbol" w:char="F0B3"/>
      </w:r>
      <w:r w:rsidRPr="00130358">
        <w:t xml:space="preserve"> -113 dBm for Band IX</w:t>
      </w:r>
    </w:p>
    <w:p w14:paraId="3A13C4CA" w14:textId="35102BCA" w:rsidR="00123ECE" w:rsidRPr="00130358" w:rsidRDefault="00123ECE" w:rsidP="00483222">
      <w:pPr>
        <w:pStyle w:val="B1"/>
      </w:pPr>
      <w:proofErr w:type="spellStart"/>
      <w:r w:rsidRPr="00130358">
        <w:t>CPICH_RSCP|</w:t>
      </w:r>
      <w:r w:rsidRPr="00130358">
        <w:rPr>
          <w:vertAlign w:val="subscript"/>
        </w:rPr>
        <w:t>dBm</w:t>
      </w:r>
      <w:proofErr w:type="spellEnd"/>
      <w:r w:rsidRPr="00130358">
        <w:t xml:space="preserve"> </w:t>
      </w:r>
      <w:r w:rsidRPr="00130358">
        <w:sym w:font="Symbol" w:char="F0B3"/>
      </w:r>
      <w:r w:rsidRPr="00130358">
        <w:t xml:space="preserve"> -112 dBm for Bands II, V and VII,</w:t>
      </w:r>
    </w:p>
    <w:p w14:paraId="237157B8" w14:textId="486CB335" w:rsidR="00123ECE" w:rsidRPr="00130358" w:rsidRDefault="00123ECE" w:rsidP="00483222">
      <w:pPr>
        <w:pStyle w:val="B1"/>
        <w:rPr>
          <w:rFonts w:cs="v4.2.0"/>
        </w:rPr>
      </w:pPr>
      <w:proofErr w:type="spellStart"/>
      <w:r w:rsidRPr="00130358">
        <w:t>CPICH_RSCP|</w:t>
      </w:r>
      <w:r w:rsidRPr="00130358">
        <w:rPr>
          <w:vertAlign w:val="subscript"/>
        </w:rPr>
        <w:t>dBm</w:t>
      </w:r>
      <w:proofErr w:type="spellEnd"/>
      <w:r w:rsidRPr="00130358">
        <w:t xml:space="preserve"> </w:t>
      </w:r>
      <w:r w:rsidRPr="00130358">
        <w:sym w:font="Symbol" w:char="F0B3"/>
      </w:r>
      <w:r w:rsidRPr="00130358">
        <w:t xml:space="preserve"> -111 dBm for Band III, VIII, XII, XIII, XIV and XX,</w:t>
      </w:r>
    </w:p>
    <w:p w14:paraId="4E3EFB9E" w14:textId="7EB85EDD" w:rsidR="00123ECE" w:rsidRPr="00130358" w:rsidRDefault="00123ECE" w:rsidP="00483222">
      <w:pPr>
        <w:pStyle w:val="B1"/>
        <w:rPr>
          <w:rFonts w:cs="v4.2.0"/>
        </w:rPr>
      </w:pPr>
      <w:proofErr w:type="spellStart"/>
      <w:r w:rsidRPr="00130358">
        <w:rPr>
          <w:rFonts w:cs="v4.2.0"/>
        </w:rPr>
        <w:t>CPICH_RSCP|</w:t>
      </w:r>
      <w:r w:rsidRPr="00130358">
        <w:rPr>
          <w:rFonts w:cs="v4.2.0"/>
          <w:vertAlign w:val="subscript"/>
        </w:rPr>
        <w:t>dBm</w:t>
      </w:r>
      <w:proofErr w:type="spellEnd"/>
      <w:r w:rsidRPr="00130358">
        <w:rPr>
          <w:rFonts w:cs="v4.2.0"/>
        </w:rPr>
        <w:t xml:space="preserve"> </w:t>
      </w:r>
      <w:r w:rsidRPr="00130358">
        <w:sym w:font="Symbol" w:char="F0B3"/>
      </w:r>
      <w:r w:rsidRPr="00130358">
        <w:t xml:space="preserve"> -110.5 dBm for Band XXV.</w:t>
      </w:r>
    </w:p>
    <w:p w14:paraId="6147CB11" w14:textId="021C36A1" w:rsidR="00123ECE" w:rsidRPr="00130358" w:rsidRDefault="00123ECE" w:rsidP="00483222">
      <w:pPr>
        <w:pStyle w:val="B1"/>
        <w:rPr>
          <w:rFonts w:cs="v4.2.0"/>
        </w:rPr>
      </w:pPr>
      <w:r w:rsidRPr="00130358">
        <w:rPr>
          <w:rFonts w:cs="v4.2.0"/>
          <w:position w:val="-38"/>
        </w:rPr>
        <w:object w:dxaOrig="4200" w:dyaOrig="840" w14:anchorId="6ABBCA34">
          <v:shape id="_x0000_i1042" type="#_x0000_t75" style="width:210pt;height:42pt" o:ole="" fillcolor="window">
            <v:imagedata r:id="rId22" o:title=""/>
          </v:shape>
          <o:OLEObject Type="Embed" ProgID="Equation.3" ShapeID="_x0000_i1042" DrawAspect="Content" ObjectID="_1736593533" r:id="rId28"/>
        </w:object>
      </w:r>
    </w:p>
    <w:p w14:paraId="1A462FE2" w14:textId="77777777" w:rsidR="00123ECE" w:rsidRPr="00130358" w:rsidRDefault="00123ECE" w:rsidP="00483222">
      <w:pPr>
        <w:pStyle w:val="TH"/>
      </w:pPr>
      <w:r w:rsidRPr="00130358">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rPr>
          <w:lang w:eastAsia="zh-CN"/>
        </w:rPr>
        <w:t>.3-1</w:t>
      </w:r>
      <w:r w:rsidRPr="00130358">
        <w:t xml:space="preserve">: </w:t>
      </w:r>
      <w:r w:rsidRPr="00130358">
        <w:rPr>
          <w:lang w:eastAsia="zh-CN"/>
        </w:rPr>
        <w:t xml:space="preserve">UTRAN FDD </w:t>
      </w:r>
      <w:proofErr w:type="spellStart"/>
      <w:r w:rsidRPr="00130358">
        <w:t>CPICH_Ec</w:t>
      </w:r>
      <w:proofErr w:type="spellEnd"/>
      <w:r w:rsidRPr="00130358">
        <w:t>/Io</w:t>
      </w:r>
      <w:r w:rsidRPr="00130358">
        <w:rPr>
          <w:lang w:eastAsia="zh-CN"/>
        </w:rPr>
        <w:t xml:space="preserve"> </w:t>
      </w:r>
      <w:r w:rsidRPr="00130358">
        <w:t>absolute accuracy</w:t>
      </w:r>
    </w:p>
    <w:tbl>
      <w:tblPr>
        <w:tblW w:w="966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147"/>
        <w:gridCol w:w="567"/>
        <w:gridCol w:w="1276"/>
        <w:gridCol w:w="992"/>
        <w:gridCol w:w="1134"/>
        <w:gridCol w:w="1149"/>
        <w:gridCol w:w="1134"/>
        <w:gridCol w:w="1134"/>
        <w:gridCol w:w="1134"/>
      </w:tblGrid>
      <w:tr w:rsidR="00123ECE" w:rsidRPr="00130358" w14:paraId="621F0F24" w14:textId="77777777" w:rsidTr="000835DA">
        <w:trPr>
          <w:cantSplit/>
          <w:jc w:val="center"/>
        </w:trPr>
        <w:tc>
          <w:tcPr>
            <w:tcW w:w="1147" w:type="dxa"/>
            <w:vMerge w:val="restart"/>
            <w:shd w:val="clear" w:color="auto" w:fill="auto"/>
          </w:tcPr>
          <w:p w14:paraId="11A7A960" w14:textId="77777777" w:rsidR="00123ECE" w:rsidRPr="00130358" w:rsidRDefault="00123ECE" w:rsidP="00483222">
            <w:pPr>
              <w:pStyle w:val="TAH"/>
              <w:rPr>
                <w:rFonts w:cs="v4.2.0"/>
              </w:rPr>
            </w:pPr>
            <w:r w:rsidRPr="00130358">
              <w:rPr>
                <w:rFonts w:cs="v4.2.0"/>
              </w:rPr>
              <w:t>Parameter</w:t>
            </w:r>
          </w:p>
        </w:tc>
        <w:tc>
          <w:tcPr>
            <w:tcW w:w="567" w:type="dxa"/>
            <w:vMerge w:val="restart"/>
            <w:shd w:val="clear" w:color="auto" w:fill="auto"/>
          </w:tcPr>
          <w:p w14:paraId="68198B29" w14:textId="77777777" w:rsidR="00123ECE" w:rsidRPr="00130358" w:rsidRDefault="00123ECE" w:rsidP="00483222">
            <w:pPr>
              <w:pStyle w:val="TAH"/>
              <w:rPr>
                <w:rFonts w:cs="v4.2.0"/>
              </w:rPr>
            </w:pPr>
            <w:r w:rsidRPr="00130358">
              <w:rPr>
                <w:rFonts w:cs="v4.2.0"/>
              </w:rPr>
              <w:t>Unit</w:t>
            </w:r>
          </w:p>
        </w:tc>
        <w:tc>
          <w:tcPr>
            <w:tcW w:w="2268" w:type="dxa"/>
            <w:gridSpan w:val="2"/>
            <w:shd w:val="clear" w:color="auto" w:fill="auto"/>
          </w:tcPr>
          <w:p w14:paraId="36FC8215" w14:textId="2BA42A60" w:rsidR="00123ECE" w:rsidRPr="00130358" w:rsidRDefault="00123ECE" w:rsidP="00483222">
            <w:pPr>
              <w:pStyle w:val="TAH"/>
              <w:rPr>
                <w:rFonts w:cs="v4.2.0"/>
              </w:rPr>
            </w:pPr>
            <w:r w:rsidRPr="00130358">
              <w:rPr>
                <w:rFonts w:cs="v4.2.0"/>
              </w:rPr>
              <w:t>Accuracy</w:t>
            </w:r>
            <w:r w:rsidR="00D62538" w:rsidRPr="00130358">
              <w:rPr>
                <w:rFonts w:cs="v4.2.0"/>
              </w:rPr>
              <w:t xml:space="preserve"> </w:t>
            </w:r>
            <w:r w:rsidRPr="00130358">
              <w:rPr>
                <w:rFonts w:cs="v4.2.0"/>
              </w:rPr>
              <w:t>[dB]</w:t>
            </w:r>
          </w:p>
        </w:tc>
        <w:tc>
          <w:tcPr>
            <w:tcW w:w="5685" w:type="dxa"/>
            <w:gridSpan w:val="5"/>
            <w:shd w:val="clear" w:color="auto" w:fill="auto"/>
          </w:tcPr>
          <w:p w14:paraId="10171F79" w14:textId="77777777" w:rsidR="00123ECE" w:rsidRPr="00130358" w:rsidRDefault="00123ECE" w:rsidP="00483222">
            <w:pPr>
              <w:pStyle w:val="TAH"/>
              <w:rPr>
                <w:sz w:val="24"/>
              </w:rPr>
            </w:pPr>
            <w:r w:rsidRPr="00130358">
              <w:t>Conditions</w:t>
            </w:r>
          </w:p>
        </w:tc>
      </w:tr>
      <w:tr w:rsidR="00123ECE" w:rsidRPr="00130358" w14:paraId="7D9E909A" w14:textId="77777777" w:rsidTr="000835DA">
        <w:trPr>
          <w:cantSplit/>
          <w:jc w:val="center"/>
        </w:trPr>
        <w:tc>
          <w:tcPr>
            <w:tcW w:w="1147" w:type="dxa"/>
            <w:vMerge/>
            <w:shd w:val="clear" w:color="auto" w:fill="auto"/>
          </w:tcPr>
          <w:p w14:paraId="5C94BC08" w14:textId="77777777" w:rsidR="00123ECE" w:rsidRPr="00130358" w:rsidRDefault="00123ECE" w:rsidP="00483222">
            <w:pPr>
              <w:pStyle w:val="TAH"/>
              <w:rPr>
                <w:rFonts w:cs="v4.2.0"/>
              </w:rPr>
            </w:pPr>
          </w:p>
        </w:tc>
        <w:tc>
          <w:tcPr>
            <w:tcW w:w="567" w:type="dxa"/>
            <w:vMerge/>
            <w:shd w:val="clear" w:color="auto" w:fill="auto"/>
          </w:tcPr>
          <w:p w14:paraId="50FE6495" w14:textId="77777777" w:rsidR="00123ECE" w:rsidRPr="00130358" w:rsidRDefault="00123ECE" w:rsidP="00483222">
            <w:pPr>
              <w:pStyle w:val="TAH"/>
              <w:rPr>
                <w:rFonts w:cs="v4.2.0"/>
              </w:rPr>
            </w:pPr>
          </w:p>
        </w:tc>
        <w:tc>
          <w:tcPr>
            <w:tcW w:w="1276" w:type="dxa"/>
            <w:vMerge w:val="restart"/>
            <w:shd w:val="clear" w:color="auto" w:fill="auto"/>
          </w:tcPr>
          <w:p w14:paraId="4A6594A0" w14:textId="46EE1CED" w:rsidR="00123ECE" w:rsidRPr="00130358" w:rsidRDefault="00123ECE" w:rsidP="00483222">
            <w:pPr>
              <w:pStyle w:val="TAH"/>
              <w:rPr>
                <w:rFonts w:cs="v4.2.0"/>
              </w:rPr>
            </w:pPr>
            <w:r w:rsidRPr="00130358">
              <w:rPr>
                <w:rFonts w:cs="v4.2.0"/>
              </w:rPr>
              <w:t>Normal</w:t>
            </w:r>
            <w:r w:rsidR="00D62538" w:rsidRPr="00130358">
              <w:rPr>
                <w:rFonts w:cs="v4.2.0"/>
              </w:rPr>
              <w:t xml:space="preserve"> </w:t>
            </w:r>
            <w:r w:rsidRPr="00130358">
              <w:rPr>
                <w:rFonts w:cs="v4.2.0"/>
              </w:rPr>
              <w:t>condition</w:t>
            </w:r>
          </w:p>
        </w:tc>
        <w:tc>
          <w:tcPr>
            <w:tcW w:w="992" w:type="dxa"/>
            <w:vMerge w:val="restart"/>
            <w:shd w:val="clear" w:color="auto" w:fill="auto"/>
          </w:tcPr>
          <w:p w14:paraId="36039890" w14:textId="0A08242A" w:rsidR="00123ECE" w:rsidRPr="00130358" w:rsidRDefault="00123ECE" w:rsidP="00483222">
            <w:pPr>
              <w:pStyle w:val="TAH"/>
              <w:rPr>
                <w:rFonts w:cs="v4.2.0"/>
              </w:rPr>
            </w:pPr>
            <w:r w:rsidRPr="00130358">
              <w:rPr>
                <w:rFonts w:cs="v4.2.0"/>
              </w:rPr>
              <w:t>Extreme</w:t>
            </w:r>
            <w:r w:rsidR="00D62538" w:rsidRPr="00130358">
              <w:rPr>
                <w:rFonts w:cs="v4.2.0"/>
              </w:rPr>
              <w:t xml:space="preserve"> </w:t>
            </w:r>
            <w:r w:rsidRPr="00130358">
              <w:rPr>
                <w:rFonts w:cs="v4.2.0"/>
              </w:rPr>
              <w:t>condition</w:t>
            </w:r>
          </w:p>
        </w:tc>
        <w:tc>
          <w:tcPr>
            <w:tcW w:w="1134" w:type="dxa"/>
            <w:shd w:val="clear" w:color="auto" w:fill="auto"/>
          </w:tcPr>
          <w:p w14:paraId="4300AF5E" w14:textId="7A47339F" w:rsidR="00123ECE" w:rsidRPr="00130358" w:rsidRDefault="00123ECE" w:rsidP="00483222">
            <w:pPr>
              <w:pStyle w:val="TAH"/>
              <w:rPr>
                <w:rFonts w:cs="v4.2.0"/>
              </w:rPr>
            </w:pPr>
            <w:r w:rsidRPr="00130358">
              <w:rPr>
                <w:rFonts w:cs="v5.0.0"/>
              </w:rPr>
              <w:t>Band</w:t>
            </w:r>
            <w:r w:rsidR="00D62538" w:rsidRPr="00130358">
              <w:rPr>
                <w:rFonts w:cs="v5.0.0"/>
              </w:rPr>
              <w:t xml:space="preserve"> </w:t>
            </w:r>
            <w:r w:rsidRPr="00130358">
              <w:rPr>
                <w:rFonts w:cs="v5.0.0"/>
              </w:rPr>
              <w:t>I,</w:t>
            </w:r>
            <w:r w:rsidR="00D62538" w:rsidRPr="00130358">
              <w:rPr>
                <w:rFonts w:cs="v5.0.0"/>
              </w:rPr>
              <w:t xml:space="preserve"> </w:t>
            </w:r>
            <w:r w:rsidRPr="00130358">
              <w:rPr>
                <w:rFonts w:cs="v5.0.0"/>
              </w:rPr>
              <w:t>IV,</w:t>
            </w:r>
            <w:r w:rsidR="00D62538" w:rsidRPr="00130358">
              <w:rPr>
                <w:rFonts w:cs="v5.0.0"/>
              </w:rPr>
              <w:t xml:space="preserve"> </w:t>
            </w:r>
            <w:r w:rsidRPr="00130358">
              <w:rPr>
                <w:rFonts w:cs="v5.0.0"/>
              </w:rPr>
              <w:t>VI,</w:t>
            </w:r>
            <w:r w:rsidR="00D62538" w:rsidRPr="00130358">
              <w:rPr>
                <w:rFonts w:cs="v5.0.0"/>
              </w:rPr>
              <w:t xml:space="preserve"> </w:t>
            </w:r>
            <w:r w:rsidRPr="00130358">
              <w:rPr>
                <w:rFonts w:cs="v5.0.0"/>
              </w:rPr>
              <w:t>X,</w:t>
            </w:r>
            <w:r w:rsidR="00D62538" w:rsidRPr="00130358">
              <w:rPr>
                <w:rFonts w:cs="v5.0.0"/>
              </w:rPr>
              <w:t xml:space="preserve"> </w:t>
            </w:r>
            <w:r w:rsidRPr="00130358">
              <w:rPr>
                <w:rFonts w:cs="v5.0.0"/>
              </w:rPr>
              <w:t>XI,</w:t>
            </w:r>
            <w:r w:rsidR="00D62538" w:rsidRPr="00130358">
              <w:rPr>
                <w:rFonts w:cs="v5.0.0"/>
              </w:rPr>
              <w:t xml:space="preserve"> </w:t>
            </w:r>
            <w:r w:rsidRPr="00130358">
              <w:rPr>
                <w:rFonts w:cs="v5.0.0"/>
              </w:rPr>
              <w:t>XIX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w:t>
            </w:r>
          </w:p>
        </w:tc>
        <w:tc>
          <w:tcPr>
            <w:tcW w:w="1149" w:type="dxa"/>
            <w:shd w:val="clear" w:color="auto" w:fill="auto"/>
          </w:tcPr>
          <w:p w14:paraId="0C5487F0" w14:textId="14C21A0C" w:rsidR="00123ECE" w:rsidRPr="00130358" w:rsidRDefault="00123ECE" w:rsidP="00483222">
            <w:pPr>
              <w:pStyle w:val="TAH"/>
              <w:rPr>
                <w:rFonts w:cs="v4.2.0"/>
              </w:rPr>
            </w:pPr>
            <w:r w:rsidRPr="00130358">
              <w:rPr>
                <w:rFonts w:cs="v5.0.0"/>
              </w:rPr>
              <w:t>Band</w:t>
            </w:r>
            <w:r w:rsidR="00D62538" w:rsidRPr="00130358">
              <w:rPr>
                <w:rFonts w:cs="v5.0.0"/>
              </w:rPr>
              <w:t xml:space="preserve"> </w:t>
            </w:r>
            <w:r w:rsidRPr="00130358">
              <w:rPr>
                <w:rFonts w:cs="v5.0.0"/>
              </w:rPr>
              <w:t>II,</w:t>
            </w:r>
            <w:r w:rsidR="00D62538" w:rsidRPr="00130358">
              <w:rPr>
                <w:rFonts w:cs="v5.0.0"/>
              </w:rPr>
              <w:t xml:space="preserve"> </w:t>
            </w:r>
            <w:r w:rsidRPr="00130358">
              <w:rPr>
                <w:rFonts w:cs="v5.0.0"/>
              </w:rPr>
              <w:t>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VII</w:t>
            </w:r>
          </w:p>
        </w:tc>
        <w:tc>
          <w:tcPr>
            <w:tcW w:w="1134" w:type="dxa"/>
            <w:shd w:val="clear" w:color="auto" w:fill="auto"/>
          </w:tcPr>
          <w:p w14:paraId="21EFAD0C" w14:textId="58608135" w:rsidR="00123ECE" w:rsidRPr="00130358" w:rsidRDefault="00123ECE" w:rsidP="00483222">
            <w:pPr>
              <w:pStyle w:val="TAH"/>
              <w:rPr>
                <w:rFonts w:cs="v4.2.0"/>
              </w:rPr>
            </w:pPr>
            <w:r w:rsidRPr="00130358">
              <w:rPr>
                <w:rFonts w:cs="v4.2.0"/>
              </w:rPr>
              <w:t>Band</w:t>
            </w:r>
            <w:r w:rsidR="00D62538" w:rsidRPr="00130358">
              <w:rPr>
                <w:rFonts w:cs="v4.2.0"/>
              </w:rPr>
              <w:t xml:space="preserve"> </w:t>
            </w:r>
            <w:r w:rsidRPr="00130358">
              <w:rPr>
                <w:rFonts w:cs="v4.2.0"/>
              </w:rPr>
              <w:t>XXV</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XXVI</w:t>
            </w:r>
          </w:p>
        </w:tc>
        <w:tc>
          <w:tcPr>
            <w:tcW w:w="1134" w:type="dxa"/>
            <w:shd w:val="clear" w:color="auto" w:fill="auto"/>
          </w:tcPr>
          <w:p w14:paraId="02CE7B4E" w14:textId="488DE524" w:rsidR="00123ECE" w:rsidRPr="00130358" w:rsidRDefault="00123ECE" w:rsidP="00483222">
            <w:pPr>
              <w:pStyle w:val="TAH"/>
              <w:rPr>
                <w:rFonts w:cs="v4.2.0"/>
              </w:rPr>
            </w:pPr>
            <w:r w:rsidRPr="00130358">
              <w:rPr>
                <w:rFonts w:cs="v5.0.0"/>
              </w:rPr>
              <w:t>Band</w:t>
            </w:r>
            <w:r w:rsidR="00D62538" w:rsidRPr="00130358">
              <w:rPr>
                <w:rFonts w:cs="v5.0.0"/>
              </w:rPr>
              <w:t xml:space="preserve"> </w:t>
            </w:r>
            <w:r w:rsidRPr="00130358">
              <w:rPr>
                <w:rFonts w:cs="v5.0.0"/>
              </w:rPr>
              <w:t>III,</w:t>
            </w:r>
            <w:r w:rsidR="00D62538" w:rsidRPr="00130358">
              <w:rPr>
                <w:rFonts w:cs="v5.0.0"/>
              </w:rPr>
              <w:t xml:space="preserve"> </w:t>
            </w:r>
            <w:r w:rsidRPr="00130358">
              <w:rPr>
                <w:rFonts w:cs="v5.0.0"/>
              </w:rPr>
              <w:t>VIII,</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Pr="00130358">
              <w:rPr>
                <w:rFonts w:cs="v5.0.0"/>
                <w:b w:val="0"/>
              </w:rPr>
              <w:t>,</w:t>
            </w:r>
            <w:r w:rsidR="00D62538" w:rsidRPr="00130358">
              <w:rPr>
                <w:rFonts w:cs="v5.0.0"/>
              </w:rPr>
              <w:t xml:space="preserve"> </w:t>
            </w:r>
            <w:r w:rsidRPr="00130358">
              <w:rPr>
                <w:rFonts w:cs="v5.0.0"/>
              </w:rPr>
              <w:t>XIV,</w:t>
            </w:r>
            <w:r w:rsidR="00D62538" w:rsidRPr="00130358">
              <w:rPr>
                <w:rFonts w:cs="v5.0.0"/>
                <w:b w:val="0"/>
              </w:rPr>
              <w:t xml:space="preserve"> </w:t>
            </w:r>
            <w:r w:rsidRPr="00130358">
              <w:rPr>
                <w:rFonts w:cs="v5.0.0"/>
              </w:rPr>
              <w:t>XX</w:t>
            </w:r>
            <w:r w:rsidR="00D62538" w:rsidRPr="00130358">
              <w:rPr>
                <w:rFonts w:cs="v5.0.0"/>
              </w:rPr>
              <w:t xml:space="preserve"> </w:t>
            </w:r>
            <w:r w:rsidRPr="00130358">
              <w:rPr>
                <w:rFonts w:cs="v5.0.0"/>
              </w:rPr>
              <w:t>and</w:t>
            </w:r>
            <w:r w:rsidR="00D62538" w:rsidRPr="00130358">
              <w:rPr>
                <w:rFonts w:cs="v5.0.0"/>
              </w:rPr>
              <w:t xml:space="preserve"> </w:t>
            </w:r>
            <w:r w:rsidRPr="00130358">
              <w:rPr>
                <w:rFonts w:cs="v5.0.0"/>
              </w:rPr>
              <w:t>XXII</w:t>
            </w:r>
          </w:p>
        </w:tc>
        <w:tc>
          <w:tcPr>
            <w:tcW w:w="1134" w:type="dxa"/>
            <w:shd w:val="clear" w:color="auto" w:fill="auto"/>
          </w:tcPr>
          <w:p w14:paraId="465D1FED" w14:textId="3D137E4C" w:rsidR="00123ECE" w:rsidRPr="00130358" w:rsidRDefault="00123ECE" w:rsidP="00483222">
            <w:pPr>
              <w:pStyle w:val="TAH"/>
              <w:rPr>
                <w:sz w:val="24"/>
              </w:rPr>
            </w:pPr>
            <w:r w:rsidRPr="00130358">
              <w:t>Band</w:t>
            </w:r>
            <w:r w:rsidR="00D62538" w:rsidRPr="00130358">
              <w:t xml:space="preserve"> </w:t>
            </w:r>
            <w:r w:rsidRPr="00130358">
              <w:t>IX</w:t>
            </w:r>
          </w:p>
        </w:tc>
      </w:tr>
      <w:tr w:rsidR="00123ECE" w:rsidRPr="00130358" w14:paraId="4159F97F" w14:textId="77777777" w:rsidTr="000835DA">
        <w:trPr>
          <w:cantSplit/>
          <w:jc w:val="center"/>
        </w:trPr>
        <w:tc>
          <w:tcPr>
            <w:tcW w:w="1147" w:type="dxa"/>
            <w:vMerge/>
            <w:shd w:val="clear" w:color="auto" w:fill="auto"/>
          </w:tcPr>
          <w:p w14:paraId="471E5C0E" w14:textId="77777777" w:rsidR="00123ECE" w:rsidRPr="00130358" w:rsidRDefault="00123ECE" w:rsidP="00483222">
            <w:pPr>
              <w:pStyle w:val="TAH"/>
              <w:rPr>
                <w:rFonts w:cs="v4.2.0"/>
              </w:rPr>
            </w:pPr>
          </w:p>
        </w:tc>
        <w:tc>
          <w:tcPr>
            <w:tcW w:w="567" w:type="dxa"/>
            <w:vMerge/>
            <w:shd w:val="clear" w:color="auto" w:fill="auto"/>
          </w:tcPr>
          <w:p w14:paraId="72BE6584" w14:textId="77777777" w:rsidR="00123ECE" w:rsidRPr="00130358" w:rsidRDefault="00123ECE" w:rsidP="00483222">
            <w:pPr>
              <w:pStyle w:val="TAH"/>
              <w:rPr>
                <w:rFonts w:cs="v4.2.0"/>
              </w:rPr>
            </w:pPr>
          </w:p>
        </w:tc>
        <w:tc>
          <w:tcPr>
            <w:tcW w:w="1276" w:type="dxa"/>
            <w:vMerge/>
            <w:shd w:val="clear" w:color="auto" w:fill="auto"/>
          </w:tcPr>
          <w:p w14:paraId="0D497064" w14:textId="77777777" w:rsidR="00123ECE" w:rsidRPr="00130358" w:rsidRDefault="00123ECE" w:rsidP="00483222">
            <w:pPr>
              <w:pStyle w:val="TAH"/>
              <w:rPr>
                <w:rFonts w:cs="v4.2.0"/>
              </w:rPr>
            </w:pPr>
          </w:p>
        </w:tc>
        <w:tc>
          <w:tcPr>
            <w:tcW w:w="992" w:type="dxa"/>
            <w:vMerge/>
            <w:shd w:val="clear" w:color="auto" w:fill="auto"/>
          </w:tcPr>
          <w:p w14:paraId="5569747C" w14:textId="77777777" w:rsidR="00123ECE" w:rsidRPr="00130358" w:rsidRDefault="00123ECE" w:rsidP="00483222">
            <w:pPr>
              <w:pStyle w:val="TAH"/>
              <w:rPr>
                <w:rFonts w:cs="v4.2.0"/>
              </w:rPr>
            </w:pPr>
          </w:p>
        </w:tc>
        <w:tc>
          <w:tcPr>
            <w:tcW w:w="1134" w:type="dxa"/>
            <w:shd w:val="clear" w:color="auto" w:fill="auto"/>
          </w:tcPr>
          <w:p w14:paraId="49A68FD0" w14:textId="26FA420C"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49" w:type="dxa"/>
            <w:shd w:val="clear" w:color="auto" w:fill="auto"/>
          </w:tcPr>
          <w:p w14:paraId="15E80571" w14:textId="14C737C5"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01258297" w14:textId="02A269AA"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170F99B9" w14:textId="7C08C0D6" w:rsidR="00123ECE" w:rsidRPr="00130358" w:rsidRDefault="00123ECE" w:rsidP="00483222">
            <w:pPr>
              <w:pStyle w:val="TAH"/>
              <w:rPr>
                <w:rFonts w:cs="v4.2.0"/>
              </w:rPr>
            </w:pPr>
            <w:r w:rsidRPr="00130358">
              <w:rPr>
                <w:rFonts w:cs="v5.0.0"/>
              </w:rPr>
              <w:t>Io</w:t>
            </w:r>
            <w:r w:rsidR="00D62538" w:rsidRPr="00130358">
              <w:rPr>
                <w:rFonts w:cs="v5.0.0"/>
              </w:rPr>
              <w:t xml:space="preserve"> </w:t>
            </w:r>
            <w:r w:rsidRPr="00130358">
              <w:rPr>
                <w:rFonts w:cs="v5.0.0"/>
              </w:rPr>
              <w:t>[dBm</w:t>
            </w:r>
            <w:r w:rsidRPr="00130358">
              <w:t>/3,84</w:t>
            </w:r>
            <w:r w:rsidR="00D62538" w:rsidRPr="00130358">
              <w:t xml:space="preserve"> </w:t>
            </w:r>
            <w:r w:rsidRPr="00130358">
              <w:t>MHz</w:t>
            </w:r>
            <w:r w:rsidRPr="00130358">
              <w:rPr>
                <w:rFonts w:cs="v5.0.0"/>
              </w:rPr>
              <w:t>]</w:t>
            </w:r>
          </w:p>
        </w:tc>
        <w:tc>
          <w:tcPr>
            <w:tcW w:w="1134" w:type="dxa"/>
            <w:shd w:val="clear" w:color="auto" w:fill="auto"/>
          </w:tcPr>
          <w:p w14:paraId="4C8910E5" w14:textId="1CFF5DCB" w:rsidR="00123ECE" w:rsidRPr="00130358" w:rsidRDefault="00123ECE" w:rsidP="00483222">
            <w:pPr>
              <w:pStyle w:val="TAH"/>
              <w:rPr>
                <w:sz w:val="24"/>
              </w:rPr>
            </w:pPr>
            <w:r w:rsidRPr="00130358">
              <w:t>Io</w:t>
            </w:r>
            <w:r w:rsidR="00D62538" w:rsidRPr="00130358">
              <w:t xml:space="preserve"> </w:t>
            </w:r>
            <w:r w:rsidRPr="00130358">
              <w:t>[dBm/3,84</w:t>
            </w:r>
            <w:r w:rsidR="00D62538" w:rsidRPr="00130358">
              <w:t xml:space="preserve"> </w:t>
            </w:r>
            <w:r w:rsidRPr="00130358">
              <w:t>MHz]</w:t>
            </w:r>
          </w:p>
        </w:tc>
      </w:tr>
      <w:tr w:rsidR="00123ECE" w:rsidRPr="00130358" w14:paraId="1E969E21" w14:textId="77777777" w:rsidTr="000835DA">
        <w:trPr>
          <w:cantSplit/>
          <w:jc w:val="center"/>
        </w:trPr>
        <w:tc>
          <w:tcPr>
            <w:tcW w:w="1147" w:type="dxa"/>
            <w:shd w:val="clear" w:color="auto" w:fill="auto"/>
          </w:tcPr>
          <w:p w14:paraId="33C54645" w14:textId="10125DEA" w:rsidR="00123ECE" w:rsidRPr="00130358" w:rsidRDefault="00123ECE" w:rsidP="00483222">
            <w:pPr>
              <w:pStyle w:val="TAC"/>
            </w:pPr>
            <w:proofErr w:type="spellStart"/>
            <w:r w:rsidRPr="00130358">
              <w:t>CPICH_Ec</w:t>
            </w:r>
            <w:proofErr w:type="spellEnd"/>
            <w:r w:rsidRPr="00130358">
              <w:t>/Io</w:t>
            </w:r>
            <w:r w:rsidR="00D62538" w:rsidRPr="00130358">
              <w:t xml:space="preserve"> </w:t>
            </w:r>
          </w:p>
        </w:tc>
        <w:tc>
          <w:tcPr>
            <w:tcW w:w="567" w:type="dxa"/>
            <w:shd w:val="clear" w:color="auto" w:fill="auto"/>
          </w:tcPr>
          <w:p w14:paraId="32258355" w14:textId="77777777" w:rsidR="00123ECE" w:rsidRPr="00130358" w:rsidRDefault="00123ECE" w:rsidP="00483222">
            <w:pPr>
              <w:pStyle w:val="TAC"/>
            </w:pPr>
            <w:r w:rsidRPr="00130358">
              <w:t>dB</w:t>
            </w:r>
          </w:p>
        </w:tc>
        <w:tc>
          <w:tcPr>
            <w:tcW w:w="1276" w:type="dxa"/>
            <w:shd w:val="clear" w:color="auto" w:fill="auto"/>
          </w:tcPr>
          <w:p w14:paraId="642C2B8B" w14:textId="212869E2" w:rsidR="00123ECE" w:rsidRPr="00130358" w:rsidRDefault="00123ECE" w:rsidP="00483222">
            <w:pPr>
              <w:pStyle w:val="TAC"/>
            </w:pPr>
            <w:r w:rsidRPr="00130358">
              <w:sym w:font="Symbol" w:char="F0B1"/>
            </w:r>
            <w:r w:rsidR="00D62538" w:rsidRPr="00130358">
              <w:t xml:space="preserve"> </w:t>
            </w:r>
            <w:r w:rsidRPr="00130358">
              <w:t>1.5</w:t>
            </w:r>
            <w:r w:rsidR="00D62538" w:rsidRPr="00130358">
              <w:t xml:space="preserve"> </w:t>
            </w:r>
            <w:r w:rsidRPr="00130358">
              <w:t>for</w:t>
            </w:r>
            <w:r w:rsidR="00D62538" w:rsidRPr="00130358">
              <w:t xml:space="preserve"> </w:t>
            </w:r>
            <w:r w:rsidRPr="00130358">
              <w:noBreakHyphen/>
              <w:t>14</w:t>
            </w:r>
            <w:r w:rsidR="00D62538" w:rsidRPr="00130358">
              <w:t xml:space="preserve"> </w:t>
            </w:r>
            <w:r w:rsidRPr="00130358">
              <w:br/>
            </w:r>
            <w:r w:rsidRPr="00130358">
              <w:sym w:font="Symbol" w:char="F0A3"/>
            </w:r>
            <w:r w:rsidR="00D62538" w:rsidRPr="00130358">
              <w:t xml:space="preserve"> </w:t>
            </w:r>
            <w:r w:rsidRPr="00130358">
              <w:br/>
              <w:t>CPICH</w:t>
            </w:r>
            <w:r w:rsidR="00D62538" w:rsidRPr="00130358">
              <w:t xml:space="preserve"> </w:t>
            </w:r>
            <w:proofErr w:type="spellStart"/>
            <w:r w:rsidRPr="00130358">
              <w:t>Ec</w:t>
            </w:r>
            <w:proofErr w:type="spellEnd"/>
            <w:r w:rsidRPr="00130358">
              <w:t>/Io</w:t>
            </w:r>
            <w:r w:rsidR="00D62538" w:rsidRPr="00130358">
              <w:t xml:space="preserve"> </w:t>
            </w:r>
          </w:p>
          <w:p w14:paraId="0D8F6145" w14:textId="35C072C9" w:rsidR="00123ECE" w:rsidRPr="00130358" w:rsidRDefault="00123ECE" w:rsidP="00483222">
            <w:pPr>
              <w:pStyle w:val="TAC"/>
            </w:pPr>
            <w:r w:rsidRPr="00130358">
              <w:sym w:font="Symbol" w:char="F0B1"/>
            </w:r>
            <w:r w:rsidR="00D62538" w:rsidRPr="00130358">
              <w:t xml:space="preserve"> </w:t>
            </w:r>
            <w:r w:rsidRPr="00130358">
              <w:t>2</w:t>
            </w:r>
            <w:r w:rsidR="00D62538" w:rsidRPr="00130358">
              <w:t xml:space="preserve"> </w:t>
            </w:r>
            <w:r w:rsidRPr="00130358">
              <w:t>for</w:t>
            </w:r>
            <w:r w:rsidR="00D62538" w:rsidRPr="00130358">
              <w:t xml:space="preserve"> </w:t>
            </w:r>
            <w:r w:rsidRPr="00130358">
              <w:noBreakHyphen/>
              <w:t>16</w:t>
            </w:r>
            <w:r w:rsidR="00D62538" w:rsidRPr="00130358">
              <w:t xml:space="preserve"> </w:t>
            </w:r>
            <w:r w:rsidRPr="00130358">
              <w:br/>
            </w:r>
            <w:r w:rsidRPr="00130358">
              <w:sym w:font="Symbol" w:char="F0A3"/>
            </w:r>
            <w:r w:rsidR="00D62538" w:rsidRPr="00130358">
              <w:t xml:space="preserve"> </w:t>
            </w:r>
            <w:r w:rsidRPr="00130358">
              <w:br/>
              <w:t>CPICH</w:t>
            </w:r>
            <w:r w:rsidR="00D62538" w:rsidRPr="00130358">
              <w:t xml:space="preserve"> </w:t>
            </w:r>
            <w:proofErr w:type="spellStart"/>
            <w:r w:rsidRPr="00130358">
              <w:t>Ec</w:t>
            </w:r>
            <w:proofErr w:type="spellEnd"/>
            <w:r w:rsidRPr="00130358">
              <w:t>/Io</w:t>
            </w:r>
            <w:r w:rsidR="00D62538" w:rsidRPr="00130358">
              <w:t xml:space="preserve"> </w:t>
            </w:r>
            <w:r w:rsidRPr="00130358">
              <w:br/>
              <w:t>&lt;</w:t>
            </w:r>
            <w:r w:rsidR="00D62538" w:rsidRPr="00130358">
              <w:t xml:space="preserve"> </w:t>
            </w:r>
            <w:r w:rsidRPr="00130358">
              <w:br/>
              <w:t>-14</w:t>
            </w:r>
            <w:r w:rsidR="00D62538" w:rsidRPr="00130358">
              <w:t xml:space="preserve"> </w:t>
            </w:r>
          </w:p>
          <w:p w14:paraId="50934B83" w14:textId="74BDD5A9" w:rsidR="00123ECE" w:rsidRPr="00130358" w:rsidRDefault="00123ECE" w:rsidP="00483222">
            <w:pPr>
              <w:pStyle w:val="TAC"/>
            </w:pPr>
            <w:r w:rsidRPr="00130358">
              <w:sym w:font="Symbol" w:char="F0B1"/>
            </w:r>
            <w:r w:rsidR="00D62538" w:rsidRPr="00130358">
              <w:t xml:space="preserve"> </w:t>
            </w:r>
            <w:r w:rsidRPr="00130358">
              <w:t>3</w:t>
            </w:r>
            <w:r w:rsidR="00D62538" w:rsidRPr="00130358">
              <w:t xml:space="preserve"> </w:t>
            </w:r>
            <w:r w:rsidRPr="00130358">
              <w:t>for</w:t>
            </w:r>
            <w:r w:rsidR="00D62538" w:rsidRPr="00130358">
              <w:t xml:space="preserve"> </w:t>
            </w:r>
            <w:r w:rsidRPr="00130358">
              <w:noBreakHyphen/>
              <w:t>20</w:t>
            </w:r>
            <w:r w:rsidR="00D62538" w:rsidRPr="00130358">
              <w:t xml:space="preserve"> </w:t>
            </w:r>
            <w:r w:rsidRPr="00130358">
              <w:br/>
            </w:r>
            <w:r w:rsidRPr="00130358">
              <w:sym w:font="Symbol" w:char="F0A3"/>
            </w:r>
            <w:r w:rsidR="00D62538" w:rsidRPr="00130358">
              <w:t xml:space="preserve"> </w:t>
            </w:r>
            <w:r w:rsidRPr="00130358">
              <w:br/>
              <w:t>CPICH</w:t>
            </w:r>
            <w:r w:rsidR="00D62538" w:rsidRPr="00130358">
              <w:t xml:space="preserve"> </w:t>
            </w:r>
            <w:proofErr w:type="spellStart"/>
            <w:r w:rsidRPr="00130358">
              <w:t>Ec</w:t>
            </w:r>
            <w:proofErr w:type="spellEnd"/>
            <w:r w:rsidRPr="00130358">
              <w:t>/Io</w:t>
            </w:r>
            <w:r w:rsidR="00D62538" w:rsidRPr="00130358">
              <w:t xml:space="preserve"> </w:t>
            </w:r>
            <w:r w:rsidRPr="00130358">
              <w:br/>
              <w:t>&lt;</w:t>
            </w:r>
            <w:r w:rsidR="00D62538" w:rsidRPr="00130358">
              <w:t xml:space="preserve"> </w:t>
            </w:r>
            <w:r w:rsidRPr="00130358">
              <w:br/>
              <w:t>-16</w:t>
            </w:r>
          </w:p>
        </w:tc>
        <w:tc>
          <w:tcPr>
            <w:tcW w:w="992" w:type="dxa"/>
            <w:shd w:val="clear" w:color="auto" w:fill="auto"/>
          </w:tcPr>
          <w:p w14:paraId="3DC4CA50" w14:textId="5E709436" w:rsidR="00123ECE" w:rsidRPr="00130358" w:rsidRDefault="00123ECE" w:rsidP="00483222">
            <w:pPr>
              <w:pStyle w:val="TAC"/>
            </w:pPr>
            <w:r w:rsidRPr="00130358">
              <w:sym w:font="Symbol" w:char="F0B1"/>
            </w:r>
            <w:r w:rsidR="00D62538" w:rsidRPr="00130358">
              <w:t xml:space="preserve"> </w:t>
            </w:r>
            <w:r w:rsidRPr="00130358">
              <w:t>3</w:t>
            </w:r>
          </w:p>
        </w:tc>
        <w:tc>
          <w:tcPr>
            <w:tcW w:w="1134" w:type="dxa"/>
            <w:shd w:val="clear" w:color="auto" w:fill="auto"/>
          </w:tcPr>
          <w:p w14:paraId="41924437" w14:textId="77777777" w:rsidR="00123ECE" w:rsidRPr="00130358" w:rsidRDefault="00123ECE" w:rsidP="00483222">
            <w:pPr>
              <w:pStyle w:val="TAC"/>
            </w:pPr>
            <w:r w:rsidRPr="00130358">
              <w:rPr>
                <w:rFonts w:cs="v5.0.0"/>
              </w:rPr>
              <w:t>-94...-50</w:t>
            </w:r>
          </w:p>
        </w:tc>
        <w:tc>
          <w:tcPr>
            <w:tcW w:w="1149" w:type="dxa"/>
            <w:shd w:val="clear" w:color="auto" w:fill="auto"/>
          </w:tcPr>
          <w:p w14:paraId="234FD410" w14:textId="77777777" w:rsidR="00123ECE" w:rsidRPr="00130358" w:rsidRDefault="00123ECE" w:rsidP="00483222">
            <w:pPr>
              <w:pStyle w:val="TAC"/>
            </w:pPr>
            <w:r w:rsidRPr="00130358">
              <w:rPr>
                <w:rFonts w:cs="v5.0.0"/>
              </w:rPr>
              <w:t>-92…-50</w:t>
            </w:r>
          </w:p>
        </w:tc>
        <w:tc>
          <w:tcPr>
            <w:tcW w:w="1134" w:type="dxa"/>
            <w:shd w:val="clear" w:color="auto" w:fill="auto"/>
          </w:tcPr>
          <w:p w14:paraId="48873ABC" w14:textId="77777777" w:rsidR="00123ECE" w:rsidRPr="00130358" w:rsidRDefault="00123ECE" w:rsidP="00483222">
            <w:pPr>
              <w:pStyle w:val="TAC"/>
            </w:pPr>
            <w:r w:rsidRPr="00130358">
              <w:t>-90.5...-50</w:t>
            </w:r>
          </w:p>
          <w:p w14:paraId="06E51EBC" w14:textId="0321E244" w:rsidR="00123ECE" w:rsidRPr="00130358" w:rsidRDefault="00123ECE" w:rsidP="00483222">
            <w:pPr>
              <w:pStyle w:val="TAC"/>
            </w:pPr>
            <w:r w:rsidRPr="00130358">
              <w:rPr>
                <w:rFonts w:cs="v5.0.0"/>
              </w:rPr>
              <w:t>(Note)</w:t>
            </w:r>
          </w:p>
        </w:tc>
        <w:tc>
          <w:tcPr>
            <w:tcW w:w="1134" w:type="dxa"/>
            <w:shd w:val="clear" w:color="auto" w:fill="auto"/>
          </w:tcPr>
          <w:p w14:paraId="1ED8BD02" w14:textId="77777777" w:rsidR="00123ECE" w:rsidRPr="00130358" w:rsidRDefault="00123ECE" w:rsidP="00483222">
            <w:pPr>
              <w:pStyle w:val="TAC"/>
            </w:pPr>
            <w:r w:rsidRPr="00130358">
              <w:rPr>
                <w:rFonts w:cs="v5.0.0"/>
              </w:rPr>
              <w:t>-91…-50</w:t>
            </w:r>
          </w:p>
        </w:tc>
        <w:tc>
          <w:tcPr>
            <w:tcW w:w="1134" w:type="dxa"/>
            <w:shd w:val="clear" w:color="auto" w:fill="auto"/>
          </w:tcPr>
          <w:p w14:paraId="7BD7BDBB" w14:textId="77777777" w:rsidR="00123ECE" w:rsidRPr="00130358" w:rsidRDefault="00123ECE" w:rsidP="00483222">
            <w:pPr>
              <w:pStyle w:val="TAC"/>
              <w:rPr>
                <w:sz w:val="24"/>
              </w:rPr>
            </w:pPr>
            <w:r w:rsidRPr="00130358">
              <w:t>-93...-50</w:t>
            </w:r>
          </w:p>
        </w:tc>
      </w:tr>
      <w:tr w:rsidR="00123ECE" w:rsidRPr="00130358" w14:paraId="2B1E012D" w14:textId="77777777" w:rsidTr="00D62538">
        <w:trPr>
          <w:cantSplit/>
          <w:jc w:val="center"/>
        </w:trPr>
        <w:tc>
          <w:tcPr>
            <w:tcW w:w="9667" w:type="dxa"/>
            <w:gridSpan w:val="9"/>
            <w:shd w:val="clear" w:color="auto" w:fill="auto"/>
          </w:tcPr>
          <w:p w14:paraId="133D20BF" w14:textId="6F270297" w:rsidR="00123ECE" w:rsidRPr="00130358" w:rsidRDefault="00123ECE" w:rsidP="00D62538">
            <w:pPr>
              <w:pStyle w:val="TAN"/>
              <w:keepNext w:val="0"/>
              <w:keepLines w:val="0"/>
            </w:pPr>
            <w:r w:rsidRPr="00130358">
              <w:t>NOTE:</w:t>
            </w:r>
            <w:r w:rsidRPr="00130358">
              <w:tab/>
              <w:t>The</w:t>
            </w:r>
            <w:r w:rsidR="00D62538" w:rsidRPr="00130358">
              <w:t xml:space="preserve"> </w:t>
            </w:r>
            <w:r w:rsidRPr="00130358">
              <w:t>condition</w:t>
            </w:r>
            <w:r w:rsidR="00D62538" w:rsidRPr="00130358">
              <w:t xml:space="preserve"> </w:t>
            </w:r>
            <w:r w:rsidRPr="00130358">
              <w:t>is</w:t>
            </w:r>
            <w:r w:rsidR="00D62538" w:rsidRPr="00130358">
              <w:t xml:space="preserve"> </w:t>
            </w:r>
            <w:r w:rsidRPr="00130358">
              <w:rPr>
                <w:rFonts w:cs="v5.0.0"/>
              </w:rPr>
              <w:t>-92…-50</w:t>
            </w:r>
            <w:r w:rsidR="00D62538" w:rsidRPr="00130358">
              <w:rPr>
                <w:rFonts w:cs="v5.0.0"/>
              </w:rPr>
              <w:t xml:space="preserve"> </w:t>
            </w:r>
            <w:r w:rsidRPr="00130358">
              <w:rPr>
                <w:rFonts w:cs="v4.2.0"/>
              </w:rPr>
              <w:t>dBm</w:t>
            </w:r>
            <w:r w:rsidRPr="00130358">
              <w:t>/3.84</w:t>
            </w:r>
            <w:r w:rsidR="00D62538" w:rsidRPr="00130358">
              <w:t xml:space="preserve"> </w:t>
            </w:r>
            <w:r w:rsidRPr="00130358">
              <w:t>MHz</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bl>
    <w:p w14:paraId="391FE142" w14:textId="77777777" w:rsidR="00123ECE" w:rsidRPr="00130358" w:rsidRDefault="00123ECE" w:rsidP="00D62538">
      <w:pPr>
        <w:rPr>
          <w:rFonts w:cs="v4.2.0"/>
        </w:rPr>
      </w:pPr>
    </w:p>
    <w:p w14:paraId="17116683" w14:textId="05169DE5" w:rsidR="00123ECE" w:rsidRPr="00130358" w:rsidRDefault="00123ECE" w:rsidP="00D62538">
      <w:pPr>
        <w:rPr>
          <w:rFonts w:cs="v4.2.0"/>
        </w:rPr>
      </w:pPr>
      <w:r w:rsidRPr="00130358">
        <w:rPr>
          <w:rFonts w:cs="v4.2.0"/>
        </w:rPr>
        <w:t xml:space="preserve">If the UE, in </w:t>
      </w:r>
      <w:smartTag w:uri="urn:schemas-microsoft-com:office:smarttags" w:element="stockticker">
        <w:r w:rsidRPr="00130358">
          <w:rPr>
            <w:rFonts w:cs="v4.2.0"/>
          </w:rPr>
          <w:t>RRC</w:t>
        </w:r>
      </w:smartTag>
      <w:r w:rsidRPr="00130358">
        <w:rPr>
          <w:rFonts w:cs="v4.2.0"/>
        </w:rPr>
        <w:t xml:space="preserve">_CONNECTED state, needs measurement gaps to perform UTRAN FDD measurements, the UTRAN FDD measurement procedure and measurement gap pattern stated </w:t>
      </w:r>
      <w:r w:rsidR="00062A7B" w:rsidRPr="00130358">
        <w:rPr>
          <w:rFonts w:cs="v4.2.0"/>
        </w:rPr>
        <w:t>in 3GPP TS</w:t>
      </w:r>
      <w:r w:rsidRPr="00130358">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8.1.2</w:t>
        </w:r>
      </w:smartTag>
      <w:r w:rsidRPr="00130358">
        <w:rPr>
          <w:rFonts w:cs="v4.2.0"/>
        </w:rPr>
        <w:t>.4.1 shall apply.</w:t>
      </w:r>
    </w:p>
    <w:p w14:paraId="119678A6" w14:textId="77777777" w:rsidR="00123ECE" w:rsidRPr="00130358" w:rsidRDefault="00123ECE" w:rsidP="00D62538">
      <w:pPr>
        <w:rPr>
          <w:rFonts w:cs="v4.2.0"/>
        </w:rPr>
      </w:pPr>
      <w:r w:rsidRPr="00130358">
        <w:rPr>
          <w:rFonts w:cs="v4.2.0"/>
        </w:rPr>
        <w:t xml:space="preserve">The reporting range is for </w:t>
      </w:r>
      <w:r w:rsidRPr="00130358">
        <w:rPr>
          <w:rFonts w:cs="v4.2.0"/>
          <w:i/>
        </w:rPr>
        <w:t xml:space="preserve">CPICH </w:t>
      </w:r>
      <w:proofErr w:type="spellStart"/>
      <w:r w:rsidRPr="00130358">
        <w:rPr>
          <w:rFonts w:cs="v4.2.0"/>
          <w:i/>
        </w:rPr>
        <w:t>Ec</w:t>
      </w:r>
      <w:proofErr w:type="spellEnd"/>
      <w:r w:rsidRPr="00130358">
        <w:rPr>
          <w:rFonts w:cs="v4.2.0"/>
          <w:i/>
        </w:rPr>
        <w:t>/Io</w:t>
      </w:r>
      <w:r w:rsidRPr="00130358">
        <w:rPr>
          <w:rFonts w:cs="v4.2.0"/>
        </w:rPr>
        <w:t xml:space="preserve"> is from -24 ...0 dB.</w:t>
      </w:r>
    </w:p>
    <w:p w14:paraId="549F2F9A" w14:textId="77777777" w:rsidR="00123ECE" w:rsidRPr="00130358" w:rsidRDefault="00123ECE" w:rsidP="00D62538">
      <w:pPr>
        <w:rPr>
          <w:rFonts w:cs="v4.2.0"/>
          <w:lang w:eastAsia="zh-CN"/>
        </w:rPr>
      </w:pPr>
      <w:r w:rsidRPr="00130358">
        <w:rPr>
          <w:rFonts w:cs="v4.2.0"/>
        </w:rPr>
        <w:t>In table 9.4.2.3-2 the mapping of measured quantity is defined. The range in the signalling may be larger than the guaranteed accuracy range.</w:t>
      </w:r>
    </w:p>
    <w:p w14:paraId="79F202BB" w14:textId="77777777" w:rsidR="00123ECE" w:rsidRPr="00130358" w:rsidRDefault="00123ECE" w:rsidP="00D62538">
      <w:pPr>
        <w:pStyle w:val="TH"/>
        <w:keepNext w:val="0"/>
        <w:keepLines w:val="0"/>
        <w:rPr>
          <w:rFonts w:cs="v4.2.0"/>
          <w:lang w:eastAsia="zh-CN"/>
        </w:rPr>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 xml:space="preserve">.3-2: </w:t>
      </w:r>
      <w:r w:rsidRPr="00130358">
        <w:rPr>
          <w:lang w:eastAsia="zh-CN"/>
        </w:rPr>
        <w:t xml:space="preserve">UTRAN FDD </w:t>
      </w:r>
      <w:proofErr w:type="spellStart"/>
      <w:r w:rsidRPr="00130358">
        <w:rPr>
          <w:rFonts w:cs="v4.2.0"/>
        </w:rPr>
        <w:t>CPICH_Ec</w:t>
      </w:r>
      <w:proofErr w:type="spellEnd"/>
      <w:r w:rsidRPr="00130358">
        <w:rPr>
          <w:rFonts w:cs="v4.2.0"/>
        </w:rPr>
        <w:t>/Io</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969"/>
        <w:gridCol w:w="2126"/>
      </w:tblGrid>
      <w:tr w:rsidR="00123ECE" w:rsidRPr="00130358" w14:paraId="0F2DB18B" w14:textId="77777777" w:rsidTr="00D62538">
        <w:trPr>
          <w:cantSplit/>
          <w:jc w:val="center"/>
        </w:trPr>
        <w:tc>
          <w:tcPr>
            <w:tcW w:w="2693" w:type="dxa"/>
          </w:tcPr>
          <w:p w14:paraId="545FAD54" w14:textId="3608CFEB" w:rsidR="00123ECE" w:rsidRPr="00130358" w:rsidRDefault="00123ECE"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969" w:type="dxa"/>
          </w:tcPr>
          <w:p w14:paraId="758950D8" w14:textId="6C6CCDA1" w:rsidR="00123ECE" w:rsidRPr="00130358" w:rsidRDefault="00123ECE"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2126" w:type="dxa"/>
          </w:tcPr>
          <w:p w14:paraId="2FEF6CCD" w14:textId="77777777" w:rsidR="00123ECE" w:rsidRPr="00130358" w:rsidRDefault="00123ECE" w:rsidP="00D62538">
            <w:pPr>
              <w:pStyle w:val="TAH"/>
              <w:keepNext w:val="0"/>
              <w:keepLines w:val="0"/>
              <w:rPr>
                <w:rFonts w:cs="v4.2.0"/>
              </w:rPr>
            </w:pPr>
            <w:r w:rsidRPr="00130358">
              <w:rPr>
                <w:rFonts w:cs="v4.2.0"/>
              </w:rPr>
              <w:t>Unit</w:t>
            </w:r>
          </w:p>
        </w:tc>
      </w:tr>
      <w:tr w:rsidR="00123ECE" w:rsidRPr="00130358" w14:paraId="7378E050" w14:textId="77777777" w:rsidTr="00D62538">
        <w:trPr>
          <w:cantSplit/>
          <w:jc w:val="center"/>
        </w:trPr>
        <w:tc>
          <w:tcPr>
            <w:tcW w:w="2693" w:type="dxa"/>
          </w:tcPr>
          <w:p w14:paraId="6700D665" w14:textId="77777777" w:rsidR="00123ECE" w:rsidRPr="00130358" w:rsidRDefault="00123ECE" w:rsidP="00D62538">
            <w:pPr>
              <w:pStyle w:val="TAC"/>
              <w:keepNext w:val="0"/>
              <w:keepLines w:val="0"/>
            </w:pPr>
            <w:proofErr w:type="spellStart"/>
            <w:r w:rsidRPr="00130358">
              <w:t>CPICH_Ec</w:t>
            </w:r>
            <w:proofErr w:type="spellEnd"/>
            <w:r w:rsidRPr="00130358">
              <w:t>/No</w:t>
            </w:r>
            <w:r w:rsidR="00716392" w:rsidRPr="00130358">
              <w:t>_</w:t>
            </w:r>
            <w:r w:rsidRPr="00130358">
              <w:t>00</w:t>
            </w:r>
          </w:p>
        </w:tc>
        <w:tc>
          <w:tcPr>
            <w:tcW w:w="3969" w:type="dxa"/>
          </w:tcPr>
          <w:p w14:paraId="262DC3AC" w14:textId="12502B01" w:rsidR="00123ECE" w:rsidRPr="00130358" w:rsidRDefault="00123ECE" w:rsidP="00D62538">
            <w:pPr>
              <w:pStyle w:val="TAC"/>
              <w:keepNext w:val="0"/>
              <w:keepLines w:val="0"/>
            </w:pP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noBreakHyphen/>
              <w:t>24</w:t>
            </w:r>
            <w:r w:rsidR="00D62538" w:rsidRPr="00130358">
              <w:t xml:space="preserve"> </w:t>
            </w:r>
          </w:p>
        </w:tc>
        <w:tc>
          <w:tcPr>
            <w:tcW w:w="2126" w:type="dxa"/>
          </w:tcPr>
          <w:p w14:paraId="44B8754D" w14:textId="77777777" w:rsidR="00123ECE" w:rsidRPr="00130358" w:rsidRDefault="00123ECE" w:rsidP="00D62538">
            <w:pPr>
              <w:pStyle w:val="TAC"/>
              <w:keepNext w:val="0"/>
              <w:keepLines w:val="0"/>
            </w:pPr>
            <w:r w:rsidRPr="00130358">
              <w:t>dB</w:t>
            </w:r>
          </w:p>
        </w:tc>
      </w:tr>
      <w:tr w:rsidR="00123ECE" w:rsidRPr="00130358" w14:paraId="5AF40605" w14:textId="77777777" w:rsidTr="00D62538">
        <w:trPr>
          <w:cantSplit/>
          <w:jc w:val="center"/>
        </w:trPr>
        <w:tc>
          <w:tcPr>
            <w:tcW w:w="2693" w:type="dxa"/>
          </w:tcPr>
          <w:p w14:paraId="7F4258FE" w14:textId="77777777" w:rsidR="00123ECE" w:rsidRPr="00130358" w:rsidRDefault="00123ECE" w:rsidP="00D62538">
            <w:pPr>
              <w:pStyle w:val="TAC"/>
              <w:keepNext w:val="0"/>
              <w:keepLines w:val="0"/>
            </w:pPr>
            <w:proofErr w:type="spellStart"/>
            <w:r w:rsidRPr="00130358">
              <w:t>CPICH_Ec</w:t>
            </w:r>
            <w:proofErr w:type="spellEnd"/>
            <w:r w:rsidRPr="00130358">
              <w:t>/No</w:t>
            </w:r>
            <w:r w:rsidR="00716392" w:rsidRPr="00130358">
              <w:t>_</w:t>
            </w:r>
            <w:r w:rsidRPr="00130358">
              <w:t>01</w:t>
            </w:r>
          </w:p>
        </w:tc>
        <w:tc>
          <w:tcPr>
            <w:tcW w:w="3969" w:type="dxa"/>
          </w:tcPr>
          <w:p w14:paraId="2F5CF2E6" w14:textId="4DA4FD5B" w:rsidR="00123ECE" w:rsidRPr="00130358" w:rsidRDefault="00123ECE" w:rsidP="00D62538">
            <w:pPr>
              <w:pStyle w:val="TAC"/>
              <w:keepNext w:val="0"/>
              <w:keepLines w:val="0"/>
            </w:pPr>
            <w:r w:rsidRPr="00130358">
              <w:t>-24</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noBreakHyphen/>
              <w:t>23.5</w:t>
            </w:r>
          </w:p>
        </w:tc>
        <w:tc>
          <w:tcPr>
            <w:tcW w:w="2126" w:type="dxa"/>
          </w:tcPr>
          <w:p w14:paraId="1BDF2751" w14:textId="77777777" w:rsidR="00123ECE" w:rsidRPr="00130358" w:rsidRDefault="00123ECE" w:rsidP="00D62538">
            <w:pPr>
              <w:pStyle w:val="TAC"/>
              <w:keepNext w:val="0"/>
              <w:keepLines w:val="0"/>
            </w:pPr>
            <w:r w:rsidRPr="00130358">
              <w:t>dB</w:t>
            </w:r>
          </w:p>
        </w:tc>
      </w:tr>
      <w:tr w:rsidR="00123ECE" w:rsidRPr="00130358" w14:paraId="533C1295" w14:textId="77777777" w:rsidTr="00D62538">
        <w:trPr>
          <w:cantSplit/>
          <w:jc w:val="center"/>
        </w:trPr>
        <w:tc>
          <w:tcPr>
            <w:tcW w:w="2693" w:type="dxa"/>
          </w:tcPr>
          <w:p w14:paraId="5E97E57A" w14:textId="77777777" w:rsidR="00123ECE" w:rsidRPr="00130358" w:rsidRDefault="00123ECE" w:rsidP="00D62538">
            <w:pPr>
              <w:pStyle w:val="TAC"/>
              <w:keepNext w:val="0"/>
              <w:keepLines w:val="0"/>
            </w:pPr>
            <w:proofErr w:type="spellStart"/>
            <w:r w:rsidRPr="00130358">
              <w:t>CPICH_Ec</w:t>
            </w:r>
            <w:proofErr w:type="spellEnd"/>
            <w:r w:rsidRPr="00130358">
              <w:t>/No</w:t>
            </w:r>
            <w:r w:rsidR="00716392" w:rsidRPr="00130358">
              <w:t>_</w:t>
            </w:r>
            <w:r w:rsidRPr="00130358">
              <w:t>02</w:t>
            </w:r>
          </w:p>
        </w:tc>
        <w:tc>
          <w:tcPr>
            <w:tcW w:w="3969" w:type="dxa"/>
          </w:tcPr>
          <w:p w14:paraId="044B563C" w14:textId="64D6A423" w:rsidR="00123ECE" w:rsidRPr="00130358" w:rsidRDefault="00123ECE" w:rsidP="00D62538">
            <w:pPr>
              <w:pStyle w:val="TAC"/>
              <w:keepNext w:val="0"/>
              <w:keepLines w:val="0"/>
            </w:pPr>
            <w:r w:rsidRPr="00130358">
              <w:t>-23.5</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noBreakHyphen/>
              <w:t>23</w:t>
            </w:r>
          </w:p>
        </w:tc>
        <w:tc>
          <w:tcPr>
            <w:tcW w:w="2126" w:type="dxa"/>
          </w:tcPr>
          <w:p w14:paraId="5937F843" w14:textId="77777777" w:rsidR="00123ECE" w:rsidRPr="00130358" w:rsidRDefault="00123ECE" w:rsidP="00D62538">
            <w:pPr>
              <w:pStyle w:val="TAC"/>
              <w:keepNext w:val="0"/>
              <w:keepLines w:val="0"/>
            </w:pPr>
            <w:r w:rsidRPr="00130358">
              <w:t>dB</w:t>
            </w:r>
          </w:p>
        </w:tc>
      </w:tr>
      <w:tr w:rsidR="00123ECE" w:rsidRPr="00130358" w14:paraId="615F3D95" w14:textId="77777777" w:rsidTr="00D62538">
        <w:trPr>
          <w:cantSplit/>
          <w:jc w:val="center"/>
        </w:trPr>
        <w:tc>
          <w:tcPr>
            <w:tcW w:w="2693" w:type="dxa"/>
          </w:tcPr>
          <w:p w14:paraId="42A1BBB7" w14:textId="77777777" w:rsidR="00123ECE" w:rsidRPr="00130358" w:rsidRDefault="00123ECE" w:rsidP="00D62538">
            <w:pPr>
              <w:pStyle w:val="TAC"/>
              <w:keepNext w:val="0"/>
              <w:keepLines w:val="0"/>
            </w:pPr>
            <w:r w:rsidRPr="00130358">
              <w:t>…</w:t>
            </w:r>
          </w:p>
        </w:tc>
        <w:tc>
          <w:tcPr>
            <w:tcW w:w="3969" w:type="dxa"/>
          </w:tcPr>
          <w:p w14:paraId="51AB304C" w14:textId="77777777" w:rsidR="00123ECE" w:rsidRPr="00130358" w:rsidRDefault="00123ECE" w:rsidP="00D62538">
            <w:pPr>
              <w:pStyle w:val="TAC"/>
              <w:keepNext w:val="0"/>
              <w:keepLines w:val="0"/>
            </w:pPr>
            <w:r w:rsidRPr="00130358">
              <w:t>…</w:t>
            </w:r>
          </w:p>
        </w:tc>
        <w:tc>
          <w:tcPr>
            <w:tcW w:w="2126" w:type="dxa"/>
          </w:tcPr>
          <w:p w14:paraId="2F68C521" w14:textId="77777777" w:rsidR="00123ECE" w:rsidRPr="00130358" w:rsidRDefault="00123ECE" w:rsidP="00D62538">
            <w:pPr>
              <w:pStyle w:val="TAC"/>
              <w:keepNext w:val="0"/>
              <w:keepLines w:val="0"/>
            </w:pPr>
            <w:r w:rsidRPr="00130358">
              <w:t>…</w:t>
            </w:r>
          </w:p>
        </w:tc>
      </w:tr>
      <w:tr w:rsidR="00123ECE" w:rsidRPr="00130358" w14:paraId="160992FC" w14:textId="77777777" w:rsidTr="00D62538">
        <w:trPr>
          <w:cantSplit/>
          <w:jc w:val="center"/>
        </w:trPr>
        <w:tc>
          <w:tcPr>
            <w:tcW w:w="2693" w:type="dxa"/>
          </w:tcPr>
          <w:p w14:paraId="1DCA589E" w14:textId="77777777" w:rsidR="00123ECE" w:rsidRPr="00130358" w:rsidRDefault="00123ECE" w:rsidP="00D62538">
            <w:pPr>
              <w:pStyle w:val="TAC"/>
              <w:keepNext w:val="0"/>
              <w:keepLines w:val="0"/>
            </w:pPr>
            <w:proofErr w:type="spellStart"/>
            <w:r w:rsidRPr="00130358">
              <w:t>CPICH_Ec</w:t>
            </w:r>
            <w:proofErr w:type="spellEnd"/>
            <w:r w:rsidRPr="00130358">
              <w:t>/No</w:t>
            </w:r>
            <w:r w:rsidR="00716392" w:rsidRPr="00130358">
              <w:t>_</w:t>
            </w:r>
            <w:r w:rsidRPr="00130358">
              <w:t>47</w:t>
            </w:r>
          </w:p>
        </w:tc>
        <w:tc>
          <w:tcPr>
            <w:tcW w:w="3969" w:type="dxa"/>
          </w:tcPr>
          <w:p w14:paraId="76B676EB" w14:textId="3E7AFDB0" w:rsidR="00123ECE" w:rsidRPr="00130358" w:rsidRDefault="00123ECE" w:rsidP="00D62538">
            <w:pPr>
              <w:pStyle w:val="TAC"/>
              <w:keepNext w:val="0"/>
              <w:keepLines w:val="0"/>
            </w:pPr>
            <w:r w:rsidRPr="00130358">
              <w:t>-1</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t>-0.5</w:t>
            </w:r>
          </w:p>
        </w:tc>
        <w:tc>
          <w:tcPr>
            <w:tcW w:w="2126" w:type="dxa"/>
          </w:tcPr>
          <w:p w14:paraId="50FD0730" w14:textId="77777777" w:rsidR="00123ECE" w:rsidRPr="00130358" w:rsidRDefault="00123ECE" w:rsidP="00D62538">
            <w:pPr>
              <w:pStyle w:val="TAC"/>
              <w:keepNext w:val="0"/>
              <w:keepLines w:val="0"/>
            </w:pPr>
            <w:r w:rsidRPr="00130358">
              <w:t>dB</w:t>
            </w:r>
          </w:p>
        </w:tc>
      </w:tr>
      <w:tr w:rsidR="00123ECE" w:rsidRPr="00130358" w14:paraId="6A598B6D" w14:textId="77777777" w:rsidTr="00D62538">
        <w:trPr>
          <w:cantSplit/>
          <w:jc w:val="center"/>
        </w:trPr>
        <w:tc>
          <w:tcPr>
            <w:tcW w:w="2693" w:type="dxa"/>
          </w:tcPr>
          <w:p w14:paraId="08587929" w14:textId="77777777" w:rsidR="00123ECE" w:rsidRPr="00130358" w:rsidRDefault="00123ECE" w:rsidP="00D62538">
            <w:pPr>
              <w:pStyle w:val="TAC"/>
              <w:keepNext w:val="0"/>
              <w:keepLines w:val="0"/>
            </w:pPr>
            <w:proofErr w:type="spellStart"/>
            <w:r w:rsidRPr="00130358">
              <w:t>CPICH_Ec</w:t>
            </w:r>
            <w:proofErr w:type="spellEnd"/>
            <w:r w:rsidRPr="00130358">
              <w:t>/No</w:t>
            </w:r>
            <w:r w:rsidR="00716392" w:rsidRPr="00130358">
              <w:t>_</w:t>
            </w:r>
            <w:r w:rsidRPr="00130358">
              <w:t>48</w:t>
            </w:r>
          </w:p>
        </w:tc>
        <w:tc>
          <w:tcPr>
            <w:tcW w:w="3969" w:type="dxa"/>
          </w:tcPr>
          <w:p w14:paraId="452CC26E" w14:textId="6AB18C60" w:rsidR="00123ECE" w:rsidRPr="00130358" w:rsidRDefault="00123ECE" w:rsidP="00D62538">
            <w:pPr>
              <w:pStyle w:val="TAC"/>
              <w:keepNext w:val="0"/>
              <w:keepLines w:val="0"/>
            </w:pPr>
            <w:r w:rsidRPr="00130358">
              <w:t>-0.5</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t>0</w:t>
            </w:r>
          </w:p>
        </w:tc>
        <w:tc>
          <w:tcPr>
            <w:tcW w:w="2126" w:type="dxa"/>
          </w:tcPr>
          <w:p w14:paraId="612BDA10" w14:textId="77777777" w:rsidR="00123ECE" w:rsidRPr="00130358" w:rsidRDefault="00123ECE" w:rsidP="00D62538">
            <w:pPr>
              <w:pStyle w:val="TAC"/>
              <w:keepNext w:val="0"/>
              <w:keepLines w:val="0"/>
            </w:pPr>
            <w:r w:rsidRPr="00130358">
              <w:t>dB</w:t>
            </w:r>
          </w:p>
        </w:tc>
      </w:tr>
      <w:tr w:rsidR="00123ECE" w:rsidRPr="00130358" w14:paraId="0895AFFA" w14:textId="77777777" w:rsidTr="00D62538">
        <w:trPr>
          <w:cantSplit/>
          <w:jc w:val="center"/>
        </w:trPr>
        <w:tc>
          <w:tcPr>
            <w:tcW w:w="2693" w:type="dxa"/>
          </w:tcPr>
          <w:p w14:paraId="0846B8DB" w14:textId="77777777" w:rsidR="00123ECE" w:rsidRPr="00130358" w:rsidRDefault="00123ECE" w:rsidP="00D62538">
            <w:pPr>
              <w:pStyle w:val="TAC"/>
              <w:keepNext w:val="0"/>
              <w:keepLines w:val="0"/>
            </w:pPr>
            <w:proofErr w:type="spellStart"/>
            <w:r w:rsidRPr="00130358">
              <w:t>CPICH_Ec</w:t>
            </w:r>
            <w:proofErr w:type="spellEnd"/>
            <w:r w:rsidRPr="00130358">
              <w:t>/No</w:t>
            </w:r>
            <w:r w:rsidR="00716392" w:rsidRPr="00130358">
              <w:t>_</w:t>
            </w:r>
            <w:r w:rsidRPr="00130358">
              <w:t>49</w:t>
            </w:r>
          </w:p>
        </w:tc>
        <w:tc>
          <w:tcPr>
            <w:tcW w:w="3969" w:type="dxa"/>
          </w:tcPr>
          <w:p w14:paraId="1C2E5E63" w14:textId="09A956AD" w:rsidR="00123ECE" w:rsidRPr="00130358" w:rsidRDefault="00123ECE" w:rsidP="00D62538">
            <w:pPr>
              <w:pStyle w:val="TAC"/>
              <w:keepNext w:val="0"/>
              <w:keepLines w:val="0"/>
            </w:pPr>
            <w:r w:rsidRPr="00130358">
              <w:t>0</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p>
        </w:tc>
        <w:tc>
          <w:tcPr>
            <w:tcW w:w="2126" w:type="dxa"/>
          </w:tcPr>
          <w:p w14:paraId="39E7B19D" w14:textId="77777777" w:rsidR="00123ECE" w:rsidRPr="00130358" w:rsidRDefault="00123ECE" w:rsidP="00D62538">
            <w:pPr>
              <w:pStyle w:val="TAC"/>
              <w:keepNext w:val="0"/>
              <w:keepLines w:val="0"/>
            </w:pPr>
            <w:r w:rsidRPr="00130358">
              <w:t>dB</w:t>
            </w:r>
          </w:p>
        </w:tc>
      </w:tr>
    </w:tbl>
    <w:p w14:paraId="718CB86C" w14:textId="77777777" w:rsidR="00123ECE" w:rsidRPr="00130358" w:rsidRDefault="00123ECE" w:rsidP="00D62538">
      <w:pPr>
        <w:rPr>
          <w:rFonts w:eastAsia="SimSun"/>
          <w:lang w:eastAsia="zh-CN"/>
        </w:rPr>
      </w:pPr>
    </w:p>
    <w:p w14:paraId="3E8C06B0" w14:textId="3FAA2F50" w:rsidR="00123ECE" w:rsidRPr="00130358" w:rsidRDefault="00123ECE" w:rsidP="00D62538">
      <w:pPr>
        <w:rPr>
          <w:rFonts w:eastAsia="SimSun" w:cs="v4.2.0"/>
          <w:lang w:eastAsia="zh-CN"/>
        </w:rPr>
      </w:pPr>
      <w:r w:rsidRPr="00130358">
        <w:t xml:space="preserve">The normative reference for this requirement </w:t>
      </w:r>
      <w:r w:rsidR="00483222" w:rsidRPr="00130358">
        <w:t>is 3GPP TS</w:t>
      </w:r>
      <w:r w:rsidRPr="00130358">
        <w:t xml:space="preserve"> 25.133 [2</w:t>
      </w:r>
      <w:r w:rsidRPr="00130358">
        <w:rPr>
          <w:rFonts w:eastAsia="SimSun"/>
          <w:lang w:eastAsia="zh-CN"/>
        </w:rPr>
        <w:t>1</w:t>
      </w:r>
      <w:r w:rsidRPr="00130358">
        <w:t>] clauses 9.1.2.2.1 and 9.1.2.3</w:t>
      </w:r>
      <w:r w:rsidRPr="00130358">
        <w:rPr>
          <w:lang w:eastAsia="zh-CN"/>
        </w:rPr>
        <w:t xml:space="preserve"> </w:t>
      </w:r>
      <w:r w:rsidR="00483222" w:rsidRPr="00130358">
        <w:rPr>
          <w:lang w:eastAsia="zh-CN"/>
        </w:rPr>
        <w:t>and 3GPP TS</w:t>
      </w:r>
      <w:r w:rsidRPr="00130358">
        <w:t xml:space="preserve"> 36.133 [4] clause</w:t>
      </w:r>
      <w:r w:rsidR="00483222" w:rsidRPr="00130358">
        <w:t>s</w:t>
      </w:r>
      <w:r w:rsidRPr="00130358">
        <w:t xml:space="preserve"> </w:t>
      </w:r>
      <w:r w:rsidRPr="00130358">
        <w:rPr>
          <w:lang w:eastAsia="zh-CN"/>
        </w:rPr>
        <w:t xml:space="preserve">9.2.3 </w:t>
      </w:r>
      <w:r w:rsidRPr="00130358">
        <w:t xml:space="preserve">and </w:t>
      </w:r>
      <w:smartTag w:uri="urn:schemas-microsoft-com:office:smarttags" w:element="chsdate">
        <w:smartTagPr>
          <w:attr w:name="Year" w:val="1899"/>
          <w:attr w:name="Month" w:val="12"/>
          <w:attr w:name="Day" w:val="30"/>
          <w:attr w:name="IsLunarDate" w:val="False"/>
          <w:attr w:name="IsROCDate" w:val="False"/>
        </w:smartTagPr>
        <w:r w:rsidRPr="00130358">
          <w:t>A.9.4.2</w:t>
        </w:r>
      </w:smartTag>
      <w:r w:rsidRPr="00130358">
        <w:t>.</w:t>
      </w:r>
    </w:p>
    <w:p w14:paraId="1CE966BB" w14:textId="77777777" w:rsidR="00123ECE" w:rsidRPr="00130358" w:rsidRDefault="00123ECE" w:rsidP="00D62538">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rPr>
          <w:lang w:eastAsia="zh-CN"/>
        </w:rPr>
        <w:t>.</w:t>
      </w:r>
      <w:r w:rsidRPr="00130358">
        <w:t>4</w:t>
      </w:r>
      <w:r w:rsidRPr="00130358">
        <w:tab/>
        <w:t>Test description</w:t>
      </w:r>
    </w:p>
    <w:p w14:paraId="4116D0C7" w14:textId="77777777" w:rsidR="00123ECE" w:rsidRPr="00130358" w:rsidRDefault="00123ECE" w:rsidP="00D62538">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rPr>
          <w:lang w:eastAsia="zh-CN"/>
        </w:rPr>
        <w:t>.</w:t>
      </w:r>
      <w:r w:rsidRPr="00130358">
        <w:t>4.1</w:t>
      </w:r>
      <w:r w:rsidRPr="00130358">
        <w:tab/>
        <w:t>Initial conditions</w:t>
      </w:r>
    </w:p>
    <w:p w14:paraId="235428A7" w14:textId="473B64CA"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6EA857A5" w14:textId="1135DC7B"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130358">
          <w:t>4.4.2 a</w:t>
        </w:r>
      </w:smartTag>
      <w:r w:rsidRPr="00130358">
        <w:t>nd 4.3.1.</w:t>
      </w:r>
    </w:p>
    <w:p w14:paraId="4B3751FF" w14:textId="40651F2F"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2451839F" w14:textId="57957A35" w:rsidR="00123ECE" w:rsidRPr="00130358" w:rsidRDefault="00123ECE" w:rsidP="00483222">
      <w:pPr>
        <w:pStyle w:val="B1"/>
        <w:rPr>
          <w:rFonts w:eastAsia="SimSun"/>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66333863" w14:textId="2DA1EE38" w:rsidR="00123ECE" w:rsidRPr="00130358" w:rsidRDefault="00123ECE" w:rsidP="00483222">
      <w:pPr>
        <w:pStyle w:val="B1"/>
      </w:pPr>
      <w:r w:rsidRPr="00130358">
        <w:lastRenderedPageBreak/>
        <w:t>2.</w:t>
      </w:r>
      <w:r w:rsidR="00483222" w:rsidRPr="00130358">
        <w:tab/>
      </w:r>
      <w:r w:rsidRPr="00130358">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130358">
          <w:rPr>
            <w:rFonts w:eastAsia="SimSun"/>
            <w:lang w:eastAsia="zh-CN"/>
          </w:rPr>
          <w:t>9</w:t>
        </w:r>
        <w:r w:rsidRPr="00130358">
          <w:t>.</w:t>
        </w:r>
        <w:r w:rsidRPr="00130358">
          <w:rPr>
            <w:rFonts w:eastAsia="SimSun"/>
            <w:lang w:eastAsia="zh-CN"/>
          </w:rPr>
          <w:t>4</w:t>
        </w:r>
        <w:r w:rsidRPr="00130358">
          <w:t>.</w:t>
        </w:r>
        <w:r w:rsidRPr="00130358">
          <w:rPr>
            <w:rFonts w:eastAsia="SimSun"/>
            <w:lang w:eastAsia="zh-CN"/>
          </w:rPr>
          <w:t>2</w:t>
        </w:r>
      </w:smartTag>
      <w:r w:rsidRPr="00130358">
        <w:t>.4.1-1.</w:t>
      </w:r>
    </w:p>
    <w:p w14:paraId="56070EB2" w14:textId="0A13152F" w:rsidR="00123ECE" w:rsidRPr="00130358" w:rsidRDefault="00123ECE" w:rsidP="00483222">
      <w:pPr>
        <w:pStyle w:val="B1"/>
      </w:pPr>
      <w:r w:rsidRPr="00130358">
        <w:rPr>
          <w:rFonts w:eastAsia="SimSun"/>
          <w:lang w:eastAsia="zh-CN"/>
        </w:rPr>
        <w:t>3</w:t>
      </w:r>
      <w:r w:rsidRPr="00130358">
        <w:t>.</w:t>
      </w:r>
      <w:r w:rsidR="00483222" w:rsidRPr="00130358">
        <w:tab/>
      </w:r>
      <w:r w:rsidRPr="00130358">
        <w:t>Propagation conditions are set according to Annex B clause B.0.</w:t>
      </w:r>
    </w:p>
    <w:p w14:paraId="67CBAF9C" w14:textId="09C4F87C" w:rsidR="00123ECE" w:rsidRPr="00130358" w:rsidRDefault="00123ECE" w:rsidP="00483222">
      <w:pPr>
        <w:pStyle w:val="B1"/>
      </w:pPr>
      <w:r w:rsidRPr="00130358">
        <w:rPr>
          <w:rFonts w:eastAsia="SimSun"/>
          <w:lang w:eastAsia="zh-CN"/>
        </w:rPr>
        <w:t>4</w:t>
      </w:r>
      <w:r w:rsidRPr="00130358">
        <w:t>.</w:t>
      </w:r>
      <w:r w:rsidR="00483222" w:rsidRPr="00130358">
        <w:tab/>
      </w:r>
      <w:r w:rsidRPr="00130358">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.4.3.</w:t>
      </w:r>
    </w:p>
    <w:p w14:paraId="0C1CD18F" w14:textId="39B5FD4D" w:rsidR="00123ECE" w:rsidRPr="00130358" w:rsidRDefault="00123ECE" w:rsidP="00483222">
      <w:pPr>
        <w:pStyle w:val="B1"/>
        <w:rPr>
          <w:rFonts w:eastAsia="SimSun"/>
          <w:lang w:eastAsia="zh-CN"/>
        </w:rPr>
      </w:pPr>
      <w:r w:rsidRPr="00130358">
        <w:rPr>
          <w:rFonts w:eastAsia="SimSun"/>
          <w:lang w:eastAsia="zh-CN"/>
        </w:rPr>
        <w:t>5</w:t>
      </w:r>
      <w:r w:rsidRPr="00130358">
        <w:t>.</w:t>
      </w:r>
      <w:r w:rsidR="00483222" w:rsidRPr="00130358">
        <w:tab/>
      </w:r>
      <w:r w:rsidRPr="00130358">
        <w:t xml:space="preserve">Cell 1 is the serving E-UTRAN TDD cell and Cell 2 is the target UTRAN FDD cell. Cell 1 is the cell used for </w:t>
      </w:r>
      <w:r w:rsidRPr="00130358">
        <w:rPr>
          <w:lang w:eastAsia="zh-CN"/>
        </w:rPr>
        <w:t xml:space="preserve">connection </w:t>
      </w:r>
      <w:r w:rsidRPr="00130358">
        <w:t>setup with the power levels set according to Annex C.0 and C.1 for this test.</w:t>
      </w:r>
    </w:p>
    <w:p w14:paraId="48A02547" w14:textId="77777777" w:rsidR="00123ECE" w:rsidRPr="00130358" w:rsidRDefault="00123ECE" w:rsidP="00D62538">
      <w:pPr>
        <w:pStyle w:val="TH"/>
        <w:keepNext w:val="0"/>
        <w:keepLines w:val="0"/>
        <w:rPr>
          <w:rFonts w:cs="v4.2.0"/>
        </w:rPr>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w:t>
      </w:r>
      <w:r w:rsidRPr="00130358">
        <w:rPr>
          <w:rFonts w:eastAsia="SimSun"/>
          <w:lang w:eastAsia="zh-CN"/>
        </w:rPr>
        <w:t>4.1</w:t>
      </w:r>
      <w:r w:rsidRPr="00130358">
        <w:t>-</w:t>
      </w:r>
      <w:r w:rsidRPr="00130358">
        <w:rPr>
          <w:rFonts w:eastAsia="SimSun"/>
          <w:lang w:eastAsia="zh-CN"/>
        </w:rPr>
        <w:t>1</w:t>
      </w:r>
      <w:r w:rsidRPr="00130358">
        <w:rPr>
          <w:rFonts w:cs="v4.2.0"/>
        </w:rPr>
        <w:t xml:space="preserve">: General test parameters for UTRAN FDD CPICH </w:t>
      </w:r>
      <w:proofErr w:type="spellStart"/>
      <w:r w:rsidRPr="00130358">
        <w:rPr>
          <w:rFonts w:cs="v4.2.0"/>
        </w:rPr>
        <w:t>Ec</w:t>
      </w:r>
      <w:proofErr w:type="spellEnd"/>
      <w:r w:rsidRPr="00130358">
        <w:rPr>
          <w:rFonts w:cs="v4.2.0"/>
        </w:rPr>
        <w:t xml:space="preserve">/No absolute measurement accuracy test in E-UTRAN </w:t>
      </w:r>
      <w:r w:rsidRPr="00130358">
        <w:rPr>
          <w:rFonts w:eastAsia="SimSun" w:cs="v4.2.0"/>
          <w:lang w:eastAsia="zh-CN"/>
        </w:rPr>
        <w:t>T</w:t>
      </w:r>
      <w:r w:rsidRPr="00130358">
        <w:rPr>
          <w:rFonts w:cs="v4.2.0"/>
        </w:rPr>
        <w:t>DD</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123ECE" w:rsidRPr="00130358" w14:paraId="610D1261" w14:textId="77777777" w:rsidTr="00D62538">
        <w:trPr>
          <w:cantSplit/>
          <w:jc w:val="center"/>
        </w:trPr>
        <w:tc>
          <w:tcPr>
            <w:tcW w:w="2518" w:type="dxa"/>
          </w:tcPr>
          <w:p w14:paraId="42C2F5D3" w14:textId="77777777" w:rsidR="00123ECE" w:rsidRPr="00130358" w:rsidRDefault="00123ECE" w:rsidP="00D62538">
            <w:pPr>
              <w:pStyle w:val="TAH"/>
              <w:keepNext w:val="0"/>
              <w:keepLines w:val="0"/>
            </w:pPr>
            <w:r w:rsidRPr="00130358">
              <w:t>Parameter</w:t>
            </w:r>
          </w:p>
        </w:tc>
        <w:tc>
          <w:tcPr>
            <w:tcW w:w="709" w:type="dxa"/>
          </w:tcPr>
          <w:p w14:paraId="4C5D821C" w14:textId="77777777" w:rsidR="00123ECE" w:rsidRPr="00130358" w:rsidRDefault="00123ECE" w:rsidP="00D62538">
            <w:pPr>
              <w:pStyle w:val="TAH"/>
              <w:keepNext w:val="0"/>
              <w:keepLines w:val="0"/>
            </w:pPr>
            <w:r w:rsidRPr="00130358">
              <w:t>Unit</w:t>
            </w:r>
          </w:p>
        </w:tc>
        <w:tc>
          <w:tcPr>
            <w:tcW w:w="2977" w:type="dxa"/>
          </w:tcPr>
          <w:p w14:paraId="3A553993" w14:textId="77777777" w:rsidR="00123ECE" w:rsidRPr="00130358" w:rsidRDefault="00123ECE" w:rsidP="00D62538">
            <w:pPr>
              <w:pStyle w:val="TAH"/>
              <w:keepNext w:val="0"/>
              <w:keepLines w:val="0"/>
            </w:pPr>
            <w:r w:rsidRPr="00130358">
              <w:t>Value</w:t>
            </w:r>
          </w:p>
        </w:tc>
        <w:tc>
          <w:tcPr>
            <w:tcW w:w="3652" w:type="dxa"/>
          </w:tcPr>
          <w:p w14:paraId="728E883A" w14:textId="77777777" w:rsidR="00123ECE" w:rsidRPr="00130358" w:rsidRDefault="00123ECE" w:rsidP="00D62538">
            <w:pPr>
              <w:pStyle w:val="TAH"/>
              <w:keepNext w:val="0"/>
              <w:keepLines w:val="0"/>
            </w:pPr>
            <w:r w:rsidRPr="00130358">
              <w:t>Comment</w:t>
            </w:r>
          </w:p>
        </w:tc>
      </w:tr>
      <w:tr w:rsidR="00123ECE" w:rsidRPr="00130358" w14:paraId="4A808EC9" w14:textId="77777777" w:rsidTr="00D62538">
        <w:trPr>
          <w:cantSplit/>
          <w:jc w:val="center"/>
        </w:trPr>
        <w:tc>
          <w:tcPr>
            <w:tcW w:w="2518" w:type="dxa"/>
          </w:tcPr>
          <w:p w14:paraId="4D86F013" w14:textId="76AA7AF6"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709" w:type="dxa"/>
          </w:tcPr>
          <w:p w14:paraId="4CB4E4C4" w14:textId="77777777" w:rsidR="00123ECE" w:rsidRPr="00130358" w:rsidRDefault="00123ECE" w:rsidP="00D62538">
            <w:pPr>
              <w:pStyle w:val="TAL"/>
              <w:keepNext w:val="0"/>
              <w:keepLines w:val="0"/>
            </w:pPr>
          </w:p>
        </w:tc>
        <w:tc>
          <w:tcPr>
            <w:tcW w:w="2977" w:type="dxa"/>
          </w:tcPr>
          <w:p w14:paraId="52B90134" w14:textId="2C16D157"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TDD</w:t>
            </w:r>
          </w:p>
        </w:tc>
        <w:tc>
          <w:tcPr>
            <w:tcW w:w="3652" w:type="dxa"/>
          </w:tcPr>
          <w:p w14:paraId="1E70051B" w14:textId="35DEBEEA"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A.1.2</w:t>
              </w:r>
            </w:smartTag>
          </w:p>
        </w:tc>
      </w:tr>
      <w:tr w:rsidR="00123ECE" w:rsidRPr="00130358" w14:paraId="32F7EA75" w14:textId="77777777" w:rsidTr="00D62538">
        <w:trPr>
          <w:cantSplit/>
          <w:jc w:val="center"/>
        </w:trPr>
        <w:tc>
          <w:tcPr>
            <w:tcW w:w="2518" w:type="dxa"/>
          </w:tcPr>
          <w:p w14:paraId="40F294C7" w14:textId="3BC4F165"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709" w:type="dxa"/>
          </w:tcPr>
          <w:p w14:paraId="35427561" w14:textId="77777777" w:rsidR="00123ECE" w:rsidRPr="00130358" w:rsidRDefault="00123ECE" w:rsidP="00D62538">
            <w:pPr>
              <w:pStyle w:val="TAL"/>
              <w:keepNext w:val="0"/>
              <w:keepLines w:val="0"/>
            </w:pPr>
          </w:p>
        </w:tc>
        <w:tc>
          <w:tcPr>
            <w:tcW w:w="2977" w:type="dxa"/>
          </w:tcPr>
          <w:p w14:paraId="519DD0F8" w14:textId="73EB8A2E"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TDD</w:t>
            </w:r>
          </w:p>
        </w:tc>
        <w:tc>
          <w:tcPr>
            <w:tcW w:w="3652" w:type="dxa"/>
          </w:tcPr>
          <w:p w14:paraId="2E66A5EB" w14:textId="160AC292" w:rsidR="00123ECE" w:rsidRPr="00130358" w:rsidRDefault="00123ECE" w:rsidP="00D62538">
            <w:pPr>
              <w:pStyle w:val="TAL"/>
              <w:keepNext w:val="0"/>
              <w:keepLines w:val="0"/>
              <w:rPr>
                <w:rFonts w:cs="v4.2.0"/>
              </w:rPr>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A.2.2</w:t>
              </w:r>
            </w:smartTag>
          </w:p>
        </w:tc>
      </w:tr>
      <w:tr w:rsidR="00123ECE" w:rsidRPr="00130358" w14:paraId="3EA8CFA8" w14:textId="77777777" w:rsidTr="00D62538">
        <w:trPr>
          <w:cantSplit/>
          <w:jc w:val="center"/>
        </w:trPr>
        <w:tc>
          <w:tcPr>
            <w:tcW w:w="2518" w:type="dxa"/>
          </w:tcPr>
          <w:p w14:paraId="6BEA6C48" w14:textId="3F923D4C"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709" w:type="dxa"/>
          </w:tcPr>
          <w:p w14:paraId="1B4907EF" w14:textId="77777777" w:rsidR="00123ECE" w:rsidRPr="00130358" w:rsidRDefault="00123ECE" w:rsidP="00772922">
            <w:pPr>
              <w:pStyle w:val="TAH"/>
              <w:keepNext w:val="0"/>
              <w:keepLines w:val="0"/>
              <w:jc w:val="left"/>
              <w:rPr>
                <w:rFonts w:cs="v4.2.0"/>
                <w:b w:val="0"/>
                <w:bCs/>
              </w:rPr>
            </w:pPr>
          </w:p>
        </w:tc>
        <w:tc>
          <w:tcPr>
            <w:tcW w:w="2977" w:type="dxa"/>
          </w:tcPr>
          <w:p w14:paraId="5BC22660"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52" w:type="dxa"/>
          </w:tcPr>
          <w:p w14:paraId="424726D0" w14:textId="20DCA50C" w:rsidR="00123ECE" w:rsidRPr="00130358" w:rsidRDefault="00123ECE" w:rsidP="00D62538">
            <w:pPr>
              <w:pStyle w:val="TAH"/>
              <w:keepNext w:val="0"/>
              <w:keepLines w:val="0"/>
              <w:jc w:val="left"/>
              <w:rPr>
                <w:rFonts w:cs="v4.2.0"/>
                <w:b w:val="0"/>
                <w:bCs/>
              </w:rPr>
            </w:pPr>
            <w:r w:rsidRPr="00130358">
              <w:rPr>
                <w:rFonts w:cs="v4.2.0"/>
                <w:b w:val="0"/>
                <w:bCs/>
              </w:rPr>
              <w:t>One</w:t>
            </w:r>
            <w:r w:rsidR="00D62538" w:rsidRPr="00130358">
              <w:rPr>
                <w:rFonts w:cs="v4.2.0"/>
                <w:b w:val="0"/>
                <w:bCs/>
              </w:rPr>
              <w:t xml:space="preserve"> </w:t>
            </w:r>
            <w:r w:rsidRPr="00130358">
              <w:rPr>
                <w:rFonts w:cs="v4.2.0"/>
                <w:b w:val="0"/>
                <w:bCs/>
              </w:rPr>
              <w:t>E-UTRAN</w:t>
            </w:r>
            <w:r w:rsidR="00D62538" w:rsidRPr="00130358">
              <w:rPr>
                <w:rFonts w:cs="v4.2.0"/>
                <w:b w:val="0"/>
                <w:bCs/>
              </w:rPr>
              <w:t xml:space="preserve"> </w:t>
            </w:r>
            <w:r w:rsidRPr="00130358">
              <w:rPr>
                <w:rFonts w:cs="v4.2.0"/>
                <w:b w:val="0"/>
                <w:bCs/>
              </w:rPr>
              <w:t>TDD</w:t>
            </w:r>
            <w:r w:rsidR="00D62538" w:rsidRPr="00130358">
              <w:rPr>
                <w:rFonts w:cs="v4.2.0"/>
                <w:b w:val="0"/>
                <w:bCs/>
              </w:rPr>
              <w:t xml:space="preserve"> </w:t>
            </w:r>
            <w:r w:rsidRPr="00130358">
              <w:rPr>
                <w:rFonts w:cs="v4.2.0"/>
                <w:b w:val="0"/>
                <w:bCs/>
              </w:rPr>
              <w:t>carrier</w:t>
            </w:r>
            <w:r w:rsidR="00D62538" w:rsidRPr="00130358">
              <w:rPr>
                <w:rFonts w:cs="v4.2.0"/>
                <w:b w:val="0"/>
                <w:bCs/>
              </w:rPr>
              <w:t xml:space="preserve"> </w:t>
            </w:r>
            <w:r w:rsidRPr="00130358">
              <w:rPr>
                <w:rFonts w:cs="v4.2.0"/>
                <w:b w:val="0"/>
                <w:bCs/>
              </w:rPr>
              <w:t>frequency</w:t>
            </w:r>
            <w:r w:rsidR="00D62538" w:rsidRPr="00130358">
              <w:rPr>
                <w:rFonts w:cs="v4.2.0"/>
                <w:b w:val="0"/>
                <w:bCs/>
              </w:rPr>
              <w:t xml:space="preserve"> </w:t>
            </w:r>
            <w:r w:rsidRPr="00130358">
              <w:rPr>
                <w:rFonts w:cs="v4.2.0"/>
                <w:b w:val="0"/>
                <w:bCs/>
              </w:rPr>
              <w:t>is</w:t>
            </w:r>
            <w:r w:rsidR="00D62538" w:rsidRPr="00130358">
              <w:rPr>
                <w:rFonts w:cs="v4.2.0"/>
                <w:b w:val="0"/>
                <w:bCs/>
              </w:rPr>
              <w:t xml:space="preserve"> </w:t>
            </w:r>
            <w:r w:rsidRPr="00130358">
              <w:rPr>
                <w:rFonts w:cs="v4.2.0"/>
                <w:b w:val="0"/>
                <w:bCs/>
              </w:rPr>
              <w:t>used.</w:t>
            </w:r>
          </w:p>
        </w:tc>
      </w:tr>
      <w:tr w:rsidR="00123ECE" w:rsidRPr="00130358" w14:paraId="7C36A7ED" w14:textId="77777777" w:rsidTr="00D62538">
        <w:trPr>
          <w:cantSplit/>
          <w:jc w:val="center"/>
        </w:trPr>
        <w:tc>
          <w:tcPr>
            <w:tcW w:w="2518" w:type="dxa"/>
          </w:tcPr>
          <w:p w14:paraId="6D332E8E" w14:textId="3E5F46D0" w:rsidR="00123ECE" w:rsidRPr="00130358" w:rsidRDefault="00123ECE" w:rsidP="00D62538">
            <w:pPr>
              <w:pStyle w:val="TAH"/>
              <w:keepNext w:val="0"/>
              <w:keepLines w:val="0"/>
              <w:jc w:val="left"/>
              <w:rPr>
                <w:rFonts w:cs="v4.2.0"/>
                <w:b w:val="0"/>
                <w:bCs/>
              </w:rPr>
            </w:pPr>
            <w:r w:rsidRPr="00130358">
              <w:rPr>
                <w:rFonts w:cs="v4.2.0"/>
                <w:b w:val="0"/>
                <w:bCs/>
              </w:rPr>
              <w:t>UTRAN</w:t>
            </w:r>
            <w:r w:rsidR="00D62538" w:rsidRPr="00130358">
              <w:rPr>
                <w:rFonts w:cs="v4.2.0"/>
                <w:b w:val="0"/>
                <w:bCs/>
              </w:rPr>
              <w:t xml:space="preserve"> </w:t>
            </w:r>
            <w:r w:rsidRPr="00130358">
              <w:rPr>
                <w:rFonts w:cs="v4.2.0"/>
                <w:b w:val="0"/>
                <w:bCs/>
              </w:rPr>
              <w:t>RF</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Number</w:t>
            </w:r>
          </w:p>
        </w:tc>
        <w:tc>
          <w:tcPr>
            <w:tcW w:w="709" w:type="dxa"/>
          </w:tcPr>
          <w:p w14:paraId="5F8DE536" w14:textId="77777777" w:rsidR="00123ECE" w:rsidRPr="00130358" w:rsidRDefault="00123ECE" w:rsidP="00772922">
            <w:pPr>
              <w:pStyle w:val="TAH"/>
              <w:keepNext w:val="0"/>
              <w:keepLines w:val="0"/>
              <w:jc w:val="left"/>
              <w:rPr>
                <w:rFonts w:cs="v4.2.0"/>
                <w:b w:val="0"/>
                <w:bCs/>
              </w:rPr>
            </w:pPr>
          </w:p>
        </w:tc>
        <w:tc>
          <w:tcPr>
            <w:tcW w:w="2977" w:type="dxa"/>
          </w:tcPr>
          <w:p w14:paraId="619F2A8C" w14:textId="77777777" w:rsidR="00123ECE" w:rsidRPr="00130358" w:rsidRDefault="00123ECE" w:rsidP="00D62538">
            <w:pPr>
              <w:pStyle w:val="TAH"/>
              <w:keepNext w:val="0"/>
              <w:keepLines w:val="0"/>
              <w:jc w:val="left"/>
              <w:rPr>
                <w:rFonts w:cs="v4.2.0"/>
                <w:b w:val="0"/>
                <w:bCs/>
              </w:rPr>
            </w:pPr>
            <w:r w:rsidRPr="00130358">
              <w:rPr>
                <w:rFonts w:cs="v4.2.0"/>
                <w:b w:val="0"/>
                <w:bCs/>
              </w:rPr>
              <w:t>1</w:t>
            </w:r>
          </w:p>
        </w:tc>
        <w:tc>
          <w:tcPr>
            <w:tcW w:w="3652" w:type="dxa"/>
          </w:tcPr>
          <w:p w14:paraId="32302636" w14:textId="3A8A329A"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t>FDD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19BD0FB4" w14:textId="77777777" w:rsidTr="00D62538">
        <w:trPr>
          <w:cantSplit/>
          <w:jc w:val="center"/>
        </w:trPr>
        <w:tc>
          <w:tcPr>
            <w:tcW w:w="2518" w:type="dxa"/>
          </w:tcPr>
          <w:p w14:paraId="57D525C8" w14:textId="120C3964" w:rsidR="00123ECE" w:rsidRPr="00130358" w:rsidRDefault="00123ECE" w:rsidP="00D62538">
            <w:pPr>
              <w:pStyle w:val="TAH"/>
              <w:keepNext w:val="0"/>
              <w:keepLines w:val="0"/>
              <w:jc w:val="left"/>
              <w:rPr>
                <w:rFonts w:cs="v4.2.0"/>
                <w:b w:val="0"/>
                <w:bCs/>
              </w:rPr>
            </w:pPr>
            <w:r w:rsidRPr="00130358">
              <w:rPr>
                <w:rFonts w:cs="v4.2.0"/>
                <w:b w:val="0"/>
                <w:bCs/>
              </w:rPr>
              <w:t>E-UTRAN</w:t>
            </w:r>
            <w:r w:rsidR="00D62538" w:rsidRPr="00130358">
              <w:rPr>
                <w:rFonts w:cs="v4.2.0"/>
                <w:b w:val="0"/>
                <w:bCs/>
              </w:rPr>
              <w:t xml:space="preserve"> </w:t>
            </w:r>
            <w:r w:rsidRPr="00130358">
              <w:rPr>
                <w:rFonts w:cs="v4.2.0"/>
                <w:b w:val="0"/>
                <w:bCs/>
              </w:rPr>
              <w:t>Channel</w:t>
            </w:r>
            <w:r w:rsidR="00D62538" w:rsidRPr="00130358">
              <w:rPr>
                <w:rFonts w:cs="v4.2.0"/>
                <w:b w:val="0"/>
                <w:bCs/>
              </w:rPr>
              <w:t xml:space="preserve"> </w:t>
            </w:r>
            <w:r w:rsidRPr="00130358">
              <w:rPr>
                <w:rFonts w:cs="v4.2.0"/>
                <w:b w:val="0"/>
                <w:bCs/>
              </w:rPr>
              <w:t>Bandwidth</w:t>
            </w:r>
            <w:r w:rsidR="00D62538" w:rsidRPr="00130358">
              <w:rPr>
                <w:rFonts w:cs="v4.2.0"/>
                <w:b w:val="0"/>
                <w:bCs/>
              </w:rPr>
              <w:t xml:space="preserve"> </w:t>
            </w:r>
            <w:r w:rsidRPr="00130358">
              <w:rPr>
                <w:rFonts w:cs="v4.2.0"/>
                <w:b w:val="0"/>
                <w:bCs/>
              </w:rPr>
              <w:t>(</w:t>
            </w:r>
            <w:proofErr w:type="spellStart"/>
            <w:r w:rsidRPr="00130358">
              <w:rPr>
                <w:rFonts w:cs="v4.2.0"/>
                <w:b w:val="0"/>
                <w:bCs/>
              </w:rPr>
              <w:t>BW</w:t>
            </w:r>
            <w:r w:rsidRPr="00130358">
              <w:rPr>
                <w:vertAlign w:val="subscript"/>
              </w:rPr>
              <w:t>channel</w:t>
            </w:r>
            <w:proofErr w:type="spellEnd"/>
            <w:r w:rsidRPr="00130358">
              <w:t>)</w:t>
            </w:r>
          </w:p>
        </w:tc>
        <w:tc>
          <w:tcPr>
            <w:tcW w:w="709" w:type="dxa"/>
          </w:tcPr>
          <w:p w14:paraId="27175F12" w14:textId="77777777" w:rsidR="00123ECE" w:rsidRPr="00130358" w:rsidRDefault="00123ECE" w:rsidP="00772922">
            <w:pPr>
              <w:pStyle w:val="TAH"/>
              <w:keepNext w:val="0"/>
              <w:keepLines w:val="0"/>
              <w:jc w:val="left"/>
              <w:rPr>
                <w:rFonts w:cs="v4.2.0"/>
                <w:b w:val="0"/>
                <w:bCs/>
              </w:rPr>
            </w:pPr>
            <w:r w:rsidRPr="00130358">
              <w:rPr>
                <w:rFonts w:cs="v4.2.0"/>
                <w:b w:val="0"/>
                <w:bCs/>
              </w:rPr>
              <w:t>MHz</w:t>
            </w:r>
          </w:p>
        </w:tc>
        <w:tc>
          <w:tcPr>
            <w:tcW w:w="2977" w:type="dxa"/>
          </w:tcPr>
          <w:p w14:paraId="46A70137" w14:textId="77777777" w:rsidR="00123ECE" w:rsidRPr="00130358" w:rsidRDefault="00123ECE" w:rsidP="00D62538">
            <w:pPr>
              <w:pStyle w:val="TAH"/>
              <w:keepNext w:val="0"/>
              <w:keepLines w:val="0"/>
              <w:jc w:val="left"/>
              <w:rPr>
                <w:rFonts w:cs="v4.2.0"/>
                <w:b w:val="0"/>
                <w:bCs/>
              </w:rPr>
            </w:pPr>
            <w:r w:rsidRPr="00130358">
              <w:rPr>
                <w:rFonts w:cs="v4.2.0"/>
                <w:b w:val="0"/>
                <w:bCs/>
              </w:rPr>
              <w:t>10</w:t>
            </w:r>
          </w:p>
        </w:tc>
        <w:tc>
          <w:tcPr>
            <w:tcW w:w="3652" w:type="dxa"/>
          </w:tcPr>
          <w:p w14:paraId="0FE6865B" w14:textId="77777777" w:rsidR="00123ECE" w:rsidRPr="00130358" w:rsidRDefault="00123ECE" w:rsidP="00D62538">
            <w:pPr>
              <w:pStyle w:val="TAL"/>
              <w:keepNext w:val="0"/>
              <w:keepLines w:val="0"/>
            </w:pPr>
          </w:p>
        </w:tc>
      </w:tr>
      <w:tr w:rsidR="00123ECE" w:rsidRPr="00130358" w14:paraId="0250B4E7" w14:textId="77777777" w:rsidTr="00D62538">
        <w:trPr>
          <w:cantSplit/>
          <w:jc w:val="center"/>
        </w:trPr>
        <w:tc>
          <w:tcPr>
            <w:tcW w:w="2518" w:type="dxa"/>
          </w:tcPr>
          <w:p w14:paraId="05101A2D" w14:textId="4BCA8303"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709" w:type="dxa"/>
          </w:tcPr>
          <w:p w14:paraId="55C8E326" w14:textId="77777777" w:rsidR="00123ECE" w:rsidRPr="00130358" w:rsidRDefault="00123ECE" w:rsidP="00D62538">
            <w:pPr>
              <w:pStyle w:val="TAL"/>
              <w:keepNext w:val="0"/>
              <w:keepLines w:val="0"/>
            </w:pPr>
          </w:p>
        </w:tc>
        <w:tc>
          <w:tcPr>
            <w:tcW w:w="2977" w:type="dxa"/>
          </w:tcPr>
          <w:p w14:paraId="16BF087E" w14:textId="2AFC2803" w:rsidR="00123ECE" w:rsidRPr="00130358" w:rsidRDefault="00123ECE" w:rsidP="00D62538">
            <w:pPr>
              <w:pStyle w:val="TAL"/>
              <w:keepNext w:val="0"/>
              <w:keepLines w:val="0"/>
            </w:pPr>
            <w:r w:rsidRPr="00130358">
              <w:t>Cell</w:t>
            </w:r>
            <w:r w:rsidR="00D62538" w:rsidRPr="00130358">
              <w:t xml:space="preserve"> </w:t>
            </w:r>
            <w:r w:rsidRPr="00130358">
              <w:t>1</w:t>
            </w:r>
          </w:p>
        </w:tc>
        <w:tc>
          <w:tcPr>
            <w:tcW w:w="3652" w:type="dxa"/>
          </w:tcPr>
          <w:p w14:paraId="39B57B87" w14:textId="53E4292B" w:rsidR="00123ECE" w:rsidRPr="00130358" w:rsidRDefault="00123ECE" w:rsidP="00D62538">
            <w:pPr>
              <w:pStyle w:val="TAL"/>
              <w:keepNext w:val="0"/>
              <w:keepLines w:val="0"/>
            </w:pPr>
            <w:r w:rsidRPr="00130358">
              <w:t>E-UTRAN</w:t>
            </w:r>
            <w:r w:rsidR="00D62538" w:rsidRPr="00130358">
              <w:t xml:space="preserve"> </w:t>
            </w:r>
            <w:r w:rsidRPr="00130358">
              <w:t>cell</w:t>
            </w:r>
            <w:r w:rsidR="00D62538" w:rsidRPr="00130358">
              <w:t xml:space="preserve"> </w:t>
            </w:r>
            <w:r w:rsidRPr="00130358">
              <w:t>1</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0623FC88" w14:textId="77777777" w:rsidTr="00D62538">
        <w:trPr>
          <w:cantSplit/>
          <w:jc w:val="center"/>
        </w:trPr>
        <w:tc>
          <w:tcPr>
            <w:tcW w:w="2518" w:type="dxa"/>
          </w:tcPr>
          <w:p w14:paraId="6D38A0A3" w14:textId="38F34AC7" w:rsidR="00123ECE" w:rsidRPr="00130358" w:rsidRDefault="00123ECE" w:rsidP="00D62538">
            <w:pPr>
              <w:pStyle w:val="TAL"/>
              <w:keepNext w:val="0"/>
              <w:keepLines w:val="0"/>
            </w:pPr>
            <w:r w:rsidRPr="00130358">
              <w:t>Neighbour</w:t>
            </w:r>
            <w:r w:rsidR="00D62538" w:rsidRPr="00130358">
              <w:t xml:space="preserve"> </w:t>
            </w:r>
            <w:r w:rsidRPr="00130358">
              <w:t>cells</w:t>
            </w:r>
          </w:p>
        </w:tc>
        <w:tc>
          <w:tcPr>
            <w:tcW w:w="709" w:type="dxa"/>
          </w:tcPr>
          <w:p w14:paraId="30777931" w14:textId="77777777" w:rsidR="00123ECE" w:rsidRPr="00130358" w:rsidRDefault="00123ECE" w:rsidP="00D62538">
            <w:pPr>
              <w:pStyle w:val="TAL"/>
              <w:keepNext w:val="0"/>
              <w:keepLines w:val="0"/>
            </w:pPr>
          </w:p>
        </w:tc>
        <w:tc>
          <w:tcPr>
            <w:tcW w:w="2977" w:type="dxa"/>
          </w:tcPr>
          <w:p w14:paraId="72710D76" w14:textId="579998DA" w:rsidR="00123ECE" w:rsidRPr="00130358" w:rsidRDefault="00123ECE" w:rsidP="00D62538">
            <w:pPr>
              <w:pStyle w:val="TAL"/>
              <w:keepNext w:val="0"/>
              <w:keepLines w:val="0"/>
            </w:pPr>
            <w:r w:rsidRPr="00130358">
              <w:t>Cell</w:t>
            </w:r>
            <w:r w:rsidR="00D62538" w:rsidRPr="00130358">
              <w:t xml:space="preserve"> </w:t>
            </w:r>
            <w:r w:rsidRPr="00130358">
              <w:t>2</w:t>
            </w:r>
          </w:p>
        </w:tc>
        <w:tc>
          <w:tcPr>
            <w:tcW w:w="3652" w:type="dxa"/>
          </w:tcPr>
          <w:p w14:paraId="761E5EB3" w14:textId="37AB25E7" w:rsidR="00123ECE" w:rsidRPr="00130358" w:rsidRDefault="00123ECE" w:rsidP="00D62538">
            <w:pPr>
              <w:pStyle w:val="TAL"/>
              <w:keepNext w:val="0"/>
              <w:keepLines w:val="0"/>
            </w:pPr>
            <w:r w:rsidRPr="00130358">
              <w:t>UTRAN</w:t>
            </w:r>
            <w:r w:rsidR="00D62538" w:rsidRPr="00130358">
              <w:t xml:space="preserve"> </w:t>
            </w:r>
            <w:r w:rsidRPr="00130358">
              <w:t>cell</w:t>
            </w:r>
            <w:r w:rsidR="00D62538" w:rsidRPr="00130358">
              <w:t xml:space="preserve"> </w:t>
            </w:r>
            <w:r w:rsidRPr="00130358">
              <w:t>2</w:t>
            </w:r>
            <w:r w:rsidR="00D62538" w:rsidRPr="00130358">
              <w:t xml:space="preserve"> </w:t>
            </w:r>
            <w:r w:rsidRPr="00130358">
              <w:t>on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t>1</w:t>
            </w:r>
          </w:p>
        </w:tc>
      </w:tr>
      <w:tr w:rsidR="00123ECE" w:rsidRPr="00130358" w14:paraId="50FF5BE1" w14:textId="77777777" w:rsidTr="00D62538">
        <w:trPr>
          <w:cantSplit/>
          <w:jc w:val="center"/>
        </w:trPr>
        <w:tc>
          <w:tcPr>
            <w:tcW w:w="2518" w:type="dxa"/>
          </w:tcPr>
          <w:p w14:paraId="2D9B987E" w14:textId="0838CCDE" w:rsidR="00123ECE" w:rsidRPr="00130358" w:rsidRDefault="00123ECE" w:rsidP="00D62538">
            <w:pPr>
              <w:pStyle w:val="TAL"/>
              <w:keepNext w:val="0"/>
              <w:keepLines w:val="0"/>
            </w:pPr>
            <w:r w:rsidRPr="00130358">
              <w:rPr>
                <w:lang w:eastAsia="zh-CN"/>
              </w:rPr>
              <w:t>Gap</w:t>
            </w:r>
            <w:r w:rsidR="00D62538" w:rsidRPr="00130358">
              <w:rPr>
                <w:lang w:eastAsia="zh-CN"/>
              </w:rPr>
              <w:t xml:space="preserve"> </w:t>
            </w:r>
            <w:r w:rsidRPr="00130358">
              <w:rPr>
                <w:lang w:eastAsia="zh-CN"/>
              </w:rPr>
              <w:t>Pattern</w:t>
            </w:r>
            <w:r w:rsidR="00D62538" w:rsidRPr="00130358">
              <w:rPr>
                <w:lang w:eastAsia="zh-CN"/>
              </w:rPr>
              <w:t xml:space="preserve"> </w:t>
            </w:r>
            <w:r w:rsidRPr="00130358">
              <w:rPr>
                <w:lang w:eastAsia="zh-CN"/>
              </w:rPr>
              <w:t>Id</w:t>
            </w:r>
          </w:p>
        </w:tc>
        <w:tc>
          <w:tcPr>
            <w:tcW w:w="709" w:type="dxa"/>
          </w:tcPr>
          <w:p w14:paraId="4535DE42" w14:textId="77777777" w:rsidR="00123ECE" w:rsidRPr="00130358" w:rsidRDefault="00123ECE" w:rsidP="00D62538">
            <w:pPr>
              <w:pStyle w:val="TAL"/>
              <w:keepNext w:val="0"/>
              <w:keepLines w:val="0"/>
            </w:pPr>
          </w:p>
        </w:tc>
        <w:tc>
          <w:tcPr>
            <w:tcW w:w="2977" w:type="dxa"/>
          </w:tcPr>
          <w:p w14:paraId="3E9C6491" w14:textId="77777777" w:rsidR="00123ECE" w:rsidRPr="00130358" w:rsidRDefault="00123ECE" w:rsidP="00D62538">
            <w:pPr>
              <w:pStyle w:val="TAL"/>
              <w:keepNext w:val="0"/>
              <w:keepLines w:val="0"/>
            </w:pPr>
            <w:r w:rsidRPr="00130358">
              <w:rPr>
                <w:lang w:eastAsia="zh-CN"/>
              </w:rPr>
              <w:t>0</w:t>
            </w:r>
          </w:p>
        </w:tc>
        <w:tc>
          <w:tcPr>
            <w:tcW w:w="3652" w:type="dxa"/>
          </w:tcPr>
          <w:p w14:paraId="10CAD94F" w14:textId="180C7BD7"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rPr>
                <w:lang w:eastAsia="zh-CN"/>
              </w:rPr>
              <w:t>36</w:t>
            </w:r>
            <w:r w:rsidRPr="00130358">
              <w:t>.1</w:t>
            </w:r>
            <w:r w:rsidRPr="00130358">
              <w:rPr>
                <w:lang w:eastAsia="zh-CN"/>
              </w:rPr>
              <w:t>33</w:t>
            </w:r>
            <w:r w:rsidR="00D62538" w:rsidRPr="00130358">
              <w:t xml:space="preserve"> </w:t>
            </w:r>
            <w:r w:rsidR="00483222"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8.1.2</w:t>
              </w:r>
            </w:smartTag>
            <w:r w:rsidRPr="00130358">
              <w:t>.1.</w:t>
            </w:r>
            <w:r w:rsidR="00D62538" w:rsidRPr="00130358">
              <w:t xml:space="preserve"> </w:t>
            </w:r>
          </w:p>
        </w:tc>
      </w:tr>
      <w:tr w:rsidR="00123ECE" w:rsidRPr="00130358" w14:paraId="7DF507AB" w14:textId="77777777" w:rsidTr="00D62538">
        <w:trPr>
          <w:cantSplit/>
          <w:jc w:val="center"/>
        </w:trPr>
        <w:tc>
          <w:tcPr>
            <w:tcW w:w="2518" w:type="dxa"/>
          </w:tcPr>
          <w:p w14:paraId="6F7498B5" w14:textId="5EBBA4F6"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t>FDD)</w:t>
            </w:r>
            <w:r w:rsidR="00D62538" w:rsidRPr="00130358">
              <w:t xml:space="preserve"> </w:t>
            </w:r>
            <w:r w:rsidRPr="00130358">
              <w:t>measurement</w:t>
            </w:r>
            <w:r w:rsidR="00D62538" w:rsidRPr="00130358">
              <w:t xml:space="preserve"> </w:t>
            </w:r>
            <w:r w:rsidRPr="00130358">
              <w:t>quantity</w:t>
            </w:r>
          </w:p>
        </w:tc>
        <w:tc>
          <w:tcPr>
            <w:tcW w:w="709" w:type="dxa"/>
          </w:tcPr>
          <w:p w14:paraId="67134D04" w14:textId="77777777" w:rsidR="00123ECE" w:rsidRPr="00130358" w:rsidRDefault="00123ECE" w:rsidP="00D62538">
            <w:pPr>
              <w:pStyle w:val="TAL"/>
              <w:keepNext w:val="0"/>
              <w:keepLines w:val="0"/>
            </w:pPr>
          </w:p>
        </w:tc>
        <w:tc>
          <w:tcPr>
            <w:tcW w:w="2977" w:type="dxa"/>
          </w:tcPr>
          <w:p w14:paraId="6A7E76A1" w14:textId="22CD00E5" w:rsidR="00123ECE" w:rsidRPr="00130358" w:rsidRDefault="00123ECE" w:rsidP="00D62538">
            <w:pPr>
              <w:pStyle w:val="TAL"/>
              <w:keepNext w:val="0"/>
              <w:keepLines w:val="0"/>
            </w:pPr>
            <w:r w:rsidRPr="00130358">
              <w:t>CPICH</w:t>
            </w:r>
            <w:r w:rsidR="00D62538" w:rsidRPr="00130358">
              <w:t xml:space="preserve"> </w:t>
            </w:r>
            <w:proofErr w:type="spellStart"/>
            <w:r w:rsidRPr="00130358">
              <w:t>Ec</w:t>
            </w:r>
            <w:proofErr w:type="spellEnd"/>
            <w:r w:rsidRPr="00130358">
              <w:t>/N0</w:t>
            </w:r>
          </w:p>
        </w:tc>
        <w:tc>
          <w:tcPr>
            <w:tcW w:w="3652" w:type="dxa"/>
          </w:tcPr>
          <w:p w14:paraId="1099F913" w14:textId="77777777" w:rsidR="00123ECE" w:rsidRPr="00130358" w:rsidRDefault="00123ECE" w:rsidP="00D62538">
            <w:pPr>
              <w:pStyle w:val="TAL"/>
              <w:keepNext w:val="0"/>
              <w:keepLines w:val="0"/>
            </w:pPr>
          </w:p>
        </w:tc>
      </w:tr>
      <w:tr w:rsidR="00123ECE" w:rsidRPr="00130358" w14:paraId="3F460C6D" w14:textId="77777777" w:rsidTr="00D62538">
        <w:trPr>
          <w:cantSplit/>
          <w:jc w:val="center"/>
        </w:trPr>
        <w:tc>
          <w:tcPr>
            <w:tcW w:w="2518" w:type="dxa"/>
          </w:tcPr>
          <w:p w14:paraId="3C342D0C" w14:textId="51FE615C" w:rsidR="00123ECE" w:rsidRPr="00130358" w:rsidRDefault="00123ECE" w:rsidP="00D62538">
            <w:pPr>
              <w:pStyle w:val="TAL"/>
              <w:keepNext w:val="0"/>
              <w:keepLines w:val="0"/>
            </w:pPr>
            <w:r w:rsidRPr="00130358">
              <w:t>Monitored</w:t>
            </w:r>
            <w:r w:rsidR="00D62538" w:rsidRPr="00130358">
              <w:t xml:space="preserve"> </w:t>
            </w:r>
            <w:r w:rsidRPr="00130358">
              <w:t>UTRA</w:t>
            </w:r>
            <w:r w:rsidR="00D62538" w:rsidRPr="00130358">
              <w:t xml:space="preserve"> </w:t>
            </w:r>
            <w:r w:rsidRPr="00130358">
              <w:t>FDD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709" w:type="dxa"/>
          </w:tcPr>
          <w:p w14:paraId="38B0FE00" w14:textId="77777777" w:rsidR="00123ECE" w:rsidRPr="00130358" w:rsidRDefault="00123ECE" w:rsidP="00D62538">
            <w:pPr>
              <w:pStyle w:val="TAL"/>
              <w:keepNext w:val="0"/>
              <w:keepLines w:val="0"/>
            </w:pPr>
          </w:p>
        </w:tc>
        <w:tc>
          <w:tcPr>
            <w:tcW w:w="2977" w:type="dxa"/>
          </w:tcPr>
          <w:p w14:paraId="790D1B44" w14:textId="77777777" w:rsidR="00123ECE" w:rsidRPr="00130358" w:rsidRDefault="00123ECE" w:rsidP="00D62538">
            <w:pPr>
              <w:pStyle w:val="TAL"/>
              <w:keepNext w:val="0"/>
              <w:keepLines w:val="0"/>
            </w:pPr>
            <w:r w:rsidRPr="00130358">
              <w:t>12</w:t>
            </w:r>
          </w:p>
        </w:tc>
        <w:tc>
          <w:tcPr>
            <w:tcW w:w="3652" w:type="dxa"/>
          </w:tcPr>
          <w:p w14:paraId="06DBF4AC" w14:textId="446A7770" w:rsidR="00123ECE" w:rsidRPr="00130358" w:rsidRDefault="00123ECE" w:rsidP="00D62538">
            <w:pPr>
              <w:pStyle w:val="TAL"/>
              <w:keepNext w:val="0"/>
              <w:keepLines w:val="0"/>
            </w:pPr>
            <w:r w:rsidRPr="00130358">
              <w:t>UTRA</w:t>
            </w:r>
            <w:r w:rsidR="00D62538" w:rsidRPr="00130358">
              <w:t xml:space="preserve"> </w:t>
            </w:r>
            <w:r w:rsidRPr="00130358">
              <w:t>cells</w:t>
            </w:r>
            <w:r w:rsidR="00D62538" w:rsidRPr="00130358">
              <w:t xml:space="preserve"> </w:t>
            </w:r>
            <w:r w:rsidRPr="00130358">
              <w:t>on</w:t>
            </w:r>
            <w:r w:rsidR="00D62538" w:rsidRPr="00130358">
              <w:t xml:space="preserve"> </w:t>
            </w: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provided</w:t>
            </w:r>
            <w:r w:rsidR="00D62538" w:rsidRPr="00130358">
              <w:t xml:space="preserve"> </w:t>
            </w:r>
            <w:r w:rsidRPr="00130358">
              <w:t>in</w:t>
            </w:r>
            <w:r w:rsidR="00D62538" w:rsidRPr="00130358">
              <w:t xml:space="preserve"> </w:t>
            </w:r>
            <w:r w:rsidRPr="00130358">
              <w:t>the</w:t>
            </w:r>
            <w:r w:rsidR="00D62538" w:rsidRPr="00130358">
              <w:t xml:space="preserve"> </w:t>
            </w:r>
            <w:r w:rsidRPr="00130358">
              <w:t>cell</w:t>
            </w:r>
            <w:r w:rsidR="00D62538" w:rsidRPr="00130358">
              <w:t xml:space="preserve"> </w:t>
            </w:r>
            <w:r w:rsidRPr="00130358">
              <w:t>list.</w:t>
            </w:r>
          </w:p>
        </w:tc>
      </w:tr>
      <w:tr w:rsidR="00123ECE" w:rsidRPr="00130358" w14:paraId="03479B89" w14:textId="77777777" w:rsidTr="00D62538">
        <w:trPr>
          <w:cantSplit/>
          <w:jc w:val="center"/>
        </w:trPr>
        <w:tc>
          <w:tcPr>
            <w:tcW w:w="2518" w:type="dxa"/>
          </w:tcPr>
          <w:p w14:paraId="7D57964C" w14:textId="7418C496" w:rsidR="00123ECE" w:rsidRPr="00130358" w:rsidRDefault="00123ECE" w:rsidP="00D62538">
            <w:pPr>
              <w:pStyle w:val="TAL"/>
              <w:keepNext w:val="0"/>
              <w:keepLines w:val="0"/>
            </w:pPr>
            <w:r w:rsidRPr="00130358">
              <w:t>CP</w:t>
            </w:r>
            <w:r w:rsidR="00D62538" w:rsidRPr="00130358">
              <w:t xml:space="preserve"> </w:t>
            </w:r>
            <w:r w:rsidRPr="00130358">
              <w:t>length</w:t>
            </w:r>
          </w:p>
        </w:tc>
        <w:tc>
          <w:tcPr>
            <w:tcW w:w="709" w:type="dxa"/>
          </w:tcPr>
          <w:p w14:paraId="242DE69C" w14:textId="77777777" w:rsidR="00123ECE" w:rsidRPr="00130358" w:rsidRDefault="00123ECE" w:rsidP="00D62538">
            <w:pPr>
              <w:pStyle w:val="TAL"/>
              <w:keepNext w:val="0"/>
              <w:keepLines w:val="0"/>
            </w:pPr>
          </w:p>
        </w:tc>
        <w:tc>
          <w:tcPr>
            <w:tcW w:w="2977" w:type="dxa"/>
          </w:tcPr>
          <w:p w14:paraId="0FF4B209" w14:textId="77777777" w:rsidR="00123ECE" w:rsidRPr="00130358" w:rsidRDefault="00123ECE" w:rsidP="00D62538">
            <w:pPr>
              <w:pStyle w:val="TAL"/>
              <w:keepNext w:val="0"/>
              <w:keepLines w:val="0"/>
            </w:pPr>
            <w:r w:rsidRPr="00130358">
              <w:t>Normal</w:t>
            </w:r>
          </w:p>
        </w:tc>
        <w:tc>
          <w:tcPr>
            <w:tcW w:w="3652" w:type="dxa"/>
          </w:tcPr>
          <w:p w14:paraId="395EC20F" w14:textId="77777777" w:rsidR="00123ECE" w:rsidRPr="00130358" w:rsidRDefault="00123ECE" w:rsidP="00D62538">
            <w:pPr>
              <w:pStyle w:val="TAL"/>
              <w:keepNext w:val="0"/>
              <w:keepLines w:val="0"/>
            </w:pPr>
          </w:p>
        </w:tc>
      </w:tr>
      <w:tr w:rsidR="00123ECE" w:rsidRPr="00130358" w14:paraId="377A4487" w14:textId="77777777" w:rsidTr="00D62538">
        <w:trPr>
          <w:cantSplit/>
          <w:jc w:val="center"/>
        </w:trPr>
        <w:tc>
          <w:tcPr>
            <w:tcW w:w="2518" w:type="dxa"/>
          </w:tcPr>
          <w:p w14:paraId="6D268154" w14:textId="63840011"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709" w:type="dxa"/>
          </w:tcPr>
          <w:p w14:paraId="793C53F3" w14:textId="77777777" w:rsidR="00123ECE" w:rsidRPr="00130358" w:rsidRDefault="00123ECE" w:rsidP="00D62538">
            <w:pPr>
              <w:pStyle w:val="TAL"/>
              <w:keepNext w:val="0"/>
              <w:keepLines w:val="0"/>
            </w:pPr>
          </w:p>
        </w:tc>
        <w:tc>
          <w:tcPr>
            <w:tcW w:w="2977" w:type="dxa"/>
          </w:tcPr>
          <w:p w14:paraId="1A6D795B" w14:textId="77777777" w:rsidR="00123ECE" w:rsidRPr="00130358" w:rsidRDefault="00123ECE" w:rsidP="00D62538">
            <w:pPr>
              <w:pStyle w:val="TAL"/>
              <w:keepNext w:val="0"/>
              <w:keepLines w:val="0"/>
            </w:pPr>
            <w:r w:rsidRPr="00130358">
              <w:t>0</w:t>
            </w:r>
          </w:p>
        </w:tc>
        <w:tc>
          <w:tcPr>
            <w:tcW w:w="3652" w:type="dxa"/>
          </w:tcPr>
          <w:p w14:paraId="74D55712" w14:textId="341C5DA3"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56B23048" w14:textId="77777777" w:rsidTr="00D62538">
        <w:trPr>
          <w:cantSplit/>
          <w:jc w:val="center"/>
        </w:trPr>
        <w:tc>
          <w:tcPr>
            <w:tcW w:w="2518" w:type="dxa"/>
          </w:tcPr>
          <w:p w14:paraId="68A3B39A" w14:textId="77777777" w:rsidR="00123ECE" w:rsidRPr="00130358" w:rsidRDefault="00123ECE" w:rsidP="00D62538">
            <w:pPr>
              <w:pStyle w:val="TAL"/>
              <w:keepNext w:val="0"/>
              <w:keepLines w:val="0"/>
            </w:pPr>
            <w:r w:rsidRPr="00130358">
              <w:t>DRX</w:t>
            </w:r>
          </w:p>
        </w:tc>
        <w:tc>
          <w:tcPr>
            <w:tcW w:w="709" w:type="dxa"/>
          </w:tcPr>
          <w:p w14:paraId="6B2DFC80" w14:textId="77777777" w:rsidR="00123ECE" w:rsidRPr="00130358" w:rsidRDefault="00123ECE" w:rsidP="00D62538">
            <w:pPr>
              <w:pStyle w:val="TAL"/>
              <w:keepNext w:val="0"/>
              <w:keepLines w:val="0"/>
            </w:pPr>
          </w:p>
        </w:tc>
        <w:tc>
          <w:tcPr>
            <w:tcW w:w="2977" w:type="dxa"/>
          </w:tcPr>
          <w:p w14:paraId="5E3CA75F" w14:textId="77777777" w:rsidR="00123ECE" w:rsidRPr="00130358" w:rsidRDefault="00123ECE" w:rsidP="00D62538">
            <w:pPr>
              <w:pStyle w:val="TAL"/>
              <w:keepNext w:val="0"/>
              <w:keepLines w:val="0"/>
            </w:pPr>
            <w:r w:rsidRPr="00130358">
              <w:t>OFF</w:t>
            </w:r>
          </w:p>
        </w:tc>
        <w:tc>
          <w:tcPr>
            <w:tcW w:w="3652" w:type="dxa"/>
          </w:tcPr>
          <w:p w14:paraId="57EDBE81" w14:textId="77777777" w:rsidR="00123ECE" w:rsidRPr="00130358" w:rsidRDefault="00123ECE" w:rsidP="00D62538">
            <w:pPr>
              <w:pStyle w:val="TAL"/>
              <w:keepNext w:val="0"/>
              <w:keepLines w:val="0"/>
            </w:pPr>
            <w:r w:rsidRPr="00130358">
              <w:t>OFF</w:t>
            </w:r>
          </w:p>
        </w:tc>
      </w:tr>
    </w:tbl>
    <w:p w14:paraId="0CF316B2" w14:textId="77777777" w:rsidR="00123ECE" w:rsidRPr="00130358" w:rsidRDefault="00123ECE" w:rsidP="00D62538"/>
    <w:p w14:paraId="64BA6AA7" w14:textId="77777777" w:rsidR="00123ECE" w:rsidRPr="00130358" w:rsidRDefault="00123ECE" w:rsidP="00D62538">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rPr>
          <w:lang w:eastAsia="zh-CN"/>
        </w:rPr>
        <w:t>.</w:t>
      </w:r>
      <w:r w:rsidRPr="00130358">
        <w:t>4.2</w:t>
      </w:r>
      <w:r w:rsidRPr="00130358">
        <w:tab/>
        <w:t>Test procedure</w:t>
      </w:r>
    </w:p>
    <w:p w14:paraId="5E9A6727" w14:textId="315670F3"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4741EE1" w14:textId="655B0495" w:rsidR="00123ECE" w:rsidRPr="00130358" w:rsidRDefault="00123ECE" w:rsidP="00483222">
      <w:pPr>
        <w:pStyle w:val="B1"/>
      </w:pPr>
      <w:r w:rsidRPr="00130358">
        <w:t>2.</w:t>
      </w:r>
      <w:r w:rsidR="00483222" w:rsidRPr="00130358">
        <w:tab/>
      </w:r>
      <w:r w:rsidRPr="00130358">
        <w:t>Set the parameters according to Table</w:t>
      </w:r>
      <w:r w:rsidR="00662F45" w:rsidRPr="00130358">
        <w:t>s</w:t>
      </w:r>
      <w:r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9.4.2</w:t>
        </w:r>
      </w:smartTag>
      <w:r w:rsidRPr="00130358">
        <w:t>.5</w:t>
      </w:r>
      <w:r w:rsidRPr="00130358">
        <w:rPr>
          <w:rFonts w:eastAsia="SimSun"/>
          <w:lang w:eastAsia="zh-CN"/>
        </w:rPr>
        <w:t xml:space="preserve">-1 </w:t>
      </w:r>
      <w:r w:rsidR="00662F45" w:rsidRPr="00130358">
        <w:rPr>
          <w:rFonts w:eastAsia="SimSun"/>
          <w:lang w:eastAsia="zh-CN"/>
        </w:rPr>
        <w:t xml:space="preserve">and 9.4.2.5-2 </w:t>
      </w:r>
      <w:r w:rsidRPr="00130358">
        <w:t>as appropriate</w:t>
      </w:r>
      <w:r w:rsidR="00662F45" w:rsidRPr="00130358">
        <w:t xml:space="preserve"> for Test 1</w:t>
      </w:r>
      <w:r w:rsidRPr="00130358">
        <w:t>. Propagation conditions are set according to Annex B</w:t>
      </w:r>
      <w:r w:rsidRPr="00130358">
        <w:rPr>
          <w:rFonts w:eastAsia="SimSun"/>
          <w:lang w:eastAsia="zh-CN"/>
        </w:rPr>
        <w:t xml:space="preserve"> clause B.1.1</w:t>
      </w:r>
      <w:r w:rsidRPr="00130358">
        <w:t>.</w:t>
      </w:r>
    </w:p>
    <w:p w14:paraId="55D1842A" w14:textId="769224E7"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rFonts w:eastAsia="SimSun"/>
          <w:lang w:eastAsia="zh-CN"/>
        </w:rPr>
        <w:t>C</w:t>
      </w:r>
      <w:r w:rsidRPr="00130358">
        <w:t>ell</w:t>
      </w:r>
      <w:r w:rsidRPr="00130358">
        <w:rPr>
          <w:rFonts w:eastAsia="SimSun"/>
          <w:lang w:eastAsia="zh-CN"/>
        </w:rPr>
        <w:t xml:space="preserve"> </w:t>
      </w:r>
      <w:r w:rsidRPr="00130358">
        <w:rPr>
          <w:lang w:eastAsia="zh-CN"/>
        </w:rPr>
        <w:t>1</w:t>
      </w:r>
      <w:r w:rsidRPr="00130358">
        <w:t>.</w:t>
      </w:r>
    </w:p>
    <w:p w14:paraId="61C824B5" w14:textId="65A5A6B2" w:rsidR="00123ECE" w:rsidRPr="00130358" w:rsidRDefault="00123ECE" w:rsidP="00483222">
      <w:pPr>
        <w:pStyle w:val="B1"/>
      </w:pPr>
      <w:r w:rsidRPr="00130358">
        <w:t>4.</w:t>
      </w:r>
      <w:r w:rsidR="00483222" w:rsidRPr="00130358">
        <w:tab/>
      </w:r>
      <w:r w:rsidRPr="00130358">
        <w:t xml:space="preserve">The UE shall transmit </w:t>
      </w:r>
      <w:proofErr w:type="spellStart"/>
      <w:r w:rsidRPr="00130358">
        <w:t>RRCConnectionReconfigurationComplete</w:t>
      </w:r>
      <w:proofErr w:type="spellEnd"/>
      <w:r w:rsidRPr="00130358">
        <w:t xml:space="preserve"> message.</w:t>
      </w:r>
    </w:p>
    <w:p w14:paraId="563531B5" w14:textId="50248F2D" w:rsidR="00123ECE" w:rsidRPr="00130358" w:rsidRDefault="00123ECE" w:rsidP="00483222">
      <w:pPr>
        <w:pStyle w:val="B1"/>
      </w:pPr>
      <w:r w:rsidRPr="00130358">
        <w:t>5.</w:t>
      </w:r>
      <w:r w:rsidR="00483222" w:rsidRPr="00130358">
        <w:tab/>
      </w:r>
      <w:r w:rsidRPr="00130358">
        <w:t xml:space="preserve">UE shall transmit periodically </w:t>
      </w:r>
      <w:proofErr w:type="spellStart"/>
      <w:r w:rsidRPr="00130358">
        <w:t>MeasurementReport</w:t>
      </w:r>
      <w:proofErr w:type="spellEnd"/>
      <w:r w:rsidRPr="00130358">
        <w:t xml:space="preserve"> messages.</w:t>
      </w:r>
    </w:p>
    <w:p w14:paraId="51C0D38E" w14:textId="7334F730" w:rsidR="00123ECE" w:rsidRPr="00130358" w:rsidRDefault="00123ECE" w:rsidP="00483222">
      <w:pPr>
        <w:pStyle w:val="B1"/>
      </w:pPr>
      <w:r w:rsidRPr="00130358">
        <w:t>6.</w:t>
      </w:r>
      <w:r w:rsidR="00483222" w:rsidRPr="00130358">
        <w:tab/>
      </w:r>
      <w:r w:rsidR="005B557F" w:rsidRPr="00130358">
        <w:t xml:space="preserve">After 10s wait from Step 3, </w:t>
      </w:r>
      <w:r w:rsidRPr="00130358">
        <w:t xml:space="preserve">SS shall check </w:t>
      </w:r>
      <w:proofErr w:type="spellStart"/>
      <w:r w:rsidRPr="00130358">
        <w:rPr>
          <w:rFonts w:cs="v4.2.0"/>
        </w:rPr>
        <w:t>CPICH_Ec</w:t>
      </w:r>
      <w:proofErr w:type="spellEnd"/>
      <w:r w:rsidRPr="00130358">
        <w:rPr>
          <w:rFonts w:cs="v4.2.0"/>
        </w:rPr>
        <w:t>/Io</w:t>
      </w:r>
      <w:r w:rsidRPr="00130358">
        <w:t xml:space="preserve"> reported value</w:t>
      </w:r>
      <w:r w:rsidRPr="00130358">
        <w:rPr>
          <w:rFonts w:ascii="SimSun" w:hAnsi="SimSun"/>
          <w:lang w:eastAsia="zh-CN"/>
        </w:rPr>
        <w:t>s</w:t>
      </w:r>
      <w:r w:rsidRPr="00130358">
        <w:rPr>
          <w:lang w:eastAsia="zh-CN"/>
        </w:rPr>
        <w:t xml:space="preserve"> of </w:t>
      </w:r>
      <w:r w:rsidRPr="00130358">
        <w:rPr>
          <w:rFonts w:eastAsia="SimSun"/>
          <w:lang w:eastAsia="zh-CN"/>
        </w:rPr>
        <w:t>Cell</w:t>
      </w:r>
      <w:r w:rsidRPr="00130358">
        <w:rPr>
          <w:lang w:eastAsia="zh-CN"/>
        </w:rPr>
        <w:t xml:space="preserve"> 2</w:t>
      </w:r>
      <w:r w:rsidRPr="00130358">
        <w:t xml:space="preserve"> in</w:t>
      </w:r>
      <w:r w:rsidR="005B557F" w:rsidRPr="00130358">
        <w:t xml:space="preserve"> periodical</w:t>
      </w:r>
      <w:r w:rsidRPr="00130358">
        <w:t xml:space="preserve"> </w:t>
      </w:r>
      <w:proofErr w:type="spellStart"/>
      <w:r w:rsidRPr="00130358">
        <w:t>MeasurementReport</w:t>
      </w:r>
      <w:proofErr w:type="spellEnd"/>
      <w:r w:rsidRPr="00130358">
        <w:t xml:space="preserve"> messages</w:t>
      </w:r>
      <w:r w:rsidRPr="00130358">
        <w:rPr>
          <w:lang w:eastAsia="zh-CN"/>
        </w:rPr>
        <w:t xml:space="preserve"> </w:t>
      </w:r>
      <w:r w:rsidRPr="00130358">
        <w:t xml:space="preserve">according to 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.5-3</w:t>
      </w:r>
      <w:r w:rsidR="00662F45" w:rsidRPr="00130358">
        <w:t xml:space="preserve"> as appropriate for Test 1.</w:t>
      </w:r>
      <w:r w:rsidR="005B557F" w:rsidRPr="00130358">
        <w:t xml:space="preserve"> If the UE fails to report the measurement value for Cell 2, the number of failed iterations is increased by one.</w:t>
      </w:r>
    </w:p>
    <w:p w14:paraId="6D80D084" w14:textId="45CF62A3" w:rsidR="00123ECE" w:rsidRPr="00130358" w:rsidRDefault="00123ECE" w:rsidP="00483222">
      <w:pPr>
        <w:pStyle w:val="B1"/>
      </w:pPr>
      <w:r w:rsidRPr="00130358">
        <w:t>7.</w:t>
      </w:r>
      <w:r w:rsidR="00483222" w:rsidRPr="00130358">
        <w:tab/>
      </w:r>
      <w:r w:rsidR="00A7759D" w:rsidRPr="00130358">
        <w:rPr>
          <w:rFonts w:eastAsia="SimSun"/>
          <w:lang w:eastAsia="zh-CN"/>
        </w:rPr>
        <w:t xml:space="preserve">SS shall check the </w:t>
      </w:r>
      <w:proofErr w:type="spellStart"/>
      <w:r w:rsidR="00A7759D" w:rsidRPr="00130358">
        <w:rPr>
          <w:rFonts w:eastAsia="SimSun"/>
          <w:lang w:eastAsia="zh-CN"/>
        </w:rPr>
        <w:t>MeasurementReport</w:t>
      </w:r>
      <w:proofErr w:type="spellEnd"/>
      <w:r w:rsidR="00A7759D" w:rsidRPr="00130358">
        <w:rPr>
          <w:rFonts w:eastAsia="SimSun"/>
          <w:lang w:eastAsia="zh-CN"/>
        </w:rPr>
        <w:t xml:space="preserve">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UnitName" w:val="in"/>
          <w:attr w:name="SourceValue" w:val="1"/>
          <w:attr w:name="HasSpace" w:val="True"/>
          <w:attr w:name="Negative" w:val="True"/>
          <w:attr w:name="NumberType" w:val="1"/>
          <w:attr w:name="TCSC" w:val="0"/>
        </w:smartTagPr>
        <w:r w:rsidRPr="00130358">
          <w:rPr>
            <w:rFonts w:eastAsia="??"/>
          </w:rPr>
          <w:t>-1 in</w:t>
        </w:r>
      </w:smartTag>
      <w:r w:rsidRPr="00130358">
        <w:t xml:space="preserve"> Annex G.2 is achieved.</w:t>
      </w:r>
    </w:p>
    <w:p w14:paraId="01CC414E" w14:textId="09154A7A" w:rsidR="00662F45" w:rsidRPr="00130358" w:rsidRDefault="00123ECE" w:rsidP="00483222">
      <w:pPr>
        <w:pStyle w:val="B1"/>
      </w:pPr>
      <w:r w:rsidRPr="00130358">
        <w:t>8.</w:t>
      </w:r>
      <w:r w:rsidR="00483222" w:rsidRPr="00130358">
        <w:tab/>
      </w:r>
      <w:r w:rsidR="00662F45" w:rsidRPr="00130358">
        <w:t xml:space="preserve">If Test 2 not done, set the parameters according to Tables 9.4.2.5-1 and 9.4.2.5-2 for Test 2. While RF parameters are being changed any </w:t>
      </w:r>
      <w:proofErr w:type="spellStart"/>
      <w:r w:rsidR="00662F45" w:rsidRPr="00130358">
        <w:t>MeasurementReport</w:t>
      </w:r>
      <w:proofErr w:type="spellEnd"/>
      <w:r w:rsidR="00662F45" w:rsidRPr="00130358">
        <w:t xml:space="preserve"> messages send from the UE shall be ignored by the SS. SS shall wait for an additional 1s and still ignore any </w:t>
      </w:r>
      <w:proofErr w:type="spellStart"/>
      <w:r w:rsidR="00662F45" w:rsidRPr="00130358">
        <w:t>MeasurementReport</w:t>
      </w:r>
      <w:proofErr w:type="spellEnd"/>
      <w:r w:rsidR="00662F45" w:rsidRPr="00130358">
        <w:t xml:space="preserve"> messages send from the UE. Then, step 6 and 7 above are repeated as appropriate for Test 2. </w:t>
      </w:r>
    </w:p>
    <w:p w14:paraId="13F20FCD" w14:textId="1F6EFC9E" w:rsidR="00123ECE" w:rsidRPr="00130358" w:rsidRDefault="00662F45" w:rsidP="00483222">
      <w:pPr>
        <w:pStyle w:val="B1"/>
      </w:pPr>
      <w:r w:rsidRPr="00130358">
        <w:t>9.</w:t>
      </w:r>
      <w:r w:rsidR="00483222" w:rsidRPr="00130358">
        <w:tab/>
      </w:r>
      <w:r w:rsidRPr="00130358">
        <w:t xml:space="preserve">If Test 3 not done, set the parameters according to Tables 9.4.2.5-1 and 9.4.2.5-2 for Test 3. While RF parameters are being changed any </w:t>
      </w:r>
      <w:proofErr w:type="spellStart"/>
      <w:r w:rsidRPr="00130358">
        <w:t>MeasurementReport</w:t>
      </w:r>
      <w:proofErr w:type="spellEnd"/>
      <w:r w:rsidRPr="00130358">
        <w:t xml:space="preserve"> messages send from the UE shall be ignored by the SS. SS shall wait for an additional 1s and still ignore any </w:t>
      </w:r>
      <w:proofErr w:type="spellStart"/>
      <w:r w:rsidRPr="00130358">
        <w:t>MeasurementReport</w:t>
      </w:r>
      <w:proofErr w:type="spellEnd"/>
      <w:r w:rsidRPr="00130358">
        <w:t xml:space="preserve"> messages send from the UE. Then, step 6 and 7 above are repeated as appropriate for Test 3.</w:t>
      </w:r>
    </w:p>
    <w:p w14:paraId="4854E35F" w14:textId="77777777" w:rsidR="00123ECE" w:rsidRPr="00130358" w:rsidRDefault="00123ECE" w:rsidP="00D62538">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lastRenderedPageBreak/>
          <w:t>9.4.2</w:t>
        </w:r>
      </w:smartTag>
      <w:r w:rsidRPr="00130358">
        <w:rPr>
          <w:lang w:eastAsia="zh-CN"/>
        </w:rPr>
        <w:t>.</w:t>
      </w:r>
      <w:r w:rsidRPr="00130358">
        <w:t>4.3</w:t>
      </w:r>
      <w:r w:rsidRPr="00130358">
        <w:tab/>
        <w:t>Message contents</w:t>
      </w:r>
    </w:p>
    <w:p w14:paraId="7BA39152" w14:textId="65DCDFC3"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4D0AE083" w14:textId="77777777" w:rsidR="00123ECE" w:rsidRPr="00130358" w:rsidRDefault="00123ECE" w:rsidP="00D62538">
      <w:pPr>
        <w:pStyle w:val="TH"/>
        <w:keepNext w:val="0"/>
        <w:keepLines w:val="0"/>
        <w:rPr>
          <w:lang w:eastAsia="zh-CN"/>
        </w:rPr>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.4.3-</w:t>
      </w:r>
      <w:r w:rsidRPr="00130358">
        <w:rPr>
          <w:lang w:eastAsia="zh-CN"/>
        </w:rPr>
        <w:t>1</w:t>
      </w:r>
      <w:r w:rsidRPr="00130358">
        <w:t xml:space="preserve">: </w:t>
      </w:r>
      <w:proofErr w:type="spellStart"/>
      <w:r w:rsidRPr="00130358">
        <w:rPr>
          <w:i/>
        </w:rPr>
        <w:t>MeasConfig</w:t>
      </w:r>
      <w:proofErr w:type="spellEnd"/>
      <w:r w:rsidRPr="00130358">
        <w:rPr>
          <w:i/>
        </w:rPr>
        <w:t xml:space="preserve">- </w:t>
      </w:r>
      <w:r w:rsidRPr="00130358">
        <w:rPr>
          <w:i/>
          <w:lang w:eastAsia="zh-CN"/>
        </w:rPr>
        <w:t>DEFAULT</w:t>
      </w:r>
      <w:r w:rsidRPr="00130358">
        <w:rPr>
          <w:i/>
        </w:rPr>
        <w:t>:</w:t>
      </w:r>
      <w:r w:rsidRPr="00130358">
        <w:t xml:space="preserve"> </w:t>
      </w:r>
      <w:r w:rsidRPr="00130358">
        <w:rPr>
          <w:rFonts w:eastAsia="SimSun" w:cs="v4.2.0"/>
          <w:lang w:eastAsia="zh-CN"/>
        </w:rPr>
        <w:t xml:space="preserve">Additional E-UTRAN TDD - UTRA FDD CPICH </w:t>
      </w:r>
      <w:proofErr w:type="spellStart"/>
      <w:r w:rsidRPr="00130358">
        <w:rPr>
          <w:rFonts w:eastAsia="SimSun" w:cs="v4.2.0"/>
          <w:lang w:eastAsia="zh-CN"/>
        </w:rPr>
        <w:t>Ec</w:t>
      </w:r>
      <w:proofErr w:type="spellEnd"/>
      <w:r w:rsidRPr="00130358">
        <w:rPr>
          <w:rFonts w:eastAsia="SimSun" w:cs="v4.2.0"/>
          <w:lang w:eastAsia="zh-CN"/>
        </w:rPr>
        <w:t>/No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ECAC8F9" w14:textId="77777777" w:rsidTr="00D62538">
        <w:trPr>
          <w:cantSplit/>
          <w:jc w:val="center"/>
        </w:trPr>
        <w:tc>
          <w:tcPr>
            <w:tcW w:w="9536" w:type="dxa"/>
            <w:gridSpan w:val="4"/>
          </w:tcPr>
          <w:p w14:paraId="3553E6D2" w14:textId="1C97D01F"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proofErr w:type="spellStart"/>
            <w:r w:rsidRPr="00130358">
              <w:t>MeasConfig</w:t>
            </w:r>
            <w:proofErr w:type="spellEnd"/>
            <w:r w:rsidRPr="00130358">
              <w:t>-DEFAULT:</w:t>
            </w:r>
          </w:p>
        </w:tc>
      </w:tr>
      <w:tr w:rsidR="00123ECE" w:rsidRPr="00130358" w14:paraId="3157A78F" w14:textId="77777777" w:rsidTr="00D62538">
        <w:trPr>
          <w:jc w:val="center"/>
        </w:trPr>
        <w:tc>
          <w:tcPr>
            <w:tcW w:w="4436" w:type="dxa"/>
          </w:tcPr>
          <w:p w14:paraId="748CEB9E" w14:textId="69CA591E"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D3813A4" w14:textId="77777777" w:rsidR="00123ECE" w:rsidRPr="00130358" w:rsidRDefault="00123ECE" w:rsidP="00D62538">
            <w:pPr>
              <w:pStyle w:val="TAH"/>
              <w:keepNext w:val="0"/>
              <w:keepLines w:val="0"/>
            </w:pPr>
            <w:r w:rsidRPr="00130358">
              <w:t>Value/remark</w:t>
            </w:r>
          </w:p>
        </w:tc>
        <w:tc>
          <w:tcPr>
            <w:tcW w:w="1700" w:type="dxa"/>
          </w:tcPr>
          <w:p w14:paraId="4B567589" w14:textId="77777777" w:rsidR="00123ECE" w:rsidRPr="00130358" w:rsidRDefault="00123ECE" w:rsidP="00D62538">
            <w:pPr>
              <w:pStyle w:val="TAH"/>
              <w:keepNext w:val="0"/>
              <w:keepLines w:val="0"/>
            </w:pPr>
            <w:r w:rsidRPr="00130358">
              <w:t>Comment</w:t>
            </w:r>
          </w:p>
        </w:tc>
        <w:tc>
          <w:tcPr>
            <w:tcW w:w="1133" w:type="dxa"/>
          </w:tcPr>
          <w:p w14:paraId="4EE7E561" w14:textId="77777777" w:rsidR="00123ECE" w:rsidRPr="00130358" w:rsidRDefault="00123ECE" w:rsidP="00D62538">
            <w:pPr>
              <w:pStyle w:val="TAH"/>
              <w:keepNext w:val="0"/>
              <w:keepLines w:val="0"/>
            </w:pPr>
            <w:r w:rsidRPr="00130358">
              <w:t>Condition</w:t>
            </w:r>
          </w:p>
        </w:tc>
      </w:tr>
      <w:tr w:rsidR="00123ECE" w:rsidRPr="00130358" w14:paraId="1DA2AF33" w14:textId="77777777" w:rsidTr="00D62538">
        <w:trPr>
          <w:jc w:val="center"/>
        </w:trPr>
        <w:tc>
          <w:tcPr>
            <w:tcW w:w="4436" w:type="dxa"/>
          </w:tcPr>
          <w:p w14:paraId="0AC3F351" w14:textId="4969212C" w:rsidR="00123ECE" w:rsidRPr="00130358" w:rsidRDefault="00123ECE" w:rsidP="00D62538">
            <w:pPr>
              <w:pStyle w:val="TAL"/>
              <w:keepNext w:val="0"/>
              <w:keepLines w:val="0"/>
            </w:pPr>
            <w:proofErr w:type="spellStart"/>
            <w:r w:rsidRPr="00130358">
              <w:t>MeasConfig</w:t>
            </w:r>
            <w:proofErr w:type="spellEnd"/>
            <w:r w:rsidRPr="00130358">
              <w:t>-DEFAULT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1A5A2027" w14:textId="77777777" w:rsidR="00123ECE" w:rsidRPr="00130358" w:rsidRDefault="00123ECE" w:rsidP="00D62538">
            <w:pPr>
              <w:pStyle w:val="TAL"/>
              <w:keepNext w:val="0"/>
              <w:keepLines w:val="0"/>
            </w:pPr>
          </w:p>
        </w:tc>
        <w:tc>
          <w:tcPr>
            <w:tcW w:w="1700" w:type="dxa"/>
          </w:tcPr>
          <w:p w14:paraId="0E9034B7" w14:textId="77777777" w:rsidR="00123ECE" w:rsidRPr="00130358" w:rsidRDefault="00123ECE" w:rsidP="00D62538">
            <w:pPr>
              <w:pStyle w:val="TAL"/>
              <w:keepNext w:val="0"/>
              <w:keepLines w:val="0"/>
            </w:pPr>
          </w:p>
        </w:tc>
        <w:tc>
          <w:tcPr>
            <w:tcW w:w="1133" w:type="dxa"/>
          </w:tcPr>
          <w:p w14:paraId="4D42FAF7" w14:textId="77777777" w:rsidR="00123ECE" w:rsidRPr="00130358" w:rsidRDefault="00123ECE" w:rsidP="00D62538">
            <w:pPr>
              <w:pStyle w:val="TAL"/>
              <w:keepNext w:val="0"/>
              <w:keepLines w:val="0"/>
            </w:pPr>
          </w:p>
        </w:tc>
      </w:tr>
      <w:tr w:rsidR="00123ECE" w:rsidRPr="00130358" w14:paraId="432468A3" w14:textId="77777777" w:rsidTr="00D62538">
        <w:trPr>
          <w:jc w:val="center"/>
        </w:trPr>
        <w:tc>
          <w:tcPr>
            <w:tcW w:w="4436" w:type="dxa"/>
          </w:tcPr>
          <w:p w14:paraId="0527E65D" w14:textId="1B32ED85" w:rsidR="00123ECE" w:rsidRPr="00130358" w:rsidRDefault="00D62538" w:rsidP="00D62538">
            <w:pPr>
              <w:pStyle w:val="TAL"/>
              <w:keepNext w:val="0"/>
              <w:keepLines w:val="0"/>
            </w:pPr>
            <w:r w:rsidRPr="00130358">
              <w:t xml:space="preserve">  </w:t>
            </w:r>
            <w:proofErr w:type="spellStart"/>
            <w:r w:rsidR="00123ECE" w:rsidRPr="00130358">
              <w:t>measObjectToRemoveList</w:t>
            </w:r>
            <w:proofErr w:type="spellEnd"/>
          </w:p>
        </w:tc>
        <w:tc>
          <w:tcPr>
            <w:tcW w:w="2267" w:type="dxa"/>
          </w:tcPr>
          <w:p w14:paraId="66BD1F0D" w14:textId="190B3F71"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05D2871" w14:textId="77777777" w:rsidR="00123ECE" w:rsidRPr="00130358" w:rsidRDefault="00123ECE" w:rsidP="00D62538">
            <w:pPr>
              <w:pStyle w:val="TAL"/>
              <w:keepNext w:val="0"/>
              <w:keepLines w:val="0"/>
            </w:pPr>
          </w:p>
        </w:tc>
        <w:tc>
          <w:tcPr>
            <w:tcW w:w="1133" w:type="dxa"/>
          </w:tcPr>
          <w:p w14:paraId="10E52E0D" w14:textId="77777777" w:rsidR="00123ECE" w:rsidRPr="00130358" w:rsidRDefault="00123ECE" w:rsidP="00D62538">
            <w:pPr>
              <w:pStyle w:val="TAL"/>
              <w:keepNext w:val="0"/>
              <w:keepLines w:val="0"/>
            </w:pPr>
          </w:p>
        </w:tc>
      </w:tr>
      <w:tr w:rsidR="00123ECE" w:rsidRPr="00130358" w14:paraId="21808BBF" w14:textId="77777777" w:rsidTr="00D62538">
        <w:trPr>
          <w:jc w:val="center"/>
        </w:trPr>
        <w:tc>
          <w:tcPr>
            <w:tcW w:w="4436" w:type="dxa"/>
          </w:tcPr>
          <w:p w14:paraId="66CF1B19" w14:textId="57C28C8D" w:rsidR="00123ECE" w:rsidRPr="00130358" w:rsidRDefault="00123ECE" w:rsidP="00D62538">
            <w:pPr>
              <w:pStyle w:val="TAL"/>
              <w:keepNext w:val="0"/>
              <w:keepLines w:val="0"/>
            </w:pPr>
            <w:proofErr w:type="spellStart"/>
            <w:r w:rsidRPr="00130358">
              <w:t>measObjectToAddModList</w:t>
            </w:r>
            <w:proofErr w:type="spellEnd"/>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324F70FD" w14:textId="7F1E6E79"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2CAE6AC2" w14:textId="77777777" w:rsidR="00123ECE" w:rsidRPr="00130358" w:rsidRDefault="00123ECE" w:rsidP="00D62538">
            <w:pPr>
              <w:pStyle w:val="TAL"/>
              <w:keepNext w:val="0"/>
              <w:keepLines w:val="0"/>
            </w:pPr>
          </w:p>
        </w:tc>
        <w:tc>
          <w:tcPr>
            <w:tcW w:w="1133" w:type="dxa"/>
          </w:tcPr>
          <w:p w14:paraId="3A426DF1" w14:textId="77777777" w:rsidR="00123ECE" w:rsidRPr="00130358" w:rsidRDefault="00123ECE" w:rsidP="00D62538">
            <w:pPr>
              <w:pStyle w:val="TAL"/>
              <w:keepNext w:val="0"/>
              <w:keepLines w:val="0"/>
            </w:pPr>
          </w:p>
        </w:tc>
      </w:tr>
      <w:tr w:rsidR="00123ECE" w:rsidRPr="00130358" w14:paraId="4A9EDD62" w14:textId="77777777" w:rsidTr="00D62538">
        <w:trPr>
          <w:jc w:val="center"/>
        </w:trPr>
        <w:tc>
          <w:tcPr>
            <w:tcW w:w="4436" w:type="dxa"/>
          </w:tcPr>
          <w:p w14:paraId="5B7DE604" w14:textId="3B27F468" w:rsidR="00123ECE" w:rsidRPr="00130358" w:rsidRDefault="00D62538" w:rsidP="00D62538">
            <w:pPr>
              <w:pStyle w:val="TAL"/>
              <w:keepNext w:val="0"/>
              <w:keepLines w:val="0"/>
            </w:pPr>
            <w:r w:rsidRPr="00130358">
              <w:rPr>
                <w:lang w:eastAsia="zh-CN"/>
              </w:rPr>
              <w:t xml:space="preserve">   </w:t>
            </w:r>
            <w:proofErr w:type="spellStart"/>
            <w:r w:rsidR="00123ECE" w:rsidRPr="00130358">
              <w:t>MeasObjectToAddMod</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7EE1A2C" w14:textId="77777777" w:rsidR="00123ECE" w:rsidRPr="00130358" w:rsidRDefault="00123ECE" w:rsidP="00D62538">
            <w:pPr>
              <w:pStyle w:val="TAL"/>
              <w:keepNext w:val="0"/>
              <w:keepLines w:val="0"/>
            </w:pPr>
          </w:p>
        </w:tc>
        <w:tc>
          <w:tcPr>
            <w:tcW w:w="1700" w:type="dxa"/>
          </w:tcPr>
          <w:p w14:paraId="546EC0FB" w14:textId="77777777" w:rsidR="00123ECE" w:rsidRPr="00130358" w:rsidRDefault="00123ECE" w:rsidP="00D62538">
            <w:pPr>
              <w:pStyle w:val="TAL"/>
              <w:keepNext w:val="0"/>
              <w:keepLines w:val="0"/>
            </w:pPr>
          </w:p>
        </w:tc>
        <w:tc>
          <w:tcPr>
            <w:tcW w:w="1133" w:type="dxa"/>
          </w:tcPr>
          <w:p w14:paraId="37EE4376" w14:textId="77777777" w:rsidR="00123ECE" w:rsidRPr="00130358" w:rsidRDefault="00123ECE" w:rsidP="00D62538">
            <w:pPr>
              <w:pStyle w:val="TAL"/>
              <w:keepNext w:val="0"/>
              <w:keepLines w:val="0"/>
            </w:pPr>
          </w:p>
        </w:tc>
      </w:tr>
      <w:tr w:rsidR="00123ECE" w:rsidRPr="00130358" w14:paraId="5C5DE178" w14:textId="77777777" w:rsidTr="00D62538">
        <w:trPr>
          <w:jc w:val="center"/>
        </w:trPr>
        <w:tc>
          <w:tcPr>
            <w:tcW w:w="4436" w:type="dxa"/>
          </w:tcPr>
          <w:p w14:paraId="4B9FD86F" w14:textId="2541BB22"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4E3F0060" w14:textId="77777777" w:rsidR="00123ECE" w:rsidRPr="00130358" w:rsidRDefault="00123ECE" w:rsidP="00D62538">
            <w:pPr>
              <w:pStyle w:val="TAL"/>
              <w:keepNext w:val="0"/>
              <w:keepLines w:val="0"/>
            </w:pPr>
            <w:r w:rsidRPr="00130358">
              <w:t>IdMeasObject-f1</w:t>
            </w:r>
          </w:p>
        </w:tc>
        <w:tc>
          <w:tcPr>
            <w:tcW w:w="1700" w:type="dxa"/>
          </w:tcPr>
          <w:p w14:paraId="61FE4BD9" w14:textId="77777777" w:rsidR="00123ECE" w:rsidRPr="00130358" w:rsidRDefault="00123ECE" w:rsidP="00D62538">
            <w:pPr>
              <w:pStyle w:val="TAL"/>
              <w:keepNext w:val="0"/>
              <w:keepLines w:val="0"/>
            </w:pPr>
          </w:p>
        </w:tc>
        <w:tc>
          <w:tcPr>
            <w:tcW w:w="1133" w:type="dxa"/>
          </w:tcPr>
          <w:p w14:paraId="73B0B007" w14:textId="77777777" w:rsidR="00123ECE" w:rsidRPr="00130358" w:rsidRDefault="00123ECE" w:rsidP="00D62538">
            <w:pPr>
              <w:pStyle w:val="TAL"/>
              <w:keepNext w:val="0"/>
              <w:keepLines w:val="0"/>
            </w:pPr>
          </w:p>
        </w:tc>
      </w:tr>
      <w:tr w:rsidR="00123ECE" w:rsidRPr="00130358" w14:paraId="4406EB41" w14:textId="77777777" w:rsidTr="00D62538">
        <w:trPr>
          <w:jc w:val="center"/>
        </w:trPr>
        <w:tc>
          <w:tcPr>
            <w:tcW w:w="4436" w:type="dxa"/>
          </w:tcPr>
          <w:p w14:paraId="189FAC36" w14:textId="0530674C"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09E5182" w14:textId="77777777" w:rsidR="00123ECE" w:rsidRPr="00130358" w:rsidRDefault="00123ECE" w:rsidP="00D62538">
            <w:pPr>
              <w:pStyle w:val="TAL"/>
              <w:keepNext w:val="0"/>
              <w:keepLines w:val="0"/>
            </w:pPr>
          </w:p>
        </w:tc>
        <w:tc>
          <w:tcPr>
            <w:tcW w:w="1700" w:type="dxa"/>
          </w:tcPr>
          <w:p w14:paraId="14A9C36B" w14:textId="77777777" w:rsidR="00123ECE" w:rsidRPr="00130358" w:rsidRDefault="00123ECE" w:rsidP="00D62538">
            <w:pPr>
              <w:pStyle w:val="TAL"/>
              <w:keepNext w:val="0"/>
              <w:keepLines w:val="0"/>
            </w:pPr>
          </w:p>
        </w:tc>
        <w:tc>
          <w:tcPr>
            <w:tcW w:w="1133" w:type="dxa"/>
          </w:tcPr>
          <w:p w14:paraId="4FBA9585" w14:textId="77777777" w:rsidR="00123ECE" w:rsidRPr="00130358" w:rsidRDefault="00123ECE" w:rsidP="00D62538">
            <w:pPr>
              <w:pStyle w:val="TAL"/>
              <w:keepNext w:val="0"/>
              <w:keepLines w:val="0"/>
            </w:pPr>
          </w:p>
        </w:tc>
      </w:tr>
      <w:tr w:rsidR="00123ECE" w:rsidRPr="00130358" w14:paraId="775A807D" w14:textId="77777777" w:rsidTr="00D62538">
        <w:trPr>
          <w:jc w:val="center"/>
        </w:trPr>
        <w:tc>
          <w:tcPr>
            <w:tcW w:w="4436" w:type="dxa"/>
          </w:tcPr>
          <w:p w14:paraId="587BF195" w14:textId="7120DBF2" w:rsidR="00123ECE" w:rsidRPr="00130358" w:rsidRDefault="00D62538" w:rsidP="00D62538">
            <w:pPr>
              <w:pStyle w:val="TAL"/>
              <w:keepNext w:val="0"/>
              <w:keepLines w:val="0"/>
            </w:pPr>
            <w:r w:rsidRPr="00130358">
              <w:rPr>
                <w:lang w:eastAsia="zh-CN"/>
              </w:rPr>
              <w:t xml:space="preserve">         </w:t>
            </w:r>
            <w:proofErr w:type="spellStart"/>
            <w:r w:rsidR="00123ECE" w:rsidRPr="00130358">
              <w:t>measObject</w:t>
            </w:r>
            <w:proofErr w:type="spellEnd"/>
            <w:r w:rsidRPr="00130358">
              <w:t xml:space="preserve"> </w:t>
            </w:r>
            <w:r w:rsidR="00123ECE" w:rsidRPr="00130358">
              <w:t>EUTRA</w:t>
            </w:r>
          </w:p>
        </w:tc>
        <w:tc>
          <w:tcPr>
            <w:tcW w:w="2267" w:type="dxa"/>
          </w:tcPr>
          <w:p w14:paraId="25EFBA38" w14:textId="77777777" w:rsidR="00123ECE" w:rsidRPr="00130358" w:rsidRDefault="00123ECE" w:rsidP="00D62538">
            <w:pPr>
              <w:pStyle w:val="TAL"/>
              <w:keepNext w:val="0"/>
              <w:keepLines w:val="0"/>
            </w:pPr>
            <w:proofErr w:type="spellStart"/>
            <w:r w:rsidRPr="00130358">
              <w:t>MeasObjectEUTRA</w:t>
            </w:r>
            <w:proofErr w:type="spellEnd"/>
            <w:r w:rsidRPr="00130358">
              <w:t>-GENERIC(f1)</w:t>
            </w:r>
          </w:p>
        </w:tc>
        <w:tc>
          <w:tcPr>
            <w:tcW w:w="1700" w:type="dxa"/>
          </w:tcPr>
          <w:p w14:paraId="78C7CF0E" w14:textId="43B84C99"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245F4EB0" w14:textId="77777777" w:rsidR="00123ECE" w:rsidRPr="00130358" w:rsidRDefault="00123ECE" w:rsidP="00D62538">
            <w:pPr>
              <w:pStyle w:val="TAL"/>
              <w:keepNext w:val="0"/>
              <w:keepLines w:val="0"/>
            </w:pPr>
          </w:p>
        </w:tc>
      </w:tr>
      <w:tr w:rsidR="00123ECE" w:rsidRPr="00130358" w14:paraId="732683B9" w14:textId="77777777" w:rsidTr="00D62538">
        <w:trPr>
          <w:jc w:val="center"/>
        </w:trPr>
        <w:tc>
          <w:tcPr>
            <w:tcW w:w="4436" w:type="dxa"/>
          </w:tcPr>
          <w:p w14:paraId="66003158" w14:textId="69AAB225"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3071F993" w14:textId="77777777" w:rsidR="00123ECE" w:rsidRPr="00130358" w:rsidRDefault="00123ECE" w:rsidP="00D62538">
            <w:pPr>
              <w:pStyle w:val="TAL"/>
              <w:keepNext w:val="0"/>
              <w:keepLines w:val="0"/>
            </w:pPr>
          </w:p>
        </w:tc>
        <w:tc>
          <w:tcPr>
            <w:tcW w:w="1700" w:type="dxa"/>
          </w:tcPr>
          <w:p w14:paraId="1F8058DE" w14:textId="77777777" w:rsidR="00123ECE" w:rsidRPr="00130358" w:rsidRDefault="00123ECE" w:rsidP="00D62538">
            <w:pPr>
              <w:pStyle w:val="TAL"/>
              <w:keepNext w:val="0"/>
              <w:keepLines w:val="0"/>
            </w:pPr>
          </w:p>
        </w:tc>
        <w:tc>
          <w:tcPr>
            <w:tcW w:w="1133" w:type="dxa"/>
          </w:tcPr>
          <w:p w14:paraId="19DDF5AC" w14:textId="77777777" w:rsidR="00123ECE" w:rsidRPr="00130358" w:rsidRDefault="00123ECE" w:rsidP="00D62538">
            <w:pPr>
              <w:pStyle w:val="TAL"/>
              <w:keepNext w:val="0"/>
              <w:keepLines w:val="0"/>
            </w:pPr>
          </w:p>
        </w:tc>
      </w:tr>
      <w:tr w:rsidR="00123ECE" w:rsidRPr="00130358" w14:paraId="5D855700" w14:textId="77777777" w:rsidTr="00D62538">
        <w:trPr>
          <w:jc w:val="center"/>
        </w:trPr>
        <w:tc>
          <w:tcPr>
            <w:tcW w:w="4436" w:type="dxa"/>
          </w:tcPr>
          <w:p w14:paraId="279851E9" w14:textId="7F804D0C"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98B1B4F" w14:textId="77777777" w:rsidR="00123ECE" w:rsidRPr="00130358" w:rsidRDefault="00123ECE" w:rsidP="00D62538">
            <w:pPr>
              <w:pStyle w:val="TAL"/>
              <w:keepNext w:val="0"/>
              <w:keepLines w:val="0"/>
            </w:pPr>
          </w:p>
        </w:tc>
        <w:tc>
          <w:tcPr>
            <w:tcW w:w="1700" w:type="dxa"/>
          </w:tcPr>
          <w:p w14:paraId="08A35A01" w14:textId="77777777" w:rsidR="00123ECE" w:rsidRPr="00130358" w:rsidRDefault="00123ECE" w:rsidP="00D62538">
            <w:pPr>
              <w:pStyle w:val="TAL"/>
              <w:keepNext w:val="0"/>
              <w:keepLines w:val="0"/>
            </w:pPr>
          </w:p>
        </w:tc>
        <w:tc>
          <w:tcPr>
            <w:tcW w:w="1133" w:type="dxa"/>
          </w:tcPr>
          <w:p w14:paraId="7DC08398" w14:textId="77777777" w:rsidR="00123ECE" w:rsidRPr="00130358" w:rsidRDefault="00123ECE" w:rsidP="00D62538">
            <w:pPr>
              <w:pStyle w:val="TAL"/>
              <w:keepNext w:val="0"/>
              <w:keepLines w:val="0"/>
            </w:pPr>
          </w:p>
        </w:tc>
      </w:tr>
      <w:tr w:rsidR="00123ECE" w:rsidRPr="00130358" w14:paraId="7D07CF3F" w14:textId="77777777" w:rsidTr="00D62538">
        <w:trPr>
          <w:jc w:val="center"/>
        </w:trPr>
        <w:tc>
          <w:tcPr>
            <w:tcW w:w="4436" w:type="dxa"/>
          </w:tcPr>
          <w:p w14:paraId="5F6793B5" w14:textId="0EEB41CA" w:rsidR="00123ECE" w:rsidRPr="00130358" w:rsidRDefault="00D62538" w:rsidP="00D62538">
            <w:pPr>
              <w:pStyle w:val="TAL"/>
              <w:keepNext w:val="0"/>
              <w:keepLines w:val="0"/>
            </w:pPr>
            <w:r w:rsidRPr="00130358">
              <w:rPr>
                <w:lang w:eastAsia="zh-CN"/>
              </w:rPr>
              <w:t xml:space="preserve">   </w:t>
            </w:r>
            <w:proofErr w:type="spellStart"/>
            <w:r w:rsidR="00123ECE" w:rsidRPr="00130358">
              <w:t>MeasObjectToAddMod</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39A787F" w14:textId="77777777" w:rsidR="00123ECE" w:rsidRPr="00130358" w:rsidRDefault="00123ECE" w:rsidP="00D62538">
            <w:pPr>
              <w:pStyle w:val="TAL"/>
              <w:keepNext w:val="0"/>
              <w:keepLines w:val="0"/>
            </w:pPr>
          </w:p>
        </w:tc>
        <w:tc>
          <w:tcPr>
            <w:tcW w:w="1700" w:type="dxa"/>
          </w:tcPr>
          <w:p w14:paraId="780D6FA2" w14:textId="77777777" w:rsidR="00123ECE" w:rsidRPr="00130358" w:rsidRDefault="00123ECE" w:rsidP="00D62538">
            <w:pPr>
              <w:pStyle w:val="TAL"/>
              <w:keepNext w:val="0"/>
              <w:keepLines w:val="0"/>
            </w:pPr>
          </w:p>
        </w:tc>
        <w:tc>
          <w:tcPr>
            <w:tcW w:w="1133" w:type="dxa"/>
          </w:tcPr>
          <w:p w14:paraId="36808F57" w14:textId="77777777" w:rsidR="00123ECE" w:rsidRPr="00130358" w:rsidRDefault="00123ECE" w:rsidP="00D62538">
            <w:pPr>
              <w:pStyle w:val="TAL"/>
              <w:keepNext w:val="0"/>
              <w:keepLines w:val="0"/>
            </w:pPr>
          </w:p>
        </w:tc>
      </w:tr>
      <w:tr w:rsidR="00123ECE" w:rsidRPr="00130358" w14:paraId="72D4BDEE" w14:textId="77777777" w:rsidTr="00D62538">
        <w:trPr>
          <w:jc w:val="center"/>
        </w:trPr>
        <w:tc>
          <w:tcPr>
            <w:tcW w:w="4436" w:type="dxa"/>
          </w:tcPr>
          <w:p w14:paraId="2FA6B181" w14:textId="368DF78D"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28F46108"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423B281A" w14:textId="77777777" w:rsidR="00123ECE" w:rsidRPr="00130358" w:rsidRDefault="00123ECE" w:rsidP="00D62538">
            <w:pPr>
              <w:pStyle w:val="TAL"/>
              <w:keepNext w:val="0"/>
              <w:keepLines w:val="0"/>
            </w:pPr>
          </w:p>
        </w:tc>
        <w:tc>
          <w:tcPr>
            <w:tcW w:w="1133" w:type="dxa"/>
          </w:tcPr>
          <w:p w14:paraId="727E5020" w14:textId="77777777" w:rsidR="00123ECE" w:rsidRPr="00130358" w:rsidRDefault="00123ECE" w:rsidP="00D62538">
            <w:pPr>
              <w:pStyle w:val="TAL"/>
              <w:keepNext w:val="0"/>
              <w:keepLines w:val="0"/>
            </w:pPr>
          </w:p>
        </w:tc>
      </w:tr>
      <w:tr w:rsidR="00123ECE" w:rsidRPr="00130358" w14:paraId="67E2F08B" w14:textId="77777777" w:rsidTr="00D62538">
        <w:trPr>
          <w:jc w:val="center"/>
        </w:trPr>
        <w:tc>
          <w:tcPr>
            <w:tcW w:w="4436" w:type="dxa"/>
          </w:tcPr>
          <w:p w14:paraId="66873949" w14:textId="66D34572"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6CADA006" w14:textId="77777777" w:rsidR="00123ECE" w:rsidRPr="00130358" w:rsidRDefault="00123ECE" w:rsidP="00D62538">
            <w:pPr>
              <w:pStyle w:val="TAL"/>
              <w:keepNext w:val="0"/>
              <w:keepLines w:val="0"/>
            </w:pPr>
          </w:p>
        </w:tc>
        <w:tc>
          <w:tcPr>
            <w:tcW w:w="1700" w:type="dxa"/>
          </w:tcPr>
          <w:p w14:paraId="5BE105B5" w14:textId="77777777" w:rsidR="00123ECE" w:rsidRPr="00130358" w:rsidRDefault="00123ECE" w:rsidP="00D62538">
            <w:pPr>
              <w:pStyle w:val="TAL"/>
              <w:keepNext w:val="0"/>
              <w:keepLines w:val="0"/>
            </w:pPr>
          </w:p>
        </w:tc>
        <w:tc>
          <w:tcPr>
            <w:tcW w:w="1133" w:type="dxa"/>
          </w:tcPr>
          <w:p w14:paraId="62A4D096" w14:textId="77777777" w:rsidR="00123ECE" w:rsidRPr="00130358" w:rsidRDefault="00123ECE" w:rsidP="00D62538">
            <w:pPr>
              <w:pStyle w:val="TAL"/>
              <w:keepNext w:val="0"/>
              <w:keepLines w:val="0"/>
            </w:pPr>
          </w:p>
        </w:tc>
      </w:tr>
      <w:tr w:rsidR="00123ECE" w:rsidRPr="00130358" w14:paraId="09FA5D73" w14:textId="77777777" w:rsidTr="00D62538">
        <w:trPr>
          <w:jc w:val="center"/>
        </w:trPr>
        <w:tc>
          <w:tcPr>
            <w:tcW w:w="4436" w:type="dxa"/>
          </w:tcPr>
          <w:p w14:paraId="0832ED79" w14:textId="56EB51EC" w:rsidR="00123ECE" w:rsidRPr="00130358" w:rsidRDefault="00D62538" w:rsidP="00D62538">
            <w:pPr>
              <w:pStyle w:val="TAL"/>
              <w:keepNext w:val="0"/>
              <w:keepLines w:val="0"/>
            </w:pPr>
            <w:r w:rsidRPr="00130358">
              <w:rPr>
                <w:lang w:eastAsia="zh-CN"/>
              </w:rPr>
              <w:t xml:space="preserve">         </w:t>
            </w:r>
            <w:proofErr w:type="spellStart"/>
            <w:r w:rsidR="00123ECE" w:rsidRPr="00130358">
              <w:t>measObjectUTRA</w:t>
            </w:r>
            <w:proofErr w:type="spellEnd"/>
          </w:p>
        </w:tc>
        <w:tc>
          <w:tcPr>
            <w:tcW w:w="2267" w:type="dxa"/>
          </w:tcPr>
          <w:p w14:paraId="24CD00CB" w14:textId="77777777" w:rsidR="00123ECE" w:rsidRPr="00130358" w:rsidRDefault="00123ECE" w:rsidP="00D62538">
            <w:pPr>
              <w:pStyle w:val="TAL"/>
              <w:keepNext w:val="0"/>
              <w:keepLines w:val="0"/>
            </w:pPr>
            <w:proofErr w:type="spellStart"/>
            <w:r w:rsidRPr="00130358">
              <w:t>MeasObjectUTRA</w:t>
            </w:r>
            <w:proofErr w:type="spellEnd"/>
            <w:r w:rsidRPr="00130358">
              <w:t>-GENERIC(f8)</w:t>
            </w:r>
          </w:p>
        </w:tc>
        <w:tc>
          <w:tcPr>
            <w:tcW w:w="1700" w:type="dxa"/>
          </w:tcPr>
          <w:p w14:paraId="67A42A4F" w14:textId="0EECEFB8"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1FF80C3E" w14:textId="77777777" w:rsidR="00123ECE" w:rsidRPr="00130358" w:rsidRDefault="00123ECE" w:rsidP="00D62538">
            <w:pPr>
              <w:pStyle w:val="TAL"/>
              <w:keepNext w:val="0"/>
              <w:keepLines w:val="0"/>
            </w:pPr>
          </w:p>
        </w:tc>
      </w:tr>
      <w:tr w:rsidR="00123ECE" w:rsidRPr="00130358" w14:paraId="229F0C72" w14:textId="77777777" w:rsidTr="00D62538">
        <w:trPr>
          <w:jc w:val="center"/>
        </w:trPr>
        <w:tc>
          <w:tcPr>
            <w:tcW w:w="4436" w:type="dxa"/>
          </w:tcPr>
          <w:p w14:paraId="64DFBDB9" w14:textId="124F4E72"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767E3DD7" w14:textId="77777777" w:rsidR="00123ECE" w:rsidRPr="00130358" w:rsidRDefault="00123ECE" w:rsidP="00D62538">
            <w:pPr>
              <w:pStyle w:val="TAL"/>
              <w:keepNext w:val="0"/>
              <w:keepLines w:val="0"/>
            </w:pPr>
          </w:p>
        </w:tc>
        <w:tc>
          <w:tcPr>
            <w:tcW w:w="1700" w:type="dxa"/>
          </w:tcPr>
          <w:p w14:paraId="641766ED" w14:textId="77777777" w:rsidR="00123ECE" w:rsidRPr="00130358" w:rsidRDefault="00123ECE" w:rsidP="00D62538">
            <w:pPr>
              <w:pStyle w:val="TAL"/>
              <w:keepNext w:val="0"/>
              <w:keepLines w:val="0"/>
            </w:pPr>
          </w:p>
        </w:tc>
        <w:tc>
          <w:tcPr>
            <w:tcW w:w="1133" w:type="dxa"/>
          </w:tcPr>
          <w:p w14:paraId="70D47BD2" w14:textId="77777777" w:rsidR="00123ECE" w:rsidRPr="00130358" w:rsidRDefault="00123ECE" w:rsidP="00D62538">
            <w:pPr>
              <w:pStyle w:val="TAL"/>
              <w:keepNext w:val="0"/>
              <w:keepLines w:val="0"/>
            </w:pPr>
          </w:p>
        </w:tc>
      </w:tr>
      <w:tr w:rsidR="00123ECE" w:rsidRPr="00130358" w14:paraId="1668420A" w14:textId="77777777" w:rsidTr="00D62538">
        <w:trPr>
          <w:jc w:val="center"/>
        </w:trPr>
        <w:tc>
          <w:tcPr>
            <w:tcW w:w="4436" w:type="dxa"/>
          </w:tcPr>
          <w:p w14:paraId="4AAD2D48" w14:textId="0CBE9E1E"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0AF0203" w14:textId="77777777" w:rsidR="00123ECE" w:rsidRPr="00130358" w:rsidRDefault="00123ECE" w:rsidP="00D62538">
            <w:pPr>
              <w:pStyle w:val="TAL"/>
              <w:keepNext w:val="0"/>
              <w:keepLines w:val="0"/>
            </w:pPr>
          </w:p>
        </w:tc>
        <w:tc>
          <w:tcPr>
            <w:tcW w:w="1700" w:type="dxa"/>
          </w:tcPr>
          <w:p w14:paraId="04ED2BA6" w14:textId="77777777" w:rsidR="00123ECE" w:rsidRPr="00130358" w:rsidRDefault="00123ECE" w:rsidP="00D62538">
            <w:pPr>
              <w:pStyle w:val="TAL"/>
              <w:keepNext w:val="0"/>
              <w:keepLines w:val="0"/>
            </w:pPr>
          </w:p>
        </w:tc>
        <w:tc>
          <w:tcPr>
            <w:tcW w:w="1133" w:type="dxa"/>
          </w:tcPr>
          <w:p w14:paraId="19B02AD7" w14:textId="77777777" w:rsidR="00123ECE" w:rsidRPr="00130358" w:rsidRDefault="00123ECE" w:rsidP="00D62538">
            <w:pPr>
              <w:pStyle w:val="TAL"/>
              <w:keepNext w:val="0"/>
              <w:keepLines w:val="0"/>
            </w:pPr>
          </w:p>
        </w:tc>
      </w:tr>
      <w:tr w:rsidR="00123ECE" w:rsidRPr="00130358" w14:paraId="229AED68" w14:textId="77777777" w:rsidTr="00D62538">
        <w:trPr>
          <w:jc w:val="center"/>
        </w:trPr>
        <w:tc>
          <w:tcPr>
            <w:tcW w:w="4436" w:type="dxa"/>
          </w:tcPr>
          <w:p w14:paraId="38BA3B7F" w14:textId="33310D4A"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5B894403" w14:textId="77777777" w:rsidR="00123ECE" w:rsidRPr="00130358" w:rsidRDefault="00123ECE" w:rsidP="00D62538">
            <w:pPr>
              <w:pStyle w:val="TAL"/>
              <w:keepNext w:val="0"/>
              <w:keepLines w:val="0"/>
            </w:pPr>
          </w:p>
        </w:tc>
        <w:tc>
          <w:tcPr>
            <w:tcW w:w="1700" w:type="dxa"/>
          </w:tcPr>
          <w:p w14:paraId="3C030EDE" w14:textId="77777777" w:rsidR="00123ECE" w:rsidRPr="00130358" w:rsidRDefault="00123ECE" w:rsidP="00D62538">
            <w:pPr>
              <w:pStyle w:val="TAL"/>
              <w:keepNext w:val="0"/>
              <w:keepLines w:val="0"/>
              <w:rPr>
                <w:lang w:eastAsia="zh-CN"/>
              </w:rPr>
            </w:pPr>
          </w:p>
        </w:tc>
        <w:tc>
          <w:tcPr>
            <w:tcW w:w="1133" w:type="dxa"/>
          </w:tcPr>
          <w:p w14:paraId="5C5E2414" w14:textId="77777777" w:rsidR="00123ECE" w:rsidRPr="00130358" w:rsidRDefault="00123ECE" w:rsidP="00D62538">
            <w:pPr>
              <w:pStyle w:val="TAL"/>
              <w:keepNext w:val="0"/>
              <w:keepLines w:val="0"/>
            </w:pPr>
          </w:p>
        </w:tc>
      </w:tr>
      <w:tr w:rsidR="00123ECE" w:rsidRPr="00130358" w14:paraId="51DC56A0" w14:textId="77777777" w:rsidTr="00D62538">
        <w:trPr>
          <w:jc w:val="center"/>
        </w:trPr>
        <w:tc>
          <w:tcPr>
            <w:tcW w:w="4436" w:type="dxa"/>
          </w:tcPr>
          <w:p w14:paraId="2C9275F7" w14:textId="4D7CD3F4" w:rsidR="00123ECE" w:rsidRPr="00130358" w:rsidRDefault="00D62538" w:rsidP="00D62538">
            <w:pPr>
              <w:pStyle w:val="TAL"/>
              <w:keepNext w:val="0"/>
              <w:keepLines w:val="0"/>
            </w:pPr>
            <w:r w:rsidRPr="00130358">
              <w:t xml:space="preserve">  </w:t>
            </w:r>
            <w:proofErr w:type="spellStart"/>
            <w:r w:rsidR="00123ECE" w:rsidRPr="00130358">
              <w:t>reportConfigToRemoveList</w:t>
            </w:r>
            <w:proofErr w:type="spellEnd"/>
          </w:p>
        </w:tc>
        <w:tc>
          <w:tcPr>
            <w:tcW w:w="2267" w:type="dxa"/>
          </w:tcPr>
          <w:p w14:paraId="09C44DA4" w14:textId="3FFE91A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AE335F0" w14:textId="77777777" w:rsidR="00123ECE" w:rsidRPr="00130358" w:rsidRDefault="00123ECE" w:rsidP="00D62538">
            <w:pPr>
              <w:pStyle w:val="TAL"/>
              <w:keepNext w:val="0"/>
              <w:keepLines w:val="0"/>
            </w:pPr>
          </w:p>
        </w:tc>
        <w:tc>
          <w:tcPr>
            <w:tcW w:w="1133" w:type="dxa"/>
          </w:tcPr>
          <w:p w14:paraId="09991C38" w14:textId="77777777" w:rsidR="00123ECE" w:rsidRPr="00130358" w:rsidRDefault="00123ECE" w:rsidP="00D62538">
            <w:pPr>
              <w:pStyle w:val="TAL"/>
              <w:keepNext w:val="0"/>
              <w:keepLines w:val="0"/>
            </w:pPr>
          </w:p>
        </w:tc>
      </w:tr>
      <w:tr w:rsidR="00123ECE" w:rsidRPr="00130358" w14:paraId="4F149016" w14:textId="77777777" w:rsidTr="00D62538">
        <w:trPr>
          <w:jc w:val="center"/>
        </w:trPr>
        <w:tc>
          <w:tcPr>
            <w:tcW w:w="4436" w:type="dxa"/>
          </w:tcPr>
          <w:p w14:paraId="0CF42081" w14:textId="73F6068A" w:rsidR="00123ECE" w:rsidRPr="00130358" w:rsidRDefault="00D62538" w:rsidP="00D62538">
            <w:pPr>
              <w:pStyle w:val="TAL"/>
              <w:keepNext w:val="0"/>
              <w:keepLines w:val="0"/>
            </w:pPr>
            <w:r w:rsidRPr="00130358">
              <w:t xml:space="preserve">  </w:t>
            </w:r>
            <w:proofErr w:type="spellStart"/>
            <w:r w:rsidR="00123ECE" w:rsidRPr="00130358">
              <w:t>reportConfigToAddModList</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C8FA951" w14:textId="1C27BEFF"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7E5F4198" w14:textId="77777777" w:rsidR="00123ECE" w:rsidRPr="00130358" w:rsidRDefault="00123ECE" w:rsidP="00D62538">
            <w:pPr>
              <w:pStyle w:val="TAL"/>
              <w:keepNext w:val="0"/>
              <w:keepLines w:val="0"/>
              <w:rPr>
                <w:lang w:eastAsia="zh-CN"/>
              </w:rPr>
            </w:pPr>
          </w:p>
        </w:tc>
        <w:tc>
          <w:tcPr>
            <w:tcW w:w="1133" w:type="dxa"/>
          </w:tcPr>
          <w:p w14:paraId="276454C3" w14:textId="77777777" w:rsidR="00123ECE" w:rsidRPr="00130358" w:rsidRDefault="00123ECE" w:rsidP="00D62538">
            <w:pPr>
              <w:pStyle w:val="TAL"/>
              <w:keepNext w:val="0"/>
              <w:keepLines w:val="0"/>
            </w:pPr>
          </w:p>
        </w:tc>
      </w:tr>
      <w:tr w:rsidR="00123ECE" w:rsidRPr="00130358" w14:paraId="67303C52" w14:textId="77777777" w:rsidTr="00D62538">
        <w:trPr>
          <w:jc w:val="center"/>
        </w:trPr>
        <w:tc>
          <w:tcPr>
            <w:tcW w:w="4436" w:type="dxa"/>
          </w:tcPr>
          <w:p w14:paraId="62E86E43" w14:textId="3341A262"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reportConfigId</w:t>
            </w:r>
            <w:proofErr w:type="spellEnd"/>
          </w:p>
        </w:tc>
        <w:tc>
          <w:tcPr>
            <w:tcW w:w="2267" w:type="dxa"/>
          </w:tcPr>
          <w:p w14:paraId="09DAEB1E" w14:textId="77777777" w:rsidR="00123ECE" w:rsidRPr="00130358" w:rsidRDefault="00123ECE" w:rsidP="00D62538">
            <w:pPr>
              <w:pStyle w:val="TAL"/>
              <w:keepNext w:val="0"/>
              <w:keepLines w:val="0"/>
              <w:rPr>
                <w:lang w:eastAsia="zh-CN"/>
              </w:rPr>
            </w:pPr>
            <w:proofErr w:type="spellStart"/>
            <w:r w:rsidRPr="00130358">
              <w:rPr>
                <w:lang w:eastAsia="zh-CN"/>
              </w:rPr>
              <w:t>idReportConfig</w:t>
            </w:r>
            <w:proofErr w:type="spellEnd"/>
            <w:r w:rsidRPr="00130358">
              <w:rPr>
                <w:lang w:eastAsia="zh-CN"/>
              </w:rPr>
              <w:t>-P</w:t>
            </w:r>
          </w:p>
        </w:tc>
        <w:tc>
          <w:tcPr>
            <w:tcW w:w="1700" w:type="dxa"/>
          </w:tcPr>
          <w:p w14:paraId="2E7A8B28" w14:textId="77777777" w:rsidR="00123ECE" w:rsidRPr="00130358" w:rsidRDefault="00123ECE" w:rsidP="00D62538">
            <w:pPr>
              <w:pStyle w:val="TAL"/>
              <w:keepNext w:val="0"/>
              <w:keepLines w:val="0"/>
              <w:rPr>
                <w:lang w:eastAsia="zh-CN"/>
              </w:rPr>
            </w:pPr>
          </w:p>
        </w:tc>
        <w:tc>
          <w:tcPr>
            <w:tcW w:w="1133" w:type="dxa"/>
          </w:tcPr>
          <w:p w14:paraId="2E394C48" w14:textId="77777777" w:rsidR="00123ECE" w:rsidRPr="00130358" w:rsidRDefault="00123ECE" w:rsidP="00D62538">
            <w:pPr>
              <w:pStyle w:val="TAL"/>
              <w:keepNext w:val="0"/>
              <w:keepLines w:val="0"/>
            </w:pPr>
          </w:p>
        </w:tc>
      </w:tr>
      <w:tr w:rsidR="00123ECE" w:rsidRPr="00130358" w14:paraId="36C5A9AA" w14:textId="77777777" w:rsidTr="00D62538">
        <w:trPr>
          <w:jc w:val="center"/>
        </w:trPr>
        <w:tc>
          <w:tcPr>
            <w:tcW w:w="4436" w:type="dxa"/>
          </w:tcPr>
          <w:p w14:paraId="408711A5" w14:textId="7A4797CB"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reportConfig</w:t>
            </w:r>
            <w:proofErr w:type="spellEnd"/>
          </w:p>
        </w:tc>
        <w:tc>
          <w:tcPr>
            <w:tcW w:w="2267" w:type="dxa"/>
          </w:tcPr>
          <w:p w14:paraId="18BCCA73" w14:textId="77777777" w:rsidR="00123ECE" w:rsidRPr="00130358" w:rsidRDefault="00A63F69" w:rsidP="00D62538">
            <w:pPr>
              <w:pStyle w:val="TAL"/>
              <w:keepNext w:val="0"/>
              <w:keepLines w:val="0"/>
            </w:pPr>
            <w:proofErr w:type="spellStart"/>
            <w:r w:rsidRPr="00130358">
              <w:t>ReportConfigInterRAT</w:t>
            </w:r>
            <w:proofErr w:type="spellEnd"/>
            <w:r w:rsidRPr="00130358">
              <w:t>-PERIODICAL</w:t>
            </w:r>
          </w:p>
        </w:tc>
        <w:tc>
          <w:tcPr>
            <w:tcW w:w="1700" w:type="dxa"/>
          </w:tcPr>
          <w:p w14:paraId="1DAF59A6" w14:textId="77777777" w:rsidR="00123ECE" w:rsidRPr="00130358" w:rsidRDefault="00123ECE" w:rsidP="00D62538">
            <w:pPr>
              <w:pStyle w:val="TAL"/>
              <w:keepNext w:val="0"/>
              <w:keepLines w:val="0"/>
              <w:rPr>
                <w:lang w:eastAsia="zh-CN"/>
              </w:rPr>
            </w:pPr>
          </w:p>
        </w:tc>
        <w:tc>
          <w:tcPr>
            <w:tcW w:w="1133" w:type="dxa"/>
          </w:tcPr>
          <w:p w14:paraId="6B0EEDCC" w14:textId="77777777" w:rsidR="00123ECE" w:rsidRPr="00130358" w:rsidRDefault="00123ECE" w:rsidP="00D62538">
            <w:pPr>
              <w:pStyle w:val="TAL"/>
              <w:keepNext w:val="0"/>
              <w:keepLines w:val="0"/>
            </w:pPr>
          </w:p>
        </w:tc>
      </w:tr>
      <w:tr w:rsidR="00123ECE" w:rsidRPr="00130358" w14:paraId="4A6165A5" w14:textId="77777777" w:rsidTr="00D62538">
        <w:trPr>
          <w:jc w:val="center"/>
        </w:trPr>
        <w:tc>
          <w:tcPr>
            <w:tcW w:w="4436" w:type="dxa"/>
          </w:tcPr>
          <w:p w14:paraId="580AB0A7" w14:textId="3C019578"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2D27E4F7" w14:textId="77777777" w:rsidR="00123ECE" w:rsidRPr="00130358" w:rsidRDefault="00123ECE" w:rsidP="00D62538">
            <w:pPr>
              <w:pStyle w:val="TAL"/>
              <w:keepNext w:val="0"/>
              <w:keepLines w:val="0"/>
            </w:pPr>
          </w:p>
        </w:tc>
        <w:tc>
          <w:tcPr>
            <w:tcW w:w="1700" w:type="dxa"/>
          </w:tcPr>
          <w:p w14:paraId="6E879997" w14:textId="77777777" w:rsidR="00123ECE" w:rsidRPr="00130358" w:rsidRDefault="00123ECE" w:rsidP="00D62538">
            <w:pPr>
              <w:pStyle w:val="TAL"/>
              <w:keepNext w:val="0"/>
              <w:keepLines w:val="0"/>
              <w:rPr>
                <w:lang w:eastAsia="zh-CN"/>
              </w:rPr>
            </w:pPr>
          </w:p>
        </w:tc>
        <w:tc>
          <w:tcPr>
            <w:tcW w:w="1133" w:type="dxa"/>
          </w:tcPr>
          <w:p w14:paraId="631C2918" w14:textId="77777777" w:rsidR="00123ECE" w:rsidRPr="00130358" w:rsidRDefault="00123ECE" w:rsidP="00D62538">
            <w:pPr>
              <w:pStyle w:val="TAL"/>
              <w:keepNext w:val="0"/>
              <w:keepLines w:val="0"/>
            </w:pPr>
          </w:p>
        </w:tc>
      </w:tr>
      <w:tr w:rsidR="00123ECE" w:rsidRPr="00130358" w14:paraId="33122ACE" w14:textId="77777777" w:rsidTr="00D62538">
        <w:trPr>
          <w:jc w:val="center"/>
        </w:trPr>
        <w:tc>
          <w:tcPr>
            <w:tcW w:w="4436" w:type="dxa"/>
          </w:tcPr>
          <w:p w14:paraId="15854250" w14:textId="162DB110" w:rsidR="00123ECE" w:rsidRPr="00130358" w:rsidRDefault="00D62538" w:rsidP="00D62538">
            <w:pPr>
              <w:pStyle w:val="TAL"/>
              <w:keepNext w:val="0"/>
              <w:keepLines w:val="0"/>
            </w:pPr>
            <w:r w:rsidRPr="00130358">
              <w:t xml:space="preserve">  </w:t>
            </w:r>
            <w:proofErr w:type="spellStart"/>
            <w:r w:rsidR="00123ECE" w:rsidRPr="00130358">
              <w:t>measIdToRemoveList</w:t>
            </w:r>
            <w:proofErr w:type="spellEnd"/>
          </w:p>
        </w:tc>
        <w:tc>
          <w:tcPr>
            <w:tcW w:w="2267" w:type="dxa"/>
          </w:tcPr>
          <w:p w14:paraId="344DA299" w14:textId="60E2A18C"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21638F84" w14:textId="77777777" w:rsidR="00123ECE" w:rsidRPr="00130358" w:rsidRDefault="00123ECE" w:rsidP="00D62538">
            <w:pPr>
              <w:pStyle w:val="TAL"/>
              <w:keepNext w:val="0"/>
              <w:keepLines w:val="0"/>
            </w:pPr>
          </w:p>
        </w:tc>
        <w:tc>
          <w:tcPr>
            <w:tcW w:w="1133" w:type="dxa"/>
          </w:tcPr>
          <w:p w14:paraId="03857CD2" w14:textId="77777777" w:rsidR="00123ECE" w:rsidRPr="00130358" w:rsidRDefault="00123ECE" w:rsidP="00D62538">
            <w:pPr>
              <w:pStyle w:val="TAL"/>
              <w:keepNext w:val="0"/>
              <w:keepLines w:val="0"/>
            </w:pPr>
          </w:p>
        </w:tc>
      </w:tr>
      <w:tr w:rsidR="00123ECE" w:rsidRPr="00130358" w14:paraId="444A4ECB" w14:textId="77777777" w:rsidTr="00D62538">
        <w:trPr>
          <w:jc w:val="center"/>
        </w:trPr>
        <w:tc>
          <w:tcPr>
            <w:tcW w:w="4436" w:type="dxa"/>
          </w:tcPr>
          <w:p w14:paraId="5B00E23F" w14:textId="13FABF48" w:rsidR="00123ECE" w:rsidRPr="00130358" w:rsidRDefault="00D62538" w:rsidP="00D62538">
            <w:pPr>
              <w:pStyle w:val="TAL"/>
              <w:keepNext w:val="0"/>
              <w:keepLines w:val="0"/>
              <w:rPr>
                <w:lang w:eastAsia="zh-CN"/>
              </w:rPr>
            </w:pPr>
            <w:r w:rsidRPr="00130358">
              <w:t xml:space="preserve">  </w:t>
            </w:r>
            <w:proofErr w:type="spellStart"/>
            <w:r w:rsidR="00123ECE" w:rsidRPr="00130358">
              <w:t>measIdToAddModList</w:t>
            </w:r>
            <w:proofErr w:type="spellEnd"/>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4BF47AAE" w14:textId="4303EBA6"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7D133F59" w14:textId="77777777" w:rsidR="00123ECE" w:rsidRPr="00130358" w:rsidRDefault="00123ECE" w:rsidP="00D62538">
            <w:pPr>
              <w:pStyle w:val="TAL"/>
              <w:keepNext w:val="0"/>
              <w:keepLines w:val="0"/>
            </w:pPr>
          </w:p>
        </w:tc>
        <w:tc>
          <w:tcPr>
            <w:tcW w:w="1133" w:type="dxa"/>
          </w:tcPr>
          <w:p w14:paraId="667226E0" w14:textId="77777777" w:rsidR="00123ECE" w:rsidRPr="00130358" w:rsidRDefault="00123ECE" w:rsidP="00D62538">
            <w:pPr>
              <w:pStyle w:val="TAL"/>
              <w:keepNext w:val="0"/>
              <w:keepLines w:val="0"/>
            </w:pPr>
          </w:p>
        </w:tc>
      </w:tr>
      <w:tr w:rsidR="00123ECE" w:rsidRPr="00130358" w14:paraId="53CAFFDE" w14:textId="77777777" w:rsidTr="00D62538">
        <w:trPr>
          <w:jc w:val="center"/>
        </w:trPr>
        <w:tc>
          <w:tcPr>
            <w:tcW w:w="4436" w:type="dxa"/>
          </w:tcPr>
          <w:p w14:paraId="71BD9F67" w14:textId="5CBBFD03"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measId</w:t>
            </w:r>
            <w:proofErr w:type="spellEnd"/>
          </w:p>
        </w:tc>
        <w:tc>
          <w:tcPr>
            <w:tcW w:w="2267" w:type="dxa"/>
          </w:tcPr>
          <w:p w14:paraId="12993492" w14:textId="77777777" w:rsidR="00123ECE" w:rsidRPr="00130358" w:rsidRDefault="00123ECE" w:rsidP="00D62538">
            <w:pPr>
              <w:pStyle w:val="TAL"/>
              <w:keepNext w:val="0"/>
              <w:keepLines w:val="0"/>
            </w:pPr>
            <w:r w:rsidRPr="00130358">
              <w:rPr>
                <w:lang w:eastAsia="zh-CN"/>
              </w:rPr>
              <w:t>1</w:t>
            </w:r>
          </w:p>
        </w:tc>
        <w:tc>
          <w:tcPr>
            <w:tcW w:w="1700" w:type="dxa"/>
          </w:tcPr>
          <w:p w14:paraId="1A828C26" w14:textId="77777777" w:rsidR="00123ECE" w:rsidRPr="00130358" w:rsidRDefault="00123ECE" w:rsidP="00D62538">
            <w:pPr>
              <w:pStyle w:val="TAL"/>
              <w:keepNext w:val="0"/>
              <w:keepLines w:val="0"/>
            </w:pPr>
          </w:p>
        </w:tc>
        <w:tc>
          <w:tcPr>
            <w:tcW w:w="1133" w:type="dxa"/>
          </w:tcPr>
          <w:p w14:paraId="1D474FBE" w14:textId="77777777" w:rsidR="00123ECE" w:rsidRPr="00130358" w:rsidRDefault="00123ECE" w:rsidP="00D62538">
            <w:pPr>
              <w:pStyle w:val="TAL"/>
              <w:keepNext w:val="0"/>
              <w:keepLines w:val="0"/>
            </w:pPr>
          </w:p>
        </w:tc>
      </w:tr>
      <w:tr w:rsidR="00123ECE" w:rsidRPr="00130358" w14:paraId="01DFC617" w14:textId="77777777" w:rsidTr="00D62538">
        <w:trPr>
          <w:jc w:val="center"/>
        </w:trPr>
        <w:tc>
          <w:tcPr>
            <w:tcW w:w="4436" w:type="dxa"/>
          </w:tcPr>
          <w:p w14:paraId="2DC6CB4E" w14:textId="7B1052ED"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3E723924" w14:textId="77777777" w:rsidR="00123ECE" w:rsidRPr="00130358" w:rsidRDefault="00123ECE" w:rsidP="00D62538">
            <w:pPr>
              <w:pStyle w:val="TAL"/>
              <w:keepNext w:val="0"/>
              <w:keepLines w:val="0"/>
            </w:pPr>
            <w:r w:rsidRPr="00130358">
              <w:t>IdMeasObject-f</w:t>
            </w:r>
            <w:r w:rsidRPr="00130358">
              <w:rPr>
                <w:lang w:eastAsia="zh-CN"/>
              </w:rPr>
              <w:t>8</w:t>
            </w:r>
          </w:p>
        </w:tc>
        <w:tc>
          <w:tcPr>
            <w:tcW w:w="1700" w:type="dxa"/>
          </w:tcPr>
          <w:p w14:paraId="3F06F0B2" w14:textId="77777777" w:rsidR="00123ECE" w:rsidRPr="00130358" w:rsidRDefault="00123ECE" w:rsidP="00D62538">
            <w:pPr>
              <w:pStyle w:val="TAL"/>
              <w:keepNext w:val="0"/>
              <w:keepLines w:val="0"/>
            </w:pPr>
          </w:p>
        </w:tc>
        <w:tc>
          <w:tcPr>
            <w:tcW w:w="1133" w:type="dxa"/>
          </w:tcPr>
          <w:p w14:paraId="084CB59C" w14:textId="77777777" w:rsidR="00123ECE" w:rsidRPr="00130358" w:rsidRDefault="00123ECE" w:rsidP="00D62538">
            <w:pPr>
              <w:pStyle w:val="TAL"/>
              <w:keepNext w:val="0"/>
              <w:keepLines w:val="0"/>
            </w:pPr>
          </w:p>
        </w:tc>
      </w:tr>
      <w:tr w:rsidR="00123ECE" w:rsidRPr="00130358" w14:paraId="5D79E89D" w14:textId="77777777" w:rsidTr="00D62538">
        <w:trPr>
          <w:jc w:val="center"/>
        </w:trPr>
        <w:tc>
          <w:tcPr>
            <w:tcW w:w="4436" w:type="dxa"/>
          </w:tcPr>
          <w:p w14:paraId="00BF1E7A" w14:textId="4927A0FE"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reportConfigId</w:t>
            </w:r>
            <w:proofErr w:type="spellEnd"/>
          </w:p>
        </w:tc>
        <w:tc>
          <w:tcPr>
            <w:tcW w:w="2267" w:type="dxa"/>
          </w:tcPr>
          <w:p w14:paraId="3F00D1B0" w14:textId="77777777" w:rsidR="00123ECE" w:rsidRPr="00130358" w:rsidRDefault="00123ECE" w:rsidP="00D62538">
            <w:pPr>
              <w:pStyle w:val="TAL"/>
              <w:keepNext w:val="0"/>
              <w:keepLines w:val="0"/>
              <w:rPr>
                <w:lang w:eastAsia="zh-CN"/>
              </w:rPr>
            </w:pPr>
            <w:proofErr w:type="spellStart"/>
            <w:r w:rsidRPr="00130358">
              <w:rPr>
                <w:lang w:eastAsia="zh-CN"/>
              </w:rPr>
              <w:t>idReportConfig</w:t>
            </w:r>
            <w:proofErr w:type="spellEnd"/>
            <w:r w:rsidRPr="00130358">
              <w:rPr>
                <w:lang w:eastAsia="zh-CN"/>
              </w:rPr>
              <w:t>-P</w:t>
            </w:r>
          </w:p>
        </w:tc>
        <w:tc>
          <w:tcPr>
            <w:tcW w:w="1700" w:type="dxa"/>
          </w:tcPr>
          <w:p w14:paraId="1D793396" w14:textId="77777777" w:rsidR="00123ECE" w:rsidRPr="00130358" w:rsidRDefault="00123ECE" w:rsidP="00D62538">
            <w:pPr>
              <w:pStyle w:val="TAL"/>
              <w:keepNext w:val="0"/>
              <w:keepLines w:val="0"/>
            </w:pPr>
          </w:p>
        </w:tc>
        <w:tc>
          <w:tcPr>
            <w:tcW w:w="1133" w:type="dxa"/>
          </w:tcPr>
          <w:p w14:paraId="4DBCC261" w14:textId="77777777" w:rsidR="00123ECE" w:rsidRPr="00130358" w:rsidRDefault="00123ECE" w:rsidP="00D62538">
            <w:pPr>
              <w:pStyle w:val="TAL"/>
              <w:keepNext w:val="0"/>
              <w:keepLines w:val="0"/>
            </w:pPr>
          </w:p>
        </w:tc>
      </w:tr>
      <w:tr w:rsidR="00123ECE" w:rsidRPr="00130358" w14:paraId="4AA4901D" w14:textId="77777777" w:rsidTr="00D62538">
        <w:trPr>
          <w:jc w:val="center"/>
        </w:trPr>
        <w:tc>
          <w:tcPr>
            <w:tcW w:w="4436" w:type="dxa"/>
          </w:tcPr>
          <w:p w14:paraId="28DDC606" w14:textId="368B1AA8"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5F0298BD" w14:textId="77777777" w:rsidR="00123ECE" w:rsidRPr="00130358" w:rsidRDefault="00123ECE" w:rsidP="00D62538">
            <w:pPr>
              <w:pStyle w:val="TAL"/>
              <w:keepNext w:val="0"/>
              <w:keepLines w:val="0"/>
            </w:pPr>
          </w:p>
        </w:tc>
        <w:tc>
          <w:tcPr>
            <w:tcW w:w="1700" w:type="dxa"/>
          </w:tcPr>
          <w:p w14:paraId="01AA6C39" w14:textId="77777777" w:rsidR="00123ECE" w:rsidRPr="00130358" w:rsidRDefault="00123ECE" w:rsidP="00D62538">
            <w:pPr>
              <w:pStyle w:val="TAL"/>
              <w:keepNext w:val="0"/>
              <w:keepLines w:val="0"/>
            </w:pPr>
          </w:p>
        </w:tc>
        <w:tc>
          <w:tcPr>
            <w:tcW w:w="1133" w:type="dxa"/>
          </w:tcPr>
          <w:p w14:paraId="020666DB" w14:textId="77777777" w:rsidR="00123ECE" w:rsidRPr="00130358" w:rsidRDefault="00123ECE" w:rsidP="00D62538">
            <w:pPr>
              <w:pStyle w:val="TAL"/>
              <w:keepNext w:val="0"/>
              <w:keepLines w:val="0"/>
            </w:pPr>
          </w:p>
        </w:tc>
      </w:tr>
      <w:tr w:rsidR="00123ECE" w:rsidRPr="00130358" w14:paraId="0F1668C6" w14:textId="77777777" w:rsidTr="00D62538">
        <w:trPr>
          <w:jc w:val="center"/>
        </w:trPr>
        <w:tc>
          <w:tcPr>
            <w:tcW w:w="4436" w:type="dxa"/>
          </w:tcPr>
          <w:p w14:paraId="26398DFC" w14:textId="2DB18CA8" w:rsidR="00123ECE" w:rsidRPr="00130358" w:rsidRDefault="00D62538" w:rsidP="00D62538">
            <w:pPr>
              <w:pStyle w:val="TAL"/>
              <w:keepNext w:val="0"/>
              <w:keepLines w:val="0"/>
            </w:pPr>
            <w:r w:rsidRPr="00130358">
              <w:t xml:space="preserve">  </w:t>
            </w:r>
            <w:proofErr w:type="spellStart"/>
            <w:r w:rsidR="00123ECE" w:rsidRPr="00130358">
              <w:t>quantityConfig</w:t>
            </w:r>
            <w:proofErr w:type="spellEnd"/>
          </w:p>
        </w:tc>
        <w:tc>
          <w:tcPr>
            <w:tcW w:w="2267" w:type="dxa"/>
          </w:tcPr>
          <w:p w14:paraId="0908CC80" w14:textId="77777777" w:rsidR="00123ECE" w:rsidRPr="00130358" w:rsidRDefault="00123ECE" w:rsidP="00D62538">
            <w:pPr>
              <w:pStyle w:val="TAL"/>
              <w:keepNext w:val="0"/>
              <w:keepLines w:val="0"/>
            </w:pPr>
            <w:proofErr w:type="spellStart"/>
            <w:r w:rsidRPr="00130358">
              <w:t>QuantityConfig</w:t>
            </w:r>
            <w:proofErr w:type="spellEnd"/>
            <w:r w:rsidRPr="00130358">
              <w:t>-DEFAULT</w:t>
            </w:r>
          </w:p>
        </w:tc>
        <w:tc>
          <w:tcPr>
            <w:tcW w:w="1700" w:type="dxa"/>
          </w:tcPr>
          <w:p w14:paraId="3199F6B5" w14:textId="77777777" w:rsidR="00123ECE" w:rsidRPr="00130358" w:rsidRDefault="00123ECE" w:rsidP="00D62538">
            <w:pPr>
              <w:pStyle w:val="TAL"/>
              <w:keepNext w:val="0"/>
              <w:keepLines w:val="0"/>
            </w:pPr>
          </w:p>
        </w:tc>
        <w:tc>
          <w:tcPr>
            <w:tcW w:w="1133" w:type="dxa"/>
          </w:tcPr>
          <w:p w14:paraId="7A9A5E09" w14:textId="77777777" w:rsidR="00123ECE" w:rsidRPr="00130358" w:rsidRDefault="00123ECE" w:rsidP="00D62538">
            <w:pPr>
              <w:pStyle w:val="TAL"/>
              <w:keepNext w:val="0"/>
              <w:keepLines w:val="0"/>
            </w:pPr>
          </w:p>
        </w:tc>
      </w:tr>
      <w:tr w:rsidR="00123ECE" w:rsidRPr="00130358" w14:paraId="0701A360" w14:textId="77777777" w:rsidTr="00D62538">
        <w:trPr>
          <w:jc w:val="center"/>
        </w:trPr>
        <w:tc>
          <w:tcPr>
            <w:tcW w:w="4436" w:type="dxa"/>
          </w:tcPr>
          <w:p w14:paraId="69BE1DD0" w14:textId="7D9B0326" w:rsidR="00123ECE" w:rsidRPr="00130358" w:rsidRDefault="00D62538" w:rsidP="00D62538">
            <w:pPr>
              <w:pStyle w:val="TAL"/>
              <w:keepNext w:val="0"/>
              <w:keepLines w:val="0"/>
            </w:pPr>
            <w:r w:rsidRPr="00130358">
              <w:t xml:space="preserve">  </w:t>
            </w:r>
            <w:proofErr w:type="spellStart"/>
            <w:r w:rsidR="00123ECE" w:rsidRPr="00130358">
              <w:t>measGapConfig</w:t>
            </w:r>
            <w:proofErr w:type="spellEnd"/>
          </w:p>
        </w:tc>
        <w:tc>
          <w:tcPr>
            <w:tcW w:w="2267" w:type="dxa"/>
          </w:tcPr>
          <w:p w14:paraId="3D8AA302" w14:textId="77777777" w:rsidR="00123ECE" w:rsidRPr="00130358" w:rsidRDefault="00123ECE" w:rsidP="00D62538">
            <w:pPr>
              <w:pStyle w:val="TAL"/>
              <w:keepNext w:val="0"/>
              <w:keepLines w:val="0"/>
              <w:rPr>
                <w:lang w:eastAsia="zh-CN"/>
              </w:rPr>
            </w:pPr>
            <w:r w:rsidRPr="00130358">
              <w:t>MeasGapConfig-GP</w:t>
            </w:r>
            <w:r w:rsidRPr="00130358">
              <w:rPr>
                <w:lang w:eastAsia="zh-CN"/>
              </w:rPr>
              <w:t>1</w:t>
            </w:r>
          </w:p>
        </w:tc>
        <w:tc>
          <w:tcPr>
            <w:tcW w:w="1700" w:type="dxa"/>
          </w:tcPr>
          <w:p w14:paraId="0A9C5387" w14:textId="77777777" w:rsidR="00123ECE" w:rsidRPr="00130358" w:rsidRDefault="00123ECE" w:rsidP="00D62538">
            <w:pPr>
              <w:pStyle w:val="TAL"/>
              <w:keepNext w:val="0"/>
              <w:keepLines w:val="0"/>
            </w:pPr>
          </w:p>
        </w:tc>
        <w:tc>
          <w:tcPr>
            <w:tcW w:w="1133" w:type="dxa"/>
          </w:tcPr>
          <w:p w14:paraId="2A3D26AE" w14:textId="77777777" w:rsidR="00123ECE" w:rsidRPr="00130358" w:rsidRDefault="00123ECE" w:rsidP="00D62538">
            <w:pPr>
              <w:pStyle w:val="TAL"/>
              <w:keepNext w:val="0"/>
              <w:keepLines w:val="0"/>
            </w:pPr>
          </w:p>
        </w:tc>
      </w:tr>
      <w:tr w:rsidR="00123ECE" w:rsidRPr="00130358" w14:paraId="30EF159B" w14:textId="77777777" w:rsidTr="00D62538">
        <w:trPr>
          <w:jc w:val="center"/>
        </w:trPr>
        <w:tc>
          <w:tcPr>
            <w:tcW w:w="4436" w:type="dxa"/>
          </w:tcPr>
          <w:p w14:paraId="64E55C42" w14:textId="228B1F19"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4E114DA1" w14:textId="56E6C37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8DC0AC9" w14:textId="77777777" w:rsidR="00123ECE" w:rsidRPr="00130358" w:rsidRDefault="00123ECE" w:rsidP="00D62538">
            <w:pPr>
              <w:pStyle w:val="TAL"/>
              <w:keepNext w:val="0"/>
              <w:keepLines w:val="0"/>
            </w:pPr>
          </w:p>
        </w:tc>
        <w:tc>
          <w:tcPr>
            <w:tcW w:w="1133" w:type="dxa"/>
          </w:tcPr>
          <w:p w14:paraId="7C9666B5" w14:textId="77777777" w:rsidR="00123ECE" w:rsidRPr="00130358" w:rsidRDefault="00123ECE" w:rsidP="00D62538">
            <w:pPr>
              <w:pStyle w:val="TAL"/>
              <w:keepNext w:val="0"/>
              <w:keepLines w:val="0"/>
            </w:pPr>
          </w:p>
        </w:tc>
      </w:tr>
      <w:tr w:rsidR="00123ECE" w:rsidRPr="00130358" w14:paraId="657E2AF7" w14:textId="77777777" w:rsidTr="00D62538">
        <w:trPr>
          <w:jc w:val="center"/>
        </w:trPr>
        <w:tc>
          <w:tcPr>
            <w:tcW w:w="4436" w:type="dxa"/>
          </w:tcPr>
          <w:p w14:paraId="5F1CABDB" w14:textId="4A0FB70D" w:rsidR="00123ECE" w:rsidRPr="00130358" w:rsidRDefault="00D62538" w:rsidP="00D62538">
            <w:pPr>
              <w:pStyle w:val="TAL"/>
              <w:keepNext w:val="0"/>
              <w:keepLines w:val="0"/>
            </w:pPr>
            <w:r w:rsidRPr="00130358">
              <w:t xml:space="preserve">  </w:t>
            </w:r>
            <w:proofErr w:type="spellStart"/>
            <w:r w:rsidR="00123ECE" w:rsidRPr="00130358">
              <w:t>preRegistrationInfoHRPD</w:t>
            </w:r>
            <w:proofErr w:type="spellEnd"/>
            <w:r w:rsidRPr="00130358">
              <w:t xml:space="preserve"> </w:t>
            </w:r>
          </w:p>
        </w:tc>
        <w:tc>
          <w:tcPr>
            <w:tcW w:w="2267" w:type="dxa"/>
          </w:tcPr>
          <w:p w14:paraId="69F9D483" w14:textId="69D4E126"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05A8B45" w14:textId="77777777" w:rsidR="00123ECE" w:rsidRPr="00130358" w:rsidRDefault="00123ECE" w:rsidP="00D62538">
            <w:pPr>
              <w:pStyle w:val="TAL"/>
              <w:keepNext w:val="0"/>
              <w:keepLines w:val="0"/>
            </w:pPr>
          </w:p>
        </w:tc>
        <w:tc>
          <w:tcPr>
            <w:tcW w:w="1133" w:type="dxa"/>
          </w:tcPr>
          <w:p w14:paraId="1C9D9C34" w14:textId="77777777" w:rsidR="00123ECE" w:rsidRPr="00130358" w:rsidRDefault="00123ECE" w:rsidP="00D62538">
            <w:pPr>
              <w:pStyle w:val="TAL"/>
              <w:keepNext w:val="0"/>
              <w:keepLines w:val="0"/>
            </w:pPr>
          </w:p>
        </w:tc>
      </w:tr>
      <w:tr w:rsidR="00123ECE" w:rsidRPr="00130358" w14:paraId="675C4D47" w14:textId="77777777" w:rsidTr="00D62538">
        <w:trPr>
          <w:jc w:val="center"/>
        </w:trPr>
        <w:tc>
          <w:tcPr>
            <w:tcW w:w="4436" w:type="dxa"/>
          </w:tcPr>
          <w:p w14:paraId="344328C9" w14:textId="49EA0CD5" w:rsidR="00123ECE" w:rsidRPr="00130358" w:rsidRDefault="00D62538" w:rsidP="00D62538">
            <w:pPr>
              <w:pStyle w:val="TAL"/>
              <w:keepNext w:val="0"/>
              <w:keepLines w:val="0"/>
            </w:pPr>
            <w:r w:rsidRPr="00130358">
              <w:t xml:space="preserve">  </w:t>
            </w:r>
            <w:proofErr w:type="spellStart"/>
            <w:r w:rsidR="00123ECE" w:rsidRPr="00130358">
              <w:t>speedStatePars</w:t>
            </w:r>
            <w:proofErr w:type="spellEnd"/>
            <w:r w:rsidRPr="00130358">
              <w:t xml:space="preserve"> </w:t>
            </w:r>
          </w:p>
        </w:tc>
        <w:tc>
          <w:tcPr>
            <w:tcW w:w="2267" w:type="dxa"/>
          </w:tcPr>
          <w:p w14:paraId="0F8085CF" w14:textId="64D1EE8F"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509A010F" w14:textId="77777777" w:rsidR="00123ECE" w:rsidRPr="00130358" w:rsidRDefault="00123ECE" w:rsidP="00D62538">
            <w:pPr>
              <w:pStyle w:val="TAL"/>
              <w:keepNext w:val="0"/>
              <w:keepLines w:val="0"/>
            </w:pPr>
          </w:p>
        </w:tc>
        <w:tc>
          <w:tcPr>
            <w:tcW w:w="1133" w:type="dxa"/>
          </w:tcPr>
          <w:p w14:paraId="3F277264" w14:textId="77777777" w:rsidR="00123ECE" w:rsidRPr="00130358" w:rsidRDefault="00123ECE" w:rsidP="00D62538">
            <w:pPr>
              <w:pStyle w:val="TAL"/>
              <w:keepNext w:val="0"/>
              <w:keepLines w:val="0"/>
              <w:rPr>
                <w:rFonts w:cs="Courier New"/>
                <w:lang w:eastAsia="zh-CN"/>
              </w:rPr>
            </w:pPr>
          </w:p>
        </w:tc>
      </w:tr>
      <w:tr w:rsidR="00123ECE" w:rsidRPr="00130358" w14:paraId="5304AD71" w14:textId="77777777" w:rsidTr="00D62538">
        <w:trPr>
          <w:jc w:val="center"/>
        </w:trPr>
        <w:tc>
          <w:tcPr>
            <w:tcW w:w="4436" w:type="dxa"/>
          </w:tcPr>
          <w:p w14:paraId="5B0D8CA9" w14:textId="77777777" w:rsidR="00123ECE" w:rsidRPr="00130358" w:rsidRDefault="00123ECE" w:rsidP="00D62538">
            <w:pPr>
              <w:pStyle w:val="TAL"/>
              <w:keepNext w:val="0"/>
              <w:keepLines w:val="0"/>
            </w:pPr>
            <w:r w:rsidRPr="00130358">
              <w:t>}</w:t>
            </w:r>
          </w:p>
        </w:tc>
        <w:tc>
          <w:tcPr>
            <w:tcW w:w="2267" w:type="dxa"/>
          </w:tcPr>
          <w:p w14:paraId="31DA1081" w14:textId="77777777" w:rsidR="00123ECE" w:rsidRPr="00130358" w:rsidRDefault="00123ECE" w:rsidP="00D62538">
            <w:pPr>
              <w:pStyle w:val="TAL"/>
              <w:keepNext w:val="0"/>
              <w:keepLines w:val="0"/>
            </w:pPr>
          </w:p>
        </w:tc>
        <w:tc>
          <w:tcPr>
            <w:tcW w:w="1700" w:type="dxa"/>
          </w:tcPr>
          <w:p w14:paraId="15B7E7ED" w14:textId="77777777" w:rsidR="00123ECE" w:rsidRPr="00130358" w:rsidRDefault="00123ECE" w:rsidP="00D62538">
            <w:pPr>
              <w:pStyle w:val="TAL"/>
              <w:keepNext w:val="0"/>
              <w:keepLines w:val="0"/>
            </w:pPr>
          </w:p>
        </w:tc>
        <w:tc>
          <w:tcPr>
            <w:tcW w:w="1133" w:type="dxa"/>
          </w:tcPr>
          <w:p w14:paraId="4B493861" w14:textId="77777777" w:rsidR="00123ECE" w:rsidRPr="00130358" w:rsidRDefault="00123ECE" w:rsidP="00D62538">
            <w:pPr>
              <w:pStyle w:val="TAL"/>
              <w:keepNext w:val="0"/>
              <w:keepLines w:val="0"/>
            </w:pPr>
          </w:p>
        </w:tc>
      </w:tr>
    </w:tbl>
    <w:p w14:paraId="757E9779" w14:textId="77777777" w:rsidR="00123ECE" w:rsidRPr="00130358" w:rsidRDefault="00123ECE" w:rsidP="00D62538"/>
    <w:p w14:paraId="1485EB7B"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 xml:space="preserve">.4.3-2: </w:t>
      </w:r>
      <w:proofErr w:type="spellStart"/>
      <w:r w:rsidRPr="00130358">
        <w:rPr>
          <w:i/>
        </w:rPr>
        <w:t>MeasResults</w:t>
      </w:r>
      <w:proofErr w:type="spellEnd"/>
      <w:r w:rsidRPr="00130358">
        <w:t xml:space="preserve">: </w:t>
      </w:r>
      <w:r w:rsidRPr="00130358">
        <w:rPr>
          <w:rFonts w:eastAsia="SimSun" w:cs="v4.2.0"/>
          <w:lang w:eastAsia="zh-CN"/>
        </w:rPr>
        <w:t xml:space="preserve">Additional E-UTRAN TDD - UTRA FDD CPICH </w:t>
      </w:r>
      <w:proofErr w:type="spellStart"/>
      <w:r w:rsidRPr="00130358">
        <w:rPr>
          <w:rFonts w:eastAsia="SimSun" w:cs="v4.2.0"/>
          <w:lang w:eastAsia="zh-CN"/>
        </w:rPr>
        <w:t>Ec</w:t>
      </w:r>
      <w:proofErr w:type="spellEnd"/>
      <w:r w:rsidRPr="00130358">
        <w:rPr>
          <w:rFonts w:eastAsia="SimSun" w:cs="v4.2.0"/>
          <w:lang w:eastAsia="zh-CN"/>
        </w:rPr>
        <w:t>/No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49FD8BD" w14:textId="77777777" w:rsidTr="00D62538">
        <w:trPr>
          <w:cantSplit/>
          <w:jc w:val="center"/>
        </w:trPr>
        <w:tc>
          <w:tcPr>
            <w:tcW w:w="9536" w:type="dxa"/>
            <w:gridSpan w:val="4"/>
          </w:tcPr>
          <w:p w14:paraId="70A77E29" w14:textId="57FC6782"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5D709DCF" w14:textId="77777777" w:rsidTr="00D62538">
        <w:trPr>
          <w:jc w:val="center"/>
        </w:trPr>
        <w:tc>
          <w:tcPr>
            <w:tcW w:w="4436" w:type="dxa"/>
          </w:tcPr>
          <w:p w14:paraId="634AAF96" w14:textId="73C33FBC"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33F0108" w14:textId="77777777" w:rsidR="00123ECE" w:rsidRPr="00130358" w:rsidRDefault="00123ECE" w:rsidP="00D62538">
            <w:pPr>
              <w:pStyle w:val="TAH"/>
              <w:keepNext w:val="0"/>
              <w:keepLines w:val="0"/>
            </w:pPr>
            <w:r w:rsidRPr="00130358">
              <w:t>Value/remark</w:t>
            </w:r>
          </w:p>
        </w:tc>
        <w:tc>
          <w:tcPr>
            <w:tcW w:w="1700" w:type="dxa"/>
          </w:tcPr>
          <w:p w14:paraId="63176D31" w14:textId="77777777" w:rsidR="00123ECE" w:rsidRPr="00130358" w:rsidRDefault="00123ECE" w:rsidP="00D62538">
            <w:pPr>
              <w:pStyle w:val="TAH"/>
              <w:keepNext w:val="0"/>
              <w:keepLines w:val="0"/>
            </w:pPr>
            <w:r w:rsidRPr="00130358">
              <w:t>Comment</w:t>
            </w:r>
          </w:p>
        </w:tc>
        <w:tc>
          <w:tcPr>
            <w:tcW w:w="1133" w:type="dxa"/>
          </w:tcPr>
          <w:p w14:paraId="14C4D01D" w14:textId="77777777" w:rsidR="00123ECE" w:rsidRPr="00130358" w:rsidRDefault="00123ECE" w:rsidP="00D62538">
            <w:pPr>
              <w:pStyle w:val="TAH"/>
              <w:keepNext w:val="0"/>
              <w:keepLines w:val="0"/>
            </w:pPr>
            <w:r w:rsidRPr="00130358">
              <w:t>Condition</w:t>
            </w:r>
          </w:p>
        </w:tc>
      </w:tr>
      <w:tr w:rsidR="00123ECE" w:rsidRPr="00130358" w14:paraId="27CEDD8A" w14:textId="77777777" w:rsidTr="00D62538">
        <w:trPr>
          <w:jc w:val="center"/>
        </w:trPr>
        <w:tc>
          <w:tcPr>
            <w:tcW w:w="4436" w:type="dxa"/>
          </w:tcPr>
          <w:p w14:paraId="4462EDA8" w14:textId="5B4CE799" w:rsidR="00123ECE" w:rsidRPr="00130358" w:rsidRDefault="00D62538" w:rsidP="00D62538">
            <w:pPr>
              <w:pStyle w:val="TAL"/>
              <w:keepNext w:val="0"/>
              <w:keepLines w:val="0"/>
            </w:pPr>
            <w:r w:rsidRPr="00130358">
              <w:t xml:space="preserve"> </w:t>
            </w:r>
            <w:proofErr w:type="spellStart"/>
            <w:r w:rsidR="00123ECE" w:rsidRPr="00130358">
              <w:t>MeasResults</w:t>
            </w:r>
            <w:proofErr w:type="spellEnd"/>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22442F9B" w14:textId="77777777" w:rsidR="00123ECE" w:rsidRPr="00130358" w:rsidRDefault="00123ECE" w:rsidP="00D62538">
            <w:pPr>
              <w:pStyle w:val="TAL"/>
              <w:keepNext w:val="0"/>
              <w:keepLines w:val="0"/>
            </w:pPr>
          </w:p>
        </w:tc>
        <w:tc>
          <w:tcPr>
            <w:tcW w:w="1700" w:type="dxa"/>
          </w:tcPr>
          <w:p w14:paraId="2CE32487" w14:textId="77777777" w:rsidR="00123ECE" w:rsidRPr="00130358" w:rsidRDefault="00123ECE" w:rsidP="00D62538">
            <w:pPr>
              <w:pStyle w:val="TAL"/>
              <w:keepNext w:val="0"/>
              <w:keepLines w:val="0"/>
            </w:pPr>
          </w:p>
        </w:tc>
        <w:tc>
          <w:tcPr>
            <w:tcW w:w="1133" w:type="dxa"/>
          </w:tcPr>
          <w:p w14:paraId="20FD1301" w14:textId="77777777" w:rsidR="00123ECE" w:rsidRPr="00130358" w:rsidRDefault="00123ECE" w:rsidP="00D62538">
            <w:pPr>
              <w:pStyle w:val="TAL"/>
              <w:keepNext w:val="0"/>
              <w:keepLines w:val="0"/>
            </w:pPr>
          </w:p>
        </w:tc>
      </w:tr>
      <w:tr w:rsidR="00123ECE" w:rsidRPr="00130358" w14:paraId="07827938" w14:textId="77777777" w:rsidTr="00D62538">
        <w:trPr>
          <w:jc w:val="center"/>
        </w:trPr>
        <w:tc>
          <w:tcPr>
            <w:tcW w:w="4436" w:type="dxa"/>
          </w:tcPr>
          <w:p w14:paraId="4615B83F" w14:textId="262D961A" w:rsidR="00123ECE" w:rsidRPr="00130358" w:rsidRDefault="00D62538" w:rsidP="00D62538">
            <w:pPr>
              <w:pStyle w:val="TAL"/>
              <w:keepNext w:val="0"/>
              <w:keepLines w:val="0"/>
            </w:pPr>
            <w:r w:rsidRPr="00130358">
              <w:t xml:space="preserve">   </w:t>
            </w:r>
            <w:proofErr w:type="spellStart"/>
            <w:r w:rsidR="00123ECE" w:rsidRPr="00130358">
              <w:t>measI</w:t>
            </w:r>
            <w:r w:rsidR="00123ECE" w:rsidRPr="00130358">
              <w:rPr>
                <w:lang w:eastAsia="zh-CN"/>
              </w:rPr>
              <w:t>d</w:t>
            </w:r>
            <w:proofErr w:type="spellEnd"/>
          </w:p>
        </w:tc>
        <w:tc>
          <w:tcPr>
            <w:tcW w:w="2267" w:type="dxa"/>
          </w:tcPr>
          <w:p w14:paraId="4A4A1CCE" w14:textId="77777777" w:rsidR="00123ECE" w:rsidRPr="00130358" w:rsidRDefault="00123ECE" w:rsidP="00D62538">
            <w:pPr>
              <w:pStyle w:val="TAL"/>
              <w:keepNext w:val="0"/>
              <w:keepLines w:val="0"/>
            </w:pPr>
            <w:r w:rsidRPr="00130358">
              <w:t>1</w:t>
            </w:r>
          </w:p>
        </w:tc>
        <w:tc>
          <w:tcPr>
            <w:tcW w:w="1700" w:type="dxa"/>
          </w:tcPr>
          <w:p w14:paraId="183FF576" w14:textId="77777777" w:rsidR="00123ECE" w:rsidRPr="00130358" w:rsidRDefault="00123ECE" w:rsidP="00D62538">
            <w:pPr>
              <w:pStyle w:val="TAL"/>
              <w:keepNext w:val="0"/>
              <w:keepLines w:val="0"/>
            </w:pPr>
          </w:p>
        </w:tc>
        <w:tc>
          <w:tcPr>
            <w:tcW w:w="1133" w:type="dxa"/>
          </w:tcPr>
          <w:p w14:paraId="68B8758C" w14:textId="77777777" w:rsidR="00123ECE" w:rsidRPr="00130358" w:rsidRDefault="00123ECE" w:rsidP="00D62538">
            <w:pPr>
              <w:pStyle w:val="TAL"/>
              <w:keepNext w:val="0"/>
              <w:keepLines w:val="0"/>
            </w:pPr>
          </w:p>
        </w:tc>
      </w:tr>
      <w:tr w:rsidR="00123ECE" w:rsidRPr="00130358" w14:paraId="47F6A172" w14:textId="77777777" w:rsidTr="00D62538">
        <w:trPr>
          <w:jc w:val="center"/>
        </w:trPr>
        <w:tc>
          <w:tcPr>
            <w:tcW w:w="4436" w:type="dxa"/>
          </w:tcPr>
          <w:p w14:paraId="33710866" w14:textId="1A80AC8E" w:rsidR="00123ECE" w:rsidRPr="00130358" w:rsidRDefault="00D62538" w:rsidP="00D62538">
            <w:pPr>
              <w:pStyle w:val="TAL"/>
              <w:keepNext w:val="0"/>
              <w:keepLines w:val="0"/>
            </w:pPr>
            <w:r w:rsidRPr="00130358">
              <w:t xml:space="preserve">   </w:t>
            </w:r>
            <w:proofErr w:type="spellStart"/>
            <w:r w:rsidR="00123ECE" w:rsidRPr="00130358">
              <w:t>measResultServ</w:t>
            </w:r>
            <w:r w:rsidR="00123ECE" w:rsidRPr="00130358">
              <w:rPr>
                <w:lang w:eastAsia="zh-CN"/>
              </w:rPr>
              <w:t>Cell</w:t>
            </w:r>
            <w:proofErr w:type="spellEnd"/>
          </w:p>
        </w:tc>
        <w:tc>
          <w:tcPr>
            <w:tcW w:w="2267" w:type="dxa"/>
          </w:tcPr>
          <w:p w14:paraId="125C0D98" w14:textId="77777777" w:rsidR="00123ECE" w:rsidRPr="00130358" w:rsidRDefault="00123ECE" w:rsidP="00D62538">
            <w:pPr>
              <w:pStyle w:val="TAL"/>
              <w:keepNext w:val="0"/>
              <w:keepLines w:val="0"/>
            </w:pPr>
          </w:p>
        </w:tc>
        <w:tc>
          <w:tcPr>
            <w:tcW w:w="1700" w:type="dxa"/>
          </w:tcPr>
          <w:p w14:paraId="70824034" w14:textId="77777777" w:rsidR="00123ECE" w:rsidRPr="00130358" w:rsidRDefault="00123ECE" w:rsidP="00D62538">
            <w:pPr>
              <w:pStyle w:val="TAL"/>
              <w:keepNext w:val="0"/>
              <w:keepLines w:val="0"/>
            </w:pPr>
          </w:p>
        </w:tc>
        <w:tc>
          <w:tcPr>
            <w:tcW w:w="1133" w:type="dxa"/>
          </w:tcPr>
          <w:p w14:paraId="4FE60FBD" w14:textId="77777777" w:rsidR="00123ECE" w:rsidRPr="00130358" w:rsidRDefault="00123ECE" w:rsidP="00D62538">
            <w:pPr>
              <w:pStyle w:val="TAL"/>
              <w:keepNext w:val="0"/>
              <w:keepLines w:val="0"/>
            </w:pPr>
          </w:p>
        </w:tc>
      </w:tr>
      <w:tr w:rsidR="00123ECE" w:rsidRPr="00130358" w14:paraId="5D326A12" w14:textId="77777777" w:rsidTr="00D62538">
        <w:trPr>
          <w:jc w:val="center"/>
        </w:trPr>
        <w:tc>
          <w:tcPr>
            <w:tcW w:w="4436" w:type="dxa"/>
          </w:tcPr>
          <w:p w14:paraId="5B9C7FCF" w14:textId="16BDC582" w:rsidR="00123ECE" w:rsidRPr="00130358" w:rsidRDefault="00D62538" w:rsidP="00D62538">
            <w:pPr>
              <w:pStyle w:val="TAL"/>
              <w:keepNext w:val="0"/>
              <w:keepLines w:val="0"/>
            </w:pPr>
            <w:r w:rsidRPr="00130358">
              <w:t xml:space="preserve">     </w:t>
            </w:r>
            <w:proofErr w:type="spellStart"/>
            <w:r w:rsidR="00123ECE" w:rsidRPr="00130358">
              <w:t>rsrpResult</w:t>
            </w:r>
            <w:proofErr w:type="spellEnd"/>
          </w:p>
        </w:tc>
        <w:tc>
          <w:tcPr>
            <w:tcW w:w="2267" w:type="dxa"/>
          </w:tcPr>
          <w:p w14:paraId="1DE00989" w14:textId="77777777" w:rsidR="00123ECE" w:rsidRPr="00130358" w:rsidRDefault="00123ECE" w:rsidP="00D62538">
            <w:pPr>
              <w:pStyle w:val="TAL"/>
              <w:keepNext w:val="0"/>
              <w:keepLines w:val="0"/>
            </w:pPr>
            <w:r w:rsidRPr="00130358">
              <w:t>INTEGER(0..97)</w:t>
            </w:r>
          </w:p>
        </w:tc>
        <w:tc>
          <w:tcPr>
            <w:tcW w:w="1700" w:type="dxa"/>
          </w:tcPr>
          <w:p w14:paraId="36DA7E5F" w14:textId="77777777" w:rsidR="00123ECE" w:rsidRPr="00130358" w:rsidRDefault="00123ECE" w:rsidP="00D62538">
            <w:pPr>
              <w:pStyle w:val="TAL"/>
              <w:keepNext w:val="0"/>
              <w:keepLines w:val="0"/>
            </w:pPr>
          </w:p>
        </w:tc>
        <w:tc>
          <w:tcPr>
            <w:tcW w:w="1133" w:type="dxa"/>
          </w:tcPr>
          <w:p w14:paraId="772EE5CA" w14:textId="77777777" w:rsidR="00123ECE" w:rsidRPr="00130358" w:rsidRDefault="00123ECE" w:rsidP="00D62538">
            <w:pPr>
              <w:pStyle w:val="TAL"/>
              <w:keepNext w:val="0"/>
              <w:keepLines w:val="0"/>
            </w:pPr>
          </w:p>
        </w:tc>
      </w:tr>
      <w:tr w:rsidR="00123ECE" w:rsidRPr="00130358" w14:paraId="05F51448" w14:textId="77777777" w:rsidTr="00D62538">
        <w:trPr>
          <w:jc w:val="center"/>
        </w:trPr>
        <w:tc>
          <w:tcPr>
            <w:tcW w:w="4436" w:type="dxa"/>
          </w:tcPr>
          <w:p w14:paraId="721C1FC2" w14:textId="10D6E360" w:rsidR="00123ECE" w:rsidRPr="00130358" w:rsidRDefault="00D62538" w:rsidP="00D62538">
            <w:pPr>
              <w:pStyle w:val="TAL"/>
              <w:keepNext w:val="0"/>
              <w:keepLines w:val="0"/>
            </w:pPr>
            <w:r w:rsidRPr="00130358">
              <w:t xml:space="preserve">     </w:t>
            </w:r>
            <w:proofErr w:type="spellStart"/>
            <w:r w:rsidR="00123ECE" w:rsidRPr="00130358">
              <w:t>rsrqResult</w:t>
            </w:r>
            <w:proofErr w:type="spellEnd"/>
          </w:p>
        </w:tc>
        <w:tc>
          <w:tcPr>
            <w:tcW w:w="2267" w:type="dxa"/>
          </w:tcPr>
          <w:p w14:paraId="3BFB52E8" w14:textId="77777777" w:rsidR="00123ECE" w:rsidRPr="00130358" w:rsidRDefault="00123ECE" w:rsidP="00D62538">
            <w:pPr>
              <w:pStyle w:val="TAL"/>
              <w:keepNext w:val="0"/>
              <w:keepLines w:val="0"/>
            </w:pPr>
            <w:r w:rsidRPr="00130358">
              <w:t>INTEGER(0..34)</w:t>
            </w:r>
          </w:p>
        </w:tc>
        <w:tc>
          <w:tcPr>
            <w:tcW w:w="1700" w:type="dxa"/>
          </w:tcPr>
          <w:p w14:paraId="33A86AD2" w14:textId="77777777" w:rsidR="00123ECE" w:rsidRPr="00130358" w:rsidRDefault="00123ECE" w:rsidP="00D62538">
            <w:pPr>
              <w:pStyle w:val="TAL"/>
              <w:keepNext w:val="0"/>
              <w:keepLines w:val="0"/>
            </w:pPr>
          </w:p>
        </w:tc>
        <w:tc>
          <w:tcPr>
            <w:tcW w:w="1133" w:type="dxa"/>
          </w:tcPr>
          <w:p w14:paraId="5F16BA47" w14:textId="77777777" w:rsidR="00123ECE" w:rsidRPr="00130358" w:rsidRDefault="00123ECE" w:rsidP="00D62538">
            <w:pPr>
              <w:pStyle w:val="TAL"/>
              <w:keepNext w:val="0"/>
              <w:keepLines w:val="0"/>
            </w:pPr>
          </w:p>
        </w:tc>
      </w:tr>
      <w:tr w:rsidR="00123ECE" w:rsidRPr="00130358" w14:paraId="239C59ED" w14:textId="77777777" w:rsidTr="00D62538">
        <w:trPr>
          <w:jc w:val="center"/>
        </w:trPr>
        <w:tc>
          <w:tcPr>
            <w:tcW w:w="4436" w:type="dxa"/>
          </w:tcPr>
          <w:p w14:paraId="2617C382" w14:textId="2F4E8E78" w:rsidR="00123ECE" w:rsidRPr="00130358" w:rsidRDefault="00D62538" w:rsidP="00D62538">
            <w:pPr>
              <w:pStyle w:val="TAL"/>
              <w:keepNext w:val="0"/>
              <w:keepLines w:val="0"/>
            </w:pPr>
            <w:r w:rsidRPr="00130358">
              <w:t xml:space="preserve">   </w:t>
            </w:r>
            <w:r w:rsidR="00123ECE" w:rsidRPr="00130358">
              <w:t>}</w:t>
            </w:r>
          </w:p>
        </w:tc>
        <w:tc>
          <w:tcPr>
            <w:tcW w:w="2267" w:type="dxa"/>
          </w:tcPr>
          <w:p w14:paraId="78B4124A" w14:textId="77777777" w:rsidR="00123ECE" w:rsidRPr="00130358" w:rsidRDefault="00123ECE" w:rsidP="00D62538">
            <w:pPr>
              <w:pStyle w:val="TAL"/>
              <w:keepNext w:val="0"/>
              <w:keepLines w:val="0"/>
            </w:pPr>
          </w:p>
        </w:tc>
        <w:tc>
          <w:tcPr>
            <w:tcW w:w="1700" w:type="dxa"/>
          </w:tcPr>
          <w:p w14:paraId="2F2E8656" w14:textId="77777777" w:rsidR="00123ECE" w:rsidRPr="00130358" w:rsidRDefault="00123ECE" w:rsidP="00D62538">
            <w:pPr>
              <w:pStyle w:val="TAL"/>
              <w:keepNext w:val="0"/>
              <w:keepLines w:val="0"/>
            </w:pPr>
          </w:p>
        </w:tc>
        <w:tc>
          <w:tcPr>
            <w:tcW w:w="1133" w:type="dxa"/>
          </w:tcPr>
          <w:p w14:paraId="26E468FC" w14:textId="77777777" w:rsidR="00123ECE" w:rsidRPr="00130358" w:rsidRDefault="00123ECE" w:rsidP="00D62538">
            <w:pPr>
              <w:pStyle w:val="TAL"/>
              <w:keepNext w:val="0"/>
              <w:keepLines w:val="0"/>
            </w:pPr>
          </w:p>
        </w:tc>
      </w:tr>
      <w:tr w:rsidR="00123ECE" w:rsidRPr="00130358" w14:paraId="76C968EA" w14:textId="77777777" w:rsidTr="00D62538">
        <w:trPr>
          <w:jc w:val="center"/>
        </w:trPr>
        <w:tc>
          <w:tcPr>
            <w:tcW w:w="4436" w:type="dxa"/>
          </w:tcPr>
          <w:p w14:paraId="40328C6D" w14:textId="1274C1B7" w:rsidR="00123ECE" w:rsidRPr="00130358" w:rsidRDefault="00D62538" w:rsidP="00D62538">
            <w:pPr>
              <w:pStyle w:val="TAL"/>
              <w:keepNext w:val="0"/>
              <w:keepLines w:val="0"/>
            </w:pPr>
            <w:r w:rsidRPr="00130358">
              <w:t xml:space="preserve">   </w:t>
            </w:r>
            <w:proofErr w:type="spellStart"/>
            <w:r w:rsidR="00123ECE" w:rsidRPr="00130358">
              <w:rPr>
                <w:lang w:eastAsia="zh-CN"/>
              </w:rPr>
              <w:t>m</w:t>
            </w:r>
            <w:r w:rsidR="00123ECE" w:rsidRPr="00130358">
              <w:t>easResult</w:t>
            </w:r>
            <w:r w:rsidR="00123ECE" w:rsidRPr="00130358">
              <w:rPr>
                <w:lang w:eastAsia="zh-CN"/>
              </w:rPr>
              <w:t>NeighCells</w:t>
            </w:r>
            <w:proofErr w:type="spellEnd"/>
            <w:r w:rsidRPr="00130358">
              <w:t xml:space="preserve"> </w:t>
            </w:r>
            <w:r w:rsidR="00123ECE" w:rsidRPr="00130358">
              <w:t>CHOICE</w:t>
            </w:r>
            <w:r w:rsidRPr="00130358">
              <w:t xml:space="preserve"> </w:t>
            </w:r>
            <w:r w:rsidR="00123ECE" w:rsidRPr="00130358">
              <w:t>{</w:t>
            </w:r>
          </w:p>
        </w:tc>
        <w:tc>
          <w:tcPr>
            <w:tcW w:w="2267" w:type="dxa"/>
          </w:tcPr>
          <w:p w14:paraId="6E41F555" w14:textId="77777777" w:rsidR="00123ECE" w:rsidRPr="00130358" w:rsidRDefault="00123ECE" w:rsidP="00D62538">
            <w:pPr>
              <w:pStyle w:val="TAL"/>
              <w:keepNext w:val="0"/>
              <w:keepLines w:val="0"/>
            </w:pPr>
          </w:p>
        </w:tc>
        <w:tc>
          <w:tcPr>
            <w:tcW w:w="1700" w:type="dxa"/>
          </w:tcPr>
          <w:p w14:paraId="736D9F82" w14:textId="77777777" w:rsidR="00123ECE" w:rsidRPr="00130358" w:rsidRDefault="00123ECE" w:rsidP="00D62538">
            <w:pPr>
              <w:pStyle w:val="TAL"/>
              <w:keepNext w:val="0"/>
              <w:keepLines w:val="0"/>
            </w:pPr>
          </w:p>
        </w:tc>
        <w:tc>
          <w:tcPr>
            <w:tcW w:w="1133" w:type="dxa"/>
          </w:tcPr>
          <w:p w14:paraId="4F8D3224" w14:textId="77777777" w:rsidR="00123ECE" w:rsidRPr="00130358" w:rsidRDefault="00123ECE" w:rsidP="00D62538">
            <w:pPr>
              <w:pStyle w:val="TAL"/>
              <w:keepNext w:val="0"/>
              <w:keepLines w:val="0"/>
            </w:pPr>
          </w:p>
        </w:tc>
      </w:tr>
      <w:tr w:rsidR="00123ECE" w:rsidRPr="00130358" w14:paraId="40314B0B" w14:textId="77777777" w:rsidTr="00D62538">
        <w:trPr>
          <w:jc w:val="center"/>
        </w:trPr>
        <w:tc>
          <w:tcPr>
            <w:tcW w:w="4436" w:type="dxa"/>
          </w:tcPr>
          <w:p w14:paraId="27CAD10B" w14:textId="49AE1783" w:rsidR="00123ECE" w:rsidRPr="00130358" w:rsidRDefault="00D62538" w:rsidP="00D62538">
            <w:pPr>
              <w:pStyle w:val="TAL"/>
              <w:keepNext w:val="0"/>
              <w:keepLines w:val="0"/>
            </w:pPr>
            <w:r w:rsidRPr="00130358">
              <w:t xml:space="preserve">      </w:t>
            </w:r>
            <w:proofErr w:type="spellStart"/>
            <w:r w:rsidR="00123ECE" w:rsidRPr="00130358">
              <w:t>measResultListUTRA</w:t>
            </w:r>
            <w:proofErr w:type="spellEnd"/>
          </w:p>
        </w:tc>
        <w:tc>
          <w:tcPr>
            <w:tcW w:w="2267" w:type="dxa"/>
          </w:tcPr>
          <w:p w14:paraId="2AC26C89" w14:textId="77777777" w:rsidR="00123ECE" w:rsidRPr="00130358" w:rsidRDefault="00123ECE" w:rsidP="00D62538">
            <w:pPr>
              <w:pStyle w:val="TAL"/>
              <w:keepNext w:val="0"/>
              <w:keepLines w:val="0"/>
            </w:pPr>
            <w:proofErr w:type="spellStart"/>
            <w:r w:rsidRPr="00130358">
              <w:rPr>
                <w:lang w:eastAsia="zh-CN"/>
              </w:rPr>
              <w:t>M</w:t>
            </w:r>
            <w:r w:rsidRPr="00130358">
              <w:t>easResultListUTRA</w:t>
            </w:r>
            <w:proofErr w:type="spellEnd"/>
          </w:p>
        </w:tc>
        <w:tc>
          <w:tcPr>
            <w:tcW w:w="1700" w:type="dxa"/>
          </w:tcPr>
          <w:p w14:paraId="7FCA9FEE" w14:textId="77777777" w:rsidR="00123ECE" w:rsidRPr="00130358" w:rsidRDefault="00123ECE" w:rsidP="00D62538">
            <w:pPr>
              <w:pStyle w:val="TAL"/>
              <w:keepNext w:val="0"/>
              <w:keepLines w:val="0"/>
            </w:pPr>
          </w:p>
        </w:tc>
        <w:tc>
          <w:tcPr>
            <w:tcW w:w="1133" w:type="dxa"/>
          </w:tcPr>
          <w:p w14:paraId="1B665756" w14:textId="77777777" w:rsidR="00123ECE" w:rsidRPr="00130358" w:rsidRDefault="00123ECE" w:rsidP="00D62538">
            <w:pPr>
              <w:pStyle w:val="TAL"/>
              <w:keepNext w:val="0"/>
              <w:keepLines w:val="0"/>
            </w:pPr>
          </w:p>
        </w:tc>
      </w:tr>
      <w:tr w:rsidR="00123ECE" w:rsidRPr="00130358" w14:paraId="057E72CE" w14:textId="77777777" w:rsidTr="00D62538">
        <w:trPr>
          <w:jc w:val="center"/>
        </w:trPr>
        <w:tc>
          <w:tcPr>
            <w:tcW w:w="4436" w:type="dxa"/>
          </w:tcPr>
          <w:p w14:paraId="3E18C5CE" w14:textId="5587F24F" w:rsidR="00123ECE" w:rsidRPr="00130358" w:rsidRDefault="00D62538" w:rsidP="00D62538">
            <w:pPr>
              <w:pStyle w:val="TAL"/>
              <w:keepNext w:val="0"/>
              <w:keepLines w:val="0"/>
            </w:pPr>
            <w:r w:rsidRPr="00130358">
              <w:t xml:space="preserve">   </w:t>
            </w:r>
            <w:r w:rsidR="00123ECE" w:rsidRPr="00130358">
              <w:t>}</w:t>
            </w:r>
          </w:p>
        </w:tc>
        <w:tc>
          <w:tcPr>
            <w:tcW w:w="2267" w:type="dxa"/>
          </w:tcPr>
          <w:p w14:paraId="57693D63" w14:textId="77777777" w:rsidR="00123ECE" w:rsidRPr="00130358" w:rsidRDefault="00123ECE" w:rsidP="00D62538">
            <w:pPr>
              <w:pStyle w:val="TAL"/>
              <w:keepNext w:val="0"/>
              <w:keepLines w:val="0"/>
            </w:pPr>
          </w:p>
        </w:tc>
        <w:tc>
          <w:tcPr>
            <w:tcW w:w="1700" w:type="dxa"/>
          </w:tcPr>
          <w:p w14:paraId="7B64D8BA" w14:textId="77777777" w:rsidR="00123ECE" w:rsidRPr="00130358" w:rsidRDefault="00123ECE" w:rsidP="00D62538">
            <w:pPr>
              <w:pStyle w:val="TAL"/>
              <w:keepNext w:val="0"/>
              <w:keepLines w:val="0"/>
            </w:pPr>
          </w:p>
        </w:tc>
        <w:tc>
          <w:tcPr>
            <w:tcW w:w="1133" w:type="dxa"/>
          </w:tcPr>
          <w:p w14:paraId="66DB48A3" w14:textId="77777777" w:rsidR="00123ECE" w:rsidRPr="00130358" w:rsidRDefault="00123ECE" w:rsidP="00D62538">
            <w:pPr>
              <w:pStyle w:val="TAL"/>
              <w:keepNext w:val="0"/>
              <w:keepLines w:val="0"/>
            </w:pPr>
          </w:p>
        </w:tc>
      </w:tr>
      <w:tr w:rsidR="00123ECE" w:rsidRPr="00130358" w14:paraId="7A741E49" w14:textId="77777777" w:rsidTr="00D62538">
        <w:trPr>
          <w:jc w:val="center"/>
        </w:trPr>
        <w:tc>
          <w:tcPr>
            <w:tcW w:w="4436" w:type="dxa"/>
          </w:tcPr>
          <w:p w14:paraId="5F06F74A" w14:textId="77777777" w:rsidR="00123ECE" w:rsidRPr="00130358" w:rsidRDefault="00123ECE" w:rsidP="00D62538">
            <w:pPr>
              <w:pStyle w:val="TAL"/>
              <w:keepNext w:val="0"/>
              <w:keepLines w:val="0"/>
            </w:pPr>
            <w:r w:rsidRPr="00130358">
              <w:t>}</w:t>
            </w:r>
          </w:p>
        </w:tc>
        <w:tc>
          <w:tcPr>
            <w:tcW w:w="2267" w:type="dxa"/>
          </w:tcPr>
          <w:p w14:paraId="2949C367" w14:textId="77777777" w:rsidR="00123ECE" w:rsidRPr="00130358" w:rsidRDefault="00123ECE" w:rsidP="00D62538">
            <w:pPr>
              <w:pStyle w:val="TAL"/>
              <w:keepNext w:val="0"/>
              <w:keepLines w:val="0"/>
            </w:pPr>
          </w:p>
        </w:tc>
        <w:tc>
          <w:tcPr>
            <w:tcW w:w="1700" w:type="dxa"/>
          </w:tcPr>
          <w:p w14:paraId="0DDA0104" w14:textId="77777777" w:rsidR="00123ECE" w:rsidRPr="00130358" w:rsidRDefault="00123ECE" w:rsidP="00D62538">
            <w:pPr>
              <w:pStyle w:val="TAL"/>
              <w:keepNext w:val="0"/>
              <w:keepLines w:val="0"/>
            </w:pPr>
          </w:p>
        </w:tc>
        <w:tc>
          <w:tcPr>
            <w:tcW w:w="1133" w:type="dxa"/>
          </w:tcPr>
          <w:p w14:paraId="7F65AB93" w14:textId="77777777" w:rsidR="00123ECE" w:rsidRPr="00130358" w:rsidRDefault="00123ECE" w:rsidP="00D62538">
            <w:pPr>
              <w:pStyle w:val="TAL"/>
              <w:keepNext w:val="0"/>
              <w:keepLines w:val="0"/>
            </w:pPr>
          </w:p>
        </w:tc>
      </w:tr>
    </w:tbl>
    <w:p w14:paraId="3FA461C9" w14:textId="77777777" w:rsidR="00123ECE" w:rsidRPr="00130358" w:rsidRDefault="00123ECE" w:rsidP="00D62538">
      <w:pPr>
        <w:pStyle w:val="TH"/>
        <w:keepNext w:val="0"/>
        <w:keepLines w:val="0"/>
      </w:pPr>
      <w:r w:rsidRPr="00130358">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.4.3-</w:t>
      </w:r>
      <w:r w:rsidRPr="00130358">
        <w:rPr>
          <w:lang w:eastAsia="zh-CN"/>
        </w:rPr>
        <w:t>3</w:t>
      </w:r>
      <w:r w:rsidRPr="00130358">
        <w:t xml:space="preserve">: </w:t>
      </w:r>
      <w:proofErr w:type="spellStart"/>
      <w:r w:rsidRPr="00130358">
        <w:rPr>
          <w:lang w:eastAsia="zh-CN"/>
        </w:rPr>
        <w:t>M</w:t>
      </w:r>
      <w:r w:rsidRPr="00130358">
        <w:t>easResultListUTRA</w:t>
      </w:r>
      <w:proofErr w:type="spellEnd"/>
      <w:r w:rsidRPr="00130358">
        <w:t xml:space="preserve">: </w:t>
      </w:r>
      <w:r w:rsidRPr="00130358">
        <w:rPr>
          <w:rFonts w:eastAsia="SimSun" w:cs="v4.2.0"/>
          <w:lang w:eastAsia="zh-CN"/>
        </w:rPr>
        <w:t xml:space="preserve">Additional E-UTRAN TDD - UTRA FDD CPICH </w:t>
      </w:r>
      <w:proofErr w:type="spellStart"/>
      <w:r w:rsidRPr="00130358">
        <w:rPr>
          <w:rFonts w:eastAsia="SimSun" w:cs="v4.2.0"/>
          <w:lang w:eastAsia="zh-CN"/>
        </w:rPr>
        <w:t>Ec</w:t>
      </w:r>
      <w:proofErr w:type="spellEnd"/>
      <w:r w:rsidRPr="00130358">
        <w:rPr>
          <w:rFonts w:eastAsia="SimSun" w:cs="v4.2.0"/>
          <w:lang w:eastAsia="zh-CN"/>
        </w:rPr>
        <w:t>/No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0C19382D" w14:textId="77777777" w:rsidTr="00D62538">
        <w:trPr>
          <w:cantSplit/>
          <w:jc w:val="center"/>
        </w:trPr>
        <w:tc>
          <w:tcPr>
            <w:tcW w:w="9536" w:type="dxa"/>
            <w:gridSpan w:val="4"/>
          </w:tcPr>
          <w:p w14:paraId="20482DFE" w14:textId="0A75C8E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4E6C3A83" w14:textId="77777777" w:rsidTr="00D62538">
        <w:trPr>
          <w:jc w:val="center"/>
        </w:trPr>
        <w:tc>
          <w:tcPr>
            <w:tcW w:w="4436" w:type="dxa"/>
          </w:tcPr>
          <w:p w14:paraId="3E8CD417" w14:textId="4465D980"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3BB1439B" w14:textId="77777777" w:rsidR="00123ECE" w:rsidRPr="00130358" w:rsidRDefault="00123ECE" w:rsidP="00D62538">
            <w:pPr>
              <w:pStyle w:val="TAH"/>
              <w:keepNext w:val="0"/>
              <w:keepLines w:val="0"/>
            </w:pPr>
            <w:r w:rsidRPr="00130358">
              <w:t>Value/remark</w:t>
            </w:r>
          </w:p>
        </w:tc>
        <w:tc>
          <w:tcPr>
            <w:tcW w:w="1700" w:type="dxa"/>
          </w:tcPr>
          <w:p w14:paraId="1A7B7591" w14:textId="77777777" w:rsidR="00123ECE" w:rsidRPr="00130358" w:rsidRDefault="00123ECE" w:rsidP="00D62538">
            <w:pPr>
              <w:pStyle w:val="TAH"/>
              <w:keepNext w:val="0"/>
              <w:keepLines w:val="0"/>
            </w:pPr>
            <w:r w:rsidRPr="00130358">
              <w:t>Comment</w:t>
            </w:r>
          </w:p>
        </w:tc>
        <w:tc>
          <w:tcPr>
            <w:tcW w:w="1133" w:type="dxa"/>
          </w:tcPr>
          <w:p w14:paraId="0D59F081" w14:textId="77777777" w:rsidR="00123ECE" w:rsidRPr="00130358" w:rsidRDefault="00123ECE" w:rsidP="00D62538">
            <w:pPr>
              <w:pStyle w:val="TAH"/>
              <w:keepNext w:val="0"/>
              <w:keepLines w:val="0"/>
            </w:pPr>
            <w:r w:rsidRPr="00130358">
              <w:t>Condition</w:t>
            </w:r>
          </w:p>
        </w:tc>
      </w:tr>
      <w:tr w:rsidR="00123ECE" w:rsidRPr="00130358" w14:paraId="06A395D7" w14:textId="77777777" w:rsidTr="00D62538">
        <w:trPr>
          <w:jc w:val="center"/>
        </w:trPr>
        <w:tc>
          <w:tcPr>
            <w:tcW w:w="4436" w:type="dxa"/>
          </w:tcPr>
          <w:p w14:paraId="290D8F87" w14:textId="6A36A7B0" w:rsidR="00123ECE" w:rsidRPr="00130358" w:rsidRDefault="00123ECE" w:rsidP="00D62538">
            <w:pPr>
              <w:pStyle w:val="TAL"/>
              <w:keepNext w:val="0"/>
              <w:keepLines w:val="0"/>
            </w:pPr>
            <w:proofErr w:type="spellStart"/>
            <w:r w:rsidRPr="00130358">
              <w:t>MeasResultsLIstEUTRA</w:t>
            </w:r>
            <w:proofErr w:type="spellEnd"/>
            <w:r w:rsidR="00D62538" w:rsidRPr="00130358">
              <w:t xml:space="preserve"> </w:t>
            </w:r>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08480304" w14:textId="77777777" w:rsidR="00123ECE" w:rsidRPr="00130358" w:rsidRDefault="00123ECE" w:rsidP="00D62538">
            <w:pPr>
              <w:pStyle w:val="TAL"/>
              <w:keepNext w:val="0"/>
              <w:keepLines w:val="0"/>
            </w:pPr>
          </w:p>
        </w:tc>
        <w:tc>
          <w:tcPr>
            <w:tcW w:w="1700" w:type="dxa"/>
          </w:tcPr>
          <w:p w14:paraId="4DA8632E" w14:textId="77777777" w:rsidR="00123ECE" w:rsidRPr="00130358" w:rsidRDefault="00123ECE" w:rsidP="00D62538">
            <w:pPr>
              <w:pStyle w:val="TAL"/>
              <w:keepNext w:val="0"/>
              <w:keepLines w:val="0"/>
            </w:pPr>
          </w:p>
        </w:tc>
        <w:tc>
          <w:tcPr>
            <w:tcW w:w="1133" w:type="dxa"/>
          </w:tcPr>
          <w:p w14:paraId="4FF1B46D" w14:textId="77777777" w:rsidR="00123ECE" w:rsidRPr="00130358" w:rsidRDefault="00123ECE" w:rsidP="00D62538">
            <w:pPr>
              <w:pStyle w:val="TAL"/>
              <w:keepNext w:val="0"/>
              <w:keepLines w:val="0"/>
            </w:pPr>
          </w:p>
        </w:tc>
      </w:tr>
      <w:tr w:rsidR="00123ECE" w:rsidRPr="00130358" w14:paraId="55FA10C6" w14:textId="77777777" w:rsidTr="00D62538">
        <w:trPr>
          <w:jc w:val="center"/>
        </w:trPr>
        <w:tc>
          <w:tcPr>
            <w:tcW w:w="4436" w:type="dxa"/>
          </w:tcPr>
          <w:p w14:paraId="4CB7FD38" w14:textId="710365B4"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physCellId</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497A3C50" w14:textId="77777777" w:rsidR="00123ECE" w:rsidRPr="00130358" w:rsidRDefault="00123ECE" w:rsidP="00D62538">
            <w:pPr>
              <w:pStyle w:val="TAL"/>
              <w:keepNext w:val="0"/>
              <w:keepLines w:val="0"/>
            </w:pPr>
          </w:p>
        </w:tc>
        <w:tc>
          <w:tcPr>
            <w:tcW w:w="1700" w:type="dxa"/>
          </w:tcPr>
          <w:p w14:paraId="7168A346" w14:textId="77777777" w:rsidR="00123ECE" w:rsidRPr="00130358" w:rsidRDefault="00123ECE" w:rsidP="00D62538">
            <w:pPr>
              <w:pStyle w:val="TAL"/>
              <w:keepNext w:val="0"/>
              <w:keepLines w:val="0"/>
            </w:pPr>
          </w:p>
        </w:tc>
        <w:tc>
          <w:tcPr>
            <w:tcW w:w="1133" w:type="dxa"/>
          </w:tcPr>
          <w:p w14:paraId="564CA8F1" w14:textId="77777777" w:rsidR="00123ECE" w:rsidRPr="00130358" w:rsidRDefault="00123ECE" w:rsidP="00D62538">
            <w:pPr>
              <w:pStyle w:val="TAL"/>
              <w:keepNext w:val="0"/>
              <w:keepLines w:val="0"/>
            </w:pPr>
          </w:p>
        </w:tc>
      </w:tr>
      <w:tr w:rsidR="00123ECE" w:rsidRPr="00130358" w14:paraId="1245E0C6" w14:textId="77777777" w:rsidTr="00D62538">
        <w:trPr>
          <w:jc w:val="center"/>
        </w:trPr>
        <w:tc>
          <w:tcPr>
            <w:tcW w:w="4436" w:type="dxa"/>
          </w:tcPr>
          <w:p w14:paraId="756252FE" w14:textId="3F8E8499"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f</w:t>
            </w:r>
            <w:r w:rsidR="00123ECE" w:rsidRPr="00130358">
              <w:t>dd</w:t>
            </w:r>
            <w:proofErr w:type="spellEnd"/>
          </w:p>
        </w:tc>
        <w:tc>
          <w:tcPr>
            <w:tcW w:w="2267" w:type="dxa"/>
          </w:tcPr>
          <w:p w14:paraId="5816DD06" w14:textId="77777777" w:rsidR="00123ECE" w:rsidRPr="00130358" w:rsidRDefault="00123ECE" w:rsidP="00D62538">
            <w:pPr>
              <w:pStyle w:val="TAL"/>
              <w:keepNext w:val="0"/>
              <w:keepLines w:val="0"/>
              <w:rPr>
                <w:lang w:eastAsia="zh-CN"/>
              </w:rPr>
            </w:pPr>
            <w:proofErr w:type="spellStart"/>
            <w:r w:rsidRPr="00130358">
              <w:t>PhysCellIdUTRA</w:t>
            </w:r>
            <w:proofErr w:type="spellEnd"/>
            <w:r w:rsidRPr="00130358">
              <w:t>-FDD</w:t>
            </w:r>
          </w:p>
        </w:tc>
        <w:tc>
          <w:tcPr>
            <w:tcW w:w="1700" w:type="dxa"/>
          </w:tcPr>
          <w:p w14:paraId="002A07AD" w14:textId="77777777" w:rsidR="00123ECE" w:rsidRPr="00130358" w:rsidRDefault="00123ECE" w:rsidP="00D62538">
            <w:pPr>
              <w:pStyle w:val="TAL"/>
              <w:keepNext w:val="0"/>
              <w:keepLines w:val="0"/>
            </w:pPr>
          </w:p>
        </w:tc>
        <w:tc>
          <w:tcPr>
            <w:tcW w:w="1133" w:type="dxa"/>
          </w:tcPr>
          <w:p w14:paraId="677518D0" w14:textId="77777777" w:rsidR="00123ECE" w:rsidRPr="00130358" w:rsidRDefault="00123ECE" w:rsidP="00D62538">
            <w:pPr>
              <w:pStyle w:val="TAL"/>
              <w:keepNext w:val="0"/>
              <w:keepLines w:val="0"/>
            </w:pPr>
          </w:p>
        </w:tc>
      </w:tr>
      <w:tr w:rsidR="00123ECE" w:rsidRPr="00130358" w14:paraId="5732D40C" w14:textId="77777777" w:rsidTr="00D62538">
        <w:trPr>
          <w:jc w:val="center"/>
        </w:trPr>
        <w:tc>
          <w:tcPr>
            <w:tcW w:w="4436" w:type="dxa"/>
          </w:tcPr>
          <w:p w14:paraId="1DCCBB70" w14:textId="7306B90C"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tdd</w:t>
            </w:r>
            <w:proofErr w:type="spellEnd"/>
          </w:p>
        </w:tc>
        <w:tc>
          <w:tcPr>
            <w:tcW w:w="2267" w:type="dxa"/>
          </w:tcPr>
          <w:p w14:paraId="523F714E" w14:textId="6C8A86F4"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66EAB153" w14:textId="77777777" w:rsidR="00123ECE" w:rsidRPr="00130358" w:rsidRDefault="00123ECE" w:rsidP="00D62538">
            <w:pPr>
              <w:pStyle w:val="TAL"/>
              <w:keepNext w:val="0"/>
              <w:keepLines w:val="0"/>
            </w:pPr>
          </w:p>
        </w:tc>
        <w:tc>
          <w:tcPr>
            <w:tcW w:w="1133" w:type="dxa"/>
          </w:tcPr>
          <w:p w14:paraId="54A19DE2" w14:textId="77777777" w:rsidR="00123ECE" w:rsidRPr="00130358" w:rsidRDefault="00123ECE" w:rsidP="00D62538">
            <w:pPr>
              <w:pStyle w:val="TAL"/>
              <w:keepNext w:val="0"/>
              <w:keepLines w:val="0"/>
            </w:pPr>
          </w:p>
        </w:tc>
      </w:tr>
      <w:tr w:rsidR="00123ECE" w:rsidRPr="00130358" w14:paraId="4FB43542" w14:textId="77777777" w:rsidTr="00D62538">
        <w:trPr>
          <w:jc w:val="center"/>
        </w:trPr>
        <w:tc>
          <w:tcPr>
            <w:tcW w:w="4436" w:type="dxa"/>
          </w:tcPr>
          <w:p w14:paraId="53FDAE3E" w14:textId="3569A435"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46127137" w14:textId="77777777" w:rsidR="00123ECE" w:rsidRPr="00130358" w:rsidRDefault="00123ECE" w:rsidP="00D62538">
            <w:pPr>
              <w:pStyle w:val="TAL"/>
              <w:keepNext w:val="0"/>
              <w:keepLines w:val="0"/>
              <w:rPr>
                <w:lang w:eastAsia="zh-CN"/>
              </w:rPr>
            </w:pPr>
          </w:p>
        </w:tc>
        <w:tc>
          <w:tcPr>
            <w:tcW w:w="1700" w:type="dxa"/>
          </w:tcPr>
          <w:p w14:paraId="4C8E2C03" w14:textId="77777777" w:rsidR="00123ECE" w:rsidRPr="00130358" w:rsidRDefault="00123ECE" w:rsidP="00D62538">
            <w:pPr>
              <w:pStyle w:val="TAL"/>
              <w:keepNext w:val="0"/>
              <w:keepLines w:val="0"/>
            </w:pPr>
          </w:p>
        </w:tc>
        <w:tc>
          <w:tcPr>
            <w:tcW w:w="1133" w:type="dxa"/>
          </w:tcPr>
          <w:p w14:paraId="053B518D" w14:textId="77777777" w:rsidR="00123ECE" w:rsidRPr="00130358" w:rsidRDefault="00123ECE" w:rsidP="00D62538">
            <w:pPr>
              <w:pStyle w:val="TAL"/>
              <w:keepNext w:val="0"/>
              <w:keepLines w:val="0"/>
            </w:pPr>
          </w:p>
        </w:tc>
      </w:tr>
      <w:tr w:rsidR="00123ECE" w:rsidRPr="00130358" w14:paraId="2FD6E4C1" w14:textId="77777777" w:rsidTr="00D62538">
        <w:trPr>
          <w:jc w:val="center"/>
        </w:trPr>
        <w:tc>
          <w:tcPr>
            <w:tcW w:w="4436" w:type="dxa"/>
          </w:tcPr>
          <w:p w14:paraId="4F6C172B" w14:textId="1B66FBD9" w:rsidR="00123ECE" w:rsidRPr="00130358" w:rsidRDefault="00D62538" w:rsidP="00D62538">
            <w:pPr>
              <w:pStyle w:val="TAL"/>
              <w:keepNext w:val="0"/>
              <w:keepLines w:val="0"/>
            </w:pPr>
            <w:r w:rsidRPr="00130358">
              <w:t xml:space="preserve">  </w:t>
            </w:r>
            <w:proofErr w:type="spellStart"/>
            <w:r w:rsidR="00123ECE" w:rsidRPr="00130358">
              <w:t>measResult</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00C19F92" w14:textId="77777777" w:rsidR="00123ECE" w:rsidRPr="00130358" w:rsidRDefault="00123ECE" w:rsidP="00D62538">
            <w:pPr>
              <w:pStyle w:val="TAL"/>
              <w:keepNext w:val="0"/>
              <w:keepLines w:val="0"/>
            </w:pPr>
          </w:p>
        </w:tc>
        <w:tc>
          <w:tcPr>
            <w:tcW w:w="1700" w:type="dxa"/>
          </w:tcPr>
          <w:p w14:paraId="1F135A70" w14:textId="010E72BB" w:rsidR="00123ECE" w:rsidRPr="00130358" w:rsidRDefault="00D62538" w:rsidP="00D62538">
            <w:pPr>
              <w:pStyle w:val="TAL"/>
              <w:keepNext w:val="0"/>
              <w:keepLines w:val="0"/>
            </w:pPr>
            <w:r w:rsidRPr="00130358">
              <w:t xml:space="preserve"> </w:t>
            </w:r>
          </w:p>
        </w:tc>
        <w:tc>
          <w:tcPr>
            <w:tcW w:w="1133" w:type="dxa"/>
          </w:tcPr>
          <w:p w14:paraId="44814F95" w14:textId="77777777" w:rsidR="00123ECE" w:rsidRPr="00130358" w:rsidRDefault="00123ECE" w:rsidP="00D62538">
            <w:pPr>
              <w:pStyle w:val="TAL"/>
              <w:keepNext w:val="0"/>
              <w:keepLines w:val="0"/>
            </w:pPr>
          </w:p>
        </w:tc>
      </w:tr>
      <w:tr w:rsidR="00123ECE" w:rsidRPr="00130358" w14:paraId="19EC21B1" w14:textId="77777777" w:rsidTr="00D62538">
        <w:trPr>
          <w:jc w:val="center"/>
        </w:trPr>
        <w:tc>
          <w:tcPr>
            <w:tcW w:w="4436" w:type="dxa"/>
          </w:tcPr>
          <w:p w14:paraId="62128532" w14:textId="6E06F304" w:rsidR="00123ECE" w:rsidRPr="00130358" w:rsidRDefault="00D62538" w:rsidP="00D62538">
            <w:pPr>
              <w:pStyle w:val="TAL"/>
              <w:keepNext w:val="0"/>
              <w:keepLines w:val="0"/>
            </w:pPr>
            <w:r w:rsidRPr="00130358">
              <w:t xml:space="preserve">    </w:t>
            </w:r>
            <w:r w:rsidR="00123ECE" w:rsidRPr="00130358">
              <w:t>utra-EcN0</w:t>
            </w:r>
          </w:p>
        </w:tc>
        <w:tc>
          <w:tcPr>
            <w:tcW w:w="2267" w:type="dxa"/>
          </w:tcPr>
          <w:p w14:paraId="7B8CBB22" w14:textId="5FBBEBCD" w:rsidR="00123ECE" w:rsidRPr="00130358" w:rsidRDefault="00123ECE"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700" w:type="dxa"/>
          </w:tcPr>
          <w:p w14:paraId="60F3FDBD" w14:textId="77777777" w:rsidR="00123ECE" w:rsidRPr="00130358" w:rsidRDefault="00123ECE" w:rsidP="00D62538">
            <w:pPr>
              <w:pStyle w:val="TAL"/>
              <w:keepNext w:val="0"/>
              <w:keepLines w:val="0"/>
            </w:pPr>
          </w:p>
        </w:tc>
        <w:tc>
          <w:tcPr>
            <w:tcW w:w="1133" w:type="dxa"/>
          </w:tcPr>
          <w:p w14:paraId="0B5A1534" w14:textId="77777777" w:rsidR="00123ECE" w:rsidRPr="00130358" w:rsidRDefault="00123ECE" w:rsidP="00D62538">
            <w:pPr>
              <w:pStyle w:val="TAL"/>
              <w:keepNext w:val="0"/>
              <w:keepLines w:val="0"/>
            </w:pPr>
          </w:p>
        </w:tc>
      </w:tr>
      <w:tr w:rsidR="00123ECE" w:rsidRPr="00130358" w14:paraId="38442147" w14:textId="77777777" w:rsidTr="00D62538">
        <w:trPr>
          <w:jc w:val="center"/>
        </w:trPr>
        <w:tc>
          <w:tcPr>
            <w:tcW w:w="4436" w:type="dxa"/>
          </w:tcPr>
          <w:p w14:paraId="12D546D0" w14:textId="351A6617" w:rsidR="00123ECE" w:rsidRPr="00130358" w:rsidRDefault="00D62538" w:rsidP="00D62538">
            <w:pPr>
              <w:pStyle w:val="TAL"/>
              <w:keepNext w:val="0"/>
              <w:keepLines w:val="0"/>
            </w:pPr>
            <w:r w:rsidRPr="00130358">
              <w:t xml:space="preserve">  </w:t>
            </w:r>
            <w:r w:rsidR="00123ECE" w:rsidRPr="00130358">
              <w:t>}</w:t>
            </w:r>
          </w:p>
        </w:tc>
        <w:tc>
          <w:tcPr>
            <w:tcW w:w="2267" w:type="dxa"/>
          </w:tcPr>
          <w:p w14:paraId="1B0A664B" w14:textId="77777777" w:rsidR="00123ECE" w:rsidRPr="00130358" w:rsidRDefault="00123ECE" w:rsidP="00D62538">
            <w:pPr>
              <w:pStyle w:val="TAL"/>
              <w:keepNext w:val="0"/>
              <w:keepLines w:val="0"/>
            </w:pPr>
          </w:p>
        </w:tc>
        <w:tc>
          <w:tcPr>
            <w:tcW w:w="1700" w:type="dxa"/>
          </w:tcPr>
          <w:p w14:paraId="7902FEB8" w14:textId="77777777" w:rsidR="00123ECE" w:rsidRPr="00130358" w:rsidRDefault="00123ECE" w:rsidP="00D62538">
            <w:pPr>
              <w:pStyle w:val="TAL"/>
              <w:keepNext w:val="0"/>
              <w:keepLines w:val="0"/>
            </w:pPr>
          </w:p>
        </w:tc>
        <w:tc>
          <w:tcPr>
            <w:tcW w:w="1133" w:type="dxa"/>
          </w:tcPr>
          <w:p w14:paraId="02F2D0E2" w14:textId="77777777" w:rsidR="00123ECE" w:rsidRPr="00130358" w:rsidRDefault="00123ECE" w:rsidP="00D62538">
            <w:pPr>
              <w:pStyle w:val="TAL"/>
              <w:keepNext w:val="0"/>
              <w:keepLines w:val="0"/>
            </w:pPr>
          </w:p>
        </w:tc>
      </w:tr>
      <w:tr w:rsidR="00123ECE" w:rsidRPr="00130358" w14:paraId="369ADDA5" w14:textId="77777777" w:rsidTr="00D62538">
        <w:trPr>
          <w:jc w:val="center"/>
        </w:trPr>
        <w:tc>
          <w:tcPr>
            <w:tcW w:w="4436" w:type="dxa"/>
          </w:tcPr>
          <w:p w14:paraId="28BD7CF5" w14:textId="77777777" w:rsidR="00123ECE" w:rsidRPr="00130358" w:rsidRDefault="00123ECE" w:rsidP="00D62538">
            <w:pPr>
              <w:pStyle w:val="TAL"/>
              <w:keepNext w:val="0"/>
              <w:keepLines w:val="0"/>
            </w:pPr>
            <w:r w:rsidRPr="00130358">
              <w:t>}</w:t>
            </w:r>
          </w:p>
        </w:tc>
        <w:tc>
          <w:tcPr>
            <w:tcW w:w="2267" w:type="dxa"/>
          </w:tcPr>
          <w:p w14:paraId="086F9D85" w14:textId="77777777" w:rsidR="00123ECE" w:rsidRPr="00130358" w:rsidRDefault="00123ECE" w:rsidP="00D62538">
            <w:pPr>
              <w:pStyle w:val="TAL"/>
              <w:keepNext w:val="0"/>
              <w:keepLines w:val="0"/>
            </w:pPr>
          </w:p>
        </w:tc>
        <w:tc>
          <w:tcPr>
            <w:tcW w:w="1700" w:type="dxa"/>
          </w:tcPr>
          <w:p w14:paraId="3CFABAFA" w14:textId="77777777" w:rsidR="00123ECE" w:rsidRPr="00130358" w:rsidRDefault="00123ECE" w:rsidP="00D62538">
            <w:pPr>
              <w:pStyle w:val="TAL"/>
              <w:keepNext w:val="0"/>
              <w:keepLines w:val="0"/>
            </w:pPr>
          </w:p>
        </w:tc>
        <w:tc>
          <w:tcPr>
            <w:tcW w:w="1133" w:type="dxa"/>
          </w:tcPr>
          <w:p w14:paraId="79E3E37B" w14:textId="77777777" w:rsidR="00123ECE" w:rsidRPr="00130358" w:rsidRDefault="00123ECE" w:rsidP="00D62538">
            <w:pPr>
              <w:pStyle w:val="TAL"/>
              <w:keepNext w:val="0"/>
              <w:keepLines w:val="0"/>
            </w:pPr>
          </w:p>
        </w:tc>
      </w:tr>
    </w:tbl>
    <w:p w14:paraId="6E35D56F" w14:textId="77777777" w:rsidR="00123ECE" w:rsidRPr="00130358" w:rsidRDefault="00123ECE" w:rsidP="00D62538"/>
    <w:p w14:paraId="224A0301" w14:textId="77777777" w:rsidR="00123ECE" w:rsidRPr="00130358" w:rsidRDefault="00123ECE" w:rsidP="00D62538">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.5</w:t>
      </w:r>
      <w:r w:rsidRPr="00130358">
        <w:tab/>
        <w:t>Test requirement</w:t>
      </w:r>
    </w:p>
    <w:p w14:paraId="0C6204A0" w14:textId="77777777" w:rsidR="00123ECE" w:rsidRPr="00130358" w:rsidRDefault="00123ECE" w:rsidP="00D62538">
      <w:pPr>
        <w:rPr>
          <w:rFonts w:eastAsia="SimSun"/>
          <w:lang w:eastAsia="zh-CN"/>
        </w:rPr>
      </w:pPr>
      <w:r w:rsidRPr="00130358">
        <w:rPr>
          <w:rFonts w:cs="v4.2.0"/>
        </w:rPr>
        <w:t xml:space="preserve">The test parameters are given in Tables </w:t>
      </w:r>
      <w:smartTag w:uri="urn:schemas-microsoft-com:office:smarttags" w:element="chsdate">
        <w:smartTagPr>
          <w:attr w:name="Year" w:val="1899"/>
          <w:attr w:name="Month" w:val="12"/>
          <w:attr w:name="Day" w:val="30"/>
          <w:attr w:name="IsLunarDate" w:val="False"/>
          <w:attr w:name="IsROCDate" w:val="False"/>
        </w:smartTagPr>
        <w:r w:rsidRPr="00130358">
          <w:rPr>
            <w:rFonts w:cs="v4.2.0"/>
          </w:rPr>
          <w:t>9.4.2</w:t>
        </w:r>
      </w:smartTag>
      <w:r w:rsidRPr="00130358">
        <w:rPr>
          <w:rFonts w:cs="v4.2.0"/>
        </w:rPr>
        <w:t>.</w:t>
      </w:r>
      <w:r w:rsidRPr="00130358">
        <w:rPr>
          <w:rFonts w:eastAsia="SimSun" w:cs="v4.2.0"/>
          <w:lang w:eastAsia="zh-CN"/>
        </w:rPr>
        <w:t>4.1</w:t>
      </w:r>
      <w:r w:rsidRPr="00130358">
        <w:rPr>
          <w:rFonts w:cs="v4.2.0"/>
        </w:rPr>
        <w:t>-</w:t>
      </w:r>
      <w:r w:rsidRPr="00130358">
        <w:rPr>
          <w:rFonts w:eastAsia="SimSun" w:cs="v4.2.0"/>
          <w:lang w:eastAsia="zh-CN"/>
        </w:rPr>
        <w:t>1</w:t>
      </w:r>
      <w:r w:rsidRPr="00130358">
        <w:rPr>
          <w:rFonts w:cs="v4.2.0"/>
        </w:rPr>
        <w:t>, 9.4.2.</w:t>
      </w:r>
      <w:r w:rsidRPr="00130358">
        <w:rPr>
          <w:rFonts w:cs="v4.2.0"/>
          <w:lang w:eastAsia="zh-CN"/>
        </w:rPr>
        <w:t>5</w:t>
      </w:r>
      <w:r w:rsidRPr="00130358">
        <w:rPr>
          <w:rFonts w:cs="v4.2.0"/>
        </w:rPr>
        <w:t>-</w:t>
      </w:r>
      <w:r w:rsidRPr="00130358">
        <w:rPr>
          <w:rFonts w:eastAsia="SimSun" w:cs="v4.2.0"/>
          <w:lang w:eastAsia="zh-CN"/>
        </w:rPr>
        <w:t>1</w:t>
      </w:r>
      <w:r w:rsidRPr="00130358">
        <w:rPr>
          <w:rFonts w:cs="v4.2.0"/>
          <w:lang w:eastAsia="zh-CN"/>
        </w:rPr>
        <w:t xml:space="preserve"> </w:t>
      </w:r>
      <w:r w:rsidRPr="00130358">
        <w:rPr>
          <w:rFonts w:cs="v4.2.0"/>
        </w:rPr>
        <w:t>and 9.4.2.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as</w:t>
      </w:r>
      <w:r w:rsidRPr="00130358">
        <w:rPr>
          <w:rFonts w:cs="v4.2.0"/>
        </w:rPr>
        <w:t xml:space="preserve"> below. </w:t>
      </w:r>
      <w:r w:rsidRPr="00130358">
        <w:rPr>
          <w:rFonts w:cs="v4.2.0"/>
          <w:lang w:eastAsia="zh-CN"/>
        </w:rPr>
        <w:t xml:space="preserve"> Table</w:t>
      </w:r>
      <w:r w:rsidRPr="00130358">
        <w:rPr>
          <w:rFonts w:cs="v4.2.0"/>
        </w:rPr>
        <w:t xml:space="preserve"> 9.4.2.</w:t>
      </w:r>
      <w:r w:rsidRPr="00130358">
        <w:rPr>
          <w:rFonts w:cs="v4.2.0"/>
          <w:lang w:eastAsia="zh-CN"/>
        </w:rPr>
        <w:t>5</w:t>
      </w:r>
      <w:r w:rsidRPr="00130358">
        <w:rPr>
          <w:rFonts w:cs="v4.2.0"/>
        </w:rPr>
        <w:t>-</w:t>
      </w:r>
      <w:r w:rsidRPr="00130358">
        <w:rPr>
          <w:rFonts w:eastAsia="SimSun" w:cs="v4.2.0"/>
          <w:lang w:eastAsia="zh-CN"/>
        </w:rPr>
        <w:t>1</w:t>
      </w:r>
      <w:r w:rsidRPr="00130358">
        <w:rPr>
          <w:rFonts w:cs="v4.2.0"/>
          <w:lang w:eastAsia="zh-CN"/>
        </w:rPr>
        <w:t xml:space="preserve"> </w:t>
      </w:r>
      <w:r w:rsidRPr="00130358">
        <w:rPr>
          <w:rFonts w:cs="v4.2.0"/>
        </w:rPr>
        <w:t>and 9.4.2.</w:t>
      </w:r>
      <w:r w:rsidRPr="00130358">
        <w:rPr>
          <w:rFonts w:cs="v4.2.0"/>
          <w:lang w:eastAsia="zh-CN"/>
        </w:rPr>
        <w:t>5</w:t>
      </w:r>
      <w:r w:rsidRPr="00130358">
        <w:rPr>
          <w:rFonts w:cs="v4.2.0"/>
        </w:rPr>
        <w:t>-</w:t>
      </w:r>
      <w:r w:rsidRPr="00130358">
        <w:rPr>
          <w:rFonts w:eastAsia="SimSun" w:cs="v4.2.0"/>
          <w:lang w:eastAsia="zh-CN"/>
        </w:rPr>
        <w:t>2</w:t>
      </w:r>
      <w:r w:rsidRPr="00130358">
        <w:rPr>
          <w:rFonts w:cs="v4.2.0"/>
          <w:lang w:eastAsia="zh-CN"/>
        </w:rPr>
        <w:t xml:space="preserve"> define the </w:t>
      </w:r>
      <w:r w:rsidRPr="00130358">
        <w:t xml:space="preserve">primary level settings including test tolerances for all tests. </w:t>
      </w:r>
    </w:p>
    <w:p w14:paraId="275817A3" w14:textId="77777777" w:rsidR="00123ECE" w:rsidRPr="00130358" w:rsidRDefault="00123ECE" w:rsidP="00D62538">
      <w:r w:rsidRPr="00130358">
        <w:t xml:space="preserve">Each </w:t>
      </w:r>
      <w:r w:rsidRPr="00130358">
        <w:rPr>
          <w:rFonts w:cs="v4.2.0"/>
        </w:rPr>
        <w:t xml:space="preserve">UTRAN FDD CPICH </w:t>
      </w:r>
      <w:proofErr w:type="spellStart"/>
      <w:r w:rsidRPr="00130358">
        <w:rPr>
          <w:rFonts w:cs="v4.2.0"/>
        </w:rPr>
        <w:t>Ec</w:t>
      </w:r>
      <w:proofErr w:type="spellEnd"/>
      <w:r w:rsidRPr="00130358">
        <w:rPr>
          <w:rFonts w:cs="v4.2.0"/>
        </w:rPr>
        <w:t>/No absolute measurement accuracy</w:t>
      </w:r>
      <w:r w:rsidRPr="00130358">
        <w:t xml:space="preserve"> test shall meet the reported values test requirements in 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.5-</w:t>
      </w:r>
      <w:r w:rsidRPr="00130358">
        <w:rPr>
          <w:rFonts w:eastAsia="SimSun"/>
          <w:lang w:eastAsia="zh-CN"/>
        </w:rPr>
        <w:t>3</w:t>
      </w:r>
      <w:r w:rsidRPr="00130358">
        <w:t>.</w:t>
      </w:r>
    </w:p>
    <w:p w14:paraId="798F93D0" w14:textId="77777777" w:rsidR="00123ECE" w:rsidRPr="00130358" w:rsidRDefault="00123ECE" w:rsidP="00D62538">
      <w:pPr>
        <w:pStyle w:val="TH"/>
        <w:keepNext w:val="0"/>
        <w:keepLines w:val="0"/>
        <w:rPr>
          <w:rFonts w:cs="v4.2.0"/>
        </w:rPr>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.5-</w:t>
      </w:r>
      <w:r w:rsidRPr="00130358">
        <w:rPr>
          <w:rFonts w:eastAsia="SimSun"/>
          <w:lang w:eastAsia="zh-CN"/>
        </w:rPr>
        <w:t>1</w:t>
      </w:r>
      <w:r w:rsidRPr="00130358">
        <w:t xml:space="preserve">: E-UTRAN </w:t>
      </w:r>
      <w:r w:rsidRPr="00130358">
        <w:rPr>
          <w:rFonts w:eastAsia="SimSun"/>
          <w:lang w:eastAsia="zh-CN"/>
        </w:rPr>
        <w:t>T</w:t>
      </w:r>
      <w:r w:rsidRPr="00130358">
        <w:t xml:space="preserve">DD cell specific test parameters </w:t>
      </w:r>
      <w:r w:rsidRPr="00130358">
        <w:rPr>
          <w:rFonts w:cs="v4.2.0"/>
        </w:rPr>
        <w:t xml:space="preserve">for UTRAN FDD CPICH </w:t>
      </w:r>
      <w:proofErr w:type="spellStart"/>
      <w:r w:rsidRPr="00130358">
        <w:rPr>
          <w:rFonts w:cs="v4.2.0"/>
        </w:rPr>
        <w:t>Ec</w:t>
      </w:r>
      <w:proofErr w:type="spellEnd"/>
      <w:r w:rsidRPr="00130358">
        <w:rPr>
          <w:rFonts w:cs="v4.2.0"/>
        </w:rPr>
        <w:t xml:space="preserve">/No absolute measurement accuracy test in E-UTRAN </w:t>
      </w:r>
      <w:r w:rsidRPr="00130358">
        <w:rPr>
          <w:rFonts w:eastAsia="SimSun" w:cs="v4.2.0"/>
          <w:lang w:eastAsia="zh-CN"/>
        </w:rPr>
        <w:t>T</w:t>
      </w:r>
      <w:r w:rsidRPr="00130358">
        <w:rPr>
          <w:rFonts w:cs="v4.2.0"/>
        </w:rPr>
        <w: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01"/>
        <w:gridCol w:w="1265"/>
        <w:gridCol w:w="1762"/>
        <w:gridCol w:w="1586"/>
        <w:gridCol w:w="1363"/>
      </w:tblGrid>
      <w:tr w:rsidR="00123ECE" w:rsidRPr="00130358" w14:paraId="3E649E44" w14:textId="77777777" w:rsidTr="00483222">
        <w:trPr>
          <w:tblHeader/>
          <w:jc w:val="center"/>
        </w:trPr>
        <w:tc>
          <w:tcPr>
            <w:tcW w:w="1944" w:type="pct"/>
            <w:vAlign w:val="center"/>
          </w:tcPr>
          <w:p w14:paraId="14269D55" w14:textId="77777777" w:rsidR="00123ECE" w:rsidRPr="00130358" w:rsidRDefault="00123ECE" w:rsidP="00D62538">
            <w:pPr>
              <w:pStyle w:val="TAH"/>
              <w:keepNext w:val="0"/>
              <w:keepLines w:val="0"/>
            </w:pPr>
            <w:r w:rsidRPr="00130358">
              <w:t>Parameter</w:t>
            </w:r>
          </w:p>
        </w:tc>
        <w:tc>
          <w:tcPr>
            <w:tcW w:w="647" w:type="pct"/>
            <w:tcBorders>
              <w:bottom w:val="single" w:sz="4" w:space="0" w:color="auto"/>
            </w:tcBorders>
            <w:vAlign w:val="center"/>
          </w:tcPr>
          <w:p w14:paraId="286E88A4" w14:textId="77777777" w:rsidR="00123ECE" w:rsidRPr="00130358" w:rsidRDefault="00123ECE" w:rsidP="00D62538">
            <w:pPr>
              <w:pStyle w:val="TAH"/>
              <w:keepNext w:val="0"/>
              <w:keepLines w:val="0"/>
            </w:pPr>
            <w:r w:rsidRPr="00130358">
              <w:t>Unit</w:t>
            </w:r>
          </w:p>
        </w:tc>
        <w:tc>
          <w:tcPr>
            <w:tcW w:w="901" w:type="pct"/>
            <w:tcBorders>
              <w:bottom w:val="single" w:sz="4" w:space="0" w:color="auto"/>
            </w:tcBorders>
            <w:vAlign w:val="center"/>
          </w:tcPr>
          <w:p w14:paraId="337CCF59" w14:textId="23A0A9BA" w:rsidR="00123ECE" w:rsidRPr="00130358" w:rsidRDefault="00123ECE" w:rsidP="00D62538">
            <w:pPr>
              <w:pStyle w:val="TAH"/>
              <w:keepNext w:val="0"/>
              <w:keepLines w:val="0"/>
            </w:pPr>
            <w:r w:rsidRPr="00130358">
              <w:t>Test</w:t>
            </w:r>
            <w:r w:rsidR="00D62538" w:rsidRPr="00130358">
              <w:t xml:space="preserve"> </w:t>
            </w:r>
            <w:r w:rsidRPr="00130358">
              <w:t>1</w:t>
            </w:r>
          </w:p>
        </w:tc>
        <w:tc>
          <w:tcPr>
            <w:tcW w:w="811" w:type="pct"/>
            <w:tcBorders>
              <w:bottom w:val="single" w:sz="4" w:space="0" w:color="auto"/>
            </w:tcBorders>
            <w:vAlign w:val="center"/>
          </w:tcPr>
          <w:p w14:paraId="562B6604" w14:textId="2EA3F236" w:rsidR="00123ECE" w:rsidRPr="00130358" w:rsidRDefault="00123ECE" w:rsidP="00D62538">
            <w:pPr>
              <w:pStyle w:val="TAH"/>
              <w:keepNext w:val="0"/>
              <w:keepLines w:val="0"/>
            </w:pPr>
            <w:r w:rsidRPr="00130358">
              <w:t>Test</w:t>
            </w:r>
            <w:r w:rsidR="00D62538" w:rsidRPr="00130358">
              <w:t xml:space="preserve"> </w:t>
            </w:r>
            <w:r w:rsidRPr="00130358">
              <w:t>2</w:t>
            </w:r>
          </w:p>
        </w:tc>
        <w:tc>
          <w:tcPr>
            <w:tcW w:w="697" w:type="pct"/>
            <w:tcBorders>
              <w:bottom w:val="single" w:sz="4" w:space="0" w:color="auto"/>
            </w:tcBorders>
            <w:vAlign w:val="center"/>
          </w:tcPr>
          <w:p w14:paraId="59F59BBE" w14:textId="3F793C00"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193FD6A" w14:textId="77777777" w:rsidTr="00483222">
        <w:trPr>
          <w:jc w:val="center"/>
        </w:trPr>
        <w:tc>
          <w:tcPr>
            <w:tcW w:w="1944" w:type="pct"/>
            <w:tcBorders>
              <w:right w:val="single" w:sz="4" w:space="0" w:color="auto"/>
            </w:tcBorders>
            <w:vAlign w:val="center"/>
          </w:tcPr>
          <w:p w14:paraId="3518732A" w14:textId="6D7585F3"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647" w:type="pct"/>
            <w:tcBorders>
              <w:top w:val="single" w:sz="4" w:space="0" w:color="auto"/>
              <w:left w:val="single" w:sz="4" w:space="0" w:color="auto"/>
              <w:bottom w:val="single" w:sz="4" w:space="0" w:color="auto"/>
              <w:right w:val="single" w:sz="4" w:space="0" w:color="auto"/>
            </w:tcBorders>
            <w:vAlign w:val="center"/>
          </w:tcPr>
          <w:p w14:paraId="0606F1A5"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5371032F" w14:textId="77777777" w:rsidR="00123ECE" w:rsidRPr="00130358" w:rsidRDefault="00123ECE" w:rsidP="00D62538">
            <w:pPr>
              <w:pStyle w:val="TAC"/>
              <w:keepNext w:val="0"/>
              <w:keepLines w:val="0"/>
            </w:pPr>
            <w:r w:rsidRPr="00130358">
              <w:t>1</w:t>
            </w:r>
          </w:p>
        </w:tc>
      </w:tr>
      <w:tr w:rsidR="00123ECE" w:rsidRPr="00130358" w14:paraId="0B50F21F" w14:textId="77777777" w:rsidTr="00483222">
        <w:trPr>
          <w:jc w:val="center"/>
        </w:trPr>
        <w:tc>
          <w:tcPr>
            <w:tcW w:w="1944" w:type="pct"/>
            <w:tcBorders>
              <w:right w:val="single" w:sz="4" w:space="0" w:color="auto"/>
            </w:tcBorders>
          </w:tcPr>
          <w:p w14:paraId="156D8F19" w14:textId="77777777" w:rsidR="00123ECE" w:rsidRPr="00130358" w:rsidRDefault="00123ECE" w:rsidP="00D62538">
            <w:pPr>
              <w:pStyle w:val="TAL"/>
              <w:keepNext w:val="0"/>
              <w:keepLines w:val="0"/>
              <w:rPr>
                <w:bCs/>
              </w:rPr>
            </w:pPr>
            <w:proofErr w:type="spellStart"/>
            <w:r w:rsidRPr="00130358">
              <w:rPr>
                <w:bCs/>
              </w:rPr>
              <w:t>BW</w:t>
            </w:r>
            <w:r w:rsidRPr="00130358">
              <w:rPr>
                <w:vertAlign w:val="subscript"/>
              </w:rPr>
              <w:t>channel</w:t>
            </w:r>
            <w:proofErr w:type="spellEnd"/>
          </w:p>
        </w:tc>
        <w:tc>
          <w:tcPr>
            <w:tcW w:w="647" w:type="pct"/>
            <w:tcBorders>
              <w:top w:val="single" w:sz="4" w:space="0" w:color="auto"/>
              <w:left w:val="single" w:sz="4" w:space="0" w:color="auto"/>
              <w:bottom w:val="single" w:sz="4" w:space="0" w:color="auto"/>
              <w:right w:val="single" w:sz="4" w:space="0" w:color="auto"/>
            </w:tcBorders>
          </w:tcPr>
          <w:p w14:paraId="27175F6A" w14:textId="77777777" w:rsidR="00123ECE" w:rsidRPr="00130358" w:rsidRDefault="00123ECE" w:rsidP="00D62538">
            <w:pPr>
              <w:pStyle w:val="TAC"/>
              <w:keepNext w:val="0"/>
              <w:keepLines w:val="0"/>
            </w:pPr>
            <w:r w:rsidRPr="00130358">
              <w:t>MHz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46B43B3A" w14:textId="77777777" w:rsidR="00123ECE" w:rsidRPr="00130358" w:rsidRDefault="00123ECE" w:rsidP="00D62538">
            <w:pPr>
              <w:pStyle w:val="TAC"/>
              <w:keepNext w:val="0"/>
              <w:keepLines w:val="0"/>
            </w:pPr>
            <w:r w:rsidRPr="00130358">
              <w:t>10</w:t>
            </w:r>
          </w:p>
        </w:tc>
      </w:tr>
      <w:tr w:rsidR="00123ECE" w:rsidRPr="00130358" w14:paraId="4A45968B" w14:textId="77777777" w:rsidTr="00483222">
        <w:trPr>
          <w:jc w:val="center"/>
        </w:trPr>
        <w:tc>
          <w:tcPr>
            <w:tcW w:w="1944" w:type="pct"/>
            <w:tcBorders>
              <w:right w:val="single" w:sz="4" w:space="0" w:color="auto"/>
            </w:tcBorders>
            <w:vAlign w:val="center"/>
          </w:tcPr>
          <w:p w14:paraId="3B653EC4" w14:textId="49D12940" w:rsidR="00123ECE" w:rsidRPr="00130358" w:rsidRDefault="00123ECE" w:rsidP="00D62538">
            <w:pPr>
              <w:pStyle w:val="TAL"/>
              <w:keepNext w:val="0"/>
              <w:keepLines w:val="0"/>
            </w:pPr>
            <w:r w:rsidRPr="00130358">
              <w:t>Special</w:t>
            </w:r>
            <w:r w:rsidR="00D62538" w:rsidRPr="00130358">
              <w:t xml:space="preserve"> </w:t>
            </w:r>
            <w:r w:rsidRPr="00130358">
              <w:t>subframe</w:t>
            </w:r>
            <w:r w:rsidR="00D62538" w:rsidRPr="00130358">
              <w:t xml:space="preserve"> </w:t>
            </w:r>
            <w:r w:rsidRPr="00130358">
              <w:t>configuration</w:t>
            </w:r>
            <w:r w:rsidRPr="00130358">
              <w:rPr>
                <w:vertAlign w:val="superscript"/>
              </w:rPr>
              <w:t>Note1</w:t>
            </w:r>
          </w:p>
        </w:tc>
        <w:tc>
          <w:tcPr>
            <w:tcW w:w="647" w:type="pct"/>
            <w:tcBorders>
              <w:top w:val="single" w:sz="4" w:space="0" w:color="auto"/>
              <w:left w:val="single" w:sz="4" w:space="0" w:color="auto"/>
              <w:bottom w:val="single" w:sz="4" w:space="0" w:color="auto"/>
              <w:right w:val="single" w:sz="4" w:space="0" w:color="auto"/>
            </w:tcBorders>
            <w:vAlign w:val="center"/>
          </w:tcPr>
          <w:p w14:paraId="3625C530"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620A9010" w14:textId="77777777" w:rsidR="00123ECE" w:rsidRPr="00130358" w:rsidRDefault="00123ECE" w:rsidP="00D62538">
            <w:pPr>
              <w:pStyle w:val="TAC"/>
              <w:keepNext w:val="0"/>
              <w:keepLines w:val="0"/>
            </w:pPr>
            <w:r w:rsidRPr="00130358">
              <w:t>6</w:t>
            </w:r>
          </w:p>
        </w:tc>
      </w:tr>
      <w:tr w:rsidR="00123ECE" w:rsidRPr="00130358" w14:paraId="12182CFD" w14:textId="77777777" w:rsidTr="00483222">
        <w:trPr>
          <w:jc w:val="center"/>
        </w:trPr>
        <w:tc>
          <w:tcPr>
            <w:tcW w:w="1944" w:type="pct"/>
            <w:tcBorders>
              <w:right w:val="single" w:sz="4" w:space="0" w:color="auto"/>
            </w:tcBorders>
            <w:vAlign w:val="center"/>
          </w:tcPr>
          <w:p w14:paraId="6AAD3F71" w14:textId="41A33DB0" w:rsidR="00123ECE" w:rsidRPr="00130358" w:rsidRDefault="00123ECE" w:rsidP="00D62538">
            <w:pPr>
              <w:pStyle w:val="TAL"/>
              <w:keepNext w:val="0"/>
              <w:keepLines w:val="0"/>
            </w:pPr>
            <w:r w:rsidRPr="00130358">
              <w:t>Uplink-downlink</w:t>
            </w:r>
            <w:r w:rsidR="00D62538" w:rsidRPr="00130358">
              <w:t xml:space="preserve"> </w:t>
            </w:r>
            <w:r w:rsidRPr="00130358">
              <w:t>configuration</w:t>
            </w:r>
            <w:r w:rsidRPr="00130358">
              <w:rPr>
                <w:vertAlign w:val="superscript"/>
              </w:rPr>
              <w:t>Note1</w:t>
            </w:r>
          </w:p>
        </w:tc>
        <w:tc>
          <w:tcPr>
            <w:tcW w:w="647" w:type="pct"/>
            <w:tcBorders>
              <w:top w:val="single" w:sz="4" w:space="0" w:color="auto"/>
              <w:left w:val="single" w:sz="4" w:space="0" w:color="auto"/>
              <w:bottom w:val="single" w:sz="4" w:space="0" w:color="auto"/>
              <w:right w:val="single" w:sz="4" w:space="0" w:color="auto"/>
            </w:tcBorders>
            <w:vAlign w:val="center"/>
          </w:tcPr>
          <w:p w14:paraId="1367AFF0"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0BD55485" w14:textId="77777777" w:rsidR="00123ECE" w:rsidRPr="00130358" w:rsidRDefault="00123ECE" w:rsidP="00D62538">
            <w:pPr>
              <w:pStyle w:val="TAC"/>
              <w:keepNext w:val="0"/>
              <w:keepLines w:val="0"/>
            </w:pPr>
            <w:r w:rsidRPr="00130358">
              <w:t>1</w:t>
            </w:r>
          </w:p>
        </w:tc>
      </w:tr>
      <w:tr w:rsidR="00123ECE" w:rsidRPr="00130358" w14:paraId="407099DA" w14:textId="77777777" w:rsidTr="00483222">
        <w:trPr>
          <w:jc w:val="center"/>
        </w:trPr>
        <w:tc>
          <w:tcPr>
            <w:tcW w:w="1944" w:type="pct"/>
            <w:tcBorders>
              <w:right w:val="single" w:sz="4" w:space="0" w:color="auto"/>
            </w:tcBorders>
            <w:vAlign w:val="center"/>
          </w:tcPr>
          <w:p w14:paraId="4482A201" w14:textId="2137040F" w:rsidR="00123ECE" w:rsidRPr="00130358" w:rsidRDefault="00123ECE" w:rsidP="00D62538">
            <w:pPr>
              <w:pStyle w:val="TAL"/>
              <w:keepNext w:val="0"/>
              <w:keepLines w:val="0"/>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rFonts w:eastAsia="SimSun"/>
                <w:lang w:eastAsia="zh-CN"/>
              </w:rPr>
              <w:t>D</w:t>
            </w:r>
            <w:r w:rsidRPr="00130358">
              <w:t>.2.1</w:t>
            </w:r>
            <w:r w:rsidR="00D62538" w:rsidRPr="00130358">
              <w:t xml:space="preserve"> </w:t>
            </w:r>
            <w:r w:rsidRPr="00130358">
              <w:t>(OP.1</w:t>
            </w:r>
            <w:r w:rsidR="00D62538" w:rsidRPr="00130358">
              <w:t xml:space="preserve"> </w:t>
            </w:r>
            <w:r w:rsidRPr="00130358">
              <w:t>TDD)</w:t>
            </w:r>
            <w:r w:rsidR="00D62538" w:rsidRPr="00130358">
              <w:t xml:space="preserve"> </w:t>
            </w:r>
          </w:p>
        </w:tc>
        <w:tc>
          <w:tcPr>
            <w:tcW w:w="647" w:type="pct"/>
            <w:tcBorders>
              <w:top w:val="single" w:sz="4" w:space="0" w:color="auto"/>
              <w:left w:val="single" w:sz="4" w:space="0" w:color="auto"/>
              <w:bottom w:val="single" w:sz="4" w:space="0" w:color="auto"/>
              <w:right w:val="single" w:sz="4" w:space="0" w:color="auto"/>
            </w:tcBorders>
            <w:vAlign w:val="center"/>
          </w:tcPr>
          <w:p w14:paraId="628DCDC3"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751BA407" w14:textId="57906E2C" w:rsidR="00123ECE" w:rsidRPr="00130358" w:rsidRDefault="00123ECE" w:rsidP="00D62538">
            <w:pPr>
              <w:pStyle w:val="TAC"/>
              <w:keepNext w:val="0"/>
              <w:keepLines w:val="0"/>
            </w:pPr>
            <w:r w:rsidRPr="00130358">
              <w:t>OP.1</w:t>
            </w:r>
            <w:r w:rsidR="00D62538" w:rsidRPr="00130358">
              <w:t xml:space="preserve"> </w:t>
            </w:r>
            <w:r w:rsidRPr="00130358">
              <w:t>TDD</w:t>
            </w:r>
          </w:p>
        </w:tc>
      </w:tr>
      <w:tr w:rsidR="00123ECE" w:rsidRPr="00130358" w14:paraId="0DD34DE4" w14:textId="77777777" w:rsidTr="00483222">
        <w:trPr>
          <w:jc w:val="center"/>
        </w:trPr>
        <w:tc>
          <w:tcPr>
            <w:tcW w:w="1944" w:type="pct"/>
            <w:tcBorders>
              <w:right w:val="single" w:sz="4" w:space="0" w:color="auto"/>
            </w:tcBorders>
          </w:tcPr>
          <w:p w14:paraId="3ACB1D08" w14:textId="77777777" w:rsidR="00123ECE" w:rsidRPr="00130358" w:rsidRDefault="00123ECE" w:rsidP="00D62538">
            <w:pPr>
              <w:pStyle w:val="TAL"/>
              <w:keepNext w:val="0"/>
              <w:keepLines w:val="0"/>
              <w:rPr>
                <w:bCs/>
              </w:rPr>
            </w:pPr>
            <w:r w:rsidRPr="00130358">
              <w:rPr>
                <w:bCs/>
              </w:rPr>
              <w:t>PBCH_RA</w:t>
            </w:r>
          </w:p>
        </w:tc>
        <w:tc>
          <w:tcPr>
            <w:tcW w:w="647" w:type="pct"/>
            <w:tcBorders>
              <w:top w:val="single" w:sz="4" w:space="0" w:color="auto"/>
              <w:left w:val="single" w:sz="4" w:space="0" w:color="auto"/>
              <w:bottom w:val="single" w:sz="4" w:space="0" w:color="auto"/>
              <w:right w:val="single" w:sz="4" w:space="0" w:color="auto"/>
            </w:tcBorders>
            <w:vAlign w:val="center"/>
          </w:tcPr>
          <w:p w14:paraId="1D2597C5" w14:textId="77777777" w:rsidR="00123ECE" w:rsidRPr="00130358" w:rsidRDefault="00123ECE" w:rsidP="00D62538">
            <w:pPr>
              <w:pStyle w:val="TAC"/>
              <w:keepNext w:val="0"/>
              <w:keepLines w:val="0"/>
            </w:pPr>
            <w:r w:rsidRPr="00130358">
              <w:t>dB</w:t>
            </w:r>
          </w:p>
        </w:tc>
        <w:tc>
          <w:tcPr>
            <w:tcW w:w="2409" w:type="pct"/>
            <w:gridSpan w:val="3"/>
            <w:vMerge w:val="restart"/>
            <w:tcBorders>
              <w:top w:val="single" w:sz="4" w:space="0" w:color="auto"/>
              <w:left w:val="single" w:sz="4" w:space="0" w:color="auto"/>
              <w:bottom w:val="single" w:sz="4" w:space="0" w:color="auto"/>
              <w:right w:val="single" w:sz="4" w:space="0" w:color="auto"/>
            </w:tcBorders>
            <w:vAlign w:val="center"/>
          </w:tcPr>
          <w:p w14:paraId="463C2E91" w14:textId="77777777" w:rsidR="00123ECE" w:rsidRPr="00130358" w:rsidRDefault="00123ECE" w:rsidP="00D62538">
            <w:pPr>
              <w:pStyle w:val="TAC"/>
              <w:keepNext w:val="0"/>
              <w:keepLines w:val="0"/>
            </w:pPr>
            <w:r w:rsidRPr="00130358">
              <w:t>0</w:t>
            </w:r>
          </w:p>
        </w:tc>
      </w:tr>
      <w:tr w:rsidR="00123ECE" w:rsidRPr="00130358" w14:paraId="099ADBD0" w14:textId="77777777" w:rsidTr="00483222">
        <w:trPr>
          <w:jc w:val="center"/>
        </w:trPr>
        <w:tc>
          <w:tcPr>
            <w:tcW w:w="1944" w:type="pct"/>
            <w:tcBorders>
              <w:right w:val="single" w:sz="4" w:space="0" w:color="auto"/>
            </w:tcBorders>
          </w:tcPr>
          <w:p w14:paraId="7E5FD5CD" w14:textId="77777777" w:rsidR="00123ECE" w:rsidRPr="00130358" w:rsidRDefault="00123ECE" w:rsidP="00D62538">
            <w:pPr>
              <w:pStyle w:val="TAL"/>
              <w:keepNext w:val="0"/>
              <w:keepLines w:val="0"/>
              <w:rPr>
                <w:bCs/>
              </w:rPr>
            </w:pPr>
            <w:r w:rsidRPr="00130358">
              <w:rPr>
                <w:bCs/>
              </w:rPr>
              <w:t>PBCH_RB</w:t>
            </w:r>
          </w:p>
        </w:tc>
        <w:tc>
          <w:tcPr>
            <w:tcW w:w="647" w:type="pct"/>
            <w:tcBorders>
              <w:top w:val="single" w:sz="4" w:space="0" w:color="auto"/>
              <w:left w:val="single" w:sz="4" w:space="0" w:color="auto"/>
              <w:bottom w:val="single" w:sz="4" w:space="0" w:color="auto"/>
              <w:right w:val="single" w:sz="4" w:space="0" w:color="auto"/>
            </w:tcBorders>
            <w:vAlign w:val="center"/>
          </w:tcPr>
          <w:p w14:paraId="3D9A1F98"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CBAE974" w14:textId="77777777" w:rsidR="00123ECE" w:rsidRPr="00130358" w:rsidRDefault="00123ECE" w:rsidP="00D62538">
            <w:pPr>
              <w:pStyle w:val="TAC"/>
              <w:keepNext w:val="0"/>
              <w:keepLines w:val="0"/>
            </w:pPr>
          </w:p>
        </w:tc>
      </w:tr>
      <w:tr w:rsidR="00123ECE" w:rsidRPr="00130358" w14:paraId="23D0EC28" w14:textId="77777777" w:rsidTr="00483222">
        <w:trPr>
          <w:jc w:val="center"/>
        </w:trPr>
        <w:tc>
          <w:tcPr>
            <w:tcW w:w="1944" w:type="pct"/>
            <w:tcBorders>
              <w:right w:val="single" w:sz="4" w:space="0" w:color="auto"/>
            </w:tcBorders>
          </w:tcPr>
          <w:p w14:paraId="14EF77C8" w14:textId="77777777" w:rsidR="00123ECE" w:rsidRPr="00130358" w:rsidRDefault="00123ECE" w:rsidP="00D62538">
            <w:pPr>
              <w:pStyle w:val="TAL"/>
              <w:keepNext w:val="0"/>
              <w:keepLines w:val="0"/>
              <w:rPr>
                <w:bCs/>
              </w:rPr>
            </w:pPr>
            <w:r w:rsidRPr="00130358">
              <w:rPr>
                <w:bCs/>
              </w:rPr>
              <w:t>PSS_RA</w:t>
            </w:r>
          </w:p>
        </w:tc>
        <w:tc>
          <w:tcPr>
            <w:tcW w:w="647" w:type="pct"/>
            <w:tcBorders>
              <w:top w:val="single" w:sz="4" w:space="0" w:color="auto"/>
              <w:left w:val="single" w:sz="4" w:space="0" w:color="auto"/>
              <w:bottom w:val="single" w:sz="4" w:space="0" w:color="auto"/>
              <w:right w:val="single" w:sz="4" w:space="0" w:color="auto"/>
            </w:tcBorders>
            <w:vAlign w:val="center"/>
          </w:tcPr>
          <w:p w14:paraId="41D2F67E"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5471A83" w14:textId="77777777" w:rsidR="00123ECE" w:rsidRPr="00130358" w:rsidRDefault="00123ECE" w:rsidP="00D62538">
            <w:pPr>
              <w:pStyle w:val="TAC"/>
              <w:keepNext w:val="0"/>
              <w:keepLines w:val="0"/>
            </w:pPr>
          </w:p>
        </w:tc>
      </w:tr>
      <w:tr w:rsidR="00123ECE" w:rsidRPr="00130358" w14:paraId="317F1A3B" w14:textId="77777777" w:rsidTr="00483222">
        <w:trPr>
          <w:jc w:val="center"/>
        </w:trPr>
        <w:tc>
          <w:tcPr>
            <w:tcW w:w="1944" w:type="pct"/>
            <w:tcBorders>
              <w:right w:val="single" w:sz="4" w:space="0" w:color="auto"/>
            </w:tcBorders>
          </w:tcPr>
          <w:p w14:paraId="210088D5" w14:textId="77777777" w:rsidR="00123ECE" w:rsidRPr="00130358" w:rsidRDefault="00123ECE" w:rsidP="00D62538">
            <w:pPr>
              <w:pStyle w:val="TAL"/>
              <w:keepNext w:val="0"/>
              <w:keepLines w:val="0"/>
              <w:rPr>
                <w:bCs/>
              </w:rPr>
            </w:pPr>
            <w:r w:rsidRPr="00130358">
              <w:rPr>
                <w:bCs/>
              </w:rPr>
              <w:t>SSS_RA</w:t>
            </w:r>
          </w:p>
        </w:tc>
        <w:tc>
          <w:tcPr>
            <w:tcW w:w="647" w:type="pct"/>
            <w:tcBorders>
              <w:top w:val="single" w:sz="4" w:space="0" w:color="auto"/>
              <w:left w:val="single" w:sz="4" w:space="0" w:color="auto"/>
              <w:bottom w:val="single" w:sz="4" w:space="0" w:color="auto"/>
              <w:right w:val="single" w:sz="4" w:space="0" w:color="auto"/>
            </w:tcBorders>
            <w:vAlign w:val="center"/>
          </w:tcPr>
          <w:p w14:paraId="2C8E261A"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64587B4D" w14:textId="77777777" w:rsidR="00123ECE" w:rsidRPr="00130358" w:rsidRDefault="00123ECE" w:rsidP="00D62538">
            <w:pPr>
              <w:pStyle w:val="TAC"/>
              <w:keepNext w:val="0"/>
              <w:keepLines w:val="0"/>
            </w:pPr>
          </w:p>
        </w:tc>
      </w:tr>
      <w:tr w:rsidR="00123ECE" w:rsidRPr="00130358" w14:paraId="7BD7A40A" w14:textId="77777777" w:rsidTr="00483222">
        <w:trPr>
          <w:jc w:val="center"/>
        </w:trPr>
        <w:tc>
          <w:tcPr>
            <w:tcW w:w="1944" w:type="pct"/>
            <w:tcBorders>
              <w:right w:val="single" w:sz="4" w:space="0" w:color="auto"/>
            </w:tcBorders>
          </w:tcPr>
          <w:p w14:paraId="741E1A6E" w14:textId="77777777" w:rsidR="00123ECE" w:rsidRPr="00130358" w:rsidRDefault="00123ECE" w:rsidP="00D62538">
            <w:pPr>
              <w:pStyle w:val="TAL"/>
              <w:keepNext w:val="0"/>
              <w:keepLines w:val="0"/>
              <w:rPr>
                <w:bCs/>
              </w:rPr>
            </w:pPr>
            <w:r w:rsidRPr="00130358">
              <w:rPr>
                <w:bCs/>
              </w:rPr>
              <w:t>PCFICH_RB</w:t>
            </w:r>
          </w:p>
        </w:tc>
        <w:tc>
          <w:tcPr>
            <w:tcW w:w="647" w:type="pct"/>
            <w:tcBorders>
              <w:top w:val="single" w:sz="4" w:space="0" w:color="auto"/>
              <w:left w:val="single" w:sz="4" w:space="0" w:color="auto"/>
              <w:bottom w:val="single" w:sz="4" w:space="0" w:color="auto"/>
              <w:right w:val="single" w:sz="4" w:space="0" w:color="auto"/>
            </w:tcBorders>
            <w:vAlign w:val="center"/>
          </w:tcPr>
          <w:p w14:paraId="41E8D55D"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1C4E1DBD" w14:textId="77777777" w:rsidR="00123ECE" w:rsidRPr="00130358" w:rsidRDefault="00123ECE" w:rsidP="00D62538">
            <w:pPr>
              <w:pStyle w:val="TAC"/>
              <w:keepNext w:val="0"/>
              <w:keepLines w:val="0"/>
            </w:pPr>
          </w:p>
        </w:tc>
      </w:tr>
      <w:tr w:rsidR="00123ECE" w:rsidRPr="00130358" w14:paraId="5B58611C" w14:textId="77777777" w:rsidTr="00483222">
        <w:trPr>
          <w:jc w:val="center"/>
        </w:trPr>
        <w:tc>
          <w:tcPr>
            <w:tcW w:w="1944" w:type="pct"/>
            <w:tcBorders>
              <w:right w:val="single" w:sz="4" w:space="0" w:color="auto"/>
            </w:tcBorders>
          </w:tcPr>
          <w:p w14:paraId="1ABCFF4F" w14:textId="77777777" w:rsidR="00123ECE" w:rsidRPr="00130358" w:rsidRDefault="00123ECE" w:rsidP="00D62538">
            <w:pPr>
              <w:pStyle w:val="TAL"/>
              <w:keepNext w:val="0"/>
              <w:keepLines w:val="0"/>
              <w:rPr>
                <w:bCs/>
              </w:rPr>
            </w:pPr>
            <w:r w:rsidRPr="00130358">
              <w:rPr>
                <w:bCs/>
              </w:rPr>
              <w:t>PHICH_RA</w:t>
            </w:r>
          </w:p>
        </w:tc>
        <w:tc>
          <w:tcPr>
            <w:tcW w:w="647" w:type="pct"/>
            <w:tcBorders>
              <w:top w:val="single" w:sz="4" w:space="0" w:color="auto"/>
              <w:left w:val="single" w:sz="4" w:space="0" w:color="auto"/>
              <w:bottom w:val="single" w:sz="4" w:space="0" w:color="auto"/>
              <w:right w:val="single" w:sz="4" w:space="0" w:color="auto"/>
            </w:tcBorders>
            <w:vAlign w:val="center"/>
          </w:tcPr>
          <w:p w14:paraId="5F9B2DEC"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F3DA7BA" w14:textId="77777777" w:rsidR="00123ECE" w:rsidRPr="00130358" w:rsidRDefault="00123ECE" w:rsidP="00D62538">
            <w:pPr>
              <w:pStyle w:val="TAC"/>
              <w:keepNext w:val="0"/>
              <w:keepLines w:val="0"/>
            </w:pPr>
          </w:p>
        </w:tc>
      </w:tr>
      <w:tr w:rsidR="00123ECE" w:rsidRPr="00130358" w14:paraId="39DF832F" w14:textId="77777777" w:rsidTr="00483222">
        <w:trPr>
          <w:jc w:val="center"/>
        </w:trPr>
        <w:tc>
          <w:tcPr>
            <w:tcW w:w="1944" w:type="pct"/>
            <w:tcBorders>
              <w:right w:val="single" w:sz="4" w:space="0" w:color="auto"/>
            </w:tcBorders>
          </w:tcPr>
          <w:p w14:paraId="68926781" w14:textId="77777777" w:rsidR="00123ECE" w:rsidRPr="00130358" w:rsidRDefault="00123ECE" w:rsidP="00D62538">
            <w:pPr>
              <w:pStyle w:val="TAL"/>
              <w:keepNext w:val="0"/>
              <w:keepLines w:val="0"/>
              <w:rPr>
                <w:bCs/>
              </w:rPr>
            </w:pPr>
            <w:r w:rsidRPr="00130358">
              <w:rPr>
                <w:bCs/>
              </w:rPr>
              <w:t>PHICH_RB</w:t>
            </w:r>
          </w:p>
        </w:tc>
        <w:tc>
          <w:tcPr>
            <w:tcW w:w="647" w:type="pct"/>
            <w:tcBorders>
              <w:top w:val="single" w:sz="4" w:space="0" w:color="auto"/>
              <w:left w:val="single" w:sz="4" w:space="0" w:color="auto"/>
              <w:bottom w:val="single" w:sz="4" w:space="0" w:color="auto"/>
              <w:right w:val="single" w:sz="4" w:space="0" w:color="auto"/>
            </w:tcBorders>
            <w:vAlign w:val="center"/>
          </w:tcPr>
          <w:p w14:paraId="5399B520"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4AC670BB" w14:textId="77777777" w:rsidR="00123ECE" w:rsidRPr="00130358" w:rsidRDefault="00123ECE" w:rsidP="00D62538">
            <w:pPr>
              <w:pStyle w:val="TAC"/>
              <w:keepNext w:val="0"/>
              <w:keepLines w:val="0"/>
            </w:pPr>
          </w:p>
        </w:tc>
      </w:tr>
      <w:tr w:rsidR="00123ECE" w:rsidRPr="00130358" w14:paraId="64E4035A" w14:textId="77777777" w:rsidTr="00483222">
        <w:trPr>
          <w:jc w:val="center"/>
        </w:trPr>
        <w:tc>
          <w:tcPr>
            <w:tcW w:w="1944" w:type="pct"/>
            <w:tcBorders>
              <w:right w:val="single" w:sz="4" w:space="0" w:color="auto"/>
            </w:tcBorders>
          </w:tcPr>
          <w:p w14:paraId="4EB88654" w14:textId="77777777" w:rsidR="00123ECE" w:rsidRPr="00130358" w:rsidRDefault="00123ECE" w:rsidP="00D62538">
            <w:pPr>
              <w:pStyle w:val="TAL"/>
              <w:keepNext w:val="0"/>
              <w:keepLines w:val="0"/>
              <w:rPr>
                <w:bCs/>
              </w:rPr>
            </w:pPr>
            <w:r w:rsidRPr="00130358">
              <w:rPr>
                <w:bCs/>
              </w:rPr>
              <w:t>PDCCH_RA</w:t>
            </w:r>
          </w:p>
        </w:tc>
        <w:tc>
          <w:tcPr>
            <w:tcW w:w="647" w:type="pct"/>
            <w:tcBorders>
              <w:top w:val="single" w:sz="4" w:space="0" w:color="auto"/>
              <w:left w:val="single" w:sz="4" w:space="0" w:color="auto"/>
              <w:bottom w:val="single" w:sz="4" w:space="0" w:color="auto"/>
              <w:right w:val="single" w:sz="4" w:space="0" w:color="auto"/>
            </w:tcBorders>
            <w:vAlign w:val="center"/>
          </w:tcPr>
          <w:p w14:paraId="18061FB5"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3DFB1867" w14:textId="77777777" w:rsidR="00123ECE" w:rsidRPr="00130358" w:rsidRDefault="00123ECE" w:rsidP="00D62538">
            <w:pPr>
              <w:pStyle w:val="TAC"/>
              <w:keepNext w:val="0"/>
              <w:keepLines w:val="0"/>
            </w:pPr>
          </w:p>
        </w:tc>
      </w:tr>
      <w:tr w:rsidR="00123ECE" w:rsidRPr="00130358" w14:paraId="6DD271E9" w14:textId="77777777" w:rsidTr="00483222">
        <w:trPr>
          <w:jc w:val="center"/>
        </w:trPr>
        <w:tc>
          <w:tcPr>
            <w:tcW w:w="1944" w:type="pct"/>
            <w:tcBorders>
              <w:right w:val="single" w:sz="4" w:space="0" w:color="auto"/>
            </w:tcBorders>
          </w:tcPr>
          <w:p w14:paraId="1A618F08" w14:textId="77777777" w:rsidR="00123ECE" w:rsidRPr="00130358" w:rsidRDefault="00123ECE" w:rsidP="00D62538">
            <w:pPr>
              <w:pStyle w:val="TAL"/>
              <w:keepNext w:val="0"/>
              <w:keepLines w:val="0"/>
              <w:rPr>
                <w:bCs/>
              </w:rPr>
            </w:pPr>
            <w:r w:rsidRPr="00130358">
              <w:rPr>
                <w:bCs/>
              </w:rPr>
              <w:t>PDCCH_RB</w:t>
            </w:r>
          </w:p>
        </w:tc>
        <w:tc>
          <w:tcPr>
            <w:tcW w:w="647" w:type="pct"/>
            <w:tcBorders>
              <w:top w:val="single" w:sz="4" w:space="0" w:color="auto"/>
              <w:left w:val="single" w:sz="4" w:space="0" w:color="auto"/>
              <w:bottom w:val="single" w:sz="4" w:space="0" w:color="auto"/>
              <w:right w:val="single" w:sz="4" w:space="0" w:color="auto"/>
            </w:tcBorders>
            <w:vAlign w:val="center"/>
          </w:tcPr>
          <w:p w14:paraId="2BB8D8A2"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tcPr>
          <w:p w14:paraId="6D5B9790" w14:textId="77777777" w:rsidR="00123ECE" w:rsidRPr="00130358" w:rsidRDefault="00123ECE" w:rsidP="00D62538">
            <w:pPr>
              <w:pStyle w:val="TAC"/>
              <w:keepNext w:val="0"/>
              <w:keepLines w:val="0"/>
            </w:pPr>
          </w:p>
        </w:tc>
      </w:tr>
      <w:tr w:rsidR="00123ECE" w:rsidRPr="00130358" w14:paraId="4C2D1B84" w14:textId="77777777" w:rsidTr="00483222">
        <w:trPr>
          <w:jc w:val="center"/>
        </w:trPr>
        <w:tc>
          <w:tcPr>
            <w:tcW w:w="1944" w:type="pct"/>
            <w:tcBorders>
              <w:right w:val="single" w:sz="4" w:space="0" w:color="auto"/>
            </w:tcBorders>
          </w:tcPr>
          <w:p w14:paraId="3D68E890" w14:textId="77777777" w:rsidR="00123ECE" w:rsidRPr="00130358" w:rsidRDefault="00123ECE" w:rsidP="00D62538">
            <w:pPr>
              <w:pStyle w:val="TAL"/>
              <w:keepNext w:val="0"/>
              <w:keepLines w:val="0"/>
              <w:rPr>
                <w:bCs/>
              </w:rPr>
            </w:pPr>
            <w:r w:rsidRPr="00130358">
              <w:rPr>
                <w:bCs/>
              </w:rPr>
              <w:t>PDSCH_RA</w:t>
            </w:r>
          </w:p>
        </w:tc>
        <w:tc>
          <w:tcPr>
            <w:tcW w:w="647" w:type="pct"/>
            <w:tcBorders>
              <w:top w:val="single" w:sz="4" w:space="0" w:color="auto"/>
              <w:left w:val="single" w:sz="4" w:space="0" w:color="auto"/>
              <w:bottom w:val="single" w:sz="4" w:space="0" w:color="auto"/>
              <w:right w:val="single" w:sz="4" w:space="0" w:color="auto"/>
            </w:tcBorders>
            <w:vAlign w:val="center"/>
          </w:tcPr>
          <w:p w14:paraId="7CAEABF5"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407D96D" w14:textId="77777777" w:rsidR="00123ECE" w:rsidRPr="00130358" w:rsidRDefault="00123ECE" w:rsidP="00D62538">
            <w:pPr>
              <w:pStyle w:val="TAC"/>
              <w:keepNext w:val="0"/>
              <w:keepLines w:val="0"/>
            </w:pPr>
          </w:p>
        </w:tc>
      </w:tr>
      <w:tr w:rsidR="00123ECE" w:rsidRPr="00130358" w14:paraId="2D63FBA8" w14:textId="77777777" w:rsidTr="00483222">
        <w:trPr>
          <w:jc w:val="center"/>
        </w:trPr>
        <w:tc>
          <w:tcPr>
            <w:tcW w:w="1944" w:type="pct"/>
            <w:tcBorders>
              <w:right w:val="single" w:sz="4" w:space="0" w:color="auto"/>
            </w:tcBorders>
          </w:tcPr>
          <w:p w14:paraId="79856686" w14:textId="77777777" w:rsidR="00123ECE" w:rsidRPr="00130358" w:rsidRDefault="00123ECE" w:rsidP="00D62538">
            <w:pPr>
              <w:pStyle w:val="TAL"/>
              <w:keepNext w:val="0"/>
              <w:keepLines w:val="0"/>
              <w:rPr>
                <w:bCs/>
              </w:rPr>
            </w:pPr>
            <w:r w:rsidRPr="00130358">
              <w:rPr>
                <w:bCs/>
              </w:rPr>
              <w:t>PDSCH_RB</w:t>
            </w:r>
          </w:p>
        </w:tc>
        <w:tc>
          <w:tcPr>
            <w:tcW w:w="647" w:type="pct"/>
            <w:tcBorders>
              <w:top w:val="single" w:sz="4" w:space="0" w:color="auto"/>
              <w:left w:val="single" w:sz="4" w:space="0" w:color="auto"/>
              <w:bottom w:val="single" w:sz="4" w:space="0" w:color="auto"/>
              <w:right w:val="single" w:sz="4" w:space="0" w:color="auto"/>
            </w:tcBorders>
            <w:vAlign w:val="center"/>
          </w:tcPr>
          <w:p w14:paraId="0DBB1F24"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5EA65050" w14:textId="77777777" w:rsidR="00123ECE" w:rsidRPr="00130358" w:rsidRDefault="00123ECE" w:rsidP="00D62538">
            <w:pPr>
              <w:pStyle w:val="TAC"/>
              <w:keepNext w:val="0"/>
              <w:keepLines w:val="0"/>
            </w:pPr>
          </w:p>
        </w:tc>
      </w:tr>
      <w:tr w:rsidR="00123ECE" w:rsidRPr="00130358" w14:paraId="05398B3F" w14:textId="77777777" w:rsidTr="00483222">
        <w:trPr>
          <w:jc w:val="center"/>
        </w:trPr>
        <w:tc>
          <w:tcPr>
            <w:tcW w:w="1944" w:type="pct"/>
            <w:tcBorders>
              <w:right w:val="single" w:sz="4" w:space="0" w:color="auto"/>
            </w:tcBorders>
            <w:vAlign w:val="center"/>
          </w:tcPr>
          <w:p w14:paraId="6FBA39C4" w14:textId="47E6B817" w:rsidR="00123ECE" w:rsidRPr="00130358" w:rsidRDefault="00123ECE" w:rsidP="00D62538">
            <w:pPr>
              <w:pStyle w:val="TAL"/>
              <w:keepNext w:val="0"/>
              <w:keepLines w:val="0"/>
            </w:pPr>
            <w:proofErr w:type="spellStart"/>
            <w:r w:rsidRPr="00130358">
              <w:t>OCNG_RA</w:t>
            </w:r>
            <w:r w:rsidRPr="00130358">
              <w:rPr>
                <w:vertAlign w:val="superscript"/>
              </w:rPr>
              <w:t>Note</w:t>
            </w:r>
            <w:proofErr w:type="spellEnd"/>
            <w:r w:rsidR="00D62538" w:rsidRPr="00130358">
              <w:rPr>
                <w:vertAlign w:val="superscript"/>
              </w:rPr>
              <w:t xml:space="preserve"> </w:t>
            </w:r>
            <w:r w:rsidRPr="00130358">
              <w:rPr>
                <w:vertAlign w:val="superscript"/>
              </w:rPr>
              <w:t>2</w:t>
            </w:r>
          </w:p>
        </w:tc>
        <w:tc>
          <w:tcPr>
            <w:tcW w:w="647" w:type="pct"/>
            <w:tcBorders>
              <w:top w:val="single" w:sz="4" w:space="0" w:color="auto"/>
              <w:left w:val="single" w:sz="4" w:space="0" w:color="auto"/>
              <w:bottom w:val="single" w:sz="4" w:space="0" w:color="auto"/>
              <w:right w:val="single" w:sz="4" w:space="0" w:color="auto"/>
            </w:tcBorders>
            <w:vAlign w:val="center"/>
          </w:tcPr>
          <w:p w14:paraId="5646F6F5"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7B7CFE6D" w14:textId="77777777" w:rsidR="00123ECE" w:rsidRPr="00130358" w:rsidRDefault="00123ECE" w:rsidP="00D62538">
            <w:pPr>
              <w:pStyle w:val="TAC"/>
              <w:keepNext w:val="0"/>
              <w:keepLines w:val="0"/>
            </w:pPr>
          </w:p>
        </w:tc>
      </w:tr>
      <w:tr w:rsidR="00123ECE" w:rsidRPr="00130358" w14:paraId="77EAAFEA" w14:textId="77777777" w:rsidTr="00483222">
        <w:trPr>
          <w:jc w:val="center"/>
        </w:trPr>
        <w:tc>
          <w:tcPr>
            <w:tcW w:w="1944" w:type="pct"/>
            <w:tcBorders>
              <w:right w:val="single" w:sz="4" w:space="0" w:color="auto"/>
            </w:tcBorders>
            <w:vAlign w:val="center"/>
          </w:tcPr>
          <w:p w14:paraId="0B9F95E1" w14:textId="6F03EFCA" w:rsidR="00123ECE" w:rsidRPr="00130358" w:rsidRDefault="00123ECE" w:rsidP="00D62538">
            <w:pPr>
              <w:pStyle w:val="TAL"/>
              <w:keepNext w:val="0"/>
              <w:keepLines w:val="0"/>
            </w:pPr>
            <w:r w:rsidRPr="00130358">
              <w:t>OCNG_RB</w:t>
            </w:r>
            <w:r w:rsidRPr="00130358">
              <w:rPr>
                <w:vertAlign w:val="superscript"/>
              </w:rPr>
              <w:t>Note</w:t>
            </w:r>
            <w:r w:rsidR="00D62538" w:rsidRPr="00130358">
              <w:rPr>
                <w:vertAlign w:val="superscript"/>
              </w:rPr>
              <w:t xml:space="preserve"> </w:t>
            </w:r>
            <w:r w:rsidRPr="00130358">
              <w:rPr>
                <w:vertAlign w:val="superscript"/>
              </w:rPr>
              <w:t>2</w:t>
            </w:r>
          </w:p>
        </w:tc>
        <w:tc>
          <w:tcPr>
            <w:tcW w:w="647" w:type="pct"/>
            <w:tcBorders>
              <w:top w:val="single" w:sz="4" w:space="0" w:color="auto"/>
              <w:left w:val="single" w:sz="4" w:space="0" w:color="auto"/>
              <w:bottom w:val="single" w:sz="4" w:space="0" w:color="auto"/>
              <w:right w:val="single" w:sz="4" w:space="0" w:color="auto"/>
            </w:tcBorders>
            <w:vAlign w:val="center"/>
          </w:tcPr>
          <w:p w14:paraId="04458FBD" w14:textId="77777777" w:rsidR="00123ECE" w:rsidRPr="00130358" w:rsidRDefault="00123ECE" w:rsidP="00D62538">
            <w:pPr>
              <w:pStyle w:val="TAC"/>
              <w:keepNext w:val="0"/>
              <w:keepLines w:val="0"/>
            </w:pPr>
            <w:r w:rsidRPr="00130358">
              <w:t>dB</w:t>
            </w:r>
          </w:p>
        </w:tc>
        <w:tc>
          <w:tcPr>
            <w:tcW w:w="2409" w:type="pct"/>
            <w:gridSpan w:val="3"/>
            <w:vMerge/>
            <w:tcBorders>
              <w:top w:val="single" w:sz="4" w:space="0" w:color="auto"/>
              <w:left w:val="single" w:sz="4" w:space="0" w:color="auto"/>
              <w:bottom w:val="single" w:sz="4" w:space="0" w:color="auto"/>
              <w:right w:val="single" w:sz="4" w:space="0" w:color="auto"/>
            </w:tcBorders>
            <w:vAlign w:val="center"/>
          </w:tcPr>
          <w:p w14:paraId="7BA80592" w14:textId="77777777" w:rsidR="00123ECE" w:rsidRPr="00130358" w:rsidRDefault="00123ECE" w:rsidP="00D62538">
            <w:pPr>
              <w:pStyle w:val="TAC"/>
              <w:keepNext w:val="0"/>
              <w:keepLines w:val="0"/>
            </w:pPr>
          </w:p>
        </w:tc>
      </w:tr>
      <w:tr w:rsidR="00123ECE" w:rsidRPr="00130358" w14:paraId="4C332645" w14:textId="77777777" w:rsidTr="00483222">
        <w:trPr>
          <w:jc w:val="center"/>
        </w:trPr>
        <w:tc>
          <w:tcPr>
            <w:tcW w:w="1944" w:type="pct"/>
            <w:tcBorders>
              <w:right w:val="single" w:sz="4" w:space="0" w:color="auto"/>
            </w:tcBorders>
          </w:tcPr>
          <w:p w14:paraId="016BAA35" w14:textId="39E86BE3" w:rsidR="00123ECE" w:rsidRPr="00130358" w:rsidRDefault="00123ECE" w:rsidP="00D62538">
            <w:pPr>
              <w:pStyle w:val="TAL"/>
              <w:keepNext w:val="0"/>
              <w:keepLines w:val="0"/>
              <w:rPr>
                <w:bCs/>
              </w:rPr>
            </w:pPr>
            <w:r w:rsidRPr="00130358">
              <w:rPr>
                <w:bCs/>
                <w:position w:val="-12"/>
              </w:rPr>
              <w:object w:dxaOrig="400" w:dyaOrig="360" w14:anchorId="414924DA">
                <v:shape id="_x0000_i1043" type="#_x0000_t75" style="width:20.25pt;height:18.75pt" o:ole="" fillcolor="window">
                  <v:imagedata r:id="rId7" o:title=""/>
                </v:shape>
                <o:OLEObject Type="Embed" ProgID="Equation.3" ShapeID="_x0000_i1043" DrawAspect="Content" ObjectID="_1736593534" r:id="rId29"/>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647" w:type="pct"/>
            <w:tcBorders>
              <w:top w:val="single" w:sz="4" w:space="0" w:color="auto"/>
              <w:left w:val="single" w:sz="4" w:space="0" w:color="auto"/>
              <w:bottom w:val="single" w:sz="4" w:space="0" w:color="auto"/>
              <w:right w:val="single" w:sz="4" w:space="0" w:color="auto"/>
            </w:tcBorders>
            <w:vAlign w:val="center"/>
          </w:tcPr>
          <w:p w14:paraId="1A6D7305" w14:textId="51A860DD"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73E25065" w14:textId="77777777" w:rsidR="00123ECE" w:rsidRPr="00130358" w:rsidRDefault="00123ECE" w:rsidP="00D62538">
            <w:pPr>
              <w:pStyle w:val="TAC"/>
              <w:keepNext w:val="0"/>
              <w:keepLines w:val="0"/>
            </w:pPr>
            <w:r w:rsidRPr="00130358">
              <w:t>-98</w:t>
            </w:r>
          </w:p>
        </w:tc>
      </w:tr>
      <w:tr w:rsidR="00123ECE" w:rsidRPr="00130358" w14:paraId="1ECFB549" w14:textId="77777777" w:rsidTr="00483222">
        <w:trPr>
          <w:jc w:val="center"/>
        </w:trPr>
        <w:tc>
          <w:tcPr>
            <w:tcW w:w="1944" w:type="pct"/>
            <w:tcBorders>
              <w:right w:val="single" w:sz="4" w:space="0" w:color="auto"/>
            </w:tcBorders>
          </w:tcPr>
          <w:p w14:paraId="614FF2C4" w14:textId="24255307"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647" w:type="pct"/>
            <w:tcBorders>
              <w:top w:val="single" w:sz="4" w:space="0" w:color="auto"/>
              <w:left w:val="single" w:sz="4" w:space="0" w:color="auto"/>
              <w:bottom w:val="single" w:sz="4" w:space="0" w:color="auto"/>
              <w:right w:val="single" w:sz="4" w:space="0" w:color="auto"/>
            </w:tcBorders>
            <w:vAlign w:val="center"/>
          </w:tcPr>
          <w:p w14:paraId="532130E7" w14:textId="5B7C9ECC"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3B5DF6BE" w14:textId="77777777" w:rsidR="00123ECE" w:rsidRPr="00130358" w:rsidRDefault="00123ECE" w:rsidP="00D62538">
            <w:pPr>
              <w:pStyle w:val="TAC"/>
              <w:keepNext w:val="0"/>
              <w:keepLines w:val="0"/>
            </w:pPr>
            <w:r w:rsidRPr="00130358">
              <w:t>-94</w:t>
            </w:r>
          </w:p>
        </w:tc>
      </w:tr>
      <w:tr w:rsidR="00123ECE" w:rsidRPr="00130358" w14:paraId="213E40E6" w14:textId="77777777" w:rsidTr="00483222">
        <w:trPr>
          <w:jc w:val="center"/>
        </w:trPr>
        <w:tc>
          <w:tcPr>
            <w:tcW w:w="1944" w:type="pct"/>
            <w:tcBorders>
              <w:right w:val="single" w:sz="4" w:space="0" w:color="auto"/>
            </w:tcBorders>
          </w:tcPr>
          <w:p w14:paraId="216A7854" w14:textId="77777777" w:rsidR="00123ECE" w:rsidRPr="00130358" w:rsidRDefault="00123ECE" w:rsidP="00D62538">
            <w:pPr>
              <w:pStyle w:val="TAL"/>
              <w:keepNext w:val="0"/>
              <w:keepLines w:val="0"/>
              <w:rPr>
                <w:bCs/>
              </w:rPr>
            </w:pPr>
            <w:r w:rsidRPr="00130358">
              <w:rPr>
                <w:bCs/>
                <w:position w:val="-12"/>
              </w:rPr>
              <w:object w:dxaOrig="620" w:dyaOrig="380" w14:anchorId="2E17919E">
                <v:shape id="_x0000_i1044" type="#_x0000_t75" style="width:31.5pt;height:18.75pt" o:ole="" fillcolor="window">
                  <v:imagedata r:id="rId9" o:title=""/>
                </v:shape>
                <o:OLEObject Type="Embed" ProgID="Equation.3" ShapeID="_x0000_i1044" DrawAspect="Content" ObjectID="_1736593535" r:id="rId30"/>
              </w:object>
            </w:r>
          </w:p>
        </w:tc>
        <w:tc>
          <w:tcPr>
            <w:tcW w:w="647" w:type="pct"/>
            <w:tcBorders>
              <w:top w:val="single" w:sz="4" w:space="0" w:color="auto"/>
              <w:left w:val="single" w:sz="4" w:space="0" w:color="auto"/>
              <w:bottom w:val="single" w:sz="4" w:space="0" w:color="auto"/>
              <w:right w:val="single" w:sz="4" w:space="0" w:color="auto"/>
            </w:tcBorders>
            <w:vAlign w:val="center"/>
          </w:tcPr>
          <w:p w14:paraId="0C96FAF2" w14:textId="77777777" w:rsidR="00123ECE" w:rsidRPr="00130358" w:rsidRDefault="00123ECE" w:rsidP="00D62538">
            <w:pPr>
              <w:pStyle w:val="TAC"/>
              <w:keepNext w:val="0"/>
              <w:keepLines w:val="0"/>
              <w:rPr>
                <w:bCs/>
              </w:rPr>
            </w:pPr>
            <w:r w:rsidRPr="00130358">
              <w:rPr>
                <w:bCs/>
              </w:rPr>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725D3E2" w14:textId="77777777" w:rsidR="00123ECE" w:rsidRPr="00130358" w:rsidRDefault="00123ECE" w:rsidP="00D62538">
            <w:pPr>
              <w:pStyle w:val="TAC"/>
              <w:keepNext w:val="0"/>
              <w:keepLines w:val="0"/>
            </w:pPr>
            <w:r w:rsidRPr="00130358">
              <w:t>4</w:t>
            </w:r>
          </w:p>
        </w:tc>
      </w:tr>
      <w:tr w:rsidR="00123ECE" w:rsidRPr="00130358" w14:paraId="69216D7B" w14:textId="77777777" w:rsidTr="00483222">
        <w:trPr>
          <w:jc w:val="center"/>
        </w:trPr>
        <w:tc>
          <w:tcPr>
            <w:tcW w:w="1944" w:type="pct"/>
            <w:tcBorders>
              <w:right w:val="single" w:sz="4" w:space="0" w:color="auto"/>
            </w:tcBorders>
          </w:tcPr>
          <w:p w14:paraId="6C4C6914" w14:textId="2B202B02"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4</w:t>
            </w:r>
          </w:p>
        </w:tc>
        <w:tc>
          <w:tcPr>
            <w:tcW w:w="647" w:type="pct"/>
            <w:tcBorders>
              <w:top w:val="single" w:sz="4" w:space="0" w:color="auto"/>
              <w:left w:val="single" w:sz="4" w:space="0" w:color="auto"/>
              <w:bottom w:val="single" w:sz="4" w:space="0" w:color="auto"/>
              <w:right w:val="single" w:sz="4" w:space="0" w:color="auto"/>
            </w:tcBorders>
            <w:vAlign w:val="center"/>
          </w:tcPr>
          <w:p w14:paraId="4A6826F1" w14:textId="1088E024"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8AABD00" w14:textId="77777777" w:rsidR="00123ECE" w:rsidRPr="00130358" w:rsidRDefault="00123ECE" w:rsidP="00D62538">
            <w:pPr>
              <w:pStyle w:val="TAC"/>
              <w:keepNext w:val="0"/>
              <w:keepLines w:val="0"/>
            </w:pPr>
            <w:r w:rsidRPr="00130358">
              <w:t>-94</w:t>
            </w:r>
          </w:p>
        </w:tc>
      </w:tr>
      <w:tr w:rsidR="00123ECE" w:rsidRPr="00130358" w14:paraId="7DA4DD0F" w14:textId="77777777" w:rsidTr="00483222">
        <w:trPr>
          <w:jc w:val="center"/>
        </w:trPr>
        <w:tc>
          <w:tcPr>
            <w:tcW w:w="1944" w:type="pct"/>
            <w:tcBorders>
              <w:right w:val="single" w:sz="4" w:space="0" w:color="auto"/>
            </w:tcBorders>
          </w:tcPr>
          <w:p w14:paraId="427208A3" w14:textId="77777777" w:rsidR="00123ECE" w:rsidRPr="00130358" w:rsidRDefault="00123ECE" w:rsidP="00D62538">
            <w:pPr>
              <w:pStyle w:val="TAL"/>
              <w:keepNext w:val="0"/>
              <w:keepLines w:val="0"/>
              <w:rPr>
                <w:bCs/>
              </w:rPr>
            </w:pPr>
            <w:r w:rsidRPr="00130358">
              <w:rPr>
                <w:bCs/>
                <w:position w:val="-12"/>
              </w:rPr>
              <w:object w:dxaOrig="800" w:dyaOrig="380" w14:anchorId="593A2CBE">
                <v:shape id="_x0000_i1045" type="#_x0000_t75" style="width:39.75pt;height:18.75pt" o:ole="" fillcolor="window">
                  <v:imagedata r:id="rId11" o:title=""/>
                </v:shape>
                <o:OLEObject Type="Embed" ProgID="Equation.3" ShapeID="_x0000_i1045" DrawAspect="Content" ObjectID="_1736593536" r:id="rId31"/>
              </w:object>
            </w:r>
          </w:p>
        </w:tc>
        <w:tc>
          <w:tcPr>
            <w:tcW w:w="647" w:type="pct"/>
            <w:tcBorders>
              <w:top w:val="single" w:sz="4" w:space="0" w:color="auto"/>
              <w:left w:val="single" w:sz="4" w:space="0" w:color="auto"/>
              <w:bottom w:val="single" w:sz="4" w:space="0" w:color="auto"/>
              <w:right w:val="single" w:sz="4" w:space="0" w:color="auto"/>
            </w:tcBorders>
            <w:vAlign w:val="center"/>
          </w:tcPr>
          <w:p w14:paraId="2BC21FD8" w14:textId="77777777" w:rsidR="00123ECE" w:rsidRPr="00130358" w:rsidRDefault="00123ECE" w:rsidP="00D62538">
            <w:pPr>
              <w:pStyle w:val="TAC"/>
              <w:keepNext w:val="0"/>
              <w:keepLines w:val="0"/>
            </w:pPr>
            <w:r w:rsidRPr="00130358">
              <w:t>dB</w:t>
            </w: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514C7803" w14:textId="77777777" w:rsidR="00123ECE" w:rsidRPr="00130358" w:rsidRDefault="00123ECE" w:rsidP="00D62538">
            <w:pPr>
              <w:pStyle w:val="TAC"/>
              <w:keepNext w:val="0"/>
              <w:keepLines w:val="0"/>
            </w:pPr>
            <w:r w:rsidRPr="00130358">
              <w:t>4</w:t>
            </w:r>
          </w:p>
        </w:tc>
      </w:tr>
      <w:tr w:rsidR="00123ECE" w:rsidRPr="00130358" w14:paraId="271D0B27" w14:textId="77777777" w:rsidTr="00483222">
        <w:trPr>
          <w:jc w:val="center"/>
        </w:trPr>
        <w:tc>
          <w:tcPr>
            <w:tcW w:w="1944" w:type="pct"/>
            <w:tcBorders>
              <w:right w:val="single" w:sz="4" w:space="0" w:color="auto"/>
            </w:tcBorders>
          </w:tcPr>
          <w:p w14:paraId="38C17DB6" w14:textId="487318E3" w:rsidR="00123ECE" w:rsidRPr="00130358" w:rsidRDefault="00123ECE" w:rsidP="00D62538">
            <w:pPr>
              <w:pStyle w:val="TAL"/>
              <w:keepNext w:val="0"/>
              <w:keepLines w:val="0"/>
              <w:rPr>
                <w:bCs/>
              </w:rPr>
            </w:pPr>
            <w:r w:rsidRPr="00130358">
              <w:rPr>
                <w:bCs/>
              </w:rPr>
              <w:t>Propagation</w:t>
            </w:r>
            <w:r w:rsidR="00D62538" w:rsidRPr="00130358">
              <w:rPr>
                <w:bCs/>
              </w:rPr>
              <w:t xml:space="preserve"> </w:t>
            </w:r>
            <w:r w:rsidRPr="00130358">
              <w:rPr>
                <w:bCs/>
              </w:rPr>
              <w:t>Condition</w:t>
            </w:r>
          </w:p>
        </w:tc>
        <w:tc>
          <w:tcPr>
            <w:tcW w:w="647" w:type="pct"/>
            <w:tcBorders>
              <w:top w:val="single" w:sz="4" w:space="0" w:color="auto"/>
              <w:left w:val="single" w:sz="4" w:space="0" w:color="auto"/>
              <w:bottom w:val="single" w:sz="4" w:space="0" w:color="auto"/>
              <w:right w:val="single" w:sz="4" w:space="0" w:color="auto"/>
            </w:tcBorders>
            <w:vAlign w:val="center"/>
          </w:tcPr>
          <w:p w14:paraId="7200934B" w14:textId="77777777" w:rsidR="00123ECE" w:rsidRPr="00130358" w:rsidRDefault="00123ECE" w:rsidP="00D62538">
            <w:pPr>
              <w:pStyle w:val="TAC"/>
              <w:keepNext w:val="0"/>
              <w:keepLines w:val="0"/>
            </w:pPr>
          </w:p>
        </w:tc>
        <w:tc>
          <w:tcPr>
            <w:tcW w:w="2409" w:type="pct"/>
            <w:gridSpan w:val="3"/>
            <w:tcBorders>
              <w:top w:val="single" w:sz="4" w:space="0" w:color="auto"/>
              <w:left w:val="single" w:sz="4" w:space="0" w:color="auto"/>
              <w:bottom w:val="single" w:sz="4" w:space="0" w:color="auto"/>
              <w:right w:val="single" w:sz="4" w:space="0" w:color="auto"/>
            </w:tcBorders>
            <w:vAlign w:val="center"/>
          </w:tcPr>
          <w:p w14:paraId="1B1F9ED5" w14:textId="77777777" w:rsidR="00123ECE" w:rsidRPr="00130358" w:rsidRDefault="00123ECE" w:rsidP="00D62538">
            <w:pPr>
              <w:pStyle w:val="TAC"/>
              <w:keepNext w:val="0"/>
              <w:keepLines w:val="0"/>
            </w:pPr>
            <w:r w:rsidRPr="00130358">
              <w:t>AWGN</w:t>
            </w:r>
          </w:p>
        </w:tc>
      </w:tr>
      <w:tr w:rsidR="00123ECE" w:rsidRPr="00130358" w14:paraId="0C323BE5" w14:textId="77777777" w:rsidTr="00483222">
        <w:trPr>
          <w:jc w:val="center"/>
        </w:trPr>
        <w:tc>
          <w:tcPr>
            <w:tcW w:w="5000" w:type="pct"/>
            <w:gridSpan w:val="5"/>
          </w:tcPr>
          <w:p w14:paraId="20418C5F" w14:textId="266BF0E1" w:rsidR="00123ECE" w:rsidRPr="00130358" w:rsidRDefault="00483222" w:rsidP="00D62538">
            <w:pPr>
              <w:pStyle w:val="TAN"/>
              <w:keepNext w:val="0"/>
              <w:keepLines w:val="0"/>
            </w:pPr>
            <w:r w:rsidRPr="00130358">
              <w:t>NOTE 1:</w:t>
            </w:r>
            <w:r w:rsidRPr="00130358">
              <w:tab/>
            </w:r>
            <w:r w:rsidR="00123ECE" w:rsidRPr="00130358">
              <w:t>For</w:t>
            </w:r>
            <w:r w:rsidR="00D62538" w:rsidRPr="00130358">
              <w:t xml:space="preserve"> </w:t>
            </w:r>
            <w:r w:rsidR="00123ECE" w:rsidRPr="00130358">
              <w:t>special</w:t>
            </w:r>
            <w:r w:rsidR="00D62538" w:rsidRPr="00130358">
              <w:t xml:space="preserve"> </w:t>
            </w:r>
            <w:r w:rsidR="00123ECE" w:rsidRPr="00130358">
              <w:t>subframe</w:t>
            </w:r>
            <w:r w:rsidR="00D62538" w:rsidRPr="00130358">
              <w:t xml:space="preserve"> </w:t>
            </w:r>
            <w:r w:rsidR="00123ECE" w:rsidRPr="00130358">
              <w:t>and</w:t>
            </w:r>
            <w:r w:rsidR="00D62538" w:rsidRPr="00130358">
              <w:t xml:space="preserve"> </w:t>
            </w:r>
            <w:r w:rsidR="00123ECE" w:rsidRPr="00130358">
              <w:t>uplink-downlink</w:t>
            </w:r>
            <w:r w:rsidR="00D62538" w:rsidRPr="00130358">
              <w:t xml:space="preserve"> </w:t>
            </w:r>
            <w:r w:rsidR="00123ECE" w:rsidRPr="00130358">
              <w:t>configurations</w:t>
            </w:r>
            <w:r w:rsidR="00D62538" w:rsidRPr="00130358">
              <w:t xml:space="preserve"> </w:t>
            </w:r>
            <w:r w:rsidR="00123ECE" w:rsidRPr="00130358">
              <w:t>see</w:t>
            </w:r>
            <w:r w:rsidR="00D62538" w:rsidRPr="00130358">
              <w:t xml:space="preserve"> </w:t>
            </w:r>
            <w:r w:rsidR="00123ECE" w:rsidRPr="00130358">
              <w:t>Tables</w:t>
            </w:r>
            <w:r w:rsidR="00D62538" w:rsidRPr="00130358">
              <w:t xml:space="preserve"> </w:t>
            </w:r>
            <w:r w:rsidR="00123ECE" w:rsidRPr="00130358">
              <w:t>4.2-1</w:t>
            </w:r>
            <w:r w:rsidR="00D62538" w:rsidRPr="00130358">
              <w:t xml:space="preserve"> </w:t>
            </w:r>
            <w:r w:rsidR="00123ECE" w:rsidRPr="00130358">
              <w:t>and</w:t>
            </w:r>
            <w:r w:rsidR="00D62538" w:rsidRPr="00130358">
              <w:t xml:space="preserve"> </w:t>
            </w:r>
            <w:r w:rsidR="00123ECE" w:rsidRPr="00130358">
              <w:t>4.2-2</w:t>
            </w:r>
            <w:r w:rsidR="00D62538" w:rsidRPr="00130358">
              <w:t xml:space="preserve"> </w:t>
            </w:r>
            <w:r w:rsidR="00123ECE" w:rsidRPr="00130358">
              <w:t>in</w:t>
            </w:r>
            <w:r w:rsidR="00D62538" w:rsidRPr="00130358">
              <w:t xml:space="preserve"> </w:t>
            </w:r>
            <w:r w:rsidR="00123ECE" w:rsidRPr="00130358">
              <w:t>3GPP</w:t>
            </w:r>
            <w:r w:rsidR="00D62538" w:rsidRPr="00130358">
              <w:t xml:space="preserve"> </w:t>
            </w:r>
            <w:r w:rsidR="00123ECE" w:rsidRPr="00130358">
              <w:t>TS</w:t>
            </w:r>
            <w:r w:rsidR="00D62538" w:rsidRPr="00130358">
              <w:t xml:space="preserve"> </w:t>
            </w:r>
            <w:r w:rsidR="00123ECE" w:rsidRPr="00130358">
              <w:t>36.211.</w:t>
            </w:r>
          </w:p>
          <w:p w14:paraId="0DB2CAA4" w14:textId="1EE52B69" w:rsidR="00123ECE" w:rsidRPr="00130358" w:rsidRDefault="00483222" w:rsidP="00D62538">
            <w:pPr>
              <w:pStyle w:val="TAN"/>
              <w:keepNext w:val="0"/>
              <w:keepLines w:val="0"/>
            </w:pPr>
            <w:r w:rsidRPr="00130358">
              <w:t>NOTE 2:</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all</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1F14BCEA" w14:textId="713985D4" w:rsidR="00123ECE" w:rsidRPr="00130358" w:rsidRDefault="00483222" w:rsidP="00D62538">
            <w:pPr>
              <w:pStyle w:val="TAN"/>
              <w:keepNext w:val="0"/>
              <w:keepLines w:val="0"/>
            </w:pPr>
            <w:r w:rsidRPr="00130358">
              <w:t>NOTE 3:</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27D366C4">
                <v:shape id="_x0000_i1046" type="#_x0000_t75" style="width:20.25pt;height:18.75pt" o:ole="" fillcolor="window">
                  <v:imagedata r:id="rId7" o:title=""/>
                </v:shape>
                <o:OLEObject Type="Embed" ProgID="Equation.3" ShapeID="_x0000_i1046" DrawAspect="Content" ObjectID="_1736593537" r:id="rId32"/>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79A00D7C" w14:textId="6BE0E059"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SCH_RP</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tc>
      </w:tr>
    </w:tbl>
    <w:p w14:paraId="7E307EC1" w14:textId="77777777" w:rsidR="00123ECE" w:rsidRPr="00130358" w:rsidRDefault="00123ECE" w:rsidP="00D62538"/>
    <w:p w14:paraId="257BA5A8" w14:textId="77777777" w:rsidR="00123ECE" w:rsidRPr="00130358" w:rsidRDefault="00123ECE" w:rsidP="00D62538">
      <w:pPr>
        <w:pStyle w:val="TH"/>
        <w:keepNext w:val="0"/>
        <w:keepLines w:val="0"/>
      </w:pPr>
      <w:r w:rsidRPr="00130358">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.5-</w:t>
      </w:r>
      <w:r w:rsidRPr="00130358">
        <w:rPr>
          <w:rFonts w:eastAsia="SimSun"/>
          <w:lang w:eastAsia="zh-CN"/>
        </w:rPr>
        <w:t>2</w:t>
      </w:r>
      <w:r w:rsidRPr="00130358">
        <w:t xml:space="preserve">: UTRAN FDD cell specific test parameters for UTRAN FDD CPICH </w:t>
      </w:r>
      <w:proofErr w:type="spellStart"/>
      <w:r w:rsidRPr="00130358">
        <w:t>Ec</w:t>
      </w:r>
      <w:proofErr w:type="spellEnd"/>
      <w:r w:rsidRPr="00130358">
        <w:t xml:space="preserve">/No absolute measurement accuracy test in E-UTRAN </w:t>
      </w:r>
      <w:r w:rsidRPr="00130358">
        <w:rPr>
          <w:rFonts w:eastAsia="SimSun"/>
          <w:lang w:eastAsia="zh-CN"/>
        </w:rPr>
        <w:t>T</w:t>
      </w:r>
      <w:r w:rsidRPr="00130358">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87"/>
        <w:gridCol w:w="1701"/>
        <w:gridCol w:w="851"/>
        <w:gridCol w:w="2085"/>
        <w:gridCol w:w="2086"/>
        <w:gridCol w:w="2086"/>
      </w:tblGrid>
      <w:tr w:rsidR="00123ECE" w:rsidRPr="00130358" w14:paraId="55F7EDDD" w14:textId="77777777" w:rsidTr="00D62538">
        <w:trPr>
          <w:cantSplit/>
          <w:jc w:val="center"/>
        </w:trPr>
        <w:tc>
          <w:tcPr>
            <w:tcW w:w="2288" w:type="dxa"/>
            <w:gridSpan w:val="2"/>
            <w:vMerge w:val="restart"/>
            <w:vAlign w:val="center"/>
          </w:tcPr>
          <w:p w14:paraId="138ED51B" w14:textId="77777777" w:rsidR="00123ECE" w:rsidRPr="00130358" w:rsidRDefault="00123ECE" w:rsidP="00D62538">
            <w:pPr>
              <w:pStyle w:val="TAH"/>
              <w:keepNext w:val="0"/>
              <w:keepLines w:val="0"/>
            </w:pPr>
            <w:r w:rsidRPr="00130358">
              <w:t>Parameter</w:t>
            </w:r>
          </w:p>
        </w:tc>
        <w:tc>
          <w:tcPr>
            <w:tcW w:w="851" w:type="dxa"/>
            <w:vMerge w:val="restart"/>
            <w:vAlign w:val="center"/>
          </w:tcPr>
          <w:p w14:paraId="699233B0" w14:textId="77777777" w:rsidR="00123ECE" w:rsidRPr="00130358" w:rsidRDefault="00123ECE" w:rsidP="00D62538">
            <w:pPr>
              <w:pStyle w:val="TAH"/>
              <w:keepNext w:val="0"/>
              <w:keepLines w:val="0"/>
            </w:pPr>
            <w:r w:rsidRPr="00130358">
              <w:t>Unit</w:t>
            </w:r>
          </w:p>
        </w:tc>
        <w:tc>
          <w:tcPr>
            <w:tcW w:w="2085" w:type="dxa"/>
            <w:vAlign w:val="center"/>
          </w:tcPr>
          <w:p w14:paraId="28D5E0B3" w14:textId="0902D5E6" w:rsidR="00123ECE" w:rsidRPr="00130358" w:rsidRDefault="00123ECE" w:rsidP="00D62538">
            <w:pPr>
              <w:pStyle w:val="TAH"/>
              <w:keepNext w:val="0"/>
              <w:keepLines w:val="0"/>
            </w:pPr>
            <w:r w:rsidRPr="00130358">
              <w:t>Test</w:t>
            </w:r>
            <w:r w:rsidR="00D62538" w:rsidRPr="00130358">
              <w:t xml:space="preserve"> </w:t>
            </w:r>
            <w:r w:rsidRPr="00130358">
              <w:t>1</w:t>
            </w:r>
          </w:p>
        </w:tc>
        <w:tc>
          <w:tcPr>
            <w:tcW w:w="2086" w:type="dxa"/>
            <w:vAlign w:val="center"/>
          </w:tcPr>
          <w:p w14:paraId="3019ECE0" w14:textId="13CA4107" w:rsidR="00123ECE" w:rsidRPr="00130358" w:rsidRDefault="00123ECE" w:rsidP="00D62538">
            <w:pPr>
              <w:pStyle w:val="TAH"/>
              <w:keepNext w:val="0"/>
              <w:keepLines w:val="0"/>
            </w:pPr>
            <w:r w:rsidRPr="00130358">
              <w:t>Test</w:t>
            </w:r>
            <w:r w:rsidR="00D62538" w:rsidRPr="00130358">
              <w:t xml:space="preserve"> </w:t>
            </w:r>
            <w:r w:rsidRPr="00130358">
              <w:t>2</w:t>
            </w:r>
          </w:p>
        </w:tc>
        <w:tc>
          <w:tcPr>
            <w:tcW w:w="2086" w:type="dxa"/>
            <w:vAlign w:val="center"/>
          </w:tcPr>
          <w:p w14:paraId="6DA1098A" w14:textId="530EA93B"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724F662E" w14:textId="77777777" w:rsidTr="00D62538">
        <w:trPr>
          <w:cantSplit/>
          <w:jc w:val="center"/>
        </w:trPr>
        <w:tc>
          <w:tcPr>
            <w:tcW w:w="2288" w:type="dxa"/>
            <w:gridSpan w:val="2"/>
            <w:vMerge/>
            <w:vAlign w:val="center"/>
          </w:tcPr>
          <w:p w14:paraId="236D2582" w14:textId="77777777" w:rsidR="00123ECE" w:rsidRPr="00130358" w:rsidRDefault="00123ECE" w:rsidP="00D62538">
            <w:pPr>
              <w:pStyle w:val="TAH"/>
              <w:keepNext w:val="0"/>
              <w:keepLines w:val="0"/>
            </w:pPr>
          </w:p>
        </w:tc>
        <w:tc>
          <w:tcPr>
            <w:tcW w:w="851" w:type="dxa"/>
            <w:vMerge/>
            <w:vAlign w:val="center"/>
          </w:tcPr>
          <w:p w14:paraId="2D44A71F" w14:textId="77777777" w:rsidR="00123ECE" w:rsidRPr="00130358" w:rsidRDefault="00123ECE" w:rsidP="00D62538">
            <w:pPr>
              <w:pStyle w:val="TAH"/>
              <w:keepNext w:val="0"/>
              <w:keepLines w:val="0"/>
            </w:pPr>
          </w:p>
        </w:tc>
        <w:tc>
          <w:tcPr>
            <w:tcW w:w="2085" w:type="dxa"/>
            <w:vAlign w:val="center"/>
          </w:tcPr>
          <w:p w14:paraId="3DCC2142" w14:textId="4BDF3D95"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5B24C860" w14:textId="158CB30B" w:rsidR="00123ECE" w:rsidRPr="00130358" w:rsidRDefault="00123ECE" w:rsidP="00D62538">
            <w:pPr>
              <w:pStyle w:val="TAH"/>
              <w:keepNext w:val="0"/>
              <w:keepLines w:val="0"/>
            </w:pPr>
            <w:r w:rsidRPr="00130358">
              <w:t>Cell</w:t>
            </w:r>
            <w:r w:rsidR="00D62538" w:rsidRPr="00130358">
              <w:t xml:space="preserve"> </w:t>
            </w:r>
            <w:r w:rsidRPr="00130358">
              <w:t>2</w:t>
            </w:r>
          </w:p>
        </w:tc>
        <w:tc>
          <w:tcPr>
            <w:tcW w:w="2086" w:type="dxa"/>
            <w:vAlign w:val="center"/>
          </w:tcPr>
          <w:p w14:paraId="2D27FE31" w14:textId="6B7AF8FC" w:rsidR="00123ECE" w:rsidRPr="00130358" w:rsidRDefault="00123ECE" w:rsidP="00D62538">
            <w:pPr>
              <w:pStyle w:val="TAH"/>
              <w:keepNext w:val="0"/>
              <w:keepLines w:val="0"/>
            </w:pPr>
            <w:r w:rsidRPr="00130358">
              <w:t>Cell</w:t>
            </w:r>
            <w:r w:rsidR="00D62538" w:rsidRPr="00130358">
              <w:t xml:space="preserve"> </w:t>
            </w:r>
            <w:r w:rsidRPr="00130358">
              <w:t>2</w:t>
            </w:r>
          </w:p>
        </w:tc>
      </w:tr>
      <w:tr w:rsidR="00123ECE" w:rsidRPr="00130358" w14:paraId="43093AEB" w14:textId="77777777" w:rsidTr="00D62538">
        <w:trPr>
          <w:cantSplit/>
          <w:jc w:val="center"/>
        </w:trPr>
        <w:tc>
          <w:tcPr>
            <w:tcW w:w="2288" w:type="dxa"/>
            <w:gridSpan w:val="2"/>
            <w:vAlign w:val="center"/>
          </w:tcPr>
          <w:p w14:paraId="6B0FDE61" w14:textId="77777777" w:rsidR="00123ECE" w:rsidRPr="00130358" w:rsidRDefault="00123ECE" w:rsidP="00D62538">
            <w:pPr>
              <w:pStyle w:val="TAC"/>
              <w:keepNext w:val="0"/>
              <w:keepLines w:val="0"/>
            </w:pPr>
            <w:proofErr w:type="spellStart"/>
            <w:r w:rsidRPr="00130358">
              <w:t>CPICH_Ec</w:t>
            </w:r>
            <w:proofErr w:type="spellEnd"/>
            <w:r w:rsidRPr="00130358">
              <w:t>/</w:t>
            </w:r>
            <w:proofErr w:type="spellStart"/>
            <w:r w:rsidRPr="00130358">
              <w:t>Ior</w:t>
            </w:r>
            <w:proofErr w:type="spellEnd"/>
          </w:p>
        </w:tc>
        <w:tc>
          <w:tcPr>
            <w:tcW w:w="851" w:type="dxa"/>
            <w:vAlign w:val="center"/>
          </w:tcPr>
          <w:p w14:paraId="5AD33030" w14:textId="77777777" w:rsidR="00123ECE" w:rsidRPr="00130358" w:rsidRDefault="00123ECE" w:rsidP="00D62538">
            <w:pPr>
              <w:pStyle w:val="TAC"/>
              <w:keepNext w:val="0"/>
              <w:keepLines w:val="0"/>
            </w:pPr>
            <w:r w:rsidRPr="00130358">
              <w:t>dB</w:t>
            </w:r>
          </w:p>
        </w:tc>
        <w:tc>
          <w:tcPr>
            <w:tcW w:w="2085" w:type="dxa"/>
            <w:vAlign w:val="center"/>
          </w:tcPr>
          <w:p w14:paraId="72EC9280" w14:textId="77777777" w:rsidR="00123ECE" w:rsidRPr="00130358" w:rsidRDefault="00123ECE" w:rsidP="00D62538">
            <w:pPr>
              <w:pStyle w:val="TAC"/>
              <w:keepNext w:val="0"/>
              <w:keepLines w:val="0"/>
            </w:pPr>
            <w:r w:rsidRPr="00130358">
              <w:t>-10</w:t>
            </w:r>
          </w:p>
        </w:tc>
        <w:tc>
          <w:tcPr>
            <w:tcW w:w="2086" w:type="dxa"/>
            <w:vAlign w:val="center"/>
          </w:tcPr>
          <w:p w14:paraId="78BD3C5F" w14:textId="77777777" w:rsidR="00123ECE" w:rsidRPr="00130358" w:rsidRDefault="00123ECE" w:rsidP="00D62538">
            <w:pPr>
              <w:pStyle w:val="TAC"/>
              <w:keepNext w:val="0"/>
              <w:keepLines w:val="0"/>
            </w:pPr>
            <w:r w:rsidRPr="00130358">
              <w:t>-10</w:t>
            </w:r>
          </w:p>
        </w:tc>
        <w:tc>
          <w:tcPr>
            <w:tcW w:w="2086" w:type="dxa"/>
            <w:vAlign w:val="center"/>
          </w:tcPr>
          <w:p w14:paraId="0EC1FCBB" w14:textId="77777777" w:rsidR="00123ECE" w:rsidRPr="00130358" w:rsidRDefault="00123ECE" w:rsidP="00D62538">
            <w:pPr>
              <w:pStyle w:val="TAC"/>
              <w:keepNext w:val="0"/>
              <w:keepLines w:val="0"/>
            </w:pPr>
            <w:r w:rsidRPr="00130358">
              <w:t>-10</w:t>
            </w:r>
          </w:p>
        </w:tc>
      </w:tr>
      <w:tr w:rsidR="00123ECE" w:rsidRPr="00130358" w14:paraId="2C5409E1" w14:textId="77777777" w:rsidTr="00D62538">
        <w:trPr>
          <w:cantSplit/>
          <w:jc w:val="center"/>
        </w:trPr>
        <w:tc>
          <w:tcPr>
            <w:tcW w:w="2288" w:type="dxa"/>
            <w:gridSpan w:val="2"/>
            <w:vAlign w:val="center"/>
          </w:tcPr>
          <w:p w14:paraId="542630EC" w14:textId="77777777" w:rsidR="00123ECE" w:rsidRPr="00130358" w:rsidRDefault="00123ECE" w:rsidP="00D62538">
            <w:pPr>
              <w:pStyle w:val="TAC"/>
              <w:keepNext w:val="0"/>
              <w:keepLines w:val="0"/>
            </w:pPr>
            <w:proofErr w:type="spellStart"/>
            <w:r w:rsidRPr="00130358">
              <w:t>PCCPCH_Ec</w:t>
            </w:r>
            <w:proofErr w:type="spellEnd"/>
            <w:r w:rsidRPr="00130358">
              <w:t>/</w:t>
            </w:r>
            <w:proofErr w:type="spellStart"/>
            <w:r w:rsidRPr="00130358">
              <w:t>Ior</w:t>
            </w:r>
            <w:proofErr w:type="spellEnd"/>
          </w:p>
        </w:tc>
        <w:tc>
          <w:tcPr>
            <w:tcW w:w="851" w:type="dxa"/>
            <w:vAlign w:val="center"/>
          </w:tcPr>
          <w:p w14:paraId="582FA89F" w14:textId="77777777" w:rsidR="00123ECE" w:rsidRPr="00130358" w:rsidRDefault="00123ECE" w:rsidP="00D62538">
            <w:pPr>
              <w:pStyle w:val="TAC"/>
              <w:keepNext w:val="0"/>
              <w:keepLines w:val="0"/>
            </w:pPr>
            <w:r w:rsidRPr="00130358">
              <w:t>dB</w:t>
            </w:r>
          </w:p>
        </w:tc>
        <w:tc>
          <w:tcPr>
            <w:tcW w:w="2085" w:type="dxa"/>
            <w:vAlign w:val="center"/>
          </w:tcPr>
          <w:p w14:paraId="3764C244" w14:textId="77777777" w:rsidR="00123ECE" w:rsidRPr="00130358" w:rsidRDefault="00123ECE" w:rsidP="00D62538">
            <w:pPr>
              <w:pStyle w:val="TAC"/>
              <w:keepNext w:val="0"/>
              <w:keepLines w:val="0"/>
            </w:pPr>
            <w:r w:rsidRPr="00130358">
              <w:t>-12</w:t>
            </w:r>
          </w:p>
        </w:tc>
        <w:tc>
          <w:tcPr>
            <w:tcW w:w="2086" w:type="dxa"/>
            <w:vAlign w:val="center"/>
          </w:tcPr>
          <w:p w14:paraId="2F7D70C3" w14:textId="77777777" w:rsidR="00123ECE" w:rsidRPr="00130358" w:rsidRDefault="00123ECE" w:rsidP="00D62538">
            <w:pPr>
              <w:pStyle w:val="TAC"/>
              <w:keepNext w:val="0"/>
              <w:keepLines w:val="0"/>
            </w:pPr>
            <w:r w:rsidRPr="00130358">
              <w:t>-12</w:t>
            </w:r>
          </w:p>
        </w:tc>
        <w:tc>
          <w:tcPr>
            <w:tcW w:w="2086" w:type="dxa"/>
            <w:vAlign w:val="center"/>
          </w:tcPr>
          <w:p w14:paraId="7A5BBC4F" w14:textId="77777777" w:rsidR="00123ECE" w:rsidRPr="00130358" w:rsidRDefault="00123ECE" w:rsidP="00D62538">
            <w:pPr>
              <w:pStyle w:val="TAC"/>
              <w:keepNext w:val="0"/>
              <w:keepLines w:val="0"/>
            </w:pPr>
            <w:r w:rsidRPr="00130358">
              <w:t>-12</w:t>
            </w:r>
          </w:p>
        </w:tc>
      </w:tr>
      <w:tr w:rsidR="00123ECE" w:rsidRPr="00130358" w14:paraId="34031A04" w14:textId="77777777" w:rsidTr="00D62538">
        <w:trPr>
          <w:cantSplit/>
          <w:jc w:val="center"/>
        </w:trPr>
        <w:tc>
          <w:tcPr>
            <w:tcW w:w="2288" w:type="dxa"/>
            <w:gridSpan w:val="2"/>
            <w:vAlign w:val="center"/>
          </w:tcPr>
          <w:p w14:paraId="2F0BB4DC" w14:textId="77777777" w:rsidR="00123ECE" w:rsidRPr="00130358" w:rsidRDefault="00123ECE" w:rsidP="00D62538">
            <w:pPr>
              <w:pStyle w:val="TAC"/>
              <w:keepNext w:val="0"/>
              <w:keepLines w:val="0"/>
            </w:pPr>
            <w:proofErr w:type="spellStart"/>
            <w:smartTag w:uri="urn:schemas-microsoft-com:office:smarttags" w:element="stockticker">
              <w:r w:rsidRPr="00130358">
                <w:t>SCH</w:t>
              </w:r>
            </w:smartTag>
            <w:r w:rsidRPr="00130358">
              <w:t>_Ec</w:t>
            </w:r>
            <w:proofErr w:type="spellEnd"/>
            <w:r w:rsidRPr="00130358">
              <w:t>/</w:t>
            </w:r>
            <w:proofErr w:type="spellStart"/>
            <w:r w:rsidRPr="00130358">
              <w:t>Ior</w:t>
            </w:r>
            <w:proofErr w:type="spellEnd"/>
          </w:p>
        </w:tc>
        <w:tc>
          <w:tcPr>
            <w:tcW w:w="851" w:type="dxa"/>
            <w:vAlign w:val="center"/>
          </w:tcPr>
          <w:p w14:paraId="6F2637A2" w14:textId="77777777" w:rsidR="00123ECE" w:rsidRPr="00130358" w:rsidRDefault="00123ECE" w:rsidP="00D62538">
            <w:pPr>
              <w:pStyle w:val="TAC"/>
              <w:keepNext w:val="0"/>
              <w:keepLines w:val="0"/>
            </w:pPr>
            <w:r w:rsidRPr="00130358">
              <w:t>dB</w:t>
            </w:r>
          </w:p>
        </w:tc>
        <w:tc>
          <w:tcPr>
            <w:tcW w:w="2085" w:type="dxa"/>
            <w:vAlign w:val="center"/>
          </w:tcPr>
          <w:p w14:paraId="28312848" w14:textId="77777777" w:rsidR="00123ECE" w:rsidRPr="00130358" w:rsidRDefault="00123ECE" w:rsidP="00D62538">
            <w:pPr>
              <w:pStyle w:val="TAC"/>
              <w:keepNext w:val="0"/>
              <w:keepLines w:val="0"/>
            </w:pPr>
            <w:r w:rsidRPr="00130358">
              <w:t>-12</w:t>
            </w:r>
          </w:p>
        </w:tc>
        <w:tc>
          <w:tcPr>
            <w:tcW w:w="2086" w:type="dxa"/>
            <w:vAlign w:val="center"/>
          </w:tcPr>
          <w:p w14:paraId="00E31153" w14:textId="77777777" w:rsidR="00123ECE" w:rsidRPr="00130358" w:rsidRDefault="00123ECE" w:rsidP="00D62538">
            <w:pPr>
              <w:pStyle w:val="TAC"/>
              <w:keepNext w:val="0"/>
              <w:keepLines w:val="0"/>
            </w:pPr>
            <w:r w:rsidRPr="00130358">
              <w:t>-12</w:t>
            </w:r>
          </w:p>
        </w:tc>
        <w:tc>
          <w:tcPr>
            <w:tcW w:w="2086" w:type="dxa"/>
            <w:vAlign w:val="center"/>
          </w:tcPr>
          <w:p w14:paraId="221C555A" w14:textId="77777777" w:rsidR="00123ECE" w:rsidRPr="00130358" w:rsidRDefault="00123ECE" w:rsidP="00D62538">
            <w:pPr>
              <w:pStyle w:val="TAC"/>
              <w:keepNext w:val="0"/>
              <w:keepLines w:val="0"/>
            </w:pPr>
            <w:r w:rsidRPr="00130358">
              <w:t>-12</w:t>
            </w:r>
          </w:p>
        </w:tc>
      </w:tr>
      <w:tr w:rsidR="00123ECE" w:rsidRPr="00130358" w14:paraId="120A081B" w14:textId="77777777" w:rsidTr="00D62538">
        <w:trPr>
          <w:cantSplit/>
          <w:jc w:val="center"/>
        </w:trPr>
        <w:tc>
          <w:tcPr>
            <w:tcW w:w="2288" w:type="dxa"/>
            <w:gridSpan w:val="2"/>
            <w:vAlign w:val="center"/>
          </w:tcPr>
          <w:p w14:paraId="7609D2E5" w14:textId="77777777" w:rsidR="00123ECE" w:rsidRPr="00130358" w:rsidRDefault="00123ECE" w:rsidP="00D62538">
            <w:pPr>
              <w:pStyle w:val="TAC"/>
              <w:keepNext w:val="0"/>
              <w:keepLines w:val="0"/>
            </w:pPr>
            <w:proofErr w:type="spellStart"/>
            <w:r w:rsidRPr="00130358">
              <w:t>PICH_Ec</w:t>
            </w:r>
            <w:proofErr w:type="spellEnd"/>
            <w:r w:rsidRPr="00130358">
              <w:t>/</w:t>
            </w:r>
            <w:proofErr w:type="spellStart"/>
            <w:r w:rsidRPr="00130358">
              <w:t>Ior</w:t>
            </w:r>
            <w:proofErr w:type="spellEnd"/>
          </w:p>
        </w:tc>
        <w:tc>
          <w:tcPr>
            <w:tcW w:w="851" w:type="dxa"/>
            <w:vAlign w:val="center"/>
          </w:tcPr>
          <w:p w14:paraId="71EC8FAA" w14:textId="77777777" w:rsidR="00123ECE" w:rsidRPr="00130358" w:rsidRDefault="00123ECE" w:rsidP="00D62538">
            <w:pPr>
              <w:pStyle w:val="TAC"/>
              <w:keepNext w:val="0"/>
              <w:keepLines w:val="0"/>
            </w:pPr>
            <w:r w:rsidRPr="00130358">
              <w:t>dB</w:t>
            </w:r>
          </w:p>
        </w:tc>
        <w:tc>
          <w:tcPr>
            <w:tcW w:w="2085" w:type="dxa"/>
            <w:vAlign w:val="center"/>
          </w:tcPr>
          <w:p w14:paraId="1B5067B8" w14:textId="77777777" w:rsidR="00123ECE" w:rsidRPr="00130358" w:rsidRDefault="00123ECE" w:rsidP="00D62538">
            <w:pPr>
              <w:pStyle w:val="TAC"/>
              <w:keepNext w:val="0"/>
              <w:keepLines w:val="0"/>
            </w:pPr>
            <w:r w:rsidRPr="00130358">
              <w:t>-15</w:t>
            </w:r>
          </w:p>
        </w:tc>
        <w:tc>
          <w:tcPr>
            <w:tcW w:w="2086" w:type="dxa"/>
            <w:vAlign w:val="center"/>
          </w:tcPr>
          <w:p w14:paraId="76A7B42A" w14:textId="77777777" w:rsidR="00123ECE" w:rsidRPr="00130358" w:rsidRDefault="00123ECE" w:rsidP="00D62538">
            <w:pPr>
              <w:pStyle w:val="TAC"/>
              <w:keepNext w:val="0"/>
              <w:keepLines w:val="0"/>
            </w:pPr>
            <w:r w:rsidRPr="00130358">
              <w:t>-15</w:t>
            </w:r>
          </w:p>
        </w:tc>
        <w:tc>
          <w:tcPr>
            <w:tcW w:w="2086" w:type="dxa"/>
            <w:vAlign w:val="center"/>
          </w:tcPr>
          <w:p w14:paraId="1AB7A38D" w14:textId="77777777" w:rsidR="00123ECE" w:rsidRPr="00130358" w:rsidRDefault="00123ECE" w:rsidP="00D62538">
            <w:pPr>
              <w:pStyle w:val="TAC"/>
              <w:keepNext w:val="0"/>
              <w:keepLines w:val="0"/>
            </w:pPr>
            <w:r w:rsidRPr="00130358">
              <w:t>-15</w:t>
            </w:r>
          </w:p>
        </w:tc>
      </w:tr>
      <w:tr w:rsidR="00123ECE" w:rsidRPr="00130358" w14:paraId="3C6D752F" w14:textId="77777777" w:rsidTr="00D62538">
        <w:trPr>
          <w:cantSplit/>
          <w:jc w:val="center"/>
        </w:trPr>
        <w:tc>
          <w:tcPr>
            <w:tcW w:w="2288" w:type="dxa"/>
            <w:gridSpan w:val="2"/>
            <w:vAlign w:val="center"/>
          </w:tcPr>
          <w:p w14:paraId="25E5A9E9" w14:textId="77777777" w:rsidR="00123ECE" w:rsidRPr="00130358" w:rsidRDefault="00123ECE" w:rsidP="00D62538">
            <w:pPr>
              <w:pStyle w:val="TAC"/>
              <w:keepNext w:val="0"/>
              <w:keepLines w:val="0"/>
            </w:pPr>
            <w:proofErr w:type="spellStart"/>
            <w:r w:rsidRPr="00130358">
              <w:t>DPCH_Ec</w:t>
            </w:r>
            <w:proofErr w:type="spellEnd"/>
            <w:r w:rsidRPr="00130358">
              <w:t>/</w:t>
            </w:r>
            <w:proofErr w:type="spellStart"/>
            <w:r w:rsidRPr="00130358">
              <w:t>Ior</w:t>
            </w:r>
            <w:proofErr w:type="spellEnd"/>
          </w:p>
        </w:tc>
        <w:tc>
          <w:tcPr>
            <w:tcW w:w="851" w:type="dxa"/>
            <w:vAlign w:val="center"/>
          </w:tcPr>
          <w:p w14:paraId="76B408A9" w14:textId="77777777" w:rsidR="00123ECE" w:rsidRPr="00130358" w:rsidRDefault="00123ECE" w:rsidP="00D62538">
            <w:pPr>
              <w:pStyle w:val="TAC"/>
              <w:keepNext w:val="0"/>
              <w:keepLines w:val="0"/>
            </w:pPr>
            <w:r w:rsidRPr="00130358">
              <w:t>dB</w:t>
            </w:r>
          </w:p>
        </w:tc>
        <w:tc>
          <w:tcPr>
            <w:tcW w:w="2085" w:type="dxa"/>
            <w:vAlign w:val="center"/>
          </w:tcPr>
          <w:p w14:paraId="73BD445C" w14:textId="77777777" w:rsidR="00123ECE" w:rsidRPr="00130358" w:rsidRDefault="00123ECE" w:rsidP="00D62538">
            <w:pPr>
              <w:pStyle w:val="TAC"/>
              <w:keepNext w:val="0"/>
              <w:keepLines w:val="0"/>
            </w:pPr>
            <w:r w:rsidRPr="00130358">
              <w:t>-</w:t>
            </w:r>
          </w:p>
        </w:tc>
        <w:tc>
          <w:tcPr>
            <w:tcW w:w="2086" w:type="dxa"/>
            <w:vAlign w:val="center"/>
          </w:tcPr>
          <w:p w14:paraId="3EF47F20" w14:textId="77777777" w:rsidR="00123ECE" w:rsidRPr="00130358" w:rsidRDefault="00123ECE" w:rsidP="00D62538">
            <w:pPr>
              <w:pStyle w:val="TAC"/>
              <w:keepNext w:val="0"/>
              <w:keepLines w:val="0"/>
            </w:pPr>
            <w:r w:rsidRPr="00130358">
              <w:t>-</w:t>
            </w:r>
          </w:p>
        </w:tc>
        <w:tc>
          <w:tcPr>
            <w:tcW w:w="2086" w:type="dxa"/>
            <w:vAlign w:val="center"/>
          </w:tcPr>
          <w:p w14:paraId="44BDB249" w14:textId="77777777" w:rsidR="00123ECE" w:rsidRPr="00130358" w:rsidRDefault="00123ECE" w:rsidP="00D62538">
            <w:pPr>
              <w:pStyle w:val="TAC"/>
              <w:keepNext w:val="0"/>
              <w:keepLines w:val="0"/>
            </w:pPr>
            <w:r w:rsidRPr="00130358">
              <w:t>-</w:t>
            </w:r>
          </w:p>
        </w:tc>
      </w:tr>
      <w:tr w:rsidR="00123ECE" w:rsidRPr="00130358" w14:paraId="7D04D0D1" w14:textId="77777777" w:rsidTr="00D62538">
        <w:trPr>
          <w:cantSplit/>
          <w:jc w:val="center"/>
        </w:trPr>
        <w:tc>
          <w:tcPr>
            <w:tcW w:w="2288" w:type="dxa"/>
            <w:gridSpan w:val="2"/>
            <w:vAlign w:val="center"/>
          </w:tcPr>
          <w:p w14:paraId="4E355DAC" w14:textId="77777777" w:rsidR="00123ECE" w:rsidRPr="00130358" w:rsidRDefault="00123ECE" w:rsidP="00D62538">
            <w:pPr>
              <w:pStyle w:val="TAC"/>
              <w:keepNext w:val="0"/>
              <w:keepLines w:val="0"/>
            </w:pPr>
            <w:proofErr w:type="spellStart"/>
            <w:r w:rsidRPr="00130358">
              <w:t>OCNS_Ec</w:t>
            </w:r>
            <w:proofErr w:type="spellEnd"/>
            <w:r w:rsidRPr="00130358">
              <w:t>/</w:t>
            </w:r>
            <w:proofErr w:type="spellStart"/>
            <w:r w:rsidRPr="00130358">
              <w:t>Ior</w:t>
            </w:r>
            <w:proofErr w:type="spellEnd"/>
          </w:p>
        </w:tc>
        <w:tc>
          <w:tcPr>
            <w:tcW w:w="851" w:type="dxa"/>
            <w:vAlign w:val="center"/>
          </w:tcPr>
          <w:p w14:paraId="705761E7" w14:textId="77777777" w:rsidR="00123ECE" w:rsidRPr="00130358" w:rsidRDefault="00123ECE" w:rsidP="00D62538">
            <w:pPr>
              <w:pStyle w:val="TAC"/>
              <w:keepNext w:val="0"/>
              <w:keepLines w:val="0"/>
            </w:pPr>
            <w:r w:rsidRPr="00130358">
              <w:t>dB</w:t>
            </w:r>
          </w:p>
        </w:tc>
        <w:tc>
          <w:tcPr>
            <w:tcW w:w="2085" w:type="dxa"/>
            <w:vAlign w:val="center"/>
          </w:tcPr>
          <w:p w14:paraId="6353D3A0" w14:textId="77777777" w:rsidR="00123ECE" w:rsidRPr="00130358" w:rsidRDefault="00123ECE" w:rsidP="00D62538">
            <w:pPr>
              <w:pStyle w:val="TAC"/>
              <w:keepNext w:val="0"/>
              <w:keepLines w:val="0"/>
            </w:pPr>
            <w:r w:rsidRPr="00130358">
              <w:t>-0.94</w:t>
            </w:r>
          </w:p>
        </w:tc>
        <w:tc>
          <w:tcPr>
            <w:tcW w:w="2086" w:type="dxa"/>
            <w:vAlign w:val="center"/>
          </w:tcPr>
          <w:p w14:paraId="21EA92F1" w14:textId="77777777" w:rsidR="00123ECE" w:rsidRPr="00130358" w:rsidRDefault="00123ECE" w:rsidP="00D62538">
            <w:pPr>
              <w:pStyle w:val="TAC"/>
              <w:keepNext w:val="0"/>
              <w:keepLines w:val="0"/>
            </w:pPr>
            <w:r w:rsidRPr="00130358">
              <w:t>-0.94</w:t>
            </w:r>
          </w:p>
        </w:tc>
        <w:tc>
          <w:tcPr>
            <w:tcW w:w="2086" w:type="dxa"/>
            <w:vAlign w:val="center"/>
          </w:tcPr>
          <w:p w14:paraId="3F13FE05" w14:textId="77777777" w:rsidR="00123ECE" w:rsidRPr="00130358" w:rsidRDefault="00123ECE" w:rsidP="00D62538">
            <w:pPr>
              <w:pStyle w:val="TAC"/>
              <w:keepNext w:val="0"/>
              <w:keepLines w:val="0"/>
            </w:pPr>
            <w:r w:rsidRPr="00130358">
              <w:t>-0.94</w:t>
            </w:r>
          </w:p>
        </w:tc>
      </w:tr>
      <w:tr w:rsidR="00123ECE" w:rsidRPr="00130358" w14:paraId="50D43FD1" w14:textId="77777777" w:rsidTr="00D62538">
        <w:trPr>
          <w:cantSplit/>
          <w:jc w:val="center"/>
        </w:trPr>
        <w:tc>
          <w:tcPr>
            <w:tcW w:w="587" w:type="dxa"/>
            <w:vMerge w:val="restart"/>
            <w:vAlign w:val="center"/>
          </w:tcPr>
          <w:p w14:paraId="3CCBDB4F" w14:textId="77777777" w:rsidR="00123ECE" w:rsidRPr="00130358" w:rsidRDefault="00123ECE" w:rsidP="00D62538">
            <w:pPr>
              <w:pStyle w:val="TAC"/>
              <w:keepNext w:val="0"/>
              <w:keepLines w:val="0"/>
            </w:pPr>
            <w:proofErr w:type="spellStart"/>
            <w:r w:rsidRPr="00130358">
              <w:t>Ioc</w:t>
            </w:r>
            <w:proofErr w:type="spellEnd"/>
          </w:p>
        </w:tc>
        <w:tc>
          <w:tcPr>
            <w:tcW w:w="1701" w:type="dxa"/>
            <w:vAlign w:val="center"/>
          </w:tcPr>
          <w:p w14:paraId="73A9496D" w14:textId="24C504FF"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XIX</w:t>
            </w:r>
          </w:p>
        </w:tc>
        <w:tc>
          <w:tcPr>
            <w:tcW w:w="851" w:type="dxa"/>
            <w:vMerge w:val="restart"/>
            <w:vAlign w:val="center"/>
          </w:tcPr>
          <w:p w14:paraId="4072D1BC" w14:textId="6F0F1C3F"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0FE4EBF2" w14:textId="77777777" w:rsidR="00123ECE" w:rsidRPr="00130358" w:rsidRDefault="00123ECE" w:rsidP="00D62538">
            <w:pPr>
              <w:pStyle w:val="TAC"/>
              <w:keepNext w:val="0"/>
              <w:keepLines w:val="0"/>
            </w:pPr>
            <w:r w:rsidRPr="00130358">
              <w:t>-53.12</w:t>
            </w:r>
          </w:p>
        </w:tc>
        <w:tc>
          <w:tcPr>
            <w:tcW w:w="2086" w:type="dxa"/>
            <w:vMerge w:val="restart"/>
            <w:vAlign w:val="center"/>
          </w:tcPr>
          <w:p w14:paraId="5C3C63CD" w14:textId="77777777" w:rsidR="00123ECE" w:rsidRPr="00130358" w:rsidRDefault="00123ECE" w:rsidP="00D62538">
            <w:pPr>
              <w:pStyle w:val="TAC"/>
              <w:keepNext w:val="0"/>
              <w:keepLines w:val="0"/>
            </w:pPr>
            <w:r w:rsidRPr="00130358">
              <w:t>-87.27</w:t>
            </w:r>
          </w:p>
        </w:tc>
        <w:tc>
          <w:tcPr>
            <w:tcW w:w="2086" w:type="dxa"/>
            <w:vAlign w:val="center"/>
          </w:tcPr>
          <w:p w14:paraId="13CD94DB" w14:textId="77777777" w:rsidR="00123ECE" w:rsidRPr="00130358" w:rsidRDefault="00123ECE" w:rsidP="00D62538">
            <w:pPr>
              <w:pStyle w:val="TAC"/>
              <w:keepNext w:val="0"/>
              <w:keepLines w:val="0"/>
            </w:pPr>
            <w:r w:rsidRPr="00130358">
              <w:t>-93.76</w:t>
            </w:r>
          </w:p>
        </w:tc>
      </w:tr>
      <w:tr w:rsidR="00123ECE" w:rsidRPr="00130358" w14:paraId="701D8B56" w14:textId="77777777" w:rsidTr="00D62538">
        <w:trPr>
          <w:cantSplit/>
          <w:jc w:val="center"/>
        </w:trPr>
        <w:tc>
          <w:tcPr>
            <w:tcW w:w="587" w:type="dxa"/>
            <w:vMerge/>
            <w:vAlign w:val="center"/>
          </w:tcPr>
          <w:p w14:paraId="79A11FD8" w14:textId="77777777" w:rsidR="00123ECE" w:rsidRPr="00130358" w:rsidRDefault="00123ECE" w:rsidP="00D62538">
            <w:pPr>
              <w:pStyle w:val="TAC"/>
              <w:keepNext w:val="0"/>
              <w:keepLines w:val="0"/>
            </w:pPr>
          </w:p>
        </w:tc>
        <w:tc>
          <w:tcPr>
            <w:tcW w:w="1701" w:type="dxa"/>
            <w:vAlign w:val="center"/>
          </w:tcPr>
          <w:p w14:paraId="354FA964" w14:textId="7B66F864"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smartTag w:uri="urn:schemas-microsoft-com:office:smarttags" w:element="stockticker">
              <w:r w:rsidRPr="00130358">
                <w:t>VII</w:t>
              </w:r>
            </w:smartTag>
            <w:r w:rsidRPr="00130358">
              <w:t>,</w:t>
            </w:r>
            <w:r w:rsidR="00D62538" w:rsidRPr="00130358">
              <w:t xml:space="preserve"> </w:t>
            </w:r>
            <w:r w:rsidRPr="00130358">
              <w:t>XI</w:t>
            </w:r>
          </w:p>
        </w:tc>
        <w:tc>
          <w:tcPr>
            <w:tcW w:w="851" w:type="dxa"/>
            <w:vMerge/>
            <w:vAlign w:val="center"/>
          </w:tcPr>
          <w:p w14:paraId="4C2227FC" w14:textId="77777777" w:rsidR="00123ECE" w:rsidRPr="00130358" w:rsidRDefault="00123ECE" w:rsidP="00D62538">
            <w:pPr>
              <w:pStyle w:val="TAC"/>
              <w:keepNext w:val="0"/>
              <w:keepLines w:val="0"/>
            </w:pPr>
          </w:p>
        </w:tc>
        <w:tc>
          <w:tcPr>
            <w:tcW w:w="2085" w:type="dxa"/>
            <w:vMerge/>
            <w:vAlign w:val="center"/>
          </w:tcPr>
          <w:p w14:paraId="5564D366" w14:textId="77777777" w:rsidR="00123ECE" w:rsidRPr="00130358" w:rsidRDefault="00123ECE" w:rsidP="00D62538">
            <w:pPr>
              <w:pStyle w:val="TAC"/>
              <w:keepNext w:val="0"/>
              <w:keepLines w:val="0"/>
            </w:pPr>
          </w:p>
        </w:tc>
        <w:tc>
          <w:tcPr>
            <w:tcW w:w="2086" w:type="dxa"/>
            <w:vMerge/>
            <w:vAlign w:val="center"/>
          </w:tcPr>
          <w:p w14:paraId="180EDCA1" w14:textId="77777777" w:rsidR="00123ECE" w:rsidRPr="00130358" w:rsidRDefault="00123ECE" w:rsidP="00D62538">
            <w:pPr>
              <w:pStyle w:val="TAC"/>
              <w:keepNext w:val="0"/>
              <w:keepLines w:val="0"/>
            </w:pPr>
          </w:p>
        </w:tc>
        <w:tc>
          <w:tcPr>
            <w:tcW w:w="2086" w:type="dxa"/>
            <w:shd w:val="clear" w:color="auto" w:fill="auto"/>
            <w:vAlign w:val="center"/>
          </w:tcPr>
          <w:p w14:paraId="0D32C789" w14:textId="77777777" w:rsidR="00123ECE" w:rsidRPr="00130358" w:rsidRDefault="00123ECE" w:rsidP="00D62538">
            <w:pPr>
              <w:pStyle w:val="TAC"/>
              <w:keepNext w:val="0"/>
              <w:keepLines w:val="0"/>
            </w:pPr>
            <w:r w:rsidRPr="00130358">
              <w:t>-91.76</w:t>
            </w:r>
          </w:p>
        </w:tc>
      </w:tr>
      <w:tr w:rsidR="00123ECE" w:rsidRPr="00130358" w14:paraId="60401628" w14:textId="77777777" w:rsidTr="00D62538">
        <w:trPr>
          <w:cantSplit/>
          <w:jc w:val="center"/>
        </w:trPr>
        <w:tc>
          <w:tcPr>
            <w:tcW w:w="587" w:type="dxa"/>
            <w:vMerge/>
            <w:vAlign w:val="center"/>
          </w:tcPr>
          <w:p w14:paraId="387767C4" w14:textId="77777777" w:rsidR="00123ECE" w:rsidRPr="00130358" w:rsidRDefault="00123ECE" w:rsidP="00D62538">
            <w:pPr>
              <w:pStyle w:val="TAC"/>
              <w:keepNext w:val="0"/>
              <w:keepLines w:val="0"/>
            </w:pPr>
          </w:p>
        </w:tc>
        <w:tc>
          <w:tcPr>
            <w:tcW w:w="1701" w:type="dxa"/>
            <w:vAlign w:val="center"/>
          </w:tcPr>
          <w:p w14:paraId="57D4980D" w14:textId="2E8EC8F1"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11DA205D" w14:textId="77777777" w:rsidR="00123ECE" w:rsidRPr="00130358" w:rsidRDefault="00123ECE" w:rsidP="00D62538">
            <w:pPr>
              <w:pStyle w:val="TAC"/>
              <w:keepNext w:val="0"/>
              <w:keepLines w:val="0"/>
            </w:pPr>
          </w:p>
        </w:tc>
        <w:tc>
          <w:tcPr>
            <w:tcW w:w="2085" w:type="dxa"/>
            <w:vMerge/>
            <w:vAlign w:val="center"/>
          </w:tcPr>
          <w:p w14:paraId="78184A00" w14:textId="77777777" w:rsidR="00123ECE" w:rsidRPr="00130358" w:rsidRDefault="00123ECE" w:rsidP="00D62538">
            <w:pPr>
              <w:pStyle w:val="TAC"/>
              <w:keepNext w:val="0"/>
              <w:keepLines w:val="0"/>
            </w:pPr>
          </w:p>
        </w:tc>
        <w:tc>
          <w:tcPr>
            <w:tcW w:w="2086" w:type="dxa"/>
            <w:vMerge/>
            <w:vAlign w:val="center"/>
          </w:tcPr>
          <w:p w14:paraId="56DBE75F" w14:textId="77777777" w:rsidR="00123ECE" w:rsidRPr="00130358" w:rsidRDefault="00123ECE" w:rsidP="00D62538">
            <w:pPr>
              <w:pStyle w:val="TAC"/>
              <w:keepNext w:val="0"/>
              <w:keepLines w:val="0"/>
            </w:pPr>
          </w:p>
        </w:tc>
        <w:tc>
          <w:tcPr>
            <w:tcW w:w="2086" w:type="dxa"/>
            <w:shd w:val="clear" w:color="auto" w:fill="auto"/>
            <w:vAlign w:val="center"/>
          </w:tcPr>
          <w:p w14:paraId="4D480DA3" w14:textId="14F27FCD" w:rsidR="00123ECE" w:rsidRPr="00130358" w:rsidRDefault="00123ECE" w:rsidP="00D62538">
            <w:pPr>
              <w:pStyle w:val="TAC"/>
              <w:keepNext w:val="0"/>
              <w:keepLines w:val="0"/>
            </w:pPr>
            <w:r w:rsidRPr="00130358">
              <w:t>-90.26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4347A4D1" w14:textId="77777777" w:rsidTr="00D62538">
        <w:trPr>
          <w:cantSplit/>
          <w:jc w:val="center"/>
        </w:trPr>
        <w:tc>
          <w:tcPr>
            <w:tcW w:w="587" w:type="dxa"/>
            <w:vMerge/>
            <w:vAlign w:val="center"/>
          </w:tcPr>
          <w:p w14:paraId="159EE49C" w14:textId="77777777" w:rsidR="00123ECE" w:rsidRPr="00130358" w:rsidRDefault="00123ECE" w:rsidP="00D62538">
            <w:pPr>
              <w:pStyle w:val="TAC"/>
              <w:keepNext w:val="0"/>
              <w:keepLines w:val="0"/>
            </w:pPr>
          </w:p>
        </w:tc>
        <w:tc>
          <w:tcPr>
            <w:tcW w:w="1701" w:type="dxa"/>
            <w:vAlign w:val="center"/>
          </w:tcPr>
          <w:p w14:paraId="0BB4F39D" w14:textId="43010105"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851" w:type="dxa"/>
            <w:vMerge/>
            <w:vAlign w:val="center"/>
          </w:tcPr>
          <w:p w14:paraId="37F297B1" w14:textId="77777777" w:rsidR="00123ECE" w:rsidRPr="00130358" w:rsidRDefault="00123ECE" w:rsidP="00D62538">
            <w:pPr>
              <w:pStyle w:val="TAC"/>
              <w:keepNext w:val="0"/>
              <w:keepLines w:val="0"/>
            </w:pPr>
          </w:p>
        </w:tc>
        <w:tc>
          <w:tcPr>
            <w:tcW w:w="2085" w:type="dxa"/>
            <w:vMerge/>
            <w:vAlign w:val="center"/>
          </w:tcPr>
          <w:p w14:paraId="70B229FB" w14:textId="77777777" w:rsidR="00123ECE" w:rsidRPr="00130358" w:rsidRDefault="00123ECE" w:rsidP="00D62538">
            <w:pPr>
              <w:pStyle w:val="TAC"/>
              <w:keepNext w:val="0"/>
              <w:keepLines w:val="0"/>
            </w:pPr>
          </w:p>
        </w:tc>
        <w:tc>
          <w:tcPr>
            <w:tcW w:w="2086" w:type="dxa"/>
            <w:vMerge/>
            <w:vAlign w:val="center"/>
          </w:tcPr>
          <w:p w14:paraId="7E01635D" w14:textId="77777777" w:rsidR="00123ECE" w:rsidRPr="00130358" w:rsidRDefault="00123ECE" w:rsidP="00D62538">
            <w:pPr>
              <w:pStyle w:val="TAC"/>
              <w:keepNext w:val="0"/>
              <w:keepLines w:val="0"/>
            </w:pPr>
          </w:p>
        </w:tc>
        <w:tc>
          <w:tcPr>
            <w:tcW w:w="2086" w:type="dxa"/>
            <w:vAlign w:val="center"/>
          </w:tcPr>
          <w:p w14:paraId="164DD741" w14:textId="77777777" w:rsidR="00123ECE" w:rsidRPr="00130358" w:rsidRDefault="00123ECE" w:rsidP="00D62538">
            <w:pPr>
              <w:pStyle w:val="TAC"/>
              <w:keepNext w:val="0"/>
              <w:keepLines w:val="0"/>
            </w:pPr>
            <w:r w:rsidRPr="00130358">
              <w:t>-90.76</w:t>
            </w:r>
          </w:p>
        </w:tc>
      </w:tr>
      <w:tr w:rsidR="00123ECE" w:rsidRPr="00130358" w14:paraId="6FBEACEA" w14:textId="77777777" w:rsidTr="00D62538">
        <w:trPr>
          <w:cantSplit/>
          <w:jc w:val="center"/>
        </w:trPr>
        <w:tc>
          <w:tcPr>
            <w:tcW w:w="587" w:type="dxa"/>
            <w:vMerge/>
            <w:vAlign w:val="center"/>
          </w:tcPr>
          <w:p w14:paraId="2E8AB55A" w14:textId="77777777" w:rsidR="00123ECE" w:rsidRPr="00130358" w:rsidRDefault="00123ECE" w:rsidP="00D62538">
            <w:pPr>
              <w:pStyle w:val="TAC"/>
              <w:keepNext w:val="0"/>
              <w:keepLines w:val="0"/>
            </w:pPr>
          </w:p>
        </w:tc>
        <w:tc>
          <w:tcPr>
            <w:tcW w:w="1701" w:type="dxa"/>
            <w:vAlign w:val="center"/>
          </w:tcPr>
          <w:p w14:paraId="1A5C05DB" w14:textId="1ECD7F92"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575952F6" w14:textId="77777777" w:rsidR="00123ECE" w:rsidRPr="00130358" w:rsidRDefault="00123ECE" w:rsidP="00D62538">
            <w:pPr>
              <w:pStyle w:val="TAC"/>
              <w:keepNext w:val="0"/>
              <w:keepLines w:val="0"/>
            </w:pPr>
          </w:p>
        </w:tc>
        <w:tc>
          <w:tcPr>
            <w:tcW w:w="2085" w:type="dxa"/>
            <w:vMerge/>
            <w:vAlign w:val="center"/>
          </w:tcPr>
          <w:p w14:paraId="18D08E3F" w14:textId="77777777" w:rsidR="00123ECE" w:rsidRPr="00130358" w:rsidRDefault="00123ECE" w:rsidP="00D62538">
            <w:pPr>
              <w:pStyle w:val="TAC"/>
              <w:keepNext w:val="0"/>
              <w:keepLines w:val="0"/>
            </w:pPr>
          </w:p>
        </w:tc>
        <w:tc>
          <w:tcPr>
            <w:tcW w:w="2086" w:type="dxa"/>
            <w:vMerge/>
            <w:vAlign w:val="center"/>
          </w:tcPr>
          <w:p w14:paraId="13EDC96D" w14:textId="77777777" w:rsidR="00123ECE" w:rsidRPr="00130358" w:rsidRDefault="00123ECE" w:rsidP="00D62538">
            <w:pPr>
              <w:pStyle w:val="TAC"/>
              <w:keepNext w:val="0"/>
              <w:keepLines w:val="0"/>
            </w:pPr>
          </w:p>
        </w:tc>
        <w:tc>
          <w:tcPr>
            <w:tcW w:w="2086" w:type="dxa"/>
            <w:vAlign w:val="center"/>
          </w:tcPr>
          <w:p w14:paraId="24551977" w14:textId="77777777" w:rsidR="00123ECE" w:rsidRPr="00130358" w:rsidRDefault="00123ECE" w:rsidP="00D62538">
            <w:pPr>
              <w:pStyle w:val="TAC"/>
              <w:keepNext w:val="0"/>
              <w:keepLines w:val="0"/>
            </w:pPr>
            <w:r w:rsidRPr="00130358">
              <w:t>-92.76</w:t>
            </w:r>
          </w:p>
        </w:tc>
      </w:tr>
      <w:tr w:rsidR="00123ECE" w:rsidRPr="00130358" w14:paraId="170D68CF" w14:textId="77777777" w:rsidTr="00D62538">
        <w:trPr>
          <w:jc w:val="center"/>
        </w:trPr>
        <w:tc>
          <w:tcPr>
            <w:tcW w:w="2288" w:type="dxa"/>
            <w:gridSpan w:val="2"/>
            <w:vAlign w:val="center"/>
          </w:tcPr>
          <w:p w14:paraId="00FC802D" w14:textId="77777777" w:rsidR="00123ECE" w:rsidRPr="00130358" w:rsidRDefault="00123ECE" w:rsidP="00D62538">
            <w:pPr>
              <w:pStyle w:val="TAC"/>
              <w:keepNext w:val="0"/>
              <w:keepLines w:val="0"/>
            </w:pPr>
            <w:proofErr w:type="spellStart"/>
            <w:r w:rsidRPr="00130358">
              <w:t>Îor</w:t>
            </w:r>
            <w:proofErr w:type="spellEnd"/>
            <w:r w:rsidRPr="00130358">
              <w:t>/</w:t>
            </w:r>
            <w:proofErr w:type="spellStart"/>
            <w:r w:rsidRPr="00130358">
              <w:t>Ioc</w:t>
            </w:r>
            <w:proofErr w:type="spellEnd"/>
          </w:p>
        </w:tc>
        <w:tc>
          <w:tcPr>
            <w:tcW w:w="851" w:type="dxa"/>
            <w:vAlign w:val="center"/>
          </w:tcPr>
          <w:p w14:paraId="71CDF8DD" w14:textId="77777777" w:rsidR="00123ECE" w:rsidRPr="00130358" w:rsidRDefault="00123ECE" w:rsidP="00D62538">
            <w:pPr>
              <w:pStyle w:val="TAC"/>
              <w:keepNext w:val="0"/>
              <w:keepLines w:val="0"/>
            </w:pPr>
            <w:r w:rsidRPr="00130358">
              <w:t>dB</w:t>
            </w:r>
          </w:p>
        </w:tc>
        <w:tc>
          <w:tcPr>
            <w:tcW w:w="2085" w:type="dxa"/>
            <w:vAlign w:val="center"/>
          </w:tcPr>
          <w:p w14:paraId="05D1312C" w14:textId="77777777" w:rsidR="00123ECE" w:rsidRPr="00130358" w:rsidRDefault="00123ECE" w:rsidP="00D62538">
            <w:pPr>
              <w:pStyle w:val="TAC"/>
              <w:keepNext w:val="0"/>
              <w:keepLines w:val="0"/>
            </w:pPr>
            <w:r w:rsidRPr="00130358">
              <w:t>-1.45</w:t>
            </w:r>
          </w:p>
        </w:tc>
        <w:tc>
          <w:tcPr>
            <w:tcW w:w="2086" w:type="dxa"/>
            <w:vAlign w:val="center"/>
          </w:tcPr>
          <w:p w14:paraId="45581FCE" w14:textId="77777777" w:rsidR="00123ECE" w:rsidRPr="00130358" w:rsidRDefault="00123ECE" w:rsidP="00D62538">
            <w:pPr>
              <w:pStyle w:val="TAC"/>
              <w:keepNext w:val="0"/>
              <w:keepLines w:val="0"/>
            </w:pPr>
            <w:r w:rsidRPr="00130358">
              <w:t>-4.4</w:t>
            </w:r>
          </w:p>
        </w:tc>
        <w:tc>
          <w:tcPr>
            <w:tcW w:w="2086" w:type="dxa"/>
            <w:vAlign w:val="center"/>
          </w:tcPr>
          <w:p w14:paraId="60C8EBDD" w14:textId="77777777" w:rsidR="00123ECE" w:rsidRPr="00130358" w:rsidRDefault="00123ECE" w:rsidP="00D62538">
            <w:pPr>
              <w:pStyle w:val="TAC"/>
              <w:keepNext w:val="0"/>
              <w:keepLines w:val="0"/>
            </w:pPr>
            <w:r w:rsidRPr="00130358">
              <w:t>-9.14</w:t>
            </w:r>
          </w:p>
        </w:tc>
      </w:tr>
      <w:tr w:rsidR="00123ECE" w:rsidRPr="00130358" w14:paraId="00F7FF08" w14:textId="77777777" w:rsidTr="00D62538">
        <w:trPr>
          <w:jc w:val="center"/>
        </w:trPr>
        <w:tc>
          <w:tcPr>
            <w:tcW w:w="2288" w:type="dxa"/>
            <w:gridSpan w:val="2"/>
            <w:vAlign w:val="center"/>
          </w:tcPr>
          <w:p w14:paraId="787A99C6" w14:textId="3A9D4465" w:rsidR="00123ECE" w:rsidRPr="00130358" w:rsidRDefault="00123ECE" w:rsidP="00D62538">
            <w:pPr>
              <w:pStyle w:val="TAC"/>
              <w:keepNext w:val="0"/>
              <w:keepLines w:val="0"/>
            </w:pP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Note</w:t>
            </w:r>
            <w:r w:rsidR="00D62538" w:rsidRPr="00130358">
              <w:t xml:space="preserve"> </w:t>
            </w:r>
            <w:r w:rsidRPr="00130358">
              <w:t>1</w:t>
            </w:r>
          </w:p>
        </w:tc>
        <w:tc>
          <w:tcPr>
            <w:tcW w:w="851" w:type="dxa"/>
            <w:vAlign w:val="center"/>
          </w:tcPr>
          <w:p w14:paraId="126A3333" w14:textId="77777777" w:rsidR="00123ECE" w:rsidRPr="00130358" w:rsidRDefault="00123ECE" w:rsidP="00D62538">
            <w:pPr>
              <w:pStyle w:val="TAC"/>
              <w:keepNext w:val="0"/>
              <w:keepLines w:val="0"/>
            </w:pPr>
            <w:r w:rsidRPr="00130358">
              <w:t>dBm</w:t>
            </w:r>
          </w:p>
        </w:tc>
        <w:tc>
          <w:tcPr>
            <w:tcW w:w="2085" w:type="dxa"/>
            <w:vAlign w:val="center"/>
          </w:tcPr>
          <w:p w14:paraId="0F3ADF28" w14:textId="77777777" w:rsidR="00123ECE" w:rsidRPr="00130358" w:rsidRDefault="00123ECE" w:rsidP="00D62538">
            <w:pPr>
              <w:pStyle w:val="TAC"/>
              <w:keepNext w:val="0"/>
              <w:keepLines w:val="0"/>
            </w:pPr>
            <w:r w:rsidRPr="00130358">
              <w:t>-13.8</w:t>
            </w:r>
          </w:p>
        </w:tc>
        <w:tc>
          <w:tcPr>
            <w:tcW w:w="2086" w:type="dxa"/>
            <w:vAlign w:val="center"/>
          </w:tcPr>
          <w:p w14:paraId="608FBAC6" w14:textId="77777777" w:rsidR="00123ECE" w:rsidRPr="00130358" w:rsidRDefault="00123ECE" w:rsidP="00D62538">
            <w:pPr>
              <w:pStyle w:val="TAC"/>
              <w:keepNext w:val="0"/>
              <w:keepLines w:val="0"/>
            </w:pPr>
            <w:r w:rsidRPr="00130358">
              <w:t>-15.75</w:t>
            </w:r>
          </w:p>
        </w:tc>
        <w:tc>
          <w:tcPr>
            <w:tcW w:w="2086" w:type="dxa"/>
            <w:vAlign w:val="center"/>
          </w:tcPr>
          <w:p w14:paraId="04FD3572" w14:textId="77777777" w:rsidR="00123ECE" w:rsidRPr="00130358" w:rsidRDefault="00123ECE" w:rsidP="00D62538">
            <w:pPr>
              <w:pStyle w:val="TAC"/>
              <w:keepNext w:val="0"/>
              <w:keepLines w:val="0"/>
            </w:pPr>
            <w:r w:rsidRPr="00130358">
              <w:t>-19.64</w:t>
            </w:r>
          </w:p>
        </w:tc>
      </w:tr>
      <w:tr w:rsidR="00123ECE" w:rsidRPr="00130358" w14:paraId="61961ECA" w14:textId="77777777" w:rsidTr="00D62538">
        <w:trPr>
          <w:cantSplit/>
          <w:jc w:val="center"/>
        </w:trPr>
        <w:tc>
          <w:tcPr>
            <w:tcW w:w="587" w:type="dxa"/>
            <w:vMerge w:val="restart"/>
            <w:vAlign w:val="center"/>
          </w:tcPr>
          <w:p w14:paraId="44FF7441" w14:textId="70F9B740" w:rsidR="00123ECE" w:rsidRPr="00130358" w:rsidRDefault="00123ECE" w:rsidP="00D62538">
            <w:pPr>
              <w:pStyle w:val="TAC"/>
              <w:keepNext w:val="0"/>
              <w:keepLines w:val="0"/>
              <w:rPr>
                <w:sz w:val="16"/>
              </w:rPr>
            </w:pPr>
            <w:r w:rsidRPr="00130358">
              <w:rPr>
                <w:sz w:val="16"/>
              </w:rPr>
              <w:t>Io,</w:t>
            </w:r>
            <w:r w:rsidR="00D62538" w:rsidRPr="00130358">
              <w:rPr>
                <w:sz w:val="16"/>
              </w:rPr>
              <w:t xml:space="preserve"> </w:t>
            </w:r>
            <w:r w:rsidRPr="00130358">
              <w:rPr>
                <w:sz w:val="16"/>
              </w:rPr>
              <w:t>Note</w:t>
            </w:r>
            <w:r w:rsidR="00D62538" w:rsidRPr="00130358">
              <w:rPr>
                <w:sz w:val="16"/>
              </w:rPr>
              <w:t xml:space="preserve"> </w:t>
            </w:r>
            <w:r w:rsidRPr="00130358">
              <w:rPr>
                <w:sz w:val="16"/>
              </w:rPr>
              <w:t>1</w:t>
            </w:r>
          </w:p>
        </w:tc>
        <w:tc>
          <w:tcPr>
            <w:tcW w:w="1701" w:type="dxa"/>
            <w:vAlign w:val="center"/>
          </w:tcPr>
          <w:p w14:paraId="171BAABF" w14:textId="2A735CA5" w:rsidR="00123ECE" w:rsidRPr="00130358" w:rsidRDefault="00123ECE" w:rsidP="00D62538">
            <w:pPr>
              <w:pStyle w:val="TAC"/>
              <w:keepNext w:val="0"/>
              <w:keepLines w:val="0"/>
              <w:jc w:val="left"/>
            </w:pPr>
            <w:r w:rsidRPr="00130358">
              <w:t>Band</w:t>
            </w:r>
            <w:r w:rsidR="00D62538" w:rsidRPr="00130358">
              <w:t xml:space="preserve"> </w:t>
            </w:r>
            <w:r w:rsidRPr="00130358">
              <w:t>I,</w:t>
            </w:r>
            <w:r w:rsidR="00D62538" w:rsidRPr="00130358">
              <w:t xml:space="preserve"> </w:t>
            </w:r>
            <w:r w:rsidRPr="00130358">
              <w:t>IV,</w:t>
            </w:r>
            <w:r w:rsidR="00D62538" w:rsidRPr="00130358">
              <w:t xml:space="preserve"> </w:t>
            </w:r>
            <w:r w:rsidRPr="00130358">
              <w:t>VI,</w:t>
            </w:r>
            <w:r w:rsidR="00D62538" w:rsidRPr="00130358">
              <w:t xml:space="preserve"> </w:t>
            </w:r>
            <w:r w:rsidRPr="00130358">
              <w:t>X,</w:t>
            </w:r>
            <w:r w:rsidR="00D62538" w:rsidRPr="00130358">
              <w:t xml:space="preserve"> </w:t>
            </w:r>
            <w:r w:rsidRPr="00130358">
              <w:t>XIX</w:t>
            </w:r>
          </w:p>
        </w:tc>
        <w:tc>
          <w:tcPr>
            <w:tcW w:w="851" w:type="dxa"/>
            <w:vMerge w:val="restart"/>
            <w:vAlign w:val="center"/>
          </w:tcPr>
          <w:p w14:paraId="1B722B1E" w14:textId="722EA231" w:rsidR="00123ECE" w:rsidRPr="00130358" w:rsidRDefault="00123ECE" w:rsidP="00D62538">
            <w:pPr>
              <w:pStyle w:val="TAC"/>
              <w:keepNext w:val="0"/>
              <w:keepLines w:val="0"/>
            </w:pPr>
            <w:r w:rsidRPr="00130358">
              <w:t>dBm/</w:t>
            </w:r>
            <w:r w:rsidR="00D62538" w:rsidRPr="00130358">
              <w:t xml:space="preserve"> </w:t>
            </w:r>
            <w:r w:rsidRPr="00130358">
              <w:t>3.84</w:t>
            </w:r>
            <w:r w:rsidR="00D62538" w:rsidRPr="00130358">
              <w:t xml:space="preserve"> </w:t>
            </w:r>
            <w:r w:rsidRPr="00130358">
              <w:t>MHz</w:t>
            </w:r>
          </w:p>
        </w:tc>
        <w:tc>
          <w:tcPr>
            <w:tcW w:w="2085" w:type="dxa"/>
            <w:vMerge w:val="restart"/>
            <w:vAlign w:val="center"/>
          </w:tcPr>
          <w:p w14:paraId="05ECED8D" w14:textId="77777777" w:rsidR="00123ECE" w:rsidRPr="00130358" w:rsidRDefault="00123ECE" w:rsidP="00D62538">
            <w:pPr>
              <w:pStyle w:val="TAC"/>
              <w:keepNext w:val="0"/>
              <w:keepLines w:val="0"/>
            </w:pPr>
            <w:r w:rsidRPr="00130358">
              <w:t>-50.77</w:t>
            </w:r>
          </w:p>
        </w:tc>
        <w:tc>
          <w:tcPr>
            <w:tcW w:w="2086" w:type="dxa"/>
            <w:vMerge w:val="restart"/>
            <w:vAlign w:val="center"/>
          </w:tcPr>
          <w:p w14:paraId="6D61F0EB" w14:textId="77777777" w:rsidR="00123ECE" w:rsidRPr="00130358" w:rsidRDefault="00123ECE" w:rsidP="00D62538">
            <w:pPr>
              <w:pStyle w:val="TAC"/>
              <w:keepNext w:val="0"/>
              <w:keepLines w:val="0"/>
            </w:pPr>
            <w:r w:rsidRPr="00130358">
              <w:t>-85.92</w:t>
            </w:r>
          </w:p>
        </w:tc>
        <w:tc>
          <w:tcPr>
            <w:tcW w:w="2086" w:type="dxa"/>
            <w:vAlign w:val="center"/>
          </w:tcPr>
          <w:p w14:paraId="61645823" w14:textId="77777777" w:rsidR="00123ECE" w:rsidRPr="00130358" w:rsidRDefault="00123ECE" w:rsidP="00D62538">
            <w:pPr>
              <w:pStyle w:val="TAC"/>
              <w:keepNext w:val="0"/>
              <w:keepLines w:val="0"/>
            </w:pPr>
            <w:r w:rsidRPr="00130358">
              <w:t>-93.26</w:t>
            </w:r>
          </w:p>
        </w:tc>
      </w:tr>
      <w:tr w:rsidR="00123ECE" w:rsidRPr="00130358" w14:paraId="64FDB284" w14:textId="77777777" w:rsidTr="00D62538">
        <w:trPr>
          <w:cantSplit/>
          <w:jc w:val="center"/>
        </w:trPr>
        <w:tc>
          <w:tcPr>
            <w:tcW w:w="587" w:type="dxa"/>
            <w:vMerge/>
            <w:vAlign w:val="center"/>
          </w:tcPr>
          <w:p w14:paraId="572810AF" w14:textId="77777777" w:rsidR="00123ECE" w:rsidRPr="00130358" w:rsidRDefault="00123ECE" w:rsidP="00D62538">
            <w:pPr>
              <w:pStyle w:val="TAC"/>
              <w:keepNext w:val="0"/>
              <w:keepLines w:val="0"/>
            </w:pPr>
          </w:p>
        </w:tc>
        <w:tc>
          <w:tcPr>
            <w:tcW w:w="1701" w:type="dxa"/>
            <w:vAlign w:val="center"/>
          </w:tcPr>
          <w:p w14:paraId="3714F998" w14:textId="3AAE0DBB" w:rsidR="00123ECE" w:rsidRPr="00130358" w:rsidRDefault="00123ECE" w:rsidP="00D62538">
            <w:pPr>
              <w:pStyle w:val="TAC"/>
              <w:keepNext w:val="0"/>
              <w:keepLines w:val="0"/>
              <w:jc w:val="left"/>
            </w:pPr>
            <w:r w:rsidRPr="00130358">
              <w:t>Band</w:t>
            </w:r>
            <w:r w:rsidR="00D62538" w:rsidRPr="00130358">
              <w:t xml:space="preserve"> </w:t>
            </w:r>
            <w:r w:rsidRPr="00130358">
              <w:t>II,</w:t>
            </w:r>
            <w:r w:rsidR="00D62538" w:rsidRPr="00130358">
              <w:t xml:space="preserve"> </w:t>
            </w:r>
            <w:r w:rsidRPr="00130358">
              <w:t>V,</w:t>
            </w:r>
            <w:r w:rsidR="00D62538" w:rsidRPr="00130358">
              <w:t xml:space="preserve"> </w:t>
            </w:r>
            <w:smartTag w:uri="urn:schemas-microsoft-com:office:smarttags" w:element="stockticker">
              <w:r w:rsidRPr="00130358">
                <w:t>VII</w:t>
              </w:r>
            </w:smartTag>
            <w:r w:rsidRPr="00130358">
              <w:t>,</w:t>
            </w:r>
            <w:r w:rsidR="00D62538" w:rsidRPr="00130358">
              <w:t xml:space="preserve"> </w:t>
            </w:r>
            <w:r w:rsidRPr="00130358">
              <w:t>XI</w:t>
            </w:r>
          </w:p>
        </w:tc>
        <w:tc>
          <w:tcPr>
            <w:tcW w:w="851" w:type="dxa"/>
            <w:vMerge/>
            <w:vAlign w:val="center"/>
          </w:tcPr>
          <w:p w14:paraId="3AB804E6" w14:textId="77777777" w:rsidR="00123ECE" w:rsidRPr="00130358" w:rsidRDefault="00123ECE" w:rsidP="00D62538">
            <w:pPr>
              <w:pStyle w:val="TAC"/>
              <w:keepNext w:val="0"/>
              <w:keepLines w:val="0"/>
            </w:pPr>
          </w:p>
        </w:tc>
        <w:tc>
          <w:tcPr>
            <w:tcW w:w="2085" w:type="dxa"/>
            <w:vMerge/>
            <w:vAlign w:val="center"/>
          </w:tcPr>
          <w:p w14:paraId="40A0CCBD" w14:textId="77777777" w:rsidR="00123ECE" w:rsidRPr="00130358" w:rsidRDefault="00123ECE" w:rsidP="00D62538">
            <w:pPr>
              <w:pStyle w:val="TAC"/>
              <w:keepNext w:val="0"/>
              <w:keepLines w:val="0"/>
            </w:pPr>
          </w:p>
        </w:tc>
        <w:tc>
          <w:tcPr>
            <w:tcW w:w="2086" w:type="dxa"/>
            <w:vMerge/>
            <w:vAlign w:val="center"/>
          </w:tcPr>
          <w:p w14:paraId="73DB38B0" w14:textId="77777777" w:rsidR="00123ECE" w:rsidRPr="00130358" w:rsidRDefault="00123ECE" w:rsidP="00D62538">
            <w:pPr>
              <w:pStyle w:val="TAC"/>
              <w:keepNext w:val="0"/>
              <w:keepLines w:val="0"/>
            </w:pPr>
          </w:p>
        </w:tc>
        <w:tc>
          <w:tcPr>
            <w:tcW w:w="2086" w:type="dxa"/>
            <w:shd w:val="clear" w:color="auto" w:fill="auto"/>
            <w:vAlign w:val="center"/>
          </w:tcPr>
          <w:p w14:paraId="3C1AA376" w14:textId="77777777" w:rsidR="00123ECE" w:rsidRPr="00130358" w:rsidRDefault="00123ECE" w:rsidP="00D62538">
            <w:pPr>
              <w:pStyle w:val="TAC"/>
              <w:keepNext w:val="0"/>
              <w:keepLines w:val="0"/>
            </w:pPr>
            <w:r w:rsidRPr="00130358">
              <w:t>-91.26</w:t>
            </w:r>
          </w:p>
        </w:tc>
      </w:tr>
      <w:tr w:rsidR="00123ECE" w:rsidRPr="00130358" w14:paraId="3443B728" w14:textId="77777777" w:rsidTr="00D62538">
        <w:trPr>
          <w:cantSplit/>
          <w:jc w:val="center"/>
        </w:trPr>
        <w:tc>
          <w:tcPr>
            <w:tcW w:w="587" w:type="dxa"/>
            <w:vMerge/>
            <w:vAlign w:val="center"/>
          </w:tcPr>
          <w:p w14:paraId="73B66B2F" w14:textId="77777777" w:rsidR="00123ECE" w:rsidRPr="00130358" w:rsidRDefault="00123ECE" w:rsidP="00D62538">
            <w:pPr>
              <w:pStyle w:val="TAC"/>
              <w:keepNext w:val="0"/>
              <w:keepLines w:val="0"/>
            </w:pPr>
          </w:p>
        </w:tc>
        <w:tc>
          <w:tcPr>
            <w:tcW w:w="1701" w:type="dxa"/>
            <w:vAlign w:val="center"/>
          </w:tcPr>
          <w:p w14:paraId="383AE63B" w14:textId="13B1AF90" w:rsidR="00123ECE" w:rsidRPr="00130358" w:rsidRDefault="00123ECE" w:rsidP="00D62538">
            <w:pPr>
              <w:pStyle w:val="TAC"/>
              <w:keepNext w:val="0"/>
              <w:keepLines w:val="0"/>
              <w:jc w:val="left"/>
            </w:pPr>
            <w:r w:rsidRPr="00130358">
              <w:t>Band</w:t>
            </w:r>
            <w:r w:rsidR="00D62538" w:rsidRPr="00130358">
              <w:t xml:space="preserve"> </w:t>
            </w:r>
            <w:r w:rsidRPr="00130358">
              <w:t>XXV</w:t>
            </w:r>
            <w:r w:rsidRPr="00130358">
              <w:rPr>
                <w:lang w:eastAsia="ko-KR"/>
              </w:rPr>
              <w:t>,</w:t>
            </w:r>
            <w:r w:rsidR="00D62538" w:rsidRPr="00130358">
              <w:rPr>
                <w:lang w:eastAsia="ko-KR"/>
              </w:rPr>
              <w:t xml:space="preserve"> </w:t>
            </w:r>
            <w:r w:rsidRPr="00130358">
              <w:rPr>
                <w:lang w:eastAsia="ko-KR"/>
              </w:rPr>
              <w:t>XXVI</w:t>
            </w:r>
          </w:p>
        </w:tc>
        <w:tc>
          <w:tcPr>
            <w:tcW w:w="851" w:type="dxa"/>
            <w:vMerge/>
            <w:vAlign w:val="center"/>
          </w:tcPr>
          <w:p w14:paraId="469F3E86" w14:textId="77777777" w:rsidR="00123ECE" w:rsidRPr="00130358" w:rsidRDefault="00123ECE" w:rsidP="00D62538">
            <w:pPr>
              <w:pStyle w:val="TAC"/>
              <w:keepNext w:val="0"/>
              <w:keepLines w:val="0"/>
            </w:pPr>
          </w:p>
        </w:tc>
        <w:tc>
          <w:tcPr>
            <w:tcW w:w="2085" w:type="dxa"/>
            <w:vMerge/>
            <w:vAlign w:val="center"/>
          </w:tcPr>
          <w:p w14:paraId="662E7365" w14:textId="77777777" w:rsidR="00123ECE" w:rsidRPr="00130358" w:rsidRDefault="00123ECE" w:rsidP="00D62538">
            <w:pPr>
              <w:pStyle w:val="TAC"/>
              <w:keepNext w:val="0"/>
              <w:keepLines w:val="0"/>
            </w:pPr>
          </w:p>
        </w:tc>
        <w:tc>
          <w:tcPr>
            <w:tcW w:w="2086" w:type="dxa"/>
            <w:vMerge/>
            <w:vAlign w:val="center"/>
          </w:tcPr>
          <w:p w14:paraId="1F0DC5EE" w14:textId="77777777" w:rsidR="00123ECE" w:rsidRPr="00130358" w:rsidRDefault="00123ECE" w:rsidP="00D62538">
            <w:pPr>
              <w:pStyle w:val="TAC"/>
              <w:keepNext w:val="0"/>
              <w:keepLines w:val="0"/>
            </w:pPr>
          </w:p>
        </w:tc>
        <w:tc>
          <w:tcPr>
            <w:tcW w:w="2086" w:type="dxa"/>
            <w:shd w:val="clear" w:color="auto" w:fill="auto"/>
            <w:vAlign w:val="center"/>
          </w:tcPr>
          <w:p w14:paraId="6E6F05F0" w14:textId="226377A6" w:rsidR="00123ECE" w:rsidRPr="00130358" w:rsidRDefault="00123ECE" w:rsidP="00D62538">
            <w:pPr>
              <w:pStyle w:val="TAC"/>
              <w:keepNext w:val="0"/>
              <w:keepLines w:val="0"/>
            </w:pPr>
            <w:r w:rsidRPr="00130358">
              <w:t>-89.76</w:t>
            </w:r>
            <w:r w:rsidR="00D62538" w:rsidRPr="00130358">
              <w:rPr>
                <w:lang w:eastAsia="ko-KR"/>
              </w:rPr>
              <w:t xml:space="preserve"> </w:t>
            </w:r>
            <w:r w:rsidRPr="00130358">
              <w:rPr>
                <w:lang w:eastAsia="ko-KR"/>
              </w:rPr>
              <w:t>(Note</w:t>
            </w:r>
            <w:r w:rsidR="00D62538" w:rsidRPr="00130358">
              <w:rPr>
                <w:lang w:eastAsia="ko-KR"/>
              </w:rPr>
              <w:t xml:space="preserve"> </w:t>
            </w:r>
            <w:r w:rsidRPr="00130358">
              <w:rPr>
                <w:lang w:eastAsia="ko-KR"/>
              </w:rPr>
              <w:t>3)</w:t>
            </w:r>
          </w:p>
        </w:tc>
      </w:tr>
      <w:tr w:rsidR="00123ECE" w:rsidRPr="00130358" w14:paraId="4F55DD73" w14:textId="77777777" w:rsidTr="00D62538">
        <w:trPr>
          <w:cantSplit/>
          <w:jc w:val="center"/>
        </w:trPr>
        <w:tc>
          <w:tcPr>
            <w:tcW w:w="587" w:type="dxa"/>
            <w:vMerge/>
            <w:vAlign w:val="center"/>
          </w:tcPr>
          <w:p w14:paraId="24D653D2" w14:textId="77777777" w:rsidR="00123ECE" w:rsidRPr="00130358" w:rsidRDefault="00123ECE" w:rsidP="00D62538">
            <w:pPr>
              <w:pStyle w:val="TAC"/>
              <w:keepNext w:val="0"/>
              <w:keepLines w:val="0"/>
            </w:pPr>
          </w:p>
        </w:tc>
        <w:tc>
          <w:tcPr>
            <w:tcW w:w="1701" w:type="dxa"/>
            <w:vAlign w:val="center"/>
          </w:tcPr>
          <w:p w14:paraId="4D5A7468" w14:textId="7F5F8160" w:rsidR="00123ECE" w:rsidRPr="00130358" w:rsidRDefault="00123ECE" w:rsidP="00D62538">
            <w:pPr>
              <w:pStyle w:val="TAC"/>
              <w:keepNext w:val="0"/>
              <w:keepLines w:val="0"/>
              <w:jc w:val="left"/>
            </w:pPr>
            <w:r w:rsidRPr="00130358">
              <w:t>Band</w:t>
            </w:r>
            <w:r w:rsidR="00D62538" w:rsidRPr="00130358">
              <w:t xml:space="preserve"> </w:t>
            </w:r>
            <w:smartTag w:uri="urn:schemas-microsoft-com:office:smarttags" w:element="stockticker">
              <w:r w:rsidRPr="00130358">
                <w:t>III</w:t>
              </w:r>
            </w:smartTag>
            <w:r w:rsidRPr="00130358">
              <w:t>,</w:t>
            </w:r>
            <w:r w:rsidR="00D62538" w:rsidRPr="00130358">
              <w:t xml:space="preserve"> </w:t>
            </w:r>
            <w:r w:rsidRPr="00130358">
              <w:t>VIII</w:t>
            </w:r>
            <w:r w:rsidRPr="00130358">
              <w:rPr>
                <w:rFonts w:cs="v5.0.0"/>
              </w:rPr>
              <w:t>,</w:t>
            </w:r>
            <w:r w:rsidR="00D62538" w:rsidRPr="00130358">
              <w:rPr>
                <w:rFonts w:cs="v5.0.0"/>
              </w:rPr>
              <w:t xml:space="preserve"> </w:t>
            </w:r>
            <w:r w:rsidRPr="00130358">
              <w:rPr>
                <w:rFonts w:cs="v5.0.0"/>
              </w:rPr>
              <w:t>XII,</w:t>
            </w:r>
            <w:r w:rsidR="00D62538" w:rsidRPr="00130358">
              <w:rPr>
                <w:rFonts w:cs="v5.0.0"/>
              </w:rPr>
              <w:t xml:space="preserve"> </w:t>
            </w:r>
            <w:r w:rsidRPr="00130358">
              <w:rPr>
                <w:rFonts w:cs="v5.0.0"/>
              </w:rPr>
              <w:t>XIII,</w:t>
            </w:r>
            <w:r w:rsidR="00D62538" w:rsidRPr="00130358">
              <w:rPr>
                <w:rFonts w:cs="v5.0.0"/>
              </w:rPr>
              <w:t xml:space="preserve"> </w:t>
            </w:r>
            <w:r w:rsidRPr="00130358">
              <w:rPr>
                <w:rFonts w:cs="v5.0.0"/>
              </w:rPr>
              <w:t>XIV,</w:t>
            </w:r>
            <w:r w:rsidR="00D62538" w:rsidRPr="00130358">
              <w:rPr>
                <w:rFonts w:cs="v5.0.0"/>
              </w:rPr>
              <w:t xml:space="preserve"> </w:t>
            </w:r>
            <w:r w:rsidRPr="00130358">
              <w:rPr>
                <w:rFonts w:cs="v5.0.0"/>
              </w:rPr>
              <w:t>XXII</w:t>
            </w:r>
          </w:p>
        </w:tc>
        <w:tc>
          <w:tcPr>
            <w:tcW w:w="851" w:type="dxa"/>
            <w:vMerge/>
            <w:vAlign w:val="center"/>
          </w:tcPr>
          <w:p w14:paraId="2230A0CF" w14:textId="77777777" w:rsidR="00123ECE" w:rsidRPr="00130358" w:rsidRDefault="00123ECE" w:rsidP="00D62538">
            <w:pPr>
              <w:pStyle w:val="TAC"/>
              <w:keepNext w:val="0"/>
              <w:keepLines w:val="0"/>
            </w:pPr>
          </w:p>
        </w:tc>
        <w:tc>
          <w:tcPr>
            <w:tcW w:w="2085" w:type="dxa"/>
            <w:vMerge/>
            <w:vAlign w:val="center"/>
          </w:tcPr>
          <w:p w14:paraId="3E95F5AC" w14:textId="77777777" w:rsidR="00123ECE" w:rsidRPr="00130358" w:rsidRDefault="00123ECE" w:rsidP="00D62538">
            <w:pPr>
              <w:pStyle w:val="TAC"/>
              <w:keepNext w:val="0"/>
              <w:keepLines w:val="0"/>
            </w:pPr>
          </w:p>
        </w:tc>
        <w:tc>
          <w:tcPr>
            <w:tcW w:w="2086" w:type="dxa"/>
            <w:vMerge/>
            <w:vAlign w:val="center"/>
          </w:tcPr>
          <w:p w14:paraId="19FEA479" w14:textId="77777777" w:rsidR="00123ECE" w:rsidRPr="00130358" w:rsidRDefault="00123ECE" w:rsidP="00D62538">
            <w:pPr>
              <w:pStyle w:val="TAC"/>
              <w:keepNext w:val="0"/>
              <w:keepLines w:val="0"/>
            </w:pPr>
          </w:p>
        </w:tc>
        <w:tc>
          <w:tcPr>
            <w:tcW w:w="2086" w:type="dxa"/>
            <w:vAlign w:val="center"/>
          </w:tcPr>
          <w:p w14:paraId="58F87964" w14:textId="77777777" w:rsidR="00123ECE" w:rsidRPr="00130358" w:rsidRDefault="00123ECE" w:rsidP="00D62538">
            <w:pPr>
              <w:pStyle w:val="TAC"/>
              <w:keepNext w:val="0"/>
              <w:keepLines w:val="0"/>
            </w:pPr>
            <w:r w:rsidRPr="00130358">
              <w:t>-90.26</w:t>
            </w:r>
          </w:p>
        </w:tc>
      </w:tr>
      <w:tr w:rsidR="00123ECE" w:rsidRPr="00130358" w14:paraId="591CEE2B" w14:textId="77777777" w:rsidTr="00D62538">
        <w:trPr>
          <w:cantSplit/>
          <w:jc w:val="center"/>
        </w:trPr>
        <w:tc>
          <w:tcPr>
            <w:tcW w:w="587" w:type="dxa"/>
            <w:vMerge/>
            <w:vAlign w:val="center"/>
          </w:tcPr>
          <w:p w14:paraId="2C1D62BD" w14:textId="77777777" w:rsidR="00123ECE" w:rsidRPr="00130358" w:rsidRDefault="00123ECE" w:rsidP="00D62538">
            <w:pPr>
              <w:pStyle w:val="TAC"/>
              <w:keepNext w:val="0"/>
              <w:keepLines w:val="0"/>
            </w:pPr>
          </w:p>
        </w:tc>
        <w:tc>
          <w:tcPr>
            <w:tcW w:w="1701" w:type="dxa"/>
            <w:vAlign w:val="center"/>
          </w:tcPr>
          <w:p w14:paraId="7E61BDF4" w14:textId="02F4697A" w:rsidR="00123ECE" w:rsidRPr="00130358" w:rsidRDefault="00123ECE" w:rsidP="00D62538">
            <w:pPr>
              <w:pStyle w:val="TAC"/>
              <w:keepNext w:val="0"/>
              <w:keepLines w:val="0"/>
              <w:jc w:val="left"/>
            </w:pPr>
            <w:r w:rsidRPr="00130358">
              <w:t>Band</w:t>
            </w:r>
            <w:r w:rsidR="00D62538" w:rsidRPr="00130358">
              <w:t xml:space="preserve"> </w:t>
            </w:r>
            <w:r w:rsidRPr="00130358">
              <w:t>IX</w:t>
            </w:r>
            <w:r w:rsidR="00D62538" w:rsidRPr="00130358">
              <w:t xml:space="preserve"> </w:t>
            </w:r>
            <w:r w:rsidRPr="00130358">
              <w:t>(Note</w:t>
            </w:r>
            <w:r w:rsidR="00D62538" w:rsidRPr="00130358">
              <w:t xml:space="preserve"> </w:t>
            </w:r>
            <w:r w:rsidRPr="00130358">
              <w:t>2)</w:t>
            </w:r>
          </w:p>
        </w:tc>
        <w:tc>
          <w:tcPr>
            <w:tcW w:w="851" w:type="dxa"/>
            <w:vMerge/>
            <w:vAlign w:val="center"/>
          </w:tcPr>
          <w:p w14:paraId="06C13CEB" w14:textId="77777777" w:rsidR="00123ECE" w:rsidRPr="00130358" w:rsidRDefault="00123ECE" w:rsidP="00D62538">
            <w:pPr>
              <w:pStyle w:val="TAC"/>
              <w:keepNext w:val="0"/>
              <w:keepLines w:val="0"/>
            </w:pPr>
          </w:p>
        </w:tc>
        <w:tc>
          <w:tcPr>
            <w:tcW w:w="2085" w:type="dxa"/>
            <w:vMerge/>
            <w:vAlign w:val="center"/>
          </w:tcPr>
          <w:p w14:paraId="3E4ABFD7" w14:textId="77777777" w:rsidR="00123ECE" w:rsidRPr="00130358" w:rsidRDefault="00123ECE" w:rsidP="00D62538">
            <w:pPr>
              <w:pStyle w:val="TAC"/>
              <w:keepNext w:val="0"/>
              <w:keepLines w:val="0"/>
            </w:pPr>
          </w:p>
        </w:tc>
        <w:tc>
          <w:tcPr>
            <w:tcW w:w="2086" w:type="dxa"/>
            <w:vMerge/>
            <w:vAlign w:val="center"/>
          </w:tcPr>
          <w:p w14:paraId="54AE64FC" w14:textId="77777777" w:rsidR="00123ECE" w:rsidRPr="00130358" w:rsidRDefault="00123ECE" w:rsidP="00D62538">
            <w:pPr>
              <w:pStyle w:val="TAC"/>
              <w:keepNext w:val="0"/>
              <w:keepLines w:val="0"/>
            </w:pPr>
          </w:p>
        </w:tc>
        <w:tc>
          <w:tcPr>
            <w:tcW w:w="2086" w:type="dxa"/>
            <w:vAlign w:val="center"/>
          </w:tcPr>
          <w:p w14:paraId="4164F522" w14:textId="77777777" w:rsidR="00123ECE" w:rsidRPr="00130358" w:rsidRDefault="00123ECE" w:rsidP="00D62538">
            <w:pPr>
              <w:pStyle w:val="TAC"/>
              <w:keepNext w:val="0"/>
              <w:keepLines w:val="0"/>
            </w:pPr>
            <w:r w:rsidRPr="00130358">
              <w:t>-92.26</w:t>
            </w:r>
          </w:p>
        </w:tc>
      </w:tr>
      <w:tr w:rsidR="00123ECE" w:rsidRPr="00130358" w14:paraId="13454DAF" w14:textId="77777777" w:rsidTr="00D62538">
        <w:trPr>
          <w:cantSplit/>
          <w:jc w:val="center"/>
        </w:trPr>
        <w:tc>
          <w:tcPr>
            <w:tcW w:w="2288" w:type="dxa"/>
            <w:gridSpan w:val="2"/>
            <w:vAlign w:val="center"/>
          </w:tcPr>
          <w:p w14:paraId="45E9D923" w14:textId="27CC92CA" w:rsidR="00123ECE" w:rsidRPr="00130358" w:rsidRDefault="00123ECE" w:rsidP="00D62538">
            <w:pPr>
              <w:pStyle w:val="TAC"/>
              <w:keepNext w:val="0"/>
              <w:keepLines w:val="0"/>
            </w:pPr>
            <w:r w:rsidRPr="00130358">
              <w:t>Propagation</w:t>
            </w:r>
            <w:r w:rsidR="00D62538" w:rsidRPr="00130358">
              <w:t xml:space="preserve"> </w:t>
            </w:r>
            <w:r w:rsidRPr="00130358">
              <w:t>condition</w:t>
            </w:r>
          </w:p>
        </w:tc>
        <w:tc>
          <w:tcPr>
            <w:tcW w:w="851" w:type="dxa"/>
            <w:vAlign w:val="center"/>
          </w:tcPr>
          <w:p w14:paraId="373BF4AC" w14:textId="77777777" w:rsidR="00123ECE" w:rsidRPr="00130358" w:rsidRDefault="00123ECE" w:rsidP="00D62538">
            <w:pPr>
              <w:pStyle w:val="TAC"/>
              <w:keepNext w:val="0"/>
              <w:keepLines w:val="0"/>
            </w:pPr>
            <w:r w:rsidRPr="00130358">
              <w:t>-</w:t>
            </w:r>
          </w:p>
        </w:tc>
        <w:tc>
          <w:tcPr>
            <w:tcW w:w="2085" w:type="dxa"/>
            <w:vAlign w:val="center"/>
          </w:tcPr>
          <w:p w14:paraId="122645FA" w14:textId="77777777" w:rsidR="00123ECE" w:rsidRPr="00130358" w:rsidRDefault="00123ECE" w:rsidP="00D62538">
            <w:pPr>
              <w:pStyle w:val="TAC"/>
              <w:keepNext w:val="0"/>
              <w:keepLines w:val="0"/>
            </w:pPr>
            <w:r w:rsidRPr="00130358">
              <w:t>AWGN</w:t>
            </w:r>
          </w:p>
        </w:tc>
        <w:tc>
          <w:tcPr>
            <w:tcW w:w="2086" w:type="dxa"/>
            <w:vAlign w:val="center"/>
          </w:tcPr>
          <w:p w14:paraId="615732FA" w14:textId="77777777" w:rsidR="00123ECE" w:rsidRPr="00130358" w:rsidRDefault="00123ECE" w:rsidP="00D62538">
            <w:pPr>
              <w:pStyle w:val="TAC"/>
              <w:keepNext w:val="0"/>
              <w:keepLines w:val="0"/>
            </w:pPr>
            <w:r w:rsidRPr="00130358">
              <w:t>AWGN</w:t>
            </w:r>
          </w:p>
        </w:tc>
        <w:tc>
          <w:tcPr>
            <w:tcW w:w="2086" w:type="dxa"/>
            <w:vAlign w:val="center"/>
          </w:tcPr>
          <w:p w14:paraId="694B92A2" w14:textId="77777777" w:rsidR="00123ECE" w:rsidRPr="00130358" w:rsidRDefault="00123ECE" w:rsidP="00D62538">
            <w:pPr>
              <w:pStyle w:val="TAC"/>
              <w:keepNext w:val="0"/>
              <w:keepLines w:val="0"/>
            </w:pPr>
            <w:r w:rsidRPr="00130358">
              <w:t>AWGN</w:t>
            </w:r>
          </w:p>
        </w:tc>
      </w:tr>
      <w:tr w:rsidR="00123ECE" w:rsidRPr="00130358" w14:paraId="07988FA5" w14:textId="77777777" w:rsidTr="00D62538">
        <w:trPr>
          <w:cantSplit/>
          <w:jc w:val="center"/>
        </w:trPr>
        <w:tc>
          <w:tcPr>
            <w:tcW w:w="9396" w:type="dxa"/>
            <w:gridSpan w:val="6"/>
            <w:vAlign w:val="center"/>
          </w:tcPr>
          <w:p w14:paraId="64C1FD93" w14:textId="61D5CB71" w:rsidR="00123ECE" w:rsidRPr="00130358" w:rsidRDefault="00123ECE" w:rsidP="00D62538">
            <w:pPr>
              <w:pStyle w:val="TAN"/>
              <w:keepNext w:val="0"/>
              <w:keepLines w:val="0"/>
            </w:pPr>
            <w:r w:rsidRPr="00130358">
              <w:t>NOTE</w:t>
            </w:r>
            <w:r w:rsidR="00D62538" w:rsidRPr="00130358">
              <w:t xml:space="preserve"> </w:t>
            </w:r>
            <w:r w:rsidRPr="00130358">
              <w:t>1:</w:t>
            </w:r>
            <w:r w:rsidRPr="00130358">
              <w:tab/>
              <w:t>CPICH</w:t>
            </w:r>
            <w:r w:rsidR="00D62538" w:rsidRPr="00130358">
              <w:t xml:space="preserve"> </w:t>
            </w:r>
            <w:proofErr w:type="spellStart"/>
            <w:r w:rsidRPr="00130358">
              <w:t>Ec</w:t>
            </w:r>
            <w:proofErr w:type="spellEnd"/>
            <w:r w:rsidRPr="00130358">
              <w:t>/Io</w:t>
            </w:r>
            <w:r w:rsidR="00D62538" w:rsidRPr="00130358">
              <w:t xml:space="preserve"> </w:t>
            </w:r>
            <w:r w:rsidRPr="00130358">
              <w:t>and</w:t>
            </w:r>
            <w:r w:rsidR="00D62538" w:rsidRPr="00130358">
              <w:t xml:space="preserve"> </w:t>
            </w:r>
            <w:r w:rsidRPr="00130358">
              <w:t>Io</w:t>
            </w:r>
            <w:r w:rsidR="00D62538" w:rsidRPr="00130358">
              <w:rPr>
                <w:i/>
              </w:rPr>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calculated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p w14:paraId="0129E9CA" w14:textId="24E012CE" w:rsidR="00123ECE" w:rsidRPr="00130358" w:rsidRDefault="00123ECE" w:rsidP="00D62538">
            <w:pPr>
              <w:pStyle w:val="TAN"/>
              <w:keepNext w:val="0"/>
              <w:keepLines w:val="0"/>
            </w:pPr>
            <w:r w:rsidRPr="00130358">
              <w:t>NOTE</w:t>
            </w:r>
            <w:r w:rsidR="00D62538" w:rsidRPr="00130358">
              <w:t xml:space="preserve"> </w:t>
            </w:r>
            <w:r w:rsidRPr="00130358">
              <w:t>2:</w:t>
            </w:r>
            <w:r w:rsidRPr="00130358">
              <w:tab/>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and</w:t>
            </w:r>
            <w:r w:rsidR="00D62538" w:rsidRPr="00130358">
              <w:t xml:space="preserve"> </w:t>
            </w:r>
            <w:r w:rsidRPr="00130358">
              <w:t>Band</w:t>
            </w:r>
            <w:r w:rsidR="00D62538" w:rsidRPr="00130358">
              <w:t xml:space="preserve"> </w:t>
            </w:r>
            <w:r w:rsidRPr="00130358">
              <w:t>IX</w:t>
            </w:r>
            <w:r w:rsidR="00D62538" w:rsidRPr="00130358">
              <w:t xml:space="preserve"> </w:t>
            </w:r>
            <w:r w:rsidRPr="00130358">
              <w:t>operating</w:t>
            </w:r>
            <w:r w:rsidR="00D62538" w:rsidRPr="00130358">
              <w:t xml:space="preserve"> </w:t>
            </w:r>
            <w:r w:rsidRPr="00130358">
              <w:t>frequencies,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performance</w:t>
            </w:r>
            <w:r w:rsidR="00D62538" w:rsidRPr="00130358">
              <w:t xml:space="preserve"> </w:t>
            </w:r>
            <w:r w:rsidRPr="00130358">
              <w:t>requirements</w:t>
            </w:r>
            <w:r w:rsidR="00D62538" w:rsidRPr="00130358">
              <w:t xml:space="preserve"> </w:t>
            </w:r>
            <w:r w:rsidRPr="00130358">
              <w:t>for</w:t>
            </w:r>
            <w:r w:rsidR="00D62538" w:rsidRPr="00130358">
              <w:t xml:space="preserve"> </w:t>
            </w:r>
            <w:r w:rsidRPr="00130358">
              <w:t>Band</w:t>
            </w:r>
            <w:r w:rsidR="00D62538" w:rsidRPr="00130358">
              <w:t xml:space="preserve"> </w:t>
            </w:r>
            <w:smartTag w:uri="urn:schemas-microsoft-com:office:smarttags" w:element="stockticker">
              <w:r w:rsidRPr="00130358">
                <w:t>III</w:t>
              </w:r>
            </w:smartTag>
            <w:r w:rsidR="00D62538" w:rsidRPr="00130358">
              <w:t xml:space="preserve"> </w:t>
            </w:r>
            <w:r w:rsidRPr="00130358">
              <w:t>shall</w:t>
            </w:r>
            <w:r w:rsidR="00D62538" w:rsidRPr="00130358">
              <w:t xml:space="preserve"> </w:t>
            </w:r>
            <w:r w:rsidRPr="00130358">
              <w:t>apply</w:t>
            </w:r>
            <w:r w:rsidR="00D62538" w:rsidRPr="00130358">
              <w:t xml:space="preserve"> </w:t>
            </w:r>
            <w:r w:rsidRPr="00130358">
              <w:t>to</w:t>
            </w:r>
            <w:r w:rsidR="00D62538" w:rsidRPr="00130358">
              <w:t xml:space="preserve"> </w:t>
            </w:r>
            <w:r w:rsidRPr="00130358">
              <w:t>the</w:t>
            </w:r>
            <w:r w:rsidR="00D62538" w:rsidRPr="00130358">
              <w:t xml:space="preserve"> </w:t>
            </w:r>
            <w:r w:rsidRPr="00130358">
              <w:t>multi-band</w:t>
            </w:r>
            <w:r w:rsidR="00D62538" w:rsidRPr="00130358">
              <w:t xml:space="preserve"> </w:t>
            </w:r>
            <w:r w:rsidRPr="00130358">
              <w:t>UE.</w:t>
            </w:r>
          </w:p>
          <w:p w14:paraId="0E024187" w14:textId="210BD04E" w:rsidR="00123ECE" w:rsidRPr="00130358" w:rsidRDefault="00123ECE" w:rsidP="00483222">
            <w:pPr>
              <w:pStyle w:val="TAN"/>
              <w:keepNext w:val="0"/>
              <w:keepLines w:val="0"/>
            </w:pPr>
            <w:r w:rsidRPr="00130358">
              <w:t>NOTE</w:t>
            </w:r>
            <w:r w:rsidR="00D62538" w:rsidRPr="00130358">
              <w:t xml:space="preserve"> </w:t>
            </w:r>
            <w:r w:rsidRPr="00130358">
              <w:t>3:</w:t>
            </w:r>
            <w:r w:rsidR="00D62538" w:rsidRPr="00130358">
              <w:t xml:space="preserve"> </w:t>
            </w:r>
            <w:r w:rsidRPr="00130358">
              <w:tab/>
              <w:t>The</w:t>
            </w:r>
            <w:r w:rsidR="00D62538" w:rsidRPr="00130358">
              <w:t xml:space="preserve"> </w:t>
            </w:r>
            <w:r w:rsidRPr="00130358">
              <w:t>test</w:t>
            </w:r>
            <w:r w:rsidR="00D62538" w:rsidRPr="00130358">
              <w:t xml:space="preserve"> </w:t>
            </w:r>
            <w:r w:rsidRPr="00130358">
              <w:t>parameter</w:t>
            </w:r>
            <w:r w:rsidR="00D62538" w:rsidRPr="00130358">
              <w:t xml:space="preserve"> </w:t>
            </w:r>
            <w:r w:rsidRPr="00130358">
              <w:t>is</w:t>
            </w:r>
            <w:r w:rsidR="00D62538" w:rsidRPr="00130358">
              <w:t xml:space="preserve"> </w:t>
            </w:r>
            <w:r w:rsidRPr="00130358">
              <w:t>modified</w:t>
            </w:r>
            <w:r w:rsidR="00D62538" w:rsidRPr="00130358">
              <w:t xml:space="preserve"> </w:t>
            </w:r>
            <w:r w:rsidRPr="00130358">
              <w:t>by</w:t>
            </w:r>
            <w:r w:rsidR="00D62538" w:rsidRPr="00130358">
              <w:t xml:space="preserve"> </w:t>
            </w:r>
            <w:r w:rsidRPr="00130358">
              <w:t>-1.5</w:t>
            </w:r>
            <w:r w:rsidR="00D62538" w:rsidRPr="00130358">
              <w:t xml:space="preserve"> </w:t>
            </w:r>
            <w:r w:rsidRPr="00130358">
              <w:t>dB</w:t>
            </w:r>
            <w:r w:rsidR="00D62538" w:rsidRPr="00130358">
              <w:t xml:space="preserve"> </w:t>
            </w:r>
            <w:r w:rsidRPr="00130358">
              <w:t>when</w:t>
            </w:r>
            <w:r w:rsidR="00D62538" w:rsidRPr="00130358">
              <w:t xml:space="preserve"> </w:t>
            </w:r>
            <w:r w:rsidRPr="00130358">
              <w:t>the</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of</w:t>
            </w:r>
            <w:r w:rsidR="00D62538" w:rsidRPr="00130358">
              <w:t xml:space="preserve"> </w:t>
            </w:r>
            <w:r w:rsidRPr="00130358">
              <w:t>the</w:t>
            </w:r>
            <w:r w:rsidR="00D62538" w:rsidRPr="00130358">
              <w:t xml:space="preserve"> </w:t>
            </w:r>
            <w:r w:rsidRPr="00130358">
              <w:t>assigned</w:t>
            </w:r>
            <w:r w:rsidR="00D62538" w:rsidRPr="00130358">
              <w:t xml:space="preserve"> </w:t>
            </w:r>
            <w:r w:rsidRPr="00130358">
              <w:t>UTRA</w:t>
            </w:r>
            <w:r w:rsidR="00D62538" w:rsidRPr="00130358">
              <w:t xml:space="preserve"> </w:t>
            </w:r>
            <w:r w:rsidRPr="00130358">
              <w:t>channel</w:t>
            </w:r>
            <w:r w:rsidR="00D62538" w:rsidRPr="00130358">
              <w:t xml:space="preserve"> </w:t>
            </w:r>
            <w:r w:rsidRPr="00130358">
              <w:t>is</w:t>
            </w:r>
            <w:r w:rsidR="00D62538" w:rsidRPr="00130358">
              <w:t xml:space="preserve"> </w:t>
            </w:r>
            <w:r w:rsidRPr="00130358">
              <w:t>within</w:t>
            </w:r>
            <w:r w:rsidR="00D62538" w:rsidRPr="00130358">
              <w:t xml:space="preserve"> </w:t>
            </w:r>
            <w:r w:rsidRPr="00130358">
              <w:t>869-894</w:t>
            </w:r>
            <w:r w:rsidR="00D62538" w:rsidRPr="00130358">
              <w:t xml:space="preserve"> </w:t>
            </w:r>
            <w:r w:rsidRPr="00130358">
              <w:t>MHz</w:t>
            </w:r>
            <w:r w:rsidR="00D62538" w:rsidRPr="00130358">
              <w:t xml:space="preserve"> </w:t>
            </w:r>
            <w:r w:rsidRPr="00130358">
              <w:t>for</w:t>
            </w:r>
            <w:r w:rsidR="00D62538" w:rsidRPr="00130358">
              <w:t xml:space="preserve"> </w:t>
            </w:r>
            <w:r w:rsidRPr="00130358">
              <w:t>the</w:t>
            </w:r>
            <w:r w:rsidR="00D62538" w:rsidRPr="00130358">
              <w:t xml:space="preserve"> </w:t>
            </w:r>
            <w:r w:rsidRPr="00130358">
              <w:t>UE</w:t>
            </w:r>
            <w:r w:rsidR="00D62538" w:rsidRPr="00130358">
              <w:t xml:space="preserve"> </w:t>
            </w:r>
            <w:r w:rsidRPr="00130358">
              <w:t>which</w:t>
            </w:r>
            <w:r w:rsidR="00D62538" w:rsidRPr="00130358">
              <w:t xml:space="preserve"> </w:t>
            </w:r>
            <w:r w:rsidRPr="00130358">
              <w:t>supports</w:t>
            </w:r>
            <w:r w:rsidR="00D62538" w:rsidRPr="00130358">
              <w:t xml:space="preserve"> </w:t>
            </w:r>
            <w:r w:rsidRPr="00130358">
              <w:t>both</w:t>
            </w:r>
            <w:r w:rsidR="00D62538" w:rsidRPr="00130358">
              <w:t xml:space="preserve"> </w:t>
            </w:r>
            <w:r w:rsidRPr="00130358">
              <w:t>Band</w:t>
            </w:r>
            <w:r w:rsidR="00D62538" w:rsidRPr="00130358">
              <w:t xml:space="preserve"> </w:t>
            </w:r>
            <w:r w:rsidRPr="00130358">
              <w:t>V</w:t>
            </w:r>
            <w:r w:rsidR="00D62538" w:rsidRPr="00130358">
              <w:t xml:space="preserve"> </w:t>
            </w:r>
            <w:r w:rsidRPr="00130358">
              <w:t>and</w:t>
            </w:r>
            <w:r w:rsidR="00D62538" w:rsidRPr="00130358">
              <w:t xml:space="preserve"> </w:t>
            </w:r>
            <w:r w:rsidRPr="00130358">
              <w:t>Band</w:t>
            </w:r>
            <w:r w:rsidR="00D62538" w:rsidRPr="00130358">
              <w:t xml:space="preserve"> </w:t>
            </w:r>
            <w:r w:rsidRPr="00130358">
              <w:t>XXVI</w:t>
            </w:r>
            <w:r w:rsidR="00D62538" w:rsidRPr="00130358">
              <w:t xml:space="preserve"> </w:t>
            </w:r>
            <w:r w:rsidRPr="00130358">
              <w:t>operating</w:t>
            </w:r>
            <w:r w:rsidR="00D62538" w:rsidRPr="00130358">
              <w:t xml:space="preserve"> </w:t>
            </w:r>
            <w:r w:rsidRPr="00130358">
              <w:t>frequencies.</w:t>
            </w:r>
          </w:p>
        </w:tc>
      </w:tr>
      <w:tr w:rsidR="00483222" w:rsidRPr="00130358" w14:paraId="4F059F72" w14:textId="77777777" w:rsidTr="00D62538">
        <w:trPr>
          <w:cantSplit/>
          <w:jc w:val="center"/>
        </w:trPr>
        <w:tc>
          <w:tcPr>
            <w:tcW w:w="9396" w:type="dxa"/>
            <w:gridSpan w:val="6"/>
            <w:vAlign w:val="center"/>
          </w:tcPr>
          <w:p w14:paraId="030E19EF" w14:textId="75678FFD" w:rsidR="00483222" w:rsidRPr="00130358" w:rsidRDefault="00483222" w:rsidP="00483222">
            <w:pPr>
              <w:pStyle w:val="TAL"/>
            </w:pPr>
            <w:r w:rsidRPr="00130358">
              <w:t xml:space="preserve">Tests shall be done sequentially. Test 1 shall be done first. After test 1 has been executed test parameters for tests 2 and 3 shall be set within 5 seconds so that UE does not </w:t>
            </w:r>
            <w:proofErr w:type="spellStart"/>
            <w:r w:rsidRPr="00130358">
              <w:t>loose</w:t>
            </w:r>
            <w:proofErr w:type="spellEnd"/>
            <w:r w:rsidRPr="00130358">
              <w:t xml:space="preserve"> the Cell 2 in between the tests.</w:t>
            </w:r>
          </w:p>
        </w:tc>
      </w:tr>
    </w:tbl>
    <w:p w14:paraId="02CB57E1" w14:textId="77777777" w:rsidR="00123ECE" w:rsidRPr="00130358" w:rsidRDefault="00123ECE" w:rsidP="00D62538"/>
    <w:p w14:paraId="4DF70949" w14:textId="77777777" w:rsidR="00123ECE" w:rsidRPr="00130358" w:rsidRDefault="00123ECE" w:rsidP="00D62538">
      <w:pPr>
        <w:pStyle w:val="TH"/>
        <w:keepNext w:val="0"/>
        <w:keepLines w:val="0"/>
      </w:pPr>
      <w:r w:rsidRPr="00130358">
        <w:t xml:space="preserve">Table </w:t>
      </w:r>
      <w:smartTag w:uri="urn:schemas-microsoft-com:office:smarttags" w:element="chsdate">
        <w:smartTagPr>
          <w:attr w:name="Year" w:val="1899"/>
          <w:attr w:name="Month" w:val="12"/>
          <w:attr w:name="Day" w:val="30"/>
          <w:attr w:name="IsLunarDate" w:val="False"/>
          <w:attr w:name="IsROCDate" w:val="False"/>
        </w:smartTagPr>
        <w:r w:rsidRPr="00130358">
          <w:t>9.4.2</w:t>
        </w:r>
      </w:smartTag>
      <w:r w:rsidRPr="00130358">
        <w:t>.5-</w:t>
      </w:r>
      <w:r w:rsidRPr="00130358">
        <w:rPr>
          <w:rFonts w:eastAsia="SimSun"/>
          <w:lang w:eastAsia="zh-CN"/>
        </w:rPr>
        <w:t>3</w:t>
      </w:r>
      <w:r w:rsidRPr="00130358">
        <w:t xml:space="preserve">: </w:t>
      </w:r>
      <w:r w:rsidRPr="00130358">
        <w:rPr>
          <w:rFonts w:cs="v4.2.0"/>
        </w:rPr>
        <w:t xml:space="preserve">UTRAN FDD CPICH </w:t>
      </w:r>
      <w:proofErr w:type="spellStart"/>
      <w:r w:rsidRPr="00130358">
        <w:rPr>
          <w:rFonts w:cs="v4.2.0"/>
        </w:rPr>
        <w:t>Ec</w:t>
      </w:r>
      <w:proofErr w:type="spellEnd"/>
      <w:r w:rsidRPr="00130358">
        <w:rPr>
          <w:rFonts w:cs="v4.2.0"/>
        </w:rPr>
        <w:t>/No absolute measurement accuracy</w:t>
      </w:r>
      <w:r w:rsidRPr="00130358">
        <w:t xml:space="preserve">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1896"/>
        <w:gridCol w:w="1896"/>
        <w:gridCol w:w="1896"/>
      </w:tblGrid>
      <w:tr w:rsidR="00123ECE" w:rsidRPr="00130358" w14:paraId="30E3FF56" w14:textId="77777777" w:rsidTr="00D62538">
        <w:trPr>
          <w:cantSplit/>
          <w:jc w:val="center"/>
        </w:trPr>
        <w:tc>
          <w:tcPr>
            <w:tcW w:w="2708" w:type="dxa"/>
            <w:tcBorders>
              <w:top w:val="single" w:sz="4" w:space="0" w:color="auto"/>
              <w:left w:val="single" w:sz="4" w:space="0" w:color="auto"/>
              <w:bottom w:val="single" w:sz="4" w:space="0" w:color="auto"/>
              <w:right w:val="single" w:sz="4" w:space="0" w:color="auto"/>
            </w:tcBorders>
            <w:vAlign w:val="center"/>
          </w:tcPr>
          <w:p w14:paraId="192C185B" w14:textId="77777777" w:rsidR="00123ECE" w:rsidRPr="00130358" w:rsidRDefault="00123ECE" w:rsidP="00D62538">
            <w:pPr>
              <w:pStyle w:val="TAL"/>
              <w:keepNext w:val="0"/>
              <w:keepLines w:val="0"/>
            </w:pPr>
          </w:p>
        </w:tc>
        <w:tc>
          <w:tcPr>
            <w:tcW w:w="1896" w:type="dxa"/>
            <w:tcBorders>
              <w:top w:val="single" w:sz="4" w:space="0" w:color="auto"/>
              <w:left w:val="single" w:sz="4" w:space="0" w:color="auto"/>
              <w:bottom w:val="single" w:sz="4" w:space="0" w:color="auto"/>
              <w:right w:val="single" w:sz="4" w:space="0" w:color="auto"/>
            </w:tcBorders>
            <w:vAlign w:val="center"/>
          </w:tcPr>
          <w:p w14:paraId="4BAF1594" w14:textId="49BF885E" w:rsidR="00123ECE" w:rsidRPr="00130358" w:rsidRDefault="00123ECE" w:rsidP="00D62538">
            <w:pPr>
              <w:pStyle w:val="TAH"/>
              <w:keepNext w:val="0"/>
              <w:keepLines w:val="0"/>
            </w:pPr>
            <w:r w:rsidRPr="00130358">
              <w:t>Test</w:t>
            </w:r>
            <w:r w:rsidR="00D62538" w:rsidRPr="00130358">
              <w:t xml:space="preserve"> </w:t>
            </w:r>
            <w:r w:rsidRPr="00130358">
              <w:t>1</w:t>
            </w:r>
          </w:p>
        </w:tc>
        <w:tc>
          <w:tcPr>
            <w:tcW w:w="1896" w:type="dxa"/>
            <w:tcBorders>
              <w:top w:val="single" w:sz="4" w:space="0" w:color="auto"/>
              <w:left w:val="single" w:sz="4" w:space="0" w:color="auto"/>
              <w:bottom w:val="single" w:sz="4" w:space="0" w:color="auto"/>
              <w:right w:val="single" w:sz="4" w:space="0" w:color="auto"/>
            </w:tcBorders>
            <w:vAlign w:val="center"/>
          </w:tcPr>
          <w:p w14:paraId="16DBA34A" w14:textId="3D52F326" w:rsidR="00123ECE" w:rsidRPr="00130358" w:rsidRDefault="00123ECE" w:rsidP="00D62538">
            <w:pPr>
              <w:pStyle w:val="TAH"/>
              <w:keepNext w:val="0"/>
              <w:keepLines w:val="0"/>
            </w:pPr>
            <w:r w:rsidRPr="00130358">
              <w:t>Test</w:t>
            </w:r>
            <w:r w:rsidR="00D62538" w:rsidRPr="00130358">
              <w:t xml:space="preserve"> </w:t>
            </w:r>
            <w:r w:rsidRPr="00130358">
              <w:t>2</w:t>
            </w:r>
          </w:p>
        </w:tc>
        <w:tc>
          <w:tcPr>
            <w:tcW w:w="1896" w:type="dxa"/>
            <w:tcBorders>
              <w:top w:val="single" w:sz="4" w:space="0" w:color="auto"/>
              <w:left w:val="single" w:sz="4" w:space="0" w:color="auto"/>
              <w:bottom w:val="single" w:sz="4" w:space="0" w:color="auto"/>
              <w:right w:val="single" w:sz="4" w:space="0" w:color="auto"/>
            </w:tcBorders>
            <w:vAlign w:val="center"/>
          </w:tcPr>
          <w:p w14:paraId="0313FD2B" w14:textId="5F7C7319"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CC3AE0C"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35C7603C" w14:textId="1027D298" w:rsidR="00123ECE" w:rsidRPr="00130358" w:rsidRDefault="00123ECE" w:rsidP="00D62538">
            <w:pPr>
              <w:pStyle w:val="TAC"/>
              <w:keepNext w:val="0"/>
              <w:keepLines w:val="0"/>
              <w:jc w:val="left"/>
            </w:pPr>
            <w:r w:rsidRPr="00130358">
              <w:t>Normal</w:t>
            </w:r>
            <w:r w:rsidR="00D62538" w:rsidRPr="00130358">
              <w:t xml:space="preserve"> </w:t>
            </w:r>
            <w:r w:rsidRPr="00130358">
              <w:t>Conditions</w:t>
            </w:r>
          </w:p>
        </w:tc>
      </w:tr>
      <w:tr w:rsidR="00123ECE" w:rsidRPr="00130358" w14:paraId="5A1136E2"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39F8CA71" w14:textId="3A4A5D7A"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187B20DA" w14:textId="77777777" w:rsidR="00123ECE" w:rsidRPr="00130358" w:rsidRDefault="00123ECE" w:rsidP="00D62538">
            <w:pPr>
              <w:pStyle w:val="TAC"/>
              <w:keepNext w:val="0"/>
              <w:keepLines w:val="0"/>
            </w:pPr>
            <w:proofErr w:type="spellStart"/>
            <w:r w:rsidRPr="00130358">
              <w:t>CPICH_Ec</w:t>
            </w:r>
            <w:proofErr w:type="spellEnd"/>
            <w:r w:rsidRPr="00130358">
              <w:t>/No_17</w:t>
            </w:r>
          </w:p>
        </w:tc>
        <w:tc>
          <w:tcPr>
            <w:tcW w:w="1896" w:type="dxa"/>
            <w:tcBorders>
              <w:top w:val="single" w:sz="4" w:space="0" w:color="auto"/>
              <w:left w:val="single" w:sz="4" w:space="0" w:color="auto"/>
              <w:bottom w:val="single" w:sz="4" w:space="0" w:color="auto"/>
              <w:right w:val="single" w:sz="4" w:space="0" w:color="auto"/>
            </w:tcBorders>
            <w:vAlign w:val="center"/>
          </w:tcPr>
          <w:p w14:paraId="46A80FD4" w14:textId="77777777" w:rsidR="00123ECE" w:rsidRPr="00130358" w:rsidRDefault="00123ECE" w:rsidP="00D62538">
            <w:pPr>
              <w:pStyle w:val="TAC"/>
              <w:keepNext w:val="0"/>
              <w:keepLines w:val="0"/>
            </w:pPr>
            <w:proofErr w:type="spellStart"/>
            <w:r w:rsidRPr="00130358">
              <w:t>CPICH_Ec</w:t>
            </w:r>
            <w:proofErr w:type="spellEnd"/>
            <w:r w:rsidRPr="00130358">
              <w:t>/No_13</w:t>
            </w:r>
          </w:p>
        </w:tc>
        <w:tc>
          <w:tcPr>
            <w:tcW w:w="1896" w:type="dxa"/>
            <w:tcBorders>
              <w:top w:val="single" w:sz="4" w:space="0" w:color="auto"/>
              <w:left w:val="single" w:sz="4" w:space="0" w:color="auto"/>
              <w:bottom w:val="single" w:sz="4" w:space="0" w:color="auto"/>
              <w:right w:val="single" w:sz="4" w:space="0" w:color="auto"/>
            </w:tcBorders>
            <w:vAlign w:val="center"/>
          </w:tcPr>
          <w:p w14:paraId="3874208B" w14:textId="77777777" w:rsidR="00123ECE" w:rsidRPr="00130358" w:rsidRDefault="00123ECE" w:rsidP="00D62538">
            <w:pPr>
              <w:pStyle w:val="TAC"/>
              <w:keepNext w:val="0"/>
              <w:keepLines w:val="0"/>
            </w:pPr>
            <w:proofErr w:type="spellStart"/>
            <w:r w:rsidRPr="00130358">
              <w:t>CPICH_Ec</w:t>
            </w:r>
            <w:proofErr w:type="spellEnd"/>
            <w:r w:rsidRPr="00130358">
              <w:t>/No_</w:t>
            </w:r>
            <w:r w:rsidR="00E20AD9" w:rsidRPr="00130358">
              <w:t>0</w:t>
            </w:r>
          </w:p>
        </w:tc>
      </w:tr>
      <w:tr w:rsidR="00123ECE" w:rsidRPr="00130358" w14:paraId="0454D4E9"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61735364" w14:textId="0F644651"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2053149F" w14:textId="77777777" w:rsidR="00123ECE" w:rsidRPr="00130358" w:rsidRDefault="00123ECE" w:rsidP="00D62538">
            <w:pPr>
              <w:pStyle w:val="TAC"/>
              <w:keepNext w:val="0"/>
              <w:keepLines w:val="0"/>
            </w:pPr>
            <w:proofErr w:type="spellStart"/>
            <w:r w:rsidRPr="00130358">
              <w:t>CPICH_Ec</w:t>
            </w:r>
            <w:proofErr w:type="spellEnd"/>
            <w:r w:rsidRPr="00130358">
              <w:t>/No_24</w:t>
            </w:r>
          </w:p>
        </w:tc>
        <w:tc>
          <w:tcPr>
            <w:tcW w:w="1896" w:type="dxa"/>
            <w:tcBorders>
              <w:top w:val="single" w:sz="4" w:space="0" w:color="auto"/>
              <w:left w:val="single" w:sz="4" w:space="0" w:color="auto"/>
              <w:bottom w:val="single" w:sz="4" w:space="0" w:color="auto"/>
              <w:right w:val="single" w:sz="4" w:space="0" w:color="auto"/>
            </w:tcBorders>
            <w:vAlign w:val="center"/>
          </w:tcPr>
          <w:p w14:paraId="2E4AE3D1" w14:textId="77777777" w:rsidR="00123ECE" w:rsidRPr="00130358" w:rsidRDefault="00123ECE" w:rsidP="00D62538">
            <w:pPr>
              <w:pStyle w:val="TAC"/>
              <w:keepNext w:val="0"/>
              <w:keepLines w:val="0"/>
            </w:pPr>
            <w:proofErr w:type="spellStart"/>
            <w:r w:rsidRPr="00130358">
              <w:t>CPICH_Ec</w:t>
            </w:r>
            <w:proofErr w:type="spellEnd"/>
            <w:r w:rsidRPr="00130358">
              <w:t>/No_22</w:t>
            </w:r>
          </w:p>
        </w:tc>
        <w:tc>
          <w:tcPr>
            <w:tcW w:w="1896" w:type="dxa"/>
            <w:tcBorders>
              <w:top w:val="single" w:sz="4" w:space="0" w:color="auto"/>
              <w:left w:val="single" w:sz="4" w:space="0" w:color="auto"/>
              <w:bottom w:val="single" w:sz="4" w:space="0" w:color="auto"/>
              <w:right w:val="single" w:sz="4" w:space="0" w:color="auto"/>
            </w:tcBorders>
            <w:vAlign w:val="center"/>
          </w:tcPr>
          <w:p w14:paraId="0A128A6B" w14:textId="77777777" w:rsidR="00123ECE" w:rsidRPr="00130358" w:rsidRDefault="00123ECE" w:rsidP="00D62538">
            <w:pPr>
              <w:pStyle w:val="TAC"/>
              <w:keepNext w:val="0"/>
              <w:keepLines w:val="0"/>
            </w:pPr>
            <w:proofErr w:type="spellStart"/>
            <w:r w:rsidRPr="00130358">
              <w:t>CPICH_Ec</w:t>
            </w:r>
            <w:proofErr w:type="spellEnd"/>
            <w:r w:rsidRPr="00130358">
              <w:t>/No_16</w:t>
            </w:r>
          </w:p>
        </w:tc>
      </w:tr>
      <w:tr w:rsidR="00123ECE" w:rsidRPr="00130358" w14:paraId="3F5DB788" w14:textId="77777777" w:rsidTr="00D62538">
        <w:trPr>
          <w:cantSplit/>
          <w:jc w:val="center"/>
        </w:trPr>
        <w:tc>
          <w:tcPr>
            <w:tcW w:w="8396" w:type="dxa"/>
            <w:gridSpan w:val="4"/>
            <w:tcBorders>
              <w:top w:val="single" w:sz="4" w:space="0" w:color="auto"/>
              <w:left w:val="single" w:sz="4" w:space="0" w:color="auto"/>
              <w:bottom w:val="single" w:sz="4" w:space="0" w:color="auto"/>
              <w:right w:val="single" w:sz="4" w:space="0" w:color="auto"/>
            </w:tcBorders>
            <w:vAlign w:val="center"/>
          </w:tcPr>
          <w:p w14:paraId="45789E4D" w14:textId="7B6A97B0" w:rsidR="00123ECE" w:rsidRPr="00130358" w:rsidRDefault="00123ECE" w:rsidP="00D62538">
            <w:pPr>
              <w:pStyle w:val="TAC"/>
              <w:keepNext w:val="0"/>
              <w:keepLines w:val="0"/>
              <w:jc w:val="left"/>
            </w:pPr>
            <w:r w:rsidRPr="00130358">
              <w:t>Extreme</w:t>
            </w:r>
            <w:r w:rsidR="00D62538" w:rsidRPr="00130358">
              <w:t xml:space="preserve"> </w:t>
            </w:r>
            <w:r w:rsidRPr="00130358">
              <w:t>Conditions</w:t>
            </w:r>
          </w:p>
        </w:tc>
      </w:tr>
      <w:tr w:rsidR="00123ECE" w:rsidRPr="00130358" w14:paraId="614CC565"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0956A1CB" w14:textId="33DFD825" w:rsidR="00123ECE" w:rsidRPr="00130358" w:rsidRDefault="00123ECE"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5B89A3DD" w14:textId="77777777" w:rsidR="00123ECE" w:rsidRPr="00130358" w:rsidRDefault="00123ECE" w:rsidP="00D62538">
            <w:pPr>
              <w:pStyle w:val="TAC"/>
              <w:keepNext w:val="0"/>
              <w:keepLines w:val="0"/>
              <w:rPr>
                <w:rFonts w:eastAsia="SimSun"/>
              </w:rPr>
            </w:pPr>
            <w:proofErr w:type="spellStart"/>
            <w:r w:rsidRPr="00130358">
              <w:t>CPICH_Ec</w:t>
            </w:r>
            <w:proofErr w:type="spellEnd"/>
            <w:r w:rsidRPr="00130358">
              <w:t>/No_14</w:t>
            </w:r>
          </w:p>
        </w:tc>
        <w:tc>
          <w:tcPr>
            <w:tcW w:w="1896" w:type="dxa"/>
            <w:tcBorders>
              <w:top w:val="single" w:sz="4" w:space="0" w:color="auto"/>
              <w:left w:val="single" w:sz="4" w:space="0" w:color="auto"/>
              <w:bottom w:val="single" w:sz="4" w:space="0" w:color="auto"/>
              <w:right w:val="single" w:sz="4" w:space="0" w:color="auto"/>
            </w:tcBorders>
            <w:vAlign w:val="center"/>
          </w:tcPr>
          <w:p w14:paraId="4A603B30" w14:textId="77777777" w:rsidR="00123ECE" w:rsidRPr="00130358" w:rsidRDefault="00123ECE" w:rsidP="00D62538">
            <w:pPr>
              <w:pStyle w:val="TAC"/>
              <w:keepNext w:val="0"/>
              <w:keepLines w:val="0"/>
            </w:pPr>
            <w:proofErr w:type="spellStart"/>
            <w:r w:rsidRPr="00130358">
              <w:t>CPICH_Ec</w:t>
            </w:r>
            <w:proofErr w:type="spellEnd"/>
            <w:r w:rsidRPr="00130358">
              <w:t>/No_11</w:t>
            </w:r>
          </w:p>
        </w:tc>
        <w:tc>
          <w:tcPr>
            <w:tcW w:w="1896" w:type="dxa"/>
            <w:tcBorders>
              <w:top w:val="single" w:sz="4" w:space="0" w:color="auto"/>
              <w:left w:val="single" w:sz="4" w:space="0" w:color="auto"/>
              <w:bottom w:val="single" w:sz="4" w:space="0" w:color="auto"/>
              <w:right w:val="single" w:sz="4" w:space="0" w:color="auto"/>
            </w:tcBorders>
            <w:vAlign w:val="center"/>
          </w:tcPr>
          <w:p w14:paraId="68CB7B79" w14:textId="77777777" w:rsidR="00123ECE" w:rsidRPr="00130358" w:rsidRDefault="00123ECE" w:rsidP="00D62538">
            <w:pPr>
              <w:pStyle w:val="TAC"/>
              <w:keepNext w:val="0"/>
              <w:keepLines w:val="0"/>
            </w:pPr>
            <w:proofErr w:type="spellStart"/>
            <w:r w:rsidRPr="00130358">
              <w:t>CPICH_Ec</w:t>
            </w:r>
            <w:proofErr w:type="spellEnd"/>
            <w:r w:rsidRPr="00130358">
              <w:t>/No_</w:t>
            </w:r>
            <w:r w:rsidR="00E20AD9" w:rsidRPr="00130358">
              <w:t>0</w:t>
            </w:r>
          </w:p>
        </w:tc>
      </w:tr>
      <w:tr w:rsidR="00123ECE" w:rsidRPr="00130358" w14:paraId="073AABA7" w14:textId="77777777" w:rsidTr="00D62538">
        <w:trPr>
          <w:jc w:val="center"/>
        </w:trPr>
        <w:tc>
          <w:tcPr>
            <w:tcW w:w="2708" w:type="dxa"/>
            <w:tcBorders>
              <w:top w:val="single" w:sz="4" w:space="0" w:color="auto"/>
              <w:left w:val="single" w:sz="4" w:space="0" w:color="auto"/>
              <w:bottom w:val="single" w:sz="4" w:space="0" w:color="auto"/>
              <w:right w:val="single" w:sz="4" w:space="0" w:color="auto"/>
            </w:tcBorders>
            <w:vAlign w:val="center"/>
          </w:tcPr>
          <w:p w14:paraId="593D97DF" w14:textId="6DAA5D5C" w:rsidR="00123ECE" w:rsidRPr="00130358" w:rsidRDefault="00123ECE"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p>
        </w:tc>
        <w:tc>
          <w:tcPr>
            <w:tcW w:w="1896" w:type="dxa"/>
            <w:tcBorders>
              <w:top w:val="single" w:sz="4" w:space="0" w:color="auto"/>
              <w:left w:val="single" w:sz="4" w:space="0" w:color="auto"/>
              <w:bottom w:val="single" w:sz="4" w:space="0" w:color="auto"/>
              <w:right w:val="single" w:sz="4" w:space="0" w:color="auto"/>
            </w:tcBorders>
            <w:vAlign w:val="center"/>
          </w:tcPr>
          <w:p w14:paraId="2AF81A3C" w14:textId="77777777" w:rsidR="00123ECE" w:rsidRPr="00130358" w:rsidRDefault="00123ECE" w:rsidP="00D62538">
            <w:pPr>
              <w:pStyle w:val="TAC"/>
              <w:keepNext w:val="0"/>
              <w:keepLines w:val="0"/>
            </w:pPr>
            <w:proofErr w:type="spellStart"/>
            <w:r w:rsidRPr="00130358">
              <w:t>CPICH_Ec</w:t>
            </w:r>
            <w:proofErr w:type="spellEnd"/>
            <w:r w:rsidRPr="00130358">
              <w:t>/No_27</w:t>
            </w:r>
          </w:p>
        </w:tc>
        <w:tc>
          <w:tcPr>
            <w:tcW w:w="1896" w:type="dxa"/>
            <w:tcBorders>
              <w:top w:val="single" w:sz="4" w:space="0" w:color="auto"/>
              <w:left w:val="single" w:sz="4" w:space="0" w:color="auto"/>
              <w:bottom w:val="single" w:sz="4" w:space="0" w:color="auto"/>
              <w:right w:val="single" w:sz="4" w:space="0" w:color="auto"/>
            </w:tcBorders>
            <w:vAlign w:val="center"/>
          </w:tcPr>
          <w:p w14:paraId="0B132992" w14:textId="77777777" w:rsidR="00123ECE" w:rsidRPr="00130358" w:rsidRDefault="00123ECE" w:rsidP="00D62538">
            <w:pPr>
              <w:pStyle w:val="TAC"/>
              <w:keepNext w:val="0"/>
              <w:keepLines w:val="0"/>
            </w:pPr>
            <w:proofErr w:type="spellStart"/>
            <w:r w:rsidRPr="00130358">
              <w:t>CPICH_Ec</w:t>
            </w:r>
            <w:proofErr w:type="spellEnd"/>
            <w:r w:rsidRPr="00130358">
              <w:t>/No_24</w:t>
            </w:r>
          </w:p>
        </w:tc>
        <w:tc>
          <w:tcPr>
            <w:tcW w:w="1896" w:type="dxa"/>
            <w:tcBorders>
              <w:top w:val="single" w:sz="4" w:space="0" w:color="auto"/>
              <w:left w:val="single" w:sz="4" w:space="0" w:color="auto"/>
              <w:bottom w:val="single" w:sz="4" w:space="0" w:color="auto"/>
              <w:right w:val="single" w:sz="4" w:space="0" w:color="auto"/>
            </w:tcBorders>
            <w:vAlign w:val="center"/>
          </w:tcPr>
          <w:p w14:paraId="792E7B3C" w14:textId="77777777" w:rsidR="00123ECE" w:rsidRPr="00130358" w:rsidRDefault="00123ECE" w:rsidP="00D62538">
            <w:pPr>
              <w:pStyle w:val="TAC"/>
              <w:keepNext w:val="0"/>
              <w:keepLines w:val="0"/>
            </w:pPr>
            <w:proofErr w:type="spellStart"/>
            <w:r w:rsidRPr="00130358">
              <w:t>CPICH_Ec</w:t>
            </w:r>
            <w:proofErr w:type="spellEnd"/>
            <w:r w:rsidRPr="00130358">
              <w:t>/No_16</w:t>
            </w:r>
          </w:p>
        </w:tc>
      </w:tr>
    </w:tbl>
    <w:p w14:paraId="70D7ED12" w14:textId="77777777" w:rsidR="00123ECE" w:rsidRPr="00130358" w:rsidRDefault="00123ECE" w:rsidP="00D62538"/>
    <w:p w14:paraId="26AECFB7" w14:textId="77777777" w:rsidR="003C520E" w:rsidRPr="00130358" w:rsidRDefault="003C520E" w:rsidP="00D62538">
      <w:pPr>
        <w:pStyle w:val="Heading3"/>
        <w:keepNext w:val="0"/>
        <w:keepLines w:val="0"/>
        <w:rPr>
          <w:lang w:eastAsia="zh-CN"/>
        </w:rPr>
      </w:pPr>
      <w:r w:rsidRPr="00130358">
        <w:t>9.4.3</w:t>
      </w:r>
      <w:r w:rsidRPr="00130358">
        <w:tab/>
        <w:t xml:space="preserve">E-UTRAN FDD - UTRA FDD CPICH </w:t>
      </w:r>
      <w:proofErr w:type="spellStart"/>
      <w:r w:rsidRPr="00130358">
        <w:t>Ec</w:t>
      </w:r>
      <w:proofErr w:type="spellEnd"/>
      <w:r w:rsidRPr="00130358">
        <w:t>/No absolute accuracy</w:t>
      </w:r>
      <w:r w:rsidRPr="00130358">
        <w:rPr>
          <w:lang w:eastAsia="zh-CN"/>
        </w:rPr>
        <w:t xml:space="preserve"> for 5MHz bandwidth</w:t>
      </w:r>
    </w:p>
    <w:p w14:paraId="1B6362D8" w14:textId="77777777" w:rsidR="003C520E" w:rsidRPr="00130358" w:rsidRDefault="003C520E" w:rsidP="00D62538">
      <w:pPr>
        <w:pStyle w:val="Heading4"/>
        <w:keepNext w:val="0"/>
        <w:keepLines w:val="0"/>
      </w:pPr>
      <w:r w:rsidRPr="00130358">
        <w:t>9.4.3.1</w:t>
      </w:r>
      <w:r w:rsidRPr="00130358">
        <w:tab/>
        <w:t>Test purpose</w:t>
      </w:r>
    </w:p>
    <w:p w14:paraId="4ED3B742" w14:textId="77777777" w:rsidR="003C520E" w:rsidRPr="00130358" w:rsidRDefault="003C520E" w:rsidP="00D62538">
      <w:pPr>
        <w:rPr>
          <w:rFonts w:cs="v4.2.0"/>
        </w:rPr>
      </w:pPr>
      <w:r w:rsidRPr="00130358">
        <w:rPr>
          <w:rFonts w:cs="v4.2.0"/>
          <w:lang w:eastAsia="zh-CN"/>
        </w:rPr>
        <w:t xml:space="preserve">To </w:t>
      </w:r>
      <w:r w:rsidRPr="00130358">
        <w:rPr>
          <w:rFonts w:cs="v4.2.0"/>
        </w:rPr>
        <w:t xml:space="preserve">verify that the </w:t>
      </w:r>
      <w:r w:rsidRPr="00130358">
        <w:t xml:space="preserve">E-UTRAN FDD - UTRA FDD </w:t>
      </w:r>
      <w:r w:rsidRPr="00130358">
        <w:rPr>
          <w:rFonts w:cs="v4.2.0"/>
        </w:rPr>
        <w:t xml:space="preserve">CPICH </w:t>
      </w:r>
      <w:proofErr w:type="spellStart"/>
      <w:r w:rsidRPr="00130358">
        <w:rPr>
          <w:rFonts w:cs="v4.2.0"/>
        </w:rPr>
        <w:t>Ec</w:t>
      </w:r>
      <w:proofErr w:type="spellEnd"/>
      <w:r w:rsidRPr="00130358">
        <w:rPr>
          <w:rFonts w:cs="v4.2.0"/>
        </w:rPr>
        <w:t>/No absolute measurement accuracy is within the specified limits</w:t>
      </w:r>
      <w:r w:rsidRPr="00130358">
        <w:rPr>
          <w:rFonts w:cs="v4.2.0"/>
          <w:lang w:eastAsia="zh-CN"/>
        </w:rPr>
        <w:t xml:space="preserve"> for </w:t>
      </w:r>
      <w:r w:rsidR="001C11AA" w:rsidRPr="00130358">
        <w:t>bands within band group FDD_N</w:t>
      </w:r>
      <w:r w:rsidRPr="00130358">
        <w:rPr>
          <w:rFonts w:cs="v4.2.0"/>
        </w:rPr>
        <w:t>.</w:t>
      </w:r>
    </w:p>
    <w:p w14:paraId="2B2A410F" w14:textId="77777777" w:rsidR="003C520E" w:rsidRPr="00130358" w:rsidRDefault="003C520E" w:rsidP="00483222">
      <w:pPr>
        <w:pStyle w:val="Heading4"/>
      </w:pPr>
      <w:r w:rsidRPr="00130358">
        <w:lastRenderedPageBreak/>
        <w:t>9.4.3.2</w:t>
      </w:r>
      <w:r w:rsidRPr="00130358">
        <w:tab/>
        <w:t>Test applicability</w:t>
      </w:r>
    </w:p>
    <w:p w14:paraId="0F0EAD60" w14:textId="77777777" w:rsidR="003C520E" w:rsidRPr="00130358" w:rsidRDefault="003C520E" w:rsidP="00483222">
      <w:pPr>
        <w:keepNext/>
        <w:keepLines/>
      </w:pPr>
      <w:r w:rsidRPr="00130358">
        <w:t xml:space="preserve">This test applies to all types of E-UTRA </w:t>
      </w:r>
      <w:r w:rsidRPr="00130358">
        <w:rPr>
          <w:lang w:eastAsia="zh-CN"/>
        </w:rPr>
        <w:t>F</w:t>
      </w:r>
      <w:r w:rsidRPr="00130358">
        <w:t>DD UE release 9 and forward</w:t>
      </w:r>
      <w:r w:rsidRPr="00130358">
        <w:rPr>
          <w:lang w:eastAsia="zh-CN"/>
        </w:rPr>
        <w:t xml:space="preserve"> that support E-UTRA </w:t>
      </w:r>
      <w:r w:rsidR="001C11AA" w:rsidRPr="00130358">
        <w:t>bands within band group FDD_N</w:t>
      </w:r>
      <w:r w:rsidRPr="00130358">
        <w:rPr>
          <w:lang w:eastAsia="zh-CN"/>
        </w:rPr>
        <w:t xml:space="preserve"> and UTRA FDD</w:t>
      </w:r>
      <w:r w:rsidRPr="00130358">
        <w:t>.</w:t>
      </w:r>
    </w:p>
    <w:p w14:paraId="411DF5F2" w14:textId="77777777" w:rsidR="003C520E" w:rsidRPr="00130358" w:rsidRDefault="003C520E" w:rsidP="00D62538">
      <w:pPr>
        <w:pStyle w:val="Heading4"/>
        <w:keepNext w:val="0"/>
        <w:keepLines w:val="0"/>
      </w:pPr>
      <w:r w:rsidRPr="00130358">
        <w:t>9.4.3.3</w:t>
      </w:r>
      <w:r w:rsidRPr="00130358">
        <w:tab/>
        <w:t>Minimum conformance requirements</w:t>
      </w:r>
    </w:p>
    <w:p w14:paraId="357115FD" w14:textId="3D1E62E5" w:rsidR="003C520E" w:rsidRPr="00130358" w:rsidRDefault="003C520E" w:rsidP="00D62538">
      <w:pPr>
        <w:rPr>
          <w:rFonts w:cs="v4.2.0"/>
        </w:rPr>
      </w:pPr>
      <w:r w:rsidRPr="00130358">
        <w:rPr>
          <w:rFonts w:cs="v4.2.0"/>
        </w:rPr>
        <w:t xml:space="preserve">The measurement period for RRC_CONNECTED state is specified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clauses 8.1.2.4.1 and 8.1.2.4.2.</w:t>
      </w:r>
    </w:p>
    <w:p w14:paraId="4E6552EA" w14:textId="01A2B9CB" w:rsidR="003C520E" w:rsidRPr="00130358" w:rsidRDefault="003C520E" w:rsidP="00D62538">
      <w:pPr>
        <w:rPr>
          <w:rFonts w:cs="v4.2.0"/>
        </w:rPr>
      </w:pPr>
      <w:r w:rsidRPr="00130358">
        <w:rPr>
          <w:rFonts w:cs="v4.2.0"/>
        </w:rPr>
        <w:t xml:space="preserve">In RRC_CONNECTED state the accuracy requirements shall be the same as the inter-frequency measurement accuracy requirements for FDD </w:t>
      </w:r>
      <w:r w:rsidRPr="00130358">
        <w:t xml:space="preserve">CPICH </w:t>
      </w:r>
      <w:proofErr w:type="spellStart"/>
      <w:r w:rsidRPr="00130358">
        <w:t>Ec</w:t>
      </w:r>
      <w:proofErr w:type="spellEnd"/>
      <w:r w:rsidRPr="00130358">
        <w:t>/No</w:t>
      </w:r>
      <w:r w:rsidRPr="00130358">
        <w:rPr>
          <w:rFonts w:cs="v4.2.0"/>
        </w:rPr>
        <w:t xml:space="preserve"> </w:t>
      </w:r>
      <w:r w:rsidR="00062A7B" w:rsidRPr="00130358">
        <w:rPr>
          <w:rFonts w:cs="v4.2.0"/>
        </w:rPr>
        <w:t>in 3GPP TS</w:t>
      </w:r>
      <w:r w:rsidRPr="00130358">
        <w:rPr>
          <w:rFonts w:cs="v4.2.0"/>
        </w:rPr>
        <w:t> 25.133 [18].</w:t>
      </w:r>
    </w:p>
    <w:p w14:paraId="202ACA34" w14:textId="53139BFB" w:rsidR="003C520E" w:rsidRPr="00130358" w:rsidRDefault="003C520E" w:rsidP="00D62538">
      <w:pPr>
        <w:rPr>
          <w:rFonts w:cs="v4.2.0"/>
        </w:rPr>
      </w:pPr>
      <w:r w:rsidRPr="00130358">
        <w:rPr>
          <w:rFonts w:cs="v4.2.0"/>
        </w:rPr>
        <w:t xml:space="preserve">If the UE, in RRC_CONNECTED state, needs measurement gaps to perform UTRAN FDD measurements, the UTRAN FDD measurement procedure and measurement gap pattern stated </w:t>
      </w:r>
      <w:r w:rsidR="00062A7B" w:rsidRPr="00130358">
        <w:rPr>
          <w:rFonts w:cs="v4.2.0"/>
        </w:rPr>
        <w:t>in 3GPP TS</w:t>
      </w:r>
      <w:r w:rsidRPr="00130358">
        <w:rPr>
          <w:rFonts w:cs="v4.2.0"/>
          <w:lang w:eastAsia="zh-CN"/>
        </w:rPr>
        <w:t xml:space="preserve"> </w:t>
      </w:r>
      <w:r w:rsidR="00A366DF" w:rsidRPr="00130358">
        <w:rPr>
          <w:rFonts w:cs="v4.2.0"/>
          <w:lang w:eastAsia="zh-CN"/>
        </w:rPr>
        <w:t>36.133 [4]</w:t>
      </w:r>
      <w:r w:rsidRPr="00130358">
        <w:rPr>
          <w:rFonts w:cs="v4.2.0"/>
          <w:lang w:eastAsia="zh-CN"/>
        </w:rPr>
        <w:t xml:space="preserve"> </w:t>
      </w:r>
      <w:r w:rsidRPr="00130358">
        <w:rPr>
          <w:rFonts w:cs="v4.2.0"/>
        </w:rPr>
        <w:t>clause 8.1.2.4.1 shall apply.</w:t>
      </w:r>
    </w:p>
    <w:p w14:paraId="249BF5A6" w14:textId="77777777" w:rsidR="003C520E" w:rsidRPr="00130358" w:rsidRDefault="003C520E" w:rsidP="00D62538">
      <w:pPr>
        <w:rPr>
          <w:rFonts w:cs="v4.2.0"/>
        </w:rPr>
      </w:pPr>
      <w:r w:rsidRPr="00130358">
        <w:rPr>
          <w:rFonts w:cs="v4.2.0"/>
        </w:rPr>
        <w:t xml:space="preserve">The reporting range is for </w:t>
      </w:r>
      <w:r w:rsidRPr="00130358">
        <w:rPr>
          <w:rFonts w:cs="v4.2.0"/>
          <w:i/>
        </w:rPr>
        <w:t xml:space="preserve">CPICH </w:t>
      </w:r>
      <w:proofErr w:type="spellStart"/>
      <w:r w:rsidRPr="00130358">
        <w:rPr>
          <w:rFonts w:cs="v4.2.0"/>
          <w:i/>
        </w:rPr>
        <w:t>Ec</w:t>
      </w:r>
      <w:proofErr w:type="spellEnd"/>
      <w:r w:rsidRPr="00130358">
        <w:rPr>
          <w:rFonts w:cs="v4.2.0"/>
          <w:i/>
        </w:rPr>
        <w:t>/Io</w:t>
      </w:r>
      <w:r w:rsidRPr="00130358">
        <w:rPr>
          <w:rFonts w:cs="v4.2.0"/>
        </w:rPr>
        <w:t xml:space="preserve"> is from -24 ...0 dB.</w:t>
      </w:r>
    </w:p>
    <w:p w14:paraId="0E2BA318" w14:textId="77777777" w:rsidR="003C520E" w:rsidRPr="00130358" w:rsidRDefault="003C520E" w:rsidP="00D62538">
      <w:pPr>
        <w:rPr>
          <w:rFonts w:cs="v4.2.0"/>
        </w:rPr>
      </w:pPr>
      <w:r w:rsidRPr="00130358">
        <w:rPr>
          <w:rFonts w:cs="v4.2.0"/>
        </w:rPr>
        <w:t>In table 9.4.3.3-2 the mapping of measured quantity is defined.</w:t>
      </w:r>
    </w:p>
    <w:p w14:paraId="3B1C95A1" w14:textId="77777777" w:rsidR="003C520E" w:rsidRPr="00130358" w:rsidRDefault="003C520E" w:rsidP="00D62538">
      <w:pPr>
        <w:rPr>
          <w:rFonts w:cs="v4.2.0"/>
          <w:lang w:eastAsia="zh-CN"/>
        </w:rPr>
      </w:pPr>
      <w:r w:rsidRPr="00130358">
        <w:rPr>
          <w:rFonts w:cs="v4.2.0"/>
        </w:rPr>
        <w:t>The range in the signalling may be larger than the guaranteed accuracy range.</w:t>
      </w:r>
    </w:p>
    <w:p w14:paraId="52A50705" w14:textId="77777777" w:rsidR="003C520E" w:rsidRPr="00130358" w:rsidRDefault="003C520E" w:rsidP="00D62538">
      <w:pPr>
        <w:pStyle w:val="TH"/>
        <w:keepNext w:val="0"/>
        <w:keepLines w:val="0"/>
        <w:rPr>
          <w:rFonts w:cs="v4.2.0"/>
          <w:lang w:eastAsia="zh-CN"/>
        </w:rPr>
      </w:pPr>
      <w:r w:rsidRPr="00130358">
        <w:t xml:space="preserve">Table 9.4.3.3-2: UTRA </w:t>
      </w:r>
      <w:r w:rsidRPr="00130358">
        <w:rPr>
          <w:lang w:eastAsia="zh-CN"/>
        </w:rPr>
        <w:t>F</w:t>
      </w:r>
      <w:r w:rsidRPr="00130358">
        <w:t xml:space="preserve">DD </w:t>
      </w:r>
      <w:proofErr w:type="spellStart"/>
      <w:r w:rsidRPr="00130358">
        <w:rPr>
          <w:rFonts w:cs="v4.2.0"/>
        </w:rPr>
        <w:t>CPICH_Ec</w:t>
      </w:r>
      <w:proofErr w:type="spellEnd"/>
      <w:r w:rsidRPr="00130358">
        <w:rPr>
          <w:rFonts w:cs="v4.2.0"/>
        </w:rPr>
        <w:t>/Io</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969"/>
        <w:gridCol w:w="2126"/>
      </w:tblGrid>
      <w:tr w:rsidR="003C520E" w:rsidRPr="00130358" w14:paraId="775A6D46" w14:textId="77777777" w:rsidTr="00D62538">
        <w:trPr>
          <w:cantSplit/>
          <w:jc w:val="center"/>
        </w:trPr>
        <w:tc>
          <w:tcPr>
            <w:tcW w:w="2693" w:type="dxa"/>
          </w:tcPr>
          <w:p w14:paraId="200B3A3D" w14:textId="2EC09CE0" w:rsidR="003C520E" w:rsidRPr="00130358" w:rsidRDefault="003C520E"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969" w:type="dxa"/>
          </w:tcPr>
          <w:p w14:paraId="69C5ED74" w14:textId="2B323708" w:rsidR="003C520E" w:rsidRPr="00130358" w:rsidRDefault="003C520E"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2126" w:type="dxa"/>
          </w:tcPr>
          <w:p w14:paraId="69337D4A" w14:textId="77777777" w:rsidR="003C520E" w:rsidRPr="00130358" w:rsidRDefault="003C520E" w:rsidP="00D62538">
            <w:pPr>
              <w:pStyle w:val="TAH"/>
              <w:keepNext w:val="0"/>
              <w:keepLines w:val="0"/>
              <w:rPr>
                <w:rFonts w:cs="v4.2.0"/>
              </w:rPr>
            </w:pPr>
            <w:r w:rsidRPr="00130358">
              <w:rPr>
                <w:rFonts w:cs="v4.2.0"/>
              </w:rPr>
              <w:t>Unit</w:t>
            </w:r>
          </w:p>
        </w:tc>
      </w:tr>
      <w:tr w:rsidR="003C520E" w:rsidRPr="00130358" w14:paraId="0712FAEF" w14:textId="77777777" w:rsidTr="00D62538">
        <w:trPr>
          <w:cantSplit/>
          <w:jc w:val="center"/>
        </w:trPr>
        <w:tc>
          <w:tcPr>
            <w:tcW w:w="2693" w:type="dxa"/>
          </w:tcPr>
          <w:p w14:paraId="631F1E1F" w14:textId="77777777" w:rsidR="003C520E" w:rsidRPr="00130358" w:rsidRDefault="003C520E" w:rsidP="00D62538">
            <w:pPr>
              <w:pStyle w:val="TAC"/>
              <w:keepNext w:val="0"/>
              <w:keepLines w:val="0"/>
            </w:pPr>
            <w:proofErr w:type="spellStart"/>
            <w:r w:rsidRPr="00130358">
              <w:t>CPICH_Ec</w:t>
            </w:r>
            <w:proofErr w:type="spellEnd"/>
            <w:r w:rsidRPr="00130358">
              <w:t>/No</w:t>
            </w:r>
            <w:r w:rsidR="00716392" w:rsidRPr="00130358">
              <w:t>_</w:t>
            </w:r>
            <w:r w:rsidRPr="00130358">
              <w:t>00</w:t>
            </w:r>
          </w:p>
        </w:tc>
        <w:tc>
          <w:tcPr>
            <w:tcW w:w="3969" w:type="dxa"/>
          </w:tcPr>
          <w:p w14:paraId="3BD389AB" w14:textId="4860BF6C" w:rsidR="003C520E" w:rsidRPr="00130358" w:rsidRDefault="003C520E" w:rsidP="00D62538">
            <w:pPr>
              <w:pStyle w:val="TAC"/>
              <w:keepNext w:val="0"/>
              <w:keepLines w:val="0"/>
            </w:pP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noBreakHyphen/>
              <w:t>24</w:t>
            </w:r>
            <w:r w:rsidR="00D62538" w:rsidRPr="00130358">
              <w:t xml:space="preserve"> </w:t>
            </w:r>
          </w:p>
        </w:tc>
        <w:tc>
          <w:tcPr>
            <w:tcW w:w="2126" w:type="dxa"/>
          </w:tcPr>
          <w:p w14:paraId="3D552902" w14:textId="77777777" w:rsidR="003C520E" w:rsidRPr="00130358" w:rsidRDefault="003C520E" w:rsidP="00D62538">
            <w:pPr>
              <w:pStyle w:val="TAC"/>
              <w:keepNext w:val="0"/>
              <w:keepLines w:val="0"/>
            </w:pPr>
            <w:r w:rsidRPr="00130358">
              <w:t>dB</w:t>
            </w:r>
          </w:p>
        </w:tc>
      </w:tr>
      <w:tr w:rsidR="003C520E" w:rsidRPr="00130358" w14:paraId="23B03308" w14:textId="77777777" w:rsidTr="00D62538">
        <w:trPr>
          <w:cantSplit/>
          <w:jc w:val="center"/>
        </w:trPr>
        <w:tc>
          <w:tcPr>
            <w:tcW w:w="2693" w:type="dxa"/>
          </w:tcPr>
          <w:p w14:paraId="7E31680E" w14:textId="77777777" w:rsidR="003C520E" w:rsidRPr="00130358" w:rsidRDefault="003C520E" w:rsidP="00D62538">
            <w:pPr>
              <w:pStyle w:val="TAC"/>
              <w:keepNext w:val="0"/>
              <w:keepLines w:val="0"/>
            </w:pPr>
            <w:proofErr w:type="spellStart"/>
            <w:r w:rsidRPr="00130358">
              <w:t>CPICH_Ec</w:t>
            </w:r>
            <w:proofErr w:type="spellEnd"/>
            <w:r w:rsidRPr="00130358">
              <w:t>/No</w:t>
            </w:r>
            <w:r w:rsidR="00716392" w:rsidRPr="00130358">
              <w:t>_</w:t>
            </w:r>
            <w:r w:rsidRPr="00130358">
              <w:t>01</w:t>
            </w:r>
          </w:p>
        </w:tc>
        <w:tc>
          <w:tcPr>
            <w:tcW w:w="3969" w:type="dxa"/>
          </w:tcPr>
          <w:p w14:paraId="4871DAFE" w14:textId="27FC1629" w:rsidR="003C520E" w:rsidRPr="00130358" w:rsidRDefault="003C520E" w:rsidP="00D62538">
            <w:pPr>
              <w:pStyle w:val="TAC"/>
              <w:keepNext w:val="0"/>
              <w:keepLines w:val="0"/>
            </w:pPr>
            <w:r w:rsidRPr="00130358">
              <w:t>-24</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noBreakHyphen/>
              <w:t>23.5</w:t>
            </w:r>
          </w:p>
        </w:tc>
        <w:tc>
          <w:tcPr>
            <w:tcW w:w="2126" w:type="dxa"/>
          </w:tcPr>
          <w:p w14:paraId="52EB307E" w14:textId="77777777" w:rsidR="003C520E" w:rsidRPr="00130358" w:rsidRDefault="003C520E" w:rsidP="00D62538">
            <w:pPr>
              <w:pStyle w:val="TAC"/>
              <w:keepNext w:val="0"/>
              <w:keepLines w:val="0"/>
            </w:pPr>
            <w:r w:rsidRPr="00130358">
              <w:t>dB</w:t>
            </w:r>
          </w:p>
        </w:tc>
      </w:tr>
      <w:tr w:rsidR="003C520E" w:rsidRPr="00130358" w14:paraId="2F075E68" w14:textId="77777777" w:rsidTr="00D62538">
        <w:trPr>
          <w:cantSplit/>
          <w:jc w:val="center"/>
        </w:trPr>
        <w:tc>
          <w:tcPr>
            <w:tcW w:w="2693" w:type="dxa"/>
          </w:tcPr>
          <w:p w14:paraId="39A28AE8" w14:textId="77777777" w:rsidR="003C520E" w:rsidRPr="00130358" w:rsidRDefault="003C520E" w:rsidP="00D62538">
            <w:pPr>
              <w:pStyle w:val="TAC"/>
              <w:keepNext w:val="0"/>
              <w:keepLines w:val="0"/>
            </w:pPr>
            <w:proofErr w:type="spellStart"/>
            <w:r w:rsidRPr="00130358">
              <w:t>CPICH_Ec</w:t>
            </w:r>
            <w:proofErr w:type="spellEnd"/>
            <w:r w:rsidRPr="00130358">
              <w:t>/No</w:t>
            </w:r>
            <w:r w:rsidR="00716392" w:rsidRPr="00130358">
              <w:t>_</w:t>
            </w:r>
            <w:r w:rsidRPr="00130358">
              <w:t>02</w:t>
            </w:r>
          </w:p>
        </w:tc>
        <w:tc>
          <w:tcPr>
            <w:tcW w:w="3969" w:type="dxa"/>
          </w:tcPr>
          <w:p w14:paraId="2BB7A752" w14:textId="648AE8D9" w:rsidR="003C520E" w:rsidRPr="00130358" w:rsidRDefault="003C520E" w:rsidP="00D62538">
            <w:pPr>
              <w:pStyle w:val="TAC"/>
              <w:keepNext w:val="0"/>
              <w:keepLines w:val="0"/>
            </w:pPr>
            <w:r w:rsidRPr="00130358">
              <w:t>-23.5</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noBreakHyphen/>
              <w:t>23</w:t>
            </w:r>
          </w:p>
        </w:tc>
        <w:tc>
          <w:tcPr>
            <w:tcW w:w="2126" w:type="dxa"/>
          </w:tcPr>
          <w:p w14:paraId="3F9AC1BE" w14:textId="77777777" w:rsidR="003C520E" w:rsidRPr="00130358" w:rsidRDefault="003C520E" w:rsidP="00D62538">
            <w:pPr>
              <w:pStyle w:val="TAC"/>
              <w:keepNext w:val="0"/>
              <w:keepLines w:val="0"/>
            </w:pPr>
            <w:r w:rsidRPr="00130358">
              <w:t>dB</w:t>
            </w:r>
          </w:p>
        </w:tc>
      </w:tr>
      <w:tr w:rsidR="003C520E" w:rsidRPr="00130358" w14:paraId="1D248826" w14:textId="77777777" w:rsidTr="00D62538">
        <w:trPr>
          <w:cantSplit/>
          <w:jc w:val="center"/>
        </w:trPr>
        <w:tc>
          <w:tcPr>
            <w:tcW w:w="2693" w:type="dxa"/>
          </w:tcPr>
          <w:p w14:paraId="48BD8117" w14:textId="77777777" w:rsidR="003C520E" w:rsidRPr="00130358" w:rsidRDefault="003C520E" w:rsidP="00D62538">
            <w:pPr>
              <w:pStyle w:val="TAC"/>
              <w:keepNext w:val="0"/>
              <w:keepLines w:val="0"/>
            </w:pPr>
            <w:r w:rsidRPr="00130358">
              <w:t>…</w:t>
            </w:r>
          </w:p>
        </w:tc>
        <w:tc>
          <w:tcPr>
            <w:tcW w:w="3969" w:type="dxa"/>
          </w:tcPr>
          <w:p w14:paraId="290E29DF" w14:textId="77777777" w:rsidR="003C520E" w:rsidRPr="00130358" w:rsidRDefault="003C520E" w:rsidP="00D62538">
            <w:pPr>
              <w:pStyle w:val="TAC"/>
              <w:keepNext w:val="0"/>
              <w:keepLines w:val="0"/>
            </w:pPr>
            <w:r w:rsidRPr="00130358">
              <w:t>…</w:t>
            </w:r>
          </w:p>
        </w:tc>
        <w:tc>
          <w:tcPr>
            <w:tcW w:w="2126" w:type="dxa"/>
          </w:tcPr>
          <w:p w14:paraId="1F6913AD" w14:textId="77777777" w:rsidR="003C520E" w:rsidRPr="00130358" w:rsidRDefault="003C520E" w:rsidP="00D62538">
            <w:pPr>
              <w:pStyle w:val="TAC"/>
              <w:keepNext w:val="0"/>
              <w:keepLines w:val="0"/>
            </w:pPr>
            <w:r w:rsidRPr="00130358">
              <w:t>…</w:t>
            </w:r>
          </w:p>
        </w:tc>
      </w:tr>
      <w:tr w:rsidR="003C520E" w:rsidRPr="00130358" w14:paraId="42626F85" w14:textId="77777777" w:rsidTr="00D62538">
        <w:trPr>
          <w:cantSplit/>
          <w:jc w:val="center"/>
        </w:trPr>
        <w:tc>
          <w:tcPr>
            <w:tcW w:w="2693" w:type="dxa"/>
          </w:tcPr>
          <w:p w14:paraId="1D87EB67" w14:textId="77777777" w:rsidR="003C520E" w:rsidRPr="00130358" w:rsidRDefault="003C520E" w:rsidP="00D62538">
            <w:pPr>
              <w:pStyle w:val="TAC"/>
              <w:keepNext w:val="0"/>
              <w:keepLines w:val="0"/>
            </w:pPr>
            <w:proofErr w:type="spellStart"/>
            <w:r w:rsidRPr="00130358">
              <w:t>CPICH_Ec</w:t>
            </w:r>
            <w:proofErr w:type="spellEnd"/>
            <w:r w:rsidRPr="00130358">
              <w:t>/No</w:t>
            </w:r>
            <w:r w:rsidR="00716392" w:rsidRPr="00130358">
              <w:t>_</w:t>
            </w:r>
            <w:r w:rsidRPr="00130358">
              <w:t>47</w:t>
            </w:r>
          </w:p>
        </w:tc>
        <w:tc>
          <w:tcPr>
            <w:tcW w:w="3969" w:type="dxa"/>
          </w:tcPr>
          <w:p w14:paraId="025EA0D8" w14:textId="28284EBE" w:rsidR="003C520E" w:rsidRPr="00130358" w:rsidRDefault="003C520E" w:rsidP="00D62538">
            <w:pPr>
              <w:pStyle w:val="TAC"/>
              <w:keepNext w:val="0"/>
              <w:keepLines w:val="0"/>
            </w:pPr>
            <w:r w:rsidRPr="00130358">
              <w:t>-1</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t>-0.5</w:t>
            </w:r>
          </w:p>
        </w:tc>
        <w:tc>
          <w:tcPr>
            <w:tcW w:w="2126" w:type="dxa"/>
          </w:tcPr>
          <w:p w14:paraId="034D2A75" w14:textId="77777777" w:rsidR="003C520E" w:rsidRPr="00130358" w:rsidRDefault="003C520E" w:rsidP="00D62538">
            <w:pPr>
              <w:pStyle w:val="TAC"/>
              <w:keepNext w:val="0"/>
              <w:keepLines w:val="0"/>
            </w:pPr>
            <w:r w:rsidRPr="00130358">
              <w:t>dB</w:t>
            </w:r>
          </w:p>
        </w:tc>
      </w:tr>
      <w:tr w:rsidR="003C520E" w:rsidRPr="00130358" w14:paraId="30ACFCC8" w14:textId="77777777" w:rsidTr="00D62538">
        <w:trPr>
          <w:cantSplit/>
          <w:jc w:val="center"/>
        </w:trPr>
        <w:tc>
          <w:tcPr>
            <w:tcW w:w="2693" w:type="dxa"/>
          </w:tcPr>
          <w:p w14:paraId="555D27D0" w14:textId="77777777" w:rsidR="003C520E" w:rsidRPr="00130358" w:rsidRDefault="003C520E" w:rsidP="00D62538">
            <w:pPr>
              <w:pStyle w:val="TAC"/>
              <w:keepNext w:val="0"/>
              <w:keepLines w:val="0"/>
            </w:pPr>
            <w:proofErr w:type="spellStart"/>
            <w:r w:rsidRPr="00130358">
              <w:t>CPICH_Ec</w:t>
            </w:r>
            <w:proofErr w:type="spellEnd"/>
            <w:r w:rsidRPr="00130358">
              <w:t>/No</w:t>
            </w:r>
            <w:r w:rsidR="00716392" w:rsidRPr="00130358">
              <w:t>_</w:t>
            </w:r>
            <w:r w:rsidRPr="00130358">
              <w:t>48</w:t>
            </w:r>
          </w:p>
        </w:tc>
        <w:tc>
          <w:tcPr>
            <w:tcW w:w="3969" w:type="dxa"/>
          </w:tcPr>
          <w:p w14:paraId="71CD3B57" w14:textId="3082205D" w:rsidR="003C520E" w:rsidRPr="00130358" w:rsidRDefault="003C520E" w:rsidP="00D62538">
            <w:pPr>
              <w:pStyle w:val="TAC"/>
              <w:keepNext w:val="0"/>
              <w:keepLines w:val="0"/>
            </w:pPr>
            <w:r w:rsidRPr="00130358">
              <w:t>-0.5</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r w:rsidR="00D62538" w:rsidRPr="00130358">
              <w:t xml:space="preserve"> </w:t>
            </w:r>
            <w:r w:rsidRPr="00130358">
              <w:t>&lt;</w:t>
            </w:r>
            <w:r w:rsidR="00D62538" w:rsidRPr="00130358">
              <w:t xml:space="preserve"> </w:t>
            </w:r>
            <w:r w:rsidRPr="00130358">
              <w:t>0</w:t>
            </w:r>
          </w:p>
        </w:tc>
        <w:tc>
          <w:tcPr>
            <w:tcW w:w="2126" w:type="dxa"/>
          </w:tcPr>
          <w:p w14:paraId="696A5E35" w14:textId="77777777" w:rsidR="003C520E" w:rsidRPr="00130358" w:rsidRDefault="003C520E" w:rsidP="00D62538">
            <w:pPr>
              <w:pStyle w:val="TAC"/>
              <w:keepNext w:val="0"/>
              <w:keepLines w:val="0"/>
            </w:pPr>
            <w:r w:rsidRPr="00130358">
              <w:t>dB</w:t>
            </w:r>
          </w:p>
        </w:tc>
      </w:tr>
      <w:tr w:rsidR="003C520E" w:rsidRPr="00130358" w14:paraId="6B8BE8B9" w14:textId="77777777" w:rsidTr="00D62538">
        <w:trPr>
          <w:cantSplit/>
          <w:jc w:val="center"/>
        </w:trPr>
        <w:tc>
          <w:tcPr>
            <w:tcW w:w="2693" w:type="dxa"/>
          </w:tcPr>
          <w:p w14:paraId="776A6336" w14:textId="77777777" w:rsidR="003C520E" w:rsidRPr="00130358" w:rsidRDefault="003C520E" w:rsidP="00D62538">
            <w:pPr>
              <w:pStyle w:val="TAC"/>
              <w:keepNext w:val="0"/>
              <w:keepLines w:val="0"/>
            </w:pPr>
            <w:proofErr w:type="spellStart"/>
            <w:r w:rsidRPr="00130358">
              <w:t>CPICH_Ec</w:t>
            </w:r>
            <w:proofErr w:type="spellEnd"/>
            <w:r w:rsidRPr="00130358">
              <w:t>/No</w:t>
            </w:r>
            <w:r w:rsidR="00716392" w:rsidRPr="00130358">
              <w:t>_</w:t>
            </w:r>
            <w:r w:rsidRPr="00130358">
              <w:t>49</w:t>
            </w:r>
          </w:p>
        </w:tc>
        <w:tc>
          <w:tcPr>
            <w:tcW w:w="3969" w:type="dxa"/>
          </w:tcPr>
          <w:p w14:paraId="476D17A9" w14:textId="5D2E8061" w:rsidR="003C520E" w:rsidRPr="00130358" w:rsidRDefault="003C520E" w:rsidP="00D62538">
            <w:pPr>
              <w:pStyle w:val="TAC"/>
              <w:keepNext w:val="0"/>
              <w:keepLines w:val="0"/>
            </w:pPr>
            <w:r w:rsidRPr="00130358">
              <w:t>0</w:t>
            </w:r>
            <w:r w:rsidR="00D62538" w:rsidRPr="00130358">
              <w:t xml:space="preserve"> </w:t>
            </w:r>
            <w:r w:rsidRPr="00130358">
              <w:sym w:font="Symbol" w:char="F0A3"/>
            </w:r>
            <w:r w:rsidR="00D62538" w:rsidRPr="00130358">
              <w:t xml:space="preserve"> </w:t>
            </w:r>
            <w:r w:rsidRPr="00130358">
              <w:t>CPICH</w:t>
            </w:r>
            <w:r w:rsidR="00D62538" w:rsidRPr="00130358">
              <w:t xml:space="preserve"> </w:t>
            </w:r>
            <w:proofErr w:type="spellStart"/>
            <w:r w:rsidRPr="00130358">
              <w:t>Ec</w:t>
            </w:r>
            <w:proofErr w:type="spellEnd"/>
            <w:r w:rsidRPr="00130358">
              <w:t>/Io</w:t>
            </w:r>
          </w:p>
        </w:tc>
        <w:tc>
          <w:tcPr>
            <w:tcW w:w="2126" w:type="dxa"/>
          </w:tcPr>
          <w:p w14:paraId="3F3190C7" w14:textId="77777777" w:rsidR="003C520E" w:rsidRPr="00130358" w:rsidRDefault="003C520E" w:rsidP="00D62538">
            <w:pPr>
              <w:pStyle w:val="TAC"/>
              <w:keepNext w:val="0"/>
              <w:keepLines w:val="0"/>
            </w:pPr>
            <w:r w:rsidRPr="00130358">
              <w:t>dB</w:t>
            </w:r>
          </w:p>
        </w:tc>
      </w:tr>
    </w:tbl>
    <w:p w14:paraId="716BF784" w14:textId="77777777" w:rsidR="003C520E" w:rsidRPr="00130358" w:rsidRDefault="003C520E" w:rsidP="00D62538">
      <w:pPr>
        <w:rPr>
          <w:rFonts w:cs="v4.2.0"/>
        </w:rPr>
      </w:pPr>
    </w:p>
    <w:p w14:paraId="56037BF6" w14:textId="00B50A88" w:rsidR="003C520E" w:rsidRPr="00130358" w:rsidRDefault="003C520E" w:rsidP="00D62538">
      <w:pPr>
        <w:rPr>
          <w:lang w:eastAsia="zh-CN"/>
        </w:rPr>
      </w:pPr>
      <w:r w:rsidRPr="00130358">
        <w:t xml:space="preserve">The normative reference for this requirement </w:t>
      </w:r>
      <w:r w:rsidR="00483222" w:rsidRPr="00130358">
        <w:t>is 3GPP TS</w:t>
      </w:r>
      <w:r w:rsidRPr="00130358">
        <w:t xml:space="preserve"> 25.133 [2</w:t>
      </w:r>
      <w:r w:rsidRPr="00130358">
        <w:rPr>
          <w:lang w:eastAsia="zh-CN"/>
        </w:rPr>
        <w:t>1</w:t>
      </w:r>
      <w:r w:rsidRPr="00130358">
        <w:t>] clauses 9.1.2.2.1 and 9.1.2.3</w:t>
      </w:r>
      <w:r w:rsidRPr="00130358">
        <w:rPr>
          <w:lang w:eastAsia="zh-CN"/>
        </w:rPr>
        <w:t xml:space="preserve"> </w:t>
      </w:r>
      <w:r w:rsidR="00483222" w:rsidRPr="00130358">
        <w:rPr>
          <w:lang w:eastAsia="zh-CN"/>
        </w:rPr>
        <w:t>and 3GPP TS</w:t>
      </w:r>
      <w:r w:rsidRPr="00130358">
        <w:t xml:space="preserve"> 36.133 [4] clause </w:t>
      </w:r>
      <w:r w:rsidRPr="00130358">
        <w:rPr>
          <w:lang w:eastAsia="zh-CN"/>
        </w:rPr>
        <w:t xml:space="preserve">9.2.3 </w:t>
      </w:r>
      <w:r w:rsidRPr="00130358">
        <w:t>and A.9.4.3.</w:t>
      </w:r>
    </w:p>
    <w:p w14:paraId="5EB773B1" w14:textId="77777777" w:rsidR="003C520E" w:rsidRPr="00130358" w:rsidRDefault="003C520E" w:rsidP="00D62538">
      <w:pPr>
        <w:pStyle w:val="Heading4"/>
        <w:keepNext w:val="0"/>
        <w:keepLines w:val="0"/>
      </w:pPr>
      <w:r w:rsidRPr="00130358">
        <w:t>9.4.3</w:t>
      </w:r>
      <w:r w:rsidRPr="00130358">
        <w:rPr>
          <w:lang w:eastAsia="zh-CN"/>
        </w:rPr>
        <w:t>.</w:t>
      </w:r>
      <w:r w:rsidRPr="00130358">
        <w:t>4</w:t>
      </w:r>
      <w:r w:rsidRPr="00130358">
        <w:tab/>
        <w:t>Test description</w:t>
      </w:r>
    </w:p>
    <w:p w14:paraId="3EDE39A6" w14:textId="77777777" w:rsidR="003C520E" w:rsidRPr="00130358" w:rsidRDefault="003C520E" w:rsidP="00D62538">
      <w:pPr>
        <w:pStyle w:val="Heading5"/>
        <w:keepNext w:val="0"/>
        <w:keepLines w:val="0"/>
      </w:pPr>
      <w:r w:rsidRPr="00130358">
        <w:t>9.4.3</w:t>
      </w:r>
      <w:r w:rsidRPr="00130358">
        <w:rPr>
          <w:lang w:eastAsia="zh-CN"/>
        </w:rPr>
        <w:t>.</w:t>
      </w:r>
      <w:r w:rsidRPr="00130358">
        <w:t>4.1</w:t>
      </w:r>
      <w:r w:rsidRPr="00130358">
        <w:tab/>
        <w:t>Initial conditions</w:t>
      </w:r>
    </w:p>
    <w:p w14:paraId="6E5661CE" w14:textId="5686DBD2" w:rsidR="003C520E" w:rsidRPr="00130358" w:rsidRDefault="003C520E" w:rsidP="00D62538">
      <w:r w:rsidRPr="00130358">
        <w:t xml:space="preserve">Test Environment: Normal, TL/VL, TL/VH, TH/VL, TH/VH; as defined </w:t>
      </w:r>
      <w:r w:rsidR="00062A7B" w:rsidRPr="00130358">
        <w:t>in 3GPP TS</w:t>
      </w:r>
      <w:r w:rsidRPr="00130358">
        <w:t xml:space="preserve"> 36.508 [7] clause 4.1.</w:t>
      </w:r>
    </w:p>
    <w:p w14:paraId="02F30723" w14:textId="08D4CEC2" w:rsidR="003C520E" w:rsidRPr="00130358" w:rsidRDefault="003C520E" w:rsidP="00D62538">
      <w:r w:rsidRPr="00130358">
        <w:t xml:space="preserve">Frequencies to be tested: According to Annex E table E-1 </w:t>
      </w:r>
      <w:r w:rsidR="00483222" w:rsidRPr="00130358">
        <w:t>and 3GPP TS</w:t>
      </w:r>
      <w:r w:rsidRPr="00130358">
        <w:t xml:space="preserve"> 36.508 [7] clauses 4.4.2 and 4.3.1.</w:t>
      </w:r>
    </w:p>
    <w:p w14:paraId="40658163" w14:textId="73589B9D" w:rsidR="003C520E" w:rsidRPr="00130358" w:rsidRDefault="003C520E" w:rsidP="00D62538">
      <w:r w:rsidRPr="00130358">
        <w:t xml:space="preserve">Channel Bandwidth to be tested: </w:t>
      </w:r>
      <w:r w:rsidRPr="00130358">
        <w:rPr>
          <w:lang w:eastAsia="zh-CN"/>
        </w:rPr>
        <w:t>5</w:t>
      </w:r>
      <w:r w:rsidRPr="00130358">
        <w:t xml:space="preserve">MHz as defined </w:t>
      </w:r>
      <w:r w:rsidR="00062A7B" w:rsidRPr="00130358">
        <w:t>in 3GPP TS</w:t>
      </w:r>
      <w:r w:rsidRPr="00130358">
        <w:t xml:space="preserve"> 36.508 [7] clause 4.3.1.</w:t>
      </w:r>
    </w:p>
    <w:p w14:paraId="11218B3C" w14:textId="6CB8826C" w:rsidR="003C520E" w:rsidRPr="00130358" w:rsidRDefault="003C520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p>
    <w:p w14:paraId="4EE7463A" w14:textId="5992E193" w:rsidR="003C520E" w:rsidRPr="00130358" w:rsidRDefault="003C520E" w:rsidP="00483222">
      <w:pPr>
        <w:pStyle w:val="B1"/>
        <w:rPr>
          <w:lang w:eastAsia="zh-CN"/>
        </w:rPr>
      </w:pPr>
      <w:r w:rsidRPr="00130358">
        <w:t>2.</w:t>
      </w:r>
      <w:r w:rsidR="00483222" w:rsidRPr="00130358">
        <w:tab/>
      </w:r>
      <w:r w:rsidRPr="00130358">
        <w:t xml:space="preserve">The general test parameter settings are set up according to Table </w:t>
      </w:r>
      <w:r w:rsidRPr="00130358">
        <w:rPr>
          <w:lang w:eastAsia="zh-CN"/>
        </w:rPr>
        <w:t>9.4.3</w:t>
      </w:r>
      <w:r w:rsidRPr="00130358">
        <w:t>.4.1-1.</w:t>
      </w:r>
    </w:p>
    <w:p w14:paraId="197DF936" w14:textId="4AA55F05" w:rsidR="003C520E" w:rsidRPr="00130358" w:rsidRDefault="003C520E" w:rsidP="00483222">
      <w:pPr>
        <w:pStyle w:val="B1"/>
      </w:pPr>
      <w:r w:rsidRPr="00130358">
        <w:rPr>
          <w:lang w:eastAsia="zh-CN"/>
        </w:rPr>
        <w:t>3.</w:t>
      </w:r>
      <w:r w:rsidR="00483222" w:rsidRPr="00130358">
        <w:rPr>
          <w:lang w:eastAsia="zh-CN"/>
        </w:rPr>
        <w:tab/>
      </w:r>
      <w:r w:rsidRPr="00130358">
        <w:t>Propagation conditions are set according to Annex B clause B.0.</w:t>
      </w:r>
    </w:p>
    <w:p w14:paraId="10CE53CD" w14:textId="0679B9B5" w:rsidR="003C520E" w:rsidRPr="00130358" w:rsidRDefault="003C520E" w:rsidP="00483222">
      <w:pPr>
        <w:pStyle w:val="B1"/>
      </w:pPr>
      <w:r w:rsidRPr="00130358">
        <w:rPr>
          <w:lang w:eastAsia="zh-CN"/>
        </w:rPr>
        <w:t>4</w:t>
      </w:r>
      <w:r w:rsidRPr="00130358">
        <w:t>.</w:t>
      </w:r>
      <w:r w:rsidR="00483222" w:rsidRPr="00130358">
        <w:tab/>
      </w:r>
      <w:r w:rsidRPr="00130358">
        <w:t>Message contents are defined in clause 9.4.3.4.3.</w:t>
      </w:r>
    </w:p>
    <w:p w14:paraId="5671A860" w14:textId="5E9BB35C" w:rsidR="003C520E" w:rsidRPr="00130358" w:rsidRDefault="003C520E" w:rsidP="00483222">
      <w:pPr>
        <w:pStyle w:val="B1"/>
        <w:rPr>
          <w:lang w:eastAsia="zh-CN"/>
        </w:rPr>
      </w:pPr>
      <w:r w:rsidRPr="00130358">
        <w:rPr>
          <w:lang w:eastAsia="zh-CN"/>
        </w:rPr>
        <w:t>5</w:t>
      </w:r>
      <w:r w:rsidRPr="00130358">
        <w:t>.</w:t>
      </w:r>
      <w:r w:rsidR="00483222" w:rsidRPr="00130358">
        <w:tab/>
      </w:r>
      <w:r w:rsidRPr="00130358">
        <w:t xml:space="preserve">Cell 1 is the serving cell and Cell 2 is the target cell. Cell 1 is the cell used for </w:t>
      </w:r>
      <w:r w:rsidRPr="00130358">
        <w:rPr>
          <w:lang w:eastAsia="zh-CN"/>
        </w:rPr>
        <w:t xml:space="preserve">connection </w:t>
      </w:r>
      <w:r w:rsidRPr="00130358">
        <w:t>setup with the power levels set according to Annex C.0 and C.1 for this test.</w:t>
      </w:r>
    </w:p>
    <w:p w14:paraId="615560F6" w14:textId="77777777" w:rsidR="003C520E" w:rsidRPr="00130358" w:rsidRDefault="003C520E" w:rsidP="00483222">
      <w:pPr>
        <w:pStyle w:val="TH"/>
        <w:rPr>
          <w:lang w:eastAsia="zh-CN"/>
        </w:rPr>
      </w:pPr>
      <w:r w:rsidRPr="00130358">
        <w:lastRenderedPageBreak/>
        <w:t>Table 9.4.3.</w:t>
      </w:r>
      <w:r w:rsidRPr="00130358">
        <w:rPr>
          <w:lang w:eastAsia="zh-CN"/>
        </w:rPr>
        <w:t>4.1</w:t>
      </w:r>
      <w:r w:rsidRPr="00130358">
        <w:t xml:space="preserve">-1: General test parameters for UTRAN FDD CPICH </w:t>
      </w:r>
      <w:proofErr w:type="spellStart"/>
      <w:r w:rsidRPr="00130358">
        <w:t>Ec</w:t>
      </w:r>
      <w:proofErr w:type="spellEnd"/>
      <w:r w:rsidRPr="00130358">
        <w:t>/No absolute measurement accuracy test in E-UTRAN FDD</w:t>
      </w:r>
      <w:r w:rsidRPr="00130358">
        <w:rPr>
          <w:lang w:eastAsia="zh-CN"/>
        </w:rPr>
        <w:t xml:space="preserve"> for 5MHz bandwidth</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3C520E" w:rsidRPr="00130358" w14:paraId="61C05E18" w14:textId="77777777" w:rsidTr="00D62538">
        <w:trPr>
          <w:cantSplit/>
          <w:jc w:val="center"/>
        </w:trPr>
        <w:tc>
          <w:tcPr>
            <w:tcW w:w="2518" w:type="dxa"/>
          </w:tcPr>
          <w:p w14:paraId="2375A166" w14:textId="77777777" w:rsidR="003C520E" w:rsidRPr="00130358" w:rsidRDefault="003C520E" w:rsidP="00483222">
            <w:pPr>
              <w:pStyle w:val="TAH"/>
            </w:pPr>
            <w:r w:rsidRPr="00130358">
              <w:t>Parameter</w:t>
            </w:r>
          </w:p>
        </w:tc>
        <w:tc>
          <w:tcPr>
            <w:tcW w:w="709" w:type="dxa"/>
          </w:tcPr>
          <w:p w14:paraId="72BD8C56" w14:textId="77777777" w:rsidR="003C520E" w:rsidRPr="00130358" w:rsidRDefault="003C520E" w:rsidP="00483222">
            <w:pPr>
              <w:pStyle w:val="TAH"/>
            </w:pPr>
            <w:r w:rsidRPr="00130358">
              <w:t>Unit</w:t>
            </w:r>
          </w:p>
        </w:tc>
        <w:tc>
          <w:tcPr>
            <w:tcW w:w="2977" w:type="dxa"/>
          </w:tcPr>
          <w:p w14:paraId="6CBDA79D" w14:textId="77777777" w:rsidR="003C520E" w:rsidRPr="00130358" w:rsidRDefault="003C520E" w:rsidP="00483222">
            <w:pPr>
              <w:pStyle w:val="TAH"/>
            </w:pPr>
            <w:r w:rsidRPr="00130358">
              <w:t>Value</w:t>
            </w:r>
          </w:p>
        </w:tc>
        <w:tc>
          <w:tcPr>
            <w:tcW w:w="3652" w:type="dxa"/>
          </w:tcPr>
          <w:p w14:paraId="42D43349" w14:textId="77777777" w:rsidR="003C520E" w:rsidRPr="00130358" w:rsidRDefault="003C520E" w:rsidP="00483222">
            <w:pPr>
              <w:pStyle w:val="TAH"/>
            </w:pPr>
            <w:r w:rsidRPr="00130358">
              <w:t>Comment</w:t>
            </w:r>
          </w:p>
        </w:tc>
      </w:tr>
      <w:tr w:rsidR="003C520E" w:rsidRPr="00130358" w14:paraId="54974545" w14:textId="77777777" w:rsidTr="00D62538">
        <w:trPr>
          <w:cantSplit/>
          <w:jc w:val="center"/>
        </w:trPr>
        <w:tc>
          <w:tcPr>
            <w:tcW w:w="2518" w:type="dxa"/>
          </w:tcPr>
          <w:p w14:paraId="2BE6B21C" w14:textId="03B71C6E" w:rsidR="003C520E" w:rsidRPr="00130358" w:rsidRDefault="003C520E" w:rsidP="00483222">
            <w:pPr>
              <w:pStyle w:val="TAL"/>
            </w:pPr>
            <w:r w:rsidRPr="00130358">
              <w:t>PDSCH</w:t>
            </w:r>
            <w:r w:rsidR="00D62538" w:rsidRPr="00130358">
              <w:t xml:space="preserve"> </w:t>
            </w:r>
            <w:r w:rsidRPr="00130358">
              <w:t>parameters</w:t>
            </w:r>
          </w:p>
        </w:tc>
        <w:tc>
          <w:tcPr>
            <w:tcW w:w="709" w:type="dxa"/>
          </w:tcPr>
          <w:p w14:paraId="4C4BAB85" w14:textId="77777777" w:rsidR="003C520E" w:rsidRPr="00130358" w:rsidRDefault="003C520E" w:rsidP="00483222">
            <w:pPr>
              <w:pStyle w:val="TAL"/>
            </w:pPr>
          </w:p>
        </w:tc>
        <w:tc>
          <w:tcPr>
            <w:tcW w:w="2977" w:type="dxa"/>
          </w:tcPr>
          <w:p w14:paraId="0DFFF4DF" w14:textId="700F667A" w:rsidR="003C520E" w:rsidRPr="00130358" w:rsidRDefault="003C520E" w:rsidP="00483222">
            <w:pPr>
              <w:pStyle w:val="TAL"/>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5</w:t>
            </w:r>
            <w:r w:rsidR="00D62538" w:rsidRPr="00130358">
              <w:t xml:space="preserve"> </w:t>
            </w:r>
            <w:r w:rsidRPr="00130358">
              <w:t>FDD</w:t>
            </w:r>
          </w:p>
        </w:tc>
        <w:tc>
          <w:tcPr>
            <w:tcW w:w="3652" w:type="dxa"/>
          </w:tcPr>
          <w:p w14:paraId="2F61C38A" w14:textId="27E5627C" w:rsidR="003C520E" w:rsidRPr="00130358" w:rsidRDefault="003C520E" w:rsidP="00483222">
            <w:pPr>
              <w:pStyle w:val="TAL"/>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A.1.1</w:t>
            </w:r>
          </w:p>
        </w:tc>
      </w:tr>
      <w:tr w:rsidR="003C520E" w:rsidRPr="00130358" w14:paraId="1C7AF87D" w14:textId="77777777" w:rsidTr="00D62538">
        <w:trPr>
          <w:cantSplit/>
          <w:jc w:val="center"/>
        </w:trPr>
        <w:tc>
          <w:tcPr>
            <w:tcW w:w="2518" w:type="dxa"/>
          </w:tcPr>
          <w:p w14:paraId="4A49547D" w14:textId="69286C3B" w:rsidR="003C520E" w:rsidRPr="00130358" w:rsidRDefault="003C520E" w:rsidP="00483222">
            <w:pPr>
              <w:pStyle w:val="TAL"/>
            </w:pPr>
            <w:r w:rsidRPr="00130358">
              <w:t>PCFICH/PDCCH/PHICH</w:t>
            </w:r>
            <w:r w:rsidR="00D62538" w:rsidRPr="00130358">
              <w:t xml:space="preserve"> </w:t>
            </w:r>
            <w:r w:rsidRPr="00130358">
              <w:t>parameters</w:t>
            </w:r>
          </w:p>
        </w:tc>
        <w:tc>
          <w:tcPr>
            <w:tcW w:w="709" w:type="dxa"/>
          </w:tcPr>
          <w:p w14:paraId="7A3B12E1" w14:textId="77777777" w:rsidR="003C520E" w:rsidRPr="00130358" w:rsidRDefault="003C520E" w:rsidP="00483222">
            <w:pPr>
              <w:pStyle w:val="TAL"/>
            </w:pPr>
          </w:p>
        </w:tc>
        <w:tc>
          <w:tcPr>
            <w:tcW w:w="2977" w:type="dxa"/>
          </w:tcPr>
          <w:p w14:paraId="475028EA" w14:textId="5186E203" w:rsidR="003C520E" w:rsidRPr="00130358" w:rsidRDefault="003C520E" w:rsidP="00483222">
            <w:pPr>
              <w:pStyle w:val="TAL"/>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w:t>
            </w:r>
            <w:r w:rsidRPr="00130358">
              <w:rPr>
                <w:lang w:eastAsia="zh-CN"/>
              </w:rPr>
              <w:t>11</w:t>
            </w:r>
            <w:r w:rsidR="00D62538" w:rsidRPr="00130358">
              <w:t xml:space="preserve"> </w:t>
            </w:r>
            <w:r w:rsidRPr="00130358">
              <w:t>FDD</w:t>
            </w:r>
          </w:p>
        </w:tc>
        <w:tc>
          <w:tcPr>
            <w:tcW w:w="3652" w:type="dxa"/>
          </w:tcPr>
          <w:p w14:paraId="693E777D" w14:textId="19587229" w:rsidR="003C520E" w:rsidRPr="00130358" w:rsidRDefault="003C520E" w:rsidP="00483222">
            <w:pPr>
              <w:pStyle w:val="TAL"/>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clause</w:t>
            </w:r>
            <w:r w:rsidR="00D62538" w:rsidRPr="00130358">
              <w:rPr>
                <w:lang w:eastAsia="zh-CN"/>
              </w:rPr>
              <w:t xml:space="preserve"> </w:t>
            </w:r>
            <w:r w:rsidRPr="00130358">
              <w:t>A.2.1</w:t>
            </w:r>
          </w:p>
        </w:tc>
      </w:tr>
      <w:tr w:rsidR="003C520E" w:rsidRPr="00130358" w14:paraId="16001904" w14:textId="77777777" w:rsidTr="00D62538">
        <w:trPr>
          <w:cantSplit/>
          <w:jc w:val="center"/>
        </w:trPr>
        <w:tc>
          <w:tcPr>
            <w:tcW w:w="2518" w:type="dxa"/>
          </w:tcPr>
          <w:p w14:paraId="349B937A" w14:textId="1ED0F7C8" w:rsidR="003C520E" w:rsidRPr="00130358" w:rsidRDefault="003C520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w:t>
            </w:r>
            <w:proofErr w:type="spellStart"/>
            <w:r w:rsidRPr="00130358">
              <w:t>BW</w:t>
            </w:r>
            <w:r w:rsidRPr="00130358">
              <w:rPr>
                <w:vertAlign w:val="subscript"/>
              </w:rPr>
              <w:t>channel</w:t>
            </w:r>
            <w:proofErr w:type="spellEnd"/>
            <w:r w:rsidRPr="00130358">
              <w:t>)</w:t>
            </w:r>
          </w:p>
        </w:tc>
        <w:tc>
          <w:tcPr>
            <w:tcW w:w="709" w:type="dxa"/>
          </w:tcPr>
          <w:p w14:paraId="4F756E69" w14:textId="77777777" w:rsidR="003C520E" w:rsidRPr="00130358" w:rsidRDefault="003C520E" w:rsidP="00D62538">
            <w:pPr>
              <w:pStyle w:val="TAH"/>
              <w:keepNext w:val="0"/>
              <w:keepLines w:val="0"/>
            </w:pPr>
            <w:r w:rsidRPr="00130358">
              <w:rPr>
                <w:rFonts w:cs="v4.2.0"/>
                <w:b w:val="0"/>
                <w:bCs/>
              </w:rPr>
              <w:t>MHz</w:t>
            </w:r>
          </w:p>
        </w:tc>
        <w:tc>
          <w:tcPr>
            <w:tcW w:w="2977" w:type="dxa"/>
          </w:tcPr>
          <w:p w14:paraId="671989BC" w14:textId="77777777" w:rsidR="003C520E" w:rsidRPr="00130358" w:rsidRDefault="003C520E" w:rsidP="00D62538">
            <w:pPr>
              <w:pStyle w:val="TAC"/>
              <w:keepNext w:val="0"/>
              <w:keepLines w:val="0"/>
              <w:rPr>
                <w:lang w:eastAsia="zh-CN"/>
              </w:rPr>
            </w:pPr>
            <w:r w:rsidRPr="00130358">
              <w:rPr>
                <w:lang w:eastAsia="zh-CN"/>
              </w:rPr>
              <w:t>5</w:t>
            </w:r>
          </w:p>
        </w:tc>
        <w:tc>
          <w:tcPr>
            <w:tcW w:w="3652" w:type="dxa"/>
          </w:tcPr>
          <w:p w14:paraId="59C5D819" w14:textId="77777777" w:rsidR="003C520E" w:rsidRPr="00130358" w:rsidRDefault="003C520E" w:rsidP="00D62538">
            <w:pPr>
              <w:pStyle w:val="TAL"/>
              <w:keepNext w:val="0"/>
              <w:keepLines w:val="0"/>
            </w:pPr>
          </w:p>
        </w:tc>
      </w:tr>
      <w:tr w:rsidR="003C520E" w:rsidRPr="00130358" w14:paraId="6A28BE5C" w14:textId="77777777" w:rsidTr="00D62538">
        <w:trPr>
          <w:cantSplit/>
          <w:jc w:val="center"/>
        </w:trPr>
        <w:tc>
          <w:tcPr>
            <w:tcW w:w="9856" w:type="dxa"/>
            <w:gridSpan w:val="4"/>
          </w:tcPr>
          <w:p w14:paraId="1CCC7171" w14:textId="469B513E" w:rsidR="003C520E" w:rsidRPr="00130358" w:rsidRDefault="00483222" w:rsidP="00D62538">
            <w:pPr>
              <w:pStyle w:val="TAN"/>
              <w:keepNext w:val="0"/>
              <w:keepLines w:val="0"/>
              <w:rPr>
                <w:lang w:eastAsia="zh-CN"/>
              </w:rPr>
            </w:pPr>
            <w:r w:rsidRPr="00130358">
              <w:rPr>
                <w:rFonts w:eastAsia="MS Mincho"/>
                <w:lang w:eastAsia="zh-CN"/>
              </w:rPr>
              <w:t>NOTE:</w:t>
            </w:r>
            <w:r w:rsidR="003C520E" w:rsidRPr="00130358">
              <w:rPr>
                <w:rFonts w:eastAsia="MS Mincho"/>
                <w:lang w:eastAsia="zh-CN"/>
              </w:rPr>
              <w:tab/>
              <w:t>See</w:t>
            </w:r>
            <w:r w:rsidR="00D62538" w:rsidRPr="00130358">
              <w:rPr>
                <w:rFonts w:eastAsia="MS Mincho"/>
                <w:lang w:eastAsia="zh-CN"/>
              </w:rPr>
              <w:t xml:space="preserve"> </w:t>
            </w:r>
            <w:r w:rsidR="003C520E" w:rsidRPr="00130358">
              <w:rPr>
                <w:rFonts w:eastAsia="MS Mincho"/>
                <w:lang w:eastAsia="zh-CN"/>
              </w:rPr>
              <w:t>Table</w:t>
            </w:r>
            <w:r w:rsidR="00D62538" w:rsidRPr="00130358">
              <w:rPr>
                <w:rFonts w:eastAsia="MS Mincho"/>
                <w:lang w:eastAsia="zh-CN"/>
              </w:rPr>
              <w:t xml:space="preserve"> </w:t>
            </w:r>
            <w:r w:rsidR="003C520E" w:rsidRPr="00130358">
              <w:rPr>
                <w:lang w:eastAsia="zh-CN"/>
              </w:rPr>
              <w:t>9.4.1</w:t>
            </w:r>
            <w:r w:rsidR="003C520E" w:rsidRPr="00130358">
              <w:rPr>
                <w:rFonts w:eastAsia="MS Mincho"/>
                <w:lang w:eastAsia="zh-CN"/>
              </w:rPr>
              <w:t>.</w:t>
            </w:r>
            <w:r w:rsidR="003C520E" w:rsidRPr="00130358">
              <w:rPr>
                <w:lang w:eastAsia="zh-CN"/>
              </w:rPr>
              <w:t>5</w:t>
            </w:r>
            <w:r w:rsidR="003C520E" w:rsidRPr="00130358">
              <w:rPr>
                <w:rFonts w:eastAsia="MS Mincho"/>
                <w:lang w:eastAsia="zh-CN"/>
              </w:rPr>
              <w:t>-1</w:t>
            </w:r>
            <w:r w:rsidR="00D62538" w:rsidRPr="00130358">
              <w:rPr>
                <w:rFonts w:eastAsia="MS Mincho"/>
                <w:lang w:eastAsia="zh-CN"/>
              </w:rPr>
              <w:t xml:space="preserve"> </w:t>
            </w:r>
            <w:r w:rsidR="003C520E" w:rsidRPr="00130358">
              <w:rPr>
                <w:rFonts w:eastAsia="MS Mincho"/>
                <w:lang w:eastAsia="zh-CN"/>
              </w:rPr>
              <w:t>for</w:t>
            </w:r>
            <w:r w:rsidR="00D62538" w:rsidRPr="00130358">
              <w:rPr>
                <w:rFonts w:eastAsia="MS Mincho"/>
                <w:lang w:eastAsia="zh-CN"/>
              </w:rPr>
              <w:t xml:space="preserve"> </w:t>
            </w:r>
            <w:r w:rsidR="003C520E" w:rsidRPr="00130358">
              <w:rPr>
                <w:rFonts w:eastAsia="MS Mincho"/>
                <w:lang w:eastAsia="zh-CN"/>
              </w:rPr>
              <w:t>other</w:t>
            </w:r>
            <w:r w:rsidR="00D62538" w:rsidRPr="00130358">
              <w:rPr>
                <w:rFonts w:eastAsia="MS Mincho"/>
                <w:lang w:eastAsia="zh-CN"/>
              </w:rPr>
              <w:t xml:space="preserve"> </w:t>
            </w:r>
            <w:r w:rsidR="003C520E" w:rsidRPr="00130358">
              <w:rPr>
                <w:rFonts w:eastAsia="MS Mincho"/>
                <w:lang w:eastAsia="zh-CN"/>
              </w:rPr>
              <w:t>general</w:t>
            </w:r>
            <w:r w:rsidR="00D62538" w:rsidRPr="00130358">
              <w:rPr>
                <w:rFonts w:eastAsia="MS Mincho"/>
                <w:lang w:eastAsia="zh-CN"/>
              </w:rPr>
              <w:t xml:space="preserve"> </w:t>
            </w:r>
            <w:r w:rsidR="003C520E" w:rsidRPr="00130358">
              <w:rPr>
                <w:rFonts w:eastAsia="MS Mincho"/>
                <w:lang w:eastAsia="zh-CN"/>
              </w:rPr>
              <w:t>test</w:t>
            </w:r>
            <w:r w:rsidR="00D62538" w:rsidRPr="00130358">
              <w:rPr>
                <w:rFonts w:eastAsia="MS Mincho"/>
                <w:lang w:eastAsia="zh-CN"/>
              </w:rPr>
              <w:t xml:space="preserve"> </w:t>
            </w:r>
            <w:r w:rsidR="003C520E" w:rsidRPr="00130358">
              <w:rPr>
                <w:rFonts w:eastAsia="MS Mincho"/>
                <w:lang w:eastAsia="zh-CN"/>
              </w:rPr>
              <w:t>parameters.</w:t>
            </w:r>
            <w:r w:rsidR="00D62538" w:rsidRPr="00130358">
              <w:rPr>
                <w:lang w:eastAsia="zh-CN"/>
              </w:rPr>
              <w:t xml:space="preserve">  </w:t>
            </w:r>
          </w:p>
        </w:tc>
      </w:tr>
    </w:tbl>
    <w:p w14:paraId="381BC61C" w14:textId="77777777" w:rsidR="003C520E" w:rsidRPr="00130358" w:rsidRDefault="003C520E" w:rsidP="00D62538">
      <w:pPr>
        <w:rPr>
          <w:lang w:eastAsia="zh-CN"/>
        </w:rPr>
      </w:pPr>
    </w:p>
    <w:p w14:paraId="1C8BEF39" w14:textId="77777777" w:rsidR="003C520E" w:rsidRPr="00130358" w:rsidRDefault="003C520E" w:rsidP="00D62538">
      <w:pPr>
        <w:pStyle w:val="Heading5"/>
        <w:keepNext w:val="0"/>
        <w:keepLines w:val="0"/>
      </w:pPr>
      <w:r w:rsidRPr="00130358">
        <w:t>9.4.3</w:t>
      </w:r>
      <w:r w:rsidRPr="00130358">
        <w:rPr>
          <w:lang w:eastAsia="zh-CN"/>
        </w:rPr>
        <w:t>.</w:t>
      </w:r>
      <w:r w:rsidRPr="00130358">
        <w:t>4.2</w:t>
      </w:r>
      <w:r w:rsidRPr="00130358">
        <w:tab/>
        <w:t>Test procedure</w:t>
      </w:r>
    </w:p>
    <w:p w14:paraId="3F652963" w14:textId="77777777" w:rsidR="003C520E" w:rsidRPr="00130358" w:rsidRDefault="003C520E" w:rsidP="00D62538">
      <w:r w:rsidRPr="00130358">
        <w:t xml:space="preserve">Same test </w:t>
      </w:r>
      <w:r w:rsidRPr="00130358">
        <w:rPr>
          <w:lang w:eastAsia="zh-CN"/>
        </w:rPr>
        <w:t>procedure</w:t>
      </w:r>
      <w:r w:rsidRPr="00130358">
        <w:t xml:space="preserve"> as </w:t>
      </w:r>
      <w:r w:rsidRPr="00130358">
        <w:rPr>
          <w:lang w:eastAsia="zh-CN"/>
        </w:rPr>
        <w:t xml:space="preserve">defined </w:t>
      </w:r>
      <w:r w:rsidRPr="00130358">
        <w:t xml:space="preserve">in clause </w:t>
      </w:r>
      <w:r w:rsidRPr="00130358">
        <w:rPr>
          <w:lang w:eastAsia="zh-CN"/>
        </w:rPr>
        <w:t>9</w:t>
      </w:r>
      <w:r w:rsidRPr="00130358">
        <w:t>.</w:t>
      </w:r>
      <w:r w:rsidRPr="00130358">
        <w:rPr>
          <w:lang w:eastAsia="zh-CN"/>
        </w:rPr>
        <w:t>4</w:t>
      </w:r>
      <w:r w:rsidRPr="00130358">
        <w:t>.</w:t>
      </w:r>
      <w:r w:rsidRPr="00130358">
        <w:rPr>
          <w:lang w:eastAsia="zh-CN"/>
        </w:rPr>
        <w:t>1.</w:t>
      </w:r>
      <w:r w:rsidRPr="00130358">
        <w:t>4.</w:t>
      </w:r>
      <w:r w:rsidRPr="00130358">
        <w:rPr>
          <w:lang w:eastAsia="zh-CN"/>
        </w:rPr>
        <w:t>2</w:t>
      </w:r>
      <w:r w:rsidRPr="00130358">
        <w:t xml:space="preserve"> with the following exceptions:</w:t>
      </w:r>
    </w:p>
    <w:p w14:paraId="26F17FFA" w14:textId="77777777" w:rsidR="003C520E" w:rsidRPr="00130358" w:rsidRDefault="003C520E" w:rsidP="00483222">
      <w:pPr>
        <w:pStyle w:val="B1"/>
      </w:pPr>
      <w:r w:rsidRPr="00130358">
        <w:t>-</w:t>
      </w:r>
      <w:r w:rsidRPr="00130358">
        <w:tab/>
        <w:t>Instead of Table 9.</w:t>
      </w:r>
      <w:r w:rsidRPr="00130358">
        <w:rPr>
          <w:lang w:eastAsia="zh-CN"/>
        </w:rPr>
        <w:t>4</w:t>
      </w:r>
      <w:r w:rsidRPr="00130358">
        <w:t>.1.5-</w:t>
      </w:r>
      <w:r w:rsidRPr="00130358">
        <w:rPr>
          <w:lang w:eastAsia="zh-CN"/>
        </w:rPr>
        <w:t>2</w:t>
      </w:r>
      <w:r w:rsidRPr="00130358">
        <w:t xml:space="preserve"> </w:t>
      </w:r>
      <w:r w:rsidRPr="00130358">
        <w:sym w:font="Wingdings" w:char="F0E0"/>
      </w:r>
      <w:r w:rsidRPr="00130358">
        <w:t xml:space="preserve"> use Table 9.</w:t>
      </w:r>
      <w:r w:rsidRPr="00130358">
        <w:rPr>
          <w:lang w:eastAsia="zh-CN"/>
        </w:rPr>
        <w:t>4</w:t>
      </w:r>
      <w:r w:rsidRPr="00130358">
        <w:t>.</w:t>
      </w:r>
      <w:r w:rsidRPr="00130358">
        <w:rPr>
          <w:lang w:eastAsia="zh-CN"/>
        </w:rPr>
        <w:t>3</w:t>
      </w:r>
      <w:r w:rsidRPr="00130358">
        <w:t>.5-</w:t>
      </w:r>
      <w:r w:rsidRPr="00130358">
        <w:rPr>
          <w:lang w:eastAsia="zh-CN"/>
        </w:rPr>
        <w:t>1</w:t>
      </w:r>
      <w:r w:rsidRPr="00130358">
        <w:rPr>
          <w:rFonts w:eastAsia="??"/>
        </w:rPr>
        <w:t>.</w:t>
      </w:r>
    </w:p>
    <w:p w14:paraId="19C75877" w14:textId="77777777" w:rsidR="003C520E" w:rsidRPr="00130358" w:rsidRDefault="003C520E" w:rsidP="00D62538">
      <w:pPr>
        <w:pStyle w:val="Heading5"/>
        <w:keepNext w:val="0"/>
        <w:keepLines w:val="0"/>
      </w:pPr>
      <w:r w:rsidRPr="00130358">
        <w:t>9.4.3</w:t>
      </w:r>
      <w:r w:rsidRPr="00130358">
        <w:rPr>
          <w:lang w:eastAsia="zh-CN"/>
        </w:rPr>
        <w:t>.</w:t>
      </w:r>
      <w:r w:rsidRPr="00130358">
        <w:t>4.3</w:t>
      </w:r>
      <w:r w:rsidRPr="00130358">
        <w:tab/>
        <w:t>Message contents</w:t>
      </w:r>
    </w:p>
    <w:p w14:paraId="0F997B04" w14:textId="77777777" w:rsidR="003C520E" w:rsidRPr="00130358" w:rsidRDefault="003C520E" w:rsidP="00D62538">
      <w:r w:rsidRPr="00130358">
        <w:rPr>
          <w:lang w:eastAsia="zh-CN"/>
        </w:rPr>
        <w:t>Same m</w:t>
      </w:r>
      <w:r w:rsidRPr="00130358">
        <w:t xml:space="preserve">essage contents </w:t>
      </w:r>
      <w:r w:rsidRPr="00130358">
        <w:rPr>
          <w:lang w:eastAsia="zh-CN"/>
        </w:rPr>
        <w:t>as defined in clause 9.4.1.4.3.</w:t>
      </w:r>
    </w:p>
    <w:p w14:paraId="0E10FB42" w14:textId="77777777" w:rsidR="003C520E" w:rsidRPr="00130358" w:rsidRDefault="003C520E" w:rsidP="00D62538">
      <w:pPr>
        <w:pStyle w:val="Heading4"/>
        <w:keepNext w:val="0"/>
        <w:keepLines w:val="0"/>
      </w:pPr>
      <w:r w:rsidRPr="00130358">
        <w:t>9.4.3.5</w:t>
      </w:r>
      <w:r w:rsidRPr="00130358">
        <w:tab/>
        <w:t>Test requirement</w:t>
      </w:r>
    </w:p>
    <w:p w14:paraId="3C83CC4C" w14:textId="77777777" w:rsidR="003C520E" w:rsidRPr="00130358" w:rsidRDefault="003C520E" w:rsidP="00D62538">
      <w:r w:rsidRPr="00130358">
        <w:rPr>
          <w:rFonts w:cs="v4.2.0"/>
        </w:rPr>
        <w:t>The test parameters are given in Tables 9.4.</w:t>
      </w:r>
      <w:r w:rsidRPr="00130358">
        <w:rPr>
          <w:rFonts w:cs="v4.2.0"/>
          <w:lang w:eastAsia="zh-CN"/>
        </w:rPr>
        <w:t>1</w:t>
      </w:r>
      <w:r w:rsidRPr="00130358">
        <w:rPr>
          <w:rFonts w:cs="v4.2.0"/>
        </w:rPr>
        <w:t>.</w:t>
      </w:r>
      <w:r w:rsidRPr="00130358">
        <w:rPr>
          <w:rFonts w:cs="v4.2.0"/>
          <w:lang w:eastAsia="zh-CN"/>
        </w:rPr>
        <w:t>4.1</w:t>
      </w:r>
      <w:r w:rsidRPr="00130358">
        <w:rPr>
          <w:rFonts w:cs="v4.2.0"/>
        </w:rPr>
        <w:t>-</w:t>
      </w:r>
      <w:r w:rsidRPr="00130358">
        <w:rPr>
          <w:rFonts w:cs="v4.2.0"/>
          <w:lang w:eastAsia="zh-CN"/>
        </w:rPr>
        <w:t>1</w:t>
      </w:r>
      <w:r w:rsidRPr="00130358">
        <w:rPr>
          <w:rFonts w:cs="v4.2.0"/>
        </w:rPr>
        <w:t>, 9.4.3.</w:t>
      </w:r>
      <w:r w:rsidRPr="00130358">
        <w:rPr>
          <w:rFonts w:cs="v4.2.0"/>
          <w:lang w:eastAsia="zh-CN"/>
        </w:rPr>
        <w:t>5</w:t>
      </w:r>
      <w:r w:rsidRPr="00130358">
        <w:rPr>
          <w:rFonts w:cs="v4.2.0"/>
        </w:rPr>
        <w:t>-</w:t>
      </w:r>
      <w:r w:rsidRPr="00130358">
        <w:rPr>
          <w:rFonts w:cs="v4.2.0"/>
          <w:lang w:eastAsia="zh-CN"/>
        </w:rPr>
        <w:t xml:space="preserve">1 </w:t>
      </w:r>
      <w:r w:rsidRPr="00130358">
        <w:rPr>
          <w:rFonts w:cs="v4.2.0"/>
        </w:rPr>
        <w:t>and 9.4.</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3</w:t>
      </w:r>
      <w:r w:rsidRPr="00130358">
        <w:rPr>
          <w:rFonts w:cs="v4.2.0"/>
        </w:rPr>
        <w:t xml:space="preserve">. </w:t>
      </w:r>
      <w:r w:rsidRPr="00130358">
        <w:rPr>
          <w:rFonts w:cs="v4.2.0"/>
          <w:lang w:eastAsia="zh-CN"/>
        </w:rPr>
        <w:t>Tables</w:t>
      </w:r>
      <w:r w:rsidRPr="00130358">
        <w:rPr>
          <w:rFonts w:cs="v4.2.0"/>
        </w:rPr>
        <w:t xml:space="preserve"> 9.4.</w:t>
      </w:r>
      <w:r w:rsidRPr="00130358">
        <w:rPr>
          <w:rFonts w:cs="v4.2.0"/>
          <w:lang w:eastAsia="zh-CN"/>
        </w:rPr>
        <w:t>3</w:t>
      </w:r>
      <w:r w:rsidRPr="00130358">
        <w:rPr>
          <w:rFonts w:cs="v4.2.0"/>
        </w:rPr>
        <w:t>.</w:t>
      </w:r>
      <w:r w:rsidRPr="00130358">
        <w:rPr>
          <w:rFonts w:cs="v4.2.0"/>
          <w:lang w:eastAsia="zh-CN"/>
        </w:rPr>
        <w:t>5</w:t>
      </w:r>
      <w:r w:rsidRPr="00130358">
        <w:rPr>
          <w:rFonts w:cs="v4.2.0"/>
        </w:rPr>
        <w:t>-</w:t>
      </w:r>
      <w:r w:rsidRPr="00130358">
        <w:rPr>
          <w:rFonts w:cs="v4.2.0"/>
          <w:lang w:eastAsia="zh-CN"/>
        </w:rPr>
        <w:t xml:space="preserve">1 </w:t>
      </w:r>
      <w:r w:rsidRPr="00130358">
        <w:rPr>
          <w:rFonts w:cs="v4.2.0"/>
        </w:rPr>
        <w:t>and 9.4.</w:t>
      </w:r>
      <w:r w:rsidRPr="00130358">
        <w:rPr>
          <w:rFonts w:cs="v4.2.0"/>
          <w:lang w:eastAsia="zh-CN"/>
        </w:rPr>
        <w:t>1</w:t>
      </w:r>
      <w:r w:rsidRPr="00130358">
        <w:rPr>
          <w:rFonts w:cs="v4.2.0"/>
        </w:rPr>
        <w:t>.</w:t>
      </w:r>
      <w:r w:rsidRPr="00130358">
        <w:rPr>
          <w:rFonts w:cs="v4.2.0"/>
          <w:lang w:eastAsia="zh-CN"/>
        </w:rPr>
        <w:t>5</w:t>
      </w:r>
      <w:r w:rsidRPr="00130358">
        <w:rPr>
          <w:rFonts w:cs="v4.2.0"/>
        </w:rPr>
        <w:t>-</w:t>
      </w:r>
      <w:r w:rsidRPr="00130358">
        <w:rPr>
          <w:rFonts w:cs="v4.2.0"/>
          <w:lang w:eastAsia="zh-CN"/>
        </w:rPr>
        <w:t xml:space="preserve">3 define the </w:t>
      </w:r>
      <w:r w:rsidRPr="00130358">
        <w:t xml:space="preserve">primary level settings including test tolerances for all tests. </w:t>
      </w:r>
    </w:p>
    <w:p w14:paraId="274157BA" w14:textId="77777777" w:rsidR="00E20AD9" w:rsidRPr="00130358" w:rsidRDefault="00E20AD9" w:rsidP="00D62538">
      <w:pPr>
        <w:rPr>
          <w:rFonts w:cs="v4.2.0"/>
        </w:rPr>
      </w:pPr>
      <w:r w:rsidRPr="00130358">
        <w:t xml:space="preserve">Table 9.4.1.5-4 defines the </w:t>
      </w:r>
      <w:r w:rsidRPr="00130358">
        <w:rPr>
          <w:rFonts w:cs="v4.2.0"/>
        </w:rPr>
        <w:t xml:space="preserve">UTRAN FDD CPICH </w:t>
      </w:r>
      <w:proofErr w:type="spellStart"/>
      <w:r w:rsidRPr="00130358">
        <w:rPr>
          <w:rFonts w:cs="v4.2.0"/>
        </w:rPr>
        <w:t>Ec</w:t>
      </w:r>
      <w:proofErr w:type="spellEnd"/>
      <w:r w:rsidRPr="00130358">
        <w:rPr>
          <w:rFonts w:cs="v4.2.0"/>
        </w:rPr>
        <w:t>/No absolute measurement accuracy requirements for the reported values.</w:t>
      </w:r>
    </w:p>
    <w:p w14:paraId="10CF456D" w14:textId="77777777" w:rsidR="003C520E" w:rsidRPr="00130358" w:rsidRDefault="003C520E" w:rsidP="00D62538">
      <w:pPr>
        <w:pStyle w:val="TH"/>
        <w:keepNext w:val="0"/>
        <w:keepLines w:val="0"/>
        <w:rPr>
          <w:rFonts w:cs="v4.2.0"/>
          <w:lang w:eastAsia="zh-CN"/>
        </w:rPr>
      </w:pPr>
      <w:r w:rsidRPr="00130358">
        <w:t>Table 9.4.3.5-</w:t>
      </w:r>
      <w:r w:rsidRPr="00130358">
        <w:rPr>
          <w:lang w:eastAsia="zh-CN"/>
        </w:rPr>
        <w:t>1</w:t>
      </w:r>
      <w:r w:rsidRPr="00130358">
        <w:t xml:space="preserve">: E-UTRAN FDD cell specific test parameters </w:t>
      </w:r>
      <w:r w:rsidRPr="00130358">
        <w:rPr>
          <w:rFonts w:cs="v4.2.0"/>
        </w:rPr>
        <w:t xml:space="preserve">for UTRAN FDD CPICH </w:t>
      </w:r>
      <w:proofErr w:type="spellStart"/>
      <w:r w:rsidRPr="00130358">
        <w:rPr>
          <w:rFonts w:cs="v4.2.0"/>
        </w:rPr>
        <w:t>Ec</w:t>
      </w:r>
      <w:proofErr w:type="spellEnd"/>
      <w:r w:rsidRPr="00130358">
        <w:rPr>
          <w:rFonts w:cs="v4.2.0"/>
        </w:rPr>
        <w:t>/No absolute measurement accuracy test in E-UTRAN FDD</w:t>
      </w:r>
      <w:r w:rsidRPr="00130358">
        <w:rPr>
          <w:rFonts w:cs="v4.2.0"/>
          <w:lang w:eastAsia="zh-CN"/>
        </w:rPr>
        <w:t xml:space="preserve"> </w:t>
      </w:r>
      <w:r w:rsidRPr="00130358">
        <w:rPr>
          <w:lang w:eastAsia="zh-CN"/>
        </w:rPr>
        <w:t>for 5MHz bandwidth</w:t>
      </w:r>
    </w:p>
    <w:tbl>
      <w:tblPr>
        <w:tblW w:w="5000" w:type="pct"/>
        <w:jc w:val="center"/>
        <w:tblCellMar>
          <w:left w:w="28" w:type="dxa"/>
        </w:tblCellMar>
        <w:tblLook w:val="01E0" w:firstRow="1" w:lastRow="1" w:firstColumn="1" w:lastColumn="1" w:noHBand="0" w:noVBand="0"/>
      </w:tblPr>
      <w:tblGrid>
        <w:gridCol w:w="1893"/>
        <w:gridCol w:w="1588"/>
        <w:gridCol w:w="1938"/>
        <w:gridCol w:w="1478"/>
        <w:gridCol w:w="1341"/>
        <w:gridCol w:w="1539"/>
      </w:tblGrid>
      <w:tr w:rsidR="003C520E" w:rsidRPr="00130358" w14:paraId="149131B4" w14:textId="77777777" w:rsidTr="000835DA">
        <w:trPr>
          <w:jc w:val="center"/>
        </w:trPr>
        <w:tc>
          <w:tcPr>
            <w:tcW w:w="1780"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A72BAE" w14:textId="77777777" w:rsidR="003C520E" w:rsidRPr="00130358" w:rsidRDefault="003C520E" w:rsidP="00D62538">
            <w:pPr>
              <w:pStyle w:val="TAH"/>
              <w:keepNext w:val="0"/>
              <w:keepLines w:val="0"/>
              <w:rPr>
                <w:lang w:eastAsia="ko-KR"/>
              </w:rPr>
            </w:pPr>
            <w:r w:rsidRPr="00130358">
              <w:rPr>
                <w:lang w:eastAsia="ko-KR"/>
              </w:rPr>
              <w:t>Parameter</w:t>
            </w:r>
          </w:p>
        </w:tc>
        <w:tc>
          <w:tcPr>
            <w:tcW w:w="991" w:type="pct"/>
            <w:tcBorders>
              <w:top w:val="single" w:sz="4" w:space="0" w:color="auto"/>
              <w:left w:val="single" w:sz="6" w:space="0" w:color="auto"/>
              <w:bottom w:val="single" w:sz="6" w:space="0" w:color="auto"/>
              <w:right w:val="single" w:sz="6" w:space="0" w:color="auto"/>
            </w:tcBorders>
            <w:shd w:val="clear" w:color="auto" w:fill="auto"/>
            <w:vAlign w:val="center"/>
          </w:tcPr>
          <w:p w14:paraId="7A439E2E" w14:textId="77777777" w:rsidR="003C520E" w:rsidRPr="00130358" w:rsidRDefault="003C520E" w:rsidP="00D62538">
            <w:pPr>
              <w:pStyle w:val="TAH"/>
              <w:keepNext w:val="0"/>
              <w:keepLines w:val="0"/>
              <w:rPr>
                <w:lang w:eastAsia="ko-KR"/>
              </w:rPr>
            </w:pPr>
            <w:r w:rsidRPr="00130358">
              <w:rPr>
                <w:lang w:eastAsia="ko-KR"/>
              </w:rPr>
              <w:t>Unit</w:t>
            </w:r>
          </w:p>
        </w:tc>
        <w:tc>
          <w:tcPr>
            <w:tcW w:w="756" w:type="pct"/>
            <w:tcBorders>
              <w:top w:val="single" w:sz="4" w:space="0" w:color="auto"/>
              <w:left w:val="single" w:sz="6" w:space="0" w:color="auto"/>
              <w:bottom w:val="single" w:sz="6" w:space="0" w:color="auto"/>
              <w:right w:val="single" w:sz="6" w:space="0" w:color="auto"/>
            </w:tcBorders>
            <w:shd w:val="clear" w:color="auto" w:fill="auto"/>
            <w:vAlign w:val="center"/>
          </w:tcPr>
          <w:p w14:paraId="0F18412D" w14:textId="5A66BB09" w:rsidR="003C520E" w:rsidRPr="00130358" w:rsidRDefault="003C520E"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1</w:t>
            </w:r>
          </w:p>
        </w:tc>
        <w:tc>
          <w:tcPr>
            <w:tcW w:w="686" w:type="pct"/>
            <w:tcBorders>
              <w:top w:val="single" w:sz="4" w:space="0" w:color="auto"/>
              <w:left w:val="single" w:sz="6" w:space="0" w:color="auto"/>
              <w:bottom w:val="single" w:sz="6" w:space="0" w:color="auto"/>
              <w:right w:val="single" w:sz="6" w:space="0" w:color="auto"/>
            </w:tcBorders>
            <w:shd w:val="clear" w:color="auto" w:fill="auto"/>
            <w:vAlign w:val="center"/>
          </w:tcPr>
          <w:p w14:paraId="30891591" w14:textId="6346D50C" w:rsidR="003C520E" w:rsidRPr="00130358" w:rsidRDefault="003C520E"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2</w:t>
            </w:r>
          </w:p>
        </w:tc>
        <w:tc>
          <w:tcPr>
            <w:tcW w:w="787" w:type="pct"/>
            <w:tcBorders>
              <w:top w:val="single" w:sz="4" w:space="0" w:color="auto"/>
              <w:left w:val="single" w:sz="6" w:space="0" w:color="auto"/>
              <w:bottom w:val="single" w:sz="6" w:space="0" w:color="auto"/>
              <w:right w:val="single" w:sz="4" w:space="0" w:color="auto"/>
            </w:tcBorders>
            <w:shd w:val="clear" w:color="auto" w:fill="auto"/>
            <w:vAlign w:val="center"/>
          </w:tcPr>
          <w:p w14:paraId="160D3AB0" w14:textId="48D713EF" w:rsidR="003C520E" w:rsidRPr="00130358" w:rsidRDefault="003C520E" w:rsidP="00D62538">
            <w:pPr>
              <w:pStyle w:val="TAH"/>
              <w:keepNext w:val="0"/>
              <w:keepLines w:val="0"/>
              <w:rPr>
                <w:lang w:eastAsia="ko-KR"/>
              </w:rPr>
            </w:pPr>
            <w:r w:rsidRPr="00130358">
              <w:rPr>
                <w:lang w:eastAsia="ko-KR"/>
              </w:rPr>
              <w:t>Test</w:t>
            </w:r>
            <w:r w:rsidR="00D62538" w:rsidRPr="00130358">
              <w:rPr>
                <w:lang w:eastAsia="ko-KR"/>
              </w:rPr>
              <w:t xml:space="preserve"> </w:t>
            </w:r>
            <w:r w:rsidRPr="00130358">
              <w:rPr>
                <w:lang w:eastAsia="ko-KR"/>
              </w:rPr>
              <w:t>3</w:t>
            </w:r>
          </w:p>
        </w:tc>
      </w:tr>
      <w:tr w:rsidR="003C520E" w:rsidRPr="00130358" w14:paraId="622B78C0"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2C8FF9" w14:textId="42388D28" w:rsidR="003C520E" w:rsidRPr="00130358" w:rsidRDefault="003C520E" w:rsidP="00D62538">
            <w:pPr>
              <w:pStyle w:val="TAL"/>
              <w:keepNext w:val="0"/>
              <w:keepLines w:val="0"/>
              <w:rPr>
                <w:lang w:eastAsia="ko-KR"/>
              </w:rPr>
            </w:pPr>
            <w:r w:rsidRPr="00130358">
              <w:rPr>
                <w:lang w:eastAsia="ko-KR"/>
              </w:rPr>
              <w:t>E-UTRAN</w:t>
            </w:r>
            <w:r w:rsidR="00D62538" w:rsidRPr="00130358">
              <w:rPr>
                <w:lang w:eastAsia="ko-KR"/>
              </w:rPr>
              <w:t xml:space="preserve"> </w:t>
            </w:r>
            <w:r w:rsidRPr="00130358">
              <w:rPr>
                <w:lang w:eastAsia="ko-KR"/>
              </w:rPr>
              <w:t>RF</w:t>
            </w:r>
            <w:r w:rsidR="00D62538" w:rsidRPr="00130358">
              <w:rPr>
                <w:lang w:eastAsia="ko-KR"/>
              </w:rPr>
              <w:t xml:space="preserve"> </w:t>
            </w:r>
            <w:r w:rsidRPr="00130358">
              <w:rPr>
                <w:lang w:eastAsia="ko-KR"/>
              </w:rPr>
              <w:t>Channel</w:t>
            </w:r>
            <w:r w:rsidR="00D62538" w:rsidRPr="00130358">
              <w:rPr>
                <w:lang w:eastAsia="ko-KR"/>
              </w:rPr>
              <w:t xml:space="preserve"> </w:t>
            </w:r>
            <w:r w:rsidRPr="00130358">
              <w:rPr>
                <w:lang w:eastAsia="ko-KR"/>
              </w:rPr>
              <w:t>Number</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59C052B" w14:textId="77777777" w:rsidR="003C520E" w:rsidRPr="00130358" w:rsidRDefault="003C520E" w:rsidP="00D62538">
            <w:pPr>
              <w:pStyle w:val="TAC"/>
              <w:keepNext w:val="0"/>
              <w:keepLines w:val="0"/>
              <w:rPr>
                <w:lang w:eastAsia="ko-KR"/>
              </w:rPr>
            </w:pP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7F27ED" w14:textId="77777777" w:rsidR="003C520E" w:rsidRPr="00130358" w:rsidRDefault="003C520E" w:rsidP="00D62538">
            <w:pPr>
              <w:pStyle w:val="TAC"/>
              <w:keepNext w:val="0"/>
              <w:keepLines w:val="0"/>
              <w:rPr>
                <w:lang w:eastAsia="ko-KR"/>
              </w:rPr>
            </w:pPr>
            <w:r w:rsidRPr="00130358">
              <w:rPr>
                <w:lang w:eastAsia="ko-KR"/>
              </w:rPr>
              <w:t>1</w:t>
            </w:r>
          </w:p>
        </w:tc>
      </w:tr>
      <w:tr w:rsidR="003C520E" w:rsidRPr="00130358" w14:paraId="4841F2EF"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8C44CCB" w14:textId="77777777" w:rsidR="003C520E" w:rsidRPr="00130358" w:rsidRDefault="003C520E" w:rsidP="00D62538">
            <w:pPr>
              <w:pStyle w:val="TAL"/>
              <w:keepNext w:val="0"/>
              <w:keepLines w:val="0"/>
              <w:rPr>
                <w:lang w:eastAsia="ko-KR"/>
              </w:rPr>
            </w:pPr>
            <w:proofErr w:type="spellStart"/>
            <w:r w:rsidRPr="00130358">
              <w:rPr>
                <w:bCs/>
                <w:lang w:eastAsia="ko-KR"/>
              </w:rPr>
              <w:t>BW</w:t>
            </w:r>
            <w:r w:rsidRPr="00130358">
              <w:rPr>
                <w:vertAlign w:val="subscript"/>
                <w:lang w:eastAsia="ko-KR"/>
              </w:rPr>
              <w:t>channel</w:t>
            </w:r>
            <w:proofErr w:type="spellEnd"/>
          </w:p>
        </w:tc>
        <w:tc>
          <w:tcPr>
            <w:tcW w:w="991" w:type="pct"/>
            <w:tcBorders>
              <w:top w:val="single" w:sz="6" w:space="0" w:color="auto"/>
              <w:left w:val="single" w:sz="6" w:space="0" w:color="auto"/>
              <w:bottom w:val="single" w:sz="6" w:space="0" w:color="auto"/>
              <w:right w:val="single" w:sz="6" w:space="0" w:color="auto"/>
            </w:tcBorders>
            <w:shd w:val="clear" w:color="auto" w:fill="auto"/>
          </w:tcPr>
          <w:p w14:paraId="5DC2E8ED" w14:textId="77777777" w:rsidR="003C520E" w:rsidRPr="00130358" w:rsidRDefault="003C520E" w:rsidP="00D62538">
            <w:pPr>
              <w:pStyle w:val="TAC"/>
              <w:keepNext w:val="0"/>
              <w:keepLines w:val="0"/>
              <w:rPr>
                <w:lang w:eastAsia="ko-KR"/>
              </w:rPr>
            </w:pPr>
            <w:r w:rsidRPr="00130358">
              <w:rPr>
                <w:bCs/>
                <w:lang w:eastAsia="ko-KR"/>
              </w:rPr>
              <w:t>MHz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196EBC7E" w14:textId="77777777" w:rsidR="003C520E" w:rsidRPr="00130358" w:rsidRDefault="003C520E" w:rsidP="00D62538">
            <w:pPr>
              <w:pStyle w:val="TAC"/>
              <w:keepNext w:val="0"/>
              <w:keepLines w:val="0"/>
              <w:rPr>
                <w:lang w:eastAsia="ko-KR"/>
              </w:rPr>
            </w:pPr>
            <w:r w:rsidRPr="00130358">
              <w:rPr>
                <w:lang w:eastAsia="ko-KR"/>
              </w:rPr>
              <w:t>5</w:t>
            </w:r>
          </w:p>
        </w:tc>
      </w:tr>
      <w:tr w:rsidR="003C520E" w:rsidRPr="00130358" w14:paraId="04047F09"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5118767" w14:textId="2FA439CB" w:rsidR="003C520E" w:rsidRPr="00130358" w:rsidRDefault="003C520E" w:rsidP="00D62538">
            <w:pPr>
              <w:pStyle w:val="TAL"/>
              <w:keepNext w:val="0"/>
              <w:keepLines w:val="0"/>
              <w:rPr>
                <w:lang w:eastAsia="ko-KR"/>
              </w:rPr>
            </w:pPr>
            <w:r w:rsidRPr="00130358">
              <w:rPr>
                <w:lang w:eastAsia="ko-KR"/>
              </w:rPr>
              <w:t>OCNG</w:t>
            </w:r>
            <w:r w:rsidR="00D62538" w:rsidRPr="00130358">
              <w:rPr>
                <w:lang w:eastAsia="ko-KR"/>
              </w:rPr>
              <w:t xml:space="preserve"> </w:t>
            </w:r>
            <w:r w:rsidRPr="00130358">
              <w:rPr>
                <w:lang w:eastAsia="ko-KR"/>
              </w:rPr>
              <w:t>Patterns</w:t>
            </w:r>
            <w:r w:rsidR="00D62538" w:rsidRPr="00130358">
              <w:rPr>
                <w:lang w:eastAsia="ko-KR"/>
              </w:rPr>
              <w:t xml:space="preserve"> </w:t>
            </w:r>
            <w:r w:rsidRPr="00130358">
              <w:rPr>
                <w:lang w:eastAsia="ko-KR"/>
              </w:rPr>
              <w:t>defined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A.3.2.1.15</w:t>
            </w:r>
            <w:r w:rsidR="00D62538" w:rsidRPr="00130358">
              <w:rPr>
                <w:lang w:eastAsia="ko-KR"/>
              </w:rPr>
              <w:t xml:space="preserve"> </w:t>
            </w:r>
            <w:r w:rsidRPr="00130358">
              <w:rPr>
                <w:lang w:eastAsia="ko-KR"/>
              </w:rPr>
              <w:t>(OP.15</w:t>
            </w:r>
            <w:r w:rsidR="00D62538" w:rsidRPr="00130358">
              <w:rPr>
                <w:lang w:eastAsia="ko-KR"/>
              </w:rPr>
              <w:t xml:space="preserve"> </w:t>
            </w:r>
            <w:r w:rsidRPr="00130358">
              <w:rPr>
                <w:lang w:eastAsia="ko-KR"/>
              </w:rPr>
              <w:t>FDD)</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2C844652" w14:textId="77777777" w:rsidR="003C520E" w:rsidRPr="00130358" w:rsidRDefault="003C520E" w:rsidP="00D62538">
            <w:pPr>
              <w:pStyle w:val="TAC"/>
              <w:keepNext w:val="0"/>
              <w:keepLines w:val="0"/>
              <w:rPr>
                <w:lang w:eastAsia="ko-KR"/>
              </w:rPr>
            </w:pP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98A91B3" w14:textId="0F3F6AC9" w:rsidR="003C520E" w:rsidRPr="00130358" w:rsidRDefault="003C520E" w:rsidP="00D62538">
            <w:pPr>
              <w:pStyle w:val="TAC"/>
              <w:keepNext w:val="0"/>
              <w:keepLines w:val="0"/>
              <w:rPr>
                <w:lang w:eastAsia="ko-KR"/>
              </w:rPr>
            </w:pPr>
            <w:r w:rsidRPr="00130358">
              <w:rPr>
                <w:lang w:eastAsia="ko-KR"/>
              </w:rPr>
              <w:t>OP.15</w:t>
            </w:r>
            <w:r w:rsidR="00D62538" w:rsidRPr="00130358">
              <w:rPr>
                <w:lang w:eastAsia="ko-KR"/>
              </w:rPr>
              <w:t xml:space="preserve"> </w:t>
            </w:r>
            <w:r w:rsidRPr="00130358">
              <w:rPr>
                <w:lang w:eastAsia="ko-KR"/>
              </w:rPr>
              <w:t>FDD</w:t>
            </w:r>
          </w:p>
        </w:tc>
      </w:tr>
      <w:tr w:rsidR="003C520E" w:rsidRPr="00130358" w14:paraId="7A6B45F5"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B8A2B2D" w14:textId="77777777" w:rsidR="003C520E" w:rsidRPr="00130358" w:rsidRDefault="003C520E" w:rsidP="00D62538">
            <w:pPr>
              <w:pStyle w:val="TAL"/>
              <w:keepNext w:val="0"/>
              <w:keepLines w:val="0"/>
              <w:rPr>
                <w:lang w:eastAsia="ko-KR"/>
              </w:rPr>
            </w:pPr>
            <w:r w:rsidRPr="00130358">
              <w:rPr>
                <w:bCs/>
                <w:lang w:eastAsia="ko-KR"/>
              </w:rPr>
              <w:t>PBCH_RA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3EA72BF3"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val="restart"/>
            <w:tcBorders>
              <w:top w:val="single" w:sz="6" w:space="0" w:color="auto"/>
              <w:left w:val="single" w:sz="6" w:space="0" w:color="auto"/>
              <w:bottom w:val="single" w:sz="6" w:space="0" w:color="auto"/>
              <w:right w:val="single" w:sz="4" w:space="0" w:color="auto"/>
            </w:tcBorders>
            <w:shd w:val="clear" w:color="auto" w:fill="auto"/>
            <w:vAlign w:val="center"/>
          </w:tcPr>
          <w:p w14:paraId="2E4DD182" w14:textId="77777777" w:rsidR="003C520E" w:rsidRPr="00130358" w:rsidRDefault="003C520E" w:rsidP="00D62538">
            <w:pPr>
              <w:pStyle w:val="TAC"/>
              <w:keepNext w:val="0"/>
              <w:keepLines w:val="0"/>
              <w:rPr>
                <w:lang w:eastAsia="ko-KR"/>
              </w:rPr>
            </w:pPr>
            <w:r w:rsidRPr="00130358">
              <w:rPr>
                <w:lang w:eastAsia="ko-KR"/>
              </w:rPr>
              <w:t>0</w:t>
            </w:r>
          </w:p>
        </w:tc>
      </w:tr>
      <w:tr w:rsidR="003C520E" w:rsidRPr="00130358" w14:paraId="5152B6EE"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067D120" w14:textId="77777777" w:rsidR="003C520E" w:rsidRPr="00130358" w:rsidRDefault="003C520E" w:rsidP="00D62538">
            <w:pPr>
              <w:pStyle w:val="TAL"/>
              <w:keepNext w:val="0"/>
              <w:keepLines w:val="0"/>
              <w:rPr>
                <w:lang w:eastAsia="ko-KR"/>
              </w:rPr>
            </w:pPr>
            <w:r w:rsidRPr="00130358">
              <w:rPr>
                <w:bCs/>
                <w:lang w:eastAsia="ko-KR"/>
              </w:rPr>
              <w:t>PBCH_RB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29CE7BB0"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16BD837" w14:textId="77777777" w:rsidR="003C520E" w:rsidRPr="00130358" w:rsidRDefault="003C520E" w:rsidP="00D62538">
            <w:pPr>
              <w:pStyle w:val="TAC"/>
              <w:keepNext w:val="0"/>
              <w:keepLines w:val="0"/>
              <w:rPr>
                <w:lang w:eastAsia="ko-KR"/>
              </w:rPr>
            </w:pPr>
          </w:p>
        </w:tc>
      </w:tr>
      <w:tr w:rsidR="003C520E" w:rsidRPr="00130358" w14:paraId="571CADF6"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6D40B986" w14:textId="77777777" w:rsidR="003C520E" w:rsidRPr="00130358" w:rsidRDefault="003C520E" w:rsidP="00D62538">
            <w:pPr>
              <w:pStyle w:val="TAL"/>
              <w:keepNext w:val="0"/>
              <w:keepLines w:val="0"/>
              <w:rPr>
                <w:lang w:eastAsia="ko-KR"/>
              </w:rPr>
            </w:pPr>
            <w:r w:rsidRPr="00130358">
              <w:rPr>
                <w:bCs/>
                <w:lang w:eastAsia="ko-KR"/>
              </w:rPr>
              <w:t>PSS_RA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671A4D8D"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71E0E6F" w14:textId="77777777" w:rsidR="003C520E" w:rsidRPr="00130358" w:rsidRDefault="003C520E" w:rsidP="00D62538">
            <w:pPr>
              <w:pStyle w:val="TAC"/>
              <w:keepNext w:val="0"/>
              <w:keepLines w:val="0"/>
              <w:rPr>
                <w:lang w:eastAsia="ko-KR"/>
              </w:rPr>
            </w:pPr>
          </w:p>
        </w:tc>
      </w:tr>
      <w:tr w:rsidR="003C520E" w:rsidRPr="00130358" w14:paraId="29675E4A"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24A971B" w14:textId="77777777" w:rsidR="003C520E" w:rsidRPr="00130358" w:rsidRDefault="003C520E" w:rsidP="00D62538">
            <w:pPr>
              <w:pStyle w:val="TAL"/>
              <w:keepNext w:val="0"/>
              <w:keepLines w:val="0"/>
              <w:rPr>
                <w:lang w:eastAsia="ko-KR"/>
              </w:rPr>
            </w:pPr>
            <w:r w:rsidRPr="00130358">
              <w:rPr>
                <w:bCs/>
                <w:lang w:eastAsia="ko-KR"/>
              </w:rPr>
              <w:t>SSS_RA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02938708"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0AFF56E" w14:textId="77777777" w:rsidR="003C520E" w:rsidRPr="00130358" w:rsidRDefault="003C520E" w:rsidP="00D62538">
            <w:pPr>
              <w:pStyle w:val="TAC"/>
              <w:keepNext w:val="0"/>
              <w:keepLines w:val="0"/>
              <w:rPr>
                <w:lang w:eastAsia="ko-KR"/>
              </w:rPr>
            </w:pPr>
          </w:p>
        </w:tc>
      </w:tr>
      <w:tr w:rsidR="003C520E" w:rsidRPr="00130358" w14:paraId="2AD6BBBE"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7D990D47" w14:textId="77777777" w:rsidR="003C520E" w:rsidRPr="00130358" w:rsidRDefault="003C520E" w:rsidP="00D62538">
            <w:pPr>
              <w:pStyle w:val="TAL"/>
              <w:keepNext w:val="0"/>
              <w:keepLines w:val="0"/>
              <w:rPr>
                <w:lang w:eastAsia="ko-KR"/>
              </w:rPr>
            </w:pPr>
            <w:r w:rsidRPr="00130358">
              <w:rPr>
                <w:bCs/>
                <w:lang w:eastAsia="ko-KR"/>
              </w:rPr>
              <w:t>PCFICH_RB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39F592C"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tcPr>
          <w:p w14:paraId="432CDAE8" w14:textId="77777777" w:rsidR="003C520E" w:rsidRPr="00130358" w:rsidRDefault="003C520E" w:rsidP="00D62538">
            <w:pPr>
              <w:pStyle w:val="TAC"/>
              <w:keepNext w:val="0"/>
              <w:keepLines w:val="0"/>
              <w:rPr>
                <w:lang w:eastAsia="ko-KR"/>
              </w:rPr>
            </w:pPr>
          </w:p>
        </w:tc>
      </w:tr>
      <w:tr w:rsidR="003C520E" w:rsidRPr="00130358" w14:paraId="77EBDCA3"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AED2A1D" w14:textId="77777777" w:rsidR="003C520E" w:rsidRPr="00130358" w:rsidRDefault="003C520E" w:rsidP="00D62538">
            <w:pPr>
              <w:pStyle w:val="TAL"/>
              <w:keepNext w:val="0"/>
              <w:keepLines w:val="0"/>
              <w:rPr>
                <w:lang w:eastAsia="ko-KR"/>
              </w:rPr>
            </w:pPr>
            <w:r w:rsidRPr="00130358">
              <w:rPr>
                <w:bCs/>
                <w:lang w:eastAsia="ko-KR"/>
              </w:rPr>
              <w:t>PHICH_RA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77555F4"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B6F4D0D" w14:textId="77777777" w:rsidR="003C520E" w:rsidRPr="00130358" w:rsidRDefault="003C520E" w:rsidP="00D62538">
            <w:pPr>
              <w:pStyle w:val="TAC"/>
              <w:keepNext w:val="0"/>
              <w:keepLines w:val="0"/>
              <w:rPr>
                <w:lang w:eastAsia="ko-KR"/>
              </w:rPr>
            </w:pPr>
          </w:p>
        </w:tc>
      </w:tr>
      <w:tr w:rsidR="003C520E" w:rsidRPr="00130358" w14:paraId="49636127"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2E7C4F3A" w14:textId="77777777" w:rsidR="003C520E" w:rsidRPr="00130358" w:rsidRDefault="003C520E" w:rsidP="00D62538">
            <w:pPr>
              <w:pStyle w:val="TAL"/>
              <w:keepNext w:val="0"/>
              <w:keepLines w:val="0"/>
              <w:rPr>
                <w:lang w:eastAsia="ko-KR"/>
              </w:rPr>
            </w:pPr>
            <w:r w:rsidRPr="00130358">
              <w:rPr>
                <w:bCs/>
                <w:lang w:eastAsia="ko-KR"/>
              </w:rPr>
              <w:t>PHICH_RB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1F84134"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5BEA5FA0" w14:textId="77777777" w:rsidR="003C520E" w:rsidRPr="00130358" w:rsidRDefault="003C520E" w:rsidP="00D62538">
            <w:pPr>
              <w:pStyle w:val="TAC"/>
              <w:keepNext w:val="0"/>
              <w:keepLines w:val="0"/>
              <w:rPr>
                <w:lang w:eastAsia="ko-KR"/>
              </w:rPr>
            </w:pPr>
          </w:p>
        </w:tc>
      </w:tr>
      <w:tr w:rsidR="003C520E" w:rsidRPr="00130358" w14:paraId="0A3E198A"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49301D1" w14:textId="77777777" w:rsidR="003C520E" w:rsidRPr="00130358" w:rsidRDefault="003C520E" w:rsidP="00D62538">
            <w:pPr>
              <w:pStyle w:val="TAL"/>
              <w:keepNext w:val="0"/>
              <w:keepLines w:val="0"/>
              <w:rPr>
                <w:lang w:eastAsia="ko-KR"/>
              </w:rPr>
            </w:pPr>
            <w:r w:rsidRPr="00130358">
              <w:rPr>
                <w:bCs/>
                <w:lang w:eastAsia="ko-KR"/>
              </w:rPr>
              <w:t>PDCCH_RA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16B970F1"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632E8200" w14:textId="77777777" w:rsidR="003C520E" w:rsidRPr="00130358" w:rsidRDefault="003C520E" w:rsidP="00D62538">
            <w:pPr>
              <w:pStyle w:val="TAC"/>
              <w:keepNext w:val="0"/>
              <w:keepLines w:val="0"/>
              <w:rPr>
                <w:lang w:eastAsia="ko-KR"/>
              </w:rPr>
            </w:pPr>
          </w:p>
        </w:tc>
      </w:tr>
      <w:tr w:rsidR="003C520E" w:rsidRPr="00130358" w14:paraId="7D1DF244"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B6666F4" w14:textId="77777777" w:rsidR="003C520E" w:rsidRPr="00130358" w:rsidRDefault="003C520E" w:rsidP="00D62538">
            <w:pPr>
              <w:pStyle w:val="TAL"/>
              <w:keepNext w:val="0"/>
              <w:keepLines w:val="0"/>
              <w:rPr>
                <w:lang w:eastAsia="ko-KR"/>
              </w:rPr>
            </w:pPr>
            <w:r w:rsidRPr="00130358">
              <w:rPr>
                <w:bCs/>
                <w:lang w:eastAsia="ko-KR"/>
              </w:rPr>
              <w:t>PDCCH_RB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2884B5F"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tcPr>
          <w:p w14:paraId="71C06635" w14:textId="77777777" w:rsidR="003C520E" w:rsidRPr="00130358" w:rsidRDefault="003C520E" w:rsidP="00D62538">
            <w:pPr>
              <w:pStyle w:val="TAC"/>
              <w:keepNext w:val="0"/>
              <w:keepLines w:val="0"/>
              <w:rPr>
                <w:lang w:eastAsia="ko-KR"/>
              </w:rPr>
            </w:pPr>
          </w:p>
        </w:tc>
      </w:tr>
      <w:tr w:rsidR="003C520E" w:rsidRPr="00130358" w14:paraId="5BB8A4D5"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00E41404" w14:textId="77777777" w:rsidR="003C520E" w:rsidRPr="00130358" w:rsidRDefault="003C520E" w:rsidP="00D62538">
            <w:pPr>
              <w:pStyle w:val="TAL"/>
              <w:keepNext w:val="0"/>
              <w:keepLines w:val="0"/>
              <w:rPr>
                <w:lang w:eastAsia="ko-KR"/>
              </w:rPr>
            </w:pPr>
            <w:r w:rsidRPr="00130358">
              <w:rPr>
                <w:bCs/>
                <w:lang w:eastAsia="ko-KR"/>
              </w:rPr>
              <w:t>PDSCH_RA</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8E093ED"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6A97C6F5" w14:textId="77777777" w:rsidR="003C520E" w:rsidRPr="00130358" w:rsidRDefault="003C520E" w:rsidP="00D62538">
            <w:pPr>
              <w:pStyle w:val="TAC"/>
              <w:keepNext w:val="0"/>
              <w:keepLines w:val="0"/>
              <w:rPr>
                <w:lang w:eastAsia="ko-KR"/>
              </w:rPr>
            </w:pPr>
          </w:p>
        </w:tc>
      </w:tr>
      <w:tr w:rsidR="003C520E" w:rsidRPr="00130358" w14:paraId="64874D1F"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55985492" w14:textId="77777777" w:rsidR="003C520E" w:rsidRPr="00130358" w:rsidRDefault="003C520E" w:rsidP="00D62538">
            <w:pPr>
              <w:pStyle w:val="TAL"/>
              <w:keepNext w:val="0"/>
              <w:keepLines w:val="0"/>
              <w:rPr>
                <w:lang w:eastAsia="ko-KR"/>
              </w:rPr>
            </w:pPr>
            <w:r w:rsidRPr="00130358">
              <w:rPr>
                <w:bCs/>
                <w:lang w:eastAsia="ko-KR"/>
              </w:rPr>
              <w:t>PDSCH_RB</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4FF15308"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780B4C9E" w14:textId="77777777" w:rsidR="003C520E" w:rsidRPr="00130358" w:rsidRDefault="003C520E" w:rsidP="00D62538">
            <w:pPr>
              <w:pStyle w:val="TAC"/>
              <w:keepNext w:val="0"/>
              <w:keepLines w:val="0"/>
              <w:rPr>
                <w:lang w:eastAsia="ko-KR"/>
              </w:rPr>
            </w:pPr>
          </w:p>
        </w:tc>
      </w:tr>
      <w:tr w:rsidR="003C520E" w:rsidRPr="00130358" w14:paraId="4FC4862C"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A684B1" w14:textId="352E3A94" w:rsidR="003C520E" w:rsidRPr="00130358" w:rsidRDefault="003C520E" w:rsidP="00D62538">
            <w:pPr>
              <w:pStyle w:val="TAL"/>
              <w:keepNext w:val="0"/>
              <w:keepLines w:val="0"/>
              <w:rPr>
                <w:lang w:eastAsia="ko-KR"/>
              </w:rPr>
            </w:pPr>
            <w:proofErr w:type="spellStart"/>
            <w:r w:rsidRPr="00130358">
              <w:rPr>
                <w:lang w:eastAsia="ko-KR"/>
              </w:rPr>
              <w:t>OCNG_RA</w:t>
            </w:r>
            <w:r w:rsidRPr="00130358">
              <w:rPr>
                <w:vertAlign w:val="superscript"/>
                <w:lang w:eastAsia="ko-KR"/>
              </w:rPr>
              <w:t>Note</w:t>
            </w:r>
            <w:proofErr w:type="spellEnd"/>
            <w:r w:rsidR="00D62538" w:rsidRPr="00130358">
              <w:rPr>
                <w:vertAlign w:val="superscript"/>
                <w:lang w:eastAsia="ko-KR"/>
              </w:rPr>
              <w:t xml:space="preserve"> </w:t>
            </w:r>
            <w:r w:rsidRPr="00130358">
              <w:rPr>
                <w:vertAlign w:val="superscript"/>
                <w:lang w:eastAsia="ko-KR"/>
              </w:rPr>
              <w:t>1</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503D3964"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57CF88EB" w14:textId="77777777" w:rsidR="003C520E" w:rsidRPr="00130358" w:rsidRDefault="003C520E" w:rsidP="00D62538">
            <w:pPr>
              <w:pStyle w:val="TAC"/>
              <w:keepNext w:val="0"/>
              <w:keepLines w:val="0"/>
              <w:rPr>
                <w:lang w:eastAsia="ko-KR"/>
              </w:rPr>
            </w:pPr>
          </w:p>
        </w:tc>
      </w:tr>
      <w:tr w:rsidR="003C520E" w:rsidRPr="00130358" w14:paraId="18F1889F"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5C27EA" w14:textId="4E02EF26" w:rsidR="003C520E" w:rsidRPr="00130358" w:rsidRDefault="003C520E" w:rsidP="00D62538">
            <w:pPr>
              <w:pStyle w:val="TAL"/>
              <w:keepNext w:val="0"/>
              <w:keepLines w:val="0"/>
              <w:rPr>
                <w:lang w:eastAsia="ko-KR"/>
              </w:rPr>
            </w:pPr>
            <w:r w:rsidRPr="00130358">
              <w:rPr>
                <w:lang w:eastAsia="ko-KR"/>
              </w:rPr>
              <w:t>OCNG_RB</w:t>
            </w:r>
            <w:r w:rsidRPr="00130358">
              <w:rPr>
                <w:vertAlign w:val="superscript"/>
                <w:lang w:eastAsia="ko-KR"/>
              </w:rPr>
              <w:t>Note</w:t>
            </w:r>
            <w:r w:rsidR="00D62538" w:rsidRPr="00130358">
              <w:rPr>
                <w:vertAlign w:val="superscript"/>
                <w:lang w:eastAsia="ko-KR"/>
              </w:rPr>
              <w:t xml:space="preserve"> </w:t>
            </w:r>
            <w:r w:rsidRPr="00130358">
              <w:rPr>
                <w:vertAlign w:val="superscript"/>
                <w:lang w:eastAsia="ko-KR"/>
              </w:rPr>
              <w:t>1</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0774255C"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vMerge/>
            <w:tcBorders>
              <w:top w:val="single" w:sz="6" w:space="0" w:color="auto"/>
              <w:left w:val="single" w:sz="6" w:space="0" w:color="auto"/>
              <w:bottom w:val="single" w:sz="6" w:space="0" w:color="auto"/>
              <w:right w:val="single" w:sz="4" w:space="0" w:color="auto"/>
            </w:tcBorders>
            <w:shd w:val="clear" w:color="auto" w:fill="auto"/>
            <w:vAlign w:val="center"/>
          </w:tcPr>
          <w:p w14:paraId="0DC9FCBD" w14:textId="77777777" w:rsidR="003C520E" w:rsidRPr="00130358" w:rsidRDefault="003C520E" w:rsidP="00D62538">
            <w:pPr>
              <w:pStyle w:val="TAC"/>
              <w:keepNext w:val="0"/>
              <w:keepLines w:val="0"/>
              <w:rPr>
                <w:lang w:eastAsia="ko-KR"/>
              </w:rPr>
            </w:pPr>
          </w:p>
        </w:tc>
      </w:tr>
      <w:tr w:rsidR="003C520E" w:rsidRPr="00130358" w14:paraId="2860C24B"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05130AD1" w14:textId="28C2300E" w:rsidR="003C520E" w:rsidRPr="00130358" w:rsidRDefault="003C520E" w:rsidP="00D62538">
            <w:pPr>
              <w:pStyle w:val="TAL"/>
              <w:keepNext w:val="0"/>
              <w:keepLines w:val="0"/>
              <w:rPr>
                <w:lang w:eastAsia="ko-KR"/>
              </w:rPr>
            </w:pPr>
            <w:r w:rsidRPr="00130358">
              <w:rPr>
                <w:bCs/>
                <w:position w:val="-12"/>
                <w:lang w:eastAsia="ko-KR"/>
              </w:rPr>
              <w:object w:dxaOrig="400" w:dyaOrig="360" w14:anchorId="741A3CB3">
                <v:shape id="_x0000_i1047" type="#_x0000_t75" style="width:20.25pt;height:18.75pt" o:ole="" fillcolor="window">
                  <v:imagedata r:id="rId7" o:title=""/>
                </v:shape>
                <o:OLEObject Type="Embed" ProgID="Equation.3" ShapeID="_x0000_i1047" DrawAspect="Content" ObjectID="_1736593538" r:id="rId33"/>
              </w:objec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2</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4692993D" w14:textId="505BCA5A" w:rsidR="003C520E" w:rsidRPr="00130358" w:rsidRDefault="003C520E" w:rsidP="00D62538">
            <w:pPr>
              <w:pStyle w:val="TAL"/>
              <w:keepNext w:val="0"/>
              <w:keepLines w:val="0"/>
              <w:rPr>
                <w:lang w:eastAsia="ko-KR"/>
              </w:rPr>
            </w:pPr>
            <w:r w:rsidRPr="00130358">
              <w:rPr>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010DA489" w14:textId="72676660" w:rsidR="003C520E" w:rsidRPr="00130358" w:rsidRDefault="003C520E" w:rsidP="00D62538">
            <w:pPr>
              <w:pStyle w:val="TAC"/>
              <w:keepNext w:val="0"/>
              <w:keepLines w:val="0"/>
              <w:rPr>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036DDA6A" w14:textId="77777777" w:rsidR="003C520E" w:rsidRPr="00130358" w:rsidRDefault="003C520E" w:rsidP="00D62538">
            <w:pPr>
              <w:pStyle w:val="TAC"/>
              <w:keepNext w:val="0"/>
              <w:keepLines w:val="0"/>
              <w:rPr>
                <w:lang w:eastAsia="ko-KR"/>
              </w:rPr>
            </w:pPr>
            <w:r w:rsidRPr="00130358">
              <w:rPr>
                <w:lang w:eastAsia="ko-KR"/>
              </w:rPr>
              <w:t>-98</w:t>
            </w:r>
          </w:p>
        </w:tc>
      </w:tr>
      <w:tr w:rsidR="003C520E" w:rsidRPr="00130358" w14:paraId="4D25A31E"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230A758C" w14:textId="641729C6" w:rsidR="003C520E" w:rsidRPr="00130358" w:rsidRDefault="003C520E" w:rsidP="00D62538">
            <w:pPr>
              <w:pStyle w:val="TAL"/>
              <w:keepNext w:val="0"/>
              <w:keepLines w:val="0"/>
              <w:rPr>
                <w:lang w:eastAsia="ko-KR"/>
              </w:rPr>
            </w:pPr>
            <w:r w:rsidRPr="00130358">
              <w:rPr>
                <w:bCs/>
                <w:lang w:eastAsia="ko-KR"/>
              </w:rPr>
              <w:t>RSRP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634C3C2F" w14:textId="11E58130" w:rsidR="003C520E" w:rsidRPr="00130358" w:rsidRDefault="003C520E" w:rsidP="00D62538">
            <w:pPr>
              <w:pStyle w:val="TAL"/>
              <w:keepNext w:val="0"/>
              <w:keepLines w:val="0"/>
              <w:rPr>
                <w:lang w:eastAsia="ko-KR"/>
              </w:rPr>
            </w:pPr>
            <w:r w:rsidRPr="00130358">
              <w:rPr>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EADC1BB" w14:textId="21BC7F2A" w:rsidR="003C520E" w:rsidRPr="00130358" w:rsidRDefault="003C520E" w:rsidP="00D62538">
            <w:pPr>
              <w:pStyle w:val="TAC"/>
              <w:keepNext w:val="0"/>
              <w:keepLines w:val="0"/>
              <w:rPr>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EE259B" w14:textId="77777777" w:rsidR="003C520E" w:rsidRPr="00130358" w:rsidRDefault="003C520E" w:rsidP="00D62538">
            <w:pPr>
              <w:pStyle w:val="TAC"/>
              <w:keepNext w:val="0"/>
              <w:keepLines w:val="0"/>
              <w:rPr>
                <w:lang w:eastAsia="ko-KR"/>
              </w:rPr>
            </w:pPr>
            <w:r w:rsidRPr="00130358">
              <w:rPr>
                <w:lang w:eastAsia="ko-KR"/>
              </w:rPr>
              <w:t>-94</w:t>
            </w:r>
          </w:p>
        </w:tc>
      </w:tr>
      <w:tr w:rsidR="003C520E" w:rsidRPr="00130358" w14:paraId="5AE52099"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7EFA0D2" w14:textId="77777777" w:rsidR="003C520E" w:rsidRPr="00130358" w:rsidRDefault="003C520E" w:rsidP="00D62538">
            <w:pPr>
              <w:pStyle w:val="TAL"/>
              <w:keepNext w:val="0"/>
              <w:keepLines w:val="0"/>
              <w:rPr>
                <w:lang w:eastAsia="ko-KR"/>
              </w:rPr>
            </w:pPr>
            <w:r w:rsidRPr="00130358">
              <w:rPr>
                <w:bCs/>
                <w:position w:val="-12"/>
                <w:lang w:eastAsia="ko-KR"/>
              </w:rPr>
              <w:object w:dxaOrig="620" w:dyaOrig="380" w14:anchorId="2D979484">
                <v:shape id="_x0000_i1048" type="#_x0000_t75" style="width:31.5pt;height:18.75pt" o:ole="" fillcolor="window">
                  <v:imagedata r:id="rId9" o:title=""/>
                </v:shape>
                <o:OLEObject Type="Embed" ProgID="Equation.3" ShapeID="_x0000_i1048" DrawAspect="Content" ObjectID="_1736593539" r:id="rId34"/>
              </w:objec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EF979D8" w14:textId="77777777" w:rsidR="003C520E" w:rsidRPr="00130358" w:rsidRDefault="003C520E" w:rsidP="00D62538">
            <w:pPr>
              <w:pStyle w:val="TAC"/>
              <w:keepNext w:val="0"/>
              <w:keepLines w:val="0"/>
              <w:rPr>
                <w:lang w:eastAsia="ko-KR"/>
              </w:rPr>
            </w:pPr>
            <w:r w:rsidRPr="00130358">
              <w:rPr>
                <w:bCs/>
                <w:lang w:eastAsia="ko-KR"/>
              </w:rPr>
              <w:t>dB</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43C44057" w14:textId="77777777" w:rsidR="003C520E" w:rsidRPr="00130358" w:rsidRDefault="003C520E" w:rsidP="00D62538">
            <w:pPr>
              <w:pStyle w:val="TAC"/>
              <w:keepNext w:val="0"/>
              <w:keepLines w:val="0"/>
              <w:rPr>
                <w:lang w:eastAsia="ko-KR"/>
              </w:rPr>
            </w:pPr>
            <w:r w:rsidRPr="00130358">
              <w:rPr>
                <w:lang w:eastAsia="ko-KR"/>
              </w:rPr>
              <w:t>4</w:t>
            </w:r>
          </w:p>
        </w:tc>
      </w:tr>
      <w:tr w:rsidR="003C520E" w:rsidRPr="00130358" w14:paraId="13D38F1A"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23206301" w14:textId="6AC15E43" w:rsidR="003C520E" w:rsidRPr="00130358" w:rsidRDefault="003C520E" w:rsidP="00D62538">
            <w:pPr>
              <w:pStyle w:val="TAL"/>
              <w:keepNext w:val="0"/>
              <w:keepLines w:val="0"/>
              <w:rPr>
                <w:lang w:eastAsia="ko-KR"/>
              </w:rPr>
            </w:pPr>
            <w:r w:rsidRPr="00130358">
              <w:rPr>
                <w:bCs/>
                <w:lang w:eastAsia="ko-KR"/>
              </w:rPr>
              <w:t>SCH_RP</w:t>
            </w:r>
            <w:r w:rsidR="00D62538" w:rsidRPr="00130358">
              <w:rPr>
                <w:bCs/>
                <w:vertAlign w:val="superscript"/>
                <w:lang w:eastAsia="ko-KR"/>
              </w:rPr>
              <w:t xml:space="preserve"> </w:t>
            </w:r>
            <w:r w:rsidRPr="00130358">
              <w:rPr>
                <w:bCs/>
                <w:vertAlign w:val="superscript"/>
                <w:lang w:eastAsia="ko-KR"/>
              </w:rPr>
              <w:t>Note</w:t>
            </w:r>
            <w:r w:rsidR="00D62538" w:rsidRPr="00130358">
              <w:rPr>
                <w:bCs/>
                <w:vertAlign w:val="superscript"/>
                <w:lang w:eastAsia="ko-KR"/>
              </w:rPr>
              <w:t xml:space="preserve"> </w:t>
            </w:r>
            <w:r w:rsidRPr="00130358">
              <w:rPr>
                <w:bCs/>
                <w:vertAlign w:val="superscript"/>
                <w:lang w:eastAsia="ko-KR"/>
              </w:rPr>
              <w:t>3</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2C82D38A" w14:textId="10A2FF4C" w:rsidR="003C520E" w:rsidRPr="00130358" w:rsidRDefault="003C520E" w:rsidP="00D62538">
            <w:pPr>
              <w:pStyle w:val="TAL"/>
              <w:keepNext w:val="0"/>
              <w:keepLines w:val="0"/>
              <w:rPr>
                <w:lang w:eastAsia="ko-KR"/>
              </w:rPr>
            </w:pPr>
            <w:r w:rsidRPr="00130358">
              <w:rPr>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31FA151F" w14:textId="2E5225D6" w:rsidR="003C520E" w:rsidRPr="00130358" w:rsidRDefault="003C520E" w:rsidP="00D62538">
            <w:pPr>
              <w:pStyle w:val="TAC"/>
              <w:keepNext w:val="0"/>
              <w:keepLines w:val="0"/>
              <w:rPr>
                <w:lang w:eastAsia="ko-KR"/>
              </w:rPr>
            </w:pPr>
            <w:r w:rsidRPr="00130358">
              <w:rPr>
                <w:bCs/>
                <w:lang w:eastAsia="ko-KR"/>
              </w:rPr>
              <w:t>dBm/15</w:t>
            </w:r>
            <w:r w:rsidR="00D62538" w:rsidRPr="00130358">
              <w:rPr>
                <w:bCs/>
                <w:lang w:eastAsia="ko-KR"/>
              </w:rPr>
              <w:t xml:space="preserve"> </w:t>
            </w:r>
            <w:r w:rsidRPr="00130358">
              <w:rPr>
                <w:bCs/>
                <w:lang w:eastAsia="ko-KR"/>
              </w:rPr>
              <w:t>kHz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20924BF" w14:textId="77777777" w:rsidR="003C520E" w:rsidRPr="00130358" w:rsidRDefault="003C520E" w:rsidP="00D62538">
            <w:pPr>
              <w:pStyle w:val="TAC"/>
              <w:keepNext w:val="0"/>
              <w:keepLines w:val="0"/>
              <w:rPr>
                <w:lang w:eastAsia="ko-KR"/>
              </w:rPr>
            </w:pPr>
            <w:r w:rsidRPr="00130358">
              <w:rPr>
                <w:lang w:eastAsia="ko-KR"/>
              </w:rPr>
              <w:t>-94</w:t>
            </w:r>
          </w:p>
        </w:tc>
      </w:tr>
      <w:tr w:rsidR="003C520E" w:rsidRPr="00130358" w14:paraId="47D1F946"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36259883" w14:textId="77777777" w:rsidR="003C520E" w:rsidRPr="00130358" w:rsidRDefault="003C520E" w:rsidP="00D62538">
            <w:pPr>
              <w:pStyle w:val="TAL"/>
              <w:keepNext w:val="0"/>
              <w:keepLines w:val="0"/>
              <w:rPr>
                <w:lang w:eastAsia="ko-KR"/>
              </w:rPr>
            </w:pPr>
            <w:r w:rsidRPr="00130358">
              <w:rPr>
                <w:bCs/>
                <w:position w:val="-12"/>
                <w:lang w:eastAsia="ko-KR"/>
              </w:rPr>
              <w:object w:dxaOrig="800" w:dyaOrig="380" w14:anchorId="2B295E9A">
                <v:shape id="_x0000_i1049" type="#_x0000_t75" style="width:39.75pt;height:18.75pt" o:ole="" fillcolor="window">
                  <v:imagedata r:id="rId11" o:title=""/>
                </v:shape>
                <o:OLEObject Type="Embed" ProgID="Equation.3" ShapeID="_x0000_i1049" DrawAspect="Content" ObjectID="_1736593540" r:id="rId35"/>
              </w:objec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5B5898AE" w14:textId="77777777" w:rsidR="003C520E" w:rsidRPr="00130358" w:rsidRDefault="003C520E" w:rsidP="00D62538">
            <w:pPr>
              <w:pStyle w:val="TAC"/>
              <w:keepNext w:val="0"/>
              <w:keepLines w:val="0"/>
              <w:rPr>
                <w:lang w:eastAsia="ko-KR"/>
              </w:rPr>
            </w:pPr>
            <w:r w:rsidRPr="00130358">
              <w:rPr>
                <w:lang w:eastAsia="ko-KR"/>
              </w:rPr>
              <w:t>dB</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70E622CD" w14:textId="77777777" w:rsidR="003C520E" w:rsidRPr="00130358" w:rsidRDefault="003C520E" w:rsidP="00D62538">
            <w:pPr>
              <w:pStyle w:val="TAC"/>
              <w:keepNext w:val="0"/>
              <w:keepLines w:val="0"/>
              <w:rPr>
                <w:lang w:eastAsia="ko-KR"/>
              </w:rPr>
            </w:pPr>
            <w:r w:rsidRPr="00130358">
              <w:rPr>
                <w:lang w:eastAsia="ko-KR"/>
              </w:rPr>
              <w:t>4</w:t>
            </w:r>
          </w:p>
        </w:tc>
      </w:tr>
      <w:tr w:rsidR="003C520E" w:rsidRPr="00130358" w14:paraId="5FB9B1E1" w14:textId="77777777" w:rsidTr="000835DA">
        <w:trPr>
          <w:jc w:val="center"/>
        </w:trPr>
        <w:tc>
          <w:tcPr>
            <w:tcW w:w="968" w:type="pct"/>
            <w:tcBorders>
              <w:top w:val="single" w:sz="6" w:space="0" w:color="auto"/>
              <w:left w:val="single" w:sz="4" w:space="0" w:color="auto"/>
              <w:bottom w:val="single" w:sz="6" w:space="0" w:color="auto"/>
              <w:right w:val="single" w:sz="6" w:space="0" w:color="auto"/>
            </w:tcBorders>
            <w:shd w:val="clear" w:color="auto" w:fill="auto"/>
          </w:tcPr>
          <w:p w14:paraId="5D54D45C" w14:textId="77777777" w:rsidR="003C520E" w:rsidRPr="00130358" w:rsidRDefault="003C520E" w:rsidP="00D62538">
            <w:pPr>
              <w:pStyle w:val="TAL"/>
              <w:keepNext w:val="0"/>
              <w:keepLines w:val="0"/>
              <w:rPr>
                <w:bCs/>
                <w:lang w:eastAsia="ko-KR"/>
              </w:rPr>
            </w:pPr>
            <w:r w:rsidRPr="00130358">
              <w:rPr>
                <w:bCs/>
                <w:lang w:eastAsia="ko-KR"/>
              </w:rPr>
              <w:t>Io</w:t>
            </w:r>
            <w:r w:rsidRPr="00130358">
              <w:rPr>
                <w:bCs/>
                <w:vertAlign w:val="superscript"/>
                <w:lang w:eastAsia="ko-KR"/>
              </w:rPr>
              <w:t>Note3</w:t>
            </w:r>
          </w:p>
        </w:tc>
        <w:tc>
          <w:tcPr>
            <w:tcW w:w="811" w:type="pct"/>
            <w:tcBorders>
              <w:top w:val="single" w:sz="6" w:space="0" w:color="auto"/>
              <w:left w:val="single" w:sz="4" w:space="0" w:color="auto"/>
              <w:bottom w:val="single" w:sz="6" w:space="0" w:color="auto"/>
              <w:right w:val="single" w:sz="6" w:space="0" w:color="auto"/>
            </w:tcBorders>
            <w:shd w:val="clear" w:color="auto" w:fill="auto"/>
          </w:tcPr>
          <w:p w14:paraId="1A63B6C6" w14:textId="4323DD71" w:rsidR="003C520E" w:rsidRPr="00130358" w:rsidRDefault="003C520E" w:rsidP="00D62538">
            <w:pPr>
              <w:pStyle w:val="TAL"/>
              <w:keepNext w:val="0"/>
              <w:keepLines w:val="0"/>
              <w:rPr>
                <w:bCs/>
                <w:lang w:eastAsia="ko-KR"/>
              </w:rPr>
            </w:pPr>
            <w:r w:rsidRPr="00130358">
              <w:rPr>
                <w:bCs/>
                <w:lang w:eastAsia="ko-KR"/>
              </w:rPr>
              <w:t>Band</w:t>
            </w:r>
            <w:r w:rsidR="001C11AA" w:rsidRPr="00130358">
              <w:rPr>
                <w:lang w:eastAsia="ko-KR"/>
              </w:rPr>
              <w:t>s</w:t>
            </w:r>
            <w:r w:rsidR="00D62538" w:rsidRPr="00130358">
              <w:rPr>
                <w:lang w:eastAsia="ko-KR"/>
              </w:rPr>
              <w:t xml:space="preserve"> </w:t>
            </w:r>
            <w:r w:rsidR="001C11AA" w:rsidRPr="00130358">
              <w:rPr>
                <w:lang w:eastAsia="ko-KR"/>
              </w:rPr>
              <w:t>FDD_N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7E678C3D" w14:textId="73084042" w:rsidR="003C520E" w:rsidRPr="00130358" w:rsidRDefault="003C520E" w:rsidP="00D62538">
            <w:pPr>
              <w:pStyle w:val="TAC"/>
              <w:keepNext w:val="0"/>
              <w:keepLines w:val="0"/>
              <w:rPr>
                <w:lang w:eastAsia="ko-KR"/>
              </w:rPr>
            </w:pPr>
            <w:r w:rsidRPr="00130358">
              <w:rPr>
                <w:lang w:eastAsia="ko-KR"/>
              </w:rPr>
              <w:t>dBm/4.5</w:t>
            </w:r>
            <w:r w:rsidR="00D62538" w:rsidRPr="00130358">
              <w:rPr>
                <w:lang w:eastAsia="ko-KR"/>
              </w:rPr>
              <w:t xml:space="preserve"> </w:t>
            </w:r>
            <w:r w:rsidRPr="00130358">
              <w:rPr>
                <w:lang w:eastAsia="ko-KR"/>
              </w:rPr>
              <w:t>MHz</w:t>
            </w: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657BF6D8" w14:textId="77777777" w:rsidR="003C520E" w:rsidRPr="00130358" w:rsidRDefault="003C520E" w:rsidP="00D62538">
            <w:pPr>
              <w:pStyle w:val="TAC"/>
              <w:keepNext w:val="0"/>
              <w:keepLines w:val="0"/>
              <w:rPr>
                <w:lang w:eastAsia="ko-KR"/>
              </w:rPr>
            </w:pPr>
            <w:r w:rsidRPr="00130358">
              <w:rPr>
                <w:lang w:eastAsia="ko-KR"/>
              </w:rPr>
              <w:t>-67.8</w:t>
            </w:r>
          </w:p>
        </w:tc>
      </w:tr>
      <w:tr w:rsidR="003C520E" w:rsidRPr="00130358" w14:paraId="52EA45DB" w14:textId="77777777" w:rsidTr="000835DA">
        <w:trPr>
          <w:jc w:val="center"/>
        </w:trPr>
        <w:tc>
          <w:tcPr>
            <w:tcW w:w="1780" w:type="pct"/>
            <w:gridSpan w:val="2"/>
            <w:tcBorders>
              <w:top w:val="single" w:sz="6" w:space="0" w:color="auto"/>
              <w:left w:val="single" w:sz="4" w:space="0" w:color="auto"/>
              <w:bottom w:val="single" w:sz="6" w:space="0" w:color="auto"/>
              <w:right w:val="single" w:sz="6" w:space="0" w:color="auto"/>
            </w:tcBorders>
            <w:shd w:val="clear" w:color="auto" w:fill="auto"/>
          </w:tcPr>
          <w:p w14:paraId="71E9F6C7" w14:textId="005B9172" w:rsidR="003C520E" w:rsidRPr="00130358" w:rsidRDefault="003C520E" w:rsidP="00D62538">
            <w:pPr>
              <w:pStyle w:val="TAL"/>
              <w:keepNext w:val="0"/>
              <w:keepLines w:val="0"/>
              <w:rPr>
                <w:lang w:eastAsia="ko-KR"/>
              </w:rPr>
            </w:pPr>
            <w:r w:rsidRPr="00130358">
              <w:rPr>
                <w:bCs/>
                <w:lang w:eastAsia="ko-KR"/>
              </w:rPr>
              <w:t>Propagation</w:t>
            </w:r>
            <w:r w:rsidR="00D62538" w:rsidRPr="00130358">
              <w:rPr>
                <w:bCs/>
                <w:lang w:eastAsia="ko-KR"/>
              </w:rPr>
              <w:t xml:space="preserve"> </w:t>
            </w:r>
            <w:r w:rsidRPr="00130358">
              <w:rPr>
                <w:bCs/>
                <w:lang w:eastAsia="ko-KR"/>
              </w:rPr>
              <w:t>Condition</w:t>
            </w:r>
          </w:p>
        </w:tc>
        <w:tc>
          <w:tcPr>
            <w:tcW w:w="991" w:type="pct"/>
            <w:tcBorders>
              <w:top w:val="single" w:sz="6" w:space="0" w:color="auto"/>
              <w:left w:val="single" w:sz="6" w:space="0" w:color="auto"/>
              <w:bottom w:val="single" w:sz="6" w:space="0" w:color="auto"/>
              <w:right w:val="single" w:sz="6" w:space="0" w:color="auto"/>
            </w:tcBorders>
            <w:shd w:val="clear" w:color="auto" w:fill="auto"/>
            <w:vAlign w:val="center"/>
          </w:tcPr>
          <w:p w14:paraId="37AD1BAB" w14:textId="77777777" w:rsidR="003C520E" w:rsidRPr="00130358" w:rsidRDefault="003C520E" w:rsidP="00D62538">
            <w:pPr>
              <w:pStyle w:val="TAC"/>
              <w:keepNext w:val="0"/>
              <w:keepLines w:val="0"/>
              <w:rPr>
                <w:lang w:eastAsia="ko-KR"/>
              </w:rPr>
            </w:pPr>
          </w:p>
        </w:tc>
        <w:tc>
          <w:tcPr>
            <w:tcW w:w="2229"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070B2DD7" w14:textId="77777777" w:rsidR="003C520E" w:rsidRPr="00130358" w:rsidRDefault="003C520E" w:rsidP="00D62538">
            <w:pPr>
              <w:pStyle w:val="TAC"/>
              <w:keepNext w:val="0"/>
              <w:keepLines w:val="0"/>
              <w:rPr>
                <w:lang w:eastAsia="ko-KR"/>
              </w:rPr>
            </w:pPr>
            <w:r w:rsidRPr="00130358">
              <w:rPr>
                <w:lang w:eastAsia="ko-KR"/>
              </w:rPr>
              <w:t>AWGN</w:t>
            </w:r>
          </w:p>
        </w:tc>
      </w:tr>
      <w:tr w:rsidR="003C520E" w:rsidRPr="00130358" w14:paraId="58FC9814" w14:textId="77777777" w:rsidTr="000835DA">
        <w:trPr>
          <w:jc w:val="center"/>
        </w:trPr>
        <w:tc>
          <w:tcPr>
            <w:tcW w:w="5000" w:type="pct"/>
            <w:gridSpan w:val="6"/>
            <w:tcBorders>
              <w:top w:val="single" w:sz="6" w:space="0" w:color="auto"/>
              <w:left w:val="single" w:sz="4" w:space="0" w:color="auto"/>
              <w:bottom w:val="single" w:sz="4" w:space="0" w:color="auto"/>
              <w:right w:val="single" w:sz="4" w:space="0" w:color="auto"/>
            </w:tcBorders>
            <w:shd w:val="clear" w:color="auto" w:fill="auto"/>
          </w:tcPr>
          <w:p w14:paraId="0086B79B" w14:textId="5959EB10" w:rsidR="003C520E" w:rsidRPr="00130358" w:rsidRDefault="00483222" w:rsidP="000835DA">
            <w:pPr>
              <w:pStyle w:val="TAN"/>
              <w:keepLines w:val="0"/>
              <w:rPr>
                <w:lang w:eastAsia="ko-KR"/>
              </w:rPr>
            </w:pPr>
            <w:r w:rsidRPr="00130358">
              <w:rPr>
                <w:lang w:eastAsia="ko-KR"/>
              </w:rPr>
              <w:lastRenderedPageBreak/>
              <w:t>NOTE 1:</w:t>
            </w:r>
            <w:r w:rsidR="003C520E" w:rsidRPr="00130358">
              <w:rPr>
                <w:lang w:eastAsia="ko-KR"/>
              </w:rPr>
              <w:tab/>
              <w:t>OCNG</w:t>
            </w:r>
            <w:r w:rsidR="00D62538" w:rsidRPr="00130358">
              <w:rPr>
                <w:lang w:eastAsia="ko-KR"/>
              </w:rPr>
              <w:t xml:space="preserve"> </w:t>
            </w:r>
            <w:r w:rsidR="003C520E" w:rsidRPr="00130358">
              <w:rPr>
                <w:lang w:eastAsia="ko-KR"/>
              </w:rPr>
              <w:t>shall</w:t>
            </w:r>
            <w:r w:rsidR="00D62538" w:rsidRPr="00130358">
              <w:rPr>
                <w:lang w:eastAsia="ko-KR"/>
              </w:rPr>
              <w:t xml:space="preserve"> </w:t>
            </w:r>
            <w:r w:rsidR="003C520E" w:rsidRPr="00130358">
              <w:rPr>
                <w:lang w:eastAsia="ko-KR"/>
              </w:rPr>
              <w:t>be</w:t>
            </w:r>
            <w:r w:rsidR="00D62538" w:rsidRPr="00130358">
              <w:rPr>
                <w:lang w:eastAsia="ko-KR"/>
              </w:rPr>
              <w:t xml:space="preserve"> </w:t>
            </w:r>
            <w:r w:rsidR="003C520E" w:rsidRPr="00130358">
              <w:rPr>
                <w:lang w:eastAsia="ko-KR"/>
              </w:rPr>
              <w:t>used</w:t>
            </w:r>
            <w:r w:rsidR="00D62538" w:rsidRPr="00130358">
              <w:rPr>
                <w:lang w:eastAsia="ko-KR"/>
              </w:rPr>
              <w:t xml:space="preserve"> </w:t>
            </w:r>
            <w:r w:rsidR="003C520E" w:rsidRPr="00130358">
              <w:rPr>
                <w:lang w:eastAsia="ko-KR"/>
              </w:rPr>
              <w:t>such</w:t>
            </w:r>
            <w:r w:rsidR="00D62538" w:rsidRPr="00130358">
              <w:rPr>
                <w:lang w:eastAsia="ko-KR"/>
              </w:rPr>
              <w:t xml:space="preserve"> </w:t>
            </w:r>
            <w:r w:rsidR="003C520E" w:rsidRPr="00130358">
              <w:rPr>
                <w:lang w:eastAsia="ko-KR"/>
              </w:rPr>
              <w:t>that</w:t>
            </w:r>
            <w:r w:rsidR="00D62538" w:rsidRPr="00130358">
              <w:rPr>
                <w:lang w:eastAsia="ko-KR"/>
              </w:rPr>
              <w:t xml:space="preserve"> </w:t>
            </w:r>
            <w:r w:rsidR="003C520E" w:rsidRPr="00130358">
              <w:rPr>
                <w:lang w:eastAsia="ko-KR"/>
              </w:rPr>
              <w:t>all</w:t>
            </w:r>
            <w:r w:rsidR="00D62538" w:rsidRPr="00130358">
              <w:rPr>
                <w:lang w:eastAsia="ko-KR"/>
              </w:rPr>
              <w:t xml:space="preserve"> </w:t>
            </w:r>
            <w:r w:rsidR="003C520E" w:rsidRPr="00130358">
              <w:rPr>
                <w:lang w:eastAsia="ko-KR"/>
              </w:rPr>
              <w:t>cells</w:t>
            </w:r>
            <w:r w:rsidR="00D62538" w:rsidRPr="00130358">
              <w:rPr>
                <w:lang w:eastAsia="ko-KR"/>
              </w:rPr>
              <w:t xml:space="preserve"> </w:t>
            </w:r>
            <w:r w:rsidR="003C520E" w:rsidRPr="00130358">
              <w:rPr>
                <w:lang w:eastAsia="ko-KR"/>
              </w:rPr>
              <w:t>are</w:t>
            </w:r>
            <w:r w:rsidR="00D62538" w:rsidRPr="00130358">
              <w:rPr>
                <w:lang w:eastAsia="ko-KR"/>
              </w:rPr>
              <w:t xml:space="preserve"> </w:t>
            </w:r>
            <w:r w:rsidR="003C520E" w:rsidRPr="00130358">
              <w:rPr>
                <w:lang w:eastAsia="ko-KR"/>
              </w:rPr>
              <w:t>fully</w:t>
            </w:r>
            <w:r w:rsidR="00D62538" w:rsidRPr="00130358">
              <w:rPr>
                <w:lang w:eastAsia="ko-KR"/>
              </w:rPr>
              <w:t xml:space="preserve"> </w:t>
            </w:r>
            <w:r w:rsidR="003C520E" w:rsidRPr="00130358">
              <w:rPr>
                <w:lang w:eastAsia="ko-KR"/>
              </w:rPr>
              <w:t>allocated</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a</w:t>
            </w:r>
            <w:r w:rsidR="00D62538" w:rsidRPr="00130358">
              <w:rPr>
                <w:lang w:eastAsia="ko-KR"/>
              </w:rPr>
              <w:t xml:space="preserve"> </w:t>
            </w:r>
            <w:r w:rsidR="003C520E" w:rsidRPr="00130358">
              <w:rPr>
                <w:lang w:eastAsia="ko-KR"/>
              </w:rPr>
              <w:t>constant</w:t>
            </w:r>
            <w:r w:rsidR="00D62538" w:rsidRPr="00130358">
              <w:rPr>
                <w:lang w:eastAsia="ko-KR"/>
              </w:rPr>
              <w:t xml:space="preserve"> </w:t>
            </w:r>
            <w:r w:rsidR="003C520E" w:rsidRPr="00130358">
              <w:rPr>
                <w:lang w:eastAsia="ko-KR"/>
              </w:rPr>
              <w:t>total</w:t>
            </w:r>
            <w:r w:rsidR="00D62538" w:rsidRPr="00130358">
              <w:rPr>
                <w:lang w:eastAsia="ko-KR"/>
              </w:rPr>
              <w:t xml:space="preserve"> </w:t>
            </w:r>
            <w:r w:rsidR="003C520E" w:rsidRPr="00130358">
              <w:rPr>
                <w:lang w:eastAsia="ko-KR"/>
              </w:rPr>
              <w:t>transmitted</w:t>
            </w:r>
            <w:r w:rsidR="00D62538" w:rsidRPr="00130358">
              <w:rPr>
                <w:lang w:eastAsia="ko-KR"/>
              </w:rPr>
              <w:t xml:space="preserve"> </w:t>
            </w:r>
            <w:r w:rsidR="003C520E" w:rsidRPr="00130358">
              <w:rPr>
                <w:lang w:eastAsia="ko-KR"/>
              </w:rPr>
              <w:t>power</w:t>
            </w:r>
            <w:r w:rsidR="00D62538" w:rsidRPr="00130358">
              <w:rPr>
                <w:lang w:eastAsia="ko-KR"/>
              </w:rPr>
              <w:t xml:space="preserve"> </w:t>
            </w:r>
            <w:r w:rsidR="003C520E" w:rsidRPr="00130358">
              <w:rPr>
                <w:lang w:eastAsia="ko-KR"/>
              </w:rPr>
              <w:t>spectral</w:t>
            </w:r>
            <w:r w:rsidR="00D62538" w:rsidRPr="00130358">
              <w:rPr>
                <w:lang w:eastAsia="ko-KR"/>
              </w:rPr>
              <w:t xml:space="preserve"> </w:t>
            </w:r>
            <w:r w:rsidR="003C520E" w:rsidRPr="00130358">
              <w:rPr>
                <w:lang w:eastAsia="ko-KR"/>
              </w:rPr>
              <w:t>density</w:t>
            </w:r>
            <w:r w:rsidR="00D62538" w:rsidRPr="00130358">
              <w:rPr>
                <w:lang w:eastAsia="ko-KR"/>
              </w:rPr>
              <w:t xml:space="preserve"> </w:t>
            </w:r>
            <w:r w:rsidR="003C520E" w:rsidRPr="00130358">
              <w:rPr>
                <w:lang w:eastAsia="ko-KR"/>
              </w:rPr>
              <w:t>is</w:t>
            </w:r>
            <w:r w:rsidR="00D62538" w:rsidRPr="00130358">
              <w:rPr>
                <w:lang w:eastAsia="ko-KR"/>
              </w:rPr>
              <w:t xml:space="preserve"> </w:t>
            </w:r>
            <w:r w:rsidR="003C520E" w:rsidRPr="00130358">
              <w:rPr>
                <w:lang w:eastAsia="ko-KR"/>
              </w:rPr>
              <w:t>achieved</w:t>
            </w:r>
            <w:r w:rsidR="00D62538" w:rsidRPr="00130358">
              <w:rPr>
                <w:lang w:eastAsia="ko-KR"/>
              </w:rPr>
              <w:t xml:space="preserve"> </w:t>
            </w:r>
            <w:r w:rsidR="003C520E" w:rsidRPr="00130358">
              <w:rPr>
                <w:lang w:eastAsia="ko-KR"/>
              </w:rPr>
              <w:t>for</w:t>
            </w:r>
            <w:r w:rsidR="00D62538" w:rsidRPr="00130358">
              <w:rPr>
                <w:lang w:eastAsia="ko-KR"/>
              </w:rPr>
              <w:t xml:space="preserve"> </w:t>
            </w:r>
            <w:r w:rsidR="003C520E" w:rsidRPr="00130358">
              <w:rPr>
                <w:lang w:eastAsia="ko-KR"/>
              </w:rPr>
              <w:t>all</w:t>
            </w:r>
            <w:r w:rsidR="00D62538" w:rsidRPr="00130358">
              <w:rPr>
                <w:lang w:eastAsia="ko-KR"/>
              </w:rPr>
              <w:t xml:space="preserve"> </w:t>
            </w:r>
            <w:r w:rsidR="003C520E" w:rsidRPr="00130358">
              <w:rPr>
                <w:lang w:eastAsia="ko-KR"/>
              </w:rPr>
              <w:t>OFDM</w:t>
            </w:r>
            <w:r w:rsidR="00D62538" w:rsidRPr="00130358">
              <w:rPr>
                <w:lang w:eastAsia="ko-KR"/>
              </w:rPr>
              <w:t xml:space="preserve"> </w:t>
            </w:r>
            <w:r w:rsidR="003C520E" w:rsidRPr="00130358">
              <w:rPr>
                <w:lang w:eastAsia="ko-KR"/>
              </w:rPr>
              <w:t>symbols.</w:t>
            </w:r>
          </w:p>
          <w:p w14:paraId="4B3E6F01" w14:textId="65A3DEE8" w:rsidR="003C520E" w:rsidRPr="00130358" w:rsidRDefault="00483222" w:rsidP="000835DA">
            <w:pPr>
              <w:pStyle w:val="TAN"/>
              <w:keepLines w:val="0"/>
              <w:rPr>
                <w:lang w:eastAsia="ko-KR"/>
              </w:rPr>
            </w:pPr>
            <w:r w:rsidRPr="00130358">
              <w:rPr>
                <w:lang w:eastAsia="ko-KR"/>
              </w:rPr>
              <w:t>NOTE 2:</w:t>
            </w:r>
            <w:r w:rsidR="003C520E" w:rsidRPr="00130358">
              <w:rPr>
                <w:lang w:eastAsia="ko-KR"/>
              </w:rPr>
              <w:tab/>
              <w:t>Interference</w:t>
            </w:r>
            <w:r w:rsidR="00D62538" w:rsidRPr="00130358">
              <w:rPr>
                <w:lang w:eastAsia="ko-KR"/>
              </w:rPr>
              <w:t xml:space="preserve"> </w:t>
            </w:r>
            <w:r w:rsidR="003C520E" w:rsidRPr="00130358">
              <w:rPr>
                <w:lang w:eastAsia="ko-KR"/>
              </w:rPr>
              <w:t>from</w:t>
            </w:r>
            <w:r w:rsidR="00D62538" w:rsidRPr="00130358">
              <w:rPr>
                <w:lang w:eastAsia="ko-KR"/>
              </w:rPr>
              <w:t xml:space="preserve"> </w:t>
            </w:r>
            <w:r w:rsidR="003C520E" w:rsidRPr="00130358">
              <w:rPr>
                <w:lang w:eastAsia="ko-KR"/>
              </w:rPr>
              <w:t>other</w:t>
            </w:r>
            <w:r w:rsidR="00D62538" w:rsidRPr="00130358">
              <w:rPr>
                <w:lang w:eastAsia="ko-KR"/>
              </w:rPr>
              <w:t xml:space="preserve"> </w:t>
            </w:r>
            <w:r w:rsidR="003C520E" w:rsidRPr="00130358">
              <w:rPr>
                <w:lang w:eastAsia="ko-KR"/>
              </w:rPr>
              <w:t>cells</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noise</w:t>
            </w:r>
            <w:r w:rsidR="00D62538" w:rsidRPr="00130358">
              <w:rPr>
                <w:lang w:eastAsia="ko-KR"/>
              </w:rPr>
              <w:t xml:space="preserve"> </w:t>
            </w:r>
            <w:r w:rsidR="003C520E" w:rsidRPr="00130358">
              <w:rPr>
                <w:lang w:eastAsia="ko-KR"/>
              </w:rPr>
              <w:t>sources</w:t>
            </w:r>
            <w:r w:rsidR="00D62538" w:rsidRPr="00130358">
              <w:rPr>
                <w:lang w:eastAsia="ko-KR"/>
              </w:rPr>
              <w:t xml:space="preserve"> </w:t>
            </w:r>
            <w:r w:rsidR="003C520E" w:rsidRPr="00130358">
              <w:rPr>
                <w:lang w:eastAsia="ko-KR"/>
              </w:rPr>
              <w:t>not</w:t>
            </w:r>
            <w:r w:rsidR="00D62538" w:rsidRPr="00130358">
              <w:rPr>
                <w:lang w:eastAsia="ko-KR"/>
              </w:rPr>
              <w:t xml:space="preserve"> </w:t>
            </w:r>
            <w:r w:rsidR="003C520E" w:rsidRPr="00130358">
              <w:rPr>
                <w:lang w:eastAsia="ko-KR"/>
              </w:rPr>
              <w:t>specified</w:t>
            </w:r>
            <w:r w:rsidR="00D62538" w:rsidRPr="00130358">
              <w:rPr>
                <w:lang w:eastAsia="ko-KR"/>
              </w:rPr>
              <w:t xml:space="preserve"> </w:t>
            </w:r>
            <w:r w:rsidR="003C520E" w:rsidRPr="00130358">
              <w:rPr>
                <w:lang w:eastAsia="ko-KR"/>
              </w:rPr>
              <w:t>in</w:t>
            </w:r>
            <w:r w:rsidR="00D62538" w:rsidRPr="00130358">
              <w:rPr>
                <w:lang w:eastAsia="ko-KR"/>
              </w:rPr>
              <w:t xml:space="preserve"> </w:t>
            </w:r>
            <w:r w:rsidR="003C520E" w:rsidRPr="00130358">
              <w:rPr>
                <w:lang w:eastAsia="ko-KR"/>
              </w:rPr>
              <w:t>the</w:t>
            </w:r>
            <w:r w:rsidR="00D62538" w:rsidRPr="00130358">
              <w:rPr>
                <w:lang w:eastAsia="ko-KR"/>
              </w:rPr>
              <w:t xml:space="preserve"> </w:t>
            </w:r>
            <w:r w:rsidR="003C520E" w:rsidRPr="00130358">
              <w:rPr>
                <w:lang w:eastAsia="ko-KR"/>
              </w:rPr>
              <w:t>test</w:t>
            </w:r>
            <w:r w:rsidR="00D62538" w:rsidRPr="00130358">
              <w:rPr>
                <w:lang w:eastAsia="ko-KR"/>
              </w:rPr>
              <w:t xml:space="preserve"> </w:t>
            </w:r>
            <w:r w:rsidR="003C520E" w:rsidRPr="00130358">
              <w:rPr>
                <w:lang w:eastAsia="ko-KR"/>
              </w:rPr>
              <w:t>is</w:t>
            </w:r>
            <w:r w:rsidR="00D62538" w:rsidRPr="00130358">
              <w:rPr>
                <w:lang w:eastAsia="ko-KR"/>
              </w:rPr>
              <w:t xml:space="preserve"> </w:t>
            </w:r>
            <w:r w:rsidR="003C520E" w:rsidRPr="00130358">
              <w:rPr>
                <w:lang w:eastAsia="ko-KR"/>
              </w:rPr>
              <w:t>assumed</w:t>
            </w:r>
            <w:r w:rsidR="00D62538" w:rsidRPr="00130358">
              <w:rPr>
                <w:lang w:eastAsia="ko-KR"/>
              </w:rPr>
              <w:t xml:space="preserve"> </w:t>
            </w:r>
            <w:r w:rsidR="003C520E" w:rsidRPr="00130358">
              <w:rPr>
                <w:lang w:eastAsia="ko-KR"/>
              </w:rPr>
              <w:t>to</w:t>
            </w:r>
            <w:r w:rsidR="00D62538" w:rsidRPr="00130358">
              <w:rPr>
                <w:lang w:eastAsia="ko-KR"/>
              </w:rPr>
              <w:t xml:space="preserve"> </w:t>
            </w:r>
            <w:r w:rsidR="003C520E" w:rsidRPr="00130358">
              <w:rPr>
                <w:lang w:eastAsia="ko-KR"/>
              </w:rPr>
              <w:t>be</w:t>
            </w:r>
            <w:r w:rsidR="00D62538" w:rsidRPr="00130358">
              <w:rPr>
                <w:lang w:eastAsia="ko-KR"/>
              </w:rPr>
              <w:t xml:space="preserve"> </w:t>
            </w:r>
            <w:r w:rsidR="003C520E" w:rsidRPr="00130358">
              <w:rPr>
                <w:lang w:eastAsia="ko-KR"/>
              </w:rPr>
              <w:t>constant</w:t>
            </w:r>
            <w:r w:rsidR="00D62538" w:rsidRPr="00130358">
              <w:rPr>
                <w:lang w:eastAsia="ko-KR"/>
              </w:rPr>
              <w:t xml:space="preserve"> </w:t>
            </w:r>
            <w:r w:rsidR="003C520E" w:rsidRPr="00130358">
              <w:rPr>
                <w:lang w:eastAsia="ko-KR"/>
              </w:rPr>
              <w:t>over</w:t>
            </w:r>
            <w:r w:rsidR="00D62538" w:rsidRPr="00130358">
              <w:rPr>
                <w:lang w:eastAsia="ko-KR"/>
              </w:rPr>
              <w:t xml:space="preserve"> </w:t>
            </w:r>
            <w:r w:rsidR="003C520E" w:rsidRPr="00130358">
              <w:rPr>
                <w:lang w:eastAsia="ko-KR"/>
              </w:rPr>
              <w:t>subcarriers</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time</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shall</w:t>
            </w:r>
            <w:r w:rsidR="00D62538" w:rsidRPr="00130358">
              <w:rPr>
                <w:lang w:eastAsia="ko-KR"/>
              </w:rPr>
              <w:t xml:space="preserve"> </w:t>
            </w:r>
            <w:r w:rsidR="003C520E" w:rsidRPr="00130358">
              <w:rPr>
                <w:lang w:eastAsia="ko-KR"/>
              </w:rPr>
              <w:t>be</w:t>
            </w:r>
            <w:r w:rsidR="00D62538" w:rsidRPr="00130358">
              <w:rPr>
                <w:lang w:eastAsia="ko-KR"/>
              </w:rPr>
              <w:t xml:space="preserve"> </w:t>
            </w:r>
            <w:r w:rsidR="007E63F7" w:rsidRPr="00130358">
              <w:rPr>
                <w:lang w:eastAsia="ko-KR"/>
              </w:rPr>
              <w:t>modelled</w:t>
            </w:r>
            <w:r w:rsidR="00D62538" w:rsidRPr="00130358">
              <w:rPr>
                <w:lang w:eastAsia="ko-KR"/>
              </w:rPr>
              <w:t xml:space="preserve"> </w:t>
            </w:r>
            <w:r w:rsidR="003C520E" w:rsidRPr="00130358">
              <w:rPr>
                <w:lang w:eastAsia="ko-KR"/>
              </w:rPr>
              <w:t>as</w:t>
            </w:r>
            <w:r w:rsidR="00D62538" w:rsidRPr="00130358">
              <w:rPr>
                <w:lang w:eastAsia="ko-KR"/>
              </w:rPr>
              <w:t xml:space="preserve"> </w:t>
            </w:r>
            <w:r w:rsidR="003C520E" w:rsidRPr="00130358">
              <w:rPr>
                <w:lang w:eastAsia="ko-KR"/>
              </w:rPr>
              <w:t>AWGN</w:t>
            </w:r>
            <w:r w:rsidR="00D62538" w:rsidRPr="00130358">
              <w:rPr>
                <w:lang w:eastAsia="ko-KR"/>
              </w:rPr>
              <w:t xml:space="preserve"> </w:t>
            </w:r>
            <w:r w:rsidR="003C520E" w:rsidRPr="00130358">
              <w:rPr>
                <w:lang w:eastAsia="ko-KR"/>
              </w:rPr>
              <w:t>of</w:t>
            </w:r>
            <w:r w:rsidR="00D62538" w:rsidRPr="00130358">
              <w:rPr>
                <w:lang w:eastAsia="ko-KR"/>
              </w:rPr>
              <w:t xml:space="preserve"> </w:t>
            </w:r>
            <w:r w:rsidR="003C520E" w:rsidRPr="00130358">
              <w:rPr>
                <w:lang w:eastAsia="ko-KR"/>
              </w:rPr>
              <w:t>appropriate</w:t>
            </w:r>
            <w:r w:rsidR="00D62538" w:rsidRPr="00130358">
              <w:rPr>
                <w:lang w:eastAsia="ko-KR"/>
              </w:rPr>
              <w:t xml:space="preserve"> </w:t>
            </w:r>
            <w:r w:rsidR="003C520E" w:rsidRPr="00130358">
              <w:rPr>
                <w:lang w:eastAsia="ko-KR"/>
              </w:rPr>
              <w:t>power</w:t>
            </w:r>
            <w:r w:rsidR="00D62538" w:rsidRPr="00130358">
              <w:rPr>
                <w:lang w:eastAsia="ko-KR"/>
              </w:rPr>
              <w:t xml:space="preserve"> </w:t>
            </w:r>
            <w:r w:rsidR="003C520E" w:rsidRPr="00130358">
              <w:rPr>
                <w:lang w:eastAsia="ko-KR"/>
              </w:rPr>
              <w:t>for</w:t>
            </w:r>
            <w:r w:rsidR="00D62538" w:rsidRPr="00130358">
              <w:rPr>
                <w:lang w:eastAsia="ko-KR"/>
              </w:rPr>
              <w:t xml:space="preserve"> </w:t>
            </w:r>
            <w:r w:rsidR="003C520E" w:rsidRPr="00130358">
              <w:rPr>
                <w:position w:val="-12"/>
                <w:lang w:eastAsia="ko-KR"/>
              </w:rPr>
              <w:object w:dxaOrig="400" w:dyaOrig="360" w14:anchorId="6D1EFAD5">
                <v:shape id="_x0000_i1050" type="#_x0000_t75" style="width:20.25pt;height:18.75pt" o:ole="" fillcolor="window">
                  <v:imagedata r:id="rId7" o:title=""/>
                </v:shape>
                <o:OLEObject Type="Embed" ProgID="Equation.3" ShapeID="_x0000_i1050" DrawAspect="Content" ObjectID="_1736593541" r:id="rId36"/>
              </w:object>
            </w:r>
            <w:r w:rsidR="00D62538" w:rsidRPr="00130358">
              <w:rPr>
                <w:lang w:eastAsia="ko-KR"/>
              </w:rPr>
              <w:t xml:space="preserve"> </w:t>
            </w:r>
            <w:r w:rsidR="003C520E" w:rsidRPr="00130358">
              <w:rPr>
                <w:lang w:eastAsia="ko-KR"/>
              </w:rPr>
              <w:t>to</w:t>
            </w:r>
            <w:r w:rsidR="00D62538" w:rsidRPr="00130358">
              <w:rPr>
                <w:lang w:eastAsia="ko-KR"/>
              </w:rPr>
              <w:t xml:space="preserve"> </w:t>
            </w:r>
            <w:r w:rsidR="003C520E" w:rsidRPr="00130358">
              <w:rPr>
                <w:lang w:eastAsia="ko-KR"/>
              </w:rPr>
              <w:t>be</w:t>
            </w:r>
            <w:r w:rsidR="00D62538" w:rsidRPr="00130358">
              <w:rPr>
                <w:lang w:eastAsia="ko-KR"/>
              </w:rPr>
              <w:t xml:space="preserve"> </w:t>
            </w:r>
            <w:r w:rsidR="003C520E" w:rsidRPr="00130358">
              <w:rPr>
                <w:lang w:eastAsia="ko-KR"/>
              </w:rPr>
              <w:t>fulfilled.</w:t>
            </w:r>
          </w:p>
          <w:p w14:paraId="35354DF6" w14:textId="0CAC5020" w:rsidR="003C520E" w:rsidRPr="00130358" w:rsidRDefault="00483222" w:rsidP="000835DA">
            <w:pPr>
              <w:pStyle w:val="TAN"/>
              <w:keepLines w:val="0"/>
              <w:rPr>
                <w:lang w:eastAsia="ko-KR"/>
              </w:rPr>
            </w:pPr>
            <w:r w:rsidRPr="00130358">
              <w:rPr>
                <w:lang w:eastAsia="ko-KR"/>
              </w:rPr>
              <w:t>NOTE 3:</w:t>
            </w:r>
            <w:r w:rsidR="003C520E" w:rsidRPr="00130358">
              <w:rPr>
                <w:lang w:eastAsia="ko-KR"/>
              </w:rPr>
              <w:tab/>
              <w:t>RSRP</w:t>
            </w:r>
            <w:r w:rsidR="00D62538" w:rsidRPr="00130358">
              <w:rPr>
                <w:lang w:eastAsia="ko-KR"/>
              </w:rPr>
              <w:t xml:space="preserve"> </w:t>
            </w:r>
            <w:r w:rsidR="003C520E" w:rsidRPr="00130358">
              <w:rPr>
                <w:lang w:eastAsia="ko-KR"/>
              </w:rPr>
              <w:t>and</w:t>
            </w:r>
            <w:r w:rsidR="00D62538" w:rsidRPr="00130358">
              <w:rPr>
                <w:lang w:eastAsia="ko-KR"/>
              </w:rPr>
              <w:t xml:space="preserve"> </w:t>
            </w:r>
            <w:r w:rsidR="003C520E" w:rsidRPr="00130358">
              <w:rPr>
                <w:lang w:eastAsia="ko-KR"/>
              </w:rPr>
              <w:t>SCH_RP</w:t>
            </w:r>
            <w:r w:rsidR="00D62538" w:rsidRPr="00130358">
              <w:rPr>
                <w:lang w:eastAsia="ko-KR"/>
              </w:rPr>
              <w:t xml:space="preserve"> </w:t>
            </w:r>
            <w:r w:rsidR="003C520E" w:rsidRPr="00130358">
              <w:rPr>
                <w:lang w:eastAsia="ko-KR"/>
              </w:rPr>
              <w:t>levels</w:t>
            </w:r>
            <w:r w:rsidR="00D62538" w:rsidRPr="00130358">
              <w:rPr>
                <w:lang w:eastAsia="ko-KR"/>
              </w:rPr>
              <w:t xml:space="preserve"> </w:t>
            </w:r>
            <w:r w:rsidR="003C520E" w:rsidRPr="00130358">
              <w:rPr>
                <w:lang w:eastAsia="ko-KR"/>
              </w:rPr>
              <w:t>have</w:t>
            </w:r>
            <w:r w:rsidR="00D62538" w:rsidRPr="00130358">
              <w:rPr>
                <w:lang w:eastAsia="ko-KR"/>
              </w:rPr>
              <w:t xml:space="preserve"> </w:t>
            </w:r>
            <w:r w:rsidR="003C520E" w:rsidRPr="00130358">
              <w:rPr>
                <w:lang w:eastAsia="ko-KR"/>
              </w:rPr>
              <w:t>been</w:t>
            </w:r>
            <w:r w:rsidR="00D62538" w:rsidRPr="00130358">
              <w:rPr>
                <w:lang w:eastAsia="ko-KR"/>
              </w:rPr>
              <w:t xml:space="preserve"> </w:t>
            </w:r>
            <w:r w:rsidR="003C520E" w:rsidRPr="00130358">
              <w:rPr>
                <w:lang w:eastAsia="ko-KR"/>
              </w:rPr>
              <w:t>derived</w:t>
            </w:r>
            <w:r w:rsidR="00D62538" w:rsidRPr="00130358">
              <w:rPr>
                <w:lang w:eastAsia="ko-KR"/>
              </w:rPr>
              <w:t xml:space="preserve"> </w:t>
            </w:r>
            <w:r w:rsidR="003C520E" w:rsidRPr="00130358">
              <w:rPr>
                <w:lang w:eastAsia="ko-KR"/>
              </w:rPr>
              <w:t>from</w:t>
            </w:r>
            <w:r w:rsidR="00D62538" w:rsidRPr="00130358">
              <w:rPr>
                <w:lang w:eastAsia="ko-KR"/>
              </w:rPr>
              <w:t xml:space="preserve"> </w:t>
            </w:r>
            <w:r w:rsidR="003C520E" w:rsidRPr="00130358">
              <w:rPr>
                <w:lang w:eastAsia="ko-KR"/>
              </w:rPr>
              <w:t>other</w:t>
            </w:r>
            <w:r w:rsidR="00D62538" w:rsidRPr="00130358">
              <w:rPr>
                <w:lang w:eastAsia="ko-KR"/>
              </w:rPr>
              <w:t xml:space="preserve"> </w:t>
            </w:r>
            <w:r w:rsidR="003C520E" w:rsidRPr="00130358">
              <w:rPr>
                <w:lang w:eastAsia="ko-KR"/>
              </w:rPr>
              <w:t>parameters</w:t>
            </w:r>
            <w:r w:rsidR="00D62538" w:rsidRPr="00130358">
              <w:rPr>
                <w:lang w:eastAsia="ko-KR"/>
              </w:rPr>
              <w:t xml:space="preserve"> </w:t>
            </w:r>
            <w:r w:rsidR="003C520E" w:rsidRPr="00130358">
              <w:rPr>
                <w:lang w:eastAsia="ko-KR"/>
              </w:rPr>
              <w:t>for</w:t>
            </w:r>
            <w:r w:rsidR="00D62538" w:rsidRPr="00130358">
              <w:rPr>
                <w:lang w:eastAsia="ko-KR"/>
              </w:rPr>
              <w:t xml:space="preserve"> </w:t>
            </w:r>
            <w:r w:rsidR="003C520E" w:rsidRPr="00130358">
              <w:rPr>
                <w:lang w:eastAsia="ko-KR"/>
              </w:rPr>
              <w:t>information</w:t>
            </w:r>
            <w:r w:rsidR="00D62538" w:rsidRPr="00130358">
              <w:rPr>
                <w:lang w:eastAsia="ko-KR"/>
              </w:rPr>
              <w:t xml:space="preserve"> </w:t>
            </w:r>
            <w:r w:rsidR="003C520E" w:rsidRPr="00130358">
              <w:rPr>
                <w:lang w:eastAsia="ko-KR"/>
              </w:rPr>
              <w:t>purposes.</w:t>
            </w:r>
            <w:r w:rsidR="00D62538" w:rsidRPr="00130358">
              <w:rPr>
                <w:lang w:eastAsia="ko-KR"/>
              </w:rPr>
              <w:t xml:space="preserve"> </w:t>
            </w:r>
            <w:r w:rsidR="003C520E" w:rsidRPr="00130358">
              <w:rPr>
                <w:lang w:eastAsia="ko-KR"/>
              </w:rPr>
              <w:t>They</w:t>
            </w:r>
            <w:r w:rsidR="00D62538" w:rsidRPr="00130358">
              <w:rPr>
                <w:lang w:eastAsia="ko-KR"/>
              </w:rPr>
              <w:t xml:space="preserve"> </w:t>
            </w:r>
            <w:r w:rsidR="003C520E" w:rsidRPr="00130358">
              <w:rPr>
                <w:lang w:eastAsia="ko-KR"/>
              </w:rPr>
              <w:t>are</w:t>
            </w:r>
            <w:r w:rsidR="00D62538" w:rsidRPr="00130358">
              <w:rPr>
                <w:lang w:eastAsia="ko-KR"/>
              </w:rPr>
              <w:t xml:space="preserve"> </w:t>
            </w:r>
            <w:r w:rsidR="003C520E" w:rsidRPr="00130358">
              <w:rPr>
                <w:lang w:eastAsia="ko-KR"/>
              </w:rPr>
              <w:t>not</w:t>
            </w:r>
            <w:r w:rsidR="00D62538" w:rsidRPr="00130358">
              <w:rPr>
                <w:lang w:eastAsia="ko-KR"/>
              </w:rPr>
              <w:t xml:space="preserve"> </w:t>
            </w:r>
            <w:r w:rsidR="003C520E" w:rsidRPr="00130358">
              <w:rPr>
                <w:lang w:eastAsia="ko-KR"/>
              </w:rPr>
              <w:t>settable</w:t>
            </w:r>
            <w:r w:rsidR="00D62538" w:rsidRPr="00130358">
              <w:rPr>
                <w:lang w:eastAsia="ko-KR"/>
              </w:rPr>
              <w:t xml:space="preserve"> </w:t>
            </w:r>
            <w:r w:rsidR="003C520E" w:rsidRPr="00130358">
              <w:rPr>
                <w:lang w:eastAsia="ko-KR"/>
              </w:rPr>
              <w:t>parameters</w:t>
            </w:r>
            <w:r w:rsidR="00D62538" w:rsidRPr="00130358">
              <w:rPr>
                <w:lang w:eastAsia="ko-KR"/>
              </w:rPr>
              <w:t xml:space="preserve"> </w:t>
            </w:r>
            <w:r w:rsidR="003C520E" w:rsidRPr="00130358">
              <w:rPr>
                <w:lang w:eastAsia="ko-KR"/>
              </w:rPr>
              <w:t>themselves.</w:t>
            </w:r>
          </w:p>
        </w:tc>
      </w:tr>
    </w:tbl>
    <w:p w14:paraId="6D631C91" w14:textId="77777777" w:rsidR="003C520E" w:rsidRPr="00130358" w:rsidRDefault="003C520E" w:rsidP="00D62538"/>
    <w:p w14:paraId="0E4BD6B2" w14:textId="77777777" w:rsidR="00123ECE" w:rsidRPr="00130358" w:rsidRDefault="00123ECE" w:rsidP="00D62538">
      <w:pPr>
        <w:pStyle w:val="Heading2"/>
        <w:keepNext w:val="0"/>
        <w:keepLines w:val="0"/>
      </w:pPr>
      <w:r w:rsidRPr="00130358">
        <w:t>9.</w:t>
      </w:r>
      <w:r w:rsidRPr="00130358">
        <w:rPr>
          <w:lang w:eastAsia="zh-CN"/>
        </w:rPr>
        <w:t>5</w:t>
      </w:r>
      <w:r w:rsidRPr="00130358">
        <w:tab/>
      </w:r>
      <w:r w:rsidRPr="00130358">
        <w:rPr>
          <w:lang w:eastAsia="zh-CN"/>
        </w:rPr>
        <w:t>UTRAN TDD P-CCPCH RSCP</w:t>
      </w:r>
      <w:r w:rsidRPr="00130358" w:rsidDel="00802201">
        <w:t xml:space="preserve"> </w:t>
      </w:r>
    </w:p>
    <w:p w14:paraId="0E78336C" w14:textId="1D24A983" w:rsidR="00123ECE" w:rsidRPr="00130358" w:rsidRDefault="00123ECE" w:rsidP="00D62538">
      <w:pPr>
        <w:pStyle w:val="Heading3"/>
        <w:keepNext w:val="0"/>
        <w:keepLines w:val="0"/>
      </w:pPr>
      <w:r w:rsidRPr="00130358">
        <w:t>9.5.1</w:t>
      </w:r>
      <w:r w:rsidRPr="00130358">
        <w:tab/>
        <w:t xml:space="preserve">E-UTRAN FDD </w:t>
      </w:r>
      <w:r w:rsidR="00483222" w:rsidRPr="00130358">
        <w:t>-</w:t>
      </w:r>
      <w:r w:rsidRPr="00130358">
        <w:t xml:space="preserve"> UTRA TDD P-CCPCH RSCP absolute accuracy </w:t>
      </w:r>
    </w:p>
    <w:p w14:paraId="34597806" w14:textId="77777777" w:rsidR="00123ECE" w:rsidRPr="00130358" w:rsidRDefault="00123ECE" w:rsidP="00D62538">
      <w:pPr>
        <w:pStyle w:val="Heading4"/>
        <w:keepNext w:val="0"/>
        <w:keepLines w:val="0"/>
      </w:pPr>
      <w:r w:rsidRPr="00130358">
        <w:t>9.5.1.1</w:t>
      </w:r>
      <w:r w:rsidRPr="00130358">
        <w:tab/>
        <w:t>Test purpose</w:t>
      </w:r>
    </w:p>
    <w:p w14:paraId="675E4416" w14:textId="77777777" w:rsidR="00123ECE" w:rsidRPr="00130358" w:rsidRDefault="00123ECE" w:rsidP="00D62538">
      <w:pPr>
        <w:rPr>
          <w:rFonts w:cs="v4.2.0"/>
        </w:rPr>
      </w:pPr>
      <w:r w:rsidRPr="00130358">
        <w:rPr>
          <w:rFonts w:cs="v4.2.0"/>
          <w:lang w:eastAsia="zh-CN"/>
        </w:rPr>
        <w:t>To</w:t>
      </w:r>
      <w:r w:rsidRPr="00130358">
        <w:rPr>
          <w:rFonts w:cs="v4.2.0"/>
        </w:rPr>
        <w:t xml:space="preserve"> verify that the </w:t>
      </w:r>
      <w:r w:rsidRPr="00130358">
        <w:t xml:space="preserve">UTRAN TDD P-CCPCH RSCP </w:t>
      </w:r>
      <w:r w:rsidRPr="00130358">
        <w:rPr>
          <w:rFonts w:cs="v4.2.0"/>
        </w:rPr>
        <w:t>absolute measurement accuracy is within the specified limits.</w:t>
      </w:r>
    </w:p>
    <w:p w14:paraId="2666EBE4" w14:textId="77777777" w:rsidR="00123ECE" w:rsidRPr="00130358" w:rsidRDefault="00123ECE" w:rsidP="00D62538">
      <w:pPr>
        <w:pStyle w:val="Heading4"/>
        <w:keepNext w:val="0"/>
        <w:keepLines w:val="0"/>
      </w:pPr>
      <w:r w:rsidRPr="00130358">
        <w:t>9.5.1.2</w:t>
      </w:r>
      <w:r w:rsidRPr="00130358">
        <w:tab/>
        <w:t>Test applicability</w:t>
      </w:r>
    </w:p>
    <w:p w14:paraId="557452E2" w14:textId="77777777" w:rsidR="006F7083" w:rsidRPr="00130358" w:rsidRDefault="00123ECE" w:rsidP="00D62538">
      <w:r w:rsidRPr="00130358">
        <w:t>This test applies to all types of E-UTRA FDD UE release 9 and forward</w:t>
      </w:r>
      <w:r w:rsidRPr="00130358">
        <w:rPr>
          <w:lang w:eastAsia="zh-CN"/>
        </w:rPr>
        <w:t xml:space="preserve"> that support UTRA TDD</w:t>
      </w:r>
      <w:r w:rsidRPr="00130358">
        <w:t>.</w:t>
      </w:r>
      <w:r w:rsidR="00D146C1" w:rsidRPr="00130358">
        <w:t xml:space="preserve"> Applicability requires support for FGI bit 39.</w:t>
      </w:r>
    </w:p>
    <w:p w14:paraId="6A9C85C2" w14:textId="77777777" w:rsidR="00123ECE" w:rsidRPr="00130358" w:rsidRDefault="006F7083" w:rsidP="00D62538">
      <w:r w:rsidRPr="00130358">
        <w:t>This test applies to all types of E-UTRA TDD UE release 9 and forward that support UTRA TDD and not supporting UTRA FDD. Applicability requires support for FGI bit 22.</w:t>
      </w:r>
    </w:p>
    <w:p w14:paraId="11C465A1" w14:textId="77777777" w:rsidR="00123ECE" w:rsidRPr="00130358" w:rsidRDefault="00123ECE" w:rsidP="00D62538">
      <w:pPr>
        <w:pStyle w:val="Heading4"/>
        <w:keepNext w:val="0"/>
        <w:keepLines w:val="0"/>
      </w:pPr>
      <w:r w:rsidRPr="00130358">
        <w:t>9.5.1.3</w:t>
      </w:r>
      <w:r w:rsidRPr="00130358">
        <w:tab/>
        <w:t>Minimum conformance requirements</w:t>
      </w:r>
    </w:p>
    <w:p w14:paraId="367B9885" w14:textId="77777777" w:rsidR="00123ECE" w:rsidRPr="00130358" w:rsidRDefault="00123ECE" w:rsidP="00D62538">
      <w:pPr>
        <w:rPr>
          <w:rFonts w:cs="v4.2.0"/>
        </w:rPr>
      </w:pPr>
      <w:r w:rsidRPr="00130358">
        <w:rPr>
          <w:rFonts w:cs="v4.2.0"/>
        </w:rPr>
        <w:t xml:space="preserve">In RRC_CONNECTED state the accuracy requirements shall be the same as the inter-frequency measurement accuracy requirements for URAN TDD </w:t>
      </w:r>
      <w:r w:rsidRPr="00130358">
        <w:t>P-CCPCH RSCP</w:t>
      </w:r>
      <w:r w:rsidRPr="00130358">
        <w:rPr>
          <w:rFonts w:cs="v4.2.0"/>
        </w:rPr>
        <w:t xml:space="preserve"> in 3GPP TS 25.123 [22].</w:t>
      </w:r>
    </w:p>
    <w:p w14:paraId="3E9707A6" w14:textId="77777777" w:rsidR="00123ECE" w:rsidRPr="00130358" w:rsidRDefault="00123ECE" w:rsidP="00D62538">
      <w:r w:rsidRPr="00130358">
        <w:t>The accuracy requirements in table 9.5.1</w:t>
      </w:r>
      <w:r w:rsidRPr="00130358">
        <w:rPr>
          <w:lang w:eastAsia="zh-CN"/>
        </w:rPr>
        <w:t xml:space="preserve">.3-1 </w:t>
      </w:r>
      <w:r w:rsidRPr="00130358">
        <w:t>are valid under the following conditions:</w:t>
      </w:r>
    </w:p>
    <w:p w14:paraId="430D4345" w14:textId="33066607" w:rsidR="00123ECE" w:rsidRPr="00130358" w:rsidRDefault="00123ECE" w:rsidP="00483222">
      <w:pPr>
        <w:pStyle w:val="B1"/>
      </w:pPr>
      <w:r w:rsidRPr="00130358">
        <w:t xml:space="preserve">P-CCPCH RSCP </w:t>
      </w:r>
      <w:r w:rsidRPr="00130358">
        <w:sym w:font="Symbol" w:char="F0B3"/>
      </w:r>
      <w:r w:rsidRPr="00130358">
        <w:t xml:space="preserve"> -102 dBm</w:t>
      </w:r>
    </w:p>
    <w:p w14:paraId="6EDA9158" w14:textId="1784DC7C" w:rsidR="00123ECE" w:rsidRPr="00130358" w:rsidRDefault="00123ECE" w:rsidP="00483222">
      <w:pPr>
        <w:pStyle w:val="B1"/>
      </w:pPr>
      <w:r w:rsidRPr="00130358">
        <w:t xml:space="preserve">P-CCPCH </w:t>
      </w:r>
      <w:proofErr w:type="spellStart"/>
      <w:r w:rsidRPr="00130358">
        <w:t>Ec</w:t>
      </w:r>
      <w:proofErr w:type="spellEnd"/>
      <w:r w:rsidRPr="00130358">
        <w:t xml:space="preserve">/Io </w:t>
      </w:r>
      <w:r w:rsidRPr="00130358">
        <w:rPr>
          <w:u w:val="single"/>
        </w:rPr>
        <w:t>&gt;</w:t>
      </w:r>
      <w:r w:rsidRPr="00130358">
        <w:t xml:space="preserve"> -8 dB</w:t>
      </w:r>
    </w:p>
    <w:p w14:paraId="5206D0A8" w14:textId="5F0B2E87" w:rsidR="00123ECE" w:rsidRPr="00130358" w:rsidRDefault="00123ECE" w:rsidP="00483222">
      <w:pPr>
        <w:pStyle w:val="B1"/>
      </w:pPr>
      <w:proofErr w:type="spellStart"/>
      <w:r w:rsidRPr="00130358">
        <w:t>DwPCH_Ec</w:t>
      </w:r>
      <w:proofErr w:type="spellEnd"/>
      <w:r w:rsidRPr="00130358">
        <w:t xml:space="preserve">/Io </w:t>
      </w:r>
      <w:r w:rsidRPr="00130358">
        <w:rPr>
          <w:u w:val="single"/>
        </w:rPr>
        <w:t>&gt;</w:t>
      </w:r>
      <w:r w:rsidRPr="00130358">
        <w:t xml:space="preserve"> -5 dB</w:t>
      </w:r>
    </w:p>
    <w:p w14:paraId="6A7FA840" w14:textId="77777777" w:rsidR="00123ECE" w:rsidRPr="00130358" w:rsidRDefault="00123ECE" w:rsidP="00D62538">
      <w:pPr>
        <w:pStyle w:val="TH"/>
        <w:keepNext w:val="0"/>
        <w:keepLines w:val="0"/>
      </w:pPr>
      <w:r w:rsidRPr="00130358">
        <w:rPr>
          <w:rFonts w:cs="v4.2.0"/>
        </w:rPr>
        <w:t>Table 9.5.1</w:t>
      </w:r>
      <w:r w:rsidRPr="00130358">
        <w:rPr>
          <w:rFonts w:cs="v4.2.0"/>
          <w:lang w:eastAsia="zh-CN"/>
        </w:rPr>
        <w:t>.3-1</w:t>
      </w:r>
      <w:r w:rsidRPr="00130358">
        <w:rPr>
          <w:rFonts w:cs="v4.2.0"/>
        </w:rPr>
        <w:t xml:space="preserve">: </w:t>
      </w:r>
      <w:r w:rsidRPr="00130358">
        <w:t>UTRAN TDD P-CCPCH absolute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984"/>
        <w:gridCol w:w="2127"/>
        <w:gridCol w:w="1376"/>
      </w:tblGrid>
      <w:tr w:rsidR="00123ECE" w:rsidRPr="00130358" w14:paraId="6F851336" w14:textId="77777777" w:rsidTr="00D62538">
        <w:trPr>
          <w:cantSplit/>
          <w:jc w:val="center"/>
        </w:trPr>
        <w:tc>
          <w:tcPr>
            <w:tcW w:w="2605" w:type="dxa"/>
            <w:vMerge w:val="restart"/>
            <w:vAlign w:val="center"/>
          </w:tcPr>
          <w:p w14:paraId="3E669CAE" w14:textId="77777777" w:rsidR="00123ECE" w:rsidRPr="00130358" w:rsidRDefault="00123ECE" w:rsidP="00D62538">
            <w:pPr>
              <w:pStyle w:val="TAH"/>
              <w:keepNext w:val="0"/>
              <w:keepLines w:val="0"/>
            </w:pPr>
            <w:r w:rsidRPr="00130358">
              <w:t>Parameter</w:t>
            </w:r>
          </w:p>
        </w:tc>
        <w:tc>
          <w:tcPr>
            <w:tcW w:w="1189" w:type="dxa"/>
            <w:vMerge w:val="restart"/>
            <w:vAlign w:val="center"/>
          </w:tcPr>
          <w:p w14:paraId="01959B9A" w14:textId="77777777" w:rsidR="00123ECE" w:rsidRPr="00130358" w:rsidRDefault="00123ECE" w:rsidP="00D62538">
            <w:pPr>
              <w:pStyle w:val="TAH"/>
              <w:keepNext w:val="0"/>
              <w:keepLines w:val="0"/>
            </w:pPr>
            <w:r w:rsidRPr="00130358">
              <w:t>Unit</w:t>
            </w:r>
          </w:p>
        </w:tc>
        <w:tc>
          <w:tcPr>
            <w:tcW w:w="4111" w:type="dxa"/>
            <w:gridSpan w:val="2"/>
            <w:vAlign w:val="center"/>
          </w:tcPr>
          <w:p w14:paraId="637F14FF" w14:textId="0AB747CF"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376" w:type="dxa"/>
          </w:tcPr>
          <w:p w14:paraId="1D55615E" w14:textId="77777777" w:rsidR="00123ECE" w:rsidRPr="00130358" w:rsidRDefault="00123ECE" w:rsidP="00D62538">
            <w:pPr>
              <w:pStyle w:val="TAH"/>
              <w:keepNext w:val="0"/>
              <w:keepLines w:val="0"/>
            </w:pPr>
            <w:r w:rsidRPr="00130358">
              <w:t>Conditions</w:t>
            </w:r>
          </w:p>
        </w:tc>
      </w:tr>
      <w:tr w:rsidR="00123ECE" w:rsidRPr="00130358" w14:paraId="6932768E" w14:textId="77777777" w:rsidTr="00D62538">
        <w:trPr>
          <w:cantSplit/>
          <w:jc w:val="center"/>
        </w:trPr>
        <w:tc>
          <w:tcPr>
            <w:tcW w:w="2605" w:type="dxa"/>
            <w:vMerge/>
            <w:vAlign w:val="center"/>
          </w:tcPr>
          <w:p w14:paraId="5F3EE412" w14:textId="77777777" w:rsidR="00123ECE" w:rsidRPr="00130358" w:rsidRDefault="00123ECE" w:rsidP="00D62538">
            <w:pPr>
              <w:pStyle w:val="TAH"/>
              <w:keepNext w:val="0"/>
              <w:keepLines w:val="0"/>
            </w:pPr>
          </w:p>
        </w:tc>
        <w:tc>
          <w:tcPr>
            <w:tcW w:w="1189" w:type="dxa"/>
            <w:vMerge/>
          </w:tcPr>
          <w:p w14:paraId="0AC05E49" w14:textId="77777777" w:rsidR="00123ECE" w:rsidRPr="00130358" w:rsidRDefault="00123ECE" w:rsidP="00D62538">
            <w:pPr>
              <w:pStyle w:val="TAH"/>
              <w:keepNext w:val="0"/>
              <w:keepLines w:val="0"/>
            </w:pPr>
          </w:p>
        </w:tc>
        <w:tc>
          <w:tcPr>
            <w:tcW w:w="1984" w:type="dxa"/>
            <w:vAlign w:val="center"/>
          </w:tcPr>
          <w:p w14:paraId="10EDBE89" w14:textId="2A1A707A"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2127" w:type="dxa"/>
            <w:vAlign w:val="center"/>
          </w:tcPr>
          <w:p w14:paraId="0BB34119" w14:textId="36B82DE3"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376" w:type="dxa"/>
          </w:tcPr>
          <w:p w14:paraId="76D51FD0" w14:textId="5A5A7EB0" w:rsidR="00123ECE" w:rsidRPr="00130358" w:rsidRDefault="00123ECE" w:rsidP="00D62538">
            <w:pPr>
              <w:pStyle w:val="TAH"/>
              <w:keepNext w:val="0"/>
              <w:keepLines w:val="0"/>
            </w:pPr>
            <w:r w:rsidRPr="00130358">
              <w:t>Io</w:t>
            </w:r>
            <w:r w:rsidR="00D62538" w:rsidRPr="00130358">
              <w:t xml:space="preserve"> </w:t>
            </w:r>
            <w:r w:rsidRPr="00130358">
              <w:t>[dBm/</w:t>
            </w:r>
            <w:r w:rsidR="00D62538" w:rsidRPr="00130358">
              <w:t xml:space="preserve"> </w:t>
            </w:r>
            <w:r w:rsidRPr="00130358">
              <w:t>1.28</w:t>
            </w:r>
            <w:r w:rsidR="00D62538" w:rsidRPr="00130358">
              <w:t xml:space="preserve"> </w:t>
            </w:r>
            <w:r w:rsidRPr="00130358">
              <w:t>MHz]</w:t>
            </w:r>
          </w:p>
        </w:tc>
      </w:tr>
      <w:tr w:rsidR="00123ECE" w:rsidRPr="00130358" w14:paraId="5EADD63F" w14:textId="77777777" w:rsidTr="00D62538">
        <w:trPr>
          <w:cantSplit/>
          <w:jc w:val="center"/>
        </w:trPr>
        <w:tc>
          <w:tcPr>
            <w:tcW w:w="2605" w:type="dxa"/>
            <w:vMerge w:val="restart"/>
            <w:vAlign w:val="center"/>
          </w:tcPr>
          <w:p w14:paraId="4FFB1980" w14:textId="77777777" w:rsidR="00123ECE" w:rsidRPr="00130358" w:rsidRDefault="00123ECE" w:rsidP="00D62538">
            <w:pPr>
              <w:pStyle w:val="TAL"/>
              <w:keepNext w:val="0"/>
              <w:keepLines w:val="0"/>
            </w:pPr>
            <w:r w:rsidRPr="00130358">
              <w:t>P-CCPCH_RSCP</w:t>
            </w:r>
          </w:p>
        </w:tc>
        <w:tc>
          <w:tcPr>
            <w:tcW w:w="1189" w:type="dxa"/>
          </w:tcPr>
          <w:p w14:paraId="6F0E1D43" w14:textId="77777777" w:rsidR="00123ECE" w:rsidRPr="00130358" w:rsidRDefault="00123ECE" w:rsidP="00D62538">
            <w:pPr>
              <w:pStyle w:val="TAC"/>
              <w:keepNext w:val="0"/>
              <w:keepLines w:val="0"/>
            </w:pPr>
            <w:r w:rsidRPr="00130358">
              <w:t>dBm</w:t>
            </w:r>
          </w:p>
        </w:tc>
        <w:tc>
          <w:tcPr>
            <w:tcW w:w="1984" w:type="dxa"/>
            <w:vAlign w:val="center"/>
          </w:tcPr>
          <w:p w14:paraId="0B858469" w14:textId="0FD605BB"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2127" w:type="dxa"/>
            <w:vAlign w:val="center"/>
          </w:tcPr>
          <w:p w14:paraId="1C35675F" w14:textId="32493699"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376" w:type="dxa"/>
          </w:tcPr>
          <w:p w14:paraId="47CB55F8" w14:textId="77777777" w:rsidR="00123ECE" w:rsidRPr="00130358" w:rsidRDefault="00123ECE" w:rsidP="00D62538">
            <w:pPr>
              <w:pStyle w:val="TAC"/>
              <w:keepNext w:val="0"/>
              <w:keepLines w:val="0"/>
            </w:pPr>
            <w:r w:rsidRPr="00130358">
              <w:t>-94...-70</w:t>
            </w:r>
          </w:p>
        </w:tc>
      </w:tr>
      <w:tr w:rsidR="00123ECE" w:rsidRPr="00130358" w14:paraId="5D18754F" w14:textId="77777777" w:rsidTr="00D62538">
        <w:trPr>
          <w:cantSplit/>
          <w:jc w:val="center"/>
        </w:trPr>
        <w:tc>
          <w:tcPr>
            <w:tcW w:w="2605" w:type="dxa"/>
            <w:vMerge/>
            <w:vAlign w:val="center"/>
          </w:tcPr>
          <w:p w14:paraId="4E010FD8" w14:textId="77777777" w:rsidR="00123ECE" w:rsidRPr="00130358" w:rsidRDefault="00123ECE" w:rsidP="00D62538">
            <w:pPr>
              <w:pStyle w:val="TAC"/>
              <w:keepNext w:val="0"/>
              <w:keepLines w:val="0"/>
            </w:pPr>
          </w:p>
        </w:tc>
        <w:tc>
          <w:tcPr>
            <w:tcW w:w="1189" w:type="dxa"/>
          </w:tcPr>
          <w:p w14:paraId="19C9ACF5" w14:textId="77777777" w:rsidR="00123ECE" w:rsidRPr="00130358" w:rsidRDefault="00123ECE" w:rsidP="00D62538">
            <w:pPr>
              <w:pStyle w:val="TAC"/>
              <w:keepNext w:val="0"/>
              <w:keepLines w:val="0"/>
            </w:pPr>
            <w:r w:rsidRPr="00130358">
              <w:t>dBm</w:t>
            </w:r>
          </w:p>
        </w:tc>
        <w:tc>
          <w:tcPr>
            <w:tcW w:w="1984" w:type="dxa"/>
            <w:vAlign w:val="center"/>
          </w:tcPr>
          <w:p w14:paraId="68FD0486" w14:textId="47722AF8" w:rsidR="00123ECE" w:rsidRPr="00130358" w:rsidRDefault="00123ECE" w:rsidP="00D62538">
            <w:pPr>
              <w:pStyle w:val="TAC"/>
              <w:keepNext w:val="0"/>
              <w:keepLines w:val="0"/>
            </w:pPr>
            <w:r w:rsidRPr="00130358">
              <w:sym w:font="Symbol" w:char="F0B1"/>
            </w:r>
            <w:r w:rsidR="00D62538" w:rsidRPr="00130358">
              <w:t xml:space="preserve"> </w:t>
            </w:r>
            <w:r w:rsidRPr="00130358">
              <w:t>8</w:t>
            </w:r>
            <w:r w:rsidR="00D62538" w:rsidRPr="00130358">
              <w:t xml:space="preserve"> </w:t>
            </w:r>
          </w:p>
        </w:tc>
        <w:tc>
          <w:tcPr>
            <w:tcW w:w="2127" w:type="dxa"/>
            <w:vAlign w:val="center"/>
          </w:tcPr>
          <w:p w14:paraId="4DA37A7F" w14:textId="1EC0A707" w:rsidR="00123ECE" w:rsidRPr="00130358" w:rsidRDefault="00123ECE" w:rsidP="00D62538">
            <w:pPr>
              <w:pStyle w:val="TAC"/>
              <w:keepNext w:val="0"/>
              <w:keepLines w:val="0"/>
            </w:pPr>
            <w:r w:rsidRPr="00130358">
              <w:sym w:font="Symbol" w:char="F0B1"/>
            </w:r>
            <w:r w:rsidR="00D62538" w:rsidRPr="00130358">
              <w:t xml:space="preserve"> </w:t>
            </w:r>
            <w:r w:rsidRPr="00130358">
              <w:t>11</w:t>
            </w:r>
          </w:p>
        </w:tc>
        <w:tc>
          <w:tcPr>
            <w:tcW w:w="1376" w:type="dxa"/>
          </w:tcPr>
          <w:p w14:paraId="139F309B" w14:textId="77777777" w:rsidR="00123ECE" w:rsidRPr="00130358" w:rsidRDefault="00123ECE" w:rsidP="00D62538">
            <w:pPr>
              <w:pStyle w:val="TAC"/>
              <w:keepNext w:val="0"/>
              <w:keepLines w:val="0"/>
            </w:pPr>
            <w:r w:rsidRPr="00130358">
              <w:t>-70...-50</w:t>
            </w:r>
          </w:p>
        </w:tc>
      </w:tr>
    </w:tbl>
    <w:p w14:paraId="0E595116" w14:textId="77777777" w:rsidR="00123ECE" w:rsidRPr="00130358" w:rsidRDefault="00123ECE" w:rsidP="00D62538">
      <w:pPr>
        <w:rPr>
          <w:rFonts w:cs="v4.2.0"/>
        </w:rPr>
      </w:pPr>
    </w:p>
    <w:p w14:paraId="1388765D" w14:textId="18D1CDE9" w:rsidR="00123ECE" w:rsidRPr="00130358" w:rsidRDefault="00123ECE" w:rsidP="00D62538">
      <w:pPr>
        <w:rPr>
          <w:rFonts w:cs="v4.2.0"/>
        </w:rPr>
      </w:pPr>
      <w:r w:rsidRPr="00130358">
        <w:rPr>
          <w:rFonts w:cs="v4.2.0"/>
        </w:rPr>
        <w:t xml:space="preserve">If the UE, in RRC_CONNECTED state, needs measurement gaps to perform UTRAN TDD measurements, the UTRAN TDD measurement procedure and measurement gap pattern stated </w:t>
      </w:r>
      <w:r w:rsidR="00062A7B" w:rsidRPr="00130358">
        <w:rPr>
          <w:rFonts w:cs="v4.2.0"/>
        </w:rPr>
        <w:t>in 3GPP TS</w:t>
      </w:r>
      <w:r w:rsidRPr="00130358">
        <w:t xml:space="preserve"> 36.133 [4]  </w:t>
      </w:r>
      <w:r w:rsidRPr="00130358">
        <w:rPr>
          <w:rFonts w:cs="v4.2.0"/>
        </w:rPr>
        <w:t>clause  8.1.2.4.3 shall apply.</w:t>
      </w:r>
    </w:p>
    <w:p w14:paraId="75317831" w14:textId="77777777" w:rsidR="00123ECE" w:rsidRPr="00130358" w:rsidRDefault="00123ECE" w:rsidP="00D62538">
      <w:pPr>
        <w:rPr>
          <w:rFonts w:cs="v4.2.0"/>
        </w:rPr>
      </w:pPr>
      <w:r w:rsidRPr="00130358">
        <w:rPr>
          <w:rFonts w:cs="v4.2.0"/>
        </w:rPr>
        <w:t xml:space="preserve">The reporting range is for URAN TDD </w:t>
      </w:r>
      <w:r w:rsidRPr="00130358">
        <w:t>P-CCPCH RSCP</w:t>
      </w:r>
      <w:r w:rsidRPr="00130358">
        <w:rPr>
          <w:rFonts w:cs="v4.2.0"/>
        </w:rPr>
        <w:t xml:space="preserve"> is from -115 …-25 dBm.</w:t>
      </w:r>
    </w:p>
    <w:p w14:paraId="05DCE8AA" w14:textId="77777777" w:rsidR="00123ECE" w:rsidRPr="00130358" w:rsidRDefault="00123ECE" w:rsidP="00D62538">
      <w:pPr>
        <w:rPr>
          <w:rFonts w:cs="v4.2.0"/>
        </w:rPr>
      </w:pPr>
      <w:r w:rsidRPr="00130358">
        <w:rPr>
          <w:rFonts w:cs="v4.2.0"/>
        </w:rPr>
        <w:t>In table 9.5.1.3-2 the mapping of measured quantity is defined.</w:t>
      </w:r>
    </w:p>
    <w:p w14:paraId="06D674CA" w14:textId="77777777" w:rsidR="00123ECE" w:rsidRPr="00130358" w:rsidRDefault="00123ECE" w:rsidP="00D62538">
      <w:pPr>
        <w:rPr>
          <w:rFonts w:cs="v4.2.0"/>
          <w:lang w:eastAsia="zh-CN"/>
        </w:rPr>
      </w:pPr>
      <w:r w:rsidRPr="00130358">
        <w:rPr>
          <w:rFonts w:cs="v4.2.0"/>
        </w:rPr>
        <w:t>The range in the signalling may be larger than the guaranteed accuracy range.</w:t>
      </w:r>
    </w:p>
    <w:p w14:paraId="6C4B113E" w14:textId="77777777" w:rsidR="00123ECE" w:rsidRPr="00130358" w:rsidRDefault="00123ECE" w:rsidP="00483222">
      <w:pPr>
        <w:pStyle w:val="TH"/>
      </w:pPr>
      <w:r w:rsidRPr="00130358">
        <w:rPr>
          <w:rFonts w:cs="v4.2.0"/>
        </w:rPr>
        <w:lastRenderedPageBreak/>
        <w:t>Table 9.5.1</w:t>
      </w:r>
      <w:r w:rsidRPr="00130358">
        <w:rPr>
          <w:rFonts w:cs="v4.2.0"/>
          <w:lang w:eastAsia="zh-CN"/>
        </w:rPr>
        <w:t>.3-2</w:t>
      </w:r>
      <w:r w:rsidRPr="00130358">
        <w:rPr>
          <w:rFonts w:cs="v4.2.0"/>
        </w:rPr>
        <w:t xml:space="preserve">: </w:t>
      </w:r>
      <w:r w:rsidRPr="00130358">
        <w:t>UTRAN TDD P-CCPCH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119"/>
        <w:gridCol w:w="1134"/>
      </w:tblGrid>
      <w:tr w:rsidR="00123ECE" w:rsidRPr="00130358" w14:paraId="56A76601" w14:textId="77777777" w:rsidTr="00D62538">
        <w:trPr>
          <w:cantSplit/>
          <w:jc w:val="center"/>
        </w:trPr>
        <w:tc>
          <w:tcPr>
            <w:tcW w:w="2693" w:type="dxa"/>
          </w:tcPr>
          <w:p w14:paraId="16E169A4" w14:textId="744E19A7" w:rsidR="00123ECE" w:rsidRPr="00130358" w:rsidRDefault="00123ECE" w:rsidP="00483222">
            <w:pPr>
              <w:pStyle w:val="TAH"/>
              <w:rPr>
                <w:rFonts w:cs="v4.2.0"/>
              </w:rPr>
            </w:pPr>
            <w:r w:rsidRPr="00130358">
              <w:rPr>
                <w:rFonts w:cs="v4.2.0"/>
              </w:rPr>
              <w:t>Reported</w:t>
            </w:r>
            <w:r w:rsidR="00D62538" w:rsidRPr="00130358">
              <w:rPr>
                <w:rFonts w:cs="v4.2.0"/>
              </w:rPr>
              <w:t xml:space="preserve"> </w:t>
            </w:r>
            <w:r w:rsidRPr="00130358">
              <w:rPr>
                <w:rFonts w:cs="v4.2.0"/>
              </w:rPr>
              <w:t>value</w:t>
            </w:r>
          </w:p>
        </w:tc>
        <w:tc>
          <w:tcPr>
            <w:tcW w:w="3119" w:type="dxa"/>
          </w:tcPr>
          <w:p w14:paraId="609E84A1" w14:textId="39EA3BAB" w:rsidR="00123ECE" w:rsidRPr="00130358" w:rsidRDefault="00123ECE" w:rsidP="00483222">
            <w:pPr>
              <w:pStyle w:val="TAH"/>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1134" w:type="dxa"/>
          </w:tcPr>
          <w:p w14:paraId="3C52FC57" w14:textId="77777777" w:rsidR="00123ECE" w:rsidRPr="00130358" w:rsidRDefault="00123ECE" w:rsidP="00483222">
            <w:pPr>
              <w:pStyle w:val="TAH"/>
              <w:rPr>
                <w:rFonts w:cs="v4.2.0"/>
              </w:rPr>
            </w:pPr>
            <w:r w:rsidRPr="00130358">
              <w:rPr>
                <w:rFonts w:cs="v4.2.0"/>
              </w:rPr>
              <w:t>Unit</w:t>
            </w:r>
          </w:p>
        </w:tc>
      </w:tr>
      <w:tr w:rsidR="00123ECE" w:rsidRPr="00130358" w14:paraId="50F60825" w14:textId="77777777" w:rsidTr="00D62538">
        <w:trPr>
          <w:cantSplit/>
          <w:jc w:val="center"/>
        </w:trPr>
        <w:tc>
          <w:tcPr>
            <w:tcW w:w="2693" w:type="dxa"/>
          </w:tcPr>
          <w:p w14:paraId="6F010A61" w14:textId="16405D95"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RSCP_LEV</w:t>
            </w:r>
            <w:r w:rsidR="00716392" w:rsidRPr="00130358">
              <w:rPr>
                <w:rFonts w:cs="v3.7.0"/>
              </w:rPr>
              <w:t>_</w:t>
            </w:r>
            <w:r w:rsidRPr="00130358">
              <w:rPr>
                <w:rFonts w:cs="v3.7.0"/>
              </w:rPr>
              <w:t>-05</w:t>
            </w:r>
          </w:p>
        </w:tc>
        <w:tc>
          <w:tcPr>
            <w:tcW w:w="3119" w:type="dxa"/>
          </w:tcPr>
          <w:p w14:paraId="15F81929" w14:textId="748566A0"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&lt;-120</w:t>
            </w:r>
          </w:p>
        </w:tc>
        <w:tc>
          <w:tcPr>
            <w:tcW w:w="1134" w:type="dxa"/>
          </w:tcPr>
          <w:p w14:paraId="69E9FF5A" w14:textId="77777777" w:rsidR="00123ECE" w:rsidRPr="00130358" w:rsidRDefault="00123ECE" w:rsidP="00483222">
            <w:pPr>
              <w:pStyle w:val="TAC"/>
            </w:pPr>
            <w:r w:rsidRPr="00130358">
              <w:t>dBm</w:t>
            </w:r>
          </w:p>
        </w:tc>
      </w:tr>
      <w:tr w:rsidR="00123ECE" w:rsidRPr="00130358" w14:paraId="0AAF3381" w14:textId="77777777" w:rsidTr="00D62538">
        <w:trPr>
          <w:cantSplit/>
          <w:jc w:val="center"/>
        </w:trPr>
        <w:tc>
          <w:tcPr>
            <w:tcW w:w="2693" w:type="dxa"/>
          </w:tcPr>
          <w:p w14:paraId="09A3553A" w14:textId="0592E894"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RSCP_LEV</w:t>
            </w:r>
            <w:r w:rsidR="00716392" w:rsidRPr="00130358">
              <w:rPr>
                <w:rFonts w:cs="v3.7.0"/>
              </w:rPr>
              <w:t>_</w:t>
            </w:r>
            <w:r w:rsidRPr="00130358">
              <w:rPr>
                <w:rFonts w:cs="v3.7.0"/>
              </w:rPr>
              <w:t>-04</w:t>
            </w:r>
          </w:p>
        </w:tc>
        <w:tc>
          <w:tcPr>
            <w:tcW w:w="3119" w:type="dxa"/>
          </w:tcPr>
          <w:p w14:paraId="5A09471E" w14:textId="062451C7" w:rsidR="00123ECE" w:rsidRPr="00130358" w:rsidRDefault="00835709" w:rsidP="00483222">
            <w:pPr>
              <w:pStyle w:val="TAC"/>
            </w:pPr>
            <w:r w:rsidRPr="00130358">
              <w:rPr>
                <w:rFonts w:cs="v3.7.0"/>
              </w:rPr>
              <w:t>-120</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-119</w:t>
            </w:r>
          </w:p>
        </w:tc>
        <w:tc>
          <w:tcPr>
            <w:tcW w:w="1134" w:type="dxa"/>
          </w:tcPr>
          <w:p w14:paraId="30FA3AD1" w14:textId="77777777" w:rsidR="00123ECE" w:rsidRPr="00130358" w:rsidRDefault="00123ECE" w:rsidP="00483222">
            <w:pPr>
              <w:pStyle w:val="TAC"/>
            </w:pPr>
            <w:r w:rsidRPr="00130358">
              <w:t>dBm</w:t>
            </w:r>
          </w:p>
        </w:tc>
      </w:tr>
      <w:tr w:rsidR="00123ECE" w:rsidRPr="00130358" w14:paraId="49AC563C" w14:textId="77777777" w:rsidTr="00D62538">
        <w:trPr>
          <w:cantSplit/>
          <w:jc w:val="center"/>
        </w:trPr>
        <w:tc>
          <w:tcPr>
            <w:tcW w:w="2693" w:type="dxa"/>
          </w:tcPr>
          <w:p w14:paraId="7E578B97" w14:textId="5BA835DB"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RSCP_LEV</w:t>
            </w:r>
            <w:r w:rsidR="00716392" w:rsidRPr="00130358">
              <w:rPr>
                <w:rFonts w:cs="v3.7.0"/>
              </w:rPr>
              <w:t>_</w:t>
            </w:r>
            <w:r w:rsidRPr="00130358">
              <w:rPr>
                <w:rFonts w:cs="v3.7.0"/>
              </w:rPr>
              <w:t>-03</w:t>
            </w:r>
          </w:p>
        </w:tc>
        <w:tc>
          <w:tcPr>
            <w:tcW w:w="3119" w:type="dxa"/>
          </w:tcPr>
          <w:p w14:paraId="7F9314BD" w14:textId="47B6CCC5" w:rsidR="00123ECE" w:rsidRPr="00130358" w:rsidRDefault="00835709" w:rsidP="00483222">
            <w:pPr>
              <w:pStyle w:val="TAC"/>
            </w:pPr>
            <w:r w:rsidRPr="00130358">
              <w:rPr>
                <w:rFonts w:cs="v3.7.0"/>
              </w:rPr>
              <w:t>-119</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-118</w:t>
            </w:r>
          </w:p>
        </w:tc>
        <w:tc>
          <w:tcPr>
            <w:tcW w:w="1134" w:type="dxa"/>
          </w:tcPr>
          <w:p w14:paraId="488FA4A6" w14:textId="77777777" w:rsidR="00123ECE" w:rsidRPr="00130358" w:rsidRDefault="00123ECE" w:rsidP="00483222">
            <w:pPr>
              <w:pStyle w:val="TAC"/>
            </w:pPr>
            <w:r w:rsidRPr="00130358">
              <w:t>dBm</w:t>
            </w:r>
          </w:p>
        </w:tc>
      </w:tr>
      <w:tr w:rsidR="00123ECE" w:rsidRPr="00130358" w14:paraId="346EB9B4" w14:textId="77777777" w:rsidTr="00D62538">
        <w:trPr>
          <w:cantSplit/>
          <w:jc w:val="center"/>
        </w:trPr>
        <w:tc>
          <w:tcPr>
            <w:tcW w:w="2693" w:type="dxa"/>
          </w:tcPr>
          <w:p w14:paraId="73752525" w14:textId="77777777" w:rsidR="00123ECE" w:rsidRPr="00130358" w:rsidRDefault="00123ECE" w:rsidP="00483222">
            <w:pPr>
              <w:pStyle w:val="TAC"/>
            </w:pPr>
            <w:r w:rsidRPr="00130358">
              <w:t>…</w:t>
            </w:r>
          </w:p>
        </w:tc>
        <w:tc>
          <w:tcPr>
            <w:tcW w:w="3119" w:type="dxa"/>
          </w:tcPr>
          <w:p w14:paraId="701EE51D" w14:textId="77777777" w:rsidR="00123ECE" w:rsidRPr="00130358" w:rsidRDefault="00123ECE" w:rsidP="00483222">
            <w:pPr>
              <w:pStyle w:val="TAC"/>
            </w:pPr>
            <w:r w:rsidRPr="00130358">
              <w:t>…</w:t>
            </w:r>
          </w:p>
        </w:tc>
        <w:tc>
          <w:tcPr>
            <w:tcW w:w="1134" w:type="dxa"/>
          </w:tcPr>
          <w:p w14:paraId="6C48804B" w14:textId="77777777" w:rsidR="00123ECE" w:rsidRPr="00130358" w:rsidRDefault="00123ECE" w:rsidP="00483222">
            <w:pPr>
              <w:pStyle w:val="TAC"/>
            </w:pPr>
            <w:r w:rsidRPr="00130358">
              <w:t>…</w:t>
            </w:r>
          </w:p>
        </w:tc>
      </w:tr>
      <w:tr w:rsidR="00123ECE" w:rsidRPr="00130358" w14:paraId="64B87E56" w14:textId="77777777" w:rsidTr="00D62538">
        <w:trPr>
          <w:cantSplit/>
          <w:jc w:val="center"/>
        </w:trPr>
        <w:tc>
          <w:tcPr>
            <w:tcW w:w="2693" w:type="dxa"/>
          </w:tcPr>
          <w:p w14:paraId="16D6FCFE" w14:textId="77777777" w:rsidR="00123ECE" w:rsidRPr="00130358" w:rsidRDefault="00123ECE" w:rsidP="00483222">
            <w:pPr>
              <w:pStyle w:val="TAC"/>
            </w:pPr>
            <w:r w:rsidRPr="00130358">
              <w:t>PCCPCH_RSCP_LEV</w:t>
            </w:r>
            <w:r w:rsidR="00716392" w:rsidRPr="00130358">
              <w:t>_</w:t>
            </w:r>
            <w:r w:rsidRPr="00130358">
              <w:t>89</w:t>
            </w:r>
          </w:p>
        </w:tc>
        <w:tc>
          <w:tcPr>
            <w:tcW w:w="3119" w:type="dxa"/>
          </w:tcPr>
          <w:p w14:paraId="50B46481" w14:textId="2A317CF8" w:rsidR="00123ECE" w:rsidRPr="00130358" w:rsidRDefault="00123ECE" w:rsidP="00483222">
            <w:pPr>
              <w:pStyle w:val="TAC"/>
            </w:pPr>
            <w:r w:rsidRPr="00130358">
              <w:t>-27</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-26</w:t>
            </w:r>
          </w:p>
        </w:tc>
        <w:tc>
          <w:tcPr>
            <w:tcW w:w="1134" w:type="dxa"/>
          </w:tcPr>
          <w:p w14:paraId="3380869A" w14:textId="77777777" w:rsidR="00123ECE" w:rsidRPr="00130358" w:rsidRDefault="00123ECE" w:rsidP="00483222">
            <w:pPr>
              <w:pStyle w:val="TAC"/>
            </w:pPr>
            <w:r w:rsidRPr="00130358">
              <w:t>dBm</w:t>
            </w:r>
          </w:p>
        </w:tc>
      </w:tr>
      <w:tr w:rsidR="00123ECE" w:rsidRPr="00130358" w14:paraId="2A6EBCC8" w14:textId="77777777" w:rsidTr="00D62538">
        <w:trPr>
          <w:cantSplit/>
          <w:jc w:val="center"/>
        </w:trPr>
        <w:tc>
          <w:tcPr>
            <w:tcW w:w="2693" w:type="dxa"/>
          </w:tcPr>
          <w:p w14:paraId="14D39285" w14:textId="77777777" w:rsidR="00123ECE" w:rsidRPr="00130358" w:rsidRDefault="00123ECE" w:rsidP="00483222">
            <w:pPr>
              <w:pStyle w:val="TAC"/>
            </w:pPr>
            <w:r w:rsidRPr="00130358">
              <w:t>PCCPCH_RSCP_LEV</w:t>
            </w:r>
            <w:r w:rsidR="00716392" w:rsidRPr="00130358">
              <w:t>_</w:t>
            </w:r>
            <w:r w:rsidRPr="00130358">
              <w:t>90</w:t>
            </w:r>
          </w:p>
        </w:tc>
        <w:tc>
          <w:tcPr>
            <w:tcW w:w="3119" w:type="dxa"/>
          </w:tcPr>
          <w:p w14:paraId="13A8B3AA" w14:textId="4E9ECD00" w:rsidR="00123ECE" w:rsidRPr="00130358" w:rsidRDefault="00123ECE" w:rsidP="00483222">
            <w:pPr>
              <w:pStyle w:val="TAC"/>
            </w:pPr>
            <w:r w:rsidRPr="00130358">
              <w:t>-26</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-25</w:t>
            </w:r>
          </w:p>
        </w:tc>
        <w:tc>
          <w:tcPr>
            <w:tcW w:w="1134" w:type="dxa"/>
          </w:tcPr>
          <w:p w14:paraId="4A012ED7" w14:textId="77777777" w:rsidR="00123ECE" w:rsidRPr="00130358" w:rsidRDefault="00123ECE" w:rsidP="00483222">
            <w:pPr>
              <w:pStyle w:val="TAC"/>
            </w:pPr>
            <w:r w:rsidRPr="00130358">
              <w:t>dBm</w:t>
            </w:r>
          </w:p>
        </w:tc>
      </w:tr>
      <w:tr w:rsidR="00123ECE" w:rsidRPr="00130358" w14:paraId="22DA8F4A" w14:textId="77777777" w:rsidTr="00D62538">
        <w:trPr>
          <w:cantSplit/>
          <w:jc w:val="center"/>
        </w:trPr>
        <w:tc>
          <w:tcPr>
            <w:tcW w:w="2693" w:type="dxa"/>
          </w:tcPr>
          <w:p w14:paraId="754D13DA" w14:textId="77777777" w:rsidR="00123ECE" w:rsidRPr="00130358" w:rsidRDefault="00123ECE" w:rsidP="00D62538">
            <w:pPr>
              <w:pStyle w:val="TAC"/>
              <w:keepNext w:val="0"/>
              <w:keepLines w:val="0"/>
            </w:pPr>
            <w:r w:rsidRPr="00130358">
              <w:t>PCCPCH_RSCP_LEV</w:t>
            </w:r>
            <w:r w:rsidR="00716392" w:rsidRPr="00130358">
              <w:t>_</w:t>
            </w:r>
            <w:r w:rsidRPr="00130358">
              <w:t>91</w:t>
            </w:r>
          </w:p>
        </w:tc>
        <w:tc>
          <w:tcPr>
            <w:tcW w:w="3119" w:type="dxa"/>
          </w:tcPr>
          <w:p w14:paraId="28FF922D" w14:textId="785D83E2"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w:t>
            </w:r>
          </w:p>
        </w:tc>
        <w:tc>
          <w:tcPr>
            <w:tcW w:w="1134" w:type="dxa"/>
          </w:tcPr>
          <w:p w14:paraId="6F97851D" w14:textId="77777777" w:rsidR="00123ECE" w:rsidRPr="00130358" w:rsidRDefault="00123ECE" w:rsidP="00D62538">
            <w:pPr>
              <w:pStyle w:val="TAC"/>
              <w:keepNext w:val="0"/>
              <w:keepLines w:val="0"/>
            </w:pPr>
            <w:r w:rsidRPr="00130358">
              <w:t>dBm</w:t>
            </w:r>
          </w:p>
        </w:tc>
      </w:tr>
    </w:tbl>
    <w:p w14:paraId="35B7D723" w14:textId="77777777" w:rsidR="00123ECE" w:rsidRPr="00130358" w:rsidRDefault="00123ECE" w:rsidP="00D62538">
      <w:pPr>
        <w:rPr>
          <w:rFonts w:cs="v4.2.0"/>
        </w:rPr>
      </w:pPr>
    </w:p>
    <w:p w14:paraId="68C5179A" w14:textId="1360A0D6" w:rsidR="00123ECE" w:rsidRPr="00130358" w:rsidRDefault="00123ECE" w:rsidP="00D62538">
      <w:pPr>
        <w:rPr>
          <w:lang w:eastAsia="zh-CN"/>
        </w:rPr>
      </w:pPr>
      <w:r w:rsidRPr="00130358">
        <w:t xml:space="preserve">The normative reference for this requirement </w:t>
      </w:r>
      <w:r w:rsidR="00483222" w:rsidRPr="00130358">
        <w:t>is 3GPP TS</w:t>
      </w:r>
      <w:r w:rsidRPr="00130358">
        <w:t xml:space="preserve"> 25.123 [22] clause 9.1.1.1.1.2, clause 9.1.1.1.3 </w:t>
      </w:r>
      <w:r w:rsidR="00483222" w:rsidRPr="00130358">
        <w:rPr>
          <w:lang w:eastAsia="zh-CN"/>
        </w:rPr>
        <w:t>and 3GPP TS</w:t>
      </w:r>
      <w:r w:rsidR="00483222" w:rsidRPr="00130358">
        <w:t> </w:t>
      </w:r>
      <w:r w:rsidRPr="00130358">
        <w:t xml:space="preserve">36.133 [4] clause </w:t>
      </w:r>
      <w:r w:rsidRPr="00130358">
        <w:rPr>
          <w:lang w:eastAsia="zh-CN"/>
        </w:rPr>
        <w:t xml:space="preserve">9.3.1 </w:t>
      </w:r>
      <w:r w:rsidRPr="00130358">
        <w:t>and A.9.5.1.</w:t>
      </w:r>
    </w:p>
    <w:p w14:paraId="6C27707E" w14:textId="77777777" w:rsidR="00123ECE" w:rsidRPr="00130358" w:rsidRDefault="00123ECE" w:rsidP="00D62538">
      <w:pPr>
        <w:pStyle w:val="Heading4"/>
        <w:keepNext w:val="0"/>
        <w:keepLines w:val="0"/>
      </w:pPr>
      <w:r w:rsidRPr="00130358">
        <w:t>9.5.1</w:t>
      </w:r>
      <w:r w:rsidRPr="00130358">
        <w:rPr>
          <w:lang w:eastAsia="zh-CN"/>
        </w:rPr>
        <w:t>.</w:t>
      </w:r>
      <w:r w:rsidRPr="00130358">
        <w:t>4</w:t>
      </w:r>
      <w:r w:rsidRPr="00130358">
        <w:tab/>
        <w:t>Test description</w:t>
      </w:r>
    </w:p>
    <w:p w14:paraId="40139426" w14:textId="77777777" w:rsidR="00123ECE" w:rsidRPr="00130358" w:rsidRDefault="00123ECE" w:rsidP="00D62538">
      <w:pPr>
        <w:pStyle w:val="Heading5"/>
        <w:keepNext w:val="0"/>
        <w:keepLines w:val="0"/>
      </w:pPr>
      <w:r w:rsidRPr="00130358">
        <w:t>9.5.1</w:t>
      </w:r>
      <w:r w:rsidRPr="00130358">
        <w:rPr>
          <w:lang w:eastAsia="zh-CN"/>
        </w:rPr>
        <w:t>.</w:t>
      </w:r>
      <w:r w:rsidRPr="00130358">
        <w:t>4.1</w:t>
      </w:r>
      <w:r w:rsidRPr="00130358">
        <w:tab/>
        <w:t>Initial conditions</w:t>
      </w:r>
    </w:p>
    <w:p w14:paraId="4A2751BE" w14:textId="64D8A469"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6177BAFE" w14:textId="107B861E"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130358">
          <w:t>4.4.2 a</w:t>
        </w:r>
      </w:smartTag>
      <w:r w:rsidRPr="00130358">
        <w:t>nd 4.3.1.</w:t>
      </w:r>
    </w:p>
    <w:p w14:paraId="494D7B5D" w14:textId="2EE22E95"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3C827780" w14:textId="0C18CC95" w:rsidR="00123ECE" w:rsidRPr="00130358" w:rsidRDefault="00123ECE" w:rsidP="00483222">
      <w:pPr>
        <w:pStyle w:val="B1"/>
        <w:rPr>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742F45BC" w14:textId="29BCDCD9" w:rsidR="00123ECE" w:rsidRPr="00130358" w:rsidRDefault="00123ECE" w:rsidP="00483222">
      <w:pPr>
        <w:pStyle w:val="B1"/>
      </w:pPr>
      <w:r w:rsidRPr="00130358">
        <w:t>2.</w:t>
      </w:r>
      <w:r w:rsidR="00483222" w:rsidRPr="00130358">
        <w:tab/>
      </w:r>
      <w:r w:rsidRPr="00130358">
        <w:t xml:space="preserve">The general test parameter settings are set up according to Table </w:t>
      </w:r>
      <w:r w:rsidRPr="00130358">
        <w:rPr>
          <w:lang w:eastAsia="zh-CN"/>
        </w:rPr>
        <w:t>9.5.1</w:t>
      </w:r>
      <w:r w:rsidRPr="00130358">
        <w:t>.4.1-1.</w:t>
      </w:r>
    </w:p>
    <w:p w14:paraId="54932E23" w14:textId="0B425D14" w:rsidR="00123ECE" w:rsidRPr="00130358" w:rsidRDefault="00123ECE" w:rsidP="00483222">
      <w:pPr>
        <w:pStyle w:val="B1"/>
      </w:pPr>
      <w:r w:rsidRPr="00130358">
        <w:rPr>
          <w:lang w:eastAsia="zh-CN"/>
        </w:rPr>
        <w:t>3</w:t>
      </w:r>
      <w:r w:rsidRPr="00130358">
        <w:t>.</w:t>
      </w:r>
      <w:r w:rsidR="00483222" w:rsidRPr="00130358">
        <w:tab/>
      </w:r>
      <w:r w:rsidRPr="00130358">
        <w:t>Propagation conditions are set according to Annex B clause B.0.</w:t>
      </w:r>
    </w:p>
    <w:p w14:paraId="2D5DE3D6" w14:textId="7D017A36" w:rsidR="00123ECE" w:rsidRPr="00130358" w:rsidRDefault="00123ECE" w:rsidP="00483222">
      <w:pPr>
        <w:pStyle w:val="B1"/>
      </w:pPr>
      <w:r w:rsidRPr="00130358">
        <w:rPr>
          <w:lang w:eastAsia="zh-CN"/>
        </w:rPr>
        <w:t>4</w:t>
      </w:r>
      <w:r w:rsidRPr="00130358">
        <w:t>.</w:t>
      </w:r>
      <w:r w:rsidR="00483222" w:rsidRPr="00130358">
        <w:tab/>
      </w:r>
      <w:r w:rsidRPr="00130358">
        <w:t>Message contents are defined in clause 9.5.1.4.3.</w:t>
      </w:r>
    </w:p>
    <w:p w14:paraId="05FA4A88" w14:textId="5321D593" w:rsidR="00123ECE" w:rsidRPr="00130358" w:rsidRDefault="00123ECE" w:rsidP="00483222">
      <w:pPr>
        <w:pStyle w:val="B1"/>
        <w:rPr>
          <w:lang w:eastAsia="zh-CN"/>
        </w:rPr>
      </w:pPr>
      <w:r w:rsidRPr="00130358">
        <w:rPr>
          <w:lang w:eastAsia="zh-CN"/>
        </w:rPr>
        <w:t>5</w:t>
      </w:r>
      <w:r w:rsidRPr="00130358">
        <w:t>.</w:t>
      </w:r>
      <w:r w:rsidR="00483222" w:rsidRPr="00130358">
        <w:tab/>
      </w:r>
      <w:r w:rsidRPr="00130358">
        <w:t xml:space="preserve">Cell 1 is the serving E-UTRAN FDD cell and Cell 2 is the target UTRAN TDD cell. Cell 1 is the cell used for </w:t>
      </w:r>
      <w:r w:rsidRPr="00130358">
        <w:rPr>
          <w:lang w:eastAsia="zh-CN"/>
        </w:rPr>
        <w:t xml:space="preserve">connection </w:t>
      </w:r>
      <w:r w:rsidRPr="00130358">
        <w:t>setup with the power levels set according to Annex C.0 and C.1 for this test.</w:t>
      </w:r>
    </w:p>
    <w:p w14:paraId="6E0A0950" w14:textId="77777777" w:rsidR="00123ECE" w:rsidRPr="00130358" w:rsidRDefault="00123ECE" w:rsidP="00D62538">
      <w:pPr>
        <w:pStyle w:val="TH"/>
        <w:keepNext w:val="0"/>
        <w:keepLines w:val="0"/>
        <w:rPr>
          <w:rFonts w:cs="v4.2.0"/>
        </w:rPr>
      </w:pPr>
      <w:r w:rsidRPr="00130358">
        <w:t>Table 9.5.1.</w:t>
      </w:r>
      <w:r w:rsidRPr="00130358">
        <w:rPr>
          <w:lang w:eastAsia="zh-CN"/>
        </w:rPr>
        <w:t>4.1</w:t>
      </w:r>
      <w:r w:rsidRPr="00130358">
        <w:t>-</w:t>
      </w:r>
      <w:r w:rsidRPr="00130358">
        <w:rPr>
          <w:lang w:eastAsia="zh-CN"/>
        </w:rPr>
        <w:t>1</w:t>
      </w:r>
      <w:r w:rsidRPr="00130358">
        <w:rPr>
          <w:rFonts w:cs="v4.2.0"/>
        </w:rPr>
        <w:t xml:space="preserve">: General test parameters for UTRAN TDD </w:t>
      </w:r>
      <w:r w:rsidRPr="00130358">
        <w:t>P-CCPCH</w:t>
      </w:r>
      <w:r w:rsidRPr="00130358">
        <w:rPr>
          <w:rFonts w:cs="v4.2.0"/>
        </w:rPr>
        <w:t xml:space="preserve"> RSCP absolute measurement accuracy test in E-UTRAN FDD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01"/>
        <w:gridCol w:w="527"/>
        <w:gridCol w:w="2864"/>
        <w:gridCol w:w="3045"/>
      </w:tblGrid>
      <w:tr w:rsidR="00123ECE" w:rsidRPr="00130358" w14:paraId="4FC3C737"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12142DF6" w14:textId="77777777" w:rsidR="00123ECE" w:rsidRPr="00130358" w:rsidRDefault="00123ECE" w:rsidP="00D62538">
            <w:pPr>
              <w:pStyle w:val="TAH"/>
              <w:keepNext w:val="0"/>
              <w:keepLines w:val="0"/>
            </w:pPr>
            <w:r w:rsidRPr="00130358">
              <w:t>Parameter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B33FF6D" w14:textId="77777777" w:rsidR="00123ECE" w:rsidRPr="00130358" w:rsidRDefault="00123ECE" w:rsidP="00D62538">
            <w:pPr>
              <w:pStyle w:val="TAH"/>
              <w:keepNext w:val="0"/>
              <w:keepLines w:val="0"/>
            </w:pPr>
            <w:r w:rsidRPr="00130358">
              <w:t>Unit</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04DAAFE6" w14:textId="77777777" w:rsidR="00123ECE" w:rsidRPr="00130358" w:rsidRDefault="00123ECE" w:rsidP="00D62538">
            <w:pPr>
              <w:pStyle w:val="TAH"/>
              <w:keepNext w:val="0"/>
              <w:keepLines w:val="0"/>
            </w:pPr>
            <w:r w:rsidRPr="00130358">
              <w:t>Value</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549ABFFA" w14:textId="77777777" w:rsidR="00123ECE" w:rsidRPr="00130358" w:rsidRDefault="00123ECE" w:rsidP="00D62538">
            <w:pPr>
              <w:pStyle w:val="TAH"/>
              <w:keepNext w:val="0"/>
              <w:keepLines w:val="0"/>
            </w:pPr>
            <w:r w:rsidRPr="00130358">
              <w:t>Comment</w:t>
            </w:r>
          </w:p>
        </w:tc>
      </w:tr>
      <w:tr w:rsidR="00123ECE" w:rsidRPr="00130358" w14:paraId="43999B0B"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4BE6A50" w14:textId="3584221F"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8015707"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6748AD3" w14:textId="6BC2AE5B"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R.0</w:t>
            </w:r>
            <w:r w:rsidR="00D62538" w:rsidRPr="00130358">
              <w:t xml:space="preserve"> </w:t>
            </w:r>
            <w:r w:rsidRPr="00130358">
              <w:t>FDD</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5FFE8DFA" w14:textId="061F9335"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A.1.1</w:t>
            </w:r>
          </w:p>
        </w:tc>
      </w:tr>
      <w:tr w:rsidR="00123ECE" w:rsidRPr="00130358" w14:paraId="38698EA6"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76DDCC0F" w14:textId="1F745E63"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5EA5E33"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7B2CA304" w14:textId="4EA22712"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R.6</w:t>
            </w:r>
            <w:r w:rsidR="00D62538" w:rsidRPr="00130358">
              <w:t xml:space="preserve"> </w:t>
            </w:r>
            <w:r w:rsidRPr="00130358">
              <w:t>FDD</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7A76BE25" w14:textId="4AF351E5"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A.2.1</w:t>
            </w:r>
          </w:p>
        </w:tc>
      </w:tr>
      <w:tr w:rsidR="00123ECE" w:rsidRPr="00130358" w14:paraId="37D959DF"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44923DDC" w14:textId="6293F605"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95C0CAB"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B5EDD9B" w14:textId="77777777" w:rsidR="00123ECE" w:rsidRPr="00130358" w:rsidRDefault="00123ECE" w:rsidP="00D62538">
            <w:pPr>
              <w:pStyle w:val="TAL"/>
              <w:keepNext w:val="0"/>
              <w:keepLines w:val="0"/>
            </w:pPr>
            <w:r w:rsidRPr="00130358">
              <w:t>1</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216842DA" w14:textId="0499BF6B" w:rsidR="00123ECE" w:rsidRPr="00130358" w:rsidRDefault="00123ECE" w:rsidP="00D62538">
            <w:pPr>
              <w:pStyle w:val="TAL"/>
              <w:keepNext w:val="0"/>
              <w:keepLines w:val="0"/>
            </w:pPr>
            <w:r w:rsidRPr="00130358">
              <w:t>One</w:t>
            </w:r>
            <w:r w:rsidR="00D62538" w:rsidRPr="00130358">
              <w:t xml:space="preserve"> </w:t>
            </w:r>
            <w:r w:rsidRPr="00130358">
              <w:t>E-UTRAN</w:t>
            </w:r>
            <w:r w:rsidR="00D62538" w:rsidRPr="00130358">
              <w:t xml:space="preserve"> </w:t>
            </w:r>
            <w:r w:rsidRPr="00130358">
              <w:rPr>
                <w:lang w:eastAsia="zh-CN"/>
              </w:rPr>
              <w:t>F</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25FD8ABE"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8598E17" w14:textId="7D35EDAA" w:rsidR="00123ECE" w:rsidRPr="00130358" w:rsidRDefault="00123ECE" w:rsidP="00D62538">
            <w:pPr>
              <w:pStyle w:val="TAL"/>
              <w:keepNext w:val="0"/>
              <w:keepLines w:val="0"/>
            </w:pPr>
            <w:r w:rsidRPr="00130358">
              <w:t>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EACC62D"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53B5A35" w14:textId="77777777" w:rsidR="00123ECE" w:rsidRPr="00130358" w:rsidRDefault="00123ECE" w:rsidP="00D62538">
            <w:pPr>
              <w:pStyle w:val="TAL"/>
              <w:keepNext w:val="0"/>
              <w:keepLines w:val="0"/>
            </w:pPr>
            <w:r w:rsidRPr="00130358">
              <w:rPr>
                <w:lang w:eastAsia="zh-CN"/>
              </w:rPr>
              <w:t>2</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21005D07" w14:textId="6831F4A7"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21497D7C"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0AC07384" w14:textId="5003AFCA" w:rsidR="00123ECE" w:rsidRPr="00130358" w:rsidRDefault="00123EC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w:t>
            </w:r>
            <w:proofErr w:type="spellStart"/>
            <w:r w:rsidRPr="00130358">
              <w:t>BWchannel</w:t>
            </w:r>
            <w:proofErr w:type="spellEnd"/>
            <w:r w:rsidRPr="00130358">
              <w:t>)</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141C564A" w14:textId="77777777" w:rsidR="00123ECE" w:rsidRPr="00130358" w:rsidRDefault="00123ECE" w:rsidP="00D62538">
            <w:pPr>
              <w:pStyle w:val="TAC"/>
              <w:keepNext w:val="0"/>
              <w:keepLines w:val="0"/>
              <w:rPr>
                <w:lang w:eastAsia="zh-CN"/>
              </w:rPr>
            </w:pPr>
            <w:r w:rsidRPr="00130358">
              <w:rPr>
                <w:lang w:eastAsia="zh-CN"/>
              </w:rPr>
              <w:t>MHz</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1E27055D" w14:textId="77777777" w:rsidR="00123ECE" w:rsidRPr="00130358" w:rsidRDefault="00123ECE" w:rsidP="00D62538">
            <w:pPr>
              <w:pStyle w:val="TAL"/>
              <w:keepNext w:val="0"/>
              <w:keepLines w:val="0"/>
              <w:rPr>
                <w:lang w:eastAsia="zh-CN"/>
              </w:rPr>
            </w:pPr>
            <w:r w:rsidRPr="00130358">
              <w:t>10</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5A058844" w14:textId="77777777" w:rsidR="00123ECE" w:rsidRPr="00130358" w:rsidRDefault="00123ECE" w:rsidP="00D62538">
            <w:pPr>
              <w:pStyle w:val="TAL"/>
              <w:keepNext w:val="0"/>
              <w:keepLines w:val="0"/>
            </w:pPr>
          </w:p>
        </w:tc>
      </w:tr>
      <w:tr w:rsidR="00123ECE" w:rsidRPr="00130358" w14:paraId="0E453C08"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1B5FBD4A" w14:textId="7FF79DC4"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2ED7F0C"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C2FCDEC" w14:textId="30699E75" w:rsidR="00123ECE" w:rsidRPr="00130358" w:rsidRDefault="00123ECE" w:rsidP="00D62538">
            <w:pPr>
              <w:pStyle w:val="TAL"/>
              <w:keepNext w:val="0"/>
              <w:keepLines w:val="0"/>
            </w:pPr>
            <w:r w:rsidRPr="00130358">
              <w:t>Cell</w:t>
            </w:r>
            <w:r w:rsidR="00D62538" w:rsidRPr="00130358">
              <w:t xml:space="preserve"> </w:t>
            </w:r>
            <w:r w:rsidRPr="00130358">
              <w:t>1</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40FB930D" w14:textId="4AB64E97" w:rsidR="00123ECE" w:rsidRPr="00130358" w:rsidRDefault="00123ECE" w:rsidP="00D62538">
            <w:pPr>
              <w:pStyle w:val="TAL"/>
              <w:keepNext w:val="0"/>
              <w:keepLines w:val="0"/>
              <w:rPr>
                <w:lang w:eastAsia="zh-CN"/>
              </w:rPr>
            </w:pPr>
            <w:r w:rsidRPr="00130358">
              <w:t>E-UTRA</w:t>
            </w:r>
            <w:r w:rsidR="00D62538" w:rsidRPr="00130358">
              <w:t xml:space="preserve"> </w:t>
            </w:r>
            <w:r w:rsidRPr="00130358">
              <w:t>FDD</w:t>
            </w:r>
            <w:r w:rsidR="00D62538" w:rsidRPr="00130358">
              <w:t xml:space="preserve"> </w:t>
            </w:r>
            <w:r w:rsidRPr="00130358">
              <w:t>cell</w:t>
            </w:r>
            <w:r w:rsidRPr="00130358">
              <w:rPr>
                <w:lang w:eastAsia="zh-CN"/>
              </w:rPr>
              <w:t>1</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1</w:t>
            </w:r>
          </w:p>
        </w:tc>
      </w:tr>
      <w:tr w:rsidR="00123ECE" w:rsidRPr="00130358" w14:paraId="764DF9BE"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111CBE60" w14:textId="2BC0C6C8" w:rsidR="00123ECE" w:rsidRPr="00130358" w:rsidRDefault="00123ECE" w:rsidP="00D62538">
            <w:pPr>
              <w:pStyle w:val="TAL"/>
              <w:keepNext w:val="0"/>
              <w:keepLines w:val="0"/>
            </w:pPr>
            <w:r w:rsidRPr="00130358">
              <w:t>Neighbour</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16C01696"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22F2453" w14:textId="375028C1" w:rsidR="00123ECE" w:rsidRPr="00130358" w:rsidRDefault="00123ECE" w:rsidP="00D62538">
            <w:pPr>
              <w:pStyle w:val="TAL"/>
              <w:keepNext w:val="0"/>
              <w:keepLines w:val="0"/>
            </w:pPr>
            <w:r w:rsidRPr="00130358">
              <w:t>Cell</w:t>
            </w:r>
            <w:r w:rsidR="00D62538" w:rsidRPr="00130358">
              <w:t xml:space="preserve"> </w:t>
            </w:r>
            <w:r w:rsidRPr="00130358">
              <w:t>2</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459167F5" w14:textId="4D7F00B6" w:rsidR="00123ECE" w:rsidRPr="00130358" w:rsidRDefault="00123ECE" w:rsidP="00D62538">
            <w:pPr>
              <w:pStyle w:val="TAL"/>
              <w:keepNext w:val="0"/>
              <w:keepLines w:val="0"/>
              <w:rPr>
                <w:lang w:eastAsia="zh-CN"/>
              </w:rPr>
            </w:pPr>
            <w:r w:rsidRPr="00130358">
              <w:t>1.28Mcps</w:t>
            </w:r>
            <w:r w:rsidR="00D62538" w:rsidRPr="00130358">
              <w:t xml:space="preserve"> </w:t>
            </w:r>
            <w:r w:rsidRPr="00130358">
              <w:t>UTRA</w:t>
            </w:r>
            <w:r w:rsidR="00D62538" w:rsidRPr="00130358">
              <w:t xml:space="preserve"> </w:t>
            </w:r>
            <w:r w:rsidRPr="00130358">
              <w:t>TDD</w:t>
            </w:r>
            <w:r w:rsidR="00D62538" w:rsidRPr="00130358">
              <w:t xml:space="preserve"> </w:t>
            </w:r>
            <w:r w:rsidRPr="00130358">
              <w:t>Cell</w:t>
            </w:r>
            <w:r w:rsidRPr="00130358">
              <w:rPr>
                <w:lang w:eastAsia="zh-CN"/>
              </w:rPr>
              <w:t>2</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2</w:t>
            </w:r>
          </w:p>
        </w:tc>
      </w:tr>
      <w:tr w:rsidR="00123ECE" w:rsidRPr="00130358" w14:paraId="48BA0B00"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872E2C3" w14:textId="28E14F89" w:rsidR="00123ECE" w:rsidRPr="00130358" w:rsidRDefault="00123ECE" w:rsidP="00D62538">
            <w:pPr>
              <w:pStyle w:val="TAL"/>
              <w:keepNext w:val="0"/>
              <w:keepLines w:val="0"/>
            </w:pPr>
            <w:r w:rsidRPr="00130358">
              <w:t>Gap</w:t>
            </w:r>
            <w:r w:rsidR="00D62538" w:rsidRPr="00130358">
              <w:t xml:space="preserve"> </w:t>
            </w:r>
            <w:r w:rsidRPr="00130358">
              <w:t>Pattern</w:t>
            </w:r>
            <w:r w:rsidR="00D62538" w:rsidRPr="00130358">
              <w:t xml:space="preserve"> </w:t>
            </w:r>
            <w:r w:rsidRPr="00130358">
              <w:t>Id</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A722CAD"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928E0E1" w14:textId="77777777" w:rsidR="00123ECE" w:rsidRPr="00130358" w:rsidRDefault="00123ECE" w:rsidP="00D62538">
            <w:pPr>
              <w:pStyle w:val="TAL"/>
              <w:keepNext w:val="0"/>
              <w:keepLines w:val="0"/>
            </w:pPr>
            <w:r w:rsidRPr="00130358">
              <w:rPr>
                <w:lang w:eastAsia="zh-CN"/>
              </w:rPr>
              <w:t>1</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6048177D" w14:textId="646D7378"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9B3560" w:rsidRPr="00130358">
              <w:t>[4]</w:t>
            </w:r>
            <w:r w:rsidR="00D62538" w:rsidRPr="00130358">
              <w:t xml:space="preserve"> </w:t>
            </w:r>
            <w:r w:rsidR="00483222"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8.1.2</w:t>
              </w:r>
            </w:smartTag>
            <w:r w:rsidRPr="00130358">
              <w:t>.1.</w:t>
            </w:r>
            <w:r w:rsidR="00D62538" w:rsidRPr="00130358">
              <w:t xml:space="preserve"> </w:t>
            </w:r>
          </w:p>
        </w:tc>
      </w:tr>
      <w:tr w:rsidR="00123ECE" w:rsidRPr="00130358" w14:paraId="400C8DBA"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444CAC1" w14:textId="7BE21136" w:rsidR="00123ECE" w:rsidRPr="00130358" w:rsidRDefault="00123ECE" w:rsidP="00D62538">
            <w:pPr>
              <w:pStyle w:val="TAL"/>
              <w:keepNext w:val="0"/>
              <w:keepLines w:val="0"/>
            </w:pPr>
            <w:r w:rsidRPr="00130358">
              <w:t>CP</w:t>
            </w:r>
            <w:r w:rsidR="00D62538" w:rsidRPr="00130358">
              <w:t xml:space="preserve"> </w:t>
            </w:r>
            <w:r w:rsidRPr="00130358">
              <w:t>length</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E231A16"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3ACC53D" w14:textId="77777777" w:rsidR="00123ECE" w:rsidRPr="00130358" w:rsidRDefault="00123ECE" w:rsidP="00D62538">
            <w:pPr>
              <w:pStyle w:val="TAL"/>
              <w:keepNext w:val="0"/>
              <w:keepLines w:val="0"/>
            </w:pPr>
            <w:r w:rsidRPr="00130358">
              <w:t>Normal</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361789C1" w14:textId="77777777" w:rsidR="00123ECE" w:rsidRPr="00130358" w:rsidRDefault="00123ECE" w:rsidP="00D62538">
            <w:pPr>
              <w:pStyle w:val="TAL"/>
              <w:keepNext w:val="0"/>
              <w:keepLines w:val="0"/>
            </w:pPr>
          </w:p>
        </w:tc>
      </w:tr>
      <w:tr w:rsidR="00123ECE" w:rsidRPr="00130358" w14:paraId="3BA3746F"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3CA5DF87" w14:textId="6E2F13E4"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27D1868"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541E29DE" w14:textId="77777777" w:rsidR="00123ECE" w:rsidRPr="00130358" w:rsidRDefault="00123ECE" w:rsidP="00D62538">
            <w:pPr>
              <w:pStyle w:val="TAL"/>
              <w:keepNext w:val="0"/>
              <w:keepLines w:val="0"/>
            </w:pPr>
            <w:r w:rsidRPr="00130358">
              <w:t>0</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24390C8E" w14:textId="55EAB36A"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20F9C225"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08B69FCB" w14:textId="77777777" w:rsidR="00123ECE" w:rsidRPr="00130358" w:rsidRDefault="00123ECE" w:rsidP="00D62538">
            <w:pPr>
              <w:pStyle w:val="TAL"/>
              <w:keepNext w:val="0"/>
              <w:keepLines w:val="0"/>
            </w:pPr>
            <w:r w:rsidRPr="00130358">
              <w:t>DRX</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11CDD93"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B6D3E66" w14:textId="77777777" w:rsidR="00123ECE" w:rsidRPr="00130358" w:rsidRDefault="00123ECE" w:rsidP="00D62538">
            <w:pPr>
              <w:pStyle w:val="TAL"/>
              <w:keepNext w:val="0"/>
              <w:keepLines w:val="0"/>
            </w:pPr>
            <w:r w:rsidRPr="00130358">
              <w:t>OFF</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18FF9B69" w14:textId="77777777" w:rsidR="00123ECE" w:rsidRPr="00130358" w:rsidRDefault="00123ECE" w:rsidP="00D62538">
            <w:pPr>
              <w:pStyle w:val="TAL"/>
              <w:keepNext w:val="0"/>
              <w:keepLines w:val="0"/>
            </w:pPr>
          </w:p>
        </w:tc>
      </w:tr>
      <w:tr w:rsidR="00123ECE" w:rsidRPr="00130358" w14:paraId="06667ACF" w14:textId="77777777" w:rsidTr="00483222">
        <w:trPr>
          <w:jc w:val="center"/>
        </w:trPr>
        <w:tc>
          <w:tcPr>
            <w:tcW w:w="3301" w:type="dxa"/>
            <w:tcBorders>
              <w:top w:val="single" w:sz="4" w:space="0" w:color="auto"/>
              <w:left w:val="single" w:sz="4" w:space="0" w:color="auto"/>
              <w:bottom w:val="single" w:sz="4" w:space="0" w:color="auto"/>
              <w:right w:val="single" w:sz="4" w:space="0" w:color="auto"/>
            </w:tcBorders>
            <w:shd w:val="clear" w:color="auto" w:fill="auto"/>
          </w:tcPr>
          <w:p w14:paraId="2899C55B" w14:textId="02B07A1C"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measurement</w:t>
            </w:r>
            <w:r w:rsidR="00D62538" w:rsidRPr="00130358">
              <w:t xml:space="preserve"> </w:t>
            </w:r>
            <w:r w:rsidRPr="00130358">
              <w:t>quantity</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E350B94" w14:textId="77777777" w:rsidR="00123ECE" w:rsidRPr="00130358" w:rsidRDefault="00123ECE" w:rsidP="00D62538">
            <w:pPr>
              <w:pStyle w:val="TAC"/>
              <w:keepNext w:val="0"/>
              <w:keepLines w:val="0"/>
              <w:rPr>
                <w:lang w:eastAsia="zh-CN"/>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4409E63C" w14:textId="5E47B438" w:rsidR="00123ECE" w:rsidRPr="00130358" w:rsidRDefault="00123ECE" w:rsidP="00D62538">
            <w:pPr>
              <w:pStyle w:val="TAL"/>
              <w:keepNext w:val="0"/>
              <w:keepLines w:val="0"/>
            </w:pPr>
            <w:r w:rsidRPr="00130358">
              <w:t>P</w:t>
            </w:r>
            <w:r w:rsidRPr="00130358">
              <w:rPr>
                <w:lang w:eastAsia="zh-CN"/>
              </w:rPr>
              <w:t>-</w:t>
            </w:r>
            <w:r w:rsidRPr="00130358">
              <w:t>CCPCH</w:t>
            </w:r>
            <w:r w:rsidR="00D62538" w:rsidRPr="00130358">
              <w:t xml:space="preserve"> </w:t>
            </w:r>
            <w:r w:rsidRPr="00130358">
              <w:t>RSCP</w:t>
            </w:r>
          </w:p>
        </w:tc>
        <w:tc>
          <w:tcPr>
            <w:tcW w:w="3045" w:type="dxa"/>
            <w:tcBorders>
              <w:top w:val="single" w:sz="4" w:space="0" w:color="auto"/>
              <w:left w:val="single" w:sz="4" w:space="0" w:color="auto"/>
              <w:bottom w:val="single" w:sz="4" w:space="0" w:color="auto"/>
              <w:right w:val="single" w:sz="4" w:space="0" w:color="auto"/>
            </w:tcBorders>
            <w:shd w:val="clear" w:color="auto" w:fill="auto"/>
          </w:tcPr>
          <w:p w14:paraId="4AD271D9" w14:textId="77777777" w:rsidR="00123ECE" w:rsidRPr="00130358" w:rsidRDefault="00123ECE" w:rsidP="00D62538">
            <w:pPr>
              <w:pStyle w:val="TAL"/>
              <w:keepNext w:val="0"/>
              <w:keepLines w:val="0"/>
            </w:pPr>
          </w:p>
        </w:tc>
      </w:tr>
    </w:tbl>
    <w:p w14:paraId="24821D09" w14:textId="77777777" w:rsidR="00123ECE" w:rsidRPr="00130358" w:rsidRDefault="00123ECE" w:rsidP="00D62538"/>
    <w:p w14:paraId="2EA0A0D6" w14:textId="77777777" w:rsidR="00123ECE" w:rsidRPr="00130358" w:rsidRDefault="00123ECE" w:rsidP="00D62538">
      <w:pPr>
        <w:pStyle w:val="Heading5"/>
        <w:keepNext w:val="0"/>
        <w:keepLines w:val="0"/>
      </w:pPr>
      <w:r w:rsidRPr="00130358">
        <w:lastRenderedPageBreak/>
        <w:t>9.5.1</w:t>
      </w:r>
      <w:r w:rsidRPr="00130358">
        <w:rPr>
          <w:lang w:eastAsia="zh-CN"/>
        </w:rPr>
        <w:t>.</w:t>
      </w:r>
      <w:r w:rsidRPr="00130358">
        <w:t>4.2</w:t>
      </w:r>
      <w:r w:rsidRPr="00130358">
        <w:tab/>
        <w:t>Test procedure</w:t>
      </w:r>
    </w:p>
    <w:p w14:paraId="6346FEEB" w14:textId="2925CC77"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w:t>
      </w:r>
      <w:r w:rsidR="009B3560" w:rsidRPr="00130358">
        <w:t>7</w:t>
      </w:r>
      <w:r w:rsidRPr="00130358">
        <w:t>.2A.</w:t>
      </w:r>
      <w:r w:rsidR="009B3560" w:rsidRPr="00130358">
        <w:t>3</w:t>
      </w:r>
      <w:r w:rsidRPr="00130358">
        <w:t>.</w:t>
      </w:r>
    </w:p>
    <w:p w14:paraId="35AE5AA8" w14:textId="79F919AA" w:rsidR="00123ECE" w:rsidRPr="00130358" w:rsidRDefault="00123ECE" w:rsidP="00483222">
      <w:pPr>
        <w:pStyle w:val="B1"/>
      </w:pPr>
      <w:r w:rsidRPr="00130358">
        <w:t>2.</w:t>
      </w:r>
      <w:r w:rsidR="00483222" w:rsidRPr="00130358">
        <w:tab/>
      </w:r>
      <w:r w:rsidRPr="00130358">
        <w:t>Set the parameters according to Table 9.5.1.5</w:t>
      </w:r>
      <w:r w:rsidRPr="00130358">
        <w:rPr>
          <w:lang w:eastAsia="zh-CN"/>
        </w:rPr>
        <w:t xml:space="preserve">-1 </w:t>
      </w:r>
      <w:r w:rsidRPr="00130358">
        <w:t>as appropriate. Propagation conditions are set according to Annex B</w:t>
      </w:r>
      <w:r w:rsidRPr="00130358">
        <w:rPr>
          <w:lang w:eastAsia="zh-CN"/>
        </w:rPr>
        <w:t xml:space="preserve"> clause B.1.1</w:t>
      </w:r>
      <w:r w:rsidRPr="00130358">
        <w:t>.</w:t>
      </w:r>
    </w:p>
    <w:p w14:paraId="7CD8BE56" w14:textId="01B81EB5"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lang w:eastAsia="zh-CN"/>
        </w:rPr>
        <w:t>C</w:t>
      </w:r>
      <w:r w:rsidRPr="00130358">
        <w:t>ell</w:t>
      </w:r>
      <w:r w:rsidRPr="00130358">
        <w:rPr>
          <w:lang w:eastAsia="zh-CN"/>
        </w:rPr>
        <w:t xml:space="preserve"> 1</w:t>
      </w:r>
      <w:r w:rsidRPr="00130358">
        <w:t>.</w:t>
      </w:r>
    </w:p>
    <w:p w14:paraId="220AEB3F" w14:textId="09FF9059" w:rsidR="00123ECE" w:rsidRPr="00130358" w:rsidRDefault="00123ECE" w:rsidP="00483222">
      <w:pPr>
        <w:pStyle w:val="B1"/>
      </w:pPr>
      <w:r w:rsidRPr="00130358">
        <w:t>4.</w:t>
      </w:r>
      <w:r w:rsidR="00483222" w:rsidRPr="00130358">
        <w:tab/>
      </w:r>
      <w:r w:rsidRPr="00130358">
        <w:t xml:space="preserve">The UE shall transmit </w:t>
      </w:r>
      <w:proofErr w:type="spellStart"/>
      <w:r w:rsidRPr="00130358">
        <w:t>RRCConnectionReconfigurationComplete</w:t>
      </w:r>
      <w:proofErr w:type="spellEnd"/>
      <w:r w:rsidRPr="00130358">
        <w:t xml:space="preserve"> message.</w:t>
      </w:r>
    </w:p>
    <w:p w14:paraId="17EF890F" w14:textId="46683D76" w:rsidR="00123ECE" w:rsidRPr="00130358" w:rsidRDefault="00123ECE" w:rsidP="00483222">
      <w:pPr>
        <w:pStyle w:val="B1"/>
      </w:pPr>
      <w:r w:rsidRPr="00130358">
        <w:t>5.</w:t>
      </w:r>
      <w:r w:rsidR="00483222" w:rsidRPr="00130358">
        <w:tab/>
      </w:r>
      <w:r w:rsidRPr="00130358">
        <w:t xml:space="preserve">UE shall transmit periodically </w:t>
      </w:r>
      <w:proofErr w:type="spellStart"/>
      <w:r w:rsidRPr="00130358">
        <w:t>MeasurementReport</w:t>
      </w:r>
      <w:proofErr w:type="spellEnd"/>
      <w:r w:rsidRPr="00130358">
        <w:t xml:space="preserve"> messages.</w:t>
      </w:r>
    </w:p>
    <w:p w14:paraId="5B69CEA0" w14:textId="3B001911" w:rsidR="00123ECE" w:rsidRPr="00130358" w:rsidRDefault="00123ECE" w:rsidP="00483222">
      <w:pPr>
        <w:pStyle w:val="B1"/>
      </w:pPr>
      <w:r w:rsidRPr="00130358">
        <w:t>6.</w:t>
      </w:r>
      <w:r w:rsidR="00483222" w:rsidRPr="00130358">
        <w:tab/>
      </w:r>
      <w:r w:rsidR="005B557F" w:rsidRPr="00130358">
        <w:t xml:space="preserve">After 10s wait from Step 3, </w:t>
      </w:r>
      <w:r w:rsidRPr="00130358">
        <w:t xml:space="preserve">SS shall check </w:t>
      </w:r>
      <w:r w:rsidRPr="00130358">
        <w:rPr>
          <w:rFonts w:cs="v4.2.0"/>
        </w:rPr>
        <w:t>P-CCPCH RSCP</w:t>
      </w:r>
      <w:r w:rsidRPr="00130358">
        <w:t xml:space="preserve"> reported value</w:t>
      </w:r>
      <w:r w:rsidRPr="00130358">
        <w:rPr>
          <w:rFonts w:ascii="SimSun" w:hAnsi="SimSun"/>
          <w:lang w:eastAsia="zh-CN"/>
        </w:rPr>
        <w:t>s</w:t>
      </w:r>
      <w:r w:rsidRPr="00130358">
        <w:rPr>
          <w:lang w:eastAsia="zh-CN"/>
        </w:rPr>
        <w:t xml:space="preserve"> of Cell </w:t>
      </w:r>
      <w:smartTag w:uri="urn:schemas-microsoft-com:office:smarttags" w:element="chmetcnv">
        <w:smartTagPr>
          <w:attr w:name="UnitName" w:val="in"/>
          <w:attr w:name="SourceValue" w:val="2"/>
          <w:attr w:name="HasSpace" w:val="True"/>
          <w:attr w:name="Negative" w:val="False"/>
          <w:attr w:name="NumberType" w:val="1"/>
          <w:attr w:name="TCSC" w:val="0"/>
        </w:smartTagPr>
        <w:r w:rsidRPr="00130358">
          <w:rPr>
            <w:lang w:eastAsia="zh-CN"/>
          </w:rPr>
          <w:t>2</w:t>
        </w:r>
        <w:r w:rsidRPr="00130358">
          <w:t xml:space="preserve"> in</w:t>
        </w:r>
      </w:smartTag>
      <w:r w:rsidRPr="00130358">
        <w:t xml:space="preserve"> </w:t>
      </w:r>
      <w:r w:rsidR="005B557F" w:rsidRPr="00130358">
        <w:t xml:space="preserve">periodical </w:t>
      </w:r>
      <w:proofErr w:type="spellStart"/>
      <w:r w:rsidRPr="00130358">
        <w:t>MeasurementReport</w:t>
      </w:r>
      <w:proofErr w:type="spellEnd"/>
      <w:r w:rsidRPr="00130358">
        <w:t xml:space="preserve"> messages</w:t>
      </w:r>
      <w:r w:rsidRPr="00130358">
        <w:rPr>
          <w:lang w:eastAsia="zh-CN"/>
        </w:rPr>
        <w:t xml:space="preserve"> </w:t>
      </w:r>
      <w:r w:rsidRPr="00130358">
        <w:t>according to Table 9.5.1.5-3.</w:t>
      </w:r>
      <w:r w:rsidR="005B557F" w:rsidRPr="00130358">
        <w:t xml:space="preserve"> If the UE fails to report the measurement value for Cell 2, the number of failed iterations is increased by one.</w:t>
      </w:r>
    </w:p>
    <w:p w14:paraId="0528C996" w14:textId="45FE925E" w:rsidR="00123ECE" w:rsidRPr="00130358" w:rsidRDefault="00123ECE" w:rsidP="00483222">
      <w:pPr>
        <w:pStyle w:val="B1"/>
      </w:pPr>
      <w:r w:rsidRPr="00130358">
        <w:t>7.</w:t>
      </w:r>
      <w:r w:rsidR="00483222" w:rsidRPr="00130358">
        <w:tab/>
      </w:r>
      <w:r w:rsidR="00A7759D" w:rsidRPr="00130358">
        <w:rPr>
          <w:rFonts w:eastAsia="SimSun"/>
          <w:lang w:eastAsia="zh-CN"/>
        </w:rPr>
        <w:t xml:space="preserve">SS shall check the </w:t>
      </w:r>
      <w:proofErr w:type="spellStart"/>
      <w:r w:rsidR="00A7759D" w:rsidRPr="00130358">
        <w:rPr>
          <w:rFonts w:eastAsia="SimSun"/>
          <w:lang w:eastAsia="zh-CN"/>
        </w:rPr>
        <w:t>MeasurementReport</w:t>
      </w:r>
      <w:proofErr w:type="spellEnd"/>
      <w:r w:rsidR="00A7759D" w:rsidRPr="00130358">
        <w:rPr>
          <w:rFonts w:eastAsia="SimSun"/>
          <w:lang w:eastAsia="zh-CN"/>
        </w:rPr>
        <w:t xml:space="preserve">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UnitName" w:val="in"/>
          <w:attr w:name="SourceValue" w:val="1"/>
          <w:attr w:name="HasSpace" w:val="True"/>
          <w:attr w:name="Negative" w:val="True"/>
          <w:attr w:name="NumberType" w:val="1"/>
          <w:attr w:name="TCSC" w:val="0"/>
        </w:smartTagPr>
        <w:r w:rsidRPr="00130358">
          <w:rPr>
            <w:rFonts w:eastAsia="??"/>
          </w:rPr>
          <w:t>-1 in</w:t>
        </w:r>
      </w:smartTag>
      <w:r w:rsidRPr="00130358">
        <w:t xml:space="preserve"> Annex G.2 is achieved.</w:t>
      </w:r>
    </w:p>
    <w:p w14:paraId="08CA43D5" w14:textId="457F8ED8" w:rsidR="00123ECE" w:rsidRPr="00130358" w:rsidRDefault="00123ECE" w:rsidP="00483222">
      <w:pPr>
        <w:pStyle w:val="B1"/>
      </w:pPr>
      <w:r w:rsidRPr="00130358">
        <w:t>8.</w:t>
      </w:r>
      <w:r w:rsidR="00483222" w:rsidRPr="00130358">
        <w:tab/>
      </w:r>
      <w:r w:rsidRPr="00130358">
        <w:t>Repeat step 1-</w:t>
      </w:r>
      <w:r w:rsidRPr="00130358">
        <w:rPr>
          <w:lang w:eastAsia="zh-CN"/>
        </w:rPr>
        <w:t>7</w:t>
      </w:r>
      <w:r w:rsidRPr="00130358">
        <w:t xml:space="preserve"> for each sub-test in Table 9.5.1.5-</w:t>
      </w:r>
      <w:r w:rsidRPr="00130358">
        <w:rPr>
          <w:lang w:eastAsia="zh-CN"/>
        </w:rPr>
        <w:t>1</w:t>
      </w:r>
      <w:r w:rsidRPr="00130358">
        <w:t xml:space="preserve"> as appropriate.</w:t>
      </w:r>
    </w:p>
    <w:p w14:paraId="5298E8AB" w14:textId="77777777" w:rsidR="00123ECE" w:rsidRPr="00130358" w:rsidRDefault="00123ECE" w:rsidP="00D62538">
      <w:pPr>
        <w:pStyle w:val="Heading5"/>
        <w:keepNext w:val="0"/>
        <w:keepLines w:val="0"/>
      </w:pPr>
      <w:r w:rsidRPr="00130358">
        <w:t>9.5.1</w:t>
      </w:r>
      <w:r w:rsidRPr="00130358">
        <w:rPr>
          <w:lang w:eastAsia="zh-CN"/>
        </w:rPr>
        <w:t>.</w:t>
      </w:r>
      <w:r w:rsidRPr="00130358">
        <w:t>4.3</w:t>
      </w:r>
      <w:r w:rsidRPr="00130358">
        <w:tab/>
        <w:t>Message contents</w:t>
      </w:r>
    </w:p>
    <w:p w14:paraId="4F22BAFE" w14:textId="6967B206"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026C7812" w14:textId="77777777" w:rsidR="009B3560" w:rsidRPr="00130358" w:rsidRDefault="009B3560" w:rsidP="00D62538">
      <w:pPr>
        <w:pStyle w:val="TH"/>
        <w:keepNext w:val="0"/>
        <w:keepLines w:val="0"/>
        <w:rPr>
          <w:rFonts w:eastAsia="SimSun"/>
          <w:lang w:eastAsia="zh-CN"/>
        </w:rPr>
      </w:pPr>
      <w:r w:rsidRPr="00130358">
        <w:t>Table 9.</w:t>
      </w:r>
      <w:r w:rsidRPr="00130358">
        <w:rPr>
          <w:rFonts w:eastAsia="MS Mincho"/>
        </w:rPr>
        <w:t>5</w:t>
      </w:r>
      <w:r w:rsidRPr="00130358">
        <w:t>.</w:t>
      </w:r>
      <w:r w:rsidRPr="00130358">
        <w:rPr>
          <w:rFonts w:eastAsia="MS Mincho"/>
        </w:rPr>
        <w:t>1</w:t>
      </w:r>
      <w:r w:rsidRPr="00130358">
        <w:t xml:space="preserve">.4.3-1: Common </w:t>
      </w:r>
      <w:r w:rsidRPr="00130358">
        <w:rPr>
          <w:rFonts w:eastAsia="SimSun"/>
          <w:lang w:eastAsia="zh-CN"/>
        </w:rPr>
        <w:t xml:space="preserve">Exception messages for </w:t>
      </w:r>
      <w:r w:rsidRPr="00130358">
        <w:rPr>
          <w:rFonts w:cs="v4.2.0"/>
          <w:lang w:eastAsia="zh-CN"/>
        </w:rPr>
        <w:t>E-UTRAN FDD - UTRA TDD P-CCPCH RSCP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9B3560" w:rsidRPr="00130358" w14:paraId="3C6C128D" w14:textId="77777777" w:rsidTr="00483222">
        <w:trPr>
          <w:cantSplit/>
          <w:jc w:val="center"/>
        </w:trPr>
        <w:tc>
          <w:tcPr>
            <w:tcW w:w="8316" w:type="dxa"/>
            <w:gridSpan w:val="2"/>
          </w:tcPr>
          <w:p w14:paraId="1646FD32" w14:textId="37FECD0B" w:rsidR="009B3560" w:rsidRPr="00130358" w:rsidRDefault="009B3560"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9B3560" w:rsidRPr="00130358" w14:paraId="78850756" w14:textId="77777777" w:rsidTr="00483222">
        <w:trPr>
          <w:cantSplit/>
          <w:jc w:val="center"/>
        </w:trPr>
        <w:tc>
          <w:tcPr>
            <w:tcW w:w="5986" w:type="dxa"/>
          </w:tcPr>
          <w:p w14:paraId="19107C39" w14:textId="739180BE" w:rsidR="009B3560" w:rsidRPr="00130358" w:rsidRDefault="009B3560"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287A57BF" w14:textId="77777777" w:rsidR="009B3560" w:rsidRPr="00130358" w:rsidRDefault="009B3560" w:rsidP="00D62538">
            <w:pPr>
              <w:pStyle w:val="TAL"/>
              <w:keepNext w:val="0"/>
              <w:keepLines w:val="0"/>
              <w:rPr>
                <w:rFonts w:eastAsia="SimSun"/>
                <w:lang w:eastAsia="zh-CN"/>
              </w:rPr>
            </w:pPr>
          </w:p>
        </w:tc>
      </w:tr>
      <w:tr w:rsidR="009B3560" w:rsidRPr="00130358" w14:paraId="5521CD99" w14:textId="77777777" w:rsidTr="00483222">
        <w:trPr>
          <w:cantSplit/>
          <w:jc w:val="center"/>
        </w:trPr>
        <w:tc>
          <w:tcPr>
            <w:tcW w:w="5986" w:type="dxa"/>
          </w:tcPr>
          <w:p w14:paraId="22775CFD" w14:textId="6AF6FF50" w:rsidR="009B3560" w:rsidRPr="00130358" w:rsidRDefault="009B3560"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58371B5E" w14:textId="2DDB95B7" w:rsidR="009B3560" w:rsidRPr="00130358" w:rsidRDefault="009B3560" w:rsidP="00D62538">
            <w:pPr>
              <w:pStyle w:val="TAL"/>
              <w:keepNext w:val="0"/>
              <w:keepLines w:val="0"/>
              <w:rPr>
                <w:rFonts w:eastAsia="MS Mincho"/>
              </w:rPr>
            </w:pPr>
            <w:r w:rsidRPr="00130358">
              <w:t>Table</w:t>
            </w:r>
            <w:r w:rsidR="00D62538" w:rsidRPr="00130358">
              <w:t xml:space="preserve"> </w:t>
            </w:r>
            <w:r w:rsidRPr="00130358">
              <w:t>H.3.1-1</w:t>
            </w:r>
            <w:r w:rsidRPr="00130358">
              <w:rPr>
                <w:rFonts w:eastAsia="MS Mincho"/>
              </w:rPr>
              <w:br/>
              <w:t>Table</w:t>
            </w:r>
            <w:r w:rsidR="00D62538" w:rsidRPr="00130358">
              <w:rPr>
                <w:rFonts w:eastAsia="MS Mincho"/>
              </w:rPr>
              <w:t xml:space="preserve"> </w:t>
            </w:r>
            <w:r w:rsidRPr="00130358">
              <w:rPr>
                <w:rFonts w:eastAsia="MS Mincho"/>
              </w:rPr>
              <w:t>H.3.1-7</w:t>
            </w:r>
          </w:p>
        </w:tc>
      </w:tr>
    </w:tbl>
    <w:p w14:paraId="0CD9485E" w14:textId="77777777" w:rsidR="009B3560" w:rsidRPr="00130358" w:rsidRDefault="009B3560" w:rsidP="00D62538"/>
    <w:p w14:paraId="06B9F334" w14:textId="77777777" w:rsidR="00123ECE" w:rsidRPr="00130358" w:rsidRDefault="00123ECE" w:rsidP="00D62538">
      <w:pPr>
        <w:pStyle w:val="TH"/>
        <w:keepNext w:val="0"/>
        <w:keepLines w:val="0"/>
        <w:rPr>
          <w:lang w:eastAsia="zh-CN"/>
        </w:rPr>
      </w:pPr>
      <w:r w:rsidRPr="00130358">
        <w:t>Table 9.5.1.4.3-</w:t>
      </w:r>
      <w:r w:rsidR="009B3560" w:rsidRPr="00130358">
        <w:rPr>
          <w:lang w:eastAsia="zh-CN"/>
        </w:rPr>
        <w:t>2</w:t>
      </w:r>
      <w:r w:rsidRPr="00130358">
        <w:t xml:space="preserve">: </w:t>
      </w:r>
      <w:proofErr w:type="spellStart"/>
      <w:r w:rsidRPr="00130358">
        <w:rPr>
          <w:i/>
        </w:rPr>
        <w:t>MeasConfig</w:t>
      </w:r>
      <w:proofErr w:type="spellEnd"/>
      <w:r w:rsidRPr="00130358">
        <w:rPr>
          <w:i/>
        </w:rPr>
        <w:t xml:space="preserve">- </w:t>
      </w:r>
      <w:r w:rsidRPr="00130358">
        <w:rPr>
          <w:i/>
          <w:lang w:eastAsia="zh-CN"/>
        </w:rPr>
        <w:t>DEFAULT</w:t>
      </w:r>
      <w:r w:rsidRPr="00130358">
        <w:rPr>
          <w:i/>
        </w:rPr>
        <w:t>:</w:t>
      </w:r>
      <w:r w:rsidRPr="00130358">
        <w:t xml:space="preserve"> </w:t>
      </w:r>
      <w:r w:rsidRPr="00130358">
        <w:rPr>
          <w:rFonts w:cs="v4.2.0"/>
          <w:lang w:eastAsia="zh-CN"/>
        </w:rPr>
        <w:t>Additional E-UTRAN FDD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75D1334" w14:textId="77777777" w:rsidTr="00D62538">
        <w:trPr>
          <w:cantSplit/>
          <w:jc w:val="center"/>
        </w:trPr>
        <w:tc>
          <w:tcPr>
            <w:tcW w:w="9536" w:type="dxa"/>
            <w:gridSpan w:val="4"/>
          </w:tcPr>
          <w:p w14:paraId="26B3B615" w14:textId="3EDA8335"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proofErr w:type="spellStart"/>
            <w:r w:rsidRPr="00130358">
              <w:t>MeasConfig</w:t>
            </w:r>
            <w:proofErr w:type="spellEnd"/>
            <w:r w:rsidRPr="00130358">
              <w:t>-DEFAULT:</w:t>
            </w:r>
          </w:p>
        </w:tc>
      </w:tr>
      <w:tr w:rsidR="00123ECE" w:rsidRPr="00130358" w14:paraId="610D6EDC" w14:textId="77777777" w:rsidTr="00D62538">
        <w:trPr>
          <w:jc w:val="center"/>
        </w:trPr>
        <w:tc>
          <w:tcPr>
            <w:tcW w:w="4436" w:type="dxa"/>
          </w:tcPr>
          <w:p w14:paraId="28B687FC" w14:textId="7197003B"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7D8B9D11" w14:textId="77777777" w:rsidR="00123ECE" w:rsidRPr="00130358" w:rsidRDefault="00123ECE" w:rsidP="00D62538">
            <w:pPr>
              <w:pStyle w:val="TAH"/>
              <w:keepNext w:val="0"/>
              <w:keepLines w:val="0"/>
            </w:pPr>
            <w:r w:rsidRPr="00130358">
              <w:t>Value/remark</w:t>
            </w:r>
          </w:p>
        </w:tc>
        <w:tc>
          <w:tcPr>
            <w:tcW w:w="1700" w:type="dxa"/>
          </w:tcPr>
          <w:p w14:paraId="7015A32A" w14:textId="77777777" w:rsidR="00123ECE" w:rsidRPr="00130358" w:rsidRDefault="00123ECE" w:rsidP="00D62538">
            <w:pPr>
              <w:pStyle w:val="TAH"/>
              <w:keepNext w:val="0"/>
              <w:keepLines w:val="0"/>
            </w:pPr>
            <w:r w:rsidRPr="00130358">
              <w:t>Comment</w:t>
            </w:r>
          </w:p>
        </w:tc>
        <w:tc>
          <w:tcPr>
            <w:tcW w:w="1133" w:type="dxa"/>
          </w:tcPr>
          <w:p w14:paraId="09216431" w14:textId="77777777" w:rsidR="00123ECE" w:rsidRPr="00130358" w:rsidRDefault="00123ECE" w:rsidP="00D62538">
            <w:pPr>
              <w:pStyle w:val="TAH"/>
              <w:keepNext w:val="0"/>
              <w:keepLines w:val="0"/>
            </w:pPr>
            <w:r w:rsidRPr="00130358">
              <w:t>Condition</w:t>
            </w:r>
          </w:p>
        </w:tc>
      </w:tr>
      <w:tr w:rsidR="00123ECE" w:rsidRPr="00130358" w14:paraId="250DAA47" w14:textId="77777777" w:rsidTr="00D62538">
        <w:trPr>
          <w:jc w:val="center"/>
        </w:trPr>
        <w:tc>
          <w:tcPr>
            <w:tcW w:w="4436" w:type="dxa"/>
          </w:tcPr>
          <w:p w14:paraId="5B62DD90" w14:textId="6A11BF10" w:rsidR="00123ECE" w:rsidRPr="00130358" w:rsidRDefault="00123ECE" w:rsidP="00D62538">
            <w:pPr>
              <w:pStyle w:val="TAL"/>
              <w:keepNext w:val="0"/>
              <w:keepLines w:val="0"/>
            </w:pPr>
            <w:proofErr w:type="spellStart"/>
            <w:r w:rsidRPr="00130358">
              <w:t>MeasConfig</w:t>
            </w:r>
            <w:proofErr w:type="spellEnd"/>
            <w:r w:rsidRPr="00130358">
              <w:t>-DEFAULT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7ADACFE0" w14:textId="77777777" w:rsidR="00123ECE" w:rsidRPr="00130358" w:rsidRDefault="00123ECE" w:rsidP="00D62538">
            <w:pPr>
              <w:pStyle w:val="TAL"/>
              <w:keepNext w:val="0"/>
              <w:keepLines w:val="0"/>
            </w:pPr>
          </w:p>
        </w:tc>
        <w:tc>
          <w:tcPr>
            <w:tcW w:w="1700" w:type="dxa"/>
          </w:tcPr>
          <w:p w14:paraId="3765BA2A" w14:textId="77777777" w:rsidR="00123ECE" w:rsidRPr="00130358" w:rsidRDefault="00123ECE" w:rsidP="00D62538">
            <w:pPr>
              <w:pStyle w:val="TAL"/>
              <w:keepNext w:val="0"/>
              <w:keepLines w:val="0"/>
            </w:pPr>
          </w:p>
        </w:tc>
        <w:tc>
          <w:tcPr>
            <w:tcW w:w="1133" w:type="dxa"/>
          </w:tcPr>
          <w:p w14:paraId="54A3A56A" w14:textId="77777777" w:rsidR="00123ECE" w:rsidRPr="00130358" w:rsidRDefault="00123ECE" w:rsidP="00D62538">
            <w:pPr>
              <w:pStyle w:val="TAL"/>
              <w:keepNext w:val="0"/>
              <w:keepLines w:val="0"/>
            </w:pPr>
          </w:p>
        </w:tc>
      </w:tr>
      <w:tr w:rsidR="00123ECE" w:rsidRPr="00130358" w14:paraId="0972F51C" w14:textId="77777777" w:rsidTr="00D62538">
        <w:trPr>
          <w:jc w:val="center"/>
        </w:trPr>
        <w:tc>
          <w:tcPr>
            <w:tcW w:w="4436" w:type="dxa"/>
          </w:tcPr>
          <w:p w14:paraId="184A264F" w14:textId="6D4DD3F5" w:rsidR="00123ECE" w:rsidRPr="00130358" w:rsidRDefault="00D62538" w:rsidP="00D62538">
            <w:pPr>
              <w:pStyle w:val="TAL"/>
              <w:keepNext w:val="0"/>
              <w:keepLines w:val="0"/>
            </w:pPr>
            <w:r w:rsidRPr="00130358">
              <w:t xml:space="preserve">  </w:t>
            </w:r>
            <w:proofErr w:type="spellStart"/>
            <w:r w:rsidR="00123ECE" w:rsidRPr="00130358">
              <w:t>measObjectToRemoveList</w:t>
            </w:r>
            <w:proofErr w:type="spellEnd"/>
          </w:p>
        </w:tc>
        <w:tc>
          <w:tcPr>
            <w:tcW w:w="2267" w:type="dxa"/>
          </w:tcPr>
          <w:p w14:paraId="6FAC673C" w14:textId="0E5015A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4014E06" w14:textId="77777777" w:rsidR="00123ECE" w:rsidRPr="00130358" w:rsidRDefault="00123ECE" w:rsidP="00D62538">
            <w:pPr>
              <w:pStyle w:val="TAL"/>
              <w:keepNext w:val="0"/>
              <w:keepLines w:val="0"/>
            </w:pPr>
          </w:p>
        </w:tc>
        <w:tc>
          <w:tcPr>
            <w:tcW w:w="1133" w:type="dxa"/>
          </w:tcPr>
          <w:p w14:paraId="011B254F" w14:textId="77777777" w:rsidR="00123ECE" w:rsidRPr="00130358" w:rsidRDefault="00123ECE" w:rsidP="00D62538">
            <w:pPr>
              <w:pStyle w:val="TAL"/>
              <w:keepNext w:val="0"/>
              <w:keepLines w:val="0"/>
            </w:pPr>
          </w:p>
        </w:tc>
      </w:tr>
      <w:tr w:rsidR="00123ECE" w:rsidRPr="00130358" w14:paraId="04C07569" w14:textId="77777777" w:rsidTr="00D62538">
        <w:trPr>
          <w:jc w:val="center"/>
        </w:trPr>
        <w:tc>
          <w:tcPr>
            <w:tcW w:w="4436" w:type="dxa"/>
          </w:tcPr>
          <w:p w14:paraId="1A31E980" w14:textId="7EC9579C" w:rsidR="00123ECE" w:rsidRPr="00130358" w:rsidRDefault="00123ECE" w:rsidP="00D62538">
            <w:pPr>
              <w:pStyle w:val="TAL"/>
              <w:keepNext w:val="0"/>
              <w:keepLines w:val="0"/>
            </w:pPr>
            <w:proofErr w:type="spellStart"/>
            <w:r w:rsidRPr="00130358">
              <w:t>measObjectToAddModList</w:t>
            </w:r>
            <w:proofErr w:type="spellEnd"/>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07D78691" w14:textId="792EE3F2"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72522733" w14:textId="77777777" w:rsidR="00123ECE" w:rsidRPr="00130358" w:rsidRDefault="00123ECE" w:rsidP="00D62538">
            <w:pPr>
              <w:pStyle w:val="TAL"/>
              <w:keepNext w:val="0"/>
              <w:keepLines w:val="0"/>
            </w:pPr>
          </w:p>
        </w:tc>
        <w:tc>
          <w:tcPr>
            <w:tcW w:w="1133" w:type="dxa"/>
          </w:tcPr>
          <w:p w14:paraId="54B6D2C3" w14:textId="77777777" w:rsidR="00123ECE" w:rsidRPr="00130358" w:rsidRDefault="00123ECE" w:rsidP="00D62538">
            <w:pPr>
              <w:pStyle w:val="TAL"/>
              <w:keepNext w:val="0"/>
              <w:keepLines w:val="0"/>
            </w:pPr>
          </w:p>
        </w:tc>
      </w:tr>
      <w:tr w:rsidR="00123ECE" w:rsidRPr="00130358" w14:paraId="0797C939" w14:textId="77777777" w:rsidTr="00D62538">
        <w:trPr>
          <w:jc w:val="center"/>
        </w:trPr>
        <w:tc>
          <w:tcPr>
            <w:tcW w:w="4436" w:type="dxa"/>
          </w:tcPr>
          <w:p w14:paraId="6664E634" w14:textId="13C70637" w:rsidR="00123ECE" w:rsidRPr="00130358" w:rsidRDefault="00D62538" w:rsidP="00D62538">
            <w:pPr>
              <w:pStyle w:val="TAL"/>
              <w:keepNext w:val="0"/>
              <w:keepLines w:val="0"/>
            </w:pPr>
            <w:r w:rsidRPr="00130358">
              <w:rPr>
                <w:lang w:eastAsia="zh-CN"/>
              </w:rPr>
              <w:t xml:space="preserve">   </w:t>
            </w:r>
            <w:proofErr w:type="spellStart"/>
            <w:r w:rsidR="00123ECE" w:rsidRPr="00130358">
              <w:t>MeasObjectToAddMod</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47E04769" w14:textId="77777777" w:rsidR="00123ECE" w:rsidRPr="00130358" w:rsidRDefault="00123ECE" w:rsidP="00D62538">
            <w:pPr>
              <w:pStyle w:val="TAL"/>
              <w:keepNext w:val="0"/>
              <w:keepLines w:val="0"/>
            </w:pPr>
          </w:p>
        </w:tc>
        <w:tc>
          <w:tcPr>
            <w:tcW w:w="1700" w:type="dxa"/>
          </w:tcPr>
          <w:p w14:paraId="02205DEA" w14:textId="77777777" w:rsidR="00123ECE" w:rsidRPr="00130358" w:rsidRDefault="00123ECE" w:rsidP="00D62538">
            <w:pPr>
              <w:pStyle w:val="TAL"/>
              <w:keepNext w:val="0"/>
              <w:keepLines w:val="0"/>
            </w:pPr>
          </w:p>
        </w:tc>
        <w:tc>
          <w:tcPr>
            <w:tcW w:w="1133" w:type="dxa"/>
          </w:tcPr>
          <w:p w14:paraId="2EBF9A86" w14:textId="77777777" w:rsidR="00123ECE" w:rsidRPr="00130358" w:rsidRDefault="00123ECE" w:rsidP="00D62538">
            <w:pPr>
              <w:pStyle w:val="TAL"/>
              <w:keepNext w:val="0"/>
              <w:keepLines w:val="0"/>
            </w:pPr>
          </w:p>
        </w:tc>
      </w:tr>
      <w:tr w:rsidR="00123ECE" w:rsidRPr="00130358" w14:paraId="4BE57A83" w14:textId="77777777" w:rsidTr="00D62538">
        <w:trPr>
          <w:jc w:val="center"/>
        </w:trPr>
        <w:tc>
          <w:tcPr>
            <w:tcW w:w="4436" w:type="dxa"/>
          </w:tcPr>
          <w:p w14:paraId="650F3F36" w14:textId="041EEBED"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14F8DA9A" w14:textId="77777777" w:rsidR="00123ECE" w:rsidRPr="00130358" w:rsidRDefault="00123ECE" w:rsidP="00D62538">
            <w:pPr>
              <w:pStyle w:val="TAL"/>
              <w:keepNext w:val="0"/>
              <w:keepLines w:val="0"/>
            </w:pPr>
            <w:r w:rsidRPr="00130358">
              <w:t>IdMeasObject-f1</w:t>
            </w:r>
          </w:p>
        </w:tc>
        <w:tc>
          <w:tcPr>
            <w:tcW w:w="1700" w:type="dxa"/>
          </w:tcPr>
          <w:p w14:paraId="29E71393" w14:textId="77777777" w:rsidR="00123ECE" w:rsidRPr="00130358" w:rsidRDefault="00123ECE" w:rsidP="00D62538">
            <w:pPr>
              <w:pStyle w:val="TAL"/>
              <w:keepNext w:val="0"/>
              <w:keepLines w:val="0"/>
            </w:pPr>
          </w:p>
        </w:tc>
        <w:tc>
          <w:tcPr>
            <w:tcW w:w="1133" w:type="dxa"/>
          </w:tcPr>
          <w:p w14:paraId="20E6A8C6" w14:textId="77777777" w:rsidR="00123ECE" w:rsidRPr="00130358" w:rsidRDefault="00123ECE" w:rsidP="00D62538">
            <w:pPr>
              <w:pStyle w:val="TAL"/>
              <w:keepNext w:val="0"/>
              <w:keepLines w:val="0"/>
            </w:pPr>
          </w:p>
        </w:tc>
      </w:tr>
      <w:tr w:rsidR="00123ECE" w:rsidRPr="00130358" w14:paraId="6739B593" w14:textId="77777777" w:rsidTr="00D62538">
        <w:trPr>
          <w:jc w:val="center"/>
        </w:trPr>
        <w:tc>
          <w:tcPr>
            <w:tcW w:w="4436" w:type="dxa"/>
          </w:tcPr>
          <w:p w14:paraId="3D99D17A" w14:textId="48813ACA"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5105FFA6" w14:textId="77777777" w:rsidR="00123ECE" w:rsidRPr="00130358" w:rsidRDefault="00123ECE" w:rsidP="00D62538">
            <w:pPr>
              <w:pStyle w:val="TAL"/>
              <w:keepNext w:val="0"/>
              <w:keepLines w:val="0"/>
            </w:pPr>
          </w:p>
        </w:tc>
        <w:tc>
          <w:tcPr>
            <w:tcW w:w="1700" w:type="dxa"/>
          </w:tcPr>
          <w:p w14:paraId="6E2D6456" w14:textId="77777777" w:rsidR="00123ECE" w:rsidRPr="00130358" w:rsidRDefault="00123ECE" w:rsidP="00D62538">
            <w:pPr>
              <w:pStyle w:val="TAL"/>
              <w:keepNext w:val="0"/>
              <w:keepLines w:val="0"/>
            </w:pPr>
          </w:p>
        </w:tc>
        <w:tc>
          <w:tcPr>
            <w:tcW w:w="1133" w:type="dxa"/>
          </w:tcPr>
          <w:p w14:paraId="5E6F19B2" w14:textId="77777777" w:rsidR="00123ECE" w:rsidRPr="00130358" w:rsidRDefault="00123ECE" w:rsidP="00D62538">
            <w:pPr>
              <w:pStyle w:val="TAL"/>
              <w:keepNext w:val="0"/>
              <w:keepLines w:val="0"/>
            </w:pPr>
          </w:p>
        </w:tc>
      </w:tr>
      <w:tr w:rsidR="00123ECE" w:rsidRPr="00130358" w14:paraId="19949AE0" w14:textId="77777777" w:rsidTr="00D62538">
        <w:trPr>
          <w:jc w:val="center"/>
        </w:trPr>
        <w:tc>
          <w:tcPr>
            <w:tcW w:w="4436" w:type="dxa"/>
          </w:tcPr>
          <w:p w14:paraId="2BF7C888" w14:textId="4F159BEE" w:rsidR="00123ECE" w:rsidRPr="00130358" w:rsidRDefault="00D62538" w:rsidP="00D62538">
            <w:pPr>
              <w:pStyle w:val="TAL"/>
              <w:keepNext w:val="0"/>
              <w:keepLines w:val="0"/>
            </w:pPr>
            <w:r w:rsidRPr="00130358">
              <w:rPr>
                <w:lang w:eastAsia="zh-CN"/>
              </w:rPr>
              <w:t xml:space="preserve">         </w:t>
            </w:r>
            <w:proofErr w:type="spellStart"/>
            <w:r w:rsidR="00123ECE" w:rsidRPr="00130358">
              <w:t>measObject</w:t>
            </w:r>
            <w:proofErr w:type="spellEnd"/>
            <w:r w:rsidRPr="00130358">
              <w:t xml:space="preserve"> </w:t>
            </w:r>
            <w:r w:rsidR="00123ECE" w:rsidRPr="00130358">
              <w:t>EUTRA</w:t>
            </w:r>
          </w:p>
        </w:tc>
        <w:tc>
          <w:tcPr>
            <w:tcW w:w="2267" w:type="dxa"/>
          </w:tcPr>
          <w:p w14:paraId="5BD4D41C" w14:textId="77777777" w:rsidR="00123ECE" w:rsidRPr="00130358" w:rsidRDefault="00123ECE" w:rsidP="00D62538">
            <w:pPr>
              <w:pStyle w:val="TAL"/>
              <w:keepNext w:val="0"/>
              <w:keepLines w:val="0"/>
            </w:pPr>
            <w:proofErr w:type="spellStart"/>
            <w:r w:rsidRPr="00130358">
              <w:t>MeasObjectEUTRA</w:t>
            </w:r>
            <w:proofErr w:type="spellEnd"/>
            <w:r w:rsidRPr="00130358">
              <w:t>-GENERIC(f1)</w:t>
            </w:r>
          </w:p>
        </w:tc>
        <w:tc>
          <w:tcPr>
            <w:tcW w:w="1700" w:type="dxa"/>
          </w:tcPr>
          <w:p w14:paraId="0EDA13B0" w14:textId="5F90A453"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5F31EE6C" w14:textId="77777777" w:rsidR="00123ECE" w:rsidRPr="00130358" w:rsidRDefault="00123ECE" w:rsidP="00D62538">
            <w:pPr>
              <w:pStyle w:val="TAL"/>
              <w:keepNext w:val="0"/>
              <w:keepLines w:val="0"/>
            </w:pPr>
          </w:p>
        </w:tc>
      </w:tr>
      <w:tr w:rsidR="00123ECE" w:rsidRPr="00130358" w14:paraId="374483E3" w14:textId="77777777" w:rsidTr="00D62538">
        <w:trPr>
          <w:jc w:val="center"/>
        </w:trPr>
        <w:tc>
          <w:tcPr>
            <w:tcW w:w="4436" w:type="dxa"/>
          </w:tcPr>
          <w:p w14:paraId="75063D97" w14:textId="51BDB690"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0B75CF3B" w14:textId="77777777" w:rsidR="00123ECE" w:rsidRPr="00130358" w:rsidRDefault="00123ECE" w:rsidP="00D62538">
            <w:pPr>
              <w:pStyle w:val="TAL"/>
              <w:keepNext w:val="0"/>
              <w:keepLines w:val="0"/>
            </w:pPr>
          </w:p>
        </w:tc>
        <w:tc>
          <w:tcPr>
            <w:tcW w:w="1700" w:type="dxa"/>
          </w:tcPr>
          <w:p w14:paraId="419BCA33" w14:textId="77777777" w:rsidR="00123ECE" w:rsidRPr="00130358" w:rsidRDefault="00123ECE" w:rsidP="00D62538">
            <w:pPr>
              <w:pStyle w:val="TAL"/>
              <w:keepNext w:val="0"/>
              <w:keepLines w:val="0"/>
            </w:pPr>
          </w:p>
        </w:tc>
        <w:tc>
          <w:tcPr>
            <w:tcW w:w="1133" w:type="dxa"/>
          </w:tcPr>
          <w:p w14:paraId="10A8D01C" w14:textId="77777777" w:rsidR="00123ECE" w:rsidRPr="00130358" w:rsidRDefault="00123ECE" w:rsidP="00D62538">
            <w:pPr>
              <w:pStyle w:val="TAL"/>
              <w:keepNext w:val="0"/>
              <w:keepLines w:val="0"/>
            </w:pPr>
          </w:p>
        </w:tc>
      </w:tr>
      <w:tr w:rsidR="00123ECE" w:rsidRPr="00130358" w14:paraId="26DC6FE9" w14:textId="77777777" w:rsidTr="00D62538">
        <w:trPr>
          <w:jc w:val="center"/>
        </w:trPr>
        <w:tc>
          <w:tcPr>
            <w:tcW w:w="4436" w:type="dxa"/>
          </w:tcPr>
          <w:p w14:paraId="5A845A67" w14:textId="6EA5A1F8"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228D1170" w14:textId="77777777" w:rsidR="00123ECE" w:rsidRPr="00130358" w:rsidRDefault="00123ECE" w:rsidP="00D62538">
            <w:pPr>
              <w:pStyle w:val="TAL"/>
              <w:keepNext w:val="0"/>
              <w:keepLines w:val="0"/>
            </w:pPr>
          </w:p>
        </w:tc>
        <w:tc>
          <w:tcPr>
            <w:tcW w:w="1700" w:type="dxa"/>
          </w:tcPr>
          <w:p w14:paraId="18E2BE5F" w14:textId="77777777" w:rsidR="00123ECE" w:rsidRPr="00130358" w:rsidRDefault="00123ECE" w:rsidP="00D62538">
            <w:pPr>
              <w:pStyle w:val="TAL"/>
              <w:keepNext w:val="0"/>
              <w:keepLines w:val="0"/>
            </w:pPr>
          </w:p>
        </w:tc>
        <w:tc>
          <w:tcPr>
            <w:tcW w:w="1133" w:type="dxa"/>
          </w:tcPr>
          <w:p w14:paraId="4DADFD54" w14:textId="77777777" w:rsidR="00123ECE" w:rsidRPr="00130358" w:rsidRDefault="00123ECE" w:rsidP="00D62538">
            <w:pPr>
              <w:pStyle w:val="TAL"/>
              <w:keepNext w:val="0"/>
              <w:keepLines w:val="0"/>
            </w:pPr>
          </w:p>
        </w:tc>
      </w:tr>
      <w:tr w:rsidR="00123ECE" w:rsidRPr="00130358" w14:paraId="7C9D00DE" w14:textId="77777777" w:rsidTr="00D62538">
        <w:trPr>
          <w:jc w:val="center"/>
        </w:trPr>
        <w:tc>
          <w:tcPr>
            <w:tcW w:w="4436" w:type="dxa"/>
          </w:tcPr>
          <w:p w14:paraId="71BE02CD" w14:textId="670439EE" w:rsidR="00123ECE" w:rsidRPr="00130358" w:rsidRDefault="00D62538" w:rsidP="00D62538">
            <w:pPr>
              <w:pStyle w:val="TAL"/>
              <w:keepNext w:val="0"/>
              <w:keepLines w:val="0"/>
            </w:pPr>
            <w:r w:rsidRPr="00130358">
              <w:rPr>
                <w:lang w:eastAsia="zh-CN"/>
              </w:rPr>
              <w:t xml:space="preserve">   </w:t>
            </w:r>
            <w:proofErr w:type="spellStart"/>
            <w:r w:rsidR="00123ECE" w:rsidRPr="00130358">
              <w:t>MeasObjectToAddMod</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17E656A" w14:textId="77777777" w:rsidR="00123ECE" w:rsidRPr="00130358" w:rsidRDefault="00123ECE" w:rsidP="00D62538">
            <w:pPr>
              <w:pStyle w:val="TAL"/>
              <w:keepNext w:val="0"/>
              <w:keepLines w:val="0"/>
            </w:pPr>
          </w:p>
        </w:tc>
        <w:tc>
          <w:tcPr>
            <w:tcW w:w="1700" w:type="dxa"/>
          </w:tcPr>
          <w:p w14:paraId="09055F90" w14:textId="77777777" w:rsidR="00123ECE" w:rsidRPr="00130358" w:rsidRDefault="00123ECE" w:rsidP="00D62538">
            <w:pPr>
              <w:pStyle w:val="TAL"/>
              <w:keepNext w:val="0"/>
              <w:keepLines w:val="0"/>
            </w:pPr>
          </w:p>
        </w:tc>
        <w:tc>
          <w:tcPr>
            <w:tcW w:w="1133" w:type="dxa"/>
          </w:tcPr>
          <w:p w14:paraId="2E2FD8CD" w14:textId="77777777" w:rsidR="00123ECE" w:rsidRPr="00130358" w:rsidRDefault="00123ECE" w:rsidP="00D62538">
            <w:pPr>
              <w:pStyle w:val="TAL"/>
              <w:keepNext w:val="0"/>
              <w:keepLines w:val="0"/>
            </w:pPr>
          </w:p>
        </w:tc>
      </w:tr>
      <w:tr w:rsidR="00123ECE" w:rsidRPr="00130358" w14:paraId="3E5C52DB" w14:textId="77777777" w:rsidTr="00D62538">
        <w:trPr>
          <w:jc w:val="center"/>
        </w:trPr>
        <w:tc>
          <w:tcPr>
            <w:tcW w:w="4436" w:type="dxa"/>
          </w:tcPr>
          <w:p w14:paraId="2E374108" w14:textId="0298912A"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18C69777" w14:textId="77777777" w:rsidR="00123ECE" w:rsidRPr="00130358" w:rsidRDefault="00123ECE" w:rsidP="00D62538">
            <w:pPr>
              <w:pStyle w:val="TAL"/>
              <w:keepNext w:val="0"/>
              <w:keepLines w:val="0"/>
            </w:pPr>
            <w:r w:rsidRPr="00130358">
              <w:t>IdMeasObject-</w:t>
            </w:r>
            <w:r w:rsidR="009B3560" w:rsidRPr="00130358">
              <w:t>f</w:t>
            </w:r>
            <w:r w:rsidR="009B3560" w:rsidRPr="00130358">
              <w:rPr>
                <w:lang w:eastAsia="zh-CN"/>
              </w:rPr>
              <w:t>2</w:t>
            </w:r>
          </w:p>
        </w:tc>
        <w:tc>
          <w:tcPr>
            <w:tcW w:w="1700" w:type="dxa"/>
          </w:tcPr>
          <w:p w14:paraId="15AD759E" w14:textId="77777777" w:rsidR="00123ECE" w:rsidRPr="00130358" w:rsidRDefault="00123ECE" w:rsidP="00D62538">
            <w:pPr>
              <w:pStyle w:val="TAL"/>
              <w:keepNext w:val="0"/>
              <w:keepLines w:val="0"/>
            </w:pPr>
          </w:p>
        </w:tc>
        <w:tc>
          <w:tcPr>
            <w:tcW w:w="1133" w:type="dxa"/>
          </w:tcPr>
          <w:p w14:paraId="3A85E984" w14:textId="77777777" w:rsidR="00123ECE" w:rsidRPr="00130358" w:rsidRDefault="00123ECE" w:rsidP="00D62538">
            <w:pPr>
              <w:pStyle w:val="TAL"/>
              <w:keepNext w:val="0"/>
              <w:keepLines w:val="0"/>
            </w:pPr>
          </w:p>
        </w:tc>
      </w:tr>
      <w:tr w:rsidR="00123ECE" w:rsidRPr="00130358" w14:paraId="6A9D7AA7" w14:textId="77777777" w:rsidTr="00D62538">
        <w:trPr>
          <w:jc w:val="center"/>
        </w:trPr>
        <w:tc>
          <w:tcPr>
            <w:tcW w:w="4436" w:type="dxa"/>
          </w:tcPr>
          <w:p w14:paraId="76E37698" w14:textId="309CD562"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F4999A9" w14:textId="77777777" w:rsidR="00123ECE" w:rsidRPr="00130358" w:rsidRDefault="00123ECE" w:rsidP="00D62538">
            <w:pPr>
              <w:pStyle w:val="TAL"/>
              <w:keepNext w:val="0"/>
              <w:keepLines w:val="0"/>
            </w:pPr>
          </w:p>
        </w:tc>
        <w:tc>
          <w:tcPr>
            <w:tcW w:w="1700" w:type="dxa"/>
          </w:tcPr>
          <w:p w14:paraId="1598A65D" w14:textId="77777777" w:rsidR="00123ECE" w:rsidRPr="00130358" w:rsidRDefault="00123ECE" w:rsidP="00D62538">
            <w:pPr>
              <w:pStyle w:val="TAL"/>
              <w:keepNext w:val="0"/>
              <w:keepLines w:val="0"/>
            </w:pPr>
          </w:p>
        </w:tc>
        <w:tc>
          <w:tcPr>
            <w:tcW w:w="1133" w:type="dxa"/>
          </w:tcPr>
          <w:p w14:paraId="1C32F995" w14:textId="77777777" w:rsidR="00123ECE" w:rsidRPr="00130358" w:rsidRDefault="00123ECE" w:rsidP="00D62538">
            <w:pPr>
              <w:pStyle w:val="TAL"/>
              <w:keepNext w:val="0"/>
              <w:keepLines w:val="0"/>
            </w:pPr>
          </w:p>
        </w:tc>
      </w:tr>
      <w:tr w:rsidR="00123ECE" w:rsidRPr="00130358" w14:paraId="6AA158EE" w14:textId="77777777" w:rsidTr="00D62538">
        <w:trPr>
          <w:jc w:val="center"/>
        </w:trPr>
        <w:tc>
          <w:tcPr>
            <w:tcW w:w="4436" w:type="dxa"/>
          </w:tcPr>
          <w:p w14:paraId="36775B58" w14:textId="177D316B" w:rsidR="00123ECE" w:rsidRPr="00130358" w:rsidRDefault="00D62538" w:rsidP="00D62538">
            <w:pPr>
              <w:pStyle w:val="TAL"/>
              <w:keepNext w:val="0"/>
              <w:keepLines w:val="0"/>
            </w:pPr>
            <w:r w:rsidRPr="00130358">
              <w:rPr>
                <w:lang w:eastAsia="zh-CN"/>
              </w:rPr>
              <w:t xml:space="preserve">         </w:t>
            </w:r>
            <w:proofErr w:type="spellStart"/>
            <w:r w:rsidR="00123ECE" w:rsidRPr="00130358">
              <w:t>measObjectUTRA</w:t>
            </w:r>
            <w:proofErr w:type="spellEnd"/>
          </w:p>
        </w:tc>
        <w:tc>
          <w:tcPr>
            <w:tcW w:w="2267" w:type="dxa"/>
          </w:tcPr>
          <w:p w14:paraId="1BF8106B" w14:textId="77777777" w:rsidR="00123ECE" w:rsidRPr="00130358" w:rsidRDefault="00123ECE" w:rsidP="00D62538">
            <w:pPr>
              <w:pStyle w:val="TAL"/>
              <w:keepNext w:val="0"/>
              <w:keepLines w:val="0"/>
            </w:pPr>
            <w:proofErr w:type="spellStart"/>
            <w:r w:rsidRPr="00130358">
              <w:t>MeasObjectUTRA</w:t>
            </w:r>
            <w:proofErr w:type="spellEnd"/>
            <w:r w:rsidRPr="00130358">
              <w:t>-GENERIC(</w:t>
            </w:r>
            <w:r w:rsidR="009B3560" w:rsidRPr="00130358">
              <w:t>f2</w:t>
            </w:r>
            <w:r w:rsidRPr="00130358">
              <w:t>)</w:t>
            </w:r>
          </w:p>
        </w:tc>
        <w:tc>
          <w:tcPr>
            <w:tcW w:w="1700" w:type="dxa"/>
          </w:tcPr>
          <w:p w14:paraId="169A9D5C" w14:textId="28C7EC07"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449386A6" w14:textId="77777777" w:rsidR="00123ECE" w:rsidRPr="00130358" w:rsidRDefault="00123ECE" w:rsidP="00D62538">
            <w:pPr>
              <w:pStyle w:val="TAL"/>
              <w:keepNext w:val="0"/>
              <w:keepLines w:val="0"/>
            </w:pPr>
          </w:p>
        </w:tc>
      </w:tr>
      <w:tr w:rsidR="00123ECE" w:rsidRPr="00130358" w14:paraId="62537D40" w14:textId="77777777" w:rsidTr="00D62538">
        <w:trPr>
          <w:jc w:val="center"/>
        </w:trPr>
        <w:tc>
          <w:tcPr>
            <w:tcW w:w="4436" w:type="dxa"/>
          </w:tcPr>
          <w:p w14:paraId="4ADD9F5E" w14:textId="4C1907A7"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3337AB1F" w14:textId="77777777" w:rsidR="00123ECE" w:rsidRPr="00130358" w:rsidRDefault="00123ECE" w:rsidP="00D62538">
            <w:pPr>
              <w:pStyle w:val="TAL"/>
              <w:keepNext w:val="0"/>
              <w:keepLines w:val="0"/>
            </w:pPr>
          </w:p>
        </w:tc>
        <w:tc>
          <w:tcPr>
            <w:tcW w:w="1700" w:type="dxa"/>
          </w:tcPr>
          <w:p w14:paraId="79AC9328" w14:textId="77777777" w:rsidR="00123ECE" w:rsidRPr="00130358" w:rsidRDefault="00123ECE" w:rsidP="00D62538">
            <w:pPr>
              <w:pStyle w:val="TAL"/>
              <w:keepNext w:val="0"/>
              <w:keepLines w:val="0"/>
            </w:pPr>
          </w:p>
        </w:tc>
        <w:tc>
          <w:tcPr>
            <w:tcW w:w="1133" w:type="dxa"/>
          </w:tcPr>
          <w:p w14:paraId="6C966FFF" w14:textId="77777777" w:rsidR="00123ECE" w:rsidRPr="00130358" w:rsidRDefault="00123ECE" w:rsidP="00D62538">
            <w:pPr>
              <w:pStyle w:val="TAL"/>
              <w:keepNext w:val="0"/>
              <w:keepLines w:val="0"/>
            </w:pPr>
          </w:p>
        </w:tc>
      </w:tr>
      <w:tr w:rsidR="00123ECE" w:rsidRPr="00130358" w14:paraId="08936423" w14:textId="77777777" w:rsidTr="00D62538">
        <w:trPr>
          <w:jc w:val="center"/>
        </w:trPr>
        <w:tc>
          <w:tcPr>
            <w:tcW w:w="4436" w:type="dxa"/>
          </w:tcPr>
          <w:p w14:paraId="37F8E494" w14:textId="60DA0499"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6265E3EB" w14:textId="77777777" w:rsidR="00123ECE" w:rsidRPr="00130358" w:rsidRDefault="00123ECE" w:rsidP="00D62538">
            <w:pPr>
              <w:pStyle w:val="TAL"/>
              <w:keepNext w:val="0"/>
              <w:keepLines w:val="0"/>
            </w:pPr>
          </w:p>
        </w:tc>
        <w:tc>
          <w:tcPr>
            <w:tcW w:w="1700" w:type="dxa"/>
          </w:tcPr>
          <w:p w14:paraId="79E5AC9F" w14:textId="77777777" w:rsidR="00123ECE" w:rsidRPr="00130358" w:rsidRDefault="00123ECE" w:rsidP="00D62538">
            <w:pPr>
              <w:pStyle w:val="TAL"/>
              <w:keepNext w:val="0"/>
              <w:keepLines w:val="0"/>
            </w:pPr>
          </w:p>
        </w:tc>
        <w:tc>
          <w:tcPr>
            <w:tcW w:w="1133" w:type="dxa"/>
          </w:tcPr>
          <w:p w14:paraId="7B1C526F" w14:textId="77777777" w:rsidR="00123ECE" w:rsidRPr="00130358" w:rsidRDefault="00123ECE" w:rsidP="00D62538">
            <w:pPr>
              <w:pStyle w:val="TAL"/>
              <w:keepNext w:val="0"/>
              <w:keepLines w:val="0"/>
            </w:pPr>
          </w:p>
        </w:tc>
      </w:tr>
      <w:tr w:rsidR="00123ECE" w:rsidRPr="00130358" w14:paraId="763023D4" w14:textId="77777777" w:rsidTr="00D62538">
        <w:trPr>
          <w:jc w:val="center"/>
        </w:trPr>
        <w:tc>
          <w:tcPr>
            <w:tcW w:w="4436" w:type="dxa"/>
          </w:tcPr>
          <w:p w14:paraId="19755747" w14:textId="1A69AA8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45A1F9FC" w14:textId="77777777" w:rsidR="00123ECE" w:rsidRPr="00130358" w:rsidRDefault="00123ECE" w:rsidP="00D62538">
            <w:pPr>
              <w:pStyle w:val="TAL"/>
              <w:keepNext w:val="0"/>
              <w:keepLines w:val="0"/>
            </w:pPr>
          </w:p>
        </w:tc>
        <w:tc>
          <w:tcPr>
            <w:tcW w:w="1700" w:type="dxa"/>
          </w:tcPr>
          <w:p w14:paraId="7200256A" w14:textId="77777777" w:rsidR="00123ECE" w:rsidRPr="00130358" w:rsidRDefault="00123ECE" w:rsidP="00D62538">
            <w:pPr>
              <w:pStyle w:val="TAL"/>
              <w:keepNext w:val="0"/>
              <w:keepLines w:val="0"/>
              <w:rPr>
                <w:lang w:eastAsia="zh-CN"/>
              </w:rPr>
            </w:pPr>
          </w:p>
        </w:tc>
        <w:tc>
          <w:tcPr>
            <w:tcW w:w="1133" w:type="dxa"/>
          </w:tcPr>
          <w:p w14:paraId="0AA850CB" w14:textId="77777777" w:rsidR="00123ECE" w:rsidRPr="00130358" w:rsidRDefault="00123ECE" w:rsidP="00D62538">
            <w:pPr>
              <w:pStyle w:val="TAL"/>
              <w:keepNext w:val="0"/>
              <w:keepLines w:val="0"/>
            </w:pPr>
          </w:p>
        </w:tc>
      </w:tr>
      <w:tr w:rsidR="00123ECE" w:rsidRPr="00130358" w14:paraId="46446F7A" w14:textId="77777777" w:rsidTr="00D62538">
        <w:trPr>
          <w:jc w:val="center"/>
        </w:trPr>
        <w:tc>
          <w:tcPr>
            <w:tcW w:w="4436" w:type="dxa"/>
          </w:tcPr>
          <w:p w14:paraId="2FDB830A" w14:textId="537B0BAC" w:rsidR="00123ECE" w:rsidRPr="00130358" w:rsidRDefault="00D62538" w:rsidP="00D62538">
            <w:pPr>
              <w:pStyle w:val="TAL"/>
              <w:keepNext w:val="0"/>
              <w:keepLines w:val="0"/>
            </w:pPr>
            <w:r w:rsidRPr="00130358">
              <w:t xml:space="preserve"> </w:t>
            </w:r>
            <w:proofErr w:type="spellStart"/>
            <w:r w:rsidR="00123ECE" w:rsidRPr="00130358">
              <w:t>reportConfigToRemoveList</w:t>
            </w:r>
            <w:proofErr w:type="spellEnd"/>
          </w:p>
        </w:tc>
        <w:tc>
          <w:tcPr>
            <w:tcW w:w="2267" w:type="dxa"/>
          </w:tcPr>
          <w:p w14:paraId="133ED666" w14:textId="4CC9D73F"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CB3D0A2" w14:textId="77777777" w:rsidR="00123ECE" w:rsidRPr="00130358" w:rsidRDefault="00123ECE" w:rsidP="00D62538">
            <w:pPr>
              <w:pStyle w:val="TAL"/>
              <w:keepNext w:val="0"/>
              <w:keepLines w:val="0"/>
            </w:pPr>
          </w:p>
        </w:tc>
        <w:tc>
          <w:tcPr>
            <w:tcW w:w="1133" w:type="dxa"/>
          </w:tcPr>
          <w:p w14:paraId="4957BEED" w14:textId="77777777" w:rsidR="00123ECE" w:rsidRPr="00130358" w:rsidRDefault="00123ECE" w:rsidP="00D62538">
            <w:pPr>
              <w:pStyle w:val="TAL"/>
              <w:keepNext w:val="0"/>
              <w:keepLines w:val="0"/>
            </w:pPr>
          </w:p>
        </w:tc>
      </w:tr>
      <w:tr w:rsidR="00123ECE" w:rsidRPr="00130358" w14:paraId="0EB4F9CA" w14:textId="77777777" w:rsidTr="00D62538">
        <w:trPr>
          <w:jc w:val="center"/>
        </w:trPr>
        <w:tc>
          <w:tcPr>
            <w:tcW w:w="4436" w:type="dxa"/>
          </w:tcPr>
          <w:p w14:paraId="4A756BF1" w14:textId="27FBFC4A" w:rsidR="00123ECE" w:rsidRPr="00130358" w:rsidRDefault="00D62538" w:rsidP="00D62538">
            <w:pPr>
              <w:pStyle w:val="TAL"/>
              <w:keepNext w:val="0"/>
              <w:keepLines w:val="0"/>
            </w:pPr>
            <w:r w:rsidRPr="00130358">
              <w:t xml:space="preserve"> </w:t>
            </w:r>
            <w:proofErr w:type="spellStart"/>
            <w:r w:rsidR="00123ECE" w:rsidRPr="00130358">
              <w:t>reportConfigToAddModList</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15BAE77A" w14:textId="718AE072"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3E4EEE84" w14:textId="77777777" w:rsidR="00123ECE" w:rsidRPr="00130358" w:rsidRDefault="00123ECE" w:rsidP="00D62538">
            <w:pPr>
              <w:pStyle w:val="TAL"/>
              <w:keepNext w:val="0"/>
              <w:keepLines w:val="0"/>
              <w:rPr>
                <w:lang w:eastAsia="zh-CN"/>
              </w:rPr>
            </w:pPr>
          </w:p>
        </w:tc>
        <w:tc>
          <w:tcPr>
            <w:tcW w:w="1133" w:type="dxa"/>
          </w:tcPr>
          <w:p w14:paraId="75210475" w14:textId="77777777" w:rsidR="00123ECE" w:rsidRPr="00130358" w:rsidRDefault="00123ECE" w:rsidP="00D62538">
            <w:pPr>
              <w:pStyle w:val="TAL"/>
              <w:keepNext w:val="0"/>
              <w:keepLines w:val="0"/>
            </w:pPr>
          </w:p>
        </w:tc>
      </w:tr>
      <w:tr w:rsidR="00123ECE" w:rsidRPr="00130358" w14:paraId="14F0A339" w14:textId="77777777" w:rsidTr="00D62538">
        <w:trPr>
          <w:jc w:val="center"/>
        </w:trPr>
        <w:tc>
          <w:tcPr>
            <w:tcW w:w="4436" w:type="dxa"/>
          </w:tcPr>
          <w:p w14:paraId="4FDF6278" w14:textId="677D5612"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reportConfigId</w:t>
            </w:r>
            <w:proofErr w:type="spellEnd"/>
          </w:p>
        </w:tc>
        <w:tc>
          <w:tcPr>
            <w:tcW w:w="2267" w:type="dxa"/>
          </w:tcPr>
          <w:p w14:paraId="47D17640" w14:textId="77777777" w:rsidR="00123ECE" w:rsidRPr="00130358" w:rsidRDefault="00123ECE" w:rsidP="00D62538">
            <w:pPr>
              <w:pStyle w:val="TAL"/>
              <w:keepNext w:val="0"/>
              <w:keepLines w:val="0"/>
              <w:rPr>
                <w:lang w:eastAsia="zh-CN"/>
              </w:rPr>
            </w:pPr>
            <w:proofErr w:type="spellStart"/>
            <w:r w:rsidRPr="00130358">
              <w:rPr>
                <w:lang w:eastAsia="zh-CN"/>
              </w:rPr>
              <w:t>idReportConfig</w:t>
            </w:r>
            <w:proofErr w:type="spellEnd"/>
            <w:r w:rsidRPr="00130358">
              <w:rPr>
                <w:lang w:eastAsia="zh-CN"/>
              </w:rPr>
              <w:t>-P</w:t>
            </w:r>
          </w:p>
        </w:tc>
        <w:tc>
          <w:tcPr>
            <w:tcW w:w="1700" w:type="dxa"/>
          </w:tcPr>
          <w:p w14:paraId="49B25B3A" w14:textId="77777777" w:rsidR="00123ECE" w:rsidRPr="00130358" w:rsidRDefault="00123ECE" w:rsidP="00D62538">
            <w:pPr>
              <w:pStyle w:val="TAL"/>
              <w:keepNext w:val="0"/>
              <w:keepLines w:val="0"/>
              <w:rPr>
                <w:lang w:eastAsia="zh-CN"/>
              </w:rPr>
            </w:pPr>
          </w:p>
        </w:tc>
        <w:tc>
          <w:tcPr>
            <w:tcW w:w="1133" w:type="dxa"/>
          </w:tcPr>
          <w:p w14:paraId="5A62A213" w14:textId="77777777" w:rsidR="00123ECE" w:rsidRPr="00130358" w:rsidRDefault="00123ECE" w:rsidP="00D62538">
            <w:pPr>
              <w:pStyle w:val="TAL"/>
              <w:keepNext w:val="0"/>
              <w:keepLines w:val="0"/>
            </w:pPr>
          </w:p>
        </w:tc>
      </w:tr>
      <w:tr w:rsidR="00123ECE" w:rsidRPr="00130358" w14:paraId="14AA9ABB" w14:textId="77777777" w:rsidTr="00D62538">
        <w:trPr>
          <w:jc w:val="center"/>
        </w:trPr>
        <w:tc>
          <w:tcPr>
            <w:tcW w:w="4436" w:type="dxa"/>
          </w:tcPr>
          <w:p w14:paraId="6EB27FE5" w14:textId="542BD527"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reportConfig</w:t>
            </w:r>
            <w:proofErr w:type="spellEnd"/>
          </w:p>
        </w:tc>
        <w:tc>
          <w:tcPr>
            <w:tcW w:w="2267" w:type="dxa"/>
          </w:tcPr>
          <w:p w14:paraId="50E16B40" w14:textId="77777777" w:rsidR="00123ECE" w:rsidRPr="00130358" w:rsidRDefault="009B3560" w:rsidP="00D62538">
            <w:pPr>
              <w:pStyle w:val="TAL"/>
              <w:keepNext w:val="0"/>
              <w:keepLines w:val="0"/>
            </w:pPr>
            <w:proofErr w:type="spellStart"/>
            <w:r w:rsidRPr="00130358">
              <w:t>ReportConfigInterRAT</w:t>
            </w:r>
            <w:proofErr w:type="spellEnd"/>
            <w:r w:rsidRPr="00130358">
              <w:t>-PERIODICAL</w:t>
            </w:r>
          </w:p>
        </w:tc>
        <w:tc>
          <w:tcPr>
            <w:tcW w:w="1700" w:type="dxa"/>
          </w:tcPr>
          <w:p w14:paraId="72DC6837" w14:textId="77777777" w:rsidR="00123ECE" w:rsidRPr="00130358" w:rsidRDefault="00123ECE" w:rsidP="00D62538">
            <w:pPr>
              <w:pStyle w:val="TAL"/>
              <w:keepNext w:val="0"/>
              <w:keepLines w:val="0"/>
              <w:rPr>
                <w:lang w:eastAsia="zh-CN"/>
              </w:rPr>
            </w:pPr>
          </w:p>
        </w:tc>
        <w:tc>
          <w:tcPr>
            <w:tcW w:w="1133" w:type="dxa"/>
          </w:tcPr>
          <w:p w14:paraId="0C96EA63" w14:textId="77777777" w:rsidR="00123ECE" w:rsidRPr="00130358" w:rsidRDefault="00123ECE" w:rsidP="00D62538">
            <w:pPr>
              <w:pStyle w:val="TAL"/>
              <w:keepNext w:val="0"/>
              <w:keepLines w:val="0"/>
            </w:pPr>
          </w:p>
        </w:tc>
      </w:tr>
      <w:tr w:rsidR="00123ECE" w:rsidRPr="00130358" w14:paraId="5537C36C" w14:textId="77777777" w:rsidTr="00D62538">
        <w:trPr>
          <w:jc w:val="center"/>
        </w:trPr>
        <w:tc>
          <w:tcPr>
            <w:tcW w:w="4436" w:type="dxa"/>
          </w:tcPr>
          <w:p w14:paraId="6FFEA556" w14:textId="212B9C87" w:rsidR="00123ECE" w:rsidRPr="00130358" w:rsidRDefault="00D62538" w:rsidP="00D62538">
            <w:pPr>
              <w:pStyle w:val="TAL"/>
              <w:keepNext w:val="0"/>
              <w:keepLines w:val="0"/>
              <w:rPr>
                <w:lang w:eastAsia="zh-CN"/>
              </w:rPr>
            </w:pPr>
            <w:r w:rsidRPr="00130358">
              <w:rPr>
                <w:lang w:eastAsia="zh-CN"/>
              </w:rPr>
              <w:lastRenderedPageBreak/>
              <w:t xml:space="preserve">   </w:t>
            </w:r>
            <w:r w:rsidR="00123ECE" w:rsidRPr="00130358">
              <w:rPr>
                <w:lang w:eastAsia="zh-CN"/>
              </w:rPr>
              <w:t>}</w:t>
            </w:r>
          </w:p>
        </w:tc>
        <w:tc>
          <w:tcPr>
            <w:tcW w:w="2267" w:type="dxa"/>
          </w:tcPr>
          <w:p w14:paraId="1719D74B" w14:textId="77777777" w:rsidR="00123ECE" w:rsidRPr="00130358" w:rsidRDefault="00123ECE" w:rsidP="00D62538">
            <w:pPr>
              <w:pStyle w:val="TAL"/>
              <w:keepNext w:val="0"/>
              <w:keepLines w:val="0"/>
            </w:pPr>
          </w:p>
        </w:tc>
        <w:tc>
          <w:tcPr>
            <w:tcW w:w="1700" w:type="dxa"/>
          </w:tcPr>
          <w:p w14:paraId="5565263F" w14:textId="77777777" w:rsidR="00123ECE" w:rsidRPr="00130358" w:rsidRDefault="00123ECE" w:rsidP="00D62538">
            <w:pPr>
              <w:pStyle w:val="TAL"/>
              <w:keepNext w:val="0"/>
              <w:keepLines w:val="0"/>
              <w:rPr>
                <w:lang w:eastAsia="zh-CN"/>
              </w:rPr>
            </w:pPr>
          </w:p>
        </w:tc>
        <w:tc>
          <w:tcPr>
            <w:tcW w:w="1133" w:type="dxa"/>
          </w:tcPr>
          <w:p w14:paraId="24791C19" w14:textId="77777777" w:rsidR="00123ECE" w:rsidRPr="00130358" w:rsidRDefault="00123ECE" w:rsidP="00D62538">
            <w:pPr>
              <w:pStyle w:val="TAL"/>
              <w:keepNext w:val="0"/>
              <w:keepLines w:val="0"/>
            </w:pPr>
          </w:p>
        </w:tc>
      </w:tr>
      <w:tr w:rsidR="00123ECE" w:rsidRPr="00130358" w14:paraId="5305595C" w14:textId="77777777" w:rsidTr="00D62538">
        <w:trPr>
          <w:jc w:val="center"/>
        </w:trPr>
        <w:tc>
          <w:tcPr>
            <w:tcW w:w="4436" w:type="dxa"/>
          </w:tcPr>
          <w:p w14:paraId="5750E5FE" w14:textId="7CAC1CC7" w:rsidR="00123ECE" w:rsidRPr="00130358" w:rsidRDefault="00D62538" w:rsidP="00D62538">
            <w:pPr>
              <w:pStyle w:val="TAL"/>
              <w:keepNext w:val="0"/>
              <w:keepLines w:val="0"/>
            </w:pPr>
            <w:r w:rsidRPr="00130358">
              <w:t xml:space="preserve"> </w:t>
            </w:r>
            <w:proofErr w:type="spellStart"/>
            <w:r w:rsidR="00123ECE" w:rsidRPr="00130358">
              <w:t>measIdToRemoveList</w:t>
            </w:r>
            <w:proofErr w:type="spellEnd"/>
          </w:p>
        </w:tc>
        <w:tc>
          <w:tcPr>
            <w:tcW w:w="2267" w:type="dxa"/>
          </w:tcPr>
          <w:p w14:paraId="5594205B" w14:textId="290A898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2EAA3028" w14:textId="77777777" w:rsidR="00123ECE" w:rsidRPr="00130358" w:rsidRDefault="00123ECE" w:rsidP="00D62538">
            <w:pPr>
              <w:pStyle w:val="TAL"/>
              <w:keepNext w:val="0"/>
              <w:keepLines w:val="0"/>
            </w:pPr>
          </w:p>
        </w:tc>
        <w:tc>
          <w:tcPr>
            <w:tcW w:w="1133" w:type="dxa"/>
          </w:tcPr>
          <w:p w14:paraId="520633FD" w14:textId="77777777" w:rsidR="00123ECE" w:rsidRPr="00130358" w:rsidRDefault="00123ECE" w:rsidP="00D62538">
            <w:pPr>
              <w:pStyle w:val="TAL"/>
              <w:keepNext w:val="0"/>
              <w:keepLines w:val="0"/>
            </w:pPr>
          </w:p>
        </w:tc>
      </w:tr>
      <w:tr w:rsidR="00123ECE" w:rsidRPr="00130358" w14:paraId="508EFF61" w14:textId="77777777" w:rsidTr="00D62538">
        <w:trPr>
          <w:jc w:val="center"/>
        </w:trPr>
        <w:tc>
          <w:tcPr>
            <w:tcW w:w="4436" w:type="dxa"/>
          </w:tcPr>
          <w:p w14:paraId="0F420035" w14:textId="23B287BD" w:rsidR="00123ECE" w:rsidRPr="00130358" w:rsidRDefault="00D62538" w:rsidP="00D62538">
            <w:pPr>
              <w:pStyle w:val="TAL"/>
              <w:keepNext w:val="0"/>
              <w:keepLines w:val="0"/>
              <w:rPr>
                <w:lang w:eastAsia="zh-CN"/>
              </w:rPr>
            </w:pPr>
            <w:r w:rsidRPr="00130358">
              <w:t xml:space="preserve"> </w:t>
            </w:r>
            <w:proofErr w:type="spellStart"/>
            <w:r w:rsidR="00123ECE" w:rsidRPr="00130358">
              <w:t>measIdToAddModList</w:t>
            </w:r>
            <w:proofErr w:type="spellEnd"/>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20EA64D" w14:textId="214C1401"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370EC8E4" w14:textId="77777777" w:rsidR="00123ECE" w:rsidRPr="00130358" w:rsidRDefault="00123ECE" w:rsidP="00D62538">
            <w:pPr>
              <w:pStyle w:val="TAL"/>
              <w:keepNext w:val="0"/>
              <w:keepLines w:val="0"/>
            </w:pPr>
          </w:p>
        </w:tc>
        <w:tc>
          <w:tcPr>
            <w:tcW w:w="1133" w:type="dxa"/>
          </w:tcPr>
          <w:p w14:paraId="4D3DA27A" w14:textId="77777777" w:rsidR="00123ECE" w:rsidRPr="00130358" w:rsidRDefault="00123ECE" w:rsidP="00D62538">
            <w:pPr>
              <w:pStyle w:val="TAL"/>
              <w:keepNext w:val="0"/>
              <w:keepLines w:val="0"/>
            </w:pPr>
          </w:p>
        </w:tc>
      </w:tr>
      <w:tr w:rsidR="00123ECE" w:rsidRPr="00130358" w14:paraId="68F4C016" w14:textId="77777777" w:rsidTr="00D62538">
        <w:trPr>
          <w:jc w:val="center"/>
        </w:trPr>
        <w:tc>
          <w:tcPr>
            <w:tcW w:w="4436" w:type="dxa"/>
          </w:tcPr>
          <w:p w14:paraId="18E81D02" w14:textId="417989AC"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measId</w:t>
            </w:r>
            <w:proofErr w:type="spellEnd"/>
          </w:p>
        </w:tc>
        <w:tc>
          <w:tcPr>
            <w:tcW w:w="2267" w:type="dxa"/>
          </w:tcPr>
          <w:p w14:paraId="1BAD975E" w14:textId="77777777" w:rsidR="00123ECE" w:rsidRPr="00130358" w:rsidRDefault="00123ECE" w:rsidP="00D62538">
            <w:pPr>
              <w:pStyle w:val="TAL"/>
              <w:keepNext w:val="0"/>
              <w:keepLines w:val="0"/>
            </w:pPr>
            <w:r w:rsidRPr="00130358">
              <w:rPr>
                <w:lang w:eastAsia="zh-CN"/>
              </w:rPr>
              <w:t>1</w:t>
            </w:r>
          </w:p>
        </w:tc>
        <w:tc>
          <w:tcPr>
            <w:tcW w:w="1700" w:type="dxa"/>
          </w:tcPr>
          <w:p w14:paraId="6D94A91E" w14:textId="77777777" w:rsidR="00123ECE" w:rsidRPr="00130358" w:rsidRDefault="00123ECE" w:rsidP="00D62538">
            <w:pPr>
              <w:pStyle w:val="TAL"/>
              <w:keepNext w:val="0"/>
              <w:keepLines w:val="0"/>
            </w:pPr>
          </w:p>
        </w:tc>
        <w:tc>
          <w:tcPr>
            <w:tcW w:w="1133" w:type="dxa"/>
          </w:tcPr>
          <w:p w14:paraId="7B28D809" w14:textId="77777777" w:rsidR="00123ECE" w:rsidRPr="00130358" w:rsidRDefault="00123ECE" w:rsidP="00D62538">
            <w:pPr>
              <w:pStyle w:val="TAL"/>
              <w:keepNext w:val="0"/>
              <w:keepLines w:val="0"/>
            </w:pPr>
          </w:p>
        </w:tc>
      </w:tr>
      <w:tr w:rsidR="00123ECE" w:rsidRPr="00130358" w14:paraId="5508F319" w14:textId="77777777" w:rsidTr="00D62538">
        <w:trPr>
          <w:jc w:val="center"/>
        </w:trPr>
        <w:tc>
          <w:tcPr>
            <w:tcW w:w="4436" w:type="dxa"/>
          </w:tcPr>
          <w:p w14:paraId="1079FEB6" w14:textId="1DFB8675"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332D431E" w14:textId="77777777" w:rsidR="00123ECE" w:rsidRPr="00130358" w:rsidRDefault="00123ECE" w:rsidP="00D62538">
            <w:pPr>
              <w:pStyle w:val="TAL"/>
              <w:keepNext w:val="0"/>
              <w:keepLines w:val="0"/>
            </w:pPr>
            <w:r w:rsidRPr="00130358">
              <w:t>IdMeasObject-</w:t>
            </w:r>
            <w:r w:rsidR="009B3560" w:rsidRPr="00130358">
              <w:t>f</w:t>
            </w:r>
            <w:r w:rsidR="009B3560" w:rsidRPr="00130358">
              <w:rPr>
                <w:lang w:eastAsia="zh-CN"/>
              </w:rPr>
              <w:t>2</w:t>
            </w:r>
          </w:p>
        </w:tc>
        <w:tc>
          <w:tcPr>
            <w:tcW w:w="1700" w:type="dxa"/>
          </w:tcPr>
          <w:p w14:paraId="6A7495CF" w14:textId="77777777" w:rsidR="00123ECE" w:rsidRPr="00130358" w:rsidRDefault="00123ECE" w:rsidP="00D62538">
            <w:pPr>
              <w:pStyle w:val="TAL"/>
              <w:keepNext w:val="0"/>
              <w:keepLines w:val="0"/>
            </w:pPr>
          </w:p>
        </w:tc>
        <w:tc>
          <w:tcPr>
            <w:tcW w:w="1133" w:type="dxa"/>
          </w:tcPr>
          <w:p w14:paraId="15A42415" w14:textId="77777777" w:rsidR="00123ECE" w:rsidRPr="00130358" w:rsidRDefault="00123ECE" w:rsidP="00D62538">
            <w:pPr>
              <w:pStyle w:val="TAL"/>
              <w:keepNext w:val="0"/>
              <w:keepLines w:val="0"/>
            </w:pPr>
          </w:p>
        </w:tc>
      </w:tr>
      <w:tr w:rsidR="00123ECE" w:rsidRPr="00130358" w14:paraId="480E3384" w14:textId="77777777" w:rsidTr="00D62538">
        <w:trPr>
          <w:jc w:val="center"/>
        </w:trPr>
        <w:tc>
          <w:tcPr>
            <w:tcW w:w="4436" w:type="dxa"/>
          </w:tcPr>
          <w:p w14:paraId="5362EC22" w14:textId="3E115A9E"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reportConfigId</w:t>
            </w:r>
            <w:proofErr w:type="spellEnd"/>
          </w:p>
        </w:tc>
        <w:tc>
          <w:tcPr>
            <w:tcW w:w="2267" w:type="dxa"/>
          </w:tcPr>
          <w:p w14:paraId="1509BD54" w14:textId="77777777" w:rsidR="00123ECE" w:rsidRPr="00130358" w:rsidRDefault="00123ECE" w:rsidP="00D62538">
            <w:pPr>
              <w:pStyle w:val="TAL"/>
              <w:keepNext w:val="0"/>
              <w:keepLines w:val="0"/>
              <w:rPr>
                <w:lang w:eastAsia="zh-CN"/>
              </w:rPr>
            </w:pPr>
            <w:proofErr w:type="spellStart"/>
            <w:r w:rsidRPr="00130358">
              <w:rPr>
                <w:lang w:eastAsia="zh-CN"/>
              </w:rPr>
              <w:t>idReportConfig</w:t>
            </w:r>
            <w:proofErr w:type="spellEnd"/>
            <w:r w:rsidRPr="00130358">
              <w:rPr>
                <w:lang w:eastAsia="zh-CN"/>
              </w:rPr>
              <w:t>-P</w:t>
            </w:r>
          </w:p>
        </w:tc>
        <w:tc>
          <w:tcPr>
            <w:tcW w:w="1700" w:type="dxa"/>
          </w:tcPr>
          <w:p w14:paraId="31B1055A" w14:textId="77777777" w:rsidR="00123ECE" w:rsidRPr="00130358" w:rsidRDefault="00123ECE" w:rsidP="00D62538">
            <w:pPr>
              <w:pStyle w:val="TAL"/>
              <w:keepNext w:val="0"/>
              <w:keepLines w:val="0"/>
            </w:pPr>
          </w:p>
        </w:tc>
        <w:tc>
          <w:tcPr>
            <w:tcW w:w="1133" w:type="dxa"/>
          </w:tcPr>
          <w:p w14:paraId="6F270C42" w14:textId="77777777" w:rsidR="00123ECE" w:rsidRPr="00130358" w:rsidRDefault="00123ECE" w:rsidP="00D62538">
            <w:pPr>
              <w:pStyle w:val="TAL"/>
              <w:keepNext w:val="0"/>
              <w:keepLines w:val="0"/>
            </w:pPr>
          </w:p>
        </w:tc>
      </w:tr>
      <w:tr w:rsidR="00123ECE" w:rsidRPr="00130358" w14:paraId="18B2AB25" w14:textId="77777777" w:rsidTr="00D62538">
        <w:trPr>
          <w:jc w:val="center"/>
        </w:trPr>
        <w:tc>
          <w:tcPr>
            <w:tcW w:w="4436" w:type="dxa"/>
          </w:tcPr>
          <w:p w14:paraId="63DB2C63" w14:textId="78503B47"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6A42BF35" w14:textId="77777777" w:rsidR="00123ECE" w:rsidRPr="00130358" w:rsidRDefault="00123ECE" w:rsidP="00D62538">
            <w:pPr>
              <w:pStyle w:val="TAL"/>
              <w:keepNext w:val="0"/>
              <w:keepLines w:val="0"/>
            </w:pPr>
          </w:p>
        </w:tc>
        <w:tc>
          <w:tcPr>
            <w:tcW w:w="1700" w:type="dxa"/>
          </w:tcPr>
          <w:p w14:paraId="1DAE4E04" w14:textId="77777777" w:rsidR="00123ECE" w:rsidRPr="00130358" w:rsidRDefault="00123ECE" w:rsidP="00D62538">
            <w:pPr>
              <w:pStyle w:val="TAL"/>
              <w:keepNext w:val="0"/>
              <w:keepLines w:val="0"/>
            </w:pPr>
          </w:p>
        </w:tc>
        <w:tc>
          <w:tcPr>
            <w:tcW w:w="1133" w:type="dxa"/>
          </w:tcPr>
          <w:p w14:paraId="42F3A94C" w14:textId="77777777" w:rsidR="00123ECE" w:rsidRPr="00130358" w:rsidRDefault="00123ECE" w:rsidP="00D62538">
            <w:pPr>
              <w:pStyle w:val="TAL"/>
              <w:keepNext w:val="0"/>
              <w:keepLines w:val="0"/>
            </w:pPr>
          </w:p>
        </w:tc>
      </w:tr>
      <w:tr w:rsidR="00123ECE" w:rsidRPr="00130358" w14:paraId="55891E9E" w14:textId="77777777" w:rsidTr="00D62538">
        <w:trPr>
          <w:jc w:val="center"/>
        </w:trPr>
        <w:tc>
          <w:tcPr>
            <w:tcW w:w="4436" w:type="dxa"/>
          </w:tcPr>
          <w:p w14:paraId="195C5873" w14:textId="5DBCD585" w:rsidR="00123ECE" w:rsidRPr="00130358" w:rsidRDefault="00D62538" w:rsidP="00D62538">
            <w:pPr>
              <w:pStyle w:val="TAL"/>
              <w:keepNext w:val="0"/>
              <w:keepLines w:val="0"/>
            </w:pPr>
            <w:r w:rsidRPr="00130358">
              <w:t xml:space="preserve"> </w:t>
            </w:r>
            <w:proofErr w:type="spellStart"/>
            <w:r w:rsidR="00123ECE" w:rsidRPr="00130358">
              <w:t>quantityConfig</w:t>
            </w:r>
            <w:proofErr w:type="spellEnd"/>
            <w:r w:rsidRPr="00130358">
              <w:t xml:space="preserve"> </w:t>
            </w:r>
            <w:r w:rsidR="00123ECE" w:rsidRPr="00130358">
              <w:t>SEQUENCE</w:t>
            </w:r>
            <w:r w:rsidRPr="00130358">
              <w:t xml:space="preserve"> </w:t>
            </w:r>
            <w:r w:rsidR="00123ECE" w:rsidRPr="00130358">
              <w:t>{</w:t>
            </w:r>
          </w:p>
        </w:tc>
        <w:tc>
          <w:tcPr>
            <w:tcW w:w="2267" w:type="dxa"/>
          </w:tcPr>
          <w:p w14:paraId="06B9FB7D" w14:textId="77777777" w:rsidR="00123ECE" w:rsidRPr="00130358" w:rsidRDefault="00123ECE" w:rsidP="00D62538">
            <w:pPr>
              <w:pStyle w:val="TAL"/>
              <w:keepNext w:val="0"/>
              <w:keepLines w:val="0"/>
            </w:pPr>
          </w:p>
        </w:tc>
        <w:tc>
          <w:tcPr>
            <w:tcW w:w="1700" w:type="dxa"/>
          </w:tcPr>
          <w:p w14:paraId="27F1975E" w14:textId="77777777" w:rsidR="00123ECE" w:rsidRPr="00130358" w:rsidRDefault="00123ECE" w:rsidP="00D62538">
            <w:pPr>
              <w:pStyle w:val="TAL"/>
              <w:keepNext w:val="0"/>
              <w:keepLines w:val="0"/>
            </w:pPr>
          </w:p>
        </w:tc>
        <w:tc>
          <w:tcPr>
            <w:tcW w:w="1133" w:type="dxa"/>
          </w:tcPr>
          <w:p w14:paraId="7A48CA63" w14:textId="77777777" w:rsidR="00123ECE" w:rsidRPr="00130358" w:rsidRDefault="00123ECE" w:rsidP="00D62538">
            <w:pPr>
              <w:pStyle w:val="TAL"/>
              <w:keepNext w:val="0"/>
              <w:keepLines w:val="0"/>
            </w:pPr>
          </w:p>
        </w:tc>
      </w:tr>
      <w:tr w:rsidR="00123ECE" w:rsidRPr="00130358" w14:paraId="07E91875" w14:textId="77777777" w:rsidTr="00D62538">
        <w:trPr>
          <w:jc w:val="center"/>
        </w:trPr>
        <w:tc>
          <w:tcPr>
            <w:tcW w:w="4436" w:type="dxa"/>
          </w:tcPr>
          <w:p w14:paraId="0868678C" w14:textId="39201BA3" w:rsidR="00123ECE" w:rsidRPr="00130358" w:rsidRDefault="00D62538" w:rsidP="00D62538">
            <w:pPr>
              <w:pStyle w:val="TAL"/>
              <w:keepNext w:val="0"/>
              <w:keepLines w:val="0"/>
            </w:pPr>
            <w:r w:rsidRPr="00130358">
              <w:t xml:space="preserve">   </w:t>
            </w:r>
            <w:proofErr w:type="spellStart"/>
            <w:r w:rsidR="00123ECE" w:rsidRPr="00130358">
              <w:t>quantityConfigUTRA</w:t>
            </w:r>
            <w:proofErr w:type="spellEnd"/>
            <w:r w:rsidRPr="00130358">
              <w:t xml:space="preserve"> </w:t>
            </w:r>
            <w:r w:rsidR="00123ECE" w:rsidRPr="00130358">
              <w:t>SEQUENCE</w:t>
            </w:r>
            <w:r w:rsidRPr="00130358">
              <w:t xml:space="preserve"> </w:t>
            </w:r>
            <w:r w:rsidR="00123ECE" w:rsidRPr="00130358">
              <w:t>{</w:t>
            </w:r>
          </w:p>
        </w:tc>
        <w:tc>
          <w:tcPr>
            <w:tcW w:w="2267" w:type="dxa"/>
          </w:tcPr>
          <w:p w14:paraId="285918AA" w14:textId="77777777" w:rsidR="00123ECE" w:rsidRPr="00130358" w:rsidRDefault="00123ECE" w:rsidP="00D62538">
            <w:pPr>
              <w:pStyle w:val="TAL"/>
              <w:keepNext w:val="0"/>
              <w:keepLines w:val="0"/>
            </w:pPr>
          </w:p>
        </w:tc>
        <w:tc>
          <w:tcPr>
            <w:tcW w:w="1700" w:type="dxa"/>
          </w:tcPr>
          <w:p w14:paraId="7D13EB13" w14:textId="77777777" w:rsidR="00123ECE" w:rsidRPr="00130358" w:rsidRDefault="00123ECE" w:rsidP="00D62538">
            <w:pPr>
              <w:pStyle w:val="TAL"/>
              <w:keepNext w:val="0"/>
              <w:keepLines w:val="0"/>
            </w:pPr>
          </w:p>
        </w:tc>
        <w:tc>
          <w:tcPr>
            <w:tcW w:w="1133" w:type="dxa"/>
          </w:tcPr>
          <w:p w14:paraId="002E3663" w14:textId="77777777" w:rsidR="00123ECE" w:rsidRPr="00130358" w:rsidRDefault="00123ECE" w:rsidP="00D62538">
            <w:pPr>
              <w:pStyle w:val="TAL"/>
              <w:keepNext w:val="0"/>
              <w:keepLines w:val="0"/>
            </w:pPr>
            <w:r w:rsidRPr="00130358">
              <w:t>UTRAN</w:t>
            </w:r>
          </w:p>
        </w:tc>
      </w:tr>
      <w:tr w:rsidR="00123ECE" w:rsidRPr="00130358" w14:paraId="0FB19970" w14:textId="77777777" w:rsidTr="00D62538">
        <w:trPr>
          <w:jc w:val="center"/>
        </w:trPr>
        <w:tc>
          <w:tcPr>
            <w:tcW w:w="4436" w:type="dxa"/>
          </w:tcPr>
          <w:p w14:paraId="145C0598" w14:textId="1BCB0CDC" w:rsidR="00123ECE" w:rsidRPr="00130358" w:rsidRDefault="00D62538" w:rsidP="00D62538">
            <w:pPr>
              <w:pStyle w:val="TAL"/>
              <w:keepNext w:val="0"/>
              <w:keepLines w:val="0"/>
            </w:pPr>
            <w:r w:rsidRPr="00130358">
              <w:rPr>
                <w:lang w:eastAsia="zh-CN"/>
              </w:rPr>
              <w:t xml:space="preserve">  </w:t>
            </w:r>
            <w:r w:rsidRPr="00130358">
              <w:t xml:space="preserve">  </w:t>
            </w:r>
            <w:proofErr w:type="spellStart"/>
            <w:r w:rsidR="00123ECE" w:rsidRPr="00130358">
              <w:t>measQuantityUTRA</w:t>
            </w:r>
            <w:proofErr w:type="spellEnd"/>
            <w:r w:rsidR="00123ECE" w:rsidRPr="00130358">
              <w:t>-TDD</w:t>
            </w:r>
          </w:p>
        </w:tc>
        <w:tc>
          <w:tcPr>
            <w:tcW w:w="2267" w:type="dxa"/>
          </w:tcPr>
          <w:p w14:paraId="294F45D8" w14:textId="77777777" w:rsidR="00123ECE" w:rsidRPr="00130358" w:rsidRDefault="00123ECE" w:rsidP="00D62538">
            <w:pPr>
              <w:pStyle w:val="TAL"/>
              <w:keepNext w:val="0"/>
              <w:keepLines w:val="0"/>
            </w:pPr>
            <w:proofErr w:type="spellStart"/>
            <w:r w:rsidRPr="00130358">
              <w:rPr>
                <w:lang w:eastAsia="zh-CN"/>
              </w:rPr>
              <w:t>pccpch</w:t>
            </w:r>
            <w:proofErr w:type="spellEnd"/>
            <w:r w:rsidRPr="00130358">
              <w:rPr>
                <w:lang w:eastAsia="zh-CN"/>
              </w:rPr>
              <w:t>-RSCP</w:t>
            </w:r>
          </w:p>
        </w:tc>
        <w:tc>
          <w:tcPr>
            <w:tcW w:w="1700" w:type="dxa"/>
          </w:tcPr>
          <w:p w14:paraId="61372B72" w14:textId="77777777" w:rsidR="00123ECE" w:rsidRPr="00130358" w:rsidRDefault="00123ECE" w:rsidP="00D62538">
            <w:pPr>
              <w:pStyle w:val="TAL"/>
              <w:keepNext w:val="0"/>
              <w:keepLines w:val="0"/>
            </w:pPr>
          </w:p>
        </w:tc>
        <w:tc>
          <w:tcPr>
            <w:tcW w:w="1133" w:type="dxa"/>
          </w:tcPr>
          <w:p w14:paraId="1C8AB0E9" w14:textId="77777777" w:rsidR="00123ECE" w:rsidRPr="00130358" w:rsidRDefault="00123ECE" w:rsidP="00D62538">
            <w:pPr>
              <w:pStyle w:val="TAL"/>
              <w:keepNext w:val="0"/>
              <w:keepLines w:val="0"/>
            </w:pPr>
          </w:p>
        </w:tc>
      </w:tr>
      <w:tr w:rsidR="00123ECE" w:rsidRPr="00130358" w14:paraId="7581A272" w14:textId="77777777" w:rsidTr="00D62538">
        <w:trPr>
          <w:jc w:val="center"/>
        </w:trPr>
        <w:tc>
          <w:tcPr>
            <w:tcW w:w="4436" w:type="dxa"/>
          </w:tcPr>
          <w:p w14:paraId="2B581968" w14:textId="34F5D3DB" w:rsidR="00123ECE" w:rsidRPr="00130358" w:rsidRDefault="00D62538" w:rsidP="00D62538">
            <w:pPr>
              <w:pStyle w:val="TAL"/>
              <w:keepNext w:val="0"/>
              <w:keepLines w:val="0"/>
            </w:pPr>
            <w:r w:rsidRPr="00130358">
              <w:t xml:space="preserve">  </w:t>
            </w:r>
            <w:r w:rsidR="00123ECE" w:rsidRPr="00130358">
              <w:t>}</w:t>
            </w:r>
          </w:p>
        </w:tc>
        <w:tc>
          <w:tcPr>
            <w:tcW w:w="2267" w:type="dxa"/>
          </w:tcPr>
          <w:p w14:paraId="6DD37BB4" w14:textId="77777777" w:rsidR="00123ECE" w:rsidRPr="00130358" w:rsidRDefault="00123ECE" w:rsidP="00D62538">
            <w:pPr>
              <w:pStyle w:val="TAL"/>
              <w:keepNext w:val="0"/>
              <w:keepLines w:val="0"/>
            </w:pPr>
          </w:p>
        </w:tc>
        <w:tc>
          <w:tcPr>
            <w:tcW w:w="1700" w:type="dxa"/>
          </w:tcPr>
          <w:p w14:paraId="653D88D2" w14:textId="77777777" w:rsidR="00123ECE" w:rsidRPr="00130358" w:rsidRDefault="00123ECE" w:rsidP="00D62538">
            <w:pPr>
              <w:pStyle w:val="TAL"/>
              <w:keepNext w:val="0"/>
              <w:keepLines w:val="0"/>
            </w:pPr>
          </w:p>
        </w:tc>
        <w:tc>
          <w:tcPr>
            <w:tcW w:w="1133" w:type="dxa"/>
          </w:tcPr>
          <w:p w14:paraId="04B6D7CE" w14:textId="77777777" w:rsidR="00123ECE" w:rsidRPr="00130358" w:rsidRDefault="00123ECE" w:rsidP="00D62538">
            <w:pPr>
              <w:pStyle w:val="TAL"/>
              <w:keepNext w:val="0"/>
              <w:keepLines w:val="0"/>
            </w:pPr>
          </w:p>
        </w:tc>
      </w:tr>
      <w:tr w:rsidR="00123ECE" w:rsidRPr="00130358" w14:paraId="7F7092D5" w14:textId="77777777" w:rsidTr="00D62538">
        <w:trPr>
          <w:jc w:val="center"/>
        </w:trPr>
        <w:tc>
          <w:tcPr>
            <w:tcW w:w="4436" w:type="dxa"/>
          </w:tcPr>
          <w:p w14:paraId="0941DA7E" w14:textId="405D8A8C" w:rsidR="00123ECE" w:rsidRPr="00130358" w:rsidRDefault="00D62538" w:rsidP="00D62538">
            <w:pPr>
              <w:pStyle w:val="TAL"/>
              <w:keepNext w:val="0"/>
              <w:keepLines w:val="0"/>
            </w:pPr>
            <w:r w:rsidRPr="00130358">
              <w:t xml:space="preserve"> </w:t>
            </w:r>
            <w:r w:rsidR="00123ECE" w:rsidRPr="00130358">
              <w:t>}</w:t>
            </w:r>
          </w:p>
        </w:tc>
        <w:tc>
          <w:tcPr>
            <w:tcW w:w="2267" w:type="dxa"/>
          </w:tcPr>
          <w:p w14:paraId="3E67B69E" w14:textId="77777777" w:rsidR="00123ECE" w:rsidRPr="00130358" w:rsidRDefault="00123ECE" w:rsidP="00D62538">
            <w:pPr>
              <w:pStyle w:val="TAL"/>
              <w:keepNext w:val="0"/>
              <w:keepLines w:val="0"/>
            </w:pPr>
          </w:p>
        </w:tc>
        <w:tc>
          <w:tcPr>
            <w:tcW w:w="1700" w:type="dxa"/>
          </w:tcPr>
          <w:p w14:paraId="2BD590A2" w14:textId="77777777" w:rsidR="00123ECE" w:rsidRPr="00130358" w:rsidRDefault="00123ECE" w:rsidP="00D62538">
            <w:pPr>
              <w:pStyle w:val="TAL"/>
              <w:keepNext w:val="0"/>
              <w:keepLines w:val="0"/>
            </w:pPr>
          </w:p>
        </w:tc>
        <w:tc>
          <w:tcPr>
            <w:tcW w:w="1133" w:type="dxa"/>
          </w:tcPr>
          <w:p w14:paraId="3B1A6A66" w14:textId="77777777" w:rsidR="00123ECE" w:rsidRPr="00130358" w:rsidRDefault="00123ECE" w:rsidP="00D62538">
            <w:pPr>
              <w:pStyle w:val="TAL"/>
              <w:keepNext w:val="0"/>
              <w:keepLines w:val="0"/>
            </w:pPr>
          </w:p>
        </w:tc>
      </w:tr>
      <w:tr w:rsidR="00123ECE" w:rsidRPr="00130358" w14:paraId="256A1CC3" w14:textId="77777777" w:rsidTr="00D62538">
        <w:trPr>
          <w:jc w:val="center"/>
        </w:trPr>
        <w:tc>
          <w:tcPr>
            <w:tcW w:w="4436" w:type="dxa"/>
          </w:tcPr>
          <w:p w14:paraId="1CBDF609" w14:textId="09376E79" w:rsidR="00123ECE" w:rsidRPr="00130358" w:rsidRDefault="00D62538" w:rsidP="00D62538">
            <w:pPr>
              <w:pStyle w:val="TAL"/>
              <w:keepNext w:val="0"/>
              <w:keepLines w:val="0"/>
            </w:pPr>
            <w:r w:rsidRPr="00130358">
              <w:t xml:space="preserve"> </w:t>
            </w:r>
            <w:proofErr w:type="spellStart"/>
            <w:r w:rsidR="00123ECE" w:rsidRPr="00130358">
              <w:t>measGapConfig</w:t>
            </w:r>
            <w:proofErr w:type="spellEnd"/>
          </w:p>
        </w:tc>
        <w:tc>
          <w:tcPr>
            <w:tcW w:w="2267" w:type="dxa"/>
          </w:tcPr>
          <w:p w14:paraId="3E94661A" w14:textId="77777777" w:rsidR="00123ECE" w:rsidRPr="00130358" w:rsidRDefault="00123ECE" w:rsidP="00D62538">
            <w:pPr>
              <w:pStyle w:val="TAL"/>
              <w:keepNext w:val="0"/>
              <w:keepLines w:val="0"/>
            </w:pPr>
            <w:r w:rsidRPr="00130358">
              <w:t>MeasGapConfig-</w:t>
            </w:r>
            <w:r w:rsidR="009B3560" w:rsidRPr="00130358">
              <w:t>GP2</w:t>
            </w:r>
          </w:p>
        </w:tc>
        <w:tc>
          <w:tcPr>
            <w:tcW w:w="1700" w:type="dxa"/>
          </w:tcPr>
          <w:p w14:paraId="5E1DBB13" w14:textId="77777777" w:rsidR="00123ECE" w:rsidRPr="00130358" w:rsidRDefault="00123ECE" w:rsidP="00D62538">
            <w:pPr>
              <w:pStyle w:val="TAL"/>
              <w:keepNext w:val="0"/>
              <w:keepLines w:val="0"/>
            </w:pPr>
          </w:p>
        </w:tc>
        <w:tc>
          <w:tcPr>
            <w:tcW w:w="1133" w:type="dxa"/>
          </w:tcPr>
          <w:p w14:paraId="359EBA9E" w14:textId="77777777" w:rsidR="00123ECE" w:rsidRPr="00130358" w:rsidRDefault="00123ECE" w:rsidP="00D62538">
            <w:pPr>
              <w:pStyle w:val="TAL"/>
              <w:keepNext w:val="0"/>
              <w:keepLines w:val="0"/>
            </w:pPr>
          </w:p>
        </w:tc>
      </w:tr>
      <w:tr w:rsidR="00123ECE" w:rsidRPr="00130358" w14:paraId="5A5A6714" w14:textId="77777777" w:rsidTr="00D62538">
        <w:trPr>
          <w:jc w:val="center"/>
        </w:trPr>
        <w:tc>
          <w:tcPr>
            <w:tcW w:w="4436" w:type="dxa"/>
          </w:tcPr>
          <w:p w14:paraId="72DE24C0" w14:textId="424E62A5"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4F34D7A1" w14:textId="1774043C"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9411B53" w14:textId="77777777" w:rsidR="00123ECE" w:rsidRPr="00130358" w:rsidRDefault="00123ECE" w:rsidP="00D62538">
            <w:pPr>
              <w:pStyle w:val="TAL"/>
              <w:keepNext w:val="0"/>
              <w:keepLines w:val="0"/>
            </w:pPr>
          </w:p>
        </w:tc>
        <w:tc>
          <w:tcPr>
            <w:tcW w:w="1133" w:type="dxa"/>
          </w:tcPr>
          <w:p w14:paraId="11C1FED8" w14:textId="77777777" w:rsidR="00123ECE" w:rsidRPr="00130358" w:rsidRDefault="00123ECE" w:rsidP="00D62538">
            <w:pPr>
              <w:pStyle w:val="TAL"/>
              <w:keepNext w:val="0"/>
              <w:keepLines w:val="0"/>
            </w:pPr>
          </w:p>
        </w:tc>
      </w:tr>
      <w:tr w:rsidR="00123ECE" w:rsidRPr="00130358" w14:paraId="34C1E325" w14:textId="77777777" w:rsidTr="00D62538">
        <w:trPr>
          <w:jc w:val="center"/>
        </w:trPr>
        <w:tc>
          <w:tcPr>
            <w:tcW w:w="4436" w:type="dxa"/>
          </w:tcPr>
          <w:p w14:paraId="59315676" w14:textId="6A1862D0" w:rsidR="00123ECE" w:rsidRPr="00130358" w:rsidRDefault="00D62538" w:rsidP="00D62538">
            <w:pPr>
              <w:pStyle w:val="TAL"/>
              <w:keepNext w:val="0"/>
              <w:keepLines w:val="0"/>
            </w:pPr>
            <w:r w:rsidRPr="00130358">
              <w:t xml:space="preserve"> </w:t>
            </w:r>
            <w:proofErr w:type="spellStart"/>
            <w:r w:rsidR="00123ECE" w:rsidRPr="00130358">
              <w:t>preRegistrationInfoHRPD</w:t>
            </w:r>
            <w:proofErr w:type="spellEnd"/>
            <w:r w:rsidRPr="00130358">
              <w:t xml:space="preserve"> </w:t>
            </w:r>
          </w:p>
        </w:tc>
        <w:tc>
          <w:tcPr>
            <w:tcW w:w="2267" w:type="dxa"/>
          </w:tcPr>
          <w:p w14:paraId="54CED1CB" w14:textId="732DEC59"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D534C4A" w14:textId="77777777" w:rsidR="00123ECE" w:rsidRPr="00130358" w:rsidRDefault="00123ECE" w:rsidP="00D62538">
            <w:pPr>
              <w:pStyle w:val="TAL"/>
              <w:keepNext w:val="0"/>
              <w:keepLines w:val="0"/>
            </w:pPr>
          </w:p>
        </w:tc>
        <w:tc>
          <w:tcPr>
            <w:tcW w:w="1133" w:type="dxa"/>
          </w:tcPr>
          <w:p w14:paraId="1FA269CF" w14:textId="77777777" w:rsidR="00123ECE" w:rsidRPr="00130358" w:rsidRDefault="00123ECE" w:rsidP="00D62538">
            <w:pPr>
              <w:pStyle w:val="TAL"/>
              <w:keepNext w:val="0"/>
              <w:keepLines w:val="0"/>
            </w:pPr>
          </w:p>
        </w:tc>
      </w:tr>
      <w:tr w:rsidR="00123ECE" w:rsidRPr="00130358" w14:paraId="51604E56" w14:textId="77777777" w:rsidTr="00D62538">
        <w:trPr>
          <w:jc w:val="center"/>
        </w:trPr>
        <w:tc>
          <w:tcPr>
            <w:tcW w:w="4436" w:type="dxa"/>
          </w:tcPr>
          <w:p w14:paraId="0D33DE15" w14:textId="2642D00A" w:rsidR="00123ECE" w:rsidRPr="00130358" w:rsidRDefault="00D62538" w:rsidP="00D62538">
            <w:pPr>
              <w:pStyle w:val="TAL"/>
              <w:keepNext w:val="0"/>
              <w:keepLines w:val="0"/>
            </w:pPr>
            <w:r w:rsidRPr="00130358">
              <w:t xml:space="preserve"> </w:t>
            </w:r>
            <w:proofErr w:type="spellStart"/>
            <w:r w:rsidR="00123ECE" w:rsidRPr="00130358">
              <w:t>speedStatePars</w:t>
            </w:r>
            <w:proofErr w:type="spellEnd"/>
            <w:r w:rsidRPr="00130358">
              <w:t xml:space="preserve"> </w:t>
            </w:r>
          </w:p>
        </w:tc>
        <w:tc>
          <w:tcPr>
            <w:tcW w:w="2267" w:type="dxa"/>
          </w:tcPr>
          <w:p w14:paraId="19DB84BA" w14:textId="1A240B96"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157F96C9" w14:textId="77777777" w:rsidR="00123ECE" w:rsidRPr="00130358" w:rsidRDefault="00123ECE" w:rsidP="00D62538">
            <w:pPr>
              <w:pStyle w:val="TAL"/>
              <w:keepNext w:val="0"/>
              <w:keepLines w:val="0"/>
            </w:pPr>
          </w:p>
        </w:tc>
        <w:tc>
          <w:tcPr>
            <w:tcW w:w="1133" w:type="dxa"/>
          </w:tcPr>
          <w:p w14:paraId="5AC84DDF" w14:textId="77777777" w:rsidR="00123ECE" w:rsidRPr="00130358" w:rsidRDefault="00123ECE" w:rsidP="00D62538">
            <w:pPr>
              <w:pStyle w:val="TAL"/>
              <w:keepNext w:val="0"/>
              <w:keepLines w:val="0"/>
              <w:rPr>
                <w:rFonts w:cs="Courier New"/>
                <w:lang w:eastAsia="zh-CN"/>
              </w:rPr>
            </w:pPr>
          </w:p>
        </w:tc>
      </w:tr>
      <w:tr w:rsidR="00123ECE" w:rsidRPr="00130358" w14:paraId="6B381900" w14:textId="77777777" w:rsidTr="00D62538">
        <w:trPr>
          <w:jc w:val="center"/>
        </w:trPr>
        <w:tc>
          <w:tcPr>
            <w:tcW w:w="4436" w:type="dxa"/>
          </w:tcPr>
          <w:p w14:paraId="76AA096A" w14:textId="77777777" w:rsidR="00123ECE" w:rsidRPr="00130358" w:rsidRDefault="00123ECE" w:rsidP="00D62538">
            <w:pPr>
              <w:pStyle w:val="TAL"/>
              <w:keepNext w:val="0"/>
              <w:keepLines w:val="0"/>
            </w:pPr>
            <w:r w:rsidRPr="00130358">
              <w:t>}</w:t>
            </w:r>
          </w:p>
        </w:tc>
        <w:tc>
          <w:tcPr>
            <w:tcW w:w="2267" w:type="dxa"/>
          </w:tcPr>
          <w:p w14:paraId="74380EFB" w14:textId="77777777" w:rsidR="00123ECE" w:rsidRPr="00130358" w:rsidRDefault="00123ECE" w:rsidP="00D62538">
            <w:pPr>
              <w:pStyle w:val="TAL"/>
              <w:keepNext w:val="0"/>
              <w:keepLines w:val="0"/>
            </w:pPr>
          </w:p>
        </w:tc>
        <w:tc>
          <w:tcPr>
            <w:tcW w:w="1700" w:type="dxa"/>
          </w:tcPr>
          <w:p w14:paraId="25A3AD8B" w14:textId="77777777" w:rsidR="00123ECE" w:rsidRPr="00130358" w:rsidRDefault="00123ECE" w:rsidP="00D62538">
            <w:pPr>
              <w:pStyle w:val="TAL"/>
              <w:keepNext w:val="0"/>
              <w:keepLines w:val="0"/>
            </w:pPr>
          </w:p>
        </w:tc>
        <w:tc>
          <w:tcPr>
            <w:tcW w:w="1133" w:type="dxa"/>
          </w:tcPr>
          <w:p w14:paraId="134578CD" w14:textId="77777777" w:rsidR="00123ECE" w:rsidRPr="00130358" w:rsidRDefault="00123ECE" w:rsidP="00D62538">
            <w:pPr>
              <w:pStyle w:val="TAL"/>
              <w:keepNext w:val="0"/>
              <w:keepLines w:val="0"/>
            </w:pPr>
          </w:p>
        </w:tc>
      </w:tr>
    </w:tbl>
    <w:p w14:paraId="62240E9B" w14:textId="77777777" w:rsidR="00123ECE" w:rsidRPr="00130358" w:rsidRDefault="00123ECE" w:rsidP="00D62538"/>
    <w:p w14:paraId="1C514905" w14:textId="77777777" w:rsidR="00123ECE" w:rsidRPr="00130358" w:rsidRDefault="00123ECE" w:rsidP="00D62538">
      <w:pPr>
        <w:pStyle w:val="TH"/>
        <w:keepNext w:val="0"/>
        <w:keepLines w:val="0"/>
      </w:pPr>
      <w:r w:rsidRPr="00130358">
        <w:t>Table 9.5.1.4.3-</w:t>
      </w:r>
      <w:r w:rsidR="009B3560" w:rsidRPr="00130358">
        <w:t>3</w:t>
      </w:r>
      <w:r w:rsidRPr="00130358">
        <w:t xml:space="preserve">: </w:t>
      </w:r>
      <w:proofErr w:type="spellStart"/>
      <w:r w:rsidRPr="00130358">
        <w:rPr>
          <w:i/>
        </w:rPr>
        <w:t>MeasResults</w:t>
      </w:r>
      <w:proofErr w:type="spellEnd"/>
      <w:r w:rsidRPr="00130358">
        <w:t xml:space="preserve">: </w:t>
      </w:r>
      <w:r w:rsidRPr="00130358">
        <w:rPr>
          <w:rFonts w:cs="v4.2.0"/>
          <w:lang w:eastAsia="zh-CN"/>
        </w:rPr>
        <w:t>Additional E-UTRAN FDD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7591DAA" w14:textId="77777777" w:rsidTr="00D62538">
        <w:trPr>
          <w:cantSplit/>
          <w:jc w:val="center"/>
        </w:trPr>
        <w:tc>
          <w:tcPr>
            <w:tcW w:w="9536" w:type="dxa"/>
            <w:gridSpan w:val="4"/>
          </w:tcPr>
          <w:p w14:paraId="756B1031" w14:textId="621304C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35786028" w14:textId="77777777" w:rsidTr="00D62538">
        <w:trPr>
          <w:jc w:val="center"/>
        </w:trPr>
        <w:tc>
          <w:tcPr>
            <w:tcW w:w="4436" w:type="dxa"/>
          </w:tcPr>
          <w:p w14:paraId="20D3D1F6" w14:textId="73F7AFAE"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792A7D9D" w14:textId="77777777" w:rsidR="00123ECE" w:rsidRPr="00130358" w:rsidRDefault="00123ECE" w:rsidP="00D62538">
            <w:pPr>
              <w:pStyle w:val="TAH"/>
              <w:keepNext w:val="0"/>
              <w:keepLines w:val="0"/>
            </w:pPr>
            <w:r w:rsidRPr="00130358">
              <w:t>Value/remark</w:t>
            </w:r>
          </w:p>
        </w:tc>
        <w:tc>
          <w:tcPr>
            <w:tcW w:w="1700" w:type="dxa"/>
          </w:tcPr>
          <w:p w14:paraId="6E21F987" w14:textId="77777777" w:rsidR="00123ECE" w:rsidRPr="00130358" w:rsidRDefault="00123ECE" w:rsidP="00D62538">
            <w:pPr>
              <w:pStyle w:val="TAH"/>
              <w:keepNext w:val="0"/>
              <w:keepLines w:val="0"/>
            </w:pPr>
            <w:r w:rsidRPr="00130358">
              <w:t>Comment</w:t>
            </w:r>
          </w:p>
        </w:tc>
        <w:tc>
          <w:tcPr>
            <w:tcW w:w="1133" w:type="dxa"/>
          </w:tcPr>
          <w:p w14:paraId="286E95DF" w14:textId="77777777" w:rsidR="00123ECE" w:rsidRPr="00130358" w:rsidRDefault="00123ECE" w:rsidP="00D62538">
            <w:pPr>
              <w:pStyle w:val="TAH"/>
              <w:keepNext w:val="0"/>
              <w:keepLines w:val="0"/>
            </w:pPr>
            <w:r w:rsidRPr="00130358">
              <w:t>Condition</w:t>
            </w:r>
          </w:p>
        </w:tc>
      </w:tr>
      <w:tr w:rsidR="00123ECE" w:rsidRPr="00130358" w14:paraId="5E6E7AEF" w14:textId="77777777" w:rsidTr="00D62538">
        <w:trPr>
          <w:jc w:val="center"/>
        </w:trPr>
        <w:tc>
          <w:tcPr>
            <w:tcW w:w="4436" w:type="dxa"/>
          </w:tcPr>
          <w:p w14:paraId="660DB7B2" w14:textId="41E4DAD0" w:rsidR="00123ECE" w:rsidRPr="00130358" w:rsidRDefault="00D62538" w:rsidP="00D62538">
            <w:pPr>
              <w:pStyle w:val="TAL"/>
              <w:keepNext w:val="0"/>
              <w:keepLines w:val="0"/>
            </w:pPr>
            <w:r w:rsidRPr="00130358">
              <w:t xml:space="preserve"> </w:t>
            </w:r>
            <w:proofErr w:type="spellStart"/>
            <w:r w:rsidR="00123ECE" w:rsidRPr="00130358">
              <w:t>MeasResults</w:t>
            </w:r>
            <w:proofErr w:type="spellEnd"/>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374D0759" w14:textId="77777777" w:rsidR="00123ECE" w:rsidRPr="00130358" w:rsidRDefault="00123ECE" w:rsidP="00D62538">
            <w:pPr>
              <w:pStyle w:val="TAL"/>
              <w:keepNext w:val="0"/>
              <w:keepLines w:val="0"/>
            </w:pPr>
          </w:p>
        </w:tc>
        <w:tc>
          <w:tcPr>
            <w:tcW w:w="1700" w:type="dxa"/>
          </w:tcPr>
          <w:p w14:paraId="211FB973" w14:textId="77777777" w:rsidR="00123ECE" w:rsidRPr="00130358" w:rsidRDefault="00123ECE" w:rsidP="00D62538">
            <w:pPr>
              <w:pStyle w:val="TAL"/>
              <w:keepNext w:val="0"/>
              <w:keepLines w:val="0"/>
            </w:pPr>
          </w:p>
        </w:tc>
        <w:tc>
          <w:tcPr>
            <w:tcW w:w="1133" w:type="dxa"/>
          </w:tcPr>
          <w:p w14:paraId="591A3BA1" w14:textId="77777777" w:rsidR="00123ECE" w:rsidRPr="00130358" w:rsidRDefault="00123ECE" w:rsidP="00D62538">
            <w:pPr>
              <w:pStyle w:val="TAL"/>
              <w:keepNext w:val="0"/>
              <w:keepLines w:val="0"/>
            </w:pPr>
          </w:p>
        </w:tc>
      </w:tr>
      <w:tr w:rsidR="00123ECE" w:rsidRPr="00130358" w14:paraId="3FE772A8" w14:textId="77777777" w:rsidTr="00D62538">
        <w:trPr>
          <w:jc w:val="center"/>
        </w:trPr>
        <w:tc>
          <w:tcPr>
            <w:tcW w:w="4436" w:type="dxa"/>
          </w:tcPr>
          <w:p w14:paraId="4F6F0ECC" w14:textId="08FDC67E" w:rsidR="00123ECE" w:rsidRPr="00130358" w:rsidRDefault="00D62538" w:rsidP="00D62538">
            <w:pPr>
              <w:pStyle w:val="TAL"/>
              <w:keepNext w:val="0"/>
              <w:keepLines w:val="0"/>
            </w:pPr>
            <w:r w:rsidRPr="00130358">
              <w:t xml:space="preserve">   </w:t>
            </w:r>
            <w:proofErr w:type="spellStart"/>
            <w:r w:rsidR="00123ECE" w:rsidRPr="00130358">
              <w:t>measI</w:t>
            </w:r>
            <w:r w:rsidR="00123ECE" w:rsidRPr="00130358">
              <w:rPr>
                <w:lang w:eastAsia="zh-CN"/>
              </w:rPr>
              <w:t>d</w:t>
            </w:r>
            <w:proofErr w:type="spellEnd"/>
          </w:p>
        </w:tc>
        <w:tc>
          <w:tcPr>
            <w:tcW w:w="2267" w:type="dxa"/>
          </w:tcPr>
          <w:p w14:paraId="72977821" w14:textId="77777777" w:rsidR="00123ECE" w:rsidRPr="00130358" w:rsidRDefault="00123ECE" w:rsidP="00D62538">
            <w:pPr>
              <w:pStyle w:val="TAL"/>
              <w:keepNext w:val="0"/>
              <w:keepLines w:val="0"/>
            </w:pPr>
            <w:r w:rsidRPr="00130358">
              <w:t>1</w:t>
            </w:r>
          </w:p>
        </w:tc>
        <w:tc>
          <w:tcPr>
            <w:tcW w:w="1700" w:type="dxa"/>
          </w:tcPr>
          <w:p w14:paraId="37E889E4" w14:textId="77777777" w:rsidR="00123ECE" w:rsidRPr="00130358" w:rsidRDefault="00123ECE" w:rsidP="00D62538">
            <w:pPr>
              <w:pStyle w:val="TAL"/>
              <w:keepNext w:val="0"/>
              <w:keepLines w:val="0"/>
            </w:pPr>
          </w:p>
        </w:tc>
        <w:tc>
          <w:tcPr>
            <w:tcW w:w="1133" w:type="dxa"/>
          </w:tcPr>
          <w:p w14:paraId="6EFECC10" w14:textId="77777777" w:rsidR="00123ECE" w:rsidRPr="00130358" w:rsidRDefault="00123ECE" w:rsidP="00D62538">
            <w:pPr>
              <w:pStyle w:val="TAL"/>
              <w:keepNext w:val="0"/>
              <w:keepLines w:val="0"/>
            </w:pPr>
          </w:p>
        </w:tc>
      </w:tr>
      <w:tr w:rsidR="00123ECE" w:rsidRPr="00130358" w14:paraId="00405DA1" w14:textId="77777777" w:rsidTr="00D62538">
        <w:trPr>
          <w:jc w:val="center"/>
        </w:trPr>
        <w:tc>
          <w:tcPr>
            <w:tcW w:w="4436" w:type="dxa"/>
          </w:tcPr>
          <w:p w14:paraId="2D265FCA" w14:textId="7CD62342" w:rsidR="00123ECE" w:rsidRPr="00130358" w:rsidRDefault="00D62538" w:rsidP="00D62538">
            <w:pPr>
              <w:pStyle w:val="TAL"/>
              <w:keepNext w:val="0"/>
              <w:keepLines w:val="0"/>
            </w:pPr>
            <w:r w:rsidRPr="00130358">
              <w:t xml:space="preserve">   </w:t>
            </w:r>
            <w:proofErr w:type="spellStart"/>
            <w:r w:rsidR="00123ECE" w:rsidRPr="00130358">
              <w:t>measResultServ</w:t>
            </w:r>
            <w:r w:rsidR="00123ECE" w:rsidRPr="00130358">
              <w:rPr>
                <w:lang w:eastAsia="zh-CN"/>
              </w:rPr>
              <w:t>Cell</w:t>
            </w:r>
            <w:proofErr w:type="spellEnd"/>
          </w:p>
        </w:tc>
        <w:tc>
          <w:tcPr>
            <w:tcW w:w="2267" w:type="dxa"/>
          </w:tcPr>
          <w:p w14:paraId="34358A2C" w14:textId="77777777" w:rsidR="00123ECE" w:rsidRPr="00130358" w:rsidRDefault="00123ECE" w:rsidP="00D62538">
            <w:pPr>
              <w:pStyle w:val="TAL"/>
              <w:keepNext w:val="0"/>
              <w:keepLines w:val="0"/>
            </w:pPr>
          </w:p>
        </w:tc>
        <w:tc>
          <w:tcPr>
            <w:tcW w:w="1700" w:type="dxa"/>
          </w:tcPr>
          <w:p w14:paraId="05027FE5" w14:textId="77777777" w:rsidR="00123ECE" w:rsidRPr="00130358" w:rsidRDefault="00123ECE" w:rsidP="00D62538">
            <w:pPr>
              <w:pStyle w:val="TAL"/>
              <w:keepNext w:val="0"/>
              <w:keepLines w:val="0"/>
            </w:pPr>
          </w:p>
        </w:tc>
        <w:tc>
          <w:tcPr>
            <w:tcW w:w="1133" w:type="dxa"/>
          </w:tcPr>
          <w:p w14:paraId="4BF139B9" w14:textId="77777777" w:rsidR="00123ECE" w:rsidRPr="00130358" w:rsidRDefault="00123ECE" w:rsidP="00D62538">
            <w:pPr>
              <w:pStyle w:val="TAL"/>
              <w:keepNext w:val="0"/>
              <w:keepLines w:val="0"/>
            </w:pPr>
          </w:p>
        </w:tc>
      </w:tr>
      <w:tr w:rsidR="00123ECE" w:rsidRPr="00130358" w14:paraId="79CA282C" w14:textId="77777777" w:rsidTr="00D62538">
        <w:trPr>
          <w:jc w:val="center"/>
        </w:trPr>
        <w:tc>
          <w:tcPr>
            <w:tcW w:w="4436" w:type="dxa"/>
          </w:tcPr>
          <w:p w14:paraId="4054A0C9" w14:textId="61394D82" w:rsidR="00123ECE" w:rsidRPr="00130358" w:rsidRDefault="00D62538" w:rsidP="00D62538">
            <w:pPr>
              <w:pStyle w:val="TAL"/>
              <w:keepNext w:val="0"/>
              <w:keepLines w:val="0"/>
            </w:pPr>
            <w:r w:rsidRPr="00130358">
              <w:t xml:space="preserve">     </w:t>
            </w:r>
            <w:proofErr w:type="spellStart"/>
            <w:r w:rsidR="00123ECE" w:rsidRPr="00130358">
              <w:t>rsrpResult</w:t>
            </w:r>
            <w:proofErr w:type="spellEnd"/>
          </w:p>
        </w:tc>
        <w:tc>
          <w:tcPr>
            <w:tcW w:w="2267" w:type="dxa"/>
          </w:tcPr>
          <w:p w14:paraId="09A91AD0" w14:textId="77777777" w:rsidR="00123ECE" w:rsidRPr="00130358" w:rsidRDefault="00123ECE" w:rsidP="00D62538">
            <w:pPr>
              <w:pStyle w:val="TAL"/>
              <w:keepNext w:val="0"/>
              <w:keepLines w:val="0"/>
            </w:pPr>
            <w:r w:rsidRPr="00130358">
              <w:t>INTEGER(0..97)</w:t>
            </w:r>
          </w:p>
        </w:tc>
        <w:tc>
          <w:tcPr>
            <w:tcW w:w="1700" w:type="dxa"/>
          </w:tcPr>
          <w:p w14:paraId="37764C9E" w14:textId="77777777" w:rsidR="00123ECE" w:rsidRPr="00130358" w:rsidRDefault="00123ECE" w:rsidP="00D62538">
            <w:pPr>
              <w:pStyle w:val="TAL"/>
              <w:keepNext w:val="0"/>
              <w:keepLines w:val="0"/>
            </w:pPr>
          </w:p>
        </w:tc>
        <w:tc>
          <w:tcPr>
            <w:tcW w:w="1133" w:type="dxa"/>
          </w:tcPr>
          <w:p w14:paraId="506625EF" w14:textId="77777777" w:rsidR="00123ECE" w:rsidRPr="00130358" w:rsidRDefault="00123ECE" w:rsidP="00D62538">
            <w:pPr>
              <w:pStyle w:val="TAL"/>
              <w:keepNext w:val="0"/>
              <w:keepLines w:val="0"/>
            </w:pPr>
          </w:p>
        </w:tc>
      </w:tr>
      <w:tr w:rsidR="00123ECE" w:rsidRPr="00130358" w14:paraId="3F565EF7" w14:textId="77777777" w:rsidTr="00D62538">
        <w:trPr>
          <w:jc w:val="center"/>
        </w:trPr>
        <w:tc>
          <w:tcPr>
            <w:tcW w:w="4436" w:type="dxa"/>
          </w:tcPr>
          <w:p w14:paraId="5B7424D5" w14:textId="68E88CEC" w:rsidR="00123ECE" w:rsidRPr="00130358" w:rsidRDefault="00D62538" w:rsidP="00D62538">
            <w:pPr>
              <w:pStyle w:val="TAL"/>
              <w:keepNext w:val="0"/>
              <w:keepLines w:val="0"/>
            </w:pPr>
            <w:r w:rsidRPr="00130358">
              <w:t xml:space="preserve">     </w:t>
            </w:r>
            <w:proofErr w:type="spellStart"/>
            <w:r w:rsidR="00123ECE" w:rsidRPr="00130358">
              <w:t>rsrqResult</w:t>
            </w:r>
            <w:proofErr w:type="spellEnd"/>
          </w:p>
        </w:tc>
        <w:tc>
          <w:tcPr>
            <w:tcW w:w="2267" w:type="dxa"/>
          </w:tcPr>
          <w:p w14:paraId="11B5DB2B" w14:textId="77777777" w:rsidR="00123ECE" w:rsidRPr="00130358" w:rsidRDefault="00123ECE" w:rsidP="00D62538">
            <w:pPr>
              <w:pStyle w:val="TAL"/>
              <w:keepNext w:val="0"/>
              <w:keepLines w:val="0"/>
            </w:pPr>
            <w:r w:rsidRPr="00130358">
              <w:t>INTEGER(0..34)</w:t>
            </w:r>
          </w:p>
        </w:tc>
        <w:tc>
          <w:tcPr>
            <w:tcW w:w="1700" w:type="dxa"/>
          </w:tcPr>
          <w:p w14:paraId="08A5C7A8" w14:textId="77777777" w:rsidR="00123ECE" w:rsidRPr="00130358" w:rsidRDefault="00123ECE" w:rsidP="00D62538">
            <w:pPr>
              <w:pStyle w:val="TAL"/>
              <w:keepNext w:val="0"/>
              <w:keepLines w:val="0"/>
            </w:pPr>
          </w:p>
        </w:tc>
        <w:tc>
          <w:tcPr>
            <w:tcW w:w="1133" w:type="dxa"/>
          </w:tcPr>
          <w:p w14:paraId="5AE93300" w14:textId="77777777" w:rsidR="00123ECE" w:rsidRPr="00130358" w:rsidRDefault="00123ECE" w:rsidP="00D62538">
            <w:pPr>
              <w:pStyle w:val="TAL"/>
              <w:keepNext w:val="0"/>
              <w:keepLines w:val="0"/>
            </w:pPr>
          </w:p>
        </w:tc>
      </w:tr>
      <w:tr w:rsidR="00123ECE" w:rsidRPr="00130358" w14:paraId="4696F763" w14:textId="77777777" w:rsidTr="00D62538">
        <w:trPr>
          <w:jc w:val="center"/>
        </w:trPr>
        <w:tc>
          <w:tcPr>
            <w:tcW w:w="4436" w:type="dxa"/>
          </w:tcPr>
          <w:p w14:paraId="6F860D02" w14:textId="7B4E9548" w:rsidR="00123ECE" w:rsidRPr="00130358" w:rsidRDefault="00D62538" w:rsidP="00D62538">
            <w:pPr>
              <w:pStyle w:val="TAL"/>
              <w:keepNext w:val="0"/>
              <w:keepLines w:val="0"/>
            </w:pPr>
            <w:r w:rsidRPr="00130358">
              <w:t xml:space="preserve">   </w:t>
            </w:r>
            <w:r w:rsidR="00123ECE" w:rsidRPr="00130358">
              <w:t>}</w:t>
            </w:r>
          </w:p>
        </w:tc>
        <w:tc>
          <w:tcPr>
            <w:tcW w:w="2267" w:type="dxa"/>
          </w:tcPr>
          <w:p w14:paraId="04ADF96B" w14:textId="77777777" w:rsidR="00123ECE" w:rsidRPr="00130358" w:rsidRDefault="00123ECE" w:rsidP="00D62538">
            <w:pPr>
              <w:pStyle w:val="TAL"/>
              <w:keepNext w:val="0"/>
              <w:keepLines w:val="0"/>
            </w:pPr>
          </w:p>
        </w:tc>
        <w:tc>
          <w:tcPr>
            <w:tcW w:w="1700" w:type="dxa"/>
          </w:tcPr>
          <w:p w14:paraId="214642BB" w14:textId="77777777" w:rsidR="00123ECE" w:rsidRPr="00130358" w:rsidRDefault="00123ECE" w:rsidP="00D62538">
            <w:pPr>
              <w:pStyle w:val="TAL"/>
              <w:keepNext w:val="0"/>
              <w:keepLines w:val="0"/>
            </w:pPr>
          </w:p>
        </w:tc>
        <w:tc>
          <w:tcPr>
            <w:tcW w:w="1133" w:type="dxa"/>
          </w:tcPr>
          <w:p w14:paraId="1F7AD701" w14:textId="77777777" w:rsidR="00123ECE" w:rsidRPr="00130358" w:rsidRDefault="00123ECE" w:rsidP="00D62538">
            <w:pPr>
              <w:pStyle w:val="TAL"/>
              <w:keepNext w:val="0"/>
              <w:keepLines w:val="0"/>
            </w:pPr>
          </w:p>
        </w:tc>
      </w:tr>
      <w:tr w:rsidR="00123ECE" w:rsidRPr="00130358" w14:paraId="31A166F1" w14:textId="77777777" w:rsidTr="00D62538">
        <w:trPr>
          <w:jc w:val="center"/>
        </w:trPr>
        <w:tc>
          <w:tcPr>
            <w:tcW w:w="4436" w:type="dxa"/>
          </w:tcPr>
          <w:p w14:paraId="289D6962" w14:textId="3EE87DB6" w:rsidR="00123ECE" w:rsidRPr="00130358" w:rsidRDefault="00D62538" w:rsidP="00D62538">
            <w:pPr>
              <w:pStyle w:val="TAL"/>
              <w:keepNext w:val="0"/>
              <w:keepLines w:val="0"/>
            </w:pPr>
            <w:r w:rsidRPr="00130358">
              <w:t xml:space="preserve">   </w:t>
            </w:r>
            <w:proofErr w:type="spellStart"/>
            <w:r w:rsidR="00123ECE" w:rsidRPr="00130358">
              <w:rPr>
                <w:lang w:eastAsia="zh-CN"/>
              </w:rPr>
              <w:t>m</w:t>
            </w:r>
            <w:r w:rsidR="00123ECE" w:rsidRPr="00130358">
              <w:t>easResult</w:t>
            </w:r>
            <w:r w:rsidR="00123ECE" w:rsidRPr="00130358">
              <w:rPr>
                <w:lang w:eastAsia="zh-CN"/>
              </w:rPr>
              <w:t>NeighCells</w:t>
            </w:r>
            <w:proofErr w:type="spellEnd"/>
            <w:r w:rsidRPr="00130358">
              <w:t xml:space="preserve"> </w:t>
            </w:r>
            <w:r w:rsidR="00123ECE" w:rsidRPr="00130358">
              <w:t>CHOICE</w:t>
            </w:r>
            <w:r w:rsidRPr="00130358">
              <w:t xml:space="preserve"> </w:t>
            </w:r>
            <w:r w:rsidR="00123ECE" w:rsidRPr="00130358">
              <w:t>{</w:t>
            </w:r>
          </w:p>
        </w:tc>
        <w:tc>
          <w:tcPr>
            <w:tcW w:w="2267" w:type="dxa"/>
          </w:tcPr>
          <w:p w14:paraId="39E094F7" w14:textId="77777777" w:rsidR="00123ECE" w:rsidRPr="00130358" w:rsidRDefault="00123ECE" w:rsidP="00D62538">
            <w:pPr>
              <w:pStyle w:val="TAL"/>
              <w:keepNext w:val="0"/>
              <w:keepLines w:val="0"/>
            </w:pPr>
          </w:p>
        </w:tc>
        <w:tc>
          <w:tcPr>
            <w:tcW w:w="1700" w:type="dxa"/>
          </w:tcPr>
          <w:p w14:paraId="77BFA2B1" w14:textId="77777777" w:rsidR="00123ECE" w:rsidRPr="00130358" w:rsidRDefault="00123ECE" w:rsidP="00D62538">
            <w:pPr>
              <w:pStyle w:val="TAL"/>
              <w:keepNext w:val="0"/>
              <w:keepLines w:val="0"/>
            </w:pPr>
          </w:p>
        </w:tc>
        <w:tc>
          <w:tcPr>
            <w:tcW w:w="1133" w:type="dxa"/>
          </w:tcPr>
          <w:p w14:paraId="0DD14DC6" w14:textId="77777777" w:rsidR="00123ECE" w:rsidRPr="00130358" w:rsidRDefault="00123ECE" w:rsidP="00D62538">
            <w:pPr>
              <w:pStyle w:val="TAL"/>
              <w:keepNext w:val="0"/>
              <w:keepLines w:val="0"/>
            </w:pPr>
          </w:p>
        </w:tc>
      </w:tr>
      <w:tr w:rsidR="00123ECE" w:rsidRPr="00130358" w14:paraId="28DBA0E1" w14:textId="77777777" w:rsidTr="00D62538">
        <w:trPr>
          <w:jc w:val="center"/>
        </w:trPr>
        <w:tc>
          <w:tcPr>
            <w:tcW w:w="4436" w:type="dxa"/>
          </w:tcPr>
          <w:p w14:paraId="17F7065E" w14:textId="63BEA867" w:rsidR="00123ECE" w:rsidRPr="00130358" w:rsidRDefault="00D62538" w:rsidP="00D62538">
            <w:pPr>
              <w:pStyle w:val="TAL"/>
              <w:keepNext w:val="0"/>
              <w:keepLines w:val="0"/>
            </w:pPr>
            <w:r w:rsidRPr="00130358">
              <w:t xml:space="preserve">      </w:t>
            </w:r>
            <w:proofErr w:type="spellStart"/>
            <w:r w:rsidR="00123ECE" w:rsidRPr="00130358">
              <w:t>measResultListUTRA</w:t>
            </w:r>
            <w:proofErr w:type="spellEnd"/>
          </w:p>
        </w:tc>
        <w:tc>
          <w:tcPr>
            <w:tcW w:w="2267" w:type="dxa"/>
          </w:tcPr>
          <w:p w14:paraId="7ABBFD51" w14:textId="77777777" w:rsidR="00123ECE" w:rsidRPr="00130358" w:rsidRDefault="00123ECE" w:rsidP="00D62538">
            <w:pPr>
              <w:pStyle w:val="TAL"/>
              <w:keepNext w:val="0"/>
              <w:keepLines w:val="0"/>
            </w:pPr>
            <w:proofErr w:type="spellStart"/>
            <w:r w:rsidRPr="00130358">
              <w:rPr>
                <w:lang w:eastAsia="zh-CN"/>
              </w:rPr>
              <w:t>M</w:t>
            </w:r>
            <w:r w:rsidRPr="00130358">
              <w:t>easResultListUTRA</w:t>
            </w:r>
            <w:proofErr w:type="spellEnd"/>
          </w:p>
        </w:tc>
        <w:tc>
          <w:tcPr>
            <w:tcW w:w="1700" w:type="dxa"/>
          </w:tcPr>
          <w:p w14:paraId="18F1FCF9" w14:textId="77777777" w:rsidR="00123ECE" w:rsidRPr="00130358" w:rsidRDefault="00123ECE" w:rsidP="00D62538">
            <w:pPr>
              <w:pStyle w:val="TAL"/>
              <w:keepNext w:val="0"/>
              <w:keepLines w:val="0"/>
            </w:pPr>
          </w:p>
        </w:tc>
        <w:tc>
          <w:tcPr>
            <w:tcW w:w="1133" w:type="dxa"/>
          </w:tcPr>
          <w:p w14:paraId="16828958" w14:textId="77777777" w:rsidR="00123ECE" w:rsidRPr="00130358" w:rsidRDefault="00123ECE" w:rsidP="00D62538">
            <w:pPr>
              <w:pStyle w:val="TAL"/>
              <w:keepNext w:val="0"/>
              <w:keepLines w:val="0"/>
            </w:pPr>
          </w:p>
        </w:tc>
      </w:tr>
      <w:tr w:rsidR="00123ECE" w:rsidRPr="00130358" w14:paraId="5F9118DD" w14:textId="77777777" w:rsidTr="00D62538">
        <w:trPr>
          <w:jc w:val="center"/>
        </w:trPr>
        <w:tc>
          <w:tcPr>
            <w:tcW w:w="4436" w:type="dxa"/>
          </w:tcPr>
          <w:p w14:paraId="0CB79C27" w14:textId="3322205D" w:rsidR="00123ECE" w:rsidRPr="00130358" w:rsidRDefault="00D62538" w:rsidP="00D62538">
            <w:pPr>
              <w:pStyle w:val="TAL"/>
              <w:keepNext w:val="0"/>
              <w:keepLines w:val="0"/>
            </w:pPr>
            <w:r w:rsidRPr="00130358">
              <w:t xml:space="preserve">   </w:t>
            </w:r>
            <w:r w:rsidR="00123ECE" w:rsidRPr="00130358">
              <w:t>}</w:t>
            </w:r>
          </w:p>
        </w:tc>
        <w:tc>
          <w:tcPr>
            <w:tcW w:w="2267" w:type="dxa"/>
          </w:tcPr>
          <w:p w14:paraId="7AEE316C" w14:textId="77777777" w:rsidR="00123ECE" w:rsidRPr="00130358" w:rsidRDefault="00123ECE" w:rsidP="00D62538">
            <w:pPr>
              <w:pStyle w:val="TAL"/>
              <w:keepNext w:val="0"/>
              <w:keepLines w:val="0"/>
            </w:pPr>
          </w:p>
        </w:tc>
        <w:tc>
          <w:tcPr>
            <w:tcW w:w="1700" w:type="dxa"/>
          </w:tcPr>
          <w:p w14:paraId="1EEAF15A" w14:textId="77777777" w:rsidR="00123ECE" w:rsidRPr="00130358" w:rsidRDefault="00123ECE" w:rsidP="00D62538">
            <w:pPr>
              <w:pStyle w:val="TAL"/>
              <w:keepNext w:val="0"/>
              <w:keepLines w:val="0"/>
            </w:pPr>
          </w:p>
        </w:tc>
        <w:tc>
          <w:tcPr>
            <w:tcW w:w="1133" w:type="dxa"/>
          </w:tcPr>
          <w:p w14:paraId="3639B993" w14:textId="77777777" w:rsidR="00123ECE" w:rsidRPr="00130358" w:rsidRDefault="00123ECE" w:rsidP="00D62538">
            <w:pPr>
              <w:pStyle w:val="TAL"/>
              <w:keepNext w:val="0"/>
              <w:keepLines w:val="0"/>
            </w:pPr>
          </w:p>
        </w:tc>
      </w:tr>
      <w:tr w:rsidR="00123ECE" w:rsidRPr="00130358" w14:paraId="25223A21" w14:textId="77777777" w:rsidTr="00D62538">
        <w:trPr>
          <w:jc w:val="center"/>
        </w:trPr>
        <w:tc>
          <w:tcPr>
            <w:tcW w:w="4436" w:type="dxa"/>
          </w:tcPr>
          <w:p w14:paraId="5C73B5AB" w14:textId="77777777" w:rsidR="00123ECE" w:rsidRPr="00130358" w:rsidRDefault="00123ECE" w:rsidP="00D62538">
            <w:pPr>
              <w:pStyle w:val="TAL"/>
              <w:keepNext w:val="0"/>
              <w:keepLines w:val="0"/>
            </w:pPr>
            <w:r w:rsidRPr="00130358">
              <w:t>}</w:t>
            </w:r>
          </w:p>
        </w:tc>
        <w:tc>
          <w:tcPr>
            <w:tcW w:w="2267" w:type="dxa"/>
          </w:tcPr>
          <w:p w14:paraId="5E0D43BA" w14:textId="77777777" w:rsidR="00123ECE" w:rsidRPr="00130358" w:rsidRDefault="00123ECE" w:rsidP="00D62538">
            <w:pPr>
              <w:pStyle w:val="TAL"/>
              <w:keepNext w:val="0"/>
              <w:keepLines w:val="0"/>
            </w:pPr>
          </w:p>
        </w:tc>
        <w:tc>
          <w:tcPr>
            <w:tcW w:w="1700" w:type="dxa"/>
          </w:tcPr>
          <w:p w14:paraId="3DEC11E9" w14:textId="77777777" w:rsidR="00123ECE" w:rsidRPr="00130358" w:rsidRDefault="00123ECE" w:rsidP="00D62538">
            <w:pPr>
              <w:pStyle w:val="TAL"/>
              <w:keepNext w:val="0"/>
              <w:keepLines w:val="0"/>
            </w:pPr>
          </w:p>
        </w:tc>
        <w:tc>
          <w:tcPr>
            <w:tcW w:w="1133" w:type="dxa"/>
          </w:tcPr>
          <w:p w14:paraId="2477DB3B" w14:textId="77777777" w:rsidR="00123ECE" w:rsidRPr="00130358" w:rsidRDefault="00123ECE" w:rsidP="00D62538">
            <w:pPr>
              <w:pStyle w:val="TAL"/>
              <w:keepNext w:val="0"/>
              <w:keepLines w:val="0"/>
            </w:pPr>
          </w:p>
        </w:tc>
      </w:tr>
    </w:tbl>
    <w:p w14:paraId="2D1CD9B5" w14:textId="77777777" w:rsidR="00123ECE" w:rsidRPr="00130358" w:rsidRDefault="00123ECE" w:rsidP="00D62538"/>
    <w:p w14:paraId="46D8C6CD" w14:textId="77777777" w:rsidR="00123ECE" w:rsidRPr="00130358" w:rsidRDefault="00123ECE" w:rsidP="00D62538">
      <w:pPr>
        <w:pStyle w:val="TH"/>
        <w:keepNext w:val="0"/>
        <w:keepLines w:val="0"/>
      </w:pPr>
      <w:r w:rsidRPr="00130358">
        <w:t>Table 9.5.1.4.3-</w:t>
      </w:r>
      <w:r w:rsidR="009B3560" w:rsidRPr="00130358">
        <w:rPr>
          <w:lang w:eastAsia="zh-CN"/>
        </w:rPr>
        <w:t>4</w:t>
      </w:r>
      <w:r w:rsidRPr="00130358">
        <w:t xml:space="preserve">: </w:t>
      </w:r>
      <w:proofErr w:type="spellStart"/>
      <w:r w:rsidRPr="00130358">
        <w:rPr>
          <w:lang w:eastAsia="zh-CN"/>
        </w:rPr>
        <w:t>M</w:t>
      </w:r>
      <w:r w:rsidRPr="00130358">
        <w:t>easResultListUTRA</w:t>
      </w:r>
      <w:proofErr w:type="spellEnd"/>
      <w:r w:rsidRPr="00130358">
        <w:t xml:space="preserve">: </w:t>
      </w:r>
      <w:r w:rsidRPr="00130358">
        <w:rPr>
          <w:rFonts w:cs="v4.2.0"/>
          <w:lang w:eastAsia="zh-CN"/>
        </w:rPr>
        <w:t>Additional E-UTRAN FDD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561F596" w14:textId="77777777" w:rsidTr="00D62538">
        <w:trPr>
          <w:cantSplit/>
          <w:jc w:val="center"/>
        </w:trPr>
        <w:tc>
          <w:tcPr>
            <w:tcW w:w="9536" w:type="dxa"/>
            <w:gridSpan w:val="4"/>
          </w:tcPr>
          <w:p w14:paraId="054F7C58" w14:textId="5A5D9796"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371BC7DF" w14:textId="77777777" w:rsidTr="00D62538">
        <w:trPr>
          <w:jc w:val="center"/>
        </w:trPr>
        <w:tc>
          <w:tcPr>
            <w:tcW w:w="4436" w:type="dxa"/>
          </w:tcPr>
          <w:p w14:paraId="2A176F7C" w14:textId="040A30D8"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601CA26A" w14:textId="77777777" w:rsidR="00123ECE" w:rsidRPr="00130358" w:rsidRDefault="00123ECE" w:rsidP="00D62538">
            <w:pPr>
              <w:pStyle w:val="TAH"/>
              <w:keepNext w:val="0"/>
              <w:keepLines w:val="0"/>
            </w:pPr>
            <w:r w:rsidRPr="00130358">
              <w:t>Value/remark</w:t>
            </w:r>
          </w:p>
        </w:tc>
        <w:tc>
          <w:tcPr>
            <w:tcW w:w="1700" w:type="dxa"/>
          </w:tcPr>
          <w:p w14:paraId="458FA974" w14:textId="77777777" w:rsidR="00123ECE" w:rsidRPr="00130358" w:rsidRDefault="00123ECE" w:rsidP="00D62538">
            <w:pPr>
              <w:pStyle w:val="TAH"/>
              <w:keepNext w:val="0"/>
              <w:keepLines w:val="0"/>
            </w:pPr>
            <w:r w:rsidRPr="00130358">
              <w:t>Comment</w:t>
            </w:r>
          </w:p>
        </w:tc>
        <w:tc>
          <w:tcPr>
            <w:tcW w:w="1133" w:type="dxa"/>
          </w:tcPr>
          <w:p w14:paraId="3364A507" w14:textId="77777777" w:rsidR="00123ECE" w:rsidRPr="00130358" w:rsidRDefault="00123ECE" w:rsidP="00D62538">
            <w:pPr>
              <w:pStyle w:val="TAH"/>
              <w:keepNext w:val="0"/>
              <w:keepLines w:val="0"/>
            </w:pPr>
            <w:r w:rsidRPr="00130358">
              <w:t>Condition</w:t>
            </w:r>
          </w:p>
        </w:tc>
      </w:tr>
      <w:tr w:rsidR="00123ECE" w:rsidRPr="00130358" w14:paraId="103A391A" w14:textId="77777777" w:rsidTr="00D62538">
        <w:trPr>
          <w:jc w:val="center"/>
        </w:trPr>
        <w:tc>
          <w:tcPr>
            <w:tcW w:w="4436" w:type="dxa"/>
          </w:tcPr>
          <w:p w14:paraId="3FCF970B" w14:textId="5D771083" w:rsidR="00123ECE" w:rsidRPr="00130358" w:rsidRDefault="009B3560" w:rsidP="00D62538">
            <w:pPr>
              <w:pStyle w:val="TAL"/>
              <w:keepNext w:val="0"/>
              <w:keepLines w:val="0"/>
            </w:pPr>
            <w:proofErr w:type="spellStart"/>
            <w:r w:rsidRPr="00130358">
              <w:t>MeasResultsListUTRA</w:t>
            </w:r>
            <w:proofErr w:type="spellEnd"/>
            <w:r w:rsidR="00D62538" w:rsidRPr="00130358">
              <w:t xml:space="preserve"> </w:t>
            </w:r>
            <w:r w:rsidR="00123ECE" w:rsidRPr="00130358">
              <w:t>::=</w:t>
            </w:r>
            <w:r w:rsidR="00D62538" w:rsidRPr="00130358">
              <w:t xml:space="preserve"> </w:t>
            </w:r>
            <w:r w:rsidR="00123ECE" w:rsidRPr="00130358">
              <w:t>SEQUENCE</w:t>
            </w:r>
            <w:r w:rsidR="00D62538" w:rsidRPr="00130358">
              <w:t xml:space="preserve"> </w:t>
            </w:r>
            <w:r w:rsidR="00123ECE" w:rsidRPr="00130358">
              <w:t>(SIZE</w:t>
            </w:r>
            <w:r w:rsidR="00D62538" w:rsidRPr="00130358">
              <w:t xml:space="preserve"> </w:t>
            </w:r>
            <w:r w:rsidR="00123ECE" w:rsidRPr="00130358">
              <w:t>(1..maxCellReport))</w:t>
            </w:r>
            <w:r w:rsidR="00D62538" w:rsidRPr="00130358">
              <w:t xml:space="preserve"> </w:t>
            </w:r>
            <w:r w:rsidR="00123ECE" w:rsidRPr="00130358">
              <w:t>OF</w:t>
            </w:r>
            <w:r w:rsidR="00D62538" w:rsidRPr="00130358">
              <w:t xml:space="preserve"> </w:t>
            </w:r>
            <w:r w:rsidR="00123ECE" w:rsidRPr="00130358">
              <w:t>SEQUENCE</w:t>
            </w:r>
            <w:r w:rsidR="00D62538" w:rsidRPr="00130358">
              <w:t xml:space="preserve"> </w:t>
            </w:r>
            <w:r w:rsidR="00123ECE" w:rsidRPr="00130358">
              <w:t>{</w:t>
            </w:r>
          </w:p>
        </w:tc>
        <w:tc>
          <w:tcPr>
            <w:tcW w:w="2267" w:type="dxa"/>
          </w:tcPr>
          <w:p w14:paraId="19E26374" w14:textId="77777777" w:rsidR="00123ECE" w:rsidRPr="00130358" w:rsidRDefault="00123ECE" w:rsidP="00D62538">
            <w:pPr>
              <w:pStyle w:val="TAL"/>
              <w:keepNext w:val="0"/>
              <w:keepLines w:val="0"/>
            </w:pPr>
          </w:p>
        </w:tc>
        <w:tc>
          <w:tcPr>
            <w:tcW w:w="1700" w:type="dxa"/>
          </w:tcPr>
          <w:p w14:paraId="1D0E268B" w14:textId="77777777" w:rsidR="00123ECE" w:rsidRPr="00130358" w:rsidRDefault="00123ECE" w:rsidP="00D62538">
            <w:pPr>
              <w:pStyle w:val="TAL"/>
              <w:keepNext w:val="0"/>
              <w:keepLines w:val="0"/>
            </w:pPr>
          </w:p>
        </w:tc>
        <w:tc>
          <w:tcPr>
            <w:tcW w:w="1133" w:type="dxa"/>
          </w:tcPr>
          <w:p w14:paraId="42E96E53" w14:textId="77777777" w:rsidR="00123ECE" w:rsidRPr="00130358" w:rsidRDefault="00123ECE" w:rsidP="00D62538">
            <w:pPr>
              <w:pStyle w:val="TAL"/>
              <w:keepNext w:val="0"/>
              <w:keepLines w:val="0"/>
            </w:pPr>
          </w:p>
        </w:tc>
      </w:tr>
      <w:tr w:rsidR="00123ECE" w:rsidRPr="00130358" w14:paraId="222BAFC3" w14:textId="77777777" w:rsidTr="00D62538">
        <w:trPr>
          <w:jc w:val="center"/>
        </w:trPr>
        <w:tc>
          <w:tcPr>
            <w:tcW w:w="4436" w:type="dxa"/>
          </w:tcPr>
          <w:p w14:paraId="24AD50D8" w14:textId="3F0C812A"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physCellId</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2803435D" w14:textId="77777777" w:rsidR="00123ECE" w:rsidRPr="00130358" w:rsidRDefault="00123ECE" w:rsidP="00D62538">
            <w:pPr>
              <w:pStyle w:val="TAL"/>
              <w:keepNext w:val="0"/>
              <w:keepLines w:val="0"/>
            </w:pPr>
          </w:p>
        </w:tc>
        <w:tc>
          <w:tcPr>
            <w:tcW w:w="1700" w:type="dxa"/>
          </w:tcPr>
          <w:p w14:paraId="203C18E9" w14:textId="77777777" w:rsidR="00123ECE" w:rsidRPr="00130358" w:rsidRDefault="00123ECE" w:rsidP="00D62538">
            <w:pPr>
              <w:pStyle w:val="TAL"/>
              <w:keepNext w:val="0"/>
              <w:keepLines w:val="0"/>
            </w:pPr>
          </w:p>
        </w:tc>
        <w:tc>
          <w:tcPr>
            <w:tcW w:w="1133" w:type="dxa"/>
          </w:tcPr>
          <w:p w14:paraId="3C94591E" w14:textId="77777777" w:rsidR="00123ECE" w:rsidRPr="00130358" w:rsidRDefault="00123ECE" w:rsidP="00D62538">
            <w:pPr>
              <w:pStyle w:val="TAL"/>
              <w:keepNext w:val="0"/>
              <w:keepLines w:val="0"/>
            </w:pPr>
          </w:p>
        </w:tc>
      </w:tr>
      <w:tr w:rsidR="00123ECE" w:rsidRPr="00130358" w14:paraId="4B5973AA" w14:textId="77777777" w:rsidTr="00D62538">
        <w:trPr>
          <w:jc w:val="center"/>
        </w:trPr>
        <w:tc>
          <w:tcPr>
            <w:tcW w:w="4436" w:type="dxa"/>
          </w:tcPr>
          <w:p w14:paraId="010299D8" w14:textId="3814C1CD"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f</w:t>
            </w:r>
            <w:r w:rsidR="00123ECE" w:rsidRPr="00130358">
              <w:t>dd</w:t>
            </w:r>
            <w:proofErr w:type="spellEnd"/>
          </w:p>
        </w:tc>
        <w:tc>
          <w:tcPr>
            <w:tcW w:w="2267" w:type="dxa"/>
          </w:tcPr>
          <w:p w14:paraId="5BD4AA51" w14:textId="493F3A4E"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0896BDC5" w14:textId="77777777" w:rsidR="00123ECE" w:rsidRPr="00130358" w:rsidRDefault="00123ECE" w:rsidP="00D62538">
            <w:pPr>
              <w:pStyle w:val="TAL"/>
              <w:keepNext w:val="0"/>
              <w:keepLines w:val="0"/>
            </w:pPr>
          </w:p>
        </w:tc>
        <w:tc>
          <w:tcPr>
            <w:tcW w:w="1133" w:type="dxa"/>
          </w:tcPr>
          <w:p w14:paraId="19FAF36E" w14:textId="77777777" w:rsidR="00123ECE" w:rsidRPr="00130358" w:rsidRDefault="00123ECE" w:rsidP="00D62538">
            <w:pPr>
              <w:pStyle w:val="TAL"/>
              <w:keepNext w:val="0"/>
              <w:keepLines w:val="0"/>
            </w:pPr>
          </w:p>
        </w:tc>
      </w:tr>
      <w:tr w:rsidR="00123ECE" w:rsidRPr="00130358" w14:paraId="4B812F27" w14:textId="77777777" w:rsidTr="00D62538">
        <w:trPr>
          <w:jc w:val="center"/>
        </w:trPr>
        <w:tc>
          <w:tcPr>
            <w:tcW w:w="4436" w:type="dxa"/>
          </w:tcPr>
          <w:p w14:paraId="41B71D25" w14:textId="29ECE795"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tdd</w:t>
            </w:r>
            <w:proofErr w:type="spellEnd"/>
          </w:p>
        </w:tc>
        <w:tc>
          <w:tcPr>
            <w:tcW w:w="2267" w:type="dxa"/>
          </w:tcPr>
          <w:p w14:paraId="28E5ECDC" w14:textId="77777777" w:rsidR="00123ECE" w:rsidRPr="00130358" w:rsidRDefault="00123ECE" w:rsidP="00D62538">
            <w:pPr>
              <w:pStyle w:val="TAL"/>
              <w:keepNext w:val="0"/>
              <w:keepLines w:val="0"/>
              <w:rPr>
                <w:lang w:eastAsia="zh-CN"/>
              </w:rPr>
            </w:pPr>
            <w:proofErr w:type="spellStart"/>
            <w:r w:rsidRPr="00130358">
              <w:t>PhysCellIdUTRA</w:t>
            </w:r>
            <w:proofErr w:type="spellEnd"/>
            <w:r w:rsidRPr="00130358">
              <w:t>-TDD</w:t>
            </w:r>
          </w:p>
        </w:tc>
        <w:tc>
          <w:tcPr>
            <w:tcW w:w="1700" w:type="dxa"/>
          </w:tcPr>
          <w:p w14:paraId="17BC744A" w14:textId="77777777" w:rsidR="00123ECE" w:rsidRPr="00130358" w:rsidRDefault="00123ECE" w:rsidP="00D62538">
            <w:pPr>
              <w:pStyle w:val="TAL"/>
              <w:keepNext w:val="0"/>
              <w:keepLines w:val="0"/>
            </w:pPr>
          </w:p>
        </w:tc>
        <w:tc>
          <w:tcPr>
            <w:tcW w:w="1133" w:type="dxa"/>
          </w:tcPr>
          <w:p w14:paraId="33C5EF7C" w14:textId="77777777" w:rsidR="00123ECE" w:rsidRPr="00130358" w:rsidRDefault="00123ECE" w:rsidP="00D62538">
            <w:pPr>
              <w:pStyle w:val="TAL"/>
              <w:keepNext w:val="0"/>
              <w:keepLines w:val="0"/>
            </w:pPr>
          </w:p>
        </w:tc>
      </w:tr>
      <w:tr w:rsidR="00123ECE" w:rsidRPr="00130358" w14:paraId="67DB1149" w14:textId="77777777" w:rsidTr="00D62538">
        <w:trPr>
          <w:jc w:val="center"/>
        </w:trPr>
        <w:tc>
          <w:tcPr>
            <w:tcW w:w="4436" w:type="dxa"/>
          </w:tcPr>
          <w:p w14:paraId="35FAD378" w14:textId="3C369CE3"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28F7670" w14:textId="77777777" w:rsidR="00123ECE" w:rsidRPr="00130358" w:rsidRDefault="00123ECE" w:rsidP="00D62538">
            <w:pPr>
              <w:pStyle w:val="TAL"/>
              <w:keepNext w:val="0"/>
              <w:keepLines w:val="0"/>
              <w:rPr>
                <w:lang w:eastAsia="zh-CN"/>
              </w:rPr>
            </w:pPr>
          </w:p>
        </w:tc>
        <w:tc>
          <w:tcPr>
            <w:tcW w:w="1700" w:type="dxa"/>
          </w:tcPr>
          <w:p w14:paraId="04BF8A59" w14:textId="77777777" w:rsidR="00123ECE" w:rsidRPr="00130358" w:rsidRDefault="00123ECE" w:rsidP="00D62538">
            <w:pPr>
              <w:pStyle w:val="TAL"/>
              <w:keepNext w:val="0"/>
              <w:keepLines w:val="0"/>
            </w:pPr>
          </w:p>
        </w:tc>
        <w:tc>
          <w:tcPr>
            <w:tcW w:w="1133" w:type="dxa"/>
          </w:tcPr>
          <w:p w14:paraId="432B1BEC" w14:textId="77777777" w:rsidR="00123ECE" w:rsidRPr="00130358" w:rsidRDefault="00123ECE" w:rsidP="00D62538">
            <w:pPr>
              <w:pStyle w:val="TAL"/>
              <w:keepNext w:val="0"/>
              <w:keepLines w:val="0"/>
            </w:pPr>
          </w:p>
        </w:tc>
      </w:tr>
      <w:tr w:rsidR="00123ECE" w:rsidRPr="00130358" w14:paraId="18013E97" w14:textId="77777777" w:rsidTr="00D62538">
        <w:trPr>
          <w:jc w:val="center"/>
        </w:trPr>
        <w:tc>
          <w:tcPr>
            <w:tcW w:w="4436" w:type="dxa"/>
          </w:tcPr>
          <w:p w14:paraId="5A331494" w14:textId="3ACD837F" w:rsidR="00123ECE" w:rsidRPr="00130358" w:rsidRDefault="00D62538" w:rsidP="00D62538">
            <w:pPr>
              <w:pStyle w:val="TAL"/>
              <w:keepNext w:val="0"/>
              <w:keepLines w:val="0"/>
            </w:pPr>
            <w:r w:rsidRPr="00130358">
              <w:t xml:space="preserve">  </w:t>
            </w:r>
            <w:proofErr w:type="spellStart"/>
            <w:r w:rsidR="00123ECE" w:rsidRPr="00130358">
              <w:t>measResult</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74A963A7" w14:textId="77777777" w:rsidR="00123ECE" w:rsidRPr="00130358" w:rsidRDefault="00123ECE" w:rsidP="00D62538">
            <w:pPr>
              <w:pStyle w:val="TAL"/>
              <w:keepNext w:val="0"/>
              <w:keepLines w:val="0"/>
            </w:pPr>
          </w:p>
        </w:tc>
        <w:tc>
          <w:tcPr>
            <w:tcW w:w="1700" w:type="dxa"/>
          </w:tcPr>
          <w:p w14:paraId="21610178" w14:textId="5398FC7B" w:rsidR="00123ECE" w:rsidRPr="00130358" w:rsidRDefault="00D62538" w:rsidP="00D62538">
            <w:pPr>
              <w:pStyle w:val="TAL"/>
              <w:keepNext w:val="0"/>
              <w:keepLines w:val="0"/>
            </w:pPr>
            <w:r w:rsidRPr="00130358">
              <w:t xml:space="preserve"> </w:t>
            </w:r>
          </w:p>
        </w:tc>
        <w:tc>
          <w:tcPr>
            <w:tcW w:w="1133" w:type="dxa"/>
          </w:tcPr>
          <w:p w14:paraId="21821F8E" w14:textId="77777777" w:rsidR="00123ECE" w:rsidRPr="00130358" w:rsidRDefault="00123ECE" w:rsidP="00D62538">
            <w:pPr>
              <w:pStyle w:val="TAL"/>
              <w:keepNext w:val="0"/>
              <w:keepLines w:val="0"/>
            </w:pPr>
          </w:p>
        </w:tc>
      </w:tr>
      <w:tr w:rsidR="00123ECE" w:rsidRPr="00130358" w14:paraId="3D347676" w14:textId="77777777" w:rsidTr="00D62538">
        <w:trPr>
          <w:jc w:val="center"/>
        </w:trPr>
        <w:tc>
          <w:tcPr>
            <w:tcW w:w="4436" w:type="dxa"/>
          </w:tcPr>
          <w:p w14:paraId="02CADC95" w14:textId="0413D61A" w:rsidR="00123ECE" w:rsidRPr="00130358" w:rsidRDefault="00D62538" w:rsidP="00D62538">
            <w:pPr>
              <w:pStyle w:val="TAL"/>
              <w:keepNext w:val="0"/>
              <w:keepLines w:val="0"/>
              <w:rPr>
                <w:lang w:eastAsia="zh-CN"/>
              </w:rPr>
            </w:pPr>
            <w:r w:rsidRPr="00130358">
              <w:t xml:space="preserve">         </w:t>
            </w:r>
            <w:proofErr w:type="spellStart"/>
            <w:r w:rsidR="00123ECE" w:rsidRPr="00130358">
              <w:rPr>
                <w:lang w:eastAsia="zh-CN"/>
              </w:rPr>
              <w:t>utra</w:t>
            </w:r>
            <w:proofErr w:type="spellEnd"/>
            <w:r w:rsidR="00123ECE" w:rsidRPr="00130358">
              <w:rPr>
                <w:lang w:eastAsia="zh-CN"/>
              </w:rPr>
              <w:t>-</w:t>
            </w:r>
            <w:r w:rsidR="00123ECE" w:rsidRPr="00130358">
              <w:t>RSCP</w:t>
            </w:r>
          </w:p>
        </w:tc>
        <w:tc>
          <w:tcPr>
            <w:tcW w:w="2267" w:type="dxa"/>
          </w:tcPr>
          <w:p w14:paraId="3B7CFCAC" w14:textId="64780A28"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r w:rsidR="00D62538" w:rsidRPr="00130358">
              <w:t xml:space="preserve"> </w:t>
            </w:r>
            <w:r w:rsidRPr="00130358">
              <w:t>INTEGER</w:t>
            </w:r>
            <w:r w:rsidR="00D62538" w:rsidRPr="00130358">
              <w:t xml:space="preserve"> </w:t>
            </w:r>
            <w:r w:rsidRPr="00130358">
              <w:t>(-5..91)</w:t>
            </w:r>
          </w:p>
        </w:tc>
        <w:tc>
          <w:tcPr>
            <w:tcW w:w="1700" w:type="dxa"/>
          </w:tcPr>
          <w:p w14:paraId="44F62356" w14:textId="77777777" w:rsidR="00123ECE" w:rsidRPr="00130358" w:rsidRDefault="00123ECE" w:rsidP="00D62538">
            <w:pPr>
              <w:pStyle w:val="TAL"/>
              <w:keepNext w:val="0"/>
              <w:keepLines w:val="0"/>
            </w:pPr>
          </w:p>
        </w:tc>
        <w:tc>
          <w:tcPr>
            <w:tcW w:w="1133" w:type="dxa"/>
          </w:tcPr>
          <w:p w14:paraId="31B66459" w14:textId="77777777" w:rsidR="00123ECE" w:rsidRPr="00130358" w:rsidRDefault="00123ECE" w:rsidP="00D62538">
            <w:pPr>
              <w:pStyle w:val="TAL"/>
              <w:keepNext w:val="0"/>
              <w:keepLines w:val="0"/>
            </w:pPr>
          </w:p>
        </w:tc>
      </w:tr>
      <w:tr w:rsidR="00123ECE" w:rsidRPr="00130358" w14:paraId="58D8CDDC" w14:textId="77777777" w:rsidTr="00D62538">
        <w:trPr>
          <w:jc w:val="center"/>
        </w:trPr>
        <w:tc>
          <w:tcPr>
            <w:tcW w:w="4436" w:type="dxa"/>
          </w:tcPr>
          <w:p w14:paraId="20B15553" w14:textId="6C50370C" w:rsidR="00123ECE" w:rsidRPr="00130358" w:rsidRDefault="00D62538" w:rsidP="00D62538">
            <w:pPr>
              <w:pStyle w:val="TAL"/>
              <w:keepNext w:val="0"/>
              <w:keepLines w:val="0"/>
            </w:pPr>
            <w:r w:rsidRPr="00130358">
              <w:t xml:space="preserve">  </w:t>
            </w:r>
            <w:r w:rsidR="00123ECE" w:rsidRPr="00130358">
              <w:t>}</w:t>
            </w:r>
          </w:p>
        </w:tc>
        <w:tc>
          <w:tcPr>
            <w:tcW w:w="2267" w:type="dxa"/>
          </w:tcPr>
          <w:p w14:paraId="4E231D6E" w14:textId="77777777" w:rsidR="00123ECE" w:rsidRPr="00130358" w:rsidRDefault="00123ECE" w:rsidP="00D62538">
            <w:pPr>
              <w:pStyle w:val="TAL"/>
              <w:keepNext w:val="0"/>
              <w:keepLines w:val="0"/>
            </w:pPr>
          </w:p>
        </w:tc>
        <w:tc>
          <w:tcPr>
            <w:tcW w:w="1700" w:type="dxa"/>
          </w:tcPr>
          <w:p w14:paraId="342CDB5B" w14:textId="77777777" w:rsidR="00123ECE" w:rsidRPr="00130358" w:rsidRDefault="00123ECE" w:rsidP="00D62538">
            <w:pPr>
              <w:pStyle w:val="TAL"/>
              <w:keepNext w:val="0"/>
              <w:keepLines w:val="0"/>
            </w:pPr>
          </w:p>
        </w:tc>
        <w:tc>
          <w:tcPr>
            <w:tcW w:w="1133" w:type="dxa"/>
          </w:tcPr>
          <w:p w14:paraId="37E7F618" w14:textId="77777777" w:rsidR="00123ECE" w:rsidRPr="00130358" w:rsidRDefault="00123ECE" w:rsidP="00D62538">
            <w:pPr>
              <w:pStyle w:val="TAL"/>
              <w:keepNext w:val="0"/>
              <w:keepLines w:val="0"/>
            </w:pPr>
          </w:p>
        </w:tc>
      </w:tr>
      <w:tr w:rsidR="00123ECE" w:rsidRPr="00130358" w14:paraId="390EA4C3" w14:textId="77777777" w:rsidTr="00D62538">
        <w:trPr>
          <w:jc w:val="center"/>
        </w:trPr>
        <w:tc>
          <w:tcPr>
            <w:tcW w:w="4436" w:type="dxa"/>
          </w:tcPr>
          <w:p w14:paraId="105E5448" w14:textId="77777777" w:rsidR="00123ECE" w:rsidRPr="00130358" w:rsidRDefault="00123ECE" w:rsidP="00D62538">
            <w:pPr>
              <w:pStyle w:val="TAL"/>
              <w:keepNext w:val="0"/>
              <w:keepLines w:val="0"/>
            </w:pPr>
            <w:r w:rsidRPr="00130358">
              <w:t>}</w:t>
            </w:r>
          </w:p>
        </w:tc>
        <w:tc>
          <w:tcPr>
            <w:tcW w:w="2267" w:type="dxa"/>
          </w:tcPr>
          <w:p w14:paraId="0DD3FC17" w14:textId="77777777" w:rsidR="00123ECE" w:rsidRPr="00130358" w:rsidRDefault="00123ECE" w:rsidP="00D62538">
            <w:pPr>
              <w:pStyle w:val="TAL"/>
              <w:keepNext w:val="0"/>
              <w:keepLines w:val="0"/>
            </w:pPr>
          </w:p>
        </w:tc>
        <w:tc>
          <w:tcPr>
            <w:tcW w:w="1700" w:type="dxa"/>
          </w:tcPr>
          <w:p w14:paraId="187ABF19" w14:textId="77777777" w:rsidR="00123ECE" w:rsidRPr="00130358" w:rsidRDefault="00123ECE" w:rsidP="00D62538">
            <w:pPr>
              <w:pStyle w:val="TAL"/>
              <w:keepNext w:val="0"/>
              <w:keepLines w:val="0"/>
            </w:pPr>
          </w:p>
        </w:tc>
        <w:tc>
          <w:tcPr>
            <w:tcW w:w="1133" w:type="dxa"/>
          </w:tcPr>
          <w:p w14:paraId="3801D329" w14:textId="77777777" w:rsidR="00123ECE" w:rsidRPr="00130358" w:rsidRDefault="00123ECE" w:rsidP="00D62538">
            <w:pPr>
              <w:pStyle w:val="TAL"/>
              <w:keepNext w:val="0"/>
              <w:keepLines w:val="0"/>
            </w:pPr>
          </w:p>
        </w:tc>
      </w:tr>
    </w:tbl>
    <w:p w14:paraId="01D390A7" w14:textId="77777777" w:rsidR="00123ECE" w:rsidRPr="00130358" w:rsidRDefault="00123ECE" w:rsidP="00D62538"/>
    <w:p w14:paraId="2C6118E8" w14:textId="77777777" w:rsidR="00123ECE" w:rsidRPr="00130358" w:rsidRDefault="00123ECE" w:rsidP="00D62538">
      <w:pPr>
        <w:pStyle w:val="Heading4"/>
        <w:keepNext w:val="0"/>
        <w:keepLines w:val="0"/>
      </w:pPr>
      <w:r w:rsidRPr="00130358">
        <w:t>9.5.1.5</w:t>
      </w:r>
      <w:r w:rsidRPr="00130358">
        <w:tab/>
        <w:t>Test requirement</w:t>
      </w:r>
    </w:p>
    <w:p w14:paraId="240545A4" w14:textId="77777777" w:rsidR="00123ECE" w:rsidRPr="00130358" w:rsidRDefault="00123ECE" w:rsidP="00D62538">
      <w:pPr>
        <w:rPr>
          <w:lang w:eastAsia="zh-CN"/>
        </w:rPr>
      </w:pPr>
      <w:r w:rsidRPr="00130358">
        <w:rPr>
          <w:rFonts w:cs="v4.2.0"/>
        </w:rPr>
        <w:t xml:space="preserve">The test parameters are given in Tables </w:t>
      </w:r>
      <w:r w:rsidRPr="00130358">
        <w:rPr>
          <w:rFonts w:cs="v4.2.0"/>
          <w:lang w:eastAsia="zh-CN"/>
        </w:rPr>
        <w:t xml:space="preserve">9.5.1.4.1-1, </w:t>
      </w:r>
      <w:r w:rsidRPr="00130358">
        <w:rPr>
          <w:rFonts w:cs="v4.2.0"/>
        </w:rPr>
        <w:t>9.5.1.</w:t>
      </w:r>
      <w:r w:rsidRPr="00130358">
        <w:rPr>
          <w:rFonts w:cs="v4.2.0"/>
          <w:lang w:eastAsia="zh-CN"/>
        </w:rPr>
        <w:t>5</w:t>
      </w:r>
      <w:r w:rsidRPr="00130358">
        <w:rPr>
          <w:rFonts w:cs="v4.2.0"/>
        </w:rPr>
        <w:t>-</w:t>
      </w:r>
      <w:r w:rsidRPr="00130358">
        <w:rPr>
          <w:rFonts w:cs="v4.2.0"/>
          <w:lang w:eastAsia="zh-CN"/>
        </w:rPr>
        <w:t xml:space="preserve">1 and </w:t>
      </w:r>
      <w:r w:rsidRPr="00130358">
        <w:rPr>
          <w:rFonts w:cs="v4.2.0"/>
        </w:rPr>
        <w:t>9.5.1.</w:t>
      </w:r>
      <w:r w:rsidRPr="00130358">
        <w:rPr>
          <w:rFonts w:cs="v4.2.0"/>
          <w:lang w:eastAsia="zh-CN"/>
        </w:rPr>
        <w:t>5</w:t>
      </w:r>
      <w:r w:rsidRPr="00130358">
        <w:rPr>
          <w:rFonts w:cs="v4.2.0"/>
        </w:rPr>
        <w:t>-</w:t>
      </w:r>
      <w:r w:rsidRPr="00130358">
        <w:rPr>
          <w:rFonts w:cs="v4.2.0"/>
          <w:lang w:eastAsia="zh-CN"/>
        </w:rPr>
        <w:t>2 as</w:t>
      </w:r>
      <w:r w:rsidRPr="00130358">
        <w:rPr>
          <w:rFonts w:cs="v4.2.0"/>
        </w:rPr>
        <w:t xml:space="preserve"> below. </w:t>
      </w:r>
      <w:r w:rsidRPr="00130358">
        <w:rPr>
          <w:rFonts w:cs="v4.2.0"/>
          <w:lang w:eastAsia="zh-CN"/>
        </w:rPr>
        <w:t>Table</w:t>
      </w:r>
      <w:r w:rsidRPr="00130358">
        <w:rPr>
          <w:rFonts w:cs="v4.2.0"/>
        </w:rPr>
        <w:t xml:space="preserve"> 9.5.1.</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9.5.1.</w:t>
      </w:r>
      <w:r w:rsidRPr="00130358">
        <w:rPr>
          <w:rFonts w:cs="v4.2.0"/>
          <w:lang w:eastAsia="zh-CN"/>
        </w:rPr>
        <w:t>5</w:t>
      </w:r>
      <w:r w:rsidRPr="00130358">
        <w:rPr>
          <w:rFonts w:cs="v4.2.0"/>
        </w:rPr>
        <w:t>-</w:t>
      </w:r>
      <w:r w:rsidRPr="00130358">
        <w:rPr>
          <w:rFonts w:cs="v4.2.0"/>
          <w:lang w:eastAsia="zh-CN"/>
        </w:rPr>
        <w:t xml:space="preserve">3 define the </w:t>
      </w:r>
      <w:r w:rsidRPr="00130358">
        <w:t>primary level settings including test tolerances for all tests.</w:t>
      </w:r>
    </w:p>
    <w:p w14:paraId="794D6863" w14:textId="77777777" w:rsidR="00123ECE" w:rsidRPr="00130358" w:rsidRDefault="00123ECE" w:rsidP="00483222">
      <w:pPr>
        <w:pStyle w:val="TH"/>
        <w:rPr>
          <w:rFonts w:cs="v4.2.0"/>
        </w:rPr>
      </w:pPr>
      <w:r w:rsidRPr="00130358">
        <w:lastRenderedPageBreak/>
        <w:t>Table 9.5.1.5-</w:t>
      </w:r>
      <w:r w:rsidRPr="00130358">
        <w:rPr>
          <w:lang w:eastAsia="zh-CN"/>
        </w:rPr>
        <w:t>1</w:t>
      </w:r>
      <w:r w:rsidRPr="00130358">
        <w:t xml:space="preserve">: E-UTRAN FDD cell specific test parameters </w:t>
      </w:r>
      <w:r w:rsidRPr="00130358">
        <w:rPr>
          <w:rFonts w:cs="v4.2.0"/>
        </w:rPr>
        <w:t>for UTRAN TDD P-CCPCH RSCP absolute measurement accuracy test in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6"/>
        <w:gridCol w:w="1247"/>
        <w:gridCol w:w="756"/>
        <w:gridCol w:w="756"/>
        <w:gridCol w:w="756"/>
      </w:tblGrid>
      <w:tr w:rsidR="00123ECE" w:rsidRPr="00130358" w14:paraId="12DDA34A"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9AA8691" w14:textId="77777777" w:rsidR="00123ECE" w:rsidRPr="00130358" w:rsidRDefault="00123ECE" w:rsidP="00483222">
            <w:pPr>
              <w:pStyle w:val="TAH"/>
            </w:pPr>
            <w:r w:rsidRPr="00130358">
              <w:t>Parameter</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0DF93209" w14:textId="77777777" w:rsidR="00123ECE" w:rsidRPr="00130358" w:rsidRDefault="00123ECE" w:rsidP="00483222">
            <w:pPr>
              <w:pStyle w:val="TAH"/>
            </w:pPr>
            <w:r w:rsidRPr="00130358">
              <w:t>Unit</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2C013014" w14:textId="6D583CF4" w:rsidR="00123ECE" w:rsidRPr="00130358" w:rsidRDefault="00123ECE" w:rsidP="00483222">
            <w:pPr>
              <w:pStyle w:val="TAH"/>
            </w:pPr>
            <w:r w:rsidRPr="00130358">
              <w:t>Test</w:t>
            </w:r>
            <w:r w:rsidR="00D62538" w:rsidRPr="00130358">
              <w:t xml:space="preserve"> </w:t>
            </w:r>
            <w:r w:rsidRPr="00130358">
              <w:t>1</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49E3A92" w14:textId="1A6F38CD" w:rsidR="00123ECE" w:rsidRPr="00130358" w:rsidRDefault="00123ECE" w:rsidP="00483222">
            <w:pPr>
              <w:pStyle w:val="TAH"/>
            </w:pPr>
            <w:r w:rsidRPr="00130358">
              <w:t>Test</w:t>
            </w:r>
            <w:r w:rsidR="00D62538" w:rsidRPr="00130358">
              <w:t xml:space="preserve"> </w:t>
            </w:r>
            <w:r w:rsidRPr="00130358">
              <w:rPr>
                <w:lang w:eastAsia="zh-CN"/>
              </w:rPr>
              <w:t>2</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0539BB93" w14:textId="141EF4F3" w:rsidR="00123ECE" w:rsidRPr="00130358" w:rsidRDefault="00123ECE" w:rsidP="00483222">
            <w:pPr>
              <w:pStyle w:val="TAH"/>
            </w:pPr>
            <w:r w:rsidRPr="00130358">
              <w:t>Test</w:t>
            </w:r>
            <w:r w:rsidR="00D62538" w:rsidRPr="00130358">
              <w:t xml:space="preserve"> </w:t>
            </w:r>
            <w:r w:rsidRPr="00130358">
              <w:rPr>
                <w:lang w:eastAsia="zh-CN"/>
              </w:rPr>
              <w:t>3</w:t>
            </w:r>
          </w:p>
        </w:tc>
      </w:tr>
      <w:tr w:rsidR="00123ECE" w:rsidRPr="00130358" w14:paraId="33FB7DEB"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BCDF9CA" w14:textId="1327EFF0" w:rsidR="00123ECE" w:rsidRPr="00130358" w:rsidRDefault="00123ECE" w:rsidP="00483222">
            <w:pPr>
              <w:pStyle w:val="TAL"/>
            </w:pPr>
            <w:r w:rsidRPr="00130358">
              <w:t>E-UTRA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07F4A529" w14:textId="77777777" w:rsidR="00123ECE" w:rsidRPr="00130358" w:rsidRDefault="00123ECE" w:rsidP="00483222">
            <w:pPr>
              <w:pStyle w:val="TAC"/>
              <w:rPr>
                <w:lang w:eastAsia="zh-CN"/>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0C327" w14:textId="77777777" w:rsidR="00123ECE" w:rsidRPr="00130358" w:rsidRDefault="00123ECE" w:rsidP="00483222">
            <w:pPr>
              <w:pStyle w:val="TAC"/>
              <w:rPr>
                <w:lang w:eastAsia="zh-CN"/>
              </w:rPr>
            </w:pPr>
            <w:r w:rsidRPr="00130358">
              <w:rPr>
                <w:lang w:eastAsia="zh-CN"/>
              </w:rPr>
              <w:t>1</w:t>
            </w:r>
          </w:p>
        </w:tc>
      </w:tr>
      <w:tr w:rsidR="00123ECE" w:rsidRPr="00130358" w14:paraId="411274B8"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21A768A" w14:textId="0AF4DEE9" w:rsidR="00123ECE" w:rsidRPr="00130358" w:rsidRDefault="00123ECE" w:rsidP="00483222">
            <w:pPr>
              <w:pStyle w:val="TAL"/>
            </w:pPr>
            <w:proofErr w:type="spellStart"/>
            <w:r w:rsidRPr="00130358">
              <w:t>BWchannel</w:t>
            </w:r>
            <w:proofErr w:type="spellEnd"/>
            <w:r w:rsidR="00D62538" w:rsidRPr="00130358">
              <w:t xml:space="preserve"> </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5C4261A0" w14:textId="77777777" w:rsidR="00123ECE" w:rsidRPr="00130358" w:rsidRDefault="00123ECE" w:rsidP="00483222">
            <w:pPr>
              <w:pStyle w:val="TAC"/>
              <w:rPr>
                <w:lang w:eastAsia="zh-CN"/>
              </w:rPr>
            </w:pPr>
            <w:r w:rsidRPr="00130358">
              <w:rPr>
                <w:lang w:eastAsia="zh-CN"/>
              </w:rPr>
              <w:t>MHz</w:t>
            </w: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81AA0" w14:textId="77777777" w:rsidR="00123ECE" w:rsidRPr="00130358" w:rsidRDefault="00123ECE" w:rsidP="00483222">
            <w:pPr>
              <w:pStyle w:val="TAC"/>
              <w:rPr>
                <w:lang w:eastAsia="zh-CN"/>
              </w:rPr>
            </w:pPr>
            <w:r w:rsidRPr="00130358">
              <w:rPr>
                <w:lang w:eastAsia="zh-CN"/>
              </w:rPr>
              <w:t>10</w:t>
            </w:r>
          </w:p>
        </w:tc>
      </w:tr>
      <w:tr w:rsidR="00123ECE" w:rsidRPr="00130358" w14:paraId="2824D48D"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C1495C6" w14:textId="3D9758B4" w:rsidR="00123ECE" w:rsidRPr="00130358" w:rsidRDefault="00123ECE" w:rsidP="00483222">
            <w:pPr>
              <w:pStyle w:val="TAL"/>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t>D.1.1</w:t>
            </w:r>
            <w:r w:rsidR="00D62538" w:rsidRPr="00130358">
              <w:t xml:space="preserve"> </w:t>
            </w:r>
            <w:r w:rsidRPr="00130358">
              <w:t>(OP.1</w:t>
            </w:r>
            <w:r w:rsidR="00D62538" w:rsidRPr="00130358">
              <w:t xml:space="preserve"> </w:t>
            </w:r>
            <w:r w:rsidRPr="00130358">
              <w:t>FDD)</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3CC2D274" w14:textId="77777777" w:rsidR="00123ECE" w:rsidRPr="00130358" w:rsidRDefault="00123ECE" w:rsidP="00483222">
            <w:pPr>
              <w:pStyle w:val="TAC"/>
              <w:rPr>
                <w:lang w:eastAsia="zh-CN"/>
              </w:rPr>
            </w:pP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079FE" w14:textId="211BAE93" w:rsidR="00123ECE" w:rsidRPr="00130358" w:rsidRDefault="00123ECE" w:rsidP="00483222">
            <w:pPr>
              <w:pStyle w:val="TAC"/>
              <w:rPr>
                <w:lang w:eastAsia="zh-CN"/>
              </w:rPr>
            </w:pPr>
            <w:r w:rsidRPr="00130358">
              <w:rPr>
                <w:lang w:eastAsia="zh-CN"/>
              </w:rPr>
              <w:t>OP.1</w:t>
            </w:r>
            <w:r w:rsidR="00D62538" w:rsidRPr="00130358">
              <w:rPr>
                <w:lang w:eastAsia="zh-CN"/>
              </w:rPr>
              <w:t xml:space="preserve"> </w:t>
            </w:r>
            <w:r w:rsidRPr="00130358">
              <w:rPr>
                <w:lang w:eastAsia="zh-CN"/>
              </w:rPr>
              <w:t>FDD</w:t>
            </w:r>
          </w:p>
        </w:tc>
      </w:tr>
      <w:tr w:rsidR="00123ECE" w:rsidRPr="00130358" w14:paraId="3FBC8158"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7FADF72" w14:textId="77777777" w:rsidR="00123ECE" w:rsidRPr="00130358" w:rsidRDefault="00123ECE" w:rsidP="00483222">
            <w:pPr>
              <w:pStyle w:val="TAL"/>
            </w:pPr>
            <w:r w:rsidRPr="00130358">
              <w:t>PBCH_RA</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5AD10F" w14:textId="77777777" w:rsidR="00123ECE" w:rsidRPr="00130358" w:rsidRDefault="00123ECE" w:rsidP="00483222">
            <w:pPr>
              <w:pStyle w:val="TAC"/>
              <w:rPr>
                <w:lang w:eastAsia="zh-CN"/>
              </w:rPr>
            </w:pPr>
            <w:r w:rsidRPr="00130358">
              <w:rPr>
                <w:lang w:eastAsia="zh-CN"/>
              </w:rPr>
              <w:t>dB</w:t>
            </w: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131293" w14:textId="77777777" w:rsidR="00123ECE" w:rsidRPr="00130358" w:rsidRDefault="00123ECE" w:rsidP="00483222">
            <w:pPr>
              <w:pStyle w:val="TAC"/>
              <w:rPr>
                <w:lang w:eastAsia="zh-CN"/>
              </w:rPr>
            </w:pPr>
            <w:r w:rsidRPr="00130358">
              <w:rPr>
                <w:lang w:eastAsia="zh-CN"/>
              </w:rPr>
              <w:t>0</w:t>
            </w:r>
          </w:p>
        </w:tc>
      </w:tr>
      <w:tr w:rsidR="00123ECE" w:rsidRPr="00130358" w14:paraId="7265FC2A"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3DBAF50B" w14:textId="77777777" w:rsidR="00123ECE" w:rsidRPr="00130358" w:rsidRDefault="00123ECE" w:rsidP="00483222">
            <w:pPr>
              <w:pStyle w:val="TAL"/>
            </w:pPr>
            <w:r w:rsidRPr="00130358">
              <w:t>PBCH_RB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48578C4D" w14:textId="77777777" w:rsidR="00123ECE" w:rsidRPr="00130358" w:rsidRDefault="00123ECE" w:rsidP="00483222">
            <w:pPr>
              <w:pStyle w:val="TAC"/>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61AE2FA0" w14:textId="77777777" w:rsidR="00123ECE" w:rsidRPr="00130358" w:rsidRDefault="00123ECE" w:rsidP="00483222">
            <w:pPr>
              <w:pStyle w:val="TAC"/>
              <w:rPr>
                <w:lang w:eastAsia="zh-CN"/>
              </w:rPr>
            </w:pPr>
          </w:p>
        </w:tc>
      </w:tr>
      <w:tr w:rsidR="00123ECE" w:rsidRPr="00130358" w14:paraId="49E7BEAB"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D87DECD" w14:textId="77777777" w:rsidR="00123ECE" w:rsidRPr="00130358" w:rsidRDefault="00123ECE" w:rsidP="00D62538">
            <w:pPr>
              <w:pStyle w:val="TAL"/>
              <w:keepNext w:val="0"/>
              <w:keepLines w:val="0"/>
            </w:pPr>
            <w:r w:rsidRPr="00130358">
              <w:t>PSS_RA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707B4EF0"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45903FAE" w14:textId="77777777" w:rsidR="00123ECE" w:rsidRPr="00130358" w:rsidRDefault="00123ECE" w:rsidP="00D62538">
            <w:pPr>
              <w:pStyle w:val="TAC"/>
              <w:keepNext w:val="0"/>
              <w:keepLines w:val="0"/>
              <w:rPr>
                <w:lang w:eastAsia="zh-CN"/>
              </w:rPr>
            </w:pPr>
          </w:p>
        </w:tc>
      </w:tr>
      <w:tr w:rsidR="00123ECE" w:rsidRPr="00130358" w14:paraId="79A736B3"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A8A7266" w14:textId="77777777" w:rsidR="00123ECE" w:rsidRPr="00130358" w:rsidRDefault="00123ECE" w:rsidP="00D62538">
            <w:pPr>
              <w:pStyle w:val="TAL"/>
              <w:keepNext w:val="0"/>
              <w:keepLines w:val="0"/>
            </w:pPr>
            <w:r w:rsidRPr="00130358">
              <w:t>SSS_RA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0C538973"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BCCC4CF" w14:textId="77777777" w:rsidR="00123ECE" w:rsidRPr="00130358" w:rsidRDefault="00123ECE" w:rsidP="00D62538">
            <w:pPr>
              <w:pStyle w:val="TAC"/>
              <w:keepNext w:val="0"/>
              <w:keepLines w:val="0"/>
              <w:rPr>
                <w:lang w:eastAsia="zh-CN"/>
              </w:rPr>
            </w:pPr>
          </w:p>
        </w:tc>
      </w:tr>
      <w:tr w:rsidR="00123ECE" w:rsidRPr="00130358" w14:paraId="45470D99"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EEA7AD3" w14:textId="77777777" w:rsidR="00123ECE" w:rsidRPr="00130358" w:rsidRDefault="00123ECE" w:rsidP="00D62538">
            <w:pPr>
              <w:pStyle w:val="TAL"/>
              <w:keepNext w:val="0"/>
              <w:keepLines w:val="0"/>
            </w:pPr>
            <w:r w:rsidRPr="00130358">
              <w:t>PCFICH_RB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2476A5A1"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6BCD512" w14:textId="77777777" w:rsidR="00123ECE" w:rsidRPr="00130358" w:rsidRDefault="00123ECE" w:rsidP="00D62538">
            <w:pPr>
              <w:pStyle w:val="TAC"/>
              <w:keepNext w:val="0"/>
              <w:keepLines w:val="0"/>
              <w:rPr>
                <w:lang w:eastAsia="zh-CN"/>
              </w:rPr>
            </w:pPr>
          </w:p>
        </w:tc>
      </w:tr>
      <w:tr w:rsidR="00123ECE" w:rsidRPr="00130358" w14:paraId="52D432C2"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1E17C60" w14:textId="77777777" w:rsidR="00123ECE" w:rsidRPr="00130358" w:rsidRDefault="00123ECE" w:rsidP="00D62538">
            <w:pPr>
              <w:pStyle w:val="TAL"/>
              <w:keepNext w:val="0"/>
              <w:keepLines w:val="0"/>
            </w:pPr>
            <w:r w:rsidRPr="00130358">
              <w:t>PHICH_RA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526D47E4"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456BC793" w14:textId="77777777" w:rsidR="00123ECE" w:rsidRPr="00130358" w:rsidRDefault="00123ECE" w:rsidP="00D62538">
            <w:pPr>
              <w:pStyle w:val="TAC"/>
              <w:keepNext w:val="0"/>
              <w:keepLines w:val="0"/>
              <w:rPr>
                <w:lang w:eastAsia="zh-CN"/>
              </w:rPr>
            </w:pPr>
          </w:p>
        </w:tc>
      </w:tr>
      <w:tr w:rsidR="00123ECE" w:rsidRPr="00130358" w14:paraId="54C2906B"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31AC2CF2" w14:textId="77777777" w:rsidR="00123ECE" w:rsidRPr="00130358" w:rsidRDefault="00123ECE" w:rsidP="00D62538">
            <w:pPr>
              <w:pStyle w:val="TAL"/>
              <w:keepNext w:val="0"/>
              <w:keepLines w:val="0"/>
            </w:pPr>
            <w:r w:rsidRPr="00130358">
              <w:t>PHICH_RB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35450C0B"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34EBCA74" w14:textId="77777777" w:rsidR="00123ECE" w:rsidRPr="00130358" w:rsidRDefault="00123ECE" w:rsidP="00D62538">
            <w:pPr>
              <w:pStyle w:val="TAC"/>
              <w:keepNext w:val="0"/>
              <w:keepLines w:val="0"/>
              <w:rPr>
                <w:lang w:eastAsia="zh-CN"/>
              </w:rPr>
            </w:pPr>
          </w:p>
        </w:tc>
      </w:tr>
      <w:tr w:rsidR="00123ECE" w:rsidRPr="00130358" w14:paraId="35EEFFD4"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72B2F43" w14:textId="77777777" w:rsidR="00123ECE" w:rsidRPr="00130358" w:rsidRDefault="00123ECE" w:rsidP="00D62538">
            <w:pPr>
              <w:pStyle w:val="TAL"/>
              <w:keepNext w:val="0"/>
              <w:keepLines w:val="0"/>
            </w:pPr>
            <w:r w:rsidRPr="00130358">
              <w:t>PDCCH_RA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5EC107BD"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2E52B4CE" w14:textId="77777777" w:rsidR="00123ECE" w:rsidRPr="00130358" w:rsidRDefault="00123ECE" w:rsidP="00D62538">
            <w:pPr>
              <w:pStyle w:val="TAC"/>
              <w:keepNext w:val="0"/>
              <w:keepLines w:val="0"/>
              <w:rPr>
                <w:lang w:eastAsia="zh-CN"/>
              </w:rPr>
            </w:pPr>
          </w:p>
        </w:tc>
      </w:tr>
      <w:tr w:rsidR="00123ECE" w:rsidRPr="00130358" w14:paraId="09506DE0"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CD93C50" w14:textId="77777777" w:rsidR="00123ECE" w:rsidRPr="00130358" w:rsidRDefault="00123ECE" w:rsidP="00D62538">
            <w:pPr>
              <w:pStyle w:val="TAL"/>
              <w:keepNext w:val="0"/>
              <w:keepLines w:val="0"/>
            </w:pPr>
            <w:r w:rsidRPr="00130358">
              <w:t>PDCCH_RB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24EB89CD"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B1254E9" w14:textId="77777777" w:rsidR="00123ECE" w:rsidRPr="00130358" w:rsidRDefault="00123ECE" w:rsidP="00D62538">
            <w:pPr>
              <w:pStyle w:val="TAC"/>
              <w:keepNext w:val="0"/>
              <w:keepLines w:val="0"/>
              <w:rPr>
                <w:lang w:eastAsia="zh-CN"/>
              </w:rPr>
            </w:pPr>
          </w:p>
        </w:tc>
      </w:tr>
      <w:tr w:rsidR="00123ECE" w:rsidRPr="00130358" w14:paraId="67AB8D35"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6D93EE55" w14:textId="77777777" w:rsidR="00123ECE" w:rsidRPr="00130358" w:rsidRDefault="00123ECE" w:rsidP="00D62538">
            <w:pPr>
              <w:pStyle w:val="TAL"/>
              <w:keepNext w:val="0"/>
              <w:keepLines w:val="0"/>
            </w:pPr>
            <w:r w:rsidRPr="00130358">
              <w:t>PDSCH_RA</w:t>
            </w:r>
          </w:p>
        </w:tc>
        <w:tc>
          <w:tcPr>
            <w:tcW w:w="1247" w:type="dxa"/>
            <w:vMerge/>
            <w:tcBorders>
              <w:top w:val="single" w:sz="4" w:space="0" w:color="auto"/>
              <w:left w:val="single" w:sz="4" w:space="0" w:color="auto"/>
              <w:bottom w:val="single" w:sz="4" w:space="0" w:color="auto"/>
              <w:right w:val="single" w:sz="4" w:space="0" w:color="auto"/>
            </w:tcBorders>
            <w:vAlign w:val="center"/>
          </w:tcPr>
          <w:p w14:paraId="5F2B296A"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15E0AF23" w14:textId="77777777" w:rsidR="00123ECE" w:rsidRPr="00130358" w:rsidRDefault="00123ECE" w:rsidP="00D62538">
            <w:pPr>
              <w:pStyle w:val="TAC"/>
              <w:keepNext w:val="0"/>
              <w:keepLines w:val="0"/>
              <w:rPr>
                <w:lang w:eastAsia="zh-CN"/>
              </w:rPr>
            </w:pPr>
          </w:p>
        </w:tc>
      </w:tr>
      <w:tr w:rsidR="00123ECE" w:rsidRPr="00130358" w14:paraId="61CCC72F"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3B550CA3" w14:textId="77777777" w:rsidR="00123ECE" w:rsidRPr="00130358" w:rsidRDefault="00123ECE" w:rsidP="00D62538">
            <w:pPr>
              <w:pStyle w:val="TAL"/>
              <w:keepNext w:val="0"/>
              <w:keepLines w:val="0"/>
            </w:pPr>
            <w:r w:rsidRPr="00130358">
              <w:t>PDSCH_RB</w:t>
            </w:r>
          </w:p>
        </w:tc>
        <w:tc>
          <w:tcPr>
            <w:tcW w:w="1247" w:type="dxa"/>
            <w:vMerge/>
            <w:tcBorders>
              <w:top w:val="single" w:sz="4" w:space="0" w:color="auto"/>
              <w:left w:val="single" w:sz="4" w:space="0" w:color="auto"/>
              <w:bottom w:val="single" w:sz="4" w:space="0" w:color="auto"/>
              <w:right w:val="single" w:sz="4" w:space="0" w:color="auto"/>
            </w:tcBorders>
            <w:vAlign w:val="center"/>
          </w:tcPr>
          <w:p w14:paraId="48D28FA6"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50DDA341" w14:textId="77777777" w:rsidR="00123ECE" w:rsidRPr="00130358" w:rsidRDefault="00123ECE" w:rsidP="00D62538">
            <w:pPr>
              <w:pStyle w:val="TAC"/>
              <w:keepNext w:val="0"/>
              <w:keepLines w:val="0"/>
              <w:rPr>
                <w:lang w:eastAsia="zh-CN"/>
              </w:rPr>
            </w:pPr>
          </w:p>
        </w:tc>
      </w:tr>
      <w:tr w:rsidR="00123ECE" w:rsidRPr="00130358" w14:paraId="4527EC9C"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802365C" w14:textId="77777777" w:rsidR="00123ECE" w:rsidRPr="00130358" w:rsidRDefault="00123ECE" w:rsidP="00D62538">
            <w:pPr>
              <w:pStyle w:val="TAL"/>
              <w:keepNext w:val="0"/>
              <w:keepLines w:val="0"/>
            </w:pPr>
            <w:r w:rsidRPr="00130358">
              <w:t>OCNG_RA</w:t>
            </w:r>
            <w:r w:rsidRPr="00130358">
              <w:rPr>
                <w:vertAlign w:val="superscript"/>
              </w:rPr>
              <w:t>Note1</w:t>
            </w:r>
          </w:p>
        </w:tc>
        <w:tc>
          <w:tcPr>
            <w:tcW w:w="1247" w:type="dxa"/>
            <w:vMerge/>
            <w:tcBorders>
              <w:top w:val="single" w:sz="4" w:space="0" w:color="auto"/>
              <w:left w:val="single" w:sz="4" w:space="0" w:color="auto"/>
              <w:bottom w:val="single" w:sz="4" w:space="0" w:color="auto"/>
              <w:right w:val="single" w:sz="4" w:space="0" w:color="auto"/>
            </w:tcBorders>
            <w:vAlign w:val="center"/>
          </w:tcPr>
          <w:p w14:paraId="57EC2A8E"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1A298033" w14:textId="77777777" w:rsidR="00123ECE" w:rsidRPr="00130358" w:rsidRDefault="00123ECE" w:rsidP="00D62538">
            <w:pPr>
              <w:pStyle w:val="TAC"/>
              <w:keepNext w:val="0"/>
              <w:keepLines w:val="0"/>
              <w:rPr>
                <w:lang w:eastAsia="zh-CN"/>
              </w:rPr>
            </w:pPr>
          </w:p>
        </w:tc>
      </w:tr>
      <w:tr w:rsidR="00123ECE" w:rsidRPr="00130358" w14:paraId="552B68FD"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7ACEC79" w14:textId="77777777" w:rsidR="00123ECE" w:rsidRPr="00130358" w:rsidRDefault="00123ECE" w:rsidP="00D62538">
            <w:pPr>
              <w:pStyle w:val="TAL"/>
              <w:keepNext w:val="0"/>
              <w:keepLines w:val="0"/>
            </w:pPr>
            <w:r w:rsidRPr="00130358">
              <w:t>OCNG_RB</w:t>
            </w:r>
            <w:r w:rsidRPr="00130358">
              <w:rPr>
                <w:vertAlign w:val="superscript"/>
              </w:rPr>
              <w:t>Note1</w:t>
            </w:r>
          </w:p>
        </w:tc>
        <w:tc>
          <w:tcPr>
            <w:tcW w:w="1247" w:type="dxa"/>
            <w:vMerge/>
            <w:tcBorders>
              <w:top w:val="single" w:sz="4" w:space="0" w:color="auto"/>
              <w:left w:val="single" w:sz="4" w:space="0" w:color="auto"/>
              <w:bottom w:val="single" w:sz="4" w:space="0" w:color="auto"/>
              <w:right w:val="single" w:sz="4" w:space="0" w:color="auto"/>
            </w:tcBorders>
            <w:vAlign w:val="center"/>
          </w:tcPr>
          <w:p w14:paraId="2FF8A298" w14:textId="77777777" w:rsidR="00123ECE" w:rsidRPr="00130358" w:rsidRDefault="00123ECE" w:rsidP="00D62538">
            <w:pPr>
              <w:pStyle w:val="TAC"/>
              <w:keepNext w:val="0"/>
              <w:keepLines w:val="0"/>
              <w:rPr>
                <w:lang w:eastAsia="zh-CN"/>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70826361" w14:textId="77777777" w:rsidR="00123ECE" w:rsidRPr="00130358" w:rsidRDefault="00123ECE" w:rsidP="00D62538">
            <w:pPr>
              <w:pStyle w:val="TAC"/>
              <w:keepNext w:val="0"/>
              <w:keepLines w:val="0"/>
              <w:rPr>
                <w:lang w:eastAsia="zh-CN"/>
              </w:rPr>
            </w:pPr>
          </w:p>
        </w:tc>
      </w:tr>
      <w:tr w:rsidR="00123ECE" w:rsidRPr="00130358" w14:paraId="741CAF9A"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D678959" w14:textId="77777777" w:rsidR="00123ECE" w:rsidRPr="00130358" w:rsidRDefault="00123ECE" w:rsidP="00D62538">
            <w:pPr>
              <w:pStyle w:val="TAL"/>
              <w:keepNext w:val="0"/>
              <w:keepLines w:val="0"/>
            </w:pPr>
            <w:r w:rsidRPr="00130358">
              <w:rPr>
                <w:position w:val="-12"/>
              </w:rPr>
              <w:object w:dxaOrig="400" w:dyaOrig="360" w14:anchorId="5889A2C1">
                <v:shape id="_x0000_i1051" type="#_x0000_t75" style="width:20.25pt;height:18.75pt" o:ole="">
                  <v:imagedata r:id="rId37" o:title=""/>
                </v:shape>
                <o:OLEObject Type="Embed" ProgID="Equation.3" ShapeID="_x0000_i1051" DrawAspect="Content" ObjectID="_1736593542" r:id="rId38"/>
              </w:object>
            </w:r>
            <w:r w:rsidRPr="00130358">
              <w:rPr>
                <w:vertAlign w:val="superscript"/>
              </w:rPr>
              <w:t>Note2</w:t>
            </w:r>
          </w:p>
        </w:tc>
        <w:tc>
          <w:tcPr>
            <w:tcW w:w="1247" w:type="dxa"/>
            <w:tcBorders>
              <w:top w:val="single" w:sz="4" w:space="0" w:color="auto"/>
              <w:left w:val="single" w:sz="4" w:space="0" w:color="auto"/>
              <w:bottom w:val="single" w:sz="4" w:space="0" w:color="auto"/>
              <w:right w:val="single" w:sz="4" w:space="0" w:color="auto"/>
            </w:tcBorders>
            <w:vAlign w:val="center"/>
          </w:tcPr>
          <w:p w14:paraId="080D1A90" w14:textId="60AAA19D"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79C0CA45" w14:textId="77777777" w:rsidR="00123ECE" w:rsidRPr="00130358" w:rsidRDefault="00123ECE" w:rsidP="00D62538">
            <w:pPr>
              <w:pStyle w:val="TAC"/>
              <w:keepNext w:val="0"/>
              <w:keepLines w:val="0"/>
              <w:rPr>
                <w:lang w:eastAsia="zh-CN"/>
              </w:rPr>
            </w:pPr>
            <w:r w:rsidRPr="00130358">
              <w:rPr>
                <w:lang w:eastAsia="zh-CN"/>
              </w:rPr>
              <w:t>-98</w:t>
            </w:r>
          </w:p>
        </w:tc>
      </w:tr>
      <w:tr w:rsidR="00123ECE" w:rsidRPr="00130358" w14:paraId="5B44D6B9"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B898E93" w14:textId="77777777" w:rsidR="00123ECE" w:rsidRPr="00130358" w:rsidRDefault="00123ECE" w:rsidP="00D62538">
            <w:pPr>
              <w:pStyle w:val="TAL"/>
              <w:keepNext w:val="0"/>
              <w:keepLines w:val="0"/>
            </w:pPr>
            <w:r w:rsidRPr="00130358">
              <w:rPr>
                <w:position w:val="-12"/>
              </w:rPr>
              <w:object w:dxaOrig="700" w:dyaOrig="400" w14:anchorId="3335BD2D">
                <v:shape id="_x0000_i1052" type="#_x0000_t75" style="width:35.25pt;height:20.25pt" o:ole="">
                  <v:imagedata r:id="rId39" o:title=""/>
                </v:shape>
                <o:OLEObject Type="Embed" ProgID="Equation.3" ShapeID="_x0000_i1052" DrawAspect="Content" ObjectID="_1736593543" r:id="rId40"/>
              </w:object>
            </w:r>
          </w:p>
        </w:tc>
        <w:tc>
          <w:tcPr>
            <w:tcW w:w="1247" w:type="dxa"/>
            <w:tcBorders>
              <w:top w:val="single" w:sz="4" w:space="0" w:color="auto"/>
              <w:left w:val="single" w:sz="4" w:space="0" w:color="auto"/>
              <w:bottom w:val="single" w:sz="4" w:space="0" w:color="auto"/>
              <w:right w:val="single" w:sz="4" w:space="0" w:color="auto"/>
            </w:tcBorders>
            <w:vAlign w:val="center"/>
          </w:tcPr>
          <w:p w14:paraId="372F58F9" w14:textId="77777777" w:rsidR="00123ECE" w:rsidRPr="00130358" w:rsidRDefault="00123ECE" w:rsidP="00D62538">
            <w:pPr>
              <w:pStyle w:val="TAC"/>
              <w:keepNext w:val="0"/>
              <w:keepLines w:val="0"/>
              <w:rPr>
                <w:lang w:eastAsia="zh-CN"/>
              </w:rPr>
            </w:pPr>
            <w:r w:rsidRPr="00130358">
              <w:rPr>
                <w:lang w:eastAsia="zh-CN"/>
              </w:rPr>
              <w:t>dB</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2E750B72"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3ED1AEC5"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AEE6DE4" w14:textId="77777777" w:rsidR="00123ECE" w:rsidRPr="00130358" w:rsidRDefault="00123ECE" w:rsidP="00D62538">
            <w:pPr>
              <w:pStyle w:val="TAL"/>
              <w:keepNext w:val="0"/>
              <w:keepLines w:val="0"/>
            </w:pPr>
            <w:r w:rsidRPr="00130358">
              <w:t>RSRP</w:t>
            </w:r>
            <w:r w:rsidRPr="00130358">
              <w:rPr>
                <w:vertAlign w:val="superscript"/>
              </w:rPr>
              <w:t>Note3</w:t>
            </w:r>
          </w:p>
        </w:tc>
        <w:tc>
          <w:tcPr>
            <w:tcW w:w="1247" w:type="dxa"/>
            <w:tcBorders>
              <w:top w:val="single" w:sz="4" w:space="0" w:color="auto"/>
              <w:left w:val="single" w:sz="4" w:space="0" w:color="auto"/>
              <w:bottom w:val="single" w:sz="4" w:space="0" w:color="auto"/>
              <w:right w:val="single" w:sz="4" w:space="0" w:color="auto"/>
            </w:tcBorders>
            <w:vAlign w:val="center"/>
          </w:tcPr>
          <w:p w14:paraId="27FAB93E" w14:textId="5CC25D4D"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58A14B46" w14:textId="77777777" w:rsidR="00123ECE" w:rsidRPr="00130358" w:rsidRDefault="00123ECE" w:rsidP="00D62538">
            <w:pPr>
              <w:pStyle w:val="TAC"/>
              <w:keepNext w:val="0"/>
              <w:keepLines w:val="0"/>
              <w:rPr>
                <w:lang w:eastAsia="zh-CN"/>
              </w:rPr>
            </w:pPr>
            <w:r w:rsidRPr="00130358">
              <w:rPr>
                <w:lang w:eastAsia="zh-CN"/>
              </w:rPr>
              <w:t>-94</w:t>
            </w:r>
          </w:p>
        </w:tc>
      </w:tr>
      <w:tr w:rsidR="00123ECE" w:rsidRPr="00130358" w14:paraId="1778D9B2"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0D2A9C74" w14:textId="77777777" w:rsidR="00123ECE" w:rsidRPr="00130358" w:rsidRDefault="00123ECE" w:rsidP="00D62538">
            <w:pPr>
              <w:pStyle w:val="TAL"/>
              <w:keepNext w:val="0"/>
              <w:keepLines w:val="0"/>
            </w:pPr>
            <w:r w:rsidRPr="00130358">
              <w:t>Io</w:t>
            </w:r>
            <w:r w:rsidRPr="00130358">
              <w:rPr>
                <w:vertAlign w:val="superscript"/>
              </w:rPr>
              <w:t>Note3</w:t>
            </w:r>
          </w:p>
        </w:tc>
        <w:tc>
          <w:tcPr>
            <w:tcW w:w="1247" w:type="dxa"/>
            <w:tcBorders>
              <w:top w:val="single" w:sz="4" w:space="0" w:color="auto"/>
              <w:left w:val="single" w:sz="4" w:space="0" w:color="auto"/>
              <w:bottom w:val="single" w:sz="4" w:space="0" w:color="auto"/>
              <w:right w:val="single" w:sz="4" w:space="0" w:color="auto"/>
            </w:tcBorders>
            <w:vAlign w:val="center"/>
          </w:tcPr>
          <w:p w14:paraId="36C0BC4C" w14:textId="4C424817" w:rsidR="00123ECE" w:rsidRPr="00130358" w:rsidRDefault="00123ECE" w:rsidP="00D62538">
            <w:pPr>
              <w:pStyle w:val="TAC"/>
              <w:keepNext w:val="0"/>
              <w:keepLines w:val="0"/>
              <w:rPr>
                <w:lang w:eastAsia="zh-CN"/>
              </w:rPr>
            </w:pPr>
            <w:r w:rsidRPr="00130358">
              <w:rPr>
                <w:lang w:eastAsia="zh-CN"/>
              </w:rPr>
              <w:t>dBm/9</w:t>
            </w:r>
            <w:r w:rsidR="00D62538" w:rsidRPr="00130358">
              <w:rPr>
                <w:lang w:eastAsia="zh-CN"/>
              </w:rPr>
              <w:t xml:space="preserve"> </w:t>
            </w:r>
            <w:r w:rsidRPr="00130358">
              <w:rPr>
                <w:lang w:eastAsia="zh-CN"/>
              </w:rPr>
              <w:t>MHz</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1B048541" w14:textId="77777777" w:rsidR="00123ECE" w:rsidRPr="00130358" w:rsidRDefault="00123ECE" w:rsidP="00D62538">
            <w:pPr>
              <w:pStyle w:val="TAC"/>
              <w:keepNext w:val="0"/>
              <w:keepLines w:val="0"/>
              <w:rPr>
                <w:lang w:eastAsia="zh-CN"/>
              </w:rPr>
            </w:pPr>
            <w:r w:rsidRPr="00130358">
              <w:rPr>
                <w:lang w:eastAsia="zh-CN"/>
              </w:rPr>
              <w:t>-64.76</w:t>
            </w:r>
          </w:p>
        </w:tc>
      </w:tr>
      <w:tr w:rsidR="00123ECE" w:rsidRPr="00130358" w14:paraId="7E4B05B5"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244354B" w14:textId="77777777" w:rsidR="00123ECE" w:rsidRPr="00130358" w:rsidRDefault="00123ECE" w:rsidP="00D62538">
            <w:pPr>
              <w:pStyle w:val="TAL"/>
              <w:keepNext w:val="0"/>
              <w:keepLines w:val="0"/>
            </w:pPr>
            <w:r w:rsidRPr="00130358">
              <w:rPr>
                <w:position w:val="-12"/>
              </w:rPr>
              <w:object w:dxaOrig="800" w:dyaOrig="400" w14:anchorId="2FA732E0">
                <v:shape id="_x0000_i1053" type="#_x0000_t75" style="width:39.75pt;height:20.25pt" o:ole="">
                  <v:imagedata r:id="rId41" o:title=""/>
                </v:shape>
                <o:OLEObject Type="Embed" ProgID="Equation.3" ShapeID="_x0000_i1053" DrawAspect="Content" ObjectID="_1736593544" r:id="rId42"/>
              </w:object>
            </w:r>
          </w:p>
        </w:tc>
        <w:tc>
          <w:tcPr>
            <w:tcW w:w="1247" w:type="dxa"/>
            <w:tcBorders>
              <w:top w:val="single" w:sz="4" w:space="0" w:color="auto"/>
              <w:left w:val="single" w:sz="4" w:space="0" w:color="auto"/>
              <w:bottom w:val="single" w:sz="4" w:space="0" w:color="auto"/>
              <w:right w:val="single" w:sz="4" w:space="0" w:color="auto"/>
            </w:tcBorders>
            <w:vAlign w:val="center"/>
          </w:tcPr>
          <w:p w14:paraId="5DBD377D" w14:textId="77777777" w:rsidR="00123ECE" w:rsidRPr="00130358" w:rsidRDefault="00123ECE" w:rsidP="00D62538">
            <w:pPr>
              <w:pStyle w:val="TAC"/>
              <w:keepNext w:val="0"/>
              <w:keepLines w:val="0"/>
              <w:rPr>
                <w:lang w:eastAsia="zh-CN"/>
              </w:rPr>
            </w:pPr>
            <w:r w:rsidRPr="00130358">
              <w:rPr>
                <w:lang w:eastAsia="zh-CN"/>
              </w:rPr>
              <w:t>dB</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F06ADEC"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40546919" w14:textId="77777777" w:rsidTr="00D62538">
        <w:trPr>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F26DBD4" w14:textId="6371A8B6"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30CC1D39" w14:textId="77777777" w:rsidR="00123ECE" w:rsidRPr="00130358" w:rsidRDefault="00123ECE" w:rsidP="00D62538">
            <w:pPr>
              <w:pStyle w:val="TAC"/>
              <w:keepNext w:val="0"/>
              <w:keepLines w:val="0"/>
              <w:rPr>
                <w:lang w:eastAsia="zh-CN"/>
              </w:rPr>
            </w:pPr>
            <w:r w:rsidRPr="00130358">
              <w:rPr>
                <w:lang w:eastAsia="zh-CN"/>
              </w:rPr>
              <w:t>-</w:t>
            </w:r>
          </w:p>
        </w:tc>
        <w:tc>
          <w:tcPr>
            <w:tcW w:w="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9D8F1"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4777CCB4" w14:textId="77777777" w:rsidTr="00D62538">
        <w:trPr>
          <w:jc w:val="center"/>
        </w:trPr>
        <w:tc>
          <w:tcPr>
            <w:tcW w:w="720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50ABDE" w14:textId="4AB20AEC" w:rsidR="00123ECE" w:rsidRPr="00130358" w:rsidRDefault="00483222" w:rsidP="00D62538">
            <w:pPr>
              <w:pStyle w:val="TAN"/>
              <w:keepNext w:val="0"/>
              <w:keepLines w:val="0"/>
            </w:pPr>
            <w:r w:rsidRPr="00130358">
              <w:t>NOTE 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both</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0EDE1794" w14:textId="392A0730" w:rsidR="00123ECE" w:rsidRPr="00130358" w:rsidRDefault="00483222" w:rsidP="00D62538">
            <w:pPr>
              <w:pStyle w:val="TAN"/>
              <w:keepNext w:val="0"/>
              <w:keepLines w:val="0"/>
            </w:pPr>
            <w:r w:rsidRPr="00130358">
              <w:t>NOTE 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3C5798D0">
                <v:shape id="_x0000_i1054" type="#_x0000_t75" style="width:20.25pt;height:18.75pt" o:ole="">
                  <v:imagedata r:id="rId37" o:title=""/>
                </v:shape>
                <o:OLEObject Type="Embed" ProgID="Equation.3" ShapeID="_x0000_i1054" DrawAspect="Content" ObjectID="_1736593545" r:id="rId43"/>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793B3785" w14:textId="3841B078" w:rsidR="00123ECE" w:rsidRPr="00130358" w:rsidRDefault="00483222" w:rsidP="00D62538">
            <w:pPr>
              <w:pStyle w:val="TAN"/>
              <w:keepNext w:val="0"/>
              <w:keepLines w:val="0"/>
            </w:pPr>
            <w:r w:rsidRPr="00130358">
              <w:t>NOTE 3:</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6FCDDBD7" w14:textId="322AAB26"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minimum</w:t>
            </w:r>
            <w:r w:rsidR="00D62538" w:rsidRPr="00130358">
              <w:t xml:space="preserve"> </w:t>
            </w:r>
            <w:r w:rsidR="00123ECE" w:rsidRPr="00130358">
              <w:t>requirements</w:t>
            </w:r>
            <w:r w:rsidR="00D62538" w:rsidRPr="00130358">
              <w:t xml:space="preserve"> </w:t>
            </w:r>
            <w:r w:rsidR="00123ECE" w:rsidRPr="00130358">
              <w:t>are</w:t>
            </w:r>
            <w:r w:rsidR="00D62538" w:rsidRPr="00130358">
              <w:t xml:space="preserve"> </w:t>
            </w:r>
            <w:r w:rsidR="00123ECE" w:rsidRPr="00130358">
              <w:t>specified</w:t>
            </w:r>
            <w:r w:rsidR="00D62538" w:rsidRPr="00130358">
              <w:t xml:space="preserve"> </w:t>
            </w:r>
            <w:r w:rsidR="00123ECE" w:rsidRPr="00130358">
              <w:t>assuming</w:t>
            </w:r>
            <w:r w:rsidR="00D62538" w:rsidRPr="00130358">
              <w:t xml:space="preserve"> </w:t>
            </w:r>
            <w:r w:rsidR="00123ECE" w:rsidRPr="00130358">
              <w:t>independent</w:t>
            </w:r>
            <w:r w:rsidR="00D62538" w:rsidRPr="00130358">
              <w:t xml:space="preserve"> </w:t>
            </w:r>
            <w:r w:rsidR="00123ECE" w:rsidRPr="00130358">
              <w:t>interference</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at</w:t>
            </w:r>
            <w:r w:rsidR="00D62538" w:rsidRPr="00130358">
              <w:t xml:space="preserve"> </w:t>
            </w:r>
            <w:r w:rsidR="00123ECE" w:rsidRPr="00130358">
              <w:t>each</w:t>
            </w:r>
            <w:r w:rsidR="00D62538" w:rsidRPr="00130358">
              <w:t xml:space="preserve"> </w:t>
            </w:r>
            <w:r w:rsidR="00123ECE" w:rsidRPr="00130358">
              <w:t>receiver</w:t>
            </w:r>
            <w:r w:rsidR="00D62538" w:rsidRPr="00130358">
              <w:t xml:space="preserve"> </w:t>
            </w:r>
            <w:r w:rsidR="00123ECE" w:rsidRPr="00130358">
              <w:t>antenna</w:t>
            </w:r>
            <w:r w:rsidR="00D62538" w:rsidRPr="00130358">
              <w:t xml:space="preserve"> </w:t>
            </w:r>
            <w:r w:rsidR="00123ECE" w:rsidRPr="00130358">
              <w:t>port.</w:t>
            </w:r>
          </w:p>
        </w:tc>
      </w:tr>
    </w:tbl>
    <w:p w14:paraId="59F4EA22" w14:textId="77777777" w:rsidR="00123ECE" w:rsidRPr="00130358" w:rsidRDefault="00123ECE" w:rsidP="00D62538">
      <w:pPr>
        <w:rPr>
          <w:lang w:eastAsia="zh-CN"/>
        </w:rPr>
      </w:pPr>
    </w:p>
    <w:p w14:paraId="23C704E7" w14:textId="77777777" w:rsidR="00123ECE" w:rsidRPr="00130358" w:rsidRDefault="00123ECE" w:rsidP="00D62538">
      <w:pPr>
        <w:pStyle w:val="TH"/>
        <w:keepNext w:val="0"/>
        <w:keepLines w:val="0"/>
      </w:pPr>
      <w:r w:rsidRPr="00130358">
        <w:t>Table 9.5.1.5-</w:t>
      </w:r>
      <w:r w:rsidRPr="00130358">
        <w:rPr>
          <w:lang w:eastAsia="zh-CN"/>
        </w:rPr>
        <w:t>2</w:t>
      </w:r>
      <w:r w:rsidRPr="00130358">
        <w:t>: UTRAN TDD cell specific test parameters for</w:t>
      </w:r>
      <w:r w:rsidRPr="00130358">
        <w:rPr>
          <w:rFonts w:cs="v4.2.0"/>
        </w:rPr>
        <w:t xml:space="preserve"> UTRAN TDD P-CCPCH RSCP absolute measurement accuracy test in E-UTRAN FDD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gridCol w:w="851"/>
        <w:gridCol w:w="851"/>
      </w:tblGrid>
      <w:tr w:rsidR="00123ECE" w:rsidRPr="00130358" w14:paraId="71311379"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513D0A3" w14:textId="77777777" w:rsidR="00123ECE" w:rsidRPr="00130358" w:rsidRDefault="00123ECE" w:rsidP="00D62538">
            <w:pPr>
              <w:pStyle w:val="TAH"/>
              <w:keepNext w:val="0"/>
              <w:keepLines w:val="0"/>
            </w:pPr>
            <w:r w:rsidRPr="00130358">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37B1F8" w14:textId="77777777" w:rsidR="00123ECE" w:rsidRPr="00130358" w:rsidRDefault="00123ECE" w:rsidP="00D62538">
            <w:pPr>
              <w:pStyle w:val="TAH"/>
              <w:keepNext w:val="0"/>
              <w:keepLines w:val="0"/>
            </w:pPr>
            <w:r w:rsidRPr="00130358">
              <w:t>Unit</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25C6" w14:textId="2705DCDE" w:rsidR="00123ECE" w:rsidRPr="00130358" w:rsidRDefault="00123ECE" w:rsidP="00D62538">
            <w:pPr>
              <w:pStyle w:val="TAH"/>
              <w:keepNext w:val="0"/>
              <w:keepLines w:val="0"/>
            </w:pPr>
            <w:r w:rsidRPr="00130358">
              <w:t>Test</w:t>
            </w:r>
            <w:r w:rsidR="00D62538" w:rsidRPr="00130358">
              <w:t xml:space="preserve"> </w:t>
            </w:r>
            <w:r w:rsidRPr="00130358">
              <w: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CFCFC" w14:textId="6D8578A6" w:rsidR="00123ECE" w:rsidRPr="00130358" w:rsidRDefault="00123ECE" w:rsidP="00D62538">
            <w:pPr>
              <w:pStyle w:val="TAH"/>
              <w:keepNext w:val="0"/>
              <w:keepLines w:val="0"/>
            </w:pPr>
            <w:r w:rsidRPr="00130358">
              <w:t>Test</w:t>
            </w:r>
            <w:r w:rsidR="00D62538" w:rsidRPr="00130358">
              <w:t xml:space="preserve"> </w:t>
            </w:r>
            <w:r w:rsidRPr="00130358">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24A82" w14:textId="2629E91D"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377D2390"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2C4F648" w14:textId="600977B8" w:rsidR="00123ECE" w:rsidRPr="00130358" w:rsidRDefault="00123ECE" w:rsidP="00D62538">
            <w:pPr>
              <w:pStyle w:val="TAL"/>
              <w:keepNext w:val="0"/>
              <w:keepLines w:val="0"/>
            </w:pPr>
            <w:r w:rsidRPr="00130358">
              <w:t>DL</w:t>
            </w:r>
            <w:r w:rsidR="00D62538" w:rsidRPr="00130358">
              <w:t xml:space="preserve"> </w:t>
            </w:r>
            <w:r w:rsidRPr="00130358">
              <w:t>timeslot</w:t>
            </w:r>
            <w:r w:rsidR="00D62538" w:rsidRPr="00130358">
              <w:t xml:space="preserve"> </w:t>
            </w:r>
            <w:r w:rsidRPr="00130358">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28DC3B"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95A67F"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20FF32" w14:textId="77777777" w:rsidR="00123ECE" w:rsidRPr="00130358" w:rsidRDefault="009B3560" w:rsidP="00D62538">
            <w:pPr>
              <w:pStyle w:val="TAC"/>
              <w:keepNext w:val="0"/>
              <w:keepLines w:val="0"/>
              <w:rPr>
                <w:lang w:eastAsia="zh-CN"/>
              </w:rPr>
            </w:pPr>
            <w:proofErr w:type="spellStart"/>
            <w:r w:rsidRPr="00130358">
              <w:rPr>
                <w:lang w:eastAsia="zh-CN"/>
              </w:rPr>
              <w:t>DwPTS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EB0FAF" w14:textId="77777777" w:rsidR="00123ECE" w:rsidRPr="00130358" w:rsidRDefault="009B3560"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C5836B" w14:textId="77777777" w:rsidR="00123ECE" w:rsidRPr="00130358" w:rsidRDefault="009B3560" w:rsidP="00D62538">
            <w:pPr>
              <w:pStyle w:val="TAC"/>
              <w:keepNext w:val="0"/>
              <w:keepLines w:val="0"/>
              <w:rPr>
                <w:lang w:eastAsia="zh-CN"/>
              </w:rPr>
            </w:pPr>
            <w:proofErr w:type="spellStart"/>
            <w:r w:rsidRPr="00130358">
              <w:rPr>
                <w:lang w:eastAsia="zh-CN"/>
              </w:rPr>
              <w:t>DwPTS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4F675B"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3CCC7A" w14:textId="77777777" w:rsidR="00123ECE" w:rsidRPr="00130358" w:rsidRDefault="00123ECE" w:rsidP="00D62538">
            <w:pPr>
              <w:pStyle w:val="TAC"/>
              <w:keepNext w:val="0"/>
              <w:keepLines w:val="0"/>
              <w:rPr>
                <w:lang w:eastAsia="zh-CN"/>
              </w:rPr>
            </w:pPr>
            <w:proofErr w:type="spellStart"/>
            <w:r w:rsidRPr="00130358">
              <w:rPr>
                <w:lang w:eastAsia="zh-CN"/>
              </w:rPr>
              <w:t>DwPTS</w:t>
            </w:r>
            <w:proofErr w:type="spellEnd"/>
          </w:p>
        </w:tc>
      </w:tr>
      <w:tr w:rsidR="00123ECE" w:rsidRPr="00130358" w14:paraId="1BB77A44"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6CA0A7A" w14:textId="4948FB74" w:rsidR="00123ECE" w:rsidRPr="00130358" w:rsidRDefault="00123ECE" w:rsidP="00D62538">
            <w:pPr>
              <w:pStyle w:val="TAL"/>
              <w:keepNext w:val="0"/>
              <w:keepLines w:val="0"/>
            </w:pP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rPr>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00D745" w14:textId="77777777" w:rsidR="00123ECE" w:rsidRPr="00130358" w:rsidRDefault="00123ECE" w:rsidP="00D62538">
            <w:pPr>
              <w:pStyle w:val="TAC"/>
              <w:keepNext w:val="0"/>
              <w:keepLines w:val="0"/>
              <w:rPr>
                <w:lang w:eastAsia="zh-CN"/>
              </w:rPr>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F2996" w14:textId="24EA7592"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B5030" w14:textId="79F98548"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FFC1B" w14:textId="335978C9"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r>
      <w:tr w:rsidR="00123ECE" w:rsidRPr="00130358" w14:paraId="03440901"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8DA5040" w14:textId="77777777" w:rsidR="00123ECE" w:rsidRPr="00130358" w:rsidRDefault="00123ECE" w:rsidP="00D62538">
            <w:pPr>
              <w:pStyle w:val="TAL"/>
              <w:keepNext w:val="0"/>
              <w:keepLines w:val="0"/>
            </w:pPr>
            <w:proofErr w:type="spellStart"/>
            <w:r w:rsidRPr="00130358">
              <w:t>PCCPCH_Ec</w:t>
            </w:r>
            <w:proofErr w:type="spellEnd"/>
            <w:r w:rsidRPr="00130358">
              <w:t>/</w:t>
            </w:r>
            <w:proofErr w:type="spellStart"/>
            <w:r w:rsidRPr="00130358">
              <w:t>Ior</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45A761"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32FEF0"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6B411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ABD0AA"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70D909"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42E87D"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DDE26B" w14:textId="77777777" w:rsidR="00123ECE" w:rsidRPr="00130358" w:rsidRDefault="00123ECE" w:rsidP="00D62538">
            <w:pPr>
              <w:pStyle w:val="TAC"/>
              <w:keepNext w:val="0"/>
              <w:keepLines w:val="0"/>
              <w:rPr>
                <w:lang w:eastAsia="zh-CN"/>
              </w:rPr>
            </w:pPr>
          </w:p>
        </w:tc>
      </w:tr>
      <w:tr w:rsidR="00123ECE" w:rsidRPr="00130358" w14:paraId="2EA1E5AB"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1A0E94" w14:textId="77777777" w:rsidR="00123ECE" w:rsidRPr="00130358" w:rsidRDefault="00123ECE" w:rsidP="00D62538">
            <w:pPr>
              <w:pStyle w:val="TAL"/>
              <w:keepNext w:val="0"/>
              <w:keepLines w:val="0"/>
            </w:pPr>
            <w:proofErr w:type="spellStart"/>
            <w:r w:rsidRPr="00130358">
              <w:t>DwPCH_Ec</w:t>
            </w:r>
            <w:proofErr w:type="spellEnd"/>
            <w:r w:rsidRPr="00130358">
              <w:t>/</w:t>
            </w:r>
            <w:proofErr w:type="spellStart"/>
            <w:r w:rsidRPr="00130358">
              <w:t>Ior</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AE2BD8"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D4D369"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BF4A18"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8A6ABC"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2D9D57"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F9F3C9"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0A566A"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4C74F6EB"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3F49DB3" w14:textId="77777777" w:rsidR="00123ECE" w:rsidRPr="00130358" w:rsidRDefault="00123ECE" w:rsidP="00D62538">
            <w:pPr>
              <w:pStyle w:val="TAL"/>
              <w:keepNext w:val="0"/>
              <w:keepLines w:val="0"/>
            </w:pPr>
            <w:proofErr w:type="spellStart"/>
            <w:r w:rsidRPr="00130358">
              <w:t>OCNS_Ec</w:t>
            </w:r>
            <w:proofErr w:type="spellEnd"/>
            <w:r w:rsidRPr="00130358">
              <w:t>/</w:t>
            </w:r>
            <w:proofErr w:type="spellStart"/>
            <w:r w:rsidRPr="00130358">
              <w:t>Ior</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2A7EE"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012F60"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834E85"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67F339"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EAA04F"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14BEEF"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ED8E31" w14:textId="77777777" w:rsidR="00123ECE" w:rsidRPr="00130358" w:rsidRDefault="00123ECE" w:rsidP="00D62538">
            <w:pPr>
              <w:pStyle w:val="TAC"/>
              <w:keepNext w:val="0"/>
              <w:keepLines w:val="0"/>
              <w:rPr>
                <w:lang w:eastAsia="zh-CN"/>
              </w:rPr>
            </w:pPr>
          </w:p>
        </w:tc>
      </w:tr>
      <w:tr w:rsidR="00123ECE" w:rsidRPr="00130358" w14:paraId="5E95EE89"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E317ECC" w14:textId="77777777" w:rsidR="00123ECE" w:rsidRPr="00130358" w:rsidRDefault="00123ECE" w:rsidP="00D62538">
            <w:pPr>
              <w:pStyle w:val="TAL"/>
              <w:keepNext w:val="0"/>
              <w:keepLines w:val="0"/>
            </w:pPr>
            <w:proofErr w:type="spellStart"/>
            <w:r w:rsidRPr="00130358">
              <w:t>Ioc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DA2165"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FC588" w14:textId="77777777" w:rsidR="00123ECE" w:rsidRPr="00130358" w:rsidRDefault="00835709" w:rsidP="00D62538">
            <w:pPr>
              <w:pStyle w:val="TAC"/>
              <w:keepNext w:val="0"/>
              <w:keepLines w:val="0"/>
              <w:rPr>
                <w:lang w:eastAsia="zh-CN"/>
              </w:rPr>
            </w:pPr>
            <w:r w:rsidRPr="00130358">
              <w:rPr>
                <w:lang w:eastAsia="zh-CN"/>
              </w:rPr>
              <w:t>-54.9</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9C1D5" w14:textId="77777777" w:rsidR="00123ECE" w:rsidRPr="00130358" w:rsidRDefault="00123ECE" w:rsidP="00D62538">
            <w:pPr>
              <w:pStyle w:val="TAC"/>
              <w:keepNext w:val="0"/>
              <w:keepLines w:val="0"/>
              <w:rPr>
                <w:lang w:eastAsia="zh-CN"/>
              </w:rPr>
            </w:pPr>
            <w:r w:rsidRPr="00130358">
              <w:rPr>
                <w:lang w:eastAsia="zh-CN"/>
              </w:rPr>
              <w:t>-75.2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DD089" w14:textId="77777777" w:rsidR="00123ECE" w:rsidRPr="00130358" w:rsidRDefault="00835709" w:rsidP="00D62538">
            <w:pPr>
              <w:pStyle w:val="TAC"/>
              <w:keepNext w:val="0"/>
              <w:keepLines w:val="0"/>
              <w:rPr>
                <w:lang w:eastAsia="zh-CN"/>
              </w:rPr>
            </w:pPr>
            <w:r w:rsidRPr="00130358">
              <w:rPr>
                <w:lang w:eastAsia="zh-CN"/>
              </w:rPr>
              <w:t>-96.8</w:t>
            </w:r>
          </w:p>
        </w:tc>
      </w:tr>
      <w:tr w:rsidR="00123ECE" w:rsidRPr="00130358" w14:paraId="4AC6040A"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8ECE4A6" w14:textId="77777777" w:rsidR="00123ECE" w:rsidRPr="00130358" w:rsidRDefault="00123ECE" w:rsidP="00D62538">
            <w:pPr>
              <w:pStyle w:val="TAL"/>
              <w:keepNext w:val="0"/>
              <w:keepLines w:val="0"/>
            </w:pPr>
            <w:proofErr w:type="spellStart"/>
            <w:r w:rsidRPr="00130358">
              <w:t>Îor</w:t>
            </w:r>
            <w:proofErr w:type="spellEnd"/>
            <w:r w:rsidRPr="00130358">
              <w:t>/</w:t>
            </w:r>
            <w:proofErr w:type="spellStart"/>
            <w:r w:rsidRPr="00130358">
              <w:t>Ioc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0C76D7" w14:textId="77777777" w:rsidR="00123ECE" w:rsidRPr="00130358" w:rsidRDefault="00123ECE" w:rsidP="00D62538">
            <w:pPr>
              <w:pStyle w:val="TAC"/>
              <w:keepNext w:val="0"/>
              <w:keepLines w:val="0"/>
              <w:rPr>
                <w:lang w:eastAsia="zh-CN"/>
              </w:rPr>
            </w:pPr>
            <w:r w:rsidRPr="00130358">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7FB55" w14:textId="77777777" w:rsidR="00123ECE" w:rsidRPr="00130358" w:rsidRDefault="00123ECE" w:rsidP="00D62538">
            <w:pPr>
              <w:pStyle w:val="TAC"/>
              <w:keepNext w:val="0"/>
              <w:keepLines w:val="0"/>
              <w:rPr>
                <w:lang w:eastAsia="zh-CN"/>
              </w:rPr>
            </w:pP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D501" w14:textId="77777777" w:rsidR="00123ECE" w:rsidRPr="00130358" w:rsidRDefault="00123ECE" w:rsidP="00D62538">
            <w:pPr>
              <w:pStyle w:val="TAC"/>
              <w:keepNext w:val="0"/>
              <w:keepLines w:val="0"/>
              <w:rPr>
                <w:lang w:eastAsia="zh-CN"/>
              </w:rPr>
            </w:pPr>
            <w:r w:rsidRPr="00130358">
              <w:rPr>
                <w:lang w:eastAsia="zh-CN"/>
              </w:rPr>
              <w:t>5</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55B22"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6E104B5E"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995C18F" w14:textId="4E6F207C" w:rsidR="00123ECE" w:rsidRPr="00130358" w:rsidRDefault="00123ECE" w:rsidP="00D62538">
            <w:pPr>
              <w:pStyle w:val="TAL"/>
              <w:keepNext w:val="0"/>
              <w:keepLines w:val="0"/>
            </w:pPr>
            <w:r w:rsidRPr="00130358">
              <w:t>PCCPCH</w:t>
            </w:r>
            <w:r w:rsidR="00D62538" w:rsidRPr="00130358">
              <w:t xml:space="preserve"> </w:t>
            </w:r>
            <w:r w:rsidRPr="00130358">
              <w:t>RSCP</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2F6130" w14:textId="77777777" w:rsidR="00123ECE" w:rsidRPr="00130358" w:rsidRDefault="00123ECE" w:rsidP="00D62538">
            <w:pPr>
              <w:pStyle w:val="TAC"/>
              <w:keepNext w:val="0"/>
              <w:keepLines w:val="0"/>
              <w:rPr>
                <w:lang w:eastAsia="zh-CN"/>
              </w:rPr>
            </w:pPr>
            <w:r w:rsidRPr="00130358">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B07143" w14:textId="77777777" w:rsidR="00123ECE" w:rsidRPr="00130358" w:rsidRDefault="00123ECE" w:rsidP="00D62538">
            <w:pPr>
              <w:pStyle w:val="TAC"/>
              <w:keepNext w:val="0"/>
              <w:keepLines w:val="0"/>
              <w:rPr>
                <w:lang w:eastAsia="zh-CN"/>
              </w:rPr>
            </w:pPr>
            <w:r w:rsidRPr="00130358">
              <w:rPr>
                <w:lang w:eastAsia="zh-CN"/>
              </w:rPr>
              <w:t>-55.</w:t>
            </w:r>
            <w:r w:rsidR="00835709" w:rsidRPr="00130358">
              <w:rPr>
                <w:lang w:eastAsia="zh-CN"/>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F5F6E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0CB98D" w14:textId="77777777" w:rsidR="00123ECE" w:rsidRPr="00130358" w:rsidRDefault="00123ECE" w:rsidP="00D62538">
            <w:pPr>
              <w:pStyle w:val="TAC"/>
              <w:keepNext w:val="0"/>
              <w:keepLines w:val="0"/>
              <w:rPr>
                <w:lang w:eastAsia="zh-CN"/>
              </w:rPr>
            </w:pPr>
            <w:r w:rsidRPr="00130358">
              <w:rPr>
                <w:lang w:eastAsia="zh-CN"/>
              </w:rPr>
              <w:t>-73.2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374FAF"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F8B0FC" w14:textId="77777777" w:rsidR="00123ECE" w:rsidRPr="00130358" w:rsidRDefault="00123ECE" w:rsidP="00D62538">
            <w:pPr>
              <w:pStyle w:val="TAC"/>
              <w:keepNext w:val="0"/>
              <w:keepLines w:val="0"/>
              <w:rPr>
                <w:lang w:eastAsia="zh-CN"/>
              </w:rPr>
            </w:pPr>
            <w:r w:rsidRPr="00130358">
              <w:rPr>
                <w:lang w:eastAsia="zh-CN"/>
              </w:rPr>
              <w:t>-</w:t>
            </w:r>
            <w:r w:rsidR="00835709" w:rsidRPr="00130358">
              <w:rPr>
                <w:lang w:eastAsia="zh-CN"/>
              </w:rPr>
              <w:t>99.2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AA872C" w14:textId="77777777" w:rsidR="00123ECE" w:rsidRPr="00130358" w:rsidRDefault="00123ECE" w:rsidP="00D62538">
            <w:pPr>
              <w:pStyle w:val="TAC"/>
              <w:keepNext w:val="0"/>
              <w:keepLines w:val="0"/>
              <w:rPr>
                <w:lang w:eastAsia="zh-CN"/>
              </w:rPr>
            </w:pPr>
          </w:p>
        </w:tc>
      </w:tr>
      <w:tr w:rsidR="00123ECE" w:rsidRPr="00130358" w14:paraId="48ACEE15"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22851AF" w14:textId="234EC3CA" w:rsidR="00123ECE" w:rsidRPr="00130358" w:rsidRDefault="00123ECE" w:rsidP="00D62538">
            <w:pPr>
              <w:pStyle w:val="TAL"/>
              <w:keepNext w:val="0"/>
              <w:keepLines w:val="0"/>
            </w:pPr>
            <w:r w:rsidRPr="00130358">
              <w:t>Io</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D255DA"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47DA4" w14:textId="77777777" w:rsidR="00123ECE" w:rsidRPr="00130358" w:rsidRDefault="00123ECE" w:rsidP="00D62538">
            <w:pPr>
              <w:pStyle w:val="TAC"/>
              <w:keepNext w:val="0"/>
              <w:keepLines w:val="0"/>
              <w:rPr>
                <w:lang w:eastAsia="zh-CN"/>
              </w:rPr>
            </w:pPr>
            <w:r w:rsidRPr="00130358">
              <w:rPr>
                <w:lang w:eastAsia="zh-CN"/>
              </w:rPr>
              <w:t>-5</w:t>
            </w:r>
            <w:r w:rsidR="00835709" w:rsidRPr="00130358">
              <w:rPr>
                <w:lang w:eastAsia="zh-CN"/>
              </w:rPr>
              <w:t>0.78</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4C735" w14:textId="77777777" w:rsidR="00123ECE" w:rsidRPr="00130358" w:rsidRDefault="00123ECE" w:rsidP="00D62538">
            <w:pPr>
              <w:pStyle w:val="TAC"/>
              <w:keepNext w:val="0"/>
              <w:keepLines w:val="0"/>
              <w:rPr>
                <w:lang w:eastAsia="zh-CN"/>
              </w:rPr>
            </w:pPr>
            <w:r w:rsidRPr="00130358">
              <w:rPr>
                <w:lang w:eastAsia="zh-CN"/>
              </w:rPr>
              <w:t>-69</w:t>
            </w:r>
            <w:r w:rsidR="00835709" w:rsidRPr="00130358">
              <w:rPr>
                <w:lang w:eastAsia="zh-CN"/>
              </w:rPr>
              <w:t>.01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B12CC" w14:textId="77777777" w:rsidR="00123ECE" w:rsidRPr="00130358" w:rsidRDefault="00123ECE" w:rsidP="00D62538">
            <w:pPr>
              <w:pStyle w:val="TAC"/>
              <w:keepNext w:val="0"/>
              <w:keepLines w:val="0"/>
              <w:rPr>
                <w:lang w:eastAsia="zh-CN"/>
              </w:rPr>
            </w:pPr>
            <w:r w:rsidRPr="00130358">
              <w:rPr>
                <w:lang w:eastAsia="zh-CN"/>
              </w:rPr>
              <w:t>-9</w:t>
            </w:r>
            <w:r w:rsidR="00835709" w:rsidRPr="00130358">
              <w:rPr>
                <w:lang w:eastAsia="zh-CN"/>
              </w:rPr>
              <w:t>3.19</w:t>
            </w:r>
          </w:p>
        </w:tc>
      </w:tr>
      <w:tr w:rsidR="00123ECE" w:rsidRPr="00130358" w14:paraId="54658957"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D366A88" w14:textId="391F9D4C"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A1A126" w14:textId="77777777" w:rsidR="00123ECE" w:rsidRPr="00130358" w:rsidRDefault="00123ECE" w:rsidP="00D62538">
            <w:pPr>
              <w:pStyle w:val="TAC"/>
              <w:keepNext w:val="0"/>
              <w:keepLines w:val="0"/>
              <w:rPr>
                <w:lang w:eastAsia="zh-CN"/>
              </w:rPr>
            </w:pPr>
          </w:p>
        </w:tc>
        <w:tc>
          <w:tcPr>
            <w:tcW w:w="51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AFFC0F"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4B186A6A" w14:textId="77777777" w:rsidTr="00D62538">
        <w:trPr>
          <w:cantSplit/>
          <w:jc w:val="center"/>
        </w:trPr>
        <w:tc>
          <w:tcPr>
            <w:tcW w:w="95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52A9CB" w14:textId="129AF8E9" w:rsidR="00123ECE" w:rsidRPr="00130358" w:rsidRDefault="00483222" w:rsidP="00D62538">
            <w:pPr>
              <w:pStyle w:val="TAN"/>
              <w:keepNext w:val="0"/>
              <w:keepLines w:val="0"/>
            </w:pPr>
            <w:r w:rsidRPr="00130358">
              <w:t>NOTE 1:</w:t>
            </w:r>
            <w:r w:rsidR="00123ECE" w:rsidRPr="00130358">
              <w:tab/>
              <w:t>PCCPCH</w:t>
            </w:r>
            <w:r w:rsidR="00D62538" w:rsidRPr="00130358">
              <w:t xml:space="preserve"> </w:t>
            </w:r>
            <w:r w:rsidR="00123ECE" w:rsidRPr="00130358">
              <w:t>RSCP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calculated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3C48ACC2" w14:textId="7C325373" w:rsidR="00123ECE" w:rsidRPr="00130358" w:rsidRDefault="00483222" w:rsidP="00D62538">
            <w:pPr>
              <w:pStyle w:val="TAN"/>
              <w:keepNext w:val="0"/>
              <w:keepLines w:val="0"/>
            </w:pPr>
            <w:r w:rsidRPr="00130358">
              <w:t>NOTE 2:</w:t>
            </w:r>
            <w:r w:rsidR="00123ECE" w:rsidRPr="00130358">
              <w:tab/>
              <w:t>In</w:t>
            </w:r>
            <w:r w:rsidR="00D62538" w:rsidRPr="00130358">
              <w:t xml:space="preserve"> </w:t>
            </w:r>
            <w:r w:rsidR="00123ECE" w:rsidRPr="00130358">
              <w:t>the</w:t>
            </w:r>
            <w:r w:rsidR="00D62538" w:rsidRPr="00130358">
              <w:t xml:space="preserve"> </w:t>
            </w:r>
            <w:r w:rsidR="00123ECE" w:rsidRPr="00130358">
              <w:t>case</w:t>
            </w:r>
            <w:r w:rsidR="00D62538" w:rsidRPr="00130358">
              <w:t xml:space="preserve"> </w:t>
            </w:r>
            <w:r w:rsidR="00123ECE" w:rsidRPr="00130358">
              <w:t>of</w:t>
            </w:r>
            <w:r w:rsidR="00D62538" w:rsidRPr="00130358">
              <w:t xml:space="preserve"> </w:t>
            </w:r>
            <w:r w:rsidR="00123ECE" w:rsidRPr="00130358">
              <w:t>multi-frequency</w:t>
            </w:r>
            <w:r w:rsidR="00D62538" w:rsidRPr="00130358">
              <w:t xml:space="preserve"> </w:t>
            </w:r>
            <w:r w:rsidR="00123ECE" w:rsidRPr="00130358">
              <w:t>network</w:t>
            </w:r>
            <w:r w:rsidR="00D62538" w:rsidRPr="00130358">
              <w:t xml:space="preserve"> </w:t>
            </w:r>
            <w:r w:rsidR="00123ECE" w:rsidRPr="00130358">
              <w:t>of</w:t>
            </w:r>
            <w:r w:rsidR="00D62538" w:rsidRPr="00130358">
              <w:t xml:space="preserve"> </w:t>
            </w:r>
            <w:r w:rsidR="00123ECE" w:rsidRPr="00130358">
              <w:t>1.28</w:t>
            </w:r>
            <w:r w:rsidR="00D62538" w:rsidRPr="00130358">
              <w:t xml:space="preserve"> </w:t>
            </w:r>
            <w:proofErr w:type="spellStart"/>
            <w:r w:rsidR="00123ECE" w:rsidRPr="00130358">
              <w:t>Mcps</w:t>
            </w:r>
            <w:proofErr w:type="spellEnd"/>
            <w:r w:rsidR="00D62538" w:rsidRPr="00130358">
              <w:t xml:space="preserve"> </w:t>
            </w:r>
            <w:r w:rsidR="00123ECE" w:rsidRPr="00130358">
              <w:t>TDD,</w:t>
            </w:r>
            <w:r w:rsidR="00D62538" w:rsidRPr="00130358">
              <w:t xml:space="preserve"> </w:t>
            </w:r>
            <w:r w:rsidR="00123ECE" w:rsidRPr="00130358">
              <w:t>the</w:t>
            </w:r>
            <w:r w:rsidR="00D62538" w:rsidRPr="00130358">
              <w:t xml:space="preserve"> </w:t>
            </w:r>
            <w:r w:rsidR="00123ECE" w:rsidRPr="00130358">
              <w:t>UTRA</w:t>
            </w:r>
            <w:r w:rsidR="00D62538" w:rsidRPr="00130358">
              <w:t xml:space="preserve"> </w:t>
            </w:r>
            <w:r w:rsidR="00123ECE" w:rsidRPr="00130358">
              <w:t>RF</w:t>
            </w:r>
            <w:r w:rsidR="00D62538" w:rsidRPr="00130358">
              <w:t xml:space="preserve"> </w:t>
            </w:r>
            <w:r w:rsidR="00123ECE" w:rsidRPr="00130358">
              <w:t>Channel</w:t>
            </w:r>
            <w:r w:rsidR="00D62538" w:rsidRPr="00130358">
              <w:t xml:space="preserve"> </w:t>
            </w:r>
            <w:r w:rsidR="00123ECE" w:rsidRPr="00130358">
              <w:t>Number</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set</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primary</w:t>
            </w:r>
            <w:r w:rsidR="00D62538" w:rsidRPr="00130358">
              <w:t xml:space="preserve"> </w:t>
            </w:r>
            <w:r w:rsidR="00123ECE" w:rsidRPr="00130358">
              <w:t>frequency</w:t>
            </w:r>
            <w:r w:rsidR="00D62538" w:rsidRPr="00130358">
              <w:t xml:space="preserve"> </w:t>
            </w:r>
            <w:r w:rsidR="00123ECE" w:rsidRPr="00130358">
              <w:t>in</w:t>
            </w:r>
            <w:r w:rsidR="00D62538" w:rsidRPr="00130358">
              <w:t xml:space="preserve"> </w:t>
            </w:r>
            <w:r w:rsidR="00123ECE" w:rsidRPr="00130358">
              <w:t>this</w:t>
            </w:r>
            <w:r w:rsidR="00D62538" w:rsidRPr="00130358">
              <w:t xml:space="preserve"> </w:t>
            </w:r>
            <w:r w:rsidR="00123ECE" w:rsidRPr="00130358">
              <w:t>test.</w:t>
            </w:r>
          </w:p>
        </w:tc>
      </w:tr>
    </w:tbl>
    <w:p w14:paraId="02B7397B" w14:textId="77777777" w:rsidR="00123ECE" w:rsidRPr="00130358" w:rsidRDefault="00123ECE" w:rsidP="00D62538"/>
    <w:p w14:paraId="4A24D669" w14:textId="77777777" w:rsidR="00123ECE" w:rsidRPr="00130358" w:rsidRDefault="00123ECE" w:rsidP="00D62538">
      <w:r w:rsidRPr="00130358">
        <w:t xml:space="preserve">Each </w:t>
      </w:r>
      <w:r w:rsidRPr="00130358">
        <w:rPr>
          <w:rFonts w:cs="v4.2.0"/>
        </w:rPr>
        <w:t xml:space="preserve">UTRAN TDD </w:t>
      </w:r>
      <w:r w:rsidRPr="00130358">
        <w:t>P-CCPCH RSCP</w:t>
      </w:r>
      <w:r w:rsidRPr="00130358">
        <w:rPr>
          <w:rFonts w:cs="v4.2.0"/>
        </w:rPr>
        <w:t xml:space="preserve"> absolute measurement accuracy</w:t>
      </w:r>
      <w:r w:rsidRPr="00130358">
        <w:t xml:space="preserve"> test shall meet the reported values test requirements in table 9.5.1.5-</w:t>
      </w:r>
      <w:r w:rsidRPr="00130358">
        <w:rPr>
          <w:lang w:eastAsia="zh-CN"/>
        </w:rPr>
        <w:t>3</w:t>
      </w:r>
      <w:r w:rsidRPr="00130358">
        <w:t>.</w:t>
      </w:r>
    </w:p>
    <w:p w14:paraId="024252DE" w14:textId="77777777" w:rsidR="00123ECE" w:rsidRPr="00130358" w:rsidRDefault="00123ECE" w:rsidP="00D62538">
      <w:pPr>
        <w:pStyle w:val="TH"/>
        <w:keepNext w:val="0"/>
        <w:keepLines w:val="0"/>
      </w:pPr>
      <w:r w:rsidRPr="00130358">
        <w:lastRenderedPageBreak/>
        <w:t>Table 9.5.1.5-</w:t>
      </w:r>
      <w:r w:rsidRPr="00130358">
        <w:rPr>
          <w:lang w:eastAsia="zh-CN"/>
        </w:rPr>
        <w:t>3</w:t>
      </w:r>
      <w:r w:rsidRPr="00130358">
        <w:t xml:space="preserve">: </w:t>
      </w:r>
      <w:r w:rsidRPr="00130358">
        <w:rPr>
          <w:rFonts w:cs="v4.2.0"/>
        </w:rPr>
        <w:t xml:space="preserve">UTRAN TDD P-CCPCH </w:t>
      </w:r>
      <w:r w:rsidRPr="00130358">
        <w:rPr>
          <w:rFonts w:cs="v4.2.0"/>
          <w:lang w:eastAsia="zh-CN"/>
        </w:rPr>
        <w:t>RSCP</w:t>
      </w:r>
      <w:r w:rsidRPr="00130358">
        <w:rPr>
          <w:rFonts w:cs="v4.2.0"/>
        </w:rPr>
        <w:t xml:space="preserve"> absolute measurement accuracy</w:t>
      </w:r>
      <w:r w:rsidRPr="00130358">
        <w:t xml:space="preserve">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9"/>
        <w:gridCol w:w="2282"/>
        <w:gridCol w:w="2282"/>
        <w:gridCol w:w="2282"/>
      </w:tblGrid>
      <w:tr w:rsidR="00835709" w:rsidRPr="00130358" w14:paraId="2F0E1C6C"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4571B529" w14:textId="77777777" w:rsidR="00835709" w:rsidRPr="00130358" w:rsidRDefault="00835709" w:rsidP="00D62538">
            <w:pPr>
              <w:pStyle w:val="TAH"/>
              <w:keepNext w:val="0"/>
              <w:keepLines w:val="0"/>
            </w:pPr>
          </w:p>
        </w:tc>
        <w:tc>
          <w:tcPr>
            <w:tcW w:w="2282" w:type="dxa"/>
            <w:tcBorders>
              <w:top w:val="single" w:sz="4" w:space="0" w:color="auto"/>
              <w:left w:val="single" w:sz="4" w:space="0" w:color="auto"/>
              <w:bottom w:val="single" w:sz="4" w:space="0" w:color="auto"/>
              <w:right w:val="single" w:sz="4" w:space="0" w:color="auto"/>
            </w:tcBorders>
            <w:vAlign w:val="center"/>
          </w:tcPr>
          <w:p w14:paraId="363FCDAC" w14:textId="4435B261" w:rsidR="00835709" w:rsidRPr="00130358" w:rsidRDefault="00835709" w:rsidP="00D62538">
            <w:pPr>
              <w:pStyle w:val="TAH"/>
              <w:keepNext w:val="0"/>
              <w:keepLines w:val="0"/>
            </w:pPr>
            <w:r w:rsidRPr="00130358">
              <w:t>Test</w:t>
            </w:r>
            <w:r w:rsidR="00D62538" w:rsidRPr="00130358">
              <w:t xml:space="preserve"> </w:t>
            </w:r>
            <w:r w:rsidRPr="00130358">
              <w:t>1</w:t>
            </w:r>
          </w:p>
        </w:tc>
        <w:tc>
          <w:tcPr>
            <w:tcW w:w="2282" w:type="dxa"/>
            <w:tcBorders>
              <w:top w:val="single" w:sz="4" w:space="0" w:color="auto"/>
              <w:left w:val="single" w:sz="4" w:space="0" w:color="auto"/>
              <w:bottom w:val="single" w:sz="4" w:space="0" w:color="auto"/>
              <w:right w:val="single" w:sz="4" w:space="0" w:color="auto"/>
            </w:tcBorders>
            <w:vAlign w:val="center"/>
          </w:tcPr>
          <w:p w14:paraId="48C21FEB" w14:textId="05D4639B" w:rsidR="00835709" w:rsidRPr="00130358" w:rsidRDefault="00835709" w:rsidP="00D62538">
            <w:pPr>
              <w:pStyle w:val="TAH"/>
              <w:keepNext w:val="0"/>
              <w:keepLines w:val="0"/>
            </w:pPr>
            <w:r w:rsidRPr="00130358">
              <w:t>Test</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5A4F4B71" w14:textId="08A976EE" w:rsidR="00835709" w:rsidRPr="00130358" w:rsidRDefault="00835709" w:rsidP="00D62538">
            <w:pPr>
              <w:pStyle w:val="TAH"/>
              <w:keepNext w:val="0"/>
              <w:keepLines w:val="0"/>
            </w:pPr>
            <w:r w:rsidRPr="00130358">
              <w:t>Test</w:t>
            </w:r>
            <w:r w:rsidR="00D62538" w:rsidRPr="00130358">
              <w:t xml:space="preserve"> </w:t>
            </w:r>
            <w:r w:rsidRPr="00130358">
              <w:t>3</w:t>
            </w:r>
          </w:p>
        </w:tc>
      </w:tr>
      <w:tr w:rsidR="00835709" w:rsidRPr="00130358" w14:paraId="022568EF"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4B652410" w14:textId="1D828EF0" w:rsidR="00835709" w:rsidRPr="00130358" w:rsidRDefault="00835709" w:rsidP="00D62538">
            <w:pPr>
              <w:pStyle w:val="TAC"/>
              <w:keepNext w:val="0"/>
              <w:keepLines w:val="0"/>
              <w:rPr>
                <w:rFonts w:cs="v3.7.0"/>
              </w:rPr>
            </w:pPr>
            <w:r w:rsidRPr="00130358">
              <w:t>Normal</w:t>
            </w:r>
            <w:r w:rsidR="00D62538" w:rsidRPr="00130358">
              <w:t xml:space="preserve"> </w:t>
            </w:r>
            <w:r w:rsidRPr="00130358">
              <w:t>Conditions</w:t>
            </w:r>
          </w:p>
        </w:tc>
      </w:tr>
      <w:tr w:rsidR="00835709" w:rsidRPr="00130358" w14:paraId="15BE40A0"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70375A9C" w14:textId="3FE085DF"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169BFEF3" w14:textId="7B09BAD5"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RSCP_LEV_51</w:t>
            </w:r>
          </w:p>
        </w:tc>
        <w:tc>
          <w:tcPr>
            <w:tcW w:w="2282" w:type="dxa"/>
            <w:tcBorders>
              <w:top w:val="single" w:sz="4" w:space="0" w:color="auto"/>
              <w:left w:val="single" w:sz="4" w:space="0" w:color="auto"/>
              <w:bottom w:val="single" w:sz="4" w:space="0" w:color="auto"/>
              <w:right w:val="single" w:sz="4" w:space="0" w:color="auto"/>
            </w:tcBorders>
            <w:vAlign w:val="center"/>
          </w:tcPr>
          <w:p w14:paraId="79906673" w14:textId="7EB6A6AB"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34</w:t>
            </w:r>
          </w:p>
        </w:tc>
        <w:tc>
          <w:tcPr>
            <w:tcW w:w="2282" w:type="dxa"/>
            <w:tcBorders>
              <w:top w:val="single" w:sz="4" w:space="0" w:color="auto"/>
              <w:left w:val="single" w:sz="4" w:space="0" w:color="auto"/>
              <w:bottom w:val="single" w:sz="4" w:space="0" w:color="auto"/>
              <w:right w:val="single" w:sz="4" w:space="0" w:color="auto"/>
            </w:tcBorders>
            <w:vAlign w:val="center"/>
          </w:tcPr>
          <w:p w14:paraId="33B73021" w14:textId="50199990"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10</w:t>
            </w:r>
          </w:p>
        </w:tc>
      </w:tr>
      <w:tr w:rsidR="00835709" w:rsidRPr="00130358" w14:paraId="4A11C25B"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3EC1FD69" w14:textId="0D7DE85F"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33238355" w14:textId="16230766"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RSCP_LEV_68</w:t>
            </w:r>
          </w:p>
        </w:tc>
        <w:tc>
          <w:tcPr>
            <w:tcW w:w="2282" w:type="dxa"/>
            <w:tcBorders>
              <w:top w:val="single" w:sz="4" w:space="0" w:color="auto"/>
              <w:left w:val="single" w:sz="4" w:space="0" w:color="auto"/>
              <w:bottom w:val="single" w:sz="4" w:space="0" w:color="auto"/>
              <w:right w:val="single" w:sz="4" w:space="0" w:color="auto"/>
            </w:tcBorders>
            <w:vAlign w:val="center"/>
          </w:tcPr>
          <w:p w14:paraId="747213B7" w14:textId="7A5D9C63"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51</w:t>
            </w:r>
          </w:p>
        </w:tc>
        <w:tc>
          <w:tcPr>
            <w:tcW w:w="2282" w:type="dxa"/>
            <w:tcBorders>
              <w:top w:val="single" w:sz="4" w:space="0" w:color="auto"/>
              <w:left w:val="single" w:sz="4" w:space="0" w:color="auto"/>
              <w:bottom w:val="single" w:sz="4" w:space="0" w:color="auto"/>
              <w:right w:val="single" w:sz="4" w:space="0" w:color="auto"/>
            </w:tcBorders>
            <w:vAlign w:val="center"/>
          </w:tcPr>
          <w:p w14:paraId="576B4A64" w14:textId="0FEA572C"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23</w:t>
            </w:r>
          </w:p>
        </w:tc>
      </w:tr>
      <w:tr w:rsidR="00835709" w:rsidRPr="00130358" w14:paraId="673326C3"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265A09B5" w14:textId="39E63E3F" w:rsidR="00835709" w:rsidRPr="00130358" w:rsidRDefault="00835709" w:rsidP="00D62538">
            <w:pPr>
              <w:pStyle w:val="TAC"/>
              <w:keepNext w:val="0"/>
              <w:keepLines w:val="0"/>
              <w:rPr>
                <w:rFonts w:cs="v3.7.0"/>
              </w:rPr>
            </w:pPr>
            <w:r w:rsidRPr="00130358">
              <w:t>Extreme</w:t>
            </w:r>
            <w:r w:rsidR="00D62538" w:rsidRPr="00130358">
              <w:t xml:space="preserve"> </w:t>
            </w:r>
            <w:r w:rsidRPr="00130358">
              <w:t>Conditions</w:t>
            </w:r>
          </w:p>
        </w:tc>
      </w:tr>
      <w:tr w:rsidR="00835709" w:rsidRPr="00130358" w14:paraId="3E0D6B7A"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30630804" w14:textId="47B8B7C5"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623760FC" w14:textId="7AAC85BC"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RSCP_LEV_48</w:t>
            </w:r>
          </w:p>
        </w:tc>
        <w:tc>
          <w:tcPr>
            <w:tcW w:w="2282" w:type="dxa"/>
            <w:tcBorders>
              <w:top w:val="single" w:sz="4" w:space="0" w:color="auto"/>
              <w:left w:val="single" w:sz="4" w:space="0" w:color="auto"/>
              <w:bottom w:val="single" w:sz="4" w:space="0" w:color="auto"/>
              <w:right w:val="single" w:sz="4" w:space="0" w:color="auto"/>
            </w:tcBorders>
            <w:vAlign w:val="center"/>
          </w:tcPr>
          <w:p w14:paraId="01909418" w14:textId="09AA86F6"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31</w:t>
            </w:r>
          </w:p>
        </w:tc>
        <w:tc>
          <w:tcPr>
            <w:tcW w:w="2282" w:type="dxa"/>
            <w:tcBorders>
              <w:top w:val="single" w:sz="4" w:space="0" w:color="auto"/>
              <w:left w:val="single" w:sz="4" w:space="0" w:color="auto"/>
              <w:bottom w:val="single" w:sz="4" w:space="0" w:color="auto"/>
              <w:right w:val="single" w:sz="4" w:space="0" w:color="auto"/>
            </w:tcBorders>
            <w:vAlign w:val="center"/>
          </w:tcPr>
          <w:p w14:paraId="228E0974" w14:textId="3443BF8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07</w:t>
            </w:r>
          </w:p>
        </w:tc>
      </w:tr>
      <w:tr w:rsidR="00835709" w:rsidRPr="00130358" w14:paraId="30A0FA79"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23E0FF7A" w14:textId="47DC071A"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09B5A684" w14:textId="0231872C"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RSCP_LEV_71</w:t>
            </w:r>
          </w:p>
        </w:tc>
        <w:tc>
          <w:tcPr>
            <w:tcW w:w="2282" w:type="dxa"/>
            <w:tcBorders>
              <w:top w:val="single" w:sz="4" w:space="0" w:color="auto"/>
              <w:left w:val="single" w:sz="4" w:space="0" w:color="auto"/>
              <w:bottom w:val="single" w:sz="4" w:space="0" w:color="auto"/>
              <w:right w:val="single" w:sz="4" w:space="0" w:color="auto"/>
            </w:tcBorders>
            <w:vAlign w:val="center"/>
          </w:tcPr>
          <w:p w14:paraId="18C1DC77" w14:textId="3463CC0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54</w:t>
            </w:r>
          </w:p>
        </w:tc>
        <w:tc>
          <w:tcPr>
            <w:tcW w:w="2282" w:type="dxa"/>
            <w:tcBorders>
              <w:top w:val="single" w:sz="4" w:space="0" w:color="auto"/>
              <w:left w:val="single" w:sz="4" w:space="0" w:color="auto"/>
              <w:bottom w:val="single" w:sz="4" w:space="0" w:color="auto"/>
              <w:right w:val="single" w:sz="4" w:space="0" w:color="auto"/>
            </w:tcBorders>
            <w:vAlign w:val="center"/>
          </w:tcPr>
          <w:p w14:paraId="603371C8" w14:textId="5C88CFA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26</w:t>
            </w:r>
          </w:p>
        </w:tc>
      </w:tr>
    </w:tbl>
    <w:p w14:paraId="2AB5AE41" w14:textId="77777777" w:rsidR="00835709" w:rsidRPr="00130358" w:rsidRDefault="00835709" w:rsidP="00D62538"/>
    <w:p w14:paraId="16EAB33B" w14:textId="77777777" w:rsidR="00835709" w:rsidRPr="00130358" w:rsidRDefault="00835709" w:rsidP="00D62538">
      <w:r w:rsidRPr="00130358">
        <w:t>For the test to pass, the ratio of successful reported values in each test shall be more than 90% with a confidence level of 95%.</w:t>
      </w:r>
    </w:p>
    <w:p w14:paraId="44EA9A14" w14:textId="3AE154E7" w:rsidR="00123ECE" w:rsidRPr="00130358" w:rsidRDefault="00123ECE" w:rsidP="00D62538">
      <w:pPr>
        <w:pStyle w:val="Heading3"/>
        <w:keepNext w:val="0"/>
        <w:keepLines w:val="0"/>
      </w:pPr>
      <w:r w:rsidRPr="00130358">
        <w:t>9.5.2</w:t>
      </w:r>
      <w:r w:rsidRPr="00130358">
        <w:tab/>
        <w:t xml:space="preserve">E-UTRAN TDD </w:t>
      </w:r>
      <w:r w:rsidR="00483222" w:rsidRPr="00130358">
        <w:t>-</w:t>
      </w:r>
      <w:r w:rsidRPr="00130358">
        <w:t xml:space="preserve"> UTRA TDD P-CCPCH RSCP absolute accuracy </w:t>
      </w:r>
    </w:p>
    <w:p w14:paraId="7725BB38" w14:textId="77777777" w:rsidR="00123ECE" w:rsidRPr="00130358" w:rsidRDefault="00123ECE" w:rsidP="00D62538">
      <w:pPr>
        <w:pStyle w:val="Heading4"/>
        <w:keepNext w:val="0"/>
        <w:keepLines w:val="0"/>
      </w:pPr>
      <w:r w:rsidRPr="00130358">
        <w:t>9.5.2.1</w:t>
      </w:r>
      <w:r w:rsidRPr="00130358">
        <w:tab/>
        <w:t>Test purpose</w:t>
      </w:r>
    </w:p>
    <w:p w14:paraId="7D8C37E5" w14:textId="77777777" w:rsidR="00123ECE" w:rsidRPr="00130358" w:rsidRDefault="00123ECE" w:rsidP="00D62538">
      <w:pPr>
        <w:rPr>
          <w:rFonts w:cs="v4.2.0"/>
        </w:rPr>
      </w:pPr>
      <w:r w:rsidRPr="00130358">
        <w:rPr>
          <w:rFonts w:cs="v4.2.0"/>
          <w:lang w:eastAsia="zh-CN"/>
        </w:rPr>
        <w:t>To</w:t>
      </w:r>
      <w:r w:rsidRPr="00130358">
        <w:rPr>
          <w:rFonts w:cs="v4.2.0"/>
        </w:rPr>
        <w:t xml:space="preserve"> verify that the </w:t>
      </w:r>
      <w:r w:rsidRPr="00130358">
        <w:t xml:space="preserve">UTRAN TDD P-CCPCH RSCP </w:t>
      </w:r>
      <w:r w:rsidRPr="00130358">
        <w:rPr>
          <w:rFonts w:cs="v4.2.0"/>
        </w:rPr>
        <w:t>absolute measurement accuracy is within the specified limits.</w:t>
      </w:r>
    </w:p>
    <w:p w14:paraId="07494368" w14:textId="77777777" w:rsidR="00123ECE" w:rsidRPr="00130358" w:rsidRDefault="00123ECE" w:rsidP="00D62538">
      <w:pPr>
        <w:pStyle w:val="Heading4"/>
        <w:keepNext w:val="0"/>
        <w:keepLines w:val="0"/>
      </w:pPr>
      <w:r w:rsidRPr="00130358">
        <w:t>9.5.2.2</w:t>
      </w:r>
      <w:r w:rsidRPr="00130358">
        <w:tab/>
        <w:t>Test applicability</w:t>
      </w:r>
    </w:p>
    <w:p w14:paraId="20AB9FF6" w14:textId="77777777" w:rsidR="006F7083" w:rsidRPr="00130358" w:rsidRDefault="00123ECE" w:rsidP="00D62538">
      <w:r w:rsidRPr="00130358">
        <w:t>This test applies to all types of E-UTRA TDD UE release 9 and forward</w:t>
      </w:r>
      <w:r w:rsidRPr="00130358">
        <w:rPr>
          <w:lang w:eastAsia="zh-CN"/>
        </w:rPr>
        <w:t xml:space="preserve"> that support UTRA TDD</w:t>
      </w:r>
      <w:r w:rsidRPr="00130358">
        <w:t>.</w:t>
      </w:r>
      <w:r w:rsidR="00D146C1" w:rsidRPr="00130358">
        <w:t xml:space="preserve"> Applicability requires support for FGI bit 39.</w:t>
      </w:r>
    </w:p>
    <w:p w14:paraId="7324562A" w14:textId="77777777" w:rsidR="00123ECE" w:rsidRPr="00130358" w:rsidRDefault="006F7083" w:rsidP="00D62538">
      <w:r w:rsidRPr="00130358">
        <w:t>This test applies to all types of E-UTRA TDD UE release 9 and forward that support UTRA TDD and not supporting UTRA FDD. Applicability requires support for FGI bit 22.</w:t>
      </w:r>
    </w:p>
    <w:p w14:paraId="540A7321" w14:textId="77777777" w:rsidR="00123ECE" w:rsidRPr="00130358" w:rsidRDefault="00123ECE" w:rsidP="00D62538">
      <w:pPr>
        <w:pStyle w:val="Heading4"/>
        <w:keepNext w:val="0"/>
        <w:keepLines w:val="0"/>
      </w:pPr>
      <w:r w:rsidRPr="00130358">
        <w:t>9.5.2.3</w:t>
      </w:r>
      <w:r w:rsidRPr="00130358">
        <w:tab/>
        <w:t>Minimum conformance requirements</w:t>
      </w:r>
    </w:p>
    <w:p w14:paraId="2FEFAC28" w14:textId="77777777" w:rsidR="00123ECE" w:rsidRPr="00130358" w:rsidRDefault="00123ECE" w:rsidP="00D62538">
      <w:pPr>
        <w:rPr>
          <w:rFonts w:cs="v4.2.0"/>
        </w:rPr>
      </w:pPr>
      <w:r w:rsidRPr="00130358">
        <w:rPr>
          <w:rFonts w:cs="v4.2.0"/>
        </w:rPr>
        <w:t xml:space="preserve">In RRC_CONNECTED state the accuracy requirements shall be the same as the inter-frequency measurement accuracy requirements for URAN TDD </w:t>
      </w:r>
      <w:r w:rsidRPr="00130358">
        <w:t>P-CCPCH RSCP</w:t>
      </w:r>
      <w:r w:rsidRPr="00130358">
        <w:rPr>
          <w:rFonts w:cs="v4.2.0"/>
        </w:rPr>
        <w:t xml:space="preserve"> in 3GPP TS 25.123 [22].</w:t>
      </w:r>
    </w:p>
    <w:p w14:paraId="18AC34FA" w14:textId="77777777" w:rsidR="00123ECE" w:rsidRPr="00130358" w:rsidRDefault="00123ECE" w:rsidP="00D62538">
      <w:r w:rsidRPr="00130358">
        <w:t>The accuracy requirements in table 9.5.2</w:t>
      </w:r>
      <w:r w:rsidRPr="00130358">
        <w:rPr>
          <w:lang w:eastAsia="zh-CN"/>
        </w:rPr>
        <w:t xml:space="preserve">.3-1 </w:t>
      </w:r>
      <w:r w:rsidRPr="00130358">
        <w:t>are valid under the following conditions:</w:t>
      </w:r>
    </w:p>
    <w:p w14:paraId="21792860" w14:textId="2287CB00" w:rsidR="00123ECE" w:rsidRPr="00130358" w:rsidRDefault="00123ECE" w:rsidP="00483222">
      <w:pPr>
        <w:pStyle w:val="B1"/>
      </w:pPr>
      <w:r w:rsidRPr="00130358">
        <w:t xml:space="preserve">P-CCPCH RSCP </w:t>
      </w:r>
      <w:r w:rsidRPr="00130358">
        <w:sym w:font="Symbol" w:char="F0B3"/>
      </w:r>
      <w:r w:rsidRPr="00130358">
        <w:t xml:space="preserve"> -102 dBm</w:t>
      </w:r>
    </w:p>
    <w:p w14:paraId="400E9E47" w14:textId="4E83929F" w:rsidR="00123ECE" w:rsidRPr="00130358" w:rsidRDefault="00123ECE" w:rsidP="00483222">
      <w:pPr>
        <w:pStyle w:val="B1"/>
      </w:pPr>
      <w:r w:rsidRPr="00130358">
        <w:t xml:space="preserve">P-CCPCH </w:t>
      </w:r>
      <w:proofErr w:type="spellStart"/>
      <w:r w:rsidRPr="00130358">
        <w:t>Ec</w:t>
      </w:r>
      <w:proofErr w:type="spellEnd"/>
      <w:r w:rsidRPr="00130358">
        <w:t xml:space="preserve">/Io </w:t>
      </w:r>
      <w:r w:rsidRPr="00130358">
        <w:rPr>
          <w:u w:val="single"/>
        </w:rPr>
        <w:t>&gt;</w:t>
      </w:r>
      <w:r w:rsidRPr="00130358">
        <w:t xml:space="preserve"> -8 dB</w:t>
      </w:r>
    </w:p>
    <w:p w14:paraId="0BDAD480" w14:textId="289CAC83" w:rsidR="00123ECE" w:rsidRPr="00130358" w:rsidRDefault="00123ECE" w:rsidP="00483222">
      <w:pPr>
        <w:pStyle w:val="B1"/>
      </w:pPr>
      <w:proofErr w:type="spellStart"/>
      <w:r w:rsidRPr="00130358">
        <w:t>DwPCH_Ec</w:t>
      </w:r>
      <w:proofErr w:type="spellEnd"/>
      <w:r w:rsidRPr="00130358">
        <w:t xml:space="preserve">/Io </w:t>
      </w:r>
      <w:r w:rsidRPr="00130358">
        <w:rPr>
          <w:u w:val="single"/>
        </w:rPr>
        <w:t>&gt;</w:t>
      </w:r>
      <w:r w:rsidRPr="00130358">
        <w:t xml:space="preserve"> -5 dB</w:t>
      </w:r>
    </w:p>
    <w:p w14:paraId="6516E9A5" w14:textId="77777777" w:rsidR="00123ECE" w:rsidRPr="00130358" w:rsidRDefault="00123ECE" w:rsidP="00D62538">
      <w:pPr>
        <w:pStyle w:val="TH"/>
        <w:keepNext w:val="0"/>
        <w:keepLines w:val="0"/>
      </w:pPr>
      <w:r w:rsidRPr="00130358">
        <w:rPr>
          <w:rFonts w:cs="v4.2.0"/>
        </w:rPr>
        <w:t>Table 9.5.2</w:t>
      </w:r>
      <w:r w:rsidRPr="00130358">
        <w:rPr>
          <w:rFonts w:cs="v4.2.0"/>
          <w:lang w:eastAsia="zh-CN"/>
        </w:rPr>
        <w:t>.3-1</w:t>
      </w:r>
      <w:r w:rsidRPr="00130358">
        <w:rPr>
          <w:rFonts w:cs="v4.2.0"/>
        </w:rPr>
        <w:t xml:space="preserve">: </w:t>
      </w:r>
      <w:r w:rsidRPr="00130358">
        <w:t>UTRAN TDD P-CCPCH absolute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984"/>
        <w:gridCol w:w="2127"/>
        <w:gridCol w:w="1376"/>
      </w:tblGrid>
      <w:tr w:rsidR="00123ECE" w:rsidRPr="00130358" w14:paraId="69F143DD" w14:textId="77777777" w:rsidTr="00D62538">
        <w:trPr>
          <w:cantSplit/>
          <w:jc w:val="center"/>
        </w:trPr>
        <w:tc>
          <w:tcPr>
            <w:tcW w:w="2605" w:type="dxa"/>
            <w:vMerge w:val="restart"/>
            <w:vAlign w:val="center"/>
          </w:tcPr>
          <w:p w14:paraId="3B0E5328" w14:textId="77777777" w:rsidR="00123ECE" w:rsidRPr="00130358" w:rsidRDefault="00123ECE" w:rsidP="00D62538">
            <w:pPr>
              <w:pStyle w:val="TAH"/>
              <w:keepNext w:val="0"/>
              <w:keepLines w:val="0"/>
            </w:pPr>
            <w:r w:rsidRPr="00130358">
              <w:t>Parameter</w:t>
            </w:r>
          </w:p>
        </w:tc>
        <w:tc>
          <w:tcPr>
            <w:tcW w:w="1189" w:type="dxa"/>
            <w:vMerge w:val="restart"/>
            <w:vAlign w:val="center"/>
          </w:tcPr>
          <w:p w14:paraId="2F98F4CF" w14:textId="77777777" w:rsidR="00123ECE" w:rsidRPr="00130358" w:rsidRDefault="00123ECE" w:rsidP="00D62538">
            <w:pPr>
              <w:pStyle w:val="TAH"/>
              <w:keepNext w:val="0"/>
              <w:keepLines w:val="0"/>
            </w:pPr>
            <w:r w:rsidRPr="00130358">
              <w:t>Unit</w:t>
            </w:r>
          </w:p>
        </w:tc>
        <w:tc>
          <w:tcPr>
            <w:tcW w:w="4111" w:type="dxa"/>
            <w:gridSpan w:val="2"/>
            <w:vAlign w:val="center"/>
          </w:tcPr>
          <w:p w14:paraId="19F4636C" w14:textId="405D7BBD"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376" w:type="dxa"/>
          </w:tcPr>
          <w:p w14:paraId="4F96DEE1" w14:textId="77777777" w:rsidR="00123ECE" w:rsidRPr="00130358" w:rsidRDefault="00123ECE" w:rsidP="00D62538">
            <w:pPr>
              <w:pStyle w:val="TAH"/>
              <w:keepNext w:val="0"/>
              <w:keepLines w:val="0"/>
            </w:pPr>
            <w:r w:rsidRPr="00130358">
              <w:t>Conditions</w:t>
            </w:r>
          </w:p>
        </w:tc>
      </w:tr>
      <w:tr w:rsidR="00123ECE" w:rsidRPr="00130358" w14:paraId="2AB8CF08" w14:textId="77777777" w:rsidTr="00D62538">
        <w:trPr>
          <w:cantSplit/>
          <w:jc w:val="center"/>
        </w:trPr>
        <w:tc>
          <w:tcPr>
            <w:tcW w:w="2605" w:type="dxa"/>
            <w:vMerge/>
            <w:vAlign w:val="center"/>
          </w:tcPr>
          <w:p w14:paraId="67C5653A" w14:textId="77777777" w:rsidR="00123ECE" w:rsidRPr="00130358" w:rsidRDefault="00123ECE" w:rsidP="00D62538">
            <w:pPr>
              <w:pStyle w:val="TAH"/>
              <w:keepNext w:val="0"/>
              <w:keepLines w:val="0"/>
            </w:pPr>
          </w:p>
        </w:tc>
        <w:tc>
          <w:tcPr>
            <w:tcW w:w="1189" w:type="dxa"/>
            <w:vMerge/>
          </w:tcPr>
          <w:p w14:paraId="1AC94A26" w14:textId="77777777" w:rsidR="00123ECE" w:rsidRPr="00130358" w:rsidRDefault="00123ECE" w:rsidP="00D62538">
            <w:pPr>
              <w:pStyle w:val="TAH"/>
              <w:keepNext w:val="0"/>
              <w:keepLines w:val="0"/>
            </w:pPr>
          </w:p>
        </w:tc>
        <w:tc>
          <w:tcPr>
            <w:tcW w:w="1984" w:type="dxa"/>
            <w:vAlign w:val="center"/>
          </w:tcPr>
          <w:p w14:paraId="372E52BF" w14:textId="67EE4DE0"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2127" w:type="dxa"/>
            <w:vAlign w:val="center"/>
          </w:tcPr>
          <w:p w14:paraId="0729330C" w14:textId="6008A720"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376" w:type="dxa"/>
          </w:tcPr>
          <w:p w14:paraId="5297F5AD" w14:textId="2C19E8D2" w:rsidR="00123ECE" w:rsidRPr="00130358" w:rsidRDefault="00123ECE" w:rsidP="00D62538">
            <w:pPr>
              <w:pStyle w:val="TAH"/>
              <w:keepNext w:val="0"/>
              <w:keepLines w:val="0"/>
            </w:pPr>
            <w:r w:rsidRPr="00130358">
              <w:t>Io</w:t>
            </w:r>
            <w:r w:rsidR="00D62538" w:rsidRPr="00130358">
              <w:t xml:space="preserve"> </w:t>
            </w:r>
            <w:r w:rsidRPr="00130358">
              <w:t>[dBm/</w:t>
            </w:r>
            <w:r w:rsidR="00D62538" w:rsidRPr="00130358">
              <w:t xml:space="preserve"> </w:t>
            </w:r>
            <w:r w:rsidRPr="00130358">
              <w:t>1.28</w:t>
            </w:r>
            <w:r w:rsidR="00D62538" w:rsidRPr="00130358">
              <w:t xml:space="preserve"> </w:t>
            </w:r>
            <w:r w:rsidRPr="00130358">
              <w:t>MHz]</w:t>
            </w:r>
          </w:p>
        </w:tc>
      </w:tr>
      <w:tr w:rsidR="00123ECE" w:rsidRPr="00130358" w14:paraId="730BEB59" w14:textId="77777777" w:rsidTr="00D62538">
        <w:trPr>
          <w:cantSplit/>
          <w:jc w:val="center"/>
        </w:trPr>
        <w:tc>
          <w:tcPr>
            <w:tcW w:w="2605" w:type="dxa"/>
            <w:vMerge w:val="restart"/>
            <w:vAlign w:val="center"/>
          </w:tcPr>
          <w:p w14:paraId="0EEB2FF0" w14:textId="77777777" w:rsidR="00123ECE" w:rsidRPr="00130358" w:rsidRDefault="00123ECE" w:rsidP="00D62538">
            <w:pPr>
              <w:pStyle w:val="TAL"/>
              <w:keepNext w:val="0"/>
              <w:keepLines w:val="0"/>
            </w:pPr>
            <w:r w:rsidRPr="00130358">
              <w:t>P-CCPCH_RSCP</w:t>
            </w:r>
          </w:p>
        </w:tc>
        <w:tc>
          <w:tcPr>
            <w:tcW w:w="1189" w:type="dxa"/>
          </w:tcPr>
          <w:p w14:paraId="6F9ACF58" w14:textId="77777777" w:rsidR="00123ECE" w:rsidRPr="00130358" w:rsidRDefault="00123ECE" w:rsidP="00D62538">
            <w:pPr>
              <w:pStyle w:val="TAC"/>
              <w:keepNext w:val="0"/>
              <w:keepLines w:val="0"/>
            </w:pPr>
            <w:r w:rsidRPr="00130358">
              <w:t>dBm</w:t>
            </w:r>
          </w:p>
        </w:tc>
        <w:tc>
          <w:tcPr>
            <w:tcW w:w="1984" w:type="dxa"/>
            <w:vAlign w:val="center"/>
          </w:tcPr>
          <w:p w14:paraId="211155E9" w14:textId="67559164"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2127" w:type="dxa"/>
            <w:vAlign w:val="center"/>
          </w:tcPr>
          <w:p w14:paraId="311997B3" w14:textId="15BF3CCF"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376" w:type="dxa"/>
          </w:tcPr>
          <w:p w14:paraId="3DDD6F84" w14:textId="77777777" w:rsidR="00123ECE" w:rsidRPr="00130358" w:rsidRDefault="00123ECE" w:rsidP="00D62538">
            <w:pPr>
              <w:pStyle w:val="TAC"/>
              <w:keepNext w:val="0"/>
              <w:keepLines w:val="0"/>
            </w:pPr>
            <w:r w:rsidRPr="00130358">
              <w:t>-94...-70</w:t>
            </w:r>
          </w:p>
        </w:tc>
      </w:tr>
      <w:tr w:rsidR="00123ECE" w:rsidRPr="00130358" w14:paraId="7C234C9B" w14:textId="77777777" w:rsidTr="00D62538">
        <w:trPr>
          <w:cantSplit/>
          <w:jc w:val="center"/>
        </w:trPr>
        <w:tc>
          <w:tcPr>
            <w:tcW w:w="2605" w:type="dxa"/>
            <w:vMerge/>
            <w:vAlign w:val="center"/>
          </w:tcPr>
          <w:p w14:paraId="2B50B1B7" w14:textId="77777777" w:rsidR="00123ECE" w:rsidRPr="00130358" w:rsidRDefault="00123ECE" w:rsidP="00D62538">
            <w:pPr>
              <w:pStyle w:val="TAC"/>
              <w:keepNext w:val="0"/>
              <w:keepLines w:val="0"/>
            </w:pPr>
          </w:p>
        </w:tc>
        <w:tc>
          <w:tcPr>
            <w:tcW w:w="1189" w:type="dxa"/>
          </w:tcPr>
          <w:p w14:paraId="51BE8109" w14:textId="77777777" w:rsidR="00123ECE" w:rsidRPr="00130358" w:rsidRDefault="00123ECE" w:rsidP="00D62538">
            <w:pPr>
              <w:pStyle w:val="TAC"/>
              <w:keepNext w:val="0"/>
              <w:keepLines w:val="0"/>
            </w:pPr>
            <w:r w:rsidRPr="00130358">
              <w:t>dBm</w:t>
            </w:r>
          </w:p>
        </w:tc>
        <w:tc>
          <w:tcPr>
            <w:tcW w:w="1984" w:type="dxa"/>
            <w:vAlign w:val="center"/>
          </w:tcPr>
          <w:p w14:paraId="14692205" w14:textId="50E18E7B" w:rsidR="00123ECE" w:rsidRPr="00130358" w:rsidRDefault="00123ECE" w:rsidP="00D62538">
            <w:pPr>
              <w:pStyle w:val="TAC"/>
              <w:keepNext w:val="0"/>
              <w:keepLines w:val="0"/>
            </w:pPr>
            <w:r w:rsidRPr="00130358">
              <w:sym w:font="Symbol" w:char="F0B1"/>
            </w:r>
            <w:r w:rsidR="00D62538" w:rsidRPr="00130358">
              <w:t xml:space="preserve"> </w:t>
            </w:r>
            <w:r w:rsidRPr="00130358">
              <w:t>8</w:t>
            </w:r>
            <w:r w:rsidR="00D62538" w:rsidRPr="00130358">
              <w:t xml:space="preserve"> </w:t>
            </w:r>
          </w:p>
        </w:tc>
        <w:tc>
          <w:tcPr>
            <w:tcW w:w="2127" w:type="dxa"/>
            <w:vAlign w:val="center"/>
          </w:tcPr>
          <w:p w14:paraId="204AD4F0" w14:textId="16A6039E" w:rsidR="00123ECE" w:rsidRPr="00130358" w:rsidRDefault="00123ECE" w:rsidP="00D62538">
            <w:pPr>
              <w:pStyle w:val="TAC"/>
              <w:keepNext w:val="0"/>
              <w:keepLines w:val="0"/>
            </w:pPr>
            <w:r w:rsidRPr="00130358">
              <w:sym w:font="Symbol" w:char="F0B1"/>
            </w:r>
            <w:r w:rsidR="00D62538" w:rsidRPr="00130358">
              <w:t xml:space="preserve"> </w:t>
            </w:r>
            <w:r w:rsidRPr="00130358">
              <w:t>11</w:t>
            </w:r>
          </w:p>
        </w:tc>
        <w:tc>
          <w:tcPr>
            <w:tcW w:w="1376" w:type="dxa"/>
          </w:tcPr>
          <w:p w14:paraId="71D7BAB9" w14:textId="77777777" w:rsidR="00123ECE" w:rsidRPr="00130358" w:rsidRDefault="00123ECE" w:rsidP="00D62538">
            <w:pPr>
              <w:pStyle w:val="TAC"/>
              <w:keepNext w:val="0"/>
              <w:keepLines w:val="0"/>
            </w:pPr>
            <w:r w:rsidRPr="00130358">
              <w:t>-70...-50</w:t>
            </w:r>
          </w:p>
        </w:tc>
      </w:tr>
    </w:tbl>
    <w:p w14:paraId="713ECAD2" w14:textId="77777777" w:rsidR="00123ECE" w:rsidRPr="00130358" w:rsidRDefault="00123ECE" w:rsidP="00D62538">
      <w:pPr>
        <w:rPr>
          <w:rFonts w:cs="v4.2.0"/>
        </w:rPr>
      </w:pPr>
    </w:p>
    <w:p w14:paraId="10F7C584" w14:textId="689B68E1" w:rsidR="00123ECE" w:rsidRPr="00130358" w:rsidRDefault="00123ECE" w:rsidP="00D62538">
      <w:pPr>
        <w:rPr>
          <w:rFonts w:cs="v4.2.0"/>
        </w:rPr>
      </w:pPr>
      <w:r w:rsidRPr="00130358">
        <w:rPr>
          <w:rFonts w:cs="v4.2.0"/>
        </w:rPr>
        <w:t xml:space="preserve">If the UE, in RRC_CONNECTED state, needs measurement gaps to perform UTRAN TDD measurements, the UTRAN TDD measurement procedure and measurement gap pattern stated </w:t>
      </w:r>
      <w:r w:rsidR="00062A7B" w:rsidRPr="00130358">
        <w:rPr>
          <w:rFonts w:cs="v4.2.0"/>
        </w:rPr>
        <w:t>in 3GPP TS</w:t>
      </w:r>
      <w:r w:rsidRPr="00130358">
        <w:t xml:space="preserve"> 36.133 [4]  </w:t>
      </w:r>
      <w:r w:rsidRPr="00130358">
        <w:rPr>
          <w:rFonts w:cs="v4.2.0"/>
        </w:rPr>
        <w:t>clause  8.1.2.4.3 shall apply.</w:t>
      </w:r>
    </w:p>
    <w:p w14:paraId="0C6109BC" w14:textId="77777777" w:rsidR="00123ECE" w:rsidRPr="00130358" w:rsidRDefault="00123ECE" w:rsidP="00D62538">
      <w:pPr>
        <w:rPr>
          <w:rFonts w:cs="v4.2.0"/>
        </w:rPr>
      </w:pPr>
      <w:r w:rsidRPr="00130358">
        <w:rPr>
          <w:rFonts w:cs="v4.2.0"/>
        </w:rPr>
        <w:t xml:space="preserve">The reporting range is for URAN TDD </w:t>
      </w:r>
      <w:r w:rsidRPr="00130358">
        <w:t>P-CCPCH RSCP</w:t>
      </w:r>
      <w:r w:rsidRPr="00130358">
        <w:rPr>
          <w:rFonts w:cs="v4.2.0"/>
        </w:rPr>
        <w:t xml:space="preserve"> is from -115 …-25 dBm.</w:t>
      </w:r>
    </w:p>
    <w:p w14:paraId="01BF2E4B" w14:textId="77777777" w:rsidR="00123ECE" w:rsidRPr="00130358" w:rsidRDefault="00123ECE" w:rsidP="00D62538">
      <w:pPr>
        <w:rPr>
          <w:rFonts w:cs="v4.2.0"/>
        </w:rPr>
      </w:pPr>
      <w:r w:rsidRPr="00130358">
        <w:rPr>
          <w:rFonts w:cs="v4.2.0"/>
        </w:rPr>
        <w:t>In table 9.5.2.3-2 the mapping of measured quantity is defined.</w:t>
      </w:r>
    </w:p>
    <w:p w14:paraId="1E5FA12E" w14:textId="77777777" w:rsidR="00123ECE" w:rsidRPr="00130358" w:rsidRDefault="00123ECE" w:rsidP="00D62538">
      <w:pPr>
        <w:rPr>
          <w:rFonts w:cs="v4.2.0"/>
          <w:lang w:eastAsia="zh-CN"/>
        </w:rPr>
      </w:pPr>
      <w:r w:rsidRPr="00130358">
        <w:rPr>
          <w:rFonts w:cs="v4.2.0"/>
        </w:rPr>
        <w:t>The range in the signalling may be larger than the guaranteed accuracy range.</w:t>
      </w:r>
    </w:p>
    <w:p w14:paraId="55B72273" w14:textId="77777777" w:rsidR="00123ECE" w:rsidRPr="00130358" w:rsidRDefault="00123ECE" w:rsidP="00483222">
      <w:pPr>
        <w:pStyle w:val="TH"/>
      </w:pPr>
      <w:r w:rsidRPr="00130358">
        <w:rPr>
          <w:rFonts w:cs="v4.2.0"/>
        </w:rPr>
        <w:lastRenderedPageBreak/>
        <w:t>Table 9.5.2</w:t>
      </w:r>
      <w:r w:rsidRPr="00130358">
        <w:rPr>
          <w:rFonts w:cs="v4.2.0"/>
          <w:lang w:eastAsia="zh-CN"/>
        </w:rPr>
        <w:t>.3-2</w:t>
      </w:r>
      <w:r w:rsidRPr="00130358">
        <w:rPr>
          <w:rFonts w:cs="v4.2.0"/>
        </w:rPr>
        <w:t xml:space="preserve">: </w:t>
      </w:r>
      <w:r w:rsidRPr="00130358">
        <w:t>UTRAN TDD P-CCPCH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119"/>
        <w:gridCol w:w="1134"/>
      </w:tblGrid>
      <w:tr w:rsidR="00123ECE" w:rsidRPr="00130358" w14:paraId="0C0EE152" w14:textId="77777777" w:rsidTr="00D62538">
        <w:trPr>
          <w:cantSplit/>
          <w:jc w:val="center"/>
        </w:trPr>
        <w:tc>
          <w:tcPr>
            <w:tcW w:w="2693" w:type="dxa"/>
          </w:tcPr>
          <w:p w14:paraId="6DB18438" w14:textId="7414D3F5" w:rsidR="00123ECE" w:rsidRPr="00130358" w:rsidRDefault="00123ECE" w:rsidP="00483222">
            <w:pPr>
              <w:pStyle w:val="TAH"/>
              <w:rPr>
                <w:rFonts w:cs="v4.2.0"/>
              </w:rPr>
            </w:pPr>
            <w:r w:rsidRPr="00130358">
              <w:rPr>
                <w:rFonts w:cs="v4.2.0"/>
              </w:rPr>
              <w:t>Reported</w:t>
            </w:r>
            <w:r w:rsidR="00D62538" w:rsidRPr="00130358">
              <w:rPr>
                <w:rFonts w:cs="v4.2.0"/>
              </w:rPr>
              <w:t xml:space="preserve"> </w:t>
            </w:r>
            <w:r w:rsidRPr="00130358">
              <w:rPr>
                <w:rFonts w:cs="v4.2.0"/>
              </w:rPr>
              <w:t>value</w:t>
            </w:r>
          </w:p>
        </w:tc>
        <w:tc>
          <w:tcPr>
            <w:tcW w:w="3119" w:type="dxa"/>
          </w:tcPr>
          <w:p w14:paraId="4E2A4E81" w14:textId="12833BFA" w:rsidR="00123ECE" w:rsidRPr="00130358" w:rsidRDefault="00123ECE" w:rsidP="00483222">
            <w:pPr>
              <w:pStyle w:val="TAH"/>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1134" w:type="dxa"/>
          </w:tcPr>
          <w:p w14:paraId="481295F0" w14:textId="77777777" w:rsidR="00123ECE" w:rsidRPr="00130358" w:rsidRDefault="00123ECE" w:rsidP="00483222">
            <w:pPr>
              <w:pStyle w:val="TAH"/>
              <w:rPr>
                <w:rFonts w:cs="v4.2.0"/>
              </w:rPr>
            </w:pPr>
            <w:r w:rsidRPr="00130358">
              <w:rPr>
                <w:rFonts w:cs="v4.2.0"/>
              </w:rPr>
              <w:t>Unit</w:t>
            </w:r>
          </w:p>
        </w:tc>
      </w:tr>
      <w:tr w:rsidR="00123ECE" w:rsidRPr="00130358" w14:paraId="222D1C34" w14:textId="77777777" w:rsidTr="00D62538">
        <w:trPr>
          <w:cantSplit/>
          <w:jc w:val="center"/>
        </w:trPr>
        <w:tc>
          <w:tcPr>
            <w:tcW w:w="2693" w:type="dxa"/>
          </w:tcPr>
          <w:p w14:paraId="31E6C50E" w14:textId="5F28AA26" w:rsidR="00123ECE" w:rsidRPr="00130358" w:rsidRDefault="00123ECE" w:rsidP="00483222">
            <w:pPr>
              <w:pStyle w:val="TAC"/>
            </w:pPr>
            <w:r w:rsidRPr="00130358">
              <w:t>PCCPCH_RSCP_LEV</w:t>
            </w:r>
            <w:r w:rsidR="00D62538" w:rsidRPr="00130358">
              <w:t xml:space="preserve"> </w:t>
            </w:r>
            <w:r w:rsidR="00835709" w:rsidRPr="00130358">
              <w:t>-05</w:t>
            </w:r>
          </w:p>
        </w:tc>
        <w:tc>
          <w:tcPr>
            <w:tcW w:w="3119" w:type="dxa"/>
          </w:tcPr>
          <w:p w14:paraId="7D2281C0" w14:textId="4BABF345" w:rsidR="00123ECE" w:rsidRPr="00130358" w:rsidRDefault="00835709" w:rsidP="00483222">
            <w:pPr>
              <w:pStyle w:val="TAC"/>
            </w:pP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&lt;-120</w:t>
            </w:r>
          </w:p>
        </w:tc>
        <w:tc>
          <w:tcPr>
            <w:tcW w:w="1134" w:type="dxa"/>
          </w:tcPr>
          <w:p w14:paraId="2FD89085" w14:textId="77777777" w:rsidR="00123ECE" w:rsidRPr="00130358" w:rsidRDefault="00123ECE" w:rsidP="00483222">
            <w:pPr>
              <w:pStyle w:val="TAC"/>
            </w:pPr>
            <w:r w:rsidRPr="00130358">
              <w:t>dBm</w:t>
            </w:r>
          </w:p>
        </w:tc>
      </w:tr>
      <w:tr w:rsidR="00123ECE" w:rsidRPr="00130358" w14:paraId="6ACA8D47" w14:textId="77777777" w:rsidTr="00D62538">
        <w:trPr>
          <w:cantSplit/>
          <w:jc w:val="center"/>
        </w:trPr>
        <w:tc>
          <w:tcPr>
            <w:tcW w:w="2693" w:type="dxa"/>
          </w:tcPr>
          <w:p w14:paraId="379FC138" w14:textId="0E7AE191" w:rsidR="00123ECE" w:rsidRPr="00130358" w:rsidRDefault="00123ECE" w:rsidP="00483222">
            <w:pPr>
              <w:pStyle w:val="TAC"/>
            </w:pPr>
            <w:r w:rsidRPr="00130358">
              <w:t>PCCPCH_RSCP_LEV</w:t>
            </w:r>
            <w:r w:rsidR="00D62538" w:rsidRPr="00130358">
              <w:t xml:space="preserve"> </w:t>
            </w:r>
            <w:r w:rsidR="00835709" w:rsidRPr="00130358">
              <w:t>-04</w:t>
            </w:r>
          </w:p>
        </w:tc>
        <w:tc>
          <w:tcPr>
            <w:tcW w:w="3119" w:type="dxa"/>
          </w:tcPr>
          <w:p w14:paraId="06C46261" w14:textId="10C8AF8C" w:rsidR="00123ECE" w:rsidRPr="00130358" w:rsidRDefault="00835709" w:rsidP="00483222">
            <w:pPr>
              <w:pStyle w:val="TAC"/>
            </w:pPr>
            <w:r w:rsidRPr="00130358">
              <w:rPr>
                <w:rFonts w:cs="v3.7.0"/>
              </w:rPr>
              <w:t>-120</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-119</w:t>
            </w:r>
          </w:p>
        </w:tc>
        <w:tc>
          <w:tcPr>
            <w:tcW w:w="1134" w:type="dxa"/>
          </w:tcPr>
          <w:p w14:paraId="36FEDF55" w14:textId="77777777" w:rsidR="00123ECE" w:rsidRPr="00130358" w:rsidRDefault="00123ECE" w:rsidP="00483222">
            <w:pPr>
              <w:pStyle w:val="TAC"/>
            </w:pPr>
            <w:r w:rsidRPr="00130358">
              <w:t>dBm</w:t>
            </w:r>
          </w:p>
        </w:tc>
      </w:tr>
      <w:tr w:rsidR="00123ECE" w:rsidRPr="00130358" w14:paraId="5A4C0E88" w14:textId="77777777" w:rsidTr="00D62538">
        <w:trPr>
          <w:cantSplit/>
          <w:jc w:val="center"/>
        </w:trPr>
        <w:tc>
          <w:tcPr>
            <w:tcW w:w="2693" w:type="dxa"/>
          </w:tcPr>
          <w:p w14:paraId="779ACEFB" w14:textId="5E6CCC39" w:rsidR="00123ECE" w:rsidRPr="00130358" w:rsidRDefault="00123ECE" w:rsidP="00D62538">
            <w:pPr>
              <w:pStyle w:val="TAC"/>
              <w:keepNext w:val="0"/>
              <w:keepLines w:val="0"/>
            </w:pPr>
            <w:r w:rsidRPr="00130358">
              <w:t>PCCPCH_RSCP_LEV</w:t>
            </w:r>
            <w:r w:rsidR="00D62538" w:rsidRPr="00130358">
              <w:t xml:space="preserve"> </w:t>
            </w:r>
            <w:r w:rsidR="00835709" w:rsidRPr="00130358">
              <w:t>-03</w:t>
            </w:r>
          </w:p>
        </w:tc>
        <w:tc>
          <w:tcPr>
            <w:tcW w:w="3119" w:type="dxa"/>
          </w:tcPr>
          <w:p w14:paraId="09036C7F" w14:textId="2F4FD9B1" w:rsidR="00123ECE" w:rsidRPr="00130358" w:rsidRDefault="00835709" w:rsidP="00D62538">
            <w:pPr>
              <w:pStyle w:val="TAC"/>
              <w:keepNext w:val="0"/>
              <w:keepLines w:val="0"/>
            </w:pPr>
            <w:r w:rsidRPr="00130358">
              <w:rPr>
                <w:rFonts w:cs="v3.7.0"/>
              </w:rPr>
              <w:t>-119</w:t>
            </w:r>
            <w:r w:rsidR="00D62538" w:rsidRPr="00130358">
              <w:rPr>
                <w:rFonts w:cs="v3.7.0"/>
              </w:rPr>
              <w:t xml:space="preserve"> </w:t>
            </w:r>
            <w:r w:rsidRPr="00130358">
              <w:rPr>
                <w:rFonts w:cs="v3.7.0"/>
              </w:rPr>
              <w:sym w:font="Symbol" w:char="F0A3"/>
            </w:r>
            <w:r w:rsidR="00D62538" w:rsidRPr="00130358">
              <w:rPr>
                <w:rFonts w:cs="v3.7.0"/>
              </w:rPr>
              <w:t xml:space="preserve"> </w:t>
            </w:r>
            <w:r w:rsidRPr="00130358">
              <w:rPr>
                <w:rFonts w:cs="v3.7.0"/>
              </w:rPr>
              <w:t>P-CCPCH</w:t>
            </w:r>
            <w:r w:rsidR="00D62538" w:rsidRPr="00130358">
              <w:rPr>
                <w:rFonts w:cs="v3.7.0"/>
              </w:rPr>
              <w:t xml:space="preserve"> </w:t>
            </w:r>
            <w:r w:rsidRPr="00130358">
              <w:rPr>
                <w:rFonts w:cs="v3.7.0"/>
              </w:rPr>
              <w:t>RSCP</w:t>
            </w:r>
            <w:r w:rsidR="00D62538" w:rsidRPr="00130358">
              <w:rPr>
                <w:rFonts w:cs="v3.7.0"/>
              </w:rPr>
              <w:t xml:space="preserve"> </w:t>
            </w:r>
            <w:r w:rsidRPr="00130358">
              <w:rPr>
                <w:rFonts w:cs="v3.7.0"/>
              </w:rPr>
              <w:t>&lt;</w:t>
            </w:r>
            <w:r w:rsidR="00D62538" w:rsidRPr="00130358">
              <w:rPr>
                <w:rFonts w:cs="v3.7.0"/>
              </w:rPr>
              <w:t xml:space="preserve"> </w:t>
            </w:r>
            <w:r w:rsidRPr="00130358">
              <w:rPr>
                <w:rFonts w:cs="v3.7.0"/>
              </w:rPr>
              <w:t>-118</w:t>
            </w:r>
          </w:p>
        </w:tc>
        <w:tc>
          <w:tcPr>
            <w:tcW w:w="1134" w:type="dxa"/>
          </w:tcPr>
          <w:p w14:paraId="6365FA9C" w14:textId="77777777" w:rsidR="00123ECE" w:rsidRPr="00130358" w:rsidRDefault="00123ECE" w:rsidP="00D62538">
            <w:pPr>
              <w:pStyle w:val="TAC"/>
              <w:keepNext w:val="0"/>
              <w:keepLines w:val="0"/>
            </w:pPr>
            <w:r w:rsidRPr="00130358">
              <w:t>dBm</w:t>
            </w:r>
          </w:p>
        </w:tc>
      </w:tr>
      <w:tr w:rsidR="00123ECE" w:rsidRPr="00130358" w14:paraId="3E49F19C" w14:textId="77777777" w:rsidTr="00D62538">
        <w:trPr>
          <w:cantSplit/>
          <w:jc w:val="center"/>
        </w:trPr>
        <w:tc>
          <w:tcPr>
            <w:tcW w:w="2693" w:type="dxa"/>
          </w:tcPr>
          <w:p w14:paraId="32D66BC5" w14:textId="77777777" w:rsidR="00123ECE" w:rsidRPr="00130358" w:rsidRDefault="00123ECE" w:rsidP="00D62538">
            <w:pPr>
              <w:pStyle w:val="TAC"/>
              <w:keepNext w:val="0"/>
              <w:keepLines w:val="0"/>
            </w:pPr>
            <w:r w:rsidRPr="00130358">
              <w:t>…</w:t>
            </w:r>
          </w:p>
        </w:tc>
        <w:tc>
          <w:tcPr>
            <w:tcW w:w="3119" w:type="dxa"/>
          </w:tcPr>
          <w:p w14:paraId="66F141C6" w14:textId="77777777" w:rsidR="00123ECE" w:rsidRPr="00130358" w:rsidRDefault="00123ECE" w:rsidP="00D62538">
            <w:pPr>
              <w:pStyle w:val="TAC"/>
              <w:keepNext w:val="0"/>
              <w:keepLines w:val="0"/>
            </w:pPr>
            <w:r w:rsidRPr="00130358">
              <w:t>…</w:t>
            </w:r>
          </w:p>
        </w:tc>
        <w:tc>
          <w:tcPr>
            <w:tcW w:w="1134" w:type="dxa"/>
          </w:tcPr>
          <w:p w14:paraId="507547A2" w14:textId="77777777" w:rsidR="00123ECE" w:rsidRPr="00130358" w:rsidRDefault="00123ECE" w:rsidP="00D62538">
            <w:pPr>
              <w:pStyle w:val="TAC"/>
              <w:keepNext w:val="0"/>
              <w:keepLines w:val="0"/>
            </w:pPr>
            <w:r w:rsidRPr="00130358">
              <w:t>…</w:t>
            </w:r>
          </w:p>
        </w:tc>
      </w:tr>
      <w:tr w:rsidR="00123ECE" w:rsidRPr="00130358" w14:paraId="2AC4675B" w14:textId="77777777" w:rsidTr="00D62538">
        <w:trPr>
          <w:cantSplit/>
          <w:jc w:val="center"/>
        </w:trPr>
        <w:tc>
          <w:tcPr>
            <w:tcW w:w="2693" w:type="dxa"/>
          </w:tcPr>
          <w:p w14:paraId="35C6CCC2" w14:textId="77777777" w:rsidR="00123ECE" w:rsidRPr="00130358" w:rsidRDefault="00123ECE" w:rsidP="00D62538">
            <w:pPr>
              <w:pStyle w:val="TAC"/>
              <w:keepNext w:val="0"/>
              <w:keepLines w:val="0"/>
            </w:pPr>
            <w:r w:rsidRPr="00130358">
              <w:t>PCCPCH_RSCP_LEV</w:t>
            </w:r>
            <w:r w:rsidR="00716392" w:rsidRPr="00130358">
              <w:t>_</w:t>
            </w:r>
            <w:r w:rsidRPr="00130358">
              <w:t>89</w:t>
            </w:r>
          </w:p>
        </w:tc>
        <w:tc>
          <w:tcPr>
            <w:tcW w:w="3119" w:type="dxa"/>
          </w:tcPr>
          <w:p w14:paraId="26A9F536" w14:textId="4CD72B83" w:rsidR="00123ECE" w:rsidRPr="00130358" w:rsidRDefault="00123ECE" w:rsidP="00D62538">
            <w:pPr>
              <w:pStyle w:val="TAC"/>
              <w:keepNext w:val="0"/>
              <w:keepLines w:val="0"/>
            </w:pPr>
            <w:r w:rsidRPr="00130358">
              <w:t>-27</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-26</w:t>
            </w:r>
          </w:p>
        </w:tc>
        <w:tc>
          <w:tcPr>
            <w:tcW w:w="1134" w:type="dxa"/>
          </w:tcPr>
          <w:p w14:paraId="6130DE13" w14:textId="77777777" w:rsidR="00123ECE" w:rsidRPr="00130358" w:rsidRDefault="00123ECE" w:rsidP="00D62538">
            <w:pPr>
              <w:pStyle w:val="TAC"/>
              <w:keepNext w:val="0"/>
              <w:keepLines w:val="0"/>
            </w:pPr>
            <w:r w:rsidRPr="00130358">
              <w:t>dBm</w:t>
            </w:r>
          </w:p>
        </w:tc>
      </w:tr>
      <w:tr w:rsidR="00123ECE" w:rsidRPr="00130358" w14:paraId="5D9940C5" w14:textId="77777777" w:rsidTr="00D62538">
        <w:trPr>
          <w:cantSplit/>
          <w:jc w:val="center"/>
        </w:trPr>
        <w:tc>
          <w:tcPr>
            <w:tcW w:w="2693" w:type="dxa"/>
          </w:tcPr>
          <w:p w14:paraId="4BBDC97A" w14:textId="77777777" w:rsidR="00123ECE" w:rsidRPr="00130358" w:rsidRDefault="00123ECE" w:rsidP="00D62538">
            <w:pPr>
              <w:pStyle w:val="TAC"/>
              <w:keepNext w:val="0"/>
              <w:keepLines w:val="0"/>
            </w:pPr>
            <w:r w:rsidRPr="00130358">
              <w:t>PCCPCH_RSCP_LEV</w:t>
            </w:r>
            <w:r w:rsidR="00716392" w:rsidRPr="00130358">
              <w:t>_</w:t>
            </w:r>
            <w:r w:rsidRPr="00130358">
              <w:t>90</w:t>
            </w:r>
          </w:p>
        </w:tc>
        <w:tc>
          <w:tcPr>
            <w:tcW w:w="3119" w:type="dxa"/>
          </w:tcPr>
          <w:p w14:paraId="4AE728BC" w14:textId="1509542F" w:rsidR="00123ECE" w:rsidRPr="00130358" w:rsidRDefault="00123ECE" w:rsidP="00D62538">
            <w:pPr>
              <w:pStyle w:val="TAC"/>
              <w:keepNext w:val="0"/>
              <w:keepLines w:val="0"/>
            </w:pPr>
            <w:r w:rsidRPr="00130358">
              <w:t>-26</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RSCP&lt;</w:t>
            </w:r>
            <w:r w:rsidR="00D62538" w:rsidRPr="00130358">
              <w:t xml:space="preserve"> </w:t>
            </w:r>
            <w:r w:rsidRPr="00130358">
              <w:t>-25</w:t>
            </w:r>
          </w:p>
        </w:tc>
        <w:tc>
          <w:tcPr>
            <w:tcW w:w="1134" w:type="dxa"/>
          </w:tcPr>
          <w:p w14:paraId="21127EDA" w14:textId="77777777" w:rsidR="00123ECE" w:rsidRPr="00130358" w:rsidRDefault="00123ECE" w:rsidP="00D62538">
            <w:pPr>
              <w:pStyle w:val="TAC"/>
              <w:keepNext w:val="0"/>
              <w:keepLines w:val="0"/>
            </w:pPr>
            <w:r w:rsidRPr="00130358">
              <w:t>dBm</w:t>
            </w:r>
          </w:p>
        </w:tc>
      </w:tr>
      <w:tr w:rsidR="00123ECE" w:rsidRPr="00130358" w14:paraId="6937EE7E" w14:textId="77777777" w:rsidTr="00D62538">
        <w:trPr>
          <w:cantSplit/>
          <w:jc w:val="center"/>
        </w:trPr>
        <w:tc>
          <w:tcPr>
            <w:tcW w:w="2693" w:type="dxa"/>
          </w:tcPr>
          <w:p w14:paraId="5B569BA8" w14:textId="77777777" w:rsidR="00123ECE" w:rsidRPr="00130358" w:rsidRDefault="00123ECE" w:rsidP="00D62538">
            <w:pPr>
              <w:pStyle w:val="TAC"/>
              <w:keepNext w:val="0"/>
              <w:keepLines w:val="0"/>
            </w:pPr>
            <w:r w:rsidRPr="00130358">
              <w:t>PCCPCH_RSCP_LEV</w:t>
            </w:r>
            <w:r w:rsidR="00716392" w:rsidRPr="00130358">
              <w:t>_</w:t>
            </w:r>
            <w:r w:rsidRPr="00130358">
              <w:t>91</w:t>
            </w:r>
          </w:p>
        </w:tc>
        <w:tc>
          <w:tcPr>
            <w:tcW w:w="3119" w:type="dxa"/>
          </w:tcPr>
          <w:p w14:paraId="249E70EC" w14:textId="2A15E3BD" w:rsidR="00123ECE" w:rsidRPr="00130358" w:rsidRDefault="00123ECE" w:rsidP="00D62538">
            <w:pPr>
              <w:pStyle w:val="TAC"/>
              <w:keepNext w:val="0"/>
              <w:keepLines w:val="0"/>
            </w:pPr>
            <w:r w:rsidRPr="00130358">
              <w:t>-25</w:t>
            </w:r>
            <w:r w:rsidR="00D62538" w:rsidRPr="00130358">
              <w:t xml:space="preserve"> </w:t>
            </w:r>
            <w:r w:rsidRPr="00130358">
              <w:sym w:font="Symbol" w:char="F0A3"/>
            </w:r>
            <w:r w:rsidR="00D62538" w:rsidRPr="00130358">
              <w:t xml:space="preserve"> </w:t>
            </w:r>
            <w:r w:rsidRPr="00130358">
              <w:t>PCCPCH</w:t>
            </w:r>
            <w:r w:rsidR="00D62538" w:rsidRPr="00130358">
              <w:t xml:space="preserve"> </w:t>
            </w:r>
            <w:r w:rsidRPr="00130358">
              <w:t>RSCP</w:t>
            </w:r>
          </w:p>
        </w:tc>
        <w:tc>
          <w:tcPr>
            <w:tcW w:w="1134" w:type="dxa"/>
          </w:tcPr>
          <w:p w14:paraId="6D5ECEFF" w14:textId="77777777" w:rsidR="00123ECE" w:rsidRPr="00130358" w:rsidRDefault="00123ECE" w:rsidP="00D62538">
            <w:pPr>
              <w:pStyle w:val="TAC"/>
              <w:keepNext w:val="0"/>
              <w:keepLines w:val="0"/>
            </w:pPr>
            <w:r w:rsidRPr="00130358">
              <w:t>dBm</w:t>
            </w:r>
          </w:p>
        </w:tc>
      </w:tr>
    </w:tbl>
    <w:p w14:paraId="21C53A4E" w14:textId="77777777" w:rsidR="00123ECE" w:rsidRPr="00130358" w:rsidRDefault="00123ECE" w:rsidP="00D62538">
      <w:pPr>
        <w:rPr>
          <w:rFonts w:cs="v4.2.0"/>
        </w:rPr>
      </w:pPr>
    </w:p>
    <w:p w14:paraId="265A96B5" w14:textId="3168A6D0" w:rsidR="00123ECE" w:rsidRPr="00130358" w:rsidRDefault="00123ECE" w:rsidP="00D62538">
      <w:pPr>
        <w:rPr>
          <w:lang w:eastAsia="zh-CN"/>
        </w:rPr>
      </w:pPr>
      <w:r w:rsidRPr="00130358">
        <w:t xml:space="preserve">The normative reference for this requirement </w:t>
      </w:r>
      <w:r w:rsidR="00483222" w:rsidRPr="00130358">
        <w:t>is 3GPP TS</w:t>
      </w:r>
      <w:r w:rsidRPr="00130358">
        <w:t xml:space="preserve"> 25.123 [22] clause  9.1.1.1.1.2, clause 9.1.1.1.3 </w:t>
      </w:r>
      <w:r w:rsidR="00483222" w:rsidRPr="00130358">
        <w:rPr>
          <w:lang w:eastAsia="zh-CN"/>
        </w:rPr>
        <w:t>and 3GPP TS</w:t>
      </w:r>
      <w:r w:rsidR="00483222" w:rsidRPr="00130358">
        <w:t> </w:t>
      </w:r>
      <w:r w:rsidRPr="00130358">
        <w:t xml:space="preserve">36.133 [4] clause </w:t>
      </w:r>
      <w:r w:rsidRPr="00130358">
        <w:rPr>
          <w:lang w:eastAsia="zh-CN"/>
        </w:rPr>
        <w:t xml:space="preserve">9.3.1 </w:t>
      </w:r>
      <w:r w:rsidRPr="00130358">
        <w:t>and A.9.5.2.</w:t>
      </w:r>
    </w:p>
    <w:p w14:paraId="7C546575" w14:textId="77777777" w:rsidR="00123ECE" w:rsidRPr="00130358" w:rsidRDefault="00123ECE" w:rsidP="00D62538">
      <w:pPr>
        <w:pStyle w:val="Heading4"/>
        <w:keepNext w:val="0"/>
        <w:keepLines w:val="0"/>
      </w:pPr>
      <w:r w:rsidRPr="00130358">
        <w:t>9.5.2</w:t>
      </w:r>
      <w:r w:rsidRPr="00130358">
        <w:rPr>
          <w:lang w:eastAsia="zh-CN"/>
        </w:rPr>
        <w:t>.</w:t>
      </w:r>
      <w:r w:rsidRPr="00130358">
        <w:t>4</w:t>
      </w:r>
      <w:r w:rsidRPr="00130358">
        <w:tab/>
        <w:t>Test description</w:t>
      </w:r>
    </w:p>
    <w:p w14:paraId="4CC53330" w14:textId="77777777" w:rsidR="00123ECE" w:rsidRPr="00130358" w:rsidRDefault="00123ECE" w:rsidP="00D62538">
      <w:pPr>
        <w:pStyle w:val="Heading5"/>
        <w:keepNext w:val="0"/>
        <w:keepLines w:val="0"/>
      </w:pPr>
      <w:r w:rsidRPr="00130358">
        <w:t>9.5.2</w:t>
      </w:r>
      <w:r w:rsidRPr="00130358">
        <w:rPr>
          <w:lang w:eastAsia="zh-CN"/>
        </w:rPr>
        <w:t>.</w:t>
      </w:r>
      <w:r w:rsidRPr="00130358">
        <w:t>4.1</w:t>
      </w:r>
      <w:r w:rsidRPr="00130358">
        <w:tab/>
        <w:t>Initial conditions</w:t>
      </w:r>
    </w:p>
    <w:p w14:paraId="444991AD" w14:textId="5DB32E28" w:rsidR="00123ECE" w:rsidRPr="00130358" w:rsidRDefault="00123ECE" w:rsidP="00D62538">
      <w:r w:rsidRPr="00130358">
        <w:t xml:space="preserve">Test Environment: Normal, TL/VL, TL/VH, TH/VL, TH/VH; as defined </w:t>
      </w:r>
      <w:r w:rsidR="00062A7B" w:rsidRPr="00130358">
        <w:t>in 3GPP TS</w:t>
      </w:r>
      <w:r w:rsidRPr="00130358">
        <w:t xml:space="preserve"> 36.508 [7] clause 4.1.</w:t>
      </w:r>
    </w:p>
    <w:p w14:paraId="55668080" w14:textId="2A143CC7"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130358">
          <w:t>4.4.2 a</w:t>
        </w:r>
      </w:smartTag>
      <w:r w:rsidRPr="00130358">
        <w:t>nd 4.3.1.</w:t>
      </w:r>
    </w:p>
    <w:p w14:paraId="585C827E" w14:textId="6AC25782" w:rsidR="00123ECE" w:rsidRPr="00130358" w:rsidRDefault="00123ECE" w:rsidP="00D62538">
      <w:r w:rsidRPr="00130358">
        <w:t xml:space="preserve">Channel Bandwidth to be tested: 10MHz as defined </w:t>
      </w:r>
      <w:r w:rsidR="00062A7B" w:rsidRPr="00130358">
        <w:t>in 3GPP TS</w:t>
      </w:r>
      <w:r w:rsidRPr="00130358">
        <w:t xml:space="preserve"> 36.508 [7] clause 4.3.1.</w:t>
      </w:r>
    </w:p>
    <w:p w14:paraId="70070D5D" w14:textId="6B50FF6C" w:rsidR="00123ECE" w:rsidRPr="00130358" w:rsidRDefault="00123ECE" w:rsidP="00483222">
      <w:pPr>
        <w:pStyle w:val="B1"/>
        <w:rPr>
          <w:lang w:eastAsia="zh-CN"/>
        </w:rPr>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A.22</w:t>
      </w:r>
      <w:r w:rsidR="004F609D" w:rsidRPr="00130358">
        <w:rPr>
          <w:rFonts w:ascii="Segoe UI" w:hAnsi="Segoe UI" w:cs="Segoe UI"/>
        </w:rPr>
        <w:t xml:space="preserve"> </w:t>
      </w:r>
      <w:r w:rsidR="004F609D" w:rsidRPr="00130358">
        <w:t>for UE with 2Rx RF band and Annex A, Figure A.86 for 4Rx capable UE without any 2Rx RF bands</w:t>
      </w:r>
      <w:r w:rsidRPr="00130358">
        <w:t>.</w:t>
      </w:r>
    </w:p>
    <w:p w14:paraId="599890B6" w14:textId="18595233" w:rsidR="00123ECE" w:rsidRPr="00130358" w:rsidRDefault="00123ECE" w:rsidP="00483222">
      <w:pPr>
        <w:pStyle w:val="B1"/>
      </w:pPr>
      <w:r w:rsidRPr="00130358">
        <w:t>2.</w:t>
      </w:r>
      <w:r w:rsidR="00483222" w:rsidRPr="00130358">
        <w:tab/>
      </w:r>
      <w:r w:rsidRPr="00130358">
        <w:t xml:space="preserve">The general test parameter settings are set up according to Table </w:t>
      </w:r>
      <w:r w:rsidRPr="00130358">
        <w:rPr>
          <w:lang w:eastAsia="zh-CN"/>
        </w:rPr>
        <w:t>9.5.2</w:t>
      </w:r>
      <w:r w:rsidRPr="00130358">
        <w:t>.4.1-1.</w:t>
      </w:r>
    </w:p>
    <w:p w14:paraId="4CF46D8F" w14:textId="36F25218" w:rsidR="00123ECE" w:rsidRPr="00130358" w:rsidRDefault="00123ECE" w:rsidP="00483222">
      <w:pPr>
        <w:pStyle w:val="B1"/>
      </w:pPr>
      <w:r w:rsidRPr="00130358">
        <w:rPr>
          <w:lang w:eastAsia="zh-CN"/>
        </w:rPr>
        <w:t>3</w:t>
      </w:r>
      <w:r w:rsidRPr="00130358">
        <w:t>.</w:t>
      </w:r>
      <w:r w:rsidR="00483222" w:rsidRPr="00130358">
        <w:tab/>
      </w:r>
      <w:r w:rsidRPr="00130358">
        <w:t>Propagation conditions are set according to Annex B clause B.0.</w:t>
      </w:r>
    </w:p>
    <w:p w14:paraId="581BDFD0" w14:textId="16B20FB5" w:rsidR="00123ECE" w:rsidRPr="00130358" w:rsidRDefault="00123ECE" w:rsidP="00483222">
      <w:pPr>
        <w:pStyle w:val="B1"/>
      </w:pPr>
      <w:r w:rsidRPr="00130358">
        <w:rPr>
          <w:lang w:eastAsia="zh-CN"/>
        </w:rPr>
        <w:t>4</w:t>
      </w:r>
      <w:r w:rsidRPr="00130358">
        <w:t>.</w:t>
      </w:r>
      <w:r w:rsidR="00483222" w:rsidRPr="00130358">
        <w:tab/>
      </w:r>
      <w:r w:rsidRPr="00130358">
        <w:t>Message contents are defined in clause 9.5.2.4.3.</w:t>
      </w:r>
    </w:p>
    <w:p w14:paraId="406618BC" w14:textId="5983B9D2" w:rsidR="00123ECE" w:rsidRPr="00130358" w:rsidRDefault="00123ECE" w:rsidP="00483222">
      <w:pPr>
        <w:pStyle w:val="B1"/>
        <w:rPr>
          <w:lang w:eastAsia="zh-CN"/>
        </w:rPr>
      </w:pPr>
      <w:r w:rsidRPr="00130358">
        <w:rPr>
          <w:lang w:eastAsia="zh-CN"/>
        </w:rPr>
        <w:t>5</w:t>
      </w:r>
      <w:r w:rsidRPr="00130358">
        <w:t>.</w:t>
      </w:r>
      <w:r w:rsidR="00483222" w:rsidRPr="00130358">
        <w:tab/>
      </w:r>
      <w:r w:rsidRPr="00130358">
        <w:t xml:space="preserve">Cell 1 is the serving E-UTRAN TDD cell and Cell 2 is the target UTRAN TDD cell. Cell 1 is the cell used for </w:t>
      </w:r>
      <w:r w:rsidRPr="00130358">
        <w:rPr>
          <w:lang w:eastAsia="zh-CN"/>
        </w:rPr>
        <w:t xml:space="preserve">connection </w:t>
      </w:r>
      <w:r w:rsidRPr="00130358">
        <w:t>setup with the power levels set according to Annex C.0 and C.1 for this test.</w:t>
      </w:r>
    </w:p>
    <w:p w14:paraId="27CFCCE6" w14:textId="77777777" w:rsidR="00123ECE" w:rsidRPr="00130358" w:rsidRDefault="00123ECE" w:rsidP="00D62538">
      <w:pPr>
        <w:pStyle w:val="TH"/>
        <w:keepNext w:val="0"/>
        <w:keepLines w:val="0"/>
        <w:rPr>
          <w:rFonts w:cs="v4.2.0"/>
        </w:rPr>
      </w:pPr>
      <w:r w:rsidRPr="00130358">
        <w:t>Table 9.5.2.</w:t>
      </w:r>
      <w:r w:rsidRPr="00130358">
        <w:rPr>
          <w:lang w:eastAsia="zh-CN"/>
        </w:rPr>
        <w:t>4.1</w:t>
      </w:r>
      <w:r w:rsidRPr="00130358">
        <w:t>-</w:t>
      </w:r>
      <w:r w:rsidRPr="00130358">
        <w:rPr>
          <w:lang w:eastAsia="zh-CN"/>
        </w:rPr>
        <w:t>1</w:t>
      </w:r>
      <w:r w:rsidRPr="00130358">
        <w:rPr>
          <w:rFonts w:cs="v4.2.0"/>
        </w:rPr>
        <w:t xml:space="preserve">: General test parameters for UTRAN TDD </w:t>
      </w:r>
      <w:r w:rsidRPr="00130358">
        <w:t>P-CCPCH</w:t>
      </w:r>
      <w:r w:rsidRPr="00130358">
        <w:rPr>
          <w:rFonts w:cs="v4.2.0"/>
        </w:rPr>
        <w:t xml:space="preserve"> RSCP absolute measurement accuracy test in E-UTRAN TDD</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9"/>
        <w:gridCol w:w="527"/>
        <w:gridCol w:w="2816"/>
        <w:gridCol w:w="3125"/>
      </w:tblGrid>
      <w:tr w:rsidR="00123ECE" w:rsidRPr="00130358" w14:paraId="1DCC2BFA" w14:textId="77777777" w:rsidTr="00483222">
        <w:trPr>
          <w:tblHeade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9F45CE8" w14:textId="77777777" w:rsidR="00123ECE" w:rsidRPr="00130358" w:rsidRDefault="00123ECE" w:rsidP="00D62538">
            <w:pPr>
              <w:pStyle w:val="TAH"/>
              <w:keepNext w:val="0"/>
              <w:keepLines w:val="0"/>
            </w:pPr>
            <w:r w:rsidRPr="00130358">
              <w:t>Parameter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E9D29D0" w14:textId="77777777" w:rsidR="00123ECE" w:rsidRPr="00130358" w:rsidRDefault="00123ECE" w:rsidP="00D62538">
            <w:pPr>
              <w:pStyle w:val="TAH"/>
              <w:keepNext w:val="0"/>
              <w:keepLines w:val="0"/>
            </w:pPr>
            <w:r w:rsidRPr="00130358">
              <w:t>Unit</w:t>
            </w: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E5A023A" w14:textId="77777777" w:rsidR="00123ECE" w:rsidRPr="00130358" w:rsidRDefault="00123ECE" w:rsidP="00D62538">
            <w:pPr>
              <w:pStyle w:val="TAH"/>
              <w:keepNext w:val="0"/>
              <w:keepLines w:val="0"/>
            </w:pPr>
            <w:r w:rsidRPr="00130358">
              <w:t>Value</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6E1459F6" w14:textId="77777777" w:rsidR="00123ECE" w:rsidRPr="00130358" w:rsidRDefault="00123ECE" w:rsidP="00D62538">
            <w:pPr>
              <w:pStyle w:val="TAH"/>
              <w:keepNext w:val="0"/>
              <w:keepLines w:val="0"/>
            </w:pPr>
            <w:r w:rsidRPr="00130358">
              <w:t>Comment</w:t>
            </w:r>
          </w:p>
        </w:tc>
      </w:tr>
      <w:tr w:rsidR="00123ECE" w:rsidRPr="00130358" w14:paraId="7D3FD5C4"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3CBFE82B" w14:textId="245AEE95" w:rsidR="00123ECE" w:rsidRPr="00130358" w:rsidRDefault="00123ECE" w:rsidP="00D62538">
            <w:pPr>
              <w:pStyle w:val="TAL"/>
              <w:keepNext w:val="0"/>
              <w:keepLines w:val="0"/>
            </w:pPr>
            <w:r w:rsidRPr="00130358">
              <w:t>PDSCH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93A8500"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50D2080" w14:textId="39C4B6BC"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R.0</w:t>
            </w:r>
            <w:r w:rsidR="00D62538" w:rsidRPr="00130358">
              <w:t xml:space="preserve"> </w:t>
            </w:r>
            <w:r w:rsidRPr="00130358">
              <w:t>TDD</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23A49DA0" w14:textId="7DCADFBC"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A.1.2</w:t>
            </w:r>
          </w:p>
        </w:tc>
      </w:tr>
      <w:tr w:rsidR="00123ECE" w:rsidRPr="00130358" w14:paraId="7EE2730E"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14F8CDD2" w14:textId="50CBB7BB" w:rsidR="00123ECE" w:rsidRPr="00130358" w:rsidRDefault="00123ECE" w:rsidP="00D62538">
            <w:pPr>
              <w:pStyle w:val="TAL"/>
              <w:keepNext w:val="0"/>
              <w:keepLines w:val="0"/>
            </w:pPr>
            <w:r w:rsidRPr="00130358">
              <w:t>PCFICH/PDCCH/PHICH</w:t>
            </w:r>
            <w:r w:rsidR="00D62538" w:rsidRPr="00130358">
              <w:t xml:space="preserve"> </w:t>
            </w:r>
            <w:r w:rsidRPr="00130358">
              <w:t>parameters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7FCB075"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240A30B4" w14:textId="2007A686"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R.6</w:t>
            </w:r>
            <w:r w:rsidR="00D62538" w:rsidRPr="00130358">
              <w:t xml:space="preserve"> </w:t>
            </w:r>
            <w:r w:rsidRPr="00130358">
              <w:t>TDD</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35FB25B5" w14:textId="003BA241" w:rsidR="00123ECE" w:rsidRPr="00130358" w:rsidRDefault="00123ECE" w:rsidP="00D62538">
            <w:pPr>
              <w:pStyle w:val="TAL"/>
              <w:keepNext w:val="0"/>
              <w:keepLines w:val="0"/>
            </w:pPr>
            <w:r w:rsidRPr="00130358">
              <w:rPr>
                <w:rFonts w:cs="v4.2.0"/>
              </w:rPr>
              <w:t>As</w:t>
            </w:r>
            <w:r w:rsidR="00D62538" w:rsidRPr="00130358">
              <w:rPr>
                <w:rFonts w:cs="v4.2.0"/>
              </w:rPr>
              <w:t xml:space="preserve"> </w:t>
            </w:r>
            <w:r w:rsidRPr="00130358">
              <w:rPr>
                <w:rFonts w:cs="v4.2.0"/>
              </w:rPr>
              <w:t>specified</w:t>
            </w:r>
            <w:r w:rsidR="00D62538" w:rsidRPr="00130358">
              <w:rPr>
                <w:rFonts w:cs="v4.2.0"/>
              </w:rPr>
              <w:t xml:space="preserve"> </w:t>
            </w:r>
            <w:r w:rsidRPr="00130358">
              <w:rPr>
                <w:rFonts w:cs="v4.2.0"/>
              </w:rPr>
              <w:t>in</w:t>
            </w:r>
            <w:r w:rsidR="00D62538" w:rsidRPr="00130358">
              <w:rPr>
                <w:rFonts w:cs="v4.2.0"/>
              </w:rPr>
              <w:t xml:space="preserve"> </w:t>
            </w:r>
            <w:r w:rsidR="00483222" w:rsidRPr="00130358">
              <w:rPr>
                <w:rFonts w:cs="v4.2.0"/>
              </w:rPr>
              <w:t>clause</w:t>
            </w:r>
            <w:r w:rsidR="00D62538" w:rsidRPr="00130358">
              <w:rPr>
                <w:rFonts w:cs="v4.2.0"/>
              </w:rPr>
              <w:t xml:space="preserve"> </w:t>
            </w:r>
            <w:r w:rsidRPr="00130358">
              <w:rPr>
                <w:rFonts w:cs="v4.2.0"/>
              </w:rPr>
              <w:t>A.2.2</w:t>
            </w:r>
          </w:p>
        </w:tc>
      </w:tr>
      <w:tr w:rsidR="00123ECE" w:rsidRPr="00130358" w14:paraId="1F001C5B"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5064EC47" w14:textId="60A7069A"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AC933F0"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23DA575B" w14:textId="77777777" w:rsidR="00123ECE" w:rsidRPr="00130358" w:rsidRDefault="00123ECE" w:rsidP="00D62538">
            <w:pPr>
              <w:pStyle w:val="TAL"/>
              <w:keepNext w:val="0"/>
              <w:keepLines w:val="0"/>
            </w:pPr>
            <w:r w:rsidRPr="00130358">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A55F762" w14:textId="2A64F624" w:rsidR="00123ECE" w:rsidRPr="00130358" w:rsidRDefault="00123ECE" w:rsidP="00D62538">
            <w:pPr>
              <w:pStyle w:val="TAL"/>
              <w:keepNext w:val="0"/>
              <w:keepLines w:val="0"/>
            </w:pPr>
            <w:r w:rsidRPr="00130358">
              <w:t>One</w:t>
            </w:r>
            <w:r w:rsidR="00D62538" w:rsidRPr="00130358">
              <w:t xml:space="preserve"> </w:t>
            </w:r>
            <w:r w:rsidRPr="00130358">
              <w:t>E-UTRAN</w:t>
            </w:r>
            <w:r w:rsidR="00D62538" w:rsidRPr="00130358">
              <w:t xml:space="preserve"> </w:t>
            </w:r>
            <w:r w:rsidRPr="00130358">
              <w:rPr>
                <w:lang w:eastAsia="zh-CN"/>
              </w:rPr>
              <w:t>T</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2AF67AAC"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24C99E9" w14:textId="7FE56D42" w:rsidR="00123ECE" w:rsidRPr="00130358" w:rsidRDefault="00123ECE" w:rsidP="00D62538">
            <w:pPr>
              <w:pStyle w:val="TAL"/>
              <w:keepNext w:val="0"/>
              <w:keepLines w:val="0"/>
            </w:pPr>
            <w:r w:rsidRPr="00130358">
              <w:t>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FB96B18"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774E3D53" w14:textId="77777777" w:rsidR="00123ECE" w:rsidRPr="00130358" w:rsidRDefault="00123ECE" w:rsidP="00D62538">
            <w:pPr>
              <w:pStyle w:val="TAL"/>
              <w:keepNext w:val="0"/>
              <w:keepLines w:val="0"/>
            </w:pPr>
            <w:r w:rsidRPr="00130358">
              <w:rPr>
                <w:lang w:eastAsia="zh-CN"/>
              </w:rPr>
              <w:t>2</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F938F8B" w14:textId="2AFE0510" w:rsidR="00123ECE" w:rsidRPr="00130358" w:rsidRDefault="00123ECE" w:rsidP="00D62538">
            <w:pPr>
              <w:pStyle w:val="TAL"/>
              <w:keepNext w:val="0"/>
              <w:keepLines w:val="0"/>
            </w:pPr>
            <w:r w:rsidRPr="00130358">
              <w:t>One</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carrier</w:t>
            </w:r>
            <w:r w:rsidR="00D62538" w:rsidRPr="00130358">
              <w:t xml:space="preserve"> </w:t>
            </w:r>
            <w:r w:rsidRPr="00130358">
              <w:t>frequency</w:t>
            </w:r>
            <w:r w:rsidR="00D62538" w:rsidRPr="00130358">
              <w:t xml:space="preserve"> </w:t>
            </w:r>
            <w:r w:rsidRPr="00130358">
              <w:t>is</w:t>
            </w:r>
            <w:r w:rsidR="00D62538" w:rsidRPr="00130358">
              <w:t xml:space="preserve"> </w:t>
            </w:r>
            <w:r w:rsidRPr="00130358">
              <w:t>used.</w:t>
            </w:r>
          </w:p>
        </w:tc>
      </w:tr>
      <w:tr w:rsidR="00123ECE" w:rsidRPr="00130358" w14:paraId="527F9DE6"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4CCCF4A5" w14:textId="4C3C28DB" w:rsidR="00123ECE" w:rsidRPr="00130358" w:rsidRDefault="00123ECE" w:rsidP="00D62538">
            <w:pPr>
              <w:pStyle w:val="TAL"/>
              <w:keepNext w:val="0"/>
              <w:keepLines w:val="0"/>
            </w:pPr>
            <w:r w:rsidRPr="00130358">
              <w:t>E-UTRAN</w:t>
            </w:r>
            <w:r w:rsidR="00D62538" w:rsidRPr="00130358">
              <w:t xml:space="preserve"> </w:t>
            </w:r>
            <w:r w:rsidRPr="00130358">
              <w:t>Channel</w:t>
            </w:r>
            <w:r w:rsidR="00D62538" w:rsidRPr="00130358">
              <w:t xml:space="preserve"> </w:t>
            </w:r>
            <w:r w:rsidRPr="00130358">
              <w:t>Bandwidth</w:t>
            </w:r>
            <w:r w:rsidR="00D62538" w:rsidRPr="00130358">
              <w:t xml:space="preserve"> </w:t>
            </w:r>
            <w:r w:rsidRPr="00130358">
              <w:t>(</w:t>
            </w:r>
            <w:proofErr w:type="spellStart"/>
            <w:r w:rsidRPr="00130358">
              <w:t>BWchannel</w:t>
            </w:r>
            <w:proofErr w:type="spellEnd"/>
            <w:r w:rsidRPr="00130358">
              <w:t>)</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DD247D0" w14:textId="77777777" w:rsidR="00123ECE" w:rsidRPr="00130358" w:rsidRDefault="00123ECE" w:rsidP="00D62538">
            <w:pPr>
              <w:pStyle w:val="TAC"/>
              <w:keepNext w:val="0"/>
              <w:keepLines w:val="0"/>
              <w:rPr>
                <w:lang w:eastAsia="zh-CN"/>
              </w:rPr>
            </w:pPr>
            <w:r w:rsidRPr="00130358">
              <w:rPr>
                <w:lang w:eastAsia="zh-CN"/>
              </w:rPr>
              <w:t>MHz</w:t>
            </w: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3719E9A7" w14:textId="77777777" w:rsidR="00123ECE" w:rsidRPr="00130358" w:rsidRDefault="00123ECE" w:rsidP="00D62538">
            <w:pPr>
              <w:pStyle w:val="TAL"/>
              <w:keepNext w:val="0"/>
              <w:keepLines w:val="0"/>
              <w:rPr>
                <w:lang w:eastAsia="zh-CN"/>
              </w:rPr>
            </w:pPr>
            <w:r w:rsidRPr="00130358">
              <w:t>10</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78258581" w14:textId="77777777" w:rsidR="00123ECE" w:rsidRPr="00130358" w:rsidRDefault="00123ECE" w:rsidP="00D62538">
            <w:pPr>
              <w:pStyle w:val="TAL"/>
              <w:keepNext w:val="0"/>
              <w:keepLines w:val="0"/>
            </w:pPr>
          </w:p>
        </w:tc>
      </w:tr>
      <w:tr w:rsidR="00123ECE" w:rsidRPr="00130358" w14:paraId="65C260AD"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4D95A19" w14:textId="61F7BDC6" w:rsidR="00123ECE" w:rsidRPr="00130358" w:rsidRDefault="00123ECE" w:rsidP="00D62538">
            <w:pPr>
              <w:pStyle w:val="TAL"/>
              <w:keepNext w:val="0"/>
              <w:keepLines w:val="0"/>
            </w:pPr>
            <w:r w:rsidRPr="00130358">
              <w:t>Active</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16226E2"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D7A6F9D" w14:textId="1F1F04F7" w:rsidR="00123ECE" w:rsidRPr="00130358" w:rsidRDefault="00123ECE" w:rsidP="00D62538">
            <w:pPr>
              <w:pStyle w:val="TAL"/>
              <w:keepNext w:val="0"/>
              <w:keepLines w:val="0"/>
            </w:pPr>
            <w:r w:rsidRPr="00130358">
              <w:t>Cell</w:t>
            </w:r>
            <w:r w:rsidR="00D62538" w:rsidRPr="00130358">
              <w:t xml:space="preserve"> </w:t>
            </w:r>
            <w:r w:rsidRPr="00130358">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6D18A6C2" w14:textId="29C8832B" w:rsidR="00123ECE" w:rsidRPr="00130358" w:rsidRDefault="00123ECE" w:rsidP="00D62538">
            <w:pPr>
              <w:pStyle w:val="TAL"/>
              <w:keepNext w:val="0"/>
              <w:keepLines w:val="0"/>
              <w:rPr>
                <w:lang w:eastAsia="zh-CN"/>
              </w:rPr>
            </w:pPr>
            <w:r w:rsidRPr="00130358">
              <w:t>E-UTRA</w:t>
            </w:r>
            <w:r w:rsidR="00D62538" w:rsidRPr="00130358">
              <w:t xml:space="preserve"> </w:t>
            </w:r>
            <w:r w:rsidRPr="00130358">
              <w:t>TDD</w:t>
            </w:r>
            <w:r w:rsidR="00D62538" w:rsidRPr="00130358">
              <w:t xml:space="preserve"> </w:t>
            </w:r>
            <w:r w:rsidRPr="00130358">
              <w:t>cell</w:t>
            </w:r>
            <w:r w:rsidRPr="00130358">
              <w:rPr>
                <w:lang w:eastAsia="zh-CN"/>
              </w:rPr>
              <w:t>1</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1</w:t>
            </w:r>
          </w:p>
        </w:tc>
      </w:tr>
      <w:tr w:rsidR="00123ECE" w:rsidRPr="00130358" w14:paraId="18C0E965"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D03C4F5" w14:textId="5D669438" w:rsidR="00123ECE" w:rsidRPr="00130358" w:rsidRDefault="00123ECE" w:rsidP="00D62538">
            <w:pPr>
              <w:pStyle w:val="TAL"/>
              <w:keepNext w:val="0"/>
              <w:keepLines w:val="0"/>
            </w:pPr>
            <w:r w:rsidRPr="00130358">
              <w:t>Neighbour</w:t>
            </w:r>
            <w:r w:rsidR="00D62538" w:rsidRPr="00130358">
              <w:t xml:space="preserve"> </w:t>
            </w:r>
            <w:r w:rsidRPr="00130358">
              <w:t>cell</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4A7CB5D"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74317909" w14:textId="15381D79" w:rsidR="00123ECE" w:rsidRPr="00130358" w:rsidRDefault="00123ECE" w:rsidP="00D62538">
            <w:pPr>
              <w:pStyle w:val="TAL"/>
              <w:keepNext w:val="0"/>
              <w:keepLines w:val="0"/>
            </w:pPr>
            <w:r w:rsidRPr="00130358">
              <w:t>Cell</w:t>
            </w:r>
            <w:r w:rsidR="00D62538" w:rsidRPr="00130358">
              <w:t xml:space="preserve"> </w:t>
            </w:r>
            <w:r w:rsidRPr="00130358">
              <w:t>2</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28FD4EB3" w14:textId="3243AAF1" w:rsidR="00123ECE" w:rsidRPr="00130358" w:rsidRDefault="00123ECE" w:rsidP="00D62538">
            <w:pPr>
              <w:pStyle w:val="TAL"/>
              <w:keepNext w:val="0"/>
              <w:keepLines w:val="0"/>
              <w:rPr>
                <w:lang w:eastAsia="zh-CN"/>
              </w:rPr>
            </w:pPr>
            <w:r w:rsidRPr="00130358">
              <w:t>1.28Mcps</w:t>
            </w:r>
            <w:r w:rsidR="00D62538" w:rsidRPr="00130358">
              <w:t xml:space="preserve"> </w:t>
            </w:r>
            <w:r w:rsidRPr="00130358">
              <w:t>UTRA</w:t>
            </w:r>
            <w:r w:rsidR="00D62538" w:rsidRPr="00130358">
              <w:t xml:space="preserve"> </w:t>
            </w:r>
            <w:r w:rsidRPr="00130358">
              <w:t>TDD</w:t>
            </w:r>
            <w:r w:rsidR="00D62538" w:rsidRPr="00130358">
              <w:t xml:space="preserve"> </w:t>
            </w:r>
            <w:r w:rsidRPr="00130358">
              <w:t>Cell</w:t>
            </w:r>
            <w:r w:rsidRPr="00130358">
              <w:rPr>
                <w:lang w:eastAsia="zh-CN"/>
              </w:rPr>
              <w:t>2</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2</w:t>
            </w:r>
          </w:p>
        </w:tc>
      </w:tr>
      <w:tr w:rsidR="00123ECE" w:rsidRPr="00130358" w14:paraId="2F39C86A"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3BC67C4B" w14:textId="25D95214" w:rsidR="00123ECE" w:rsidRPr="00130358" w:rsidRDefault="00123ECE" w:rsidP="00D62538">
            <w:pPr>
              <w:pStyle w:val="TAL"/>
              <w:keepNext w:val="0"/>
              <w:keepLines w:val="0"/>
            </w:pPr>
            <w:r w:rsidRPr="00130358">
              <w:t>Gap</w:t>
            </w:r>
            <w:r w:rsidR="00D62538" w:rsidRPr="00130358">
              <w:t xml:space="preserve"> </w:t>
            </w:r>
            <w:r w:rsidRPr="00130358">
              <w:t>Pattern</w:t>
            </w:r>
            <w:r w:rsidR="00D62538" w:rsidRPr="00130358">
              <w:t xml:space="preserve"> </w:t>
            </w:r>
            <w:r w:rsidRPr="00130358">
              <w:t>Id</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89B105A"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7FCF34FE" w14:textId="77777777" w:rsidR="00123ECE" w:rsidRPr="00130358" w:rsidRDefault="00123ECE" w:rsidP="00D62538">
            <w:pPr>
              <w:pStyle w:val="TAL"/>
              <w:keepNext w:val="0"/>
              <w:keepLines w:val="0"/>
            </w:pPr>
            <w:r w:rsidRPr="00130358">
              <w:rPr>
                <w:lang w:eastAsia="zh-CN"/>
              </w:rPr>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4B30EE7B" w14:textId="584D1B57"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A862C9" w:rsidRPr="00130358">
              <w:t>[4]</w:t>
            </w:r>
            <w:r w:rsidR="00D62538" w:rsidRPr="00130358">
              <w:t xml:space="preserve"> </w:t>
            </w:r>
            <w:r w:rsidR="00483222"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8.1.2</w:t>
              </w:r>
            </w:smartTag>
            <w:r w:rsidRPr="00130358">
              <w:t>.1.</w:t>
            </w:r>
            <w:r w:rsidR="00D62538" w:rsidRPr="00130358">
              <w:t xml:space="preserve"> </w:t>
            </w:r>
          </w:p>
        </w:tc>
      </w:tr>
      <w:tr w:rsidR="00123ECE" w:rsidRPr="00130358" w14:paraId="578A3EB5"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56CA5B48" w14:textId="54A0722E" w:rsidR="00123ECE" w:rsidRPr="00130358" w:rsidRDefault="00123ECE" w:rsidP="00D62538">
            <w:pPr>
              <w:pStyle w:val="TAL"/>
              <w:keepNext w:val="0"/>
              <w:keepLines w:val="0"/>
            </w:pPr>
            <w:r w:rsidRPr="00130358">
              <w:t>Uplink-downlink</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C1CABA7"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62F1FEFB" w14:textId="77777777" w:rsidR="00123ECE" w:rsidRPr="00130358" w:rsidRDefault="00123ECE" w:rsidP="00D62538">
            <w:pPr>
              <w:pStyle w:val="TAL"/>
              <w:keepNext w:val="0"/>
              <w:keepLines w:val="0"/>
            </w:pPr>
            <w:r w:rsidRPr="00130358">
              <w:t>1</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78CFD0CD" w14:textId="2B417E90"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130358">
                  <w:t>2.2</w:t>
                </w:r>
              </w:smartTag>
            </w:smartTag>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A862C9" w:rsidRPr="00130358">
              <w:t>[9]</w:t>
            </w:r>
          </w:p>
        </w:tc>
      </w:tr>
      <w:tr w:rsidR="00123ECE" w:rsidRPr="00130358" w14:paraId="1506E900"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6D9497DE" w14:textId="43758221" w:rsidR="00123ECE" w:rsidRPr="00130358" w:rsidRDefault="00123ECE" w:rsidP="00D62538">
            <w:pPr>
              <w:pStyle w:val="TAL"/>
              <w:keepNext w:val="0"/>
              <w:keepLines w:val="0"/>
            </w:pPr>
            <w:r w:rsidRPr="00130358">
              <w:t>Special</w:t>
            </w:r>
            <w:r w:rsidR="00D62538" w:rsidRPr="00130358">
              <w:t xml:space="preserve"> </w:t>
            </w:r>
            <w:r w:rsidRPr="00130358">
              <w:t>subframe</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89311FC"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3D25F7F1" w14:textId="77777777" w:rsidR="00123ECE" w:rsidRPr="00130358" w:rsidRDefault="00123ECE" w:rsidP="00D62538">
            <w:pPr>
              <w:pStyle w:val="TAL"/>
              <w:keepNext w:val="0"/>
              <w:keepLines w:val="0"/>
            </w:pPr>
            <w:r w:rsidRPr="00130358">
              <w:rPr>
                <w:lang w:eastAsia="zh-CN"/>
              </w:rPr>
              <w:t>6</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74A5BB14" w14:textId="57505082"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130358">
                  <w:t>2.1</w:t>
                </w:r>
              </w:smartTag>
            </w:smartTag>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A862C9" w:rsidRPr="00130358">
              <w:t>[9]</w:t>
            </w:r>
          </w:p>
        </w:tc>
      </w:tr>
      <w:tr w:rsidR="00123ECE" w:rsidRPr="00130358" w14:paraId="618F74AA"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45256CDB" w14:textId="4D786AC9" w:rsidR="00123ECE" w:rsidRPr="00130358" w:rsidRDefault="00123ECE" w:rsidP="00D62538">
            <w:pPr>
              <w:pStyle w:val="TAL"/>
              <w:keepNext w:val="0"/>
              <w:keepLines w:val="0"/>
            </w:pPr>
            <w:r w:rsidRPr="00130358">
              <w:t>CP</w:t>
            </w:r>
            <w:r w:rsidR="00D62538" w:rsidRPr="00130358">
              <w:t xml:space="preserve"> </w:t>
            </w:r>
            <w:r w:rsidRPr="00130358">
              <w:t>length</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7CDEED1"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424F98EC" w14:textId="77777777" w:rsidR="00123ECE" w:rsidRPr="00130358" w:rsidRDefault="00123ECE" w:rsidP="00D62538">
            <w:pPr>
              <w:pStyle w:val="TAL"/>
              <w:keepNext w:val="0"/>
              <w:keepLines w:val="0"/>
            </w:pPr>
            <w:r w:rsidRPr="00130358">
              <w:t>Normal</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2AA7D24" w14:textId="77777777" w:rsidR="00123ECE" w:rsidRPr="00130358" w:rsidRDefault="00123ECE" w:rsidP="00D62538">
            <w:pPr>
              <w:pStyle w:val="TAL"/>
              <w:keepNext w:val="0"/>
              <w:keepLines w:val="0"/>
            </w:pPr>
          </w:p>
        </w:tc>
      </w:tr>
      <w:tr w:rsidR="00123ECE" w:rsidRPr="00130358" w14:paraId="7EAE67CE"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577B8C81" w14:textId="2D9776DE" w:rsidR="00123ECE" w:rsidRPr="00130358" w:rsidRDefault="00123ECE" w:rsidP="00D62538">
            <w:pPr>
              <w:pStyle w:val="TAL"/>
              <w:keepNext w:val="0"/>
              <w:keepLines w:val="0"/>
            </w:pPr>
            <w:r w:rsidRPr="00130358">
              <w:t>Filter</w:t>
            </w:r>
            <w:r w:rsidR="00D62538" w:rsidRPr="00130358">
              <w:t xml:space="preserve"> </w:t>
            </w:r>
            <w:r w:rsidRPr="00130358">
              <w:t>coefficient</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9CA0D2D"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176848CC" w14:textId="77777777" w:rsidR="00123ECE" w:rsidRPr="00130358" w:rsidRDefault="00123ECE" w:rsidP="00D62538">
            <w:pPr>
              <w:pStyle w:val="TAL"/>
              <w:keepNext w:val="0"/>
              <w:keepLines w:val="0"/>
            </w:pPr>
            <w:r w:rsidRPr="00130358">
              <w:t>0</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16BD7E99" w14:textId="19C9A07C"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67B0FEF4"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3D13AD5" w14:textId="77777777" w:rsidR="00123ECE" w:rsidRPr="00130358" w:rsidRDefault="00123ECE" w:rsidP="00D62538">
            <w:pPr>
              <w:pStyle w:val="TAL"/>
              <w:keepNext w:val="0"/>
              <w:keepLines w:val="0"/>
            </w:pPr>
            <w:r w:rsidRPr="00130358">
              <w:t>DRX</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CCAAD90"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567118EB" w14:textId="77777777" w:rsidR="00123ECE" w:rsidRPr="00130358" w:rsidRDefault="00123ECE" w:rsidP="00D62538">
            <w:pPr>
              <w:pStyle w:val="TAL"/>
              <w:keepNext w:val="0"/>
              <w:keepLines w:val="0"/>
            </w:pPr>
            <w:r w:rsidRPr="00130358">
              <w:t>OFF</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4BD5E4A2" w14:textId="77777777" w:rsidR="00123ECE" w:rsidRPr="00130358" w:rsidRDefault="00123ECE" w:rsidP="00D62538">
            <w:pPr>
              <w:pStyle w:val="TAL"/>
              <w:keepNext w:val="0"/>
              <w:keepLines w:val="0"/>
            </w:pPr>
          </w:p>
        </w:tc>
      </w:tr>
      <w:tr w:rsidR="00123ECE" w:rsidRPr="00130358" w14:paraId="4FEB26EC"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C31CA42" w14:textId="635A0018" w:rsidR="00123ECE" w:rsidRPr="00130358" w:rsidRDefault="00123ECE" w:rsidP="00D62538">
            <w:pPr>
              <w:pStyle w:val="TAL"/>
              <w:keepNext w:val="0"/>
              <w:keepLines w:val="0"/>
            </w:pPr>
            <w:r w:rsidRPr="00130358">
              <w:lastRenderedPageBreak/>
              <w:t>Time</w:t>
            </w:r>
            <w:r w:rsidR="00D62538" w:rsidRPr="00130358">
              <w:t xml:space="preserve"> </w:t>
            </w:r>
            <w:r w:rsidRPr="00130358">
              <w:t>offset</w:t>
            </w:r>
            <w:r w:rsidR="00D62538" w:rsidRPr="00130358">
              <w:t xml:space="preserve"> </w:t>
            </w:r>
            <w:r w:rsidRPr="00130358">
              <w:t>between</w:t>
            </w:r>
            <w:r w:rsidR="00D62538" w:rsidRPr="00130358">
              <w:t xml:space="preserve"> </w:t>
            </w:r>
            <w:r w:rsidRPr="00130358">
              <w:t>cells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D2903DD" w14:textId="77777777" w:rsidR="00123ECE" w:rsidRPr="00130358" w:rsidRDefault="00123ECE" w:rsidP="00D62538">
            <w:pPr>
              <w:pStyle w:val="TAC"/>
              <w:keepNext w:val="0"/>
              <w:keepLines w:val="0"/>
              <w:rPr>
                <w:lang w:eastAsia="zh-CN"/>
              </w:rPr>
            </w:pPr>
            <w:proofErr w:type="spellStart"/>
            <w:r w:rsidRPr="00130358">
              <w:rPr>
                <w:lang w:eastAsia="zh-CN"/>
              </w:rPr>
              <w:t>ms</w:t>
            </w:r>
            <w:proofErr w:type="spellEnd"/>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598636D6" w14:textId="77777777" w:rsidR="00123ECE" w:rsidRPr="00130358" w:rsidRDefault="00123ECE" w:rsidP="00D62538">
            <w:pPr>
              <w:pStyle w:val="TAL"/>
              <w:keepNext w:val="0"/>
              <w:keepLines w:val="0"/>
            </w:pPr>
            <w:r w:rsidRPr="00130358">
              <w:t>3</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0CF28BD5" w14:textId="59EA4D7C" w:rsidR="00123ECE" w:rsidRPr="00130358" w:rsidRDefault="00123ECE" w:rsidP="00D62538">
            <w:pPr>
              <w:pStyle w:val="TAL"/>
              <w:keepNext w:val="0"/>
              <w:keepLines w:val="0"/>
            </w:pPr>
            <w:r w:rsidRPr="00130358">
              <w:t>Asynchronous</w:t>
            </w:r>
            <w:r w:rsidR="00D62538" w:rsidRPr="00130358">
              <w:t xml:space="preserve"> </w:t>
            </w:r>
            <w:r w:rsidRPr="00130358">
              <w:t>cells</w:t>
            </w:r>
          </w:p>
        </w:tc>
      </w:tr>
      <w:tr w:rsidR="00123ECE" w:rsidRPr="00130358" w14:paraId="22230C6F" w14:textId="77777777" w:rsidTr="00483222">
        <w:trPr>
          <w:jc w:val="center"/>
        </w:trPr>
        <w:tc>
          <w:tcPr>
            <w:tcW w:w="3269" w:type="dxa"/>
            <w:tcBorders>
              <w:top w:val="single" w:sz="4" w:space="0" w:color="auto"/>
              <w:left w:val="single" w:sz="4" w:space="0" w:color="auto"/>
              <w:bottom w:val="single" w:sz="4" w:space="0" w:color="auto"/>
              <w:right w:val="single" w:sz="4" w:space="0" w:color="auto"/>
            </w:tcBorders>
            <w:shd w:val="clear" w:color="auto" w:fill="auto"/>
          </w:tcPr>
          <w:p w14:paraId="0B40FC96" w14:textId="2CBE21EB" w:rsidR="00123ECE" w:rsidRPr="00130358" w:rsidRDefault="00123ECE" w:rsidP="00D62538">
            <w:pPr>
              <w:pStyle w:val="TAL"/>
              <w:keepNext w:val="0"/>
              <w:keepLines w:val="0"/>
            </w:pPr>
            <w:r w:rsidRPr="00130358">
              <w:t>Inter-RAT</w:t>
            </w:r>
            <w:r w:rsidR="00D62538" w:rsidRPr="00130358">
              <w:t xml:space="preserve"> </w:t>
            </w:r>
            <w:r w:rsidRPr="00130358">
              <w:t>(UTRAN</w:t>
            </w:r>
            <w:r w:rsidR="00D62538" w:rsidRPr="00130358">
              <w:t xml:space="preserve"> </w:t>
            </w:r>
            <w:r w:rsidRPr="00130358">
              <w:rPr>
                <w:lang w:eastAsia="zh-CN"/>
              </w:rPr>
              <w:t>T</w:t>
            </w:r>
            <w:r w:rsidRPr="00130358">
              <w:t>DD)</w:t>
            </w:r>
            <w:r w:rsidR="00D62538" w:rsidRPr="00130358">
              <w:t xml:space="preserve"> </w:t>
            </w:r>
            <w:r w:rsidRPr="00130358">
              <w:t>measurement</w:t>
            </w:r>
            <w:r w:rsidR="00D62538" w:rsidRPr="00130358">
              <w:t xml:space="preserve"> </w:t>
            </w:r>
            <w:r w:rsidRPr="00130358">
              <w:t>quantity</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726B998" w14:textId="77777777" w:rsidR="00123ECE" w:rsidRPr="00130358" w:rsidRDefault="00123ECE" w:rsidP="00D62538">
            <w:pPr>
              <w:pStyle w:val="TAC"/>
              <w:keepNext w:val="0"/>
              <w:keepLines w:val="0"/>
              <w:rPr>
                <w:lang w:eastAsia="zh-CN"/>
              </w:rPr>
            </w:pPr>
          </w:p>
        </w:tc>
        <w:tc>
          <w:tcPr>
            <w:tcW w:w="2816" w:type="dxa"/>
            <w:tcBorders>
              <w:top w:val="single" w:sz="4" w:space="0" w:color="auto"/>
              <w:left w:val="single" w:sz="4" w:space="0" w:color="auto"/>
              <w:bottom w:val="single" w:sz="4" w:space="0" w:color="auto"/>
              <w:right w:val="single" w:sz="4" w:space="0" w:color="auto"/>
            </w:tcBorders>
            <w:shd w:val="clear" w:color="auto" w:fill="auto"/>
          </w:tcPr>
          <w:p w14:paraId="03AAD16B" w14:textId="3B785D95" w:rsidR="00123ECE" w:rsidRPr="00130358" w:rsidRDefault="00123ECE" w:rsidP="00D62538">
            <w:pPr>
              <w:pStyle w:val="TAL"/>
              <w:keepNext w:val="0"/>
              <w:keepLines w:val="0"/>
            </w:pPr>
            <w:r w:rsidRPr="00130358">
              <w:t>P</w:t>
            </w:r>
            <w:r w:rsidRPr="00130358">
              <w:rPr>
                <w:lang w:eastAsia="zh-CN"/>
              </w:rPr>
              <w:t>-</w:t>
            </w:r>
            <w:r w:rsidRPr="00130358">
              <w:t>CCPCH</w:t>
            </w:r>
            <w:r w:rsidR="00D62538" w:rsidRPr="00130358">
              <w:t xml:space="preserve"> </w:t>
            </w:r>
            <w:r w:rsidRPr="00130358">
              <w:t>RSCP</w:t>
            </w:r>
          </w:p>
        </w:tc>
        <w:tc>
          <w:tcPr>
            <w:tcW w:w="3125" w:type="dxa"/>
            <w:tcBorders>
              <w:top w:val="single" w:sz="4" w:space="0" w:color="auto"/>
              <w:left w:val="single" w:sz="4" w:space="0" w:color="auto"/>
              <w:bottom w:val="single" w:sz="4" w:space="0" w:color="auto"/>
              <w:right w:val="single" w:sz="4" w:space="0" w:color="auto"/>
            </w:tcBorders>
            <w:shd w:val="clear" w:color="auto" w:fill="auto"/>
          </w:tcPr>
          <w:p w14:paraId="4B309724" w14:textId="77777777" w:rsidR="00123ECE" w:rsidRPr="00130358" w:rsidRDefault="00123ECE" w:rsidP="00D62538">
            <w:pPr>
              <w:pStyle w:val="TAL"/>
              <w:keepNext w:val="0"/>
              <w:keepLines w:val="0"/>
            </w:pPr>
          </w:p>
        </w:tc>
      </w:tr>
    </w:tbl>
    <w:p w14:paraId="35A0B553" w14:textId="77777777" w:rsidR="00123ECE" w:rsidRPr="00130358" w:rsidRDefault="00123ECE" w:rsidP="00D62538"/>
    <w:p w14:paraId="7158F110" w14:textId="77777777" w:rsidR="00123ECE" w:rsidRPr="00130358" w:rsidRDefault="00123ECE" w:rsidP="00D62538">
      <w:pPr>
        <w:pStyle w:val="Heading5"/>
        <w:keepNext w:val="0"/>
        <w:keepLines w:val="0"/>
      </w:pPr>
      <w:r w:rsidRPr="00130358">
        <w:t>9.5.2</w:t>
      </w:r>
      <w:r w:rsidRPr="00130358">
        <w:rPr>
          <w:lang w:eastAsia="zh-CN"/>
        </w:rPr>
        <w:t>.</w:t>
      </w:r>
      <w:r w:rsidRPr="00130358">
        <w:t>4.2</w:t>
      </w:r>
      <w:r w:rsidRPr="00130358">
        <w:tab/>
        <w:t>Test procedure</w:t>
      </w:r>
    </w:p>
    <w:p w14:paraId="7C24F0B0" w14:textId="1D68D98D" w:rsidR="00123ECE" w:rsidRPr="00130358" w:rsidRDefault="00123ECE" w:rsidP="00483222">
      <w:pPr>
        <w:pStyle w:val="B1"/>
      </w:pPr>
      <w:r w:rsidRPr="00130358">
        <w:t>1.</w:t>
      </w:r>
      <w:r w:rsidR="00483222" w:rsidRPr="00130358">
        <w:tab/>
      </w:r>
      <w:r w:rsidRPr="00130358">
        <w:t xml:space="preserve">Ensure </w:t>
      </w:r>
      <w:r w:rsidRPr="00130358">
        <w:rPr>
          <w:lang w:eastAsia="zh-CN"/>
        </w:rPr>
        <w:t>the UE is in</w:t>
      </w:r>
      <w:r w:rsidRPr="00130358">
        <w:t xml:space="preserve"> State 3A-RF according </w:t>
      </w:r>
      <w:r w:rsidR="00772922" w:rsidRPr="00130358">
        <w:t>to 3GPP TS</w:t>
      </w:r>
      <w:r w:rsidRPr="00130358">
        <w:t xml:space="preserve"> 36.508 [7] clause </w:t>
      </w:r>
      <w:r w:rsidR="00A862C9" w:rsidRPr="00130358">
        <w:t>7</w:t>
      </w:r>
      <w:r w:rsidRPr="00130358">
        <w:t>.2A.</w:t>
      </w:r>
      <w:r w:rsidR="00A862C9" w:rsidRPr="00130358">
        <w:t>3</w:t>
      </w:r>
      <w:r w:rsidRPr="00130358">
        <w:t>.</w:t>
      </w:r>
    </w:p>
    <w:p w14:paraId="30329623" w14:textId="02370A3D" w:rsidR="00123ECE" w:rsidRPr="00130358" w:rsidRDefault="00123ECE" w:rsidP="00483222">
      <w:pPr>
        <w:pStyle w:val="B1"/>
      </w:pPr>
      <w:r w:rsidRPr="00130358">
        <w:t>2.</w:t>
      </w:r>
      <w:r w:rsidR="00483222" w:rsidRPr="00130358">
        <w:tab/>
      </w:r>
      <w:r w:rsidRPr="00130358">
        <w:t>Set the parameters according to Table 9.5.2.5</w:t>
      </w:r>
      <w:r w:rsidRPr="00130358">
        <w:rPr>
          <w:lang w:eastAsia="zh-CN"/>
        </w:rPr>
        <w:t xml:space="preserve">-1 </w:t>
      </w:r>
      <w:r w:rsidRPr="00130358">
        <w:t>as appropriate. Propagation conditions are set according to Annex B</w:t>
      </w:r>
      <w:r w:rsidRPr="00130358">
        <w:rPr>
          <w:lang w:eastAsia="zh-CN"/>
        </w:rPr>
        <w:t xml:space="preserve"> clause B.1.1</w:t>
      </w:r>
      <w:r w:rsidRPr="00130358">
        <w:t>.</w:t>
      </w:r>
    </w:p>
    <w:p w14:paraId="1FB67C7B" w14:textId="04B6FDFB" w:rsidR="00123ECE" w:rsidRPr="00130358" w:rsidRDefault="00123ECE" w:rsidP="00483222">
      <w:pPr>
        <w:pStyle w:val="B1"/>
      </w:pPr>
      <w:r w:rsidRPr="00130358">
        <w:t>3.</w:t>
      </w:r>
      <w:r w:rsidR="00483222" w:rsidRPr="00130358">
        <w:tab/>
      </w:r>
      <w:r w:rsidRPr="00130358">
        <w:t xml:space="preserve">SS shall transmit an RRCConnectionReconfiguration message on </w:t>
      </w:r>
      <w:r w:rsidRPr="00130358">
        <w:rPr>
          <w:lang w:eastAsia="zh-CN"/>
        </w:rPr>
        <w:t>C</w:t>
      </w:r>
      <w:r w:rsidRPr="00130358">
        <w:t>ell</w:t>
      </w:r>
      <w:r w:rsidRPr="00130358">
        <w:rPr>
          <w:lang w:eastAsia="zh-CN"/>
        </w:rPr>
        <w:t xml:space="preserve"> 1</w:t>
      </w:r>
      <w:r w:rsidRPr="00130358">
        <w:t>.</w:t>
      </w:r>
    </w:p>
    <w:p w14:paraId="36D24444" w14:textId="0391FC45" w:rsidR="00123ECE" w:rsidRPr="00130358" w:rsidRDefault="00123ECE" w:rsidP="00483222">
      <w:pPr>
        <w:pStyle w:val="B1"/>
      </w:pPr>
      <w:r w:rsidRPr="00130358">
        <w:t>4.</w:t>
      </w:r>
      <w:r w:rsidR="00483222" w:rsidRPr="00130358">
        <w:tab/>
      </w:r>
      <w:r w:rsidRPr="00130358">
        <w:t xml:space="preserve">The UE shall transmit </w:t>
      </w:r>
      <w:proofErr w:type="spellStart"/>
      <w:r w:rsidRPr="00130358">
        <w:t>RRCConnectionReconfigurationComplete</w:t>
      </w:r>
      <w:proofErr w:type="spellEnd"/>
      <w:r w:rsidRPr="00130358">
        <w:t xml:space="preserve"> message.</w:t>
      </w:r>
    </w:p>
    <w:p w14:paraId="3B91A66A" w14:textId="7598F052" w:rsidR="00123ECE" w:rsidRPr="00130358" w:rsidRDefault="00123ECE" w:rsidP="00483222">
      <w:pPr>
        <w:pStyle w:val="B1"/>
      </w:pPr>
      <w:r w:rsidRPr="00130358">
        <w:t>5.</w:t>
      </w:r>
      <w:r w:rsidR="00483222" w:rsidRPr="00130358">
        <w:tab/>
      </w:r>
      <w:r w:rsidRPr="00130358">
        <w:t xml:space="preserve">UE shall transmit periodically </w:t>
      </w:r>
      <w:proofErr w:type="spellStart"/>
      <w:r w:rsidRPr="00130358">
        <w:t>MeasurementReport</w:t>
      </w:r>
      <w:proofErr w:type="spellEnd"/>
      <w:r w:rsidRPr="00130358">
        <w:t xml:space="preserve"> messages.</w:t>
      </w:r>
    </w:p>
    <w:p w14:paraId="5DAA15CF" w14:textId="02FB5155" w:rsidR="00123ECE" w:rsidRPr="00130358" w:rsidRDefault="00123ECE" w:rsidP="00483222">
      <w:pPr>
        <w:pStyle w:val="B1"/>
      </w:pPr>
      <w:r w:rsidRPr="00130358">
        <w:t>6.</w:t>
      </w:r>
      <w:r w:rsidR="00483222" w:rsidRPr="00130358">
        <w:tab/>
      </w:r>
      <w:r w:rsidR="005B557F" w:rsidRPr="00130358">
        <w:t xml:space="preserve">After 10s wait from Step 3, </w:t>
      </w:r>
      <w:r w:rsidRPr="00130358">
        <w:t xml:space="preserve">SS shall check </w:t>
      </w:r>
      <w:r w:rsidRPr="00130358">
        <w:rPr>
          <w:rFonts w:cs="v4.2.0"/>
        </w:rPr>
        <w:t>P-CCPCH RSCP</w:t>
      </w:r>
      <w:r w:rsidRPr="00130358">
        <w:t xml:space="preserve"> reported value</w:t>
      </w:r>
      <w:r w:rsidRPr="00130358">
        <w:rPr>
          <w:rFonts w:ascii="SimSun" w:hAnsi="SimSun"/>
          <w:lang w:eastAsia="zh-CN"/>
        </w:rPr>
        <w:t>s</w:t>
      </w:r>
      <w:r w:rsidRPr="00130358">
        <w:rPr>
          <w:lang w:eastAsia="zh-CN"/>
        </w:rPr>
        <w:t xml:space="preserve"> of Cell 2</w:t>
      </w:r>
      <w:r w:rsidRPr="00130358">
        <w:t xml:space="preserve"> in</w:t>
      </w:r>
      <w:r w:rsidR="005B557F" w:rsidRPr="00130358">
        <w:t xml:space="preserve"> periodical</w:t>
      </w:r>
      <w:r w:rsidRPr="00130358">
        <w:t xml:space="preserve"> </w:t>
      </w:r>
      <w:proofErr w:type="spellStart"/>
      <w:r w:rsidRPr="00130358">
        <w:t>MeasurementReport</w:t>
      </w:r>
      <w:proofErr w:type="spellEnd"/>
      <w:r w:rsidRPr="00130358">
        <w:t xml:space="preserve"> messages</w:t>
      </w:r>
      <w:r w:rsidRPr="00130358">
        <w:rPr>
          <w:lang w:eastAsia="zh-CN"/>
        </w:rPr>
        <w:t xml:space="preserve"> </w:t>
      </w:r>
      <w:r w:rsidRPr="00130358">
        <w:t>according to Table 9.5.2.5-3</w:t>
      </w:r>
      <w:r w:rsidR="005B557F" w:rsidRPr="00130358">
        <w:t xml:space="preserve"> If the UE fails to report the measurement value for Cell 2, the number of failed iterations is increased by one.</w:t>
      </w:r>
      <w:r w:rsidRPr="00130358">
        <w:t>.</w:t>
      </w:r>
    </w:p>
    <w:p w14:paraId="61139637" w14:textId="0DA44061" w:rsidR="00123ECE" w:rsidRPr="00130358" w:rsidRDefault="00123ECE" w:rsidP="00483222">
      <w:pPr>
        <w:pStyle w:val="B1"/>
      </w:pPr>
      <w:r w:rsidRPr="00130358">
        <w:t>7.</w:t>
      </w:r>
      <w:r w:rsidR="00483222" w:rsidRPr="00130358">
        <w:tab/>
      </w:r>
      <w:r w:rsidR="00A7759D" w:rsidRPr="00130358">
        <w:rPr>
          <w:rFonts w:eastAsia="SimSun"/>
          <w:lang w:eastAsia="zh-CN"/>
        </w:rPr>
        <w:t xml:space="preserve">SS shall check the </w:t>
      </w:r>
      <w:proofErr w:type="spellStart"/>
      <w:r w:rsidR="00A7759D" w:rsidRPr="00130358">
        <w:rPr>
          <w:rFonts w:eastAsia="SimSun"/>
          <w:lang w:eastAsia="zh-CN"/>
        </w:rPr>
        <w:t>MeasurementReport</w:t>
      </w:r>
      <w:proofErr w:type="spellEnd"/>
      <w:r w:rsidR="00A7759D" w:rsidRPr="00130358">
        <w:rPr>
          <w:rFonts w:eastAsia="SimSun"/>
          <w:lang w:eastAsia="zh-CN"/>
        </w:rPr>
        <w:t xml:space="preserve"> message transmitted by the UE</w:t>
      </w:r>
      <w:r w:rsidRPr="00130358">
        <w:t xml:space="preserve"> until the confidence level according to </w:t>
      </w:r>
      <w:r w:rsidRPr="00130358">
        <w:rPr>
          <w:rFonts w:eastAsia="??"/>
        </w:rPr>
        <w:t>Tables G.2.3</w:t>
      </w:r>
      <w:smartTag w:uri="urn:schemas-microsoft-com:office:smarttags" w:element="chmetcnv">
        <w:smartTagPr>
          <w:attr w:name="UnitName" w:val="in"/>
          <w:attr w:name="SourceValue" w:val="1"/>
          <w:attr w:name="HasSpace" w:val="True"/>
          <w:attr w:name="Negative" w:val="True"/>
          <w:attr w:name="NumberType" w:val="1"/>
          <w:attr w:name="TCSC" w:val="0"/>
        </w:smartTagPr>
        <w:r w:rsidRPr="00130358">
          <w:rPr>
            <w:rFonts w:eastAsia="??"/>
          </w:rPr>
          <w:t>-1 in</w:t>
        </w:r>
      </w:smartTag>
      <w:r w:rsidRPr="00130358">
        <w:t xml:space="preserve"> Annex G.2 is achieved.</w:t>
      </w:r>
    </w:p>
    <w:p w14:paraId="4776AB06" w14:textId="39563CB4" w:rsidR="00123ECE" w:rsidRPr="00130358" w:rsidRDefault="00123ECE" w:rsidP="00483222">
      <w:pPr>
        <w:pStyle w:val="B1"/>
      </w:pPr>
      <w:r w:rsidRPr="00130358">
        <w:t>8.</w:t>
      </w:r>
      <w:r w:rsidR="00483222" w:rsidRPr="00130358">
        <w:tab/>
      </w:r>
      <w:r w:rsidRPr="00130358">
        <w:t>Repeat step 1-</w:t>
      </w:r>
      <w:r w:rsidRPr="00130358">
        <w:rPr>
          <w:lang w:eastAsia="zh-CN"/>
        </w:rPr>
        <w:t>7</w:t>
      </w:r>
      <w:r w:rsidRPr="00130358">
        <w:t xml:space="preserve"> for each sub-test in Table 9.5.2.5-</w:t>
      </w:r>
      <w:r w:rsidRPr="00130358">
        <w:rPr>
          <w:lang w:eastAsia="zh-CN"/>
        </w:rPr>
        <w:t>1</w:t>
      </w:r>
      <w:r w:rsidRPr="00130358">
        <w:t xml:space="preserve"> as appropriate.</w:t>
      </w:r>
    </w:p>
    <w:p w14:paraId="2E8BE65D" w14:textId="77777777" w:rsidR="00123ECE" w:rsidRPr="00130358" w:rsidRDefault="00123ECE" w:rsidP="00D62538">
      <w:pPr>
        <w:pStyle w:val="Heading5"/>
        <w:keepNext w:val="0"/>
        <w:keepLines w:val="0"/>
      </w:pPr>
      <w:r w:rsidRPr="00130358">
        <w:t>9.5.2</w:t>
      </w:r>
      <w:r w:rsidRPr="00130358">
        <w:rPr>
          <w:lang w:eastAsia="zh-CN"/>
        </w:rPr>
        <w:t>.</w:t>
      </w:r>
      <w:r w:rsidRPr="00130358">
        <w:t>4.3</w:t>
      </w:r>
      <w:r w:rsidRPr="00130358">
        <w:tab/>
        <w:t>Message contents</w:t>
      </w:r>
    </w:p>
    <w:p w14:paraId="481147D0" w14:textId="67679089" w:rsidR="00123ECE" w:rsidRPr="00130358" w:rsidRDefault="00123ECE" w:rsidP="00D62538">
      <w:r w:rsidRPr="00130358">
        <w:t xml:space="preserve">Message contents are according </w:t>
      </w:r>
      <w:r w:rsidR="00772922" w:rsidRPr="00130358">
        <w:t>to 3GPP TS</w:t>
      </w:r>
      <w:r w:rsidRPr="00130358">
        <w:t xml:space="preserve"> 36.508 [7] clause 4.6 with the following exceptions:</w:t>
      </w:r>
    </w:p>
    <w:p w14:paraId="59FCE215" w14:textId="77777777" w:rsidR="00A862C9" w:rsidRPr="00130358" w:rsidRDefault="00A862C9" w:rsidP="00D62538">
      <w:pPr>
        <w:pStyle w:val="TH"/>
        <w:keepNext w:val="0"/>
        <w:keepLines w:val="0"/>
        <w:rPr>
          <w:rFonts w:eastAsia="SimSun"/>
          <w:lang w:eastAsia="zh-CN"/>
        </w:rPr>
      </w:pPr>
      <w:r w:rsidRPr="00130358">
        <w:t>Table 9.</w:t>
      </w:r>
      <w:r w:rsidRPr="00130358">
        <w:rPr>
          <w:rFonts w:eastAsia="MS Mincho"/>
        </w:rPr>
        <w:t>5</w:t>
      </w:r>
      <w:r w:rsidRPr="00130358">
        <w:t>.</w:t>
      </w:r>
      <w:r w:rsidRPr="00130358">
        <w:rPr>
          <w:rFonts w:eastAsia="MS Mincho"/>
        </w:rPr>
        <w:t>2</w:t>
      </w:r>
      <w:r w:rsidRPr="00130358">
        <w:t xml:space="preserve">.4.3-1: Common </w:t>
      </w:r>
      <w:r w:rsidRPr="00130358">
        <w:rPr>
          <w:rFonts w:eastAsia="SimSun"/>
          <w:lang w:eastAsia="zh-CN"/>
        </w:rPr>
        <w:t xml:space="preserve">Exception messages for </w:t>
      </w:r>
      <w:r w:rsidRPr="00130358">
        <w:rPr>
          <w:rFonts w:cs="v4.2.0"/>
          <w:lang w:eastAsia="zh-CN"/>
        </w:rPr>
        <w:t xml:space="preserve">E-UTRAN </w:t>
      </w:r>
      <w:r w:rsidRPr="00130358">
        <w:rPr>
          <w:rFonts w:cs="v4.2.0"/>
        </w:rPr>
        <w:t>T</w:t>
      </w:r>
      <w:r w:rsidRPr="00130358">
        <w:rPr>
          <w:rFonts w:cs="v4.2.0"/>
          <w:lang w:eastAsia="zh-CN"/>
        </w:rPr>
        <w:t>DD - UTRA TDD P-CCPCH RSCP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A862C9" w:rsidRPr="00130358" w14:paraId="4BF2D6F1" w14:textId="77777777" w:rsidTr="00483222">
        <w:trPr>
          <w:cantSplit/>
          <w:jc w:val="center"/>
        </w:trPr>
        <w:tc>
          <w:tcPr>
            <w:tcW w:w="8316" w:type="dxa"/>
            <w:gridSpan w:val="2"/>
          </w:tcPr>
          <w:p w14:paraId="557A3291" w14:textId="339418C8" w:rsidR="00A862C9" w:rsidRPr="00130358" w:rsidRDefault="00A862C9"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A862C9" w:rsidRPr="00130358" w14:paraId="60BC3647" w14:textId="77777777" w:rsidTr="00483222">
        <w:trPr>
          <w:cantSplit/>
          <w:jc w:val="center"/>
        </w:trPr>
        <w:tc>
          <w:tcPr>
            <w:tcW w:w="5986" w:type="dxa"/>
          </w:tcPr>
          <w:p w14:paraId="3E2CB577" w14:textId="1B412914" w:rsidR="00A862C9" w:rsidRPr="00130358" w:rsidRDefault="00A862C9"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543A6EDF" w14:textId="77777777" w:rsidR="00A862C9" w:rsidRPr="00130358" w:rsidRDefault="00A862C9" w:rsidP="00D62538">
            <w:pPr>
              <w:pStyle w:val="TAL"/>
              <w:keepNext w:val="0"/>
              <w:keepLines w:val="0"/>
              <w:rPr>
                <w:rFonts w:eastAsia="SimSun"/>
                <w:lang w:eastAsia="zh-CN"/>
              </w:rPr>
            </w:pPr>
          </w:p>
        </w:tc>
      </w:tr>
      <w:tr w:rsidR="00A862C9" w:rsidRPr="00130358" w14:paraId="3853957D" w14:textId="77777777" w:rsidTr="00483222">
        <w:trPr>
          <w:cantSplit/>
          <w:jc w:val="center"/>
        </w:trPr>
        <w:tc>
          <w:tcPr>
            <w:tcW w:w="5986" w:type="dxa"/>
          </w:tcPr>
          <w:p w14:paraId="2F7B36C2" w14:textId="34FA87A9" w:rsidR="00A862C9" w:rsidRPr="00130358" w:rsidRDefault="00A862C9"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24F078B6" w14:textId="281E8426" w:rsidR="00A862C9" w:rsidRPr="00130358" w:rsidRDefault="00A862C9" w:rsidP="00D62538">
            <w:pPr>
              <w:pStyle w:val="TAL"/>
              <w:keepNext w:val="0"/>
              <w:keepLines w:val="0"/>
              <w:rPr>
                <w:rFonts w:eastAsia="MS Mincho"/>
              </w:rPr>
            </w:pPr>
            <w:r w:rsidRPr="00130358">
              <w:t>Table</w:t>
            </w:r>
            <w:r w:rsidR="00D62538" w:rsidRPr="00130358">
              <w:t xml:space="preserve"> </w:t>
            </w:r>
            <w:r w:rsidRPr="00130358">
              <w:t>H.3.1-1</w:t>
            </w:r>
            <w:r w:rsidRPr="00130358">
              <w:rPr>
                <w:rFonts w:eastAsia="MS Mincho"/>
              </w:rPr>
              <w:br/>
              <w:t>Table</w:t>
            </w:r>
            <w:r w:rsidR="00D62538" w:rsidRPr="00130358">
              <w:rPr>
                <w:rFonts w:eastAsia="MS Mincho"/>
              </w:rPr>
              <w:t xml:space="preserve"> </w:t>
            </w:r>
            <w:r w:rsidRPr="00130358">
              <w:rPr>
                <w:rFonts w:eastAsia="MS Mincho"/>
              </w:rPr>
              <w:t>H.3.1-7</w:t>
            </w:r>
          </w:p>
        </w:tc>
      </w:tr>
    </w:tbl>
    <w:p w14:paraId="799ABF2A" w14:textId="77777777" w:rsidR="00A862C9" w:rsidRPr="00130358" w:rsidRDefault="00A862C9" w:rsidP="00D62538"/>
    <w:p w14:paraId="40A49788" w14:textId="77777777" w:rsidR="00123ECE" w:rsidRPr="00130358" w:rsidRDefault="00123ECE" w:rsidP="00D62538">
      <w:pPr>
        <w:pStyle w:val="TH"/>
        <w:keepNext w:val="0"/>
        <w:keepLines w:val="0"/>
        <w:rPr>
          <w:lang w:eastAsia="zh-CN"/>
        </w:rPr>
      </w:pPr>
      <w:r w:rsidRPr="00130358">
        <w:t>Table 9.5.2.4.3-</w:t>
      </w:r>
      <w:r w:rsidR="00A862C9" w:rsidRPr="00130358">
        <w:rPr>
          <w:lang w:eastAsia="zh-CN"/>
        </w:rPr>
        <w:t>2</w:t>
      </w:r>
      <w:r w:rsidRPr="00130358">
        <w:t xml:space="preserve">: </w:t>
      </w:r>
      <w:proofErr w:type="spellStart"/>
      <w:r w:rsidRPr="00130358">
        <w:rPr>
          <w:i/>
        </w:rPr>
        <w:t>MeasConfig</w:t>
      </w:r>
      <w:proofErr w:type="spellEnd"/>
      <w:r w:rsidRPr="00130358">
        <w:rPr>
          <w:i/>
        </w:rPr>
        <w:t xml:space="preserve">- </w:t>
      </w:r>
      <w:r w:rsidRPr="00130358">
        <w:rPr>
          <w:i/>
          <w:lang w:eastAsia="zh-CN"/>
        </w:rPr>
        <w:t>DEFAULT</w:t>
      </w:r>
      <w:r w:rsidRPr="00130358">
        <w:rPr>
          <w:i/>
        </w:rPr>
        <w:t>:</w:t>
      </w:r>
      <w:r w:rsidRPr="00130358">
        <w:t xml:space="preserve"> </w:t>
      </w:r>
      <w:r w:rsidRPr="00130358">
        <w:rPr>
          <w:rFonts w:cs="v4.2.0"/>
          <w:lang w:eastAsia="zh-CN"/>
        </w:rPr>
        <w:t xml:space="preserve">Additional E-UTRAN </w:t>
      </w:r>
      <w:r w:rsidRPr="00130358">
        <w:rPr>
          <w:rFonts w:cs="v4.2.0"/>
        </w:rPr>
        <w:t>T</w:t>
      </w:r>
      <w:r w:rsidRPr="00130358">
        <w:rPr>
          <w:rFonts w:cs="v4.2.0"/>
          <w:lang w:eastAsia="zh-CN"/>
        </w:rPr>
        <w:t>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3D0F2D9" w14:textId="77777777" w:rsidTr="00D62538">
        <w:trPr>
          <w:cantSplit/>
          <w:jc w:val="center"/>
        </w:trPr>
        <w:tc>
          <w:tcPr>
            <w:tcW w:w="9536" w:type="dxa"/>
            <w:gridSpan w:val="4"/>
          </w:tcPr>
          <w:p w14:paraId="05561E31" w14:textId="700B0FC5"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4.6.6-1</w:t>
            </w:r>
            <w:r w:rsidR="00D62538" w:rsidRPr="00130358">
              <w:t xml:space="preserve"> </w:t>
            </w:r>
            <w:proofErr w:type="spellStart"/>
            <w:r w:rsidRPr="00130358">
              <w:t>MeasConfig</w:t>
            </w:r>
            <w:proofErr w:type="spellEnd"/>
            <w:r w:rsidRPr="00130358">
              <w:t>-DEFAULT:</w:t>
            </w:r>
          </w:p>
        </w:tc>
      </w:tr>
      <w:tr w:rsidR="00123ECE" w:rsidRPr="00130358" w14:paraId="5CA0F4C5" w14:textId="77777777" w:rsidTr="00D62538">
        <w:trPr>
          <w:jc w:val="center"/>
        </w:trPr>
        <w:tc>
          <w:tcPr>
            <w:tcW w:w="4436" w:type="dxa"/>
          </w:tcPr>
          <w:p w14:paraId="12015FC1" w14:textId="79AEB426"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9C31853" w14:textId="77777777" w:rsidR="00123ECE" w:rsidRPr="00130358" w:rsidRDefault="00123ECE" w:rsidP="00D62538">
            <w:pPr>
              <w:pStyle w:val="TAH"/>
              <w:keepNext w:val="0"/>
              <w:keepLines w:val="0"/>
            </w:pPr>
            <w:r w:rsidRPr="00130358">
              <w:t>Value/remark</w:t>
            </w:r>
          </w:p>
        </w:tc>
        <w:tc>
          <w:tcPr>
            <w:tcW w:w="1700" w:type="dxa"/>
          </w:tcPr>
          <w:p w14:paraId="2C88FE3F" w14:textId="77777777" w:rsidR="00123ECE" w:rsidRPr="00130358" w:rsidRDefault="00123ECE" w:rsidP="00D62538">
            <w:pPr>
              <w:pStyle w:val="TAH"/>
              <w:keepNext w:val="0"/>
              <w:keepLines w:val="0"/>
            </w:pPr>
            <w:r w:rsidRPr="00130358">
              <w:t>Comment</w:t>
            </w:r>
          </w:p>
        </w:tc>
        <w:tc>
          <w:tcPr>
            <w:tcW w:w="1133" w:type="dxa"/>
          </w:tcPr>
          <w:p w14:paraId="1E8E856A" w14:textId="77777777" w:rsidR="00123ECE" w:rsidRPr="00130358" w:rsidRDefault="00123ECE" w:rsidP="00D62538">
            <w:pPr>
              <w:pStyle w:val="TAH"/>
              <w:keepNext w:val="0"/>
              <w:keepLines w:val="0"/>
            </w:pPr>
            <w:r w:rsidRPr="00130358">
              <w:t>Condition</w:t>
            </w:r>
          </w:p>
        </w:tc>
      </w:tr>
      <w:tr w:rsidR="00123ECE" w:rsidRPr="00130358" w14:paraId="4CBAF316" w14:textId="77777777" w:rsidTr="00D62538">
        <w:trPr>
          <w:jc w:val="center"/>
        </w:trPr>
        <w:tc>
          <w:tcPr>
            <w:tcW w:w="4436" w:type="dxa"/>
          </w:tcPr>
          <w:p w14:paraId="25DB0B6D" w14:textId="7A229E8F" w:rsidR="00123ECE" w:rsidRPr="00130358" w:rsidRDefault="00123ECE" w:rsidP="00D62538">
            <w:pPr>
              <w:pStyle w:val="TAL"/>
              <w:keepNext w:val="0"/>
              <w:keepLines w:val="0"/>
            </w:pPr>
            <w:proofErr w:type="spellStart"/>
            <w:r w:rsidRPr="00130358">
              <w:t>MeasConfig</w:t>
            </w:r>
            <w:proofErr w:type="spellEnd"/>
            <w:r w:rsidRPr="00130358">
              <w:t>-DEFAULT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7" w:type="dxa"/>
          </w:tcPr>
          <w:p w14:paraId="5F52109D" w14:textId="77777777" w:rsidR="00123ECE" w:rsidRPr="00130358" w:rsidRDefault="00123ECE" w:rsidP="00D62538">
            <w:pPr>
              <w:pStyle w:val="TAL"/>
              <w:keepNext w:val="0"/>
              <w:keepLines w:val="0"/>
            </w:pPr>
          </w:p>
        </w:tc>
        <w:tc>
          <w:tcPr>
            <w:tcW w:w="1700" w:type="dxa"/>
          </w:tcPr>
          <w:p w14:paraId="6A5443D4" w14:textId="77777777" w:rsidR="00123ECE" w:rsidRPr="00130358" w:rsidRDefault="00123ECE" w:rsidP="00D62538">
            <w:pPr>
              <w:pStyle w:val="TAL"/>
              <w:keepNext w:val="0"/>
              <w:keepLines w:val="0"/>
            </w:pPr>
          </w:p>
        </w:tc>
        <w:tc>
          <w:tcPr>
            <w:tcW w:w="1133" w:type="dxa"/>
          </w:tcPr>
          <w:p w14:paraId="3DBB1254" w14:textId="77777777" w:rsidR="00123ECE" w:rsidRPr="00130358" w:rsidRDefault="00123ECE" w:rsidP="00D62538">
            <w:pPr>
              <w:pStyle w:val="TAL"/>
              <w:keepNext w:val="0"/>
              <w:keepLines w:val="0"/>
            </w:pPr>
          </w:p>
        </w:tc>
      </w:tr>
      <w:tr w:rsidR="00123ECE" w:rsidRPr="00130358" w14:paraId="0C6B3554" w14:textId="77777777" w:rsidTr="00D62538">
        <w:trPr>
          <w:jc w:val="center"/>
        </w:trPr>
        <w:tc>
          <w:tcPr>
            <w:tcW w:w="4436" w:type="dxa"/>
          </w:tcPr>
          <w:p w14:paraId="3B0C7347" w14:textId="170BE995" w:rsidR="00123ECE" w:rsidRPr="00130358" w:rsidRDefault="00D62538" w:rsidP="00D62538">
            <w:pPr>
              <w:pStyle w:val="TAL"/>
              <w:keepNext w:val="0"/>
              <w:keepLines w:val="0"/>
            </w:pPr>
            <w:r w:rsidRPr="00130358">
              <w:t xml:space="preserve">  </w:t>
            </w:r>
            <w:proofErr w:type="spellStart"/>
            <w:r w:rsidR="00123ECE" w:rsidRPr="00130358">
              <w:t>measObjectToRemoveList</w:t>
            </w:r>
            <w:proofErr w:type="spellEnd"/>
          </w:p>
        </w:tc>
        <w:tc>
          <w:tcPr>
            <w:tcW w:w="2267" w:type="dxa"/>
          </w:tcPr>
          <w:p w14:paraId="67AF2DED" w14:textId="66CD4AE1"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4681D3B6" w14:textId="77777777" w:rsidR="00123ECE" w:rsidRPr="00130358" w:rsidRDefault="00123ECE" w:rsidP="00D62538">
            <w:pPr>
              <w:pStyle w:val="TAL"/>
              <w:keepNext w:val="0"/>
              <w:keepLines w:val="0"/>
            </w:pPr>
          </w:p>
        </w:tc>
        <w:tc>
          <w:tcPr>
            <w:tcW w:w="1133" w:type="dxa"/>
          </w:tcPr>
          <w:p w14:paraId="7DA3B532" w14:textId="77777777" w:rsidR="00123ECE" w:rsidRPr="00130358" w:rsidRDefault="00123ECE" w:rsidP="00D62538">
            <w:pPr>
              <w:pStyle w:val="TAL"/>
              <w:keepNext w:val="0"/>
              <w:keepLines w:val="0"/>
            </w:pPr>
          </w:p>
        </w:tc>
      </w:tr>
      <w:tr w:rsidR="00123ECE" w:rsidRPr="00130358" w14:paraId="302C78EF" w14:textId="77777777" w:rsidTr="00D62538">
        <w:trPr>
          <w:jc w:val="center"/>
        </w:trPr>
        <w:tc>
          <w:tcPr>
            <w:tcW w:w="4436" w:type="dxa"/>
          </w:tcPr>
          <w:p w14:paraId="07E99C3B" w14:textId="012A0E73" w:rsidR="00123ECE" w:rsidRPr="00130358" w:rsidRDefault="00123ECE" w:rsidP="00D62538">
            <w:pPr>
              <w:pStyle w:val="TAL"/>
              <w:keepNext w:val="0"/>
              <w:keepLines w:val="0"/>
            </w:pPr>
            <w:proofErr w:type="spellStart"/>
            <w:r w:rsidRPr="00130358">
              <w:t>measObjectToAddModList</w:t>
            </w:r>
            <w:proofErr w:type="spellEnd"/>
            <w:r w:rsidR="00D62538" w:rsidRPr="00130358">
              <w:t xml:space="preserve"> </w:t>
            </w:r>
            <w:r w:rsidRPr="00130358">
              <w:t>SEQUENCE</w:t>
            </w:r>
            <w:r w:rsidR="00D62538" w:rsidRPr="00130358">
              <w:t xml:space="preserve"> </w:t>
            </w:r>
            <w:r w:rsidRPr="00130358">
              <w:t>(SIZE</w:t>
            </w:r>
            <w:r w:rsidR="00D62538" w:rsidRPr="00130358">
              <w:t xml:space="preserve"> </w:t>
            </w:r>
            <w:r w:rsidRPr="00130358">
              <w:t>(1..maxObjectId))</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281B2634" w14:textId="4F133D0D" w:rsidR="00123ECE" w:rsidRPr="00130358" w:rsidRDefault="00123ECE" w:rsidP="00D62538">
            <w:pPr>
              <w:pStyle w:val="TAL"/>
              <w:keepNext w:val="0"/>
              <w:keepLines w:val="0"/>
            </w:pPr>
            <w:r w:rsidRPr="00130358">
              <w:t>2</w:t>
            </w:r>
            <w:r w:rsidR="00D62538" w:rsidRPr="00130358">
              <w:t xml:space="preserve"> </w:t>
            </w:r>
            <w:r w:rsidRPr="00130358">
              <w:t>entry</w:t>
            </w:r>
          </w:p>
        </w:tc>
        <w:tc>
          <w:tcPr>
            <w:tcW w:w="1700" w:type="dxa"/>
          </w:tcPr>
          <w:p w14:paraId="34955728" w14:textId="77777777" w:rsidR="00123ECE" w:rsidRPr="00130358" w:rsidRDefault="00123ECE" w:rsidP="00D62538">
            <w:pPr>
              <w:pStyle w:val="TAL"/>
              <w:keepNext w:val="0"/>
              <w:keepLines w:val="0"/>
            </w:pPr>
          </w:p>
        </w:tc>
        <w:tc>
          <w:tcPr>
            <w:tcW w:w="1133" w:type="dxa"/>
          </w:tcPr>
          <w:p w14:paraId="603D7132" w14:textId="77777777" w:rsidR="00123ECE" w:rsidRPr="00130358" w:rsidRDefault="00123ECE" w:rsidP="00D62538">
            <w:pPr>
              <w:pStyle w:val="TAL"/>
              <w:keepNext w:val="0"/>
              <w:keepLines w:val="0"/>
            </w:pPr>
          </w:p>
        </w:tc>
      </w:tr>
      <w:tr w:rsidR="00123ECE" w:rsidRPr="00130358" w14:paraId="3291B80B" w14:textId="77777777" w:rsidTr="00D62538">
        <w:trPr>
          <w:jc w:val="center"/>
        </w:trPr>
        <w:tc>
          <w:tcPr>
            <w:tcW w:w="4436" w:type="dxa"/>
          </w:tcPr>
          <w:p w14:paraId="352846A3" w14:textId="33FC2B84" w:rsidR="00123ECE" w:rsidRPr="00130358" w:rsidRDefault="00D62538" w:rsidP="00D62538">
            <w:pPr>
              <w:pStyle w:val="TAL"/>
              <w:keepNext w:val="0"/>
              <w:keepLines w:val="0"/>
            </w:pPr>
            <w:r w:rsidRPr="00130358">
              <w:rPr>
                <w:lang w:eastAsia="zh-CN"/>
              </w:rPr>
              <w:t xml:space="preserve">   </w:t>
            </w:r>
            <w:proofErr w:type="spellStart"/>
            <w:r w:rsidR="00123ECE" w:rsidRPr="00130358">
              <w:t>MeasObjectToAddMod</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652A9E93" w14:textId="77777777" w:rsidR="00123ECE" w:rsidRPr="00130358" w:rsidRDefault="00123ECE" w:rsidP="00D62538">
            <w:pPr>
              <w:pStyle w:val="TAL"/>
              <w:keepNext w:val="0"/>
              <w:keepLines w:val="0"/>
            </w:pPr>
          </w:p>
        </w:tc>
        <w:tc>
          <w:tcPr>
            <w:tcW w:w="1700" w:type="dxa"/>
          </w:tcPr>
          <w:p w14:paraId="2F12528F" w14:textId="77777777" w:rsidR="00123ECE" w:rsidRPr="00130358" w:rsidRDefault="00123ECE" w:rsidP="00D62538">
            <w:pPr>
              <w:pStyle w:val="TAL"/>
              <w:keepNext w:val="0"/>
              <w:keepLines w:val="0"/>
            </w:pPr>
          </w:p>
        </w:tc>
        <w:tc>
          <w:tcPr>
            <w:tcW w:w="1133" w:type="dxa"/>
          </w:tcPr>
          <w:p w14:paraId="6CF5F3AA" w14:textId="77777777" w:rsidR="00123ECE" w:rsidRPr="00130358" w:rsidRDefault="00123ECE" w:rsidP="00D62538">
            <w:pPr>
              <w:pStyle w:val="TAL"/>
              <w:keepNext w:val="0"/>
              <w:keepLines w:val="0"/>
            </w:pPr>
          </w:p>
        </w:tc>
      </w:tr>
      <w:tr w:rsidR="00123ECE" w:rsidRPr="00130358" w14:paraId="2DAB26E2" w14:textId="77777777" w:rsidTr="00D62538">
        <w:trPr>
          <w:jc w:val="center"/>
        </w:trPr>
        <w:tc>
          <w:tcPr>
            <w:tcW w:w="4436" w:type="dxa"/>
          </w:tcPr>
          <w:p w14:paraId="1B4E5E6E" w14:textId="5B9B666C"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28897309" w14:textId="77777777" w:rsidR="00123ECE" w:rsidRPr="00130358" w:rsidRDefault="00123ECE" w:rsidP="00D62538">
            <w:pPr>
              <w:pStyle w:val="TAL"/>
              <w:keepNext w:val="0"/>
              <w:keepLines w:val="0"/>
            </w:pPr>
            <w:r w:rsidRPr="00130358">
              <w:t>IdMeasObject-f1</w:t>
            </w:r>
          </w:p>
        </w:tc>
        <w:tc>
          <w:tcPr>
            <w:tcW w:w="1700" w:type="dxa"/>
          </w:tcPr>
          <w:p w14:paraId="3C0EE847" w14:textId="77777777" w:rsidR="00123ECE" w:rsidRPr="00130358" w:rsidRDefault="00123ECE" w:rsidP="00D62538">
            <w:pPr>
              <w:pStyle w:val="TAL"/>
              <w:keepNext w:val="0"/>
              <w:keepLines w:val="0"/>
            </w:pPr>
          </w:p>
        </w:tc>
        <w:tc>
          <w:tcPr>
            <w:tcW w:w="1133" w:type="dxa"/>
          </w:tcPr>
          <w:p w14:paraId="22F1B4A0" w14:textId="77777777" w:rsidR="00123ECE" w:rsidRPr="00130358" w:rsidRDefault="00123ECE" w:rsidP="00D62538">
            <w:pPr>
              <w:pStyle w:val="TAL"/>
              <w:keepNext w:val="0"/>
              <w:keepLines w:val="0"/>
            </w:pPr>
          </w:p>
        </w:tc>
      </w:tr>
      <w:tr w:rsidR="00123ECE" w:rsidRPr="00130358" w14:paraId="27C69202" w14:textId="77777777" w:rsidTr="00D62538">
        <w:trPr>
          <w:jc w:val="center"/>
        </w:trPr>
        <w:tc>
          <w:tcPr>
            <w:tcW w:w="4436" w:type="dxa"/>
          </w:tcPr>
          <w:p w14:paraId="19FF6DE4" w14:textId="7CCDA964"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72789BC" w14:textId="77777777" w:rsidR="00123ECE" w:rsidRPr="00130358" w:rsidRDefault="00123ECE" w:rsidP="00D62538">
            <w:pPr>
              <w:pStyle w:val="TAL"/>
              <w:keepNext w:val="0"/>
              <w:keepLines w:val="0"/>
            </w:pPr>
          </w:p>
        </w:tc>
        <w:tc>
          <w:tcPr>
            <w:tcW w:w="1700" w:type="dxa"/>
          </w:tcPr>
          <w:p w14:paraId="42DBDD32" w14:textId="77777777" w:rsidR="00123ECE" w:rsidRPr="00130358" w:rsidRDefault="00123ECE" w:rsidP="00D62538">
            <w:pPr>
              <w:pStyle w:val="TAL"/>
              <w:keepNext w:val="0"/>
              <w:keepLines w:val="0"/>
            </w:pPr>
          </w:p>
        </w:tc>
        <w:tc>
          <w:tcPr>
            <w:tcW w:w="1133" w:type="dxa"/>
          </w:tcPr>
          <w:p w14:paraId="07C19039" w14:textId="77777777" w:rsidR="00123ECE" w:rsidRPr="00130358" w:rsidRDefault="00123ECE" w:rsidP="00D62538">
            <w:pPr>
              <w:pStyle w:val="TAL"/>
              <w:keepNext w:val="0"/>
              <w:keepLines w:val="0"/>
            </w:pPr>
          </w:p>
        </w:tc>
      </w:tr>
      <w:tr w:rsidR="00123ECE" w:rsidRPr="00130358" w14:paraId="7FE96EBE" w14:textId="77777777" w:rsidTr="00D62538">
        <w:trPr>
          <w:jc w:val="center"/>
        </w:trPr>
        <w:tc>
          <w:tcPr>
            <w:tcW w:w="4436" w:type="dxa"/>
          </w:tcPr>
          <w:p w14:paraId="07DC0C27" w14:textId="700A8059" w:rsidR="00123ECE" w:rsidRPr="00130358" w:rsidRDefault="00D62538" w:rsidP="00D62538">
            <w:pPr>
              <w:pStyle w:val="TAL"/>
              <w:keepNext w:val="0"/>
              <w:keepLines w:val="0"/>
            </w:pPr>
            <w:r w:rsidRPr="00130358">
              <w:rPr>
                <w:lang w:eastAsia="zh-CN"/>
              </w:rPr>
              <w:t xml:space="preserve">         </w:t>
            </w:r>
            <w:proofErr w:type="spellStart"/>
            <w:r w:rsidR="00123ECE" w:rsidRPr="00130358">
              <w:t>measObject</w:t>
            </w:r>
            <w:proofErr w:type="spellEnd"/>
            <w:r w:rsidRPr="00130358">
              <w:t xml:space="preserve"> </w:t>
            </w:r>
            <w:r w:rsidR="00123ECE" w:rsidRPr="00130358">
              <w:t>EUTRA</w:t>
            </w:r>
          </w:p>
        </w:tc>
        <w:tc>
          <w:tcPr>
            <w:tcW w:w="2267" w:type="dxa"/>
          </w:tcPr>
          <w:p w14:paraId="1FCAFB34" w14:textId="77777777" w:rsidR="00123ECE" w:rsidRPr="00130358" w:rsidRDefault="00123ECE" w:rsidP="00D62538">
            <w:pPr>
              <w:pStyle w:val="TAL"/>
              <w:keepNext w:val="0"/>
              <w:keepLines w:val="0"/>
            </w:pPr>
            <w:proofErr w:type="spellStart"/>
            <w:r w:rsidRPr="00130358">
              <w:t>MeasObjectEUTRA</w:t>
            </w:r>
            <w:proofErr w:type="spellEnd"/>
            <w:r w:rsidRPr="00130358">
              <w:t>-GENERIC(f1)</w:t>
            </w:r>
          </w:p>
        </w:tc>
        <w:tc>
          <w:tcPr>
            <w:tcW w:w="1700" w:type="dxa"/>
          </w:tcPr>
          <w:p w14:paraId="4913B4DC" w14:textId="145D8125" w:rsidR="00123ECE" w:rsidRPr="00130358" w:rsidRDefault="00123ECE" w:rsidP="00D62538">
            <w:pPr>
              <w:pStyle w:val="TAL"/>
              <w:keepNext w:val="0"/>
              <w:keepLines w:val="0"/>
            </w:pPr>
            <w:r w:rsidRPr="00130358">
              <w:t>E-</w:t>
            </w:r>
            <w:r w:rsidRPr="00130358">
              <w:rPr>
                <w:lang w:eastAsia="zh-CN"/>
              </w:rPr>
              <w:t>UTRA</w:t>
            </w:r>
            <w:r w:rsidR="00D62538" w:rsidRPr="00130358">
              <w:rPr>
                <w:lang w:eastAsia="zh-CN"/>
              </w:rPr>
              <w:t xml:space="preserve"> </w:t>
            </w:r>
            <w:r w:rsidRPr="00130358">
              <w:rPr>
                <w:lang w:eastAsia="zh-CN"/>
              </w:rPr>
              <w:t>Cell</w:t>
            </w:r>
          </w:p>
        </w:tc>
        <w:tc>
          <w:tcPr>
            <w:tcW w:w="1133" w:type="dxa"/>
          </w:tcPr>
          <w:p w14:paraId="140E33E4" w14:textId="77777777" w:rsidR="00123ECE" w:rsidRPr="00130358" w:rsidRDefault="00123ECE" w:rsidP="00D62538">
            <w:pPr>
              <w:pStyle w:val="TAL"/>
              <w:keepNext w:val="0"/>
              <w:keepLines w:val="0"/>
            </w:pPr>
          </w:p>
        </w:tc>
      </w:tr>
      <w:tr w:rsidR="00123ECE" w:rsidRPr="00130358" w14:paraId="7A32B43D" w14:textId="77777777" w:rsidTr="00D62538">
        <w:trPr>
          <w:jc w:val="center"/>
        </w:trPr>
        <w:tc>
          <w:tcPr>
            <w:tcW w:w="4436" w:type="dxa"/>
          </w:tcPr>
          <w:p w14:paraId="394A62B7" w14:textId="2410AB9D"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75B9CB56" w14:textId="77777777" w:rsidR="00123ECE" w:rsidRPr="00130358" w:rsidRDefault="00123ECE" w:rsidP="00D62538">
            <w:pPr>
              <w:pStyle w:val="TAL"/>
              <w:keepNext w:val="0"/>
              <w:keepLines w:val="0"/>
            </w:pPr>
          </w:p>
        </w:tc>
        <w:tc>
          <w:tcPr>
            <w:tcW w:w="1700" w:type="dxa"/>
          </w:tcPr>
          <w:p w14:paraId="73BA9FAB" w14:textId="77777777" w:rsidR="00123ECE" w:rsidRPr="00130358" w:rsidRDefault="00123ECE" w:rsidP="00D62538">
            <w:pPr>
              <w:pStyle w:val="TAL"/>
              <w:keepNext w:val="0"/>
              <w:keepLines w:val="0"/>
            </w:pPr>
          </w:p>
        </w:tc>
        <w:tc>
          <w:tcPr>
            <w:tcW w:w="1133" w:type="dxa"/>
          </w:tcPr>
          <w:p w14:paraId="598C6605" w14:textId="77777777" w:rsidR="00123ECE" w:rsidRPr="00130358" w:rsidRDefault="00123ECE" w:rsidP="00D62538">
            <w:pPr>
              <w:pStyle w:val="TAL"/>
              <w:keepNext w:val="0"/>
              <w:keepLines w:val="0"/>
            </w:pPr>
          </w:p>
        </w:tc>
      </w:tr>
      <w:tr w:rsidR="00123ECE" w:rsidRPr="00130358" w14:paraId="57451439" w14:textId="77777777" w:rsidTr="00D62538">
        <w:trPr>
          <w:jc w:val="center"/>
        </w:trPr>
        <w:tc>
          <w:tcPr>
            <w:tcW w:w="4436" w:type="dxa"/>
          </w:tcPr>
          <w:p w14:paraId="063993FB" w14:textId="16114472"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69EEB58F" w14:textId="77777777" w:rsidR="00123ECE" w:rsidRPr="00130358" w:rsidRDefault="00123ECE" w:rsidP="00D62538">
            <w:pPr>
              <w:pStyle w:val="TAL"/>
              <w:keepNext w:val="0"/>
              <w:keepLines w:val="0"/>
            </w:pPr>
          </w:p>
        </w:tc>
        <w:tc>
          <w:tcPr>
            <w:tcW w:w="1700" w:type="dxa"/>
          </w:tcPr>
          <w:p w14:paraId="05B823B1" w14:textId="77777777" w:rsidR="00123ECE" w:rsidRPr="00130358" w:rsidRDefault="00123ECE" w:rsidP="00D62538">
            <w:pPr>
              <w:pStyle w:val="TAL"/>
              <w:keepNext w:val="0"/>
              <w:keepLines w:val="0"/>
            </w:pPr>
          </w:p>
        </w:tc>
        <w:tc>
          <w:tcPr>
            <w:tcW w:w="1133" w:type="dxa"/>
          </w:tcPr>
          <w:p w14:paraId="043DF0A1" w14:textId="77777777" w:rsidR="00123ECE" w:rsidRPr="00130358" w:rsidRDefault="00123ECE" w:rsidP="00D62538">
            <w:pPr>
              <w:pStyle w:val="TAL"/>
              <w:keepNext w:val="0"/>
              <w:keepLines w:val="0"/>
            </w:pPr>
          </w:p>
        </w:tc>
      </w:tr>
      <w:tr w:rsidR="00123ECE" w:rsidRPr="00130358" w14:paraId="1EBABB5F" w14:textId="77777777" w:rsidTr="00D62538">
        <w:trPr>
          <w:jc w:val="center"/>
        </w:trPr>
        <w:tc>
          <w:tcPr>
            <w:tcW w:w="4436" w:type="dxa"/>
          </w:tcPr>
          <w:p w14:paraId="1025B058" w14:textId="237F0208" w:rsidR="00123ECE" w:rsidRPr="00130358" w:rsidRDefault="00D62538" w:rsidP="00D62538">
            <w:pPr>
              <w:pStyle w:val="TAL"/>
              <w:keepNext w:val="0"/>
              <w:keepLines w:val="0"/>
            </w:pPr>
            <w:r w:rsidRPr="00130358">
              <w:rPr>
                <w:lang w:eastAsia="zh-CN"/>
              </w:rPr>
              <w:t xml:space="preserve">   </w:t>
            </w:r>
            <w:proofErr w:type="spellStart"/>
            <w:r w:rsidR="00123ECE" w:rsidRPr="00130358">
              <w:t>MeasObjectToAddMod</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10EAC716" w14:textId="77777777" w:rsidR="00123ECE" w:rsidRPr="00130358" w:rsidRDefault="00123ECE" w:rsidP="00D62538">
            <w:pPr>
              <w:pStyle w:val="TAL"/>
              <w:keepNext w:val="0"/>
              <w:keepLines w:val="0"/>
            </w:pPr>
          </w:p>
        </w:tc>
        <w:tc>
          <w:tcPr>
            <w:tcW w:w="1700" w:type="dxa"/>
          </w:tcPr>
          <w:p w14:paraId="19E4436D" w14:textId="77777777" w:rsidR="00123ECE" w:rsidRPr="00130358" w:rsidRDefault="00123ECE" w:rsidP="00D62538">
            <w:pPr>
              <w:pStyle w:val="TAL"/>
              <w:keepNext w:val="0"/>
              <w:keepLines w:val="0"/>
            </w:pPr>
          </w:p>
        </w:tc>
        <w:tc>
          <w:tcPr>
            <w:tcW w:w="1133" w:type="dxa"/>
          </w:tcPr>
          <w:p w14:paraId="64FB7B6C" w14:textId="77777777" w:rsidR="00123ECE" w:rsidRPr="00130358" w:rsidRDefault="00123ECE" w:rsidP="00D62538">
            <w:pPr>
              <w:pStyle w:val="TAL"/>
              <w:keepNext w:val="0"/>
              <w:keepLines w:val="0"/>
            </w:pPr>
          </w:p>
        </w:tc>
      </w:tr>
      <w:tr w:rsidR="00123ECE" w:rsidRPr="00130358" w14:paraId="3F2D1C51" w14:textId="77777777" w:rsidTr="00D62538">
        <w:trPr>
          <w:jc w:val="center"/>
        </w:trPr>
        <w:tc>
          <w:tcPr>
            <w:tcW w:w="4436" w:type="dxa"/>
          </w:tcPr>
          <w:p w14:paraId="7CB2FCE1" w14:textId="660EF955"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799C4DFA" w14:textId="77777777" w:rsidR="00123ECE" w:rsidRPr="00130358" w:rsidRDefault="00123ECE" w:rsidP="00D62538">
            <w:pPr>
              <w:pStyle w:val="TAL"/>
              <w:keepNext w:val="0"/>
              <w:keepLines w:val="0"/>
            </w:pPr>
            <w:r w:rsidRPr="00130358">
              <w:t>IdMeasObject-</w:t>
            </w:r>
            <w:r w:rsidR="00A862C9" w:rsidRPr="00130358">
              <w:t>f</w:t>
            </w:r>
            <w:r w:rsidR="00A862C9" w:rsidRPr="00130358">
              <w:rPr>
                <w:lang w:eastAsia="zh-CN"/>
              </w:rPr>
              <w:t>2</w:t>
            </w:r>
          </w:p>
        </w:tc>
        <w:tc>
          <w:tcPr>
            <w:tcW w:w="1700" w:type="dxa"/>
          </w:tcPr>
          <w:p w14:paraId="7C6874F7" w14:textId="77777777" w:rsidR="00123ECE" w:rsidRPr="00130358" w:rsidRDefault="00123ECE" w:rsidP="00D62538">
            <w:pPr>
              <w:pStyle w:val="TAL"/>
              <w:keepNext w:val="0"/>
              <w:keepLines w:val="0"/>
            </w:pPr>
          </w:p>
        </w:tc>
        <w:tc>
          <w:tcPr>
            <w:tcW w:w="1133" w:type="dxa"/>
          </w:tcPr>
          <w:p w14:paraId="4E5C1F64" w14:textId="77777777" w:rsidR="00123ECE" w:rsidRPr="00130358" w:rsidRDefault="00123ECE" w:rsidP="00D62538">
            <w:pPr>
              <w:pStyle w:val="TAL"/>
              <w:keepNext w:val="0"/>
              <w:keepLines w:val="0"/>
            </w:pPr>
          </w:p>
        </w:tc>
      </w:tr>
      <w:tr w:rsidR="00123ECE" w:rsidRPr="00130358" w14:paraId="5F9E8FA0" w14:textId="77777777" w:rsidTr="00D62538">
        <w:trPr>
          <w:jc w:val="center"/>
        </w:trPr>
        <w:tc>
          <w:tcPr>
            <w:tcW w:w="4436" w:type="dxa"/>
          </w:tcPr>
          <w:p w14:paraId="40A412DD" w14:textId="6A0DD248"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71746E0A" w14:textId="77777777" w:rsidR="00123ECE" w:rsidRPr="00130358" w:rsidRDefault="00123ECE" w:rsidP="00D62538">
            <w:pPr>
              <w:pStyle w:val="TAL"/>
              <w:keepNext w:val="0"/>
              <w:keepLines w:val="0"/>
            </w:pPr>
          </w:p>
        </w:tc>
        <w:tc>
          <w:tcPr>
            <w:tcW w:w="1700" w:type="dxa"/>
          </w:tcPr>
          <w:p w14:paraId="1AAE79F5" w14:textId="77777777" w:rsidR="00123ECE" w:rsidRPr="00130358" w:rsidRDefault="00123ECE" w:rsidP="00D62538">
            <w:pPr>
              <w:pStyle w:val="TAL"/>
              <w:keepNext w:val="0"/>
              <w:keepLines w:val="0"/>
            </w:pPr>
          </w:p>
        </w:tc>
        <w:tc>
          <w:tcPr>
            <w:tcW w:w="1133" w:type="dxa"/>
          </w:tcPr>
          <w:p w14:paraId="32897D74" w14:textId="77777777" w:rsidR="00123ECE" w:rsidRPr="00130358" w:rsidRDefault="00123ECE" w:rsidP="00D62538">
            <w:pPr>
              <w:pStyle w:val="TAL"/>
              <w:keepNext w:val="0"/>
              <w:keepLines w:val="0"/>
            </w:pPr>
          </w:p>
        </w:tc>
      </w:tr>
      <w:tr w:rsidR="00123ECE" w:rsidRPr="00130358" w14:paraId="2824890B" w14:textId="77777777" w:rsidTr="00D62538">
        <w:trPr>
          <w:jc w:val="center"/>
        </w:trPr>
        <w:tc>
          <w:tcPr>
            <w:tcW w:w="4436" w:type="dxa"/>
          </w:tcPr>
          <w:p w14:paraId="60F8C7B6" w14:textId="5DDE04E5" w:rsidR="00123ECE" w:rsidRPr="00130358" w:rsidRDefault="00D62538" w:rsidP="00D62538">
            <w:pPr>
              <w:pStyle w:val="TAL"/>
              <w:keepNext w:val="0"/>
              <w:keepLines w:val="0"/>
            </w:pPr>
            <w:r w:rsidRPr="00130358">
              <w:rPr>
                <w:lang w:eastAsia="zh-CN"/>
              </w:rPr>
              <w:t xml:space="preserve">         </w:t>
            </w:r>
            <w:proofErr w:type="spellStart"/>
            <w:r w:rsidR="00123ECE" w:rsidRPr="00130358">
              <w:t>measObjectUTRA</w:t>
            </w:r>
            <w:proofErr w:type="spellEnd"/>
          </w:p>
        </w:tc>
        <w:tc>
          <w:tcPr>
            <w:tcW w:w="2267" w:type="dxa"/>
          </w:tcPr>
          <w:p w14:paraId="4312821C" w14:textId="77777777" w:rsidR="00123ECE" w:rsidRPr="00130358" w:rsidRDefault="00123ECE" w:rsidP="00D62538">
            <w:pPr>
              <w:pStyle w:val="TAL"/>
              <w:keepNext w:val="0"/>
              <w:keepLines w:val="0"/>
            </w:pPr>
            <w:proofErr w:type="spellStart"/>
            <w:r w:rsidRPr="00130358">
              <w:t>MeasObjectUTRA</w:t>
            </w:r>
            <w:proofErr w:type="spellEnd"/>
            <w:r w:rsidRPr="00130358">
              <w:t>-GENERIC(</w:t>
            </w:r>
            <w:r w:rsidR="00A862C9" w:rsidRPr="00130358">
              <w:t>f2</w:t>
            </w:r>
            <w:r w:rsidRPr="00130358">
              <w:t>)</w:t>
            </w:r>
          </w:p>
        </w:tc>
        <w:tc>
          <w:tcPr>
            <w:tcW w:w="1700" w:type="dxa"/>
          </w:tcPr>
          <w:p w14:paraId="381642B7" w14:textId="15A972A1" w:rsidR="00123ECE" w:rsidRPr="00130358" w:rsidRDefault="00123ECE" w:rsidP="00D62538">
            <w:pPr>
              <w:pStyle w:val="TAL"/>
              <w:keepNext w:val="0"/>
              <w:keepLines w:val="0"/>
            </w:pPr>
            <w:r w:rsidRPr="00130358">
              <w:rPr>
                <w:lang w:eastAsia="zh-CN"/>
              </w:rPr>
              <w:t>UTRA</w:t>
            </w:r>
            <w:r w:rsidR="00D62538" w:rsidRPr="00130358">
              <w:rPr>
                <w:lang w:eastAsia="zh-CN"/>
              </w:rPr>
              <w:t xml:space="preserve"> </w:t>
            </w:r>
            <w:r w:rsidRPr="00130358">
              <w:rPr>
                <w:lang w:eastAsia="zh-CN"/>
              </w:rPr>
              <w:t>Cell</w:t>
            </w:r>
          </w:p>
        </w:tc>
        <w:tc>
          <w:tcPr>
            <w:tcW w:w="1133" w:type="dxa"/>
          </w:tcPr>
          <w:p w14:paraId="490A3874" w14:textId="77777777" w:rsidR="00123ECE" w:rsidRPr="00130358" w:rsidRDefault="00123ECE" w:rsidP="00D62538">
            <w:pPr>
              <w:pStyle w:val="TAL"/>
              <w:keepNext w:val="0"/>
              <w:keepLines w:val="0"/>
            </w:pPr>
          </w:p>
        </w:tc>
      </w:tr>
      <w:tr w:rsidR="00123ECE" w:rsidRPr="00130358" w14:paraId="692D2008" w14:textId="77777777" w:rsidTr="00D62538">
        <w:trPr>
          <w:jc w:val="center"/>
        </w:trPr>
        <w:tc>
          <w:tcPr>
            <w:tcW w:w="4436" w:type="dxa"/>
          </w:tcPr>
          <w:p w14:paraId="1CAA28BD" w14:textId="7F021E72" w:rsidR="00123ECE" w:rsidRPr="00130358" w:rsidRDefault="00D62538" w:rsidP="00D62538">
            <w:pPr>
              <w:pStyle w:val="TAL"/>
              <w:keepNext w:val="0"/>
              <w:keepLines w:val="0"/>
            </w:pPr>
            <w:r w:rsidRPr="00130358">
              <w:rPr>
                <w:lang w:eastAsia="zh-CN"/>
              </w:rPr>
              <w:t xml:space="preserve">     </w:t>
            </w:r>
            <w:r w:rsidRPr="00130358">
              <w:t xml:space="preserve"> </w:t>
            </w:r>
            <w:r w:rsidR="00123ECE" w:rsidRPr="00130358">
              <w:rPr>
                <w:lang w:eastAsia="zh-CN"/>
              </w:rPr>
              <w:t>}</w:t>
            </w:r>
          </w:p>
        </w:tc>
        <w:tc>
          <w:tcPr>
            <w:tcW w:w="2267" w:type="dxa"/>
          </w:tcPr>
          <w:p w14:paraId="46E9A7E9" w14:textId="77777777" w:rsidR="00123ECE" w:rsidRPr="00130358" w:rsidRDefault="00123ECE" w:rsidP="00D62538">
            <w:pPr>
              <w:pStyle w:val="TAL"/>
              <w:keepNext w:val="0"/>
              <w:keepLines w:val="0"/>
            </w:pPr>
          </w:p>
        </w:tc>
        <w:tc>
          <w:tcPr>
            <w:tcW w:w="1700" w:type="dxa"/>
          </w:tcPr>
          <w:p w14:paraId="0CDB79E7" w14:textId="77777777" w:rsidR="00123ECE" w:rsidRPr="00130358" w:rsidRDefault="00123ECE" w:rsidP="00D62538">
            <w:pPr>
              <w:pStyle w:val="TAL"/>
              <w:keepNext w:val="0"/>
              <w:keepLines w:val="0"/>
            </w:pPr>
          </w:p>
        </w:tc>
        <w:tc>
          <w:tcPr>
            <w:tcW w:w="1133" w:type="dxa"/>
          </w:tcPr>
          <w:p w14:paraId="5AE047BE" w14:textId="77777777" w:rsidR="00123ECE" w:rsidRPr="00130358" w:rsidRDefault="00123ECE" w:rsidP="00D62538">
            <w:pPr>
              <w:pStyle w:val="TAL"/>
              <w:keepNext w:val="0"/>
              <w:keepLines w:val="0"/>
            </w:pPr>
          </w:p>
        </w:tc>
      </w:tr>
      <w:tr w:rsidR="00123ECE" w:rsidRPr="00130358" w14:paraId="7E4CF342" w14:textId="77777777" w:rsidTr="00D62538">
        <w:trPr>
          <w:jc w:val="center"/>
        </w:trPr>
        <w:tc>
          <w:tcPr>
            <w:tcW w:w="4436" w:type="dxa"/>
          </w:tcPr>
          <w:p w14:paraId="0332D536" w14:textId="54FE5DE6"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502A2739" w14:textId="77777777" w:rsidR="00123ECE" w:rsidRPr="00130358" w:rsidRDefault="00123ECE" w:rsidP="00D62538">
            <w:pPr>
              <w:pStyle w:val="TAL"/>
              <w:keepNext w:val="0"/>
              <w:keepLines w:val="0"/>
            </w:pPr>
          </w:p>
        </w:tc>
        <w:tc>
          <w:tcPr>
            <w:tcW w:w="1700" w:type="dxa"/>
          </w:tcPr>
          <w:p w14:paraId="7C2F8ECC" w14:textId="77777777" w:rsidR="00123ECE" w:rsidRPr="00130358" w:rsidRDefault="00123ECE" w:rsidP="00D62538">
            <w:pPr>
              <w:pStyle w:val="TAL"/>
              <w:keepNext w:val="0"/>
              <w:keepLines w:val="0"/>
            </w:pPr>
          </w:p>
        </w:tc>
        <w:tc>
          <w:tcPr>
            <w:tcW w:w="1133" w:type="dxa"/>
          </w:tcPr>
          <w:p w14:paraId="478617D4" w14:textId="77777777" w:rsidR="00123ECE" w:rsidRPr="00130358" w:rsidRDefault="00123ECE" w:rsidP="00D62538">
            <w:pPr>
              <w:pStyle w:val="TAL"/>
              <w:keepNext w:val="0"/>
              <w:keepLines w:val="0"/>
            </w:pPr>
          </w:p>
        </w:tc>
      </w:tr>
      <w:tr w:rsidR="00123ECE" w:rsidRPr="00130358" w14:paraId="6367B964" w14:textId="77777777" w:rsidTr="00D62538">
        <w:trPr>
          <w:jc w:val="center"/>
        </w:trPr>
        <w:tc>
          <w:tcPr>
            <w:tcW w:w="4436" w:type="dxa"/>
          </w:tcPr>
          <w:p w14:paraId="691D239C" w14:textId="72DFFEFD"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DEC0299" w14:textId="77777777" w:rsidR="00123ECE" w:rsidRPr="00130358" w:rsidRDefault="00123ECE" w:rsidP="00D62538">
            <w:pPr>
              <w:pStyle w:val="TAL"/>
              <w:keepNext w:val="0"/>
              <w:keepLines w:val="0"/>
            </w:pPr>
          </w:p>
        </w:tc>
        <w:tc>
          <w:tcPr>
            <w:tcW w:w="1700" w:type="dxa"/>
          </w:tcPr>
          <w:p w14:paraId="022C62C8" w14:textId="77777777" w:rsidR="00123ECE" w:rsidRPr="00130358" w:rsidRDefault="00123ECE" w:rsidP="00D62538">
            <w:pPr>
              <w:pStyle w:val="TAL"/>
              <w:keepNext w:val="0"/>
              <w:keepLines w:val="0"/>
              <w:rPr>
                <w:lang w:eastAsia="zh-CN"/>
              </w:rPr>
            </w:pPr>
          </w:p>
        </w:tc>
        <w:tc>
          <w:tcPr>
            <w:tcW w:w="1133" w:type="dxa"/>
          </w:tcPr>
          <w:p w14:paraId="7BD632CC" w14:textId="77777777" w:rsidR="00123ECE" w:rsidRPr="00130358" w:rsidRDefault="00123ECE" w:rsidP="00D62538">
            <w:pPr>
              <w:pStyle w:val="TAL"/>
              <w:keepNext w:val="0"/>
              <w:keepLines w:val="0"/>
            </w:pPr>
          </w:p>
        </w:tc>
      </w:tr>
      <w:tr w:rsidR="00123ECE" w:rsidRPr="00130358" w14:paraId="52FEF75E" w14:textId="77777777" w:rsidTr="00D62538">
        <w:trPr>
          <w:jc w:val="center"/>
        </w:trPr>
        <w:tc>
          <w:tcPr>
            <w:tcW w:w="4436" w:type="dxa"/>
          </w:tcPr>
          <w:p w14:paraId="1D4016DC" w14:textId="1BE78EC6" w:rsidR="00123ECE" w:rsidRPr="00130358" w:rsidRDefault="00D62538" w:rsidP="00D62538">
            <w:pPr>
              <w:pStyle w:val="TAL"/>
              <w:keepNext w:val="0"/>
              <w:keepLines w:val="0"/>
            </w:pPr>
            <w:r w:rsidRPr="00130358">
              <w:lastRenderedPageBreak/>
              <w:t xml:space="preserve"> </w:t>
            </w:r>
            <w:proofErr w:type="spellStart"/>
            <w:r w:rsidR="00123ECE" w:rsidRPr="00130358">
              <w:t>reportConfigToRemoveList</w:t>
            </w:r>
            <w:proofErr w:type="spellEnd"/>
          </w:p>
        </w:tc>
        <w:tc>
          <w:tcPr>
            <w:tcW w:w="2267" w:type="dxa"/>
          </w:tcPr>
          <w:p w14:paraId="3EB9AE1E" w14:textId="12A403E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74599793" w14:textId="77777777" w:rsidR="00123ECE" w:rsidRPr="00130358" w:rsidRDefault="00123ECE" w:rsidP="00D62538">
            <w:pPr>
              <w:pStyle w:val="TAL"/>
              <w:keepNext w:val="0"/>
              <w:keepLines w:val="0"/>
            </w:pPr>
          </w:p>
        </w:tc>
        <w:tc>
          <w:tcPr>
            <w:tcW w:w="1133" w:type="dxa"/>
          </w:tcPr>
          <w:p w14:paraId="2C18EB13" w14:textId="77777777" w:rsidR="00123ECE" w:rsidRPr="00130358" w:rsidRDefault="00123ECE" w:rsidP="00D62538">
            <w:pPr>
              <w:pStyle w:val="TAL"/>
              <w:keepNext w:val="0"/>
              <w:keepLines w:val="0"/>
            </w:pPr>
          </w:p>
        </w:tc>
      </w:tr>
      <w:tr w:rsidR="00123ECE" w:rsidRPr="00130358" w14:paraId="450EEAD6" w14:textId="77777777" w:rsidTr="00D62538">
        <w:trPr>
          <w:jc w:val="center"/>
        </w:trPr>
        <w:tc>
          <w:tcPr>
            <w:tcW w:w="4436" w:type="dxa"/>
          </w:tcPr>
          <w:p w14:paraId="1A64A538" w14:textId="6453D2BD" w:rsidR="00123ECE" w:rsidRPr="00130358" w:rsidRDefault="00D62538" w:rsidP="00D62538">
            <w:pPr>
              <w:pStyle w:val="TAL"/>
              <w:keepNext w:val="0"/>
              <w:keepLines w:val="0"/>
            </w:pPr>
            <w:r w:rsidRPr="00130358">
              <w:t xml:space="preserve"> </w:t>
            </w:r>
            <w:proofErr w:type="spellStart"/>
            <w:r w:rsidR="00123ECE" w:rsidRPr="00130358">
              <w:t>reportConfigToAddModList</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(1..maxReportConfigId)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2223278B" w14:textId="6CC44F2B" w:rsidR="00123ECE" w:rsidRPr="00130358" w:rsidRDefault="00123ECE" w:rsidP="00D62538">
            <w:pPr>
              <w:pStyle w:val="TAL"/>
              <w:keepNext w:val="0"/>
              <w:keepLines w:val="0"/>
              <w:rPr>
                <w:lang w:eastAsia="zh-CN"/>
              </w:rPr>
            </w:pPr>
            <w:r w:rsidRPr="00130358">
              <w:t>1</w:t>
            </w:r>
            <w:r w:rsidR="00D62538" w:rsidRPr="00130358">
              <w:t xml:space="preserve"> </w:t>
            </w:r>
            <w:r w:rsidRPr="00130358">
              <w:t>entry</w:t>
            </w:r>
          </w:p>
        </w:tc>
        <w:tc>
          <w:tcPr>
            <w:tcW w:w="1700" w:type="dxa"/>
          </w:tcPr>
          <w:p w14:paraId="39B0BCF0" w14:textId="77777777" w:rsidR="00123ECE" w:rsidRPr="00130358" w:rsidRDefault="00123ECE" w:rsidP="00D62538">
            <w:pPr>
              <w:pStyle w:val="TAL"/>
              <w:keepNext w:val="0"/>
              <w:keepLines w:val="0"/>
              <w:rPr>
                <w:lang w:eastAsia="zh-CN"/>
              </w:rPr>
            </w:pPr>
          </w:p>
        </w:tc>
        <w:tc>
          <w:tcPr>
            <w:tcW w:w="1133" w:type="dxa"/>
          </w:tcPr>
          <w:p w14:paraId="4C4D1AEE" w14:textId="77777777" w:rsidR="00123ECE" w:rsidRPr="00130358" w:rsidRDefault="00123ECE" w:rsidP="00D62538">
            <w:pPr>
              <w:pStyle w:val="TAL"/>
              <w:keepNext w:val="0"/>
              <w:keepLines w:val="0"/>
            </w:pPr>
          </w:p>
        </w:tc>
      </w:tr>
      <w:tr w:rsidR="00123ECE" w:rsidRPr="00130358" w14:paraId="79516979" w14:textId="77777777" w:rsidTr="00D62538">
        <w:trPr>
          <w:jc w:val="center"/>
        </w:trPr>
        <w:tc>
          <w:tcPr>
            <w:tcW w:w="4436" w:type="dxa"/>
          </w:tcPr>
          <w:p w14:paraId="6853ED6E" w14:textId="61DE9F2F"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reportConfigId</w:t>
            </w:r>
            <w:proofErr w:type="spellEnd"/>
          </w:p>
        </w:tc>
        <w:tc>
          <w:tcPr>
            <w:tcW w:w="2267" w:type="dxa"/>
          </w:tcPr>
          <w:p w14:paraId="76C87F0E" w14:textId="77777777" w:rsidR="00123ECE" w:rsidRPr="00130358" w:rsidRDefault="00123ECE" w:rsidP="00D62538">
            <w:pPr>
              <w:pStyle w:val="TAL"/>
              <w:keepNext w:val="0"/>
              <w:keepLines w:val="0"/>
              <w:rPr>
                <w:lang w:eastAsia="zh-CN"/>
              </w:rPr>
            </w:pPr>
            <w:proofErr w:type="spellStart"/>
            <w:r w:rsidRPr="00130358">
              <w:rPr>
                <w:lang w:eastAsia="zh-CN"/>
              </w:rPr>
              <w:t>idReportConfig</w:t>
            </w:r>
            <w:proofErr w:type="spellEnd"/>
            <w:r w:rsidRPr="00130358">
              <w:rPr>
                <w:lang w:eastAsia="zh-CN"/>
              </w:rPr>
              <w:t>-P</w:t>
            </w:r>
          </w:p>
        </w:tc>
        <w:tc>
          <w:tcPr>
            <w:tcW w:w="1700" w:type="dxa"/>
          </w:tcPr>
          <w:p w14:paraId="04BF4416" w14:textId="77777777" w:rsidR="00123ECE" w:rsidRPr="00130358" w:rsidRDefault="00123ECE" w:rsidP="00D62538">
            <w:pPr>
              <w:pStyle w:val="TAL"/>
              <w:keepNext w:val="0"/>
              <w:keepLines w:val="0"/>
              <w:rPr>
                <w:lang w:eastAsia="zh-CN"/>
              </w:rPr>
            </w:pPr>
          </w:p>
        </w:tc>
        <w:tc>
          <w:tcPr>
            <w:tcW w:w="1133" w:type="dxa"/>
          </w:tcPr>
          <w:p w14:paraId="38A3A72E" w14:textId="77777777" w:rsidR="00123ECE" w:rsidRPr="00130358" w:rsidRDefault="00123ECE" w:rsidP="00D62538">
            <w:pPr>
              <w:pStyle w:val="TAL"/>
              <w:keepNext w:val="0"/>
              <w:keepLines w:val="0"/>
            </w:pPr>
          </w:p>
        </w:tc>
      </w:tr>
      <w:tr w:rsidR="00123ECE" w:rsidRPr="00130358" w14:paraId="3CFA45D6" w14:textId="77777777" w:rsidTr="00D62538">
        <w:trPr>
          <w:jc w:val="center"/>
        </w:trPr>
        <w:tc>
          <w:tcPr>
            <w:tcW w:w="4436" w:type="dxa"/>
          </w:tcPr>
          <w:p w14:paraId="43483806" w14:textId="340139D2"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reportConfig</w:t>
            </w:r>
            <w:proofErr w:type="spellEnd"/>
          </w:p>
        </w:tc>
        <w:tc>
          <w:tcPr>
            <w:tcW w:w="2267" w:type="dxa"/>
          </w:tcPr>
          <w:p w14:paraId="449A1BC4" w14:textId="77777777" w:rsidR="00123ECE" w:rsidRPr="00130358" w:rsidRDefault="00A862C9" w:rsidP="00D62538">
            <w:pPr>
              <w:pStyle w:val="TAL"/>
              <w:keepNext w:val="0"/>
              <w:keepLines w:val="0"/>
            </w:pPr>
            <w:proofErr w:type="spellStart"/>
            <w:r w:rsidRPr="00130358">
              <w:t>ReportConfigInterRAT</w:t>
            </w:r>
            <w:proofErr w:type="spellEnd"/>
            <w:r w:rsidRPr="00130358">
              <w:t>-PERIODICAL</w:t>
            </w:r>
          </w:p>
        </w:tc>
        <w:tc>
          <w:tcPr>
            <w:tcW w:w="1700" w:type="dxa"/>
          </w:tcPr>
          <w:p w14:paraId="67280305" w14:textId="77777777" w:rsidR="00123ECE" w:rsidRPr="00130358" w:rsidRDefault="00123ECE" w:rsidP="00D62538">
            <w:pPr>
              <w:pStyle w:val="TAL"/>
              <w:keepNext w:val="0"/>
              <w:keepLines w:val="0"/>
              <w:rPr>
                <w:lang w:eastAsia="zh-CN"/>
              </w:rPr>
            </w:pPr>
          </w:p>
        </w:tc>
        <w:tc>
          <w:tcPr>
            <w:tcW w:w="1133" w:type="dxa"/>
          </w:tcPr>
          <w:p w14:paraId="0508C856" w14:textId="77777777" w:rsidR="00123ECE" w:rsidRPr="00130358" w:rsidRDefault="00123ECE" w:rsidP="00D62538">
            <w:pPr>
              <w:pStyle w:val="TAL"/>
              <w:keepNext w:val="0"/>
              <w:keepLines w:val="0"/>
            </w:pPr>
          </w:p>
        </w:tc>
      </w:tr>
      <w:tr w:rsidR="00123ECE" w:rsidRPr="00130358" w14:paraId="4E19F976" w14:textId="77777777" w:rsidTr="00D62538">
        <w:trPr>
          <w:jc w:val="center"/>
        </w:trPr>
        <w:tc>
          <w:tcPr>
            <w:tcW w:w="4436" w:type="dxa"/>
          </w:tcPr>
          <w:p w14:paraId="6855FE3A" w14:textId="0111653E"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4606EEF5" w14:textId="77777777" w:rsidR="00123ECE" w:rsidRPr="00130358" w:rsidRDefault="00123ECE" w:rsidP="00D62538">
            <w:pPr>
              <w:pStyle w:val="TAL"/>
              <w:keepNext w:val="0"/>
              <w:keepLines w:val="0"/>
            </w:pPr>
          </w:p>
        </w:tc>
        <w:tc>
          <w:tcPr>
            <w:tcW w:w="1700" w:type="dxa"/>
          </w:tcPr>
          <w:p w14:paraId="1309F876" w14:textId="77777777" w:rsidR="00123ECE" w:rsidRPr="00130358" w:rsidRDefault="00123ECE" w:rsidP="00D62538">
            <w:pPr>
              <w:pStyle w:val="TAL"/>
              <w:keepNext w:val="0"/>
              <w:keepLines w:val="0"/>
              <w:rPr>
                <w:lang w:eastAsia="zh-CN"/>
              </w:rPr>
            </w:pPr>
          </w:p>
        </w:tc>
        <w:tc>
          <w:tcPr>
            <w:tcW w:w="1133" w:type="dxa"/>
          </w:tcPr>
          <w:p w14:paraId="008D76FA" w14:textId="77777777" w:rsidR="00123ECE" w:rsidRPr="00130358" w:rsidRDefault="00123ECE" w:rsidP="00D62538">
            <w:pPr>
              <w:pStyle w:val="TAL"/>
              <w:keepNext w:val="0"/>
              <w:keepLines w:val="0"/>
            </w:pPr>
          </w:p>
        </w:tc>
      </w:tr>
      <w:tr w:rsidR="00123ECE" w:rsidRPr="00130358" w14:paraId="32B9A2EA" w14:textId="77777777" w:rsidTr="00D62538">
        <w:trPr>
          <w:jc w:val="center"/>
        </w:trPr>
        <w:tc>
          <w:tcPr>
            <w:tcW w:w="4436" w:type="dxa"/>
          </w:tcPr>
          <w:p w14:paraId="5583F6E3" w14:textId="3EB82785" w:rsidR="00123ECE" w:rsidRPr="00130358" w:rsidRDefault="00D62538" w:rsidP="00D62538">
            <w:pPr>
              <w:pStyle w:val="TAL"/>
              <w:keepNext w:val="0"/>
              <w:keepLines w:val="0"/>
            </w:pPr>
            <w:r w:rsidRPr="00130358">
              <w:t xml:space="preserve"> </w:t>
            </w:r>
            <w:proofErr w:type="spellStart"/>
            <w:r w:rsidR="00123ECE" w:rsidRPr="00130358">
              <w:t>measIdToRemoveList</w:t>
            </w:r>
            <w:proofErr w:type="spellEnd"/>
          </w:p>
        </w:tc>
        <w:tc>
          <w:tcPr>
            <w:tcW w:w="2267" w:type="dxa"/>
          </w:tcPr>
          <w:p w14:paraId="42A351A9" w14:textId="1E0BFE54"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0E808927" w14:textId="77777777" w:rsidR="00123ECE" w:rsidRPr="00130358" w:rsidRDefault="00123ECE" w:rsidP="00D62538">
            <w:pPr>
              <w:pStyle w:val="TAL"/>
              <w:keepNext w:val="0"/>
              <w:keepLines w:val="0"/>
            </w:pPr>
          </w:p>
        </w:tc>
        <w:tc>
          <w:tcPr>
            <w:tcW w:w="1133" w:type="dxa"/>
          </w:tcPr>
          <w:p w14:paraId="741A5EF4" w14:textId="77777777" w:rsidR="00123ECE" w:rsidRPr="00130358" w:rsidRDefault="00123ECE" w:rsidP="00D62538">
            <w:pPr>
              <w:pStyle w:val="TAL"/>
              <w:keepNext w:val="0"/>
              <w:keepLines w:val="0"/>
            </w:pPr>
          </w:p>
        </w:tc>
      </w:tr>
      <w:tr w:rsidR="00123ECE" w:rsidRPr="00130358" w14:paraId="20C02D3B" w14:textId="77777777" w:rsidTr="00D62538">
        <w:trPr>
          <w:jc w:val="center"/>
        </w:trPr>
        <w:tc>
          <w:tcPr>
            <w:tcW w:w="4436" w:type="dxa"/>
          </w:tcPr>
          <w:p w14:paraId="16ABB09E" w14:textId="2282327B" w:rsidR="00123ECE" w:rsidRPr="00130358" w:rsidRDefault="00D62538" w:rsidP="00D62538">
            <w:pPr>
              <w:pStyle w:val="TAL"/>
              <w:keepNext w:val="0"/>
              <w:keepLines w:val="0"/>
              <w:rPr>
                <w:lang w:eastAsia="zh-CN"/>
              </w:rPr>
            </w:pPr>
            <w:r w:rsidRPr="00130358">
              <w:t xml:space="preserve"> </w:t>
            </w:r>
            <w:proofErr w:type="spellStart"/>
            <w:r w:rsidR="00123ECE" w:rsidRPr="00130358">
              <w:t>measIdToAddModList</w:t>
            </w:r>
            <w:proofErr w:type="spellEnd"/>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(SIZE</w:t>
            </w:r>
            <w:r w:rsidRPr="00130358">
              <w:rPr>
                <w:lang w:eastAsia="zh-CN"/>
              </w:rPr>
              <w:t xml:space="preserve"> </w:t>
            </w:r>
            <w:r w:rsidR="00123ECE" w:rsidRPr="00130358">
              <w:rPr>
                <w:lang w:eastAsia="zh-CN"/>
              </w:rPr>
              <w:t>(1..maxMeasId))</w:t>
            </w:r>
            <w:r w:rsidRPr="00130358">
              <w:rPr>
                <w:lang w:eastAsia="zh-CN"/>
              </w:rPr>
              <w:t xml:space="preserve"> </w:t>
            </w:r>
            <w:r w:rsidR="00123ECE" w:rsidRPr="00130358">
              <w:rPr>
                <w:lang w:eastAsia="zh-CN"/>
              </w:rPr>
              <w:t>of</w:t>
            </w:r>
            <w:r w:rsidRPr="00130358">
              <w:rPr>
                <w:lang w:eastAsia="zh-CN"/>
              </w:rPr>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3A36D6C" w14:textId="1E099F19" w:rsidR="00123ECE" w:rsidRPr="00130358" w:rsidRDefault="00123ECE" w:rsidP="00D62538">
            <w:pPr>
              <w:pStyle w:val="TAL"/>
              <w:keepNext w:val="0"/>
              <w:keepLines w:val="0"/>
            </w:pPr>
            <w:r w:rsidRPr="00130358">
              <w:t>1</w:t>
            </w:r>
            <w:r w:rsidR="00D62538" w:rsidRPr="00130358">
              <w:t xml:space="preserve"> </w:t>
            </w:r>
            <w:r w:rsidRPr="00130358">
              <w:t>entry</w:t>
            </w:r>
          </w:p>
        </w:tc>
        <w:tc>
          <w:tcPr>
            <w:tcW w:w="1700" w:type="dxa"/>
          </w:tcPr>
          <w:p w14:paraId="3FA9A1C6" w14:textId="77777777" w:rsidR="00123ECE" w:rsidRPr="00130358" w:rsidRDefault="00123ECE" w:rsidP="00D62538">
            <w:pPr>
              <w:pStyle w:val="TAL"/>
              <w:keepNext w:val="0"/>
              <w:keepLines w:val="0"/>
            </w:pPr>
          </w:p>
        </w:tc>
        <w:tc>
          <w:tcPr>
            <w:tcW w:w="1133" w:type="dxa"/>
          </w:tcPr>
          <w:p w14:paraId="69B00517" w14:textId="77777777" w:rsidR="00123ECE" w:rsidRPr="00130358" w:rsidRDefault="00123ECE" w:rsidP="00D62538">
            <w:pPr>
              <w:pStyle w:val="TAL"/>
              <w:keepNext w:val="0"/>
              <w:keepLines w:val="0"/>
            </w:pPr>
          </w:p>
        </w:tc>
      </w:tr>
      <w:tr w:rsidR="00123ECE" w:rsidRPr="00130358" w14:paraId="541FA245" w14:textId="77777777" w:rsidTr="00D62538">
        <w:trPr>
          <w:jc w:val="center"/>
        </w:trPr>
        <w:tc>
          <w:tcPr>
            <w:tcW w:w="4436" w:type="dxa"/>
          </w:tcPr>
          <w:p w14:paraId="0793FD2A" w14:textId="7D918B91"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measId</w:t>
            </w:r>
            <w:proofErr w:type="spellEnd"/>
          </w:p>
        </w:tc>
        <w:tc>
          <w:tcPr>
            <w:tcW w:w="2267" w:type="dxa"/>
          </w:tcPr>
          <w:p w14:paraId="5363E7BC" w14:textId="77777777" w:rsidR="00123ECE" w:rsidRPr="00130358" w:rsidRDefault="00123ECE" w:rsidP="00D62538">
            <w:pPr>
              <w:pStyle w:val="TAL"/>
              <w:keepNext w:val="0"/>
              <w:keepLines w:val="0"/>
            </w:pPr>
            <w:r w:rsidRPr="00130358">
              <w:rPr>
                <w:lang w:eastAsia="zh-CN"/>
              </w:rPr>
              <w:t>1</w:t>
            </w:r>
          </w:p>
        </w:tc>
        <w:tc>
          <w:tcPr>
            <w:tcW w:w="1700" w:type="dxa"/>
          </w:tcPr>
          <w:p w14:paraId="3ABDE8F8" w14:textId="77777777" w:rsidR="00123ECE" w:rsidRPr="00130358" w:rsidRDefault="00123ECE" w:rsidP="00D62538">
            <w:pPr>
              <w:pStyle w:val="TAL"/>
              <w:keepNext w:val="0"/>
              <w:keepLines w:val="0"/>
            </w:pPr>
          </w:p>
        </w:tc>
        <w:tc>
          <w:tcPr>
            <w:tcW w:w="1133" w:type="dxa"/>
          </w:tcPr>
          <w:p w14:paraId="229F4B7C" w14:textId="77777777" w:rsidR="00123ECE" w:rsidRPr="00130358" w:rsidRDefault="00123ECE" w:rsidP="00D62538">
            <w:pPr>
              <w:pStyle w:val="TAL"/>
              <w:keepNext w:val="0"/>
              <w:keepLines w:val="0"/>
            </w:pPr>
          </w:p>
        </w:tc>
      </w:tr>
      <w:tr w:rsidR="00123ECE" w:rsidRPr="00130358" w14:paraId="7FC221A8" w14:textId="77777777" w:rsidTr="00D62538">
        <w:trPr>
          <w:jc w:val="center"/>
        </w:trPr>
        <w:tc>
          <w:tcPr>
            <w:tcW w:w="4436" w:type="dxa"/>
          </w:tcPr>
          <w:p w14:paraId="5CA1232E" w14:textId="08B2CC6A"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measObjectId</w:t>
            </w:r>
            <w:proofErr w:type="spellEnd"/>
          </w:p>
        </w:tc>
        <w:tc>
          <w:tcPr>
            <w:tcW w:w="2267" w:type="dxa"/>
          </w:tcPr>
          <w:p w14:paraId="2CCF8E0E" w14:textId="77777777" w:rsidR="00123ECE" w:rsidRPr="00130358" w:rsidRDefault="00123ECE" w:rsidP="00D62538">
            <w:pPr>
              <w:pStyle w:val="TAL"/>
              <w:keepNext w:val="0"/>
              <w:keepLines w:val="0"/>
            </w:pPr>
            <w:r w:rsidRPr="00130358">
              <w:t>IdMeasObject-</w:t>
            </w:r>
            <w:r w:rsidR="00A862C9" w:rsidRPr="00130358">
              <w:t>f</w:t>
            </w:r>
            <w:r w:rsidR="00A862C9" w:rsidRPr="00130358">
              <w:rPr>
                <w:lang w:eastAsia="zh-CN"/>
              </w:rPr>
              <w:t>2</w:t>
            </w:r>
          </w:p>
        </w:tc>
        <w:tc>
          <w:tcPr>
            <w:tcW w:w="1700" w:type="dxa"/>
          </w:tcPr>
          <w:p w14:paraId="3189699B" w14:textId="77777777" w:rsidR="00123ECE" w:rsidRPr="00130358" w:rsidRDefault="00123ECE" w:rsidP="00D62538">
            <w:pPr>
              <w:pStyle w:val="TAL"/>
              <w:keepNext w:val="0"/>
              <w:keepLines w:val="0"/>
            </w:pPr>
          </w:p>
        </w:tc>
        <w:tc>
          <w:tcPr>
            <w:tcW w:w="1133" w:type="dxa"/>
          </w:tcPr>
          <w:p w14:paraId="7FA533D3" w14:textId="77777777" w:rsidR="00123ECE" w:rsidRPr="00130358" w:rsidRDefault="00123ECE" w:rsidP="00D62538">
            <w:pPr>
              <w:pStyle w:val="TAL"/>
              <w:keepNext w:val="0"/>
              <w:keepLines w:val="0"/>
            </w:pPr>
          </w:p>
        </w:tc>
      </w:tr>
      <w:tr w:rsidR="00123ECE" w:rsidRPr="00130358" w14:paraId="414E5990" w14:textId="77777777" w:rsidTr="00D62538">
        <w:trPr>
          <w:jc w:val="center"/>
        </w:trPr>
        <w:tc>
          <w:tcPr>
            <w:tcW w:w="4436" w:type="dxa"/>
          </w:tcPr>
          <w:p w14:paraId="55921B8C" w14:textId="70394E08"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reportConfigId</w:t>
            </w:r>
            <w:proofErr w:type="spellEnd"/>
          </w:p>
        </w:tc>
        <w:tc>
          <w:tcPr>
            <w:tcW w:w="2267" w:type="dxa"/>
          </w:tcPr>
          <w:p w14:paraId="6137AAE4" w14:textId="77777777" w:rsidR="00123ECE" w:rsidRPr="00130358" w:rsidRDefault="00123ECE" w:rsidP="00D62538">
            <w:pPr>
              <w:pStyle w:val="TAL"/>
              <w:keepNext w:val="0"/>
              <w:keepLines w:val="0"/>
              <w:rPr>
                <w:lang w:eastAsia="zh-CN"/>
              </w:rPr>
            </w:pPr>
            <w:proofErr w:type="spellStart"/>
            <w:r w:rsidRPr="00130358">
              <w:rPr>
                <w:lang w:eastAsia="zh-CN"/>
              </w:rPr>
              <w:t>idReportConfig</w:t>
            </w:r>
            <w:proofErr w:type="spellEnd"/>
            <w:r w:rsidRPr="00130358">
              <w:rPr>
                <w:lang w:eastAsia="zh-CN"/>
              </w:rPr>
              <w:t>-P</w:t>
            </w:r>
          </w:p>
        </w:tc>
        <w:tc>
          <w:tcPr>
            <w:tcW w:w="1700" w:type="dxa"/>
          </w:tcPr>
          <w:p w14:paraId="2FA3CF49" w14:textId="77777777" w:rsidR="00123ECE" w:rsidRPr="00130358" w:rsidRDefault="00123ECE" w:rsidP="00D62538">
            <w:pPr>
              <w:pStyle w:val="TAL"/>
              <w:keepNext w:val="0"/>
              <w:keepLines w:val="0"/>
            </w:pPr>
          </w:p>
        </w:tc>
        <w:tc>
          <w:tcPr>
            <w:tcW w:w="1133" w:type="dxa"/>
          </w:tcPr>
          <w:p w14:paraId="3A53F0EC" w14:textId="77777777" w:rsidR="00123ECE" w:rsidRPr="00130358" w:rsidRDefault="00123ECE" w:rsidP="00D62538">
            <w:pPr>
              <w:pStyle w:val="TAL"/>
              <w:keepNext w:val="0"/>
              <w:keepLines w:val="0"/>
            </w:pPr>
          </w:p>
        </w:tc>
      </w:tr>
      <w:tr w:rsidR="00123ECE" w:rsidRPr="00130358" w14:paraId="19C5C060" w14:textId="77777777" w:rsidTr="00D62538">
        <w:trPr>
          <w:jc w:val="center"/>
        </w:trPr>
        <w:tc>
          <w:tcPr>
            <w:tcW w:w="4436" w:type="dxa"/>
          </w:tcPr>
          <w:p w14:paraId="75CEBC41" w14:textId="53978907" w:rsidR="00123ECE" w:rsidRPr="00130358" w:rsidRDefault="00D62538" w:rsidP="00D62538">
            <w:pPr>
              <w:pStyle w:val="TAL"/>
              <w:keepNext w:val="0"/>
              <w:keepLines w:val="0"/>
            </w:pPr>
            <w:r w:rsidRPr="00130358">
              <w:rPr>
                <w:lang w:eastAsia="zh-CN"/>
              </w:rPr>
              <w:t xml:space="preserve">   </w:t>
            </w:r>
            <w:r w:rsidR="00123ECE" w:rsidRPr="00130358">
              <w:rPr>
                <w:lang w:eastAsia="zh-CN"/>
              </w:rPr>
              <w:t>}</w:t>
            </w:r>
          </w:p>
        </w:tc>
        <w:tc>
          <w:tcPr>
            <w:tcW w:w="2267" w:type="dxa"/>
          </w:tcPr>
          <w:p w14:paraId="17190CBE" w14:textId="77777777" w:rsidR="00123ECE" w:rsidRPr="00130358" w:rsidRDefault="00123ECE" w:rsidP="00D62538">
            <w:pPr>
              <w:pStyle w:val="TAL"/>
              <w:keepNext w:val="0"/>
              <w:keepLines w:val="0"/>
            </w:pPr>
          </w:p>
        </w:tc>
        <w:tc>
          <w:tcPr>
            <w:tcW w:w="1700" w:type="dxa"/>
          </w:tcPr>
          <w:p w14:paraId="370A83B4" w14:textId="77777777" w:rsidR="00123ECE" w:rsidRPr="00130358" w:rsidRDefault="00123ECE" w:rsidP="00D62538">
            <w:pPr>
              <w:pStyle w:val="TAL"/>
              <w:keepNext w:val="0"/>
              <w:keepLines w:val="0"/>
            </w:pPr>
          </w:p>
        </w:tc>
        <w:tc>
          <w:tcPr>
            <w:tcW w:w="1133" w:type="dxa"/>
          </w:tcPr>
          <w:p w14:paraId="296B7073" w14:textId="77777777" w:rsidR="00123ECE" w:rsidRPr="00130358" w:rsidRDefault="00123ECE" w:rsidP="00D62538">
            <w:pPr>
              <w:pStyle w:val="TAL"/>
              <w:keepNext w:val="0"/>
              <w:keepLines w:val="0"/>
            </w:pPr>
          </w:p>
        </w:tc>
      </w:tr>
      <w:tr w:rsidR="00123ECE" w:rsidRPr="00130358" w14:paraId="1A076492" w14:textId="77777777" w:rsidTr="00D62538">
        <w:trPr>
          <w:jc w:val="center"/>
        </w:trPr>
        <w:tc>
          <w:tcPr>
            <w:tcW w:w="4436" w:type="dxa"/>
          </w:tcPr>
          <w:p w14:paraId="5271D91F" w14:textId="3B13E915" w:rsidR="00123ECE" w:rsidRPr="00130358" w:rsidRDefault="00D62538" w:rsidP="00D62538">
            <w:pPr>
              <w:pStyle w:val="TAL"/>
              <w:keepNext w:val="0"/>
              <w:keepLines w:val="0"/>
            </w:pPr>
            <w:r w:rsidRPr="00130358">
              <w:t xml:space="preserve"> </w:t>
            </w:r>
            <w:proofErr w:type="spellStart"/>
            <w:r w:rsidR="00123ECE" w:rsidRPr="00130358">
              <w:t>quantityConfig</w:t>
            </w:r>
            <w:proofErr w:type="spellEnd"/>
            <w:r w:rsidRPr="00130358">
              <w:t xml:space="preserve"> </w:t>
            </w:r>
            <w:r w:rsidR="00123ECE" w:rsidRPr="00130358">
              <w:t>SEQUENCE</w:t>
            </w:r>
            <w:r w:rsidRPr="00130358">
              <w:t xml:space="preserve"> </w:t>
            </w:r>
            <w:r w:rsidR="00123ECE" w:rsidRPr="00130358">
              <w:t>{</w:t>
            </w:r>
          </w:p>
        </w:tc>
        <w:tc>
          <w:tcPr>
            <w:tcW w:w="2267" w:type="dxa"/>
          </w:tcPr>
          <w:p w14:paraId="74A36794" w14:textId="77777777" w:rsidR="00123ECE" w:rsidRPr="00130358" w:rsidRDefault="00123ECE" w:rsidP="00D62538">
            <w:pPr>
              <w:pStyle w:val="TAL"/>
              <w:keepNext w:val="0"/>
              <w:keepLines w:val="0"/>
            </w:pPr>
          </w:p>
        </w:tc>
        <w:tc>
          <w:tcPr>
            <w:tcW w:w="1700" w:type="dxa"/>
          </w:tcPr>
          <w:p w14:paraId="3BC9997E" w14:textId="77777777" w:rsidR="00123ECE" w:rsidRPr="00130358" w:rsidRDefault="00123ECE" w:rsidP="00D62538">
            <w:pPr>
              <w:pStyle w:val="TAL"/>
              <w:keepNext w:val="0"/>
              <w:keepLines w:val="0"/>
            </w:pPr>
          </w:p>
        </w:tc>
        <w:tc>
          <w:tcPr>
            <w:tcW w:w="1133" w:type="dxa"/>
          </w:tcPr>
          <w:p w14:paraId="40125303" w14:textId="77777777" w:rsidR="00123ECE" w:rsidRPr="00130358" w:rsidRDefault="00123ECE" w:rsidP="00D62538">
            <w:pPr>
              <w:pStyle w:val="TAL"/>
              <w:keepNext w:val="0"/>
              <w:keepLines w:val="0"/>
            </w:pPr>
          </w:p>
        </w:tc>
      </w:tr>
      <w:tr w:rsidR="00123ECE" w:rsidRPr="00130358" w14:paraId="2F457C86" w14:textId="77777777" w:rsidTr="00D62538">
        <w:trPr>
          <w:jc w:val="center"/>
        </w:trPr>
        <w:tc>
          <w:tcPr>
            <w:tcW w:w="4436" w:type="dxa"/>
          </w:tcPr>
          <w:p w14:paraId="28A9FDA5" w14:textId="3A7804F1" w:rsidR="00123ECE" w:rsidRPr="00130358" w:rsidRDefault="00D62538" w:rsidP="00D62538">
            <w:pPr>
              <w:pStyle w:val="TAL"/>
              <w:keepNext w:val="0"/>
              <w:keepLines w:val="0"/>
            </w:pPr>
            <w:r w:rsidRPr="00130358">
              <w:t xml:space="preserve">   </w:t>
            </w:r>
            <w:proofErr w:type="spellStart"/>
            <w:r w:rsidR="00123ECE" w:rsidRPr="00130358">
              <w:t>quantityConfigUTRA</w:t>
            </w:r>
            <w:proofErr w:type="spellEnd"/>
            <w:r w:rsidRPr="00130358">
              <w:t xml:space="preserve"> </w:t>
            </w:r>
            <w:r w:rsidR="00123ECE" w:rsidRPr="00130358">
              <w:t>SEQUENCE</w:t>
            </w:r>
            <w:r w:rsidRPr="00130358">
              <w:t xml:space="preserve"> </w:t>
            </w:r>
            <w:r w:rsidR="00123ECE" w:rsidRPr="00130358">
              <w:t>{</w:t>
            </w:r>
          </w:p>
        </w:tc>
        <w:tc>
          <w:tcPr>
            <w:tcW w:w="2267" w:type="dxa"/>
          </w:tcPr>
          <w:p w14:paraId="1C747D28" w14:textId="77777777" w:rsidR="00123ECE" w:rsidRPr="00130358" w:rsidRDefault="00123ECE" w:rsidP="00D62538">
            <w:pPr>
              <w:pStyle w:val="TAL"/>
              <w:keepNext w:val="0"/>
              <w:keepLines w:val="0"/>
            </w:pPr>
          </w:p>
        </w:tc>
        <w:tc>
          <w:tcPr>
            <w:tcW w:w="1700" w:type="dxa"/>
          </w:tcPr>
          <w:p w14:paraId="3BF235AF" w14:textId="77777777" w:rsidR="00123ECE" w:rsidRPr="00130358" w:rsidRDefault="00123ECE" w:rsidP="00D62538">
            <w:pPr>
              <w:pStyle w:val="TAL"/>
              <w:keepNext w:val="0"/>
              <w:keepLines w:val="0"/>
            </w:pPr>
          </w:p>
        </w:tc>
        <w:tc>
          <w:tcPr>
            <w:tcW w:w="1133" w:type="dxa"/>
          </w:tcPr>
          <w:p w14:paraId="56023F5B" w14:textId="77777777" w:rsidR="00123ECE" w:rsidRPr="00130358" w:rsidRDefault="00123ECE" w:rsidP="00D62538">
            <w:pPr>
              <w:pStyle w:val="TAL"/>
              <w:keepNext w:val="0"/>
              <w:keepLines w:val="0"/>
            </w:pPr>
            <w:r w:rsidRPr="00130358">
              <w:t>UTRAN</w:t>
            </w:r>
          </w:p>
        </w:tc>
      </w:tr>
      <w:tr w:rsidR="00123ECE" w:rsidRPr="00130358" w14:paraId="2FEE7B32" w14:textId="77777777" w:rsidTr="00D62538">
        <w:trPr>
          <w:jc w:val="center"/>
        </w:trPr>
        <w:tc>
          <w:tcPr>
            <w:tcW w:w="4436" w:type="dxa"/>
          </w:tcPr>
          <w:p w14:paraId="17C6DAD4" w14:textId="0E99DD89" w:rsidR="00123ECE" w:rsidRPr="00130358" w:rsidRDefault="00D62538" w:rsidP="00D62538">
            <w:pPr>
              <w:pStyle w:val="TAL"/>
              <w:keepNext w:val="0"/>
              <w:keepLines w:val="0"/>
            </w:pPr>
            <w:r w:rsidRPr="00130358">
              <w:rPr>
                <w:lang w:eastAsia="zh-CN"/>
              </w:rPr>
              <w:t xml:space="preserve">  </w:t>
            </w:r>
            <w:r w:rsidRPr="00130358">
              <w:t xml:space="preserve">  </w:t>
            </w:r>
            <w:proofErr w:type="spellStart"/>
            <w:r w:rsidR="00123ECE" w:rsidRPr="00130358">
              <w:t>measQuantityUTRA</w:t>
            </w:r>
            <w:proofErr w:type="spellEnd"/>
            <w:r w:rsidR="00123ECE" w:rsidRPr="00130358">
              <w:t>-TDD</w:t>
            </w:r>
          </w:p>
        </w:tc>
        <w:tc>
          <w:tcPr>
            <w:tcW w:w="2267" w:type="dxa"/>
          </w:tcPr>
          <w:p w14:paraId="42C5A8B1" w14:textId="77777777" w:rsidR="00123ECE" w:rsidRPr="00130358" w:rsidRDefault="00123ECE" w:rsidP="00D62538">
            <w:pPr>
              <w:pStyle w:val="TAL"/>
              <w:keepNext w:val="0"/>
              <w:keepLines w:val="0"/>
            </w:pPr>
            <w:proofErr w:type="spellStart"/>
            <w:r w:rsidRPr="00130358">
              <w:rPr>
                <w:lang w:eastAsia="zh-CN"/>
              </w:rPr>
              <w:t>pccpch</w:t>
            </w:r>
            <w:proofErr w:type="spellEnd"/>
            <w:r w:rsidRPr="00130358">
              <w:rPr>
                <w:lang w:eastAsia="zh-CN"/>
              </w:rPr>
              <w:t>-RSCP</w:t>
            </w:r>
          </w:p>
        </w:tc>
        <w:tc>
          <w:tcPr>
            <w:tcW w:w="1700" w:type="dxa"/>
          </w:tcPr>
          <w:p w14:paraId="33E5788D" w14:textId="77777777" w:rsidR="00123ECE" w:rsidRPr="00130358" w:rsidRDefault="00123ECE" w:rsidP="00D62538">
            <w:pPr>
              <w:pStyle w:val="TAL"/>
              <w:keepNext w:val="0"/>
              <w:keepLines w:val="0"/>
            </w:pPr>
          </w:p>
        </w:tc>
        <w:tc>
          <w:tcPr>
            <w:tcW w:w="1133" w:type="dxa"/>
          </w:tcPr>
          <w:p w14:paraId="054E826E" w14:textId="77777777" w:rsidR="00123ECE" w:rsidRPr="00130358" w:rsidRDefault="00123ECE" w:rsidP="00D62538">
            <w:pPr>
              <w:pStyle w:val="TAL"/>
              <w:keepNext w:val="0"/>
              <w:keepLines w:val="0"/>
            </w:pPr>
          </w:p>
        </w:tc>
      </w:tr>
      <w:tr w:rsidR="00123ECE" w:rsidRPr="00130358" w14:paraId="4FDD762C" w14:textId="77777777" w:rsidTr="00D62538">
        <w:trPr>
          <w:jc w:val="center"/>
        </w:trPr>
        <w:tc>
          <w:tcPr>
            <w:tcW w:w="4436" w:type="dxa"/>
          </w:tcPr>
          <w:p w14:paraId="6AF900B5" w14:textId="281D397F" w:rsidR="00123ECE" w:rsidRPr="00130358" w:rsidRDefault="00D62538" w:rsidP="00D62538">
            <w:pPr>
              <w:pStyle w:val="TAL"/>
              <w:keepNext w:val="0"/>
              <w:keepLines w:val="0"/>
            </w:pPr>
            <w:r w:rsidRPr="00130358">
              <w:t xml:space="preserve">  </w:t>
            </w:r>
            <w:r w:rsidR="00123ECE" w:rsidRPr="00130358">
              <w:t>}</w:t>
            </w:r>
          </w:p>
        </w:tc>
        <w:tc>
          <w:tcPr>
            <w:tcW w:w="2267" w:type="dxa"/>
          </w:tcPr>
          <w:p w14:paraId="6D9D0DE5" w14:textId="77777777" w:rsidR="00123ECE" w:rsidRPr="00130358" w:rsidRDefault="00123ECE" w:rsidP="00D62538">
            <w:pPr>
              <w:pStyle w:val="TAL"/>
              <w:keepNext w:val="0"/>
              <w:keepLines w:val="0"/>
            </w:pPr>
          </w:p>
        </w:tc>
        <w:tc>
          <w:tcPr>
            <w:tcW w:w="1700" w:type="dxa"/>
          </w:tcPr>
          <w:p w14:paraId="3D2B0AFE" w14:textId="77777777" w:rsidR="00123ECE" w:rsidRPr="00130358" w:rsidRDefault="00123ECE" w:rsidP="00D62538">
            <w:pPr>
              <w:pStyle w:val="TAL"/>
              <w:keepNext w:val="0"/>
              <w:keepLines w:val="0"/>
            </w:pPr>
          </w:p>
        </w:tc>
        <w:tc>
          <w:tcPr>
            <w:tcW w:w="1133" w:type="dxa"/>
          </w:tcPr>
          <w:p w14:paraId="37519568" w14:textId="77777777" w:rsidR="00123ECE" w:rsidRPr="00130358" w:rsidRDefault="00123ECE" w:rsidP="00D62538">
            <w:pPr>
              <w:pStyle w:val="TAL"/>
              <w:keepNext w:val="0"/>
              <w:keepLines w:val="0"/>
            </w:pPr>
          </w:p>
        </w:tc>
      </w:tr>
      <w:tr w:rsidR="00123ECE" w:rsidRPr="00130358" w14:paraId="59BF5A3B" w14:textId="77777777" w:rsidTr="00D62538">
        <w:trPr>
          <w:jc w:val="center"/>
        </w:trPr>
        <w:tc>
          <w:tcPr>
            <w:tcW w:w="4436" w:type="dxa"/>
          </w:tcPr>
          <w:p w14:paraId="7E0B4315" w14:textId="47E960E0" w:rsidR="00123ECE" w:rsidRPr="00130358" w:rsidRDefault="00D62538" w:rsidP="00D62538">
            <w:pPr>
              <w:pStyle w:val="TAL"/>
              <w:keepNext w:val="0"/>
              <w:keepLines w:val="0"/>
            </w:pPr>
            <w:r w:rsidRPr="00130358">
              <w:t xml:space="preserve"> </w:t>
            </w:r>
            <w:r w:rsidR="00123ECE" w:rsidRPr="00130358">
              <w:t>}</w:t>
            </w:r>
          </w:p>
        </w:tc>
        <w:tc>
          <w:tcPr>
            <w:tcW w:w="2267" w:type="dxa"/>
          </w:tcPr>
          <w:p w14:paraId="11197950" w14:textId="77777777" w:rsidR="00123ECE" w:rsidRPr="00130358" w:rsidRDefault="00123ECE" w:rsidP="00D62538">
            <w:pPr>
              <w:pStyle w:val="TAL"/>
              <w:keepNext w:val="0"/>
              <w:keepLines w:val="0"/>
            </w:pPr>
          </w:p>
        </w:tc>
        <w:tc>
          <w:tcPr>
            <w:tcW w:w="1700" w:type="dxa"/>
          </w:tcPr>
          <w:p w14:paraId="194FAF22" w14:textId="77777777" w:rsidR="00123ECE" w:rsidRPr="00130358" w:rsidRDefault="00123ECE" w:rsidP="00D62538">
            <w:pPr>
              <w:pStyle w:val="TAL"/>
              <w:keepNext w:val="0"/>
              <w:keepLines w:val="0"/>
            </w:pPr>
          </w:p>
        </w:tc>
        <w:tc>
          <w:tcPr>
            <w:tcW w:w="1133" w:type="dxa"/>
          </w:tcPr>
          <w:p w14:paraId="20FE6041" w14:textId="77777777" w:rsidR="00123ECE" w:rsidRPr="00130358" w:rsidRDefault="00123ECE" w:rsidP="00D62538">
            <w:pPr>
              <w:pStyle w:val="TAL"/>
              <w:keepNext w:val="0"/>
              <w:keepLines w:val="0"/>
            </w:pPr>
          </w:p>
        </w:tc>
      </w:tr>
      <w:tr w:rsidR="00123ECE" w:rsidRPr="00130358" w14:paraId="6864CDE2" w14:textId="77777777" w:rsidTr="00D62538">
        <w:trPr>
          <w:jc w:val="center"/>
        </w:trPr>
        <w:tc>
          <w:tcPr>
            <w:tcW w:w="4436" w:type="dxa"/>
          </w:tcPr>
          <w:p w14:paraId="1CF56141" w14:textId="4060951E" w:rsidR="00123ECE" w:rsidRPr="00130358" w:rsidRDefault="00D62538" w:rsidP="00D62538">
            <w:pPr>
              <w:pStyle w:val="TAL"/>
              <w:keepNext w:val="0"/>
              <w:keepLines w:val="0"/>
            </w:pPr>
            <w:r w:rsidRPr="00130358">
              <w:t xml:space="preserve"> </w:t>
            </w:r>
            <w:proofErr w:type="spellStart"/>
            <w:r w:rsidR="00123ECE" w:rsidRPr="00130358">
              <w:t>measGapConfig</w:t>
            </w:r>
            <w:proofErr w:type="spellEnd"/>
          </w:p>
        </w:tc>
        <w:tc>
          <w:tcPr>
            <w:tcW w:w="2267" w:type="dxa"/>
          </w:tcPr>
          <w:p w14:paraId="0CA0A999" w14:textId="77777777" w:rsidR="00123ECE" w:rsidRPr="00130358" w:rsidRDefault="00123ECE" w:rsidP="00D62538">
            <w:pPr>
              <w:pStyle w:val="TAL"/>
              <w:keepNext w:val="0"/>
              <w:keepLines w:val="0"/>
            </w:pPr>
            <w:r w:rsidRPr="00130358">
              <w:t>MeasGapConfig-</w:t>
            </w:r>
            <w:r w:rsidR="00A862C9" w:rsidRPr="00130358">
              <w:t>GP2</w:t>
            </w:r>
          </w:p>
        </w:tc>
        <w:tc>
          <w:tcPr>
            <w:tcW w:w="1700" w:type="dxa"/>
          </w:tcPr>
          <w:p w14:paraId="0A9701CA" w14:textId="77777777" w:rsidR="00123ECE" w:rsidRPr="00130358" w:rsidRDefault="00123ECE" w:rsidP="00D62538">
            <w:pPr>
              <w:pStyle w:val="TAL"/>
              <w:keepNext w:val="0"/>
              <w:keepLines w:val="0"/>
            </w:pPr>
          </w:p>
        </w:tc>
        <w:tc>
          <w:tcPr>
            <w:tcW w:w="1133" w:type="dxa"/>
          </w:tcPr>
          <w:p w14:paraId="5E2C667E" w14:textId="77777777" w:rsidR="00123ECE" w:rsidRPr="00130358" w:rsidRDefault="00123ECE" w:rsidP="00D62538">
            <w:pPr>
              <w:pStyle w:val="TAL"/>
              <w:keepNext w:val="0"/>
              <w:keepLines w:val="0"/>
            </w:pPr>
          </w:p>
        </w:tc>
      </w:tr>
      <w:tr w:rsidR="00123ECE" w:rsidRPr="00130358" w14:paraId="67C1A0CC" w14:textId="77777777" w:rsidTr="00D62538">
        <w:trPr>
          <w:jc w:val="center"/>
        </w:trPr>
        <w:tc>
          <w:tcPr>
            <w:tcW w:w="4436" w:type="dxa"/>
          </w:tcPr>
          <w:p w14:paraId="7E3B3655" w14:textId="0A6D018A" w:rsidR="00123ECE" w:rsidRPr="00130358" w:rsidRDefault="00D62538" w:rsidP="00D62538">
            <w:pPr>
              <w:pStyle w:val="TAL"/>
              <w:keepNext w:val="0"/>
              <w:keepLines w:val="0"/>
            </w:pPr>
            <w:r w:rsidRPr="00130358">
              <w:t xml:space="preserve"> </w:t>
            </w:r>
            <w:r w:rsidR="00123ECE" w:rsidRPr="00130358">
              <w:t>s-Measure</w:t>
            </w:r>
          </w:p>
        </w:tc>
        <w:tc>
          <w:tcPr>
            <w:tcW w:w="2267" w:type="dxa"/>
          </w:tcPr>
          <w:p w14:paraId="40A055E9" w14:textId="5444E99A"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620CAF5F" w14:textId="77777777" w:rsidR="00123ECE" w:rsidRPr="00130358" w:rsidRDefault="00123ECE" w:rsidP="00D62538">
            <w:pPr>
              <w:pStyle w:val="TAL"/>
              <w:keepNext w:val="0"/>
              <w:keepLines w:val="0"/>
            </w:pPr>
          </w:p>
        </w:tc>
        <w:tc>
          <w:tcPr>
            <w:tcW w:w="1133" w:type="dxa"/>
          </w:tcPr>
          <w:p w14:paraId="1BB0C6A6" w14:textId="77777777" w:rsidR="00123ECE" w:rsidRPr="00130358" w:rsidRDefault="00123ECE" w:rsidP="00D62538">
            <w:pPr>
              <w:pStyle w:val="TAL"/>
              <w:keepNext w:val="0"/>
              <w:keepLines w:val="0"/>
            </w:pPr>
          </w:p>
        </w:tc>
      </w:tr>
      <w:tr w:rsidR="00123ECE" w:rsidRPr="00130358" w14:paraId="1A202E6E" w14:textId="77777777" w:rsidTr="00D62538">
        <w:trPr>
          <w:jc w:val="center"/>
        </w:trPr>
        <w:tc>
          <w:tcPr>
            <w:tcW w:w="4436" w:type="dxa"/>
          </w:tcPr>
          <w:p w14:paraId="0A42B1CA" w14:textId="4AFE8680" w:rsidR="00123ECE" w:rsidRPr="00130358" w:rsidRDefault="00D62538" w:rsidP="00D62538">
            <w:pPr>
              <w:pStyle w:val="TAL"/>
              <w:keepNext w:val="0"/>
              <w:keepLines w:val="0"/>
            </w:pPr>
            <w:r w:rsidRPr="00130358">
              <w:t xml:space="preserve"> </w:t>
            </w:r>
            <w:proofErr w:type="spellStart"/>
            <w:r w:rsidR="00123ECE" w:rsidRPr="00130358">
              <w:t>preRegistrationInfoHRPD</w:t>
            </w:r>
            <w:proofErr w:type="spellEnd"/>
            <w:r w:rsidRPr="00130358">
              <w:t xml:space="preserve"> </w:t>
            </w:r>
          </w:p>
        </w:tc>
        <w:tc>
          <w:tcPr>
            <w:tcW w:w="2267" w:type="dxa"/>
          </w:tcPr>
          <w:p w14:paraId="3BAB59A4" w14:textId="7EC595D7"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79AB874" w14:textId="77777777" w:rsidR="00123ECE" w:rsidRPr="00130358" w:rsidRDefault="00123ECE" w:rsidP="00D62538">
            <w:pPr>
              <w:pStyle w:val="TAL"/>
              <w:keepNext w:val="0"/>
              <w:keepLines w:val="0"/>
            </w:pPr>
          </w:p>
        </w:tc>
        <w:tc>
          <w:tcPr>
            <w:tcW w:w="1133" w:type="dxa"/>
          </w:tcPr>
          <w:p w14:paraId="45A305BE" w14:textId="77777777" w:rsidR="00123ECE" w:rsidRPr="00130358" w:rsidRDefault="00123ECE" w:rsidP="00D62538">
            <w:pPr>
              <w:pStyle w:val="TAL"/>
              <w:keepNext w:val="0"/>
              <w:keepLines w:val="0"/>
            </w:pPr>
          </w:p>
        </w:tc>
      </w:tr>
      <w:tr w:rsidR="00123ECE" w:rsidRPr="00130358" w14:paraId="04FC4E6A" w14:textId="77777777" w:rsidTr="00D62538">
        <w:trPr>
          <w:jc w:val="center"/>
        </w:trPr>
        <w:tc>
          <w:tcPr>
            <w:tcW w:w="4436" w:type="dxa"/>
          </w:tcPr>
          <w:p w14:paraId="5FA1F4B8" w14:textId="6BBD8DAC" w:rsidR="00123ECE" w:rsidRPr="00130358" w:rsidRDefault="00D62538" w:rsidP="00D62538">
            <w:pPr>
              <w:pStyle w:val="TAL"/>
              <w:keepNext w:val="0"/>
              <w:keepLines w:val="0"/>
            </w:pPr>
            <w:r w:rsidRPr="00130358">
              <w:t xml:space="preserve"> </w:t>
            </w:r>
            <w:proofErr w:type="spellStart"/>
            <w:r w:rsidR="00123ECE" w:rsidRPr="00130358">
              <w:t>speedStatePars</w:t>
            </w:r>
            <w:proofErr w:type="spellEnd"/>
            <w:r w:rsidRPr="00130358">
              <w:t xml:space="preserve"> </w:t>
            </w:r>
          </w:p>
        </w:tc>
        <w:tc>
          <w:tcPr>
            <w:tcW w:w="2267" w:type="dxa"/>
          </w:tcPr>
          <w:p w14:paraId="633630FA" w14:textId="727A381E" w:rsidR="00123ECE" w:rsidRPr="00130358" w:rsidRDefault="00123ECE" w:rsidP="00D62538">
            <w:pPr>
              <w:pStyle w:val="TAL"/>
              <w:keepNext w:val="0"/>
              <w:keepLines w:val="0"/>
            </w:pPr>
            <w:r w:rsidRPr="00130358">
              <w:t>Not</w:t>
            </w:r>
            <w:r w:rsidR="00D62538" w:rsidRPr="00130358">
              <w:t xml:space="preserve"> </w:t>
            </w:r>
            <w:r w:rsidRPr="00130358">
              <w:t>present</w:t>
            </w:r>
          </w:p>
        </w:tc>
        <w:tc>
          <w:tcPr>
            <w:tcW w:w="1700" w:type="dxa"/>
          </w:tcPr>
          <w:p w14:paraId="3101C382" w14:textId="77777777" w:rsidR="00123ECE" w:rsidRPr="00130358" w:rsidRDefault="00123ECE" w:rsidP="00D62538">
            <w:pPr>
              <w:pStyle w:val="TAL"/>
              <w:keepNext w:val="0"/>
              <w:keepLines w:val="0"/>
            </w:pPr>
          </w:p>
        </w:tc>
        <w:tc>
          <w:tcPr>
            <w:tcW w:w="1133" w:type="dxa"/>
          </w:tcPr>
          <w:p w14:paraId="2BB62027" w14:textId="77777777" w:rsidR="00123ECE" w:rsidRPr="00130358" w:rsidRDefault="00123ECE" w:rsidP="00D62538">
            <w:pPr>
              <w:pStyle w:val="TAL"/>
              <w:keepNext w:val="0"/>
              <w:keepLines w:val="0"/>
              <w:rPr>
                <w:rFonts w:cs="Courier New"/>
                <w:lang w:eastAsia="zh-CN"/>
              </w:rPr>
            </w:pPr>
          </w:p>
        </w:tc>
      </w:tr>
      <w:tr w:rsidR="00123ECE" w:rsidRPr="00130358" w14:paraId="735CCD58" w14:textId="77777777" w:rsidTr="00D62538">
        <w:trPr>
          <w:jc w:val="center"/>
        </w:trPr>
        <w:tc>
          <w:tcPr>
            <w:tcW w:w="4436" w:type="dxa"/>
          </w:tcPr>
          <w:p w14:paraId="5E58EE9B" w14:textId="77777777" w:rsidR="00123ECE" w:rsidRPr="00130358" w:rsidRDefault="00123ECE" w:rsidP="00D62538">
            <w:pPr>
              <w:pStyle w:val="TAL"/>
              <w:keepNext w:val="0"/>
              <w:keepLines w:val="0"/>
            </w:pPr>
            <w:r w:rsidRPr="00130358">
              <w:t>}</w:t>
            </w:r>
          </w:p>
        </w:tc>
        <w:tc>
          <w:tcPr>
            <w:tcW w:w="2267" w:type="dxa"/>
          </w:tcPr>
          <w:p w14:paraId="14C68FB2" w14:textId="77777777" w:rsidR="00123ECE" w:rsidRPr="00130358" w:rsidRDefault="00123ECE" w:rsidP="00D62538">
            <w:pPr>
              <w:pStyle w:val="TAL"/>
              <w:keepNext w:val="0"/>
              <w:keepLines w:val="0"/>
            </w:pPr>
          </w:p>
        </w:tc>
        <w:tc>
          <w:tcPr>
            <w:tcW w:w="1700" w:type="dxa"/>
          </w:tcPr>
          <w:p w14:paraId="20835BE9" w14:textId="77777777" w:rsidR="00123ECE" w:rsidRPr="00130358" w:rsidRDefault="00123ECE" w:rsidP="00D62538">
            <w:pPr>
              <w:pStyle w:val="TAL"/>
              <w:keepNext w:val="0"/>
              <w:keepLines w:val="0"/>
            </w:pPr>
          </w:p>
        </w:tc>
        <w:tc>
          <w:tcPr>
            <w:tcW w:w="1133" w:type="dxa"/>
          </w:tcPr>
          <w:p w14:paraId="6A69AE9E" w14:textId="77777777" w:rsidR="00123ECE" w:rsidRPr="00130358" w:rsidRDefault="00123ECE" w:rsidP="00D62538">
            <w:pPr>
              <w:pStyle w:val="TAL"/>
              <w:keepNext w:val="0"/>
              <w:keepLines w:val="0"/>
            </w:pPr>
          </w:p>
        </w:tc>
      </w:tr>
    </w:tbl>
    <w:p w14:paraId="4A3EA307" w14:textId="77777777" w:rsidR="00123ECE" w:rsidRPr="00130358" w:rsidRDefault="00123ECE" w:rsidP="00D62538"/>
    <w:p w14:paraId="60011956" w14:textId="77777777" w:rsidR="00123ECE" w:rsidRPr="00130358" w:rsidRDefault="00123ECE" w:rsidP="00D62538">
      <w:pPr>
        <w:pStyle w:val="TH"/>
        <w:keepNext w:val="0"/>
        <w:keepLines w:val="0"/>
      </w:pPr>
      <w:r w:rsidRPr="00130358">
        <w:t>Table 9.5.2.4.3-</w:t>
      </w:r>
      <w:r w:rsidR="00A862C9" w:rsidRPr="00130358">
        <w:t>3</w:t>
      </w:r>
      <w:r w:rsidRPr="00130358">
        <w:t xml:space="preserve">: </w:t>
      </w:r>
      <w:proofErr w:type="spellStart"/>
      <w:r w:rsidRPr="00130358">
        <w:rPr>
          <w:i/>
        </w:rPr>
        <w:t>MeasResults</w:t>
      </w:r>
      <w:proofErr w:type="spellEnd"/>
      <w:r w:rsidRPr="00130358">
        <w:t xml:space="preserve">: </w:t>
      </w:r>
      <w:r w:rsidRPr="00130358">
        <w:rPr>
          <w:rFonts w:cs="v4.2.0"/>
          <w:lang w:eastAsia="zh-CN"/>
        </w:rPr>
        <w:t xml:space="preserve">Additional E-UTRAN </w:t>
      </w:r>
      <w:r w:rsidRPr="00130358">
        <w:rPr>
          <w:rFonts w:cs="v4.2.0"/>
        </w:rPr>
        <w:t>T</w:t>
      </w:r>
      <w:r w:rsidRPr="00130358">
        <w:rPr>
          <w:rFonts w:cs="v4.2.0"/>
          <w:lang w:eastAsia="zh-CN"/>
        </w:rPr>
        <w:t>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1CA9A2BA" w14:textId="77777777" w:rsidTr="00D62538">
        <w:trPr>
          <w:cantSplit/>
          <w:jc w:val="center"/>
        </w:trPr>
        <w:tc>
          <w:tcPr>
            <w:tcW w:w="9536" w:type="dxa"/>
            <w:gridSpan w:val="4"/>
          </w:tcPr>
          <w:p w14:paraId="2535D142" w14:textId="6AE79B5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1FCA5A99" w14:textId="77777777" w:rsidTr="00D62538">
        <w:trPr>
          <w:jc w:val="center"/>
        </w:trPr>
        <w:tc>
          <w:tcPr>
            <w:tcW w:w="4436" w:type="dxa"/>
          </w:tcPr>
          <w:p w14:paraId="32D47391" w14:textId="1AE6282D"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1B624BC8" w14:textId="77777777" w:rsidR="00123ECE" w:rsidRPr="00130358" w:rsidRDefault="00123ECE" w:rsidP="00D62538">
            <w:pPr>
              <w:pStyle w:val="TAH"/>
              <w:keepNext w:val="0"/>
              <w:keepLines w:val="0"/>
            </w:pPr>
            <w:r w:rsidRPr="00130358">
              <w:t>Value/remark</w:t>
            </w:r>
          </w:p>
        </w:tc>
        <w:tc>
          <w:tcPr>
            <w:tcW w:w="1700" w:type="dxa"/>
          </w:tcPr>
          <w:p w14:paraId="250203C9" w14:textId="77777777" w:rsidR="00123ECE" w:rsidRPr="00130358" w:rsidRDefault="00123ECE" w:rsidP="00D62538">
            <w:pPr>
              <w:pStyle w:val="TAH"/>
              <w:keepNext w:val="0"/>
              <w:keepLines w:val="0"/>
            </w:pPr>
            <w:r w:rsidRPr="00130358">
              <w:t>Comment</w:t>
            </w:r>
          </w:p>
        </w:tc>
        <w:tc>
          <w:tcPr>
            <w:tcW w:w="1133" w:type="dxa"/>
          </w:tcPr>
          <w:p w14:paraId="5957FE79" w14:textId="77777777" w:rsidR="00123ECE" w:rsidRPr="00130358" w:rsidRDefault="00123ECE" w:rsidP="00D62538">
            <w:pPr>
              <w:pStyle w:val="TAH"/>
              <w:keepNext w:val="0"/>
              <w:keepLines w:val="0"/>
            </w:pPr>
            <w:r w:rsidRPr="00130358">
              <w:t>Condition</w:t>
            </w:r>
          </w:p>
        </w:tc>
      </w:tr>
      <w:tr w:rsidR="00123ECE" w:rsidRPr="00130358" w14:paraId="74CD30E5" w14:textId="77777777" w:rsidTr="00D62538">
        <w:trPr>
          <w:jc w:val="center"/>
        </w:trPr>
        <w:tc>
          <w:tcPr>
            <w:tcW w:w="4436" w:type="dxa"/>
          </w:tcPr>
          <w:p w14:paraId="310275FA" w14:textId="0D421F5B" w:rsidR="00123ECE" w:rsidRPr="00130358" w:rsidRDefault="00D62538" w:rsidP="00D62538">
            <w:pPr>
              <w:pStyle w:val="TAL"/>
              <w:keepNext w:val="0"/>
              <w:keepLines w:val="0"/>
            </w:pPr>
            <w:r w:rsidRPr="00130358">
              <w:t xml:space="preserve"> </w:t>
            </w:r>
            <w:proofErr w:type="spellStart"/>
            <w:r w:rsidR="00123ECE" w:rsidRPr="00130358">
              <w:t>MeasResults</w:t>
            </w:r>
            <w:proofErr w:type="spellEnd"/>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674BBDB" w14:textId="77777777" w:rsidR="00123ECE" w:rsidRPr="00130358" w:rsidRDefault="00123ECE" w:rsidP="00D62538">
            <w:pPr>
              <w:pStyle w:val="TAL"/>
              <w:keepNext w:val="0"/>
              <w:keepLines w:val="0"/>
            </w:pPr>
          </w:p>
        </w:tc>
        <w:tc>
          <w:tcPr>
            <w:tcW w:w="1700" w:type="dxa"/>
          </w:tcPr>
          <w:p w14:paraId="075797B4" w14:textId="77777777" w:rsidR="00123ECE" w:rsidRPr="00130358" w:rsidRDefault="00123ECE" w:rsidP="00D62538">
            <w:pPr>
              <w:pStyle w:val="TAL"/>
              <w:keepNext w:val="0"/>
              <w:keepLines w:val="0"/>
            </w:pPr>
          </w:p>
        </w:tc>
        <w:tc>
          <w:tcPr>
            <w:tcW w:w="1133" w:type="dxa"/>
          </w:tcPr>
          <w:p w14:paraId="46639162" w14:textId="77777777" w:rsidR="00123ECE" w:rsidRPr="00130358" w:rsidRDefault="00123ECE" w:rsidP="00D62538">
            <w:pPr>
              <w:pStyle w:val="TAL"/>
              <w:keepNext w:val="0"/>
              <w:keepLines w:val="0"/>
            </w:pPr>
          </w:p>
        </w:tc>
      </w:tr>
      <w:tr w:rsidR="00123ECE" w:rsidRPr="00130358" w14:paraId="65DA4A4D" w14:textId="77777777" w:rsidTr="00D62538">
        <w:trPr>
          <w:jc w:val="center"/>
        </w:trPr>
        <w:tc>
          <w:tcPr>
            <w:tcW w:w="4436" w:type="dxa"/>
          </w:tcPr>
          <w:p w14:paraId="7ED9A84A" w14:textId="46B36874" w:rsidR="00123ECE" w:rsidRPr="00130358" w:rsidRDefault="00D62538" w:rsidP="00D62538">
            <w:pPr>
              <w:pStyle w:val="TAL"/>
              <w:keepNext w:val="0"/>
              <w:keepLines w:val="0"/>
            </w:pPr>
            <w:r w:rsidRPr="00130358">
              <w:t xml:space="preserve">   </w:t>
            </w:r>
            <w:proofErr w:type="spellStart"/>
            <w:r w:rsidR="00123ECE" w:rsidRPr="00130358">
              <w:t>measI</w:t>
            </w:r>
            <w:r w:rsidR="00123ECE" w:rsidRPr="00130358">
              <w:rPr>
                <w:lang w:eastAsia="zh-CN"/>
              </w:rPr>
              <w:t>d</w:t>
            </w:r>
            <w:proofErr w:type="spellEnd"/>
          </w:p>
        </w:tc>
        <w:tc>
          <w:tcPr>
            <w:tcW w:w="2267" w:type="dxa"/>
          </w:tcPr>
          <w:p w14:paraId="7F1A1CAF" w14:textId="77777777" w:rsidR="00123ECE" w:rsidRPr="00130358" w:rsidRDefault="00123ECE" w:rsidP="00D62538">
            <w:pPr>
              <w:pStyle w:val="TAL"/>
              <w:keepNext w:val="0"/>
              <w:keepLines w:val="0"/>
            </w:pPr>
            <w:r w:rsidRPr="00130358">
              <w:t>1</w:t>
            </w:r>
          </w:p>
        </w:tc>
        <w:tc>
          <w:tcPr>
            <w:tcW w:w="1700" w:type="dxa"/>
          </w:tcPr>
          <w:p w14:paraId="27CB64E1" w14:textId="77777777" w:rsidR="00123ECE" w:rsidRPr="00130358" w:rsidRDefault="00123ECE" w:rsidP="00D62538">
            <w:pPr>
              <w:pStyle w:val="TAL"/>
              <w:keepNext w:val="0"/>
              <w:keepLines w:val="0"/>
            </w:pPr>
          </w:p>
        </w:tc>
        <w:tc>
          <w:tcPr>
            <w:tcW w:w="1133" w:type="dxa"/>
          </w:tcPr>
          <w:p w14:paraId="40E9D698" w14:textId="77777777" w:rsidR="00123ECE" w:rsidRPr="00130358" w:rsidRDefault="00123ECE" w:rsidP="00D62538">
            <w:pPr>
              <w:pStyle w:val="TAL"/>
              <w:keepNext w:val="0"/>
              <w:keepLines w:val="0"/>
            </w:pPr>
          </w:p>
        </w:tc>
      </w:tr>
      <w:tr w:rsidR="00123ECE" w:rsidRPr="00130358" w14:paraId="1E530D1B" w14:textId="77777777" w:rsidTr="00D62538">
        <w:trPr>
          <w:jc w:val="center"/>
        </w:trPr>
        <w:tc>
          <w:tcPr>
            <w:tcW w:w="4436" w:type="dxa"/>
          </w:tcPr>
          <w:p w14:paraId="026157F3" w14:textId="1F2EB041" w:rsidR="00123ECE" w:rsidRPr="00130358" w:rsidRDefault="00D62538" w:rsidP="00D62538">
            <w:pPr>
              <w:pStyle w:val="TAL"/>
              <w:keepNext w:val="0"/>
              <w:keepLines w:val="0"/>
            </w:pPr>
            <w:r w:rsidRPr="00130358">
              <w:t xml:space="preserve">   </w:t>
            </w:r>
            <w:proofErr w:type="spellStart"/>
            <w:r w:rsidR="00123ECE" w:rsidRPr="00130358">
              <w:t>measResultServ</w:t>
            </w:r>
            <w:r w:rsidR="00123ECE" w:rsidRPr="00130358">
              <w:rPr>
                <w:lang w:eastAsia="zh-CN"/>
              </w:rPr>
              <w:t>Cell</w:t>
            </w:r>
            <w:proofErr w:type="spellEnd"/>
          </w:p>
        </w:tc>
        <w:tc>
          <w:tcPr>
            <w:tcW w:w="2267" w:type="dxa"/>
          </w:tcPr>
          <w:p w14:paraId="6B77AEEF" w14:textId="77777777" w:rsidR="00123ECE" w:rsidRPr="00130358" w:rsidRDefault="00123ECE" w:rsidP="00D62538">
            <w:pPr>
              <w:pStyle w:val="TAL"/>
              <w:keepNext w:val="0"/>
              <w:keepLines w:val="0"/>
            </w:pPr>
          </w:p>
        </w:tc>
        <w:tc>
          <w:tcPr>
            <w:tcW w:w="1700" w:type="dxa"/>
          </w:tcPr>
          <w:p w14:paraId="697F06BA" w14:textId="77777777" w:rsidR="00123ECE" w:rsidRPr="00130358" w:rsidRDefault="00123ECE" w:rsidP="00D62538">
            <w:pPr>
              <w:pStyle w:val="TAL"/>
              <w:keepNext w:val="0"/>
              <w:keepLines w:val="0"/>
            </w:pPr>
          </w:p>
        </w:tc>
        <w:tc>
          <w:tcPr>
            <w:tcW w:w="1133" w:type="dxa"/>
          </w:tcPr>
          <w:p w14:paraId="493200BC" w14:textId="77777777" w:rsidR="00123ECE" w:rsidRPr="00130358" w:rsidRDefault="00123ECE" w:rsidP="00D62538">
            <w:pPr>
              <w:pStyle w:val="TAL"/>
              <w:keepNext w:val="0"/>
              <w:keepLines w:val="0"/>
            </w:pPr>
          </w:p>
        </w:tc>
      </w:tr>
      <w:tr w:rsidR="00123ECE" w:rsidRPr="00130358" w14:paraId="2137797D" w14:textId="77777777" w:rsidTr="00D62538">
        <w:trPr>
          <w:jc w:val="center"/>
        </w:trPr>
        <w:tc>
          <w:tcPr>
            <w:tcW w:w="4436" w:type="dxa"/>
          </w:tcPr>
          <w:p w14:paraId="732A925B" w14:textId="348DAC73" w:rsidR="00123ECE" w:rsidRPr="00130358" w:rsidRDefault="00D62538" w:rsidP="00D62538">
            <w:pPr>
              <w:pStyle w:val="TAL"/>
              <w:keepNext w:val="0"/>
              <w:keepLines w:val="0"/>
            </w:pPr>
            <w:r w:rsidRPr="00130358">
              <w:t xml:space="preserve">     </w:t>
            </w:r>
            <w:proofErr w:type="spellStart"/>
            <w:r w:rsidR="00123ECE" w:rsidRPr="00130358">
              <w:t>rsrpResult</w:t>
            </w:r>
            <w:proofErr w:type="spellEnd"/>
          </w:p>
        </w:tc>
        <w:tc>
          <w:tcPr>
            <w:tcW w:w="2267" w:type="dxa"/>
          </w:tcPr>
          <w:p w14:paraId="433DAD30" w14:textId="77777777" w:rsidR="00123ECE" w:rsidRPr="00130358" w:rsidRDefault="00123ECE" w:rsidP="00D62538">
            <w:pPr>
              <w:pStyle w:val="TAL"/>
              <w:keepNext w:val="0"/>
              <w:keepLines w:val="0"/>
            </w:pPr>
            <w:r w:rsidRPr="00130358">
              <w:t>INTEGER(0..97)</w:t>
            </w:r>
          </w:p>
        </w:tc>
        <w:tc>
          <w:tcPr>
            <w:tcW w:w="1700" w:type="dxa"/>
          </w:tcPr>
          <w:p w14:paraId="3029D54B" w14:textId="77777777" w:rsidR="00123ECE" w:rsidRPr="00130358" w:rsidRDefault="00123ECE" w:rsidP="00D62538">
            <w:pPr>
              <w:pStyle w:val="TAL"/>
              <w:keepNext w:val="0"/>
              <w:keepLines w:val="0"/>
            </w:pPr>
          </w:p>
        </w:tc>
        <w:tc>
          <w:tcPr>
            <w:tcW w:w="1133" w:type="dxa"/>
          </w:tcPr>
          <w:p w14:paraId="4FE86354" w14:textId="77777777" w:rsidR="00123ECE" w:rsidRPr="00130358" w:rsidRDefault="00123ECE" w:rsidP="00D62538">
            <w:pPr>
              <w:pStyle w:val="TAL"/>
              <w:keepNext w:val="0"/>
              <w:keepLines w:val="0"/>
            </w:pPr>
          </w:p>
        </w:tc>
      </w:tr>
      <w:tr w:rsidR="00123ECE" w:rsidRPr="00130358" w14:paraId="1918775A" w14:textId="77777777" w:rsidTr="00D62538">
        <w:trPr>
          <w:jc w:val="center"/>
        </w:trPr>
        <w:tc>
          <w:tcPr>
            <w:tcW w:w="4436" w:type="dxa"/>
          </w:tcPr>
          <w:p w14:paraId="683C806E" w14:textId="54225861" w:rsidR="00123ECE" w:rsidRPr="00130358" w:rsidRDefault="00D62538" w:rsidP="00D62538">
            <w:pPr>
              <w:pStyle w:val="TAL"/>
              <w:keepNext w:val="0"/>
              <w:keepLines w:val="0"/>
            </w:pPr>
            <w:r w:rsidRPr="00130358">
              <w:t xml:space="preserve">     </w:t>
            </w:r>
            <w:proofErr w:type="spellStart"/>
            <w:r w:rsidR="00123ECE" w:rsidRPr="00130358">
              <w:t>rsrqResult</w:t>
            </w:r>
            <w:proofErr w:type="spellEnd"/>
          </w:p>
        </w:tc>
        <w:tc>
          <w:tcPr>
            <w:tcW w:w="2267" w:type="dxa"/>
          </w:tcPr>
          <w:p w14:paraId="7417FBDC" w14:textId="77777777" w:rsidR="00123ECE" w:rsidRPr="00130358" w:rsidRDefault="00123ECE" w:rsidP="00D62538">
            <w:pPr>
              <w:pStyle w:val="TAL"/>
              <w:keepNext w:val="0"/>
              <w:keepLines w:val="0"/>
            </w:pPr>
            <w:r w:rsidRPr="00130358">
              <w:t>INTEGER(0..34)</w:t>
            </w:r>
          </w:p>
        </w:tc>
        <w:tc>
          <w:tcPr>
            <w:tcW w:w="1700" w:type="dxa"/>
          </w:tcPr>
          <w:p w14:paraId="57262972" w14:textId="77777777" w:rsidR="00123ECE" w:rsidRPr="00130358" w:rsidRDefault="00123ECE" w:rsidP="00D62538">
            <w:pPr>
              <w:pStyle w:val="TAL"/>
              <w:keepNext w:val="0"/>
              <w:keepLines w:val="0"/>
            </w:pPr>
          </w:p>
        </w:tc>
        <w:tc>
          <w:tcPr>
            <w:tcW w:w="1133" w:type="dxa"/>
          </w:tcPr>
          <w:p w14:paraId="6E10E46F" w14:textId="77777777" w:rsidR="00123ECE" w:rsidRPr="00130358" w:rsidRDefault="00123ECE" w:rsidP="00D62538">
            <w:pPr>
              <w:pStyle w:val="TAL"/>
              <w:keepNext w:val="0"/>
              <w:keepLines w:val="0"/>
            </w:pPr>
          </w:p>
        </w:tc>
      </w:tr>
      <w:tr w:rsidR="00123ECE" w:rsidRPr="00130358" w14:paraId="107562B2" w14:textId="77777777" w:rsidTr="00D62538">
        <w:trPr>
          <w:jc w:val="center"/>
        </w:trPr>
        <w:tc>
          <w:tcPr>
            <w:tcW w:w="4436" w:type="dxa"/>
          </w:tcPr>
          <w:p w14:paraId="5AA78971" w14:textId="6D204FBE" w:rsidR="00123ECE" w:rsidRPr="00130358" w:rsidRDefault="00D62538" w:rsidP="00D62538">
            <w:pPr>
              <w:pStyle w:val="TAL"/>
              <w:keepNext w:val="0"/>
              <w:keepLines w:val="0"/>
            </w:pPr>
            <w:r w:rsidRPr="00130358">
              <w:t xml:space="preserve">   </w:t>
            </w:r>
            <w:r w:rsidR="00123ECE" w:rsidRPr="00130358">
              <w:t>}</w:t>
            </w:r>
          </w:p>
        </w:tc>
        <w:tc>
          <w:tcPr>
            <w:tcW w:w="2267" w:type="dxa"/>
          </w:tcPr>
          <w:p w14:paraId="68509468" w14:textId="77777777" w:rsidR="00123ECE" w:rsidRPr="00130358" w:rsidRDefault="00123ECE" w:rsidP="00D62538">
            <w:pPr>
              <w:pStyle w:val="TAL"/>
              <w:keepNext w:val="0"/>
              <w:keepLines w:val="0"/>
            </w:pPr>
          </w:p>
        </w:tc>
        <w:tc>
          <w:tcPr>
            <w:tcW w:w="1700" w:type="dxa"/>
          </w:tcPr>
          <w:p w14:paraId="765A4A3F" w14:textId="77777777" w:rsidR="00123ECE" w:rsidRPr="00130358" w:rsidRDefault="00123ECE" w:rsidP="00D62538">
            <w:pPr>
              <w:pStyle w:val="TAL"/>
              <w:keepNext w:val="0"/>
              <w:keepLines w:val="0"/>
            </w:pPr>
          </w:p>
        </w:tc>
        <w:tc>
          <w:tcPr>
            <w:tcW w:w="1133" w:type="dxa"/>
          </w:tcPr>
          <w:p w14:paraId="00DF4562" w14:textId="77777777" w:rsidR="00123ECE" w:rsidRPr="00130358" w:rsidRDefault="00123ECE" w:rsidP="00D62538">
            <w:pPr>
              <w:pStyle w:val="TAL"/>
              <w:keepNext w:val="0"/>
              <w:keepLines w:val="0"/>
            </w:pPr>
          </w:p>
        </w:tc>
      </w:tr>
      <w:tr w:rsidR="00123ECE" w:rsidRPr="00130358" w14:paraId="75F6ACA9" w14:textId="77777777" w:rsidTr="00D62538">
        <w:trPr>
          <w:jc w:val="center"/>
        </w:trPr>
        <w:tc>
          <w:tcPr>
            <w:tcW w:w="4436" w:type="dxa"/>
          </w:tcPr>
          <w:p w14:paraId="025812F2" w14:textId="0C05AE7B" w:rsidR="00123ECE" w:rsidRPr="00130358" w:rsidRDefault="00D62538" w:rsidP="00D62538">
            <w:pPr>
              <w:pStyle w:val="TAL"/>
              <w:keepNext w:val="0"/>
              <w:keepLines w:val="0"/>
            </w:pPr>
            <w:r w:rsidRPr="00130358">
              <w:t xml:space="preserve">   </w:t>
            </w:r>
            <w:proofErr w:type="spellStart"/>
            <w:r w:rsidR="00123ECE" w:rsidRPr="00130358">
              <w:rPr>
                <w:lang w:eastAsia="zh-CN"/>
              </w:rPr>
              <w:t>m</w:t>
            </w:r>
            <w:r w:rsidR="00123ECE" w:rsidRPr="00130358">
              <w:t>easResult</w:t>
            </w:r>
            <w:r w:rsidR="00123ECE" w:rsidRPr="00130358">
              <w:rPr>
                <w:lang w:eastAsia="zh-CN"/>
              </w:rPr>
              <w:t>NeighCells</w:t>
            </w:r>
            <w:proofErr w:type="spellEnd"/>
            <w:r w:rsidRPr="00130358">
              <w:t xml:space="preserve"> </w:t>
            </w:r>
            <w:r w:rsidR="00123ECE" w:rsidRPr="00130358">
              <w:t>CHOICE</w:t>
            </w:r>
            <w:r w:rsidRPr="00130358">
              <w:t xml:space="preserve"> </w:t>
            </w:r>
            <w:r w:rsidR="00123ECE" w:rsidRPr="00130358">
              <w:t>{</w:t>
            </w:r>
          </w:p>
        </w:tc>
        <w:tc>
          <w:tcPr>
            <w:tcW w:w="2267" w:type="dxa"/>
          </w:tcPr>
          <w:p w14:paraId="07DB8973" w14:textId="77777777" w:rsidR="00123ECE" w:rsidRPr="00130358" w:rsidRDefault="00123ECE" w:rsidP="00D62538">
            <w:pPr>
              <w:pStyle w:val="TAL"/>
              <w:keepNext w:val="0"/>
              <w:keepLines w:val="0"/>
            </w:pPr>
          </w:p>
        </w:tc>
        <w:tc>
          <w:tcPr>
            <w:tcW w:w="1700" w:type="dxa"/>
          </w:tcPr>
          <w:p w14:paraId="0C34AD1A" w14:textId="77777777" w:rsidR="00123ECE" w:rsidRPr="00130358" w:rsidRDefault="00123ECE" w:rsidP="00D62538">
            <w:pPr>
              <w:pStyle w:val="TAL"/>
              <w:keepNext w:val="0"/>
              <w:keepLines w:val="0"/>
            </w:pPr>
          </w:p>
        </w:tc>
        <w:tc>
          <w:tcPr>
            <w:tcW w:w="1133" w:type="dxa"/>
          </w:tcPr>
          <w:p w14:paraId="5BE186A1" w14:textId="77777777" w:rsidR="00123ECE" w:rsidRPr="00130358" w:rsidRDefault="00123ECE" w:rsidP="00D62538">
            <w:pPr>
              <w:pStyle w:val="TAL"/>
              <w:keepNext w:val="0"/>
              <w:keepLines w:val="0"/>
            </w:pPr>
          </w:p>
        </w:tc>
      </w:tr>
      <w:tr w:rsidR="00123ECE" w:rsidRPr="00130358" w14:paraId="0F0D8A38" w14:textId="77777777" w:rsidTr="00D62538">
        <w:trPr>
          <w:jc w:val="center"/>
        </w:trPr>
        <w:tc>
          <w:tcPr>
            <w:tcW w:w="4436" w:type="dxa"/>
          </w:tcPr>
          <w:p w14:paraId="134ACCAD" w14:textId="2CB4AC62" w:rsidR="00123ECE" w:rsidRPr="00130358" w:rsidRDefault="00D62538" w:rsidP="00D62538">
            <w:pPr>
              <w:pStyle w:val="TAL"/>
              <w:keepNext w:val="0"/>
              <w:keepLines w:val="0"/>
            </w:pPr>
            <w:r w:rsidRPr="00130358">
              <w:t xml:space="preserve">      </w:t>
            </w:r>
            <w:proofErr w:type="spellStart"/>
            <w:r w:rsidR="00123ECE" w:rsidRPr="00130358">
              <w:t>measResultListUTRA</w:t>
            </w:r>
            <w:proofErr w:type="spellEnd"/>
          </w:p>
        </w:tc>
        <w:tc>
          <w:tcPr>
            <w:tcW w:w="2267" w:type="dxa"/>
          </w:tcPr>
          <w:p w14:paraId="379AD74C" w14:textId="77777777" w:rsidR="00123ECE" w:rsidRPr="00130358" w:rsidRDefault="00123ECE" w:rsidP="00D62538">
            <w:pPr>
              <w:pStyle w:val="TAL"/>
              <w:keepNext w:val="0"/>
              <w:keepLines w:val="0"/>
            </w:pPr>
            <w:proofErr w:type="spellStart"/>
            <w:r w:rsidRPr="00130358">
              <w:rPr>
                <w:lang w:eastAsia="zh-CN"/>
              </w:rPr>
              <w:t>M</w:t>
            </w:r>
            <w:r w:rsidRPr="00130358">
              <w:t>easResultListUTRA</w:t>
            </w:r>
            <w:proofErr w:type="spellEnd"/>
          </w:p>
        </w:tc>
        <w:tc>
          <w:tcPr>
            <w:tcW w:w="1700" w:type="dxa"/>
          </w:tcPr>
          <w:p w14:paraId="4A425F44" w14:textId="77777777" w:rsidR="00123ECE" w:rsidRPr="00130358" w:rsidRDefault="00123ECE" w:rsidP="00D62538">
            <w:pPr>
              <w:pStyle w:val="TAL"/>
              <w:keepNext w:val="0"/>
              <w:keepLines w:val="0"/>
            </w:pPr>
          </w:p>
        </w:tc>
        <w:tc>
          <w:tcPr>
            <w:tcW w:w="1133" w:type="dxa"/>
          </w:tcPr>
          <w:p w14:paraId="6F4D99AE" w14:textId="77777777" w:rsidR="00123ECE" w:rsidRPr="00130358" w:rsidRDefault="00123ECE" w:rsidP="00D62538">
            <w:pPr>
              <w:pStyle w:val="TAL"/>
              <w:keepNext w:val="0"/>
              <w:keepLines w:val="0"/>
            </w:pPr>
          </w:p>
        </w:tc>
      </w:tr>
      <w:tr w:rsidR="00123ECE" w:rsidRPr="00130358" w14:paraId="3DBF63D8" w14:textId="77777777" w:rsidTr="00D62538">
        <w:trPr>
          <w:jc w:val="center"/>
        </w:trPr>
        <w:tc>
          <w:tcPr>
            <w:tcW w:w="4436" w:type="dxa"/>
          </w:tcPr>
          <w:p w14:paraId="157C504D" w14:textId="49C42A0E" w:rsidR="00123ECE" w:rsidRPr="00130358" w:rsidRDefault="00D62538" w:rsidP="00D62538">
            <w:pPr>
              <w:pStyle w:val="TAL"/>
              <w:keepNext w:val="0"/>
              <w:keepLines w:val="0"/>
            </w:pPr>
            <w:r w:rsidRPr="00130358">
              <w:t xml:space="preserve">   </w:t>
            </w:r>
            <w:r w:rsidR="00123ECE" w:rsidRPr="00130358">
              <w:t>}</w:t>
            </w:r>
          </w:p>
        </w:tc>
        <w:tc>
          <w:tcPr>
            <w:tcW w:w="2267" w:type="dxa"/>
          </w:tcPr>
          <w:p w14:paraId="5D215829" w14:textId="77777777" w:rsidR="00123ECE" w:rsidRPr="00130358" w:rsidRDefault="00123ECE" w:rsidP="00D62538">
            <w:pPr>
              <w:pStyle w:val="TAL"/>
              <w:keepNext w:val="0"/>
              <w:keepLines w:val="0"/>
            </w:pPr>
          </w:p>
        </w:tc>
        <w:tc>
          <w:tcPr>
            <w:tcW w:w="1700" w:type="dxa"/>
          </w:tcPr>
          <w:p w14:paraId="634013F4" w14:textId="77777777" w:rsidR="00123ECE" w:rsidRPr="00130358" w:rsidRDefault="00123ECE" w:rsidP="00D62538">
            <w:pPr>
              <w:pStyle w:val="TAL"/>
              <w:keepNext w:val="0"/>
              <w:keepLines w:val="0"/>
            </w:pPr>
          </w:p>
        </w:tc>
        <w:tc>
          <w:tcPr>
            <w:tcW w:w="1133" w:type="dxa"/>
          </w:tcPr>
          <w:p w14:paraId="2C4A6988" w14:textId="77777777" w:rsidR="00123ECE" w:rsidRPr="00130358" w:rsidRDefault="00123ECE" w:rsidP="00D62538">
            <w:pPr>
              <w:pStyle w:val="TAL"/>
              <w:keepNext w:val="0"/>
              <w:keepLines w:val="0"/>
            </w:pPr>
          </w:p>
        </w:tc>
      </w:tr>
      <w:tr w:rsidR="00123ECE" w:rsidRPr="00130358" w14:paraId="7D7B48BA" w14:textId="77777777" w:rsidTr="00D62538">
        <w:trPr>
          <w:jc w:val="center"/>
        </w:trPr>
        <w:tc>
          <w:tcPr>
            <w:tcW w:w="4436" w:type="dxa"/>
          </w:tcPr>
          <w:p w14:paraId="72661C59" w14:textId="77777777" w:rsidR="00123ECE" w:rsidRPr="00130358" w:rsidRDefault="00123ECE" w:rsidP="00D62538">
            <w:pPr>
              <w:pStyle w:val="TAL"/>
              <w:keepNext w:val="0"/>
              <w:keepLines w:val="0"/>
            </w:pPr>
            <w:r w:rsidRPr="00130358">
              <w:t>}</w:t>
            </w:r>
          </w:p>
        </w:tc>
        <w:tc>
          <w:tcPr>
            <w:tcW w:w="2267" w:type="dxa"/>
          </w:tcPr>
          <w:p w14:paraId="525A7C17" w14:textId="77777777" w:rsidR="00123ECE" w:rsidRPr="00130358" w:rsidRDefault="00123ECE" w:rsidP="00D62538">
            <w:pPr>
              <w:pStyle w:val="TAL"/>
              <w:keepNext w:val="0"/>
              <w:keepLines w:val="0"/>
            </w:pPr>
          </w:p>
        </w:tc>
        <w:tc>
          <w:tcPr>
            <w:tcW w:w="1700" w:type="dxa"/>
          </w:tcPr>
          <w:p w14:paraId="74575EA3" w14:textId="77777777" w:rsidR="00123ECE" w:rsidRPr="00130358" w:rsidRDefault="00123ECE" w:rsidP="00D62538">
            <w:pPr>
              <w:pStyle w:val="TAL"/>
              <w:keepNext w:val="0"/>
              <w:keepLines w:val="0"/>
            </w:pPr>
          </w:p>
        </w:tc>
        <w:tc>
          <w:tcPr>
            <w:tcW w:w="1133" w:type="dxa"/>
          </w:tcPr>
          <w:p w14:paraId="56D67CB6" w14:textId="77777777" w:rsidR="00123ECE" w:rsidRPr="00130358" w:rsidRDefault="00123ECE" w:rsidP="00D62538">
            <w:pPr>
              <w:pStyle w:val="TAL"/>
              <w:keepNext w:val="0"/>
              <w:keepLines w:val="0"/>
            </w:pPr>
          </w:p>
        </w:tc>
      </w:tr>
    </w:tbl>
    <w:p w14:paraId="7DA1F603" w14:textId="77777777" w:rsidR="00123ECE" w:rsidRPr="00130358" w:rsidRDefault="00123ECE" w:rsidP="00D62538"/>
    <w:p w14:paraId="4967C767" w14:textId="77777777" w:rsidR="00123ECE" w:rsidRPr="00130358" w:rsidRDefault="00123ECE" w:rsidP="00D62538">
      <w:pPr>
        <w:pStyle w:val="TH"/>
        <w:keepNext w:val="0"/>
        <w:keepLines w:val="0"/>
      </w:pPr>
      <w:r w:rsidRPr="00130358">
        <w:t>Table 9.5.2.4.3-</w:t>
      </w:r>
      <w:r w:rsidR="00A862C9" w:rsidRPr="00130358">
        <w:rPr>
          <w:lang w:eastAsia="zh-CN"/>
        </w:rPr>
        <w:t>4</w:t>
      </w:r>
      <w:r w:rsidRPr="00130358">
        <w:t xml:space="preserve">: </w:t>
      </w:r>
      <w:proofErr w:type="spellStart"/>
      <w:r w:rsidRPr="00130358">
        <w:rPr>
          <w:lang w:eastAsia="zh-CN"/>
        </w:rPr>
        <w:t>M</w:t>
      </w:r>
      <w:r w:rsidRPr="00130358">
        <w:t>easResultListUTRA</w:t>
      </w:r>
      <w:proofErr w:type="spellEnd"/>
      <w:r w:rsidRPr="00130358">
        <w:t xml:space="preserve">: </w:t>
      </w:r>
      <w:r w:rsidRPr="00130358">
        <w:rPr>
          <w:rFonts w:cs="v4.2.0"/>
          <w:lang w:eastAsia="zh-CN"/>
        </w:rPr>
        <w:t xml:space="preserve">Additional E-UTRAN </w:t>
      </w:r>
      <w:r w:rsidRPr="00130358">
        <w:rPr>
          <w:rFonts w:cs="v4.2.0"/>
        </w:rPr>
        <w:t>T</w:t>
      </w:r>
      <w:r w:rsidRPr="00130358">
        <w:rPr>
          <w:rFonts w:cs="v4.2.0"/>
          <w:lang w:eastAsia="zh-CN"/>
        </w:rPr>
        <w:t>DD - UTRA TDD P-CCPCH RSCP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F858610" w14:textId="77777777" w:rsidTr="00D62538">
        <w:trPr>
          <w:cantSplit/>
          <w:jc w:val="center"/>
        </w:trPr>
        <w:tc>
          <w:tcPr>
            <w:tcW w:w="9536" w:type="dxa"/>
            <w:gridSpan w:val="4"/>
          </w:tcPr>
          <w:p w14:paraId="2D598D11" w14:textId="62479A11"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6.3.5</w:t>
              </w:r>
            </w:smartTag>
          </w:p>
        </w:tc>
      </w:tr>
      <w:tr w:rsidR="00123ECE" w:rsidRPr="00130358" w14:paraId="588A13DD" w14:textId="77777777" w:rsidTr="00D62538">
        <w:trPr>
          <w:jc w:val="center"/>
        </w:trPr>
        <w:tc>
          <w:tcPr>
            <w:tcW w:w="4436" w:type="dxa"/>
          </w:tcPr>
          <w:p w14:paraId="2074F931" w14:textId="1908D634"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2889D6C" w14:textId="77777777" w:rsidR="00123ECE" w:rsidRPr="00130358" w:rsidRDefault="00123ECE" w:rsidP="00D62538">
            <w:pPr>
              <w:pStyle w:val="TAH"/>
              <w:keepNext w:val="0"/>
              <w:keepLines w:val="0"/>
            </w:pPr>
            <w:r w:rsidRPr="00130358">
              <w:t>Value/remark</w:t>
            </w:r>
          </w:p>
        </w:tc>
        <w:tc>
          <w:tcPr>
            <w:tcW w:w="1700" w:type="dxa"/>
          </w:tcPr>
          <w:p w14:paraId="0E0C2329" w14:textId="77777777" w:rsidR="00123ECE" w:rsidRPr="00130358" w:rsidRDefault="00123ECE" w:rsidP="00D62538">
            <w:pPr>
              <w:pStyle w:val="TAH"/>
              <w:keepNext w:val="0"/>
              <w:keepLines w:val="0"/>
            </w:pPr>
            <w:r w:rsidRPr="00130358">
              <w:t>Comment</w:t>
            </w:r>
          </w:p>
        </w:tc>
        <w:tc>
          <w:tcPr>
            <w:tcW w:w="1133" w:type="dxa"/>
          </w:tcPr>
          <w:p w14:paraId="02AD9718" w14:textId="77777777" w:rsidR="00123ECE" w:rsidRPr="00130358" w:rsidRDefault="00123ECE" w:rsidP="00D62538">
            <w:pPr>
              <w:pStyle w:val="TAH"/>
              <w:keepNext w:val="0"/>
              <w:keepLines w:val="0"/>
            </w:pPr>
            <w:r w:rsidRPr="00130358">
              <w:t>Condition</w:t>
            </w:r>
          </w:p>
        </w:tc>
      </w:tr>
      <w:tr w:rsidR="00123ECE" w:rsidRPr="00130358" w14:paraId="1D7E968E" w14:textId="77777777" w:rsidTr="00D62538">
        <w:trPr>
          <w:jc w:val="center"/>
        </w:trPr>
        <w:tc>
          <w:tcPr>
            <w:tcW w:w="4436" w:type="dxa"/>
          </w:tcPr>
          <w:p w14:paraId="4428DC34" w14:textId="1890F468" w:rsidR="00123ECE" w:rsidRPr="00130358" w:rsidRDefault="00A862C9" w:rsidP="00D62538">
            <w:pPr>
              <w:pStyle w:val="TAL"/>
              <w:keepNext w:val="0"/>
              <w:keepLines w:val="0"/>
            </w:pPr>
            <w:proofErr w:type="spellStart"/>
            <w:r w:rsidRPr="00130358">
              <w:t>MeasResultsListUTRA</w:t>
            </w:r>
            <w:proofErr w:type="spellEnd"/>
            <w:r w:rsidR="00D62538" w:rsidRPr="00130358">
              <w:t xml:space="preserve"> </w:t>
            </w:r>
            <w:r w:rsidR="00123ECE" w:rsidRPr="00130358">
              <w:t>::=</w:t>
            </w:r>
            <w:r w:rsidR="00D62538" w:rsidRPr="00130358">
              <w:t xml:space="preserve"> </w:t>
            </w:r>
            <w:r w:rsidR="00123ECE" w:rsidRPr="00130358">
              <w:t>SEQUENCE</w:t>
            </w:r>
            <w:r w:rsidR="00D62538" w:rsidRPr="00130358">
              <w:t xml:space="preserve"> </w:t>
            </w:r>
            <w:r w:rsidR="00123ECE" w:rsidRPr="00130358">
              <w:t>(SIZE</w:t>
            </w:r>
            <w:r w:rsidR="00D62538" w:rsidRPr="00130358">
              <w:t xml:space="preserve"> </w:t>
            </w:r>
            <w:r w:rsidR="00123ECE" w:rsidRPr="00130358">
              <w:t>(1..maxCellReport))</w:t>
            </w:r>
            <w:r w:rsidR="00D62538" w:rsidRPr="00130358">
              <w:t xml:space="preserve"> </w:t>
            </w:r>
            <w:r w:rsidR="00123ECE" w:rsidRPr="00130358">
              <w:t>OF</w:t>
            </w:r>
            <w:r w:rsidR="00D62538" w:rsidRPr="00130358">
              <w:t xml:space="preserve"> </w:t>
            </w:r>
            <w:r w:rsidR="00123ECE" w:rsidRPr="00130358">
              <w:t>SEQUENCE</w:t>
            </w:r>
            <w:r w:rsidR="00D62538" w:rsidRPr="00130358">
              <w:t xml:space="preserve"> </w:t>
            </w:r>
            <w:r w:rsidR="00123ECE" w:rsidRPr="00130358">
              <w:t>{</w:t>
            </w:r>
          </w:p>
        </w:tc>
        <w:tc>
          <w:tcPr>
            <w:tcW w:w="2267" w:type="dxa"/>
          </w:tcPr>
          <w:p w14:paraId="6E949C57" w14:textId="77777777" w:rsidR="00123ECE" w:rsidRPr="00130358" w:rsidRDefault="00123ECE" w:rsidP="00D62538">
            <w:pPr>
              <w:pStyle w:val="TAL"/>
              <w:keepNext w:val="0"/>
              <w:keepLines w:val="0"/>
            </w:pPr>
          </w:p>
        </w:tc>
        <w:tc>
          <w:tcPr>
            <w:tcW w:w="1700" w:type="dxa"/>
          </w:tcPr>
          <w:p w14:paraId="563EB38F" w14:textId="77777777" w:rsidR="00123ECE" w:rsidRPr="00130358" w:rsidRDefault="00123ECE" w:rsidP="00D62538">
            <w:pPr>
              <w:pStyle w:val="TAL"/>
              <w:keepNext w:val="0"/>
              <w:keepLines w:val="0"/>
            </w:pPr>
          </w:p>
        </w:tc>
        <w:tc>
          <w:tcPr>
            <w:tcW w:w="1133" w:type="dxa"/>
          </w:tcPr>
          <w:p w14:paraId="3E7B5BD4" w14:textId="77777777" w:rsidR="00123ECE" w:rsidRPr="00130358" w:rsidRDefault="00123ECE" w:rsidP="00D62538">
            <w:pPr>
              <w:pStyle w:val="TAL"/>
              <w:keepNext w:val="0"/>
              <w:keepLines w:val="0"/>
            </w:pPr>
          </w:p>
        </w:tc>
      </w:tr>
      <w:tr w:rsidR="00123ECE" w:rsidRPr="00130358" w14:paraId="04EE74DA" w14:textId="77777777" w:rsidTr="00D62538">
        <w:trPr>
          <w:jc w:val="center"/>
        </w:trPr>
        <w:tc>
          <w:tcPr>
            <w:tcW w:w="4436" w:type="dxa"/>
          </w:tcPr>
          <w:p w14:paraId="1C628474" w14:textId="612B770C" w:rsidR="00123ECE" w:rsidRPr="00130358" w:rsidRDefault="00D62538" w:rsidP="00D62538">
            <w:pPr>
              <w:pStyle w:val="TAL"/>
              <w:keepNext w:val="0"/>
              <w:keepLines w:val="0"/>
            </w:pPr>
            <w:r w:rsidRPr="00130358">
              <w:rPr>
                <w:lang w:eastAsia="zh-CN"/>
              </w:rPr>
              <w:t xml:space="preserve">  </w:t>
            </w:r>
            <w:proofErr w:type="spellStart"/>
            <w:r w:rsidR="00123ECE" w:rsidRPr="00130358">
              <w:rPr>
                <w:lang w:eastAsia="zh-CN"/>
              </w:rPr>
              <w:t>physCellId</w:t>
            </w:r>
            <w:proofErr w:type="spellEnd"/>
            <w:r w:rsidRPr="00130358">
              <w:rPr>
                <w:lang w:eastAsia="zh-CN"/>
              </w:rPr>
              <w:t xml:space="preserve">  </w:t>
            </w:r>
            <w:r w:rsidR="00123ECE" w:rsidRPr="00130358">
              <w:rPr>
                <w:lang w:eastAsia="zh-CN"/>
              </w:rPr>
              <w:t>CHOICE</w:t>
            </w:r>
            <w:r w:rsidRPr="00130358">
              <w:rPr>
                <w:lang w:eastAsia="zh-CN"/>
              </w:rPr>
              <w:t xml:space="preserve"> </w:t>
            </w:r>
            <w:r w:rsidR="00123ECE" w:rsidRPr="00130358">
              <w:rPr>
                <w:lang w:eastAsia="zh-CN"/>
              </w:rPr>
              <w:t>{</w:t>
            </w:r>
          </w:p>
        </w:tc>
        <w:tc>
          <w:tcPr>
            <w:tcW w:w="2267" w:type="dxa"/>
          </w:tcPr>
          <w:p w14:paraId="0A8018D5" w14:textId="77777777" w:rsidR="00123ECE" w:rsidRPr="00130358" w:rsidRDefault="00123ECE" w:rsidP="00D62538">
            <w:pPr>
              <w:pStyle w:val="TAL"/>
              <w:keepNext w:val="0"/>
              <w:keepLines w:val="0"/>
            </w:pPr>
          </w:p>
        </w:tc>
        <w:tc>
          <w:tcPr>
            <w:tcW w:w="1700" w:type="dxa"/>
          </w:tcPr>
          <w:p w14:paraId="6F4549D1" w14:textId="77777777" w:rsidR="00123ECE" w:rsidRPr="00130358" w:rsidRDefault="00123ECE" w:rsidP="00D62538">
            <w:pPr>
              <w:pStyle w:val="TAL"/>
              <w:keepNext w:val="0"/>
              <w:keepLines w:val="0"/>
            </w:pPr>
          </w:p>
        </w:tc>
        <w:tc>
          <w:tcPr>
            <w:tcW w:w="1133" w:type="dxa"/>
          </w:tcPr>
          <w:p w14:paraId="502DB7BC" w14:textId="77777777" w:rsidR="00123ECE" w:rsidRPr="00130358" w:rsidRDefault="00123ECE" w:rsidP="00D62538">
            <w:pPr>
              <w:pStyle w:val="TAL"/>
              <w:keepNext w:val="0"/>
              <w:keepLines w:val="0"/>
            </w:pPr>
          </w:p>
        </w:tc>
      </w:tr>
      <w:tr w:rsidR="00123ECE" w:rsidRPr="00130358" w14:paraId="5C4659C0" w14:textId="77777777" w:rsidTr="00D62538">
        <w:trPr>
          <w:jc w:val="center"/>
        </w:trPr>
        <w:tc>
          <w:tcPr>
            <w:tcW w:w="4436" w:type="dxa"/>
          </w:tcPr>
          <w:p w14:paraId="4B058299" w14:textId="52DF55C1"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f</w:t>
            </w:r>
            <w:r w:rsidR="00123ECE" w:rsidRPr="00130358">
              <w:t>dd</w:t>
            </w:r>
            <w:proofErr w:type="spellEnd"/>
          </w:p>
        </w:tc>
        <w:tc>
          <w:tcPr>
            <w:tcW w:w="2267" w:type="dxa"/>
          </w:tcPr>
          <w:p w14:paraId="2D6FF249" w14:textId="0C8B3B3C" w:rsidR="00123ECE" w:rsidRPr="00130358" w:rsidRDefault="00123ECE"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0" w:type="dxa"/>
          </w:tcPr>
          <w:p w14:paraId="3AAEB808" w14:textId="77777777" w:rsidR="00123ECE" w:rsidRPr="00130358" w:rsidRDefault="00123ECE" w:rsidP="00D62538">
            <w:pPr>
              <w:pStyle w:val="TAL"/>
              <w:keepNext w:val="0"/>
              <w:keepLines w:val="0"/>
            </w:pPr>
          </w:p>
        </w:tc>
        <w:tc>
          <w:tcPr>
            <w:tcW w:w="1133" w:type="dxa"/>
          </w:tcPr>
          <w:p w14:paraId="5BD6D8C1" w14:textId="77777777" w:rsidR="00123ECE" w:rsidRPr="00130358" w:rsidRDefault="00123ECE" w:rsidP="00D62538">
            <w:pPr>
              <w:pStyle w:val="TAL"/>
              <w:keepNext w:val="0"/>
              <w:keepLines w:val="0"/>
            </w:pPr>
          </w:p>
        </w:tc>
      </w:tr>
      <w:tr w:rsidR="00123ECE" w:rsidRPr="00130358" w14:paraId="5BF0560E" w14:textId="77777777" w:rsidTr="00D62538">
        <w:trPr>
          <w:jc w:val="center"/>
        </w:trPr>
        <w:tc>
          <w:tcPr>
            <w:tcW w:w="4436" w:type="dxa"/>
          </w:tcPr>
          <w:p w14:paraId="11EDFB56" w14:textId="6C9E25D5"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tdd</w:t>
            </w:r>
            <w:proofErr w:type="spellEnd"/>
          </w:p>
        </w:tc>
        <w:tc>
          <w:tcPr>
            <w:tcW w:w="2267" w:type="dxa"/>
          </w:tcPr>
          <w:p w14:paraId="71CFCAE3" w14:textId="77777777" w:rsidR="00123ECE" w:rsidRPr="00130358" w:rsidRDefault="00123ECE" w:rsidP="00D62538">
            <w:pPr>
              <w:pStyle w:val="TAL"/>
              <w:keepNext w:val="0"/>
              <w:keepLines w:val="0"/>
              <w:rPr>
                <w:lang w:eastAsia="zh-CN"/>
              </w:rPr>
            </w:pPr>
            <w:proofErr w:type="spellStart"/>
            <w:r w:rsidRPr="00130358">
              <w:t>PhysCellIdUTRA</w:t>
            </w:r>
            <w:proofErr w:type="spellEnd"/>
            <w:r w:rsidRPr="00130358">
              <w:t>-TDD</w:t>
            </w:r>
          </w:p>
        </w:tc>
        <w:tc>
          <w:tcPr>
            <w:tcW w:w="1700" w:type="dxa"/>
          </w:tcPr>
          <w:p w14:paraId="4BA74C97" w14:textId="77777777" w:rsidR="00123ECE" w:rsidRPr="00130358" w:rsidRDefault="00123ECE" w:rsidP="00D62538">
            <w:pPr>
              <w:pStyle w:val="TAL"/>
              <w:keepNext w:val="0"/>
              <w:keepLines w:val="0"/>
            </w:pPr>
          </w:p>
        </w:tc>
        <w:tc>
          <w:tcPr>
            <w:tcW w:w="1133" w:type="dxa"/>
          </w:tcPr>
          <w:p w14:paraId="6C322CDF" w14:textId="77777777" w:rsidR="00123ECE" w:rsidRPr="00130358" w:rsidRDefault="00123ECE" w:rsidP="00D62538">
            <w:pPr>
              <w:pStyle w:val="TAL"/>
              <w:keepNext w:val="0"/>
              <w:keepLines w:val="0"/>
            </w:pPr>
          </w:p>
        </w:tc>
      </w:tr>
      <w:tr w:rsidR="00123ECE" w:rsidRPr="00130358" w14:paraId="6EE49BF5" w14:textId="77777777" w:rsidTr="00D62538">
        <w:trPr>
          <w:jc w:val="center"/>
        </w:trPr>
        <w:tc>
          <w:tcPr>
            <w:tcW w:w="4436" w:type="dxa"/>
          </w:tcPr>
          <w:p w14:paraId="2E22386B" w14:textId="37113C76" w:rsidR="00123ECE" w:rsidRPr="00130358" w:rsidRDefault="00D62538" w:rsidP="00D62538">
            <w:pPr>
              <w:pStyle w:val="TAL"/>
              <w:keepNext w:val="0"/>
              <w:keepLines w:val="0"/>
              <w:rPr>
                <w:lang w:eastAsia="zh-CN"/>
              </w:rPr>
            </w:pPr>
            <w:r w:rsidRPr="00130358">
              <w:rPr>
                <w:lang w:eastAsia="zh-CN"/>
              </w:rPr>
              <w:t xml:space="preserve">    </w:t>
            </w:r>
            <w:r w:rsidR="00123ECE" w:rsidRPr="00130358">
              <w:rPr>
                <w:lang w:eastAsia="zh-CN"/>
              </w:rPr>
              <w:t>}</w:t>
            </w:r>
          </w:p>
        </w:tc>
        <w:tc>
          <w:tcPr>
            <w:tcW w:w="2267" w:type="dxa"/>
          </w:tcPr>
          <w:p w14:paraId="71DB38D6" w14:textId="77777777" w:rsidR="00123ECE" w:rsidRPr="00130358" w:rsidRDefault="00123ECE" w:rsidP="00D62538">
            <w:pPr>
              <w:pStyle w:val="TAL"/>
              <w:keepNext w:val="0"/>
              <w:keepLines w:val="0"/>
              <w:rPr>
                <w:lang w:eastAsia="zh-CN"/>
              </w:rPr>
            </w:pPr>
          </w:p>
        </w:tc>
        <w:tc>
          <w:tcPr>
            <w:tcW w:w="1700" w:type="dxa"/>
          </w:tcPr>
          <w:p w14:paraId="02204D07" w14:textId="77777777" w:rsidR="00123ECE" w:rsidRPr="00130358" w:rsidRDefault="00123ECE" w:rsidP="00D62538">
            <w:pPr>
              <w:pStyle w:val="TAL"/>
              <w:keepNext w:val="0"/>
              <w:keepLines w:val="0"/>
            </w:pPr>
          </w:p>
        </w:tc>
        <w:tc>
          <w:tcPr>
            <w:tcW w:w="1133" w:type="dxa"/>
          </w:tcPr>
          <w:p w14:paraId="2C37AC95" w14:textId="77777777" w:rsidR="00123ECE" w:rsidRPr="00130358" w:rsidRDefault="00123ECE" w:rsidP="00D62538">
            <w:pPr>
              <w:pStyle w:val="TAL"/>
              <w:keepNext w:val="0"/>
              <w:keepLines w:val="0"/>
            </w:pPr>
          </w:p>
        </w:tc>
      </w:tr>
      <w:tr w:rsidR="00123ECE" w:rsidRPr="00130358" w14:paraId="093776C9" w14:textId="77777777" w:rsidTr="00D62538">
        <w:trPr>
          <w:jc w:val="center"/>
        </w:trPr>
        <w:tc>
          <w:tcPr>
            <w:tcW w:w="4436" w:type="dxa"/>
          </w:tcPr>
          <w:p w14:paraId="533FEFF4" w14:textId="69EB5AA2" w:rsidR="00123ECE" w:rsidRPr="00130358" w:rsidRDefault="00D62538" w:rsidP="00D62538">
            <w:pPr>
              <w:pStyle w:val="TAL"/>
              <w:keepNext w:val="0"/>
              <w:keepLines w:val="0"/>
            </w:pPr>
            <w:r w:rsidRPr="00130358">
              <w:t xml:space="preserve">  </w:t>
            </w:r>
            <w:proofErr w:type="spellStart"/>
            <w:r w:rsidR="00123ECE" w:rsidRPr="00130358">
              <w:t>measResult</w:t>
            </w:r>
            <w:proofErr w:type="spellEnd"/>
            <w:r w:rsidRPr="00130358">
              <w:t xml:space="preserve"> </w:t>
            </w:r>
            <w:r w:rsidR="00123ECE" w:rsidRPr="00130358">
              <w:rPr>
                <w:lang w:eastAsia="zh-CN"/>
              </w:rPr>
              <w:t>SEQUENCE</w:t>
            </w:r>
            <w:r w:rsidRPr="00130358">
              <w:rPr>
                <w:lang w:eastAsia="zh-CN"/>
              </w:rPr>
              <w:t xml:space="preserve"> </w:t>
            </w:r>
            <w:r w:rsidR="00123ECE" w:rsidRPr="00130358">
              <w:rPr>
                <w:lang w:eastAsia="zh-CN"/>
              </w:rPr>
              <w:t>{</w:t>
            </w:r>
          </w:p>
        </w:tc>
        <w:tc>
          <w:tcPr>
            <w:tcW w:w="2267" w:type="dxa"/>
          </w:tcPr>
          <w:p w14:paraId="56E5377C" w14:textId="77777777" w:rsidR="00123ECE" w:rsidRPr="00130358" w:rsidRDefault="00123ECE" w:rsidP="00D62538">
            <w:pPr>
              <w:pStyle w:val="TAL"/>
              <w:keepNext w:val="0"/>
              <w:keepLines w:val="0"/>
            </w:pPr>
          </w:p>
        </w:tc>
        <w:tc>
          <w:tcPr>
            <w:tcW w:w="1700" w:type="dxa"/>
          </w:tcPr>
          <w:p w14:paraId="328E73B4" w14:textId="0F29193D" w:rsidR="00123ECE" w:rsidRPr="00130358" w:rsidRDefault="00D62538" w:rsidP="00D62538">
            <w:pPr>
              <w:pStyle w:val="TAL"/>
              <w:keepNext w:val="0"/>
              <w:keepLines w:val="0"/>
            </w:pPr>
            <w:r w:rsidRPr="00130358">
              <w:t xml:space="preserve"> </w:t>
            </w:r>
          </w:p>
        </w:tc>
        <w:tc>
          <w:tcPr>
            <w:tcW w:w="1133" w:type="dxa"/>
          </w:tcPr>
          <w:p w14:paraId="1DF98A33" w14:textId="77777777" w:rsidR="00123ECE" w:rsidRPr="00130358" w:rsidRDefault="00123ECE" w:rsidP="00D62538">
            <w:pPr>
              <w:pStyle w:val="TAL"/>
              <w:keepNext w:val="0"/>
              <w:keepLines w:val="0"/>
            </w:pPr>
          </w:p>
        </w:tc>
      </w:tr>
      <w:tr w:rsidR="00123ECE" w:rsidRPr="00130358" w14:paraId="27D166F5" w14:textId="77777777" w:rsidTr="00D62538">
        <w:trPr>
          <w:jc w:val="center"/>
        </w:trPr>
        <w:tc>
          <w:tcPr>
            <w:tcW w:w="4436" w:type="dxa"/>
          </w:tcPr>
          <w:p w14:paraId="2FD4AF99" w14:textId="3AEBF7A9" w:rsidR="00123ECE" w:rsidRPr="00130358" w:rsidRDefault="00D62538" w:rsidP="00D62538">
            <w:pPr>
              <w:pStyle w:val="TAL"/>
              <w:keepNext w:val="0"/>
              <w:keepLines w:val="0"/>
              <w:rPr>
                <w:lang w:eastAsia="zh-CN"/>
              </w:rPr>
            </w:pPr>
            <w:r w:rsidRPr="00130358">
              <w:t xml:space="preserve">         </w:t>
            </w:r>
            <w:proofErr w:type="spellStart"/>
            <w:r w:rsidR="00123ECE" w:rsidRPr="00130358">
              <w:rPr>
                <w:lang w:eastAsia="zh-CN"/>
              </w:rPr>
              <w:t>utra</w:t>
            </w:r>
            <w:proofErr w:type="spellEnd"/>
            <w:r w:rsidR="00123ECE" w:rsidRPr="00130358">
              <w:rPr>
                <w:lang w:eastAsia="zh-CN"/>
              </w:rPr>
              <w:t>-</w:t>
            </w:r>
            <w:r w:rsidR="00123ECE" w:rsidRPr="00130358">
              <w:t>RSCP</w:t>
            </w:r>
          </w:p>
        </w:tc>
        <w:tc>
          <w:tcPr>
            <w:tcW w:w="2267" w:type="dxa"/>
          </w:tcPr>
          <w:p w14:paraId="0D614B5D" w14:textId="6491362B"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r w:rsidR="00D62538" w:rsidRPr="00130358">
              <w:t xml:space="preserve"> </w:t>
            </w:r>
            <w:r w:rsidRPr="00130358">
              <w:t>INTEGER</w:t>
            </w:r>
            <w:r w:rsidR="00D62538" w:rsidRPr="00130358">
              <w:t xml:space="preserve"> </w:t>
            </w:r>
            <w:r w:rsidRPr="00130358">
              <w:t>(-5..91)</w:t>
            </w:r>
          </w:p>
        </w:tc>
        <w:tc>
          <w:tcPr>
            <w:tcW w:w="1700" w:type="dxa"/>
          </w:tcPr>
          <w:p w14:paraId="6894ECE6" w14:textId="77777777" w:rsidR="00123ECE" w:rsidRPr="00130358" w:rsidRDefault="00123ECE" w:rsidP="00D62538">
            <w:pPr>
              <w:pStyle w:val="TAL"/>
              <w:keepNext w:val="0"/>
              <w:keepLines w:val="0"/>
            </w:pPr>
          </w:p>
        </w:tc>
        <w:tc>
          <w:tcPr>
            <w:tcW w:w="1133" w:type="dxa"/>
          </w:tcPr>
          <w:p w14:paraId="345123A6" w14:textId="77777777" w:rsidR="00123ECE" w:rsidRPr="00130358" w:rsidRDefault="00123ECE" w:rsidP="00D62538">
            <w:pPr>
              <w:pStyle w:val="TAL"/>
              <w:keepNext w:val="0"/>
              <w:keepLines w:val="0"/>
            </w:pPr>
          </w:p>
        </w:tc>
      </w:tr>
      <w:tr w:rsidR="00123ECE" w:rsidRPr="00130358" w14:paraId="5F2B550E" w14:textId="77777777" w:rsidTr="00D62538">
        <w:trPr>
          <w:jc w:val="center"/>
        </w:trPr>
        <w:tc>
          <w:tcPr>
            <w:tcW w:w="4436" w:type="dxa"/>
          </w:tcPr>
          <w:p w14:paraId="27677BB4" w14:textId="581D7887" w:rsidR="00123ECE" w:rsidRPr="00130358" w:rsidRDefault="00D62538" w:rsidP="00D62538">
            <w:pPr>
              <w:pStyle w:val="TAL"/>
              <w:keepNext w:val="0"/>
              <w:keepLines w:val="0"/>
            </w:pPr>
            <w:r w:rsidRPr="00130358">
              <w:t xml:space="preserve">  </w:t>
            </w:r>
            <w:r w:rsidR="00123ECE" w:rsidRPr="00130358">
              <w:t>}</w:t>
            </w:r>
          </w:p>
        </w:tc>
        <w:tc>
          <w:tcPr>
            <w:tcW w:w="2267" w:type="dxa"/>
          </w:tcPr>
          <w:p w14:paraId="480172CB" w14:textId="77777777" w:rsidR="00123ECE" w:rsidRPr="00130358" w:rsidRDefault="00123ECE" w:rsidP="00D62538">
            <w:pPr>
              <w:pStyle w:val="TAL"/>
              <w:keepNext w:val="0"/>
              <w:keepLines w:val="0"/>
            </w:pPr>
          </w:p>
        </w:tc>
        <w:tc>
          <w:tcPr>
            <w:tcW w:w="1700" w:type="dxa"/>
          </w:tcPr>
          <w:p w14:paraId="7A9DBDBE" w14:textId="77777777" w:rsidR="00123ECE" w:rsidRPr="00130358" w:rsidRDefault="00123ECE" w:rsidP="00D62538">
            <w:pPr>
              <w:pStyle w:val="TAL"/>
              <w:keepNext w:val="0"/>
              <w:keepLines w:val="0"/>
            </w:pPr>
          </w:p>
        </w:tc>
        <w:tc>
          <w:tcPr>
            <w:tcW w:w="1133" w:type="dxa"/>
          </w:tcPr>
          <w:p w14:paraId="108526BA" w14:textId="77777777" w:rsidR="00123ECE" w:rsidRPr="00130358" w:rsidRDefault="00123ECE" w:rsidP="00D62538">
            <w:pPr>
              <w:pStyle w:val="TAL"/>
              <w:keepNext w:val="0"/>
              <w:keepLines w:val="0"/>
            </w:pPr>
          </w:p>
        </w:tc>
      </w:tr>
      <w:tr w:rsidR="00123ECE" w:rsidRPr="00130358" w14:paraId="1607CC16" w14:textId="77777777" w:rsidTr="00D62538">
        <w:trPr>
          <w:jc w:val="center"/>
        </w:trPr>
        <w:tc>
          <w:tcPr>
            <w:tcW w:w="4436" w:type="dxa"/>
          </w:tcPr>
          <w:p w14:paraId="1C6AEFBA" w14:textId="77777777" w:rsidR="00123ECE" w:rsidRPr="00130358" w:rsidRDefault="00123ECE" w:rsidP="00D62538">
            <w:pPr>
              <w:pStyle w:val="TAL"/>
              <w:keepNext w:val="0"/>
              <w:keepLines w:val="0"/>
            </w:pPr>
            <w:r w:rsidRPr="00130358">
              <w:t>}</w:t>
            </w:r>
          </w:p>
        </w:tc>
        <w:tc>
          <w:tcPr>
            <w:tcW w:w="2267" w:type="dxa"/>
          </w:tcPr>
          <w:p w14:paraId="4D7B6CCA" w14:textId="77777777" w:rsidR="00123ECE" w:rsidRPr="00130358" w:rsidRDefault="00123ECE" w:rsidP="00D62538">
            <w:pPr>
              <w:pStyle w:val="TAL"/>
              <w:keepNext w:val="0"/>
              <w:keepLines w:val="0"/>
            </w:pPr>
          </w:p>
        </w:tc>
        <w:tc>
          <w:tcPr>
            <w:tcW w:w="1700" w:type="dxa"/>
          </w:tcPr>
          <w:p w14:paraId="13096065" w14:textId="77777777" w:rsidR="00123ECE" w:rsidRPr="00130358" w:rsidRDefault="00123ECE" w:rsidP="00D62538">
            <w:pPr>
              <w:pStyle w:val="TAL"/>
              <w:keepNext w:val="0"/>
              <w:keepLines w:val="0"/>
            </w:pPr>
          </w:p>
        </w:tc>
        <w:tc>
          <w:tcPr>
            <w:tcW w:w="1133" w:type="dxa"/>
          </w:tcPr>
          <w:p w14:paraId="69C3C274" w14:textId="77777777" w:rsidR="00123ECE" w:rsidRPr="00130358" w:rsidRDefault="00123ECE" w:rsidP="00D62538">
            <w:pPr>
              <w:pStyle w:val="TAL"/>
              <w:keepNext w:val="0"/>
              <w:keepLines w:val="0"/>
            </w:pPr>
          </w:p>
        </w:tc>
      </w:tr>
    </w:tbl>
    <w:p w14:paraId="442D29B4" w14:textId="77777777" w:rsidR="00123ECE" w:rsidRPr="00130358" w:rsidRDefault="00123ECE" w:rsidP="00D62538"/>
    <w:p w14:paraId="13A5C3B2" w14:textId="77777777" w:rsidR="00123ECE" w:rsidRPr="00130358" w:rsidRDefault="00123ECE" w:rsidP="00D62538">
      <w:pPr>
        <w:pStyle w:val="Heading4"/>
        <w:keepNext w:val="0"/>
        <w:keepLines w:val="0"/>
      </w:pPr>
      <w:r w:rsidRPr="00130358">
        <w:t>9.5.2.5</w:t>
      </w:r>
      <w:r w:rsidRPr="00130358">
        <w:tab/>
        <w:t>Test requirement</w:t>
      </w:r>
    </w:p>
    <w:p w14:paraId="59514D51" w14:textId="77777777" w:rsidR="00123ECE" w:rsidRPr="00130358" w:rsidRDefault="00123ECE" w:rsidP="00D62538">
      <w:pPr>
        <w:rPr>
          <w:lang w:eastAsia="zh-CN"/>
        </w:rPr>
      </w:pPr>
      <w:r w:rsidRPr="00130358">
        <w:rPr>
          <w:rFonts w:cs="v4.2.0"/>
        </w:rPr>
        <w:t xml:space="preserve">The test parameters are given in Tables </w:t>
      </w:r>
      <w:r w:rsidRPr="00130358">
        <w:rPr>
          <w:rFonts w:cs="v4.2.0"/>
          <w:lang w:eastAsia="zh-CN"/>
        </w:rPr>
        <w:t xml:space="preserve">9.5.2.4.1-1, </w:t>
      </w:r>
      <w:r w:rsidRPr="00130358">
        <w:rPr>
          <w:rFonts w:cs="v4.2.0"/>
        </w:rPr>
        <w:t>9.5.2.</w:t>
      </w:r>
      <w:r w:rsidRPr="00130358">
        <w:rPr>
          <w:rFonts w:cs="v4.2.0"/>
          <w:lang w:eastAsia="zh-CN"/>
        </w:rPr>
        <w:t>5</w:t>
      </w:r>
      <w:r w:rsidRPr="00130358">
        <w:rPr>
          <w:rFonts w:cs="v4.2.0"/>
        </w:rPr>
        <w:t>-</w:t>
      </w:r>
      <w:r w:rsidRPr="00130358">
        <w:rPr>
          <w:rFonts w:cs="v4.2.0"/>
          <w:lang w:eastAsia="zh-CN"/>
        </w:rPr>
        <w:t xml:space="preserve">1 and </w:t>
      </w:r>
      <w:r w:rsidRPr="00130358">
        <w:rPr>
          <w:rFonts w:cs="v4.2.0"/>
        </w:rPr>
        <w:t>9.5.2.</w:t>
      </w:r>
      <w:r w:rsidRPr="00130358">
        <w:rPr>
          <w:rFonts w:cs="v4.2.0"/>
          <w:lang w:eastAsia="zh-CN"/>
        </w:rPr>
        <w:t>5</w:t>
      </w:r>
      <w:r w:rsidRPr="00130358">
        <w:rPr>
          <w:rFonts w:cs="v4.2.0"/>
        </w:rPr>
        <w:t>-</w:t>
      </w:r>
      <w:r w:rsidRPr="00130358">
        <w:rPr>
          <w:rFonts w:cs="v4.2.0"/>
          <w:lang w:eastAsia="zh-CN"/>
        </w:rPr>
        <w:t>2 as</w:t>
      </w:r>
      <w:r w:rsidRPr="00130358">
        <w:rPr>
          <w:rFonts w:cs="v4.2.0"/>
        </w:rPr>
        <w:t xml:space="preserve"> below. </w:t>
      </w:r>
      <w:r w:rsidRPr="00130358">
        <w:rPr>
          <w:rFonts w:cs="v4.2.0"/>
          <w:lang w:eastAsia="zh-CN"/>
        </w:rPr>
        <w:t>Table</w:t>
      </w:r>
      <w:r w:rsidRPr="00130358">
        <w:rPr>
          <w:rFonts w:cs="v4.2.0"/>
        </w:rPr>
        <w:t xml:space="preserve"> 9.5.2.</w:t>
      </w:r>
      <w:r w:rsidRPr="00130358">
        <w:rPr>
          <w:rFonts w:cs="v4.2.0"/>
          <w:lang w:eastAsia="zh-CN"/>
        </w:rPr>
        <w:t>5</w:t>
      </w:r>
      <w:r w:rsidRPr="00130358">
        <w:rPr>
          <w:rFonts w:cs="v4.2.0"/>
        </w:rPr>
        <w:t>-</w:t>
      </w:r>
      <w:r w:rsidRPr="00130358">
        <w:rPr>
          <w:rFonts w:cs="v4.2.0"/>
          <w:lang w:eastAsia="zh-CN"/>
        </w:rPr>
        <w:t xml:space="preserve">2 </w:t>
      </w:r>
      <w:r w:rsidRPr="00130358">
        <w:rPr>
          <w:rFonts w:cs="v4.2.0"/>
        </w:rPr>
        <w:t>and 9.5.2.</w:t>
      </w:r>
      <w:r w:rsidRPr="00130358">
        <w:rPr>
          <w:rFonts w:cs="v4.2.0"/>
          <w:lang w:eastAsia="zh-CN"/>
        </w:rPr>
        <w:t>5</w:t>
      </w:r>
      <w:r w:rsidRPr="00130358">
        <w:rPr>
          <w:rFonts w:cs="v4.2.0"/>
        </w:rPr>
        <w:t>-</w:t>
      </w:r>
      <w:r w:rsidRPr="00130358">
        <w:rPr>
          <w:rFonts w:cs="v4.2.0"/>
          <w:lang w:eastAsia="zh-CN"/>
        </w:rPr>
        <w:t xml:space="preserve">3 define the </w:t>
      </w:r>
      <w:r w:rsidRPr="00130358">
        <w:t>primary level settings including test tolerances for all tests.</w:t>
      </w:r>
    </w:p>
    <w:p w14:paraId="1F100B79" w14:textId="77777777" w:rsidR="00123ECE" w:rsidRPr="00130358" w:rsidRDefault="00123ECE" w:rsidP="00D62538">
      <w:pPr>
        <w:pStyle w:val="TH"/>
        <w:keepNext w:val="0"/>
        <w:keepLines w:val="0"/>
        <w:rPr>
          <w:rFonts w:cs="v4.2.0"/>
        </w:rPr>
      </w:pPr>
      <w:r w:rsidRPr="00130358">
        <w:lastRenderedPageBreak/>
        <w:t>Table 9.5.2.5-</w:t>
      </w:r>
      <w:r w:rsidRPr="00130358">
        <w:rPr>
          <w:lang w:eastAsia="zh-CN"/>
        </w:rPr>
        <w:t>1</w:t>
      </w:r>
      <w:r w:rsidRPr="00130358">
        <w:t xml:space="preserve">: E-UTRAN TDD cell specific test parameters </w:t>
      </w:r>
      <w:r w:rsidRPr="00130358">
        <w:rPr>
          <w:rFonts w:cs="v4.2.0"/>
        </w:rPr>
        <w:t>for UTRAN TDD P-CCPCH RSCP absolute measurement accuracy test in E-UTRAN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003"/>
        <w:gridCol w:w="1693"/>
        <w:gridCol w:w="1027"/>
        <w:gridCol w:w="1027"/>
        <w:gridCol w:w="1027"/>
      </w:tblGrid>
      <w:tr w:rsidR="00123ECE" w:rsidRPr="00130358" w14:paraId="4C042A7D"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4594DBC7" w14:textId="77777777" w:rsidR="00123ECE" w:rsidRPr="00130358" w:rsidRDefault="00123ECE" w:rsidP="00D62538">
            <w:pPr>
              <w:pStyle w:val="TAH"/>
              <w:keepNext w:val="0"/>
              <w:keepLines w:val="0"/>
            </w:pPr>
            <w:r w:rsidRPr="00130358">
              <w:t>Parameter</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7AC02B52" w14:textId="77777777" w:rsidR="00123ECE" w:rsidRPr="00130358" w:rsidRDefault="00123ECE" w:rsidP="00D62538">
            <w:pPr>
              <w:pStyle w:val="TAH"/>
              <w:keepNext w:val="0"/>
              <w:keepLines w:val="0"/>
            </w:pPr>
            <w:r w:rsidRPr="00130358">
              <w:t>Unit</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394AD450" w14:textId="57C68D32" w:rsidR="00123ECE" w:rsidRPr="00130358" w:rsidRDefault="00123ECE" w:rsidP="00D62538">
            <w:pPr>
              <w:pStyle w:val="TAH"/>
              <w:keepNext w:val="0"/>
              <w:keepLines w:val="0"/>
            </w:pPr>
            <w:r w:rsidRPr="00130358">
              <w:t>Test</w:t>
            </w:r>
            <w:r w:rsidR="00D62538" w:rsidRPr="00130358">
              <w:t xml:space="preserve"> </w:t>
            </w:r>
            <w:r w:rsidRPr="00130358">
              <w:t>1</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06BFCDB8" w14:textId="2B7B99A8" w:rsidR="00123ECE" w:rsidRPr="00130358" w:rsidRDefault="00123ECE" w:rsidP="00D62538">
            <w:pPr>
              <w:pStyle w:val="TAH"/>
              <w:keepNext w:val="0"/>
              <w:keepLines w:val="0"/>
            </w:pPr>
            <w:r w:rsidRPr="00130358">
              <w:t>Test</w:t>
            </w:r>
            <w:r w:rsidR="00D62538" w:rsidRPr="00130358">
              <w:t xml:space="preserve"> </w:t>
            </w:r>
            <w:r w:rsidRPr="00130358">
              <w:rPr>
                <w:lang w:eastAsia="zh-CN"/>
              </w:rPr>
              <w:t>2</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0743B85B" w14:textId="253C2A35" w:rsidR="00123ECE" w:rsidRPr="00130358" w:rsidRDefault="00123ECE" w:rsidP="00D62538">
            <w:pPr>
              <w:pStyle w:val="TAH"/>
              <w:keepNext w:val="0"/>
              <w:keepLines w:val="0"/>
            </w:pPr>
            <w:r w:rsidRPr="00130358">
              <w:t>Test</w:t>
            </w:r>
            <w:r w:rsidR="00D62538" w:rsidRPr="00130358">
              <w:t xml:space="preserve"> </w:t>
            </w:r>
            <w:r w:rsidRPr="00130358">
              <w:rPr>
                <w:lang w:eastAsia="zh-CN"/>
              </w:rPr>
              <w:t>3</w:t>
            </w:r>
          </w:p>
        </w:tc>
      </w:tr>
      <w:tr w:rsidR="00123ECE" w:rsidRPr="00130358" w14:paraId="6629FD9E"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6DED66D" w14:textId="18C699FF" w:rsidR="00123ECE" w:rsidRPr="00130358" w:rsidRDefault="00123ECE" w:rsidP="00D62538">
            <w:pPr>
              <w:pStyle w:val="TAL"/>
              <w:keepNext w:val="0"/>
              <w:keepLines w:val="0"/>
            </w:pPr>
            <w:r w:rsidRPr="00130358">
              <w:t>E-UTRA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3DD4E558" w14:textId="77777777" w:rsidR="00123ECE" w:rsidRPr="00130358" w:rsidRDefault="00123ECE" w:rsidP="00D62538">
            <w:pPr>
              <w:pStyle w:val="TAC"/>
              <w:keepNext w:val="0"/>
              <w:keepLines w:val="0"/>
              <w:rPr>
                <w:lang w:eastAsia="zh-CN"/>
              </w:rPr>
            </w:pP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6F4154" w14:textId="77777777" w:rsidR="00123ECE" w:rsidRPr="00130358" w:rsidRDefault="00123ECE" w:rsidP="00D62538">
            <w:pPr>
              <w:pStyle w:val="TAC"/>
              <w:keepNext w:val="0"/>
              <w:keepLines w:val="0"/>
              <w:rPr>
                <w:lang w:eastAsia="zh-CN"/>
              </w:rPr>
            </w:pPr>
            <w:r w:rsidRPr="00130358">
              <w:rPr>
                <w:lang w:eastAsia="zh-CN"/>
              </w:rPr>
              <w:t>1</w:t>
            </w:r>
          </w:p>
        </w:tc>
      </w:tr>
      <w:tr w:rsidR="00123ECE" w:rsidRPr="00130358" w14:paraId="64FB075F"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73F388E3" w14:textId="4925FF8E" w:rsidR="00123ECE" w:rsidRPr="00130358" w:rsidRDefault="00123ECE" w:rsidP="00D62538">
            <w:pPr>
              <w:pStyle w:val="TAL"/>
              <w:keepNext w:val="0"/>
              <w:keepLines w:val="0"/>
            </w:pPr>
            <w:proofErr w:type="spellStart"/>
            <w:r w:rsidRPr="00130358">
              <w:t>BWchannel</w:t>
            </w:r>
            <w:proofErr w:type="spellEnd"/>
            <w:r w:rsidR="00D62538" w:rsidRPr="00130358">
              <w:t xml:space="preserve"> </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60D75B48" w14:textId="77777777" w:rsidR="00123ECE" w:rsidRPr="00130358" w:rsidRDefault="00123ECE" w:rsidP="00D62538">
            <w:pPr>
              <w:pStyle w:val="TAC"/>
              <w:keepNext w:val="0"/>
              <w:keepLines w:val="0"/>
              <w:rPr>
                <w:lang w:eastAsia="zh-CN"/>
              </w:rPr>
            </w:pPr>
            <w:r w:rsidRPr="00130358">
              <w:rPr>
                <w:lang w:eastAsia="zh-CN"/>
              </w:rPr>
              <w:t>MHz</w:t>
            </w: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5CBDF" w14:textId="77777777" w:rsidR="00123ECE" w:rsidRPr="00130358" w:rsidRDefault="00123ECE" w:rsidP="00D62538">
            <w:pPr>
              <w:pStyle w:val="TAC"/>
              <w:keepNext w:val="0"/>
              <w:keepLines w:val="0"/>
              <w:rPr>
                <w:lang w:eastAsia="zh-CN"/>
              </w:rPr>
            </w:pPr>
            <w:r w:rsidRPr="00130358">
              <w:rPr>
                <w:lang w:eastAsia="zh-CN"/>
              </w:rPr>
              <w:t>10</w:t>
            </w:r>
          </w:p>
        </w:tc>
      </w:tr>
      <w:tr w:rsidR="00123ECE" w:rsidRPr="00130358" w14:paraId="1F96B405"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D56ADCB" w14:textId="2B6C9F1E" w:rsidR="00123ECE" w:rsidRPr="00130358" w:rsidRDefault="00123ECE" w:rsidP="00D62538">
            <w:pPr>
              <w:pStyle w:val="TAL"/>
              <w:keepNext w:val="0"/>
              <w:keepLines w:val="0"/>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rPr>
                <w:lang w:eastAsia="zh-CN"/>
              </w:rPr>
              <w:t>D</w:t>
            </w:r>
            <w:r w:rsidRPr="00130358">
              <w:t>.2.1</w:t>
            </w:r>
            <w:r w:rsidR="00D62538" w:rsidRPr="00130358">
              <w:t xml:space="preserve"> </w:t>
            </w:r>
            <w:r w:rsidRPr="00130358">
              <w:t>(OP.1</w:t>
            </w:r>
            <w:r w:rsidR="00D62538" w:rsidRPr="00130358">
              <w:t xml:space="preserve"> </w:t>
            </w:r>
            <w:r w:rsidRPr="00130358">
              <w:t>TDD)</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5155F5E6" w14:textId="77777777" w:rsidR="00123ECE" w:rsidRPr="00130358" w:rsidRDefault="00123ECE" w:rsidP="00D62538">
            <w:pPr>
              <w:pStyle w:val="TAC"/>
              <w:keepNext w:val="0"/>
              <w:keepLines w:val="0"/>
              <w:rPr>
                <w:lang w:eastAsia="zh-CN"/>
              </w:rPr>
            </w:pP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75863" w14:textId="6B971155" w:rsidR="00123ECE" w:rsidRPr="00130358" w:rsidRDefault="00123ECE" w:rsidP="00D62538">
            <w:pPr>
              <w:pStyle w:val="TAC"/>
              <w:keepNext w:val="0"/>
              <w:keepLines w:val="0"/>
              <w:rPr>
                <w:lang w:eastAsia="zh-CN"/>
              </w:rPr>
            </w:pPr>
            <w:r w:rsidRPr="00130358">
              <w:rPr>
                <w:lang w:eastAsia="zh-CN"/>
              </w:rPr>
              <w:t>OP.1</w:t>
            </w:r>
            <w:r w:rsidR="00D62538" w:rsidRPr="00130358">
              <w:rPr>
                <w:lang w:eastAsia="zh-CN"/>
              </w:rPr>
              <w:t xml:space="preserve"> </w:t>
            </w:r>
            <w:r w:rsidRPr="00130358">
              <w:rPr>
                <w:lang w:eastAsia="zh-CN"/>
              </w:rPr>
              <w:t>TDD</w:t>
            </w:r>
          </w:p>
        </w:tc>
      </w:tr>
      <w:tr w:rsidR="00123ECE" w:rsidRPr="00130358" w14:paraId="71005105"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7384E66D" w14:textId="77777777" w:rsidR="00123ECE" w:rsidRPr="00130358" w:rsidRDefault="00123ECE" w:rsidP="00D62538">
            <w:pPr>
              <w:pStyle w:val="TAL"/>
              <w:keepNext w:val="0"/>
              <w:keepLines w:val="0"/>
            </w:pPr>
            <w:r w:rsidRPr="00130358">
              <w:t>PBCH_RA</w:t>
            </w:r>
          </w:p>
        </w:tc>
        <w:tc>
          <w:tcPr>
            <w:tcW w:w="86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88CFCB" w14:textId="77777777" w:rsidR="00123ECE" w:rsidRPr="00130358" w:rsidRDefault="00123ECE" w:rsidP="00D62538">
            <w:pPr>
              <w:pStyle w:val="TAC"/>
              <w:keepNext w:val="0"/>
              <w:keepLines w:val="0"/>
              <w:rPr>
                <w:lang w:eastAsia="zh-CN"/>
              </w:rPr>
            </w:pPr>
            <w:r w:rsidRPr="00130358">
              <w:rPr>
                <w:lang w:eastAsia="zh-CN"/>
              </w:rPr>
              <w:t>dB</w:t>
            </w:r>
          </w:p>
        </w:tc>
        <w:tc>
          <w:tcPr>
            <w:tcW w:w="157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883AD"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236AD7EB"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34313077" w14:textId="77777777" w:rsidR="00123ECE" w:rsidRPr="00130358" w:rsidRDefault="00123ECE" w:rsidP="00D62538">
            <w:pPr>
              <w:pStyle w:val="TAL"/>
              <w:keepNext w:val="0"/>
              <w:keepLines w:val="0"/>
            </w:pPr>
            <w:r w:rsidRPr="00130358">
              <w:t>PBCH_RB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5E1D249D"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1F127DA5" w14:textId="77777777" w:rsidR="00123ECE" w:rsidRPr="00130358" w:rsidRDefault="00123ECE" w:rsidP="00D62538">
            <w:pPr>
              <w:pStyle w:val="TAC"/>
              <w:keepNext w:val="0"/>
              <w:keepLines w:val="0"/>
              <w:rPr>
                <w:lang w:eastAsia="zh-CN"/>
              </w:rPr>
            </w:pPr>
          </w:p>
        </w:tc>
      </w:tr>
      <w:tr w:rsidR="00123ECE" w:rsidRPr="00130358" w14:paraId="16433C7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4EA15F5" w14:textId="77777777" w:rsidR="00123ECE" w:rsidRPr="00130358" w:rsidRDefault="00123ECE" w:rsidP="00D62538">
            <w:pPr>
              <w:pStyle w:val="TAL"/>
              <w:keepNext w:val="0"/>
              <w:keepLines w:val="0"/>
            </w:pPr>
            <w:r w:rsidRPr="00130358">
              <w:t>PSS_RA</w:t>
            </w:r>
          </w:p>
        </w:tc>
        <w:tc>
          <w:tcPr>
            <w:tcW w:w="866" w:type="pct"/>
            <w:vMerge/>
            <w:tcBorders>
              <w:top w:val="single" w:sz="4" w:space="0" w:color="auto"/>
              <w:left w:val="single" w:sz="4" w:space="0" w:color="auto"/>
              <w:bottom w:val="single" w:sz="4" w:space="0" w:color="auto"/>
              <w:right w:val="single" w:sz="4" w:space="0" w:color="auto"/>
            </w:tcBorders>
            <w:vAlign w:val="center"/>
          </w:tcPr>
          <w:p w14:paraId="33592BB3"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7EEE47BE" w14:textId="77777777" w:rsidR="00123ECE" w:rsidRPr="00130358" w:rsidRDefault="00123ECE" w:rsidP="00D62538">
            <w:pPr>
              <w:pStyle w:val="TAC"/>
              <w:keepNext w:val="0"/>
              <w:keepLines w:val="0"/>
              <w:rPr>
                <w:lang w:eastAsia="zh-CN"/>
              </w:rPr>
            </w:pPr>
          </w:p>
        </w:tc>
      </w:tr>
      <w:tr w:rsidR="00123ECE" w:rsidRPr="00130358" w14:paraId="43E729E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2C724445" w14:textId="77777777" w:rsidR="00123ECE" w:rsidRPr="00130358" w:rsidRDefault="00123ECE" w:rsidP="00D62538">
            <w:pPr>
              <w:pStyle w:val="TAL"/>
              <w:keepNext w:val="0"/>
              <w:keepLines w:val="0"/>
            </w:pPr>
            <w:r w:rsidRPr="00130358">
              <w:t>SSS_RA</w:t>
            </w:r>
          </w:p>
        </w:tc>
        <w:tc>
          <w:tcPr>
            <w:tcW w:w="866" w:type="pct"/>
            <w:vMerge/>
            <w:tcBorders>
              <w:top w:val="single" w:sz="4" w:space="0" w:color="auto"/>
              <w:left w:val="single" w:sz="4" w:space="0" w:color="auto"/>
              <w:bottom w:val="single" w:sz="4" w:space="0" w:color="auto"/>
              <w:right w:val="single" w:sz="4" w:space="0" w:color="auto"/>
            </w:tcBorders>
            <w:vAlign w:val="center"/>
          </w:tcPr>
          <w:p w14:paraId="36B1CBA8"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5DDEB589" w14:textId="77777777" w:rsidR="00123ECE" w:rsidRPr="00130358" w:rsidRDefault="00123ECE" w:rsidP="00D62538">
            <w:pPr>
              <w:pStyle w:val="TAC"/>
              <w:keepNext w:val="0"/>
              <w:keepLines w:val="0"/>
              <w:rPr>
                <w:lang w:eastAsia="zh-CN"/>
              </w:rPr>
            </w:pPr>
          </w:p>
        </w:tc>
      </w:tr>
      <w:tr w:rsidR="00123ECE" w:rsidRPr="00130358" w14:paraId="5365EEED"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163E5FCD" w14:textId="77777777" w:rsidR="00123ECE" w:rsidRPr="00130358" w:rsidRDefault="00123ECE" w:rsidP="00D62538">
            <w:pPr>
              <w:pStyle w:val="TAL"/>
              <w:keepNext w:val="0"/>
              <w:keepLines w:val="0"/>
            </w:pPr>
            <w:r w:rsidRPr="00130358">
              <w:t>PCFICH_RB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71EE04C0"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53392C51" w14:textId="77777777" w:rsidR="00123ECE" w:rsidRPr="00130358" w:rsidRDefault="00123ECE" w:rsidP="00D62538">
            <w:pPr>
              <w:pStyle w:val="TAC"/>
              <w:keepNext w:val="0"/>
              <w:keepLines w:val="0"/>
              <w:rPr>
                <w:lang w:eastAsia="zh-CN"/>
              </w:rPr>
            </w:pPr>
          </w:p>
        </w:tc>
      </w:tr>
      <w:tr w:rsidR="00123ECE" w:rsidRPr="00130358" w14:paraId="55AB1271"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88BC93A" w14:textId="77777777" w:rsidR="00123ECE" w:rsidRPr="00130358" w:rsidRDefault="00123ECE" w:rsidP="00D62538">
            <w:pPr>
              <w:pStyle w:val="TAL"/>
              <w:keepNext w:val="0"/>
              <w:keepLines w:val="0"/>
            </w:pPr>
            <w:r w:rsidRPr="00130358">
              <w:t>PHICH_RA</w:t>
            </w:r>
          </w:p>
        </w:tc>
        <w:tc>
          <w:tcPr>
            <w:tcW w:w="866" w:type="pct"/>
            <w:vMerge/>
            <w:tcBorders>
              <w:top w:val="single" w:sz="4" w:space="0" w:color="auto"/>
              <w:left w:val="single" w:sz="4" w:space="0" w:color="auto"/>
              <w:bottom w:val="single" w:sz="4" w:space="0" w:color="auto"/>
              <w:right w:val="single" w:sz="4" w:space="0" w:color="auto"/>
            </w:tcBorders>
            <w:vAlign w:val="center"/>
          </w:tcPr>
          <w:p w14:paraId="75B3625A"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7DD0FDF1" w14:textId="77777777" w:rsidR="00123ECE" w:rsidRPr="00130358" w:rsidRDefault="00123ECE" w:rsidP="00D62538">
            <w:pPr>
              <w:pStyle w:val="TAC"/>
              <w:keepNext w:val="0"/>
              <w:keepLines w:val="0"/>
              <w:rPr>
                <w:lang w:eastAsia="zh-CN"/>
              </w:rPr>
            </w:pPr>
          </w:p>
        </w:tc>
      </w:tr>
      <w:tr w:rsidR="00123ECE" w:rsidRPr="00130358" w14:paraId="3E9C0708"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1EEF57B0" w14:textId="77777777" w:rsidR="00123ECE" w:rsidRPr="00130358" w:rsidRDefault="00123ECE" w:rsidP="00D62538">
            <w:pPr>
              <w:pStyle w:val="TAL"/>
              <w:keepNext w:val="0"/>
              <w:keepLines w:val="0"/>
            </w:pPr>
            <w:r w:rsidRPr="00130358">
              <w:t>PHICH_RB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5F03BE39"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2DA56EE5" w14:textId="77777777" w:rsidR="00123ECE" w:rsidRPr="00130358" w:rsidRDefault="00123ECE" w:rsidP="00D62538">
            <w:pPr>
              <w:pStyle w:val="TAC"/>
              <w:keepNext w:val="0"/>
              <w:keepLines w:val="0"/>
              <w:rPr>
                <w:lang w:eastAsia="zh-CN"/>
              </w:rPr>
            </w:pPr>
          </w:p>
        </w:tc>
      </w:tr>
      <w:tr w:rsidR="00123ECE" w:rsidRPr="00130358" w14:paraId="7811A83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2C68E75" w14:textId="77777777" w:rsidR="00123ECE" w:rsidRPr="00130358" w:rsidRDefault="00123ECE" w:rsidP="00D62538">
            <w:pPr>
              <w:pStyle w:val="TAL"/>
              <w:keepNext w:val="0"/>
              <w:keepLines w:val="0"/>
            </w:pPr>
            <w:r w:rsidRPr="00130358">
              <w:t>PDCCH_RA</w:t>
            </w:r>
          </w:p>
        </w:tc>
        <w:tc>
          <w:tcPr>
            <w:tcW w:w="866" w:type="pct"/>
            <w:vMerge/>
            <w:tcBorders>
              <w:top w:val="single" w:sz="4" w:space="0" w:color="auto"/>
              <w:left w:val="single" w:sz="4" w:space="0" w:color="auto"/>
              <w:bottom w:val="single" w:sz="4" w:space="0" w:color="auto"/>
              <w:right w:val="single" w:sz="4" w:space="0" w:color="auto"/>
            </w:tcBorders>
            <w:vAlign w:val="center"/>
          </w:tcPr>
          <w:p w14:paraId="1653DC19"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2A2F6A67" w14:textId="77777777" w:rsidR="00123ECE" w:rsidRPr="00130358" w:rsidRDefault="00123ECE" w:rsidP="00D62538">
            <w:pPr>
              <w:pStyle w:val="TAC"/>
              <w:keepNext w:val="0"/>
              <w:keepLines w:val="0"/>
              <w:rPr>
                <w:lang w:eastAsia="zh-CN"/>
              </w:rPr>
            </w:pPr>
          </w:p>
        </w:tc>
      </w:tr>
      <w:tr w:rsidR="00123ECE" w:rsidRPr="00130358" w14:paraId="4765E8AC"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86E312C" w14:textId="77777777" w:rsidR="00123ECE" w:rsidRPr="00130358" w:rsidRDefault="00123ECE" w:rsidP="00D62538">
            <w:pPr>
              <w:pStyle w:val="TAL"/>
              <w:keepNext w:val="0"/>
              <w:keepLines w:val="0"/>
            </w:pPr>
            <w:r w:rsidRPr="00130358">
              <w:t>PDCCH_RB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16614904"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2D3AE4BD" w14:textId="77777777" w:rsidR="00123ECE" w:rsidRPr="00130358" w:rsidRDefault="00123ECE" w:rsidP="00D62538">
            <w:pPr>
              <w:pStyle w:val="TAC"/>
              <w:keepNext w:val="0"/>
              <w:keepLines w:val="0"/>
              <w:rPr>
                <w:lang w:eastAsia="zh-CN"/>
              </w:rPr>
            </w:pPr>
          </w:p>
        </w:tc>
      </w:tr>
      <w:tr w:rsidR="00123ECE" w:rsidRPr="00130358" w14:paraId="0902AFDC"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2B9BE94D" w14:textId="77777777" w:rsidR="00123ECE" w:rsidRPr="00130358" w:rsidRDefault="00123ECE" w:rsidP="00D62538">
            <w:pPr>
              <w:pStyle w:val="TAL"/>
              <w:keepNext w:val="0"/>
              <w:keepLines w:val="0"/>
            </w:pPr>
            <w:r w:rsidRPr="00130358">
              <w:t>PDSCH_RA</w:t>
            </w:r>
          </w:p>
        </w:tc>
        <w:tc>
          <w:tcPr>
            <w:tcW w:w="866" w:type="pct"/>
            <w:vMerge/>
            <w:tcBorders>
              <w:top w:val="single" w:sz="4" w:space="0" w:color="auto"/>
              <w:left w:val="single" w:sz="4" w:space="0" w:color="auto"/>
              <w:bottom w:val="single" w:sz="4" w:space="0" w:color="auto"/>
              <w:right w:val="single" w:sz="4" w:space="0" w:color="auto"/>
            </w:tcBorders>
            <w:vAlign w:val="center"/>
          </w:tcPr>
          <w:p w14:paraId="1751E825"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3C439D9F" w14:textId="77777777" w:rsidR="00123ECE" w:rsidRPr="00130358" w:rsidRDefault="00123ECE" w:rsidP="00D62538">
            <w:pPr>
              <w:pStyle w:val="TAC"/>
              <w:keepNext w:val="0"/>
              <w:keepLines w:val="0"/>
              <w:rPr>
                <w:lang w:eastAsia="zh-CN"/>
              </w:rPr>
            </w:pPr>
          </w:p>
        </w:tc>
      </w:tr>
      <w:tr w:rsidR="00123ECE" w:rsidRPr="00130358" w14:paraId="4EB7A137"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47214F42" w14:textId="77777777" w:rsidR="00123ECE" w:rsidRPr="00130358" w:rsidRDefault="00123ECE" w:rsidP="00D62538">
            <w:pPr>
              <w:pStyle w:val="TAL"/>
              <w:keepNext w:val="0"/>
              <w:keepLines w:val="0"/>
            </w:pPr>
            <w:r w:rsidRPr="00130358">
              <w:t>PDSCH_RB</w:t>
            </w:r>
          </w:p>
        </w:tc>
        <w:tc>
          <w:tcPr>
            <w:tcW w:w="866" w:type="pct"/>
            <w:vMerge/>
            <w:tcBorders>
              <w:top w:val="single" w:sz="4" w:space="0" w:color="auto"/>
              <w:left w:val="single" w:sz="4" w:space="0" w:color="auto"/>
              <w:bottom w:val="single" w:sz="4" w:space="0" w:color="auto"/>
              <w:right w:val="single" w:sz="4" w:space="0" w:color="auto"/>
            </w:tcBorders>
            <w:vAlign w:val="center"/>
          </w:tcPr>
          <w:p w14:paraId="63EA63A0"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31FCEA5C" w14:textId="77777777" w:rsidR="00123ECE" w:rsidRPr="00130358" w:rsidRDefault="00123ECE" w:rsidP="00D62538">
            <w:pPr>
              <w:pStyle w:val="TAC"/>
              <w:keepNext w:val="0"/>
              <w:keepLines w:val="0"/>
              <w:rPr>
                <w:lang w:eastAsia="zh-CN"/>
              </w:rPr>
            </w:pPr>
          </w:p>
        </w:tc>
      </w:tr>
      <w:tr w:rsidR="00123ECE" w:rsidRPr="00130358" w14:paraId="73B5A157"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75B093FE" w14:textId="77777777" w:rsidR="00123ECE" w:rsidRPr="00130358" w:rsidRDefault="00123ECE" w:rsidP="00D62538">
            <w:pPr>
              <w:pStyle w:val="TAL"/>
              <w:keepNext w:val="0"/>
              <w:keepLines w:val="0"/>
            </w:pPr>
            <w:r w:rsidRPr="00130358">
              <w:t>OCNG_RA</w:t>
            </w:r>
            <w:r w:rsidRPr="00130358">
              <w:rPr>
                <w:vertAlign w:val="superscript"/>
              </w:rPr>
              <w:t>Note1</w:t>
            </w:r>
          </w:p>
        </w:tc>
        <w:tc>
          <w:tcPr>
            <w:tcW w:w="866" w:type="pct"/>
            <w:vMerge/>
            <w:tcBorders>
              <w:top w:val="single" w:sz="4" w:space="0" w:color="auto"/>
              <w:left w:val="single" w:sz="4" w:space="0" w:color="auto"/>
              <w:bottom w:val="single" w:sz="4" w:space="0" w:color="auto"/>
              <w:right w:val="single" w:sz="4" w:space="0" w:color="auto"/>
            </w:tcBorders>
            <w:vAlign w:val="center"/>
          </w:tcPr>
          <w:p w14:paraId="122A6F63"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00FFE30A" w14:textId="77777777" w:rsidR="00123ECE" w:rsidRPr="00130358" w:rsidRDefault="00123ECE" w:rsidP="00D62538">
            <w:pPr>
              <w:pStyle w:val="TAC"/>
              <w:keepNext w:val="0"/>
              <w:keepLines w:val="0"/>
              <w:rPr>
                <w:lang w:eastAsia="zh-CN"/>
              </w:rPr>
            </w:pPr>
          </w:p>
        </w:tc>
      </w:tr>
      <w:tr w:rsidR="00123ECE" w:rsidRPr="00130358" w14:paraId="5DB5227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19FB74FB" w14:textId="77777777" w:rsidR="00123ECE" w:rsidRPr="00130358" w:rsidRDefault="00123ECE" w:rsidP="00D62538">
            <w:pPr>
              <w:pStyle w:val="TAL"/>
              <w:keepNext w:val="0"/>
              <w:keepLines w:val="0"/>
            </w:pPr>
            <w:r w:rsidRPr="00130358">
              <w:t>OCNG_RB</w:t>
            </w:r>
            <w:r w:rsidRPr="00130358">
              <w:rPr>
                <w:vertAlign w:val="superscript"/>
              </w:rPr>
              <w:t>Note1</w:t>
            </w:r>
          </w:p>
        </w:tc>
        <w:tc>
          <w:tcPr>
            <w:tcW w:w="866" w:type="pct"/>
            <w:vMerge/>
            <w:tcBorders>
              <w:top w:val="single" w:sz="4" w:space="0" w:color="auto"/>
              <w:left w:val="single" w:sz="4" w:space="0" w:color="auto"/>
              <w:bottom w:val="single" w:sz="4" w:space="0" w:color="auto"/>
              <w:right w:val="single" w:sz="4" w:space="0" w:color="auto"/>
            </w:tcBorders>
            <w:vAlign w:val="center"/>
          </w:tcPr>
          <w:p w14:paraId="5EC36F43" w14:textId="77777777" w:rsidR="00123ECE" w:rsidRPr="00130358" w:rsidRDefault="00123ECE" w:rsidP="00D62538">
            <w:pPr>
              <w:pStyle w:val="TAC"/>
              <w:keepNext w:val="0"/>
              <w:keepLines w:val="0"/>
              <w:rPr>
                <w:lang w:eastAsia="zh-CN"/>
              </w:rPr>
            </w:pPr>
          </w:p>
        </w:tc>
        <w:tc>
          <w:tcPr>
            <w:tcW w:w="1575" w:type="pct"/>
            <w:gridSpan w:val="3"/>
            <w:vMerge/>
            <w:tcBorders>
              <w:top w:val="single" w:sz="4" w:space="0" w:color="auto"/>
              <w:left w:val="single" w:sz="4" w:space="0" w:color="auto"/>
              <w:bottom w:val="single" w:sz="4" w:space="0" w:color="auto"/>
              <w:right w:val="single" w:sz="4" w:space="0" w:color="auto"/>
            </w:tcBorders>
            <w:vAlign w:val="center"/>
          </w:tcPr>
          <w:p w14:paraId="0A905262" w14:textId="77777777" w:rsidR="00123ECE" w:rsidRPr="00130358" w:rsidRDefault="00123ECE" w:rsidP="00D62538">
            <w:pPr>
              <w:pStyle w:val="TAC"/>
              <w:keepNext w:val="0"/>
              <w:keepLines w:val="0"/>
              <w:rPr>
                <w:lang w:eastAsia="zh-CN"/>
              </w:rPr>
            </w:pPr>
          </w:p>
        </w:tc>
      </w:tr>
      <w:tr w:rsidR="00123ECE" w:rsidRPr="00130358" w14:paraId="65A9B1A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08F6FC4E" w14:textId="77777777" w:rsidR="00123ECE" w:rsidRPr="00130358" w:rsidRDefault="00123ECE" w:rsidP="00D62538">
            <w:pPr>
              <w:pStyle w:val="TAL"/>
              <w:keepNext w:val="0"/>
              <w:keepLines w:val="0"/>
            </w:pPr>
            <w:r w:rsidRPr="00130358">
              <w:rPr>
                <w:position w:val="-12"/>
              </w:rPr>
              <w:object w:dxaOrig="400" w:dyaOrig="360" w14:anchorId="078E2A73">
                <v:shape id="_x0000_i1055" type="#_x0000_t75" style="width:20.25pt;height:18.75pt" o:ole="">
                  <v:imagedata r:id="rId37" o:title=""/>
                </v:shape>
                <o:OLEObject Type="Embed" ProgID="Equation.3" ShapeID="_x0000_i1055" DrawAspect="Content" ObjectID="_1736593546" r:id="rId44"/>
              </w:object>
            </w:r>
            <w:r w:rsidRPr="00130358">
              <w:rPr>
                <w:vertAlign w:val="superscript"/>
              </w:rPr>
              <w:t>Note2</w:t>
            </w:r>
          </w:p>
        </w:tc>
        <w:tc>
          <w:tcPr>
            <w:tcW w:w="866" w:type="pct"/>
            <w:tcBorders>
              <w:top w:val="single" w:sz="4" w:space="0" w:color="auto"/>
              <w:left w:val="single" w:sz="4" w:space="0" w:color="auto"/>
              <w:bottom w:val="single" w:sz="4" w:space="0" w:color="auto"/>
              <w:right w:val="single" w:sz="4" w:space="0" w:color="auto"/>
            </w:tcBorders>
            <w:vAlign w:val="center"/>
          </w:tcPr>
          <w:p w14:paraId="0639F91B" w14:textId="751CCADC"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79164032" w14:textId="77777777" w:rsidR="00123ECE" w:rsidRPr="00130358" w:rsidRDefault="00123ECE" w:rsidP="00D62538">
            <w:pPr>
              <w:pStyle w:val="TAC"/>
              <w:keepNext w:val="0"/>
              <w:keepLines w:val="0"/>
              <w:rPr>
                <w:lang w:eastAsia="zh-CN"/>
              </w:rPr>
            </w:pPr>
            <w:r w:rsidRPr="00130358">
              <w:rPr>
                <w:lang w:eastAsia="zh-CN"/>
              </w:rPr>
              <w:t>-98</w:t>
            </w:r>
          </w:p>
        </w:tc>
      </w:tr>
      <w:tr w:rsidR="00123ECE" w:rsidRPr="00130358" w14:paraId="52BDD6EA"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3A1043E2" w14:textId="77777777" w:rsidR="00123ECE" w:rsidRPr="00130358" w:rsidRDefault="00123ECE" w:rsidP="00D62538">
            <w:pPr>
              <w:pStyle w:val="TAL"/>
              <w:keepNext w:val="0"/>
              <w:keepLines w:val="0"/>
            </w:pPr>
            <w:r w:rsidRPr="00130358">
              <w:rPr>
                <w:position w:val="-12"/>
              </w:rPr>
              <w:object w:dxaOrig="700" w:dyaOrig="400" w14:anchorId="73FF2ACE">
                <v:shape id="_x0000_i1056" type="#_x0000_t75" style="width:35.25pt;height:20.25pt" o:ole="">
                  <v:imagedata r:id="rId39" o:title=""/>
                </v:shape>
                <o:OLEObject Type="Embed" ProgID="Equation.3" ShapeID="_x0000_i1056" DrawAspect="Content" ObjectID="_1736593547" r:id="rId45"/>
              </w:object>
            </w:r>
          </w:p>
        </w:tc>
        <w:tc>
          <w:tcPr>
            <w:tcW w:w="866" w:type="pct"/>
            <w:tcBorders>
              <w:top w:val="single" w:sz="4" w:space="0" w:color="auto"/>
              <w:left w:val="single" w:sz="4" w:space="0" w:color="auto"/>
              <w:bottom w:val="single" w:sz="4" w:space="0" w:color="auto"/>
              <w:right w:val="single" w:sz="4" w:space="0" w:color="auto"/>
            </w:tcBorders>
            <w:vAlign w:val="center"/>
          </w:tcPr>
          <w:p w14:paraId="1D08F924" w14:textId="77777777" w:rsidR="00123ECE" w:rsidRPr="00130358" w:rsidRDefault="00123ECE" w:rsidP="00D62538">
            <w:pPr>
              <w:pStyle w:val="TAC"/>
              <w:keepNext w:val="0"/>
              <w:keepLines w:val="0"/>
              <w:rPr>
                <w:lang w:eastAsia="zh-CN"/>
              </w:rPr>
            </w:pPr>
            <w:r w:rsidRPr="00130358">
              <w:rPr>
                <w:lang w:eastAsia="zh-CN"/>
              </w:rPr>
              <w:t>dB</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7C4A8ADA"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4B10813D"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7EAA373" w14:textId="77777777" w:rsidR="00123ECE" w:rsidRPr="00130358" w:rsidRDefault="00123ECE" w:rsidP="00D62538">
            <w:pPr>
              <w:pStyle w:val="TAL"/>
              <w:keepNext w:val="0"/>
              <w:keepLines w:val="0"/>
            </w:pPr>
            <w:r w:rsidRPr="00130358">
              <w:t>RSRP</w:t>
            </w:r>
            <w:r w:rsidRPr="00130358">
              <w:rPr>
                <w:vertAlign w:val="superscript"/>
              </w:rPr>
              <w:t>Note3</w:t>
            </w:r>
          </w:p>
        </w:tc>
        <w:tc>
          <w:tcPr>
            <w:tcW w:w="866" w:type="pct"/>
            <w:tcBorders>
              <w:top w:val="single" w:sz="4" w:space="0" w:color="auto"/>
              <w:left w:val="single" w:sz="4" w:space="0" w:color="auto"/>
              <w:bottom w:val="single" w:sz="4" w:space="0" w:color="auto"/>
              <w:right w:val="single" w:sz="4" w:space="0" w:color="auto"/>
            </w:tcBorders>
            <w:vAlign w:val="center"/>
          </w:tcPr>
          <w:p w14:paraId="5F8D67D0" w14:textId="38CCE9E3" w:rsidR="00123ECE" w:rsidRPr="00130358" w:rsidRDefault="00123ECE" w:rsidP="00D62538">
            <w:pPr>
              <w:pStyle w:val="TAC"/>
              <w:keepNext w:val="0"/>
              <w:keepLines w:val="0"/>
              <w:rPr>
                <w:lang w:eastAsia="zh-CN"/>
              </w:rPr>
            </w:pPr>
            <w:r w:rsidRPr="00130358">
              <w:rPr>
                <w:lang w:eastAsia="zh-CN"/>
              </w:rPr>
              <w:t>dBm/15</w:t>
            </w:r>
            <w:r w:rsidR="00D62538" w:rsidRPr="00130358">
              <w:rPr>
                <w:lang w:eastAsia="zh-CN"/>
              </w:rPr>
              <w:t xml:space="preserve"> </w:t>
            </w:r>
            <w:r w:rsidRPr="00130358">
              <w:rPr>
                <w:lang w:eastAsia="zh-CN"/>
              </w:rPr>
              <w:t>kHz</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4ED48C20" w14:textId="77777777" w:rsidR="00123ECE" w:rsidRPr="00130358" w:rsidRDefault="00123ECE" w:rsidP="00D62538">
            <w:pPr>
              <w:pStyle w:val="TAC"/>
              <w:keepNext w:val="0"/>
              <w:keepLines w:val="0"/>
              <w:rPr>
                <w:lang w:eastAsia="zh-CN"/>
              </w:rPr>
            </w:pPr>
            <w:r w:rsidRPr="00130358">
              <w:rPr>
                <w:lang w:eastAsia="zh-CN"/>
              </w:rPr>
              <w:t>-94</w:t>
            </w:r>
          </w:p>
        </w:tc>
      </w:tr>
      <w:tr w:rsidR="00123ECE" w:rsidRPr="00130358" w14:paraId="0B625BBF"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33AE44A" w14:textId="77777777" w:rsidR="00123ECE" w:rsidRPr="00130358" w:rsidRDefault="00123ECE" w:rsidP="00D62538">
            <w:pPr>
              <w:pStyle w:val="TAL"/>
              <w:keepNext w:val="0"/>
              <w:keepLines w:val="0"/>
            </w:pPr>
            <w:r w:rsidRPr="00130358">
              <w:t>Io</w:t>
            </w:r>
            <w:r w:rsidRPr="00130358">
              <w:rPr>
                <w:vertAlign w:val="superscript"/>
              </w:rPr>
              <w:t>Note3</w:t>
            </w:r>
          </w:p>
        </w:tc>
        <w:tc>
          <w:tcPr>
            <w:tcW w:w="866" w:type="pct"/>
            <w:tcBorders>
              <w:top w:val="single" w:sz="4" w:space="0" w:color="auto"/>
              <w:left w:val="single" w:sz="4" w:space="0" w:color="auto"/>
              <w:bottom w:val="single" w:sz="4" w:space="0" w:color="auto"/>
              <w:right w:val="single" w:sz="4" w:space="0" w:color="auto"/>
            </w:tcBorders>
            <w:vAlign w:val="center"/>
          </w:tcPr>
          <w:p w14:paraId="1554D0A3" w14:textId="26742A99" w:rsidR="00123ECE" w:rsidRPr="00130358" w:rsidRDefault="00123ECE" w:rsidP="00D62538">
            <w:pPr>
              <w:pStyle w:val="TAC"/>
              <w:keepNext w:val="0"/>
              <w:keepLines w:val="0"/>
              <w:rPr>
                <w:lang w:eastAsia="zh-CN"/>
              </w:rPr>
            </w:pPr>
            <w:r w:rsidRPr="00130358">
              <w:rPr>
                <w:lang w:eastAsia="zh-CN"/>
              </w:rPr>
              <w:t>dBm/9</w:t>
            </w:r>
            <w:r w:rsidR="00D62538" w:rsidRPr="00130358">
              <w:rPr>
                <w:lang w:eastAsia="zh-CN"/>
              </w:rPr>
              <w:t xml:space="preserve"> </w:t>
            </w:r>
            <w:r w:rsidRPr="00130358">
              <w:rPr>
                <w:lang w:eastAsia="zh-CN"/>
              </w:rPr>
              <w:t>MHz</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71D4CA50" w14:textId="77777777" w:rsidR="00123ECE" w:rsidRPr="00130358" w:rsidRDefault="00123ECE" w:rsidP="00D62538">
            <w:pPr>
              <w:pStyle w:val="TAC"/>
              <w:keepNext w:val="0"/>
              <w:keepLines w:val="0"/>
              <w:rPr>
                <w:lang w:eastAsia="zh-CN"/>
              </w:rPr>
            </w:pPr>
            <w:r w:rsidRPr="00130358">
              <w:rPr>
                <w:lang w:eastAsia="zh-CN"/>
              </w:rPr>
              <w:t>-64.76</w:t>
            </w:r>
          </w:p>
        </w:tc>
      </w:tr>
      <w:tr w:rsidR="00123ECE" w:rsidRPr="00130358" w14:paraId="32F0E6DF"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7666B74" w14:textId="77777777" w:rsidR="00123ECE" w:rsidRPr="00130358" w:rsidRDefault="00123ECE" w:rsidP="00D62538">
            <w:pPr>
              <w:pStyle w:val="TAL"/>
              <w:keepNext w:val="0"/>
              <w:keepLines w:val="0"/>
            </w:pPr>
            <w:r w:rsidRPr="00130358">
              <w:rPr>
                <w:position w:val="-12"/>
              </w:rPr>
              <w:object w:dxaOrig="800" w:dyaOrig="400" w14:anchorId="1F1A2769">
                <v:shape id="_x0000_i1057" type="#_x0000_t75" style="width:39.75pt;height:20.25pt" o:ole="">
                  <v:imagedata r:id="rId41" o:title=""/>
                </v:shape>
                <o:OLEObject Type="Embed" ProgID="Equation.3" ShapeID="_x0000_i1057" DrawAspect="Content" ObjectID="_1736593548" r:id="rId46"/>
              </w:object>
            </w:r>
          </w:p>
        </w:tc>
        <w:tc>
          <w:tcPr>
            <w:tcW w:w="866" w:type="pct"/>
            <w:tcBorders>
              <w:top w:val="single" w:sz="4" w:space="0" w:color="auto"/>
              <w:left w:val="single" w:sz="4" w:space="0" w:color="auto"/>
              <w:bottom w:val="single" w:sz="4" w:space="0" w:color="auto"/>
              <w:right w:val="single" w:sz="4" w:space="0" w:color="auto"/>
            </w:tcBorders>
            <w:vAlign w:val="center"/>
          </w:tcPr>
          <w:p w14:paraId="0F351C68" w14:textId="77777777" w:rsidR="00123ECE" w:rsidRPr="00130358" w:rsidRDefault="00123ECE" w:rsidP="00D62538">
            <w:pPr>
              <w:pStyle w:val="TAC"/>
              <w:keepNext w:val="0"/>
              <w:keepLines w:val="0"/>
              <w:rPr>
                <w:lang w:eastAsia="zh-CN"/>
              </w:rPr>
            </w:pPr>
            <w:r w:rsidRPr="00130358">
              <w:rPr>
                <w:lang w:eastAsia="zh-CN"/>
              </w:rPr>
              <w:t>dB</w:t>
            </w:r>
          </w:p>
        </w:tc>
        <w:tc>
          <w:tcPr>
            <w:tcW w:w="1575" w:type="pct"/>
            <w:gridSpan w:val="3"/>
            <w:tcBorders>
              <w:top w:val="single" w:sz="4" w:space="0" w:color="auto"/>
              <w:left w:val="single" w:sz="4" w:space="0" w:color="auto"/>
              <w:bottom w:val="single" w:sz="4" w:space="0" w:color="auto"/>
              <w:right w:val="single" w:sz="4" w:space="0" w:color="auto"/>
            </w:tcBorders>
            <w:vAlign w:val="center"/>
          </w:tcPr>
          <w:p w14:paraId="038F7E67" w14:textId="77777777" w:rsidR="00123ECE" w:rsidRPr="00130358" w:rsidRDefault="00123ECE" w:rsidP="00D62538">
            <w:pPr>
              <w:pStyle w:val="TAC"/>
              <w:keepNext w:val="0"/>
              <w:keepLines w:val="0"/>
              <w:rPr>
                <w:lang w:eastAsia="zh-CN"/>
              </w:rPr>
            </w:pPr>
            <w:r w:rsidRPr="00130358">
              <w:rPr>
                <w:lang w:eastAsia="zh-CN"/>
              </w:rPr>
              <w:t>4</w:t>
            </w:r>
          </w:p>
        </w:tc>
      </w:tr>
      <w:tr w:rsidR="00123ECE" w:rsidRPr="00130358" w14:paraId="78DFDDB0" w14:textId="77777777" w:rsidTr="00483222">
        <w:trPr>
          <w:jc w:val="center"/>
        </w:trPr>
        <w:tc>
          <w:tcPr>
            <w:tcW w:w="2559" w:type="pct"/>
            <w:tcBorders>
              <w:top w:val="single" w:sz="4" w:space="0" w:color="auto"/>
              <w:left w:val="single" w:sz="4" w:space="0" w:color="auto"/>
              <w:bottom w:val="single" w:sz="4" w:space="0" w:color="auto"/>
              <w:right w:val="single" w:sz="4" w:space="0" w:color="auto"/>
            </w:tcBorders>
            <w:shd w:val="clear" w:color="auto" w:fill="auto"/>
            <w:vAlign w:val="center"/>
          </w:tcPr>
          <w:p w14:paraId="5ED5CE5A" w14:textId="0E8D208D"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tcPr>
          <w:p w14:paraId="4B5A4EA0" w14:textId="77777777" w:rsidR="00123ECE" w:rsidRPr="00130358" w:rsidRDefault="00123ECE" w:rsidP="00D62538">
            <w:pPr>
              <w:pStyle w:val="TAC"/>
              <w:keepNext w:val="0"/>
              <w:keepLines w:val="0"/>
              <w:rPr>
                <w:lang w:eastAsia="zh-CN"/>
              </w:rPr>
            </w:pPr>
            <w:r w:rsidRPr="00130358">
              <w:rPr>
                <w:lang w:eastAsia="zh-CN"/>
              </w:rPr>
              <w:t>-</w:t>
            </w:r>
          </w:p>
        </w:tc>
        <w:tc>
          <w:tcPr>
            <w:tcW w:w="157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873A99"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7DBCC3DB" w14:textId="77777777" w:rsidTr="0048322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48AE89" w14:textId="300B38F0" w:rsidR="00123ECE" w:rsidRPr="00130358" w:rsidRDefault="00483222" w:rsidP="00D62538">
            <w:pPr>
              <w:pStyle w:val="TAN"/>
              <w:keepNext w:val="0"/>
              <w:keepLines w:val="0"/>
            </w:pPr>
            <w:r w:rsidRPr="00130358">
              <w:t>NOTE 1:</w:t>
            </w:r>
            <w:r w:rsidRPr="00130358">
              <w:tab/>
            </w:r>
            <w:r w:rsidR="00123ECE" w:rsidRPr="00130358">
              <w:t>OCNG</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used</w:t>
            </w:r>
            <w:r w:rsidR="00D62538" w:rsidRPr="00130358">
              <w:t xml:space="preserve"> </w:t>
            </w:r>
            <w:r w:rsidR="00123ECE" w:rsidRPr="00130358">
              <w:t>such</w:t>
            </w:r>
            <w:r w:rsidR="00D62538" w:rsidRPr="00130358">
              <w:t xml:space="preserve"> </w:t>
            </w:r>
            <w:r w:rsidR="00123ECE" w:rsidRPr="00130358">
              <w:t>that</w:t>
            </w:r>
            <w:r w:rsidR="00D62538" w:rsidRPr="00130358">
              <w:t xml:space="preserve"> </w:t>
            </w:r>
            <w:r w:rsidR="00123ECE" w:rsidRPr="00130358">
              <w:t>both</w:t>
            </w:r>
            <w:r w:rsidR="00D62538" w:rsidRPr="00130358">
              <w:t xml:space="preserve"> </w:t>
            </w:r>
            <w:r w:rsidR="00123ECE" w:rsidRPr="00130358">
              <w:t>cells</w:t>
            </w:r>
            <w:r w:rsidR="00D62538" w:rsidRPr="00130358">
              <w:t xml:space="preserve"> </w:t>
            </w:r>
            <w:r w:rsidR="00123ECE" w:rsidRPr="00130358">
              <w:t>are</w:t>
            </w:r>
            <w:r w:rsidR="00D62538" w:rsidRPr="00130358">
              <w:t xml:space="preserve"> </w:t>
            </w:r>
            <w:r w:rsidR="00123ECE" w:rsidRPr="00130358">
              <w:t>fully</w:t>
            </w:r>
            <w:r w:rsidR="00D62538" w:rsidRPr="00130358">
              <w:t xml:space="preserve"> </w:t>
            </w:r>
            <w:r w:rsidR="00123ECE" w:rsidRPr="00130358">
              <w:t>allocated</w:t>
            </w:r>
            <w:r w:rsidR="00D62538" w:rsidRPr="00130358">
              <w:t xml:space="preserve"> </w:t>
            </w:r>
            <w:r w:rsidR="00123ECE" w:rsidRPr="00130358">
              <w:t>and</w:t>
            </w:r>
            <w:r w:rsidR="00D62538" w:rsidRPr="00130358">
              <w:t xml:space="preserve"> </w:t>
            </w:r>
            <w:r w:rsidR="00123ECE" w:rsidRPr="00130358">
              <w:t>a</w:t>
            </w:r>
            <w:r w:rsidR="00D62538" w:rsidRPr="00130358">
              <w:t xml:space="preserve"> </w:t>
            </w:r>
            <w:r w:rsidR="00123ECE" w:rsidRPr="00130358">
              <w:t>constant</w:t>
            </w:r>
            <w:r w:rsidR="00D62538" w:rsidRPr="00130358">
              <w:t xml:space="preserve"> </w:t>
            </w:r>
            <w:r w:rsidR="00123ECE" w:rsidRPr="00130358">
              <w:t>total</w:t>
            </w:r>
            <w:r w:rsidR="00D62538" w:rsidRPr="00130358">
              <w:t xml:space="preserve"> </w:t>
            </w:r>
            <w:r w:rsidR="00123ECE" w:rsidRPr="00130358">
              <w:t>transmitted</w:t>
            </w:r>
            <w:r w:rsidR="00D62538" w:rsidRPr="00130358">
              <w:t xml:space="preserve"> </w:t>
            </w:r>
            <w:r w:rsidR="00123ECE" w:rsidRPr="00130358">
              <w:t>power</w:t>
            </w:r>
            <w:r w:rsidR="00D62538" w:rsidRPr="00130358">
              <w:t xml:space="preserve"> </w:t>
            </w:r>
            <w:r w:rsidR="00123ECE" w:rsidRPr="00130358">
              <w:t>spectral</w:t>
            </w:r>
            <w:r w:rsidR="00D62538" w:rsidRPr="00130358">
              <w:t xml:space="preserve"> </w:t>
            </w:r>
            <w:r w:rsidR="00123ECE" w:rsidRPr="00130358">
              <w:t>density</w:t>
            </w:r>
            <w:r w:rsidR="00D62538" w:rsidRPr="00130358">
              <w:t xml:space="preserve"> </w:t>
            </w:r>
            <w:r w:rsidR="00123ECE" w:rsidRPr="00130358">
              <w:t>is</w:t>
            </w:r>
            <w:r w:rsidR="00D62538" w:rsidRPr="00130358">
              <w:t xml:space="preserve"> </w:t>
            </w:r>
            <w:r w:rsidR="00123ECE" w:rsidRPr="00130358">
              <w:t>achieved</w:t>
            </w:r>
            <w:r w:rsidR="00D62538" w:rsidRPr="00130358">
              <w:t xml:space="preserve"> </w:t>
            </w:r>
            <w:r w:rsidR="00123ECE" w:rsidRPr="00130358">
              <w:t>for</w:t>
            </w:r>
            <w:r w:rsidR="00D62538" w:rsidRPr="00130358">
              <w:t xml:space="preserve"> </w:t>
            </w:r>
            <w:r w:rsidR="00123ECE" w:rsidRPr="00130358">
              <w:t>all</w:t>
            </w:r>
            <w:r w:rsidR="00D62538" w:rsidRPr="00130358">
              <w:t xml:space="preserve"> </w:t>
            </w:r>
            <w:r w:rsidR="00123ECE" w:rsidRPr="00130358">
              <w:t>OFDM</w:t>
            </w:r>
            <w:r w:rsidR="00D62538" w:rsidRPr="00130358">
              <w:t xml:space="preserve"> </w:t>
            </w:r>
            <w:r w:rsidR="00123ECE" w:rsidRPr="00130358">
              <w:t>symbols.</w:t>
            </w:r>
          </w:p>
          <w:p w14:paraId="625C9283" w14:textId="0AD04EA0" w:rsidR="00123ECE" w:rsidRPr="00130358" w:rsidRDefault="00483222" w:rsidP="00D62538">
            <w:pPr>
              <w:pStyle w:val="TAN"/>
              <w:keepNext w:val="0"/>
              <w:keepLines w:val="0"/>
            </w:pPr>
            <w:r w:rsidRPr="00130358">
              <w:t>NOTE 2:</w:t>
            </w:r>
            <w:r w:rsidRPr="00130358">
              <w:tab/>
            </w:r>
            <w:r w:rsidR="00123ECE" w:rsidRPr="00130358">
              <w:t>Interference</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cells</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sources</w:t>
            </w:r>
            <w:r w:rsidR="00D62538" w:rsidRPr="00130358">
              <w:t xml:space="preserve"> </w:t>
            </w:r>
            <w:r w:rsidR="00123ECE" w:rsidRPr="00130358">
              <w:t>not</w:t>
            </w:r>
            <w:r w:rsidR="00D62538" w:rsidRPr="00130358">
              <w:t xml:space="preserve"> </w:t>
            </w:r>
            <w:r w:rsidR="00123ECE" w:rsidRPr="00130358">
              <w:t>specified</w:t>
            </w:r>
            <w:r w:rsidR="00D62538" w:rsidRPr="00130358">
              <w:t xml:space="preserve"> </w:t>
            </w:r>
            <w:r w:rsidR="00123ECE" w:rsidRPr="00130358">
              <w:t>in</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is</w:t>
            </w:r>
            <w:r w:rsidR="00D62538" w:rsidRPr="00130358">
              <w:t xml:space="preserve"> </w:t>
            </w:r>
            <w:r w:rsidR="00123ECE" w:rsidRPr="00130358">
              <w:t>assumed</w: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constant</w:t>
            </w:r>
            <w:r w:rsidR="00D62538" w:rsidRPr="00130358">
              <w:t xml:space="preserve"> </w:t>
            </w:r>
            <w:r w:rsidR="00123ECE" w:rsidRPr="00130358">
              <w:t>over</w:t>
            </w:r>
            <w:r w:rsidR="00D62538" w:rsidRPr="00130358">
              <w:t xml:space="preserve"> </w:t>
            </w:r>
            <w:r w:rsidR="00123ECE" w:rsidRPr="00130358">
              <w:t>subcarriers</w:t>
            </w:r>
            <w:r w:rsidR="00D62538" w:rsidRPr="00130358">
              <w:t xml:space="preserve"> </w:t>
            </w:r>
            <w:r w:rsidR="00123ECE" w:rsidRPr="00130358">
              <w:t>and</w:t>
            </w:r>
            <w:r w:rsidR="00D62538" w:rsidRPr="00130358">
              <w:t xml:space="preserve"> </w:t>
            </w:r>
            <w:r w:rsidR="00123ECE" w:rsidRPr="00130358">
              <w:t>time</w:t>
            </w:r>
            <w:r w:rsidR="00D62538" w:rsidRPr="00130358">
              <w:t xml:space="preserve"> </w:t>
            </w:r>
            <w:r w:rsidR="00123ECE" w:rsidRPr="00130358">
              <w:t>and</w:t>
            </w:r>
            <w:r w:rsidR="00D62538" w:rsidRPr="00130358">
              <w:t xml:space="preserve"> </w:t>
            </w:r>
            <w:r w:rsidR="00123ECE" w:rsidRPr="00130358">
              <w:t>shall</w:t>
            </w:r>
            <w:r w:rsidR="00D62538" w:rsidRPr="00130358">
              <w:t xml:space="preserve"> </w:t>
            </w:r>
            <w:r w:rsidR="00123ECE" w:rsidRPr="00130358">
              <w:t>be</w:t>
            </w:r>
            <w:r w:rsidR="00D62538" w:rsidRPr="00130358">
              <w:t xml:space="preserve"> </w:t>
            </w:r>
            <w:r w:rsidR="00123ECE" w:rsidRPr="00130358">
              <w:t>modelled</w:t>
            </w:r>
            <w:r w:rsidR="00D62538" w:rsidRPr="00130358">
              <w:t xml:space="preserve"> </w:t>
            </w:r>
            <w:r w:rsidR="00123ECE" w:rsidRPr="00130358">
              <w:t>as</w:t>
            </w:r>
            <w:r w:rsidR="00D62538" w:rsidRPr="00130358">
              <w:t xml:space="preserve"> </w:t>
            </w:r>
            <w:r w:rsidR="00123ECE" w:rsidRPr="00130358">
              <w:t>AWGN</w:t>
            </w:r>
            <w:r w:rsidR="00D62538" w:rsidRPr="00130358">
              <w:t xml:space="preserve"> </w:t>
            </w:r>
            <w:r w:rsidR="00123ECE" w:rsidRPr="00130358">
              <w:t>of</w:t>
            </w:r>
            <w:r w:rsidR="00D62538" w:rsidRPr="00130358">
              <w:t xml:space="preserve"> </w:t>
            </w:r>
            <w:r w:rsidR="00123ECE" w:rsidRPr="00130358">
              <w:t>appropriate</w:t>
            </w:r>
            <w:r w:rsidR="00D62538" w:rsidRPr="00130358">
              <w:t xml:space="preserve"> </w:t>
            </w:r>
            <w:r w:rsidR="00123ECE" w:rsidRPr="00130358">
              <w:t>power</w:t>
            </w:r>
            <w:r w:rsidR="00D62538" w:rsidRPr="00130358">
              <w:t xml:space="preserve"> </w:t>
            </w:r>
            <w:r w:rsidR="00123ECE" w:rsidRPr="00130358">
              <w:t>for</w:t>
            </w:r>
            <w:r w:rsidR="00D62538" w:rsidRPr="00130358">
              <w:t xml:space="preserve"> </w:t>
            </w:r>
            <w:r w:rsidR="00123ECE" w:rsidRPr="00130358">
              <w:rPr>
                <w:position w:val="-12"/>
              </w:rPr>
              <w:object w:dxaOrig="400" w:dyaOrig="360" w14:anchorId="4966A350">
                <v:shape id="_x0000_i1058" type="#_x0000_t75" style="width:20.25pt;height:18.75pt" o:ole="">
                  <v:imagedata r:id="rId37" o:title=""/>
                </v:shape>
                <o:OLEObject Type="Embed" ProgID="Equation.3" ShapeID="_x0000_i1058" DrawAspect="Content" ObjectID="_1736593549" r:id="rId47"/>
              </w:object>
            </w:r>
            <w:r w:rsidR="00D62538" w:rsidRPr="00130358">
              <w:t xml:space="preserve"> </w:t>
            </w:r>
            <w:r w:rsidR="00123ECE" w:rsidRPr="00130358">
              <w:t>to</w:t>
            </w:r>
            <w:r w:rsidR="00D62538" w:rsidRPr="00130358">
              <w:t xml:space="preserve"> </w:t>
            </w:r>
            <w:r w:rsidR="00123ECE" w:rsidRPr="00130358">
              <w:t>be</w:t>
            </w:r>
            <w:r w:rsidR="00D62538" w:rsidRPr="00130358">
              <w:t xml:space="preserve"> </w:t>
            </w:r>
            <w:r w:rsidR="00123ECE" w:rsidRPr="00130358">
              <w:t>fulfilled.</w:t>
            </w:r>
          </w:p>
          <w:p w14:paraId="146D9624" w14:textId="04609A44" w:rsidR="00123ECE" w:rsidRPr="00130358" w:rsidRDefault="00483222" w:rsidP="00D62538">
            <w:pPr>
              <w:pStyle w:val="TAN"/>
              <w:keepNext w:val="0"/>
              <w:keepLines w:val="0"/>
            </w:pPr>
            <w:r w:rsidRPr="00130358">
              <w:t>NOTE 3:</w:t>
            </w:r>
            <w:r w:rsidRPr="00130358">
              <w:tab/>
            </w:r>
            <w:r w:rsidR="00123ECE" w:rsidRPr="00130358">
              <w:t>RSRP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derived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4B25A1CB" w14:textId="2A296EC7" w:rsidR="00123ECE" w:rsidRPr="00130358" w:rsidRDefault="00483222" w:rsidP="00D62538">
            <w:pPr>
              <w:pStyle w:val="TAN"/>
              <w:keepNext w:val="0"/>
              <w:keepLines w:val="0"/>
            </w:pPr>
            <w:r w:rsidRPr="00130358">
              <w:t>NOTE 4:</w:t>
            </w:r>
            <w:r w:rsidRPr="00130358">
              <w:tab/>
            </w:r>
            <w:r w:rsidR="00123ECE" w:rsidRPr="00130358">
              <w:t>RSRP</w:t>
            </w:r>
            <w:r w:rsidR="00D62538" w:rsidRPr="00130358">
              <w:t xml:space="preserve"> </w:t>
            </w:r>
            <w:r w:rsidR="00123ECE" w:rsidRPr="00130358">
              <w:t>minimum</w:t>
            </w:r>
            <w:r w:rsidR="00D62538" w:rsidRPr="00130358">
              <w:t xml:space="preserve"> </w:t>
            </w:r>
            <w:r w:rsidR="00123ECE" w:rsidRPr="00130358">
              <w:t>requirements</w:t>
            </w:r>
            <w:r w:rsidR="00D62538" w:rsidRPr="00130358">
              <w:t xml:space="preserve"> </w:t>
            </w:r>
            <w:r w:rsidR="00123ECE" w:rsidRPr="00130358">
              <w:t>are</w:t>
            </w:r>
            <w:r w:rsidR="00D62538" w:rsidRPr="00130358">
              <w:t xml:space="preserve"> </w:t>
            </w:r>
            <w:r w:rsidR="00123ECE" w:rsidRPr="00130358">
              <w:t>specified</w:t>
            </w:r>
            <w:r w:rsidR="00D62538" w:rsidRPr="00130358">
              <w:t xml:space="preserve"> </w:t>
            </w:r>
            <w:r w:rsidR="00123ECE" w:rsidRPr="00130358">
              <w:t>assuming</w:t>
            </w:r>
            <w:r w:rsidR="00D62538" w:rsidRPr="00130358">
              <w:t xml:space="preserve"> </w:t>
            </w:r>
            <w:r w:rsidR="00123ECE" w:rsidRPr="00130358">
              <w:t>independent</w:t>
            </w:r>
            <w:r w:rsidR="00D62538" w:rsidRPr="00130358">
              <w:t xml:space="preserve"> </w:t>
            </w:r>
            <w:r w:rsidR="00123ECE" w:rsidRPr="00130358">
              <w:t>interference</w:t>
            </w:r>
            <w:r w:rsidR="00D62538" w:rsidRPr="00130358">
              <w:t xml:space="preserve"> </w:t>
            </w:r>
            <w:r w:rsidR="00123ECE" w:rsidRPr="00130358">
              <w:t>and</w:t>
            </w:r>
            <w:r w:rsidR="00D62538" w:rsidRPr="00130358">
              <w:t xml:space="preserve"> </w:t>
            </w:r>
            <w:r w:rsidR="00123ECE" w:rsidRPr="00130358">
              <w:t>noise</w:t>
            </w:r>
            <w:r w:rsidR="00D62538" w:rsidRPr="00130358">
              <w:t xml:space="preserve"> </w:t>
            </w:r>
            <w:r w:rsidR="00123ECE" w:rsidRPr="00130358">
              <w:t>at</w:t>
            </w:r>
            <w:r w:rsidR="00D62538" w:rsidRPr="00130358">
              <w:t xml:space="preserve"> </w:t>
            </w:r>
            <w:r w:rsidR="00123ECE" w:rsidRPr="00130358">
              <w:t>each</w:t>
            </w:r>
            <w:r w:rsidR="00D62538" w:rsidRPr="00130358">
              <w:t xml:space="preserve"> </w:t>
            </w:r>
            <w:r w:rsidR="00123ECE" w:rsidRPr="00130358">
              <w:t>receiver</w:t>
            </w:r>
            <w:r w:rsidR="00D62538" w:rsidRPr="00130358">
              <w:t xml:space="preserve"> </w:t>
            </w:r>
            <w:r w:rsidR="00123ECE" w:rsidRPr="00130358">
              <w:t>antenna</w:t>
            </w:r>
            <w:r w:rsidR="00D62538" w:rsidRPr="00130358">
              <w:t xml:space="preserve"> </w:t>
            </w:r>
            <w:r w:rsidR="00123ECE" w:rsidRPr="00130358">
              <w:t>port.</w:t>
            </w:r>
          </w:p>
        </w:tc>
      </w:tr>
    </w:tbl>
    <w:p w14:paraId="4DB2A3F7" w14:textId="77777777" w:rsidR="00123ECE" w:rsidRPr="00130358" w:rsidRDefault="00123ECE" w:rsidP="00D62538">
      <w:pPr>
        <w:rPr>
          <w:lang w:eastAsia="zh-CN"/>
        </w:rPr>
      </w:pPr>
    </w:p>
    <w:p w14:paraId="59491ADD" w14:textId="77777777" w:rsidR="00123ECE" w:rsidRPr="00130358" w:rsidRDefault="00123ECE" w:rsidP="00D62538">
      <w:pPr>
        <w:pStyle w:val="TH"/>
        <w:keepNext w:val="0"/>
        <w:keepLines w:val="0"/>
      </w:pPr>
      <w:r w:rsidRPr="00130358">
        <w:t>Table 9.5.2.5-</w:t>
      </w:r>
      <w:r w:rsidRPr="00130358">
        <w:rPr>
          <w:lang w:eastAsia="zh-CN"/>
        </w:rPr>
        <w:t>2</w:t>
      </w:r>
      <w:r w:rsidRPr="00130358">
        <w:t>: UTRAN TDD cell specific test parameters for</w:t>
      </w:r>
      <w:r w:rsidRPr="00130358">
        <w:rPr>
          <w:rFonts w:cs="v4.2.0"/>
        </w:rPr>
        <w:t xml:space="preserve"> UTRAN TDD P-CCPCH RSCP absolute measurement accuracy test in E-UTRAN TDD</w:t>
      </w:r>
      <w:r w:rsidRPr="0013035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gridCol w:w="851"/>
        <w:gridCol w:w="851"/>
      </w:tblGrid>
      <w:tr w:rsidR="00123ECE" w:rsidRPr="00130358" w14:paraId="2F55B77B"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986BD8" w14:textId="77777777" w:rsidR="00123ECE" w:rsidRPr="00130358" w:rsidRDefault="00123ECE" w:rsidP="00D62538">
            <w:pPr>
              <w:pStyle w:val="TAH"/>
              <w:keepNext w:val="0"/>
              <w:keepLines w:val="0"/>
            </w:pPr>
            <w:r w:rsidRPr="00130358">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6E3C53" w14:textId="77777777" w:rsidR="00123ECE" w:rsidRPr="00130358" w:rsidRDefault="00123ECE" w:rsidP="00D62538">
            <w:pPr>
              <w:pStyle w:val="TAH"/>
              <w:keepNext w:val="0"/>
              <w:keepLines w:val="0"/>
            </w:pPr>
            <w:r w:rsidRPr="00130358">
              <w:t>Unit</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D037D" w14:textId="2890270F" w:rsidR="00123ECE" w:rsidRPr="00130358" w:rsidRDefault="00123ECE" w:rsidP="00D62538">
            <w:pPr>
              <w:pStyle w:val="TAH"/>
              <w:keepNext w:val="0"/>
              <w:keepLines w:val="0"/>
            </w:pPr>
            <w:r w:rsidRPr="00130358">
              <w:t>Test</w:t>
            </w:r>
            <w:r w:rsidR="00D62538" w:rsidRPr="00130358">
              <w:t xml:space="preserve"> </w:t>
            </w:r>
            <w:r w:rsidRPr="00130358">
              <w: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B82E4" w14:textId="0ADC4CB9" w:rsidR="00123ECE" w:rsidRPr="00130358" w:rsidRDefault="00123ECE" w:rsidP="00D62538">
            <w:pPr>
              <w:pStyle w:val="TAH"/>
              <w:keepNext w:val="0"/>
              <w:keepLines w:val="0"/>
            </w:pPr>
            <w:r w:rsidRPr="00130358">
              <w:t>Test</w:t>
            </w:r>
            <w:r w:rsidR="00D62538" w:rsidRPr="00130358">
              <w:t xml:space="preserve"> </w:t>
            </w:r>
            <w:r w:rsidRPr="00130358">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92C4E" w14:textId="5A5637B3" w:rsidR="00123ECE" w:rsidRPr="00130358" w:rsidRDefault="00123ECE" w:rsidP="00D62538">
            <w:pPr>
              <w:pStyle w:val="TAH"/>
              <w:keepNext w:val="0"/>
              <w:keepLines w:val="0"/>
            </w:pPr>
            <w:r w:rsidRPr="00130358">
              <w:t>Test</w:t>
            </w:r>
            <w:r w:rsidR="00D62538" w:rsidRPr="00130358">
              <w:t xml:space="preserve"> </w:t>
            </w:r>
            <w:r w:rsidRPr="00130358">
              <w:t>3</w:t>
            </w:r>
          </w:p>
        </w:tc>
      </w:tr>
      <w:tr w:rsidR="00123ECE" w:rsidRPr="00130358" w14:paraId="408DE723"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66CA900" w14:textId="45E42E17" w:rsidR="00123ECE" w:rsidRPr="00130358" w:rsidRDefault="00123ECE" w:rsidP="00D62538">
            <w:pPr>
              <w:pStyle w:val="TAL"/>
              <w:keepNext w:val="0"/>
              <w:keepLines w:val="0"/>
            </w:pPr>
            <w:r w:rsidRPr="00130358">
              <w:t>DL</w:t>
            </w:r>
            <w:r w:rsidR="00D62538" w:rsidRPr="00130358">
              <w:t xml:space="preserve"> </w:t>
            </w:r>
            <w:r w:rsidRPr="00130358">
              <w:t>timeslot</w:t>
            </w:r>
            <w:r w:rsidR="00D62538" w:rsidRPr="00130358">
              <w:t xml:space="preserve"> </w:t>
            </w:r>
            <w:r w:rsidRPr="00130358">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9C2B23"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F91CB"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F8D570" w14:textId="77777777" w:rsidR="00123ECE" w:rsidRPr="00130358" w:rsidRDefault="00A862C9" w:rsidP="00D62538">
            <w:pPr>
              <w:pStyle w:val="TAC"/>
              <w:keepNext w:val="0"/>
              <w:keepLines w:val="0"/>
              <w:rPr>
                <w:lang w:eastAsia="zh-CN"/>
              </w:rPr>
            </w:pPr>
            <w:proofErr w:type="spellStart"/>
            <w:r w:rsidRPr="00130358">
              <w:rPr>
                <w:lang w:eastAsia="zh-CN"/>
              </w:rPr>
              <w:t>DwPTS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210879" w14:textId="77777777" w:rsidR="00123ECE" w:rsidRPr="00130358" w:rsidRDefault="00A862C9"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4EDB2D" w14:textId="77777777" w:rsidR="00123ECE" w:rsidRPr="00130358" w:rsidRDefault="00A862C9" w:rsidP="00D62538">
            <w:pPr>
              <w:pStyle w:val="TAC"/>
              <w:keepNext w:val="0"/>
              <w:keepLines w:val="0"/>
              <w:rPr>
                <w:lang w:eastAsia="zh-CN"/>
              </w:rPr>
            </w:pPr>
            <w:proofErr w:type="spellStart"/>
            <w:r w:rsidRPr="00130358">
              <w:rPr>
                <w:lang w:eastAsia="zh-CN"/>
              </w:rPr>
              <w:t>DwPTS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3B49A7"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8572B1" w14:textId="77777777" w:rsidR="00123ECE" w:rsidRPr="00130358" w:rsidRDefault="00123ECE" w:rsidP="00D62538">
            <w:pPr>
              <w:pStyle w:val="TAC"/>
              <w:keepNext w:val="0"/>
              <w:keepLines w:val="0"/>
              <w:rPr>
                <w:lang w:eastAsia="zh-CN"/>
              </w:rPr>
            </w:pPr>
            <w:proofErr w:type="spellStart"/>
            <w:r w:rsidRPr="00130358">
              <w:rPr>
                <w:lang w:eastAsia="zh-CN"/>
              </w:rPr>
              <w:t>DwPTS</w:t>
            </w:r>
            <w:proofErr w:type="spellEnd"/>
          </w:p>
        </w:tc>
      </w:tr>
      <w:tr w:rsidR="00123ECE" w:rsidRPr="00130358" w14:paraId="6141EB6D"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EE906B4" w14:textId="32ABD7E9" w:rsidR="00123ECE" w:rsidRPr="00130358" w:rsidRDefault="00123ECE" w:rsidP="00D62538">
            <w:pPr>
              <w:pStyle w:val="TAL"/>
              <w:keepNext w:val="0"/>
              <w:keepLines w:val="0"/>
            </w:pPr>
            <w:r w:rsidRPr="00130358">
              <w:t>UTRA</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r w:rsidR="00D62538" w:rsidRPr="00130358">
              <w:t xml:space="preserve"> </w:t>
            </w:r>
            <w:r w:rsidRPr="00130358">
              <w:rPr>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B2EAD3" w14:textId="77777777" w:rsidR="00123ECE" w:rsidRPr="00130358" w:rsidRDefault="00123ECE" w:rsidP="00D62538">
            <w:pPr>
              <w:pStyle w:val="TAC"/>
              <w:keepNext w:val="0"/>
              <w:keepLines w:val="0"/>
              <w:rPr>
                <w:lang w:eastAsia="zh-CN"/>
              </w:rPr>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78CC7" w14:textId="2174F284"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065F8" w14:textId="73572B3B"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48CFF" w14:textId="2E76253D" w:rsidR="00123ECE" w:rsidRPr="00130358" w:rsidRDefault="00123ECE" w:rsidP="00D62538">
            <w:pPr>
              <w:pStyle w:val="TAC"/>
              <w:keepNext w:val="0"/>
              <w:keepLines w:val="0"/>
              <w:rPr>
                <w:lang w:eastAsia="zh-CN"/>
              </w:rPr>
            </w:pPr>
            <w:r w:rsidRPr="00130358">
              <w:rPr>
                <w:lang w:eastAsia="zh-CN"/>
              </w:rPr>
              <w:t>Channel</w:t>
            </w:r>
            <w:r w:rsidR="00D62538" w:rsidRPr="00130358">
              <w:rPr>
                <w:lang w:eastAsia="zh-CN"/>
              </w:rPr>
              <w:t xml:space="preserve"> </w:t>
            </w:r>
            <w:r w:rsidRPr="00130358">
              <w:rPr>
                <w:lang w:eastAsia="zh-CN"/>
              </w:rPr>
              <w:t>2</w:t>
            </w:r>
          </w:p>
        </w:tc>
      </w:tr>
      <w:tr w:rsidR="00123ECE" w:rsidRPr="00130358" w14:paraId="08700D98"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8F197CE" w14:textId="77777777" w:rsidR="00123ECE" w:rsidRPr="00130358" w:rsidRDefault="00123ECE" w:rsidP="00D62538">
            <w:pPr>
              <w:pStyle w:val="TAL"/>
              <w:keepNext w:val="0"/>
              <w:keepLines w:val="0"/>
            </w:pPr>
            <w:proofErr w:type="spellStart"/>
            <w:r w:rsidRPr="00130358">
              <w:t>PCCPCH_Ec</w:t>
            </w:r>
            <w:proofErr w:type="spellEnd"/>
            <w:r w:rsidRPr="00130358">
              <w:t>/</w:t>
            </w:r>
            <w:proofErr w:type="spellStart"/>
            <w:r w:rsidRPr="00130358">
              <w:t>Ior</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598032"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97C725"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BFAD22"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61D143"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A5BE0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76C47D"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5CDBFB" w14:textId="77777777" w:rsidR="00123ECE" w:rsidRPr="00130358" w:rsidRDefault="00123ECE" w:rsidP="00D62538">
            <w:pPr>
              <w:pStyle w:val="TAC"/>
              <w:keepNext w:val="0"/>
              <w:keepLines w:val="0"/>
              <w:rPr>
                <w:lang w:eastAsia="zh-CN"/>
              </w:rPr>
            </w:pPr>
          </w:p>
        </w:tc>
      </w:tr>
      <w:tr w:rsidR="00123ECE" w:rsidRPr="00130358" w14:paraId="12E1617F"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4DC638CA" w14:textId="77777777" w:rsidR="00123ECE" w:rsidRPr="00130358" w:rsidRDefault="00123ECE" w:rsidP="00D62538">
            <w:pPr>
              <w:pStyle w:val="TAL"/>
              <w:keepNext w:val="0"/>
              <w:keepLines w:val="0"/>
            </w:pPr>
            <w:proofErr w:type="spellStart"/>
            <w:r w:rsidRPr="00130358">
              <w:t>DwPCH_Ec</w:t>
            </w:r>
            <w:proofErr w:type="spellEnd"/>
            <w:r w:rsidRPr="00130358">
              <w:t>/</w:t>
            </w:r>
            <w:proofErr w:type="spellStart"/>
            <w:r w:rsidRPr="00130358">
              <w:t>Ior</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7D7C8B"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1FAE33"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6A9BDE"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EA561D"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F64E6E" w14:textId="77777777" w:rsidR="00123ECE" w:rsidRPr="00130358" w:rsidRDefault="00123ECE" w:rsidP="00D62538">
            <w:pPr>
              <w:pStyle w:val="TAC"/>
              <w:keepNext w:val="0"/>
              <w:keepLines w:val="0"/>
              <w:rPr>
                <w:lang w:eastAsia="zh-CN"/>
              </w:rPr>
            </w:pPr>
            <w:r w:rsidRPr="00130358">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2BBF22"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5047DB"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3F015C26"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B65FCCE" w14:textId="77777777" w:rsidR="00123ECE" w:rsidRPr="00130358" w:rsidRDefault="00123ECE" w:rsidP="00D62538">
            <w:pPr>
              <w:pStyle w:val="TAL"/>
              <w:keepNext w:val="0"/>
              <w:keepLines w:val="0"/>
            </w:pPr>
            <w:proofErr w:type="spellStart"/>
            <w:r w:rsidRPr="00130358">
              <w:t>OCNS_Ec</w:t>
            </w:r>
            <w:proofErr w:type="spellEnd"/>
            <w:r w:rsidRPr="00130358">
              <w:t>/</w:t>
            </w:r>
            <w:proofErr w:type="spellStart"/>
            <w:r w:rsidRPr="00130358">
              <w:t>Ior</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A06977" w14:textId="77777777" w:rsidR="00123ECE" w:rsidRPr="00130358" w:rsidRDefault="00123ECE" w:rsidP="00D62538">
            <w:pPr>
              <w:pStyle w:val="TAC"/>
              <w:keepNext w:val="0"/>
              <w:keepLines w:val="0"/>
              <w:rPr>
                <w:lang w:eastAsia="zh-CN"/>
              </w:rPr>
            </w:pPr>
            <w:r w:rsidRPr="00130358">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FAD32C"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8409C4"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776252"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03AD84"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2496F7" w14:textId="77777777" w:rsidR="00123ECE" w:rsidRPr="00130358" w:rsidRDefault="00123ECE" w:rsidP="00D62538">
            <w:pPr>
              <w:pStyle w:val="TAC"/>
              <w:keepNext w:val="0"/>
              <w:keepLines w:val="0"/>
              <w:rPr>
                <w:lang w:eastAsia="zh-CN"/>
              </w:rPr>
            </w:pPr>
            <w:r w:rsidRPr="00130358">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C05ECB" w14:textId="77777777" w:rsidR="00123ECE" w:rsidRPr="00130358" w:rsidRDefault="00123ECE" w:rsidP="00D62538">
            <w:pPr>
              <w:pStyle w:val="TAC"/>
              <w:keepNext w:val="0"/>
              <w:keepLines w:val="0"/>
              <w:rPr>
                <w:lang w:eastAsia="zh-CN"/>
              </w:rPr>
            </w:pPr>
          </w:p>
        </w:tc>
      </w:tr>
      <w:tr w:rsidR="00123ECE" w:rsidRPr="00130358" w14:paraId="5C9BCA13"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23905CE" w14:textId="77777777" w:rsidR="00123ECE" w:rsidRPr="00130358" w:rsidRDefault="00123ECE" w:rsidP="00D62538">
            <w:pPr>
              <w:pStyle w:val="TAL"/>
              <w:keepNext w:val="0"/>
              <w:keepLines w:val="0"/>
            </w:pPr>
            <w:proofErr w:type="spellStart"/>
            <w:r w:rsidRPr="00130358">
              <w:t>Ioc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A08E2C"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AFBC3" w14:textId="77777777" w:rsidR="00123ECE" w:rsidRPr="00130358" w:rsidRDefault="00123ECE" w:rsidP="00D62538">
            <w:pPr>
              <w:pStyle w:val="TAC"/>
              <w:keepNext w:val="0"/>
              <w:keepLines w:val="0"/>
              <w:rPr>
                <w:lang w:eastAsia="zh-CN"/>
              </w:rPr>
            </w:pPr>
            <w:r w:rsidRPr="00130358">
              <w:rPr>
                <w:lang w:eastAsia="zh-CN"/>
              </w:rPr>
              <w:t>-54.</w:t>
            </w:r>
            <w:r w:rsidR="00835709" w:rsidRPr="00130358">
              <w:rPr>
                <w:lang w:eastAsia="zh-CN"/>
              </w:rPr>
              <w:t>9</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93026" w14:textId="77777777" w:rsidR="00123ECE" w:rsidRPr="00130358" w:rsidRDefault="00123ECE" w:rsidP="00D62538">
            <w:pPr>
              <w:pStyle w:val="TAC"/>
              <w:keepNext w:val="0"/>
              <w:keepLines w:val="0"/>
              <w:rPr>
                <w:lang w:eastAsia="zh-CN"/>
              </w:rPr>
            </w:pPr>
            <w:r w:rsidRPr="00130358">
              <w:rPr>
                <w:lang w:eastAsia="zh-CN"/>
              </w:rPr>
              <w:t>-75.2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8E025" w14:textId="77777777" w:rsidR="00123ECE" w:rsidRPr="00130358" w:rsidRDefault="00835709" w:rsidP="00D62538">
            <w:pPr>
              <w:pStyle w:val="TAC"/>
              <w:keepNext w:val="0"/>
              <w:keepLines w:val="0"/>
              <w:rPr>
                <w:lang w:eastAsia="zh-CN"/>
              </w:rPr>
            </w:pPr>
            <w:r w:rsidRPr="00130358">
              <w:rPr>
                <w:lang w:eastAsia="zh-CN"/>
              </w:rPr>
              <w:t>-96.2</w:t>
            </w:r>
          </w:p>
        </w:tc>
      </w:tr>
      <w:tr w:rsidR="00123ECE" w:rsidRPr="00130358" w14:paraId="6AEBD629"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FA4248D" w14:textId="77777777" w:rsidR="00123ECE" w:rsidRPr="00130358" w:rsidRDefault="00123ECE" w:rsidP="00D62538">
            <w:pPr>
              <w:pStyle w:val="TAL"/>
              <w:keepNext w:val="0"/>
              <w:keepLines w:val="0"/>
            </w:pPr>
            <w:proofErr w:type="spellStart"/>
            <w:r w:rsidRPr="00130358">
              <w:t>Îor</w:t>
            </w:r>
            <w:proofErr w:type="spellEnd"/>
            <w:r w:rsidRPr="00130358">
              <w:t>/</w:t>
            </w:r>
            <w:proofErr w:type="spellStart"/>
            <w:r w:rsidRPr="00130358">
              <w:t>Ioc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1B1369" w14:textId="77777777" w:rsidR="00123ECE" w:rsidRPr="00130358" w:rsidRDefault="00123ECE" w:rsidP="00D62538">
            <w:pPr>
              <w:pStyle w:val="TAC"/>
              <w:keepNext w:val="0"/>
              <w:keepLines w:val="0"/>
              <w:rPr>
                <w:lang w:eastAsia="zh-CN"/>
              </w:rPr>
            </w:pPr>
            <w:r w:rsidRPr="00130358">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462FC" w14:textId="77777777" w:rsidR="00123ECE" w:rsidRPr="00130358" w:rsidRDefault="00123ECE" w:rsidP="00D62538">
            <w:pPr>
              <w:pStyle w:val="TAC"/>
              <w:keepNext w:val="0"/>
              <w:keepLines w:val="0"/>
              <w:rPr>
                <w:lang w:eastAsia="zh-CN"/>
              </w:rPr>
            </w:pPr>
            <w:r w:rsidRPr="00130358">
              <w:rPr>
                <w:lang w:eastAsia="zh-CN"/>
              </w:rPr>
              <w:t>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62E19" w14:textId="77777777" w:rsidR="00123ECE" w:rsidRPr="00130358" w:rsidRDefault="00123ECE" w:rsidP="00D62538">
            <w:pPr>
              <w:pStyle w:val="TAC"/>
              <w:keepNext w:val="0"/>
              <w:keepLines w:val="0"/>
              <w:rPr>
                <w:lang w:eastAsia="zh-CN"/>
              </w:rPr>
            </w:pPr>
            <w:r w:rsidRPr="00130358">
              <w:rPr>
                <w:lang w:eastAsia="zh-CN"/>
              </w:rPr>
              <w:t>5</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332AC" w14:textId="77777777" w:rsidR="00123ECE" w:rsidRPr="00130358" w:rsidRDefault="00123ECE" w:rsidP="00D62538">
            <w:pPr>
              <w:pStyle w:val="TAC"/>
              <w:keepNext w:val="0"/>
              <w:keepLines w:val="0"/>
              <w:rPr>
                <w:lang w:eastAsia="zh-CN"/>
              </w:rPr>
            </w:pPr>
            <w:r w:rsidRPr="00130358">
              <w:rPr>
                <w:lang w:eastAsia="zh-CN"/>
              </w:rPr>
              <w:t>0</w:t>
            </w:r>
          </w:p>
        </w:tc>
      </w:tr>
      <w:tr w:rsidR="00123ECE" w:rsidRPr="00130358" w14:paraId="16C2302D"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483CF76" w14:textId="4C89EB77" w:rsidR="00123ECE" w:rsidRPr="00130358" w:rsidRDefault="00123ECE" w:rsidP="00D62538">
            <w:pPr>
              <w:pStyle w:val="TAL"/>
              <w:keepNext w:val="0"/>
              <w:keepLines w:val="0"/>
            </w:pPr>
            <w:r w:rsidRPr="00130358">
              <w:t>PCCPCH</w:t>
            </w:r>
            <w:r w:rsidR="00D62538" w:rsidRPr="00130358">
              <w:t xml:space="preserve"> </w:t>
            </w:r>
            <w:r w:rsidRPr="00130358">
              <w:t>RSCP</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BAE9B5" w14:textId="77777777" w:rsidR="00123ECE" w:rsidRPr="00130358" w:rsidRDefault="00123ECE" w:rsidP="00D62538">
            <w:pPr>
              <w:pStyle w:val="TAC"/>
              <w:keepNext w:val="0"/>
              <w:keepLines w:val="0"/>
              <w:rPr>
                <w:lang w:eastAsia="zh-CN"/>
              </w:rPr>
            </w:pPr>
            <w:r w:rsidRPr="00130358">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A4D118" w14:textId="77777777" w:rsidR="00123ECE" w:rsidRPr="00130358" w:rsidRDefault="00123ECE" w:rsidP="00D62538">
            <w:pPr>
              <w:pStyle w:val="TAC"/>
              <w:keepNext w:val="0"/>
              <w:keepLines w:val="0"/>
              <w:rPr>
                <w:lang w:eastAsia="zh-CN"/>
              </w:rPr>
            </w:pPr>
            <w:r w:rsidRPr="00130358">
              <w:rPr>
                <w:lang w:eastAsia="zh-CN"/>
              </w:rPr>
              <w:t>-55.</w:t>
            </w:r>
            <w:r w:rsidR="00835709" w:rsidRPr="00130358">
              <w:rPr>
                <w:lang w:eastAsia="zh-CN"/>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F667CE"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F8F465" w14:textId="77777777" w:rsidR="00123ECE" w:rsidRPr="00130358" w:rsidRDefault="00123ECE" w:rsidP="00D62538">
            <w:pPr>
              <w:pStyle w:val="TAC"/>
              <w:keepNext w:val="0"/>
              <w:keepLines w:val="0"/>
              <w:rPr>
                <w:lang w:eastAsia="zh-CN"/>
              </w:rPr>
            </w:pPr>
            <w:r w:rsidRPr="00130358">
              <w:rPr>
                <w:lang w:eastAsia="zh-CN"/>
              </w:rPr>
              <w:t>-73.2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C4A720" w14:textId="77777777" w:rsidR="00123ECE" w:rsidRPr="00130358" w:rsidRDefault="00123ECE" w:rsidP="00D62538">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4C47B2" w14:textId="77777777" w:rsidR="00123ECE" w:rsidRPr="00130358" w:rsidRDefault="00123ECE" w:rsidP="00D62538">
            <w:pPr>
              <w:pStyle w:val="TAC"/>
              <w:keepNext w:val="0"/>
              <w:keepLines w:val="0"/>
              <w:rPr>
                <w:lang w:eastAsia="zh-CN"/>
              </w:rPr>
            </w:pPr>
            <w:r w:rsidRPr="00130358">
              <w:rPr>
                <w:lang w:eastAsia="zh-CN"/>
              </w:rPr>
              <w:t>-</w:t>
            </w:r>
            <w:r w:rsidR="00835709" w:rsidRPr="00130358">
              <w:rPr>
                <w:lang w:eastAsia="zh-CN"/>
              </w:rPr>
              <w:t>99.2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676609" w14:textId="77777777" w:rsidR="00123ECE" w:rsidRPr="00130358" w:rsidRDefault="00123ECE" w:rsidP="00D62538">
            <w:pPr>
              <w:pStyle w:val="TAC"/>
              <w:keepNext w:val="0"/>
              <w:keepLines w:val="0"/>
              <w:rPr>
                <w:lang w:eastAsia="zh-CN"/>
              </w:rPr>
            </w:pPr>
          </w:p>
        </w:tc>
      </w:tr>
      <w:tr w:rsidR="00123ECE" w:rsidRPr="00130358" w14:paraId="34EC8113"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2BEFE13" w14:textId="456FFDC2" w:rsidR="00123ECE" w:rsidRPr="00130358" w:rsidRDefault="00123ECE" w:rsidP="00D62538">
            <w:pPr>
              <w:pStyle w:val="TAL"/>
              <w:keepNext w:val="0"/>
              <w:keepLines w:val="0"/>
            </w:pPr>
            <w:r w:rsidRPr="00130358">
              <w:t>Io</w:t>
            </w:r>
            <w:r w:rsidR="00D62538" w:rsidRPr="00130358">
              <w:rPr>
                <w:vertAlign w:val="superscript"/>
              </w:rPr>
              <w:t xml:space="preserve"> </w:t>
            </w:r>
            <w:r w:rsidRPr="00130358">
              <w:rPr>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25DC91" w14:textId="77777777" w:rsidR="00123ECE" w:rsidRPr="00130358" w:rsidRDefault="00123ECE" w:rsidP="00D62538">
            <w:pPr>
              <w:pStyle w:val="TAC"/>
              <w:keepNext w:val="0"/>
              <w:keepLines w:val="0"/>
              <w:rPr>
                <w:lang w:eastAsia="zh-CN"/>
              </w:rPr>
            </w:pPr>
            <w:r w:rsidRPr="00130358">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B9353" w14:textId="77777777" w:rsidR="00123ECE" w:rsidRPr="00130358" w:rsidRDefault="00123ECE" w:rsidP="00D62538">
            <w:pPr>
              <w:pStyle w:val="TAC"/>
              <w:keepNext w:val="0"/>
              <w:keepLines w:val="0"/>
              <w:rPr>
                <w:lang w:eastAsia="zh-CN"/>
              </w:rPr>
            </w:pPr>
            <w:r w:rsidRPr="00130358">
              <w:rPr>
                <w:lang w:eastAsia="zh-CN"/>
              </w:rPr>
              <w:t>-50</w:t>
            </w:r>
            <w:r w:rsidR="00835709" w:rsidRPr="00130358">
              <w:rPr>
                <w:lang w:eastAsia="zh-CN"/>
              </w:rPr>
              <w:t>.78</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F992A" w14:textId="77777777" w:rsidR="00123ECE" w:rsidRPr="00130358" w:rsidRDefault="00123ECE" w:rsidP="00D62538">
            <w:pPr>
              <w:pStyle w:val="TAC"/>
              <w:keepNext w:val="0"/>
              <w:keepLines w:val="0"/>
              <w:rPr>
                <w:lang w:eastAsia="zh-CN"/>
              </w:rPr>
            </w:pPr>
            <w:r w:rsidRPr="00130358">
              <w:rPr>
                <w:lang w:eastAsia="zh-CN"/>
              </w:rPr>
              <w:t>-69</w:t>
            </w:r>
            <w:r w:rsidR="00835709" w:rsidRPr="00130358">
              <w:rPr>
                <w:lang w:eastAsia="zh-CN"/>
              </w:rPr>
              <w:t>.01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3BB13" w14:textId="77777777" w:rsidR="00123ECE" w:rsidRPr="00130358" w:rsidRDefault="00123ECE" w:rsidP="00D62538">
            <w:pPr>
              <w:pStyle w:val="TAC"/>
              <w:keepNext w:val="0"/>
              <w:keepLines w:val="0"/>
              <w:rPr>
                <w:lang w:eastAsia="zh-CN"/>
              </w:rPr>
            </w:pPr>
            <w:r w:rsidRPr="00130358">
              <w:rPr>
                <w:lang w:eastAsia="zh-CN"/>
              </w:rPr>
              <w:t>-9</w:t>
            </w:r>
            <w:r w:rsidR="00835709" w:rsidRPr="00130358">
              <w:rPr>
                <w:lang w:eastAsia="zh-CN"/>
              </w:rPr>
              <w:t>3.19</w:t>
            </w:r>
          </w:p>
        </w:tc>
      </w:tr>
      <w:tr w:rsidR="00123ECE" w:rsidRPr="00130358" w14:paraId="276BDFCE" w14:textId="77777777" w:rsidTr="00D62538">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0208014" w14:textId="2A1D7E90" w:rsidR="00123ECE" w:rsidRPr="00130358" w:rsidRDefault="00123ECE" w:rsidP="00D62538">
            <w:pPr>
              <w:pStyle w:val="TAL"/>
              <w:keepNext w:val="0"/>
              <w:keepLines w:val="0"/>
            </w:pPr>
            <w:r w:rsidRPr="00130358">
              <w:t>Propagation</w:t>
            </w:r>
            <w:r w:rsidR="00D62538" w:rsidRPr="00130358">
              <w:t xml:space="preserve"> </w:t>
            </w:r>
            <w:r w:rsidRPr="00130358">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DE78BA" w14:textId="77777777" w:rsidR="00123ECE" w:rsidRPr="00130358" w:rsidRDefault="00123ECE" w:rsidP="00D62538">
            <w:pPr>
              <w:pStyle w:val="TAC"/>
              <w:keepNext w:val="0"/>
              <w:keepLines w:val="0"/>
              <w:rPr>
                <w:lang w:eastAsia="zh-CN"/>
              </w:rPr>
            </w:pPr>
          </w:p>
        </w:tc>
        <w:tc>
          <w:tcPr>
            <w:tcW w:w="510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CA3BFB" w14:textId="77777777" w:rsidR="00123ECE" w:rsidRPr="00130358" w:rsidRDefault="00123ECE" w:rsidP="00D62538">
            <w:pPr>
              <w:pStyle w:val="TAC"/>
              <w:keepNext w:val="0"/>
              <w:keepLines w:val="0"/>
              <w:rPr>
                <w:lang w:eastAsia="zh-CN"/>
              </w:rPr>
            </w:pPr>
            <w:r w:rsidRPr="00130358">
              <w:rPr>
                <w:lang w:eastAsia="zh-CN"/>
              </w:rPr>
              <w:t>AWGN</w:t>
            </w:r>
          </w:p>
        </w:tc>
      </w:tr>
      <w:tr w:rsidR="00123ECE" w:rsidRPr="00130358" w14:paraId="3431690A" w14:textId="77777777" w:rsidTr="00D62538">
        <w:trPr>
          <w:cantSplit/>
          <w:jc w:val="center"/>
        </w:trPr>
        <w:tc>
          <w:tcPr>
            <w:tcW w:w="95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075B095" w14:textId="1C53F561" w:rsidR="00123ECE" w:rsidRPr="00130358" w:rsidRDefault="00483222" w:rsidP="00D62538">
            <w:pPr>
              <w:pStyle w:val="TAN"/>
              <w:keepNext w:val="0"/>
              <w:keepLines w:val="0"/>
            </w:pPr>
            <w:r w:rsidRPr="00130358">
              <w:t>NOTE 1:</w:t>
            </w:r>
            <w:r w:rsidR="00123ECE" w:rsidRPr="00130358">
              <w:tab/>
              <w:t>PCCPCH</w:t>
            </w:r>
            <w:r w:rsidR="00D62538" w:rsidRPr="00130358">
              <w:t xml:space="preserve"> </w:t>
            </w:r>
            <w:r w:rsidR="00123ECE" w:rsidRPr="00130358">
              <w:t>RSCP</w:t>
            </w:r>
            <w:r w:rsidR="00D62538" w:rsidRPr="00130358">
              <w:t xml:space="preserve"> </w:t>
            </w:r>
            <w:r w:rsidR="00123ECE" w:rsidRPr="00130358">
              <w:t>and</w:t>
            </w:r>
            <w:r w:rsidR="00D62538" w:rsidRPr="00130358">
              <w:t xml:space="preserve"> </w:t>
            </w:r>
            <w:r w:rsidR="00123ECE" w:rsidRPr="00130358">
              <w:t>Io</w:t>
            </w:r>
            <w:r w:rsidR="00D62538" w:rsidRPr="00130358">
              <w:t xml:space="preserve"> </w:t>
            </w:r>
            <w:r w:rsidR="00123ECE" w:rsidRPr="00130358">
              <w:t>levels</w:t>
            </w:r>
            <w:r w:rsidR="00D62538" w:rsidRPr="00130358">
              <w:t xml:space="preserve"> </w:t>
            </w:r>
            <w:r w:rsidR="00123ECE" w:rsidRPr="00130358">
              <w:t>have</w:t>
            </w:r>
            <w:r w:rsidR="00D62538" w:rsidRPr="00130358">
              <w:t xml:space="preserve"> </w:t>
            </w:r>
            <w:r w:rsidR="00123ECE" w:rsidRPr="00130358">
              <w:t>been</w:t>
            </w:r>
            <w:r w:rsidR="00D62538" w:rsidRPr="00130358">
              <w:t xml:space="preserve"> </w:t>
            </w:r>
            <w:r w:rsidR="00123ECE" w:rsidRPr="00130358">
              <w:t>calculated</w:t>
            </w:r>
            <w:r w:rsidR="00D62538" w:rsidRPr="00130358">
              <w:t xml:space="preserve"> </w:t>
            </w:r>
            <w:r w:rsidR="00123ECE" w:rsidRPr="00130358">
              <w:t>from</w:t>
            </w:r>
            <w:r w:rsidR="00D62538" w:rsidRPr="00130358">
              <w:t xml:space="preserve"> </w:t>
            </w:r>
            <w:r w:rsidR="00123ECE" w:rsidRPr="00130358">
              <w:t>other</w:t>
            </w:r>
            <w:r w:rsidR="00D62538" w:rsidRPr="00130358">
              <w:t xml:space="preserve"> </w:t>
            </w:r>
            <w:r w:rsidR="00123ECE" w:rsidRPr="00130358">
              <w:t>parameters</w:t>
            </w:r>
            <w:r w:rsidR="00D62538" w:rsidRPr="00130358">
              <w:t xml:space="preserve"> </w:t>
            </w:r>
            <w:r w:rsidR="00123ECE" w:rsidRPr="00130358">
              <w:t>for</w:t>
            </w:r>
            <w:r w:rsidR="00D62538" w:rsidRPr="00130358">
              <w:t xml:space="preserve"> </w:t>
            </w:r>
            <w:r w:rsidR="00123ECE" w:rsidRPr="00130358">
              <w:t>information</w:t>
            </w:r>
            <w:r w:rsidR="00D62538" w:rsidRPr="00130358">
              <w:t xml:space="preserve"> </w:t>
            </w:r>
            <w:r w:rsidR="00123ECE" w:rsidRPr="00130358">
              <w:t>purposes.</w:t>
            </w:r>
            <w:r w:rsidR="00D62538" w:rsidRPr="00130358">
              <w:t xml:space="preserve"> </w:t>
            </w:r>
            <w:r w:rsidR="00123ECE" w:rsidRPr="00130358">
              <w:t>They</w:t>
            </w:r>
            <w:r w:rsidR="00D62538" w:rsidRPr="00130358">
              <w:t xml:space="preserve"> </w:t>
            </w:r>
            <w:r w:rsidR="00123ECE" w:rsidRPr="00130358">
              <w:t>are</w:t>
            </w:r>
            <w:r w:rsidR="00D62538" w:rsidRPr="00130358">
              <w:t xml:space="preserve"> </w:t>
            </w:r>
            <w:r w:rsidR="00123ECE" w:rsidRPr="00130358">
              <w:t>not</w:t>
            </w:r>
            <w:r w:rsidR="00D62538" w:rsidRPr="00130358">
              <w:t xml:space="preserve"> </w:t>
            </w:r>
            <w:r w:rsidR="00123ECE" w:rsidRPr="00130358">
              <w:t>settable</w:t>
            </w:r>
            <w:r w:rsidR="00D62538" w:rsidRPr="00130358">
              <w:t xml:space="preserve"> </w:t>
            </w:r>
            <w:r w:rsidR="00123ECE" w:rsidRPr="00130358">
              <w:t>parameters</w:t>
            </w:r>
            <w:r w:rsidR="00D62538" w:rsidRPr="00130358">
              <w:t xml:space="preserve"> </w:t>
            </w:r>
            <w:r w:rsidR="00123ECE" w:rsidRPr="00130358">
              <w:t>themselves.</w:t>
            </w:r>
          </w:p>
          <w:p w14:paraId="6E0440A8" w14:textId="092D2F59" w:rsidR="00123ECE" w:rsidRPr="00130358" w:rsidRDefault="00483222" w:rsidP="00D62538">
            <w:pPr>
              <w:pStyle w:val="TAN"/>
              <w:keepNext w:val="0"/>
              <w:keepLines w:val="0"/>
            </w:pPr>
            <w:r w:rsidRPr="00130358">
              <w:t>NOTE 2:</w:t>
            </w:r>
            <w:r w:rsidR="00123ECE" w:rsidRPr="00130358">
              <w:tab/>
              <w:t>In</w:t>
            </w:r>
            <w:r w:rsidR="00D62538" w:rsidRPr="00130358">
              <w:t xml:space="preserve"> </w:t>
            </w:r>
            <w:r w:rsidR="00123ECE" w:rsidRPr="00130358">
              <w:t>the</w:t>
            </w:r>
            <w:r w:rsidR="00D62538" w:rsidRPr="00130358">
              <w:t xml:space="preserve"> </w:t>
            </w:r>
            <w:r w:rsidR="00123ECE" w:rsidRPr="00130358">
              <w:t>case</w:t>
            </w:r>
            <w:r w:rsidR="00D62538" w:rsidRPr="00130358">
              <w:t xml:space="preserve"> </w:t>
            </w:r>
            <w:r w:rsidR="00123ECE" w:rsidRPr="00130358">
              <w:t>of</w:t>
            </w:r>
            <w:r w:rsidR="00D62538" w:rsidRPr="00130358">
              <w:t xml:space="preserve"> </w:t>
            </w:r>
            <w:r w:rsidR="00123ECE" w:rsidRPr="00130358">
              <w:t>multi-frequency</w:t>
            </w:r>
            <w:r w:rsidR="00D62538" w:rsidRPr="00130358">
              <w:t xml:space="preserve"> </w:t>
            </w:r>
            <w:r w:rsidR="00123ECE" w:rsidRPr="00130358">
              <w:t>network</w:t>
            </w:r>
            <w:r w:rsidR="00D62538" w:rsidRPr="00130358">
              <w:t xml:space="preserve"> </w:t>
            </w:r>
            <w:r w:rsidR="00123ECE" w:rsidRPr="00130358">
              <w:t>of</w:t>
            </w:r>
            <w:r w:rsidR="00D62538" w:rsidRPr="00130358">
              <w:t xml:space="preserve"> </w:t>
            </w:r>
            <w:r w:rsidR="00123ECE" w:rsidRPr="00130358">
              <w:t>1.28</w:t>
            </w:r>
            <w:r w:rsidR="00D62538" w:rsidRPr="00130358">
              <w:t xml:space="preserve"> </w:t>
            </w:r>
            <w:proofErr w:type="spellStart"/>
            <w:r w:rsidR="00123ECE" w:rsidRPr="00130358">
              <w:t>Mcps</w:t>
            </w:r>
            <w:proofErr w:type="spellEnd"/>
            <w:r w:rsidR="00D62538" w:rsidRPr="00130358">
              <w:t xml:space="preserve"> </w:t>
            </w:r>
            <w:r w:rsidR="00123ECE" w:rsidRPr="00130358">
              <w:t>TDD,</w:t>
            </w:r>
            <w:r w:rsidR="00D62538" w:rsidRPr="00130358">
              <w:t xml:space="preserve"> </w:t>
            </w:r>
            <w:r w:rsidR="00123ECE" w:rsidRPr="00130358">
              <w:t>the</w:t>
            </w:r>
            <w:r w:rsidR="00D62538" w:rsidRPr="00130358">
              <w:t xml:space="preserve"> </w:t>
            </w:r>
            <w:r w:rsidR="00123ECE" w:rsidRPr="00130358">
              <w:t>UTRA</w:t>
            </w:r>
            <w:r w:rsidR="00D62538" w:rsidRPr="00130358">
              <w:t xml:space="preserve"> </w:t>
            </w:r>
            <w:r w:rsidR="00123ECE" w:rsidRPr="00130358">
              <w:t>RF</w:t>
            </w:r>
            <w:r w:rsidR="00D62538" w:rsidRPr="00130358">
              <w:t xml:space="preserve"> </w:t>
            </w:r>
            <w:r w:rsidR="00123ECE" w:rsidRPr="00130358">
              <w:t>Channel</w:t>
            </w:r>
            <w:r w:rsidR="00D62538" w:rsidRPr="00130358">
              <w:t xml:space="preserve"> </w:t>
            </w:r>
            <w:r w:rsidR="00123ECE" w:rsidRPr="00130358">
              <w:t>Number</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set</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primary</w:t>
            </w:r>
            <w:r w:rsidR="00D62538" w:rsidRPr="00130358">
              <w:t xml:space="preserve"> </w:t>
            </w:r>
            <w:r w:rsidR="00123ECE" w:rsidRPr="00130358">
              <w:t>frequency</w:t>
            </w:r>
            <w:r w:rsidR="00D62538" w:rsidRPr="00130358">
              <w:t xml:space="preserve"> </w:t>
            </w:r>
            <w:r w:rsidR="00123ECE" w:rsidRPr="00130358">
              <w:t>in</w:t>
            </w:r>
            <w:r w:rsidR="00D62538" w:rsidRPr="00130358">
              <w:t xml:space="preserve"> </w:t>
            </w:r>
            <w:r w:rsidR="00123ECE" w:rsidRPr="00130358">
              <w:t>this</w:t>
            </w:r>
            <w:r w:rsidR="00D62538" w:rsidRPr="00130358">
              <w:t xml:space="preserve"> </w:t>
            </w:r>
            <w:r w:rsidR="00123ECE" w:rsidRPr="00130358">
              <w:t>test.</w:t>
            </w:r>
          </w:p>
        </w:tc>
      </w:tr>
    </w:tbl>
    <w:p w14:paraId="66976FC9" w14:textId="77777777" w:rsidR="00123ECE" w:rsidRPr="00130358" w:rsidRDefault="00123ECE" w:rsidP="00D62538"/>
    <w:p w14:paraId="5AA852FA" w14:textId="77777777" w:rsidR="00123ECE" w:rsidRPr="00130358" w:rsidRDefault="00123ECE" w:rsidP="00D62538">
      <w:r w:rsidRPr="00130358">
        <w:t xml:space="preserve">Each </w:t>
      </w:r>
      <w:r w:rsidRPr="00130358">
        <w:rPr>
          <w:rFonts w:cs="v4.2.0"/>
        </w:rPr>
        <w:t xml:space="preserve">UTRAN TDD </w:t>
      </w:r>
      <w:r w:rsidRPr="00130358">
        <w:t>P-CCPCH RSCP</w:t>
      </w:r>
      <w:r w:rsidRPr="00130358">
        <w:rPr>
          <w:rFonts w:cs="v4.2.0"/>
        </w:rPr>
        <w:t xml:space="preserve"> absolute measurement accuracy</w:t>
      </w:r>
      <w:r w:rsidRPr="00130358">
        <w:t xml:space="preserve"> test shall meet the reported values test requirements in table 9.5.2.5-</w:t>
      </w:r>
      <w:r w:rsidRPr="00130358">
        <w:rPr>
          <w:lang w:eastAsia="zh-CN"/>
        </w:rPr>
        <w:t>3</w:t>
      </w:r>
      <w:r w:rsidRPr="00130358">
        <w:t>.</w:t>
      </w:r>
    </w:p>
    <w:p w14:paraId="06841C50" w14:textId="77777777" w:rsidR="00123ECE" w:rsidRPr="00130358" w:rsidRDefault="00123ECE" w:rsidP="00483222">
      <w:pPr>
        <w:pStyle w:val="TH"/>
      </w:pPr>
      <w:r w:rsidRPr="00130358">
        <w:lastRenderedPageBreak/>
        <w:t>Table 9.5.2.5-</w:t>
      </w:r>
      <w:r w:rsidRPr="00130358">
        <w:rPr>
          <w:lang w:eastAsia="zh-CN"/>
        </w:rPr>
        <w:t>3</w:t>
      </w:r>
      <w:r w:rsidRPr="00130358">
        <w:t xml:space="preserve">: </w:t>
      </w:r>
      <w:r w:rsidRPr="00130358">
        <w:rPr>
          <w:rFonts w:cs="v4.2.0"/>
        </w:rPr>
        <w:t xml:space="preserve">UTRAN TDD P-CCPCH </w:t>
      </w:r>
      <w:r w:rsidRPr="00130358">
        <w:rPr>
          <w:rFonts w:cs="v4.2.0"/>
          <w:lang w:eastAsia="zh-CN"/>
        </w:rPr>
        <w:t>RSCP</w:t>
      </w:r>
      <w:r w:rsidRPr="00130358">
        <w:rPr>
          <w:rFonts w:cs="v4.2.0"/>
        </w:rPr>
        <w:t xml:space="preserve"> absolute measurement accuracy</w:t>
      </w:r>
      <w:r w:rsidRPr="00130358">
        <w:t xml:space="preserve"> requirements</w:t>
      </w:r>
      <w:r w:rsidRPr="00130358">
        <w:br/>
        <w:t>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9"/>
        <w:gridCol w:w="2282"/>
        <w:gridCol w:w="2282"/>
        <w:gridCol w:w="2282"/>
      </w:tblGrid>
      <w:tr w:rsidR="00835709" w:rsidRPr="00130358" w14:paraId="29E47F68"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153ED439" w14:textId="77777777" w:rsidR="00835709" w:rsidRPr="00130358" w:rsidRDefault="00835709" w:rsidP="00483222">
            <w:pPr>
              <w:pStyle w:val="TAH"/>
            </w:pPr>
          </w:p>
        </w:tc>
        <w:tc>
          <w:tcPr>
            <w:tcW w:w="2282" w:type="dxa"/>
            <w:tcBorders>
              <w:top w:val="single" w:sz="4" w:space="0" w:color="auto"/>
              <w:left w:val="single" w:sz="4" w:space="0" w:color="auto"/>
              <w:bottom w:val="single" w:sz="4" w:space="0" w:color="auto"/>
              <w:right w:val="single" w:sz="4" w:space="0" w:color="auto"/>
            </w:tcBorders>
            <w:vAlign w:val="center"/>
          </w:tcPr>
          <w:p w14:paraId="26605A29" w14:textId="7D62D09F" w:rsidR="00835709" w:rsidRPr="00130358" w:rsidRDefault="00835709" w:rsidP="00483222">
            <w:pPr>
              <w:pStyle w:val="TAH"/>
            </w:pPr>
            <w:r w:rsidRPr="00130358">
              <w:t>Test</w:t>
            </w:r>
            <w:r w:rsidR="00D62538" w:rsidRPr="00130358">
              <w:t xml:space="preserve"> </w:t>
            </w:r>
            <w:r w:rsidRPr="00130358">
              <w:t>1</w:t>
            </w:r>
          </w:p>
        </w:tc>
        <w:tc>
          <w:tcPr>
            <w:tcW w:w="2282" w:type="dxa"/>
            <w:tcBorders>
              <w:top w:val="single" w:sz="4" w:space="0" w:color="auto"/>
              <w:left w:val="single" w:sz="4" w:space="0" w:color="auto"/>
              <w:bottom w:val="single" w:sz="4" w:space="0" w:color="auto"/>
              <w:right w:val="single" w:sz="4" w:space="0" w:color="auto"/>
            </w:tcBorders>
            <w:vAlign w:val="center"/>
          </w:tcPr>
          <w:p w14:paraId="596FAD5C" w14:textId="0485926E" w:rsidR="00835709" w:rsidRPr="00130358" w:rsidRDefault="00835709" w:rsidP="00483222">
            <w:pPr>
              <w:pStyle w:val="TAH"/>
            </w:pPr>
            <w:r w:rsidRPr="00130358">
              <w:t>Test</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2C5A93CA" w14:textId="61FF27FC" w:rsidR="00835709" w:rsidRPr="00130358" w:rsidRDefault="00835709" w:rsidP="00483222">
            <w:pPr>
              <w:pStyle w:val="TAH"/>
            </w:pPr>
            <w:r w:rsidRPr="00130358">
              <w:t>Test</w:t>
            </w:r>
            <w:r w:rsidR="00D62538" w:rsidRPr="00130358">
              <w:t xml:space="preserve"> </w:t>
            </w:r>
            <w:r w:rsidRPr="00130358">
              <w:t>3</w:t>
            </w:r>
          </w:p>
        </w:tc>
      </w:tr>
      <w:tr w:rsidR="00835709" w:rsidRPr="00130358" w14:paraId="7FD96093"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3DF87626" w14:textId="6EE6B658" w:rsidR="00835709" w:rsidRPr="00130358" w:rsidRDefault="00835709" w:rsidP="00483222">
            <w:pPr>
              <w:pStyle w:val="TAC"/>
              <w:rPr>
                <w:rFonts w:cs="v3.7.0"/>
              </w:rPr>
            </w:pPr>
            <w:r w:rsidRPr="00130358">
              <w:t>Normal</w:t>
            </w:r>
            <w:r w:rsidR="00D62538" w:rsidRPr="00130358">
              <w:t xml:space="preserve"> </w:t>
            </w:r>
            <w:r w:rsidRPr="00130358">
              <w:t>Conditions</w:t>
            </w:r>
          </w:p>
        </w:tc>
      </w:tr>
      <w:tr w:rsidR="00835709" w:rsidRPr="00130358" w14:paraId="61549F5B"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515AE043" w14:textId="781C1BD2"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265A43BB" w14:textId="4898AD31"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RSCP_LEV_51</w:t>
            </w:r>
          </w:p>
        </w:tc>
        <w:tc>
          <w:tcPr>
            <w:tcW w:w="2282" w:type="dxa"/>
            <w:tcBorders>
              <w:top w:val="single" w:sz="4" w:space="0" w:color="auto"/>
              <w:left w:val="single" w:sz="4" w:space="0" w:color="auto"/>
              <w:bottom w:val="single" w:sz="4" w:space="0" w:color="auto"/>
              <w:right w:val="single" w:sz="4" w:space="0" w:color="auto"/>
            </w:tcBorders>
            <w:vAlign w:val="center"/>
          </w:tcPr>
          <w:p w14:paraId="6FE52B28" w14:textId="157E897D"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34</w:t>
            </w:r>
          </w:p>
        </w:tc>
        <w:tc>
          <w:tcPr>
            <w:tcW w:w="2282" w:type="dxa"/>
            <w:tcBorders>
              <w:top w:val="single" w:sz="4" w:space="0" w:color="auto"/>
              <w:left w:val="single" w:sz="4" w:space="0" w:color="auto"/>
              <w:bottom w:val="single" w:sz="4" w:space="0" w:color="auto"/>
              <w:right w:val="single" w:sz="4" w:space="0" w:color="auto"/>
            </w:tcBorders>
            <w:vAlign w:val="center"/>
          </w:tcPr>
          <w:p w14:paraId="45B58FA6" w14:textId="4E284AE8"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10</w:t>
            </w:r>
          </w:p>
        </w:tc>
      </w:tr>
      <w:tr w:rsidR="00835709" w:rsidRPr="00130358" w14:paraId="328D558D"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06724DEA" w14:textId="23869D41"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6A23B40A" w14:textId="32E7BB63"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RSCP_LEV_68</w:t>
            </w:r>
          </w:p>
        </w:tc>
        <w:tc>
          <w:tcPr>
            <w:tcW w:w="2282" w:type="dxa"/>
            <w:tcBorders>
              <w:top w:val="single" w:sz="4" w:space="0" w:color="auto"/>
              <w:left w:val="single" w:sz="4" w:space="0" w:color="auto"/>
              <w:bottom w:val="single" w:sz="4" w:space="0" w:color="auto"/>
              <w:right w:val="single" w:sz="4" w:space="0" w:color="auto"/>
            </w:tcBorders>
            <w:vAlign w:val="center"/>
          </w:tcPr>
          <w:p w14:paraId="76BEE003" w14:textId="4BD676C4"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51</w:t>
            </w:r>
          </w:p>
        </w:tc>
        <w:tc>
          <w:tcPr>
            <w:tcW w:w="2282" w:type="dxa"/>
            <w:tcBorders>
              <w:top w:val="single" w:sz="4" w:space="0" w:color="auto"/>
              <w:left w:val="single" w:sz="4" w:space="0" w:color="auto"/>
              <w:bottom w:val="single" w:sz="4" w:space="0" w:color="auto"/>
              <w:right w:val="single" w:sz="4" w:space="0" w:color="auto"/>
            </w:tcBorders>
            <w:vAlign w:val="center"/>
          </w:tcPr>
          <w:p w14:paraId="13A4C103" w14:textId="045EA9A8"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23</w:t>
            </w:r>
          </w:p>
        </w:tc>
      </w:tr>
      <w:tr w:rsidR="00835709" w:rsidRPr="00130358" w14:paraId="71D2EC7A" w14:textId="77777777" w:rsidTr="00D62538">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7317C44E" w14:textId="013FC6A0" w:rsidR="00835709" w:rsidRPr="00130358" w:rsidRDefault="00835709" w:rsidP="00D62538">
            <w:pPr>
              <w:pStyle w:val="TAC"/>
              <w:keepNext w:val="0"/>
              <w:keepLines w:val="0"/>
              <w:rPr>
                <w:rFonts w:cs="v3.7.0"/>
              </w:rPr>
            </w:pPr>
            <w:r w:rsidRPr="00130358">
              <w:t>Extreme</w:t>
            </w:r>
            <w:r w:rsidR="00D62538" w:rsidRPr="00130358">
              <w:t xml:space="preserve"> </w:t>
            </w:r>
            <w:r w:rsidRPr="00130358">
              <w:t>Conditions</w:t>
            </w:r>
          </w:p>
        </w:tc>
      </w:tr>
      <w:tr w:rsidR="00835709" w:rsidRPr="00130358" w14:paraId="017FBC7F"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43C7062C" w14:textId="2884F7B4" w:rsidR="00835709" w:rsidRPr="00130358" w:rsidRDefault="00835709"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45449795" w14:textId="22560500"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RSCP_LEV_48</w:t>
            </w:r>
          </w:p>
        </w:tc>
        <w:tc>
          <w:tcPr>
            <w:tcW w:w="2282" w:type="dxa"/>
            <w:tcBorders>
              <w:top w:val="single" w:sz="4" w:space="0" w:color="auto"/>
              <w:left w:val="single" w:sz="4" w:space="0" w:color="auto"/>
              <w:bottom w:val="single" w:sz="4" w:space="0" w:color="auto"/>
              <w:right w:val="single" w:sz="4" w:space="0" w:color="auto"/>
            </w:tcBorders>
            <w:vAlign w:val="center"/>
          </w:tcPr>
          <w:p w14:paraId="7378018C" w14:textId="4115620A"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31</w:t>
            </w:r>
          </w:p>
        </w:tc>
        <w:tc>
          <w:tcPr>
            <w:tcW w:w="2282" w:type="dxa"/>
            <w:tcBorders>
              <w:top w:val="single" w:sz="4" w:space="0" w:color="auto"/>
              <w:left w:val="single" w:sz="4" w:space="0" w:color="auto"/>
              <w:bottom w:val="single" w:sz="4" w:space="0" w:color="auto"/>
              <w:right w:val="single" w:sz="4" w:space="0" w:color="auto"/>
            </w:tcBorders>
            <w:vAlign w:val="center"/>
          </w:tcPr>
          <w:p w14:paraId="5DE05091" w14:textId="2B34A810"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07</w:t>
            </w:r>
          </w:p>
        </w:tc>
      </w:tr>
      <w:tr w:rsidR="00835709" w:rsidRPr="00130358" w14:paraId="721AE3B3" w14:textId="77777777" w:rsidTr="00D62538">
        <w:trPr>
          <w:jc w:val="center"/>
        </w:trPr>
        <w:tc>
          <w:tcPr>
            <w:tcW w:w="2589" w:type="dxa"/>
            <w:tcBorders>
              <w:top w:val="single" w:sz="4" w:space="0" w:color="auto"/>
              <w:left w:val="single" w:sz="4" w:space="0" w:color="auto"/>
              <w:bottom w:val="single" w:sz="4" w:space="0" w:color="auto"/>
              <w:right w:val="single" w:sz="4" w:space="0" w:color="auto"/>
            </w:tcBorders>
            <w:vAlign w:val="center"/>
          </w:tcPr>
          <w:p w14:paraId="1C6F043E" w14:textId="7DCEC229" w:rsidR="00835709" w:rsidRPr="00130358" w:rsidRDefault="00835709"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t>2)</w:t>
            </w:r>
          </w:p>
        </w:tc>
        <w:tc>
          <w:tcPr>
            <w:tcW w:w="2282" w:type="dxa"/>
            <w:tcBorders>
              <w:top w:val="single" w:sz="4" w:space="0" w:color="auto"/>
              <w:left w:val="single" w:sz="4" w:space="0" w:color="auto"/>
              <w:bottom w:val="single" w:sz="4" w:space="0" w:color="auto"/>
              <w:right w:val="single" w:sz="4" w:space="0" w:color="auto"/>
            </w:tcBorders>
            <w:vAlign w:val="center"/>
          </w:tcPr>
          <w:p w14:paraId="6A028987" w14:textId="711F2A54"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RSCP_LEV_71</w:t>
            </w:r>
          </w:p>
        </w:tc>
        <w:tc>
          <w:tcPr>
            <w:tcW w:w="2282" w:type="dxa"/>
            <w:tcBorders>
              <w:top w:val="single" w:sz="4" w:space="0" w:color="auto"/>
              <w:left w:val="single" w:sz="4" w:space="0" w:color="auto"/>
              <w:bottom w:val="single" w:sz="4" w:space="0" w:color="auto"/>
              <w:right w:val="single" w:sz="4" w:space="0" w:color="auto"/>
            </w:tcBorders>
            <w:vAlign w:val="center"/>
          </w:tcPr>
          <w:p w14:paraId="7E62DE90" w14:textId="60D4B2E4"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54</w:t>
            </w:r>
          </w:p>
        </w:tc>
        <w:tc>
          <w:tcPr>
            <w:tcW w:w="2282" w:type="dxa"/>
            <w:tcBorders>
              <w:top w:val="single" w:sz="4" w:space="0" w:color="auto"/>
              <w:left w:val="single" w:sz="4" w:space="0" w:color="auto"/>
              <w:bottom w:val="single" w:sz="4" w:space="0" w:color="auto"/>
              <w:right w:val="single" w:sz="4" w:space="0" w:color="auto"/>
            </w:tcBorders>
            <w:vAlign w:val="center"/>
          </w:tcPr>
          <w:p w14:paraId="32012CA7" w14:textId="4B613409" w:rsidR="00835709" w:rsidRPr="00130358" w:rsidRDefault="00835709" w:rsidP="00D62538">
            <w:pPr>
              <w:pStyle w:val="TAC"/>
              <w:keepNext w:val="0"/>
              <w:keepLines w:val="0"/>
            </w:pPr>
            <w:r w:rsidRPr="00130358">
              <w:rPr>
                <w:rFonts w:cs="v3.7.0"/>
              </w:rPr>
              <w:t>P-CCPCH</w:t>
            </w:r>
            <w:r w:rsidR="00D62538" w:rsidRPr="00130358">
              <w:rPr>
                <w:rFonts w:cs="v3.7.0"/>
              </w:rPr>
              <w:t xml:space="preserve"> </w:t>
            </w:r>
            <w:r w:rsidRPr="00130358">
              <w:rPr>
                <w:rFonts w:cs="v3.7.0"/>
              </w:rPr>
              <w:t>RSCP_LEV</w:t>
            </w:r>
            <w:r w:rsidR="00D62538" w:rsidRPr="00130358">
              <w:rPr>
                <w:rFonts w:cs="v3.7.0"/>
              </w:rPr>
              <w:t xml:space="preserve"> </w:t>
            </w:r>
            <w:r w:rsidRPr="00130358">
              <w:rPr>
                <w:rFonts w:cs="v3.7.0"/>
              </w:rPr>
              <w:t>26</w:t>
            </w:r>
          </w:p>
        </w:tc>
      </w:tr>
    </w:tbl>
    <w:p w14:paraId="0C9E2C7D" w14:textId="77777777" w:rsidR="00835709" w:rsidRPr="00130358" w:rsidRDefault="00835709" w:rsidP="00D62538"/>
    <w:p w14:paraId="2B1D5E99" w14:textId="77777777" w:rsidR="00835709" w:rsidRPr="00130358" w:rsidRDefault="00835709" w:rsidP="00D62538">
      <w:r w:rsidRPr="00130358">
        <w:t>For the test to pass, the ratio of successful reported values in each test shall be more than 90% with a confidence level of 95%.</w:t>
      </w:r>
    </w:p>
    <w:p w14:paraId="20C2ED59" w14:textId="77777777" w:rsidR="00123ECE" w:rsidRPr="00130358" w:rsidRDefault="00123ECE" w:rsidP="00D62538">
      <w:pPr>
        <w:pStyle w:val="Heading2"/>
        <w:keepNext w:val="0"/>
        <w:keepLines w:val="0"/>
      </w:pPr>
      <w:r w:rsidRPr="00130358">
        <w:t>9.</w:t>
      </w:r>
      <w:r w:rsidRPr="00130358">
        <w:rPr>
          <w:lang w:eastAsia="zh-CN"/>
        </w:rPr>
        <w:t>6</w:t>
      </w:r>
      <w:r w:rsidRPr="00130358">
        <w:tab/>
        <w:t>GSM carrier RSSI</w:t>
      </w:r>
    </w:p>
    <w:p w14:paraId="71183A08" w14:textId="77777777" w:rsidR="00123ECE" w:rsidRPr="00130358" w:rsidRDefault="00123ECE" w:rsidP="00D62538">
      <w:pPr>
        <w:pStyle w:val="Heading3"/>
        <w:keepNext w:val="0"/>
        <w:keepLines w:val="0"/>
        <w:rPr>
          <w:lang w:eastAsia="zh-CN"/>
        </w:rPr>
      </w:pPr>
      <w:r w:rsidRPr="00130358">
        <w:t>9.</w:t>
      </w:r>
      <w:r w:rsidRPr="00130358">
        <w:rPr>
          <w:lang w:eastAsia="zh-CN"/>
        </w:rPr>
        <w:t>6</w:t>
      </w:r>
      <w:r w:rsidRPr="00130358">
        <w:t>.1</w:t>
      </w:r>
      <w:r w:rsidRPr="00130358">
        <w:tab/>
      </w:r>
      <w:r w:rsidRPr="00130358">
        <w:rPr>
          <w:lang w:eastAsia="zh-CN"/>
        </w:rPr>
        <w:t>GSM RSSI</w:t>
      </w:r>
      <w:r w:rsidRPr="00130358">
        <w:t xml:space="preserve"> accuracy for E-UTRAN </w:t>
      </w:r>
      <w:r w:rsidRPr="00130358">
        <w:rPr>
          <w:lang w:eastAsia="zh-CN"/>
        </w:rPr>
        <w:t>F</w:t>
      </w:r>
      <w:r w:rsidRPr="00130358">
        <w:t>DD</w:t>
      </w:r>
    </w:p>
    <w:p w14:paraId="497748C8" w14:textId="77777777" w:rsidR="00123ECE" w:rsidRPr="00130358" w:rsidRDefault="00123ECE" w:rsidP="00D62538">
      <w:pPr>
        <w:pStyle w:val="Heading4"/>
        <w:keepNext w:val="0"/>
        <w:keepLines w:val="0"/>
        <w:rPr>
          <w:lang w:eastAsia="zh-CN"/>
        </w:rPr>
      </w:pPr>
      <w:r w:rsidRPr="00130358">
        <w:t>9.</w:t>
      </w:r>
      <w:r w:rsidRPr="00130358">
        <w:rPr>
          <w:lang w:eastAsia="zh-CN"/>
        </w:rPr>
        <w:t>6</w:t>
      </w:r>
      <w:r w:rsidRPr="00130358">
        <w:t>.</w:t>
      </w:r>
      <w:r w:rsidRPr="00130358">
        <w:rPr>
          <w:lang w:eastAsia="zh-CN"/>
        </w:rPr>
        <w:t>1</w:t>
      </w:r>
      <w:r w:rsidRPr="00130358">
        <w:t>.1</w:t>
      </w:r>
      <w:r w:rsidRPr="00130358">
        <w:tab/>
        <w:t>Test purpose</w:t>
      </w:r>
    </w:p>
    <w:p w14:paraId="002FEE83" w14:textId="77777777" w:rsidR="00123ECE" w:rsidRPr="00130358" w:rsidRDefault="00123ECE" w:rsidP="00D62538">
      <w:r w:rsidRPr="00130358">
        <w:t>To verify that the</w:t>
      </w:r>
      <w:r w:rsidRPr="00130358">
        <w:rPr>
          <w:lang w:eastAsia="zh-CN"/>
        </w:rPr>
        <w:t xml:space="preserve"> GSM RSSI</w:t>
      </w:r>
      <w:r w:rsidRPr="00130358">
        <w:t xml:space="preserve"> measurement accuracy is within the specified limits.</w:t>
      </w:r>
    </w:p>
    <w:p w14:paraId="49DDC080"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1</w:t>
      </w:r>
      <w:r w:rsidRPr="00130358">
        <w:t>.2</w:t>
      </w:r>
      <w:r w:rsidRPr="00130358">
        <w:tab/>
        <w:t>Test applicability</w:t>
      </w:r>
    </w:p>
    <w:p w14:paraId="5B2ECF15" w14:textId="77777777" w:rsidR="00123ECE" w:rsidRPr="00130358" w:rsidRDefault="00123ECE" w:rsidP="00D62538">
      <w:r w:rsidRPr="00130358">
        <w:t>This test appl</w:t>
      </w:r>
      <w:r w:rsidRPr="00130358">
        <w:rPr>
          <w:lang w:eastAsia="zh-CN"/>
        </w:rPr>
        <w:t>ies</w:t>
      </w:r>
      <w:r w:rsidRPr="00130358">
        <w:t xml:space="preserve"> </w:t>
      </w:r>
      <w:r w:rsidRPr="00130358">
        <w:rPr>
          <w:lang w:eastAsia="zh-CN"/>
        </w:rPr>
        <w:t xml:space="preserve">all the types of </w:t>
      </w:r>
      <w:r w:rsidRPr="00130358">
        <w:t xml:space="preserve"> </w:t>
      </w:r>
      <w:r w:rsidRPr="00130358">
        <w:rPr>
          <w:lang w:eastAsia="zh-CN"/>
        </w:rPr>
        <w:t>E-</w:t>
      </w:r>
      <w:r w:rsidRPr="00130358">
        <w:t xml:space="preserve">UTRA FDD UE </w:t>
      </w:r>
      <w:r w:rsidRPr="00130358">
        <w:rPr>
          <w:lang w:eastAsia="zh-CN"/>
        </w:rPr>
        <w:t xml:space="preserve">release </w:t>
      </w:r>
      <w:r w:rsidR="002B5BDC" w:rsidRPr="00130358">
        <w:rPr>
          <w:lang w:eastAsia="zh-CN"/>
        </w:rPr>
        <w:t xml:space="preserve">9 </w:t>
      </w:r>
      <w:r w:rsidRPr="00130358">
        <w:rPr>
          <w:lang w:eastAsia="zh-CN"/>
        </w:rPr>
        <w:t>and forward that support</w:t>
      </w:r>
      <w:r w:rsidRPr="00130358">
        <w:t xml:space="preserve"> GSM. Applicability requires support for FGI </w:t>
      </w:r>
      <w:r w:rsidR="00D379E5" w:rsidRPr="00130358">
        <w:t xml:space="preserve">bits </w:t>
      </w:r>
      <w:r w:rsidR="002B5BDC" w:rsidRPr="00130358">
        <w:t xml:space="preserve">16 and </w:t>
      </w:r>
      <w:r w:rsidRPr="00130358">
        <w:t>23.</w:t>
      </w:r>
    </w:p>
    <w:p w14:paraId="2DCB4607"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1</w:t>
      </w:r>
      <w:r w:rsidRPr="00130358">
        <w:t>.3</w:t>
      </w:r>
      <w:r w:rsidRPr="00130358">
        <w:tab/>
        <w:t>Minimum conformance requirements</w:t>
      </w:r>
    </w:p>
    <w:p w14:paraId="6A4A3582" w14:textId="77777777" w:rsidR="00123ECE" w:rsidRPr="00130358" w:rsidRDefault="00123ECE" w:rsidP="00D62538">
      <w:pPr>
        <w:rPr>
          <w:b/>
        </w:rPr>
      </w:pPr>
      <w:r w:rsidRPr="00130358">
        <w:rPr>
          <w:b/>
        </w:rPr>
        <w:t>Absolute accuracy</w:t>
      </w:r>
    </w:p>
    <w:p w14:paraId="3BF3BA8E" w14:textId="77777777" w:rsidR="00123ECE" w:rsidRPr="00130358" w:rsidRDefault="00123ECE" w:rsidP="00D62538">
      <w:r w:rsidRPr="00130358">
        <w:t xml:space="preserve">The R.M.S received signal level at the receiver input shall be measured by the MS and the BSS over the full range of </w:t>
      </w:r>
      <w:r w:rsidRPr="00130358">
        <w:noBreakHyphen/>
        <w:t xml:space="preserve">110 dBm to </w:t>
      </w:r>
      <w:r w:rsidRPr="00130358">
        <w:noBreakHyphen/>
        <w:t xml:space="preserve">48 dBm with an absolute accuracy of ±4 dB from </w:t>
      </w:r>
      <w:r w:rsidRPr="00130358">
        <w:noBreakHyphen/>
        <w:t xml:space="preserve">110 dBm to </w:t>
      </w:r>
      <w:r w:rsidRPr="00130358">
        <w:noBreakHyphen/>
        <w:t xml:space="preserve">70 dBm under normal conditions and </w:t>
      </w:r>
      <w:r w:rsidRPr="00130358">
        <w:rPr>
          <w:rFonts w:ascii="Times" w:hAnsi="Times"/>
        </w:rPr>
        <w:t>±</w:t>
      </w:r>
      <w:r w:rsidRPr="00130358">
        <w:t>6 dB over the full range under both normal and extreme conditions. The R.M.S received signal level at the receiver input shall be measured by the MS above -48 dBm up to -38 dBm with an absolute accuracy of ± 9 dB under both normal and extreme conditions.</w:t>
      </w:r>
    </w:p>
    <w:p w14:paraId="1048BCDF" w14:textId="77777777" w:rsidR="00123ECE" w:rsidRPr="00130358" w:rsidRDefault="00123ECE" w:rsidP="00D62538">
      <w:r w:rsidRPr="00130358">
        <w:t>This requirement is summarized in Table 9.6.1.3-1.</w:t>
      </w:r>
    </w:p>
    <w:p w14:paraId="51825DF9" w14:textId="77777777" w:rsidR="00123ECE" w:rsidRPr="00130358" w:rsidRDefault="00123ECE" w:rsidP="00D62538">
      <w:pPr>
        <w:pStyle w:val="TH"/>
        <w:keepNext w:val="0"/>
        <w:keepLines w:val="0"/>
        <w:rPr>
          <w:lang w:eastAsia="zh-CN"/>
        </w:rPr>
      </w:pPr>
      <w:r w:rsidRPr="00130358">
        <w:rPr>
          <w:lang w:eastAsia="zh-CN"/>
        </w:rPr>
        <w:t>Table 9.6.1.3-1: GSM RXLEV absolute accuracy</w:t>
      </w: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837"/>
        <w:gridCol w:w="1985"/>
        <w:gridCol w:w="1660"/>
      </w:tblGrid>
      <w:tr w:rsidR="00123ECE" w:rsidRPr="00130358" w14:paraId="7C8CB159" w14:textId="77777777" w:rsidTr="00D62538">
        <w:trPr>
          <w:cantSplit/>
          <w:jc w:val="center"/>
        </w:trPr>
        <w:tc>
          <w:tcPr>
            <w:tcW w:w="2605" w:type="dxa"/>
            <w:vMerge w:val="restart"/>
            <w:vAlign w:val="center"/>
          </w:tcPr>
          <w:p w14:paraId="115C04AF" w14:textId="77777777" w:rsidR="00123ECE" w:rsidRPr="00130358" w:rsidRDefault="00123ECE" w:rsidP="00D62538">
            <w:pPr>
              <w:pStyle w:val="TAH"/>
              <w:keepNext w:val="0"/>
              <w:keepLines w:val="0"/>
            </w:pPr>
            <w:r w:rsidRPr="00130358">
              <w:t>Parameter</w:t>
            </w:r>
          </w:p>
        </w:tc>
        <w:tc>
          <w:tcPr>
            <w:tcW w:w="1189" w:type="dxa"/>
            <w:vMerge w:val="restart"/>
            <w:vAlign w:val="center"/>
          </w:tcPr>
          <w:p w14:paraId="122C5E48" w14:textId="77777777" w:rsidR="00123ECE" w:rsidRPr="00130358" w:rsidRDefault="00123ECE" w:rsidP="00D62538">
            <w:pPr>
              <w:pStyle w:val="TAH"/>
              <w:keepNext w:val="0"/>
              <w:keepLines w:val="0"/>
            </w:pPr>
            <w:r w:rsidRPr="00130358">
              <w:t>Unit</w:t>
            </w:r>
          </w:p>
        </w:tc>
        <w:tc>
          <w:tcPr>
            <w:tcW w:w="3822" w:type="dxa"/>
            <w:gridSpan w:val="2"/>
            <w:vAlign w:val="center"/>
          </w:tcPr>
          <w:p w14:paraId="4B29A62E" w14:textId="4BEB630A"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660" w:type="dxa"/>
          </w:tcPr>
          <w:p w14:paraId="17D90B21" w14:textId="77777777" w:rsidR="00123ECE" w:rsidRPr="00130358" w:rsidRDefault="00123ECE" w:rsidP="00D62538">
            <w:pPr>
              <w:pStyle w:val="TAH"/>
              <w:keepNext w:val="0"/>
              <w:keepLines w:val="0"/>
            </w:pPr>
            <w:r w:rsidRPr="00130358">
              <w:t>Conditions</w:t>
            </w:r>
          </w:p>
        </w:tc>
      </w:tr>
      <w:tr w:rsidR="00123ECE" w:rsidRPr="00130358" w14:paraId="2038710B" w14:textId="77777777" w:rsidTr="00D62538">
        <w:trPr>
          <w:cantSplit/>
          <w:jc w:val="center"/>
        </w:trPr>
        <w:tc>
          <w:tcPr>
            <w:tcW w:w="2605" w:type="dxa"/>
            <w:vMerge/>
            <w:vAlign w:val="center"/>
          </w:tcPr>
          <w:p w14:paraId="3C7CA4A9" w14:textId="77777777" w:rsidR="00123ECE" w:rsidRPr="00130358" w:rsidRDefault="00123ECE" w:rsidP="00D62538">
            <w:pPr>
              <w:pStyle w:val="TAH"/>
              <w:keepNext w:val="0"/>
              <w:keepLines w:val="0"/>
            </w:pPr>
          </w:p>
        </w:tc>
        <w:tc>
          <w:tcPr>
            <w:tcW w:w="1189" w:type="dxa"/>
            <w:vMerge/>
          </w:tcPr>
          <w:p w14:paraId="14C5AEA8" w14:textId="77777777" w:rsidR="00123ECE" w:rsidRPr="00130358" w:rsidRDefault="00123ECE" w:rsidP="00D62538">
            <w:pPr>
              <w:pStyle w:val="TAH"/>
              <w:keepNext w:val="0"/>
              <w:keepLines w:val="0"/>
            </w:pPr>
          </w:p>
        </w:tc>
        <w:tc>
          <w:tcPr>
            <w:tcW w:w="1837" w:type="dxa"/>
            <w:vAlign w:val="center"/>
          </w:tcPr>
          <w:p w14:paraId="7ECA0C8A" w14:textId="50D7CA9D"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1985" w:type="dxa"/>
          </w:tcPr>
          <w:p w14:paraId="284FFC1A" w14:textId="5BFE6B03"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660" w:type="dxa"/>
            <w:vAlign w:val="center"/>
          </w:tcPr>
          <w:p w14:paraId="1F872F90" w14:textId="7591EDC1" w:rsidR="00123ECE" w:rsidRPr="00130358" w:rsidRDefault="00123ECE" w:rsidP="00D62538">
            <w:pPr>
              <w:pStyle w:val="TAH"/>
              <w:keepNext w:val="0"/>
              <w:keepLines w:val="0"/>
            </w:pPr>
            <w:r w:rsidRPr="00130358">
              <w:t>Input</w:t>
            </w:r>
            <w:r w:rsidR="00D62538" w:rsidRPr="00130358">
              <w:t xml:space="preserve"> </w:t>
            </w:r>
            <w:r w:rsidRPr="00130358">
              <w:t>level</w:t>
            </w:r>
            <w:r w:rsidR="00D62538" w:rsidRPr="00130358">
              <w:t xml:space="preserve"> </w:t>
            </w:r>
            <w:r w:rsidRPr="00130358">
              <w:t>dBm</w:t>
            </w:r>
          </w:p>
        </w:tc>
      </w:tr>
      <w:tr w:rsidR="00123ECE" w:rsidRPr="00130358" w14:paraId="091CF3ED" w14:textId="77777777" w:rsidTr="00D62538">
        <w:trPr>
          <w:cantSplit/>
          <w:jc w:val="center"/>
        </w:trPr>
        <w:tc>
          <w:tcPr>
            <w:tcW w:w="2605" w:type="dxa"/>
            <w:vMerge w:val="restart"/>
            <w:vAlign w:val="center"/>
          </w:tcPr>
          <w:p w14:paraId="305582A5" w14:textId="77777777" w:rsidR="00123ECE" w:rsidRPr="00130358" w:rsidRDefault="00123ECE" w:rsidP="00D62538">
            <w:pPr>
              <w:pStyle w:val="TAC"/>
              <w:keepNext w:val="0"/>
              <w:keepLines w:val="0"/>
            </w:pPr>
            <w:r w:rsidRPr="00130358">
              <w:t>RXLEV</w:t>
            </w:r>
          </w:p>
        </w:tc>
        <w:tc>
          <w:tcPr>
            <w:tcW w:w="1189" w:type="dxa"/>
          </w:tcPr>
          <w:p w14:paraId="5B81D100" w14:textId="77777777" w:rsidR="00123ECE" w:rsidRPr="00130358" w:rsidRDefault="00123ECE" w:rsidP="00D62538">
            <w:pPr>
              <w:pStyle w:val="TAC"/>
              <w:keepNext w:val="0"/>
              <w:keepLines w:val="0"/>
            </w:pPr>
            <w:r w:rsidRPr="00130358">
              <w:t>dBm</w:t>
            </w:r>
          </w:p>
        </w:tc>
        <w:tc>
          <w:tcPr>
            <w:tcW w:w="1837" w:type="dxa"/>
            <w:vAlign w:val="center"/>
          </w:tcPr>
          <w:p w14:paraId="1E3BDDC5" w14:textId="7282C3FD" w:rsidR="00123ECE" w:rsidRPr="00130358" w:rsidRDefault="00123ECE" w:rsidP="00D62538">
            <w:pPr>
              <w:pStyle w:val="TAC"/>
              <w:keepNext w:val="0"/>
              <w:keepLines w:val="0"/>
            </w:pPr>
            <w:r w:rsidRPr="00130358">
              <w:sym w:font="Symbol" w:char="F0B1"/>
            </w:r>
            <w:r w:rsidR="00D62538" w:rsidRPr="00130358">
              <w:t xml:space="preserve"> </w:t>
            </w:r>
            <w:r w:rsidRPr="00130358">
              <w:t>4</w:t>
            </w:r>
            <w:r w:rsidR="00D62538" w:rsidRPr="00130358">
              <w:t xml:space="preserve"> </w:t>
            </w:r>
          </w:p>
        </w:tc>
        <w:tc>
          <w:tcPr>
            <w:tcW w:w="1985" w:type="dxa"/>
          </w:tcPr>
          <w:p w14:paraId="79B79033" w14:textId="784DA58B"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1223F93A" w14:textId="77777777" w:rsidR="00123ECE" w:rsidRPr="00130358" w:rsidRDefault="00123ECE" w:rsidP="00D62538">
            <w:pPr>
              <w:pStyle w:val="TAC"/>
              <w:keepNext w:val="0"/>
              <w:keepLines w:val="0"/>
            </w:pPr>
            <w:r w:rsidRPr="00130358">
              <w:t>-110…-70</w:t>
            </w:r>
          </w:p>
        </w:tc>
      </w:tr>
      <w:tr w:rsidR="00123ECE" w:rsidRPr="00130358" w14:paraId="52AD1D28" w14:textId="77777777" w:rsidTr="00D62538">
        <w:trPr>
          <w:cantSplit/>
          <w:jc w:val="center"/>
        </w:trPr>
        <w:tc>
          <w:tcPr>
            <w:tcW w:w="2605" w:type="dxa"/>
            <w:vMerge/>
            <w:vAlign w:val="center"/>
          </w:tcPr>
          <w:p w14:paraId="36C67402" w14:textId="77777777" w:rsidR="00123ECE" w:rsidRPr="00130358" w:rsidRDefault="00123ECE" w:rsidP="00D62538">
            <w:pPr>
              <w:pStyle w:val="TAC"/>
              <w:keepNext w:val="0"/>
              <w:keepLines w:val="0"/>
            </w:pPr>
          </w:p>
        </w:tc>
        <w:tc>
          <w:tcPr>
            <w:tcW w:w="1189" w:type="dxa"/>
          </w:tcPr>
          <w:p w14:paraId="765D514E" w14:textId="77777777" w:rsidR="00123ECE" w:rsidRPr="00130358" w:rsidRDefault="00123ECE" w:rsidP="00D62538">
            <w:pPr>
              <w:pStyle w:val="TAC"/>
              <w:keepNext w:val="0"/>
              <w:keepLines w:val="0"/>
            </w:pPr>
            <w:r w:rsidRPr="00130358">
              <w:t>dBm</w:t>
            </w:r>
          </w:p>
        </w:tc>
        <w:tc>
          <w:tcPr>
            <w:tcW w:w="1837" w:type="dxa"/>
            <w:vAlign w:val="center"/>
          </w:tcPr>
          <w:p w14:paraId="750522B5" w14:textId="5AB4C39C"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985" w:type="dxa"/>
          </w:tcPr>
          <w:p w14:paraId="61115FE1" w14:textId="017EB81E"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72982AC1" w14:textId="77777777" w:rsidR="00123ECE" w:rsidRPr="00130358" w:rsidRDefault="00123ECE" w:rsidP="00D62538">
            <w:pPr>
              <w:pStyle w:val="TAC"/>
              <w:keepNext w:val="0"/>
              <w:keepLines w:val="0"/>
            </w:pPr>
            <w:r w:rsidRPr="00130358">
              <w:t>-70…-48</w:t>
            </w:r>
          </w:p>
        </w:tc>
      </w:tr>
      <w:tr w:rsidR="00123ECE" w:rsidRPr="00130358" w14:paraId="07B000AD" w14:textId="77777777" w:rsidTr="00D62538">
        <w:trPr>
          <w:cantSplit/>
          <w:jc w:val="center"/>
        </w:trPr>
        <w:tc>
          <w:tcPr>
            <w:tcW w:w="2605" w:type="dxa"/>
            <w:vMerge/>
            <w:vAlign w:val="center"/>
          </w:tcPr>
          <w:p w14:paraId="564468DD" w14:textId="77777777" w:rsidR="00123ECE" w:rsidRPr="00130358" w:rsidRDefault="00123ECE" w:rsidP="00D62538">
            <w:pPr>
              <w:pStyle w:val="TAC"/>
              <w:keepNext w:val="0"/>
              <w:keepLines w:val="0"/>
            </w:pPr>
          </w:p>
        </w:tc>
        <w:tc>
          <w:tcPr>
            <w:tcW w:w="1189" w:type="dxa"/>
          </w:tcPr>
          <w:p w14:paraId="1977BE41" w14:textId="77777777" w:rsidR="00123ECE" w:rsidRPr="00130358" w:rsidRDefault="00123ECE" w:rsidP="00D62538">
            <w:pPr>
              <w:pStyle w:val="TAC"/>
              <w:keepNext w:val="0"/>
              <w:keepLines w:val="0"/>
            </w:pPr>
            <w:r w:rsidRPr="00130358">
              <w:t>dBm</w:t>
            </w:r>
          </w:p>
        </w:tc>
        <w:tc>
          <w:tcPr>
            <w:tcW w:w="1837" w:type="dxa"/>
            <w:vAlign w:val="center"/>
          </w:tcPr>
          <w:p w14:paraId="21CA8088" w14:textId="0161A7F0"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985" w:type="dxa"/>
          </w:tcPr>
          <w:p w14:paraId="70B1AEBB" w14:textId="7CE76257"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660" w:type="dxa"/>
            <w:vAlign w:val="center"/>
          </w:tcPr>
          <w:p w14:paraId="6B892727" w14:textId="77777777" w:rsidR="00123ECE" w:rsidRPr="00130358" w:rsidRDefault="00123ECE" w:rsidP="00D62538">
            <w:pPr>
              <w:pStyle w:val="TAC"/>
              <w:keepNext w:val="0"/>
              <w:keepLines w:val="0"/>
            </w:pPr>
            <w:r w:rsidRPr="00130358">
              <w:t>-48..-38</w:t>
            </w:r>
          </w:p>
        </w:tc>
      </w:tr>
    </w:tbl>
    <w:p w14:paraId="0616A9EB" w14:textId="77777777" w:rsidR="00123ECE" w:rsidRPr="00130358" w:rsidRDefault="00123ECE" w:rsidP="00D62538"/>
    <w:p w14:paraId="2E815146" w14:textId="77777777" w:rsidR="00123ECE" w:rsidRPr="00130358" w:rsidRDefault="00123ECE" w:rsidP="00D62538">
      <w:r w:rsidRPr="00130358">
        <w:rPr>
          <w:rFonts w:cs="v3.7.0"/>
        </w:rPr>
        <w:t>The reporting range and mapping for RXLEV is summarized in Table 9.6.1.3-2.</w:t>
      </w:r>
    </w:p>
    <w:p w14:paraId="3217A70C" w14:textId="77777777" w:rsidR="00123ECE" w:rsidRPr="00130358" w:rsidRDefault="00123ECE" w:rsidP="00D62538">
      <w:pPr>
        <w:pStyle w:val="TH"/>
        <w:keepNext w:val="0"/>
        <w:keepLines w:val="0"/>
        <w:ind w:left="1134"/>
      </w:pPr>
      <w:r w:rsidRPr="00130358">
        <w:t xml:space="preserve">Table </w:t>
      </w:r>
      <w:r w:rsidRPr="00130358">
        <w:rPr>
          <w:lang w:eastAsia="zh-CN"/>
        </w:rPr>
        <w:t>9.6.1.3-2</w:t>
      </w:r>
      <w:r w:rsidRPr="00130358">
        <w:t xml:space="preserve">: </w:t>
      </w:r>
      <w:r w:rsidRPr="00130358">
        <w:rPr>
          <w:lang w:eastAsia="zh-CN"/>
        </w:rPr>
        <w:t>GSM RSSI</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1FCB3446" w14:textId="77777777" w:rsidTr="00D62538">
        <w:trPr>
          <w:cantSplit/>
          <w:jc w:val="center"/>
        </w:trPr>
        <w:tc>
          <w:tcPr>
            <w:tcW w:w="2693" w:type="dxa"/>
          </w:tcPr>
          <w:p w14:paraId="50704F2D" w14:textId="537763FF" w:rsidR="00123ECE" w:rsidRPr="00130358" w:rsidRDefault="00123ECE"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7F9A46B0" w14:textId="4CF3BB8B" w:rsidR="00123ECE" w:rsidRPr="00130358" w:rsidRDefault="00123ECE"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5C96C9DE" w14:textId="77777777" w:rsidR="00123ECE" w:rsidRPr="00130358" w:rsidRDefault="00123ECE" w:rsidP="00D62538">
            <w:pPr>
              <w:pStyle w:val="TAH"/>
              <w:keepNext w:val="0"/>
              <w:keepLines w:val="0"/>
              <w:rPr>
                <w:rFonts w:cs="v3.7.0"/>
              </w:rPr>
            </w:pPr>
            <w:r w:rsidRPr="00130358">
              <w:rPr>
                <w:rFonts w:cs="v3.7.0"/>
              </w:rPr>
              <w:t>Unit</w:t>
            </w:r>
          </w:p>
        </w:tc>
      </w:tr>
      <w:tr w:rsidR="00123ECE" w:rsidRPr="00130358" w14:paraId="03500568" w14:textId="77777777" w:rsidTr="00D62538">
        <w:trPr>
          <w:cantSplit/>
          <w:jc w:val="center"/>
        </w:trPr>
        <w:tc>
          <w:tcPr>
            <w:tcW w:w="2693" w:type="dxa"/>
          </w:tcPr>
          <w:p w14:paraId="51A1271D" w14:textId="77777777" w:rsidR="00123ECE" w:rsidRPr="00130358" w:rsidRDefault="00123ECE" w:rsidP="00D62538">
            <w:pPr>
              <w:pStyle w:val="TAC"/>
              <w:keepNext w:val="0"/>
              <w:keepLines w:val="0"/>
            </w:pPr>
            <w:r w:rsidRPr="00130358">
              <w:t>RXLEV_00</w:t>
            </w:r>
          </w:p>
        </w:tc>
        <w:tc>
          <w:tcPr>
            <w:tcW w:w="3260" w:type="dxa"/>
          </w:tcPr>
          <w:p w14:paraId="2E665A87" w14:textId="2F253D8B" w:rsidR="00123ECE" w:rsidRPr="00130358" w:rsidRDefault="00123ECE" w:rsidP="00D62538">
            <w:pPr>
              <w:pStyle w:val="TAC"/>
              <w:keepNext w:val="0"/>
              <w:keepLines w:val="0"/>
            </w:pPr>
            <w:r w:rsidRPr="00130358">
              <w:t>RXLEV</w:t>
            </w:r>
            <w:r w:rsidR="00D62538" w:rsidRPr="00130358">
              <w:t xml:space="preserve"> </w:t>
            </w:r>
            <w:r w:rsidRPr="00130358">
              <w:sym w:font="Symbol" w:char="F03C"/>
            </w:r>
            <w:r w:rsidR="00D62538" w:rsidRPr="00130358">
              <w:t xml:space="preserve"> </w:t>
            </w:r>
            <w:r w:rsidRPr="00130358">
              <w:t>-110</w:t>
            </w:r>
          </w:p>
        </w:tc>
        <w:tc>
          <w:tcPr>
            <w:tcW w:w="1985" w:type="dxa"/>
          </w:tcPr>
          <w:p w14:paraId="27ABC277" w14:textId="77777777" w:rsidR="00123ECE" w:rsidRPr="00130358" w:rsidRDefault="00123ECE" w:rsidP="00D62538">
            <w:pPr>
              <w:pStyle w:val="TAC"/>
              <w:keepNext w:val="0"/>
              <w:keepLines w:val="0"/>
            </w:pPr>
            <w:r w:rsidRPr="00130358">
              <w:t>dBm</w:t>
            </w:r>
          </w:p>
        </w:tc>
      </w:tr>
      <w:tr w:rsidR="00123ECE" w:rsidRPr="00130358" w14:paraId="20EE190D" w14:textId="77777777" w:rsidTr="00D62538">
        <w:trPr>
          <w:cantSplit/>
          <w:jc w:val="center"/>
        </w:trPr>
        <w:tc>
          <w:tcPr>
            <w:tcW w:w="2693" w:type="dxa"/>
          </w:tcPr>
          <w:p w14:paraId="2FEC26C5" w14:textId="77777777" w:rsidR="00123ECE" w:rsidRPr="00130358" w:rsidRDefault="00123ECE" w:rsidP="00D62538">
            <w:pPr>
              <w:pStyle w:val="TAC"/>
              <w:keepNext w:val="0"/>
              <w:keepLines w:val="0"/>
            </w:pPr>
            <w:r w:rsidRPr="00130358">
              <w:t>RXLEV_01</w:t>
            </w:r>
          </w:p>
        </w:tc>
        <w:tc>
          <w:tcPr>
            <w:tcW w:w="3260" w:type="dxa"/>
          </w:tcPr>
          <w:p w14:paraId="1198320E" w14:textId="0AC58524" w:rsidR="00123ECE" w:rsidRPr="00130358" w:rsidRDefault="00123ECE" w:rsidP="00D62538">
            <w:pPr>
              <w:pStyle w:val="TAC"/>
              <w:keepNext w:val="0"/>
              <w:keepLines w:val="0"/>
            </w:pPr>
            <w:r w:rsidRPr="00130358">
              <w:t>-110</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-109</w:t>
            </w:r>
          </w:p>
        </w:tc>
        <w:tc>
          <w:tcPr>
            <w:tcW w:w="1985" w:type="dxa"/>
          </w:tcPr>
          <w:p w14:paraId="16C50F71" w14:textId="77777777" w:rsidR="00123ECE" w:rsidRPr="00130358" w:rsidRDefault="00123ECE" w:rsidP="00D62538">
            <w:pPr>
              <w:pStyle w:val="TAC"/>
              <w:keepNext w:val="0"/>
              <w:keepLines w:val="0"/>
            </w:pPr>
            <w:r w:rsidRPr="00130358">
              <w:t>dBm</w:t>
            </w:r>
          </w:p>
        </w:tc>
      </w:tr>
      <w:tr w:rsidR="00123ECE" w:rsidRPr="00130358" w14:paraId="2144BD42" w14:textId="77777777" w:rsidTr="00D62538">
        <w:trPr>
          <w:cantSplit/>
          <w:jc w:val="center"/>
        </w:trPr>
        <w:tc>
          <w:tcPr>
            <w:tcW w:w="2693" w:type="dxa"/>
          </w:tcPr>
          <w:p w14:paraId="6943C7A2" w14:textId="77777777" w:rsidR="00123ECE" w:rsidRPr="00130358" w:rsidRDefault="00123ECE" w:rsidP="00D62538">
            <w:pPr>
              <w:pStyle w:val="TAC"/>
              <w:keepNext w:val="0"/>
              <w:keepLines w:val="0"/>
            </w:pPr>
            <w:r w:rsidRPr="00130358">
              <w:t>RXLEV_02</w:t>
            </w:r>
          </w:p>
        </w:tc>
        <w:tc>
          <w:tcPr>
            <w:tcW w:w="3260" w:type="dxa"/>
          </w:tcPr>
          <w:p w14:paraId="684E8FBB" w14:textId="3670C170" w:rsidR="00123ECE" w:rsidRPr="00130358" w:rsidRDefault="00123ECE" w:rsidP="00D62538">
            <w:pPr>
              <w:pStyle w:val="TAC"/>
              <w:keepNext w:val="0"/>
              <w:keepLines w:val="0"/>
            </w:pPr>
            <w:r w:rsidRPr="00130358">
              <w:t>-109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-108</w:t>
            </w:r>
          </w:p>
        </w:tc>
        <w:tc>
          <w:tcPr>
            <w:tcW w:w="1985" w:type="dxa"/>
          </w:tcPr>
          <w:p w14:paraId="28ECD8C5" w14:textId="77777777" w:rsidR="00123ECE" w:rsidRPr="00130358" w:rsidRDefault="00123ECE" w:rsidP="00D62538">
            <w:pPr>
              <w:pStyle w:val="TAC"/>
              <w:keepNext w:val="0"/>
              <w:keepLines w:val="0"/>
            </w:pPr>
            <w:r w:rsidRPr="00130358">
              <w:t>dBm</w:t>
            </w:r>
          </w:p>
        </w:tc>
      </w:tr>
      <w:tr w:rsidR="00123ECE" w:rsidRPr="00130358" w14:paraId="53ED66D3" w14:textId="77777777" w:rsidTr="00D62538">
        <w:trPr>
          <w:cantSplit/>
          <w:jc w:val="center"/>
        </w:trPr>
        <w:tc>
          <w:tcPr>
            <w:tcW w:w="2693" w:type="dxa"/>
          </w:tcPr>
          <w:p w14:paraId="651D4F96" w14:textId="77777777" w:rsidR="00123ECE" w:rsidRPr="00130358" w:rsidRDefault="00123ECE" w:rsidP="00D62538">
            <w:pPr>
              <w:pStyle w:val="TAC"/>
              <w:keepNext w:val="0"/>
              <w:keepLines w:val="0"/>
            </w:pPr>
            <w:r w:rsidRPr="00130358">
              <w:t>…</w:t>
            </w:r>
          </w:p>
        </w:tc>
        <w:tc>
          <w:tcPr>
            <w:tcW w:w="3260" w:type="dxa"/>
          </w:tcPr>
          <w:p w14:paraId="308319B1" w14:textId="77777777" w:rsidR="00123ECE" w:rsidRPr="00130358" w:rsidRDefault="00123ECE" w:rsidP="00D62538">
            <w:pPr>
              <w:pStyle w:val="TAC"/>
              <w:keepNext w:val="0"/>
              <w:keepLines w:val="0"/>
            </w:pPr>
            <w:r w:rsidRPr="00130358">
              <w:t>…</w:t>
            </w:r>
          </w:p>
        </w:tc>
        <w:tc>
          <w:tcPr>
            <w:tcW w:w="1985" w:type="dxa"/>
          </w:tcPr>
          <w:p w14:paraId="307D59DE" w14:textId="77777777" w:rsidR="00123ECE" w:rsidRPr="00130358" w:rsidRDefault="00123ECE" w:rsidP="00D62538">
            <w:pPr>
              <w:pStyle w:val="TAC"/>
              <w:keepNext w:val="0"/>
              <w:keepLines w:val="0"/>
            </w:pPr>
            <w:r w:rsidRPr="00130358">
              <w:t>…</w:t>
            </w:r>
          </w:p>
        </w:tc>
      </w:tr>
      <w:tr w:rsidR="00123ECE" w:rsidRPr="00130358" w14:paraId="3498B564" w14:textId="77777777" w:rsidTr="00D62538">
        <w:trPr>
          <w:cantSplit/>
          <w:jc w:val="center"/>
        </w:trPr>
        <w:tc>
          <w:tcPr>
            <w:tcW w:w="2693" w:type="dxa"/>
          </w:tcPr>
          <w:p w14:paraId="558E89F0" w14:textId="77777777" w:rsidR="00123ECE" w:rsidRPr="00130358" w:rsidRDefault="00123ECE" w:rsidP="00D62538">
            <w:pPr>
              <w:pStyle w:val="TAC"/>
              <w:keepNext w:val="0"/>
              <w:keepLines w:val="0"/>
            </w:pPr>
            <w:r w:rsidRPr="00130358">
              <w:t>RXLEV_61</w:t>
            </w:r>
          </w:p>
        </w:tc>
        <w:tc>
          <w:tcPr>
            <w:tcW w:w="3260" w:type="dxa"/>
          </w:tcPr>
          <w:p w14:paraId="584E9B7F" w14:textId="3FA0322C" w:rsidR="00123ECE" w:rsidRPr="00130358" w:rsidRDefault="00123ECE" w:rsidP="00D62538">
            <w:pPr>
              <w:pStyle w:val="TAC"/>
              <w:keepNext w:val="0"/>
              <w:keepLines w:val="0"/>
            </w:pPr>
            <w:r w:rsidRPr="00130358">
              <w:t>-</w:t>
            </w:r>
            <w:r w:rsidR="0040450A" w:rsidRPr="00130358">
              <w:t>50</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w:t>
            </w:r>
            <w:r w:rsidR="0040450A" w:rsidRPr="00130358">
              <w:t>49</w:t>
            </w:r>
          </w:p>
        </w:tc>
        <w:tc>
          <w:tcPr>
            <w:tcW w:w="1985" w:type="dxa"/>
          </w:tcPr>
          <w:p w14:paraId="5AB032C6" w14:textId="77777777" w:rsidR="00123ECE" w:rsidRPr="00130358" w:rsidRDefault="00123ECE" w:rsidP="00D62538">
            <w:pPr>
              <w:pStyle w:val="TAC"/>
              <w:keepNext w:val="0"/>
              <w:keepLines w:val="0"/>
            </w:pPr>
            <w:r w:rsidRPr="00130358">
              <w:t>dBm</w:t>
            </w:r>
          </w:p>
        </w:tc>
      </w:tr>
      <w:tr w:rsidR="00123ECE" w:rsidRPr="00130358" w14:paraId="43F32A34" w14:textId="77777777" w:rsidTr="00D62538">
        <w:trPr>
          <w:cantSplit/>
          <w:jc w:val="center"/>
        </w:trPr>
        <w:tc>
          <w:tcPr>
            <w:tcW w:w="2693" w:type="dxa"/>
          </w:tcPr>
          <w:p w14:paraId="61738089" w14:textId="77777777" w:rsidR="00123ECE" w:rsidRPr="00130358" w:rsidRDefault="00123ECE" w:rsidP="00D62538">
            <w:pPr>
              <w:pStyle w:val="TAC"/>
              <w:keepNext w:val="0"/>
              <w:keepLines w:val="0"/>
            </w:pPr>
            <w:r w:rsidRPr="00130358">
              <w:t>RXLEV_62</w:t>
            </w:r>
          </w:p>
        </w:tc>
        <w:tc>
          <w:tcPr>
            <w:tcW w:w="3260" w:type="dxa"/>
          </w:tcPr>
          <w:p w14:paraId="2717055A" w14:textId="566CC74D" w:rsidR="00123ECE" w:rsidRPr="00130358" w:rsidRDefault="00123ECE" w:rsidP="00D62538">
            <w:pPr>
              <w:pStyle w:val="TAC"/>
              <w:keepNext w:val="0"/>
              <w:keepLines w:val="0"/>
            </w:pPr>
            <w:r w:rsidRPr="00130358">
              <w:t>-49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-48</w:t>
            </w:r>
          </w:p>
        </w:tc>
        <w:tc>
          <w:tcPr>
            <w:tcW w:w="1985" w:type="dxa"/>
          </w:tcPr>
          <w:p w14:paraId="393511A8" w14:textId="77777777" w:rsidR="00123ECE" w:rsidRPr="00130358" w:rsidRDefault="00123ECE" w:rsidP="00D62538">
            <w:pPr>
              <w:pStyle w:val="TAC"/>
              <w:keepNext w:val="0"/>
              <w:keepLines w:val="0"/>
            </w:pPr>
            <w:r w:rsidRPr="00130358">
              <w:t>dBm</w:t>
            </w:r>
          </w:p>
        </w:tc>
      </w:tr>
      <w:tr w:rsidR="00123ECE" w:rsidRPr="00130358" w14:paraId="7013DA27" w14:textId="77777777" w:rsidTr="00D62538">
        <w:trPr>
          <w:cantSplit/>
          <w:jc w:val="center"/>
        </w:trPr>
        <w:tc>
          <w:tcPr>
            <w:tcW w:w="2693" w:type="dxa"/>
          </w:tcPr>
          <w:p w14:paraId="62A6F45D" w14:textId="77777777" w:rsidR="00123ECE" w:rsidRPr="00130358" w:rsidRDefault="00123ECE" w:rsidP="00D62538">
            <w:pPr>
              <w:pStyle w:val="TAC"/>
              <w:keepNext w:val="0"/>
              <w:keepLines w:val="0"/>
            </w:pPr>
            <w:r w:rsidRPr="00130358">
              <w:t>RXLEV_63</w:t>
            </w:r>
          </w:p>
        </w:tc>
        <w:tc>
          <w:tcPr>
            <w:tcW w:w="3260" w:type="dxa"/>
          </w:tcPr>
          <w:p w14:paraId="39F98E12" w14:textId="20450D5F" w:rsidR="00123ECE" w:rsidRPr="00130358" w:rsidRDefault="00123ECE" w:rsidP="00D62538">
            <w:pPr>
              <w:pStyle w:val="TAC"/>
              <w:keepNext w:val="0"/>
              <w:keepLines w:val="0"/>
            </w:pPr>
            <w:r w:rsidRPr="00130358">
              <w:t>-48</w:t>
            </w:r>
            <w:r w:rsidR="00D62538" w:rsidRPr="00130358">
              <w:t xml:space="preserve"> </w:t>
            </w:r>
            <w:r w:rsidRPr="00130358">
              <w:sym w:font="Symbol" w:char="F0A3"/>
            </w:r>
            <w:r w:rsidR="00D62538" w:rsidRPr="00130358">
              <w:t xml:space="preserve"> </w:t>
            </w:r>
            <w:r w:rsidRPr="00130358">
              <w:t>RXLEV</w:t>
            </w:r>
          </w:p>
        </w:tc>
        <w:tc>
          <w:tcPr>
            <w:tcW w:w="1985" w:type="dxa"/>
          </w:tcPr>
          <w:p w14:paraId="35CC0CCD" w14:textId="77777777" w:rsidR="00123ECE" w:rsidRPr="00130358" w:rsidRDefault="00123ECE" w:rsidP="00D62538">
            <w:pPr>
              <w:pStyle w:val="TAC"/>
              <w:keepNext w:val="0"/>
              <w:keepLines w:val="0"/>
            </w:pPr>
            <w:r w:rsidRPr="00130358">
              <w:t>dBm</w:t>
            </w:r>
          </w:p>
        </w:tc>
      </w:tr>
    </w:tbl>
    <w:p w14:paraId="0A1E752D" w14:textId="77777777" w:rsidR="00123ECE" w:rsidRPr="00130358" w:rsidRDefault="00123ECE" w:rsidP="00D62538">
      <w:pPr>
        <w:rPr>
          <w:b/>
        </w:rPr>
      </w:pPr>
      <w:r w:rsidRPr="00130358">
        <w:rPr>
          <w:b/>
        </w:rPr>
        <w:lastRenderedPageBreak/>
        <w:t>Relative accuracy</w:t>
      </w:r>
    </w:p>
    <w:p w14:paraId="4D81FC7D" w14:textId="77777777" w:rsidR="0040450A" w:rsidRPr="00130358" w:rsidRDefault="0040450A" w:rsidP="00D62538">
      <w:r w:rsidRPr="00130358">
        <w:t>The relative accuracy shall be as follows:</w:t>
      </w:r>
    </w:p>
    <w:p w14:paraId="0EC029A5" w14:textId="77777777" w:rsidR="0040450A" w:rsidRPr="00130358" w:rsidRDefault="0040450A" w:rsidP="00D62538">
      <w:r w:rsidRPr="00130358">
        <w:t xml:space="preserve">If signals of level x1 and x2 dBm are received (where x1 </w:t>
      </w:r>
      <w:r w:rsidRPr="00130358">
        <w:sym w:font="Symbol" w:char="F0A3"/>
      </w:r>
      <w:r w:rsidRPr="00130358">
        <w:t xml:space="preserve"> x2) and levels y1 and y2 dBm respectively are measured, if x2 </w:t>
      </w:r>
      <w:r w:rsidRPr="00130358">
        <w:noBreakHyphen/>
        <w:t xml:space="preserve"> x1 &lt; 20 dB and x1 is not below the reference sensitivity level, then y1 and y2 shall be such that:</w:t>
      </w:r>
    </w:p>
    <w:p w14:paraId="7D0A576F" w14:textId="77777777" w:rsidR="0040450A" w:rsidRPr="00130358" w:rsidRDefault="0040450A" w:rsidP="00483222">
      <w:pPr>
        <w:pStyle w:val="B1"/>
      </w:pPr>
      <w:r w:rsidRPr="00130358">
        <w:tab/>
        <w:t xml:space="preserve">(x2 </w:t>
      </w:r>
      <w:r w:rsidRPr="00130358">
        <w:noBreakHyphen/>
        <w:t xml:space="preserve"> x1) </w:t>
      </w:r>
      <w:r w:rsidRPr="00130358">
        <w:noBreakHyphen/>
        <w:t xml:space="preserve"> a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b) if the measurements are on the same or on different RF channel within the same frequency band;</w:t>
      </w:r>
    </w:p>
    <w:p w14:paraId="10C93BE2" w14:textId="77777777" w:rsidR="0040450A" w:rsidRPr="00130358" w:rsidRDefault="0040450A" w:rsidP="00D62538">
      <w:pPr>
        <w:pStyle w:val="B2"/>
      </w:pPr>
      <w:r w:rsidRPr="00130358">
        <w:t>and</w:t>
      </w:r>
    </w:p>
    <w:p w14:paraId="130AF8A3" w14:textId="77777777" w:rsidR="0040450A" w:rsidRPr="00130358" w:rsidRDefault="0040450A" w:rsidP="00D62538">
      <w:pPr>
        <w:pStyle w:val="B2"/>
      </w:pPr>
      <w:r w:rsidRPr="00130358">
        <w:t xml:space="preserve">(x2 </w:t>
      </w:r>
      <w:r w:rsidRPr="00130358">
        <w:noBreakHyphen/>
        <w:t xml:space="preserve"> x1 ) </w:t>
      </w:r>
      <w:r w:rsidRPr="00130358">
        <w:noBreakHyphen/>
        <w:t xml:space="preserve"> c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d) if the measurements are on different frequency bands:</w:t>
      </w:r>
    </w:p>
    <w:p w14:paraId="26F14D26" w14:textId="77777777" w:rsidR="0040450A" w:rsidRPr="00130358" w:rsidRDefault="0040450A" w:rsidP="00D62538">
      <w:pPr>
        <w:pStyle w:val="B2"/>
      </w:pPr>
      <w:r w:rsidRPr="00130358">
        <w:t>a, b, c and d are in dB and depend on the value of x1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8"/>
        <w:gridCol w:w="304"/>
        <w:gridCol w:w="304"/>
        <w:gridCol w:w="304"/>
        <w:gridCol w:w="304"/>
      </w:tblGrid>
      <w:tr w:rsidR="0040450A" w:rsidRPr="00130358" w14:paraId="38874BB3" w14:textId="77777777" w:rsidTr="00D62538">
        <w:trPr>
          <w:jc w:val="center"/>
        </w:trPr>
        <w:tc>
          <w:tcPr>
            <w:tcW w:w="2098" w:type="dxa"/>
          </w:tcPr>
          <w:p w14:paraId="12296CAB" w14:textId="77777777" w:rsidR="0040450A" w:rsidRPr="00130358" w:rsidRDefault="0040450A" w:rsidP="00D62538">
            <w:pPr>
              <w:pStyle w:val="TAH"/>
              <w:keepNext w:val="0"/>
              <w:keepLines w:val="0"/>
            </w:pPr>
          </w:p>
        </w:tc>
        <w:tc>
          <w:tcPr>
            <w:tcW w:w="304" w:type="dxa"/>
          </w:tcPr>
          <w:p w14:paraId="5A3AA8FF" w14:textId="77777777" w:rsidR="0040450A" w:rsidRPr="00130358" w:rsidRDefault="0040450A" w:rsidP="00D62538">
            <w:pPr>
              <w:pStyle w:val="TAH"/>
              <w:keepNext w:val="0"/>
              <w:keepLines w:val="0"/>
            </w:pPr>
            <w:r w:rsidRPr="00130358">
              <w:rPr>
                <w:u w:val="single"/>
              </w:rPr>
              <w:t>a</w:t>
            </w:r>
          </w:p>
        </w:tc>
        <w:tc>
          <w:tcPr>
            <w:tcW w:w="304" w:type="dxa"/>
          </w:tcPr>
          <w:p w14:paraId="1772266A" w14:textId="77777777" w:rsidR="0040450A" w:rsidRPr="00130358" w:rsidRDefault="0040450A" w:rsidP="00D62538">
            <w:pPr>
              <w:pStyle w:val="TAH"/>
              <w:keepNext w:val="0"/>
              <w:keepLines w:val="0"/>
            </w:pPr>
            <w:r w:rsidRPr="00130358">
              <w:rPr>
                <w:u w:val="single"/>
              </w:rPr>
              <w:t>b</w:t>
            </w:r>
          </w:p>
        </w:tc>
        <w:tc>
          <w:tcPr>
            <w:tcW w:w="304" w:type="dxa"/>
          </w:tcPr>
          <w:p w14:paraId="113879F1" w14:textId="77777777" w:rsidR="0040450A" w:rsidRPr="00130358" w:rsidRDefault="0040450A" w:rsidP="00D62538">
            <w:pPr>
              <w:pStyle w:val="TAH"/>
              <w:keepNext w:val="0"/>
              <w:keepLines w:val="0"/>
            </w:pPr>
            <w:r w:rsidRPr="00130358">
              <w:rPr>
                <w:u w:val="single"/>
              </w:rPr>
              <w:t>c</w:t>
            </w:r>
          </w:p>
        </w:tc>
        <w:tc>
          <w:tcPr>
            <w:tcW w:w="304" w:type="dxa"/>
          </w:tcPr>
          <w:p w14:paraId="3EAAC654" w14:textId="77777777" w:rsidR="0040450A" w:rsidRPr="00130358" w:rsidRDefault="0040450A" w:rsidP="00D62538">
            <w:pPr>
              <w:pStyle w:val="TAH"/>
              <w:keepNext w:val="0"/>
              <w:keepLines w:val="0"/>
            </w:pPr>
            <w:r w:rsidRPr="00130358">
              <w:rPr>
                <w:u w:val="single"/>
              </w:rPr>
              <w:t>d</w:t>
            </w:r>
          </w:p>
        </w:tc>
      </w:tr>
      <w:tr w:rsidR="0040450A" w:rsidRPr="00130358" w14:paraId="7FCD48AB" w14:textId="77777777" w:rsidTr="00D62538">
        <w:trPr>
          <w:jc w:val="center"/>
        </w:trPr>
        <w:tc>
          <w:tcPr>
            <w:tcW w:w="2098" w:type="dxa"/>
          </w:tcPr>
          <w:p w14:paraId="396FDAEF" w14:textId="63A9EB8B" w:rsidR="0040450A" w:rsidRPr="00130358" w:rsidRDefault="0040450A" w:rsidP="00D62538">
            <w:pPr>
              <w:pStyle w:val="TAL"/>
              <w:keepNext w:val="0"/>
              <w:keepLines w:val="0"/>
            </w:pPr>
            <w:r w:rsidRPr="00130358">
              <w:t>x1</w:t>
            </w:r>
            <w:r w:rsidR="00D62538" w:rsidRPr="00130358">
              <w:t xml:space="preserve"> </w:t>
            </w:r>
            <w:r w:rsidRPr="00130358">
              <w:sym w:font="Symbol" w:char="F0B3"/>
            </w:r>
            <w:r w:rsidR="00D62538" w:rsidRPr="00130358">
              <w:t xml:space="preserve"> </w:t>
            </w:r>
            <w:r w:rsidRPr="00130358">
              <w:t>s+14</w:t>
            </w:r>
            <w:r w:rsidRPr="00130358">
              <w:rPr>
                <w:rFonts w:ascii="Times New Roman" w:hAnsi="Times New Roman"/>
                <w:sz w:val="20"/>
              </w:rPr>
              <w:t>,</w:t>
            </w:r>
            <w:r w:rsidR="00D62538" w:rsidRPr="00130358">
              <w:rPr>
                <w:rFonts w:ascii="Times New Roman" w:hAnsi="Times New Roman"/>
                <w:sz w:val="20"/>
              </w:rPr>
              <w:t xml:space="preserve"> </w:t>
            </w:r>
            <w:r w:rsidRPr="00130358">
              <w:rPr>
                <w:rFonts w:ascii="Times New Roman" w:hAnsi="Times New Roman"/>
                <w:sz w:val="20"/>
              </w:rPr>
              <w:t>x2&lt;</w:t>
            </w:r>
            <w:r w:rsidR="00D62538" w:rsidRPr="00130358">
              <w:rPr>
                <w:rFonts w:ascii="Times New Roman" w:hAnsi="Times New Roman"/>
                <w:sz w:val="20"/>
              </w:rPr>
              <w:t xml:space="preserve"> </w:t>
            </w:r>
            <w:r w:rsidRPr="00130358">
              <w:rPr>
                <w:rFonts w:ascii="Times New Roman" w:hAnsi="Times New Roman"/>
                <w:sz w:val="20"/>
              </w:rPr>
              <w:t>-48</w:t>
            </w:r>
            <w:r w:rsidR="00D62538" w:rsidRPr="00130358">
              <w:rPr>
                <w:rFonts w:ascii="Times New Roman" w:hAnsi="Times New Roman"/>
                <w:sz w:val="20"/>
              </w:rPr>
              <w:t xml:space="preserve"> </w:t>
            </w:r>
            <w:r w:rsidRPr="00130358">
              <w:rPr>
                <w:rFonts w:ascii="Times New Roman" w:hAnsi="Times New Roman"/>
                <w:sz w:val="20"/>
              </w:rPr>
              <w:t>dBm</w:t>
            </w:r>
          </w:p>
        </w:tc>
        <w:tc>
          <w:tcPr>
            <w:tcW w:w="304" w:type="dxa"/>
          </w:tcPr>
          <w:p w14:paraId="132ED28D" w14:textId="77777777" w:rsidR="0040450A" w:rsidRPr="00130358" w:rsidRDefault="0040450A" w:rsidP="00D62538">
            <w:pPr>
              <w:pStyle w:val="TAC"/>
              <w:keepNext w:val="0"/>
              <w:keepLines w:val="0"/>
            </w:pPr>
            <w:r w:rsidRPr="00130358">
              <w:t>2</w:t>
            </w:r>
          </w:p>
        </w:tc>
        <w:tc>
          <w:tcPr>
            <w:tcW w:w="304" w:type="dxa"/>
          </w:tcPr>
          <w:p w14:paraId="065028E4" w14:textId="77777777" w:rsidR="0040450A" w:rsidRPr="00130358" w:rsidRDefault="0040450A" w:rsidP="00D62538">
            <w:pPr>
              <w:pStyle w:val="TAC"/>
              <w:keepNext w:val="0"/>
              <w:keepLines w:val="0"/>
            </w:pPr>
            <w:r w:rsidRPr="00130358">
              <w:t>2</w:t>
            </w:r>
          </w:p>
        </w:tc>
        <w:tc>
          <w:tcPr>
            <w:tcW w:w="304" w:type="dxa"/>
          </w:tcPr>
          <w:p w14:paraId="4C3D791C" w14:textId="77777777" w:rsidR="0040450A" w:rsidRPr="00130358" w:rsidRDefault="0040450A" w:rsidP="00D62538">
            <w:pPr>
              <w:pStyle w:val="TAC"/>
              <w:keepNext w:val="0"/>
              <w:keepLines w:val="0"/>
            </w:pPr>
            <w:r w:rsidRPr="00130358">
              <w:t>4</w:t>
            </w:r>
          </w:p>
        </w:tc>
        <w:tc>
          <w:tcPr>
            <w:tcW w:w="304" w:type="dxa"/>
          </w:tcPr>
          <w:p w14:paraId="6D5C0F8B" w14:textId="77777777" w:rsidR="0040450A" w:rsidRPr="00130358" w:rsidRDefault="0040450A" w:rsidP="00D62538">
            <w:pPr>
              <w:pStyle w:val="TAC"/>
              <w:keepNext w:val="0"/>
              <w:keepLines w:val="0"/>
            </w:pPr>
            <w:r w:rsidRPr="00130358">
              <w:t>4</w:t>
            </w:r>
          </w:p>
        </w:tc>
      </w:tr>
      <w:tr w:rsidR="0040450A" w:rsidRPr="00130358" w14:paraId="03E35B74" w14:textId="77777777" w:rsidTr="00D62538">
        <w:trPr>
          <w:jc w:val="center"/>
        </w:trPr>
        <w:tc>
          <w:tcPr>
            <w:tcW w:w="2098" w:type="dxa"/>
          </w:tcPr>
          <w:p w14:paraId="0169CE06" w14:textId="4EC13E56" w:rsidR="0040450A" w:rsidRPr="00130358" w:rsidRDefault="0040450A" w:rsidP="00D62538">
            <w:pPr>
              <w:pStyle w:val="TAL"/>
              <w:keepNext w:val="0"/>
              <w:keepLines w:val="0"/>
            </w:pPr>
            <w:r w:rsidRPr="00130358">
              <w:t>s+14</w:t>
            </w:r>
            <w:r w:rsidR="00D62538" w:rsidRPr="00130358">
              <w:t xml:space="preserve"> </w:t>
            </w:r>
            <w:r w:rsidRPr="00130358">
              <w:t>&gt;</w:t>
            </w:r>
            <w:r w:rsidR="00D62538" w:rsidRPr="00130358">
              <w:t xml:space="preserve"> </w:t>
            </w:r>
            <w:r w:rsidRPr="00130358">
              <w:t>x1</w:t>
            </w:r>
            <w:r w:rsidR="00D62538" w:rsidRPr="00130358">
              <w:t xml:space="preserve"> </w:t>
            </w:r>
            <w:r w:rsidRPr="00130358">
              <w:sym w:font="Symbol" w:char="F0B3"/>
            </w:r>
            <w:r w:rsidR="00D62538" w:rsidRPr="00130358">
              <w:t xml:space="preserve"> </w:t>
            </w:r>
            <w:r w:rsidRPr="00130358">
              <w:t>s+1</w:t>
            </w:r>
          </w:p>
        </w:tc>
        <w:tc>
          <w:tcPr>
            <w:tcW w:w="304" w:type="dxa"/>
          </w:tcPr>
          <w:p w14:paraId="53116012" w14:textId="77777777" w:rsidR="0040450A" w:rsidRPr="00130358" w:rsidRDefault="0040450A" w:rsidP="00D62538">
            <w:pPr>
              <w:pStyle w:val="TAC"/>
              <w:keepNext w:val="0"/>
              <w:keepLines w:val="0"/>
            </w:pPr>
            <w:r w:rsidRPr="00130358">
              <w:t>3</w:t>
            </w:r>
          </w:p>
        </w:tc>
        <w:tc>
          <w:tcPr>
            <w:tcW w:w="304" w:type="dxa"/>
          </w:tcPr>
          <w:p w14:paraId="5C9F6C9A" w14:textId="77777777" w:rsidR="0040450A" w:rsidRPr="00130358" w:rsidRDefault="0040450A" w:rsidP="00D62538">
            <w:pPr>
              <w:pStyle w:val="TAC"/>
              <w:keepNext w:val="0"/>
              <w:keepLines w:val="0"/>
            </w:pPr>
            <w:r w:rsidRPr="00130358">
              <w:t>2</w:t>
            </w:r>
          </w:p>
        </w:tc>
        <w:tc>
          <w:tcPr>
            <w:tcW w:w="304" w:type="dxa"/>
          </w:tcPr>
          <w:p w14:paraId="6B1641FC" w14:textId="77777777" w:rsidR="0040450A" w:rsidRPr="00130358" w:rsidRDefault="0040450A" w:rsidP="00D62538">
            <w:pPr>
              <w:pStyle w:val="TAC"/>
              <w:keepNext w:val="0"/>
              <w:keepLines w:val="0"/>
            </w:pPr>
            <w:r w:rsidRPr="00130358">
              <w:t>5</w:t>
            </w:r>
          </w:p>
        </w:tc>
        <w:tc>
          <w:tcPr>
            <w:tcW w:w="304" w:type="dxa"/>
          </w:tcPr>
          <w:p w14:paraId="4FEE4BEB" w14:textId="77777777" w:rsidR="0040450A" w:rsidRPr="00130358" w:rsidRDefault="0040450A" w:rsidP="00D62538">
            <w:pPr>
              <w:pStyle w:val="TAC"/>
              <w:keepNext w:val="0"/>
              <w:keepLines w:val="0"/>
            </w:pPr>
            <w:r w:rsidRPr="00130358">
              <w:t>4</w:t>
            </w:r>
          </w:p>
        </w:tc>
      </w:tr>
      <w:tr w:rsidR="0040450A" w:rsidRPr="00130358" w14:paraId="106854B1" w14:textId="77777777" w:rsidTr="00D62538">
        <w:trPr>
          <w:jc w:val="center"/>
        </w:trPr>
        <w:tc>
          <w:tcPr>
            <w:tcW w:w="2098" w:type="dxa"/>
          </w:tcPr>
          <w:p w14:paraId="443825E4" w14:textId="6611983E" w:rsidR="0040450A" w:rsidRPr="00130358" w:rsidRDefault="0040450A" w:rsidP="00D62538">
            <w:pPr>
              <w:pStyle w:val="TAL"/>
              <w:keepNext w:val="0"/>
              <w:keepLines w:val="0"/>
            </w:pPr>
            <w:r w:rsidRPr="00130358">
              <w:t>s+1</w:t>
            </w:r>
            <w:r w:rsidR="00D62538" w:rsidRPr="00130358">
              <w:t xml:space="preserve"> </w:t>
            </w:r>
            <w:r w:rsidRPr="00130358">
              <w:t>&gt;</w:t>
            </w:r>
            <w:r w:rsidR="00D62538" w:rsidRPr="00130358">
              <w:t xml:space="preserve"> </w:t>
            </w:r>
            <w:r w:rsidRPr="00130358">
              <w:t>x1</w:t>
            </w:r>
          </w:p>
        </w:tc>
        <w:tc>
          <w:tcPr>
            <w:tcW w:w="304" w:type="dxa"/>
          </w:tcPr>
          <w:p w14:paraId="391270DF" w14:textId="77777777" w:rsidR="0040450A" w:rsidRPr="00130358" w:rsidRDefault="0040450A" w:rsidP="00D62538">
            <w:pPr>
              <w:pStyle w:val="TAC"/>
              <w:keepNext w:val="0"/>
              <w:keepLines w:val="0"/>
            </w:pPr>
            <w:r w:rsidRPr="00130358">
              <w:t>4</w:t>
            </w:r>
          </w:p>
        </w:tc>
        <w:tc>
          <w:tcPr>
            <w:tcW w:w="304" w:type="dxa"/>
          </w:tcPr>
          <w:p w14:paraId="1380FB13" w14:textId="77777777" w:rsidR="0040450A" w:rsidRPr="00130358" w:rsidRDefault="0040450A" w:rsidP="00D62538">
            <w:pPr>
              <w:pStyle w:val="TAC"/>
              <w:keepNext w:val="0"/>
              <w:keepLines w:val="0"/>
            </w:pPr>
            <w:r w:rsidRPr="00130358">
              <w:t>2</w:t>
            </w:r>
          </w:p>
        </w:tc>
        <w:tc>
          <w:tcPr>
            <w:tcW w:w="304" w:type="dxa"/>
          </w:tcPr>
          <w:p w14:paraId="562CB622" w14:textId="77777777" w:rsidR="0040450A" w:rsidRPr="00130358" w:rsidRDefault="0040450A" w:rsidP="00D62538">
            <w:pPr>
              <w:pStyle w:val="TAC"/>
              <w:keepNext w:val="0"/>
              <w:keepLines w:val="0"/>
            </w:pPr>
            <w:r w:rsidRPr="00130358">
              <w:t>6</w:t>
            </w:r>
          </w:p>
        </w:tc>
        <w:tc>
          <w:tcPr>
            <w:tcW w:w="304" w:type="dxa"/>
          </w:tcPr>
          <w:p w14:paraId="0C5412F7" w14:textId="77777777" w:rsidR="0040450A" w:rsidRPr="00130358" w:rsidRDefault="0040450A" w:rsidP="00D62538">
            <w:pPr>
              <w:pStyle w:val="TAC"/>
              <w:keepNext w:val="0"/>
              <w:keepLines w:val="0"/>
            </w:pPr>
            <w:r w:rsidRPr="00130358">
              <w:t>4</w:t>
            </w:r>
          </w:p>
        </w:tc>
      </w:tr>
      <w:tr w:rsidR="0040450A" w:rsidRPr="00130358" w14:paraId="18989EBC" w14:textId="77777777" w:rsidTr="00D62538">
        <w:trPr>
          <w:jc w:val="center"/>
        </w:trPr>
        <w:tc>
          <w:tcPr>
            <w:tcW w:w="2098" w:type="dxa"/>
          </w:tcPr>
          <w:p w14:paraId="0D85BE4E" w14:textId="77777777" w:rsidR="0040450A" w:rsidRPr="00130358" w:rsidRDefault="0040450A" w:rsidP="00D62538">
            <w:pPr>
              <w:pStyle w:val="TAL"/>
              <w:keepNext w:val="0"/>
              <w:keepLines w:val="0"/>
            </w:pPr>
          </w:p>
        </w:tc>
        <w:tc>
          <w:tcPr>
            <w:tcW w:w="304" w:type="dxa"/>
          </w:tcPr>
          <w:p w14:paraId="5EE26C0F" w14:textId="77777777" w:rsidR="0040450A" w:rsidRPr="00130358" w:rsidRDefault="0040450A" w:rsidP="00D62538">
            <w:pPr>
              <w:pStyle w:val="TAC"/>
              <w:keepNext w:val="0"/>
              <w:keepLines w:val="0"/>
            </w:pPr>
          </w:p>
        </w:tc>
        <w:tc>
          <w:tcPr>
            <w:tcW w:w="304" w:type="dxa"/>
          </w:tcPr>
          <w:p w14:paraId="2F585E5B" w14:textId="77777777" w:rsidR="0040450A" w:rsidRPr="00130358" w:rsidRDefault="0040450A" w:rsidP="00D62538">
            <w:pPr>
              <w:pStyle w:val="TAC"/>
              <w:keepNext w:val="0"/>
              <w:keepLines w:val="0"/>
            </w:pPr>
          </w:p>
        </w:tc>
        <w:tc>
          <w:tcPr>
            <w:tcW w:w="304" w:type="dxa"/>
          </w:tcPr>
          <w:p w14:paraId="6C2899E7" w14:textId="77777777" w:rsidR="0040450A" w:rsidRPr="00130358" w:rsidRDefault="0040450A" w:rsidP="00D62538">
            <w:pPr>
              <w:pStyle w:val="TAC"/>
              <w:keepNext w:val="0"/>
              <w:keepLines w:val="0"/>
            </w:pPr>
          </w:p>
        </w:tc>
        <w:tc>
          <w:tcPr>
            <w:tcW w:w="304" w:type="dxa"/>
          </w:tcPr>
          <w:p w14:paraId="6CA532BE" w14:textId="77777777" w:rsidR="0040450A" w:rsidRPr="00130358" w:rsidRDefault="0040450A" w:rsidP="00D62538">
            <w:pPr>
              <w:pStyle w:val="TAC"/>
              <w:keepNext w:val="0"/>
              <w:keepLines w:val="0"/>
            </w:pPr>
          </w:p>
        </w:tc>
      </w:tr>
    </w:tbl>
    <w:p w14:paraId="320E4194" w14:textId="77777777" w:rsidR="001F1348" w:rsidRPr="00130358" w:rsidRDefault="001F1348" w:rsidP="00D62538"/>
    <w:p w14:paraId="67F695D7" w14:textId="77777777" w:rsidR="0040450A" w:rsidRPr="00130358" w:rsidRDefault="0040450A" w:rsidP="00D62538">
      <w:r w:rsidRPr="00130358">
        <w:t>For single band MS and measurements between ARFCN in the same band for a multiband MS:</w:t>
      </w:r>
    </w:p>
    <w:p w14:paraId="79DF5974" w14:textId="2CB7C9EB" w:rsidR="0040450A" w:rsidRPr="00130358" w:rsidRDefault="00483222" w:rsidP="00483222">
      <w:pPr>
        <w:pStyle w:val="B1"/>
      </w:pPr>
      <w:r w:rsidRPr="00130358">
        <w:tab/>
      </w:r>
      <w:r w:rsidR="0040450A" w:rsidRPr="00130358">
        <w:t>s = reference sensitivity level as specified in Table 9.6.1.3-3 (normative reference 3GPP TS 45.005 [16] Table 6.2-1a)</w:t>
      </w:r>
    </w:p>
    <w:p w14:paraId="0877BD1E" w14:textId="77777777" w:rsidR="0040450A" w:rsidRPr="00130358" w:rsidRDefault="0040450A" w:rsidP="00D62538">
      <w:r w:rsidRPr="00130358">
        <w:t>For measurements between ARFCN in different bands:</w:t>
      </w:r>
    </w:p>
    <w:p w14:paraId="749ED2AE" w14:textId="21CA0C9F" w:rsidR="0040450A" w:rsidRPr="00130358" w:rsidRDefault="00483222" w:rsidP="00483222">
      <w:pPr>
        <w:pStyle w:val="B1"/>
      </w:pPr>
      <w:r w:rsidRPr="00130358">
        <w:tab/>
      </w:r>
      <w:r w:rsidR="0040450A" w:rsidRPr="00130358">
        <w:t>s = the reference sensitivity level as specified in Table 9.6.1.3-3 (normative reference 3GPP TS 45.005 [16] Table 6.2-1a) for the band including x1.</w:t>
      </w:r>
    </w:p>
    <w:p w14:paraId="0C05528D" w14:textId="77777777" w:rsidR="0040450A" w:rsidRPr="00130358" w:rsidRDefault="0040450A" w:rsidP="00D62538">
      <w:pPr>
        <w:pStyle w:val="TH"/>
        <w:keepNext w:val="0"/>
        <w:keepLines w:val="0"/>
      </w:pPr>
      <w:r w:rsidRPr="00130358">
        <w:t>Table 9.6.1.3-3: Reference sensitivity level for MS</w:t>
      </w:r>
    </w:p>
    <w:tbl>
      <w:tblPr>
        <w:tblW w:w="0" w:type="auto"/>
        <w:jc w:val="center"/>
        <w:tblLayout w:type="fixed"/>
        <w:tblCellMar>
          <w:left w:w="28" w:type="dxa"/>
        </w:tblCellMar>
        <w:tblLook w:val="0000" w:firstRow="0" w:lastRow="0" w:firstColumn="0" w:lastColumn="0" w:noHBand="0" w:noVBand="0"/>
      </w:tblPr>
      <w:tblGrid>
        <w:gridCol w:w="1809"/>
        <w:gridCol w:w="3827"/>
        <w:gridCol w:w="1701"/>
      </w:tblGrid>
      <w:tr w:rsidR="0040450A" w:rsidRPr="00130358" w14:paraId="3109DC24" w14:textId="77777777" w:rsidTr="00D62538">
        <w:trPr>
          <w:jc w:val="center"/>
        </w:trPr>
        <w:tc>
          <w:tcPr>
            <w:tcW w:w="1809" w:type="dxa"/>
            <w:vMerge w:val="restart"/>
            <w:tcBorders>
              <w:top w:val="single" w:sz="8" w:space="0" w:color="auto"/>
              <w:left w:val="single" w:sz="8" w:space="0" w:color="auto"/>
              <w:right w:val="single" w:sz="4" w:space="0" w:color="auto"/>
            </w:tcBorders>
          </w:tcPr>
          <w:p w14:paraId="433CB015" w14:textId="59A8FF47" w:rsidR="0040450A" w:rsidRPr="00130358" w:rsidRDefault="0040450A" w:rsidP="00D62538">
            <w:pPr>
              <w:pStyle w:val="TAL"/>
              <w:keepNext w:val="0"/>
              <w:keepLines w:val="0"/>
            </w:pPr>
            <w:r w:rsidRPr="00130358">
              <w:t>GSM</w:t>
            </w:r>
            <w:r w:rsidR="00D62538" w:rsidRPr="00130358">
              <w:t xml:space="preserve"> </w:t>
            </w:r>
            <w:r w:rsidRPr="00130358">
              <w:t>400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0A3BECB3" w14:textId="5B502567"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400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37F4450D" w14:textId="4D1C6F89"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1D972540" w14:textId="77777777" w:rsidTr="00D62538">
        <w:trPr>
          <w:jc w:val="center"/>
        </w:trPr>
        <w:tc>
          <w:tcPr>
            <w:tcW w:w="1809" w:type="dxa"/>
            <w:vMerge/>
            <w:tcBorders>
              <w:left w:val="single" w:sz="8" w:space="0" w:color="auto"/>
              <w:bottom w:val="single" w:sz="8" w:space="0" w:color="auto"/>
              <w:right w:val="single" w:sz="4" w:space="0" w:color="auto"/>
            </w:tcBorders>
          </w:tcPr>
          <w:p w14:paraId="624F1171"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0E5CF704" w14:textId="5C375FBF"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400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1F7D1B90" w14:textId="4ECF5FAB"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405B8DD4" w14:textId="77777777" w:rsidTr="00D62538">
        <w:trPr>
          <w:jc w:val="center"/>
        </w:trPr>
        <w:tc>
          <w:tcPr>
            <w:tcW w:w="1809" w:type="dxa"/>
            <w:vMerge w:val="restart"/>
            <w:tcBorders>
              <w:top w:val="single" w:sz="8" w:space="0" w:color="auto"/>
              <w:left w:val="single" w:sz="8" w:space="0" w:color="auto"/>
              <w:right w:val="single" w:sz="4" w:space="0" w:color="auto"/>
            </w:tcBorders>
          </w:tcPr>
          <w:p w14:paraId="4A7CDC18" w14:textId="623330A5" w:rsidR="0040450A" w:rsidRPr="00130358" w:rsidRDefault="0040450A" w:rsidP="00D62538">
            <w:pPr>
              <w:pStyle w:val="TAL"/>
              <w:keepNext w:val="0"/>
              <w:keepLines w:val="0"/>
            </w:pPr>
            <w:r w:rsidRPr="00130358">
              <w:t>GSM</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33146860" w14:textId="47F85881"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900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30F4F4AE" w14:textId="3F795AE0"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458DC885" w14:textId="77777777" w:rsidTr="00D62538">
        <w:trPr>
          <w:jc w:val="center"/>
        </w:trPr>
        <w:tc>
          <w:tcPr>
            <w:tcW w:w="1809" w:type="dxa"/>
            <w:vMerge/>
            <w:tcBorders>
              <w:left w:val="single" w:sz="8" w:space="0" w:color="auto"/>
              <w:bottom w:val="single" w:sz="8" w:space="0" w:color="auto"/>
              <w:right w:val="single" w:sz="4" w:space="0" w:color="auto"/>
            </w:tcBorders>
          </w:tcPr>
          <w:p w14:paraId="135CD6F5"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6BAF3FC8" w14:textId="364EA327"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3D2EC023" w14:textId="0367A549"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19921389" w14:textId="77777777" w:rsidTr="00D62538">
        <w:trPr>
          <w:jc w:val="center"/>
        </w:trPr>
        <w:tc>
          <w:tcPr>
            <w:tcW w:w="1809" w:type="dxa"/>
            <w:vMerge w:val="restart"/>
            <w:tcBorders>
              <w:top w:val="single" w:sz="8" w:space="0" w:color="auto"/>
              <w:left w:val="single" w:sz="8" w:space="0" w:color="auto"/>
              <w:right w:val="single" w:sz="4" w:space="0" w:color="auto"/>
            </w:tcBorders>
          </w:tcPr>
          <w:p w14:paraId="6B526CEE" w14:textId="20DCC59E" w:rsidR="0040450A" w:rsidRPr="00130358" w:rsidRDefault="0040450A" w:rsidP="00D62538">
            <w:pPr>
              <w:pStyle w:val="TAL"/>
              <w:keepNext w:val="0"/>
              <w:keepLines w:val="0"/>
            </w:pPr>
            <w:r w:rsidRPr="00130358">
              <w:t>GSM</w:t>
            </w:r>
            <w:r w:rsidR="00D62538" w:rsidRPr="00130358">
              <w:t xml:space="preserve"> </w:t>
            </w:r>
            <w:r w:rsidRPr="00130358">
              <w:t>850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5429E5C3" w14:textId="7E61B7BB"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850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66605B0E" w14:textId="74F38D04"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4113EFE7" w14:textId="77777777" w:rsidTr="00D62538">
        <w:trPr>
          <w:jc w:val="center"/>
        </w:trPr>
        <w:tc>
          <w:tcPr>
            <w:tcW w:w="1809" w:type="dxa"/>
            <w:vMerge/>
            <w:tcBorders>
              <w:left w:val="single" w:sz="8" w:space="0" w:color="auto"/>
              <w:bottom w:val="single" w:sz="8" w:space="0" w:color="auto"/>
              <w:right w:val="single" w:sz="4" w:space="0" w:color="auto"/>
            </w:tcBorders>
          </w:tcPr>
          <w:p w14:paraId="14043462"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005A3D44" w14:textId="155CAD06"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850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20ED0CE2" w14:textId="3C0F3D40"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69660BE5" w14:textId="77777777" w:rsidTr="00D62538">
        <w:trPr>
          <w:jc w:val="center"/>
        </w:trPr>
        <w:tc>
          <w:tcPr>
            <w:tcW w:w="1809" w:type="dxa"/>
            <w:vMerge w:val="restart"/>
            <w:tcBorders>
              <w:top w:val="single" w:sz="8" w:space="0" w:color="auto"/>
              <w:left w:val="single" w:sz="8" w:space="0" w:color="auto"/>
              <w:right w:val="single" w:sz="4" w:space="0" w:color="auto"/>
            </w:tcBorders>
          </w:tcPr>
          <w:p w14:paraId="34E742D1" w14:textId="47CF4B1A" w:rsidR="0040450A" w:rsidRPr="00130358" w:rsidRDefault="0040450A" w:rsidP="00D62538">
            <w:pPr>
              <w:pStyle w:val="TAL"/>
              <w:keepNext w:val="0"/>
              <w:keepLines w:val="0"/>
            </w:pPr>
            <w:r w:rsidRPr="00130358">
              <w:t>GSM</w:t>
            </w:r>
            <w:r w:rsidR="00D62538" w:rsidRPr="00130358">
              <w:t xml:space="preserve"> </w:t>
            </w:r>
            <w:r w:rsidRPr="00130358">
              <w:t>700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26FB13DC" w14:textId="23A1B68B" w:rsidR="0040450A" w:rsidRPr="00130358" w:rsidRDefault="0040450A"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700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0935A0CA" w14:textId="1CAB1A7D"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6F7D9378" w14:textId="77777777" w:rsidTr="00D62538">
        <w:trPr>
          <w:jc w:val="center"/>
        </w:trPr>
        <w:tc>
          <w:tcPr>
            <w:tcW w:w="1809" w:type="dxa"/>
            <w:vMerge/>
            <w:tcBorders>
              <w:left w:val="single" w:sz="8" w:space="0" w:color="auto"/>
              <w:bottom w:val="single" w:sz="8" w:space="0" w:color="auto"/>
              <w:right w:val="single" w:sz="4" w:space="0" w:color="auto"/>
            </w:tcBorders>
          </w:tcPr>
          <w:p w14:paraId="0AE337F8"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49E6EE86" w14:textId="319E954D"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700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3B5964D2" w14:textId="45D0B626"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1C3525A7" w14:textId="77777777" w:rsidTr="00D62538">
        <w:trPr>
          <w:jc w:val="center"/>
        </w:trPr>
        <w:tc>
          <w:tcPr>
            <w:tcW w:w="1809" w:type="dxa"/>
            <w:vMerge w:val="restart"/>
            <w:tcBorders>
              <w:top w:val="single" w:sz="8" w:space="0" w:color="auto"/>
              <w:left w:val="single" w:sz="8" w:space="0" w:color="auto"/>
              <w:right w:val="single" w:sz="4" w:space="0" w:color="auto"/>
            </w:tcBorders>
          </w:tcPr>
          <w:p w14:paraId="3F8F51DD" w14:textId="037637CD" w:rsidR="0040450A" w:rsidRPr="00130358" w:rsidRDefault="0040450A" w:rsidP="00D62538">
            <w:pPr>
              <w:pStyle w:val="TAL"/>
              <w:keepNext w:val="0"/>
              <w:keepLines w:val="0"/>
            </w:pP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78445B15" w14:textId="48837783" w:rsidR="0040450A" w:rsidRPr="00130358" w:rsidRDefault="0040450A"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71671FA0" w14:textId="193521DA" w:rsidR="0040450A" w:rsidRPr="00130358" w:rsidRDefault="0040450A" w:rsidP="00D62538">
            <w:pPr>
              <w:pStyle w:val="TAL"/>
              <w:keepNext w:val="0"/>
              <w:keepLines w:val="0"/>
            </w:pPr>
            <w:r w:rsidRPr="00130358">
              <w:noBreakHyphen/>
              <w:t>100</w:t>
            </w:r>
            <w:r w:rsidR="00D62538" w:rsidRPr="00130358">
              <w:t xml:space="preserve"> </w:t>
            </w:r>
            <w:r w:rsidRPr="00130358">
              <w:t>/</w:t>
            </w:r>
            <w:r w:rsidR="00D62538" w:rsidRPr="00130358">
              <w:t xml:space="preserve"> </w:t>
            </w:r>
            <w:r w:rsidRPr="00130358">
              <w:noBreakHyphen/>
              <w:t>102</w:t>
            </w:r>
            <w:r w:rsidR="00D62538" w:rsidRPr="00130358">
              <w:t xml:space="preserve"> </w:t>
            </w:r>
            <w:r w:rsidRPr="00130358">
              <w:t>dBm</w:t>
            </w:r>
            <w:r w:rsidR="00D62538" w:rsidRPr="00130358">
              <w:t xml:space="preserve"> </w:t>
            </w:r>
            <w:r w:rsidRPr="00130358">
              <w:t>*</w:t>
            </w:r>
          </w:p>
        </w:tc>
      </w:tr>
      <w:tr w:rsidR="0040450A" w:rsidRPr="00130358" w14:paraId="1CBAA3E1" w14:textId="77777777" w:rsidTr="00D62538">
        <w:trPr>
          <w:jc w:val="center"/>
        </w:trPr>
        <w:tc>
          <w:tcPr>
            <w:tcW w:w="1809" w:type="dxa"/>
            <w:vMerge/>
            <w:tcBorders>
              <w:left w:val="single" w:sz="8" w:space="0" w:color="auto"/>
              <w:bottom w:val="single" w:sz="8" w:space="0" w:color="auto"/>
              <w:right w:val="single" w:sz="4" w:space="0" w:color="auto"/>
            </w:tcBorders>
          </w:tcPr>
          <w:p w14:paraId="3DF23A21"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10ACE240" w14:textId="2812179D" w:rsidR="0040450A" w:rsidRPr="00130358" w:rsidRDefault="0040450A"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3</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5370780E" w14:textId="55F72784"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4DDD3B10" w14:textId="77777777" w:rsidTr="00D62538">
        <w:trPr>
          <w:jc w:val="center"/>
        </w:trPr>
        <w:tc>
          <w:tcPr>
            <w:tcW w:w="1809" w:type="dxa"/>
            <w:vMerge w:val="restart"/>
            <w:tcBorders>
              <w:top w:val="single" w:sz="8" w:space="0" w:color="auto"/>
              <w:left w:val="single" w:sz="8" w:space="0" w:color="auto"/>
              <w:right w:val="single" w:sz="4" w:space="0" w:color="auto"/>
            </w:tcBorders>
          </w:tcPr>
          <w:p w14:paraId="3F2DACB4" w14:textId="676F958B" w:rsidR="0040450A" w:rsidRPr="00130358" w:rsidRDefault="0040450A" w:rsidP="00D62538">
            <w:pPr>
              <w:pStyle w:val="TAL"/>
              <w:keepNext w:val="0"/>
              <w:keepLines w:val="0"/>
            </w:pP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5647578C" w14:textId="41146120" w:rsidR="0040450A" w:rsidRPr="00130358" w:rsidRDefault="0040450A" w:rsidP="00D62538">
            <w:pPr>
              <w:pStyle w:val="TAL"/>
              <w:keepNext w:val="0"/>
              <w:keepLines w:val="0"/>
            </w:pPr>
            <w:r w:rsidRPr="00130358">
              <w:t>for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09F66DC1" w14:textId="134F3925" w:rsidR="0040450A" w:rsidRPr="00130358" w:rsidRDefault="0040450A" w:rsidP="00D62538">
            <w:pPr>
              <w:pStyle w:val="TAL"/>
              <w:keepNext w:val="0"/>
              <w:keepLines w:val="0"/>
            </w:pPr>
            <w:r w:rsidRPr="00130358">
              <w:noBreakHyphen/>
              <w:t>102</w:t>
            </w:r>
            <w:r w:rsidR="00D62538" w:rsidRPr="00130358">
              <w:t xml:space="preserve"> </w:t>
            </w:r>
            <w:r w:rsidRPr="00130358">
              <w:t>dBm</w:t>
            </w:r>
          </w:p>
        </w:tc>
      </w:tr>
      <w:tr w:rsidR="0040450A" w:rsidRPr="00130358" w14:paraId="14D00628" w14:textId="77777777" w:rsidTr="00D62538">
        <w:trPr>
          <w:jc w:val="center"/>
        </w:trPr>
        <w:tc>
          <w:tcPr>
            <w:tcW w:w="1809" w:type="dxa"/>
            <w:vMerge/>
            <w:tcBorders>
              <w:left w:val="single" w:sz="8" w:space="0" w:color="auto"/>
              <w:bottom w:val="single" w:sz="8" w:space="0" w:color="auto"/>
              <w:right w:val="single" w:sz="4" w:space="0" w:color="auto"/>
            </w:tcBorders>
          </w:tcPr>
          <w:p w14:paraId="3B2FA643" w14:textId="77777777" w:rsidR="0040450A" w:rsidRPr="00130358" w:rsidRDefault="0040450A"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2E0A1CD3" w14:textId="5A050296" w:rsidR="0040450A" w:rsidRPr="00130358" w:rsidRDefault="0040450A"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5500A53D" w14:textId="13E6A385" w:rsidR="0040450A" w:rsidRPr="00130358" w:rsidRDefault="0040450A" w:rsidP="00D62538">
            <w:pPr>
              <w:pStyle w:val="TAL"/>
              <w:keepNext w:val="0"/>
              <w:keepLines w:val="0"/>
            </w:pPr>
            <w:r w:rsidRPr="00130358">
              <w:noBreakHyphen/>
              <w:t>104</w:t>
            </w:r>
            <w:r w:rsidR="00D62538" w:rsidRPr="00130358">
              <w:t xml:space="preserve"> </w:t>
            </w:r>
            <w:r w:rsidRPr="00130358">
              <w:t>dBm</w:t>
            </w:r>
          </w:p>
        </w:tc>
      </w:tr>
      <w:tr w:rsidR="0040450A" w:rsidRPr="00130358" w14:paraId="1C880417" w14:textId="77777777" w:rsidTr="00D62538">
        <w:trPr>
          <w:jc w:val="center"/>
        </w:trPr>
        <w:tc>
          <w:tcPr>
            <w:tcW w:w="7337" w:type="dxa"/>
            <w:gridSpan w:val="3"/>
            <w:tcBorders>
              <w:top w:val="single" w:sz="8" w:space="0" w:color="auto"/>
              <w:left w:val="single" w:sz="8" w:space="0" w:color="auto"/>
              <w:bottom w:val="single" w:sz="8" w:space="0" w:color="auto"/>
              <w:right w:val="single" w:sz="8" w:space="0" w:color="auto"/>
            </w:tcBorders>
          </w:tcPr>
          <w:p w14:paraId="0B88DCB7" w14:textId="5AA2BDFF" w:rsidR="0040450A" w:rsidRPr="00130358" w:rsidRDefault="00483222" w:rsidP="00D62538">
            <w:pPr>
              <w:pStyle w:val="TAN"/>
              <w:keepNext w:val="0"/>
              <w:keepLines w:val="0"/>
            </w:pPr>
            <w:r w:rsidRPr="00130358">
              <w:t>NOTE:</w:t>
            </w:r>
            <w:r w:rsidR="0040450A" w:rsidRPr="00130358">
              <w:tab/>
              <w:t>For</w:t>
            </w:r>
            <w:r w:rsidR="00D62538" w:rsidRPr="00130358">
              <w:t xml:space="preserve"> </w:t>
            </w:r>
            <w:r w:rsidR="0040450A" w:rsidRPr="00130358">
              <w:t>DCS</w:t>
            </w:r>
            <w:r w:rsidR="00D62538" w:rsidRPr="00130358">
              <w:t xml:space="preserve"> </w:t>
            </w:r>
            <w:r w:rsidR="0040450A" w:rsidRPr="00130358">
              <w:t>1</w:t>
            </w:r>
            <w:r w:rsidR="00D62538" w:rsidRPr="00130358">
              <w:t xml:space="preserve"> </w:t>
            </w:r>
            <w:r w:rsidR="0040450A" w:rsidRPr="00130358">
              <w:t>800</w:t>
            </w:r>
            <w:r w:rsidR="00D62538" w:rsidRPr="00130358">
              <w:t xml:space="preserve"> </w:t>
            </w:r>
            <w:r w:rsidR="0040450A" w:rsidRPr="00130358">
              <w:t>class</w:t>
            </w:r>
            <w:r w:rsidR="00D62538" w:rsidRPr="00130358">
              <w:t xml:space="preserve"> </w:t>
            </w:r>
            <w:r w:rsidR="0040450A" w:rsidRPr="00130358">
              <w:t>1</w:t>
            </w:r>
            <w:r w:rsidR="00D62538" w:rsidRPr="00130358">
              <w:t xml:space="preserve"> </w:t>
            </w:r>
            <w:r w:rsidR="0040450A" w:rsidRPr="00130358">
              <w:t>and</w:t>
            </w:r>
            <w:r w:rsidR="00D62538" w:rsidRPr="00130358">
              <w:t xml:space="preserve"> </w:t>
            </w:r>
            <w:r w:rsidR="0040450A" w:rsidRPr="00130358">
              <w:t>class</w:t>
            </w:r>
            <w:r w:rsidR="00D62538" w:rsidRPr="00130358">
              <w:t xml:space="preserve"> </w:t>
            </w:r>
            <w:r w:rsidR="0040450A" w:rsidRPr="00130358">
              <w:t>2</w:t>
            </w:r>
            <w:r w:rsidR="00D62538" w:rsidRPr="00130358">
              <w:t xml:space="preserve"> </w:t>
            </w:r>
            <w:r w:rsidR="0040450A" w:rsidRPr="00130358">
              <w:t>MS,</w:t>
            </w:r>
            <w:r w:rsidR="00D62538" w:rsidRPr="00130358">
              <w:t xml:space="preserve"> </w:t>
            </w:r>
            <w:r w:rsidR="0040450A" w:rsidRPr="00130358">
              <w:t>the</w:t>
            </w:r>
            <w:r w:rsidR="00D62538" w:rsidRPr="00130358">
              <w:t xml:space="preserve">  </w:t>
            </w:r>
            <w:r w:rsidR="0040450A" w:rsidRPr="00130358">
              <w:t>102</w:t>
            </w:r>
            <w:r w:rsidR="00D62538" w:rsidRPr="00130358">
              <w:t xml:space="preserve"> </w:t>
            </w:r>
            <w:r w:rsidR="0040450A" w:rsidRPr="00130358">
              <w:t>dBm</w:t>
            </w:r>
            <w:r w:rsidR="00D62538" w:rsidRPr="00130358">
              <w:t xml:space="preserve"> </w:t>
            </w:r>
            <w:r w:rsidR="0040450A" w:rsidRPr="00130358">
              <w:t>level</w:t>
            </w:r>
            <w:r w:rsidR="00D62538" w:rsidRPr="00130358">
              <w:t xml:space="preserve"> </w:t>
            </w:r>
            <w:r w:rsidR="0040450A" w:rsidRPr="00130358">
              <w:t>shall</w:t>
            </w:r>
            <w:r w:rsidR="00D62538" w:rsidRPr="00130358">
              <w:t xml:space="preserve"> </w:t>
            </w:r>
            <w:r w:rsidR="0040450A" w:rsidRPr="00130358">
              <w:t>apply</w:t>
            </w:r>
            <w:r w:rsidR="00D62538" w:rsidRPr="00130358">
              <w:t xml:space="preserve"> </w:t>
            </w:r>
            <w:r w:rsidR="0040450A" w:rsidRPr="00130358">
              <w:t>for</w:t>
            </w:r>
            <w:r w:rsidR="00D62538" w:rsidRPr="00130358">
              <w:t xml:space="preserve"> </w:t>
            </w:r>
            <w:r w:rsidR="0040450A" w:rsidRPr="00130358">
              <w:t>the</w:t>
            </w:r>
            <w:r w:rsidR="00D62538" w:rsidRPr="00130358">
              <w:t xml:space="preserve"> </w:t>
            </w:r>
            <w:r w:rsidR="0040450A" w:rsidRPr="00130358">
              <w:t>reference</w:t>
            </w:r>
            <w:r w:rsidR="00D62538" w:rsidRPr="00130358">
              <w:t xml:space="preserve"> </w:t>
            </w:r>
            <w:r w:rsidR="0040450A" w:rsidRPr="00130358">
              <w:t>sensitivity</w:t>
            </w:r>
            <w:r w:rsidR="00D62538" w:rsidRPr="00130358">
              <w:t xml:space="preserve"> </w:t>
            </w:r>
            <w:r w:rsidR="0040450A" w:rsidRPr="00130358">
              <w:t>performance</w:t>
            </w:r>
            <w:r w:rsidR="00D62538" w:rsidRPr="00130358">
              <w:t xml:space="preserve"> </w:t>
            </w:r>
            <w:r w:rsidR="0040450A" w:rsidRPr="00130358">
              <w:t>as</w:t>
            </w:r>
            <w:r w:rsidR="00D62538" w:rsidRPr="00130358">
              <w:t xml:space="preserve"> </w:t>
            </w:r>
            <w:r w:rsidR="0040450A" w:rsidRPr="00130358">
              <w:t>specified</w:t>
            </w:r>
            <w:r w:rsidR="00D62538" w:rsidRPr="00130358">
              <w:t xml:space="preserve"> </w:t>
            </w:r>
            <w:r w:rsidR="0040450A" w:rsidRPr="00130358">
              <w:t>in</w:t>
            </w:r>
            <w:r w:rsidR="00D62538" w:rsidRPr="00130358">
              <w:t xml:space="preserve"> </w:t>
            </w:r>
            <w:r w:rsidR="0040450A" w:rsidRPr="00130358">
              <w:t>table</w:t>
            </w:r>
            <w:r w:rsidR="00D62538" w:rsidRPr="00130358">
              <w:t xml:space="preserve"> </w:t>
            </w:r>
            <w:r w:rsidR="0040450A" w:rsidRPr="00130358">
              <w:t>1</w:t>
            </w:r>
            <w:r w:rsidR="00D62538" w:rsidRPr="00130358">
              <w:t xml:space="preserve"> </w:t>
            </w:r>
            <w:r w:rsidR="0040450A" w:rsidRPr="00130358">
              <w:t>for</w:t>
            </w:r>
            <w:r w:rsidR="00D62538" w:rsidRPr="00130358">
              <w:t xml:space="preserve"> </w:t>
            </w:r>
            <w:r w:rsidR="0040450A" w:rsidRPr="00130358">
              <w:t>the</w:t>
            </w:r>
            <w:r w:rsidR="00D62538" w:rsidRPr="00130358">
              <w:t xml:space="preserve"> </w:t>
            </w:r>
            <w:r w:rsidR="0040450A" w:rsidRPr="00130358">
              <w:t>normal</w:t>
            </w:r>
            <w:r w:rsidR="00D62538" w:rsidRPr="00130358">
              <w:t xml:space="preserve"> </w:t>
            </w:r>
            <w:r w:rsidR="0040450A" w:rsidRPr="00130358">
              <w:t>conditions</w:t>
            </w:r>
            <w:r w:rsidR="00D62538" w:rsidRPr="00130358">
              <w:t xml:space="preserve"> </w:t>
            </w:r>
            <w:r w:rsidR="0040450A" w:rsidRPr="00130358">
              <w:t>defined</w:t>
            </w:r>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0040450A" w:rsidRPr="00130358">
              <w:t>45.005</w:t>
            </w:r>
            <w:r w:rsidR="00D62538" w:rsidRPr="00130358">
              <w:t xml:space="preserve"> </w:t>
            </w:r>
            <w:r w:rsidR="0040450A" w:rsidRPr="00130358">
              <w:t>[16]</w:t>
            </w:r>
            <w:r w:rsidR="00D62538" w:rsidRPr="00130358">
              <w:t xml:space="preserve"> </w:t>
            </w:r>
            <w:r w:rsidR="0040450A" w:rsidRPr="00130358">
              <w:t>Annex</w:t>
            </w:r>
            <w:r w:rsidR="00D62538" w:rsidRPr="00130358">
              <w:t xml:space="preserve"> </w:t>
            </w:r>
            <w:r w:rsidR="0040450A" w:rsidRPr="00130358">
              <w:t>D</w:t>
            </w:r>
            <w:r w:rsidR="00D62538" w:rsidRPr="00130358">
              <w:t xml:space="preserve"> </w:t>
            </w:r>
            <w:r w:rsidR="0040450A" w:rsidRPr="00130358">
              <w:t>and</w:t>
            </w:r>
            <w:r w:rsidR="00D62538" w:rsidRPr="00130358">
              <w:t xml:space="preserve">  </w:t>
            </w:r>
            <w:r w:rsidR="0040450A" w:rsidRPr="00130358">
              <w:t>100</w:t>
            </w:r>
            <w:r w:rsidR="00D62538" w:rsidRPr="00130358">
              <w:t xml:space="preserve"> </w:t>
            </w:r>
            <w:r w:rsidR="0040450A" w:rsidRPr="00130358">
              <w:t>dBm</w:t>
            </w:r>
            <w:r w:rsidR="00D62538" w:rsidRPr="00130358">
              <w:t xml:space="preserve"> </w:t>
            </w:r>
            <w:r w:rsidR="0040450A" w:rsidRPr="00130358">
              <w:t>level</w:t>
            </w:r>
            <w:r w:rsidR="00D62538" w:rsidRPr="00130358">
              <w:t xml:space="preserve"> </w:t>
            </w:r>
            <w:r w:rsidR="0040450A" w:rsidRPr="00130358">
              <w:t>shall</w:t>
            </w:r>
            <w:r w:rsidR="00D62538" w:rsidRPr="00130358">
              <w:t xml:space="preserve"> </w:t>
            </w:r>
            <w:r w:rsidR="0040450A" w:rsidRPr="00130358">
              <w:t>be</w:t>
            </w:r>
            <w:r w:rsidR="00D62538" w:rsidRPr="00130358">
              <w:t xml:space="preserve"> </w:t>
            </w:r>
            <w:r w:rsidR="0040450A" w:rsidRPr="00130358">
              <w:t>used</w:t>
            </w:r>
            <w:r w:rsidR="00D62538" w:rsidRPr="00130358">
              <w:t xml:space="preserve"> </w:t>
            </w:r>
            <w:r w:rsidR="0040450A" w:rsidRPr="00130358">
              <w:t>to</w:t>
            </w:r>
            <w:r w:rsidR="00D62538" w:rsidRPr="00130358">
              <w:t xml:space="preserve"> </w:t>
            </w:r>
            <w:r w:rsidR="0040450A" w:rsidRPr="00130358">
              <w:t>determine</w:t>
            </w:r>
            <w:r w:rsidR="00D62538" w:rsidRPr="00130358">
              <w:t xml:space="preserve"> </w:t>
            </w:r>
            <w:r w:rsidR="0040450A" w:rsidRPr="00130358">
              <w:t>all</w:t>
            </w:r>
            <w:r w:rsidR="00D62538" w:rsidRPr="00130358">
              <w:t xml:space="preserve"> </w:t>
            </w:r>
            <w:r w:rsidR="0040450A" w:rsidRPr="00130358">
              <w:t>other</w:t>
            </w:r>
            <w:r w:rsidR="00D62538" w:rsidRPr="00130358">
              <w:t xml:space="preserve"> </w:t>
            </w:r>
            <w:r w:rsidR="0040450A" w:rsidRPr="00130358">
              <w:t>MS</w:t>
            </w:r>
            <w:r w:rsidR="00D62538" w:rsidRPr="00130358">
              <w:t xml:space="preserve"> </w:t>
            </w:r>
            <w:r w:rsidR="0040450A" w:rsidRPr="00130358">
              <w:t>performances.</w:t>
            </w:r>
          </w:p>
        </w:tc>
      </w:tr>
    </w:tbl>
    <w:p w14:paraId="2911B542" w14:textId="77777777" w:rsidR="0040450A" w:rsidRPr="00130358" w:rsidRDefault="0040450A" w:rsidP="00D62538"/>
    <w:p w14:paraId="276362B8" w14:textId="77777777" w:rsidR="00123ECE" w:rsidRPr="00130358" w:rsidRDefault="00123ECE" w:rsidP="00D62538">
      <w:r w:rsidRPr="00130358">
        <w:t>The normative reference for this requirement is:</w:t>
      </w:r>
    </w:p>
    <w:p w14:paraId="2ACEFA19" w14:textId="19E6544E" w:rsidR="00123ECE" w:rsidRPr="00130358" w:rsidRDefault="00123ECE" w:rsidP="00D62538">
      <w:r w:rsidRPr="00130358">
        <w:t>For E-UTRA</w:t>
      </w:r>
      <w:r w:rsidR="00483222" w:rsidRPr="00130358">
        <w:t>: 3GPP TS 3</w:t>
      </w:r>
      <w:r w:rsidRPr="00130358">
        <w:t xml:space="preserve">6.133 [4] clause 9.4.1 </w:t>
      </w:r>
      <w:r w:rsidRPr="00130358">
        <w:rPr>
          <w:lang w:eastAsia="zh-CN"/>
        </w:rPr>
        <w:t>and A.9.6.1</w:t>
      </w:r>
    </w:p>
    <w:p w14:paraId="615D4EF9" w14:textId="0824FD42" w:rsidR="00123ECE" w:rsidRPr="00130358" w:rsidRDefault="00123ECE" w:rsidP="00D62538">
      <w:r w:rsidRPr="00130358">
        <w:t xml:space="preserve">For GSM: TS 45.008 [15] clause 8.1.2 and </w:t>
      </w:r>
      <w:r w:rsidRPr="00130358">
        <w:rPr>
          <w:rFonts w:cs="v3.7.0"/>
        </w:rPr>
        <w:t>8.1.4</w:t>
      </w:r>
      <w:r w:rsidR="0040450A" w:rsidRPr="00130358">
        <w:rPr>
          <w:rFonts w:cs="v3.7.0"/>
        </w:rPr>
        <w:t xml:space="preserve"> </w:t>
      </w:r>
      <w:r w:rsidR="00483222" w:rsidRPr="00130358">
        <w:rPr>
          <w:rFonts w:cs="v3.7.0"/>
        </w:rPr>
        <w:t>and 3GPP TS</w:t>
      </w:r>
      <w:r w:rsidR="0040450A" w:rsidRPr="00130358">
        <w:t xml:space="preserve"> 45.005 [16]</w:t>
      </w:r>
      <w:r w:rsidRPr="00130358">
        <w:rPr>
          <w:rFonts w:cs="v3.7.0"/>
        </w:rPr>
        <w:t>.</w:t>
      </w:r>
    </w:p>
    <w:p w14:paraId="53AB81A5" w14:textId="77777777" w:rsidR="00123ECE" w:rsidRPr="00130358" w:rsidRDefault="00123ECE" w:rsidP="00483222">
      <w:pPr>
        <w:pStyle w:val="Heading4"/>
        <w:rPr>
          <w:lang w:eastAsia="zh-CN"/>
        </w:rPr>
      </w:pPr>
      <w:r w:rsidRPr="00130358">
        <w:lastRenderedPageBreak/>
        <w:t>9.</w:t>
      </w:r>
      <w:r w:rsidRPr="00130358">
        <w:rPr>
          <w:lang w:eastAsia="zh-CN"/>
        </w:rPr>
        <w:t>6</w:t>
      </w:r>
      <w:r w:rsidRPr="00130358">
        <w:t>.</w:t>
      </w:r>
      <w:r w:rsidRPr="00130358">
        <w:rPr>
          <w:lang w:eastAsia="zh-CN"/>
        </w:rPr>
        <w:t>1</w:t>
      </w:r>
      <w:r w:rsidRPr="00130358">
        <w:t>.4</w:t>
      </w:r>
      <w:r w:rsidRPr="00130358">
        <w:tab/>
        <w:t>Test description</w:t>
      </w:r>
    </w:p>
    <w:p w14:paraId="759972F3" w14:textId="77777777" w:rsidR="00123ECE" w:rsidRPr="00130358" w:rsidRDefault="00123ECE" w:rsidP="00483222">
      <w:pPr>
        <w:pStyle w:val="Heading5"/>
        <w:rPr>
          <w:lang w:eastAsia="zh-CN"/>
        </w:rPr>
      </w:pPr>
      <w:r w:rsidRPr="00130358">
        <w:t>9.</w:t>
      </w:r>
      <w:r w:rsidRPr="00130358">
        <w:rPr>
          <w:lang w:eastAsia="zh-CN"/>
        </w:rPr>
        <w:t>6</w:t>
      </w:r>
      <w:r w:rsidRPr="00130358">
        <w:t>.</w:t>
      </w:r>
      <w:r w:rsidRPr="00130358">
        <w:rPr>
          <w:lang w:eastAsia="zh-CN"/>
        </w:rPr>
        <w:t>1</w:t>
      </w:r>
      <w:r w:rsidRPr="00130358">
        <w:t>.4.1</w:t>
      </w:r>
      <w:r w:rsidRPr="00130358">
        <w:tab/>
        <w:t>Initial conditions</w:t>
      </w:r>
    </w:p>
    <w:p w14:paraId="1ADBD695" w14:textId="50E4E554" w:rsidR="00123ECE" w:rsidRPr="00130358" w:rsidRDefault="00123ECE" w:rsidP="00483222">
      <w:pPr>
        <w:keepNext/>
        <w:keepLines/>
      </w:pPr>
      <w:r w:rsidRPr="00130358">
        <w:t xml:space="preserve">Test Environment: Normal, TL/VL, TH/VH; as defined </w:t>
      </w:r>
      <w:r w:rsidR="00062A7B" w:rsidRPr="00130358">
        <w:t>in 3GPP TS</w:t>
      </w:r>
      <w:r w:rsidRPr="00130358">
        <w:t xml:space="preserve"> 36.508 [7] clause 4.1.</w:t>
      </w:r>
    </w:p>
    <w:p w14:paraId="7EC3C0CE" w14:textId="44A4A766" w:rsidR="00123ECE" w:rsidRPr="00130358" w:rsidRDefault="00123ECE" w:rsidP="00483222">
      <w:pPr>
        <w:keepNext/>
        <w:keepLines/>
      </w:pPr>
      <w:r w:rsidRPr="00130358">
        <w:t xml:space="preserve">Frequencies to be tested: According to Annex E table E-1 </w:t>
      </w:r>
      <w:r w:rsidR="00483222" w:rsidRPr="00130358">
        <w:t>and 3GPP TS</w:t>
      </w:r>
      <w:r w:rsidRPr="00130358">
        <w:t xml:space="preserve"> 36.508 [7] clauses 4.4.2 and 4.3.1.</w:t>
      </w:r>
    </w:p>
    <w:p w14:paraId="36C8A542" w14:textId="156D957C" w:rsidR="00123ECE" w:rsidRPr="00130358" w:rsidRDefault="00123ECE" w:rsidP="00D62538">
      <w:r w:rsidRPr="00130358">
        <w:t xml:space="preserve">Channel Bandwidth to be tested: 10 MHz as defined </w:t>
      </w:r>
      <w:r w:rsidR="00062A7B" w:rsidRPr="00130358">
        <w:t>in 3GPP TS</w:t>
      </w:r>
      <w:r w:rsidRPr="00130358">
        <w:t xml:space="preserve"> 36.508 [7] clause 4.3.1.</w:t>
      </w:r>
    </w:p>
    <w:p w14:paraId="4A78A9B8" w14:textId="0CFAE945" w:rsidR="00123ECE" w:rsidRPr="00130358" w:rsidRDefault="00123EC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A.14</w:t>
      </w:r>
      <w:r w:rsidR="004F609D" w:rsidRPr="00130358">
        <w:rPr>
          <w:rFonts w:ascii="Segoe UI" w:hAnsi="Segoe UI" w:cs="Segoe UI"/>
        </w:rPr>
        <w:t xml:space="preserve"> </w:t>
      </w:r>
      <w:r w:rsidR="004F609D" w:rsidRPr="00130358">
        <w:t>for UE with 2Rx RF band and Annex A, Figure A.78 (without using the faders) for 4Rx capable UE without any 2Rx RF bands</w:t>
      </w:r>
      <w:r w:rsidRPr="00130358">
        <w:t>.</w:t>
      </w:r>
    </w:p>
    <w:p w14:paraId="1213E265" w14:textId="26947B8E" w:rsidR="00123ECE" w:rsidRPr="00130358" w:rsidRDefault="00123ECE" w:rsidP="00483222">
      <w:pPr>
        <w:pStyle w:val="B1"/>
      </w:pPr>
      <w:r w:rsidRPr="00130358">
        <w:t>2.</w:t>
      </w:r>
      <w:r w:rsidR="00483222" w:rsidRPr="00130358">
        <w:tab/>
      </w:r>
      <w:r w:rsidRPr="00130358">
        <w:t>The general test parameter settings are set up according to Table 9.6.1.4.1-1.</w:t>
      </w:r>
    </w:p>
    <w:p w14:paraId="1FE0FB69" w14:textId="3248FFC0" w:rsidR="00123ECE" w:rsidRPr="00130358" w:rsidRDefault="00123ECE" w:rsidP="00483222">
      <w:pPr>
        <w:pStyle w:val="B1"/>
      </w:pPr>
      <w:r w:rsidRPr="00130358">
        <w:t>3.</w:t>
      </w:r>
      <w:r w:rsidR="00483222" w:rsidRPr="00130358">
        <w:tab/>
      </w:r>
      <w:r w:rsidRPr="00130358">
        <w:t>Propagation conditions are set according to Annex B clause B.0.</w:t>
      </w:r>
    </w:p>
    <w:p w14:paraId="15199FE6" w14:textId="45336643" w:rsidR="00123ECE" w:rsidRPr="00130358" w:rsidRDefault="00123ECE" w:rsidP="00483222">
      <w:pPr>
        <w:pStyle w:val="B1"/>
      </w:pPr>
      <w:r w:rsidRPr="00130358">
        <w:t>4.</w:t>
      </w:r>
      <w:r w:rsidR="00483222" w:rsidRPr="00130358">
        <w:tab/>
      </w:r>
      <w:r w:rsidRPr="00130358">
        <w:t>Message contents are defined in clause 9.</w:t>
      </w:r>
      <w:r w:rsidRPr="00130358">
        <w:rPr>
          <w:lang w:eastAsia="zh-CN"/>
        </w:rPr>
        <w:t>6</w:t>
      </w:r>
      <w:r w:rsidRPr="00130358">
        <w:t>.</w:t>
      </w:r>
      <w:r w:rsidRPr="00130358">
        <w:rPr>
          <w:lang w:eastAsia="zh-CN"/>
        </w:rPr>
        <w:t>1</w:t>
      </w:r>
      <w:r w:rsidRPr="00130358">
        <w:t xml:space="preserve">.4.3. </w:t>
      </w:r>
    </w:p>
    <w:p w14:paraId="1317E93D" w14:textId="3BFF2833" w:rsidR="00123ECE" w:rsidRPr="00130358" w:rsidRDefault="00123ECE" w:rsidP="00483222">
      <w:pPr>
        <w:pStyle w:val="B1"/>
        <w:rPr>
          <w:lang w:eastAsia="zh-CN"/>
        </w:rPr>
      </w:pPr>
      <w:r w:rsidRPr="00130358">
        <w:t>5.</w:t>
      </w:r>
      <w:r w:rsidR="00483222" w:rsidRPr="00130358">
        <w:tab/>
      </w:r>
      <w:r w:rsidRPr="00130358">
        <w:t xml:space="preserve">There is one E-UTRA </w:t>
      </w:r>
      <w:r w:rsidR="00D379E5" w:rsidRPr="00130358">
        <w:rPr>
          <w:lang w:eastAsia="zh-CN"/>
        </w:rPr>
        <w:t>F</w:t>
      </w:r>
      <w:r w:rsidR="00D379E5" w:rsidRPr="00130358">
        <w:t xml:space="preserve">DD </w:t>
      </w:r>
      <w:r w:rsidRPr="00130358">
        <w:t>cell (Cell 1) and two</w:t>
      </w:r>
      <w:r w:rsidRPr="00130358">
        <w:rPr>
          <w:lang w:eastAsia="zh-CN"/>
        </w:rPr>
        <w:t xml:space="preserve"> GSM</w:t>
      </w:r>
      <w:r w:rsidRPr="00130358">
        <w:t xml:space="preserve"> cells (Cell 2 and Cell 3) specified in each test. Cell 1 is the cell used for call setup with the power level set according to Annex C.0</w:t>
      </w:r>
      <w:r w:rsidRPr="00130358">
        <w:rPr>
          <w:lang w:eastAsia="zh-CN"/>
        </w:rPr>
        <w:t xml:space="preserve"> </w:t>
      </w:r>
      <w:r w:rsidRPr="00130358">
        <w:t xml:space="preserve">and C.1 for this test. Cell 2 (BCCH1) and Cell 3 (BCCH other than BCCH1 according to sub-test) are measured and reported by the UE. </w:t>
      </w:r>
    </w:p>
    <w:p w14:paraId="175B82DC" w14:textId="77777777" w:rsidR="00123ECE" w:rsidRPr="00130358" w:rsidRDefault="00123ECE" w:rsidP="00D62538">
      <w:pPr>
        <w:pStyle w:val="TH"/>
        <w:keepNext w:val="0"/>
        <w:keepLines w:val="0"/>
      </w:pPr>
      <w:r w:rsidRPr="00130358">
        <w:t>Table 9.6.1.4.1-1: General GSM Carrier RSSI test parameters</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23"/>
        <w:gridCol w:w="586"/>
        <w:gridCol w:w="3444"/>
        <w:gridCol w:w="3184"/>
      </w:tblGrid>
      <w:tr w:rsidR="00123ECE" w:rsidRPr="00130358" w14:paraId="3F87BD24" w14:textId="77777777" w:rsidTr="00483222">
        <w:trPr>
          <w:jc w:val="center"/>
        </w:trPr>
        <w:tc>
          <w:tcPr>
            <w:tcW w:w="2523" w:type="dxa"/>
          </w:tcPr>
          <w:p w14:paraId="2CB7E027" w14:textId="77777777" w:rsidR="00123ECE" w:rsidRPr="00130358" w:rsidRDefault="00123ECE" w:rsidP="00D62538">
            <w:pPr>
              <w:pStyle w:val="TAH"/>
              <w:keepNext w:val="0"/>
              <w:keepLines w:val="0"/>
              <w:rPr>
                <w:rFonts w:cs="v4.2.0"/>
              </w:rPr>
            </w:pPr>
            <w:r w:rsidRPr="00130358">
              <w:rPr>
                <w:rFonts w:cs="v4.2.0"/>
              </w:rPr>
              <w:t>Parameter</w:t>
            </w:r>
          </w:p>
        </w:tc>
        <w:tc>
          <w:tcPr>
            <w:tcW w:w="586" w:type="dxa"/>
          </w:tcPr>
          <w:p w14:paraId="251F14C8" w14:textId="77777777" w:rsidR="00123ECE" w:rsidRPr="00130358" w:rsidRDefault="00123ECE" w:rsidP="00D62538">
            <w:pPr>
              <w:pStyle w:val="TAH"/>
              <w:keepNext w:val="0"/>
              <w:keepLines w:val="0"/>
              <w:rPr>
                <w:rFonts w:cs="v4.2.0"/>
              </w:rPr>
            </w:pPr>
            <w:r w:rsidRPr="00130358">
              <w:rPr>
                <w:rFonts w:cs="v4.2.0"/>
              </w:rPr>
              <w:t>Unit</w:t>
            </w:r>
          </w:p>
        </w:tc>
        <w:tc>
          <w:tcPr>
            <w:tcW w:w="3444" w:type="dxa"/>
          </w:tcPr>
          <w:p w14:paraId="346D039D" w14:textId="77777777" w:rsidR="00123ECE" w:rsidRPr="00130358" w:rsidRDefault="00123ECE" w:rsidP="00D62538">
            <w:pPr>
              <w:pStyle w:val="TAH"/>
              <w:keepNext w:val="0"/>
              <w:keepLines w:val="0"/>
              <w:rPr>
                <w:rFonts w:cs="v4.2.0"/>
              </w:rPr>
            </w:pPr>
            <w:r w:rsidRPr="00130358">
              <w:rPr>
                <w:rFonts w:cs="v4.2.0"/>
              </w:rPr>
              <w:t>Value</w:t>
            </w:r>
          </w:p>
        </w:tc>
        <w:tc>
          <w:tcPr>
            <w:tcW w:w="3184" w:type="dxa"/>
          </w:tcPr>
          <w:p w14:paraId="55307866" w14:textId="77777777" w:rsidR="00123ECE" w:rsidRPr="00130358" w:rsidRDefault="00123ECE" w:rsidP="00D62538">
            <w:pPr>
              <w:pStyle w:val="TAH"/>
              <w:keepNext w:val="0"/>
              <w:keepLines w:val="0"/>
              <w:rPr>
                <w:rFonts w:cs="v4.2.0"/>
              </w:rPr>
            </w:pPr>
            <w:r w:rsidRPr="00130358">
              <w:rPr>
                <w:rFonts w:cs="v4.2.0"/>
              </w:rPr>
              <w:t>Comment</w:t>
            </w:r>
          </w:p>
        </w:tc>
      </w:tr>
      <w:tr w:rsidR="00123ECE" w:rsidRPr="00130358" w14:paraId="03E5FE35" w14:textId="77777777" w:rsidTr="00483222">
        <w:trPr>
          <w:cantSplit/>
          <w:jc w:val="center"/>
        </w:trPr>
        <w:tc>
          <w:tcPr>
            <w:tcW w:w="2523" w:type="dxa"/>
          </w:tcPr>
          <w:p w14:paraId="556FF0FC" w14:textId="64717AB7" w:rsidR="00123ECE" w:rsidRPr="00130358" w:rsidRDefault="00123ECE" w:rsidP="00D62538">
            <w:pPr>
              <w:pStyle w:val="TAL"/>
              <w:keepNext w:val="0"/>
              <w:keepLines w:val="0"/>
            </w:pPr>
            <w:r w:rsidRPr="00130358">
              <w:t>PDSCH</w:t>
            </w:r>
            <w:r w:rsidR="00D62538" w:rsidRPr="00130358">
              <w:t xml:space="preserve"> </w:t>
            </w:r>
            <w:r w:rsidRPr="00130358">
              <w:t>parameters</w:t>
            </w:r>
            <w:r w:rsidR="00D62538" w:rsidRPr="00130358">
              <w:t xml:space="preserve"> </w:t>
            </w:r>
            <w:r w:rsidRPr="00130358">
              <w:br/>
              <w:t>(E-UTRAN</w:t>
            </w:r>
            <w:r w:rsidR="00D62538" w:rsidRPr="00130358">
              <w:t xml:space="preserve"> </w:t>
            </w:r>
            <w:r w:rsidRPr="00130358">
              <w:t>FDD)</w:t>
            </w:r>
          </w:p>
        </w:tc>
        <w:tc>
          <w:tcPr>
            <w:tcW w:w="586" w:type="dxa"/>
          </w:tcPr>
          <w:p w14:paraId="427CC465" w14:textId="77777777" w:rsidR="00123ECE" w:rsidRPr="00130358" w:rsidRDefault="00123ECE" w:rsidP="00D62538">
            <w:pPr>
              <w:pStyle w:val="TAL"/>
              <w:keepNext w:val="0"/>
              <w:keepLines w:val="0"/>
              <w:jc w:val="center"/>
            </w:pPr>
          </w:p>
        </w:tc>
        <w:tc>
          <w:tcPr>
            <w:tcW w:w="3444" w:type="dxa"/>
          </w:tcPr>
          <w:p w14:paraId="47873028" w14:textId="7CE6DB19"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R.0</w:t>
            </w:r>
            <w:r w:rsidR="00D62538" w:rsidRPr="00130358">
              <w:t xml:space="preserve"> </w:t>
            </w:r>
            <w:r w:rsidRPr="00130358">
              <w:t>FDD</w:t>
            </w:r>
          </w:p>
        </w:tc>
        <w:tc>
          <w:tcPr>
            <w:tcW w:w="3184" w:type="dxa"/>
          </w:tcPr>
          <w:p w14:paraId="284F43BA" w14:textId="34E65016"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A.1.1.</w:t>
            </w:r>
          </w:p>
        </w:tc>
      </w:tr>
      <w:tr w:rsidR="00123ECE" w:rsidRPr="00130358" w14:paraId="587A8CF7" w14:textId="77777777" w:rsidTr="00483222">
        <w:trPr>
          <w:cantSplit/>
          <w:jc w:val="center"/>
        </w:trPr>
        <w:tc>
          <w:tcPr>
            <w:tcW w:w="2523" w:type="dxa"/>
          </w:tcPr>
          <w:p w14:paraId="2955DD3F" w14:textId="2444408F" w:rsidR="00123ECE" w:rsidRPr="00130358" w:rsidRDefault="00123ECE" w:rsidP="00D62538">
            <w:pPr>
              <w:pStyle w:val="TAL"/>
              <w:keepNext w:val="0"/>
              <w:keepLines w:val="0"/>
            </w:pPr>
            <w:r w:rsidRPr="00130358">
              <w:t>PCFICH/PDCCH/PHICH</w:t>
            </w:r>
            <w:r w:rsidR="00D62538" w:rsidRPr="00130358">
              <w:t xml:space="preserve"> </w:t>
            </w:r>
            <w:r w:rsidRPr="00130358">
              <w:t>parameters</w:t>
            </w:r>
          </w:p>
          <w:p w14:paraId="5E1570E2" w14:textId="258155C9" w:rsidR="00123ECE" w:rsidRPr="00130358" w:rsidRDefault="00123ECE" w:rsidP="00D62538">
            <w:pPr>
              <w:pStyle w:val="TAL"/>
              <w:keepNext w:val="0"/>
              <w:keepLines w:val="0"/>
            </w:pPr>
            <w:r w:rsidRPr="00130358">
              <w:t>(E-UTRAN</w:t>
            </w:r>
            <w:r w:rsidR="00D62538" w:rsidRPr="00130358">
              <w:t xml:space="preserve"> </w:t>
            </w:r>
            <w:r w:rsidRPr="00130358">
              <w:t>FDD)</w:t>
            </w:r>
          </w:p>
        </w:tc>
        <w:tc>
          <w:tcPr>
            <w:tcW w:w="586" w:type="dxa"/>
          </w:tcPr>
          <w:p w14:paraId="77987460" w14:textId="77777777" w:rsidR="00123ECE" w:rsidRPr="00130358" w:rsidRDefault="00123ECE" w:rsidP="00D62538">
            <w:pPr>
              <w:pStyle w:val="TAL"/>
              <w:keepNext w:val="0"/>
              <w:keepLines w:val="0"/>
              <w:jc w:val="center"/>
            </w:pPr>
          </w:p>
        </w:tc>
        <w:tc>
          <w:tcPr>
            <w:tcW w:w="3444" w:type="dxa"/>
          </w:tcPr>
          <w:p w14:paraId="2EB584C2" w14:textId="5127C2A3" w:rsidR="00123ECE" w:rsidRPr="00130358" w:rsidRDefault="00123ECE" w:rsidP="00D62538">
            <w:pPr>
              <w:pStyle w:val="TAL"/>
              <w:keepNext w:val="0"/>
              <w:keepLines w:val="0"/>
            </w:pPr>
            <w:r w:rsidRPr="00130358">
              <w:t>DL</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r w:rsidR="00D62538" w:rsidRPr="00130358">
              <w:t xml:space="preserve"> </w:t>
            </w:r>
            <w:r w:rsidRPr="00130358">
              <w:t>R.6</w:t>
            </w:r>
            <w:r w:rsidR="00D62538" w:rsidRPr="00130358">
              <w:t xml:space="preserve"> </w:t>
            </w:r>
            <w:r w:rsidRPr="00130358">
              <w:t>FDD</w:t>
            </w:r>
          </w:p>
        </w:tc>
        <w:tc>
          <w:tcPr>
            <w:tcW w:w="3184" w:type="dxa"/>
          </w:tcPr>
          <w:p w14:paraId="04B2BFF3" w14:textId="18A37016"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A.2.1.</w:t>
            </w:r>
          </w:p>
        </w:tc>
      </w:tr>
      <w:tr w:rsidR="00123ECE" w:rsidRPr="00130358" w14:paraId="5A9D7D6E" w14:textId="77777777" w:rsidTr="00483222">
        <w:trPr>
          <w:jc w:val="center"/>
        </w:trPr>
        <w:tc>
          <w:tcPr>
            <w:tcW w:w="2523" w:type="dxa"/>
          </w:tcPr>
          <w:p w14:paraId="707EC8B4" w14:textId="272E6188" w:rsidR="00123ECE" w:rsidRPr="00130358" w:rsidRDefault="00123ECE" w:rsidP="00D62538">
            <w:pPr>
              <w:pStyle w:val="TAC"/>
              <w:keepNext w:val="0"/>
              <w:keepLines w:val="0"/>
              <w:tabs>
                <w:tab w:val="left" w:pos="610"/>
              </w:tabs>
              <w:jc w:val="left"/>
            </w:pPr>
            <w:r w:rsidRPr="00130358">
              <w:t>Active</w:t>
            </w:r>
            <w:r w:rsidR="00D62538" w:rsidRPr="00130358">
              <w:t xml:space="preserve"> </w:t>
            </w:r>
            <w:r w:rsidRPr="00130358">
              <w:t>cell</w:t>
            </w:r>
          </w:p>
        </w:tc>
        <w:tc>
          <w:tcPr>
            <w:tcW w:w="586" w:type="dxa"/>
          </w:tcPr>
          <w:p w14:paraId="4AE68D96" w14:textId="77777777" w:rsidR="00123ECE" w:rsidRPr="00130358" w:rsidRDefault="00123ECE" w:rsidP="00D62538">
            <w:pPr>
              <w:pStyle w:val="TAC"/>
              <w:keepNext w:val="0"/>
              <w:keepLines w:val="0"/>
            </w:pPr>
            <w:r w:rsidRPr="00130358">
              <w:t>-</w:t>
            </w:r>
          </w:p>
        </w:tc>
        <w:tc>
          <w:tcPr>
            <w:tcW w:w="3444" w:type="dxa"/>
          </w:tcPr>
          <w:p w14:paraId="09D2986D" w14:textId="43A7496E" w:rsidR="00123ECE" w:rsidRPr="00130358" w:rsidRDefault="00123ECE" w:rsidP="00D62538">
            <w:pPr>
              <w:pStyle w:val="TAC"/>
              <w:keepNext w:val="0"/>
              <w:keepLines w:val="0"/>
              <w:jc w:val="left"/>
            </w:pPr>
            <w:r w:rsidRPr="00130358">
              <w:t>Cell</w:t>
            </w:r>
            <w:r w:rsidR="00D62538" w:rsidRPr="00130358">
              <w:t xml:space="preserve"> </w:t>
            </w:r>
            <w:r w:rsidRPr="00130358">
              <w:t>1</w:t>
            </w:r>
          </w:p>
        </w:tc>
        <w:tc>
          <w:tcPr>
            <w:tcW w:w="3184" w:type="dxa"/>
          </w:tcPr>
          <w:p w14:paraId="6F2E3468" w14:textId="77777777" w:rsidR="00123ECE" w:rsidRPr="00130358" w:rsidRDefault="00123ECE" w:rsidP="00D62538">
            <w:pPr>
              <w:pStyle w:val="TAL"/>
              <w:keepNext w:val="0"/>
              <w:keepLines w:val="0"/>
            </w:pPr>
          </w:p>
        </w:tc>
      </w:tr>
      <w:tr w:rsidR="00123ECE" w:rsidRPr="00130358" w14:paraId="5506B03D" w14:textId="77777777" w:rsidTr="00483222">
        <w:trPr>
          <w:jc w:val="center"/>
        </w:trPr>
        <w:tc>
          <w:tcPr>
            <w:tcW w:w="2523" w:type="dxa"/>
          </w:tcPr>
          <w:p w14:paraId="66E1C458" w14:textId="77777777" w:rsidR="00123ECE" w:rsidRPr="00130358" w:rsidRDefault="00123ECE" w:rsidP="00D62538">
            <w:pPr>
              <w:pStyle w:val="TAC"/>
              <w:keepNext w:val="0"/>
              <w:keepLines w:val="0"/>
              <w:tabs>
                <w:tab w:val="left" w:pos="610"/>
              </w:tabs>
              <w:jc w:val="left"/>
            </w:pPr>
            <w:r w:rsidRPr="00130358">
              <w:t>DRX</w:t>
            </w:r>
          </w:p>
        </w:tc>
        <w:tc>
          <w:tcPr>
            <w:tcW w:w="586" w:type="dxa"/>
          </w:tcPr>
          <w:p w14:paraId="7E364692" w14:textId="77777777" w:rsidR="00123ECE" w:rsidRPr="00130358" w:rsidRDefault="00123ECE" w:rsidP="00D62538">
            <w:pPr>
              <w:pStyle w:val="TAC"/>
              <w:keepNext w:val="0"/>
              <w:keepLines w:val="0"/>
            </w:pPr>
            <w:r w:rsidRPr="00130358">
              <w:t>-</w:t>
            </w:r>
          </w:p>
        </w:tc>
        <w:tc>
          <w:tcPr>
            <w:tcW w:w="3444" w:type="dxa"/>
          </w:tcPr>
          <w:p w14:paraId="033E50BE" w14:textId="77777777" w:rsidR="00123ECE" w:rsidRPr="00130358" w:rsidRDefault="00123ECE" w:rsidP="00D62538">
            <w:pPr>
              <w:pStyle w:val="TAC"/>
              <w:keepNext w:val="0"/>
              <w:keepLines w:val="0"/>
              <w:jc w:val="left"/>
            </w:pPr>
            <w:r w:rsidRPr="00130358">
              <w:t>OFF</w:t>
            </w:r>
          </w:p>
        </w:tc>
        <w:tc>
          <w:tcPr>
            <w:tcW w:w="3184" w:type="dxa"/>
          </w:tcPr>
          <w:p w14:paraId="08AC4CB0" w14:textId="77777777" w:rsidR="00123ECE" w:rsidRPr="00130358" w:rsidRDefault="00123ECE" w:rsidP="00D62538">
            <w:pPr>
              <w:pStyle w:val="TAL"/>
              <w:keepNext w:val="0"/>
              <w:keepLines w:val="0"/>
            </w:pPr>
          </w:p>
        </w:tc>
      </w:tr>
      <w:tr w:rsidR="00123ECE" w:rsidRPr="00130358" w14:paraId="4CE70948" w14:textId="77777777" w:rsidTr="00483222">
        <w:trPr>
          <w:jc w:val="center"/>
        </w:trPr>
        <w:tc>
          <w:tcPr>
            <w:tcW w:w="2523" w:type="dxa"/>
          </w:tcPr>
          <w:p w14:paraId="7CA3FCBF" w14:textId="07DB7D18" w:rsidR="00123ECE" w:rsidRPr="00130358" w:rsidRDefault="00123ECE" w:rsidP="00D62538">
            <w:pPr>
              <w:pStyle w:val="TAC"/>
              <w:keepNext w:val="0"/>
              <w:keepLines w:val="0"/>
              <w:jc w:val="left"/>
            </w:pPr>
            <w:r w:rsidRPr="00130358">
              <w:t>Gap</w:t>
            </w:r>
            <w:r w:rsidR="00D62538" w:rsidRPr="00130358">
              <w:t xml:space="preserve"> </w:t>
            </w:r>
            <w:r w:rsidRPr="00130358">
              <w:t>pattern</w:t>
            </w:r>
            <w:r w:rsidR="00D62538" w:rsidRPr="00130358">
              <w:t xml:space="preserve"> </w:t>
            </w:r>
            <w:r w:rsidRPr="00130358">
              <w:t>Id</w:t>
            </w:r>
          </w:p>
        </w:tc>
        <w:tc>
          <w:tcPr>
            <w:tcW w:w="586" w:type="dxa"/>
          </w:tcPr>
          <w:p w14:paraId="3A24322F" w14:textId="77777777" w:rsidR="00123ECE" w:rsidRPr="00130358" w:rsidRDefault="00123ECE" w:rsidP="00D62538">
            <w:pPr>
              <w:pStyle w:val="TAC"/>
              <w:keepNext w:val="0"/>
              <w:keepLines w:val="0"/>
            </w:pPr>
          </w:p>
        </w:tc>
        <w:tc>
          <w:tcPr>
            <w:tcW w:w="3444" w:type="dxa"/>
          </w:tcPr>
          <w:p w14:paraId="19A60639" w14:textId="77777777" w:rsidR="00123ECE" w:rsidRPr="00130358" w:rsidRDefault="00123ECE" w:rsidP="00D62538">
            <w:pPr>
              <w:pStyle w:val="TAC"/>
              <w:keepNext w:val="0"/>
              <w:keepLines w:val="0"/>
              <w:jc w:val="left"/>
            </w:pPr>
            <w:r w:rsidRPr="00130358">
              <w:t>1</w:t>
            </w:r>
          </w:p>
        </w:tc>
        <w:tc>
          <w:tcPr>
            <w:tcW w:w="3184" w:type="dxa"/>
          </w:tcPr>
          <w:p w14:paraId="114987AF" w14:textId="64049DA9"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2B5BDC" w:rsidRPr="00130358">
              <w:t>[4]</w:t>
            </w:r>
            <w:r w:rsidR="00D62538" w:rsidRPr="00130358">
              <w:t xml:space="preserve"> </w:t>
            </w:r>
            <w:r w:rsidR="00483222" w:rsidRPr="00130358">
              <w:t>clause</w:t>
            </w:r>
            <w:r w:rsidR="00D62538" w:rsidRPr="00130358">
              <w:t xml:space="preserve"> </w:t>
            </w:r>
            <w:r w:rsidRPr="00130358">
              <w:t>8.1.2.1.</w:t>
            </w:r>
          </w:p>
        </w:tc>
      </w:tr>
      <w:tr w:rsidR="00123ECE" w:rsidRPr="00130358" w14:paraId="1F0F4186" w14:textId="77777777" w:rsidTr="00483222">
        <w:trPr>
          <w:jc w:val="center"/>
        </w:trPr>
        <w:tc>
          <w:tcPr>
            <w:tcW w:w="2523" w:type="dxa"/>
          </w:tcPr>
          <w:p w14:paraId="565BFEA6" w14:textId="04C76C8B" w:rsidR="00123ECE" w:rsidRPr="00130358" w:rsidRDefault="00123ECE" w:rsidP="00D62538">
            <w:pPr>
              <w:pStyle w:val="TAC"/>
              <w:keepNext w:val="0"/>
              <w:keepLines w:val="0"/>
              <w:jc w:val="left"/>
            </w:pPr>
            <w:r w:rsidRPr="00130358">
              <w:t>Filtering</w:t>
            </w:r>
            <w:r w:rsidR="00D62538" w:rsidRPr="00130358">
              <w:t xml:space="preserve"> </w:t>
            </w:r>
            <w:r w:rsidRPr="00130358">
              <w:t>coefficient</w:t>
            </w:r>
          </w:p>
        </w:tc>
        <w:tc>
          <w:tcPr>
            <w:tcW w:w="586" w:type="dxa"/>
          </w:tcPr>
          <w:p w14:paraId="22450AEF" w14:textId="77777777" w:rsidR="00123ECE" w:rsidRPr="00130358" w:rsidRDefault="00123ECE" w:rsidP="00D62538">
            <w:pPr>
              <w:pStyle w:val="TAC"/>
              <w:keepNext w:val="0"/>
              <w:keepLines w:val="0"/>
            </w:pPr>
            <w:r w:rsidRPr="00130358">
              <w:t>-</w:t>
            </w:r>
          </w:p>
        </w:tc>
        <w:tc>
          <w:tcPr>
            <w:tcW w:w="3444" w:type="dxa"/>
          </w:tcPr>
          <w:p w14:paraId="4DC14A7D" w14:textId="77777777" w:rsidR="00123ECE" w:rsidRPr="00130358" w:rsidRDefault="00123ECE" w:rsidP="00D62538">
            <w:pPr>
              <w:pStyle w:val="TAC"/>
              <w:keepNext w:val="0"/>
              <w:keepLines w:val="0"/>
              <w:jc w:val="left"/>
            </w:pPr>
            <w:r w:rsidRPr="00130358">
              <w:t>0</w:t>
            </w:r>
          </w:p>
        </w:tc>
        <w:tc>
          <w:tcPr>
            <w:tcW w:w="3184" w:type="dxa"/>
          </w:tcPr>
          <w:p w14:paraId="0B538B2F" w14:textId="1D55133E"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6FB03673" w14:textId="77777777" w:rsidTr="00483222">
        <w:trPr>
          <w:jc w:val="center"/>
        </w:trPr>
        <w:tc>
          <w:tcPr>
            <w:tcW w:w="2523" w:type="dxa"/>
          </w:tcPr>
          <w:p w14:paraId="2751750B" w14:textId="3C07C768" w:rsidR="00123ECE" w:rsidRPr="00130358" w:rsidRDefault="00123ECE" w:rsidP="00D62538">
            <w:pPr>
              <w:pStyle w:val="TAC"/>
              <w:keepNext w:val="0"/>
              <w:keepLines w:val="0"/>
              <w:jc w:val="left"/>
            </w:pPr>
            <w:r w:rsidRPr="00130358">
              <w:t>Inter-RAT</w:t>
            </w:r>
            <w:r w:rsidR="00D62538" w:rsidRPr="00130358">
              <w:t xml:space="preserve"> </w:t>
            </w:r>
            <w:r w:rsidRPr="00130358">
              <w:t>measurement</w:t>
            </w:r>
            <w:r w:rsidR="00D62538" w:rsidRPr="00130358">
              <w:t xml:space="preserve"> </w:t>
            </w:r>
            <w:r w:rsidRPr="00130358">
              <w:t>quantity</w:t>
            </w:r>
          </w:p>
        </w:tc>
        <w:tc>
          <w:tcPr>
            <w:tcW w:w="586" w:type="dxa"/>
          </w:tcPr>
          <w:p w14:paraId="7B03E5C8" w14:textId="77777777" w:rsidR="00123ECE" w:rsidRPr="00130358" w:rsidRDefault="00123ECE" w:rsidP="00D62538">
            <w:pPr>
              <w:pStyle w:val="TAC"/>
              <w:keepNext w:val="0"/>
              <w:keepLines w:val="0"/>
            </w:pPr>
          </w:p>
        </w:tc>
        <w:tc>
          <w:tcPr>
            <w:tcW w:w="3444" w:type="dxa"/>
          </w:tcPr>
          <w:p w14:paraId="5F933219" w14:textId="76BC8FC3" w:rsidR="00123ECE" w:rsidRPr="00130358" w:rsidRDefault="00123ECE" w:rsidP="00D62538">
            <w:pPr>
              <w:pStyle w:val="TAC"/>
              <w:keepNext w:val="0"/>
              <w:keepLines w:val="0"/>
              <w:jc w:val="left"/>
            </w:pPr>
            <w:r w:rsidRPr="00130358">
              <w:t>GSM</w:t>
            </w:r>
            <w:r w:rsidR="00D62538" w:rsidRPr="00130358">
              <w:t xml:space="preserve"> </w:t>
            </w:r>
            <w:r w:rsidRPr="00130358">
              <w:t>Carrier</w:t>
            </w:r>
            <w:r w:rsidR="00D62538" w:rsidRPr="00130358">
              <w:t xml:space="preserve"> </w:t>
            </w:r>
            <w:r w:rsidRPr="00130358">
              <w:t>RSSI</w:t>
            </w:r>
          </w:p>
        </w:tc>
        <w:tc>
          <w:tcPr>
            <w:tcW w:w="3184" w:type="dxa"/>
          </w:tcPr>
          <w:p w14:paraId="2CF5E072" w14:textId="77777777" w:rsidR="00123ECE" w:rsidRPr="00130358" w:rsidRDefault="00123ECE" w:rsidP="00D62538">
            <w:pPr>
              <w:pStyle w:val="TAL"/>
              <w:keepNext w:val="0"/>
              <w:keepLines w:val="0"/>
            </w:pPr>
          </w:p>
        </w:tc>
      </w:tr>
      <w:tr w:rsidR="00123ECE" w:rsidRPr="00130358" w14:paraId="040AF55C" w14:textId="77777777" w:rsidTr="00483222">
        <w:trPr>
          <w:jc w:val="center"/>
        </w:trPr>
        <w:tc>
          <w:tcPr>
            <w:tcW w:w="2523" w:type="dxa"/>
          </w:tcPr>
          <w:p w14:paraId="5625CD17" w14:textId="25D69DD7" w:rsidR="00123ECE" w:rsidRPr="00130358" w:rsidRDefault="00123ECE" w:rsidP="00D62538">
            <w:pPr>
              <w:pStyle w:val="TAC"/>
              <w:keepNext w:val="0"/>
              <w:keepLines w:val="0"/>
              <w:jc w:val="left"/>
            </w:pPr>
            <w:r w:rsidRPr="00130358">
              <w:t>Monitored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586" w:type="dxa"/>
          </w:tcPr>
          <w:p w14:paraId="0339DA2E" w14:textId="77777777" w:rsidR="00123ECE" w:rsidRPr="00130358" w:rsidRDefault="00123ECE" w:rsidP="00D62538">
            <w:pPr>
              <w:pStyle w:val="TAC"/>
              <w:keepNext w:val="0"/>
              <w:keepLines w:val="0"/>
            </w:pPr>
          </w:p>
        </w:tc>
        <w:tc>
          <w:tcPr>
            <w:tcW w:w="3444" w:type="dxa"/>
          </w:tcPr>
          <w:p w14:paraId="5D73BCA0" w14:textId="5F4FB465" w:rsidR="00123ECE" w:rsidRPr="00130358" w:rsidRDefault="00123ECE" w:rsidP="00D62538">
            <w:pPr>
              <w:pStyle w:val="TAC"/>
              <w:keepNext w:val="0"/>
              <w:keepLines w:val="0"/>
              <w:jc w:val="left"/>
            </w:pPr>
            <w:r w:rsidRPr="00130358">
              <w:t>6</w:t>
            </w:r>
            <w:r w:rsidR="00D62538" w:rsidRPr="00130358">
              <w:t xml:space="preserve"> </w:t>
            </w:r>
            <w:r w:rsidRPr="00130358">
              <w:t>GSM</w:t>
            </w:r>
            <w:r w:rsidR="00D62538" w:rsidRPr="00130358">
              <w:t xml:space="preserve"> </w:t>
            </w:r>
            <w:r w:rsidRPr="00130358">
              <w:t>neighbours</w:t>
            </w:r>
            <w:r w:rsidR="00D62538" w:rsidRPr="00130358">
              <w:t xml:space="preserve"> </w:t>
            </w:r>
            <w:r w:rsidRPr="00130358">
              <w:t>including</w:t>
            </w:r>
            <w:r w:rsidR="00D62538" w:rsidRPr="00130358">
              <w:t xml:space="preserve"> </w:t>
            </w:r>
            <w:r w:rsidRPr="00130358">
              <w:t>ARFCN</w:t>
            </w:r>
            <w:r w:rsidR="00D62538" w:rsidRPr="00130358">
              <w:t xml:space="preserve"> </w:t>
            </w:r>
            <w:r w:rsidRPr="00130358">
              <w:t>1</w:t>
            </w:r>
          </w:p>
        </w:tc>
        <w:tc>
          <w:tcPr>
            <w:tcW w:w="3184" w:type="dxa"/>
          </w:tcPr>
          <w:p w14:paraId="3C181C85" w14:textId="07BED9B2" w:rsidR="00123ECE" w:rsidRPr="00130358" w:rsidRDefault="00123ECE" w:rsidP="00D62538">
            <w:pPr>
              <w:pStyle w:val="TAL"/>
              <w:keepNext w:val="0"/>
              <w:keepLines w:val="0"/>
            </w:pPr>
            <w:r w:rsidRPr="00130358">
              <w:t>Included</w:t>
            </w:r>
            <w:r w:rsidR="00D62538" w:rsidRPr="00130358">
              <w:t xml:space="preserve"> </w:t>
            </w:r>
            <w:r w:rsidRPr="00130358">
              <w:t>in</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control</w:t>
            </w:r>
            <w:r w:rsidR="00D62538" w:rsidRPr="00130358">
              <w:t xml:space="preserve"> </w:t>
            </w:r>
            <w:r w:rsidRPr="00130358">
              <w:t>information</w:t>
            </w:r>
          </w:p>
        </w:tc>
      </w:tr>
    </w:tbl>
    <w:p w14:paraId="33737223" w14:textId="77777777" w:rsidR="00123ECE" w:rsidRPr="00130358" w:rsidRDefault="00123ECE" w:rsidP="00D62538"/>
    <w:p w14:paraId="6EEE6687"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1</w:t>
      </w:r>
      <w:r w:rsidRPr="00130358">
        <w:t>.4.2</w:t>
      </w:r>
      <w:r w:rsidRPr="00130358">
        <w:tab/>
        <w:t>Test procedure</w:t>
      </w:r>
    </w:p>
    <w:p w14:paraId="4AE043A0" w14:textId="0335DDB9" w:rsidR="00123ECE" w:rsidRPr="00130358" w:rsidRDefault="00123ECE" w:rsidP="00483222">
      <w:pPr>
        <w:pStyle w:val="B1"/>
      </w:pPr>
      <w:r w:rsidRPr="00130358">
        <w:t>1.</w:t>
      </w:r>
      <w:r w:rsidR="00483222" w:rsidRPr="00130358">
        <w:tab/>
      </w:r>
      <w:r w:rsidRPr="00130358">
        <w:t xml:space="preserve">Ensure the UE is in State 3A-RF according </w:t>
      </w:r>
      <w:r w:rsidR="00772922" w:rsidRPr="00130358">
        <w:t>to 3GPP TS</w:t>
      </w:r>
      <w:r w:rsidRPr="00130358">
        <w:t xml:space="preserve"> 36.508 [7] clause 7.2A.3.</w:t>
      </w:r>
    </w:p>
    <w:p w14:paraId="188F3143" w14:textId="6BFAD118" w:rsidR="00123ECE" w:rsidRPr="00130358" w:rsidRDefault="00123ECE" w:rsidP="00483222">
      <w:pPr>
        <w:pStyle w:val="B1"/>
      </w:pPr>
      <w:r w:rsidRPr="00130358">
        <w:t>2.</w:t>
      </w:r>
      <w:r w:rsidR="00483222" w:rsidRPr="00130358">
        <w:tab/>
      </w:r>
      <w:r w:rsidRPr="00130358">
        <w:t>Set the parameters according to Table 9.</w:t>
      </w:r>
      <w:r w:rsidRPr="00130358">
        <w:rPr>
          <w:lang w:eastAsia="zh-CN"/>
        </w:rPr>
        <w:t>6</w:t>
      </w:r>
      <w:r w:rsidRPr="00130358">
        <w:t>.</w:t>
      </w:r>
      <w:r w:rsidRPr="00130358">
        <w:rPr>
          <w:lang w:eastAsia="zh-CN"/>
        </w:rPr>
        <w:t>1</w:t>
      </w:r>
      <w:r w:rsidRPr="00130358">
        <w:t>.5-</w:t>
      </w:r>
      <w:r w:rsidRPr="00130358">
        <w:rPr>
          <w:lang w:eastAsia="zh-CN"/>
        </w:rPr>
        <w:t>1,</w:t>
      </w:r>
      <w:r w:rsidRPr="00130358">
        <w:t xml:space="preserve"> 9.</w:t>
      </w:r>
      <w:r w:rsidRPr="00130358">
        <w:rPr>
          <w:lang w:eastAsia="zh-CN"/>
        </w:rPr>
        <w:t>6 1</w:t>
      </w:r>
      <w:r w:rsidRPr="00130358">
        <w:t>.5-</w:t>
      </w:r>
      <w:r w:rsidRPr="00130358">
        <w:rPr>
          <w:lang w:eastAsia="zh-CN"/>
        </w:rPr>
        <w:t>2</w:t>
      </w:r>
      <w:r w:rsidRPr="00130358">
        <w:t xml:space="preserve"> and 9.</w:t>
      </w:r>
      <w:r w:rsidRPr="00130358">
        <w:rPr>
          <w:lang w:eastAsia="zh-CN"/>
        </w:rPr>
        <w:t>6 1</w:t>
      </w:r>
      <w:r w:rsidRPr="00130358">
        <w:t>.5-</w:t>
      </w:r>
      <w:r w:rsidRPr="00130358">
        <w:rPr>
          <w:lang w:eastAsia="zh-CN"/>
        </w:rPr>
        <w:t>3</w:t>
      </w:r>
      <w:r w:rsidRPr="00130358">
        <w:t xml:space="preserve"> as appropriate. Propagation conditions for </w:t>
      </w:r>
      <w:r w:rsidR="0040450A" w:rsidRPr="00130358">
        <w:t xml:space="preserve">the </w:t>
      </w:r>
      <w:r w:rsidRPr="00130358">
        <w:t>E-UTRA cell are set according to Annex B clause B.1.</w:t>
      </w:r>
      <w:r w:rsidR="00325BD7" w:rsidRPr="00130358">
        <w:t xml:space="preserve"> For sub-test 4 and sub-test 12 GERAN cell is initialized to -95dBm.</w:t>
      </w:r>
    </w:p>
    <w:p w14:paraId="48618C8A" w14:textId="46118DCD" w:rsidR="00123ECE" w:rsidRPr="00130358" w:rsidRDefault="00123ECE" w:rsidP="00483222">
      <w:pPr>
        <w:pStyle w:val="B1"/>
      </w:pPr>
      <w:r w:rsidRPr="00130358">
        <w:t>3.</w:t>
      </w:r>
      <w:r w:rsidR="00483222" w:rsidRPr="00130358">
        <w:tab/>
      </w:r>
      <w:r w:rsidRPr="00130358">
        <w:t>SS shall transmit an RRCConnectionReconfiguration message.</w:t>
      </w:r>
    </w:p>
    <w:p w14:paraId="6159629F" w14:textId="1BB6420B" w:rsidR="00123ECE" w:rsidRPr="00130358" w:rsidRDefault="00123ECE" w:rsidP="00483222">
      <w:pPr>
        <w:pStyle w:val="B1"/>
      </w:pPr>
      <w:r w:rsidRPr="00130358">
        <w:t>4.</w:t>
      </w:r>
      <w:r w:rsidR="00483222" w:rsidRPr="00130358">
        <w:tab/>
      </w:r>
      <w:r w:rsidRPr="00130358">
        <w:t xml:space="preserve">The UE shall transmit </w:t>
      </w:r>
      <w:proofErr w:type="spellStart"/>
      <w:r w:rsidRPr="00130358">
        <w:t>RRCConnectionReconfigurationComplete</w:t>
      </w:r>
      <w:proofErr w:type="spellEnd"/>
      <w:r w:rsidRPr="00130358">
        <w:t xml:space="preserve"> message.</w:t>
      </w:r>
    </w:p>
    <w:p w14:paraId="3D295B75" w14:textId="1E878455" w:rsidR="00123ECE" w:rsidRPr="00130358" w:rsidRDefault="00123ECE" w:rsidP="00483222">
      <w:pPr>
        <w:pStyle w:val="B1"/>
      </w:pPr>
      <w:r w:rsidRPr="00130358">
        <w:t>5.</w:t>
      </w:r>
      <w:r w:rsidR="00483222" w:rsidRPr="00130358">
        <w:tab/>
      </w:r>
      <w:r w:rsidRPr="00130358">
        <w:t xml:space="preserve">UE shall transmit periodically </w:t>
      </w:r>
      <w:proofErr w:type="spellStart"/>
      <w:r w:rsidRPr="00130358">
        <w:t>MeasurementReport</w:t>
      </w:r>
      <w:proofErr w:type="spellEnd"/>
      <w:r w:rsidRPr="00130358">
        <w:t xml:space="preserve"> messages.</w:t>
      </w:r>
    </w:p>
    <w:p w14:paraId="76A66E58" w14:textId="3B14E5C2" w:rsidR="00325BD7" w:rsidRPr="00130358" w:rsidRDefault="00123ECE" w:rsidP="00483222">
      <w:pPr>
        <w:pStyle w:val="B1"/>
      </w:pPr>
      <w:r w:rsidRPr="00130358">
        <w:t>6.</w:t>
      </w:r>
      <w:r w:rsidR="00483222" w:rsidRPr="00130358">
        <w:tab/>
      </w:r>
      <w:r w:rsidR="00325BD7" w:rsidRPr="00130358">
        <w:t>Only for sub-tests 4 and 12, SS waits for 10s for initial measurement report by UE</w:t>
      </w:r>
      <w:r w:rsidR="00EA371C" w:rsidRPr="00130358">
        <w:t xml:space="preserve"> and ignores measurement reports received at this stage. If SS receives the measurement reports, then adjust the power levels of Cell 2 according to Table 9.6.1.5-2. SS ignores measurement reports for 1 </w:t>
      </w:r>
      <w:proofErr w:type="spellStart"/>
      <w:r w:rsidR="00EA371C" w:rsidRPr="00130358">
        <w:t>reportInterva</w:t>
      </w:r>
      <w:r w:rsidR="00082238" w:rsidRPr="00130358">
        <w:t>l</w:t>
      </w:r>
      <w:proofErr w:type="spellEnd"/>
      <w:r w:rsidR="00EA371C" w:rsidRPr="00130358">
        <w:t xml:space="preserve"> cycle (1024ms)</w:t>
      </w:r>
      <w:r w:rsidR="00325BD7" w:rsidRPr="00130358">
        <w:t xml:space="preserve"> and continue</w:t>
      </w:r>
      <w:r w:rsidR="00EA371C" w:rsidRPr="00130358">
        <w:t>s</w:t>
      </w:r>
      <w:r w:rsidR="00325BD7" w:rsidRPr="00130358">
        <w:t xml:space="preserve"> with step 7, else fail the UE for the relevant subtest and skip to Step.9</w:t>
      </w:r>
    </w:p>
    <w:p w14:paraId="69E413D0" w14:textId="171D1378" w:rsidR="00123ECE" w:rsidRPr="00130358" w:rsidRDefault="00325BD7" w:rsidP="00483222">
      <w:pPr>
        <w:pStyle w:val="B1"/>
        <w:keepNext/>
        <w:keepLines/>
      </w:pPr>
      <w:r w:rsidRPr="00130358">
        <w:lastRenderedPageBreak/>
        <w:t>7.</w:t>
      </w:r>
      <w:r w:rsidR="00483222" w:rsidRPr="00130358">
        <w:tab/>
      </w:r>
      <w:r w:rsidR="00123ECE" w:rsidRPr="00130358">
        <w:t xml:space="preserve">SS shall check the reported </w:t>
      </w:r>
      <w:r w:rsidR="00123ECE" w:rsidRPr="00130358">
        <w:rPr>
          <w:lang w:eastAsia="zh-CN"/>
        </w:rPr>
        <w:t>GSM RSSI</w:t>
      </w:r>
      <w:r w:rsidR="00123ECE" w:rsidRPr="00130358">
        <w:t xml:space="preserve"> values in </w:t>
      </w:r>
      <w:r w:rsidR="005B557F" w:rsidRPr="00130358">
        <w:t xml:space="preserve">periodical </w:t>
      </w:r>
      <w:proofErr w:type="spellStart"/>
      <w:r w:rsidR="00123ECE" w:rsidRPr="00130358">
        <w:t>MeasurementReport</w:t>
      </w:r>
      <w:proofErr w:type="spellEnd"/>
      <w:r w:rsidR="00123ECE" w:rsidRPr="00130358">
        <w:t xml:space="preserve"> messages. The reported RSSI value for Cell 2 is compared to the actual RSSI value</w:t>
      </w:r>
      <w:r w:rsidR="00123ECE" w:rsidRPr="00130358">
        <w:rPr>
          <w:lang w:eastAsia="zh-CN"/>
        </w:rPr>
        <w:t xml:space="preserve"> according to Table 9.6.1.5-4</w:t>
      </w:r>
      <w:r w:rsidR="00123ECE" w:rsidRPr="00130358">
        <w:t xml:space="preserve">. This counts as a Pass or Fail for the event </w:t>
      </w:r>
      <w:r w:rsidR="00483222" w:rsidRPr="00130358">
        <w:t>"</w:t>
      </w:r>
      <w:r w:rsidR="00123ECE" w:rsidRPr="00130358">
        <w:t>Absolute</w:t>
      </w:r>
      <w:r w:rsidR="00483222" w:rsidRPr="00130358">
        <w:t>"</w:t>
      </w:r>
      <w:r w:rsidR="00123ECE" w:rsidRPr="00130358">
        <w:t xml:space="preserve">. Also the reported RSSI value for Cell 3 is compared to the reported RSSI value for Cell 2 for each </w:t>
      </w:r>
      <w:proofErr w:type="spellStart"/>
      <w:r w:rsidR="00123ECE" w:rsidRPr="00130358">
        <w:t>MeasurementReport</w:t>
      </w:r>
      <w:proofErr w:type="spellEnd"/>
      <w:r w:rsidR="00123ECE" w:rsidRPr="00130358">
        <w:t xml:space="preserve"> message according to</w:t>
      </w:r>
      <w:r w:rsidR="00123ECE" w:rsidRPr="00130358">
        <w:rPr>
          <w:lang w:eastAsia="zh-CN"/>
        </w:rPr>
        <w:t xml:space="preserve"> Table 9.6.1.5-5. </w:t>
      </w:r>
      <w:r w:rsidR="00123ECE" w:rsidRPr="00130358">
        <w:t>This counts as a Pass or Fail</w:t>
      </w:r>
      <w:r w:rsidR="006B5C88" w:rsidRPr="00130358">
        <w:t xml:space="preserve"> for the event </w:t>
      </w:r>
      <w:r w:rsidR="00483222" w:rsidRPr="00130358">
        <w:t>"</w:t>
      </w:r>
      <w:r w:rsidR="006B5C88" w:rsidRPr="00130358">
        <w:t>Relative</w:t>
      </w:r>
      <w:r w:rsidR="00483222" w:rsidRPr="00130358">
        <w:t>"</w:t>
      </w:r>
      <w:r w:rsidR="006B5C88" w:rsidRPr="00130358">
        <w:t>.</w:t>
      </w:r>
      <w:r w:rsidR="005B557F" w:rsidRPr="00130358">
        <w:t xml:space="preserve"> </w:t>
      </w:r>
      <w:r w:rsidR="005B557F" w:rsidRPr="00130358">
        <w:br/>
        <w:t xml:space="preserve">If the UE fails to report the measurement value for Cell 2, the number of failed iterations for the event </w:t>
      </w:r>
      <w:r w:rsidR="00483222" w:rsidRPr="00130358">
        <w:t>"</w:t>
      </w:r>
      <w:r w:rsidR="005B557F" w:rsidRPr="00130358">
        <w:t>Absolute</w:t>
      </w:r>
      <w:r w:rsidR="00483222" w:rsidRPr="00130358">
        <w:t>"</w:t>
      </w:r>
      <w:r w:rsidR="005B557F" w:rsidRPr="00130358">
        <w:t xml:space="preserve"> is increased by one.</w:t>
      </w:r>
      <w:r w:rsidR="005B557F" w:rsidRPr="00130358">
        <w:br/>
        <w:t xml:space="preserve">If the UE fails to report the measurement value for any of  Cell 2 or Cell 3, the number of failed iterations for the event </w:t>
      </w:r>
      <w:r w:rsidR="00483222" w:rsidRPr="00130358">
        <w:t>"</w:t>
      </w:r>
      <w:r w:rsidR="005B557F" w:rsidRPr="00130358">
        <w:t>Relative</w:t>
      </w:r>
      <w:r w:rsidR="00483222" w:rsidRPr="00130358">
        <w:t>"</w:t>
      </w:r>
      <w:r w:rsidR="005B557F" w:rsidRPr="00130358">
        <w:t xml:space="preserve"> is increased by one.</w:t>
      </w:r>
    </w:p>
    <w:p w14:paraId="6DD8F77D" w14:textId="7F2B3337" w:rsidR="00123ECE" w:rsidRPr="00130358" w:rsidRDefault="00325BD7" w:rsidP="00483222">
      <w:pPr>
        <w:pStyle w:val="B1"/>
      </w:pPr>
      <w:r w:rsidRPr="00130358">
        <w:t>8</w:t>
      </w:r>
      <w:r w:rsidR="00123ECE" w:rsidRPr="00130358">
        <w:t>.</w:t>
      </w:r>
      <w:r w:rsidR="00483222" w:rsidRPr="00130358">
        <w:tab/>
      </w:r>
      <w:r w:rsidR="00123ECE" w:rsidRPr="00130358">
        <w:t xml:space="preserve">The SS shall check the </w:t>
      </w:r>
      <w:r w:rsidR="005B557F" w:rsidRPr="00130358">
        <w:t xml:space="preserve">periodical </w:t>
      </w:r>
      <w:proofErr w:type="spellStart"/>
      <w:r w:rsidR="00123ECE" w:rsidRPr="00130358">
        <w:t>MeasurementReport</w:t>
      </w:r>
      <w:proofErr w:type="spellEnd"/>
      <w:r w:rsidR="00123ECE" w:rsidRPr="00130358">
        <w:t xml:space="preserve"> messages transmitted by the UE until the confidence level according to Table G.2.3-1 in Annex G.2 is achieved for each of the events </w:t>
      </w:r>
      <w:r w:rsidR="00483222" w:rsidRPr="00130358">
        <w:t>"</w:t>
      </w:r>
      <w:r w:rsidR="00123ECE" w:rsidRPr="00130358">
        <w:t>Absolute</w:t>
      </w:r>
      <w:r w:rsidR="00483222" w:rsidRPr="00130358">
        <w:t>"</w:t>
      </w:r>
      <w:r w:rsidR="00123ECE" w:rsidRPr="00130358">
        <w:t xml:space="preserve"> and </w:t>
      </w:r>
      <w:r w:rsidR="00483222" w:rsidRPr="00130358">
        <w:t>"</w:t>
      </w:r>
      <w:r w:rsidR="00123ECE" w:rsidRPr="00130358">
        <w:t>Relative</w:t>
      </w:r>
      <w:r w:rsidR="00483222" w:rsidRPr="00130358">
        <w:t>"</w:t>
      </w:r>
      <w:r w:rsidR="00123ECE" w:rsidRPr="00130358">
        <w:t xml:space="preserve">. Each event is evaluated only until the confidence level is achieved. Different events may require different times for a verdict. </w:t>
      </w:r>
    </w:p>
    <w:p w14:paraId="379B69F3" w14:textId="5A35071A" w:rsidR="00123ECE" w:rsidRPr="00130358" w:rsidRDefault="00325BD7" w:rsidP="00483222">
      <w:pPr>
        <w:pStyle w:val="B1"/>
        <w:rPr>
          <w:lang w:eastAsia="zh-CN"/>
        </w:rPr>
      </w:pPr>
      <w:r w:rsidRPr="00130358">
        <w:t>9</w:t>
      </w:r>
      <w:r w:rsidR="00123ECE" w:rsidRPr="00130358">
        <w:t>.</w:t>
      </w:r>
      <w:r w:rsidR="00483222" w:rsidRPr="00130358">
        <w:tab/>
      </w:r>
      <w:r w:rsidR="00123ECE" w:rsidRPr="00130358">
        <w:t>Repeat step 1-</w:t>
      </w:r>
      <w:r w:rsidRPr="00130358">
        <w:t xml:space="preserve">9 </w:t>
      </w:r>
      <w:r w:rsidR="00123ECE" w:rsidRPr="00130358">
        <w:t>for each sub-test in Table 9.</w:t>
      </w:r>
      <w:r w:rsidR="00123ECE" w:rsidRPr="00130358">
        <w:rPr>
          <w:lang w:eastAsia="zh-CN"/>
        </w:rPr>
        <w:t>6</w:t>
      </w:r>
      <w:r w:rsidR="00123ECE" w:rsidRPr="00130358">
        <w:t>.</w:t>
      </w:r>
      <w:r w:rsidR="00123ECE" w:rsidRPr="00130358">
        <w:rPr>
          <w:lang w:eastAsia="zh-CN"/>
        </w:rPr>
        <w:t>1</w:t>
      </w:r>
      <w:r w:rsidR="00123ECE" w:rsidRPr="00130358">
        <w:t>.5-</w:t>
      </w:r>
      <w:r w:rsidR="00123ECE" w:rsidRPr="00130358">
        <w:rPr>
          <w:lang w:eastAsia="zh-CN"/>
        </w:rPr>
        <w:t>2</w:t>
      </w:r>
      <w:r w:rsidR="00123ECE" w:rsidRPr="00130358">
        <w:t xml:space="preserve"> as appropriate.</w:t>
      </w:r>
    </w:p>
    <w:p w14:paraId="603C6CB6"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1</w:t>
      </w:r>
      <w:r w:rsidRPr="00130358">
        <w:t>.4.3</w:t>
      </w:r>
      <w:r w:rsidRPr="00130358">
        <w:tab/>
        <w:t>Message contents</w:t>
      </w:r>
    </w:p>
    <w:p w14:paraId="09236F5E" w14:textId="25A8085F"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2F74162F" w14:textId="77777777" w:rsidR="002B5BDC" w:rsidRPr="00130358" w:rsidRDefault="002B5BDC" w:rsidP="00D62538">
      <w:pPr>
        <w:pStyle w:val="TH"/>
        <w:keepNext w:val="0"/>
        <w:keepLines w:val="0"/>
        <w:rPr>
          <w:rFonts w:eastAsia="SimSun"/>
          <w:lang w:eastAsia="zh-CN"/>
        </w:rPr>
      </w:pPr>
      <w:r w:rsidRPr="00130358">
        <w:t>Table 9.</w:t>
      </w:r>
      <w:r w:rsidRPr="00130358">
        <w:rPr>
          <w:rFonts w:eastAsia="MS Mincho"/>
        </w:rPr>
        <w:t>6</w:t>
      </w:r>
      <w:r w:rsidRPr="00130358">
        <w:t>.</w:t>
      </w:r>
      <w:r w:rsidRPr="00130358">
        <w:rPr>
          <w:rFonts w:eastAsia="MS Mincho"/>
        </w:rPr>
        <w:t>1</w:t>
      </w:r>
      <w:r w:rsidRPr="00130358">
        <w:t xml:space="preserve">.4.3-1: Common </w:t>
      </w:r>
      <w:r w:rsidRPr="00130358">
        <w:rPr>
          <w:rFonts w:eastAsia="SimSun"/>
          <w:lang w:eastAsia="zh-CN"/>
        </w:rPr>
        <w:t xml:space="preserve">Exception messages for </w:t>
      </w:r>
      <w:r w:rsidRPr="00130358">
        <w:rPr>
          <w:lang w:eastAsia="zh-CN"/>
        </w:rPr>
        <w:t>GSM RSSI measurement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2B5BDC" w:rsidRPr="00130358" w14:paraId="40D993E7" w14:textId="77777777" w:rsidTr="00483222">
        <w:trPr>
          <w:cantSplit/>
          <w:jc w:val="center"/>
        </w:trPr>
        <w:tc>
          <w:tcPr>
            <w:tcW w:w="8316" w:type="dxa"/>
            <w:gridSpan w:val="2"/>
          </w:tcPr>
          <w:p w14:paraId="1383C2EC" w14:textId="2B48EBC2" w:rsidR="002B5BDC" w:rsidRPr="00130358" w:rsidRDefault="002B5BDC"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2B5BDC" w:rsidRPr="00130358" w14:paraId="53457B40" w14:textId="77777777" w:rsidTr="00483222">
        <w:trPr>
          <w:cantSplit/>
          <w:jc w:val="center"/>
        </w:trPr>
        <w:tc>
          <w:tcPr>
            <w:tcW w:w="5986" w:type="dxa"/>
          </w:tcPr>
          <w:p w14:paraId="760BD949" w14:textId="707BCFC4" w:rsidR="002B5BDC" w:rsidRPr="00130358" w:rsidRDefault="002B5BDC"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3F9BB397" w14:textId="77777777" w:rsidR="002B5BDC" w:rsidRPr="00130358" w:rsidRDefault="002B5BDC" w:rsidP="00D62538">
            <w:pPr>
              <w:pStyle w:val="TAL"/>
              <w:keepNext w:val="0"/>
              <w:keepLines w:val="0"/>
              <w:rPr>
                <w:rFonts w:eastAsia="SimSun"/>
                <w:lang w:eastAsia="zh-CN"/>
              </w:rPr>
            </w:pPr>
          </w:p>
        </w:tc>
      </w:tr>
      <w:tr w:rsidR="002B5BDC" w:rsidRPr="00130358" w14:paraId="1879754A" w14:textId="77777777" w:rsidTr="00483222">
        <w:trPr>
          <w:cantSplit/>
          <w:jc w:val="center"/>
        </w:trPr>
        <w:tc>
          <w:tcPr>
            <w:tcW w:w="5986" w:type="dxa"/>
          </w:tcPr>
          <w:p w14:paraId="2B962676" w14:textId="2EFDAE4D" w:rsidR="002B5BDC" w:rsidRPr="00130358" w:rsidRDefault="002B5BDC"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3A4E3909" w14:textId="0F27773A" w:rsidR="002B5BDC" w:rsidRPr="00130358" w:rsidRDefault="002B5BDC" w:rsidP="00D62538">
            <w:pPr>
              <w:pStyle w:val="TAL"/>
              <w:keepNext w:val="0"/>
              <w:keepLines w:val="0"/>
            </w:pPr>
            <w:r w:rsidRPr="00130358">
              <w:t>Table</w:t>
            </w:r>
            <w:r w:rsidR="00D62538" w:rsidRPr="00130358">
              <w:t xml:space="preserve"> </w:t>
            </w:r>
            <w:r w:rsidRPr="00130358">
              <w:t>H.3.1-1</w:t>
            </w:r>
          </w:p>
          <w:p w14:paraId="65EEE2A3" w14:textId="3B8A1B24" w:rsidR="002B5BDC" w:rsidRPr="00130358" w:rsidRDefault="002B5BDC" w:rsidP="00D62538">
            <w:pPr>
              <w:pStyle w:val="TAL"/>
              <w:keepNext w:val="0"/>
              <w:keepLines w:val="0"/>
              <w:rPr>
                <w:rFonts w:eastAsia="MS Mincho"/>
              </w:rPr>
            </w:pPr>
            <w:r w:rsidRPr="00130358">
              <w:rPr>
                <w:rFonts w:eastAsia="MS Mincho"/>
              </w:rPr>
              <w:t>Table</w:t>
            </w:r>
            <w:r w:rsidR="00D62538" w:rsidRPr="00130358">
              <w:rPr>
                <w:rFonts w:eastAsia="MS Mincho"/>
              </w:rPr>
              <w:t xml:space="preserve"> </w:t>
            </w:r>
            <w:r w:rsidRPr="00130358">
              <w:rPr>
                <w:rFonts w:eastAsia="MS Mincho"/>
              </w:rPr>
              <w:t>H.3.1-7</w:t>
            </w:r>
            <w:r w:rsidRPr="00130358">
              <w:rPr>
                <w:rFonts w:eastAsia="MS Mincho"/>
              </w:rPr>
              <w:br/>
              <w:t>Table</w:t>
            </w:r>
            <w:r w:rsidR="00D62538" w:rsidRPr="00130358">
              <w:rPr>
                <w:rFonts w:eastAsia="MS Mincho"/>
              </w:rPr>
              <w:t xml:space="preserve"> </w:t>
            </w:r>
            <w:r w:rsidRPr="00130358">
              <w:rPr>
                <w:rFonts w:eastAsia="MS Mincho"/>
              </w:rPr>
              <w:t>H.3.1-11</w:t>
            </w:r>
          </w:p>
        </w:tc>
      </w:tr>
    </w:tbl>
    <w:p w14:paraId="069544D8" w14:textId="77777777" w:rsidR="002B5BDC" w:rsidRPr="00130358" w:rsidRDefault="002B5BDC" w:rsidP="00D62538"/>
    <w:p w14:paraId="277EC559" w14:textId="77777777" w:rsidR="00123ECE" w:rsidRPr="00130358" w:rsidRDefault="00123ECE" w:rsidP="00D62538">
      <w:pPr>
        <w:pStyle w:val="TH"/>
        <w:keepNext w:val="0"/>
        <w:keepLines w:val="0"/>
      </w:pPr>
      <w:r w:rsidRPr="00130358">
        <w:t>Table 9.</w:t>
      </w:r>
      <w:r w:rsidRPr="00130358">
        <w:rPr>
          <w:lang w:eastAsia="zh-CN"/>
        </w:rPr>
        <w:t>6</w:t>
      </w:r>
      <w:r w:rsidRPr="00130358">
        <w:t>.</w:t>
      </w:r>
      <w:r w:rsidRPr="00130358">
        <w:rPr>
          <w:lang w:eastAsia="zh-CN"/>
        </w:rPr>
        <w:t>1</w:t>
      </w:r>
      <w:r w:rsidRPr="00130358">
        <w:t>.4.3-</w:t>
      </w:r>
      <w:r w:rsidR="002B5BDC" w:rsidRPr="00130358">
        <w:rPr>
          <w:lang w:eastAsia="zh-CN"/>
        </w:rPr>
        <w:t>2</w:t>
      </w:r>
      <w:r w:rsidRPr="00130358">
        <w:t xml:space="preserve">: </w:t>
      </w:r>
      <w:proofErr w:type="spellStart"/>
      <w:r w:rsidRPr="00130358">
        <w:t>MeasuredResults</w:t>
      </w:r>
      <w:proofErr w:type="spellEnd"/>
      <w:r w:rsidRPr="00130358">
        <w:t xml:space="preserve">: Additional </w:t>
      </w:r>
      <w:r w:rsidRPr="00130358">
        <w:rPr>
          <w:lang w:eastAsia="zh-CN"/>
        </w:rPr>
        <w:t>GSM RSSI</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67DC52C1" w14:textId="77777777" w:rsidTr="00D62538">
        <w:trPr>
          <w:cantSplit/>
          <w:jc w:val="center"/>
        </w:trPr>
        <w:tc>
          <w:tcPr>
            <w:tcW w:w="9536" w:type="dxa"/>
            <w:gridSpan w:val="4"/>
          </w:tcPr>
          <w:p w14:paraId="4565A79F" w14:textId="1EFAAF38"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18EEB0E0" w14:textId="77777777" w:rsidTr="00D62538">
        <w:trPr>
          <w:jc w:val="center"/>
        </w:trPr>
        <w:tc>
          <w:tcPr>
            <w:tcW w:w="4436" w:type="dxa"/>
          </w:tcPr>
          <w:p w14:paraId="0A5FA7B5" w14:textId="052A4796"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12B18C52" w14:textId="77777777" w:rsidR="00123ECE" w:rsidRPr="00130358" w:rsidRDefault="00123ECE" w:rsidP="00D62538">
            <w:pPr>
              <w:pStyle w:val="TAH"/>
              <w:keepNext w:val="0"/>
              <w:keepLines w:val="0"/>
            </w:pPr>
            <w:r w:rsidRPr="00130358">
              <w:t>Value/remark</w:t>
            </w:r>
          </w:p>
        </w:tc>
        <w:tc>
          <w:tcPr>
            <w:tcW w:w="1700" w:type="dxa"/>
          </w:tcPr>
          <w:p w14:paraId="4060D6CB" w14:textId="77777777" w:rsidR="00123ECE" w:rsidRPr="00130358" w:rsidRDefault="00123ECE" w:rsidP="00D62538">
            <w:pPr>
              <w:pStyle w:val="TAH"/>
              <w:keepNext w:val="0"/>
              <w:keepLines w:val="0"/>
            </w:pPr>
            <w:r w:rsidRPr="00130358">
              <w:t>Comment</w:t>
            </w:r>
          </w:p>
        </w:tc>
        <w:tc>
          <w:tcPr>
            <w:tcW w:w="1133" w:type="dxa"/>
          </w:tcPr>
          <w:p w14:paraId="5E1CFBA4" w14:textId="77777777" w:rsidR="00123ECE" w:rsidRPr="00130358" w:rsidRDefault="00123ECE" w:rsidP="00D62538">
            <w:pPr>
              <w:pStyle w:val="TAH"/>
              <w:keepNext w:val="0"/>
              <w:keepLines w:val="0"/>
            </w:pPr>
            <w:r w:rsidRPr="00130358">
              <w:t>Condition</w:t>
            </w:r>
          </w:p>
        </w:tc>
      </w:tr>
      <w:tr w:rsidR="00123ECE" w:rsidRPr="00130358" w14:paraId="5DEB9164" w14:textId="77777777" w:rsidTr="00D62538">
        <w:trPr>
          <w:jc w:val="center"/>
        </w:trPr>
        <w:tc>
          <w:tcPr>
            <w:tcW w:w="4436" w:type="dxa"/>
          </w:tcPr>
          <w:p w14:paraId="1804433D" w14:textId="7969DAF2" w:rsidR="00123ECE" w:rsidRPr="00130358" w:rsidRDefault="00D62538" w:rsidP="00D62538">
            <w:pPr>
              <w:pStyle w:val="TAL"/>
              <w:keepNext w:val="0"/>
              <w:keepLines w:val="0"/>
            </w:pPr>
            <w:r w:rsidRPr="00130358">
              <w:t xml:space="preserve"> </w:t>
            </w:r>
            <w:proofErr w:type="spellStart"/>
            <w:r w:rsidR="00123ECE" w:rsidRPr="00130358">
              <w:t>MeasResults</w:t>
            </w:r>
            <w:proofErr w:type="spellEnd"/>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76944809" w14:textId="77777777" w:rsidR="00123ECE" w:rsidRPr="00130358" w:rsidRDefault="00123ECE" w:rsidP="00D62538">
            <w:pPr>
              <w:pStyle w:val="TAL"/>
              <w:keepNext w:val="0"/>
              <w:keepLines w:val="0"/>
            </w:pPr>
          </w:p>
        </w:tc>
        <w:tc>
          <w:tcPr>
            <w:tcW w:w="1700" w:type="dxa"/>
          </w:tcPr>
          <w:p w14:paraId="319C690C" w14:textId="77777777" w:rsidR="00123ECE" w:rsidRPr="00130358" w:rsidRDefault="00123ECE" w:rsidP="00D62538">
            <w:pPr>
              <w:pStyle w:val="TAL"/>
              <w:keepNext w:val="0"/>
              <w:keepLines w:val="0"/>
            </w:pPr>
          </w:p>
        </w:tc>
        <w:tc>
          <w:tcPr>
            <w:tcW w:w="1133" w:type="dxa"/>
          </w:tcPr>
          <w:p w14:paraId="5876BADD" w14:textId="77777777" w:rsidR="00123ECE" w:rsidRPr="00130358" w:rsidRDefault="00123ECE" w:rsidP="00D62538">
            <w:pPr>
              <w:pStyle w:val="TAL"/>
              <w:keepNext w:val="0"/>
              <w:keepLines w:val="0"/>
            </w:pPr>
          </w:p>
        </w:tc>
      </w:tr>
      <w:tr w:rsidR="00123ECE" w:rsidRPr="00130358" w14:paraId="3A5C8E6D" w14:textId="77777777" w:rsidTr="00D62538">
        <w:trPr>
          <w:jc w:val="center"/>
        </w:trPr>
        <w:tc>
          <w:tcPr>
            <w:tcW w:w="4436" w:type="dxa"/>
          </w:tcPr>
          <w:p w14:paraId="313592C1" w14:textId="01241F24" w:rsidR="00123ECE" w:rsidRPr="00130358" w:rsidRDefault="00D62538" w:rsidP="00D62538">
            <w:pPr>
              <w:pStyle w:val="TAL"/>
              <w:keepNext w:val="0"/>
              <w:keepLines w:val="0"/>
            </w:pPr>
            <w:r w:rsidRPr="00130358">
              <w:t xml:space="preserve">   </w:t>
            </w:r>
            <w:proofErr w:type="spellStart"/>
            <w:r w:rsidR="00123ECE" w:rsidRPr="00130358">
              <w:t>measId</w:t>
            </w:r>
            <w:proofErr w:type="spellEnd"/>
          </w:p>
        </w:tc>
        <w:tc>
          <w:tcPr>
            <w:tcW w:w="2267" w:type="dxa"/>
          </w:tcPr>
          <w:p w14:paraId="6F4BBF64" w14:textId="77777777" w:rsidR="00123ECE" w:rsidRPr="00130358" w:rsidRDefault="00123ECE" w:rsidP="00D62538">
            <w:pPr>
              <w:pStyle w:val="TAL"/>
              <w:keepNext w:val="0"/>
              <w:keepLines w:val="0"/>
              <w:rPr>
                <w:lang w:eastAsia="zh-CN"/>
              </w:rPr>
            </w:pPr>
            <w:r w:rsidRPr="00130358">
              <w:t>1</w:t>
            </w:r>
          </w:p>
        </w:tc>
        <w:tc>
          <w:tcPr>
            <w:tcW w:w="1700" w:type="dxa"/>
          </w:tcPr>
          <w:p w14:paraId="47FA51E5" w14:textId="28F74A8D" w:rsidR="00123ECE" w:rsidRPr="00130358" w:rsidRDefault="00123ECE"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69248DB0" w14:textId="77777777" w:rsidR="00123ECE" w:rsidRPr="00130358" w:rsidRDefault="00123ECE" w:rsidP="00D62538">
            <w:pPr>
              <w:pStyle w:val="TAL"/>
              <w:keepNext w:val="0"/>
              <w:keepLines w:val="0"/>
            </w:pPr>
          </w:p>
        </w:tc>
      </w:tr>
      <w:tr w:rsidR="00123ECE" w:rsidRPr="00130358" w14:paraId="2EE4CBB7" w14:textId="77777777" w:rsidTr="00D62538">
        <w:trPr>
          <w:jc w:val="center"/>
        </w:trPr>
        <w:tc>
          <w:tcPr>
            <w:tcW w:w="4436" w:type="dxa"/>
          </w:tcPr>
          <w:p w14:paraId="0BD0BE3F" w14:textId="38D01F42" w:rsidR="00123ECE" w:rsidRPr="00130358" w:rsidRDefault="00D62538" w:rsidP="00D62538">
            <w:pPr>
              <w:pStyle w:val="TAL"/>
              <w:keepNext w:val="0"/>
              <w:keepLines w:val="0"/>
            </w:pPr>
            <w:r w:rsidRPr="00130358">
              <w:t xml:space="preserve">   </w:t>
            </w:r>
            <w:proofErr w:type="spellStart"/>
            <w:r w:rsidR="00123ECE" w:rsidRPr="00130358">
              <w:t>measResultServ</w:t>
            </w:r>
            <w:r w:rsidR="002B5BDC" w:rsidRPr="00130358">
              <w:t>Cell</w:t>
            </w:r>
            <w:proofErr w:type="spellEnd"/>
            <w:r w:rsidRPr="00130358">
              <w:t xml:space="preserve"> </w:t>
            </w:r>
            <w:r w:rsidR="00123ECE" w:rsidRPr="00130358">
              <w:t>SEQUENCE</w:t>
            </w:r>
            <w:r w:rsidRPr="00130358">
              <w:t xml:space="preserve"> </w:t>
            </w:r>
            <w:r w:rsidR="00123ECE" w:rsidRPr="00130358">
              <w:t>{</w:t>
            </w:r>
          </w:p>
        </w:tc>
        <w:tc>
          <w:tcPr>
            <w:tcW w:w="2267" w:type="dxa"/>
          </w:tcPr>
          <w:p w14:paraId="621F37C6" w14:textId="77777777" w:rsidR="00123ECE" w:rsidRPr="00130358" w:rsidRDefault="00123ECE" w:rsidP="00D62538">
            <w:pPr>
              <w:pStyle w:val="TAL"/>
              <w:keepNext w:val="0"/>
              <w:keepLines w:val="0"/>
            </w:pPr>
          </w:p>
        </w:tc>
        <w:tc>
          <w:tcPr>
            <w:tcW w:w="1700" w:type="dxa"/>
          </w:tcPr>
          <w:p w14:paraId="62AB8C4E" w14:textId="77777777" w:rsidR="00123ECE" w:rsidRPr="00130358" w:rsidRDefault="00123ECE" w:rsidP="00D62538">
            <w:pPr>
              <w:pStyle w:val="TAL"/>
              <w:keepNext w:val="0"/>
              <w:keepLines w:val="0"/>
            </w:pPr>
          </w:p>
        </w:tc>
        <w:tc>
          <w:tcPr>
            <w:tcW w:w="1133" w:type="dxa"/>
          </w:tcPr>
          <w:p w14:paraId="6A328352" w14:textId="77777777" w:rsidR="00123ECE" w:rsidRPr="00130358" w:rsidRDefault="00123ECE" w:rsidP="00D62538">
            <w:pPr>
              <w:pStyle w:val="TAL"/>
              <w:keepNext w:val="0"/>
              <w:keepLines w:val="0"/>
            </w:pPr>
          </w:p>
        </w:tc>
      </w:tr>
      <w:tr w:rsidR="00123ECE" w:rsidRPr="00130358" w14:paraId="75AC8EB9" w14:textId="77777777" w:rsidTr="00D62538">
        <w:trPr>
          <w:jc w:val="center"/>
        </w:trPr>
        <w:tc>
          <w:tcPr>
            <w:tcW w:w="4436" w:type="dxa"/>
          </w:tcPr>
          <w:p w14:paraId="1A67E6AD" w14:textId="73AE8D52" w:rsidR="00123ECE" w:rsidRPr="00130358" w:rsidRDefault="00D62538" w:rsidP="00D62538">
            <w:pPr>
              <w:pStyle w:val="TAL"/>
              <w:keepNext w:val="0"/>
              <w:keepLines w:val="0"/>
            </w:pPr>
            <w:r w:rsidRPr="00130358">
              <w:t xml:space="preserve">     </w:t>
            </w:r>
            <w:proofErr w:type="spellStart"/>
            <w:r w:rsidR="00123ECE" w:rsidRPr="00130358">
              <w:t>rsrpResult</w:t>
            </w:r>
            <w:proofErr w:type="spellEnd"/>
          </w:p>
        </w:tc>
        <w:tc>
          <w:tcPr>
            <w:tcW w:w="2267" w:type="dxa"/>
          </w:tcPr>
          <w:p w14:paraId="1F09415C" w14:textId="77777777" w:rsidR="00123ECE" w:rsidRPr="00130358" w:rsidRDefault="00123ECE" w:rsidP="00D62538">
            <w:pPr>
              <w:pStyle w:val="TAL"/>
              <w:keepNext w:val="0"/>
              <w:keepLines w:val="0"/>
            </w:pPr>
            <w:r w:rsidRPr="00130358">
              <w:t>RSRP-Range</w:t>
            </w:r>
          </w:p>
        </w:tc>
        <w:tc>
          <w:tcPr>
            <w:tcW w:w="1700" w:type="dxa"/>
          </w:tcPr>
          <w:p w14:paraId="411D16FA" w14:textId="30DCB6D8"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14074346" w14:textId="77777777" w:rsidR="00123ECE" w:rsidRPr="00130358" w:rsidRDefault="00123ECE" w:rsidP="00D62538">
            <w:pPr>
              <w:pStyle w:val="TAL"/>
              <w:keepNext w:val="0"/>
              <w:keepLines w:val="0"/>
            </w:pPr>
          </w:p>
        </w:tc>
      </w:tr>
      <w:tr w:rsidR="00123ECE" w:rsidRPr="00130358" w14:paraId="7780A95D" w14:textId="77777777" w:rsidTr="00D62538">
        <w:trPr>
          <w:jc w:val="center"/>
        </w:trPr>
        <w:tc>
          <w:tcPr>
            <w:tcW w:w="4436" w:type="dxa"/>
          </w:tcPr>
          <w:p w14:paraId="77EC352E" w14:textId="2F34E451" w:rsidR="00123ECE" w:rsidRPr="00130358" w:rsidRDefault="00D62538" w:rsidP="00D62538">
            <w:pPr>
              <w:pStyle w:val="TAL"/>
              <w:keepNext w:val="0"/>
              <w:keepLines w:val="0"/>
            </w:pPr>
            <w:r w:rsidRPr="00130358">
              <w:t xml:space="preserve">     </w:t>
            </w:r>
            <w:proofErr w:type="spellStart"/>
            <w:r w:rsidR="00123ECE" w:rsidRPr="00130358">
              <w:t>rsrqResult</w:t>
            </w:r>
            <w:proofErr w:type="spellEnd"/>
          </w:p>
        </w:tc>
        <w:tc>
          <w:tcPr>
            <w:tcW w:w="2267" w:type="dxa"/>
          </w:tcPr>
          <w:p w14:paraId="3BC12E28" w14:textId="77777777" w:rsidR="00123ECE" w:rsidRPr="00130358" w:rsidRDefault="00123ECE" w:rsidP="00D62538">
            <w:pPr>
              <w:pStyle w:val="TAL"/>
              <w:keepNext w:val="0"/>
              <w:keepLines w:val="0"/>
            </w:pPr>
            <w:r w:rsidRPr="00130358">
              <w:t>RSRQ-Range</w:t>
            </w:r>
          </w:p>
        </w:tc>
        <w:tc>
          <w:tcPr>
            <w:tcW w:w="1700" w:type="dxa"/>
          </w:tcPr>
          <w:p w14:paraId="7D148586" w14:textId="3D3E4743"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17537372" w14:textId="77777777" w:rsidR="00123ECE" w:rsidRPr="00130358" w:rsidRDefault="00123ECE" w:rsidP="00D62538">
            <w:pPr>
              <w:pStyle w:val="TAL"/>
              <w:keepNext w:val="0"/>
              <w:keepLines w:val="0"/>
            </w:pPr>
          </w:p>
        </w:tc>
      </w:tr>
      <w:tr w:rsidR="00123ECE" w:rsidRPr="00130358" w14:paraId="486E17AE" w14:textId="77777777" w:rsidTr="00D62538">
        <w:trPr>
          <w:jc w:val="center"/>
        </w:trPr>
        <w:tc>
          <w:tcPr>
            <w:tcW w:w="4436" w:type="dxa"/>
          </w:tcPr>
          <w:p w14:paraId="1DEE4388" w14:textId="455E2AA6" w:rsidR="00123ECE" w:rsidRPr="00130358" w:rsidRDefault="00D62538" w:rsidP="00D62538">
            <w:pPr>
              <w:pStyle w:val="TAL"/>
              <w:keepNext w:val="0"/>
              <w:keepLines w:val="0"/>
            </w:pPr>
            <w:r w:rsidRPr="00130358">
              <w:t xml:space="preserve">   </w:t>
            </w:r>
            <w:r w:rsidR="00123ECE" w:rsidRPr="00130358">
              <w:t>}</w:t>
            </w:r>
          </w:p>
        </w:tc>
        <w:tc>
          <w:tcPr>
            <w:tcW w:w="2267" w:type="dxa"/>
          </w:tcPr>
          <w:p w14:paraId="58A17DDD" w14:textId="77777777" w:rsidR="00123ECE" w:rsidRPr="00130358" w:rsidRDefault="00123ECE" w:rsidP="00D62538">
            <w:pPr>
              <w:pStyle w:val="TAL"/>
              <w:keepNext w:val="0"/>
              <w:keepLines w:val="0"/>
            </w:pPr>
          </w:p>
        </w:tc>
        <w:tc>
          <w:tcPr>
            <w:tcW w:w="1700" w:type="dxa"/>
          </w:tcPr>
          <w:p w14:paraId="46666FBC" w14:textId="77777777" w:rsidR="00123ECE" w:rsidRPr="00130358" w:rsidRDefault="00123ECE" w:rsidP="00D62538">
            <w:pPr>
              <w:pStyle w:val="TAL"/>
              <w:keepNext w:val="0"/>
              <w:keepLines w:val="0"/>
            </w:pPr>
          </w:p>
        </w:tc>
        <w:tc>
          <w:tcPr>
            <w:tcW w:w="1133" w:type="dxa"/>
          </w:tcPr>
          <w:p w14:paraId="62D96114" w14:textId="77777777" w:rsidR="00123ECE" w:rsidRPr="00130358" w:rsidRDefault="00123ECE" w:rsidP="00D62538">
            <w:pPr>
              <w:pStyle w:val="TAL"/>
              <w:keepNext w:val="0"/>
              <w:keepLines w:val="0"/>
            </w:pPr>
          </w:p>
        </w:tc>
      </w:tr>
      <w:tr w:rsidR="00123ECE" w:rsidRPr="00130358" w14:paraId="153FBD0B" w14:textId="77777777" w:rsidTr="00D62538">
        <w:trPr>
          <w:jc w:val="center"/>
        </w:trPr>
        <w:tc>
          <w:tcPr>
            <w:tcW w:w="4436" w:type="dxa"/>
          </w:tcPr>
          <w:p w14:paraId="428F38C4" w14:textId="5299FCBC" w:rsidR="00123ECE" w:rsidRPr="00130358" w:rsidRDefault="00D62538" w:rsidP="00D62538">
            <w:pPr>
              <w:pStyle w:val="TAL"/>
              <w:keepNext w:val="0"/>
              <w:keepLines w:val="0"/>
            </w:pPr>
            <w:r w:rsidRPr="00130358">
              <w:t xml:space="preserve">   </w:t>
            </w:r>
            <w:proofErr w:type="spellStart"/>
            <w:r w:rsidR="002B5BDC" w:rsidRPr="00130358">
              <w:t>measResultNeighCells</w:t>
            </w:r>
            <w:proofErr w:type="spellEnd"/>
            <w:r w:rsidRPr="00130358">
              <w:t xml:space="preserve"> </w:t>
            </w:r>
            <w:r w:rsidR="00123ECE" w:rsidRPr="00130358">
              <w:t>CHOICE</w:t>
            </w:r>
            <w:r w:rsidRPr="00130358">
              <w:t xml:space="preserve"> </w:t>
            </w:r>
            <w:r w:rsidR="00123ECE" w:rsidRPr="00130358">
              <w:t>{</w:t>
            </w:r>
          </w:p>
        </w:tc>
        <w:tc>
          <w:tcPr>
            <w:tcW w:w="2267" w:type="dxa"/>
          </w:tcPr>
          <w:p w14:paraId="0B8186C8" w14:textId="77777777" w:rsidR="00123ECE" w:rsidRPr="00130358" w:rsidRDefault="00123ECE" w:rsidP="00D62538">
            <w:pPr>
              <w:pStyle w:val="TAL"/>
              <w:keepNext w:val="0"/>
              <w:keepLines w:val="0"/>
            </w:pPr>
          </w:p>
        </w:tc>
        <w:tc>
          <w:tcPr>
            <w:tcW w:w="1700" w:type="dxa"/>
          </w:tcPr>
          <w:p w14:paraId="031C5664" w14:textId="77777777" w:rsidR="00123ECE" w:rsidRPr="00130358" w:rsidRDefault="00123ECE" w:rsidP="00D62538">
            <w:pPr>
              <w:pStyle w:val="TAL"/>
              <w:keepNext w:val="0"/>
              <w:keepLines w:val="0"/>
            </w:pPr>
          </w:p>
        </w:tc>
        <w:tc>
          <w:tcPr>
            <w:tcW w:w="1133" w:type="dxa"/>
          </w:tcPr>
          <w:p w14:paraId="712AE27D" w14:textId="77777777" w:rsidR="00123ECE" w:rsidRPr="00130358" w:rsidRDefault="00123ECE" w:rsidP="00D62538">
            <w:pPr>
              <w:pStyle w:val="TAL"/>
              <w:keepNext w:val="0"/>
              <w:keepLines w:val="0"/>
            </w:pPr>
          </w:p>
        </w:tc>
      </w:tr>
      <w:tr w:rsidR="00123ECE" w:rsidRPr="00130358" w14:paraId="27E69053" w14:textId="77777777" w:rsidTr="00D62538">
        <w:trPr>
          <w:jc w:val="center"/>
        </w:trPr>
        <w:tc>
          <w:tcPr>
            <w:tcW w:w="4436" w:type="dxa"/>
          </w:tcPr>
          <w:p w14:paraId="4943FB21" w14:textId="25659E4C" w:rsidR="00123ECE" w:rsidRPr="00130358" w:rsidRDefault="00D62538" w:rsidP="00D62538">
            <w:pPr>
              <w:pStyle w:val="TAL"/>
              <w:keepNext w:val="0"/>
              <w:keepLines w:val="0"/>
              <w:rPr>
                <w:lang w:eastAsia="zh-CN"/>
              </w:rPr>
            </w:pPr>
            <w:r w:rsidRPr="00130358">
              <w:t xml:space="preserve">      </w:t>
            </w:r>
            <w:proofErr w:type="spellStart"/>
            <w:r w:rsidR="00123ECE" w:rsidRPr="00130358">
              <w:t>MeasResultList</w:t>
            </w:r>
            <w:r w:rsidR="00123ECE" w:rsidRPr="00130358">
              <w:rPr>
                <w:lang w:eastAsia="zh-CN"/>
              </w:rPr>
              <w:t>GERAN</w:t>
            </w:r>
            <w:proofErr w:type="spellEnd"/>
          </w:p>
        </w:tc>
        <w:tc>
          <w:tcPr>
            <w:tcW w:w="2267" w:type="dxa"/>
          </w:tcPr>
          <w:p w14:paraId="5005FA4D" w14:textId="77777777" w:rsidR="00123ECE" w:rsidRPr="00130358" w:rsidRDefault="00123ECE" w:rsidP="00D62538">
            <w:pPr>
              <w:pStyle w:val="TAL"/>
              <w:keepNext w:val="0"/>
              <w:keepLines w:val="0"/>
              <w:rPr>
                <w:lang w:eastAsia="zh-CN"/>
              </w:rPr>
            </w:pPr>
            <w:proofErr w:type="spellStart"/>
            <w:r w:rsidRPr="00130358">
              <w:t>MeasResultList</w:t>
            </w:r>
            <w:r w:rsidRPr="00130358">
              <w:rPr>
                <w:lang w:eastAsia="zh-CN"/>
              </w:rPr>
              <w:t>GERAN</w:t>
            </w:r>
            <w:proofErr w:type="spellEnd"/>
          </w:p>
        </w:tc>
        <w:tc>
          <w:tcPr>
            <w:tcW w:w="1700" w:type="dxa"/>
          </w:tcPr>
          <w:p w14:paraId="10604999" w14:textId="77777777" w:rsidR="00123ECE" w:rsidRPr="00130358" w:rsidRDefault="00123ECE" w:rsidP="00D62538">
            <w:pPr>
              <w:pStyle w:val="TAL"/>
              <w:keepNext w:val="0"/>
              <w:keepLines w:val="0"/>
            </w:pPr>
          </w:p>
        </w:tc>
        <w:tc>
          <w:tcPr>
            <w:tcW w:w="1133" w:type="dxa"/>
          </w:tcPr>
          <w:p w14:paraId="58F41C17" w14:textId="77777777" w:rsidR="00123ECE" w:rsidRPr="00130358" w:rsidRDefault="00123ECE" w:rsidP="00D62538">
            <w:pPr>
              <w:pStyle w:val="TAL"/>
              <w:keepNext w:val="0"/>
              <w:keepLines w:val="0"/>
            </w:pPr>
          </w:p>
        </w:tc>
      </w:tr>
      <w:tr w:rsidR="00123ECE" w:rsidRPr="00130358" w14:paraId="029A1B2C" w14:textId="77777777" w:rsidTr="00D62538">
        <w:trPr>
          <w:jc w:val="center"/>
        </w:trPr>
        <w:tc>
          <w:tcPr>
            <w:tcW w:w="4436" w:type="dxa"/>
          </w:tcPr>
          <w:p w14:paraId="533B7E31" w14:textId="6F4B4986" w:rsidR="00123ECE" w:rsidRPr="00130358" w:rsidRDefault="00D62538" w:rsidP="00D62538">
            <w:pPr>
              <w:pStyle w:val="TAL"/>
              <w:keepNext w:val="0"/>
              <w:keepLines w:val="0"/>
            </w:pPr>
            <w:r w:rsidRPr="00130358">
              <w:t xml:space="preserve">   </w:t>
            </w:r>
            <w:r w:rsidR="00123ECE" w:rsidRPr="00130358">
              <w:t>}</w:t>
            </w:r>
          </w:p>
        </w:tc>
        <w:tc>
          <w:tcPr>
            <w:tcW w:w="2267" w:type="dxa"/>
          </w:tcPr>
          <w:p w14:paraId="2C6506ED" w14:textId="77777777" w:rsidR="00123ECE" w:rsidRPr="00130358" w:rsidRDefault="00123ECE" w:rsidP="00D62538">
            <w:pPr>
              <w:pStyle w:val="TAL"/>
              <w:keepNext w:val="0"/>
              <w:keepLines w:val="0"/>
            </w:pPr>
          </w:p>
        </w:tc>
        <w:tc>
          <w:tcPr>
            <w:tcW w:w="1700" w:type="dxa"/>
          </w:tcPr>
          <w:p w14:paraId="3AC785DE" w14:textId="77777777" w:rsidR="00123ECE" w:rsidRPr="00130358" w:rsidRDefault="00123ECE" w:rsidP="00D62538">
            <w:pPr>
              <w:pStyle w:val="TAL"/>
              <w:keepNext w:val="0"/>
              <w:keepLines w:val="0"/>
            </w:pPr>
          </w:p>
        </w:tc>
        <w:tc>
          <w:tcPr>
            <w:tcW w:w="1133" w:type="dxa"/>
          </w:tcPr>
          <w:p w14:paraId="13677256" w14:textId="77777777" w:rsidR="00123ECE" w:rsidRPr="00130358" w:rsidRDefault="00123ECE" w:rsidP="00D62538">
            <w:pPr>
              <w:pStyle w:val="TAL"/>
              <w:keepNext w:val="0"/>
              <w:keepLines w:val="0"/>
            </w:pPr>
          </w:p>
        </w:tc>
      </w:tr>
      <w:tr w:rsidR="00123ECE" w:rsidRPr="00130358" w14:paraId="153F67A6" w14:textId="77777777" w:rsidTr="00D62538">
        <w:trPr>
          <w:jc w:val="center"/>
        </w:trPr>
        <w:tc>
          <w:tcPr>
            <w:tcW w:w="4436" w:type="dxa"/>
          </w:tcPr>
          <w:p w14:paraId="6D1116DC" w14:textId="77777777" w:rsidR="00123ECE" w:rsidRPr="00130358" w:rsidRDefault="00123ECE" w:rsidP="00D62538">
            <w:pPr>
              <w:pStyle w:val="TAL"/>
              <w:keepNext w:val="0"/>
              <w:keepLines w:val="0"/>
            </w:pPr>
            <w:r w:rsidRPr="00130358">
              <w:t>}</w:t>
            </w:r>
          </w:p>
        </w:tc>
        <w:tc>
          <w:tcPr>
            <w:tcW w:w="2267" w:type="dxa"/>
          </w:tcPr>
          <w:p w14:paraId="43A6F8C0" w14:textId="77777777" w:rsidR="00123ECE" w:rsidRPr="00130358" w:rsidRDefault="00123ECE" w:rsidP="00D62538">
            <w:pPr>
              <w:pStyle w:val="TAL"/>
              <w:keepNext w:val="0"/>
              <w:keepLines w:val="0"/>
            </w:pPr>
          </w:p>
        </w:tc>
        <w:tc>
          <w:tcPr>
            <w:tcW w:w="1700" w:type="dxa"/>
          </w:tcPr>
          <w:p w14:paraId="77A1ADD8" w14:textId="77777777" w:rsidR="00123ECE" w:rsidRPr="00130358" w:rsidRDefault="00123ECE" w:rsidP="00D62538">
            <w:pPr>
              <w:pStyle w:val="TAL"/>
              <w:keepNext w:val="0"/>
              <w:keepLines w:val="0"/>
            </w:pPr>
          </w:p>
        </w:tc>
        <w:tc>
          <w:tcPr>
            <w:tcW w:w="1133" w:type="dxa"/>
          </w:tcPr>
          <w:p w14:paraId="10973E58" w14:textId="77777777" w:rsidR="00123ECE" w:rsidRPr="00130358" w:rsidRDefault="00123ECE" w:rsidP="00D62538">
            <w:pPr>
              <w:pStyle w:val="TAL"/>
              <w:keepNext w:val="0"/>
              <w:keepLines w:val="0"/>
            </w:pPr>
          </w:p>
        </w:tc>
      </w:tr>
    </w:tbl>
    <w:p w14:paraId="3C780F31" w14:textId="77777777" w:rsidR="00123ECE" w:rsidRPr="00130358" w:rsidRDefault="00123ECE" w:rsidP="00D62538"/>
    <w:p w14:paraId="64EB9401" w14:textId="77777777" w:rsidR="00123ECE" w:rsidRPr="00130358" w:rsidRDefault="00123ECE" w:rsidP="00D62538">
      <w:pPr>
        <w:pStyle w:val="TH"/>
        <w:keepNext w:val="0"/>
        <w:keepLines w:val="0"/>
      </w:pPr>
      <w:r w:rsidRPr="00130358">
        <w:t>Table 9.</w:t>
      </w:r>
      <w:r w:rsidRPr="00130358">
        <w:rPr>
          <w:lang w:eastAsia="zh-CN"/>
        </w:rPr>
        <w:t>6</w:t>
      </w:r>
      <w:r w:rsidRPr="00130358">
        <w:t>.</w:t>
      </w:r>
      <w:r w:rsidRPr="00130358">
        <w:rPr>
          <w:lang w:eastAsia="zh-CN"/>
        </w:rPr>
        <w:t>1.</w:t>
      </w:r>
      <w:r w:rsidRPr="00130358">
        <w:t>4.3-</w:t>
      </w:r>
      <w:r w:rsidR="002B5BDC" w:rsidRPr="00130358">
        <w:rPr>
          <w:lang w:eastAsia="zh-CN"/>
        </w:rPr>
        <w:t>3</w:t>
      </w:r>
      <w:r w:rsidRPr="00130358">
        <w:t xml:space="preserve">: </w:t>
      </w:r>
      <w:proofErr w:type="spellStart"/>
      <w:r w:rsidRPr="00130358">
        <w:t>MeasResultList</w:t>
      </w:r>
      <w:r w:rsidRPr="00130358">
        <w:rPr>
          <w:lang w:eastAsia="zh-CN"/>
        </w:rPr>
        <w:t>GERAN</w:t>
      </w:r>
      <w:proofErr w:type="spellEnd"/>
      <w:r w:rsidRPr="00130358">
        <w:t xml:space="preserve">: Additional </w:t>
      </w:r>
      <w:r w:rsidRPr="00130358">
        <w:rPr>
          <w:lang w:eastAsia="zh-CN"/>
        </w:rPr>
        <w:t>GSM</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74B211E9" w14:textId="77777777" w:rsidTr="00D62538">
        <w:trPr>
          <w:cantSplit/>
          <w:jc w:val="center"/>
        </w:trPr>
        <w:tc>
          <w:tcPr>
            <w:tcW w:w="9536" w:type="dxa"/>
            <w:gridSpan w:val="4"/>
          </w:tcPr>
          <w:p w14:paraId="3C99D5F6" w14:textId="0ECF57B7"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4C5A603A" w14:textId="77777777" w:rsidTr="00D62538">
        <w:trPr>
          <w:jc w:val="center"/>
        </w:trPr>
        <w:tc>
          <w:tcPr>
            <w:tcW w:w="4436" w:type="dxa"/>
          </w:tcPr>
          <w:p w14:paraId="6E6605C9" w14:textId="379DE4FE"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5AF8F0D2" w14:textId="77777777" w:rsidR="00123ECE" w:rsidRPr="00130358" w:rsidRDefault="00123ECE" w:rsidP="00D62538">
            <w:pPr>
              <w:pStyle w:val="TAH"/>
              <w:keepNext w:val="0"/>
              <w:keepLines w:val="0"/>
            </w:pPr>
            <w:r w:rsidRPr="00130358">
              <w:t>Value/remark</w:t>
            </w:r>
          </w:p>
        </w:tc>
        <w:tc>
          <w:tcPr>
            <w:tcW w:w="1700" w:type="dxa"/>
          </w:tcPr>
          <w:p w14:paraId="1B3B8B6C" w14:textId="77777777" w:rsidR="00123ECE" w:rsidRPr="00130358" w:rsidRDefault="00123ECE" w:rsidP="00D62538">
            <w:pPr>
              <w:pStyle w:val="TAH"/>
              <w:keepNext w:val="0"/>
              <w:keepLines w:val="0"/>
            </w:pPr>
            <w:r w:rsidRPr="00130358">
              <w:t>Comment</w:t>
            </w:r>
          </w:p>
        </w:tc>
        <w:tc>
          <w:tcPr>
            <w:tcW w:w="1133" w:type="dxa"/>
          </w:tcPr>
          <w:p w14:paraId="56606D9F" w14:textId="77777777" w:rsidR="00123ECE" w:rsidRPr="00130358" w:rsidRDefault="00123ECE" w:rsidP="00D62538">
            <w:pPr>
              <w:pStyle w:val="TAL"/>
              <w:keepNext w:val="0"/>
              <w:keepLines w:val="0"/>
              <w:jc w:val="center"/>
              <w:rPr>
                <w:b/>
              </w:rPr>
            </w:pPr>
            <w:r w:rsidRPr="00130358">
              <w:rPr>
                <w:b/>
              </w:rPr>
              <w:t>Condition</w:t>
            </w:r>
          </w:p>
        </w:tc>
      </w:tr>
      <w:tr w:rsidR="00123ECE" w:rsidRPr="00130358" w14:paraId="28178B52" w14:textId="77777777" w:rsidTr="00D62538">
        <w:trPr>
          <w:jc w:val="center"/>
        </w:trPr>
        <w:tc>
          <w:tcPr>
            <w:tcW w:w="4436" w:type="dxa"/>
          </w:tcPr>
          <w:p w14:paraId="422A6763" w14:textId="526C18D0" w:rsidR="00123ECE" w:rsidRPr="00130358" w:rsidRDefault="00123ECE" w:rsidP="00D62538">
            <w:pPr>
              <w:pStyle w:val="TAL"/>
              <w:keepNext w:val="0"/>
              <w:keepLines w:val="0"/>
            </w:pPr>
            <w:proofErr w:type="spellStart"/>
            <w:r w:rsidRPr="00130358">
              <w:t>MeasResultList</w:t>
            </w:r>
            <w:r w:rsidRPr="00130358">
              <w:rPr>
                <w:lang w:eastAsia="zh-CN"/>
              </w:rPr>
              <w:t>GERAN</w:t>
            </w:r>
            <w:proofErr w:type="spellEnd"/>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6FCD2464" w14:textId="77777777" w:rsidR="00123ECE" w:rsidRPr="00130358" w:rsidRDefault="00123ECE" w:rsidP="00D62538">
            <w:pPr>
              <w:pStyle w:val="TAL"/>
              <w:keepNext w:val="0"/>
              <w:keepLines w:val="0"/>
            </w:pPr>
          </w:p>
        </w:tc>
        <w:tc>
          <w:tcPr>
            <w:tcW w:w="1700" w:type="dxa"/>
          </w:tcPr>
          <w:p w14:paraId="2BFA11F5" w14:textId="77777777" w:rsidR="00123ECE" w:rsidRPr="00130358" w:rsidRDefault="00123ECE" w:rsidP="00D62538">
            <w:pPr>
              <w:pStyle w:val="TAL"/>
              <w:keepNext w:val="0"/>
              <w:keepLines w:val="0"/>
            </w:pPr>
          </w:p>
        </w:tc>
        <w:tc>
          <w:tcPr>
            <w:tcW w:w="1133" w:type="dxa"/>
          </w:tcPr>
          <w:p w14:paraId="338FA0C6" w14:textId="77777777" w:rsidR="00123ECE" w:rsidRPr="00130358" w:rsidRDefault="00123ECE" w:rsidP="00D62538">
            <w:pPr>
              <w:pStyle w:val="TAL"/>
              <w:keepNext w:val="0"/>
              <w:keepLines w:val="0"/>
            </w:pPr>
          </w:p>
        </w:tc>
      </w:tr>
      <w:tr w:rsidR="00123ECE" w:rsidRPr="00130358" w14:paraId="34E0D669" w14:textId="77777777" w:rsidTr="00D62538">
        <w:trPr>
          <w:jc w:val="center"/>
        </w:trPr>
        <w:tc>
          <w:tcPr>
            <w:tcW w:w="4436" w:type="dxa"/>
          </w:tcPr>
          <w:p w14:paraId="2A4895E4" w14:textId="32287BD0"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carrierFreq</w:t>
            </w:r>
            <w:proofErr w:type="spellEnd"/>
          </w:p>
        </w:tc>
        <w:tc>
          <w:tcPr>
            <w:tcW w:w="2267" w:type="dxa"/>
          </w:tcPr>
          <w:p w14:paraId="3DAB2225" w14:textId="77777777" w:rsidR="00123ECE" w:rsidRPr="00130358" w:rsidRDefault="00123ECE" w:rsidP="00D62538">
            <w:pPr>
              <w:pStyle w:val="TAL"/>
              <w:keepNext w:val="0"/>
              <w:keepLines w:val="0"/>
              <w:rPr>
                <w:lang w:eastAsia="zh-CN"/>
              </w:rPr>
            </w:pPr>
            <w:proofErr w:type="spellStart"/>
            <w:r w:rsidRPr="00130358">
              <w:rPr>
                <w:lang w:eastAsia="zh-CN"/>
              </w:rPr>
              <w:t>CarrierFreqGERAN</w:t>
            </w:r>
            <w:proofErr w:type="spellEnd"/>
          </w:p>
        </w:tc>
        <w:tc>
          <w:tcPr>
            <w:tcW w:w="1700" w:type="dxa"/>
          </w:tcPr>
          <w:p w14:paraId="6949C8DE" w14:textId="77777777" w:rsidR="00123ECE" w:rsidRPr="00130358" w:rsidRDefault="00123ECE" w:rsidP="00D62538">
            <w:pPr>
              <w:pStyle w:val="TAL"/>
              <w:keepNext w:val="0"/>
              <w:keepLines w:val="0"/>
            </w:pPr>
          </w:p>
        </w:tc>
        <w:tc>
          <w:tcPr>
            <w:tcW w:w="1133" w:type="dxa"/>
          </w:tcPr>
          <w:p w14:paraId="4EABEE46" w14:textId="77777777" w:rsidR="00123ECE" w:rsidRPr="00130358" w:rsidRDefault="00123ECE" w:rsidP="00D62538">
            <w:pPr>
              <w:pStyle w:val="TAL"/>
              <w:keepNext w:val="0"/>
              <w:keepLines w:val="0"/>
            </w:pPr>
          </w:p>
        </w:tc>
      </w:tr>
      <w:tr w:rsidR="00123ECE" w:rsidRPr="00130358" w14:paraId="72DA8C8B" w14:textId="77777777" w:rsidTr="00D62538">
        <w:trPr>
          <w:jc w:val="center"/>
        </w:trPr>
        <w:tc>
          <w:tcPr>
            <w:tcW w:w="4436" w:type="dxa"/>
          </w:tcPr>
          <w:p w14:paraId="308E51F6" w14:textId="179E5114" w:rsidR="00123ECE" w:rsidRPr="00130358" w:rsidRDefault="00D62538" w:rsidP="00D62538">
            <w:pPr>
              <w:pStyle w:val="TAL"/>
              <w:keepNext w:val="0"/>
              <w:keepLines w:val="0"/>
              <w:rPr>
                <w:lang w:eastAsia="zh-CN"/>
              </w:rPr>
            </w:pPr>
            <w:r w:rsidRPr="00130358">
              <w:t xml:space="preserve">  </w:t>
            </w:r>
            <w:proofErr w:type="spellStart"/>
            <w:r w:rsidR="00123ECE" w:rsidRPr="00130358">
              <w:rPr>
                <w:lang w:eastAsia="zh-CN"/>
              </w:rPr>
              <w:t>physCellId</w:t>
            </w:r>
            <w:proofErr w:type="spellEnd"/>
          </w:p>
        </w:tc>
        <w:tc>
          <w:tcPr>
            <w:tcW w:w="2267" w:type="dxa"/>
          </w:tcPr>
          <w:p w14:paraId="5EEB1FB5" w14:textId="24A4FCAF" w:rsidR="00123ECE" w:rsidRPr="00130358" w:rsidRDefault="00123ECE" w:rsidP="00D62538">
            <w:pPr>
              <w:pStyle w:val="TAL"/>
              <w:keepNext w:val="0"/>
              <w:keepLines w:val="0"/>
              <w:rPr>
                <w:lang w:eastAsia="zh-CN"/>
              </w:rPr>
            </w:pPr>
            <w:proofErr w:type="spellStart"/>
            <w:r w:rsidRPr="00130358">
              <w:rPr>
                <w:lang w:eastAsia="zh-CN"/>
              </w:rPr>
              <w:t>physCellId</w:t>
            </w:r>
            <w:proofErr w:type="spellEnd"/>
            <w:r w:rsidR="00D62538" w:rsidRPr="00130358">
              <w:rPr>
                <w:lang w:eastAsia="zh-CN"/>
              </w:rPr>
              <w:t xml:space="preserve"> </w:t>
            </w:r>
            <w:r w:rsidRPr="00130358">
              <w:rPr>
                <w:lang w:eastAsia="zh-CN"/>
              </w:rPr>
              <w:t>GERAN</w:t>
            </w:r>
          </w:p>
        </w:tc>
        <w:tc>
          <w:tcPr>
            <w:tcW w:w="1700" w:type="dxa"/>
          </w:tcPr>
          <w:p w14:paraId="7D2C5EAF" w14:textId="77777777" w:rsidR="00123ECE" w:rsidRPr="00130358" w:rsidRDefault="00123ECE" w:rsidP="00D62538">
            <w:pPr>
              <w:pStyle w:val="TAL"/>
              <w:keepNext w:val="0"/>
              <w:keepLines w:val="0"/>
            </w:pPr>
          </w:p>
        </w:tc>
        <w:tc>
          <w:tcPr>
            <w:tcW w:w="1133" w:type="dxa"/>
          </w:tcPr>
          <w:p w14:paraId="2A394A0D" w14:textId="77777777" w:rsidR="00123ECE" w:rsidRPr="00130358" w:rsidRDefault="00123ECE" w:rsidP="00D62538">
            <w:pPr>
              <w:pStyle w:val="TAL"/>
              <w:keepNext w:val="0"/>
              <w:keepLines w:val="0"/>
            </w:pPr>
          </w:p>
        </w:tc>
      </w:tr>
      <w:tr w:rsidR="00123ECE" w:rsidRPr="00130358" w14:paraId="1A8C6889" w14:textId="77777777" w:rsidTr="00D62538">
        <w:trPr>
          <w:jc w:val="center"/>
        </w:trPr>
        <w:tc>
          <w:tcPr>
            <w:tcW w:w="4436" w:type="dxa"/>
          </w:tcPr>
          <w:p w14:paraId="454E96B3" w14:textId="61F6ED71"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Cgi</w:t>
            </w:r>
            <w:proofErr w:type="spellEnd"/>
            <w:r w:rsidR="00123ECE" w:rsidRPr="00130358">
              <w:rPr>
                <w:lang w:eastAsia="zh-CN"/>
              </w:rPr>
              <w:t>-Info</w:t>
            </w:r>
          </w:p>
        </w:tc>
        <w:tc>
          <w:tcPr>
            <w:tcW w:w="2267" w:type="dxa"/>
          </w:tcPr>
          <w:p w14:paraId="72F82193" w14:textId="6F806BD8" w:rsidR="00123ECE" w:rsidRPr="00130358" w:rsidRDefault="002B5BDC" w:rsidP="00D62538">
            <w:pPr>
              <w:pStyle w:val="TAL"/>
              <w:keepNext w:val="0"/>
              <w:keepLines w:val="0"/>
            </w:pPr>
            <w:r w:rsidRPr="00130358">
              <w:rPr>
                <w:rFonts w:eastAsia="MS Mincho"/>
              </w:rPr>
              <w:t>Not</w:t>
            </w:r>
            <w:r w:rsidR="00D62538" w:rsidRPr="00130358">
              <w:rPr>
                <w:rFonts w:eastAsia="MS Mincho"/>
              </w:rPr>
              <w:t xml:space="preserve"> </w:t>
            </w:r>
            <w:r w:rsidRPr="00130358">
              <w:rPr>
                <w:rFonts w:eastAsia="MS Mincho"/>
              </w:rPr>
              <w:t>present</w:t>
            </w:r>
          </w:p>
        </w:tc>
        <w:tc>
          <w:tcPr>
            <w:tcW w:w="1700" w:type="dxa"/>
          </w:tcPr>
          <w:p w14:paraId="342CE85C" w14:textId="77777777" w:rsidR="00123ECE" w:rsidRPr="00130358" w:rsidRDefault="00123ECE" w:rsidP="00D62538">
            <w:pPr>
              <w:pStyle w:val="TAL"/>
              <w:keepNext w:val="0"/>
              <w:keepLines w:val="0"/>
            </w:pPr>
          </w:p>
        </w:tc>
        <w:tc>
          <w:tcPr>
            <w:tcW w:w="1133" w:type="dxa"/>
          </w:tcPr>
          <w:p w14:paraId="39DAD0E3" w14:textId="77777777" w:rsidR="00123ECE" w:rsidRPr="00130358" w:rsidRDefault="00123ECE" w:rsidP="00D62538">
            <w:pPr>
              <w:pStyle w:val="TAL"/>
              <w:keepNext w:val="0"/>
              <w:keepLines w:val="0"/>
            </w:pPr>
          </w:p>
        </w:tc>
      </w:tr>
      <w:tr w:rsidR="00123ECE" w:rsidRPr="00130358" w14:paraId="12A1526D" w14:textId="77777777" w:rsidTr="00D62538">
        <w:trPr>
          <w:jc w:val="center"/>
        </w:trPr>
        <w:tc>
          <w:tcPr>
            <w:tcW w:w="4436" w:type="dxa"/>
          </w:tcPr>
          <w:p w14:paraId="179321F8" w14:textId="6085C555" w:rsidR="00123ECE" w:rsidRPr="00130358" w:rsidRDefault="00D62538" w:rsidP="00D62538">
            <w:pPr>
              <w:pStyle w:val="TAL"/>
              <w:keepNext w:val="0"/>
              <w:keepLines w:val="0"/>
            </w:pPr>
            <w:r w:rsidRPr="00130358">
              <w:t xml:space="preserve">  </w:t>
            </w:r>
            <w:proofErr w:type="spellStart"/>
            <w:r w:rsidR="00123ECE" w:rsidRPr="00130358">
              <w:t>measResult</w:t>
            </w:r>
            <w:proofErr w:type="spellEnd"/>
            <w:r w:rsidRPr="00130358">
              <w:t xml:space="preserve"> </w:t>
            </w:r>
            <w:r w:rsidR="00123ECE" w:rsidRPr="00130358">
              <w:t>SEQUENCE</w:t>
            </w:r>
            <w:r w:rsidRPr="00130358">
              <w:t xml:space="preserve"> </w:t>
            </w:r>
            <w:r w:rsidR="00123ECE" w:rsidRPr="00130358">
              <w:t>{</w:t>
            </w:r>
          </w:p>
        </w:tc>
        <w:tc>
          <w:tcPr>
            <w:tcW w:w="2267" w:type="dxa"/>
          </w:tcPr>
          <w:p w14:paraId="028AE48A" w14:textId="77777777" w:rsidR="00123ECE" w:rsidRPr="00130358" w:rsidRDefault="00123ECE" w:rsidP="00D62538">
            <w:pPr>
              <w:pStyle w:val="TAL"/>
              <w:keepNext w:val="0"/>
              <w:keepLines w:val="0"/>
            </w:pPr>
          </w:p>
        </w:tc>
        <w:tc>
          <w:tcPr>
            <w:tcW w:w="1700" w:type="dxa"/>
          </w:tcPr>
          <w:p w14:paraId="256E3383" w14:textId="77777777" w:rsidR="00123ECE" w:rsidRPr="00130358" w:rsidRDefault="00123ECE" w:rsidP="00D62538">
            <w:pPr>
              <w:pStyle w:val="TAL"/>
              <w:keepNext w:val="0"/>
              <w:keepLines w:val="0"/>
            </w:pPr>
          </w:p>
        </w:tc>
        <w:tc>
          <w:tcPr>
            <w:tcW w:w="1133" w:type="dxa"/>
          </w:tcPr>
          <w:p w14:paraId="0FBAF6F8" w14:textId="77777777" w:rsidR="00123ECE" w:rsidRPr="00130358" w:rsidRDefault="00123ECE" w:rsidP="00D62538">
            <w:pPr>
              <w:pStyle w:val="TAL"/>
              <w:keepNext w:val="0"/>
              <w:keepLines w:val="0"/>
            </w:pPr>
          </w:p>
        </w:tc>
      </w:tr>
      <w:tr w:rsidR="00123ECE" w:rsidRPr="00130358" w14:paraId="557109A2" w14:textId="77777777" w:rsidTr="00D62538">
        <w:trPr>
          <w:jc w:val="center"/>
        </w:trPr>
        <w:tc>
          <w:tcPr>
            <w:tcW w:w="4436" w:type="dxa"/>
          </w:tcPr>
          <w:p w14:paraId="51E3DA44" w14:textId="77777777" w:rsidR="00123ECE" w:rsidRPr="00130358" w:rsidRDefault="00123ECE" w:rsidP="00D62538">
            <w:pPr>
              <w:pStyle w:val="TAL"/>
              <w:keepNext w:val="0"/>
              <w:keepLines w:val="0"/>
              <w:ind w:firstLineChars="200" w:firstLine="360"/>
              <w:rPr>
                <w:lang w:eastAsia="zh-CN"/>
              </w:rPr>
            </w:pPr>
            <w:proofErr w:type="spellStart"/>
            <w:r w:rsidRPr="00130358">
              <w:rPr>
                <w:lang w:eastAsia="zh-CN"/>
              </w:rPr>
              <w:t>Rssi</w:t>
            </w:r>
            <w:proofErr w:type="spellEnd"/>
          </w:p>
        </w:tc>
        <w:tc>
          <w:tcPr>
            <w:tcW w:w="2267" w:type="dxa"/>
          </w:tcPr>
          <w:p w14:paraId="2D394529" w14:textId="4B4994CD" w:rsidR="00123ECE" w:rsidRPr="00130358" w:rsidRDefault="00123ECE" w:rsidP="00D62538">
            <w:pPr>
              <w:pStyle w:val="TAL"/>
              <w:keepNext w:val="0"/>
              <w:keepLines w:val="0"/>
              <w:rPr>
                <w:lang w:eastAsia="zh-CN"/>
              </w:rPr>
            </w:pPr>
            <w:r w:rsidRPr="00130358">
              <w:rPr>
                <w:lang w:eastAsia="zh-CN"/>
              </w:rPr>
              <w:t>INTEGER</w:t>
            </w:r>
            <w:r w:rsidR="00D62538" w:rsidRPr="00130358">
              <w:rPr>
                <w:lang w:eastAsia="zh-CN"/>
              </w:rPr>
              <w:t xml:space="preserve"> </w:t>
            </w:r>
            <w:r w:rsidRPr="00130358">
              <w:rPr>
                <w:lang w:eastAsia="zh-CN"/>
              </w:rPr>
              <w:t>(0..63)</w:t>
            </w:r>
          </w:p>
        </w:tc>
        <w:tc>
          <w:tcPr>
            <w:tcW w:w="1700" w:type="dxa"/>
          </w:tcPr>
          <w:p w14:paraId="091F034D" w14:textId="37ABB05C"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05CE4671" w14:textId="77777777" w:rsidR="00123ECE" w:rsidRPr="00130358" w:rsidRDefault="00123ECE" w:rsidP="00D62538">
            <w:pPr>
              <w:pStyle w:val="TAL"/>
              <w:keepNext w:val="0"/>
              <w:keepLines w:val="0"/>
            </w:pPr>
          </w:p>
        </w:tc>
      </w:tr>
      <w:tr w:rsidR="00123ECE" w:rsidRPr="00130358" w14:paraId="6B73C47B" w14:textId="77777777" w:rsidTr="00D62538">
        <w:trPr>
          <w:jc w:val="center"/>
        </w:trPr>
        <w:tc>
          <w:tcPr>
            <w:tcW w:w="4436" w:type="dxa"/>
          </w:tcPr>
          <w:p w14:paraId="6C8B689C" w14:textId="121216BB" w:rsidR="00123ECE" w:rsidRPr="00130358" w:rsidRDefault="00D62538" w:rsidP="00D62538">
            <w:pPr>
              <w:pStyle w:val="TAL"/>
              <w:keepNext w:val="0"/>
              <w:keepLines w:val="0"/>
            </w:pPr>
            <w:r w:rsidRPr="00130358">
              <w:t xml:space="preserve">  </w:t>
            </w:r>
            <w:r w:rsidR="00123ECE" w:rsidRPr="00130358">
              <w:t>}</w:t>
            </w:r>
          </w:p>
        </w:tc>
        <w:tc>
          <w:tcPr>
            <w:tcW w:w="2267" w:type="dxa"/>
          </w:tcPr>
          <w:p w14:paraId="3B3923EE" w14:textId="77777777" w:rsidR="00123ECE" w:rsidRPr="00130358" w:rsidRDefault="00123ECE" w:rsidP="00D62538">
            <w:pPr>
              <w:pStyle w:val="TAL"/>
              <w:keepNext w:val="0"/>
              <w:keepLines w:val="0"/>
            </w:pPr>
          </w:p>
        </w:tc>
        <w:tc>
          <w:tcPr>
            <w:tcW w:w="1700" w:type="dxa"/>
          </w:tcPr>
          <w:p w14:paraId="1A2433A9" w14:textId="77777777" w:rsidR="00123ECE" w:rsidRPr="00130358" w:rsidRDefault="00123ECE" w:rsidP="00D62538">
            <w:pPr>
              <w:pStyle w:val="TAL"/>
              <w:keepNext w:val="0"/>
              <w:keepLines w:val="0"/>
            </w:pPr>
          </w:p>
        </w:tc>
        <w:tc>
          <w:tcPr>
            <w:tcW w:w="1133" w:type="dxa"/>
          </w:tcPr>
          <w:p w14:paraId="79DE97D5" w14:textId="77777777" w:rsidR="00123ECE" w:rsidRPr="00130358" w:rsidRDefault="00123ECE" w:rsidP="00D62538">
            <w:pPr>
              <w:pStyle w:val="TAL"/>
              <w:keepNext w:val="0"/>
              <w:keepLines w:val="0"/>
            </w:pPr>
          </w:p>
        </w:tc>
      </w:tr>
      <w:tr w:rsidR="00123ECE" w:rsidRPr="00130358" w14:paraId="4A640F23" w14:textId="77777777" w:rsidTr="00D62538">
        <w:trPr>
          <w:jc w:val="center"/>
        </w:trPr>
        <w:tc>
          <w:tcPr>
            <w:tcW w:w="4436" w:type="dxa"/>
          </w:tcPr>
          <w:p w14:paraId="5345977F" w14:textId="77777777" w:rsidR="00123ECE" w:rsidRPr="00130358" w:rsidRDefault="00123ECE" w:rsidP="00D62538">
            <w:pPr>
              <w:pStyle w:val="TAL"/>
              <w:keepNext w:val="0"/>
              <w:keepLines w:val="0"/>
            </w:pPr>
            <w:r w:rsidRPr="00130358">
              <w:lastRenderedPageBreak/>
              <w:t>}</w:t>
            </w:r>
          </w:p>
        </w:tc>
        <w:tc>
          <w:tcPr>
            <w:tcW w:w="2267" w:type="dxa"/>
          </w:tcPr>
          <w:p w14:paraId="2FD1C3DF" w14:textId="77777777" w:rsidR="00123ECE" w:rsidRPr="00130358" w:rsidRDefault="00123ECE" w:rsidP="00D62538">
            <w:pPr>
              <w:pStyle w:val="TAL"/>
              <w:keepNext w:val="0"/>
              <w:keepLines w:val="0"/>
            </w:pPr>
          </w:p>
        </w:tc>
        <w:tc>
          <w:tcPr>
            <w:tcW w:w="1700" w:type="dxa"/>
          </w:tcPr>
          <w:p w14:paraId="1D540899" w14:textId="77777777" w:rsidR="00123ECE" w:rsidRPr="00130358" w:rsidRDefault="00123ECE" w:rsidP="00D62538">
            <w:pPr>
              <w:pStyle w:val="TAL"/>
              <w:keepNext w:val="0"/>
              <w:keepLines w:val="0"/>
            </w:pPr>
          </w:p>
        </w:tc>
        <w:tc>
          <w:tcPr>
            <w:tcW w:w="1133" w:type="dxa"/>
          </w:tcPr>
          <w:p w14:paraId="3BDA8D1B" w14:textId="77777777" w:rsidR="00123ECE" w:rsidRPr="00130358" w:rsidRDefault="00123ECE" w:rsidP="00D62538">
            <w:pPr>
              <w:pStyle w:val="TAL"/>
              <w:keepNext w:val="0"/>
              <w:keepLines w:val="0"/>
            </w:pPr>
          </w:p>
        </w:tc>
      </w:tr>
    </w:tbl>
    <w:p w14:paraId="7BA592BE" w14:textId="77777777" w:rsidR="002B5BDC" w:rsidRPr="00130358" w:rsidRDefault="002B5BDC" w:rsidP="00D62538">
      <w:pPr>
        <w:rPr>
          <w:rFonts w:eastAsia="MS Mincho"/>
        </w:rPr>
      </w:pPr>
    </w:p>
    <w:p w14:paraId="19FB8BD8" w14:textId="77777777" w:rsidR="002B5BDC" w:rsidRPr="00130358" w:rsidRDefault="002B5BDC" w:rsidP="00D62538">
      <w:pPr>
        <w:pStyle w:val="TH"/>
        <w:keepNext w:val="0"/>
        <w:keepLines w:val="0"/>
        <w:rPr>
          <w:rFonts w:eastAsia="MS Mincho"/>
        </w:rPr>
      </w:pPr>
      <w:r w:rsidRPr="00130358">
        <w:t>Table 9.</w:t>
      </w:r>
      <w:r w:rsidRPr="00130358">
        <w:rPr>
          <w:lang w:eastAsia="zh-CN"/>
        </w:rPr>
        <w:t>6</w:t>
      </w:r>
      <w:r w:rsidRPr="00130358">
        <w:t>.</w:t>
      </w:r>
      <w:r w:rsidRPr="00130358">
        <w:rPr>
          <w:rFonts w:eastAsia="MS Mincho"/>
        </w:rPr>
        <w:t>1</w:t>
      </w:r>
      <w:r w:rsidRPr="00130358">
        <w:t>.4.3-</w:t>
      </w:r>
      <w:r w:rsidRPr="00130358">
        <w:rPr>
          <w:rFonts w:eastAsia="MS Mincho"/>
        </w:rPr>
        <w:t>4</w:t>
      </w:r>
      <w:r w:rsidRPr="00130358">
        <w:t xml:space="preserve">: </w:t>
      </w:r>
      <w:proofErr w:type="spellStart"/>
      <w:r w:rsidRPr="00130358">
        <w:t>ReportConfigInterRAT</w:t>
      </w:r>
      <w:proofErr w:type="spellEnd"/>
      <w:r w:rsidRPr="00130358">
        <w:t xml:space="preserve">-PERIODICAL: Additional </w:t>
      </w:r>
      <w:r w:rsidRPr="00130358">
        <w:rPr>
          <w:lang w:eastAsia="zh-CN"/>
        </w:rPr>
        <w:t>GSM</w:t>
      </w:r>
      <w:r w:rsidRPr="00130358">
        <w:t xml:space="preserve"> measurement accuracy test requirement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2B5BDC" w:rsidRPr="00130358" w14:paraId="001DB896" w14:textId="77777777" w:rsidTr="00D62538">
        <w:trPr>
          <w:jc w:val="center"/>
        </w:trPr>
        <w:tc>
          <w:tcPr>
            <w:tcW w:w="9635" w:type="dxa"/>
            <w:gridSpan w:val="4"/>
            <w:shd w:val="clear" w:color="auto" w:fill="auto"/>
          </w:tcPr>
          <w:p w14:paraId="6230AB05" w14:textId="0DC9339F" w:rsidR="002B5BDC" w:rsidRPr="00130358" w:rsidRDefault="002B5BDC" w:rsidP="00D62538">
            <w:pPr>
              <w:pStyle w:val="TAL"/>
              <w:keepNext w:val="0"/>
              <w:keepLines w:val="0"/>
              <w:rPr>
                <w:rFonts w:eastAsia="MS Mincho"/>
              </w:rPr>
            </w:pPr>
            <w:r w:rsidRPr="00130358">
              <w:rPr>
                <w:lang w:eastAsia="ko-KR"/>
              </w:rPr>
              <w:t>Derivation</w:t>
            </w:r>
            <w:r w:rsidR="00D62538" w:rsidRPr="00130358">
              <w:rPr>
                <w:lang w:eastAsia="ko-KR"/>
              </w:rPr>
              <w:t xml:space="preserve"> </w:t>
            </w:r>
            <w:r w:rsidRPr="00130358">
              <w:rPr>
                <w:lang w:eastAsia="ko-KR"/>
              </w:rPr>
              <w:t>Path</w:t>
            </w:r>
            <w:r w:rsidR="00483222" w:rsidRPr="00130358">
              <w:rPr>
                <w:lang w:eastAsia="ko-KR"/>
              </w:rPr>
              <w:t>: 3GPP TS 3</w:t>
            </w:r>
            <w:r w:rsidRPr="00130358">
              <w:t>6.</w:t>
            </w:r>
            <w:r w:rsidRPr="00130358">
              <w:rPr>
                <w:rFonts w:eastAsia="MS Mincho"/>
              </w:rPr>
              <w:t>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4.6.6-9</w:t>
            </w:r>
            <w:r w:rsidR="00D62538" w:rsidRPr="00130358">
              <w:t xml:space="preserve"> </w:t>
            </w:r>
            <w:proofErr w:type="spellStart"/>
            <w:r w:rsidRPr="00130358">
              <w:t>ReportConfigInterRAT</w:t>
            </w:r>
            <w:proofErr w:type="spellEnd"/>
            <w:r w:rsidRPr="00130358">
              <w:t>-PERIODICAL</w:t>
            </w:r>
          </w:p>
        </w:tc>
      </w:tr>
      <w:tr w:rsidR="002B5BDC" w:rsidRPr="00130358" w14:paraId="47838E22" w14:textId="77777777" w:rsidTr="00D62538">
        <w:trPr>
          <w:jc w:val="center"/>
        </w:trPr>
        <w:tc>
          <w:tcPr>
            <w:tcW w:w="4535" w:type="dxa"/>
            <w:shd w:val="clear" w:color="auto" w:fill="auto"/>
          </w:tcPr>
          <w:p w14:paraId="0F3EF6D6" w14:textId="74F32645" w:rsidR="002B5BDC" w:rsidRPr="00130358" w:rsidRDefault="002B5BDC" w:rsidP="00D62538">
            <w:pPr>
              <w:pStyle w:val="TAH"/>
              <w:keepNext w:val="0"/>
              <w:keepLines w:val="0"/>
              <w:rPr>
                <w:lang w:eastAsia="ko-KR"/>
              </w:rPr>
            </w:pPr>
            <w:r w:rsidRPr="00130358">
              <w:rPr>
                <w:lang w:eastAsia="ko-KR"/>
              </w:rPr>
              <w:t>Information</w:t>
            </w:r>
            <w:r w:rsidR="00D62538" w:rsidRPr="00130358">
              <w:rPr>
                <w:lang w:eastAsia="ko-KR"/>
              </w:rPr>
              <w:t xml:space="preserve"> </w:t>
            </w:r>
            <w:r w:rsidRPr="00130358">
              <w:rPr>
                <w:lang w:eastAsia="ko-KR"/>
              </w:rPr>
              <w:t>Element</w:t>
            </w:r>
          </w:p>
        </w:tc>
        <w:tc>
          <w:tcPr>
            <w:tcW w:w="2267" w:type="dxa"/>
            <w:shd w:val="clear" w:color="auto" w:fill="auto"/>
          </w:tcPr>
          <w:p w14:paraId="7D9026E3" w14:textId="77777777" w:rsidR="002B5BDC" w:rsidRPr="00130358" w:rsidRDefault="002B5BDC" w:rsidP="00D62538">
            <w:pPr>
              <w:pStyle w:val="TAH"/>
              <w:keepNext w:val="0"/>
              <w:keepLines w:val="0"/>
              <w:rPr>
                <w:lang w:eastAsia="ko-KR"/>
              </w:rPr>
            </w:pPr>
            <w:r w:rsidRPr="00130358">
              <w:rPr>
                <w:lang w:eastAsia="ko-KR"/>
              </w:rPr>
              <w:t>Value/remark</w:t>
            </w:r>
          </w:p>
        </w:tc>
        <w:tc>
          <w:tcPr>
            <w:tcW w:w="1700" w:type="dxa"/>
            <w:shd w:val="clear" w:color="auto" w:fill="auto"/>
          </w:tcPr>
          <w:p w14:paraId="1E30D50C" w14:textId="77777777" w:rsidR="002B5BDC" w:rsidRPr="00130358" w:rsidRDefault="002B5BDC" w:rsidP="00D62538">
            <w:pPr>
              <w:pStyle w:val="TAH"/>
              <w:keepNext w:val="0"/>
              <w:keepLines w:val="0"/>
              <w:rPr>
                <w:lang w:eastAsia="ko-KR"/>
              </w:rPr>
            </w:pPr>
            <w:r w:rsidRPr="00130358">
              <w:rPr>
                <w:lang w:eastAsia="ko-KR"/>
              </w:rPr>
              <w:t>Comment</w:t>
            </w:r>
          </w:p>
        </w:tc>
        <w:tc>
          <w:tcPr>
            <w:tcW w:w="1133" w:type="dxa"/>
            <w:shd w:val="clear" w:color="auto" w:fill="auto"/>
          </w:tcPr>
          <w:p w14:paraId="5269FFB4" w14:textId="77777777" w:rsidR="002B5BDC" w:rsidRPr="00130358" w:rsidRDefault="002B5BDC" w:rsidP="00D62538">
            <w:pPr>
              <w:pStyle w:val="TAH"/>
              <w:keepNext w:val="0"/>
              <w:keepLines w:val="0"/>
              <w:rPr>
                <w:lang w:eastAsia="ko-KR"/>
              </w:rPr>
            </w:pPr>
            <w:r w:rsidRPr="00130358">
              <w:rPr>
                <w:lang w:eastAsia="ko-KR"/>
              </w:rPr>
              <w:t>Condition</w:t>
            </w:r>
          </w:p>
        </w:tc>
      </w:tr>
      <w:tr w:rsidR="002B5BDC" w:rsidRPr="00130358" w14:paraId="2B6B1CC8" w14:textId="77777777" w:rsidTr="00D62538">
        <w:trPr>
          <w:jc w:val="center"/>
        </w:trPr>
        <w:tc>
          <w:tcPr>
            <w:tcW w:w="4535" w:type="dxa"/>
            <w:shd w:val="clear" w:color="auto" w:fill="auto"/>
          </w:tcPr>
          <w:p w14:paraId="1CF07DDA" w14:textId="4801E007" w:rsidR="002B5BDC" w:rsidRPr="00130358" w:rsidRDefault="002B5BDC" w:rsidP="00D62538">
            <w:pPr>
              <w:pStyle w:val="TAL"/>
              <w:keepNext w:val="0"/>
              <w:keepLines w:val="0"/>
              <w:rPr>
                <w:lang w:eastAsia="ko-KR"/>
              </w:rPr>
            </w:pPr>
            <w:proofErr w:type="spellStart"/>
            <w:r w:rsidRPr="00130358">
              <w:rPr>
                <w:lang w:eastAsia="ko-KR"/>
              </w:rPr>
              <w:t>ReportConfigInterRAT</w:t>
            </w:r>
            <w:proofErr w:type="spellEnd"/>
            <w:r w:rsidRPr="00130358">
              <w:rPr>
                <w:lang w:eastAsia="ko-KR"/>
              </w:rPr>
              <w:t>-PERIODICAL</w:t>
            </w:r>
            <w:r w:rsidR="00D62538" w:rsidRPr="00130358">
              <w:rPr>
                <w:lang w:eastAsia="ko-KR"/>
              </w:rPr>
              <w:t xml:space="preserve"> </w:t>
            </w:r>
            <w:r w:rsidRPr="00130358">
              <w:rPr>
                <w:lang w:eastAsia="ko-KR"/>
              </w:rPr>
              <w:t>::=</w:t>
            </w:r>
            <w:r w:rsidR="00D62538" w:rsidRPr="00130358">
              <w:rPr>
                <w:lang w:eastAsia="ko-KR"/>
              </w:rPr>
              <w:t xml:space="preserve"> </w:t>
            </w:r>
            <w:r w:rsidRPr="00130358">
              <w:rPr>
                <w:lang w:eastAsia="ko-KR"/>
              </w:rPr>
              <w:t>SEQUENCE</w:t>
            </w:r>
            <w:r w:rsidR="00D62538" w:rsidRPr="00130358">
              <w:rPr>
                <w:lang w:eastAsia="ko-KR"/>
              </w:rPr>
              <w:t xml:space="preserve"> </w:t>
            </w:r>
            <w:r w:rsidRPr="00130358">
              <w:rPr>
                <w:lang w:eastAsia="ko-KR"/>
              </w:rPr>
              <w:t>{</w:t>
            </w:r>
          </w:p>
        </w:tc>
        <w:tc>
          <w:tcPr>
            <w:tcW w:w="2267" w:type="dxa"/>
            <w:shd w:val="clear" w:color="auto" w:fill="auto"/>
          </w:tcPr>
          <w:p w14:paraId="5118E352" w14:textId="77777777" w:rsidR="002B5BDC" w:rsidRPr="00130358" w:rsidRDefault="002B5BDC" w:rsidP="00D62538">
            <w:pPr>
              <w:pStyle w:val="TAL"/>
              <w:keepNext w:val="0"/>
              <w:keepLines w:val="0"/>
              <w:rPr>
                <w:lang w:eastAsia="ko-KR"/>
              </w:rPr>
            </w:pPr>
          </w:p>
        </w:tc>
        <w:tc>
          <w:tcPr>
            <w:tcW w:w="1700" w:type="dxa"/>
            <w:shd w:val="clear" w:color="auto" w:fill="auto"/>
          </w:tcPr>
          <w:p w14:paraId="42D5936F" w14:textId="77777777" w:rsidR="002B5BDC" w:rsidRPr="00130358" w:rsidRDefault="002B5BDC" w:rsidP="00D62538">
            <w:pPr>
              <w:pStyle w:val="TAL"/>
              <w:keepNext w:val="0"/>
              <w:keepLines w:val="0"/>
              <w:rPr>
                <w:lang w:eastAsia="ko-KR"/>
              </w:rPr>
            </w:pPr>
          </w:p>
        </w:tc>
        <w:tc>
          <w:tcPr>
            <w:tcW w:w="1133" w:type="dxa"/>
            <w:shd w:val="clear" w:color="auto" w:fill="auto"/>
          </w:tcPr>
          <w:p w14:paraId="1685F094" w14:textId="77777777" w:rsidR="002B5BDC" w:rsidRPr="00130358" w:rsidRDefault="002B5BDC" w:rsidP="00D62538">
            <w:pPr>
              <w:pStyle w:val="TAL"/>
              <w:keepNext w:val="0"/>
              <w:keepLines w:val="0"/>
              <w:rPr>
                <w:lang w:eastAsia="ko-KR"/>
              </w:rPr>
            </w:pPr>
          </w:p>
        </w:tc>
      </w:tr>
      <w:tr w:rsidR="002B5BDC" w:rsidRPr="00130358" w14:paraId="33CCB312" w14:textId="77777777" w:rsidTr="00D62538">
        <w:trPr>
          <w:jc w:val="center"/>
        </w:trPr>
        <w:tc>
          <w:tcPr>
            <w:tcW w:w="4535" w:type="dxa"/>
            <w:shd w:val="clear" w:color="auto" w:fill="auto"/>
          </w:tcPr>
          <w:p w14:paraId="473BF547" w14:textId="57D404A8" w:rsidR="002B5BDC" w:rsidRPr="00130358" w:rsidRDefault="00D62538" w:rsidP="00D62538">
            <w:pPr>
              <w:pStyle w:val="TAL"/>
              <w:keepNext w:val="0"/>
              <w:keepLines w:val="0"/>
              <w:rPr>
                <w:lang w:eastAsia="ko-KR"/>
              </w:rPr>
            </w:pPr>
            <w:r w:rsidRPr="00130358">
              <w:rPr>
                <w:lang w:eastAsia="ko-KR"/>
              </w:rPr>
              <w:t xml:space="preserve">  </w:t>
            </w:r>
            <w:proofErr w:type="spellStart"/>
            <w:r w:rsidR="002B5BDC" w:rsidRPr="00130358">
              <w:rPr>
                <w:lang w:eastAsia="ko-KR"/>
              </w:rPr>
              <w:t>maxReportCells</w:t>
            </w:r>
            <w:proofErr w:type="spellEnd"/>
          </w:p>
        </w:tc>
        <w:tc>
          <w:tcPr>
            <w:tcW w:w="2267" w:type="dxa"/>
            <w:shd w:val="clear" w:color="auto" w:fill="auto"/>
          </w:tcPr>
          <w:p w14:paraId="623D8FB7" w14:textId="77777777" w:rsidR="002B5BDC" w:rsidRPr="00130358" w:rsidRDefault="002B5BDC" w:rsidP="00D62538">
            <w:pPr>
              <w:pStyle w:val="TAL"/>
              <w:keepNext w:val="0"/>
              <w:keepLines w:val="0"/>
              <w:rPr>
                <w:rFonts w:eastAsia="MS Mincho"/>
              </w:rPr>
            </w:pPr>
            <w:r w:rsidRPr="00130358">
              <w:rPr>
                <w:rFonts w:eastAsia="MS Mincho"/>
              </w:rPr>
              <w:t>6</w:t>
            </w:r>
          </w:p>
        </w:tc>
        <w:tc>
          <w:tcPr>
            <w:tcW w:w="1700" w:type="dxa"/>
            <w:shd w:val="clear" w:color="auto" w:fill="auto"/>
          </w:tcPr>
          <w:p w14:paraId="6EBF4109" w14:textId="77777777" w:rsidR="002B5BDC" w:rsidRPr="00130358" w:rsidRDefault="002B5BDC" w:rsidP="00D62538">
            <w:pPr>
              <w:pStyle w:val="TAL"/>
              <w:keepNext w:val="0"/>
              <w:keepLines w:val="0"/>
              <w:rPr>
                <w:lang w:eastAsia="ko-KR"/>
              </w:rPr>
            </w:pPr>
          </w:p>
        </w:tc>
        <w:tc>
          <w:tcPr>
            <w:tcW w:w="1133" w:type="dxa"/>
            <w:shd w:val="clear" w:color="auto" w:fill="auto"/>
          </w:tcPr>
          <w:p w14:paraId="3A2EE324" w14:textId="77777777" w:rsidR="002B5BDC" w:rsidRPr="00130358" w:rsidRDefault="002B5BDC" w:rsidP="00D62538">
            <w:pPr>
              <w:pStyle w:val="TAL"/>
              <w:keepNext w:val="0"/>
              <w:keepLines w:val="0"/>
              <w:rPr>
                <w:lang w:eastAsia="ko-KR"/>
              </w:rPr>
            </w:pPr>
          </w:p>
        </w:tc>
      </w:tr>
      <w:tr w:rsidR="002B5BDC" w:rsidRPr="00130358" w14:paraId="3905051F" w14:textId="77777777" w:rsidTr="00D62538">
        <w:trPr>
          <w:jc w:val="center"/>
        </w:trPr>
        <w:tc>
          <w:tcPr>
            <w:tcW w:w="4535" w:type="dxa"/>
            <w:shd w:val="clear" w:color="auto" w:fill="auto"/>
          </w:tcPr>
          <w:p w14:paraId="4EFE8EF5" w14:textId="77777777" w:rsidR="002B5BDC" w:rsidRPr="00130358" w:rsidRDefault="002B5BDC" w:rsidP="00D62538">
            <w:pPr>
              <w:pStyle w:val="TAL"/>
              <w:keepNext w:val="0"/>
              <w:keepLines w:val="0"/>
              <w:rPr>
                <w:lang w:eastAsia="ko-KR"/>
              </w:rPr>
            </w:pPr>
            <w:r w:rsidRPr="00130358">
              <w:rPr>
                <w:lang w:eastAsia="ko-KR"/>
              </w:rPr>
              <w:t>}</w:t>
            </w:r>
          </w:p>
        </w:tc>
        <w:tc>
          <w:tcPr>
            <w:tcW w:w="2267" w:type="dxa"/>
            <w:shd w:val="clear" w:color="auto" w:fill="auto"/>
          </w:tcPr>
          <w:p w14:paraId="16BF298B" w14:textId="77777777" w:rsidR="002B5BDC" w:rsidRPr="00130358" w:rsidRDefault="002B5BDC" w:rsidP="00D62538">
            <w:pPr>
              <w:pStyle w:val="TAL"/>
              <w:keepNext w:val="0"/>
              <w:keepLines w:val="0"/>
              <w:rPr>
                <w:lang w:eastAsia="ko-KR"/>
              </w:rPr>
            </w:pPr>
          </w:p>
        </w:tc>
        <w:tc>
          <w:tcPr>
            <w:tcW w:w="1700" w:type="dxa"/>
            <w:shd w:val="clear" w:color="auto" w:fill="auto"/>
          </w:tcPr>
          <w:p w14:paraId="3EA9797C" w14:textId="77777777" w:rsidR="002B5BDC" w:rsidRPr="00130358" w:rsidRDefault="002B5BDC" w:rsidP="00D62538">
            <w:pPr>
              <w:pStyle w:val="TAL"/>
              <w:keepNext w:val="0"/>
              <w:keepLines w:val="0"/>
              <w:rPr>
                <w:lang w:eastAsia="ko-KR"/>
              </w:rPr>
            </w:pPr>
          </w:p>
        </w:tc>
        <w:tc>
          <w:tcPr>
            <w:tcW w:w="1133" w:type="dxa"/>
            <w:shd w:val="clear" w:color="auto" w:fill="auto"/>
          </w:tcPr>
          <w:p w14:paraId="06A66889" w14:textId="77777777" w:rsidR="002B5BDC" w:rsidRPr="00130358" w:rsidRDefault="002B5BDC" w:rsidP="00D62538">
            <w:pPr>
              <w:pStyle w:val="TAL"/>
              <w:keepNext w:val="0"/>
              <w:keepLines w:val="0"/>
              <w:rPr>
                <w:lang w:eastAsia="ko-KR"/>
              </w:rPr>
            </w:pPr>
          </w:p>
        </w:tc>
      </w:tr>
    </w:tbl>
    <w:p w14:paraId="10A23654" w14:textId="77777777" w:rsidR="00123ECE" w:rsidRPr="00130358" w:rsidRDefault="00123ECE" w:rsidP="00D62538">
      <w:pPr>
        <w:rPr>
          <w:lang w:eastAsia="zh-CN"/>
        </w:rPr>
      </w:pPr>
    </w:p>
    <w:p w14:paraId="3A0AF39B" w14:textId="77777777" w:rsidR="00123ECE" w:rsidRPr="00130358" w:rsidRDefault="00123ECE" w:rsidP="00D62538">
      <w:pPr>
        <w:pStyle w:val="Heading4"/>
        <w:keepNext w:val="0"/>
        <w:keepLines w:val="0"/>
      </w:pPr>
      <w:r w:rsidRPr="00130358">
        <w:t>9.</w:t>
      </w:r>
      <w:r w:rsidRPr="00130358">
        <w:rPr>
          <w:lang w:eastAsia="zh-CN"/>
        </w:rPr>
        <w:t>6</w:t>
      </w:r>
      <w:r w:rsidRPr="00130358">
        <w:t>.1.5</w:t>
      </w:r>
      <w:r w:rsidRPr="00130358">
        <w:tab/>
        <w:t>Test requirement</w:t>
      </w:r>
    </w:p>
    <w:p w14:paraId="513058E6" w14:textId="77777777" w:rsidR="00123ECE" w:rsidRPr="00130358" w:rsidRDefault="00123ECE" w:rsidP="00D62538">
      <w:r w:rsidRPr="00130358">
        <w:t>Table</w:t>
      </w:r>
      <w:r w:rsidR="00D379E5" w:rsidRPr="00130358">
        <w:t>s</w:t>
      </w:r>
      <w:r w:rsidRPr="00130358">
        <w:t xml:space="preserve"> 9.</w:t>
      </w:r>
      <w:r w:rsidRPr="00130358">
        <w:rPr>
          <w:lang w:eastAsia="zh-CN"/>
        </w:rPr>
        <w:t>6</w:t>
      </w:r>
      <w:r w:rsidRPr="00130358">
        <w:t>.</w:t>
      </w:r>
      <w:r w:rsidRPr="00130358">
        <w:rPr>
          <w:lang w:eastAsia="zh-CN"/>
        </w:rPr>
        <w:t>1</w:t>
      </w:r>
      <w:r w:rsidRPr="00130358">
        <w:t>.5-</w:t>
      </w:r>
      <w:r w:rsidRPr="00130358">
        <w:rPr>
          <w:lang w:eastAsia="zh-CN"/>
        </w:rPr>
        <w:t>1,</w:t>
      </w:r>
      <w:r w:rsidRPr="00130358">
        <w:t xml:space="preserve"> 9.</w:t>
      </w:r>
      <w:r w:rsidRPr="00130358">
        <w:rPr>
          <w:lang w:eastAsia="zh-CN"/>
        </w:rPr>
        <w:t>6</w:t>
      </w:r>
      <w:r w:rsidRPr="00130358">
        <w:t>.</w:t>
      </w:r>
      <w:r w:rsidRPr="00130358">
        <w:rPr>
          <w:lang w:eastAsia="zh-CN"/>
        </w:rPr>
        <w:t>1</w:t>
      </w:r>
      <w:r w:rsidRPr="00130358">
        <w:t>.5-</w:t>
      </w:r>
      <w:r w:rsidRPr="00130358">
        <w:rPr>
          <w:lang w:eastAsia="zh-CN"/>
        </w:rPr>
        <w:t>2</w:t>
      </w:r>
      <w:r w:rsidRPr="00130358">
        <w:t xml:space="preserve"> </w:t>
      </w:r>
      <w:r w:rsidRPr="00130358">
        <w:rPr>
          <w:lang w:eastAsia="zh-CN"/>
        </w:rPr>
        <w:t xml:space="preserve">and </w:t>
      </w:r>
      <w:r w:rsidRPr="00130358">
        <w:t>9.</w:t>
      </w:r>
      <w:r w:rsidRPr="00130358">
        <w:rPr>
          <w:lang w:eastAsia="zh-CN"/>
        </w:rPr>
        <w:t>6</w:t>
      </w:r>
      <w:r w:rsidRPr="00130358">
        <w:t>.</w:t>
      </w:r>
      <w:r w:rsidRPr="00130358">
        <w:rPr>
          <w:lang w:eastAsia="zh-CN"/>
        </w:rPr>
        <w:t>1</w:t>
      </w:r>
      <w:r w:rsidRPr="00130358">
        <w:t>.5-</w:t>
      </w:r>
      <w:r w:rsidRPr="00130358">
        <w:rPr>
          <w:lang w:eastAsia="zh-CN"/>
        </w:rPr>
        <w:t>3</w:t>
      </w:r>
      <w:r w:rsidRPr="00130358">
        <w:t xml:space="preserve"> define the primary level settings including test tolerances for all tests.</w:t>
      </w:r>
    </w:p>
    <w:p w14:paraId="46CF565B" w14:textId="77777777" w:rsidR="00123ECE" w:rsidRPr="00130358" w:rsidRDefault="00123ECE" w:rsidP="00D62538">
      <w:r w:rsidRPr="00130358">
        <w:t xml:space="preserve">The </w:t>
      </w:r>
      <w:r w:rsidRPr="00130358">
        <w:rPr>
          <w:lang w:eastAsia="zh-CN"/>
        </w:rPr>
        <w:t>GSM RSSI</w:t>
      </w:r>
      <w:r w:rsidRPr="00130358">
        <w:t xml:space="preserve"> measurement accuracy test for the reported values shall meet the requirements in Table 9.</w:t>
      </w:r>
      <w:r w:rsidRPr="00130358">
        <w:rPr>
          <w:lang w:eastAsia="zh-CN"/>
        </w:rPr>
        <w:t>6</w:t>
      </w:r>
      <w:r w:rsidRPr="00130358">
        <w:t>.</w:t>
      </w:r>
      <w:r w:rsidRPr="00130358">
        <w:rPr>
          <w:lang w:eastAsia="zh-CN"/>
        </w:rPr>
        <w:t>1</w:t>
      </w:r>
      <w:r w:rsidRPr="00130358">
        <w:t>.5-</w:t>
      </w:r>
      <w:r w:rsidRPr="00130358">
        <w:rPr>
          <w:lang w:eastAsia="zh-CN"/>
        </w:rPr>
        <w:t>4</w:t>
      </w:r>
      <w:r w:rsidRPr="00130358">
        <w:t xml:space="preserve"> and Table 9.</w:t>
      </w:r>
      <w:r w:rsidRPr="00130358">
        <w:rPr>
          <w:lang w:eastAsia="zh-CN"/>
        </w:rPr>
        <w:t>6</w:t>
      </w:r>
      <w:r w:rsidRPr="00130358">
        <w:t>.</w:t>
      </w:r>
      <w:r w:rsidRPr="00130358">
        <w:rPr>
          <w:lang w:eastAsia="zh-CN"/>
        </w:rPr>
        <w:t>1.</w:t>
      </w:r>
      <w:r w:rsidRPr="00130358">
        <w:t>5-5.</w:t>
      </w:r>
    </w:p>
    <w:p w14:paraId="1B30C2FE" w14:textId="77777777" w:rsidR="00123ECE" w:rsidRPr="00130358" w:rsidRDefault="00123ECE" w:rsidP="00D62538">
      <w:pPr>
        <w:pStyle w:val="TH"/>
        <w:keepNext w:val="0"/>
        <w:keepLines w:val="0"/>
        <w:ind w:firstLine="720"/>
        <w:rPr>
          <w:rFonts w:cs="v4.2.0"/>
        </w:rPr>
      </w:pPr>
      <w:r w:rsidRPr="00130358">
        <w:t xml:space="preserve">Table 9.6.1.5-1: E-UTRAN FDD Cell specific test parameters </w:t>
      </w:r>
      <w:r w:rsidRPr="00130358">
        <w:rPr>
          <w:rFonts w:cs="v4.2.0"/>
        </w:rPr>
        <w:t xml:space="preserve">for GSM Carrier RSSI accuracy test in E-UTRAN </w:t>
      </w:r>
      <w:r w:rsidR="00D379E5" w:rsidRPr="00130358">
        <w:rPr>
          <w:rFonts w:cs="v4.2.0"/>
        </w:rPr>
        <w:t>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5"/>
        <w:gridCol w:w="1703"/>
        <w:gridCol w:w="5549"/>
      </w:tblGrid>
      <w:tr w:rsidR="00123ECE" w:rsidRPr="00130358" w14:paraId="19EA4A53" w14:textId="77777777" w:rsidTr="00483222">
        <w:trPr>
          <w:tblHeader/>
          <w:jc w:val="center"/>
        </w:trPr>
        <w:tc>
          <w:tcPr>
            <w:tcW w:w="1291" w:type="pct"/>
            <w:shd w:val="clear" w:color="auto" w:fill="auto"/>
            <w:vAlign w:val="center"/>
          </w:tcPr>
          <w:p w14:paraId="38B54D43" w14:textId="77777777" w:rsidR="00123ECE" w:rsidRPr="00130358" w:rsidRDefault="00123ECE" w:rsidP="00483222">
            <w:pPr>
              <w:pStyle w:val="TAH"/>
              <w:rPr>
                <w:rFonts w:eastAsia="SimSun"/>
              </w:rPr>
            </w:pPr>
            <w:r w:rsidRPr="00130358">
              <w:rPr>
                <w:rFonts w:eastAsia="SimSun"/>
              </w:rPr>
              <w:t>Parameter</w:t>
            </w:r>
          </w:p>
        </w:tc>
        <w:tc>
          <w:tcPr>
            <w:tcW w:w="871" w:type="pct"/>
            <w:shd w:val="clear" w:color="auto" w:fill="auto"/>
            <w:vAlign w:val="center"/>
          </w:tcPr>
          <w:p w14:paraId="1E61C5A7" w14:textId="77777777" w:rsidR="00123ECE" w:rsidRPr="00130358" w:rsidRDefault="00123ECE" w:rsidP="00483222">
            <w:pPr>
              <w:pStyle w:val="TAH"/>
              <w:rPr>
                <w:rFonts w:eastAsia="SimSun"/>
              </w:rPr>
            </w:pPr>
            <w:r w:rsidRPr="00130358">
              <w:rPr>
                <w:rFonts w:eastAsia="SimSun"/>
              </w:rPr>
              <w:t>Unit</w:t>
            </w:r>
          </w:p>
        </w:tc>
        <w:tc>
          <w:tcPr>
            <w:tcW w:w="2837" w:type="pct"/>
            <w:shd w:val="clear" w:color="auto" w:fill="auto"/>
            <w:vAlign w:val="center"/>
          </w:tcPr>
          <w:p w14:paraId="27E867FE" w14:textId="16BD7E22" w:rsidR="00123ECE" w:rsidRPr="00130358" w:rsidRDefault="00123ECE" w:rsidP="00483222">
            <w:pPr>
              <w:pStyle w:val="TAH"/>
              <w:rPr>
                <w:rFonts w:eastAsia="SimSun"/>
              </w:rPr>
            </w:pPr>
            <w:r w:rsidRPr="00130358">
              <w:rPr>
                <w:rFonts w:eastAsia="SimSun"/>
              </w:rPr>
              <w:t>Tests</w:t>
            </w:r>
            <w:r w:rsidR="00D62538" w:rsidRPr="00130358">
              <w:rPr>
                <w:rFonts w:eastAsia="SimSun"/>
              </w:rPr>
              <w:t xml:space="preserve"> </w:t>
            </w:r>
            <w:r w:rsidRPr="00130358">
              <w:rPr>
                <w:rFonts w:eastAsia="SimSun"/>
              </w:rPr>
              <w:t>1-12</w:t>
            </w:r>
          </w:p>
        </w:tc>
      </w:tr>
      <w:tr w:rsidR="00123ECE" w:rsidRPr="00130358" w14:paraId="4089513D" w14:textId="77777777" w:rsidTr="00483222">
        <w:trPr>
          <w:jc w:val="center"/>
        </w:trPr>
        <w:tc>
          <w:tcPr>
            <w:tcW w:w="1291" w:type="pct"/>
            <w:shd w:val="clear" w:color="auto" w:fill="auto"/>
            <w:vAlign w:val="center"/>
          </w:tcPr>
          <w:p w14:paraId="4C321DD4" w14:textId="199FAF14" w:rsidR="00123ECE" w:rsidRPr="00130358" w:rsidRDefault="00123ECE" w:rsidP="00483222">
            <w:pPr>
              <w:pStyle w:val="TAL"/>
              <w:rPr>
                <w:rFonts w:eastAsia="SimSun"/>
              </w:rPr>
            </w:pPr>
            <w:r w:rsidRPr="00130358">
              <w:rPr>
                <w:rFonts w:eastAsia="SimSun"/>
              </w:rPr>
              <w:t>E-UTRAN</w:t>
            </w:r>
            <w:r w:rsidR="00D62538" w:rsidRPr="00130358">
              <w:rPr>
                <w:rFonts w:eastAsia="SimSun"/>
              </w:rPr>
              <w:t xml:space="preserve"> </w:t>
            </w:r>
            <w:r w:rsidRPr="00130358">
              <w:rPr>
                <w:rFonts w:eastAsia="SimSun"/>
              </w:rPr>
              <w:t>RF</w:t>
            </w:r>
            <w:r w:rsidR="00D62538" w:rsidRPr="00130358">
              <w:rPr>
                <w:rFonts w:eastAsia="SimSun"/>
              </w:rPr>
              <w:t xml:space="preserve"> </w:t>
            </w:r>
            <w:r w:rsidRPr="00130358">
              <w:rPr>
                <w:rFonts w:eastAsia="SimSun"/>
              </w:rPr>
              <w:t>Channel</w:t>
            </w:r>
            <w:r w:rsidR="00D62538" w:rsidRPr="00130358">
              <w:rPr>
                <w:rFonts w:eastAsia="SimSun"/>
              </w:rPr>
              <w:t xml:space="preserve"> </w:t>
            </w:r>
            <w:r w:rsidRPr="00130358">
              <w:rPr>
                <w:rFonts w:eastAsia="SimSun"/>
              </w:rPr>
              <w:t>Number</w:t>
            </w:r>
          </w:p>
        </w:tc>
        <w:tc>
          <w:tcPr>
            <w:tcW w:w="871" w:type="pct"/>
            <w:shd w:val="clear" w:color="auto" w:fill="auto"/>
            <w:vAlign w:val="center"/>
          </w:tcPr>
          <w:p w14:paraId="39AF3963" w14:textId="77777777" w:rsidR="00123ECE" w:rsidRPr="00130358" w:rsidRDefault="00123ECE" w:rsidP="00483222">
            <w:pPr>
              <w:pStyle w:val="TAC"/>
              <w:rPr>
                <w:rFonts w:eastAsia="SimSun"/>
              </w:rPr>
            </w:pPr>
          </w:p>
        </w:tc>
        <w:tc>
          <w:tcPr>
            <w:tcW w:w="2837" w:type="pct"/>
            <w:shd w:val="clear" w:color="auto" w:fill="auto"/>
            <w:vAlign w:val="center"/>
          </w:tcPr>
          <w:p w14:paraId="12396FF9" w14:textId="77777777" w:rsidR="00123ECE" w:rsidRPr="00130358" w:rsidRDefault="00123ECE" w:rsidP="00483222">
            <w:pPr>
              <w:pStyle w:val="TAC"/>
              <w:rPr>
                <w:rFonts w:eastAsia="SimSun"/>
              </w:rPr>
            </w:pPr>
            <w:r w:rsidRPr="00130358">
              <w:rPr>
                <w:rFonts w:eastAsia="SimSun"/>
              </w:rPr>
              <w:t>1</w:t>
            </w:r>
          </w:p>
        </w:tc>
      </w:tr>
      <w:tr w:rsidR="00123ECE" w:rsidRPr="00130358" w14:paraId="581160A5" w14:textId="77777777" w:rsidTr="00483222">
        <w:trPr>
          <w:jc w:val="center"/>
        </w:trPr>
        <w:tc>
          <w:tcPr>
            <w:tcW w:w="1291" w:type="pct"/>
            <w:shd w:val="clear" w:color="auto" w:fill="auto"/>
          </w:tcPr>
          <w:p w14:paraId="6EFE6A53" w14:textId="77777777" w:rsidR="00123ECE" w:rsidRPr="00130358" w:rsidRDefault="00123ECE" w:rsidP="00483222">
            <w:pPr>
              <w:pStyle w:val="TAL"/>
              <w:rPr>
                <w:rFonts w:eastAsia="SimSun"/>
                <w:b/>
                <w:bCs/>
              </w:rPr>
            </w:pPr>
            <w:proofErr w:type="spellStart"/>
            <w:r w:rsidRPr="00130358">
              <w:rPr>
                <w:rFonts w:eastAsia="SimSun"/>
                <w:bCs/>
              </w:rPr>
              <w:t>BW</w:t>
            </w:r>
            <w:r w:rsidRPr="00130358">
              <w:rPr>
                <w:rFonts w:eastAsia="SimSun"/>
                <w:vertAlign w:val="subscript"/>
              </w:rPr>
              <w:t>channel</w:t>
            </w:r>
            <w:proofErr w:type="spellEnd"/>
          </w:p>
        </w:tc>
        <w:tc>
          <w:tcPr>
            <w:tcW w:w="871" w:type="pct"/>
            <w:shd w:val="clear" w:color="auto" w:fill="auto"/>
          </w:tcPr>
          <w:p w14:paraId="3141D1D6" w14:textId="77777777" w:rsidR="00123ECE" w:rsidRPr="00130358" w:rsidRDefault="00123ECE" w:rsidP="00483222">
            <w:pPr>
              <w:pStyle w:val="TAC"/>
              <w:rPr>
                <w:rFonts w:eastAsia="SimSun"/>
                <w:b/>
                <w:bCs/>
              </w:rPr>
            </w:pPr>
            <w:r w:rsidRPr="00130358">
              <w:rPr>
                <w:rFonts w:eastAsia="SimSun"/>
                <w:bCs/>
              </w:rPr>
              <w:t>MHz</w:t>
            </w:r>
          </w:p>
        </w:tc>
        <w:tc>
          <w:tcPr>
            <w:tcW w:w="2837" w:type="pct"/>
            <w:shd w:val="clear" w:color="auto" w:fill="auto"/>
            <w:vAlign w:val="center"/>
          </w:tcPr>
          <w:p w14:paraId="451BD6EF" w14:textId="77777777" w:rsidR="00123ECE" w:rsidRPr="00130358" w:rsidRDefault="00123ECE" w:rsidP="00483222">
            <w:pPr>
              <w:pStyle w:val="TAC"/>
              <w:rPr>
                <w:rFonts w:eastAsia="SimSun"/>
              </w:rPr>
            </w:pPr>
            <w:r w:rsidRPr="00130358">
              <w:rPr>
                <w:rFonts w:eastAsia="SimSun"/>
              </w:rPr>
              <w:t>10</w:t>
            </w:r>
          </w:p>
        </w:tc>
      </w:tr>
      <w:tr w:rsidR="00123ECE" w:rsidRPr="00130358" w14:paraId="1CAD2302" w14:textId="77777777" w:rsidTr="00483222">
        <w:trPr>
          <w:jc w:val="center"/>
        </w:trPr>
        <w:tc>
          <w:tcPr>
            <w:tcW w:w="1291" w:type="pct"/>
            <w:shd w:val="clear" w:color="auto" w:fill="auto"/>
            <w:vAlign w:val="center"/>
          </w:tcPr>
          <w:p w14:paraId="2DB58145" w14:textId="6FC78DA3" w:rsidR="00123ECE" w:rsidRPr="00130358" w:rsidRDefault="00123ECE" w:rsidP="00483222">
            <w:pPr>
              <w:pStyle w:val="TAL"/>
              <w:rPr>
                <w:rFonts w:eastAsia="SimSun"/>
              </w:rPr>
            </w:pPr>
            <w:r w:rsidRPr="00130358">
              <w:rPr>
                <w:rFonts w:eastAsia="SimSun"/>
              </w:rPr>
              <w:t>OCNG</w:t>
            </w:r>
            <w:r w:rsidR="00D62538" w:rsidRPr="00130358">
              <w:rPr>
                <w:rFonts w:eastAsia="SimSun"/>
              </w:rPr>
              <w:t xml:space="preserve"> </w:t>
            </w:r>
            <w:r w:rsidRPr="00130358">
              <w:rPr>
                <w:rFonts w:eastAsia="SimSun"/>
              </w:rPr>
              <w:t>Patterns</w:t>
            </w:r>
            <w:r w:rsidR="00D62538" w:rsidRPr="00130358">
              <w:rPr>
                <w:rFonts w:eastAsia="SimSun"/>
              </w:rPr>
              <w:t xml:space="preserve"> </w:t>
            </w:r>
            <w:r w:rsidRPr="00130358">
              <w:rPr>
                <w:rFonts w:eastAsia="SimSun"/>
              </w:rPr>
              <w:t>defined</w:t>
            </w:r>
            <w:r w:rsidR="00D62538" w:rsidRPr="00130358">
              <w:rPr>
                <w:rFonts w:eastAsia="SimSun"/>
              </w:rPr>
              <w:t xml:space="preserve"> </w:t>
            </w:r>
            <w:r w:rsidRPr="00130358">
              <w:rPr>
                <w:rFonts w:eastAsia="SimSun"/>
              </w:rPr>
              <w:t>in</w:t>
            </w:r>
            <w:r w:rsidR="00D62538" w:rsidRPr="00130358">
              <w:rPr>
                <w:rFonts w:eastAsia="SimSun"/>
              </w:rPr>
              <w:t xml:space="preserve"> </w:t>
            </w:r>
            <w:r w:rsidRPr="00130358">
              <w:rPr>
                <w:rFonts w:eastAsia="SimSun"/>
              </w:rPr>
              <w:t>D.1.1</w:t>
            </w:r>
            <w:r w:rsidR="00D62538" w:rsidRPr="00130358">
              <w:rPr>
                <w:rFonts w:eastAsia="SimSun"/>
              </w:rPr>
              <w:t xml:space="preserve"> </w:t>
            </w:r>
            <w:r w:rsidRPr="00130358">
              <w:rPr>
                <w:rFonts w:eastAsia="SimSun"/>
              </w:rPr>
              <w:t>(OP.1</w:t>
            </w:r>
            <w:r w:rsidR="00D62538" w:rsidRPr="00130358">
              <w:rPr>
                <w:rFonts w:eastAsia="SimSun"/>
              </w:rPr>
              <w:t xml:space="preserve"> </w:t>
            </w:r>
            <w:r w:rsidRPr="00130358">
              <w:rPr>
                <w:rFonts w:eastAsia="SimSun"/>
              </w:rPr>
              <w:t>FDD)</w:t>
            </w:r>
            <w:r w:rsidR="00D62538" w:rsidRPr="00130358">
              <w:rPr>
                <w:rFonts w:eastAsia="SimSun"/>
              </w:rPr>
              <w:t xml:space="preserve"> </w:t>
            </w:r>
          </w:p>
        </w:tc>
        <w:tc>
          <w:tcPr>
            <w:tcW w:w="871" w:type="pct"/>
            <w:shd w:val="clear" w:color="auto" w:fill="auto"/>
            <w:vAlign w:val="center"/>
          </w:tcPr>
          <w:p w14:paraId="272CFA0D" w14:textId="77777777" w:rsidR="00123ECE" w:rsidRPr="00130358" w:rsidRDefault="00123ECE" w:rsidP="00483222">
            <w:pPr>
              <w:pStyle w:val="TAC"/>
              <w:rPr>
                <w:rFonts w:eastAsia="SimSun"/>
              </w:rPr>
            </w:pPr>
          </w:p>
        </w:tc>
        <w:tc>
          <w:tcPr>
            <w:tcW w:w="2837" w:type="pct"/>
            <w:shd w:val="clear" w:color="auto" w:fill="auto"/>
            <w:vAlign w:val="center"/>
          </w:tcPr>
          <w:p w14:paraId="0381913A" w14:textId="4D2C0554" w:rsidR="00123ECE" w:rsidRPr="00130358" w:rsidRDefault="00123ECE" w:rsidP="00483222">
            <w:pPr>
              <w:pStyle w:val="TAC"/>
              <w:rPr>
                <w:rFonts w:eastAsia="SimSun"/>
              </w:rPr>
            </w:pPr>
            <w:r w:rsidRPr="00130358">
              <w:rPr>
                <w:rFonts w:eastAsia="SimSun"/>
              </w:rPr>
              <w:t>OP.1</w:t>
            </w:r>
            <w:r w:rsidR="00D62538" w:rsidRPr="00130358">
              <w:rPr>
                <w:rFonts w:eastAsia="SimSun"/>
              </w:rPr>
              <w:t xml:space="preserve"> </w:t>
            </w:r>
            <w:r w:rsidRPr="00130358">
              <w:rPr>
                <w:rFonts w:eastAsia="SimSun"/>
              </w:rPr>
              <w:t>FDD</w:t>
            </w:r>
          </w:p>
        </w:tc>
      </w:tr>
      <w:tr w:rsidR="00123ECE" w:rsidRPr="00130358" w14:paraId="4B92FAF8" w14:textId="77777777" w:rsidTr="00483222">
        <w:trPr>
          <w:jc w:val="center"/>
        </w:trPr>
        <w:tc>
          <w:tcPr>
            <w:tcW w:w="1291" w:type="pct"/>
            <w:shd w:val="clear" w:color="auto" w:fill="auto"/>
          </w:tcPr>
          <w:p w14:paraId="3924BB66" w14:textId="77777777" w:rsidR="00123ECE" w:rsidRPr="00130358" w:rsidRDefault="00123ECE" w:rsidP="00483222">
            <w:pPr>
              <w:pStyle w:val="TAL"/>
              <w:rPr>
                <w:rFonts w:eastAsia="SimSun"/>
                <w:b/>
                <w:bCs/>
              </w:rPr>
            </w:pPr>
            <w:r w:rsidRPr="00130358">
              <w:rPr>
                <w:rFonts w:eastAsia="SimSun"/>
                <w:bCs/>
              </w:rPr>
              <w:t>PBCH_RA</w:t>
            </w:r>
          </w:p>
        </w:tc>
        <w:tc>
          <w:tcPr>
            <w:tcW w:w="871" w:type="pct"/>
            <w:shd w:val="clear" w:color="auto" w:fill="auto"/>
            <w:vAlign w:val="center"/>
          </w:tcPr>
          <w:p w14:paraId="51361052" w14:textId="77777777" w:rsidR="00123ECE" w:rsidRPr="00130358" w:rsidRDefault="00123ECE" w:rsidP="00483222">
            <w:pPr>
              <w:pStyle w:val="TAC"/>
              <w:rPr>
                <w:rFonts w:eastAsia="SimSun"/>
              </w:rPr>
            </w:pPr>
            <w:r w:rsidRPr="00130358">
              <w:rPr>
                <w:rFonts w:eastAsia="SimSun"/>
              </w:rPr>
              <w:t>dB</w:t>
            </w:r>
          </w:p>
        </w:tc>
        <w:tc>
          <w:tcPr>
            <w:tcW w:w="2837" w:type="pct"/>
            <w:vMerge w:val="restart"/>
            <w:shd w:val="clear" w:color="auto" w:fill="auto"/>
            <w:vAlign w:val="center"/>
          </w:tcPr>
          <w:p w14:paraId="221CF295" w14:textId="77777777" w:rsidR="00123ECE" w:rsidRPr="00130358" w:rsidRDefault="00123ECE" w:rsidP="00483222">
            <w:pPr>
              <w:pStyle w:val="TAC"/>
              <w:rPr>
                <w:rFonts w:eastAsia="SimSun"/>
              </w:rPr>
            </w:pPr>
            <w:r w:rsidRPr="00130358">
              <w:rPr>
                <w:rFonts w:eastAsia="SimSun"/>
              </w:rPr>
              <w:t>0</w:t>
            </w:r>
          </w:p>
        </w:tc>
      </w:tr>
      <w:tr w:rsidR="00123ECE" w:rsidRPr="00130358" w14:paraId="37EA145E" w14:textId="77777777" w:rsidTr="00483222">
        <w:trPr>
          <w:jc w:val="center"/>
        </w:trPr>
        <w:tc>
          <w:tcPr>
            <w:tcW w:w="1291" w:type="pct"/>
            <w:shd w:val="clear" w:color="auto" w:fill="auto"/>
          </w:tcPr>
          <w:p w14:paraId="60B2E8D0" w14:textId="77777777" w:rsidR="00123ECE" w:rsidRPr="00130358" w:rsidRDefault="00123ECE" w:rsidP="00483222">
            <w:pPr>
              <w:pStyle w:val="TAL"/>
              <w:rPr>
                <w:rFonts w:eastAsia="SimSun"/>
                <w:b/>
                <w:bCs/>
              </w:rPr>
            </w:pPr>
            <w:r w:rsidRPr="00130358">
              <w:rPr>
                <w:rFonts w:eastAsia="SimSun"/>
                <w:bCs/>
              </w:rPr>
              <w:t>PBCH_RB</w:t>
            </w:r>
          </w:p>
        </w:tc>
        <w:tc>
          <w:tcPr>
            <w:tcW w:w="871" w:type="pct"/>
            <w:shd w:val="clear" w:color="auto" w:fill="auto"/>
            <w:vAlign w:val="center"/>
          </w:tcPr>
          <w:p w14:paraId="4A9A62E8"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1FD134FA" w14:textId="77777777" w:rsidR="00123ECE" w:rsidRPr="00130358" w:rsidRDefault="00123ECE" w:rsidP="00483222">
            <w:pPr>
              <w:pStyle w:val="TAC"/>
              <w:rPr>
                <w:rFonts w:eastAsia="SimSun"/>
              </w:rPr>
            </w:pPr>
          </w:p>
        </w:tc>
      </w:tr>
      <w:tr w:rsidR="00123ECE" w:rsidRPr="00130358" w14:paraId="1A8EB3A3" w14:textId="77777777" w:rsidTr="00483222">
        <w:trPr>
          <w:jc w:val="center"/>
        </w:trPr>
        <w:tc>
          <w:tcPr>
            <w:tcW w:w="1291" w:type="pct"/>
            <w:shd w:val="clear" w:color="auto" w:fill="auto"/>
          </w:tcPr>
          <w:p w14:paraId="2A1C20CF" w14:textId="77777777" w:rsidR="00123ECE" w:rsidRPr="00130358" w:rsidRDefault="00123ECE" w:rsidP="00483222">
            <w:pPr>
              <w:pStyle w:val="TAL"/>
              <w:rPr>
                <w:rFonts w:eastAsia="SimSun"/>
                <w:b/>
                <w:bCs/>
              </w:rPr>
            </w:pPr>
            <w:r w:rsidRPr="00130358">
              <w:rPr>
                <w:rFonts w:eastAsia="SimSun"/>
                <w:bCs/>
              </w:rPr>
              <w:t>PSS_RA</w:t>
            </w:r>
          </w:p>
        </w:tc>
        <w:tc>
          <w:tcPr>
            <w:tcW w:w="871" w:type="pct"/>
            <w:shd w:val="clear" w:color="auto" w:fill="auto"/>
            <w:vAlign w:val="center"/>
          </w:tcPr>
          <w:p w14:paraId="142363B1"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2CB44383" w14:textId="77777777" w:rsidR="00123ECE" w:rsidRPr="00130358" w:rsidRDefault="00123ECE" w:rsidP="00483222">
            <w:pPr>
              <w:pStyle w:val="TAC"/>
              <w:rPr>
                <w:rFonts w:eastAsia="SimSun"/>
              </w:rPr>
            </w:pPr>
          </w:p>
        </w:tc>
      </w:tr>
      <w:tr w:rsidR="00123ECE" w:rsidRPr="00130358" w14:paraId="76245795" w14:textId="77777777" w:rsidTr="00483222">
        <w:trPr>
          <w:jc w:val="center"/>
        </w:trPr>
        <w:tc>
          <w:tcPr>
            <w:tcW w:w="1291" w:type="pct"/>
            <w:shd w:val="clear" w:color="auto" w:fill="auto"/>
          </w:tcPr>
          <w:p w14:paraId="6F8E2CC8" w14:textId="77777777" w:rsidR="00123ECE" w:rsidRPr="00130358" w:rsidRDefault="00123ECE" w:rsidP="00483222">
            <w:pPr>
              <w:pStyle w:val="TAL"/>
              <w:rPr>
                <w:rFonts w:eastAsia="SimSun"/>
                <w:b/>
                <w:bCs/>
              </w:rPr>
            </w:pPr>
            <w:r w:rsidRPr="00130358">
              <w:rPr>
                <w:rFonts w:eastAsia="SimSun"/>
                <w:bCs/>
              </w:rPr>
              <w:t>SSS_RA</w:t>
            </w:r>
          </w:p>
        </w:tc>
        <w:tc>
          <w:tcPr>
            <w:tcW w:w="871" w:type="pct"/>
            <w:shd w:val="clear" w:color="auto" w:fill="auto"/>
            <w:vAlign w:val="center"/>
          </w:tcPr>
          <w:p w14:paraId="3C58FA2E"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3C828490" w14:textId="77777777" w:rsidR="00123ECE" w:rsidRPr="00130358" w:rsidRDefault="00123ECE" w:rsidP="00483222">
            <w:pPr>
              <w:pStyle w:val="TAC"/>
              <w:rPr>
                <w:rFonts w:eastAsia="SimSun"/>
              </w:rPr>
            </w:pPr>
          </w:p>
        </w:tc>
      </w:tr>
      <w:tr w:rsidR="00123ECE" w:rsidRPr="00130358" w14:paraId="7F98CC44" w14:textId="77777777" w:rsidTr="00483222">
        <w:trPr>
          <w:jc w:val="center"/>
        </w:trPr>
        <w:tc>
          <w:tcPr>
            <w:tcW w:w="1291" w:type="pct"/>
            <w:shd w:val="clear" w:color="auto" w:fill="auto"/>
          </w:tcPr>
          <w:p w14:paraId="6B40F613" w14:textId="77777777" w:rsidR="00123ECE" w:rsidRPr="00130358" w:rsidRDefault="00123ECE" w:rsidP="00483222">
            <w:pPr>
              <w:pStyle w:val="TAL"/>
              <w:rPr>
                <w:rFonts w:eastAsia="SimSun"/>
                <w:b/>
                <w:bCs/>
              </w:rPr>
            </w:pPr>
            <w:r w:rsidRPr="00130358">
              <w:rPr>
                <w:rFonts w:eastAsia="SimSun"/>
                <w:bCs/>
              </w:rPr>
              <w:t>PCFICH_RB</w:t>
            </w:r>
          </w:p>
        </w:tc>
        <w:tc>
          <w:tcPr>
            <w:tcW w:w="871" w:type="pct"/>
            <w:shd w:val="clear" w:color="auto" w:fill="auto"/>
            <w:vAlign w:val="center"/>
          </w:tcPr>
          <w:p w14:paraId="362D15FD"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tcPr>
          <w:p w14:paraId="7AB151B7" w14:textId="77777777" w:rsidR="00123ECE" w:rsidRPr="00130358" w:rsidRDefault="00123ECE" w:rsidP="00483222">
            <w:pPr>
              <w:pStyle w:val="TAC"/>
              <w:rPr>
                <w:rFonts w:eastAsia="SimSun"/>
              </w:rPr>
            </w:pPr>
          </w:p>
        </w:tc>
      </w:tr>
      <w:tr w:rsidR="00123ECE" w:rsidRPr="00130358" w14:paraId="0CE3426A" w14:textId="77777777" w:rsidTr="00483222">
        <w:trPr>
          <w:jc w:val="center"/>
        </w:trPr>
        <w:tc>
          <w:tcPr>
            <w:tcW w:w="1291" w:type="pct"/>
            <w:shd w:val="clear" w:color="auto" w:fill="auto"/>
          </w:tcPr>
          <w:p w14:paraId="23E15766" w14:textId="77777777" w:rsidR="00123ECE" w:rsidRPr="00130358" w:rsidRDefault="00123ECE" w:rsidP="00483222">
            <w:pPr>
              <w:pStyle w:val="TAL"/>
              <w:rPr>
                <w:rFonts w:eastAsia="SimSun"/>
                <w:b/>
                <w:bCs/>
              </w:rPr>
            </w:pPr>
            <w:r w:rsidRPr="00130358">
              <w:rPr>
                <w:rFonts w:eastAsia="SimSun"/>
                <w:bCs/>
              </w:rPr>
              <w:t>PHICH_RA</w:t>
            </w:r>
          </w:p>
        </w:tc>
        <w:tc>
          <w:tcPr>
            <w:tcW w:w="871" w:type="pct"/>
            <w:shd w:val="clear" w:color="auto" w:fill="auto"/>
            <w:vAlign w:val="center"/>
          </w:tcPr>
          <w:p w14:paraId="16E29FED"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0F1DFF99" w14:textId="77777777" w:rsidR="00123ECE" w:rsidRPr="00130358" w:rsidRDefault="00123ECE" w:rsidP="00483222">
            <w:pPr>
              <w:pStyle w:val="TAC"/>
              <w:rPr>
                <w:rFonts w:eastAsia="SimSun"/>
              </w:rPr>
            </w:pPr>
          </w:p>
        </w:tc>
      </w:tr>
      <w:tr w:rsidR="00123ECE" w:rsidRPr="00130358" w14:paraId="75CE65D3" w14:textId="77777777" w:rsidTr="00483222">
        <w:trPr>
          <w:jc w:val="center"/>
        </w:trPr>
        <w:tc>
          <w:tcPr>
            <w:tcW w:w="1291" w:type="pct"/>
            <w:shd w:val="clear" w:color="auto" w:fill="auto"/>
          </w:tcPr>
          <w:p w14:paraId="057787F8" w14:textId="77777777" w:rsidR="00123ECE" w:rsidRPr="00130358" w:rsidRDefault="00123ECE" w:rsidP="00483222">
            <w:pPr>
              <w:pStyle w:val="TAL"/>
              <w:rPr>
                <w:rFonts w:eastAsia="SimSun"/>
                <w:b/>
                <w:bCs/>
              </w:rPr>
            </w:pPr>
            <w:r w:rsidRPr="00130358">
              <w:rPr>
                <w:rFonts w:eastAsia="SimSun"/>
                <w:bCs/>
              </w:rPr>
              <w:t>PHICH_RB</w:t>
            </w:r>
          </w:p>
        </w:tc>
        <w:tc>
          <w:tcPr>
            <w:tcW w:w="871" w:type="pct"/>
            <w:shd w:val="clear" w:color="auto" w:fill="auto"/>
            <w:vAlign w:val="center"/>
          </w:tcPr>
          <w:p w14:paraId="55A7F60E"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2797636F" w14:textId="77777777" w:rsidR="00123ECE" w:rsidRPr="00130358" w:rsidRDefault="00123ECE" w:rsidP="00483222">
            <w:pPr>
              <w:pStyle w:val="TAC"/>
              <w:rPr>
                <w:rFonts w:eastAsia="SimSun"/>
              </w:rPr>
            </w:pPr>
          </w:p>
        </w:tc>
      </w:tr>
      <w:tr w:rsidR="00123ECE" w:rsidRPr="00130358" w14:paraId="2CA07A4F" w14:textId="77777777" w:rsidTr="00483222">
        <w:trPr>
          <w:jc w:val="center"/>
        </w:trPr>
        <w:tc>
          <w:tcPr>
            <w:tcW w:w="1291" w:type="pct"/>
            <w:shd w:val="clear" w:color="auto" w:fill="auto"/>
          </w:tcPr>
          <w:p w14:paraId="0A253AF4" w14:textId="77777777" w:rsidR="00123ECE" w:rsidRPr="00130358" w:rsidRDefault="00123ECE" w:rsidP="00483222">
            <w:pPr>
              <w:pStyle w:val="TAL"/>
              <w:rPr>
                <w:rFonts w:eastAsia="SimSun"/>
                <w:b/>
                <w:bCs/>
              </w:rPr>
            </w:pPr>
            <w:r w:rsidRPr="00130358">
              <w:rPr>
                <w:rFonts w:eastAsia="SimSun"/>
                <w:bCs/>
              </w:rPr>
              <w:t>PDCCH_RA</w:t>
            </w:r>
          </w:p>
        </w:tc>
        <w:tc>
          <w:tcPr>
            <w:tcW w:w="871" w:type="pct"/>
            <w:shd w:val="clear" w:color="auto" w:fill="auto"/>
            <w:vAlign w:val="center"/>
          </w:tcPr>
          <w:p w14:paraId="51535A50"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05BC8755" w14:textId="77777777" w:rsidR="00123ECE" w:rsidRPr="00130358" w:rsidRDefault="00123ECE" w:rsidP="00483222">
            <w:pPr>
              <w:pStyle w:val="TAC"/>
              <w:rPr>
                <w:rFonts w:eastAsia="SimSun"/>
              </w:rPr>
            </w:pPr>
          </w:p>
        </w:tc>
      </w:tr>
      <w:tr w:rsidR="00123ECE" w:rsidRPr="00130358" w14:paraId="650ED9D3" w14:textId="77777777" w:rsidTr="00483222">
        <w:trPr>
          <w:jc w:val="center"/>
        </w:trPr>
        <w:tc>
          <w:tcPr>
            <w:tcW w:w="1291" w:type="pct"/>
            <w:shd w:val="clear" w:color="auto" w:fill="auto"/>
          </w:tcPr>
          <w:p w14:paraId="2380E58B" w14:textId="77777777" w:rsidR="00123ECE" w:rsidRPr="00130358" w:rsidRDefault="00123ECE" w:rsidP="00483222">
            <w:pPr>
              <w:pStyle w:val="TAL"/>
              <w:rPr>
                <w:rFonts w:eastAsia="SimSun"/>
                <w:b/>
                <w:bCs/>
              </w:rPr>
            </w:pPr>
            <w:r w:rsidRPr="00130358">
              <w:rPr>
                <w:rFonts w:eastAsia="SimSun"/>
                <w:bCs/>
              </w:rPr>
              <w:t>PDCCH_RB</w:t>
            </w:r>
          </w:p>
        </w:tc>
        <w:tc>
          <w:tcPr>
            <w:tcW w:w="871" w:type="pct"/>
            <w:shd w:val="clear" w:color="auto" w:fill="auto"/>
            <w:vAlign w:val="center"/>
          </w:tcPr>
          <w:p w14:paraId="22F2CBDB"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tcPr>
          <w:p w14:paraId="5783598A" w14:textId="77777777" w:rsidR="00123ECE" w:rsidRPr="00130358" w:rsidRDefault="00123ECE" w:rsidP="00483222">
            <w:pPr>
              <w:pStyle w:val="TAC"/>
              <w:rPr>
                <w:rFonts w:eastAsia="SimSun"/>
              </w:rPr>
            </w:pPr>
          </w:p>
        </w:tc>
      </w:tr>
      <w:tr w:rsidR="00123ECE" w:rsidRPr="00130358" w14:paraId="799B8F7B" w14:textId="77777777" w:rsidTr="00483222">
        <w:trPr>
          <w:jc w:val="center"/>
        </w:trPr>
        <w:tc>
          <w:tcPr>
            <w:tcW w:w="1291" w:type="pct"/>
            <w:shd w:val="clear" w:color="auto" w:fill="auto"/>
          </w:tcPr>
          <w:p w14:paraId="05C75390" w14:textId="77777777" w:rsidR="00123ECE" w:rsidRPr="00130358" w:rsidRDefault="00123ECE" w:rsidP="00483222">
            <w:pPr>
              <w:pStyle w:val="TAL"/>
              <w:rPr>
                <w:rFonts w:eastAsia="SimSun"/>
                <w:b/>
                <w:bCs/>
              </w:rPr>
            </w:pPr>
            <w:r w:rsidRPr="00130358">
              <w:rPr>
                <w:rFonts w:eastAsia="SimSun"/>
                <w:bCs/>
              </w:rPr>
              <w:t>PDSCH_RA</w:t>
            </w:r>
          </w:p>
        </w:tc>
        <w:tc>
          <w:tcPr>
            <w:tcW w:w="871" w:type="pct"/>
            <w:shd w:val="clear" w:color="auto" w:fill="auto"/>
            <w:vAlign w:val="center"/>
          </w:tcPr>
          <w:p w14:paraId="4ADD81F8"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2ECFEBF3" w14:textId="77777777" w:rsidR="00123ECE" w:rsidRPr="00130358" w:rsidRDefault="00123ECE" w:rsidP="00483222">
            <w:pPr>
              <w:pStyle w:val="TAC"/>
              <w:rPr>
                <w:rFonts w:eastAsia="SimSun"/>
              </w:rPr>
            </w:pPr>
          </w:p>
        </w:tc>
      </w:tr>
      <w:tr w:rsidR="00123ECE" w:rsidRPr="00130358" w14:paraId="01292184" w14:textId="77777777" w:rsidTr="00483222">
        <w:trPr>
          <w:jc w:val="center"/>
        </w:trPr>
        <w:tc>
          <w:tcPr>
            <w:tcW w:w="1291" w:type="pct"/>
            <w:shd w:val="clear" w:color="auto" w:fill="auto"/>
          </w:tcPr>
          <w:p w14:paraId="5FDC6974" w14:textId="77777777" w:rsidR="00123ECE" w:rsidRPr="00130358" w:rsidRDefault="00123ECE" w:rsidP="00483222">
            <w:pPr>
              <w:pStyle w:val="TAL"/>
              <w:rPr>
                <w:rFonts w:eastAsia="SimSun"/>
                <w:b/>
                <w:bCs/>
              </w:rPr>
            </w:pPr>
            <w:r w:rsidRPr="00130358">
              <w:rPr>
                <w:rFonts w:eastAsia="SimSun"/>
                <w:bCs/>
              </w:rPr>
              <w:t>PDSCH_RB</w:t>
            </w:r>
          </w:p>
        </w:tc>
        <w:tc>
          <w:tcPr>
            <w:tcW w:w="871" w:type="pct"/>
            <w:shd w:val="clear" w:color="auto" w:fill="auto"/>
            <w:vAlign w:val="center"/>
          </w:tcPr>
          <w:p w14:paraId="25C66614"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4746C610" w14:textId="77777777" w:rsidR="00123ECE" w:rsidRPr="00130358" w:rsidRDefault="00123ECE" w:rsidP="00483222">
            <w:pPr>
              <w:pStyle w:val="TAC"/>
              <w:rPr>
                <w:rFonts w:eastAsia="SimSun"/>
              </w:rPr>
            </w:pPr>
          </w:p>
        </w:tc>
      </w:tr>
      <w:tr w:rsidR="00123ECE" w:rsidRPr="00130358" w14:paraId="24A1B769" w14:textId="77777777" w:rsidTr="00483222">
        <w:trPr>
          <w:jc w:val="center"/>
        </w:trPr>
        <w:tc>
          <w:tcPr>
            <w:tcW w:w="1291" w:type="pct"/>
            <w:shd w:val="clear" w:color="auto" w:fill="auto"/>
            <w:vAlign w:val="center"/>
          </w:tcPr>
          <w:p w14:paraId="21F7864B" w14:textId="0C52F092" w:rsidR="00123ECE" w:rsidRPr="00130358" w:rsidRDefault="00123ECE" w:rsidP="00483222">
            <w:pPr>
              <w:pStyle w:val="TAL"/>
              <w:rPr>
                <w:rFonts w:eastAsia="SimSun"/>
              </w:rPr>
            </w:pPr>
            <w:proofErr w:type="spellStart"/>
            <w:r w:rsidRPr="00130358">
              <w:rPr>
                <w:rFonts w:eastAsia="SimSun"/>
              </w:rPr>
              <w:t>OCNG_RA</w:t>
            </w:r>
            <w:r w:rsidRPr="00130358">
              <w:rPr>
                <w:rFonts w:eastAsia="SimSun"/>
                <w:vertAlign w:val="superscript"/>
              </w:rPr>
              <w:t>Note</w:t>
            </w:r>
            <w:proofErr w:type="spellEnd"/>
            <w:r w:rsidR="00D62538" w:rsidRPr="00130358">
              <w:rPr>
                <w:rFonts w:eastAsia="SimSun"/>
                <w:vertAlign w:val="superscript"/>
              </w:rPr>
              <w:t xml:space="preserve"> </w:t>
            </w:r>
            <w:r w:rsidRPr="00130358">
              <w:rPr>
                <w:rFonts w:eastAsia="SimSun"/>
                <w:vertAlign w:val="superscript"/>
              </w:rPr>
              <w:t>1</w:t>
            </w:r>
          </w:p>
        </w:tc>
        <w:tc>
          <w:tcPr>
            <w:tcW w:w="871" w:type="pct"/>
            <w:shd w:val="clear" w:color="auto" w:fill="auto"/>
            <w:vAlign w:val="center"/>
          </w:tcPr>
          <w:p w14:paraId="2FE7ADB6"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65FFE283" w14:textId="77777777" w:rsidR="00123ECE" w:rsidRPr="00130358" w:rsidRDefault="00123ECE" w:rsidP="00483222">
            <w:pPr>
              <w:pStyle w:val="TAC"/>
              <w:rPr>
                <w:rFonts w:eastAsia="SimSun"/>
              </w:rPr>
            </w:pPr>
          </w:p>
        </w:tc>
      </w:tr>
      <w:tr w:rsidR="00123ECE" w:rsidRPr="00130358" w14:paraId="3FB51D50" w14:textId="77777777" w:rsidTr="00483222">
        <w:trPr>
          <w:jc w:val="center"/>
        </w:trPr>
        <w:tc>
          <w:tcPr>
            <w:tcW w:w="1291" w:type="pct"/>
            <w:shd w:val="clear" w:color="auto" w:fill="auto"/>
            <w:vAlign w:val="center"/>
          </w:tcPr>
          <w:p w14:paraId="6B060405" w14:textId="11166C35" w:rsidR="00123ECE" w:rsidRPr="00130358" w:rsidRDefault="00123ECE" w:rsidP="00483222">
            <w:pPr>
              <w:pStyle w:val="TAL"/>
              <w:rPr>
                <w:rFonts w:eastAsia="SimSun"/>
              </w:rPr>
            </w:pPr>
            <w:r w:rsidRPr="00130358">
              <w:rPr>
                <w:rFonts w:eastAsia="SimSun"/>
              </w:rPr>
              <w:t>OCNG_RB</w:t>
            </w:r>
            <w:r w:rsidRPr="00130358">
              <w:rPr>
                <w:rFonts w:eastAsia="SimSun"/>
                <w:vertAlign w:val="superscript"/>
              </w:rPr>
              <w:t>Note</w:t>
            </w:r>
            <w:r w:rsidR="00D62538" w:rsidRPr="00130358">
              <w:rPr>
                <w:rFonts w:eastAsia="SimSun"/>
                <w:vertAlign w:val="superscript"/>
              </w:rPr>
              <w:t xml:space="preserve"> </w:t>
            </w:r>
            <w:r w:rsidRPr="00130358">
              <w:rPr>
                <w:rFonts w:eastAsia="SimSun"/>
                <w:vertAlign w:val="superscript"/>
              </w:rPr>
              <w:t>1</w:t>
            </w:r>
          </w:p>
        </w:tc>
        <w:tc>
          <w:tcPr>
            <w:tcW w:w="871" w:type="pct"/>
            <w:shd w:val="clear" w:color="auto" w:fill="auto"/>
            <w:vAlign w:val="center"/>
          </w:tcPr>
          <w:p w14:paraId="60D51B97" w14:textId="77777777" w:rsidR="00123ECE" w:rsidRPr="00130358" w:rsidRDefault="00123ECE" w:rsidP="00483222">
            <w:pPr>
              <w:pStyle w:val="TAC"/>
              <w:rPr>
                <w:rFonts w:eastAsia="SimSun"/>
              </w:rPr>
            </w:pPr>
            <w:r w:rsidRPr="00130358">
              <w:rPr>
                <w:rFonts w:eastAsia="SimSun"/>
              </w:rPr>
              <w:t>dB</w:t>
            </w:r>
          </w:p>
        </w:tc>
        <w:tc>
          <w:tcPr>
            <w:tcW w:w="2837" w:type="pct"/>
            <w:vMerge/>
            <w:shd w:val="clear" w:color="auto" w:fill="auto"/>
            <w:vAlign w:val="center"/>
          </w:tcPr>
          <w:p w14:paraId="6A905FB9" w14:textId="77777777" w:rsidR="00123ECE" w:rsidRPr="00130358" w:rsidRDefault="00123ECE" w:rsidP="00483222">
            <w:pPr>
              <w:pStyle w:val="TAC"/>
              <w:rPr>
                <w:rFonts w:eastAsia="SimSun"/>
              </w:rPr>
            </w:pPr>
          </w:p>
        </w:tc>
      </w:tr>
      <w:tr w:rsidR="00123ECE" w:rsidRPr="00130358" w14:paraId="697BBD49" w14:textId="77777777" w:rsidTr="00483222">
        <w:trPr>
          <w:jc w:val="center"/>
        </w:trPr>
        <w:tc>
          <w:tcPr>
            <w:tcW w:w="1291" w:type="pct"/>
            <w:shd w:val="clear" w:color="auto" w:fill="auto"/>
          </w:tcPr>
          <w:p w14:paraId="22326F7D" w14:textId="3AA6B32E" w:rsidR="00123ECE" w:rsidRPr="00130358" w:rsidRDefault="00123ECE" w:rsidP="00483222">
            <w:pPr>
              <w:pStyle w:val="TAL"/>
              <w:rPr>
                <w:rFonts w:eastAsia="SimSun"/>
                <w:bCs/>
              </w:rPr>
            </w:pPr>
            <w:r w:rsidRPr="00130358">
              <w:rPr>
                <w:rFonts w:eastAsia="SimSun"/>
                <w:bCs/>
                <w:position w:val="-12"/>
              </w:rPr>
              <w:object w:dxaOrig="400" w:dyaOrig="360" w14:anchorId="01940870">
                <v:shape id="_x0000_i1059" type="#_x0000_t75" style="width:20.25pt;height:18.75pt" o:ole="" fillcolor="window">
                  <v:imagedata r:id="rId7" o:title=""/>
                </v:shape>
                <o:OLEObject Type="Embed" ProgID="Equation.3" ShapeID="_x0000_i1059" DrawAspect="Content" ObjectID="_1736593550" r:id="rId48"/>
              </w:object>
            </w:r>
            <w:r w:rsidR="00D62538" w:rsidRPr="00130358">
              <w:rPr>
                <w:rFonts w:eastAsia="SimSun"/>
                <w:bCs/>
                <w:vertAlign w:val="superscript"/>
              </w:rPr>
              <w:t xml:space="preserve"> </w:t>
            </w:r>
            <w:r w:rsidRPr="00130358">
              <w:rPr>
                <w:rFonts w:eastAsia="SimSun"/>
                <w:bCs/>
                <w:vertAlign w:val="superscript"/>
              </w:rPr>
              <w:t>Note</w:t>
            </w:r>
            <w:r w:rsidR="00D62538" w:rsidRPr="00130358">
              <w:rPr>
                <w:rFonts w:eastAsia="SimSun"/>
                <w:bCs/>
                <w:vertAlign w:val="superscript"/>
              </w:rPr>
              <w:t xml:space="preserve"> </w:t>
            </w:r>
            <w:r w:rsidRPr="00130358">
              <w:rPr>
                <w:rFonts w:eastAsia="SimSun"/>
                <w:bCs/>
                <w:vertAlign w:val="superscript"/>
              </w:rPr>
              <w:t>2</w:t>
            </w:r>
          </w:p>
        </w:tc>
        <w:tc>
          <w:tcPr>
            <w:tcW w:w="871" w:type="pct"/>
            <w:shd w:val="clear" w:color="auto" w:fill="auto"/>
            <w:vAlign w:val="center"/>
          </w:tcPr>
          <w:p w14:paraId="03EBD7B2" w14:textId="09F07664" w:rsidR="00123ECE" w:rsidRPr="00130358" w:rsidRDefault="00123ECE" w:rsidP="00483222">
            <w:pPr>
              <w:pStyle w:val="TAC"/>
              <w:rPr>
                <w:rFonts w:eastAsia="SimSun"/>
                <w:bCs/>
              </w:rPr>
            </w:pPr>
            <w:r w:rsidRPr="00130358">
              <w:rPr>
                <w:rFonts w:eastAsia="SimSun"/>
                <w:bCs/>
              </w:rPr>
              <w:t>dBm/15</w:t>
            </w:r>
            <w:r w:rsidR="00D62538" w:rsidRPr="00130358">
              <w:rPr>
                <w:rFonts w:eastAsia="SimSun"/>
                <w:bCs/>
              </w:rPr>
              <w:t xml:space="preserve"> </w:t>
            </w:r>
            <w:r w:rsidRPr="00130358">
              <w:rPr>
                <w:rFonts w:eastAsia="SimSun"/>
                <w:bCs/>
              </w:rPr>
              <w:t>kHz</w:t>
            </w:r>
          </w:p>
        </w:tc>
        <w:tc>
          <w:tcPr>
            <w:tcW w:w="2837" w:type="pct"/>
            <w:shd w:val="clear" w:color="auto" w:fill="auto"/>
            <w:vAlign w:val="center"/>
          </w:tcPr>
          <w:p w14:paraId="09BE6D82" w14:textId="77777777" w:rsidR="00123ECE" w:rsidRPr="00130358" w:rsidRDefault="00123ECE" w:rsidP="00483222">
            <w:pPr>
              <w:pStyle w:val="TAC"/>
              <w:rPr>
                <w:rFonts w:eastAsia="SimSun"/>
              </w:rPr>
            </w:pPr>
            <w:r w:rsidRPr="00130358">
              <w:rPr>
                <w:rFonts w:eastAsia="SimSun"/>
              </w:rPr>
              <w:t>-98</w:t>
            </w:r>
          </w:p>
        </w:tc>
      </w:tr>
      <w:tr w:rsidR="00123ECE" w:rsidRPr="00130358" w14:paraId="22E6D45D" w14:textId="77777777" w:rsidTr="00483222">
        <w:trPr>
          <w:jc w:val="center"/>
        </w:trPr>
        <w:tc>
          <w:tcPr>
            <w:tcW w:w="1291" w:type="pct"/>
            <w:shd w:val="clear" w:color="auto" w:fill="auto"/>
          </w:tcPr>
          <w:p w14:paraId="4B19880A" w14:textId="790104EA" w:rsidR="00123ECE" w:rsidRPr="00130358" w:rsidRDefault="00123ECE" w:rsidP="00483222">
            <w:pPr>
              <w:pStyle w:val="TAL"/>
              <w:rPr>
                <w:rFonts w:eastAsia="SimSun"/>
                <w:bCs/>
              </w:rPr>
            </w:pPr>
            <w:r w:rsidRPr="00130358">
              <w:rPr>
                <w:rFonts w:eastAsia="SimSun"/>
                <w:bCs/>
              </w:rPr>
              <w:t>RSRP</w:t>
            </w:r>
            <w:r w:rsidR="00D62538" w:rsidRPr="00130358">
              <w:rPr>
                <w:rFonts w:eastAsia="SimSun"/>
                <w:bCs/>
                <w:vertAlign w:val="superscript"/>
              </w:rPr>
              <w:t xml:space="preserve"> </w:t>
            </w:r>
            <w:r w:rsidRPr="00130358">
              <w:rPr>
                <w:rFonts w:eastAsia="SimSun"/>
                <w:bCs/>
                <w:vertAlign w:val="superscript"/>
              </w:rPr>
              <w:t>Note</w:t>
            </w:r>
            <w:r w:rsidR="00D62538" w:rsidRPr="00130358">
              <w:rPr>
                <w:rFonts w:eastAsia="SimSun"/>
                <w:bCs/>
                <w:vertAlign w:val="superscript"/>
              </w:rPr>
              <w:t xml:space="preserve"> </w:t>
            </w:r>
            <w:r w:rsidRPr="00130358">
              <w:rPr>
                <w:rFonts w:eastAsia="SimSun"/>
                <w:bCs/>
                <w:vertAlign w:val="superscript"/>
              </w:rPr>
              <w:t>3</w:t>
            </w:r>
          </w:p>
        </w:tc>
        <w:tc>
          <w:tcPr>
            <w:tcW w:w="871" w:type="pct"/>
            <w:shd w:val="clear" w:color="auto" w:fill="auto"/>
            <w:vAlign w:val="center"/>
          </w:tcPr>
          <w:p w14:paraId="2D84BE67" w14:textId="5CF94D1E" w:rsidR="00123ECE" w:rsidRPr="00130358" w:rsidRDefault="00123ECE" w:rsidP="00483222">
            <w:pPr>
              <w:pStyle w:val="TAC"/>
              <w:rPr>
                <w:rFonts w:eastAsia="SimSun"/>
                <w:bCs/>
              </w:rPr>
            </w:pPr>
            <w:r w:rsidRPr="00130358">
              <w:rPr>
                <w:rFonts w:eastAsia="SimSun"/>
                <w:bCs/>
              </w:rPr>
              <w:t>dBm/15</w:t>
            </w:r>
            <w:r w:rsidR="00D62538" w:rsidRPr="00130358">
              <w:rPr>
                <w:rFonts w:eastAsia="SimSun"/>
                <w:bCs/>
              </w:rPr>
              <w:t xml:space="preserve"> </w:t>
            </w:r>
            <w:r w:rsidRPr="00130358">
              <w:rPr>
                <w:rFonts w:eastAsia="SimSun"/>
                <w:bCs/>
              </w:rPr>
              <w:t>kHz</w:t>
            </w:r>
          </w:p>
        </w:tc>
        <w:tc>
          <w:tcPr>
            <w:tcW w:w="2837" w:type="pct"/>
            <w:shd w:val="clear" w:color="auto" w:fill="auto"/>
            <w:vAlign w:val="center"/>
          </w:tcPr>
          <w:p w14:paraId="588935EE" w14:textId="77777777" w:rsidR="00123ECE" w:rsidRPr="00130358" w:rsidRDefault="00123ECE" w:rsidP="00483222">
            <w:pPr>
              <w:pStyle w:val="TAC"/>
              <w:rPr>
                <w:rFonts w:eastAsia="SimSun"/>
              </w:rPr>
            </w:pPr>
            <w:r w:rsidRPr="00130358">
              <w:rPr>
                <w:rFonts w:eastAsia="SimSun"/>
              </w:rPr>
              <w:t>-94</w:t>
            </w:r>
          </w:p>
        </w:tc>
      </w:tr>
      <w:tr w:rsidR="00123ECE" w:rsidRPr="00130358" w14:paraId="348676BB" w14:textId="77777777" w:rsidTr="00483222">
        <w:trPr>
          <w:jc w:val="center"/>
        </w:trPr>
        <w:tc>
          <w:tcPr>
            <w:tcW w:w="1291" w:type="pct"/>
            <w:shd w:val="clear" w:color="auto" w:fill="auto"/>
          </w:tcPr>
          <w:p w14:paraId="0C6DB2A7" w14:textId="77777777" w:rsidR="00123ECE" w:rsidRPr="00130358" w:rsidRDefault="00123ECE" w:rsidP="00483222">
            <w:pPr>
              <w:pStyle w:val="TAL"/>
              <w:rPr>
                <w:rFonts w:eastAsia="SimSun"/>
                <w:bCs/>
              </w:rPr>
            </w:pPr>
            <w:r w:rsidRPr="00130358">
              <w:rPr>
                <w:rFonts w:eastAsia="SimSun"/>
                <w:bCs/>
                <w:position w:val="-12"/>
              </w:rPr>
              <w:object w:dxaOrig="620" w:dyaOrig="380" w14:anchorId="27145208">
                <v:shape id="_x0000_i1060" type="#_x0000_t75" style="width:31.5pt;height:18.75pt" o:ole="" fillcolor="window">
                  <v:imagedata r:id="rId9" o:title=""/>
                </v:shape>
                <o:OLEObject Type="Embed" ProgID="Equation.3" ShapeID="_x0000_i1060" DrawAspect="Content" ObjectID="_1736593551" r:id="rId49"/>
              </w:object>
            </w:r>
          </w:p>
        </w:tc>
        <w:tc>
          <w:tcPr>
            <w:tcW w:w="871" w:type="pct"/>
            <w:shd w:val="clear" w:color="auto" w:fill="auto"/>
            <w:vAlign w:val="center"/>
          </w:tcPr>
          <w:p w14:paraId="676B735A" w14:textId="77777777" w:rsidR="00123ECE" w:rsidRPr="00130358" w:rsidRDefault="00123ECE" w:rsidP="00483222">
            <w:pPr>
              <w:pStyle w:val="TAC"/>
              <w:rPr>
                <w:rFonts w:eastAsia="SimSun"/>
                <w:bCs/>
              </w:rPr>
            </w:pPr>
            <w:r w:rsidRPr="00130358">
              <w:rPr>
                <w:rFonts w:eastAsia="SimSun"/>
                <w:bCs/>
              </w:rPr>
              <w:t>dB</w:t>
            </w:r>
          </w:p>
        </w:tc>
        <w:tc>
          <w:tcPr>
            <w:tcW w:w="2837" w:type="pct"/>
            <w:shd w:val="clear" w:color="auto" w:fill="auto"/>
            <w:vAlign w:val="center"/>
          </w:tcPr>
          <w:p w14:paraId="203536DD" w14:textId="77777777" w:rsidR="00123ECE" w:rsidRPr="00130358" w:rsidRDefault="00123ECE" w:rsidP="00483222">
            <w:pPr>
              <w:pStyle w:val="TAC"/>
              <w:rPr>
                <w:rFonts w:eastAsia="SimSun"/>
              </w:rPr>
            </w:pPr>
            <w:r w:rsidRPr="00130358">
              <w:rPr>
                <w:rFonts w:eastAsia="SimSun"/>
              </w:rPr>
              <w:t>4</w:t>
            </w:r>
          </w:p>
        </w:tc>
      </w:tr>
      <w:tr w:rsidR="00123ECE" w:rsidRPr="00130358" w14:paraId="235B3F37" w14:textId="77777777" w:rsidTr="00483222">
        <w:trPr>
          <w:jc w:val="center"/>
        </w:trPr>
        <w:tc>
          <w:tcPr>
            <w:tcW w:w="1291" w:type="pct"/>
            <w:shd w:val="clear" w:color="auto" w:fill="auto"/>
          </w:tcPr>
          <w:p w14:paraId="2585B17C" w14:textId="24F38A1A" w:rsidR="00123ECE" w:rsidRPr="00130358" w:rsidRDefault="00123ECE" w:rsidP="00483222">
            <w:pPr>
              <w:pStyle w:val="TAL"/>
              <w:rPr>
                <w:rFonts w:eastAsia="SimSun"/>
                <w:bCs/>
              </w:rPr>
            </w:pPr>
            <w:r w:rsidRPr="00130358">
              <w:rPr>
                <w:rFonts w:eastAsia="SimSun"/>
                <w:bCs/>
              </w:rPr>
              <w:t>SCH_RP</w:t>
            </w:r>
            <w:r w:rsidR="00D62538" w:rsidRPr="00130358">
              <w:rPr>
                <w:rFonts w:eastAsia="SimSun"/>
                <w:bCs/>
                <w:vertAlign w:val="superscript"/>
              </w:rPr>
              <w:t xml:space="preserve"> </w:t>
            </w:r>
            <w:r w:rsidRPr="00130358">
              <w:rPr>
                <w:rFonts w:eastAsia="SimSun"/>
                <w:bCs/>
                <w:vertAlign w:val="superscript"/>
              </w:rPr>
              <w:t>Note</w:t>
            </w:r>
            <w:r w:rsidR="00D62538" w:rsidRPr="00130358">
              <w:rPr>
                <w:rFonts w:eastAsia="SimSun"/>
                <w:bCs/>
                <w:vertAlign w:val="superscript"/>
              </w:rPr>
              <w:t xml:space="preserve"> </w:t>
            </w:r>
            <w:r w:rsidRPr="00130358">
              <w:rPr>
                <w:rFonts w:eastAsia="SimSun"/>
                <w:bCs/>
                <w:vertAlign w:val="superscript"/>
              </w:rPr>
              <w:t>3</w:t>
            </w:r>
          </w:p>
        </w:tc>
        <w:tc>
          <w:tcPr>
            <w:tcW w:w="871" w:type="pct"/>
            <w:shd w:val="clear" w:color="auto" w:fill="auto"/>
            <w:vAlign w:val="center"/>
          </w:tcPr>
          <w:p w14:paraId="14F6BBD0" w14:textId="2DACD83A" w:rsidR="00123ECE" w:rsidRPr="00130358" w:rsidRDefault="00123ECE" w:rsidP="00483222">
            <w:pPr>
              <w:pStyle w:val="TAC"/>
              <w:rPr>
                <w:rFonts w:eastAsia="SimSun"/>
                <w:bCs/>
              </w:rPr>
            </w:pPr>
            <w:r w:rsidRPr="00130358">
              <w:rPr>
                <w:rFonts w:eastAsia="SimSun"/>
                <w:bCs/>
              </w:rPr>
              <w:t>dBm/15</w:t>
            </w:r>
            <w:r w:rsidR="00D62538" w:rsidRPr="00130358">
              <w:rPr>
                <w:rFonts w:eastAsia="SimSun"/>
                <w:bCs/>
              </w:rPr>
              <w:t xml:space="preserve"> </w:t>
            </w:r>
            <w:r w:rsidRPr="00130358">
              <w:rPr>
                <w:rFonts w:eastAsia="SimSun"/>
                <w:bCs/>
              </w:rPr>
              <w:t>kHz</w:t>
            </w:r>
          </w:p>
        </w:tc>
        <w:tc>
          <w:tcPr>
            <w:tcW w:w="2837" w:type="pct"/>
            <w:shd w:val="clear" w:color="auto" w:fill="auto"/>
            <w:vAlign w:val="center"/>
          </w:tcPr>
          <w:p w14:paraId="588FE544" w14:textId="77777777" w:rsidR="00123ECE" w:rsidRPr="00130358" w:rsidRDefault="00123ECE" w:rsidP="00483222">
            <w:pPr>
              <w:pStyle w:val="TAC"/>
              <w:rPr>
                <w:rFonts w:eastAsia="SimSun"/>
              </w:rPr>
            </w:pPr>
            <w:r w:rsidRPr="00130358">
              <w:rPr>
                <w:rFonts w:eastAsia="SimSun"/>
              </w:rPr>
              <w:t>-94</w:t>
            </w:r>
          </w:p>
        </w:tc>
      </w:tr>
      <w:tr w:rsidR="00123ECE" w:rsidRPr="00130358" w14:paraId="3673D100" w14:textId="77777777" w:rsidTr="00483222">
        <w:trPr>
          <w:jc w:val="center"/>
        </w:trPr>
        <w:tc>
          <w:tcPr>
            <w:tcW w:w="1291" w:type="pct"/>
            <w:shd w:val="clear" w:color="auto" w:fill="auto"/>
          </w:tcPr>
          <w:p w14:paraId="7E94EED4" w14:textId="77777777" w:rsidR="00123ECE" w:rsidRPr="00130358" w:rsidRDefault="00123ECE" w:rsidP="00483222">
            <w:pPr>
              <w:pStyle w:val="TAL"/>
              <w:rPr>
                <w:rFonts w:eastAsia="SimSun"/>
                <w:b/>
                <w:bCs/>
              </w:rPr>
            </w:pPr>
            <w:r w:rsidRPr="00130358">
              <w:rPr>
                <w:rFonts w:eastAsia="SimSun"/>
                <w:bCs/>
                <w:position w:val="-12"/>
              </w:rPr>
              <w:object w:dxaOrig="800" w:dyaOrig="380" w14:anchorId="519BD03A">
                <v:shape id="_x0000_i1061" type="#_x0000_t75" style="width:39.75pt;height:18.75pt" o:ole="" fillcolor="window">
                  <v:imagedata r:id="rId11" o:title=""/>
                </v:shape>
                <o:OLEObject Type="Embed" ProgID="Equation.3" ShapeID="_x0000_i1061" DrawAspect="Content" ObjectID="_1736593552" r:id="rId50"/>
              </w:object>
            </w:r>
          </w:p>
        </w:tc>
        <w:tc>
          <w:tcPr>
            <w:tcW w:w="871" w:type="pct"/>
            <w:shd w:val="clear" w:color="auto" w:fill="auto"/>
            <w:vAlign w:val="center"/>
          </w:tcPr>
          <w:p w14:paraId="329B30A7" w14:textId="77777777" w:rsidR="00123ECE" w:rsidRPr="00130358" w:rsidRDefault="00123ECE" w:rsidP="00483222">
            <w:pPr>
              <w:pStyle w:val="TAC"/>
              <w:rPr>
                <w:rFonts w:eastAsia="SimSun"/>
              </w:rPr>
            </w:pPr>
            <w:r w:rsidRPr="00130358">
              <w:rPr>
                <w:rFonts w:eastAsia="SimSun"/>
              </w:rPr>
              <w:t>dB</w:t>
            </w:r>
          </w:p>
        </w:tc>
        <w:tc>
          <w:tcPr>
            <w:tcW w:w="2837" w:type="pct"/>
            <w:shd w:val="clear" w:color="auto" w:fill="auto"/>
            <w:vAlign w:val="center"/>
          </w:tcPr>
          <w:p w14:paraId="06A65767" w14:textId="77777777" w:rsidR="00123ECE" w:rsidRPr="00130358" w:rsidRDefault="00123ECE" w:rsidP="00483222">
            <w:pPr>
              <w:pStyle w:val="TAC"/>
              <w:rPr>
                <w:rFonts w:eastAsia="SimSun"/>
              </w:rPr>
            </w:pPr>
            <w:r w:rsidRPr="00130358">
              <w:rPr>
                <w:rFonts w:eastAsia="SimSun"/>
              </w:rPr>
              <w:t>4</w:t>
            </w:r>
          </w:p>
        </w:tc>
      </w:tr>
      <w:tr w:rsidR="00123ECE" w:rsidRPr="00130358" w14:paraId="679000BF" w14:textId="77777777" w:rsidTr="00483222">
        <w:trPr>
          <w:jc w:val="center"/>
        </w:trPr>
        <w:tc>
          <w:tcPr>
            <w:tcW w:w="1291" w:type="pct"/>
            <w:shd w:val="clear" w:color="auto" w:fill="auto"/>
          </w:tcPr>
          <w:p w14:paraId="1425CAE3" w14:textId="4100809B" w:rsidR="00123ECE" w:rsidRPr="00130358" w:rsidRDefault="00123ECE" w:rsidP="00483222">
            <w:pPr>
              <w:pStyle w:val="TAL"/>
              <w:rPr>
                <w:rFonts w:eastAsia="SimSun"/>
                <w:b/>
                <w:bCs/>
              </w:rPr>
            </w:pPr>
            <w:r w:rsidRPr="00130358">
              <w:rPr>
                <w:rFonts w:eastAsia="SimSun"/>
                <w:bCs/>
              </w:rPr>
              <w:t>Propagation</w:t>
            </w:r>
            <w:r w:rsidR="00D62538" w:rsidRPr="00130358">
              <w:rPr>
                <w:rFonts w:eastAsia="SimSun"/>
                <w:b/>
                <w:bCs/>
              </w:rPr>
              <w:t xml:space="preserve"> </w:t>
            </w:r>
            <w:r w:rsidRPr="00130358">
              <w:rPr>
                <w:rFonts w:eastAsia="SimSun"/>
                <w:bCs/>
              </w:rPr>
              <w:t>Condition</w:t>
            </w:r>
          </w:p>
        </w:tc>
        <w:tc>
          <w:tcPr>
            <w:tcW w:w="871" w:type="pct"/>
            <w:shd w:val="clear" w:color="auto" w:fill="auto"/>
            <w:vAlign w:val="center"/>
          </w:tcPr>
          <w:p w14:paraId="08E530CC" w14:textId="77777777" w:rsidR="00123ECE" w:rsidRPr="00130358" w:rsidRDefault="00123ECE" w:rsidP="00483222">
            <w:pPr>
              <w:pStyle w:val="TAC"/>
              <w:rPr>
                <w:rFonts w:eastAsia="SimSun"/>
              </w:rPr>
            </w:pPr>
          </w:p>
        </w:tc>
        <w:tc>
          <w:tcPr>
            <w:tcW w:w="2837" w:type="pct"/>
            <w:shd w:val="clear" w:color="auto" w:fill="auto"/>
            <w:vAlign w:val="center"/>
          </w:tcPr>
          <w:p w14:paraId="5B8DBCC7" w14:textId="77777777" w:rsidR="00123ECE" w:rsidRPr="00130358" w:rsidRDefault="00123ECE" w:rsidP="00483222">
            <w:pPr>
              <w:pStyle w:val="TAC"/>
              <w:rPr>
                <w:rFonts w:eastAsia="SimSun"/>
              </w:rPr>
            </w:pPr>
            <w:r w:rsidRPr="00130358">
              <w:rPr>
                <w:rFonts w:eastAsia="SimSun"/>
              </w:rPr>
              <w:t>AWGN</w:t>
            </w:r>
          </w:p>
        </w:tc>
      </w:tr>
      <w:tr w:rsidR="00123ECE" w:rsidRPr="00130358" w14:paraId="59344FE4" w14:textId="77777777" w:rsidTr="00483222">
        <w:trPr>
          <w:jc w:val="center"/>
        </w:trPr>
        <w:tc>
          <w:tcPr>
            <w:tcW w:w="5000" w:type="pct"/>
            <w:gridSpan w:val="3"/>
            <w:shd w:val="clear" w:color="auto" w:fill="auto"/>
          </w:tcPr>
          <w:p w14:paraId="1A799327" w14:textId="04080271" w:rsidR="00123ECE" w:rsidRPr="00130358" w:rsidRDefault="00483222" w:rsidP="00D62538">
            <w:pPr>
              <w:pStyle w:val="TAN"/>
              <w:keepNext w:val="0"/>
              <w:keepLines w:val="0"/>
              <w:rPr>
                <w:rFonts w:eastAsia="SimSun"/>
              </w:rPr>
            </w:pPr>
            <w:r w:rsidRPr="00130358">
              <w:rPr>
                <w:rFonts w:eastAsia="SimSun"/>
              </w:rPr>
              <w:t>NOTE 1:</w:t>
            </w:r>
            <w:r w:rsidRPr="00130358">
              <w:rPr>
                <w:rFonts w:eastAsia="SimSun"/>
              </w:rPr>
              <w:tab/>
            </w:r>
            <w:r w:rsidR="00123ECE" w:rsidRPr="00130358">
              <w:rPr>
                <w:rFonts w:eastAsia="SimSun"/>
              </w:rPr>
              <w:t>OCNG</w:t>
            </w:r>
            <w:r w:rsidR="00D62538" w:rsidRPr="00130358">
              <w:rPr>
                <w:rFonts w:eastAsia="SimSun"/>
              </w:rPr>
              <w:t xml:space="preserve"> </w:t>
            </w:r>
            <w:r w:rsidR="00123ECE" w:rsidRPr="00130358">
              <w:rPr>
                <w:rFonts w:eastAsia="SimSun"/>
              </w:rPr>
              <w:t>shall</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used</w:t>
            </w:r>
            <w:r w:rsidR="00D62538" w:rsidRPr="00130358">
              <w:rPr>
                <w:rFonts w:eastAsia="SimSun"/>
              </w:rPr>
              <w:t xml:space="preserve"> </w:t>
            </w:r>
            <w:r w:rsidR="00123ECE" w:rsidRPr="00130358">
              <w:rPr>
                <w:rFonts w:eastAsia="SimSun"/>
              </w:rPr>
              <w:t>such</w:t>
            </w:r>
            <w:r w:rsidR="00D62538" w:rsidRPr="00130358">
              <w:rPr>
                <w:rFonts w:eastAsia="SimSun"/>
              </w:rPr>
              <w:t xml:space="preserve"> </w:t>
            </w:r>
            <w:r w:rsidR="00123ECE" w:rsidRPr="00130358">
              <w:rPr>
                <w:rFonts w:eastAsia="SimSun"/>
              </w:rPr>
              <w:t>that</w:t>
            </w:r>
            <w:r w:rsidR="00D62538" w:rsidRPr="00130358">
              <w:rPr>
                <w:rFonts w:eastAsia="SimSun"/>
              </w:rPr>
              <w:t xml:space="preserve"> </w:t>
            </w:r>
            <w:r w:rsidR="00123ECE" w:rsidRPr="00130358">
              <w:rPr>
                <w:rFonts w:eastAsia="SimSun"/>
              </w:rPr>
              <w:t>all</w:t>
            </w:r>
            <w:r w:rsidR="00D62538" w:rsidRPr="00130358">
              <w:rPr>
                <w:rFonts w:eastAsia="SimSun"/>
              </w:rPr>
              <w:t xml:space="preserve"> </w:t>
            </w:r>
            <w:r w:rsidR="00123ECE" w:rsidRPr="00130358">
              <w:rPr>
                <w:rFonts w:eastAsia="SimSun"/>
              </w:rPr>
              <w:t>cells</w:t>
            </w:r>
            <w:r w:rsidR="00D62538" w:rsidRPr="00130358">
              <w:rPr>
                <w:rFonts w:eastAsia="SimSun"/>
              </w:rPr>
              <w:t xml:space="preserve"> </w:t>
            </w:r>
            <w:r w:rsidR="00123ECE" w:rsidRPr="00130358">
              <w:rPr>
                <w:rFonts w:eastAsia="SimSun"/>
              </w:rPr>
              <w:t>are</w:t>
            </w:r>
            <w:r w:rsidR="00D62538" w:rsidRPr="00130358">
              <w:rPr>
                <w:rFonts w:eastAsia="SimSun"/>
              </w:rPr>
              <w:t xml:space="preserve"> </w:t>
            </w:r>
            <w:r w:rsidR="00123ECE" w:rsidRPr="00130358">
              <w:rPr>
                <w:rFonts w:eastAsia="SimSun"/>
              </w:rPr>
              <w:t>fully</w:t>
            </w:r>
            <w:r w:rsidR="00D62538" w:rsidRPr="00130358">
              <w:rPr>
                <w:rFonts w:eastAsia="SimSun"/>
              </w:rPr>
              <w:t xml:space="preserve"> </w:t>
            </w:r>
            <w:r w:rsidR="00123ECE" w:rsidRPr="00130358">
              <w:rPr>
                <w:rFonts w:eastAsia="SimSun"/>
              </w:rPr>
              <w:t>allocated</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a</w:t>
            </w:r>
            <w:r w:rsidR="00D62538" w:rsidRPr="00130358">
              <w:rPr>
                <w:rFonts w:eastAsia="SimSun"/>
              </w:rPr>
              <w:t xml:space="preserve"> </w:t>
            </w:r>
            <w:r w:rsidR="00123ECE" w:rsidRPr="00130358">
              <w:rPr>
                <w:rFonts w:eastAsia="SimSun"/>
              </w:rPr>
              <w:t>constant</w:t>
            </w:r>
            <w:r w:rsidR="00D62538" w:rsidRPr="00130358">
              <w:rPr>
                <w:rFonts w:eastAsia="SimSun"/>
              </w:rPr>
              <w:t xml:space="preserve"> </w:t>
            </w:r>
            <w:r w:rsidR="00123ECE" w:rsidRPr="00130358">
              <w:rPr>
                <w:rFonts w:eastAsia="SimSun"/>
              </w:rPr>
              <w:t>total</w:t>
            </w:r>
            <w:r w:rsidR="00D62538" w:rsidRPr="00130358">
              <w:rPr>
                <w:rFonts w:eastAsia="SimSun"/>
              </w:rPr>
              <w:t xml:space="preserve"> </w:t>
            </w:r>
            <w:r w:rsidR="00123ECE" w:rsidRPr="00130358">
              <w:rPr>
                <w:rFonts w:eastAsia="SimSun"/>
              </w:rPr>
              <w:t>transmitted</w:t>
            </w:r>
            <w:r w:rsidR="00D62538" w:rsidRPr="00130358">
              <w:rPr>
                <w:rFonts w:eastAsia="SimSun"/>
              </w:rPr>
              <w:t xml:space="preserve"> </w:t>
            </w:r>
            <w:r w:rsidR="00123ECE" w:rsidRPr="00130358">
              <w:rPr>
                <w:rFonts w:eastAsia="SimSun"/>
              </w:rPr>
              <w:t>power</w:t>
            </w:r>
            <w:r w:rsidR="00D62538" w:rsidRPr="00130358">
              <w:rPr>
                <w:rFonts w:eastAsia="SimSun"/>
              </w:rPr>
              <w:t xml:space="preserve"> </w:t>
            </w:r>
            <w:r w:rsidR="00123ECE" w:rsidRPr="00130358">
              <w:rPr>
                <w:rFonts w:eastAsia="SimSun"/>
              </w:rPr>
              <w:t>spectral</w:t>
            </w:r>
            <w:r w:rsidR="00D62538" w:rsidRPr="00130358">
              <w:rPr>
                <w:rFonts w:eastAsia="SimSun"/>
              </w:rPr>
              <w:t xml:space="preserve"> </w:t>
            </w:r>
            <w:r w:rsidR="00123ECE" w:rsidRPr="00130358">
              <w:rPr>
                <w:rFonts w:eastAsia="SimSun"/>
              </w:rPr>
              <w:t>density</w:t>
            </w:r>
            <w:r w:rsidR="00D62538" w:rsidRPr="00130358">
              <w:rPr>
                <w:rFonts w:eastAsia="SimSun"/>
              </w:rPr>
              <w:t xml:space="preserve"> </w:t>
            </w:r>
            <w:r w:rsidR="00123ECE" w:rsidRPr="00130358">
              <w:rPr>
                <w:rFonts w:eastAsia="SimSun"/>
              </w:rPr>
              <w:t>is</w:t>
            </w:r>
            <w:r w:rsidR="00D62538" w:rsidRPr="00130358">
              <w:rPr>
                <w:rFonts w:eastAsia="SimSun"/>
              </w:rPr>
              <w:t xml:space="preserve"> </w:t>
            </w:r>
            <w:r w:rsidR="00123ECE" w:rsidRPr="00130358">
              <w:rPr>
                <w:rFonts w:eastAsia="SimSun"/>
              </w:rPr>
              <w:t>achieved</w:t>
            </w:r>
            <w:r w:rsidR="00D62538" w:rsidRPr="00130358">
              <w:rPr>
                <w:rFonts w:eastAsia="SimSun"/>
              </w:rPr>
              <w:t xml:space="preserve"> </w:t>
            </w:r>
            <w:r w:rsidR="00123ECE" w:rsidRPr="00130358">
              <w:rPr>
                <w:rFonts w:eastAsia="SimSun"/>
              </w:rPr>
              <w:t>for</w:t>
            </w:r>
            <w:r w:rsidR="00D62538" w:rsidRPr="00130358">
              <w:rPr>
                <w:rFonts w:eastAsia="SimSun"/>
              </w:rPr>
              <w:t xml:space="preserve"> </w:t>
            </w:r>
            <w:r w:rsidR="00123ECE" w:rsidRPr="00130358">
              <w:rPr>
                <w:rFonts w:eastAsia="SimSun"/>
              </w:rPr>
              <w:t>all</w:t>
            </w:r>
            <w:r w:rsidR="00D62538" w:rsidRPr="00130358">
              <w:rPr>
                <w:rFonts w:eastAsia="SimSun"/>
              </w:rPr>
              <w:t xml:space="preserve"> </w:t>
            </w:r>
            <w:r w:rsidR="00123ECE" w:rsidRPr="00130358">
              <w:rPr>
                <w:rFonts w:eastAsia="SimSun"/>
              </w:rPr>
              <w:t>OFDM</w:t>
            </w:r>
            <w:r w:rsidR="00D62538" w:rsidRPr="00130358">
              <w:rPr>
                <w:rFonts w:eastAsia="SimSun"/>
              </w:rPr>
              <w:t xml:space="preserve"> </w:t>
            </w:r>
            <w:r w:rsidR="00123ECE" w:rsidRPr="00130358">
              <w:rPr>
                <w:rFonts w:eastAsia="SimSun"/>
              </w:rPr>
              <w:t>symbols.</w:t>
            </w:r>
          </w:p>
          <w:p w14:paraId="450F0AFF" w14:textId="656CD867" w:rsidR="00123ECE" w:rsidRPr="00130358" w:rsidRDefault="00483222" w:rsidP="00D62538">
            <w:pPr>
              <w:pStyle w:val="TAN"/>
              <w:keepNext w:val="0"/>
              <w:keepLines w:val="0"/>
              <w:rPr>
                <w:rFonts w:eastAsia="SimSun"/>
              </w:rPr>
            </w:pPr>
            <w:r w:rsidRPr="00130358">
              <w:rPr>
                <w:rFonts w:eastAsia="SimSun"/>
              </w:rPr>
              <w:t>NOTE 2:</w:t>
            </w:r>
            <w:r w:rsidRPr="00130358">
              <w:rPr>
                <w:rFonts w:eastAsia="SimSun"/>
              </w:rPr>
              <w:tab/>
            </w:r>
            <w:r w:rsidR="00123ECE" w:rsidRPr="00130358">
              <w:rPr>
                <w:rFonts w:eastAsia="SimSun"/>
              </w:rPr>
              <w:t>Interference</w:t>
            </w:r>
            <w:r w:rsidR="00D62538" w:rsidRPr="00130358">
              <w:rPr>
                <w:rFonts w:eastAsia="SimSun"/>
              </w:rPr>
              <w:t xml:space="preserve"> </w:t>
            </w:r>
            <w:r w:rsidR="00123ECE" w:rsidRPr="00130358">
              <w:rPr>
                <w:rFonts w:eastAsia="SimSun"/>
              </w:rPr>
              <w:t>from</w:t>
            </w:r>
            <w:r w:rsidR="00D62538" w:rsidRPr="00130358">
              <w:rPr>
                <w:rFonts w:eastAsia="SimSun"/>
              </w:rPr>
              <w:t xml:space="preserve"> </w:t>
            </w:r>
            <w:r w:rsidR="00123ECE" w:rsidRPr="00130358">
              <w:rPr>
                <w:rFonts w:eastAsia="SimSun"/>
              </w:rPr>
              <w:t>other</w:t>
            </w:r>
            <w:r w:rsidR="00D62538" w:rsidRPr="00130358">
              <w:rPr>
                <w:rFonts w:eastAsia="SimSun"/>
              </w:rPr>
              <w:t xml:space="preserve"> </w:t>
            </w:r>
            <w:r w:rsidR="00123ECE" w:rsidRPr="00130358">
              <w:rPr>
                <w:rFonts w:eastAsia="SimSun"/>
              </w:rPr>
              <w:t>cells</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noise</w:t>
            </w:r>
            <w:r w:rsidR="00D62538" w:rsidRPr="00130358">
              <w:rPr>
                <w:rFonts w:eastAsia="SimSun"/>
              </w:rPr>
              <w:t xml:space="preserve"> </w:t>
            </w:r>
            <w:r w:rsidR="00123ECE" w:rsidRPr="00130358">
              <w:rPr>
                <w:rFonts w:eastAsia="SimSun"/>
              </w:rPr>
              <w:t>sources</w:t>
            </w:r>
            <w:r w:rsidR="00D62538" w:rsidRPr="00130358">
              <w:rPr>
                <w:rFonts w:eastAsia="SimSun"/>
              </w:rPr>
              <w:t xml:space="preserve"> </w:t>
            </w:r>
            <w:r w:rsidR="00123ECE" w:rsidRPr="00130358">
              <w:rPr>
                <w:rFonts w:eastAsia="SimSun"/>
              </w:rPr>
              <w:t>not</w:t>
            </w:r>
            <w:r w:rsidR="00D62538" w:rsidRPr="00130358">
              <w:rPr>
                <w:rFonts w:eastAsia="SimSun"/>
              </w:rPr>
              <w:t xml:space="preserve"> </w:t>
            </w:r>
            <w:r w:rsidR="00123ECE" w:rsidRPr="00130358">
              <w:rPr>
                <w:rFonts w:eastAsia="SimSun"/>
              </w:rPr>
              <w:t>specified</w:t>
            </w:r>
            <w:r w:rsidR="00D62538" w:rsidRPr="00130358">
              <w:rPr>
                <w:rFonts w:eastAsia="SimSun"/>
              </w:rPr>
              <w:t xml:space="preserve"> </w:t>
            </w:r>
            <w:r w:rsidR="00123ECE" w:rsidRPr="00130358">
              <w:rPr>
                <w:rFonts w:eastAsia="SimSun"/>
              </w:rPr>
              <w:t>in</w:t>
            </w:r>
            <w:r w:rsidR="00D62538" w:rsidRPr="00130358">
              <w:rPr>
                <w:rFonts w:eastAsia="SimSun"/>
              </w:rPr>
              <w:t xml:space="preserve"> </w:t>
            </w:r>
            <w:r w:rsidR="00123ECE" w:rsidRPr="00130358">
              <w:rPr>
                <w:rFonts w:eastAsia="SimSun"/>
              </w:rPr>
              <w:t>the</w:t>
            </w:r>
            <w:r w:rsidR="00D62538" w:rsidRPr="00130358">
              <w:rPr>
                <w:rFonts w:eastAsia="SimSun"/>
              </w:rPr>
              <w:t xml:space="preserve"> </w:t>
            </w:r>
            <w:r w:rsidR="00123ECE" w:rsidRPr="00130358">
              <w:rPr>
                <w:rFonts w:eastAsia="SimSun"/>
              </w:rPr>
              <w:t>test</w:t>
            </w:r>
            <w:r w:rsidR="00D62538" w:rsidRPr="00130358">
              <w:rPr>
                <w:rFonts w:eastAsia="SimSun"/>
              </w:rPr>
              <w:t xml:space="preserve"> </w:t>
            </w:r>
            <w:r w:rsidR="00123ECE" w:rsidRPr="00130358">
              <w:rPr>
                <w:rFonts w:eastAsia="SimSun"/>
              </w:rPr>
              <w:t>is</w:t>
            </w:r>
            <w:r w:rsidR="00D62538" w:rsidRPr="00130358">
              <w:rPr>
                <w:rFonts w:eastAsia="SimSun"/>
              </w:rPr>
              <w:t xml:space="preserve"> </w:t>
            </w:r>
            <w:r w:rsidR="00123ECE" w:rsidRPr="00130358">
              <w:rPr>
                <w:rFonts w:eastAsia="SimSun"/>
              </w:rPr>
              <w:t>assumed</w:t>
            </w:r>
            <w:r w:rsidR="00D62538" w:rsidRPr="00130358">
              <w:rPr>
                <w:rFonts w:eastAsia="SimSun"/>
              </w:rPr>
              <w:t xml:space="preserve"> </w:t>
            </w:r>
            <w:r w:rsidR="00123ECE" w:rsidRPr="00130358">
              <w:rPr>
                <w:rFonts w:eastAsia="SimSun"/>
              </w:rPr>
              <w:t>to</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constant</w:t>
            </w:r>
            <w:r w:rsidR="00D62538" w:rsidRPr="00130358">
              <w:rPr>
                <w:rFonts w:eastAsia="SimSun"/>
              </w:rPr>
              <w:t xml:space="preserve"> </w:t>
            </w:r>
            <w:r w:rsidR="00123ECE" w:rsidRPr="00130358">
              <w:rPr>
                <w:rFonts w:eastAsia="SimSun"/>
              </w:rPr>
              <w:t>over</w:t>
            </w:r>
            <w:r w:rsidR="00D62538" w:rsidRPr="00130358">
              <w:rPr>
                <w:rFonts w:eastAsia="SimSun"/>
              </w:rPr>
              <w:t xml:space="preserve"> </w:t>
            </w:r>
            <w:r w:rsidR="00123ECE" w:rsidRPr="00130358">
              <w:rPr>
                <w:rFonts w:eastAsia="SimSun"/>
              </w:rPr>
              <w:t>subcarriers</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time</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shall</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modelled</w:t>
            </w:r>
            <w:r w:rsidR="00D62538" w:rsidRPr="00130358">
              <w:rPr>
                <w:rFonts w:eastAsia="SimSun"/>
              </w:rPr>
              <w:t xml:space="preserve"> </w:t>
            </w:r>
            <w:r w:rsidR="00123ECE" w:rsidRPr="00130358">
              <w:rPr>
                <w:rFonts w:eastAsia="SimSun"/>
              </w:rPr>
              <w:t>as</w:t>
            </w:r>
            <w:r w:rsidR="00D62538" w:rsidRPr="00130358">
              <w:rPr>
                <w:rFonts w:eastAsia="SimSun"/>
              </w:rPr>
              <w:t xml:space="preserve"> </w:t>
            </w:r>
            <w:r w:rsidR="00123ECE" w:rsidRPr="00130358">
              <w:rPr>
                <w:rFonts w:eastAsia="SimSun"/>
              </w:rPr>
              <w:t>AWGN</w:t>
            </w:r>
            <w:r w:rsidR="00D62538" w:rsidRPr="00130358">
              <w:rPr>
                <w:rFonts w:eastAsia="SimSun"/>
              </w:rPr>
              <w:t xml:space="preserve"> </w:t>
            </w:r>
            <w:r w:rsidR="00123ECE" w:rsidRPr="00130358">
              <w:rPr>
                <w:rFonts w:eastAsia="SimSun"/>
              </w:rPr>
              <w:t>of</w:t>
            </w:r>
            <w:r w:rsidR="00D62538" w:rsidRPr="00130358">
              <w:rPr>
                <w:rFonts w:eastAsia="SimSun"/>
              </w:rPr>
              <w:t xml:space="preserve"> </w:t>
            </w:r>
            <w:r w:rsidR="00123ECE" w:rsidRPr="00130358">
              <w:rPr>
                <w:rFonts w:eastAsia="SimSun"/>
              </w:rPr>
              <w:t>appropriate</w:t>
            </w:r>
            <w:r w:rsidR="00D62538" w:rsidRPr="00130358">
              <w:rPr>
                <w:rFonts w:eastAsia="SimSun"/>
              </w:rPr>
              <w:t xml:space="preserve"> </w:t>
            </w:r>
            <w:r w:rsidR="00123ECE" w:rsidRPr="00130358">
              <w:rPr>
                <w:rFonts w:eastAsia="SimSun"/>
              </w:rPr>
              <w:t>power</w:t>
            </w:r>
            <w:r w:rsidR="00D62538" w:rsidRPr="00130358">
              <w:rPr>
                <w:rFonts w:eastAsia="SimSun"/>
              </w:rPr>
              <w:t xml:space="preserve"> </w:t>
            </w:r>
            <w:r w:rsidR="00123ECE" w:rsidRPr="00130358">
              <w:rPr>
                <w:rFonts w:eastAsia="SimSun"/>
              </w:rPr>
              <w:t>for</w:t>
            </w:r>
            <w:r w:rsidR="00D62538" w:rsidRPr="00130358">
              <w:rPr>
                <w:rFonts w:eastAsia="SimSun"/>
              </w:rPr>
              <w:t xml:space="preserve"> </w:t>
            </w:r>
            <w:r w:rsidR="00123ECE" w:rsidRPr="00130358">
              <w:rPr>
                <w:rFonts w:eastAsia="SimSun"/>
                <w:position w:val="-12"/>
              </w:rPr>
              <w:object w:dxaOrig="400" w:dyaOrig="360" w14:anchorId="619025CF">
                <v:shape id="_x0000_i1062" type="#_x0000_t75" style="width:20.25pt;height:18.75pt" o:ole="" fillcolor="window">
                  <v:imagedata r:id="rId7" o:title=""/>
                </v:shape>
                <o:OLEObject Type="Embed" ProgID="Equation.3" ShapeID="_x0000_i1062" DrawAspect="Content" ObjectID="_1736593553" r:id="rId51"/>
              </w:object>
            </w:r>
            <w:r w:rsidR="00D62538" w:rsidRPr="00130358">
              <w:rPr>
                <w:rFonts w:eastAsia="SimSun"/>
              </w:rPr>
              <w:t xml:space="preserve"> </w:t>
            </w:r>
            <w:r w:rsidR="00123ECE" w:rsidRPr="00130358">
              <w:rPr>
                <w:rFonts w:eastAsia="SimSun"/>
              </w:rPr>
              <w:t>to</w:t>
            </w:r>
            <w:r w:rsidR="00D62538" w:rsidRPr="00130358">
              <w:rPr>
                <w:rFonts w:eastAsia="SimSun"/>
              </w:rPr>
              <w:t xml:space="preserve"> </w:t>
            </w:r>
            <w:r w:rsidR="00123ECE" w:rsidRPr="00130358">
              <w:rPr>
                <w:rFonts w:eastAsia="SimSun"/>
              </w:rPr>
              <w:t>be</w:t>
            </w:r>
            <w:r w:rsidR="00D62538" w:rsidRPr="00130358">
              <w:rPr>
                <w:rFonts w:eastAsia="SimSun"/>
              </w:rPr>
              <w:t xml:space="preserve"> </w:t>
            </w:r>
            <w:r w:rsidR="00123ECE" w:rsidRPr="00130358">
              <w:rPr>
                <w:rFonts w:eastAsia="SimSun"/>
              </w:rPr>
              <w:t>fulfilled.</w:t>
            </w:r>
          </w:p>
          <w:p w14:paraId="6D25AB94" w14:textId="0031CF9A" w:rsidR="00123ECE" w:rsidRPr="00130358" w:rsidRDefault="00483222" w:rsidP="00D62538">
            <w:pPr>
              <w:pStyle w:val="TAN"/>
              <w:keepNext w:val="0"/>
              <w:keepLines w:val="0"/>
              <w:rPr>
                <w:rFonts w:eastAsia="SimSun"/>
              </w:rPr>
            </w:pPr>
            <w:r w:rsidRPr="00130358">
              <w:rPr>
                <w:rFonts w:eastAsia="SimSun"/>
              </w:rPr>
              <w:t>NOTE 3:</w:t>
            </w:r>
            <w:r w:rsidRPr="00130358">
              <w:rPr>
                <w:rFonts w:eastAsia="SimSun"/>
              </w:rPr>
              <w:tab/>
            </w:r>
            <w:r w:rsidR="00123ECE" w:rsidRPr="00130358">
              <w:rPr>
                <w:rFonts w:eastAsia="SimSun"/>
              </w:rPr>
              <w:t>RSRP</w:t>
            </w:r>
            <w:r w:rsidR="00D62538" w:rsidRPr="00130358">
              <w:rPr>
                <w:rFonts w:eastAsia="SimSun"/>
              </w:rPr>
              <w:t xml:space="preserve"> </w:t>
            </w:r>
            <w:r w:rsidR="00123ECE" w:rsidRPr="00130358">
              <w:rPr>
                <w:rFonts w:eastAsia="SimSun"/>
              </w:rPr>
              <w:t>and</w:t>
            </w:r>
            <w:r w:rsidR="00D62538" w:rsidRPr="00130358">
              <w:rPr>
                <w:rFonts w:eastAsia="SimSun"/>
              </w:rPr>
              <w:t xml:space="preserve"> </w:t>
            </w:r>
            <w:r w:rsidR="00123ECE" w:rsidRPr="00130358">
              <w:rPr>
                <w:rFonts w:eastAsia="SimSun"/>
              </w:rPr>
              <w:t>SCH_RP</w:t>
            </w:r>
            <w:r w:rsidR="00D62538" w:rsidRPr="00130358">
              <w:rPr>
                <w:rFonts w:eastAsia="SimSun"/>
              </w:rPr>
              <w:t xml:space="preserve"> </w:t>
            </w:r>
            <w:r w:rsidR="00123ECE" w:rsidRPr="00130358">
              <w:rPr>
                <w:rFonts w:eastAsia="SimSun"/>
              </w:rPr>
              <w:t>levels</w:t>
            </w:r>
            <w:r w:rsidR="00D62538" w:rsidRPr="00130358">
              <w:rPr>
                <w:rFonts w:eastAsia="SimSun"/>
              </w:rPr>
              <w:t xml:space="preserve"> </w:t>
            </w:r>
            <w:r w:rsidR="00123ECE" w:rsidRPr="00130358">
              <w:rPr>
                <w:rFonts w:eastAsia="SimSun"/>
              </w:rPr>
              <w:t>have</w:t>
            </w:r>
            <w:r w:rsidR="00D62538" w:rsidRPr="00130358">
              <w:rPr>
                <w:rFonts w:eastAsia="SimSun"/>
              </w:rPr>
              <w:t xml:space="preserve"> </w:t>
            </w:r>
            <w:r w:rsidR="00123ECE" w:rsidRPr="00130358">
              <w:rPr>
                <w:rFonts w:eastAsia="SimSun"/>
              </w:rPr>
              <w:t>been</w:t>
            </w:r>
            <w:r w:rsidR="00D62538" w:rsidRPr="00130358">
              <w:rPr>
                <w:rFonts w:eastAsia="SimSun"/>
              </w:rPr>
              <w:t xml:space="preserve"> </w:t>
            </w:r>
            <w:r w:rsidR="00123ECE" w:rsidRPr="00130358">
              <w:rPr>
                <w:rFonts w:eastAsia="SimSun"/>
              </w:rPr>
              <w:t>derived</w:t>
            </w:r>
            <w:r w:rsidR="00D62538" w:rsidRPr="00130358">
              <w:rPr>
                <w:rFonts w:eastAsia="SimSun"/>
              </w:rPr>
              <w:t xml:space="preserve"> </w:t>
            </w:r>
            <w:r w:rsidR="00123ECE" w:rsidRPr="00130358">
              <w:rPr>
                <w:rFonts w:eastAsia="SimSun"/>
              </w:rPr>
              <w:t>from</w:t>
            </w:r>
            <w:r w:rsidR="00D62538" w:rsidRPr="00130358">
              <w:rPr>
                <w:rFonts w:eastAsia="SimSun"/>
              </w:rPr>
              <w:t xml:space="preserve"> </w:t>
            </w:r>
            <w:r w:rsidR="00123ECE" w:rsidRPr="00130358">
              <w:rPr>
                <w:rFonts w:eastAsia="SimSun"/>
              </w:rPr>
              <w:t>other</w:t>
            </w:r>
            <w:r w:rsidR="00D62538" w:rsidRPr="00130358">
              <w:rPr>
                <w:rFonts w:eastAsia="SimSun"/>
              </w:rPr>
              <w:t xml:space="preserve"> </w:t>
            </w:r>
            <w:r w:rsidR="00123ECE" w:rsidRPr="00130358">
              <w:rPr>
                <w:rFonts w:eastAsia="SimSun"/>
              </w:rPr>
              <w:t>parameters</w:t>
            </w:r>
            <w:r w:rsidR="00D62538" w:rsidRPr="00130358">
              <w:rPr>
                <w:rFonts w:eastAsia="SimSun"/>
              </w:rPr>
              <w:t xml:space="preserve"> </w:t>
            </w:r>
            <w:r w:rsidR="00123ECE" w:rsidRPr="00130358">
              <w:rPr>
                <w:rFonts w:eastAsia="SimSun"/>
              </w:rPr>
              <w:t>for</w:t>
            </w:r>
            <w:r w:rsidR="00D62538" w:rsidRPr="00130358">
              <w:rPr>
                <w:rFonts w:eastAsia="SimSun"/>
              </w:rPr>
              <w:t xml:space="preserve"> </w:t>
            </w:r>
            <w:r w:rsidR="00123ECE" w:rsidRPr="00130358">
              <w:rPr>
                <w:rFonts w:eastAsia="SimSun"/>
              </w:rPr>
              <w:t>information</w:t>
            </w:r>
            <w:r w:rsidR="00D62538" w:rsidRPr="00130358">
              <w:rPr>
                <w:rFonts w:eastAsia="SimSun"/>
              </w:rPr>
              <w:t xml:space="preserve"> </w:t>
            </w:r>
            <w:r w:rsidR="00123ECE" w:rsidRPr="00130358">
              <w:rPr>
                <w:rFonts w:eastAsia="SimSun"/>
              </w:rPr>
              <w:t>purposes.</w:t>
            </w:r>
            <w:r w:rsidR="00D62538" w:rsidRPr="00130358">
              <w:rPr>
                <w:rFonts w:eastAsia="SimSun"/>
              </w:rPr>
              <w:t xml:space="preserve"> </w:t>
            </w:r>
            <w:r w:rsidR="00123ECE" w:rsidRPr="00130358">
              <w:rPr>
                <w:rFonts w:eastAsia="SimSun"/>
              </w:rPr>
              <w:t>They</w:t>
            </w:r>
            <w:r w:rsidR="00D62538" w:rsidRPr="00130358">
              <w:rPr>
                <w:rFonts w:eastAsia="SimSun"/>
              </w:rPr>
              <w:t xml:space="preserve"> </w:t>
            </w:r>
            <w:r w:rsidR="00123ECE" w:rsidRPr="00130358">
              <w:rPr>
                <w:rFonts w:eastAsia="SimSun"/>
              </w:rPr>
              <w:t>are</w:t>
            </w:r>
            <w:r w:rsidR="00D62538" w:rsidRPr="00130358">
              <w:rPr>
                <w:rFonts w:eastAsia="SimSun"/>
              </w:rPr>
              <w:t xml:space="preserve"> </w:t>
            </w:r>
            <w:r w:rsidR="00123ECE" w:rsidRPr="00130358">
              <w:rPr>
                <w:rFonts w:eastAsia="SimSun"/>
              </w:rPr>
              <w:t>not</w:t>
            </w:r>
            <w:r w:rsidR="00D62538" w:rsidRPr="00130358">
              <w:rPr>
                <w:rFonts w:eastAsia="SimSun"/>
              </w:rPr>
              <w:t xml:space="preserve"> </w:t>
            </w:r>
            <w:r w:rsidR="00123ECE" w:rsidRPr="00130358">
              <w:rPr>
                <w:rFonts w:eastAsia="SimSun"/>
              </w:rPr>
              <w:t>settable</w:t>
            </w:r>
            <w:r w:rsidR="00D62538" w:rsidRPr="00130358">
              <w:rPr>
                <w:rFonts w:eastAsia="SimSun"/>
              </w:rPr>
              <w:t xml:space="preserve"> </w:t>
            </w:r>
            <w:r w:rsidR="00123ECE" w:rsidRPr="00130358">
              <w:rPr>
                <w:rFonts w:eastAsia="SimSun"/>
              </w:rPr>
              <w:t>parameters</w:t>
            </w:r>
            <w:r w:rsidR="00D62538" w:rsidRPr="00130358">
              <w:rPr>
                <w:rFonts w:eastAsia="SimSun"/>
              </w:rPr>
              <w:t xml:space="preserve"> </w:t>
            </w:r>
            <w:r w:rsidR="00123ECE" w:rsidRPr="00130358">
              <w:rPr>
                <w:rFonts w:eastAsia="SimSun"/>
              </w:rPr>
              <w:t>themselves.</w:t>
            </w:r>
          </w:p>
        </w:tc>
      </w:tr>
    </w:tbl>
    <w:p w14:paraId="46E9B2DF" w14:textId="77777777" w:rsidR="00123ECE" w:rsidRPr="00130358" w:rsidRDefault="00123ECE" w:rsidP="00D62538"/>
    <w:p w14:paraId="0E7FF513" w14:textId="77777777" w:rsidR="00123ECE" w:rsidRPr="00130358" w:rsidRDefault="00123ECE" w:rsidP="00483222">
      <w:pPr>
        <w:pStyle w:val="TH"/>
      </w:pPr>
      <w:r w:rsidRPr="00130358">
        <w:lastRenderedPageBreak/>
        <w:t>Table 9.6.1.5-2: BCCH signal levels at receiver input in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61"/>
        <w:gridCol w:w="1242"/>
        <w:gridCol w:w="1243"/>
        <w:gridCol w:w="1243"/>
        <w:gridCol w:w="1243"/>
        <w:gridCol w:w="1243"/>
        <w:gridCol w:w="1243"/>
      </w:tblGrid>
      <w:tr w:rsidR="00123ECE" w:rsidRPr="00130358" w14:paraId="53F06CBF" w14:textId="77777777" w:rsidTr="00D62538">
        <w:trPr>
          <w:jc w:val="center"/>
        </w:trPr>
        <w:tc>
          <w:tcPr>
            <w:tcW w:w="961" w:type="dxa"/>
            <w:tcBorders>
              <w:top w:val="single" w:sz="4" w:space="0" w:color="auto"/>
              <w:left w:val="single" w:sz="4" w:space="0" w:color="auto"/>
              <w:bottom w:val="single" w:sz="4" w:space="0" w:color="auto"/>
            </w:tcBorders>
          </w:tcPr>
          <w:p w14:paraId="5DE98822" w14:textId="77777777" w:rsidR="00123ECE" w:rsidRPr="00130358" w:rsidRDefault="00123ECE" w:rsidP="00483222">
            <w:pPr>
              <w:pStyle w:val="TAH"/>
            </w:pPr>
            <w:r w:rsidRPr="00130358">
              <w:t>Sub-test</w:t>
            </w:r>
          </w:p>
        </w:tc>
        <w:tc>
          <w:tcPr>
            <w:tcW w:w="1242" w:type="dxa"/>
            <w:tcBorders>
              <w:bottom w:val="single" w:sz="4" w:space="0" w:color="auto"/>
            </w:tcBorders>
          </w:tcPr>
          <w:p w14:paraId="63185CF6" w14:textId="77777777" w:rsidR="00123ECE" w:rsidRPr="00130358" w:rsidRDefault="00123ECE" w:rsidP="00483222">
            <w:pPr>
              <w:pStyle w:val="TAH"/>
            </w:pPr>
            <w:r w:rsidRPr="00130358">
              <w:t>BCCH1</w:t>
            </w:r>
          </w:p>
        </w:tc>
        <w:tc>
          <w:tcPr>
            <w:tcW w:w="1243" w:type="dxa"/>
            <w:tcBorders>
              <w:bottom w:val="single" w:sz="4" w:space="0" w:color="auto"/>
            </w:tcBorders>
          </w:tcPr>
          <w:p w14:paraId="38B336B0" w14:textId="77777777" w:rsidR="00123ECE" w:rsidRPr="00130358" w:rsidRDefault="00123ECE" w:rsidP="00483222">
            <w:pPr>
              <w:pStyle w:val="TAH"/>
            </w:pPr>
            <w:r w:rsidRPr="00130358">
              <w:t>BCCH2</w:t>
            </w:r>
          </w:p>
        </w:tc>
        <w:tc>
          <w:tcPr>
            <w:tcW w:w="1243" w:type="dxa"/>
            <w:tcBorders>
              <w:bottom w:val="single" w:sz="4" w:space="0" w:color="auto"/>
            </w:tcBorders>
          </w:tcPr>
          <w:p w14:paraId="4E45D84D" w14:textId="77777777" w:rsidR="00123ECE" w:rsidRPr="00130358" w:rsidRDefault="00123ECE" w:rsidP="00483222">
            <w:pPr>
              <w:pStyle w:val="TAH"/>
            </w:pPr>
            <w:r w:rsidRPr="00130358">
              <w:t>BCCH3</w:t>
            </w:r>
          </w:p>
        </w:tc>
        <w:tc>
          <w:tcPr>
            <w:tcW w:w="1243" w:type="dxa"/>
            <w:tcBorders>
              <w:bottom w:val="single" w:sz="4" w:space="0" w:color="auto"/>
            </w:tcBorders>
          </w:tcPr>
          <w:p w14:paraId="6887DE0F" w14:textId="77777777" w:rsidR="00123ECE" w:rsidRPr="00130358" w:rsidRDefault="00123ECE" w:rsidP="00483222">
            <w:pPr>
              <w:pStyle w:val="TAH"/>
            </w:pPr>
            <w:r w:rsidRPr="00130358">
              <w:t>BCCH4</w:t>
            </w:r>
          </w:p>
        </w:tc>
        <w:tc>
          <w:tcPr>
            <w:tcW w:w="1243" w:type="dxa"/>
            <w:tcBorders>
              <w:bottom w:val="single" w:sz="4" w:space="0" w:color="auto"/>
            </w:tcBorders>
          </w:tcPr>
          <w:p w14:paraId="3F5EC85B" w14:textId="77777777" w:rsidR="00123ECE" w:rsidRPr="00130358" w:rsidRDefault="00123ECE" w:rsidP="00483222">
            <w:pPr>
              <w:pStyle w:val="TAH"/>
            </w:pPr>
            <w:r w:rsidRPr="00130358">
              <w:t>BCCH5</w:t>
            </w:r>
          </w:p>
        </w:tc>
        <w:tc>
          <w:tcPr>
            <w:tcW w:w="1243" w:type="dxa"/>
            <w:tcBorders>
              <w:bottom w:val="single" w:sz="4" w:space="0" w:color="auto"/>
            </w:tcBorders>
          </w:tcPr>
          <w:p w14:paraId="32391BE8" w14:textId="77777777" w:rsidR="00123ECE" w:rsidRPr="00130358" w:rsidRDefault="00123ECE" w:rsidP="00483222">
            <w:pPr>
              <w:pStyle w:val="TAH"/>
            </w:pPr>
            <w:r w:rsidRPr="00130358">
              <w:t>BCCH6</w:t>
            </w:r>
          </w:p>
        </w:tc>
      </w:tr>
      <w:tr w:rsidR="00123ECE" w:rsidRPr="00130358" w14:paraId="4B480FEE" w14:textId="77777777" w:rsidTr="00D62538">
        <w:tblPrEx>
          <w:tblBorders>
            <w:top w:val="single" w:sz="6" w:space="0" w:color="auto"/>
          </w:tblBorders>
        </w:tblPrEx>
        <w:trPr>
          <w:jc w:val="center"/>
        </w:trPr>
        <w:tc>
          <w:tcPr>
            <w:tcW w:w="961" w:type="dxa"/>
            <w:tcBorders>
              <w:top w:val="single" w:sz="4" w:space="0" w:color="auto"/>
            </w:tcBorders>
          </w:tcPr>
          <w:p w14:paraId="4988B094" w14:textId="77777777" w:rsidR="00123ECE" w:rsidRPr="00130358" w:rsidRDefault="00123ECE" w:rsidP="00483222">
            <w:pPr>
              <w:pStyle w:val="TAC"/>
            </w:pPr>
            <w:r w:rsidRPr="00130358">
              <w:t>1</w:t>
            </w:r>
          </w:p>
        </w:tc>
        <w:tc>
          <w:tcPr>
            <w:tcW w:w="1242" w:type="dxa"/>
            <w:tcBorders>
              <w:top w:val="single" w:sz="4" w:space="0" w:color="auto"/>
            </w:tcBorders>
          </w:tcPr>
          <w:p w14:paraId="1BEB0BC3" w14:textId="77777777" w:rsidR="00123ECE" w:rsidRPr="00130358" w:rsidRDefault="00123ECE" w:rsidP="00483222">
            <w:pPr>
              <w:pStyle w:val="TAC"/>
            </w:pPr>
            <w:r w:rsidRPr="00130358">
              <w:t>-38.</w:t>
            </w:r>
            <w:r w:rsidR="008742CC" w:rsidRPr="00130358">
              <w:t>7</w:t>
            </w:r>
          </w:p>
        </w:tc>
        <w:tc>
          <w:tcPr>
            <w:tcW w:w="1243" w:type="dxa"/>
            <w:tcBorders>
              <w:top w:val="single" w:sz="4" w:space="0" w:color="auto"/>
            </w:tcBorders>
          </w:tcPr>
          <w:p w14:paraId="232F0432" w14:textId="77777777" w:rsidR="00123ECE" w:rsidRPr="00130358" w:rsidRDefault="00123ECE" w:rsidP="00483222">
            <w:pPr>
              <w:pStyle w:val="TAC"/>
            </w:pPr>
            <w:r w:rsidRPr="00130358">
              <w:t>-38.5</w:t>
            </w:r>
          </w:p>
        </w:tc>
        <w:tc>
          <w:tcPr>
            <w:tcW w:w="1243" w:type="dxa"/>
            <w:tcBorders>
              <w:top w:val="single" w:sz="4" w:space="0" w:color="auto"/>
            </w:tcBorders>
          </w:tcPr>
          <w:p w14:paraId="5DC0A929" w14:textId="77777777" w:rsidR="00123ECE" w:rsidRPr="00130358" w:rsidRDefault="00123ECE" w:rsidP="00483222">
            <w:pPr>
              <w:pStyle w:val="TAC"/>
            </w:pPr>
            <w:r w:rsidRPr="00130358">
              <w:t>NA</w:t>
            </w:r>
          </w:p>
        </w:tc>
        <w:tc>
          <w:tcPr>
            <w:tcW w:w="1243" w:type="dxa"/>
            <w:tcBorders>
              <w:top w:val="single" w:sz="4" w:space="0" w:color="auto"/>
            </w:tcBorders>
          </w:tcPr>
          <w:p w14:paraId="4326702C" w14:textId="77777777" w:rsidR="00123ECE" w:rsidRPr="00130358" w:rsidRDefault="00123ECE" w:rsidP="00483222">
            <w:pPr>
              <w:pStyle w:val="TAC"/>
            </w:pPr>
            <w:r w:rsidRPr="00130358">
              <w:t>NA</w:t>
            </w:r>
          </w:p>
        </w:tc>
        <w:tc>
          <w:tcPr>
            <w:tcW w:w="1243" w:type="dxa"/>
            <w:tcBorders>
              <w:top w:val="single" w:sz="4" w:space="0" w:color="auto"/>
            </w:tcBorders>
          </w:tcPr>
          <w:p w14:paraId="34AA1F80" w14:textId="77777777" w:rsidR="00123ECE" w:rsidRPr="00130358" w:rsidRDefault="00123ECE" w:rsidP="00483222">
            <w:pPr>
              <w:pStyle w:val="TAC"/>
            </w:pPr>
            <w:r w:rsidRPr="00130358">
              <w:t>NA</w:t>
            </w:r>
          </w:p>
        </w:tc>
        <w:tc>
          <w:tcPr>
            <w:tcW w:w="1243" w:type="dxa"/>
            <w:tcBorders>
              <w:top w:val="single" w:sz="4" w:space="0" w:color="auto"/>
            </w:tcBorders>
          </w:tcPr>
          <w:p w14:paraId="7D875154" w14:textId="77777777" w:rsidR="00123ECE" w:rsidRPr="00130358" w:rsidRDefault="00123ECE" w:rsidP="00483222">
            <w:pPr>
              <w:pStyle w:val="TAC"/>
            </w:pPr>
            <w:r w:rsidRPr="00130358">
              <w:t>NA</w:t>
            </w:r>
          </w:p>
        </w:tc>
      </w:tr>
      <w:tr w:rsidR="00123ECE" w:rsidRPr="00130358" w14:paraId="35B60609" w14:textId="77777777" w:rsidTr="00D62538">
        <w:tblPrEx>
          <w:tblBorders>
            <w:top w:val="single" w:sz="6" w:space="0" w:color="auto"/>
          </w:tblBorders>
        </w:tblPrEx>
        <w:trPr>
          <w:jc w:val="center"/>
        </w:trPr>
        <w:tc>
          <w:tcPr>
            <w:tcW w:w="961" w:type="dxa"/>
          </w:tcPr>
          <w:p w14:paraId="26980696" w14:textId="77777777" w:rsidR="00123ECE" w:rsidRPr="00130358" w:rsidRDefault="00123ECE" w:rsidP="00483222">
            <w:pPr>
              <w:pStyle w:val="TAC"/>
            </w:pPr>
            <w:r w:rsidRPr="00130358">
              <w:t>2</w:t>
            </w:r>
          </w:p>
        </w:tc>
        <w:tc>
          <w:tcPr>
            <w:tcW w:w="1242" w:type="dxa"/>
          </w:tcPr>
          <w:p w14:paraId="31417C43" w14:textId="77777777" w:rsidR="00123ECE" w:rsidRPr="00130358" w:rsidRDefault="00123ECE" w:rsidP="00483222">
            <w:pPr>
              <w:pStyle w:val="TAC"/>
            </w:pPr>
            <w:r w:rsidRPr="00130358">
              <w:t>-48.</w:t>
            </w:r>
            <w:r w:rsidR="008742CC" w:rsidRPr="00130358">
              <w:t>7</w:t>
            </w:r>
          </w:p>
        </w:tc>
        <w:tc>
          <w:tcPr>
            <w:tcW w:w="1243" w:type="dxa"/>
          </w:tcPr>
          <w:p w14:paraId="3848F307" w14:textId="77777777" w:rsidR="00123ECE" w:rsidRPr="00130358" w:rsidRDefault="00123ECE" w:rsidP="00483222">
            <w:pPr>
              <w:pStyle w:val="TAC"/>
            </w:pPr>
            <w:r w:rsidRPr="00130358">
              <w:t>-</w:t>
            </w:r>
            <w:r w:rsidR="008742CC" w:rsidRPr="00130358">
              <w:t>50.0</w:t>
            </w:r>
          </w:p>
        </w:tc>
        <w:tc>
          <w:tcPr>
            <w:tcW w:w="1243" w:type="dxa"/>
          </w:tcPr>
          <w:p w14:paraId="61A02177" w14:textId="77777777" w:rsidR="00123ECE" w:rsidRPr="00130358" w:rsidRDefault="00123ECE" w:rsidP="00483222">
            <w:pPr>
              <w:pStyle w:val="TAC"/>
            </w:pPr>
            <w:r w:rsidRPr="00130358">
              <w:t>NA</w:t>
            </w:r>
          </w:p>
        </w:tc>
        <w:tc>
          <w:tcPr>
            <w:tcW w:w="1243" w:type="dxa"/>
          </w:tcPr>
          <w:p w14:paraId="5730CED6" w14:textId="77777777" w:rsidR="00123ECE" w:rsidRPr="00130358" w:rsidRDefault="00123ECE" w:rsidP="00483222">
            <w:pPr>
              <w:pStyle w:val="TAC"/>
            </w:pPr>
            <w:r w:rsidRPr="00130358">
              <w:t>NA</w:t>
            </w:r>
          </w:p>
        </w:tc>
        <w:tc>
          <w:tcPr>
            <w:tcW w:w="1243" w:type="dxa"/>
          </w:tcPr>
          <w:p w14:paraId="067BC435" w14:textId="77777777" w:rsidR="00123ECE" w:rsidRPr="00130358" w:rsidRDefault="00123ECE" w:rsidP="00483222">
            <w:pPr>
              <w:pStyle w:val="TAC"/>
            </w:pPr>
            <w:r w:rsidRPr="00130358">
              <w:t>NA</w:t>
            </w:r>
          </w:p>
        </w:tc>
        <w:tc>
          <w:tcPr>
            <w:tcW w:w="1243" w:type="dxa"/>
          </w:tcPr>
          <w:p w14:paraId="5522DE46" w14:textId="77777777" w:rsidR="00123ECE" w:rsidRPr="00130358" w:rsidRDefault="00123ECE" w:rsidP="00483222">
            <w:pPr>
              <w:pStyle w:val="TAC"/>
            </w:pPr>
            <w:r w:rsidRPr="00130358">
              <w:t>NA</w:t>
            </w:r>
          </w:p>
        </w:tc>
      </w:tr>
      <w:tr w:rsidR="00123ECE" w:rsidRPr="00130358" w14:paraId="3BEC94ED" w14:textId="77777777" w:rsidTr="00D62538">
        <w:tblPrEx>
          <w:tblBorders>
            <w:top w:val="single" w:sz="6" w:space="0" w:color="auto"/>
          </w:tblBorders>
        </w:tblPrEx>
        <w:trPr>
          <w:jc w:val="center"/>
        </w:trPr>
        <w:tc>
          <w:tcPr>
            <w:tcW w:w="961" w:type="dxa"/>
          </w:tcPr>
          <w:p w14:paraId="2312629C" w14:textId="77777777" w:rsidR="00123ECE" w:rsidRPr="00130358" w:rsidRDefault="00123ECE" w:rsidP="00483222">
            <w:pPr>
              <w:pStyle w:val="TAC"/>
            </w:pPr>
            <w:r w:rsidRPr="00130358">
              <w:t>3</w:t>
            </w:r>
          </w:p>
        </w:tc>
        <w:tc>
          <w:tcPr>
            <w:tcW w:w="1242" w:type="dxa"/>
          </w:tcPr>
          <w:p w14:paraId="135DBE43" w14:textId="77777777" w:rsidR="00123ECE" w:rsidRPr="00130358" w:rsidRDefault="00123ECE" w:rsidP="00483222">
            <w:pPr>
              <w:pStyle w:val="TAC"/>
            </w:pPr>
            <w:r w:rsidRPr="00130358">
              <w:t>-70.</w:t>
            </w:r>
            <w:r w:rsidR="008742CC" w:rsidRPr="00130358">
              <w:t>7</w:t>
            </w:r>
          </w:p>
        </w:tc>
        <w:tc>
          <w:tcPr>
            <w:tcW w:w="1243" w:type="dxa"/>
          </w:tcPr>
          <w:p w14:paraId="0E58BDAD" w14:textId="77777777" w:rsidR="00123ECE" w:rsidRPr="00130358" w:rsidRDefault="00123ECE" w:rsidP="00483222">
            <w:pPr>
              <w:pStyle w:val="TAC"/>
            </w:pPr>
            <w:r w:rsidRPr="00130358">
              <w:t>-70.5</w:t>
            </w:r>
          </w:p>
        </w:tc>
        <w:tc>
          <w:tcPr>
            <w:tcW w:w="1243" w:type="dxa"/>
          </w:tcPr>
          <w:p w14:paraId="7D714533" w14:textId="77777777" w:rsidR="00123ECE" w:rsidRPr="00130358" w:rsidRDefault="00123ECE" w:rsidP="00483222">
            <w:pPr>
              <w:pStyle w:val="TAC"/>
            </w:pPr>
            <w:r w:rsidRPr="00130358">
              <w:t>NA</w:t>
            </w:r>
          </w:p>
        </w:tc>
        <w:tc>
          <w:tcPr>
            <w:tcW w:w="1243" w:type="dxa"/>
          </w:tcPr>
          <w:p w14:paraId="7D78ADEF" w14:textId="77777777" w:rsidR="00123ECE" w:rsidRPr="00130358" w:rsidRDefault="00123ECE" w:rsidP="00483222">
            <w:pPr>
              <w:pStyle w:val="TAC"/>
            </w:pPr>
            <w:r w:rsidRPr="00130358">
              <w:t>NA</w:t>
            </w:r>
          </w:p>
        </w:tc>
        <w:tc>
          <w:tcPr>
            <w:tcW w:w="1243" w:type="dxa"/>
          </w:tcPr>
          <w:p w14:paraId="19B5A622" w14:textId="77777777" w:rsidR="00123ECE" w:rsidRPr="00130358" w:rsidRDefault="00123ECE" w:rsidP="00483222">
            <w:pPr>
              <w:pStyle w:val="TAC"/>
            </w:pPr>
            <w:r w:rsidRPr="00130358">
              <w:t>NA</w:t>
            </w:r>
          </w:p>
        </w:tc>
        <w:tc>
          <w:tcPr>
            <w:tcW w:w="1243" w:type="dxa"/>
          </w:tcPr>
          <w:p w14:paraId="68B32703" w14:textId="77777777" w:rsidR="00123ECE" w:rsidRPr="00130358" w:rsidRDefault="00123ECE" w:rsidP="00483222">
            <w:pPr>
              <w:pStyle w:val="TAC"/>
            </w:pPr>
            <w:r w:rsidRPr="00130358">
              <w:t>NA</w:t>
            </w:r>
          </w:p>
        </w:tc>
      </w:tr>
      <w:tr w:rsidR="00123ECE" w:rsidRPr="00130358" w14:paraId="6966CEC1" w14:textId="77777777" w:rsidTr="00D62538">
        <w:tblPrEx>
          <w:tblBorders>
            <w:top w:val="single" w:sz="6" w:space="0" w:color="auto"/>
          </w:tblBorders>
        </w:tblPrEx>
        <w:trPr>
          <w:jc w:val="center"/>
        </w:trPr>
        <w:tc>
          <w:tcPr>
            <w:tcW w:w="961" w:type="dxa"/>
          </w:tcPr>
          <w:p w14:paraId="7E1A2515" w14:textId="77777777" w:rsidR="00123ECE" w:rsidRPr="00130358" w:rsidRDefault="00123ECE" w:rsidP="00483222">
            <w:pPr>
              <w:pStyle w:val="TAC"/>
            </w:pPr>
            <w:r w:rsidRPr="00130358">
              <w:t>4</w:t>
            </w:r>
          </w:p>
        </w:tc>
        <w:tc>
          <w:tcPr>
            <w:tcW w:w="1242" w:type="dxa"/>
          </w:tcPr>
          <w:p w14:paraId="4C0D806D" w14:textId="77777777" w:rsidR="00123ECE" w:rsidRPr="00130358" w:rsidRDefault="00123ECE" w:rsidP="00483222">
            <w:pPr>
              <w:pStyle w:val="TAC"/>
            </w:pPr>
            <w:r w:rsidRPr="00130358">
              <w:t>-109.</w:t>
            </w:r>
            <w:r w:rsidR="008742CC" w:rsidRPr="00130358">
              <w:t>3</w:t>
            </w:r>
          </w:p>
        </w:tc>
        <w:tc>
          <w:tcPr>
            <w:tcW w:w="1243" w:type="dxa"/>
          </w:tcPr>
          <w:p w14:paraId="3D04C1B8" w14:textId="77777777" w:rsidR="00123ECE" w:rsidRPr="00130358" w:rsidRDefault="00123ECE" w:rsidP="00483222">
            <w:pPr>
              <w:pStyle w:val="TAC"/>
            </w:pPr>
            <w:r w:rsidRPr="00130358">
              <w:t>-109.5</w:t>
            </w:r>
          </w:p>
        </w:tc>
        <w:tc>
          <w:tcPr>
            <w:tcW w:w="1243" w:type="dxa"/>
          </w:tcPr>
          <w:p w14:paraId="7A888DCD" w14:textId="77777777" w:rsidR="00123ECE" w:rsidRPr="00130358" w:rsidRDefault="00123ECE" w:rsidP="00483222">
            <w:pPr>
              <w:pStyle w:val="TAC"/>
            </w:pPr>
            <w:r w:rsidRPr="00130358">
              <w:t>NA</w:t>
            </w:r>
          </w:p>
        </w:tc>
        <w:tc>
          <w:tcPr>
            <w:tcW w:w="1243" w:type="dxa"/>
          </w:tcPr>
          <w:p w14:paraId="63B4E922" w14:textId="77777777" w:rsidR="00123ECE" w:rsidRPr="00130358" w:rsidRDefault="00123ECE" w:rsidP="00483222">
            <w:pPr>
              <w:pStyle w:val="TAC"/>
            </w:pPr>
            <w:r w:rsidRPr="00130358">
              <w:t>NA</w:t>
            </w:r>
          </w:p>
        </w:tc>
        <w:tc>
          <w:tcPr>
            <w:tcW w:w="1243" w:type="dxa"/>
          </w:tcPr>
          <w:p w14:paraId="2E609A57" w14:textId="77777777" w:rsidR="00123ECE" w:rsidRPr="00130358" w:rsidRDefault="00123ECE" w:rsidP="00483222">
            <w:pPr>
              <w:pStyle w:val="TAC"/>
            </w:pPr>
            <w:r w:rsidRPr="00130358">
              <w:t>NA</w:t>
            </w:r>
          </w:p>
        </w:tc>
        <w:tc>
          <w:tcPr>
            <w:tcW w:w="1243" w:type="dxa"/>
          </w:tcPr>
          <w:p w14:paraId="4B0DBF0A" w14:textId="77777777" w:rsidR="00123ECE" w:rsidRPr="00130358" w:rsidRDefault="00123ECE" w:rsidP="00483222">
            <w:pPr>
              <w:pStyle w:val="TAC"/>
            </w:pPr>
            <w:r w:rsidRPr="00130358">
              <w:t>NA</w:t>
            </w:r>
          </w:p>
        </w:tc>
      </w:tr>
      <w:tr w:rsidR="00123ECE" w:rsidRPr="00130358" w14:paraId="28D63EFA" w14:textId="77777777" w:rsidTr="00D62538">
        <w:tblPrEx>
          <w:tblBorders>
            <w:top w:val="single" w:sz="6" w:space="0" w:color="auto"/>
          </w:tblBorders>
        </w:tblPrEx>
        <w:trPr>
          <w:jc w:val="center"/>
        </w:trPr>
        <w:tc>
          <w:tcPr>
            <w:tcW w:w="961" w:type="dxa"/>
          </w:tcPr>
          <w:p w14:paraId="2816A013" w14:textId="77777777" w:rsidR="00123ECE" w:rsidRPr="00130358" w:rsidRDefault="00123ECE" w:rsidP="00D62538">
            <w:pPr>
              <w:pStyle w:val="TAC"/>
              <w:keepNext w:val="0"/>
              <w:keepLines w:val="0"/>
            </w:pPr>
            <w:r w:rsidRPr="00130358">
              <w:t>5</w:t>
            </w:r>
          </w:p>
        </w:tc>
        <w:tc>
          <w:tcPr>
            <w:tcW w:w="1242" w:type="dxa"/>
          </w:tcPr>
          <w:p w14:paraId="0707CA34" w14:textId="77777777" w:rsidR="00123ECE" w:rsidRPr="00130358" w:rsidRDefault="00123ECE" w:rsidP="00D62538">
            <w:pPr>
              <w:pStyle w:val="TAC"/>
              <w:keepNext w:val="0"/>
              <w:keepLines w:val="0"/>
            </w:pPr>
            <w:r w:rsidRPr="00130358">
              <w:t>-57.5</w:t>
            </w:r>
          </w:p>
        </w:tc>
        <w:tc>
          <w:tcPr>
            <w:tcW w:w="1243" w:type="dxa"/>
          </w:tcPr>
          <w:p w14:paraId="50E4E370" w14:textId="77777777" w:rsidR="00123ECE" w:rsidRPr="00130358" w:rsidRDefault="00123ECE" w:rsidP="00D62538">
            <w:pPr>
              <w:pStyle w:val="TAC"/>
              <w:keepNext w:val="0"/>
              <w:keepLines w:val="0"/>
            </w:pPr>
            <w:r w:rsidRPr="00130358">
              <w:t>NA</w:t>
            </w:r>
          </w:p>
        </w:tc>
        <w:tc>
          <w:tcPr>
            <w:tcW w:w="1243" w:type="dxa"/>
          </w:tcPr>
          <w:p w14:paraId="77F62284" w14:textId="77777777" w:rsidR="00123ECE" w:rsidRPr="00130358" w:rsidRDefault="00123ECE" w:rsidP="00D62538">
            <w:pPr>
              <w:pStyle w:val="TAC"/>
              <w:keepNext w:val="0"/>
              <w:keepLines w:val="0"/>
            </w:pPr>
            <w:r w:rsidRPr="00130358">
              <w:t>-54.5</w:t>
            </w:r>
          </w:p>
        </w:tc>
        <w:tc>
          <w:tcPr>
            <w:tcW w:w="1243" w:type="dxa"/>
          </w:tcPr>
          <w:p w14:paraId="38971232" w14:textId="77777777" w:rsidR="00123ECE" w:rsidRPr="00130358" w:rsidRDefault="00123ECE" w:rsidP="00D62538">
            <w:pPr>
              <w:pStyle w:val="TAC"/>
              <w:keepNext w:val="0"/>
              <w:keepLines w:val="0"/>
            </w:pPr>
            <w:r w:rsidRPr="00130358">
              <w:t>NA</w:t>
            </w:r>
          </w:p>
        </w:tc>
        <w:tc>
          <w:tcPr>
            <w:tcW w:w="1243" w:type="dxa"/>
          </w:tcPr>
          <w:p w14:paraId="16A1E5E7" w14:textId="77777777" w:rsidR="00123ECE" w:rsidRPr="00130358" w:rsidRDefault="00123ECE" w:rsidP="00D62538">
            <w:pPr>
              <w:pStyle w:val="TAC"/>
              <w:keepNext w:val="0"/>
              <w:keepLines w:val="0"/>
            </w:pPr>
            <w:r w:rsidRPr="00130358">
              <w:t>NA</w:t>
            </w:r>
          </w:p>
        </w:tc>
        <w:tc>
          <w:tcPr>
            <w:tcW w:w="1243" w:type="dxa"/>
          </w:tcPr>
          <w:p w14:paraId="5BFD8B4F" w14:textId="77777777" w:rsidR="00123ECE" w:rsidRPr="00130358" w:rsidRDefault="00123ECE" w:rsidP="00D62538">
            <w:pPr>
              <w:pStyle w:val="TAC"/>
              <w:keepNext w:val="0"/>
              <w:keepLines w:val="0"/>
            </w:pPr>
            <w:r w:rsidRPr="00130358">
              <w:t>NA</w:t>
            </w:r>
          </w:p>
        </w:tc>
      </w:tr>
      <w:tr w:rsidR="00123ECE" w:rsidRPr="00130358" w14:paraId="39D7B34E" w14:textId="77777777" w:rsidTr="00D62538">
        <w:tblPrEx>
          <w:tblBorders>
            <w:top w:val="single" w:sz="6" w:space="0" w:color="auto"/>
          </w:tblBorders>
        </w:tblPrEx>
        <w:trPr>
          <w:jc w:val="center"/>
        </w:trPr>
        <w:tc>
          <w:tcPr>
            <w:tcW w:w="961" w:type="dxa"/>
          </w:tcPr>
          <w:p w14:paraId="3E3AB82A" w14:textId="77777777" w:rsidR="00123ECE" w:rsidRPr="00130358" w:rsidRDefault="00123ECE" w:rsidP="00D62538">
            <w:pPr>
              <w:pStyle w:val="TAC"/>
              <w:keepNext w:val="0"/>
              <w:keepLines w:val="0"/>
            </w:pPr>
            <w:r w:rsidRPr="00130358">
              <w:t>6</w:t>
            </w:r>
          </w:p>
        </w:tc>
        <w:tc>
          <w:tcPr>
            <w:tcW w:w="1242" w:type="dxa"/>
          </w:tcPr>
          <w:p w14:paraId="6DB7F7B3" w14:textId="77777777" w:rsidR="00123ECE" w:rsidRPr="00130358" w:rsidRDefault="00123ECE" w:rsidP="00D62538">
            <w:pPr>
              <w:pStyle w:val="TAC"/>
              <w:keepNext w:val="0"/>
              <w:keepLines w:val="0"/>
            </w:pPr>
            <w:r w:rsidRPr="00130358">
              <w:t>-64.5</w:t>
            </w:r>
          </w:p>
        </w:tc>
        <w:tc>
          <w:tcPr>
            <w:tcW w:w="1243" w:type="dxa"/>
          </w:tcPr>
          <w:p w14:paraId="45A68311" w14:textId="77777777" w:rsidR="00123ECE" w:rsidRPr="00130358" w:rsidRDefault="00123ECE" w:rsidP="00D62538">
            <w:pPr>
              <w:pStyle w:val="TAC"/>
              <w:keepNext w:val="0"/>
              <w:keepLines w:val="0"/>
            </w:pPr>
            <w:r w:rsidRPr="00130358">
              <w:t>NA</w:t>
            </w:r>
          </w:p>
        </w:tc>
        <w:tc>
          <w:tcPr>
            <w:tcW w:w="1243" w:type="dxa"/>
          </w:tcPr>
          <w:p w14:paraId="1FFEF287" w14:textId="77777777" w:rsidR="00123ECE" w:rsidRPr="00130358" w:rsidRDefault="00123ECE" w:rsidP="00D62538">
            <w:pPr>
              <w:pStyle w:val="TAC"/>
              <w:keepNext w:val="0"/>
              <w:keepLines w:val="0"/>
            </w:pPr>
            <w:r w:rsidRPr="00130358">
              <w:t>-59.5</w:t>
            </w:r>
          </w:p>
        </w:tc>
        <w:tc>
          <w:tcPr>
            <w:tcW w:w="1243" w:type="dxa"/>
          </w:tcPr>
          <w:p w14:paraId="12AAE63C" w14:textId="77777777" w:rsidR="00123ECE" w:rsidRPr="00130358" w:rsidRDefault="00123ECE" w:rsidP="00D62538">
            <w:pPr>
              <w:pStyle w:val="TAC"/>
              <w:keepNext w:val="0"/>
              <w:keepLines w:val="0"/>
            </w:pPr>
            <w:r w:rsidRPr="00130358">
              <w:t>NA</w:t>
            </w:r>
          </w:p>
        </w:tc>
        <w:tc>
          <w:tcPr>
            <w:tcW w:w="1243" w:type="dxa"/>
          </w:tcPr>
          <w:p w14:paraId="414F4052" w14:textId="77777777" w:rsidR="00123ECE" w:rsidRPr="00130358" w:rsidRDefault="00123ECE" w:rsidP="00D62538">
            <w:pPr>
              <w:pStyle w:val="TAC"/>
              <w:keepNext w:val="0"/>
              <w:keepLines w:val="0"/>
            </w:pPr>
            <w:r w:rsidRPr="00130358">
              <w:t>NA</w:t>
            </w:r>
          </w:p>
        </w:tc>
        <w:tc>
          <w:tcPr>
            <w:tcW w:w="1243" w:type="dxa"/>
          </w:tcPr>
          <w:p w14:paraId="1863704B" w14:textId="77777777" w:rsidR="00123ECE" w:rsidRPr="00130358" w:rsidRDefault="00123ECE" w:rsidP="00D62538">
            <w:pPr>
              <w:pStyle w:val="TAC"/>
              <w:keepNext w:val="0"/>
              <w:keepLines w:val="0"/>
            </w:pPr>
            <w:r w:rsidRPr="00130358">
              <w:t>NA</w:t>
            </w:r>
          </w:p>
        </w:tc>
      </w:tr>
      <w:tr w:rsidR="00123ECE" w:rsidRPr="00130358" w14:paraId="1F928EA3" w14:textId="77777777" w:rsidTr="00D62538">
        <w:tblPrEx>
          <w:tblBorders>
            <w:top w:val="single" w:sz="6" w:space="0" w:color="auto"/>
          </w:tblBorders>
        </w:tblPrEx>
        <w:trPr>
          <w:jc w:val="center"/>
        </w:trPr>
        <w:tc>
          <w:tcPr>
            <w:tcW w:w="961" w:type="dxa"/>
          </w:tcPr>
          <w:p w14:paraId="23068ACF" w14:textId="77777777" w:rsidR="00123ECE" w:rsidRPr="00130358" w:rsidRDefault="00123ECE" w:rsidP="00D62538">
            <w:pPr>
              <w:pStyle w:val="TAC"/>
              <w:keepNext w:val="0"/>
              <w:keepLines w:val="0"/>
            </w:pPr>
            <w:r w:rsidRPr="00130358">
              <w:t>7</w:t>
            </w:r>
          </w:p>
        </w:tc>
        <w:tc>
          <w:tcPr>
            <w:tcW w:w="1242" w:type="dxa"/>
          </w:tcPr>
          <w:p w14:paraId="4D07E803" w14:textId="77777777" w:rsidR="00123ECE" w:rsidRPr="00130358" w:rsidRDefault="00123ECE" w:rsidP="00D62538">
            <w:pPr>
              <w:pStyle w:val="TAC"/>
              <w:keepNext w:val="0"/>
              <w:keepLines w:val="0"/>
            </w:pPr>
            <w:r w:rsidRPr="00130358">
              <w:t>-71.5</w:t>
            </w:r>
          </w:p>
        </w:tc>
        <w:tc>
          <w:tcPr>
            <w:tcW w:w="1243" w:type="dxa"/>
          </w:tcPr>
          <w:p w14:paraId="435C9980" w14:textId="77777777" w:rsidR="00123ECE" w:rsidRPr="00130358" w:rsidRDefault="00123ECE" w:rsidP="00D62538">
            <w:pPr>
              <w:pStyle w:val="TAC"/>
              <w:keepNext w:val="0"/>
              <w:keepLines w:val="0"/>
            </w:pPr>
            <w:r w:rsidRPr="00130358">
              <w:t>NA</w:t>
            </w:r>
          </w:p>
        </w:tc>
        <w:tc>
          <w:tcPr>
            <w:tcW w:w="1243" w:type="dxa"/>
          </w:tcPr>
          <w:p w14:paraId="5279983E" w14:textId="77777777" w:rsidR="00123ECE" w:rsidRPr="00130358" w:rsidRDefault="00123ECE" w:rsidP="00D62538">
            <w:pPr>
              <w:pStyle w:val="TAC"/>
              <w:keepNext w:val="0"/>
              <w:keepLines w:val="0"/>
            </w:pPr>
            <w:r w:rsidRPr="00130358">
              <w:t>NA</w:t>
            </w:r>
          </w:p>
        </w:tc>
        <w:tc>
          <w:tcPr>
            <w:tcW w:w="1243" w:type="dxa"/>
          </w:tcPr>
          <w:p w14:paraId="1DD26D13" w14:textId="77777777" w:rsidR="00123ECE" w:rsidRPr="00130358" w:rsidRDefault="00123ECE" w:rsidP="00D62538">
            <w:pPr>
              <w:pStyle w:val="TAC"/>
              <w:keepNext w:val="0"/>
              <w:keepLines w:val="0"/>
            </w:pPr>
            <w:r w:rsidRPr="00130358">
              <w:t>-64.5</w:t>
            </w:r>
          </w:p>
        </w:tc>
        <w:tc>
          <w:tcPr>
            <w:tcW w:w="1243" w:type="dxa"/>
          </w:tcPr>
          <w:p w14:paraId="2CAF309E" w14:textId="77777777" w:rsidR="00123ECE" w:rsidRPr="00130358" w:rsidRDefault="00123ECE" w:rsidP="00D62538">
            <w:pPr>
              <w:pStyle w:val="TAC"/>
              <w:keepNext w:val="0"/>
              <w:keepLines w:val="0"/>
            </w:pPr>
            <w:r w:rsidRPr="00130358">
              <w:t>NA</w:t>
            </w:r>
          </w:p>
        </w:tc>
        <w:tc>
          <w:tcPr>
            <w:tcW w:w="1243" w:type="dxa"/>
          </w:tcPr>
          <w:p w14:paraId="57E8F883" w14:textId="77777777" w:rsidR="00123ECE" w:rsidRPr="00130358" w:rsidRDefault="00123ECE" w:rsidP="00D62538">
            <w:pPr>
              <w:pStyle w:val="TAC"/>
              <w:keepNext w:val="0"/>
              <w:keepLines w:val="0"/>
            </w:pPr>
            <w:r w:rsidRPr="00130358">
              <w:t>NA</w:t>
            </w:r>
          </w:p>
        </w:tc>
      </w:tr>
      <w:tr w:rsidR="00123ECE" w:rsidRPr="00130358" w14:paraId="71A2D98A" w14:textId="77777777" w:rsidTr="00D62538">
        <w:tblPrEx>
          <w:tblBorders>
            <w:top w:val="single" w:sz="6" w:space="0" w:color="auto"/>
          </w:tblBorders>
        </w:tblPrEx>
        <w:trPr>
          <w:jc w:val="center"/>
        </w:trPr>
        <w:tc>
          <w:tcPr>
            <w:tcW w:w="961" w:type="dxa"/>
          </w:tcPr>
          <w:p w14:paraId="5476BCE9" w14:textId="77777777" w:rsidR="00123ECE" w:rsidRPr="00130358" w:rsidRDefault="00123ECE" w:rsidP="00D62538">
            <w:pPr>
              <w:pStyle w:val="TAC"/>
              <w:keepNext w:val="0"/>
              <w:keepLines w:val="0"/>
            </w:pPr>
            <w:r w:rsidRPr="00130358">
              <w:t>8</w:t>
            </w:r>
          </w:p>
        </w:tc>
        <w:tc>
          <w:tcPr>
            <w:tcW w:w="1242" w:type="dxa"/>
          </w:tcPr>
          <w:p w14:paraId="6A3A0B3C" w14:textId="77777777" w:rsidR="00123ECE" w:rsidRPr="00130358" w:rsidRDefault="00123ECE" w:rsidP="00D62538">
            <w:pPr>
              <w:pStyle w:val="TAC"/>
              <w:keepNext w:val="0"/>
              <w:keepLines w:val="0"/>
            </w:pPr>
            <w:r w:rsidRPr="00130358">
              <w:t>-78.5</w:t>
            </w:r>
          </w:p>
        </w:tc>
        <w:tc>
          <w:tcPr>
            <w:tcW w:w="1243" w:type="dxa"/>
          </w:tcPr>
          <w:p w14:paraId="4FCDFFC5" w14:textId="77777777" w:rsidR="00123ECE" w:rsidRPr="00130358" w:rsidRDefault="00123ECE" w:rsidP="00D62538">
            <w:pPr>
              <w:pStyle w:val="TAC"/>
              <w:keepNext w:val="0"/>
              <w:keepLines w:val="0"/>
            </w:pPr>
            <w:r w:rsidRPr="00130358">
              <w:t>NA</w:t>
            </w:r>
          </w:p>
        </w:tc>
        <w:tc>
          <w:tcPr>
            <w:tcW w:w="1243" w:type="dxa"/>
          </w:tcPr>
          <w:p w14:paraId="2CDA15E3" w14:textId="77777777" w:rsidR="00123ECE" w:rsidRPr="00130358" w:rsidRDefault="00123ECE" w:rsidP="00D62538">
            <w:pPr>
              <w:pStyle w:val="TAC"/>
              <w:keepNext w:val="0"/>
              <w:keepLines w:val="0"/>
            </w:pPr>
            <w:r w:rsidRPr="00130358">
              <w:t>NA</w:t>
            </w:r>
          </w:p>
        </w:tc>
        <w:tc>
          <w:tcPr>
            <w:tcW w:w="1243" w:type="dxa"/>
          </w:tcPr>
          <w:p w14:paraId="45867FD4" w14:textId="77777777" w:rsidR="00123ECE" w:rsidRPr="00130358" w:rsidRDefault="00123ECE" w:rsidP="00D62538">
            <w:pPr>
              <w:pStyle w:val="TAC"/>
              <w:keepNext w:val="0"/>
              <w:keepLines w:val="0"/>
            </w:pPr>
            <w:r w:rsidRPr="00130358">
              <w:t>-69.5</w:t>
            </w:r>
          </w:p>
        </w:tc>
        <w:tc>
          <w:tcPr>
            <w:tcW w:w="1243" w:type="dxa"/>
          </w:tcPr>
          <w:p w14:paraId="53E2C41A" w14:textId="77777777" w:rsidR="00123ECE" w:rsidRPr="00130358" w:rsidRDefault="00123ECE" w:rsidP="00D62538">
            <w:pPr>
              <w:pStyle w:val="TAC"/>
              <w:keepNext w:val="0"/>
              <w:keepLines w:val="0"/>
            </w:pPr>
            <w:r w:rsidRPr="00130358">
              <w:t>NA</w:t>
            </w:r>
          </w:p>
        </w:tc>
        <w:tc>
          <w:tcPr>
            <w:tcW w:w="1243" w:type="dxa"/>
          </w:tcPr>
          <w:p w14:paraId="3D89FC5A" w14:textId="77777777" w:rsidR="00123ECE" w:rsidRPr="00130358" w:rsidRDefault="00123ECE" w:rsidP="00D62538">
            <w:pPr>
              <w:pStyle w:val="TAC"/>
              <w:keepNext w:val="0"/>
              <w:keepLines w:val="0"/>
            </w:pPr>
            <w:r w:rsidRPr="00130358">
              <w:t>NA</w:t>
            </w:r>
          </w:p>
        </w:tc>
      </w:tr>
      <w:tr w:rsidR="00123ECE" w:rsidRPr="00130358" w14:paraId="37DD9D28" w14:textId="77777777" w:rsidTr="00D62538">
        <w:tblPrEx>
          <w:tblBorders>
            <w:top w:val="single" w:sz="6" w:space="0" w:color="auto"/>
          </w:tblBorders>
        </w:tblPrEx>
        <w:trPr>
          <w:jc w:val="center"/>
        </w:trPr>
        <w:tc>
          <w:tcPr>
            <w:tcW w:w="961" w:type="dxa"/>
          </w:tcPr>
          <w:p w14:paraId="0F8082F7" w14:textId="77777777" w:rsidR="00123ECE" w:rsidRPr="00130358" w:rsidRDefault="00123ECE" w:rsidP="00D62538">
            <w:pPr>
              <w:pStyle w:val="TAC"/>
              <w:keepNext w:val="0"/>
              <w:keepLines w:val="0"/>
            </w:pPr>
            <w:r w:rsidRPr="00130358">
              <w:t>9</w:t>
            </w:r>
          </w:p>
        </w:tc>
        <w:tc>
          <w:tcPr>
            <w:tcW w:w="1242" w:type="dxa"/>
          </w:tcPr>
          <w:p w14:paraId="502CECB6" w14:textId="77777777" w:rsidR="00123ECE" w:rsidRPr="00130358" w:rsidRDefault="00123ECE" w:rsidP="00D62538">
            <w:pPr>
              <w:pStyle w:val="TAC"/>
              <w:keepNext w:val="0"/>
              <w:keepLines w:val="0"/>
            </w:pPr>
            <w:r w:rsidRPr="00130358">
              <w:t>-85.5</w:t>
            </w:r>
          </w:p>
        </w:tc>
        <w:tc>
          <w:tcPr>
            <w:tcW w:w="1243" w:type="dxa"/>
          </w:tcPr>
          <w:p w14:paraId="6681D7AF" w14:textId="77777777" w:rsidR="00123ECE" w:rsidRPr="00130358" w:rsidRDefault="00123ECE" w:rsidP="00D62538">
            <w:pPr>
              <w:pStyle w:val="TAC"/>
              <w:keepNext w:val="0"/>
              <w:keepLines w:val="0"/>
            </w:pPr>
            <w:r w:rsidRPr="00130358">
              <w:t>NA</w:t>
            </w:r>
          </w:p>
        </w:tc>
        <w:tc>
          <w:tcPr>
            <w:tcW w:w="1243" w:type="dxa"/>
          </w:tcPr>
          <w:p w14:paraId="1E3C3F0D" w14:textId="77777777" w:rsidR="00123ECE" w:rsidRPr="00130358" w:rsidRDefault="00123ECE" w:rsidP="00D62538">
            <w:pPr>
              <w:pStyle w:val="TAC"/>
              <w:keepNext w:val="0"/>
              <w:keepLines w:val="0"/>
            </w:pPr>
            <w:r w:rsidRPr="00130358">
              <w:t>NA</w:t>
            </w:r>
          </w:p>
        </w:tc>
        <w:tc>
          <w:tcPr>
            <w:tcW w:w="1243" w:type="dxa"/>
          </w:tcPr>
          <w:p w14:paraId="084B8D79" w14:textId="77777777" w:rsidR="00123ECE" w:rsidRPr="00130358" w:rsidRDefault="00123ECE" w:rsidP="00D62538">
            <w:pPr>
              <w:pStyle w:val="TAC"/>
              <w:keepNext w:val="0"/>
              <w:keepLines w:val="0"/>
            </w:pPr>
            <w:r w:rsidRPr="00130358">
              <w:t>NA</w:t>
            </w:r>
          </w:p>
        </w:tc>
        <w:tc>
          <w:tcPr>
            <w:tcW w:w="1243" w:type="dxa"/>
          </w:tcPr>
          <w:p w14:paraId="557F13D4" w14:textId="77777777" w:rsidR="00123ECE" w:rsidRPr="00130358" w:rsidRDefault="00123ECE" w:rsidP="00D62538">
            <w:pPr>
              <w:pStyle w:val="TAC"/>
              <w:keepNext w:val="0"/>
              <w:keepLines w:val="0"/>
            </w:pPr>
            <w:r w:rsidRPr="00130358">
              <w:t>-74.5</w:t>
            </w:r>
          </w:p>
        </w:tc>
        <w:tc>
          <w:tcPr>
            <w:tcW w:w="1243" w:type="dxa"/>
          </w:tcPr>
          <w:p w14:paraId="072880B0" w14:textId="77777777" w:rsidR="00123ECE" w:rsidRPr="00130358" w:rsidRDefault="00123ECE" w:rsidP="00D62538">
            <w:pPr>
              <w:pStyle w:val="TAC"/>
              <w:keepNext w:val="0"/>
              <w:keepLines w:val="0"/>
            </w:pPr>
            <w:r w:rsidRPr="00130358">
              <w:t>NA</w:t>
            </w:r>
          </w:p>
        </w:tc>
      </w:tr>
      <w:tr w:rsidR="00123ECE" w:rsidRPr="00130358" w14:paraId="79CC9BCE" w14:textId="77777777" w:rsidTr="00D62538">
        <w:tblPrEx>
          <w:tblBorders>
            <w:top w:val="single" w:sz="6" w:space="0" w:color="auto"/>
          </w:tblBorders>
        </w:tblPrEx>
        <w:trPr>
          <w:jc w:val="center"/>
        </w:trPr>
        <w:tc>
          <w:tcPr>
            <w:tcW w:w="961" w:type="dxa"/>
          </w:tcPr>
          <w:p w14:paraId="4BE2CA5E" w14:textId="77777777" w:rsidR="00123ECE" w:rsidRPr="00130358" w:rsidRDefault="00123ECE" w:rsidP="00D62538">
            <w:pPr>
              <w:pStyle w:val="TAC"/>
              <w:keepNext w:val="0"/>
              <w:keepLines w:val="0"/>
            </w:pPr>
            <w:r w:rsidRPr="00130358">
              <w:t>10</w:t>
            </w:r>
          </w:p>
        </w:tc>
        <w:tc>
          <w:tcPr>
            <w:tcW w:w="1242" w:type="dxa"/>
          </w:tcPr>
          <w:p w14:paraId="567A52E3" w14:textId="77777777" w:rsidR="00123ECE" w:rsidRPr="00130358" w:rsidRDefault="00123ECE" w:rsidP="00D62538">
            <w:pPr>
              <w:pStyle w:val="TAC"/>
              <w:keepNext w:val="0"/>
              <w:keepLines w:val="0"/>
            </w:pPr>
            <w:r w:rsidRPr="00130358">
              <w:t>-92.5</w:t>
            </w:r>
          </w:p>
        </w:tc>
        <w:tc>
          <w:tcPr>
            <w:tcW w:w="1243" w:type="dxa"/>
          </w:tcPr>
          <w:p w14:paraId="2DCAA708" w14:textId="77777777" w:rsidR="00123ECE" w:rsidRPr="00130358" w:rsidRDefault="00123ECE" w:rsidP="00D62538">
            <w:pPr>
              <w:pStyle w:val="TAC"/>
              <w:keepNext w:val="0"/>
              <w:keepLines w:val="0"/>
            </w:pPr>
            <w:r w:rsidRPr="00130358">
              <w:t>NA</w:t>
            </w:r>
          </w:p>
        </w:tc>
        <w:tc>
          <w:tcPr>
            <w:tcW w:w="1243" w:type="dxa"/>
          </w:tcPr>
          <w:p w14:paraId="5276AC35" w14:textId="77777777" w:rsidR="00123ECE" w:rsidRPr="00130358" w:rsidRDefault="00123ECE" w:rsidP="00D62538">
            <w:pPr>
              <w:pStyle w:val="TAC"/>
              <w:keepNext w:val="0"/>
              <w:keepLines w:val="0"/>
            </w:pPr>
            <w:r w:rsidRPr="00130358">
              <w:t>NA</w:t>
            </w:r>
          </w:p>
        </w:tc>
        <w:tc>
          <w:tcPr>
            <w:tcW w:w="1243" w:type="dxa"/>
          </w:tcPr>
          <w:p w14:paraId="2DB93FFA" w14:textId="77777777" w:rsidR="00123ECE" w:rsidRPr="00130358" w:rsidRDefault="00123ECE" w:rsidP="00D62538">
            <w:pPr>
              <w:pStyle w:val="TAC"/>
              <w:keepNext w:val="0"/>
              <w:keepLines w:val="0"/>
            </w:pPr>
            <w:r w:rsidRPr="00130358">
              <w:t>NA</w:t>
            </w:r>
          </w:p>
        </w:tc>
        <w:tc>
          <w:tcPr>
            <w:tcW w:w="1243" w:type="dxa"/>
          </w:tcPr>
          <w:p w14:paraId="36D821AD" w14:textId="77777777" w:rsidR="00123ECE" w:rsidRPr="00130358" w:rsidRDefault="00123ECE" w:rsidP="00D62538">
            <w:pPr>
              <w:pStyle w:val="TAC"/>
              <w:keepNext w:val="0"/>
              <w:keepLines w:val="0"/>
            </w:pPr>
            <w:r w:rsidRPr="00130358">
              <w:t>-79.5</w:t>
            </w:r>
          </w:p>
        </w:tc>
        <w:tc>
          <w:tcPr>
            <w:tcW w:w="1243" w:type="dxa"/>
          </w:tcPr>
          <w:p w14:paraId="1C90CB1B" w14:textId="77777777" w:rsidR="00123ECE" w:rsidRPr="00130358" w:rsidRDefault="00123ECE" w:rsidP="00D62538">
            <w:pPr>
              <w:pStyle w:val="TAC"/>
              <w:keepNext w:val="0"/>
              <w:keepLines w:val="0"/>
            </w:pPr>
            <w:r w:rsidRPr="00130358">
              <w:t>NA</w:t>
            </w:r>
          </w:p>
        </w:tc>
      </w:tr>
      <w:tr w:rsidR="00123ECE" w:rsidRPr="00130358" w14:paraId="4F8E74D4" w14:textId="77777777" w:rsidTr="00D62538">
        <w:tblPrEx>
          <w:tblBorders>
            <w:top w:val="single" w:sz="6" w:space="0" w:color="auto"/>
          </w:tblBorders>
        </w:tblPrEx>
        <w:trPr>
          <w:jc w:val="center"/>
        </w:trPr>
        <w:tc>
          <w:tcPr>
            <w:tcW w:w="961" w:type="dxa"/>
          </w:tcPr>
          <w:p w14:paraId="3982153D" w14:textId="77777777" w:rsidR="00123ECE" w:rsidRPr="00130358" w:rsidRDefault="00123ECE" w:rsidP="00D62538">
            <w:pPr>
              <w:pStyle w:val="TAC"/>
              <w:keepNext w:val="0"/>
              <w:keepLines w:val="0"/>
            </w:pPr>
            <w:r w:rsidRPr="00130358">
              <w:t>11</w:t>
            </w:r>
          </w:p>
        </w:tc>
        <w:tc>
          <w:tcPr>
            <w:tcW w:w="1242" w:type="dxa"/>
          </w:tcPr>
          <w:p w14:paraId="4E75921C" w14:textId="77777777" w:rsidR="00123ECE" w:rsidRPr="00130358" w:rsidRDefault="00123ECE" w:rsidP="00D62538">
            <w:pPr>
              <w:pStyle w:val="TAC"/>
              <w:keepNext w:val="0"/>
              <w:keepLines w:val="0"/>
            </w:pPr>
            <w:r w:rsidRPr="00130358">
              <w:t>-99.5</w:t>
            </w:r>
          </w:p>
        </w:tc>
        <w:tc>
          <w:tcPr>
            <w:tcW w:w="1243" w:type="dxa"/>
          </w:tcPr>
          <w:p w14:paraId="0F732AEB" w14:textId="77777777" w:rsidR="00123ECE" w:rsidRPr="00130358" w:rsidRDefault="00123ECE" w:rsidP="00D62538">
            <w:pPr>
              <w:pStyle w:val="TAC"/>
              <w:keepNext w:val="0"/>
              <w:keepLines w:val="0"/>
            </w:pPr>
            <w:r w:rsidRPr="00130358">
              <w:t>NA</w:t>
            </w:r>
          </w:p>
        </w:tc>
        <w:tc>
          <w:tcPr>
            <w:tcW w:w="1243" w:type="dxa"/>
          </w:tcPr>
          <w:p w14:paraId="50423EAE" w14:textId="77777777" w:rsidR="00123ECE" w:rsidRPr="00130358" w:rsidRDefault="00123ECE" w:rsidP="00D62538">
            <w:pPr>
              <w:pStyle w:val="TAC"/>
              <w:keepNext w:val="0"/>
              <w:keepLines w:val="0"/>
            </w:pPr>
            <w:r w:rsidRPr="00130358">
              <w:t>NA</w:t>
            </w:r>
          </w:p>
        </w:tc>
        <w:tc>
          <w:tcPr>
            <w:tcW w:w="1243" w:type="dxa"/>
          </w:tcPr>
          <w:p w14:paraId="186B73BA" w14:textId="77777777" w:rsidR="00123ECE" w:rsidRPr="00130358" w:rsidRDefault="00123ECE" w:rsidP="00D62538">
            <w:pPr>
              <w:pStyle w:val="TAC"/>
              <w:keepNext w:val="0"/>
              <w:keepLines w:val="0"/>
            </w:pPr>
            <w:r w:rsidRPr="00130358">
              <w:t>NA</w:t>
            </w:r>
          </w:p>
        </w:tc>
        <w:tc>
          <w:tcPr>
            <w:tcW w:w="1243" w:type="dxa"/>
          </w:tcPr>
          <w:p w14:paraId="6D436A3A" w14:textId="77777777" w:rsidR="00123ECE" w:rsidRPr="00130358" w:rsidRDefault="00123ECE" w:rsidP="00D62538">
            <w:pPr>
              <w:pStyle w:val="TAC"/>
              <w:keepNext w:val="0"/>
              <w:keepLines w:val="0"/>
            </w:pPr>
            <w:r w:rsidRPr="00130358">
              <w:t>NA</w:t>
            </w:r>
          </w:p>
        </w:tc>
        <w:tc>
          <w:tcPr>
            <w:tcW w:w="1243" w:type="dxa"/>
          </w:tcPr>
          <w:p w14:paraId="4E4F3419" w14:textId="77777777" w:rsidR="00123ECE" w:rsidRPr="00130358" w:rsidRDefault="00123ECE" w:rsidP="00D62538">
            <w:pPr>
              <w:pStyle w:val="TAC"/>
              <w:keepNext w:val="0"/>
              <w:keepLines w:val="0"/>
            </w:pPr>
            <w:r w:rsidRPr="00130358">
              <w:t>-84.5</w:t>
            </w:r>
          </w:p>
        </w:tc>
      </w:tr>
      <w:tr w:rsidR="00123ECE" w:rsidRPr="00130358" w14:paraId="6AEC628D" w14:textId="77777777" w:rsidTr="00D62538">
        <w:tblPrEx>
          <w:tblBorders>
            <w:top w:val="single" w:sz="6" w:space="0" w:color="auto"/>
          </w:tblBorders>
        </w:tblPrEx>
        <w:trPr>
          <w:jc w:val="center"/>
        </w:trPr>
        <w:tc>
          <w:tcPr>
            <w:tcW w:w="961" w:type="dxa"/>
          </w:tcPr>
          <w:p w14:paraId="2724C960" w14:textId="77777777" w:rsidR="00123ECE" w:rsidRPr="00130358" w:rsidRDefault="00123ECE" w:rsidP="00D62538">
            <w:pPr>
              <w:pStyle w:val="TAC"/>
              <w:keepNext w:val="0"/>
              <w:keepLines w:val="0"/>
            </w:pPr>
            <w:r w:rsidRPr="00130358">
              <w:t>12</w:t>
            </w:r>
          </w:p>
        </w:tc>
        <w:tc>
          <w:tcPr>
            <w:tcW w:w="1242" w:type="dxa"/>
          </w:tcPr>
          <w:p w14:paraId="494E31FB" w14:textId="77777777" w:rsidR="00123ECE" w:rsidRPr="00130358" w:rsidRDefault="00123ECE" w:rsidP="00D62538">
            <w:pPr>
              <w:pStyle w:val="TAC"/>
              <w:keepNext w:val="0"/>
              <w:keepLines w:val="0"/>
            </w:pPr>
            <w:r w:rsidRPr="00130358">
              <w:t>-106.5</w:t>
            </w:r>
          </w:p>
        </w:tc>
        <w:tc>
          <w:tcPr>
            <w:tcW w:w="1243" w:type="dxa"/>
          </w:tcPr>
          <w:p w14:paraId="57E0364F" w14:textId="77777777" w:rsidR="00123ECE" w:rsidRPr="00130358" w:rsidRDefault="00123ECE" w:rsidP="00D62538">
            <w:pPr>
              <w:pStyle w:val="TAC"/>
              <w:keepNext w:val="0"/>
              <w:keepLines w:val="0"/>
            </w:pPr>
            <w:r w:rsidRPr="00130358">
              <w:t>NA</w:t>
            </w:r>
          </w:p>
        </w:tc>
        <w:tc>
          <w:tcPr>
            <w:tcW w:w="1243" w:type="dxa"/>
          </w:tcPr>
          <w:p w14:paraId="4F906384" w14:textId="77777777" w:rsidR="00123ECE" w:rsidRPr="00130358" w:rsidRDefault="00123ECE" w:rsidP="00D62538">
            <w:pPr>
              <w:pStyle w:val="TAC"/>
              <w:keepNext w:val="0"/>
              <w:keepLines w:val="0"/>
            </w:pPr>
            <w:r w:rsidRPr="00130358">
              <w:t>NA</w:t>
            </w:r>
          </w:p>
        </w:tc>
        <w:tc>
          <w:tcPr>
            <w:tcW w:w="1243" w:type="dxa"/>
          </w:tcPr>
          <w:p w14:paraId="7146B197" w14:textId="77777777" w:rsidR="00123ECE" w:rsidRPr="00130358" w:rsidRDefault="00123ECE" w:rsidP="00D62538">
            <w:pPr>
              <w:pStyle w:val="TAC"/>
              <w:keepNext w:val="0"/>
              <w:keepLines w:val="0"/>
            </w:pPr>
            <w:r w:rsidRPr="00130358">
              <w:t>NA</w:t>
            </w:r>
          </w:p>
        </w:tc>
        <w:tc>
          <w:tcPr>
            <w:tcW w:w="1243" w:type="dxa"/>
          </w:tcPr>
          <w:p w14:paraId="4017EA9D" w14:textId="77777777" w:rsidR="00123ECE" w:rsidRPr="00130358" w:rsidRDefault="00123ECE" w:rsidP="00D62538">
            <w:pPr>
              <w:pStyle w:val="TAC"/>
              <w:keepNext w:val="0"/>
              <w:keepLines w:val="0"/>
            </w:pPr>
            <w:r w:rsidRPr="00130358">
              <w:t>NA</w:t>
            </w:r>
          </w:p>
        </w:tc>
        <w:tc>
          <w:tcPr>
            <w:tcW w:w="1243" w:type="dxa"/>
          </w:tcPr>
          <w:p w14:paraId="70904D24" w14:textId="77777777" w:rsidR="00123ECE" w:rsidRPr="00130358" w:rsidRDefault="00123ECE" w:rsidP="00D62538">
            <w:pPr>
              <w:pStyle w:val="TAC"/>
              <w:keepNext w:val="0"/>
              <w:keepLines w:val="0"/>
            </w:pPr>
            <w:r w:rsidRPr="00130358">
              <w:t>-89.5</w:t>
            </w:r>
          </w:p>
        </w:tc>
      </w:tr>
    </w:tbl>
    <w:p w14:paraId="098D9A76" w14:textId="77777777" w:rsidR="00123ECE" w:rsidRPr="00130358" w:rsidRDefault="00123ECE" w:rsidP="00D62538"/>
    <w:p w14:paraId="186B4F40" w14:textId="77777777" w:rsidR="00123ECE" w:rsidRPr="00130358" w:rsidRDefault="00123ECE" w:rsidP="00D62538">
      <w:pPr>
        <w:pStyle w:val="TH"/>
        <w:keepNext w:val="0"/>
        <w:keepLines w:val="0"/>
      </w:pPr>
      <w:r w:rsidRPr="00130358">
        <w:t>Table 9.6.1.5-3: ARFCN numbers for GSM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88"/>
        <w:gridCol w:w="1242"/>
        <w:gridCol w:w="1243"/>
        <w:gridCol w:w="1243"/>
        <w:gridCol w:w="1243"/>
        <w:gridCol w:w="1243"/>
        <w:gridCol w:w="1243"/>
      </w:tblGrid>
      <w:tr w:rsidR="00123ECE" w:rsidRPr="00130358" w14:paraId="4C32BF9C" w14:textId="77777777" w:rsidTr="00D62538">
        <w:trPr>
          <w:jc w:val="center"/>
        </w:trPr>
        <w:tc>
          <w:tcPr>
            <w:tcW w:w="1288" w:type="dxa"/>
          </w:tcPr>
          <w:p w14:paraId="67CC0E6F" w14:textId="42B1D824" w:rsidR="00123ECE" w:rsidRPr="00130358" w:rsidRDefault="00123ECE" w:rsidP="00D62538">
            <w:pPr>
              <w:pStyle w:val="TAH"/>
              <w:keepNext w:val="0"/>
              <w:keepLines w:val="0"/>
            </w:pPr>
            <w:r w:rsidRPr="00130358">
              <w:t>GSM</w:t>
            </w:r>
            <w:r w:rsidR="00D62538" w:rsidRPr="00130358">
              <w:t xml:space="preserve"> </w:t>
            </w:r>
            <w:r w:rsidRPr="00130358">
              <w:t>band</w:t>
            </w:r>
          </w:p>
        </w:tc>
        <w:tc>
          <w:tcPr>
            <w:tcW w:w="1242" w:type="dxa"/>
          </w:tcPr>
          <w:p w14:paraId="1A529D68" w14:textId="77777777" w:rsidR="00123ECE" w:rsidRPr="00130358" w:rsidRDefault="00123ECE" w:rsidP="00D62538">
            <w:pPr>
              <w:pStyle w:val="TAH"/>
              <w:keepNext w:val="0"/>
              <w:keepLines w:val="0"/>
            </w:pPr>
            <w:r w:rsidRPr="00130358">
              <w:t>BCCH1</w:t>
            </w:r>
          </w:p>
        </w:tc>
        <w:tc>
          <w:tcPr>
            <w:tcW w:w="1243" w:type="dxa"/>
          </w:tcPr>
          <w:p w14:paraId="6E6D5387" w14:textId="77777777" w:rsidR="00123ECE" w:rsidRPr="00130358" w:rsidRDefault="00123ECE" w:rsidP="00D62538">
            <w:pPr>
              <w:pStyle w:val="TAH"/>
              <w:keepNext w:val="0"/>
              <w:keepLines w:val="0"/>
            </w:pPr>
            <w:r w:rsidRPr="00130358">
              <w:t>BCCH2</w:t>
            </w:r>
          </w:p>
        </w:tc>
        <w:tc>
          <w:tcPr>
            <w:tcW w:w="1243" w:type="dxa"/>
          </w:tcPr>
          <w:p w14:paraId="732A5D72" w14:textId="77777777" w:rsidR="00123ECE" w:rsidRPr="00130358" w:rsidRDefault="00123ECE" w:rsidP="00D62538">
            <w:pPr>
              <w:pStyle w:val="TAH"/>
              <w:keepNext w:val="0"/>
              <w:keepLines w:val="0"/>
            </w:pPr>
            <w:r w:rsidRPr="00130358">
              <w:t>BCCH3</w:t>
            </w:r>
          </w:p>
        </w:tc>
        <w:tc>
          <w:tcPr>
            <w:tcW w:w="1243" w:type="dxa"/>
          </w:tcPr>
          <w:p w14:paraId="3B4FE4E9" w14:textId="77777777" w:rsidR="00123ECE" w:rsidRPr="00130358" w:rsidRDefault="00123ECE" w:rsidP="00D62538">
            <w:pPr>
              <w:pStyle w:val="TAH"/>
              <w:keepNext w:val="0"/>
              <w:keepLines w:val="0"/>
            </w:pPr>
            <w:r w:rsidRPr="00130358">
              <w:t>BCCH4</w:t>
            </w:r>
          </w:p>
        </w:tc>
        <w:tc>
          <w:tcPr>
            <w:tcW w:w="1243" w:type="dxa"/>
          </w:tcPr>
          <w:p w14:paraId="030D9A49" w14:textId="77777777" w:rsidR="00123ECE" w:rsidRPr="00130358" w:rsidRDefault="00123ECE" w:rsidP="00D62538">
            <w:pPr>
              <w:pStyle w:val="TAH"/>
              <w:keepNext w:val="0"/>
              <w:keepLines w:val="0"/>
            </w:pPr>
            <w:r w:rsidRPr="00130358">
              <w:t>BCCH5</w:t>
            </w:r>
          </w:p>
        </w:tc>
        <w:tc>
          <w:tcPr>
            <w:tcW w:w="1243" w:type="dxa"/>
          </w:tcPr>
          <w:p w14:paraId="3BE49B9E" w14:textId="77777777" w:rsidR="00123ECE" w:rsidRPr="00130358" w:rsidRDefault="00123ECE" w:rsidP="00D62538">
            <w:pPr>
              <w:pStyle w:val="TAH"/>
              <w:keepNext w:val="0"/>
              <w:keepLines w:val="0"/>
            </w:pPr>
            <w:r w:rsidRPr="00130358">
              <w:t>BCCH6</w:t>
            </w:r>
          </w:p>
        </w:tc>
      </w:tr>
      <w:tr w:rsidR="00123ECE" w:rsidRPr="00130358" w14:paraId="6331414F" w14:textId="77777777" w:rsidTr="00D62538">
        <w:trPr>
          <w:jc w:val="center"/>
        </w:trPr>
        <w:tc>
          <w:tcPr>
            <w:tcW w:w="1288" w:type="dxa"/>
          </w:tcPr>
          <w:p w14:paraId="51EDB1E4" w14:textId="768CB925" w:rsidR="00123ECE" w:rsidRPr="00130358" w:rsidRDefault="00123ECE" w:rsidP="00D62538">
            <w:pPr>
              <w:pStyle w:val="TAC"/>
              <w:keepNext w:val="0"/>
              <w:keepLines w:val="0"/>
            </w:pPr>
            <w:r w:rsidRPr="00130358">
              <w:t>GSM</w:t>
            </w:r>
            <w:r w:rsidR="00D62538" w:rsidRPr="00130358">
              <w:t xml:space="preserve"> </w:t>
            </w:r>
            <w:r w:rsidRPr="00130358">
              <w:t>450</w:t>
            </w:r>
          </w:p>
        </w:tc>
        <w:tc>
          <w:tcPr>
            <w:tcW w:w="1242" w:type="dxa"/>
          </w:tcPr>
          <w:p w14:paraId="26CE5916" w14:textId="77777777" w:rsidR="00123ECE" w:rsidRPr="00130358" w:rsidRDefault="00123ECE" w:rsidP="00D62538">
            <w:pPr>
              <w:pStyle w:val="TAC"/>
              <w:keepNext w:val="0"/>
              <w:keepLines w:val="0"/>
            </w:pPr>
            <w:r w:rsidRPr="00130358">
              <w:t>276</w:t>
            </w:r>
          </w:p>
        </w:tc>
        <w:tc>
          <w:tcPr>
            <w:tcW w:w="1243" w:type="dxa"/>
          </w:tcPr>
          <w:p w14:paraId="553C71FD" w14:textId="77777777" w:rsidR="00123ECE" w:rsidRPr="00130358" w:rsidRDefault="00123ECE" w:rsidP="00D62538">
            <w:pPr>
              <w:pStyle w:val="TAC"/>
              <w:keepNext w:val="0"/>
              <w:keepLines w:val="0"/>
            </w:pPr>
            <w:r w:rsidRPr="00130358">
              <w:t>293</w:t>
            </w:r>
          </w:p>
        </w:tc>
        <w:tc>
          <w:tcPr>
            <w:tcW w:w="1243" w:type="dxa"/>
          </w:tcPr>
          <w:p w14:paraId="0AEDDE51" w14:textId="77777777" w:rsidR="00123ECE" w:rsidRPr="00130358" w:rsidRDefault="00123ECE" w:rsidP="00D62538">
            <w:pPr>
              <w:pStyle w:val="TAC"/>
              <w:keepNext w:val="0"/>
              <w:keepLines w:val="0"/>
            </w:pPr>
            <w:r w:rsidRPr="00130358">
              <w:t>264</w:t>
            </w:r>
          </w:p>
        </w:tc>
        <w:tc>
          <w:tcPr>
            <w:tcW w:w="1243" w:type="dxa"/>
          </w:tcPr>
          <w:p w14:paraId="62767003" w14:textId="77777777" w:rsidR="00123ECE" w:rsidRPr="00130358" w:rsidRDefault="00123ECE" w:rsidP="00D62538">
            <w:pPr>
              <w:pStyle w:val="TAC"/>
              <w:keepNext w:val="0"/>
              <w:keepLines w:val="0"/>
            </w:pPr>
            <w:r w:rsidRPr="00130358">
              <w:t>269</w:t>
            </w:r>
          </w:p>
        </w:tc>
        <w:tc>
          <w:tcPr>
            <w:tcW w:w="1243" w:type="dxa"/>
          </w:tcPr>
          <w:p w14:paraId="74B411D5" w14:textId="77777777" w:rsidR="00123ECE" w:rsidRPr="00130358" w:rsidRDefault="00123ECE" w:rsidP="00D62538">
            <w:pPr>
              <w:pStyle w:val="TAC"/>
              <w:keepNext w:val="0"/>
              <w:keepLines w:val="0"/>
            </w:pPr>
            <w:r w:rsidRPr="00130358">
              <w:t>281</w:t>
            </w:r>
          </w:p>
        </w:tc>
        <w:tc>
          <w:tcPr>
            <w:tcW w:w="1243" w:type="dxa"/>
          </w:tcPr>
          <w:p w14:paraId="3B1D040D" w14:textId="77777777" w:rsidR="00123ECE" w:rsidRPr="00130358" w:rsidRDefault="00123ECE" w:rsidP="00D62538">
            <w:pPr>
              <w:pStyle w:val="TAC"/>
              <w:keepNext w:val="0"/>
              <w:keepLines w:val="0"/>
            </w:pPr>
            <w:r w:rsidRPr="00130358">
              <w:t>288</w:t>
            </w:r>
          </w:p>
        </w:tc>
      </w:tr>
      <w:tr w:rsidR="00123ECE" w:rsidRPr="00130358" w14:paraId="7C951BF1" w14:textId="77777777" w:rsidTr="00D62538">
        <w:trPr>
          <w:jc w:val="center"/>
        </w:trPr>
        <w:tc>
          <w:tcPr>
            <w:tcW w:w="1288" w:type="dxa"/>
          </w:tcPr>
          <w:p w14:paraId="73A364B0" w14:textId="31BE89E1" w:rsidR="00123ECE" w:rsidRPr="00130358" w:rsidRDefault="00123ECE" w:rsidP="00D62538">
            <w:pPr>
              <w:pStyle w:val="TAC"/>
              <w:keepNext w:val="0"/>
              <w:keepLines w:val="0"/>
            </w:pPr>
            <w:r w:rsidRPr="00130358">
              <w:t>GSM</w:t>
            </w:r>
            <w:r w:rsidR="00D62538" w:rsidRPr="00130358">
              <w:t xml:space="preserve"> </w:t>
            </w:r>
            <w:r w:rsidRPr="00130358">
              <w:t>480</w:t>
            </w:r>
          </w:p>
        </w:tc>
        <w:tc>
          <w:tcPr>
            <w:tcW w:w="1242" w:type="dxa"/>
          </w:tcPr>
          <w:p w14:paraId="5E5AB0D7" w14:textId="77777777" w:rsidR="00123ECE" w:rsidRPr="00130358" w:rsidRDefault="00123ECE" w:rsidP="00D62538">
            <w:pPr>
              <w:pStyle w:val="TAC"/>
              <w:keepNext w:val="0"/>
              <w:keepLines w:val="0"/>
            </w:pPr>
            <w:r w:rsidRPr="00130358">
              <w:t>323</w:t>
            </w:r>
          </w:p>
        </w:tc>
        <w:tc>
          <w:tcPr>
            <w:tcW w:w="1243" w:type="dxa"/>
          </w:tcPr>
          <w:p w14:paraId="583F2084" w14:textId="77777777" w:rsidR="00123ECE" w:rsidRPr="00130358" w:rsidRDefault="00123ECE" w:rsidP="00D62538">
            <w:pPr>
              <w:pStyle w:val="TAC"/>
              <w:keepNext w:val="0"/>
              <w:keepLines w:val="0"/>
            </w:pPr>
            <w:r w:rsidRPr="00130358">
              <w:t>340</w:t>
            </w:r>
          </w:p>
        </w:tc>
        <w:tc>
          <w:tcPr>
            <w:tcW w:w="1243" w:type="dxa"/>
          </w:tcPr>
          <w:p w14:paraId="08CF3DD3" w14:textId="77777777" w:rsidR="00123ECE" w:rsidRPr="00130358" w:rsidRDefault="00123ECE" w:rsidP="00D62538">
            <w:pPr>
              <w:pStyle w:val="TAC"/>
              <w:keepNext w:val="0"/>
              <w:keepLines w:val="0"/>
            </w:pPr>
            <w:r w:rsidRPr="00130358">
              <w:t>311</w:t>
            </w:r>
          </w:p>
        </w:tc>
        <w:tc>
          <w:tcPr>
            <w:tcW w:w="1243" w:type="dxa"/>
          </w:tcPr>
          <w:p w14:paraId="11838146" w14:textId="77777777" w:rsidR="00123ECE" w:rsidRPr="00130358" w:rsidRDefault="00123ECE" w:rsidP="00D62538">
            <w:pPr>
              <w:pStyle w:val="TAC"/>
              <w:keepNext w:val="0"/>
              <w:keepLines w:val="0"/>
            </w:pPr>
            <w:r w:rsidRPr="00130358">
              <w:t>316</w:t>
            </w:r>
          </w:p>
        </w:tc>
        <w:tc>
          <w:tcPr>
            <w:tcW w:w="1243" w:type="dxa"/>
          </w:tcPr>
          <w:p w14:paraId="7D03280D" w14:textId="77777777" w:rsidR="00123ECE" w:rsidRPr="00130358" w:rsidRDefault="00123ECE" w:rsidP="00D62538">
            <w:pPr>
              <w:pStyle w:val="TAC"/>
              <w:keepNext w:val="0"/>
              <w:keepLines w:val="0"/>
            </w:pPr>
            <w:r w:rsidRPr="00130358">
              <w:t>328</w:t>
            </w:r>
          </w:p>
        </w:tc>
        <w:tc>
          <w:tcPr>
            <w:tcW w:w="1243" w:type="dxa"/>
          </w:tcPr>
          <w:p w14:paraId="7D2481D1" w14:textId="77777777" w:rsidR="00123ECE" w:rsidRPr="00130358" w:rsidRDefault="00123ECE" w:rsidP="00D62538">
            <w:pPr>
              <w:pStyle w:val="TAC"/>
              <w:keepNext w:val="0"/>
              <w:keepLines w:val="0"/>
            </w:pPr>
            <w:r w:rsidRPr="00130358">
              <w:t>335</w:t>
            </w:r>
          </w:p>
        </w:tc>
      </w:tr>
      <w:tr w:rsidR="00123ECE" w:rsidRPr="00130358" w14:paraId="3ABF23EB" w14:textId="77777777" w:rsidTr="00D62538">
        <w:trPr>
          <w:jc w:val="center"/>
        </w:trPr>
        <w:tc>
          <w:tcPr>
            <w:tcW w:w="1288" w:type="dxa"/>
          </w:tcPr>
          <w:p w14:paraId="7F5DF7D7" w14:textId="5366B38D" w:rsidR="00123ECE" w:rsidRPr="00130358" w:rsidRDefault="00123ECE" w:rsidP="00D62538">
            <w:pPr>
              <w:pStyle w:val="TAC"/>
              <w:keepNext w:val="0"/>
              <w:keepLines w:val="0"/>
            </w:pPr>
            <w:r w:rsidRPr="00130358">
              <w:t>GSM</w:t>
            </w:r>
            <w:r w:rsidR="00D62538" w:rsidRPr="00130358">
              <w:t xml:space="preserve"> </w:t>
            </w:r>
            <w:r w:rsidRPr="00130358">
              <w:t>750</w:t>
            </w:r>
          </w:p>
        </w:tc>
        <w:tc>
          <w:tcPr>
            <w:tcW w:w="1242" w:type="dxa"/>
          </w:tcPr>
          <w:p w14:paraId="52F9E6B8" w14:textId="77777777" w:rsidR="00123ECE" w:rsidRPr="00130358" w:rsidRDefault="00123ECE" w:rsidP="00D62538">
            <w:pPr>
              <w:pStyle w:val="TAC"/>
              <w:keepNext w:val="0"/>
              <w:keepLines w:val="0"/>
            </w:pPr>
            <w:r w:rsidRPr="00130358">
              <w:t>475</w:t>
            </w:r>
          </w:p>
        </w:tc>
        <w:tc>
          <w:tcPr>
            <w:tcW w:w="1243" w:type="dxa"/>
          </w:tcPr>
          <w:p w14:paraId="5815052C" w14:textId="77777777" w:rsidR="00123ECE" w:rsidRPr="00130358" w:rsidRDefault="00123ECE" w:rsidP="00D62538">
            <w:pPr>
              <w:pStyle w:val="TAC"/>
              <w:keepNext w:val="0"/>
              <w:keepLines w:val="0"/>
            </w:pPr>
            <w:r w:rsidRPr="00130358">
              <w:t>511</w:t>
            </w:r>
          </w:p>
        </w:tc>
        <w:tc>
          <w:tcPr>
            <w:tcW w:w="1243" w:type="dxa"/>
          </w:tcPr>
          <w:p w14:paraId="39744B24" w14:textId="77777777" w:rsidR="00123ECE" w:rsidRPr="00130358" w:rsidRDefault="00123ECE" w:rsidP="00D62538">
            <w:pPr>
              <w:pStyle w:val="TAC"/>
              <w:keepNext w:val="0"/>
              <w:keepLines w:val="0"/>
            </w:pPr>
            <w:r w:rsidRPr="00130358">
              <w:t>440</w:t>
            </w:r>
          </w:p>
        </w:tc>
        <w:tc>
          <w:tcPr>
            <w:tcW w:w="1243" w:type="dxa"/>
          </w:tcPr>
          <w:p w14:paraId="3D737BF8" w14:textId="77777777" w:rsidR="00123ECE" w:rsidRPr="00130358" w:rsidRDefault="00123ECE" w:rsidP="00D62538">
            <w:pPr>
              <w:pStyle w:val="TAC"/>
              <w:keepNext w:val="0"/>
              <w:keepLines w:val="0"/>
            </w:pPr>
            <w:r w:rsidRPr="00130358">
              <w:t>455</w:t>
            </w:r>
          </w:p>
        </w:tc>
        <w:tc>
          <w:tcPr>
            <w:tcW w:w="1243" w:type="dxa"/>
          </w:tcPr>
          <w:p w14:paraId="1267B569" w14:textId="77777777" w:rsidR="00123ECE" w:rsidRPr="00130358" w:rsidRDefault="00123ECE" w:rsidP="00D62538">
            <w:pPr>
              <w:pStyle w:val="TAC"/>
              <w:keepNext w:val="0"/>
              <w:keepLines w:val="0"/>
            </w:pPr>
            <w:r w:rsidRPr="00130358">
              <w:t>485</w:t>
            </w:r>
          </w:p>
        </w:tc>
        <w:tc>
          <w:tcPr>
            <w:tcW w:w="1243" w:type="dxa"/>
          </w:tcPr>
          <w:p w14:paraId="2FA7283B" w14:textId="77777777" w:rsidR="00123ECE" w:rsidRPr="00130358" w:rsidRDefault="00123ECE" w:rsidP="00D62538">
            <w:pPr>
              <w:pStyle w:val="TAC"/>
              <w:keepNext w:val="0"/>
              <w:keepLines w:val="0"/>
            </w:pPr>
            <w:r w:rsidRPr="00130358">
              <w:t>500</w:t>
            </w:r>
          </w:p>
        </w:tc>
      </w:tr>
      <w:tr w:rsidR="00123ECE" w:rsidRPr="00130358" w14:paraId="04E3A8A7" w14:textId="77777777" w:rsidTr="00D62538">
        <w:trPr>
          <w:jc w:val="center"/>
        </w:trPr>
        <w:tc>
          <w:tcPr>
            <w:tcW w:w="1288" w:type="dxa"/>
          </w:tcPr>
          <w:p w14:paraId="51D1C8F5" w14:textId="5E83D9B0" w:rsidR="00123ECE" w:rsidRPr="00130358" w:rsidRDefault="00123ECE" w:rsidP="00D62538">
            <w:pPr>
              <w:pStyle w:val="TAC"/>
              <w:keepNext w:val="0"/>
              <w:keepLines w:val="0"/>
            </w:pPr>
            <w:r w:rsidRPr="00130358">
              <w:t>GSM</w:t>
            </w:r>
            <w:r w:rsidR="00D62538" w:rsidRPr="00130358">
              <w:t xml:space="preserve"> </w:t>
            </w:r>
            <w:r w:rsidRPr="00130358">
              <w:t>850</w:t>
            </w:r>
          </w:p>
        </w:tc>
        <w:tc>
          <w:tcPr>
            <w:tcW w:w="1242" w:type="dxa"/>
          </w:tcPr>
          <w:p w14:paraId="78174FFE" w14:textId="77777777" w:rsidR="00123ECE" w:rsidRPr="00130358" w:rsidRDefault="00123ECE" w:rsidP="00D62538">
            <w:pPr>
              <w:pStyle w:val="TAC"/>
              <w:keepNext w:val="0"/>
              <w:keepLines w:val="0"/>
            </w:pPr>
            <w:r w:rsidRPr="00130358">
              <w:t>189</w:t>
            </w:r>
          </w:p>
        </w:tc>
        <w:tc>
          <w:tcPr>
            <w:tcW w:w="1243" w:type="dxa"/>
          </w:tcPr>
          <w:p w14:paraId="3164C02E" w14:textId="77777777" w:rsidR="00123ECE" w:rsidRPr="00130358" w:rsidRDefault="00123ECE" w:rsidP="00D62538">
            <w:pPr>
              <w:pStyle w:val="TAC"/>
              <w:keepNext w:val="0"/>
              <w:keepLines w:val="0"/>
            </w:pPr>
            <w:r w:rsidRPr="00130358">
              <w:t>251</w:t>
            </w:r>
          </w:p>
        </w:tc>
        <w:tc>
          <w:tcPr>
            <w:tcW w:w="1243" w:type="dxa"/>
          </w:tcPr>
          <w:p w14:paraId="012D76C3" w14:textId="77777777" w:rsidR="00123ECE" w:rsidRPr="00130358" w:rsidRDefault="00123ECE" w:rsidP="00D62538">
            <w:pPr>
              <w:pStyle w:val="TAC"/>
              <w:keepNext w:val="0"/>
              <w:keepLines w:val="0"/>
            </w:pPr>
            <w:r w:rsidRPr="00130358">
              <w:t>150</w:t>
            </w:r>
          </w:p>
        </w:tc>
        <w:tc>
          <w:tcPr>
            <w:tcW w:w="1243" w:type="dxa"/>
          </w:tcPr>
          <w:p w14:paraId="4831C658" w14:textId="77777777" w:rsidR="00123ECE" w:rsidRPr="00130358" w:rsidRDefault="00123ECE" w:rsidP="00D62538">
            <w:pPr>
              <w:pStyle w:val="TAC"/>
              <w:keepNext w:val="0"/>
              <w:keepLines w:val="0"/>
            </w:pPr>
            <w:r w:rsidRPr="00130358">
              <w:t>170</w:t>
            </w:r>
          </w:p>
        </w:tc>
        <w:tc>
          <w:tcPr>
            <w:tcW w:w="1243" w:type="dxa"/>
          </w:tcPr>
          <w:p w14:paraId="3892FDF4" w14:textId="77777777" w:rsidR="00123ECE" w:rsidRPr="00130358" w:rsidRDefault="00123ECE" w:rsidP="00D62538">
            <w:pPr>
              <w:pStyle w:val="TAC"/>
              <w:keepNext w:val="0"/>
              <w:keepLines w:val="0"/>
            </w:pPr>
            <w:r w:rsidRPr="00130358">
              <w:t>210</w:t>
            </w:r>
          </w:p>
        </w:tc>
        <w:tc>
          <w:tcPr>
            <w:tcW w:w="1243" w:type="dxa"/>
          </w:tcPr>
          <w:p w14:paraId="7A2552BA" w14:textId="77777777" w:rsidR="00123ECE" w:rsidRPr="00130358" w:rsidRDefault="00123ECE" w:rsidP="00D62538">
            <w:pPr>
              <w:pStyle w:val="TAC"/>
              <w:keepNext w:val="0"/>
              <w:keepLines w:val="0"/>
            </w:pPr>
            <w:r w:rsidRPr="00130358">
              <w:t>230</w:t>
            </w:r>
          </w:p>
        </w:tc>
      </w:tr>
      <w:tr w:rsidR="00123ECE" w:rsidRPr="00130358" w14:paraId="19229856" w14:textId="77777777" w:rsidTr="00D62538">
        <w:trPr>
          <w:jc w:val="center"/>
        </w:trPr>
        <w:tc>
          <w:tcPr>
            <w:tcW w:w="1288" w:type="dxa"/>
          </w:tcPr>
          <w:p w14:paraId="2CC9C48B" w14:textId="3FE26B39" w:rsidR="00123ECE" w:rsidRPr="00130358" w:rsidRDefault="00123ECE" w:rsidP="00D62538">
            <w:pPr>
              <w:pStyle w:val="TAC"/>
              <w:keepNext w:val="0"/>
              <w:keepLines w:val="0"/>
            </w:pPr>
            <w:r w:rsidRPr="00130358">
              <w:t>GSM</w:t>
            </w:r>
            <w:r w:rsidR="00D62538" w:rsidRPr="00130358">
              <w:t xml:space="preserve"> </w:t>
            </w:r>
            <w:r w:rsidRPr="00130358">
              <w:t>900</w:t>
            </w:r>
          </w:p>
        </w:tc>
        <w:tc>
          <w:tcPr>
            <w:tcW w:w="1242" w:type="dxa"/>
          </w:tcPr>
          <w:p w14:paraId="5385D2F9" w14:textId="77777777" w:rsidR="00123ECE" w:rsidRPr="00130358" w:rsidRDefault="00123ECE" w:rsidP="00D62538">
            <w:pPr>
              <w:pStyle w:val="TAC"/>
              <w:keepNext w:val="0"/>
              <w:keepLines w:val="0"/>
            </w:pPr>
            <w:r w:rsidRPr="00130358">
              <w:t>62</w:t>
            </w:r>
          </w:p>
        </w:tc>
        <w:tc>
          <w:tcPr>
            <w:tcW w:w="1243" w:type="dxa"/>
          </w:tcPr>
          <w:p w14:paraId="4FFB896D" w14:textId="77777777" w:rsidR="00123ECE" w:rsidRPr="00130358" w:rsidRDefault="00123ECE" w:rsidP="00D62538">
            <w:pPr>
              <w:pStyle w:val="TAC"/>
              <w:keepNext w:val="0"/>
              <w:keepLines w:val="0"/>
            </w:pPr>
            <w:r w:rsidRPr="00130358">
              <w:t>124</w:t>
            </w:r>
          </w:p>
        </w:tc>
        <w:tc>
          <w:tcPr>
            <w:tcW w:w="1243" w:type="dxa"/>
          </w:tcPr>
          <w:p w14:paraId="7FD3F4CF" w14:textId="77777777" w:rsidR="00123ECE" w:rsidRPr="00130358" w:rsidRDefault="00123ECE" w:rsidP="00D62538">
            <w:pPr>
              <w:pStyle w:val="TAC"/>
              <w:keepNext w:val="0"/>
              <w:keepLines w:val="0"/>
            </w:pPr>
            <w:r w:rsidRPr="00130358">
              <w:t>20</w:t>
            </w:r>
          </w:p>
        </w:tc>
        <w:tc>
          <w:tcPr>
            <w:tcW w:w="1243" w:type="dxa"/>
          </w:tcPr>
          <w:p w14:paraId="01639DB8" w14:textId="77777777" w:rsidR="00123ECE" w:rsidRPr="00130358" w:rsidRDefault="00123ECE" w:rsidP="00D62538">
            <w:pPr>
              <w:pStyle w:val="TAC"/>
              <w:keepNext w:val="0"/>
              <w:keepLines w:val="0"/>
            </w:pPr>
            <w:r w:rsidRPr="00130358">
              <w:t>40</w:t>
            </w:r>
          </w:p>
        </w:tc>
        <w:tc>
          <w:tcPr>
            <w:tcW w:w="1243" w:type="dxa"/>
          </w:tcPr>
          <w:p w14:paraId="65A63A56" w14:textId="77777777" w:rsidR="00123ECE" w:rsidRPr="00130358" w:rsidRDefault="00123ECE" w:rsidP="00D62538">
            <w:pPr>
              <w:pStyle w:val="TAC"/>
              <w:keepNext w:val="0"/>
              <w:keepLines w:val="0"/>
            </w:pPr>
            <w:r w:rsidRPr="00130358">
              <w:t>80</w:t>
            </w:r>
          </w:p>
        </w:tc>
        <w:tc>
          <w:tcPr>
            <w:tcW w:w="1243" w:type="dxa"/>
          </w:tcPr>
          <w:p w14:paraId="3518F2AD" w14:textId="77777777" w:rsidR="00123ECE" w:rsidRPr="00130358" w:rsidRDefault="00123ECE" w:rsidP="00D62538">
            <w:pPr>
              <w:pStyle w:val="TAC"/>
              <w:keepNext w:val="0"/>
              <w:keepLines w:val="0"/>
            </w:pPr>
            <w:r w:rsidRPr="00130358">
              <w:t>100</w:t>
            </w:r>
          </w:p>
        </w:tc>
      </w:tr>
      <w:tr w:rsidR="00123ECE" w:rsidRPr="00130358" w14:paraId="57D45E0E" w14:textId="77777777" w:rsidTr="00D62538">
        <w:trPr>
          <w:jc w:val="center"/>
        </w:trPr>
        <w:tc>
          <w:tcPr>
            <w:tcW w:w="1288" w:type="dxa"/>
          </w:tcPr>
          <w:p w14:paraId="5F3AEBA3" w14:textId="4408CB9B" w:rsidR="00123ECE" w:rsidRPr="00130358" w:rsidRDefault="00123ECE" w:rsidP="00D62538">
            <w:pPr>
              <w:pStyle w:val="TAC"/>
              <w:keepNext w:val="0"/>
              <w:keepLines w:val="0"/>
            </w:pPr>
            <w:r w:rsidRPr="00130358">
              <w:t>DCS</w:t>
            </w:r>
            <w:r w:rsidR="00D62538" w:rsidRPr="00130358">
              <w:t xml:space="preserve"> </w:t>
            </w:r>
            <w:r w:rsidRPr="00130358">
              <w:t>1800</w:t>
            </w:r>
          </w:p>
        </w:tc>
        <w:tc>
          <w:tcPr>
            <w:tcW w:w="1242" w:type="dxa"/>
          </w:tcPr>
          <w:p w14:paraId="726EC898" w14:textId="77777777" w:rsidR="00123ECE" w:rsidRPr="00130358" w:rsidRDefault="00123ECE" w:rsidP="00D62538">
            <w:pPr>
              <w:pStyle w:val="TAC"/>
              <w:keepNext w:val="0"/>
              <w:keepLines w:val="0"/>
            </w:pPr>
            <w:r w:rsidRPr="00130358">
              <w:t>700</w:t>
            </w:r>
          </w:p>
        </w:tc>
        <w:tc>
          <w:tcPr>
            <w:tcW w:w="1243" w:type="dxa"/>
          </w:tcPr>
          <w:p w14:paraId="1F125D24" w14:textId="77777777" w:rsidR="00123ECE" w:rsidRPr="00130358" w:rsidRDefault="00123ECE" w:rsidP="00D62538">
            <w:pPr>
              <w:pStyle w:val="TAC"/>
              <w:keepNext w:val="0"/>
              <w:keepLines w:val="0"/>
            </w:pPr>
            <w:r w:rsidRPr="00130358">
              <w:t>885</w:t>
            </w:r>
          </w:p>
        </w:tc>
        <w:tc>
          <w:tcPr>
            <w:tcW w:w="1243" w:type="dxa"/>
          </w:tcPr>
          <w:p w14:paraId="1E8BF38A" w14:textId="77777777" w:rsidR="00123ECE" w:rsidRPr="00130358" w:rsidRDefault="00123ECE" w:rsidP="00D62538">
            <w:pPr>
              <w:pStyle w:val="TAC"/>
              <w:keepNext w:val="0"/>
              <w:keepLines w:val="0"/>
            </w:pPr>
            <w:r w:rsidRPr="00130358">
              <w:t>585</w:t>
            </w:r>
          </w:p>
        </w:tc>
        <w:tc>
          <w:tcPr>
            <w:tcW w:w="1243" w:type="dxa"/>
          </w:tcPr>
          <w:p w14:paraId="7A0AB737" w14:textId="77777777" w:rsidR="00123ECE" w:rsidRPr="00130358" w:rsidRDefault="00123ECE" w:rsidP="00D62538">
            <w:pPr>
              <w:pStyle w:val="TAC"/>
              <w:keepNext w:val="0"/>
              <w:keepLines w:val="0"/>
            </w:pPr>
            <w:r w:rsidRPr="00130358">
              <w:t>660</w:t>
            </w:r>
          </w:p>
        </w:tc>
        <w:tc>
          <w:tcPr>
            <w:tcW w:w="1243" w:type="dxa"/>
          </w:tcPr>
          <w:p w14:paraId="0823C121" w14:textId="77777777" w:rsidR="00123ECE" w:rsidRPr="00130358" w:rsidRDefault="00123ECE" w:rsidP="00D62538">
            <w:pPr>
              <w:pStyle w:val="TAC"/>
              <w:keepNext w:val="0"/>
              <w:keepLines w:val="0"/>
            </w:pPr>
            <w:r w:rsidRPr="00130358">
              <w:t>790</w:t>
            </w:r>
          </w:p>
        </w:tc>
        <w:tc>
          <w:tcPr>
            <w:tcW w:w="1243" w:type="dxa"/>
          </w:tcPr>
          <w:p w14:paraId="5EB4C41C" w14:textId="77777777" w:rsidR="00123ECE" w:rsidRPr="00130358" w:rsidRDefault="00123ECE" w:rsidP="00D62538">
            <w:pPr>
              <w:pStyle w:val="TAC"/>
              <w:keepNext w:val="0"/>
              <w:keepLines w:val="0"/>
            </w:pPr>
            <w:r w:rsidRPr="00130358">
              <w:t>835</w:t>
            </w:r>
          </w:p>
        </w:tc>
      </w:tr>
      <w:tr w:rsidR="00123ECE" w:rsidRPr="00130358" w14:paraId="0818833E" w14:textId="77777777" w:rsidTr="00D62538">
        <w:trPr>
          <w:jc w:val="center"/>
        </w:trPr>
        <w:tc>
          <w:tcPr>
            <w:tcW w:w="1288" w:type="dxa"/>
          </w:tcPr>
          <w:p w14:paraId="092930E8" w14:textId="75A96472" w:rsidR="00123ECE" w:rsidRPr="00130358" w:rsidRDefault="00123ECE" w:rsidP="00D62538">
            <w:pPr>
              <w:pStyle w:val="TAC"/>
              <w:keepNext w:val="0"/>
              <w:keepLines w:val="0"/>
            </w:pPr>
            <w:r w:rsidRPr="00130358">
              <w:t>PCS</w:t>
            </w:r>
            <w:r w:rsidR="00D62538" w:rsidRPr="00130358">
              <w:t xml:space="preserve"> </w:t>
            </w:r>
            <w:r w:rsidRPr="00130358">
              <w:t>1900</w:t>
            </w:r>
            <w:r w:rsidR="00D62538" w:rsidRPr="00130358">
              <w:t xml:space="preserve"> </w:t>
            </w:r>
          </w:p>
        </w:tc>
        <w:tc>
          <w:tcPr>
            <w:tcW w:w="1242" w:type="dxa"/>
          </w:tcPr>
          <w:p w14:paraId="0C45E464" w14:textId="77777777" w:rsidR="00123ECE" w:rsidRPr="00130358" w:rsidRDefault="00123ECE" w:rsidP="00D62538">
            <w:pPr>
              <w:pStyle w:val="TAC"/>
              <w:keepNext w:val="0"/>
              <w:keepLines w:val="0"/>
            </w:pPr>
            <w:r w:rsidRPr="00130358">
              <w:t>700</w:t>
            </w:r>
          </w:p>
        </w:tc>
        <w:tc>
          <w:tcPr>
            <w:tcW w:w="1243" w:type="dxa"/>
          </w:tcPr>
          <w:p w14:paraId="705774F7" w14:textId="77777777" w:rsidR="00123ECE" w:rsidRPr="00130358" w:rsidRDefault="00123ECE" w:rsidP="00D62538">
            <w:pPr>
              <w:pStyle w:val="TAC"/>
              <w:keepNext w:val="0"/>
              <w:keepLines w:val="0"/>
            </w:pPr>
            <w:r w:rsidRPr="00130358">
              <w:t>805</w:t>
            </w:r>
          </w:p>
        </w:tc>
        <w:tc>
          <w:tcPr>
            <w:tcW w:w="1243" w:type="dxa"/>
          </w:tcPr>
          <w:p w14:paraId="662F211D" w14:textId="77777777" w:rsidR="00123ECE" w:rsidRPr="00130358" w:rsidRDefault="00123ECE" w:rsidP="00D62538">
            <w:pPr>
              <w:pStyle w:val="TAC"/>
              <w:keepNext w:val="0"/>
              <w:keepLines w:val="0"/>
            </w:pPr>
            <w:r w:rsidRPr="00130358">
              <w:t>585</w:t>
            </w:r>
          </w:p>
        </w:tc>
        <w:tc>
          <w:tcPr>
            <w:tcW w:w="1243" w:type="dxa"/>
          </w:tcPr>
          <w:p w14:paraId="39163944" w14:textId="77777777" w:rsidR="00123ECE" w:rsidRPr="00130358" w:rsidRDefault="00123ECE" w:rsidP="00D62538">
            <w:pPr>
              <w:pStyle w:val="TAC"/>
              <w:keepNext w:val="0"/>
              <w:keepLines w:val="0"/>
            </w:pPr>
            <w:r w:rsidRPr="00130358">
              <w:t>660</w:t>
            </w:r>
          </w:p>
        </w:tc>
        <w:tc>
          <w:tcPr>
            <w:tcW w:w="1243" w:type="dxa"/>
          </w:tcPr>
          <w:p w14:paraId="249FB67A" w14:textId="77777777" w:rsidR="00123ECE" w:rsidRPr="00130358" w:rsidRDefault="00123ECE" w:rsidP="00D62538">
            <w:pPr>
              <w:pStyle w:val="TAC"/>
              <w:keepNext w:val="0"/>
              <w:keepLines w:val="0"/>
            </w:pPr>
            <w:r w:rsidRPr="00130358">
              <w:t>790</w:t>
            </w:r>
          </w:p>
        </w:tc>
        <w:tc>
          <w:tcPr>
            <w:tcW w:w="1243" w:type="dxa"/>
          </w:tcPr>
          <w:p w14:paraId="1E2838D2" w14:textId="77777777" w:rsidR="00123ECE" w:rsidRPr="00130358" w:rsidRDefault="00123ECE" w:rsidP="00D62538">
            <w:pPr>
              <w:pStyle w:val="TAC"/>
              <w:keepNext w:val="0"/>
              <w:keepLines w:val="0"/>
              <w:rPr>
                <w:u w:val="single"/>
              </w:rPr>
            </w:pPr>
            <w:r w:rsidRPr="00130358">
              <w:t>550</w:t>
            </w:r>
          </w:p>
        </w:tc>
      </w:tr>
      <w:tr w:rsidR="00123ECE" w:rsidRPr="00130358" w14:paraId="69AAD087" w14:textId="77777777" w:rsidTr="00D62538">
        <w:trPr>
          <w:jc w:val="center"/>
        </w:trPr>
        <w:tc>
          <w:tcPr>
            <w:tcW w:w="8745" w:type="dxa"/>
            <w:gridSpan w:val="7"/>
          </w:tcPr>
          <w:p w14:paraId="2F6FA8C8" w14:textId="63023300" w:rsidR="00123ECE" w:rsidRPr="00130358" w:rsidRDefault="00483222" w:rsidP="00D62538">
            <w:pPr>
              <w:pStyle w:val="TAN"/>
              <w:keepNext w:val="0"/>
              <w:keepLines w:val="0"/>
            </w:pPr>
            <w:r w:rsidRPr="00130358">
              <w:t>NOTE:</w:t>
            </w:r>
            <w:r w:rsidR="0040450A" w:rsidRPr="00130358">
              <w:tab/>
            </w:r>
            <w:r w:rsidR="00123ECE" w:rsidRPr="00130358">
              <w:t>As</w:t>
            </w:r>
            <w:r w:rsidR="00D62538" w:rsidRPr="00130358">
              <w:t xml:space="preserve"> </w:t>
            </w:r>
            <w:r w:rsidR="00123ECE" w:rsidRPr="00130358">
              <w:t>defined</w:t>
            </w:r>
            <w:r w:rsidR="00D62538" w:rsidRPr="00130358">
              <w:t xml:space="preserve"> </w:t>
            </w:r>
            <w:r w:rsidR="00123ECE" w:rsidRPr="00130358">
              <w:t>in</w:t>
            </w:r>
            <w:r w:rsidR="00D62538" w:rsidRPr="00130358">
              <w:t xml:space="preserve"> </w:t>
            </w:r>
            <w:r w:rsidR="00123ECE" w:rsidRPr="00130358">
              <w:t>clause</w:t>
            </w:r>
            <w:r w:rsidR="00D62538" w:rsidRPr="00130358">
              <w:t xml:space="preserve"> </w:t>
            </w:r>
            <w:r w:rsidR="00123ECE" w:rsidRPr="00130358">
              <w:t>3A.1,</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shall</w:t>
            </w:r>
            <w:r w:rsidR="00D62538" w:rsidRPr="00130358">
              <w:t xml:space="preserve"> </w:t>
            </w:r>
            <w:r w:rsidR="00123ECE" w:rsidRPr="00130358">
              <w:t>run</w:t>
            </w:r>
            <w:r w:rsidR="00D62538" w:rsidRPr="00130358">
              <w:t xml:space="preserve"> </w:t>
            </w:r>
            <w:r w:rsidR="00123ECE" w:rsidRPr="00130358">
              <w:t>without</w:t>
            </w:r>
            <w:r w:rsidR="00D62538" w:rsidRPr="00130358">
              <w:t xml:space="preserve"> </w:t>
            </w:r>
            <w:r w:rsidR="00123ECE" w:rsidRPr="00130358">
              <w:t>frequency</w:t>
            </w:r>
            <w:r w:rsidR="00D62538" w:rsidRPr="00130358">
              <w:t xml:space="preserve"> </w:t>
            </w:r>
            <w:r w:rsidR="00123ECE" w:rsidRPr="00130358">
              <w:t>overlapping</w:t>
            </w:r>
            <w:r w:rsidR="00D62538" w:rsidRPr="00130358">
              <w:t xml:space="preserve"> </w:t>
            </w:r>
            <w:r w:rsidR="00123ECE" w:rsidRPr="00130358">
              <w:t>between</w:t>
            </w:r>
            <w:r w:rsidR="00D62538" w:rsidRPr="00130358">
              <w:t xml:space="preserve"> </w:t>
            </w:r>
            <w:r w:rsidR="00123ECE" w:rsidRPr="00130358">
              <w:t>E-UTRA</w:t>
            </w:r>
            <w:r w:rsidR="00D62538" w:rsidRPr="00130358">
              <w:t xml:space="preserve"> </w:t>
            </w:r>
            <w:r w:rsidR="00123ECE" w:rsidRPr="00130358">
              <w:t>and</w:t>
            </w:r>
            <w:r w:rsidR="00D62538" w:rsidRPr="00130358">
              <w:t xml:space="preserve"> </w:t>
            </w:r>
            <w:r w:rsidR="00123ECE" w:rsidRPr="00130358">
              <w:t>GSM</w:t>
            </w:r>
            <w:r w:rsidR="00D62538" w:rsidRPr="00130358">
              <w:t xml:space="preserve"> </w:t>
            </w:r>
            <w:r w:rsidR="00123ECE" w:rsidRPr="00130358">
              <w:t>cells.</w:t>
            </w:r>
            <w:r w:rsidR="00D62538" w:rsidRPr="00130358">
              <w:t xml:space="preserve"> </w:t>
            </w:r>
            <w:r w:rsidR="00123ECE" w:rsidRPr="00130358">
              <w:t>The</w:t>
            </w:r>
            <w:r w:rsidR="00D62538" w:rsidRPr="00130358">
              <w:t xml:space="preserve"> </w:t>
            </w:r>
            <w:r w:rsidR="00123ECE" w:rsidRPr="00130358">
              <w:t>ARFCN</w:t>
            </w:r>
            <w:r w:rsidR="00D62538" w:rsidRPr="00130358">
              <w:t xml:space="preserve"> </w:t>
            </w:r>
            <w:r w:rsidR="00123ECE" w:rsidRPr="00130358">
              <w:t>numbers</w:t>
            </w:r>
            <w:r w:rsidR="00D62538" w:rsidRPr="00130358">
              <w:t xml:space="preserve"> </w:t>
            </w:r>
            <w:r w:rsidR="00123ECE" w:rsidRPr="00130358">
              <w:t>defined</w:t>
            </w:r>
            <w:r w:rsidR="00D62538" w:rsidRPr="00130358">
              <w:t xml:space="preserve"> </w:t>
            </w:r>
            <w:r w:rsidR="00123ECE" w:rsidRPr="00130358">
              <w:t>here,</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updated</w:t>
            </w:r>
            <w:r w:rsidR="00D62538" w:rsidRPr="00130358">
              <w:t xml:space="preserve"> </w:t>
            </w:r>
            <w:r w:rsidR="00123ECE" w:rsidRPr="00130358">
              <w:t>accordingly</w:t>
            </w:r>
            <w:r w:rsidR="00D62538" w:rsidRPr="00130358">
              <w:t xml:space="preserve"> </w:t>
            </w:r>
            <w:r w:rsidR="00123ECE" w:rsidRPr="00130358">
              <w:t>(even</w:t>
            </w:r>
            <w:r w:rsidR="00D62538" w:rsidRPr="00130358">
              <w:t xml:space="preserve"> </w:t>
            </w:r>
            <w:r w:rsidR="00123ECE" w:rsidRPr="00130358">
              <w:t>E-UTRA</w:t>
            </w:r>
            <w:r w:rsidR="00D62538" w:rsidRPr="00130358">
              <w:t xml:space="preserve"> </w:t>
            </w:r>
            <w:r w:rsidR="00123ECE" w:rsidRPr="00130358">
              <w:t>band</w:t>
            </w:r>
            <w:r w:rsidR="00D62538" w:rsidRPr="00130358">
              <w:t xml:space="preserve"> </w:t>
            </w:r>
            <w:r w:rsidR="00123ECE" w:rsidRPr="00130358">
              <w:t>specific)</w:t>
            </w:r>
            <w:r w:rsidR="00D62538" w:rsidRPr="00130358">
              <w:t xml:space="preserve"> </w:t>
            </w:r>
            <w:r w:rsidR="00123ECE" w:rsidRPr="00130358">
              <w:t>to</w:t>
            </w:r>
            <w:r w:rsidR="00D62538" w:rsidRPr="00130358">
              <w:t xml:space="preserve"> </w:t>
            </w:r>
            <w:r w:rsidR="00123ECE" w:rsidRPr="00130358">
              <w:t>avoid</w:t>
            </w:r>
            <w:r w:rsidR="00D62538" w:rsidRPr="00130358">
              <w:t xml:space="preserve"> </w:t>
            </w:r>
            <w:r w:rsidR="00123ECE" w:rsidRPr="00130358">
              <w:t>possible</w:t>
            </w:r>
            <w:r w:rsidR="00D62538" w:rsidRPr="00130358">
              <w:t xml:space="preserve"> </w:t>
            </w:r>
            <w:r w:rsidR="00123ECE" w:rsidRPr="00130358">
              <w:t>overlapping.</w:t>
            </w:r>
          </w:p>
        </w:tc>
      </w:tr>
    </w:tbl>
    <w:p w14:paraId="590EBD02" w14:textId="77777777" w:rsidR="00123ECE" w:rsidRPr="00130358" w:rsidRDefault="00123ECE" w:rsidP="00D62538"/>
    <w:p w14:paraId="2575DA22" w14:textId="77777777" w:rsidR="00123ECE" w:rsidRPr="00130358" w:rsidRDefault="00123ECE" w:rsidP="00D62538">
      <w:pPr>
        <w:pStyle w:val="TH"/>
        <w:keepNext w:val="0"/>
        <w:keepLines w:val="0"/>
      </w:pPr>
      <w:r w:rsidRPr="00130358">
        <w:t>Table 9.6.1.5-4: GSM Carrier RSSI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17"/>
        <w:gridCol w:w="1971"/>
        <w:gridCol w:w="1971"/>
        <w:gridCol w:w="1972"/>
        <w:gridCol w:w="1972"/>
      </w:tblGrid>
      <w:tr w:rsidR="00123ECE" w:rsidRPr="00130358" w14:paraId="153CBA1C" w14:textId="77777777" w:rsidTr="00D62538">
        <w:trPr>
          <w:jc w:val="center"/>
        </w:trPr>
        <w:tc>
          <w:tcPr>
            <w:tcW w:w="817" w:type="dxa"/>
            <w:tcBorders>
              <w:bottom w:val="nil"/>
            </w:tcBorders>
            <w:vAlign w:val="center"/>
          </w:tcPr>
          <w:p w14:paraId="353E0D1D" w14:textId="77777777" w:rsidR="00123ECE" w:rsidRPr="00130358" w:rsidRDefault="00123ECE" w:rsidP="00D62538">
            <w:pPr>
              <w:pStyle w:val="TAH"/>
              <w:keepNext w:val="0"/>
              <w:keepLines w:val="0"/>
              <w:rPr>
                <w:rFonts w:eastAsia="MS Mincho"/>
              </w:rPr>
            </w:pPr>
            <w:r w:rsidRPr="00130358">
              <w:rPr>
                <w:rFonts w:eastAsia="MS Mincho"/>
              </w:rPr>
              <w:t>Sub-test</w:t>
            </w:r>
          </w:p>
        </w:tc>
        <w:tc>
          <w:tcPr>
            <w:tcW w:w="3942" w:type="dxa"/>
            <w:gridSpan w:val="2"/>
            <w:vAlign w:val="center"/>
          </w:tcPr>
          <w:p w14:paraId="2889E54F" w14:textId="79FBC3EE" w:rsidR="00123ECE" w:rsidRPr="00130358" w:rsidRDefault="00123ECE" w:rsidP="00D62538">
            <w:pPr>
              <w:pStyle w:val="TAH"/>
              <w:keepNext w:val="0"/>
              <w:keepLines w:val="0"/>
              <w:rPr>
                <w:rFonts w:eastAsia="MS Mincho"/>
              </w:rPr>
            </w:pPr>
            <w:r w:rsidRPr="00130358">
              <w:rPr>
                <w:rFonts w:eastAsia="MS Mincho"/>
              </w:rPr>
              <w:t>Normal</w:t>
            </w:r>
            <w:r w:rsidR="00D62538" w:rsidRPr="00130358">
              <w:t xml:space="preserve"> </w:t>
            </w:r>
            <w:r w:rsidR="00D379E5" w:rsidRPr="00130358">
              <w:t>Condition</w:t>
            </w:r>
          </w:p>
        </w:tc>
        <w:tc>
          <w:tcPr>
            <w:tcW w:w="3944" w:type="dxa"/>
            <w:gridSpan w:val="2"/>
            <w:vAlign w:val="center"/>
          </w:tcPr>
          <w:p w14:paraId="4D2EBE06" w14:textId="55FB5C5E" w:rsidR="00123ECE" w:rsidRPr="00130358" w:rsidRDefault="00D379E5" w:rsidP="00D62538">
            <w:pPr>
              <w:pStyle w:val="TAH"/>
              <w:keepNext w:val="0"/>
              <w:keepLines w:val="0"/>
              <w:rPr>
                <w:rFonts w:eastAsia="MS Mincho"/>
              </w:rPr>
            </w:pPr>
            <w:r w:rsidRPr="00130358">
              <w:t>Extreme</w:t>
            </w:r>
            <w:r w:rsidR="00D62538" w:rsidRPr="00130358">
              <w:t xml:space="preserve"> </w:t>
            </w:r>
            <w:r w:rsidRPr="00130358">
              <w:t>condition</w:t>
            </w:r>
          </w:p>
        </w:tc>
      </w:tr>
      <w:tr w:rsidR="00123ECE" w:rsidRPr="00130358" w14:paraId="0A5C162E" w14:textId="77777777" w:rsidTr="00D62538">
        <w:trPr>
          <w:jc w:val="center"/>
        </w:trPr>
        <w:tc>
          <w:tcPr>
            <w:tcW w:w="817" w:type="dxa"/>
            <w:tcBorders>
              <w:top w:val="nil"/>
            </w:tcBorders>
          </w:tcPr>
          <w:p w14:paraId="55BC740D" w14:textId="77777777" w:rsidR="00123ECE" w:rsidRPr="00130358" w:rsidRDefault="00123ECE" w:rsidP="00D62538">
            <w:pPr>
              <w:pStyle w:val="TAH"/>
              <w:keepNext w:val="0"/>
              <w:keepLines w:val="0"/>
              <w:rPr>
                <w:rFonts w:eastAsia="MS Mincho"/>
              </w:rPr>
            </w:pPr>
          </w:p>
        </w:tc>
        <w:tc>
          <w:tcPr>
            <w:tcW w:w="1971" w:type="dxa"/>
            <w:vAlign w:val="center"/>
          </w:tcPr>
          <w:p w14:paraId="39BCF32F" w14:textId="074FE5A4"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1" w:type="dxa"/>
            <w:vAlign w:val="center"/>
          </w:tcPr>
          <w:p w14:paraId="20CA3176" w14:textId="65C0E7EE"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07D8381D" w14:textId="238DB9E2"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0CED6583" w14:textId="0A0F9784"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r>
      <w:tr w:rsidR="00123ECE" w:rsidRPr="00130358" w14:paraId="050590DC" w14:textId="77777777" w:rsidTr="00D62538">
        <w:trPr>
          <w:jc w:val="center"/>
        </w:trPr>
        <w:tc>
          <w:tcPr>
            <w:tcW w:w="817" w:type="dxa"/>
            <w:vAlign w:val="center"/>
          </w:tcPr>
          <w:p w14:paraId="09CB900C" w14:textId="77777777" w:rsidR="00123ECE" w:rsidRPr="00130358" w:rsidRDefault="00123ECE" w:rsidP="00D62538">
            <w:pPr>
              <w:pStyle w:val="TAC"/>
              <w:keepNext w:val="0"/>
              <w:keepLines w:val="0"/>
            </w:pPr>
            <w:r w:rsidRPr="00130358">
              <w:t>1</w:t>
            </w:r>
          </w:p>
        </w:tc>
        <w:tc>
          <w:tcPr>
            <w:tcW w:w="1971" w:type="dxa"/>
          </w:tcPr>
          <w:p w14:paraId="6161CBB6" w14:textId="77777777" w:rsidR="00123ECE" w:rsidRPr="00130358" w:rsidRDefault="00123ECE" w:rsidP="00D62538">
            <w:pPr>
              <w:pStyle w:val="TAC"/>
              <w:keepNext w:val="0"/>
              <w:keepLines w:val="0"/>
            </w:pPr>
            <w:r w:rsidRPr="00130358">
              <w:t>RXLEV_</w:t>
            </w:r>
            <w:r w:rsidR="0040450A" w:rsidRPr="00130358">
              <w:rPr>
                <w:lang w:eastAsia="zh-CN"/>
              </w:rPr>
              <w:t>6</w:t>
            </w:r>
            <w:r w:rsidR="00986495" w:rsidRPr="00130358">
              <w:rPr>
                <w:lang w:eastAsia="zh-CN"/>
              </w:rPr>
              <w:t>2</w:t>
            </w:r>
          </w:p>
        </w:tc>
        <w:tc>
          <w:tcPr>
            <w:tcW w:w="1971" w:type="dxa"/>
          </w:tcPr>
          <w:p w14:paraId="7FD0FD86" w14:textId="77777777" w:rsidR="00123ECE" w:rsidRPr="00130358" w:rsidRDefault="00123ECE" w:rsidP="00D62538">
            <w:pPr>
              <w:pStyle w:val="TAC"/>
              <w:keepNext w:val="0"/>
              <w:keepLines w:val="0"/>
            </w:pPr>
            <w:r w:rsidRPr="00130358">
              <w:t>RXLEV_</w:t>
            </w:r>
            <w:r w:rsidR="002F4A3F" w:rsidRPr="00130358">
              <w:rPr>
                <w:lang w:eastAsia="zh-CN"/>
              </w:rPr>
              <w:t>63</w:t>
            </w:r>
          </w:p>
        </w:tc>
        <w:tc>
          <w:tcPr>
            <w:tcW w:w="1972" w:type="dxa"/>
          </w:tcPr>
          <w:p w14:paraId="0F9AF9EA" w14:textId="77777777" w:rsidR="00123ECE" w:rsidRPr="00130358" w:rsidRDefault="00123ECE" w:rsidP="00D62538">
            <w:pPr>
              <w:pStyle w:val="TAC"/>
              <w:keepNext w:val="0"/>
              <w:keepLines w:val="0"/>
            </w:pPr>
            <w:r w:rsidRPr="00130358">
              <w:t>RXLEV_</w:t>
            </w:r>
            <w:r w:rsidR="002F4A3F" w:rsidRPr="00130358">
              <w:rPr>
                <w:lang w:eastAsia="zh-CN"/>
              </w:rPr>
              <w:t>6</w:t>
            </w:r>
            <w:r w:rsidR="00986495" w:rsidRPr="00130358">
              <w:rPr>
                <w:lang w:eastAsia="zh-CN"/>
              </w:rPr>
              <w:t>2</w:t>
            </w:r>
          </w:p>
        </w:tc>
        <w:tc>
          <w:tcPr>
            <w:tcW w:w="1972" w:type="dxa"/>
          </w:tcPr>
          <w:p w14:paraId="47723FC7" w14:textId="77777777" w:rsidR="00123ECE" w:rsidRPr="00130358" w:rsidRDefault="00123ECE" w:rsidP="00D62538">
            <w:pPr>
              <w:pStyle w:val="TAC"/>
              <w:keepNext w:val="0"/>
              <w:keepLines w:val="0"/>
            </w:pPr>
            <w:r w:rsidRPr="00130358">
              <w:t>RXLEV_</w:t>
            </w:r>
            <w:r w:rsidR="002F4A3F" w:rsidRPr="00130358">
              <w:rPr>
                <w:lang w:eastAsia="zh-CN"/>
              </w:rPr>
              <w:t>63</w:t>
            </w:r>
          </w:p>
        </w:tc>
      </w:tr>
      <w:tr w:rsidR="00123ECE" w:rsidRPr="00130358" w14:paraId="3130E61F" w14:textId="77777777" w:rsidTr="00D62538">
        <w:trPr>
          <w:jc w:val="center"/>
        </w:trPr>
        <w:tc>
          <w:tcPr>
            <w:tcW w:w="817" w:type="dxa"/>
            <w:vAlign w:val="center"/>
          </w:tcPr>
          <w:p w14:paraId="4192FA0D" w14:textId="77777777" w:rsidR="00123ECE" w:rsidRPr="00130358" w:rsidRDefault="00123ECE" w:rsidP="00D62538">
            <w:pPr>
              <w:pStyle w:val="TAC"/>
              <w:keepNext w:val="0"/>
              <w:keepLines w:val="0"/>
            </w:pPr>
            <w:r w:rsidRPr="00130358">
              <w:t>2</w:t>
            </w:r>
          </w:p>
        </w:tc>
        <w:tc>
          <w:tcPr>
            <w:tcW w:w="1971" w:type="dxa"/>
          </w:tcPr>
          <w:p w14:paraId="3E8F8C0E" w14:textId="77777777" w:rsidR="00123ECE" w:rsidRPr="00130358" w:rsidRDefault="00123ECE" w:rsidP="00D62538">
            <w:pPr>
              <w:pStyle w:val="TAC"/>
              <w:keepNext w:val="0"/>
              <w:keepLines w:val="0"/>
            </w:pPr>
            <w:r w:rsidRPr="00130358">
              <w:t>RXLEV_</w:t>
            </w:r>
            <w:r w:rsidR="0040450A" w:rsidRPr="00130358">
              <w:rPr>
                <w:lang w:eastAsia="zh-CN"/>
              </w:rPr>
              <w:t>5</w:t>
            </w:r>
            <w:r w:rsidR="00986495" w:rsidRPr="00130358">
              <w:rPr>
                <w:lang w:eastAsia="zh-CN"/>
              </w:rPr>
              <w:t>5</w:t>
            </w:r>
          </w:p>
        </w:tc>
        <w:tc>
          <w:tcPr>
            <w:tcW w:w="1971" w:type="dxa"/>
          </w:tcPr>
          <w:p w14:paraId="23FCCBEE" w14:textId="77777777" w:rsidR="00123ECE" w:rsidRPr="00130358" w:rsidRDefault="00123ECE" w:rsidP="00D62538">
            <w:pPr>
              <w:pStyle w:val="TAC"/>
              <w:keepNext w:val="0"/>
              <w:keepLines w:val="0"/>
            </w:pPr>
            <w:r w:rsidRPr="00130358">
              <w:t>RXLEV_</w:t>
            </w:r>
            <w:r w:rsidR="002F4A3F" w:rsidRPr="00130358">
              <w:rPr>
                <w:lang w:eastAsia="zh-CN"/>
              </w:rPr>
              <w:t>63</w:t>
            </w:r>
          </w:p>
        </w:tc>
        <w:tc>
          <w:tcPr>
            <w:tcW w:w="1972" w:type="dxa"/>
          </w:tcPr>
          <w:p w14:paraId="342830F2" w14:textId="77777777" w:rsidR="00123ECE" w:rsidRPr="00130358" w:rsidRDefault="00123ECE" w:rsidP="00D62538">
            <w:pPr>
              <w:pStyle w:val="TAC"/>
              <w:keepNext w:val="0"/>
              <w:keepLines w:val="0"/>
            </w:pPr>
            <w:r w:rsidRPr="00130358">
              <w:t>RXLEV_</w:t>
            </w:r>
            <w:r w:rsidR="002F4A3F" w:rsidRPr="00130358">
              <w:rPr>
                <w:lang w:eastAsia="zh-CN"/>
              </w:rPr>
              <w:t>5</w:t>
            </w:r>
            <w:r w:rsidR="00986495" w:rsidRPr="00130358">
              <w:rPr>
                <w:lang w:eastAsia="zh-CN"/>
              </w:rPr>
              <w:t>5</w:t>
            </w:r>
          </w:p>
        </w:tc>
        <w:tc>
          <w:tcPr>
            <w:tcW w:w="1972" w:type="dxa"/>
          </w:tcPr>
          <w:p w14:paraId="04EA7255" w14:textId="77777777" w:rsidR="00123ECE" w:rsidRPr="00130358" w:rsidRDefault="00123ECE" w:rsidP="00D62538">
            <w:pPr>
              <w:pStyle w:val="TAC"/>
              <w:keepNext w:val="0"/>
              <w:keepLines w:val="0"/>
            </w:pPr>
            <w:r w:rsidRPr="00130358">
              <w:t>RXLEV_</w:t>
            </w:r>
            <w:r w:rsidR="002F4A3F" w:rsidRPr="00130358">
              <w:rPr>
                <w:lang w:eastAsia="zh-CN"/>
              </w:rPr>
              <w:t>63</w:t>
            </w:r>
          </w:p>
        </w:tc>
      </w:tr>
      <w:tr w:rsidR="00123ECE" w:rsidRPr="00130358" w14:paraId="1C032363" w14:textId="77777777" w:rsidTr="00D62538">
        <w:trPr>
          <w:jc w:val="center"/>
        </w:trPr>
        <w:tc>
          <w:tcPr>
            <w:tcW w:w="817" w:type="dxa"/>
            <w:vAlign w:val="center"/>
          </w:tcPr>
          <w:p w14:paraId="3BF8F26D" w14:textId="77777777" w:rsidR="00123ECE" w:rsidRPr="00130358" w:rsidRDefault="00123ECE" w:rsidP="00D62538">
            <w:pPr>
              <w:pStyle w:val="TAC"/>
              <w:keepNext w:val="0"/>
              <w:keepLines w:val="0"/>
            </w:pPr>
            <w:r w:rsidRPr="00130358">
              <w:t>3</w:t>
            </w:r>
          </w:p>
        </w:tc>
        <w:tc>
          <w:tcPr>
            <w:tcW w:w="1971" w:type="dxa"/>
          </w:tcPr>
          <w:p w14:paraId="58791E28" w14:textId="77777777" w:rsidR="00123ECE" w:rsidRPr="00130358" w:rsidRDefault="00123ECE" w:rsidP="00D62538">
            <w:pPr>
              <w:pStyle w:val="TAC"/>
              <w:keepNext w:val="0"/>
              <w:keepLines w:val="0"/>
            </w:pPr>
            <w:r w:rsidRPr="00130358">
              <w:t>RXLEV_</w:t>
            </w:r>
            <w:r w:rsidR="0040450A" w:rsidRPr="00130358">
              <w:rPr>
                <w:lang w:eastAsia="zh-CN"/>
              </w:rPr>
              <w:t>3</w:t>
            </w:r>
            <w:r w:rsidR="00986495" w:rsidRPr="00130358">
              <w:rPr>
                <w:lang w:eastAsia="zh-CN"/>
              </w:rPr>
              <w:t>5</w:t>
            </w:r>
          </w:p>
        </w:tc>
        <w:tc>
          <w:tcPr>
            <w:tcW w:w="1971" w:type="dxa"/>
          </w:tcPr>
          <w:p w14:paraId="3986C736"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5</w:t>
            </w:r>
          </w:p>
        </w:tc>
        <w:tc>
          <w:tcPr>
            <w:tcW w:w="1972" w:type="dxa"/>
          </w:tcPr>
          <w:p w14:paraId="029544ED" w14:textId="77777777" w:rsidR="00123ECE" w:rsidRPr="00130358" w:rsidRDefault="00123ECE" w:rsidP="00D62538">
            <w:pPr>
              <w:pStyle w:val="TAC"/>
              <w:keepNext w:val="0"/>
              <w:keepLines w:val="0"/>
            </w:pPr>
            <w:r w:rsidRPr="00130358">
              <w:t>RXLEV_</w:t>
            </w:r>
            <w:r w:rsidR="002F4A3F" w:rsidRPr="00130358">
              <w:rPr>
                <w:lang w:eastAsia="zh-CN"/>
              </w:rPr>
              <w:t>3</w:t>
            </w:r>
            <w:r w:rsidR="008742CC" w:rsidRPr="00130358">
              <w:rPr>
                <w:lang w:eastAsia="zh-CN"/>
              </w:rPr>
              <w:t>3</w:t>
            </w:r>
          </w:p>
        </w:tc>
        <w:tc>
          <w:tcPr>
            <w:tcW w:w="1972" w:type="dxa"/>
          </w:tcPr>
          <w:p w14:paraId="3381F790"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7</w:t>
            </w:r>
          </w:p>
        </w:tc>
      </w:tr>
      <w:tr w:rsidR="00123ECE" w:rsidRPr="00130358" w14:paraId="18C60139" w14:textId="77777777" w:rsidTr="00D62538">
        <w:trPr>
          <w:jc w:val="center"/>
        </w:trPr>
        <w:tc>
          <w:tcPr>
            <w:tcW w:w="817" w:type="dxa"/>
            <w:vAlign w:val="center"/>
          </w:tcPr>
          <w:p w14:paraId="3F714FCD" w14:textId="77777777" w:rsidR="00123ECE" w:rsidRPr="00130358" w:rsidRDefault="00123ECE" w:rsidP="00D62538">
            <w:pPr>
              <w:pStyle w:val="TAC"/>
              <w:keepNext w:val="0"/>
              <w:keepLines w:val="0"/>
            </w:pPr>
            <w:r w:rsidRPr="00130358">
              <w:t>4</w:t>
            </w:r>
          </w:p>
        </w:tc>
        <w:tc>
          <w:tcPr>
            <w:tcW w:w="1971" w:type="dxa"/>
          </w:tcPr>
          <w:p w14:paraId="790F4635" w14:textId="77777777" w:rsidR="00123ECE" w:rsidRPr="00130358" w:rsidRDefault="00123ECE" w:rsidP="00D62538">
            <w:pPr>
              <w:pStyle w:val="TAC"/>
              <w:keepNext w:val="0"/>
              <w:keepLines w:val="0"/>
            </w:pPr>
            <w:r w:rsidRPr="00130358">
              <w:t>RXLEV_</w:t>
            </w:r>
            <w:r w:rsidR="0040450A" w:rsidRPr="00130358">
              <w:rPr>
                <w:lang w:eastAsia="zh-CN"/>
              </w:rPr>
              <w:t>00</w:t>
            </w:r>
          </w:p>
        </w:tc>
        <w:tc>
          <w:tcPr>
            <w:tcW w:w="1971" w:type="dxa"/>
          </w:tcPr>
          <w:p w14:paraId="5A055E2E"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6</w:t>
            </w:r>
          </w:p>
        </w:tc>
        <w:tc>
          <w:tcPr>
            <w:tcW w:w="1972" w:type="dxa"/>
          </w:tcPr>
          <w:p w14:paraId="1AFAFF87" w14:textId="77777777" w:rsidR="00123ECE" w:rsidRPr="00130358" w:rsidRDefault="00123ECE" w:rsidP="00D62538">
            <w:pPr>
              <w:pStyle w:val="TAC"/>
              <w:keepNext w:val="0"/>
              <w:keepLines w:val="0"/>
            </w:pPr>
            <w:r w:rsidRPr="00130358">
              <w:t>RXLEV_</w:t>
            </w:r>
            <w:r w:rsidR="002F4A3F" w:rsidRPr="00130358">
              <w:rPr>
                <w:lang w:eastAsia="zh-CN"/>
              </w:rPr>
              <w:t>00</w:t>
            </w:r>
          </w:p>
        </w:tc>
        <w:tc>
          <w:tcPr>
            <w:tcW w:w="1972" w:type="dxa"/>
          </w:tcPr>
          <w:p w14:paraId="2A299857"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8</w:t>
            </w:r>
          </w:p>
        </w:tc>
      </w:tr>
      <w:tr w:rsidR="00123ECE" w:rsidRPr="00130358" w14:paraId="52E65A69" w14:textId="77777777" w:rsidTr="00D62538">
        <w:trPr>
          <w:jc w:val="center"/>
        </w:trPr>
        <w:tc>
          <w:tcPr>
            <w:tcW w:w="817" w:type="dxa"/>
            <w:vAlign w:val="center"/>
          </w:tcPr>
          <w:p w14:paraId="7F29A359" w14:textId="77777777" w:rsidR="00123ECE" w:rsidRPr="00130358" w:rsidRDefault="00123ECE" w:rsidP="00D62538">
            <w:pPr>
              <w:pStyle w:val="TAC"/>
              <w:keepNext w:val="0"/>
              <w:keepLines w:val="0"/>
            </w:pPr>
            <w:r w:rsidRPr="00130358">
              <w:t>5</w:t>
            </w:r>
          </w:p>
        </w:tc>
        <w:tc>
          <w:tcPr>
            <w:tcW w:w="1971" w:type="dxa"/>
          </w:tcPr>
          <w:p w14:paraId="7B6C7DA5" w14:textId="77777777" w:rsidR="00123ECE" w:rsidRPr="00130358" w:rsidRDefault="00123ECE" w:rsidP="00D62538">
            <w:pPr>
              <w:pStyle w:val="TAC"/>
              <w:keepNext w:val="0"/>
              <w:keepLines w:val="0"/>
            </w:pPr>
            <w:r w:rsidRPr="00130358">
              <w:t>RXLEV_</w:t>
            </w:r>
            <w:r w:rsidR="0040450A" w:rsidRPr="00130358">
              <w:rPr>
                <w:lang w:eastAsia="zh-CN"/>
              </w:rPr>
              <w:t>4</w:t>
            </w:r>
            <w:r w:rsidR="00986495" w:rsidRPr="00130358">
              <w:rPr>
                <w:lang w:eastAsia="zh-CN"/>
              </w:rPr>
              <w:t>6</w:t>
            </w:r>
          </w:p>
        </w:tc>
        <w:tc>
          <w:tcPr>
            <w:tcW w:w="1971" w:type="dxa"/>
          </w:tcPr>
          <w:p w14:paraId="0C1D2DF0" w14:textId="77777777" w:rsidR="00123ECE" w:rsidRPr="00130358" w:rsidRDefault="00123ECE" w:rsidP="00D62538">
            <w:pPr>
              <w:pStyle w:val="TAC"/>
              <w:keepNext w:val="0"/>
              <w:keepLines w:val="0"/>
            </w:pPr>
            <w:r w:rsidRPr="00130358">
              <w:t>RXLEV_</w:t>
            </w:r>
            <w:r w:rsidR="00986495" w:rsidRPr="00130358">
              <w:t>60</w:t>
            </w:r>
          </w:p>
        </w:tc>
        <w:tc>
          <w:tcPr>
            <w:tcW w:w="1972" w:type="dxa"/>
          </w:tcPr>
          <w:p w14:paraId="56780190"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6</w:t>
            </w:r>
          </w:p>
        </w:tc>
        <w:tc>
          <w:tcPr>
            <w:tcW w:w="1972" w:type="dxa"/>
          </w:tcPr>
          <w:p w14:paraId="54E0E60D" w14:textId="77777777" w:rsidR="00123ECE" w:rsidRPr="00130358" w:rsidRDefault="00123ECE" w:rsidP="00D62538">
            <w:pPr>
              <w:pStyle w:val="TAC"/>
              <w:keepNext w:val="0"/>
              <w:keepLines w:val="0"/>
            </w:pPr>
            <w:r w:rsidRPr="00130358">
              <w:t>RXLEV_</w:t>
            </w:r>
            <w:r w:rsidR="00986495" w:rsidRPr="00130358">
              <w:rPr>
                <w:lang w:eastAsia="zh-CN"/>
              </w:rPr>
              <w:t>60</w:t>
            </w:r>
          </w:p>
        </w:tc>
      </w:tr>
      <w:tr w:rsidR="00123ECE" w:rsidRPr="00130358" w14:paraId="47FFD84C" w14:textId="77777777" w:rsidTr="00D62538">
        <w:trPr>
          <w:jc w:val="center"/>
        </w:trPr>
        <w:tc>
          <w:tcPr>
            <w:tcW w:w="817" w:type="dxa"/>
            <w:vAlign w:val="center"/>
          </w:tcPr>
          <w:p w14:paraId="6A27583E" w14:textId="77777777" w:rsidR="00123ECE" w:rsidRPr="00130358" w:rsidRDefault="00123ECE" w:rsidP="00D62538">
            <w:pPr>
              <w:pStyle w:val="TAC"/>
              <w:keepNext w:val="0"/>
              <w:keepLines w:val="0"/>
            </w:pPr>
            <w:r w:rsidRPr="00130358">
              <w:t>6</w:t>
            </w:r>
          </w:p>
        </w:tc>
        <w:tc>
          <w:tcPr>
            <w:tcW w:w="1971" w:type="dxa"/>
          </w:tcPr>
          <w:p w14:paraId="02712429" w14:textId="77777777" w:rsidR="00123ECE" w:rsidRPr="00130358" w:rsidRDefault="00123ECE" w:rsidP="00D62538">
            <w:pPr>
              <w:pStyle w:val="TAC"/>
              <w:keepNext w:val="0"/>
              <w:keepLines w:val="0"/>
            </w:pPr>
            <w:r w:rsidRPr="00130358">
              <w:t>RXLEV_</w:t>
            </w:r>
            <w:r w:rsidR="00986495" w:rsidRPr="00130358">
              <w:t>39</w:t>
            </w:r>
          </w:p>
        </w:tc>
        <w:tc>
          <w:tcPr>
            <w:tcW w:w="1971" w:type="dxa"/>
          </w:tcPr>
          <w:p w14:paraId="4984E002" w14:textId="77777777" w:rsidR="00123ECE" w:rsidRPr="00130358" w:rsidRDefault="00123ECE" w:rsidP="00D62538">
            <w:pPr>
              <w:pStyle w:val="TAC"/>
              <w:keepNext w:val="0"/>
              <w:keepLines w:val="0"/>
            </w:pPr>
            <w:r w:rsidRPr="00130358">
              <w:t>RXLEV_</w:t>
            </w:r>
            <w:r w:rsidR="002F4A3F" w:rsidRPr="00130358">
              <w:rPr>
                <w:lang w:eastAsia="zh-CN"/>
              </w:rPr>
              <w:t>5</w:t>
            </w:r>
            <w:r w:rsidR="00986495" w:rsidRPr="00130358">
              <w:rPr>
                <w:lang w:eastAsia="zh-CN"/>
              </w:rPr>
              <w:t>3</w:t>
            </w:r>
          </w:p>
        </w:tc>
        <w:tc>
          <w:tcPr>
            <w:tcW w:w="1972" w:type="dxa"/>
          </w:tcPr>
          <w:p w14:paraId="09927F87" w14:textId="77777777" w:rsidR="00123ECE" w:rsidRPr="00130358" w:rsidRDefault="00123ECE" w:rsidP="00D62538">
            <w:pPr>
              <w:pStyle w:val="TAC"/>
              <w:keepNext w:val="0"/>
              <w:keepLines w:val="0"/>
            </w:pPr>
            <w:r w:rsidRPr="00130358">
              <w:t>RXLEV_</w:t>
            </w:r>
            <w:r w:rsidR="00986495" w:rsidRPr="00130358">
              <w:t>39</w:t>
            </w:r>
          </w:p>
        </w:tc>
        <w:tc>
          <w:tcPr>
            <w:tcW w:w="1972" w:type="dxa"/>
          </w:tcPr>
          <w:p w14:paraId="54331D82" w14:textId="77777777" w:rsidR="00123ECE" w:rsidRPr="00130358" w:rsidRDefault="00123ECE" w:rsidP="00D62538">
            <w:pPr>
              <w:pStyle w:val="TAC"/>
              <w:keepNext w:val="0"/>
              <w:keepLines w:val="0"/>
            </w:pPr>
            <w:r w:rsidRPr="00130358">
              <w:t>RXLEV_</w:t>
            </w:r>
            <w:r w:rsidR="002F4A3F" w:rsidRPr="00130358">
              <w:rPr>
                <w:lang w:eastAsia="zh-CN"/>
              </w:rPr>
              <w:t>5</w:t>
            </w:r>
            <w:r w:rsidR="00986495" w:rsidRPr="00130358">
              <w:rPr>
                <w:lang w:eastAsia="zh-CN"/>
              </w:rPr>
              <w:t>3</w:t>
            </w:r>
          </w:p>
        </w:tc>
      </w:tr>
      <w:tr w:rsidR="00123ECE" w:rsidRPr="00130358" w14:paraId="7DDA7BC0" w14:textId="77777777" w:rsidTr="00D62538">
        <w:trPr>
          <w:jc w:val="center"/>
        </w:trPr>
        <w:tc>
          <w:tcPr>
            <w:tcW w:w="817" w:type="dxa"/>
            <w:vAlign w:val="center"/>
          </w:tcPr>
          <w:p w14:paraId="3D19ADCE" w14:textId="77777777" w:rsidR="00123ECE" w:rsidRPr="00130358" w:rsidRDefault="00123ECE" w:rsidP="00D62538">
            <w:pPr>
              <w:pStyle w:val="TAC"/>
              <w:keepNext w:val="0"/>
              <w:keepLines w:val="0"/>
            </w:pPr>
            <w:r w:rsidRPr="00130358">
              <w:t>7</w:t>
            </w:r>
          </w:p>
        </w:tc>
        <w:tc>
          <w:tcPr>
            <w:tcW w:w="1971" w:type="dxa"/>
          </w:tcPr>
          <w:p w14:paraId="1D2D9BA5"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4</w:t>
            </w:r>
          </w:p>
        </w:tc>
        <w:tc>
          <w:tcPr>
            <w:tcW w:w="1971" w:type="dxa"/>
          </w:tcPr>
          <w:p w14:paraId="79B8BA51"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4</w:t>
            </w:r>
          </w:p>
        </w:tc>
        <w:tc>
          <w:tcPr>
            <w:tcW w:w="1972" w:type="dxa"/>
          </w:tcPr>
          <w:p w14:paraId="3ED0AA2A" w14:textId="77777777" w:rsidR="00123ECE" w:rsidRPr="00130358" w:rsidRDefault="00123ECE" w:rsidP="00D62538">
            <w:pPr>
              <w:pStyle w:val="TAC"/>
              <w:keepNext w:val="0"/>
              <w:keepLines w:val="0"/>
            </w:pPr>
            <w:r w:rsidRPr="00130358">
              <w:t>RXLEV_</w:t>
            </w:r>
            <w:r w:rsidR="002F4A3F" w:rsidRPr="00130358">
              <w:rPr>
                <w:lang w:eastAsia="zh-CN"/>
              </w:rPr>
              <w:t>3</w:t>
            </w:r>
            <w:r w:rsidR="008742CC" w:rsidRPr="00130358">
              <w:rPr>
                <w:lang w:eastAsia="zh-CN"/>
              </w:rPr>
              <w:t>2</w:t>
            </w:r>
          </w:p>
        </w:tc>
        <w:tc>
          <w:tcPr>
            <w:tcW w:w="1972" w:type="dxa"/>
          </w:tcPr>
          <w:p w14:paraId="661CE718" w14:textId="77777777" w:rsidR="00123ECE" w:rsidRPr="00130358" w:rsidRDefault="00123ECE" w:rsidP="00D62538">
            <w:pPr>
              <w:pStyle w:val="TAC"/>
              <w:keepNext w:val="0"/>
              <w:keepLines w:val="0"/>
            </w:pPr>
            <w:r w:rsidRPr="00130358">
              <w:t>RXLEV_</w:t>
            </w:r>
            <w:r w:rsidR="002F4A3F" w:rsidRPr="00130358">
              <w:rPr>
                <w:lang w:eastAsia="zh-CN"/>
              </w:rPr>
              <w:t>4</w:t>
            </w:r>
            <w:r w:rsidR="00986495" w:rsidRPr="00130358">
              <w:rPr>
                <w:lang w:eastAsia="zh-CN"/>
              </w:rPr>
              <w:t>6</w:t>
            </w:r>
          </w:p>
        </w:tc>
      </w:tr>
      <w:tr w:rsidR="00123ECE" w:rsidRPr="00130358" w14:paraId="39C0B0FA" w14:textId="77777777" w:rsidTr="00D62538">
        <w:trPr>
          <w:jc w:val="center"/>
        </w:trPr>
        <w:tc>
          <w:tcPr>
            <w:tcW w:w="817" w:type="dxa"/>
            <w:vAlign w:val="center"/>
          </w:tcPr>
          <w:p w14:paraId="41CA7481" w14:textId="77777777" w:rsidR="00123ECE" w:rsidRPr="00130358" w:rsidRDefault="00123ECE" w:rsidP="00D62538">
            <w:pPr>
              <w:pStyle w:val="TAC"/>
              <w:keepNext w:val="0"/>
              <w:keepLines w:val="0"/>
            </w:pPr>
            <w:r w:rsidRPr="00130358">
              <w:t>8</w:t>
            </w:r>
          </w:p>
        </w:tc>
        <w:tc>
          <w:tcPr>
            <w:tcW w:w="1971" w:type="dxa"/>
          </w:tcPr>
          <w:p w14:paraId="0EE4472B"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7</w:t>
            </w:r>
          </w:p>
        </w:tc>
        <w:tc>
          <w:tcPr>
            <w:tcW w:w="1971" w:type="dxa"/>
          </w:tcPr>
          <w:p w14:paraId="668AE8FA"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7</w:t>
            </w:r>
          </w:p>
        </w:tc>
        <w:tc>
          <w:tcPr>
            <w:tcW w:w="1972" w:type="dxa"/>
          </w:tcPr>
          <w:p w14:paraId="7A18AD09" w14:textId="77777777" w:rsidR="00123ECE" w:rsidRPr="00130358" w:rsidRDefault="00123ECE" w:rsidP="00D62538">
            <w:pPr>
              <w:pStyle w:val="TAC"/>
              <w:keepNext w:val="0"/>
              <w:keepLines w:val="0"/>
            </w:pPr>
            <w:r w:rsidRPr="00130358">
              <w:t>RXLEV_</w:t>
            </w:r>
            <w:r w:rsidR="002F4A3F" w:rsidRPr="00130358">
              <w:rPr>
                <w:lang w:eastAsia="zh-CN"/>
              </w:rPr>
              <w:t>2</w:t>
            </w:r>
            <w:r w:rsidR="008742CC" w:rsidRPr="00130358">
              <w:rPr>
                <w:lang w:eastAsia="zh-CN"/>
              </w:rPr>
              <w:t>5</w:t>
            </w:r>
          </w:p>
        </w:tc>
        <w:tc>
          <w:tcPr>
            <w:tcW w:w="1972" w:type="dxa"/>
          </w:tcPr>
          <w:p w14:paraId="1FB339E4"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9</w:t>
            </w:r>
          </w:p>
        </w:tc>
      </w:tr>
      <w:tr w:rsidR="00123ECE" w:rsidRPr="00130358" w14:paraId="5AF00807" w14:textId="77777777" w:rsidTr="00D62538">
        <w:trPr>
          <w:jc w:val="center"/>
        </w:trPr>
        <w:tc>
          <w:tcPr>
            <w:tcW w:w="817" w:type="dxa"/>
            <w:vAlign w:val="center"/>
          </w:tcPr>
          <w:p w14:paraId="305235CC" w14:textId="77777777" w:rsidR="00123ECE" w:rsidRPr="00130358" w:rsidRDefault="00123ECE" w:rsidP="00D62538">
            <w:pPr>
              <w:pStyle w:val="TAC"/>
              <w:keepNext w:val="0"/>
              <w:keepLines w:val="0"/>
            </w:pPr>
            <w:r w:rsidRPr="00130358">
              <w:t>9</w:t>
            </w:r>
          </w:p>
        </w:tc>
        <w:tc>
          <w:tcPr>
            <w:tcW w:w="1971" w:type="dxa"/>
          </w:tcPr>
          <w:p w14:paraId="5CE697D1"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0</w:t>
            </w:r>
          </w:p>
        </w:tc>
        <w:tc>
          <w:tcPr>
            <w:tcW w:w="1971" w:type="dxa"/>
          </w:tcPr>
          <w:p w14:paraId="155B1C6C" w14:textId="77777777" w:rsidR="00123ECE" w:rsidRPr="00130358" w:rsidRDefault="00123ECE" w:rsidP="00D62538">
            <w:pPr>
              <w:pStyle w:val="TAC"/>
              <w:keepNext w:val="0"/>
              <w:keepLines w:val="0"/>
            </w:pPr>
            <w:r w:rsidRPr="00130358">
              <w:t>RXLEV_</w:t>
            </w:r>
            <w:r w:rsidR="00986495" w:rsidRPr="00130358">
              <w:t>30</w:t>
            </w:r>
          </w:p>
        </w:tc>
        <w:tc>
          <w:tcPr>
            <w:tcW w:w="1972" w:type="dxa"/>
          </w:tcPr>
          <w:p w14:paraId="635E197F" w14:textId="77777777" w:rsidR="00123ECE" w:rsidRPr="00130358" w:rsidRDefault="00123ECE" w:rsidP="00D62538">
            <w:pPr>
              <w:pStyle w:val="TAC"/>
              <w:keepNext w:val="0"/>
              <w:keepLines w:val="0"/>
            </w:pPr>
            <w:r w:rsidRPr="00130358">
              <w:t>RXLEV_</w:t>
            </w:r>
            <w:r w:rsidR="008742CC" w:rsidRPr="00130358">
              <w:t>18</w:t>
            </w:r>
          </w:p>
        </w:tc>
        <w:tc>
          <w:tcPr>
            <w:tcW w:w="1972" w:type="dxa"/>
          </w:tcPr>
          <w:p w14:paraId="2C051B2B" w14:textId="77777777" w:rsidR="00123ECE" w:rsidRPr="00130358" w:rsidRDefault="00123ECE" w:rsidP="00D62538">
            <w:pPr>
              <w:pStyle w:val="TAC"/>
              <w:keepNext w:val="0"/>
              <w:keepLines w:val="0"/>
            </w:pPr>
            <w:r w:rsidRPr="00130358">
              <w:t>RXLEV_</w:t>
            </w:r>
            <w:r w:rsidR="002F4A3F" w:rsidRPr="00130358">
              <w:rPr>
                <w:lang w:eastAsia="zh-CN"/>
              </w:rPr>
              <w:t>3</w:t>
            </w:r>
            <w:r w:rsidR="00986495" w:rsidRPr="00130358">
              <w:rPr>
                <w:lang w:eastAsia="zh-CN"/>
              </w:rPr>
              <w:t>2</w:t>
            </w:r>
          </w:p>
        </w:tc>
      </w:tr>
      <w:tr w:rsidR="00123ECE" w:rsidRPr="00130358" w14:paraId="2422D7C6" w14:textId="77777777" w:rsidTr="00D62538">
        <w:trPr>
          <w:jc w:val="center"/>
        </w:trPr>
        <w:tc>
          <w:tcPr>
            <w:tcW w:w="817" w:type="dxa"/>
            <w:vAlign w:val="center"/>
          </w:tcPr>
          <w:p w14:paraId="4570D25A" w14:textId="77777777" w:rsidR="00123ECE" w:rsidRPr="00130358" w:rsidRDefault="00123ECE" w:rsidP="00D62538">
            <w:pPr>
              <w:pStyle w:val="TAC"/>
              <w:keepNext w:val="0"/>
              <w:keepLines w:val="0"/>
            </w:pPr>
            <w:r w:rsidRPr="00130358">
              <w:t>10</w:t>
            </w:r>
          </w:p>
        </w:tc>
        <w:tc>
          <w:tcPr>
            <w:tcW w:w="1971" w:type="dxa"/>
          </w:tcPr>
          <w:p w14:paraId="1442B06C"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3</w:t>
            </w:r>
          </w:p>
        </w:tc>
        <w:tc>
          <w:tcPr>
            <w:tcW w:w="1971" w:type="dxa"/>
          </w:tcPr>
          <w:p w14:paraId="5D76DE06"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3</w:t>
            </w:r>
          </w:p>
        </w:tc>
        <w:tc>
          <w:tcPr>
            <w:tcW w:w="1972" w:type="dxa"/>
          </w:tcPr>
          <w:p w14:paraId="34306E43" w14:textId="77777777" w:rsidR="00123ECE" w:rsidRPr="00130358" w:rsidRDefault="00123ECE" w:rsidP="00D62538">
            <w:pPr>
              <w:pStyle w:val="TAC"/>
              <w:keepNext w:val="0"/>
              <w:keepLines w:val="0"/>
            </w:pPr>
            <w:r w:rsidRPr="00130358">
              <w:t>RXLEV_</w:t>
            </w:r>
            <w:r w:rsidR="002F4A3F" w:rsidRPr="00130358">
              <w:rPr>
                <w:lang w:eastAsia="zh-CN"/>
              </w:rPr>
              <w:t>1</w:t>
            </w:r>
            <w:r w:rsidR="008742CC" w:rsidRPr="00130358">
              <w:rPr>
                <w:lang w:eastAsia="zh-CN"/>
              </w:rPr>
              <w:t>1</w:t>
            </w:r>
          </w:p>
        </w:tc>
        <w:tc>
          <w:tcPr>
            <w:tcW w:w="1972" w:type="dxa"/>
          </w:tcPr>
          <w:p w14:paraId="4102D143" w14:textId="77777777" w:rsidR="00123ECE" w:rsidRPr="00130358" w:rsidRDefault="00123ECE" w:rsidP="00D62538">
            <w:pPr>
              <w:pStyle w:val="TAC"/>
              <w:keepNext w:val="0"/>
              <w:keepLines w:val="0"/>
            </w:pPr>
            <w:r w:rsidRPr="00130358">
              <w:t>RXLEV_</w:t>
            </w:r>
            <w:r w:rsidR="002F4A3F" w:rsidRPr="00130358">
              <w:rPr>
                <w:lang w:eastAsia="zh-CN"/>
              </w:rPr>
              <w:t>2</w:t>
            </w:r>
            <w:r w:rsidR="00986495" w:rsidRPr="00130358">
              <w:rPr>
                <w:lang w:eastAsia="zh-CN"/>
              </w:rPr>
              <w:t>5</w:t>
            </w:r>
          </w:p>
        </w:tc>
      </w:tr>
      <w:tr w:rsidR="00123ECE" w:rsidRPr="00130358" w14:paraId="2139C347" w14:textId="77777777" w:rsidTr="00D62538">
        <w:trPr>
          <w:jc w:val="center"/>
        </w:trPr>
        <w:tc>
          <w:tcPr>
            <w:tcW w:w="817" w:type="dxa"/>
            <w:vAlign w:val="center"/>
          </w:tcPr>
          <w:p w14:paraId="67BC9800" w14:textId="77777777" w:rsidR="00123ECE" w:rsidRPr="00130358" w:rsidRDefault="00123ECE" w:rsidP="00D62538">
            <w:pPr>
              <w:pStyle w:val="TAC"/>
              <w:keepNext w:val="0"/>
              <w:keepLines w:val="0"/>
            </w:pPr>
            <w:r w:rsidRPr="00130358">
              <w:t>11</w:t>
            </w:r>
          </w:p>
        </w:tc>
        <w:tc>
          <w:tcPr>
            <w:tcW w:w="1971" w:type="dxa"/>
          </w:tcPr>
          <w:p w14:paraId="4920265E"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6</w:t>
            </w:r>
          </w:p>
        </w:tc>
        <w:tc>
          <w:tcPr>
            <w:tcW w:w="1971" w:type="dxa"/>
          </w:tcPr>
          <w:p w14:paraId="716CD357"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6</w:t>
            </w:r>
          </w:p>
        </w:tc>
        <w:tc>
          <w:tcPr>
            <w:tcW w:w="1972" w:type="dxa"/>
          </w:tcPr>
          <w:p w14:paraId="76F49FB9" w14:textId="77777777" w:rsidR="00123ECE" w:rsidRPr="00130358" w:rsidRDefault="00123ECE" w:rsidP="00D62538">
            <w:pPr>
              <w:pStyle w:val="TAC"/>
              <w:keepNext w:val="0"/>
              <w:keepLines w:val="0"/>
            </w:pPr>
            <w:r w:rsidRPr="00130358">
              <w:t>RXLEV_</w:t>
            </w:r>
            <w:r w:rsidR="002F4A3F" w:rsidRPr="00130358">
              <w:rPr>
                <w:lang w:eastAsia="zh-CN"/>
              </w:rPr>
              <w:t>0</w:t>
            </w:r>
            <w:r w:rsidR="008742CC" w:rsidRPr="00130358">
              <w:rPr>
                <w:lang w:eastAsia="zh-CN"/>
              </w:rPr>
              <w:t>4</w:t>
            </w:r>
          </w:p>
        </w:tc>
        <w:tc>
          <w:tcPr>
            <w:tcW w:w="1972" w:type="dxa"/>
          </w:tcPr>
          <w:p w14:paraId="21A0646F"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8</w:t>
            </w:r>
          </w:p>
        </w:tc>
      </w:tr>
      <w:tr w:rsidR="00123ECE" w:rsidRPr="00130358" w14:paraId="4F7E41A7" w14:textId="77777777" w:rsidTr="00D62538">
        <w:trPr>
          <w:jc w:val="center"/>
        </w:trPr>
        <w:tc>
          <w:tcPr>
            <w:tcW w:w="817" w:type="dxa"/>
            <w:vAlign w:val="center"/>
          </w:tcPr>
          <w:p w14:paraId="4005432D" w14:textId="77777777" w:rsidR="00123ECE" w:rsidRPr="00130358" w:rsidRDefault="00123ECE" w:rsidP="00D62538">
            <w:pPr>
              <w:pStyle w:val="TAC"/>
              <w:keepNext w:val="0"/>
              <w:keepLines w:val="0"/>
            </w:pPr>
            <w:r w:rsidRPr="00130358">
              <w:t>12</w:t>
            </w:r>
          </w:p>
        </w:tc>
        <w:tc>
          <w:tcPr>
            <w:tcW w:w="1971" w:type="dxa"/>
          </w:tcPr>
          <w:p w14:paraId="24EEDAA9" w14:textId="77777777" w:rsidR="00123ECE" w:rsidRPr="00130358" w:rsidRDefault="00123ECE" w:rsidP="00D62538">
            <w:pPr>
              <w:pStyle w:val="TAC"/>
              <w:keepNext w:val="0"/>
              <w:keepLines w:val="0"/>
            </w:pPr>
            <w:r w:rsidRPr="00130358">
              <w:t>RXLEV_</w:t>
            </w:r>
            <w:r w:rsidR="002F4A3F" w:rsidRPr="00130358">
              <w:rPr>
                <w:lang w:eastAsia="zh-CN"/>
              </w:rPr>
              <w:t>00</w:t>
            </w:r>
          </w:p>
        </w:tc>
        <w:tc>
          <w:tcPr>
            <w:tcW w:w="1971" w:type="dxa"/>
          </w:tcPr>
          <w:p w14:paraId="7A47398B" w14:textId="77777777" w:rsidR="00123ECE" w:rsidRPr="00130358" w:rsidRDefault="00123ECE" w:rsidP="00D62538">
            <w:pPr>
              <w:pStyle w:val="TAC"/>
              <w:keepNext w:val="0"/>
              <w:keepLines w:val="0"/>
            </w:pPr>
            <w:r w:rsidRPr="00130358">
              <w:t>RXLEV_</w:t>
            </w:r>
            <w:r w:rsidR="002F4A3F" w:rsidRPr="00130358">
              <w:rPr>
                <w:lang w:eastAsia="zh-CN"/>
              </w:rPr>
              <w:t>0</w:t>
            </w:r>
            <w:r w:rsidR="00986495" w:rsidRPr="00130358">
              <w:rPr>
                <w:lang w:eastAsia="zh-CN"/>
              </w:rPr>
              <w:t>9</w:t>
            </w:r>
          </w:p>
        </w:tc>
        <w:tc>
          <w:tcPr>
            <w:tcW w:w="1972" w:type="dxa"/>
          </w:tcPr>
          <w:p w14:paraId="19777386" w14:textId="77777777" w:rsidR="00123ECE" w:rsidRPr="00130358" w:rsidRDefault="00123ECE" w:rsidP="00D62538">
            <w:pPr>
              <w:pStyle w:val="TAC"/>
              <w:keepNext w:val="0"/>
              <w:keepLines w:val="0"/>
            </w:pPr>
            <w:r w:rsidRPr="00130358">
              <w:t>RXLEV_</w:t>
            </w:r>
            <w:r w:rsidR="002F4A3F" w:rsidRPr="00130358">
              <w:rPr>
                <w:lang w:eastAsia="zh-CN"/>
              </w:rPr>
              <w:t>00</w:t>
            </w:r>
          </w:p>
        </w:tc>
        <w:tc>
          <w:tcPr>
            <w:tcW w:w="1972" w:type="dxa"/>
          </w:tcPr>
          <w:p w14:paraId="1697900F" w14:textId="77777777" w:rsidR="00123ECE" w:rsidRPr="00130358" w:rsidRDefault="00123ECE" w:rsidP="00D62538">
            <w:pPr>
              <w:pStyle w:val="TAC"/>
              <w:keepNext w:val="0"/>
              <w:keepLines w:val="0"/>
            </w:pPr>
            <w:r w:rsidRPr="00130358">
              <w:t>RXLEV_</w:t>
            </w:r>
            <w:r w:rsidR="002F4A3F" w:rsidRPr="00130358">
              <w:rPr>
                <w:lang w:eastAsia="zh-CN"/>
              </w:rPr>
              <w:t>1</w:t>
            </w:r>
            <w:r w:rsidR="00986495" w:rsidRPr="00130358">
              <w:rPr>
                <w:lang w:eastAsia="zh-CN"/>
              </w:rPr>
              <w:t>1</w:t>
            </w:r>
          </w:p>
        </w:tc>
      </w:tr>
      <w:tr w:rsidR="00123ECE" w:rsidRPr="00130358" w14:paraId="348609D1" w14:textId="77777777" w:rsidTr="00D62538">
        <w:trPr>
          <w:jc w:val="center"/>
        </w:trPr>
        <w:tc>
          <w:tcPr>
            <w:tcW w:w="8703" w:type="dxa"/>
            <w:gridSpan w:val="5"/>
            <w:vAlign w:val="center"/>
          </w:tcPr>
          <w:p w14:paraId="39A971F8" w14:textId="424374B3" w:rsidR="00123ECE" w:rsidRPr="00130358" w:rsidRDefault="00483222" w:rsidP="00D62538">
            <w:pPr>
              <w:pStyle w:val="TAN"/>
              <w:keepNext w:val="0"/>
              <w:keepLines w:val="0"/>
              <w:rPr>
                <w:rFonts w:eastAsia="MS Mincho"/>
              </w:rPr>
            </w:pPr>
            <w:r w:rsidRPr="00130358">
              <w:t>NOTE:</w:t>
            </w:r>
            <w:r w:rsidR="002F4A3F" w:rsidRPr="00130358">
              <w:tab/>
            </w:r>
            <w:r w:rsidR="00123ECE" w:rsidRPr="00130358">
              <w:t>It</w:t>
            </w:r>
            <w:r w:rsidR="00D62538" w:rsidRPr="00130358">
              <w:t xml:space="preserve"> </w:t>
            </w:r>
            <w:r w:rsidR="00123ECE" w:rsidRPr="00130358">
              <w:t>is</w:t>
            </w:r>
            <w:r w:rsidR="00D62538" w:rsidRPr="00130358">
              <w:t xml:space="preserve"> </w:t>
            </w:r>
            <w:r w:rsidR="00123ECE" w:rsidRPr="00130358">
              <w:t>not</w:t>
            </w:r>
            <w:r w:rsidR="00D62538" w:rsidRPr="00130358">
              <w:t xml:space="preserve"> </w:t>
            </w:r>
            <w:r w:rsidR="00123ECE" w:rsidRPr="00130358">
              <w:t>mandatory</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UE</w:t>
            </w:r>
            <w:r w:rsidR="00D62538" w:rsidRPr="00130358">
              <w:t xml:space="preserve"> </w:t>
            </w:r>
            <w:r w:rsidR="00123ECE" w:rsidRPr="00130358">
              <w:t>to</w:t>
            </w:r>
            <w:r w:rsidR="00D62538" w:rsidRPr="00130358">
              <w:t xml:space="preserve"> </w:t>
            </w:r>
            <w:r w:rsidR="00123ECE" w:rsidRPr="00130358">
              <w:t>report</w:t>
            </w:r>
            <w:r w:rsidR="00D62538" w:rsidRPr="00130358">
              <w:t xml:space="preserve"> </w:t>
            </w:r>
            <w:r w:rsidR="00123ECE" w:rsidRPr="00130358">
              <w:t>BCCH1</w:t>
            </w:r>
            <w:r w:rsidR="00D62538" w:rsidRPr="00130358">
              <w:t xml:space="preserve"> </w:t>
            </w:r>
            <w:r w:rsidR="00123ECE" w:rsidRPr="00130358">
              <w:t>in</w:t>
            </w:r>
            <w:r w:rsidR="00D62538" w:rsidRPr="00130358">
              <w:t xml:space="preserve"> </w:t>
            </w:r>
            <w:r w:rsidR="00D379E5" w:rsidRPr="00130358">
              <w:t>sub-test</w:t>
            </w:r>
            <w:r w:rsidR="00D62538" w:rsidRPr="00130358">
              <w:t xml:space="preserve"> </w:t>
            </w:r>
            <w:r w:rsidR="00123ECE" w:rsidRPr="00130358">
              <w:t>12</w:t>
            </w:r>
            <w:r w:rsidR="009F6443" w:rsidRPr="00130358">
              <w:t>.</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absolute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p>
        </w:tc>
      </w:tr>
    </w:tbl>
    <w:p w14:paraId="15335EC9" w14:textId="77777777" w:rsidR="00123ECE" w:rsidRPr="00130358" w:rsidRDefault="00123ECE" w:rsidP="00D62538"/>
    <w:p w14:paraId="6EC7FFE9" w14:textId="77777777" w:rsidR="00123ECE" w:rsidRPr="00130358" w:rsidRDefault="00123ECE" w:rsidP="00D62538">
      <w:pPr>
        <w:pStyle w:val="TH"/>
        <w:keepNext w:val="0"/>
        <w:keepLines w:val="0"/>
      </w:pPr>
      <w:r w:rsidRPr="00130358">
        <w:t>Table 9.6.1.5-5: GSM Carrier RSSI Relative accuracy requirements for the reported values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0"/>
        <w:gridCol w:w="3933"/>
        <w:gridCol w:w="3647"/>
      </w:tblGrid>
      <w:tr w:rsidR="00123ECE" w:rsidRPr="00130358" w14:paraId="456B3206" w14:textId="77777777" w:rsidTr="00483222">
        <w:trPr>
          <w:cantSplit/>
          <w:tblHeader/>
          <w:jc w:val="center"/>
        </w:trPr>
        <w:tc>
          <w:tcPr>
            <w:tcW w:w="1030" w:type="dxa"/>
            <w:tcBorders>
              <w:top w:val="single" w:sz="4" w:space="0" w:color="auto"/>
              <w:left w:val="single" w:sz="4" w:space="0" w:color="auto"/>
              <w:bottom w:val="nil"/>
              <w:right w:val="single" w:sz="4" w:space="0" w:color="auto"/>
            </w:tcBorders>
            <w:vAlign w:val="center"/>
          </w:tcPr>
          <w:p w14:paraId="09B18502" w14:textId="77777777" w:rsidR="00123ECE" w:rsidRPr="00130358" w:rsidRDefault="00123ECE" w:rsidP="00D62538">
            <w:pPr>
              <w:pStyle w:val="TAH"/>
              <w:keepNext w:val="0"/>
              <w:keepLines w:val="0"/>
            </w:pPr>
            <w:r w:rsidRPr="00130358">
              <w:t>Sub-test</w:t>
            </w:r>
          </w:p>
        </w:tc>
        <w:tc>
          <w:tcPr>
            <w:tcW w:w="7580" w:type="dxa"/>
            <w:gridSpan w:val="2"/>
            <w:tcBorders>
              <w:top w:val="single" w:sz="4" w:space="0" w:color="auto"/>
              <w:left w:val="single" w:sz="4" w:space="0" w:color="auto"/>
              <w:bottom w:val="single" w:sz="4" w:space="0" w:color="auto"/>
              <w:right w:val="single" w:sz="4" w:space="0" w:color="auto"/>
            </w:tcBorders>
            <w:vAlign w:val="center"/>
          </w:tcPr>
          <w:p w14:paraId="7A485ED6" w14:textId="1C3B6137" w:rsidR="00123ECE" w:rsidRPr="00130358" w:rsidRDefault="00123ECE" w:rsidP="00D62538">
            <w:pPr>
              <w:pStyle w:val="TAH"/>
              <w:keepNext w:val="0"/>
              <w:keepLines w:val="0"/>
            </w:pPr>
            <w:r w:rsidRPr="00130358">
              <w:t>Normal</w:t>
            </w:r>
            <w:r w:rsidR="00D62538" w:rsidRPr="00130358">
              <w:t xml:space="preserve"> </w:t>
            </w:r>
            <w:r w:rsidRPr="00130358">
              <w:t>&amp;</w:t>
            </w:r>
            <w:r w:rsidR="00D62538" w:rsidRPr="00130358">
              <w:t xml:space="preserve"> </w:t>
            </w:r>
            <w:r w:rsidR="00D379E5" w:rsidRPr="00130358">
              <w:t>Extreme</w:t>
            </w:r>
            <w:r w:rsidR="00D62538" w:rsidRPr="00130358">
              <w:t xml:space="preserve"> </w:t>
            </w:r>
            <w:r w:rsidR="00D379E5" w:rsidRPr="00130358">
              <w:t>condition</w:t>
            </w:r>
          </w:p>
        </w:tc>
      </w:tr>
      <w:tr w:rsidR="00123ECE" w:rsidRPr="00130358" w14:paraId="0BFCE332" w14:textId="77777777" w:rsidTr="00483222">
        <w:trPr>
          <w:cantSplit/>
          <w:tblHeader/>
          <w:jc w:val="center"/>
        </w:trPr>
        <w:tc>
          <w:tcPr>
            <w:tcW w:w="1030" w:type="dxa"/>
            <w:tcBorders>
              <w:top w:val="nil"/>
              <w:left w:val="single" w:sz="4" w:space="0" w:color="auto"/>
              <w:bottom w:val="single" w:sz="4" w:space="0" w:color="auto"/>
              <w:right w:val="single" w:sz="4" w:space="0" w:color="auto"/>
            </w:tcBorders>
            <w:vAlign w:val="center"/>
          </w:tcPr>
          <w:p w14:paraId="3C6AFACE"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6F247684" w14:textId="1D8CB764" w:rsidR="00123ECE" w:rsidRPr="00130358" w:rsidRDefault="00123ECE" w:rsidP="00483222">
            <w:pPr>
              <w:pStyle w:val="TAH"/>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c>
          <w:tcPr>
            <w:tcW w:w="3647" w:type="dxa"/>
            <w:tcBorders>
              <w:top w:val="single" w:sz="4" w:space="0" w:color="auto"/>
              <w:left w:val="single" w:sz="4" w:space="0" w:color="auto"/>
              <w:bottom w:val="single" w:sz="4" w:space="0" w:color="auto"/>
              <w:right w:val="single" w:sz="4" w:space="0" w:color="auto"/>
            </w:tcBorders>
            <w:vAlign w:val="center"/>
          </w:tcPr>
          <w:p w14:paraId="64E3A34E" w14:textId="3D585CC5" w:rsidR="00123ECE" w:rsidRPr="00130358" w:rsidRDefault="00123ECE" w:rsidP="00483222">
            <w:pPr>
              <w:pStyle w:val="TAH"/>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r>
      <w:tr w:rsidR="00123ECE" w:rsidRPr="00130358" w14:paraId="50C7F0E8"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FA4B24D" w14:textId="77777777" w:rsidR="00123ECE" w:rsidRPr="00130358" w:rsidRDefault="00123ECE" w:rsidP="00D62538">
            <w:pPr>
              <w:pStyle w:val="TAC"/>
              <w:keepNext w:val="0"/>
              <w:keepLines w:val="0"/>
            </w:pPr>
            <w:r w:rsidRPr="00130358">
              <w:t>1</w:t>
            </w:r>
          </w:p>
        </w:tc>
        <w:tc>
          <w:tcPr>
            <w:tcW w:w="3933" w:type="dxa"/>
            <w:tcBorders>
              <w:top w:val="single" w:sz="4" w:space="0" w:color="auto"/>
              <w:left w:val="single" w:sz="4" w:space="0" w:color="auto"/>
              <w:bottom w:val="single" w:sz="4" w:space="0" w:color="auto"/>
              <w:right w:val="single" w:sz="4" w:space="0" w:color="auto"/>
            </w:tcBorders>
            <w:vAlign w:val="center"/>
          </w:tcPr>
          <w:p w14:paraId="6C593C91" w14:textId="4EBEBCC1" w:rsidR="00123ECE" w:rsidRPr="00130358" w:rsidRDefault="008742CC" w:rsidP="00D62538">
            <w:pPr>
              <w:pStyle w:val="TAC"/>
              <w:keepNext w:val="0"/>
              <w:keepLines w:val="0"/>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vAlign w:val="center"/>
          </w:tcPr>
          <w:p w14:paraId="3675659C" w14:textId="77777777" w:rsidR="00123ECE" w:rsidRPr="00130358" w:rsidRDefault="008742CC" w:rsidP="00D62538">
            <w:pPr>
              <w:pStyle w:val="TAC"/>
              <w:keepNext w:val="0"/>
              <w:keepLines w:val="0"/>
            </w:pPr>
            <w:r w:rsidRPr="00130358">
              <w:t>N/A(Note3)</w:t>
            </w:r>
          </w:p>
        </w:tc>
      </w:tr>
      <w:tr w:rsidR="00123ECE" w:rsidRPr="00130358" w14:paraId="5A69DC3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171C8F4" w14:textId="77777777" w:rsidR="00123ECE" w:rsidRPr="00130358" w:rsidRDefault="00123ECE" w:rsidP="00D62538">
            <w:pPr>
              <w:pStyle w:val="TAC"/>
              <w:keepNext w:val="0"/>
              <w:keepLines w:val="0"/>
            </w:pPr>
            <w:r w:rsidRPr="00130358">
              <w:t>2</w:t>
            </w:r>
          </w:p>
        </w:tc>
        <w:tc>
          <w:tcPr>
            <w:tcW w:w="3933" w:type="dxa"/>
            <w:tcBorders>
              <w:top w:val="single" w:sz="4" w:space="0" w:color="auto"/>
              <w:left w:val="single" w:sz="4" w:space="0" w:color="auto"/>
              <w:bottom w:val="single" w:sz="4" w:space="0" w:color="auto"/>
              <w:right w:val="single" w:sz="4" w:space="0" w:color="auto"/>
            </w:tcBorders>
            <w:vAlign w:val="center"/>
          </w:tcPr>
          <w:p w14:paraId="2536F5DC" w14:textId="6B1E3AB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2F4A3F" w:rsidRPr="00130358">
              <w:t>-</w:t>
            </w:r>
            <w:r w:rsidR="008742CC" w:rsidRPr="00130358">
              <w:t>6</w:t>
            </w:r>
          </w:p>
        </w:tc>
        <w:tc>
          <w:tcPr>
            <w:tcW w:w="3647" w:type="dxa"/>
            <w:tcBorders>
              <w:top w:val="single" w:sz="4" w:space="0" w:color="auto"/>
              <w:left w:val="single" w:sz="4" w:space="0" w:color="auto"/>
              <w:bottom w:val="single" w:sz="4" w:space="0" w:color="auto"/>
              <w:right w:val="single" w:sz="4" w:space="0" w:color="auto"/>
            </w:tcBorders>
          </w:tcPr>
          <w:p w14:paraId="4882BBC2" w14:textId="1C0C3E6D"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3</w:t>
            </w:r>
          </w:p>
        </w:tc>
      </w:tr>
      <w:tr w:rsidR="00123ECE" w:rsidRPr="00130358" w14:paraId="02280B42"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A32028C" w14:textId="77777777" w:rsidR="00123ECE" w:rsidRPr="00130358" w:rsidRDefault="00123ECE" w:rsidP="00D62538">
            <w:pPr>
              <w:pStyle w:val="TAC"/>
              <w:keepNext w:val="0"/>
              <w:keepLines w:val="0"/>
            </w:pPr>
            <w:r w:rsidRPr="00130358">
              <w:t>3</w:t>
            </w:r>
          </w:p>
        </w:tc>
        <w:tc>
          <w:tcPr>
            <w:tcW w:w="3933" w:type="dxa"/>
            <w:tcBorders>
              <w:top w:val="single" w:sz="4" w:space="0" w:color="auto"/>
              <w:left w:val="single" w:sz="4" w:space="0" w:color="auto"/>
              <w:bottom w:val="single" w:sz="4" w:space="0" w:color="auto"/>
              <w:right w:val="single" w:sz="4" w:space="0" w:color="auto"/>
            </w:tcBorders>
          </w:tcPr>
          <w:p w14:paraId="5B988328" w14:textId="70E72CD5"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2F4A3F" w:rsidRPr="00130358">
              <w:t>-</w:t>
            </w:r>
            <w:r w:rsidR="008742CC" w:rsidRPr="00130358">
              <w:t>4</w:t>
            </w:r>
          </w:p>
        </w:tc>
        <w:tc>
          <w:tcPr>
            <w:tcW w:w="3647" w:type="dxa"/>
            <w:tcBorders>
              <w:top w:val="single" w:sz="4" w:space="0" w:color="auto"/>
              <w:left w:val="single" w:sz="4" w:space="0" w:color="auto"/>
              <w:bottom w:val="single" w:sz="4" w:space="0" w:color="auto"/>
              <w:right w:val="single" w:sz="4" w:space="0" w:color="auto"/>
            </w:tcBorders>
          </w:tcPr>
          <w:p w14:paraId="04EC8E9F" w14:textId="296E733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5</w:t>
            </w:r>
          </w:p>
        </w:tc>
      </w:tr>
      <w:tr w:rsidR="00123ECE" w:rsidRPr="00130358" w14:paraId="51A0483C"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5449DDF" w14:textId="77777777" w:rsidR="00123ECE" w:rsidRPr="00130358" w:rsidRDefault="00123ECE" w:rsidP="00D62538">
            <w:pPr>
              <w:pStyle w:val="TAC"/>
              <w:keepNext w:val="0"/>
              <w:keepLines w:val="0"/>
            </w:pPr>
            <w:r w:rsidRPr="00130358">
              <w:t>4</w:t>
            </w:r>
          </w:p>
        </w:tc>
        <w:tc>
          <w:tcPr>
            <w:tcW w:w="3933" w:type="dxa"/>
            <w:tcBorders>
              <w:top w:val="single" w:sz="4" w:space="0" w:color="auto"/>
              <w:left w:val="single" w:sz="4" w:space="0" w:color="auto"/>
              <w:bottom w:val="single" w:sz="4" w:space="0" w:color="auto"/>
              <w:right w:val="single" w:sz="4" w:space="0" w:color="auto"/>
            </w:tcBorders>
          </w:tcPr>
          <w:p w14:paraId="44694503" w14:textId="594516D3" w:rsidR="00123ECE" w:rsidRPr="00130358" w:rsidRDefault="008742CC" w:rsidP="00D62538">
            <w:pPr>
              <w:pStyle w:val="TAC"/>
              <w:keepNext w:val="0"/>
              <w:keepLines w:val="0"/>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15895C22" w14:textId="160F5766" w:rsidR="00123ECE" w:rsidRPr="00130358" w:rsidRDefault="008742CC" w:rsidP="00D62538">
            <w:pPr>
              <w:pStyle w:val="TAC"/>
              <w:keepNext w:val="0"/>
              <w:keepLines w:val="0"/>
            </w:pPr>
            <w:r w:rsidRPr="00130358">
              <w:t>N/A</w:t>
            </w:r>
            <w:r w:rsidR="00D62538" w:rsidRPr="00130358">
              <w:t xml:space="preserve"> </w:t>
            </w:r>
            <w:r w:rsidRPr="00130358">
              <w:t>(Note3)</w:t>
            </w:r>
          </w:p>
        </w:tc>
      </w:tr>
      <w:tr w:rsidR="00123ECE" w:rsidRPr="00130358" w14:paraId="2AB06C96"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0D00155E"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57407C62" w14:textId="44090212"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c>
          <w:tcPr>
            <w:tcW w:w="3647" w:type="dxa"/>
            <w:tcBorders>
              <w:top w:val="single" w:sz="4" w:space="0" w:color="auto"/>
              <w:left w:val="single" w:sz="4" w:space="0" w:color="auto"/>
              <w:bottom w:val="single" w:sz="4" w:space="0" w:color="auto"/>
              <w:right w:val="single" w:sz="4" w:space="0" w:color="auto"/>
            </w:tcBorders>
            <w:vAlign w:val="center"/>
          </w:tcPr>
          <w:p w14:paraId="5FF08F25" w14:textId="0A87D25F"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r>
      <w:tr w:rsidR="00123ECE" w:rsidRPr="00130358" w14:paraId="5F15567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D4290C8" w14:textId="77777777" w:rsidR="00123ECE" w:rsidRPr="00130358" w:rsidRDefault="00123ECE" w:rsidP="00D62538">
            <w:pPr>
              <w:pStyle w:val="TAC"/>
              <w:keepNext w:val="0"/>
              <w:keepLines w:val="0"/>
            </w:pPr>
            <w:r w:rsidRPr="00130358">
              <w:t>5</w:t>
            </w:r>
          </w:p>
        </w:tc>
        <w:tc>
          <w:tcPr>
            <w:tcW w:w="3933" w:type="dxa"/>
            <w:tcBorders>
              <w:top w:val="single" w:sz="4" w:space="0" w:color="auto"/>
              <w:left w:val="single" w:sz="4" w:space="0" w:color="auto"/>
              <w:bottom w:val="single" w:sz="4" w:space="0" w:color="auto"/>
              <w:right w:val="single" w:sz="4" w:space="0" w:color="auto"/>
            </w:tcBorders>
          </w:tcPr>
          <w:p w14:paraId="0DB91DC7" w14:textId="5D94721D"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-2</w:t>
            </w:r>
          </w:p>
        </w:tc>
        <w:tc>
          <w:tcPr>
            <w:tcW w:w="3647" w:type="dxa"/>
            <w:tcBorders>
              <w:top w:val="single" w:sz="4" w:space="0" w:color="auto"/>
              <w:left w:val="single" w:sz="4" w:space="0" w:color="auto"/>
              <w:bottom w:val="single" w:sz="4" w:space="0" w:color="auto"/>
              <w:right w:val="single" w:sz="4" w:space="0" w:color="auto"/>
            </w:tcBorders>
          </w:tcPr>
          <w:p w14:paraId="11B81BF6" w14:textId="4F1BE364"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8</w:t>
            </w:r>
          </w:p>
        </w:tc>
      </w:tr>
      <w:tr w:rsidR="00123ECE" w:rsidRPr="00130358" w14:paraId="44CE4CE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0A3634E" w14:textId="77777777" w:rsidR="00123ECE" w:rsidRPr="00130358" w:rsidRDefault="00123ECE" w:rsidP="000835DA">
            <w:pPr>
              <w:pStyle w:val="TAC"/>
              <w:keepLines w:val="0"/>
            </w:pPr>
            <w:r w:rsidRPr="00130358">
              <w:lastRenderedPageBreak/>
              <w:t>6</w:t>
            </w:r>
          </w:p>
        </w:tc>
        <w:tc>
          <w:tcPr>
            <w:tcW w:w="3933" w:type="dxa"/>
            <w:tcBorders>
              <w:top w:val="single" w:sz="4" w:space="0" w:color="auto"/>
              <w:left w:val="single" w:sz="4" w:space="0" w:color="auto"/>
              <w:bottom w:val="single" w:sz="4" w:space="0" w:color="auto"/>
              <w:right w:val="single" w:sz="4" w:space="0" w:color="auto"/>
            </w:tcBorders>
          </w:tcPr>
          <w:p w14:paraId="27259123" w14:textId="619A5D96" w:rsidR="00123ECE" w:rsidRPr="00130358" w:rsidRDefault="00123ECE" w:rsidP="000835DA">
            <w:pPr>
              <w:pStyle w:val="TAC"/>
              <w:keepLines w:val="0"/>
            </w:pPr>
            <w:r w:rsidRPr="00130358">
              <w:t>RXLEV</w:t>
            </w:r>
            <w:r w:rsidR="00D62538" w:rsidRPr="00130358">
              <w:t xml:space="preserve"> </w:t>
            </w:r>
            <w:r w:rsidRPr="00130358">
              <w:t>=</w:t>
            </w:r>
            <w:r w:rsidR="00D62538" w:rsidRPr="00130358">
              <w:t xml:space="preserve"> </w:t>
            </w:r>
            <w:r w:rsidRPr="00130358">
              <w:t>x+</w:t>
            </w:r>
            <w:r w:rsidR="008742CC" w:rsidRPr="00130358">
              <w:t>1</w:t>
            </w:r>
          </w:p>
        </w:tc>
        <w:tc>
          <w:tcPr>
            <w:tcW w:w="3647" w:type="dxa"/>
            <w:tcBorders>
              <w:top w:val="single" w:sz="4" w:space="0" w:color="auto"/>
              <w:left w:val="single" w:sz="4" w:space="0" w:color="auto"/>
              <w:bottom w:val="single" w:sz="4" w:space="0" w:color="auto"/>
              <w:right w:val="single" w:sz="4" w:space="0" w:color="auto"/>
            </w:tcBorders>
          </w:tcPr>
          <w:p w14:paraId="673DB179" w14:textId="640185B5" w:rsidR="00123ECE" w:rsidRPr="00130358" w:rsidRDefault="00123ECE" w:rsidP="000835DA">
            <w:pPr>
              <w:pStyle w:val="TAC"/>
              <w:keepLines w:val="0"/>
            </w:pPr>
            <w:r w:rsidRPr="00130358">
              <w:t>RXLEV</w:t>
            </w:r>
            <w:r w:rsidR="00D62538" w:rsidRPr="00130358">
              <w:t xml:space="preserve"> </w:t>
            </w:r>
            <w:r w:rsidRPr="00130358">
              <w:t>=</w:t>
            </w:r>
            <w:r w:rsidR="00D62538" w:rsidRPr="00130358">
              <w:t xml:space="preserve"> </w:t>
            </w:r>
            <w:r w:rsidRPr="00130358">
              <w:t>x+</w:t>
            </w:r>
            <w:r w:rsidR="008742CC" w:rsidRPr="00130358">
              <w:t>10</w:t>
            </w:r>
          </w:p>
        </w:tc>
      </w:tr>
      <w:tr w:rsidR="00123ECE" w:rsidRPr="00130358" w14:paraId="5816168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3969A4AB"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24DF1109" w14:textId="5730E3E0"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c>
          <w:tcPr>
            <w:tcW w:w="3647" w:type="dxa"/>
            <w:tcBorders>
              <w:top w:val="single" w:sz="4" w:space="0" w:color="auto"/>
              <w:left w:val="single" w:sz="4" w:space="0" w:color="auto"/>
              <w:bottom w:val="single" w:sz="4" w:space="0" w:color="auto"/>
              <w:right w:val="single" w:sz="4" w:space="0" w:color="auto"/>
            </w:tcBorders>
            <w:vAlign w:val="center"/>
          </w:tcPr>
          <w:p w14:paraId="1C9D42BD" w14:textId="11B64277"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r>
      <w:tr w:rsidR="00123ECE" w:rsidRPr="00130358" w14:paraId="00140B9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626B89B7" w14:textId="77777777" w:rsidR="00123ECE" w:rsidRPr="00130358" w:rsidRDefault="00123ECE" w:rsidP="00D62538">
            <w:pPr>
              <w:pStyle w:val="TAC"/>
              <w:keepNext w:val="0"/>
              <w:keepLines w:val="0"/>
            </w:pPr>
            <w:r w:rsidRPr="00130358">
              <w:t>7</w:t>
            </w:r>
          </w:p>
        </w:tc>
        <w:tc>
          <w:tcPr>
            <w:tcW w:w="3933" w:type="dxa"/>
            <w:tcBorders>
              <w:top w:val="single" w:sz="4" w:space="0" w:color="auto"/>
              <w:left w:val="single" w:sz="4" w:space="0" w:color="auto"/>
              <w:bottom w:val="single" w:sz="4" w:space="0" w:color="auto"/>
              <w:right w:val="single" w:sz="4" w:space="0" w:color="auto"/>
            </w:tcBorders>
          </w:tcPr>
          <w:p w14:paraId="528F2CA9" w14:textId="2221A43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3</w:t>
            </w:r>
          </w:p>
        </w:tc>
        <w:tc>
          <w:tcPr>
            <w:tcW w:w="3647" w:type="dxa"/>
            <w:tcBorders>
              <w:top w:val="single" w:sz="4" w:space="0" w:color="auto"/>
              <w:left w:val="single" w:sz="4" w:space="0" w:color="auto"/>
              <w:bottom w:val="single" w:sz="4" w:space="0" w:color="auto"/>
              <w:right w:val="single" w:sz="4" w:space="0" w:color="auto"/>
            </w:tcBorders>
          </w:tcPr>
          <w:p w14:paraId="59B140E9" w14:textId="4432401A"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12</w:t>
            </w:r>
          </w:p>
        </w:tc>
      </w:tr>
      <w:tr w:rsidR="00123ECE" w:rsidRPr="00130358" w14:paraId="23B4F074"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1C0DEE6F" w14:textId="77777777" w:rsidR="00123ECE" w:rsidRPr="00130358" w:rsidRDefault="00123ECE" w:rsidP="00D62538">
            <w:pPr>
              <w:pStyle w:val="TAC"/>
              <w:keepNext w:val="0"/>
              <w:keepLines w:val="0"/>
            </w:pPr>
            <w:r w:rsidRPr="00130358">
              <w:t>8</w:t>
            </w:r>
          </w:p>
        </w:tc>
        <w:tc>
          <w:tcPr>
            <w:tcW w:w="3933" w:type="dxa"/>
            <w:tcBorders>
              <w:top w:val="single" w:sz="4" w:space="0" w:color="auto"/>
              <w:left w:val="single" w:sz="4" w:space="0" w:color="auto"/>
              <w:bottom w:val="single" w:sz="4" w:space="0" w:color="auto"/>
              <w:right w:val="single" w:sz="4" w:space="0" w:color="auto"/>
            </w:tcBorders>
          </w:tcPr>
          <w:p w14:paraId="5D80E9D9" w14:textId="7D8C09B3"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5</w:t>
            </w:r>
          </w:p>
        </w:tc>
        <w:tc>
          <w:tcPr>
            <w:tcW w:w="3647" w:type="dxa"/>
            <w:tcBorders>
              <w:top w:val="single" w:sz="4" w:space="0" w:color="auto"/>
              <w:left w:val="single" w:sz="4" w:space="0" w:color="auto"/>
              <w:bottom w:val="single" w:sz="4" w:space="0" w:color="auto"/>
              <w:right w:val="single" w:sz="4" w:space="0" w:color="auto"/>
            </w:tcBorders>
          </w:tcPr>
          <w:p w14:paraId="359802EC" w14:textId="0E6BDD14"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14</w:t>
            </w:r>
          </w:p>
        </w:tc>
      </w:tr>
      <w:tr w:rsidR="00123ECE" w:rsidRPr="00130358" w14:paraId="74B8CDE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6F794803"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1ACC8BEF" w14:textId="7C33A612"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c>
          <w:tcPr>
            <w:tcW w:w="3647" w:type="dxa"/>
            <w:tcBorders>
              <w:top w:val="single" w:sz="4" w:space="0" w:color="auto"/>
              <w:left w:val="single" w:sz="4" w:space="0" w:color="auto"/>
              <w:bottom w:val="single" w:sz="4" w:space="0" w:color="auto"/>
              <w:right w:val="single" w:sz="4" w:space="0" w:color="auto"/>
            </w:tcBorders>
            <w:vAlign w:val="center"/>
          </w:tcPr>
          <w:p w14:paraId="34211895" w14:textId="75466611"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r>
      <w:tr w:rsidR="00123ECE" w:rsidRPr="00130358" w14:paraId="696A127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0C07647" w14:textId="77777777" w:rsidR="00123ECE" w:rsidRPr="00130358" w:rsidRDefault="00123ECE" w:rsidP="00D62538">
            <w:pPr>
              <w:pStyle w:val="TAC"/>
              <w:keepNext w:val="0"/>
              <w:keepLines w:val="0"/>
            </w:pPr>
            <w:r w:rsidRPr="00130358">
              <w:t>9</w:t>
            </w:r>
          </w:p>
        </w:tc>
        <w:tc>
          <w:tcPr>
            <w:tcW w:w="3933" w:type="dxa"/>
            <w:tcBorders>
              <w:top w:val="single" w:sz="4" w:space="0" w:color="auto"/>
              <w:left w:val="single" w:sz="4" w:space="0" w:color="auto"/>
              <w:bottom w:val="single" w:sz="4" w:space="0" w:color="auto"/>
              <w:right w:val="single" w:sz="4" w:space="0" w:color="auto"/>
            </w:tcBorders>
          </w:tcPr>
          <w:p w14:paraId="22866DC4" w14:textId="785E48DE"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7</w:t>
            </w:r>
          </w:p>
        </w:tc>
        <w:tc>
          <w:tcPr>
            <w:tcW w:w="3647" w:type="dxa"/>
            <w:tcBorders>
              <w:top w:val="single" w:sz="4" w:space="0" w:color="auto"/>
              <w:left w:val="single" w:sz="4" w:space="0" w:color="auto"/>
              <w:bottom w:val="single" w:sz="4" w:space="0" w:color="auto"/>
              <w:right w:val="single" w:sz="4" w:space="0" w:color="auto"/>
            </w:tcBorders>
          </w:tcPr>
          <w:p w14:paraId="1A2DC84E" w14:textId="5173E1D7"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16</w:t>
            </w:r>
          </w:p>
        </w:tc>
      </w:tr>
      <w:tr w:rsidR="00123ECE" w:rsidRPr="00130358" w14:paraId="0A93835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553D0BA" w14:textId="77777777" w:rsidR="00123ECE" w:rsidRPr="00130358" w:rsidRDefault="00123ECE" w:rsidP="00D62538">
            <w:pPr>
              <w:pStyle w:val="TAC"/>
              <w:keepNext w:val="0"/>
              <w:keepLines w:val="0"/>
            </w:pPr>
            <w:r w:rsidRPr="00130358">
              <w:t>10</w:t>
            </w:r>
          </w:p>
        </w:tc>
        <w:tc>
          <w:tcPr>
            <w:tcW w:w="3933" w:type="dxa"/>
            <w:tcBorders>
              <w:top w:val="single" w:sz="4" w:space="0" w:color="auto"/>
              <w:left w:val="single" w:sz="4" w:space="0" w:color="auto"/>
              <w:bottom w:val="single" w:sz="4" w:space="0" w:color="auto"/>
              <w:right w:val="single" w:sz="4" w:space="0" w:color="auto"/>
            </w:tcBorders>
          </w:tcPr>
          <w:p w14:paraId="1B7B3375" w14:textId="666E3520"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8</w:t>
            </w:r>
          </w:p>
        </w:tc>
        <w:tc>
          <w:tcPr>
            <w:tcW w:w="3647" w:type="dxa"/>
            <w:tcBorders>
              <w:top w:val="single" w:sz="4" w:space="0" w:color="auto"/>
              <w:left w:val="single" w:sz="4" w:space="0" w:color="auto"/>
              <w:bottom w:val="single" w:sz="4" w:space="0" w:color="auto"/>
              <w:right w:val="single" w:sz="4" w:space="0" w:color="auto"/>
            </w:tcBorders>
          </w:tcPr>
          <w:p w14:paraId="6071D8B5" w14:textId="585D24A5"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18</w:t>
            </w:r>
          </w:p>
        </w:tc>
      </w:tr>
      <w:tr w:rsidR="00123ECE" w:rsidRPr="00130358" w14:paraId="774F963E"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822E73D" w14:textId="77777777" w:rsidR="00123ECE" w:rsidRPr="00130358" w:rsidRDefault="00123ECE" w:rsidP="00D62538">
            <w:pPr>
              <w:pStyle w:val="TAC"/>
              <w:keepNext w:val="0"/>
              <w:keepLines w:val="0"/>
            </w:pPr>
          </w:p>
        </w:tc>
        <w:tc>
          <w:tcPr>
            <w:tcW w:w="3933" w:type="dxa"/>
            <w:tcBorders>
              <w:top w:val="single" w:sz="4" w:space="0" w:color="auto"/>
              <w:left w:val="single" w:sz="4" w:space="0" w:color="auto"/>
              <w:bottom w:val="single" w:sz="4" w:space="0" w:color="auto"/>
              <w:right w:val="single" w:sz="4" w:space="0" w:color="auto"/>
            </w:tcBorders>
            <w:vAlign w:val="center"/>
          </w:tcPr>
          <w:p w14:paraId="4E0DFD4E" w14:textId="1DE53335" w:rsidR="00123ECE" w:rsidRPr="00130358" w:rsidRDefault="00123ECE" w:rsidP="00D62538">
            <w:pPr>
              <w:pStyle w:val="TAC"/>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c>
          <w:tcPr>
            <w:tcW w:w="3647" w:type="dxa"/>
            <w:tcBorders>
              <w:top w:val="single" w:sz="4" w:space="0" w:color="auto"/>
              <w:left w:val="single" w:sz="4" w:space="0" w:color="auto"/>
              <w:bottom w:val="single" w:sz="4" w:space="0" w:color="auto"/>
              <w:right w:val="single" w:sz="4" w:space="0" w:color="auto"/>
            </w:tcBorders>
            <w:vAlign w:val="center"/>
          </w:tcPr>
          <w:p w14:paraId="09BB73A1" w14:textId="1F37F3AA" w:rsidR="00123ECE" w:rsidRPr="00130358" w:rsidRDefault="00123ECE" w:rsidP="00D62538">
            <w:pPr>
              <w:pStyle w:val="TAC"/>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r>
      <w:tr w:rsidR="00123ECE" w:rsidRPr="00130358" w14:paraId="5EBC9CFE"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343AF8D" w14:textId="77777777" w:rsidR="00123ECE" w:rsidRPr="00130358" w:rsidRDefault="00123ECE" w:rsidP="00D62538">
            <w:pPr>
              <w:pStyle w:val="TAC"/>
              <w:keepNext w:val="0"/>
              <w:keepLines w:val="0"/>
            </w:pPr>
            <w:r w:rsidRPr="00130358">
              <w:t>11</w:t>
            </w:r>
          </w:p>
        </w:tc>
        <w:tc>
          <w:tcPr>
            <w:tcW w:w="3933" w:type="dxa"/>
            <w:tcBorders>
              <w:top w:val="single" w:sz="4" w:space="0" w:color="auto"/>
              <w:left w:val="single" w:sz="4" w:space="0" w:color="auto"/>
              <w:bottom w:val="single" w:sz="4" w:space="0" w:color="auto"/>
              <w:right w:val="single" w:sz="4" w:space="0" w:color="auto"/>
            </w:tcBorders>
          </w:tcPr>
          <w:p w14:paraId="16B284C6" w14:textId="0A83E5B7"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10</w:t>
            </w:r>
          </w:p>
        </w:tc>
        <w:tc>
          <w:tcPr>
            <w:tcW w:w="3647" w:type="dxa"/>
            <w:tcBorders>
              <w:top w:val="single" w:sz="4" w:space="0" w:color="auto"/>
              <w:left w:val="single" w:sz="4" w:space="0" w:color="auto"/>
              <w:bottom w:val="single" w:sz="4" w:space="0" w:color="auto"/>
              <w:right w:val="single" w:sz="4" w:space="0" w:color="auto"/>
            </w:tcBorders>
          </w:tcPr>
          <w:p w14:paraId="599C5D85" w14:textId="1910EFCD" w:rsidR="00123ECE" w:rsidRPr="00130358" w:rsidRDefault="00123ECE" w:rsidP="00D62538">
            <w:pPr>
              <w:pStyle w:val="TAC"/>
              <w:keepNext w:val="0"/>
              <w:keepLines w:val="0"/>
            </w:pPr>
            <w:r w:rsidRPr="00130358">
              <w:t>RXLEV</w:t>
            </w:r>
            <w:r w:rsidR="00D62538" w:rsidRPr="00130358">
              <w:t xml:space="preserve"> </w:t>
            </w:r>
            <w:r w:rsidRPr="00130358">
              <w:t>=</w:t>
            </w:r>
            <w:r w:rsidR="00D62538" w:rsidRPr="00130358">
              <w:t xml:space="preserve"> </w:t>
            </w:r>
            <w:r w:rsidRPr="00130358">
              <w:t>x+</w:t>
            </w:r>
            <w:r w:rsidR="008742CC" w:rsidRPr="00130358">
              <w:t>20</w:t>
            </w:r>
          </w:p>
        </w:tc>
      </w:tr>
      <w:tr w:rsidR="00123ECE" w:rsidRPr="00130358" w14:paraId="66F2D4A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04DFA8C6" w14:textId="77777777" w:rsidR="00123ECE" w:rsidRPr="00130358" w:rsidRDefault="00123ECE" w:rsidP="00D62538">
            <w:pPr>
              <w:pStyle w:val="TAC"/>
              <w:keepNext w:val="0"/>
              <w:keepLines w:val="0"/>
            </w:pPr>
            <w:r w:rsidRPr="00130358">
              <w:t>12</w:t>
            </w:r>
          </w:p>
        </w:tc>
        <w:tc>
          <w:tcPr>
            <w:tcW w:w="3933" w:type="dxa"/>
            <w:tcBorders>
              <w:top w:val="single" w:sz="4" w:space="0" w:color="auto"/>
              <w:left w:val="single" w:sz="4" w:space="0" w:color="auto"/>
              <w:bottom w:val="single" w:sz="4" w:space="0" w:color="auto"/>
              <w:right w:val="single" w:sz="4" w:space="0" w:color="auto"/>
            </w:tcBorders>
          </w:tcPr>
          <w:p w14:paraId="135A6802" w14:textId="6B5E4489" w:rsidR="00123ECE" w:rsidRPr="00130358" w:rsidRDefault="008742CC" w:rsidP="00D62538">
            <w:pPr>
              <w:pStyle w:val="TAC"/>
              <w:keepNext w:val="0"/>
              <w:keepLines w:val="0"/>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0E54D16C" w14:textId="0CAB0A5F" w:rsidR="00123ECE" w:rsidRPr="00130358" w:rsidRDefault="008742CC" w:rsidP="00D62538">
            <w:pPr>
              <w:pStyle w:val="TAC"/>
              <w:keepNext w:val="0"/>
              <w:keepLines w:val="0"/>
            </w:pPr>
            <w:r w:rsidRPr="00130358">
              <w:t>N/A</w:t>
            </w:r>
            <w:r w:rsidR="00D62538" w:rsidRPr="00130358">
              <w:t xml:space="preserve"> </w:t>
            </w:r>
            <w:r w:rsidRPr="00130358">
              <w:t>(Note3)</w:t>
            </w:r>
          </w:p>
        </w:tc>
      </w:tr>
      <w:tr w:rsidR="00123ECE" w:rsidRPr="00130358" w14:paraId="7559A2A2" w14:textId="77777777" w:rsidTr="00D62538">
        <w:trPr>
          <w:cantSplit/>
          <w:jc w:val="center"/>
        </w:trPr>
        <w:tc>
          <w:tcPr>
            <w:tcW w:w="8610" w:type="dxa"/>
            <w:gridSpan w:val="3"/>
            <w:tcBorders>
              <w:top w:val="single" w:sz="4" w:space="0" w:color="auto"/>
              <w:left w:val="single" w:sz="4" w:space="0" w:color="auto"/>
              <w:bottom w:val="single" w:sz="4" w:space="0" w:color="auto"/>
              <w:right w:val="single" w:sz="4" w:space="0" w:color="auto"/>
            </w:tcBorders>
            <w:vAlign w:val="center"/>
          </w:tcPr>
          <w:p w14:paraId="0CD50242" w14:textId="083973AF" w:rsidR="00123ECE" w:rsidRPr="00130358" w:rsidRDefault="00483222" w:rsidP="00D62538">
            <w:pPr>
              <w:pStyle w:val="TAN"/>
              <w:keepNext w:val="0"/>
              <w:keepLines w:val="0"/>
            </w:pPr>
            <w:r w:rsidRPr="00130358">
              <w:t>NOTE 1:</w:t>
            </w:r>
            <w:r w:rsidR="008742CC" w:rsidRPr="00130358">
              <w:tab/>
            </w:r>
            <w:r w:rsidR="00123ECE" w:rsidRPr="00130358">
              <w:t>x</w:t>
            </w:r>
            <w:r w:rsidR="00D62538" w:rsidRPr="00130358">
              <w:t xml:space="preserve"> </w:t>
            </w:r>
            <w:r w:rsidR="00123ECE" w:rsidRPr="00130358">
              <w:t>is</w:t>
            </w:r>
            <w:r w:rsidR="00D62538" w:rsidRPr="00130358">
              <w:t xml:space="preserve"> </w:t>
            </w:r>
            <w:r w:rsidR="00123ECE" w:rsidRPr="00130358">
              <w:t>the</w:t>
            </w:r>
            <w:r w:rsidR="00D62538" w:rsidRPr="00130358">
              <w:t xml:space="preserve"> </w:t>
            </w:r>
            <w:r w:rsidR="00123ECE" w:rsidRPr="00130358">
              <w:t>reported</w:t>
            </w:r>
            <w:r w:rsidR="00D62538" w:rsidRPr="00130358">
              <w:t xml:space="preserve"> </w:t>
            </w:r>
            <w:r w:rsidR="00123ECE" w:rsidRPr="00130358">
              <w:t>value</w:t>
            </w:r>
            <w:r w:rsidR="00D62538" w:rsidRPr="00130358">
              <w:t xml:space="preserve"> </w:t>
            </w:r>
            <w:r w:rsidR="00123ECE" w:rsidRPr="00130358">
              <w:t>RXLEV</w:t>
            </w:r>
            <w:r w:rsidR="00D62538" w:rsidRPr="00130358">
              <w:t xml:space="preserve"> </w:t>
            </w:r>
            <w:r w:rsidR="00123ECE" w:rsidRPr="00130358">
              <w:t>for</w:t>
            </w:r>
            <w:r w:rsidR="00D62538" w:rsidRPr="00130358">
              <w:t xml:space="preserve"> </w:t>
            </w:r>
            <w:r w:rsidR="00123ECE" w:rsidRPr="00130358">
              <w:t>BCCH1</w:t>
            </w:r>
            <w:r w:rsidR="008742CC" w:rsidRPr="00130358">
              <w:t>.</w:t>
            </w:r>
          </w:p>
          <w:p w14:paraId="62C44D8E" w14:textId="6FEDBC58" w:rsidR="008742CC" w:rsidRPr="00130358" w:rsidRDefault="00483222" w:rsidP="00D62538">
            <w:pPr>
              <w:pStyle w:val="TAN"/>
              <w:keepNext w:val="0"/>
              <w:keepLines w:val="0"/>
            </w:pPr>
            <w:r w:rsidRPr="00130358">
              <w:t>NOTE 2:</w:t>
            </w:r>
            <w:r w:rsidR="008742CC" w:rsidRPr="00130358">
              <w:tab/>
            </w:r>
            <w:r w:rsidR="00123ECE" w:rsidRPr="00130358">
              <w:t>It</w:t>
            </w:r>
            <w:r w:rsidR="00D62538" w:rsidRPr="00130358">
              <w:t xml:space="preserve"> </w:t>
            </w:r>
            <w:r w:rsidR="00123ECE" w:rsidRPr="00130358">
              <w:t>is</w:t>
            </w:r>
            <w:r w:rsidR="00D62538" w:rsidRPr="00130358">
              <w:t xml:space="preserve"> </w:t>
            </w:r>
            <w:r w:rsidR="00123ECE" w:rsidRPr="00130358">
              <w:t>not</w:t>
            </w:r>
            <w:r w:rsidR="00D62538" w:rsidRPr="00130358">
              <w:t xml:space="preserve"> </w:t>
            </w:r>
            <w:r w:rsidR="00123ECE" w:rsidRPr="00130358">
              <w:t>mandatory</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UE</w:t>
            </w:r>
            <w:r w:rsidR="00D62538" w:rsidRPr="00130358">
              <w:t xml:space="preserve"> </w:t>
            </w:r>
            <w:r w:rsidR="00123ECE" w:rsidRPr="00130358">
              <w:t>to</w:t>
            </w:r>
            <w:r w:rsidR="00D62538" w:rsidRPr="00130358">
              <w:t xml:space="preserve"> </w:t>
            </w:r>
            <w:r w:rsidR="00123ECE" w:rsidRPr="00130358">
              <w:t>report</w:t>
            </w:r>
            <w:r w:rsidR="00D62538" w:rsidRPr="00130358">
              <w:t xml:space="preserve"> </w:t>
            </w:r>
            <w:r w:rsidR="00123ECE" w:rsidRPr="00130358">
              <w:t>BCCH1</w:t>
            </w:r>
            <w:r w:rsidR="00D62538" w:rsidRPr="00130358">
              <w:t xml:space="preserve"> </w:t>
            </w:r>
            <w:r w:rsidR="00123ECE" w:rsidRPr="00130358">
              <w:t>in</w:t>
            </w:r>
            <w:r w:rsidR="00D62538" w:rsidRPr="00130358">
              <w:t xml:space="preserve"> </w:t>
            </w:r>
            <w:r w:rsidR="00D379E5" w:rsidRPr="00130358">
              <w:t>sub-test</w:t>
            </w:r>
            <w:r w:rsidR="00D62538" w:rsidRPr="00130358">
              <w:t xml:space="preserve"> </w:t>
            </w:r>
            <w:r w:rsidR="00123ECE" w:rsidRPr="00130358">
              <w:t>12</w:t>
            </w:r>
            <w:r w:rsidR="009F6443" w:rsidRPr="00130358">
              <w:t>.</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relative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r w:rsidR="00123ECE" w:rsidRPr="00130358">
              <w:t>.</w:t>
            </w:r>
            <w:r w:rsidR="00D62538" w:rsidRPr="00130358">
              <w:t xml:space="preserve"> </w:t>
            </w:r>
          </w:p>
          <w:p w14:paraId="1FE0278A" w14:textId="668C087E" w:rsidR="00123ECE" w:rsidRPr="00130358" w:rsidRDefault="00483222" w:rsidP="00D62538">
            <w:pPr>
              <w:pStyle w:val="TAN"/>
              <w:keepNext w:val="0"/>
              <w:keepLines w:val="0"/>
            </w:pPr>
            <w:r w:rsidRPr="00130358">
              <w:t>NOTE 3:</w:t>
            </w:r>
            <w:r w:rsidR="008742CC" w:rsidRPr="00130358">
              <w:tab/>
              <w:t>Sub-tests</w:t>
            </w:r>
            <w:r w:rsidR="00D62538" w:rsidRPr="00130358">
              <w:t xml:space="preserve"> </w:t>
            </w:r>
            <w:r w:rsidR="008742CC" w:rsidRPr="00130358">
              <w:t>1,</w:t>
            </w:r>
            <w:r w:rsidR="00D62538" w:rsidRPr="00130358">
              <w:t xml:space="preserve"> </w:t>
            </w:r>
            <w:r w:rsidR="008742CC" w:rsidRPr="00130358">
              <w:t>4</w:t>
            </w:r>
            <w:r w:rsidR="00D62538" w:rsidRPr="00130358">
              <w:t xml:space="preserve"> </w:t>
            </w:r>
            <w:r w:rsidR="008742CC" w:rsidRPr="00130358">
              <w:t>and</w:t>
            </w:r>
            <w:r w:rsidR="00D62538" w:rsidRPr="00130358">
              <w:t xml:space="preserve"> </w:t>
            </w:r>
            <w:r w:rsidR="008742CC" w:rsidRPr="00130358">
              <w:t>12</w:t>
            </w:r>
            <w:r w:rsidR="00D62538" w:rsidRPr="00130358">
              <w:t xml:space="preserve"> </w:t>
            </w:r>
            <w:r w:rsidR="008742CC" w:rsidRPr="00130358">
              <w:t>are</w:t>
            </w:r>
            <w:r w:rsidR="00D62538" w:rsidRPr="00130358">
              <w:t xml:space="preserve"> </w:t>
            </w:r>
            <w:r w:rsidR="008742CC" w:rsidRPr="00130358">
              <w:t>not</w:t>
            </w:r>
            <w:r w:rsidR="00D62538" w:rsidRPr="00130358">
              <w:t xml:space="preserve"> </w:t>
            </w:r>
            <w:r w:rsidR="008742CC" w:rsidRPr="00130358">
              <w:t>applicable</w:t>
            </w:r>
            <w:r w:rsidR="00D62538" w:rsidRPr="00130358">
              <w:t xml:space="preserve"> </w:t>
            </w:r>
            <w:r w:rsidR="008742CC" w:rsidRPr="00130358">
              <w:t>for</w:t>
            </w:r>
            <w:r w:rsidR="00D62538" w:rsidRPr="00130358">
              <w:t xml:space="preserve"> </w:t>
            </w:r>
            <w:r w:rsidR="008742CC" w:rsidRPr="00130358">
              <w:t>relative</w:t>
            </w:r>
            <w:r w:rsidR="00D62538" w:rsidRPr="00130358">
              <w:t xml:space="preserve"> </w:t>
            </w:r>
            <w:r w:rsidR="008742CC" w:rsidRPr="00130358">
              <w:t>accuracy</w:t>
            </w:r>
            <w:r w:rsidR="00D62538" w:rsidRPr="00130358">
              <w:t xml:space="preserve"> </w:t>
            </w:r>
            <w:r w:rsidR="008742CC" w:rsidRPr="00130358">
              <w:t>as</w:t>
            </w:r>
            <w:r w:rsidR="00D62538" w:rsidRPr="00130358">
              <w:t xml:space="preserve"> </w:t>
            </w:r>
            <w:r w:rsidR="008742CC" w:rsidRPr="00130358">
              <w:t>they</w:t>
            </w:r>
            <w:r w:rsidR="00D62538" w:rsidRPr="00130358">
              <w:t xml:space="preserve"> </w:t>
            </w:r>
            <w:r w:rsidR="008742CC" w:rsidRPr="00130358">
              <w:t>would</w:t>
            </w:r>
            <w:r w:rsidR="00D62538" w:rsidRPr="00130358">
              <w:t xml:space="preserve"> </w:t>
            </w:r>
            <w:r w:rsidR="008742CC" w:rsidRPr="00130358">
              <w:t>be</w:t>
            </w:r>
            <w:r w:rsidR="00D62538" w:rsidRPr="00130358">
              <w:t xml:space="preserve"> </w:t>
            </w:r>
            <w:r w:rsidR="008742CC" w:rsidRPr="00130358">
              <w:t>testing</w:t>
            </w:r>
            <w:r w:rsidR="00D62538" w:rsidRPr="00130358">
              <w:t xml:space="preserve"> </w:t>
            </w:r>
            <w:r w:rsidR="008742CC" w:rsidRPr="00130358">
              <w:t>the</w:t>
            </w:r>
            <w:r w:rsidR="00D62538" w:rsidRPr="00130358">
              <w:t xml:space="preserve"> </w:t>
            </w:r>
            <w:r w:rsidR="008742CC" w:rsidRPr="00130358">
              <w:t>UE</w:t>
            </w:r>
            <w:r w:rsidR="00D62538" w:rsidRPr="00130358">
              <w:t xml:space="preserve"> </w:t>
            </w:r>
            <w:r w:rsidR="008742CC" w:rsidRPr="00130358">
              <w:t>outside</w:t>
            </w:r>
            <w:r w:rsidR="00D62538" w:rsidRPr="00130358">
              <w:t xml:space="preserve"> </w:t>
            </w:r>
            <w:r w:rsidR="008742CC" w:rsidRPr="00130358">
              <w:t>the</w:t>
            </w:r>
            <w:r w:rsidR="00D62538" w:rsidRPr="00130358">
              <w:t xml:space="preserve"> </w:t>
            </w:r>
            <w:r w:rsidR="008742CC" w:rsidRPr="00130358">
              <w:t>side</w:t>
            </w:r>
            <w:r w:rsidR="00D62538" w:rsidRPr="00130358">
              <w:t xml:space="preserve"> </w:t>
            </w:r>
            <w:r w:rsidR="008742CC" w:rsidRPr="00130358">
              <w:t>conditions.</w:t>
            </w:r>
          </w:p>
        </w:tc>
      </w:tr>
    </w:tbl>
    <w:p w14:paraId="0AC12853" w14:textId="77777777" w:rsidR="00123ECE" w:rsidRPr="00130358" w:rsidRDefault="00123ECE" w:rsidP="00D62538"/>
    <w:p w14:paraId="2F34BB37" w14:textId="77777777" w:rsidR="00123ECE" w:rsidRPr="00130358" w:rsidRDefault="00123ECE" w:rsidP="00D62538">
      <w:r w:rsidRPr="00130358">
        <w:t>For the test to pass, the ratio of successful reported values in each sub-test for absolute and relative accuracy shall be more than 90% with a confidence level of 95%.</w:t>
      </w:r>
    </w:p>
    <w:p w14:paraId="14FEF643" w14:textId="77777777" w:rsidR="00123ECE" w:rsidRPr="00130358" w:rsidRDefault="00123ECE" w:rsidP="00D62538">
      <w:pPr>
        <w:pStyle w:val="Heading3"/>
        <w:keepNext w:val="0"/>
        <w:keepLines w:val="0"/>
      </w:pPr>
      <w:r w:rsidRPr="00130358">
        <w:t>9.</w:t>
      </w:r>
      <w:r w:rsidRPr="00130358">
        <w:rPr>
          <w:lang w:eastAsia="zh-CN"/>
        </w:rPr>
        <w:t>6</w:t>
      </w:r>
      <w:r w:rsidRPr="00130358">
        <w:t>.</w:t>
      </w:r>
      <w:r w:rsidRPr="00130358">
        <w:rPr>
          <w:lang w:eastAsia="zh-CN"/>
        </w:rPr>
        <w:t>2</w:t>
      </w:r>
      <w:r w:rsidRPr="00130358">
        <w:tab/>
      </w:r>
      <w:r w:rsidRPr="00130358">
        <w:rPr>
          <w:lang w:eastAsia="zh-CN"/>
        </w:rPr>
        <w:t>GSM RSSI</w:t>
      </w:r>
      <w:r w:rsidRPr="00130358">
        <w:t xml:space="preserve"> accuracy for E-UTRAN </w:t>
      </w:r>
      <w:r w:rsidRPr="00130358">
        <w:rPr>
          <w:lang w:eastAsia="zh-CN"/>
        </w:rPr>
        <w:t>T</w:t>
      </w:r>
      <w:r w:rsidRPr="00130358">
        <w:t>DD</w:t>
      </w:r>
    </w:p>
    <w:p w14:paraId="143A348B" w14:textId="77777777" w:rsidR="00123ECE" w:rsidRPr="00130358" w:rsidRDefault="00123ECE" w:rsidP="00D62538">
      <w:pPr>
        <w:pStyle w:val="Heading4"/>
        <w:keepNext w:val="0"/>
        <w:keepLines w:val="0"/>
        <w:rPr>
          <w:lang w:eastAsia="zh-CN"/>
        </w:rPr>
      </w:pPr>
      <w:r w:rsidRPr="00130358">
        <w:t>9.</w:t>
      </w:r>
      <w:r w:rsidRPr="00130358">
        <w:rPr>
          <w:lang w:eastAsia="zh-CN"/>
        </w:rPr>
        <w:t>6</w:t>
      </w:r>
      <w:r w:rsidRPr="00130358">
        <w:t>.</w:t>
      </w:r>
      <w:r w:rsidRPr="00130358">
        <w:rPr>
          <w:lang w:eastAsia="zh-CN"/>
        </w:rPr>
        <w:t>2</w:t>
      </w:r>
      <w:r w:rsidRPr="00130358">
        <w:t>.1</w:t>
      </w:r>
      <w:r w:rsidRPr="00130358">
        <w:tab/>
        <w:t>Test purpose</w:t>
      </w:r>
    </w:p>
    <w:p w14:paraId="17FE87EC" w14:textId="77777777" w:rsidR="00123ECE" w:rsidRPr="00130358" w:rsidRDefault="00123ECE" w:rsidP="00D62538">
      <w:r w:rsidRPr="00130358">
        <w:t>To verify that the</w:t>
      </w:r>
      <w:r w:rsidRPr="00130358">
        <w:rPr>
          <w:lang w:eastAsia="zh-CN"/>
        </w:rPr>
        <w:t xml:space="preserve"> GSM RSSI</w:t>
      </w:r>
      <w:r w:rsidRPr="00130358">
        <w:t xml:space="preserve"> measurement accuracy is within the specified limits.</w:t>
      </w:r>
    </w:p>
    <w:p w14:paraId="1AB130E5"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2</w:t>
      </w:r>
      <w:r w:rsidRPr="00130358">
        <w:t>.2</w:t>
      </w:r>
      <w:r w:rsidRPr="00130358">
        <w:tab/>
        <w:t>Test applicability</w:t>
      </w:r>
    </w:p>
    <w:p w14:paraId="1AAD7199" w14:textId="77777777" w:rsidR="00123ECE" w:rsidRPr="00130358" w:rsidRDefault="00123ECE" w:rsidP="00D62538">
      <w:r w:rsidRPr="00130358">
        <w:t>This test appl</w:t>
      </w:r>
      <w:r w:rsidRPr="00130358">
        <w:rPr>
          <w:lang w:eastAsia="zh-CN"/>
        </w:rPr>
        <w:t>ies</w:t>
      </w:r>
      <w:r w:rsidRPr="00130358">
        <w:t xml:space="preserve"> </w:t>
      </w:r>
      <w:r w:rsidRPr="00130358">
        <w:rPr>
          <w:lang w:eastAsia="zh-CN"/>
        </w:rPr>
        <w:t xml:space="preserve">all the types of </w:t>
      </w:r>
      <w:r w:rsidRPr="00130358">
        <w:t xml:space="preserve"> </w:t>
      </w:r>
      <w:r w:rsidRPr="00130358">
        <w:rPr>
          <w:lang w:eastAsia="zh-CN"/>
        </w:rPr>
        <w:t>E-</w:t>
      </w:r>
      <w:r w:rsidRPr="00130358">
        <w:t xml:space="preserve">UTRA TDD UE </w:t>
      </w:r>
      <w:r w:rsidRPr="00130358">
        <w:rPr>
          <w:lang w:eastAsia="zh-CN"/>
        </w:rPr>
        <w:t xml:space="preserve">release </w:t>
      </w:r>
      <w:r w:rsidR="002B5BDC" w:rsidRPr="00130358">
        <w:rPr>
          <w:lang w:eastAsia="zh-CN"/>
        </w:rPr>
        <w:t xml:space="preserve">9 </w:t>
      </w:r>
      <w:r w:rsidRPr="00130358">
        <w:rPr>
          <w:lang w:eastAsia="zh-CN"/>
        </w:rPr>
        <w:t>and forward that support</w:t>
      </w:r>
      <w:r w:rsidRPr="00130358">
        <w:t xml:space="preserve"> GSM. Applicability requires support for FGI bit </w:t>
      </w:r>
      <w:r w:rsidR="002B5BDC" w:rsidRPr="00130358">
        <w:t xml:space="preserve">16 and </w:t>
      </w:r>
      <w:r w:rsidRPr="00130358">
        <w:t>23.</w:t>
      </w:r>
    </w:p>
    <w:p w14:paraId="0AEBBB19"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2</w:t>
      </w:r>
      <w:r w:rsidRPr="00130358">
        <w:t>.3</w:t>
      </w:r>
      <w:r w:rsidRPr="00130358">
        <w:tab/>
        <w:t>Minimum conformance requirements</w:t>
      </w:r>
    </w:p>
    <w:p w14:paraId="1075709F" w14:textId="77777777" w:rsidR="00CA5B71" w:rsidRPr="00130358" w:rsidRDefault="00CA5B71" w:rsidP="00D62538">
      <w:pPr>
        <w:rPr>
          <w:b/>
        </w:rPr>
      </w:pPr>
      <w:r w:rsidRPr="00130358">
        <w:rPr>
          <w:b/>
        </w:rPr>
        <w:t>Absolute accuracy</w:t>
      </w:r>
    </w:p>
    <w:p w14:paraId="046E42A1" w14:textId="77777777" w:rsidR="00123ECE" w:rsidRPr="00130358" w:rsidRDefault="00123ECE" w:rsidP="00D62538">
      <w:r w:rsidRPr="00130358">
        <w:t xml:space="preserve">The R.M.S received signal level at the receiver input shall be measured by the MS and the BSS over the full range of </w:t>
      </w:r>
      <w:r w:rsidRPr="00130358">
        <w:noBreakHyphen/>
        <w:t xml:space="preserve">110 dBm to </w:t>
      </w:r>
      <w:r w:rsidRPr="00130358">
        <w:noBreakHyphen/>
        <w:t xml:space="preserve">48 dBm with an absolute accuracy of ±4 dB from </w:t>
      </w:r>
      <w:r w:rsidRPr="00130358">
        <w:noBreakHyphen/>
        <w:t xml:space="preserve">110 dBm to </w:t>
      </w:r>
      <w:r w:rsidRPr="00130358">
        <w:noBreakHyphen/>
        <w:t xml:space="preserve">70 dBm under normal conditions and </w:t>
      </w:r>
      <w:r w:rsidRPr="00130358">
        <w:rPr>
          <w:rFonts w:ascii="Times" w:hAnsi="Times"/>
        </w:rPr>
        <w:t>±</w:t>
      </w:r>
      <w:r w:rsidRPr="00130358">
        <w:t>6 dB over the full range under both normal and extreme conditions. The R.M.S received signal level at the receiver input shall be measured by the MS above -48 dBm up to -38 dBm with an absolute accuracy of ± 9 dB under both normal and extreme conditions.</w:t>
      </w:r>
    </w:p>
    <w:p w14:paraId="14FEDD2D" w14:textId="77777777" w:rsidR="00123ECE" w:rsidRPr="00130358" w:rsidRDefault="00123ECE" w:rsidP="00D62538">
      <w:r w:rsidRPr="00130358">
        <w:t>This requirement is summarized in Table 9.6.2.3-1.</w:t>
      </w:r>
    </w:p>
    <w:p w14:paraId="1077D427" w14:textId="77777777" w:rsidR="00123ECE" w:rsidRPr="00130358" w:rsidRDefault="00123ECE" w:rsidP="00D62538">
      <w:pPr>
        <w:pStyle w:val="TH"/>
        <w:keepNext w:val="0"/>
        <w:keepLines w:val="0"/>
        <w:rPr>
          <w:lang w:eastAsia="zh-CN"/>
        </w:rPr>
      </w:pPr>
      <w:r w:rsidRPr="00130358">
        <w:rPr>
          <w:lang w:eastAsia="zh-CN"/>
        </w:rPr>
        <w:t>Table 9.6.2.3-1: GSM RXLEV absolute accuracy</w:t>
      </w: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189"/>
        <w:gridCol w:w="1837"/>
        <w:gridCol w:w="1985"/>
        <w:gridCol w:w="1660"/>
      </w:tblGrid>
      <w:tr w:rsidR="00123ECE" w:rsidRPr="00130358" w14:paraId="2ED534CC" w14:textId="77777777" w:rsidTr="00D62538">
        <w:trPr>
          <w:cantSplit/>
          <w:jc w:val="center"/>
        </w:trPr>
        <w:tc>
          <w:tcPr>
            <w:tcW w:w="2605" w:type="dxa"/>
            <w:vMerge w:val="restart"/>
            <w:vAlign w:val="center"/>
          </w:tcPr>
          <w:p w14:paraId="6012969C" w14:textId="77777777" w:rsidR="00123ECE" w:rsidRPr="00130358" w:rsidRDefault="00123ECE" w:rsidP="00D62538">
            <w:pPr>
              <w:pStyle w:val="TAH"/>
              <w:keepNext w:val="0"/>
              <w:keepLines w:val="0"/>
            </w:pPr>
            <w:r w:rsidRPr="00130358">
              <w:t>Parameter</w:t>
            </w:r>
          </w:p>
        </w:tc>
        <w:tc>
          <w:tcPr>
            <w:tcW w:w="1189" w:type="dxa"/>
            <w:vMerge w:val="restart"/>
            <w:vAlign w:val="center"/>
          </w:tcPr>
          <w:p w14:paraId="4428D296" w14:textId="77777777" w:rsidR="00123ECE" w:rsidRPr="00130358" w:rsidRDefault="00123ECE" w:rsidP="00D62538">
            <w:pPr>
              <w:pStyle w:val="TAH"/>
              <w:keepNext w:val="0"/>
              <w:keepLines w:val="0"/>
            </w:pPr>
            <w:r w:rsidRPr="00130358">
              <w:t>Unit</w:t>
            </w:r>
          </w:p>
        </w:tc>
        <w:tc>
          <w:tcPr>
            <w:tcW w:w="3822" w:type="dxa"/>
            <w:gridSpan w:val="2"/>
            <w:vAlign w:val="center"/>
          </w:tcPr>
          <w:p w14:paraId="6D239E41" w14:textId="7FF8DE3B" w:rsidR="00123ECE" w:rsidRPr="00130358" w:rsidRDefault="00123ECE" w:rsidP="00D62538">
            <w:pPr>
              <w:pStyle w:val="TAH"/>
              <w:keepNext w:val="0"/>
              <w:keepLines w:val="0"/>
            </w:pPr>
            <w:r w:rsidRPr="00130358">
              <w:t>Accuracy</w:t>
            </w:r>
            <w:r w:rsidR="00D62538" w:rsidRPr="00130358">
              <w:t xml:space="preserve"> </w:t>
            </w:r>
            <w:r w:rsidRPr="00130358">
              <w:t>[dB]</w:t>
            </w:r>
          </w:p>
        </w:tc>
        <w:tc>
          <w:tcPr>
            <w:tcW w:w="1660" w:type="dxa"/>
          </w:tcPr>
          <w:p w14:paraId="0A7B14AF" w14:textId="77777777" w:rsidR="00123ECE" w:rsidRPr="00130358" w:rsidRDefault="00123ECE" w:rsidP="00D62538">
            <w:pPr>
              <w:pStyle w:val="TAH"/>
              <w:keepNext w:val="0"/>
              <w:keepLines w:val="0"/>
            </w:pPr>
            <w:r w:rsidRPr="00130358">
              <w:t>Conditions</w:t>
            </w:r>
          </w:p>
        </w:tc>
      </w:tr>
      <w:tr w:rsidR="00123ECE" w:rsidRPr="00130358" w14:paraId="5850CA1C" w14:textId="77777777" w:rsidTr="00D62538">
        <w:trPr>
          <w:cantSplit/>
          <w:jc w:val="center"/>
        </w:trPr>
        <w:tc>
          <w:tcPr>
            <w:tcW w:w="2605" w:type="dxa"/>
            <w:vMerge/>
            <w:vAlign w:val="center"/>
          </w:tcPr>
          <w:p w14:paraId="44574AEE" w14:textId="77777777" w:rsidR="00123ECE" w:rsidRPr="00130358" w:rsidRDefault="00123ECE" w:rsidP="00D62538">
            <w:pPr>
              <w:pStyle w:val="TAH"/>
              <w:keepNext w:val="0"/>
              <w:keepLines w:val="0"/>
            </w:pPr>
          </w:p>
        </w:tc>
        <w:tc>
          <w:tcPr>
            <w:tcW w:w="1189" w:type="dxa"/>
            <w:vMerge/>
          </w:tcPr>
          <w:p w14:paraId="63E2579D" w14:textId="77777777" w:rsidR="00123ECE" w:rsidRPr="00130358" w:rsidRDefault="00123ECE" w:rsidP="00D62538">
            <w:pPr>
              <w:pStyle w:val="TAH"/>
              <w:keepNext w:val="0"/>
              <w:keepLines w:val="0"/>
            </w:pPr>
          </w:p>
        </w:tc>
        <w:tc>
          <w:tcPr>
            <w:tcW w:w="1837" w:type="dxa"/>
            <w:vAlign w:val="center"/>
          </w:tcPr>
          <w:p w14:paraId="7D4802FD" w14:textId="05FD628D" w:rsidR="00123ECE" w:rsidRPr="00130358" w:rsidRDefault="00123ECE" w:rsidP="00D62538">
            <w:pPr>
              <w:pStyle w:val="TAH"/>
              <w:keepNext w:val="0"/>
              <w:keepLines w:val="0"/>
            </w:pPr>
            <w:r w:rsidRPr="00130358">
              <w:t>Normal</w:t>
            </w:r>
            <w:r w:rsidR="00D62538" w:rsidRPr="00130358">
              <w:t xml:space="preserve"> </w:t>
            </w:r>
            <w:r w:rsidRPr="00130358">
              <w:t>condition</w:t>
            </w:r>
          </w:p>
        </w:tc>
        <w:tc>
          <w:tcPr>
            <w:tcW w:w="1985" w:type="dxa"/>
          </w:tcPr>
          <w:p w14:paraId="4EA7A5C3" w14:textId="615AA1FF" w:rsidR="00123ECE" w:rsidRPr="00130358" w:rsidRDefault="00123ECE" w:rsidP="00D62538">
            <w:pPr>
              <w:pStyle w:val="TAH"/>
              <w:keepNext w:val="0"/>
              <w:keepLines w:val="0"/>
            </w:pPr>
            <w:r w:rsidRPr="00130358">
              <w:t>Extreme</w:t>
            </w:r>
            <w:r w:rsidR="00D62538" w:rsidRPr="00130358">
              <w:t xml:space="preserve"> </w:t>
            </w:r>
            <w:r w:rsidRPr="00130358">
              <w:t>condition</w:t>
            </w:r>
          </w:p>
        </w:tc>
        <w:tc>
          <w:tcPr>
            <w:tcW w:w="1660" w:type="dxa"/>
            <w:vAlign w:val="center"/>
          </w:tcPr>
          <w:p w14:paraId="108EFB71" w14:textId="3C38AFB9" w:rsidR="00123ECE" w:rsidRPr="00130358" w:rsidRDefault="00123ECE" w:rsidP="00D62538">
            <w:pPr>
              <w:pStyle w:val="TAH"/>
              <w:keepNext w:val="0"/>
              <w:keepLines w:val="0"/>
            </w:pPr>
            <w:r w:rsidRPr="00130358">
              <w:t>Input</w:t>
            </w:r>
            <w:r w:rsidR="00D62538" w:rsidRPr="00130358">
              <w:t xml:space="preserve"> </w:t>
            </w:r>
            <w:r w:rsidRPr="00130358">
              <w:t>level</w:t>
            </w:r>
            <w:r w:rsidR="00D62538" w:rsidRPr="00130358">
              <w:t xml:space="preserve"> </w:t>
            </w:r>
            <w:r w:rsidRPr="00130358">
              <w:t>dBm</w:t>
            </w:r>
          </w:p>
        </w:tc>
      </w:tr>
      <w:tr w:rsidR="00123ECE" w:rsidRPr="00130358" w14:paraId="4C11DF23" w14:textId="77777777" w:rsidTr="00D62538">
        <w:trPr>
          <w:cantSplit/>
          <w:jc w:val="center"/>
        </w:trPr>
        <w:tc>
          <w:tcPr>
            <w:tcW w:w="2605" w:type="dxa"/>
            <w:vMerge w:val="restart"/>
            <w:vAlign w:val="center"/>
          </w:tcPr>
          <w:p w14:paraId="2E666685" w14:textId="77777777" w:rsidR="00123ECE" w:rsidRPr="00130358" w:rsidRDefault="00123ECE" w:rsidP="00D62538">
            <w:pPr>
              <w:pStyle w:val="TAC"/>
              <w:keepNext w:val="0"/>
              <w:keepLines w:val="0"/>
            </w:pPr>
            <w:r w:rsidRPr="00130358">
              <w:t>RXLEV</w:t>
            </w:r>
          </w:p>
        </w:tc>
        <w:tc>
          <w:tcPr>
            <w:tcW w:w="1189" w:type="dxa"/>
          </w:tcPr>
          <w:p w14:paraId="2977C7B2" w14:textId="77777777" w:rsidR="00123ECE" w:rsidRPr="00130358" w:rsidRDefault="00123ECE" w:rsidP="00D62538">
            <w:pPr>
              <w:pStyle w:val="TAC"/>
              <w:keepNext w:val="0"/>
              <w:keepLines w:val="0"/>
            </w:pPr>
            <w:r w:rsidRPr="00130358">
              <w:t>dBm</w:t>
            </w:r>
          </w:p>
        </w:tc>
        <w:tc>
          <w:tcPr>
            <w:tcW w:w="1837" w:type="dxa"/>
            <w:vAlign w:val="center"/>
          </w:tcPr>
          <w:p w14:paraId="7334C729" w14:textId="3B357BCA" w:rsidR="00123ECE" w:rsidRPr="00130358" w:rsidRDefault="00123ECE" w:rsidP="00D62538">
            <w:pPr>
              <w:pStyle w:val="TAC"/>
              <w:keepNext w:val="0"/>
              <w:keepLines w:val="0"/>
            </w:pPr>
            <w:r w:rsidRPr="00130358">
              <w:sym w:font="Symbol" w:char="F0B1"/>
            </w:r>
            <w:r w:rsidR="00D62538" w:rsidRPr="00130358">
              <w:t xml:space="preserve"> </w:t>
            </w:r>
            <w:r w:rsidRPr="00130358">
              <w:t>4</w:t>
            </w:r>
            <w:r w:rsidR="00D62538" w:rsidRPr="00130358">
              <w:t xml:space="preserve"> </w:t>
            </w:r>
          </w:p>
        </w:tc>
        <w:tc>
          <w:tcPr>
            <w:tcW w:w="1985" w:type="dxa"/>
          </w:tcPr>
          <w:p w14:paraId="4AC96562" w14:textId="1C93C47D"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2B433340" w14:textId="77777777" w:rsidR="00123ECE" w:rsidRPr="00130358" w:rsidRDefault="00123ECE" w:rsidP="00D62538">
            <w:pPr>
              <w:pStyle w:val="TAC"/>
              <w:keepNext w:val="0"/>
              <w:keepLines w:val="0"/>
            </w:pPr>
            <w:r w:rsidRPr="00130358">
              <w:t>-110…-70</w:t>
            </w:r>
          </w:p>
        </w:tc>
      </w:tr>
      <w:tr w:rsidR="00123ECE" w:rsidRPr="00130358" w14:paraId="3F6268F3" w14:textId="77777777" w:rsidTr="00D62538">
        <w:trPr>
          <w:cantSplit/>
          <w:jc w:val="center"/>
        </w:trPr>
        <w:tc>
          <w:tcPr>
            <w:tcW w:w="2605" w:type="dxa"/>
            <w:vMerge/>
            <w:vAlign w:val="center"/>
          </w:tcPr>
          <w:p w14:paraId="64AA2717" w14:textId="77777777" w:rsidR="00123ECE" w:rsidRPr="00130358" w:rsidRDefault="00123ECE" w:rsidP="00D62538">
            <w:pPr>
              <w:pStyle w:val="TAC"/>
              <w:keepNext w:val="0"/>
              <w:keepLines w:val="0"/>
            </w:pPr>
          </w:p>
        </w:tc>
        <w:tc>
          <w:tcPr>
            <w:tcW w:w="1189" w:type="dxa"/>
          </w:tcPr>
          <w:p w14:paraId="6EAA9457" w14:textId="77777777" w:rsidR="00123ECE" w:rsidRPr="00130358" w:rsidRDefault="00123ECE" w:rsidP="00D62538">
            <w:pPr>
              <w:pStyle w:val="TAC"/>
              <w:keepNext w:val="0"/>
              <w:keepLines w:val="0"/>
            </w:pPr>
            <w:r w:rsidRPr="00130358">
              <w:t>dBm</w:t>
            </w:r>
          </w:p>
        </w:tc>
        <w:tc>
          <w:tcPr>
            <w:tcW w:w="1837" w:type="dxa"/>
            <w:vAlign w:val="center"/>
          </w:tcPr>
          <w:p w14:paraId="2109B888" w14:textId="63CEEE53"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985" w:type="dxa"/>
          </w:tcPr>
          <w:p w14:paraId="0CF8F4AE" w14:textId="6C3024DF" w:rsidR="00123ECE" w:rsidRPr="00130358" w:rsidRDefault="00123ECE" w:rsidP="00D62538">
            <w:pPr>
              <w:pStyle w:val="TAC"/>
              <w:keepNext w:val="0"/>
              <w:keepLines w:val="0"/>
            </w:pPr>
            <w:r w:rsidRPr="00130358">
              <w:sym w:font="Symbol" w:char="F0B1"/>
            </w:r>
            <w:r w:rsidR="00D62538" w:rsidRPr="00130358">
              <w:t xml:space="preserve"> </w:t>
            </w:r>
            <w:r w:rsidRPr="00130358">
              <w:t>6</w:t>
            </w:r>
          </w:p>
        </w:tc>
        <w:tc>
          <w:tcPr>
            <w:tcW w:w="1660" w:type="dxa"/>
            <w:vAlign w:val="center"/>
          </w:tcPr>
          <w:p w14:paraId="45CF5E53" w14:textId="77777777" w:rsidR="00123ECE" w:rsidRPr="00130358" w:rsidRDefault="00123ECE" w:rsidP="00D62538">
            <w:pPr>
              <w:pStyle w:val="TAC"/>
              <w:keepNext w:val="0"/>
              <w:keepLines w:val="0"/>
            </w:pPr>
            <w:r w:rsidRPr="00130358">
              <w:t>-70…-48</w:t>
            </w:r>
          </w:p>
        </w:tc>
      </w:tr>
      <w:tr w:rsidR="00123ECE" w:rsidRPr="00130358" w14:paraId="3CC8A967" w14:textId="77777777" w:rsidTr="00D62538">
        <w:trPr>
          <w:cantSplit/>
          <w:jc w:val="center"/>
        </w:trPr>
        <w:tc>
          <w:tcPr>
            <w:tcW w:w="2605" w:type="dxa"/>
            <w:vMerge/>
            <w:vAlign w:val="center"/>
          </w:tcPr>
          <w:p w14:paraId="3D61011A" w14:textId="77777777" w:rsidR="00123ECE" w:rsidRPr="00130358" w:rsidRDefault="00123ECE" w:rsidP="00D62538">
            <w:pPr>
              <w:pStyle w:val="TAC"/>
              <w:keepNext w:val="0"/>
              <w:keepLines w:val="0"/>
            </w:pPr>
          </w:p>
        </w:tc>
        <w:tc>
          <w:tcPr>
            <w:tcW w:w="1189" w:type="dxa"/>
          </w:tcPr>
          <w:p w14:paraId="4D741F95" w14:textId="77777777" w:rsidR="00123ECE" w:rsidRPr="00130358" w:rsidRDefault="00123ECE" w:rsidP="00D62538">
            <w:pPr>
              <w:pStyle w:val="TAC"/>
              <w:keepNext w:val="0"/>
              <w:keepLines w:val="0"/>
            </w:pPr>
            <w:r w:rsidRPr="00130358">
              <w:t>dBm</w:t>
            </w:r>
          </w:p>
        </w:tc>
        <w:tc>
          <w:tcPr>
            <w:tcW w:w="1837" w:type="dxa"/>
            <w:vAlign w:val="center"/>
          </w:tcPr>
          <w:p w14:paraId="7AEC687F" w14:textId="33741DEC"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985" w:type="dxa"/>
          </w:tcPr>
          <w:p w14:paraId="5A71DA61" w14:textId="66AC75D7" w:rsidR="00123ECE" w:rsidRPr="00130358" w:rsidRDefault="00123ECE" w:rsidP="00D62538">
            <w:pPr>
              <w:pStyle w:val="TAC"/>
              <w:keepNext w:val="0"/>
              <w:keepLines w:val="0"/>
            </w:pPr>
            <w:r w:rsidRPr="00130358">
              <w:sym w:font="Symbol" w:char="F0B1"/>
            </w:r>
            <w:r w:rsidR="00D62538" w:rsidRPr="00130358">
              <w:t xml:space="preserve"> </w:t>
            </w:r>
            <w:r w:rsidRPr="00130358">
              <w:t>9</w:t>
            </w:r>
          </w:p>
        </w:tc>
        <w:tc>
          <w:tcPr>
            <w:tcW w:w="1660" w:type="dxa"/>
            <w:vAlign w:val="center"/>
          </w:tcPr>
          <w:p w14:paraId="5CD39A05" w14:textId="77777777" w:rsidR="00123ECE" w:rsidRPr="00130358" w:rsidRDefault="00123ECE" w:rsidP="00D62538">
            <w:pPr>
              <w:pStyle w:val="TAC"/>
              <w:keepNext w:val="0"/>
              <w:keepLines w:val="0"/>
            </w:pPr>
            <w:r w:rsidRPr="00130358">
              <w:t>-48..-38</w:t>
            </w:r>
          </w:p>
        </w:tc>
      </w:tr>
    </w:tbl>
    <w:p w14:paraId="7917AA5C" w14:textId="77777777" w:rsidR="00123ECE" w:rsidRPr="00130358" w:rsidRDefault="00123ECE" w:rsidP="00D62538"/>
    <w:p w14:paraId="1BEF7260" w14:textId="77777777" w:rsidR="00123ECE" w:rsidRPr="00130358" w:rsidRDefault="00123ECE" w:rsidP="00D62538">
      <w:r w:rsidRPr="00130358">
        <w:rPr>
          <w:rFonts w:cs="v3.7.0"/>
        </w:rPr>
        <w:t>The reporting range and mapping for RXLEV is summarized in Table 9.6.2.3-2.</w:t>
      </w:r>
    </w:p>
    <w:p w14:paraId="4C039687" w14:textId="77777777" w:rsidR="00123ECE" w:rsidRPr="00130358" w:rsidRDefault="00123ECE" w:rsidP="00483222">
      <w:pPr>
        <w:pStyle w:val="TH"/>
        <w:ind w:left="1134"/>
      </w:pPr>
      <w:r w:rsidRPr="00130358">
        <w:lastRenderedPageBreak/>
        <w:t xml:space="preserve">Table </w:t>
      </w:r>
      <w:r w:rsidRPr="00130358">
        <w:rPr>
          <w:lang w:eastAsia="zh-CN"/>
        </w:rPr>
        <w:t>9.6.2.3-2</w:t>
      </w:r>
      <w:r w:rsidRPr="00130358">
        <w:t xml:space="preserve">: </w:t>
      </w:r>
      <w:r w:rsidRPr="00130358">
        <w:rPr>
          <w:lang w:eastAsia="zh-CN"/>
        </w:rPr>
        <w:t>GSM RSSI</w:t>
      </w:r>
      <w:r w:rsidRPr="00130358">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123ECE" w:rsidRPr="00130358" w14:paraId="6A0D5365" w14:textId="77777777" w:rsidTr="00D62538">
        <w:trPr>
          <w:cantSplit/>
          <w:jc w:val="center"/>
        </w:trPr>
        <w:tc>
          <w:tcPr>
            <w:tcW w:w="2693" w:type="dxa"/>
          </w:tcPr>
          <w:p w14:paraId="40B2A816" w14:textId="679CAB8A" w:rsidR="00123ECE" w:rsidRPr="00130358" w:rsidRDefault="00123ECE" w:rsidP="00483222">
            <w:pPr>
              <w:pStyle w:val="TAH"/>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20E7352D" w14:textId="70A68E50" w:rsidR="00123ECE" w:rsidRPr="00130358" w:rsidRDefault="00123ECE" w:rsidP="00483222">
            <w:pPr>
              <w:pStyle w:val="TAH"/>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60EFC960" w14:textId="77777777" w:rsidR="00123ECE" w:rsidRPr="00130358" w:rsidRDefault="00123ECE" w:rsidP="00483222">
            <w:pPr>
              <w:pStyle w:val="TAH"/>
              <w:rPr>
                <w:rFonts w:cs="v3.7.0"/>
              </w:rPr>
            </w:pPr>
            <w:r w:rsidRPr="00130358">
              <w:rPr>
                <w:rFonts w:cs="v3.7.0"/>
              </w:rPr>
              <w:t>Unit</w:t>
            </w:r>
          </w:p>
        </w:tc>
      </w:tr>
      <w:tr w:rsidR="00123ECE" w:rsidRPr="00130358" w14:paraId="613E212E" w14:textId="77777777" w:rsidTr="00D62538">
        <w:trPr>
          <w:cantSplit/>
          <w:jc w:val="center"/>
        </w:trPr>
        <w:tc>
          <w:tcPr>
            <w:tcW w:w="2693" w:type="dxa"/>
          </w:tcPr>
          <w:p w14:paraId="1C453CA2" w14:textId="77777777" w:rsidR="00123ECE" w:rsidRPr="00130358" w:rsidRDefault="00123ECE" w:rsidP="00483222">
            <w:pPr>
              <w:pStyle w:val="TAC"/>
            </w:pPr>
            <w:r w:rsidRPr="00130358">
              <w:t>RXLEV_00</w:t>
            </w:r>
          </w:p>
        </w:tc>
        <w:tc>
          <w:tcPr>
            <w:tcW w:w="3260" w:type="dxa"/>
          </w:tcPr>
          <w:p w14:paraId="2733DEC1" w14:textId="7ECF2C23" w:rsidR="00123ECE" w:rsidRPr="00130358" w:rsidRDefault="00123ECE" w:rsidP="00483222">
            <w:pPr>
              <w:pStyle w:val="TAC"/>
            </w:pPr>
            <w:r w:rsidRPr="00130358">
              <w:t>RXLEV</w:t>
            </w:r>
            <w:r w:rsidR="00D62538" w:rsidRPr="00130358">
              <w:t xml:space="preserve"> </w:t>
            </w:r>
            <w:r w:rsidRPr="00130358">
              <w:sym w:font="Symbol" w:char="F03C"/>
            </w:r>
            <w:r w:rsidR="00D62538" w:rsidRPr="00130358">
              <w:t xml:space="preserve"> </w:t>
            </w:r>
            <w:r w:rsidRPr="00130358">
              <w:t>-110</w:t>
            </w:r>
          </w:p>
        </w:tc>
        <w:tc>
          <w:tcPr>
            <w:tcW w:w="1985" w:type="dxa"/>
          </w:tcPr>
          <w:p w14:paraId="0BF56C08" w14:textId="77777777" w:rsidR="00123ECE" w:rsidRPr="00130358" w:rsidRDefault="00123ECE" w:rsidP="00483222">
            <w:pPr>
              <w:pStyle w:val="TAC"/>
            </w:pPr>
            <w:r w:rsidRPr="00130358">
              <w:t>dBm</w:t>
            </w:r>
          </w:p>
        </w:tc>
      </w:tr>
      <w:tr w:rsidR="00123ECE" w:rsidRPr="00130358" w14:paraId="471658CD" w14:textId="77777777" w:rsidTr="00D62538">
        <w:trPr>
          <w:cantSplit/>
          <w:jc w:val="center"/>
        </w:trPr>
        <w:tc>
          <w:tcPr>
            <w:tcW w:w="2693" w:type="dxa"/>
          </w:tcPr>
          <w:p w14:paraId="278BDD58" w14:textId="77777777" w:rsidR="00123ECE" w:rsidRPr="00130358" w:rsidRDefault="00123ECE" w:rsidP="00483222">
            <w:pPr>
              <w:pStyle w:val="TAC"/>
            </w:pPr>
            <w:r w:rsidRPr="00130358">
              <w:t>RXLEV_01</w:t>
            </w:r>
          </w:p>
        </w:tc>
        <w:tc>
          <w:tcPr>
            <w:tcW w:w="3260" w:type="dxa"/>
          </w:tcPr>
          <w:p w14:paraId="3BB74792" w14:textId="0F8C8493" w:rsidR="00123ECE" w:rsidRPr="00130358" w:rsidRDefault="00123ECE" w:rsidP="00483222">
            <w:pPr>
              <w:pStyle w:val="TAC"/>
            </w:pPr>
            <w:r w:rsidRPr="00130358">
              <w:t>-110</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-109</w:t>
            </w:r>
          </w:p>
        </w:tc>
        <w:tc>
          <w:tcPr>
            <w:tcW w:w="1985" w:type="dxa"/>
          </w:tcPr>
          <w:p w14:paraId="01417446" w14:textId="77777777" w:rsidR="00123ECE" w:rsidRPr="00130358" w:rsidRDefault="00123ECE" w:rsidP="00483222">
            <w:pPr>
              <w:pStyle w:val="TAC"/>
            </w:pPr>
            <w:r w:rsidRPr="00130358">
              <w:t>dBm</w:t>
            </w:r>
          </w:p>
        </w:tc>
      </w:tr>
      <w:tr w:rsidR="00123ECE" w:rsidRPr="00130358" w14:paraId="377A0090" w14:textId="77777777" w:rsidTr="00D62538">
        <w:trPr>
          <w:cantSplit/>
          <w:jc w:val="center"/>
        </w:trPr>
        <w:tc>
          <w:tcPr>
            <w:tcW w:w="2693" w:type="dxa"/>
          </w:tcPr>
          <w:p w14:paraId="3F59933B" w14:textId="77777777" w:rsidR="00123ECE" w:rsidRPr="00130358" w:rsidRDefault="00123ECE" w:rsidP="00483222">
            <w:pPr>
              <w:pStyle w:val="TAC"/>
            </w:pPr>
            <w:r w:rsidRPr="00130358">
              <w:t>RXLEV_02</w:t>
            </w:r>
          </w:p>
        </w:tc>
        <w:tc>
          <w:tcPr>
            <w:tcW w:w="3260" w:type="dxa"/>
          </w:tcPr>
          <w:p w14:paraId="6A720CCE" w14:textId="0AD340A6" w:rsidR="00123ECE" w:rsidRPr="00130358" w:rsidRDefault="00123ECE" w:rsidP="00483222">
            <w:pPr>
              <w:pStyle w:val="TAC"/>
            </w:pPr>
            <w:r w:rsidRPr="00130358">
              <w:t>-109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-108</w:t>
            </w:r>
          </w:p>
        </w:tc>
        <w:tc>
          <w:tcPr>
            <w:tcW w:w="1985" w:type="dxa"/>
          </w:tcPr>
          <w:p w14:paraId="34623AE4" w14:textId="77777777" w:rsidR="00123ECE" w:rsidRPr="00130358" w:rsidRDefault="00123ECE" w:rsidP="00483222">
            <w:pPr>
              <w:pStyle w:val="TAC"/>
            </w:pPr>
            <w:r w:rsidRPr="00130358">
              <w:t>dBm</w:t>
            </w:r>
          </w:p>
        </w:tc>
      </w:tr>
      <w:tr w:rsidR="00123ECE" w:rsidRPr="00130358" w14:paraId="19A76F74" w14:textId="77777777" w:rsidTr="00D62538">
        <w:trPr>
          <w:cantSplit/>
          <w:jc w:val="center"/>
        </w:trPr>
        <w:tc>
          <w:tcPr>
            <w:tcW w:w="2693" w:type="dxa"/>
          </w:tcPr>
          <w:p w14:paraId="5E7475F1" w14:textId="77777777" w:rsidR="00123ECE" w:rsidRPr="00130358" w:rsidRDefault="00123ECE" w:rsidP="00483222">
            <w:pPr>
              <w:pStyle w:val="TAC"/>
            </w:pPr>
            <w:r w:rsidRPr="00130358">
              <w:t>…</w:t>
            </w:r>
          </w:p>
        </w:tc>
        <w:tc>
          <w:tcPr>
            <w:tcW w:w="3260" w:type="dxa"/>
          </w:tcPr>
          <w:p w14:paraId="34DD9264" w14:textId="77777777" w:rsidR="00123ECE" w:rsidRPr="00130358" w:rsidRDefault="00123ECE" w:rsidP="00483222">
            <w:pPr>
              <w:pStyle w:val="TAC"/>
            </w:pPr>
            <w:r w:rsidRPr="00130358">
              <w:t>…</w:t>
            </w:r>
          </w:p>
        </w:tc>
        <w:tc>
          <w:tcPr>
            <w:tcW w:w="1985" w:type="dxa"/>
          </w:tcPr>
          <w:p w14:paraId="3345D920" w14:textId="77777777" w:rsidR="00123ECE" w:rsidRPr="00130358" w:rsidRDefault="00123ECE" w:rsidP="00483222">
            <w:pPr>
              <w:pStyle w:val="TAC"/>
            </w:pPr>
            <w:r w:rsidRPr="00130358">
              <w:t>…</w:t>
            </w:r>
          </w:p>
        </w:tc>
      </w:tr>
      <w:tr w:rsidR="00123ECE" w:rsidRPr="00130358" w14:paraId="58597FAE" w14:textId="77777777" w:rsidTr="00D62538">
        <w:trPr>
          <w:cantSplit/>
          <w:jc w:val="center"/>
        </w:trPr>
        <w:tc>
          <w:tcPr>
            <w:tcW w:w="2693" w:type="dxa"/>
          </w:tcPr>
          <w:p w14:paraId="476B6BEA" w14:textId="77777777" w:rsidR="00123ECE" w:rsidRPr="00130358" w:rsidRDefault="00123ECE" w:rsidP="00483222">
            <w:pPr>
              <w:pStyle w:val="TAC"/>
            </w:pPr>
            <w:r w:rsidRPr="00130358">
              <w:t>RXLEV_61</w:t>
            </w:r>
          </w:p>
        </w:tc>
        <w:tc>
          <w:tcPr>
            <w:tcW w:w="3260" w:type="dxa"/>
          </w:tcPr>
          <w:p w14:paraId="7F17C160" w14:textId="48404954" w:rsidR="00123ECE" w:rsidRPr="00130358" w:rsidRDefault="00123ECE" w:rsidP="00483222">
            <w:pPr>
              <w:pStyle w:val="TAC"/>
            </w:pPr>
            <w:r w:rsidRPr="00130358">
              <w:t>-</w:t>
            </w:r>
            <w:r w:rsidR="00CA5B71" w:rsidRPr="00130358">
              <w:t>50</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w:t>
            </w:r>
            <w:r w:rsidR="00CA5B71" w:rsidRPr="00130358">
              <w:t>49</w:t>
            </w:r>
          </w:p>
        </w:tc>
        <w:tc>
          <w:tcPr>
            <w:tcW w:w="1985" w:type="dxa"/>
          </w:tcPr>
          <w:p w14:paraId="4D628A1E" w14:textId="77777777" w:rsidR="00123ECE" w:rsidRPr="00130358" w:rsidRDefault="00123ECE" w:rsidP="00483222">
            <w:pPr>
              <w:pStyle w:val="TAC"/>
            </w:pPr>
            <w:r w:rsidRPr="00130358">
              <w:t>dBm</w:t>
            </w:r>
          </w:p>
        </w:tc>
      </w:tr>
      <w:tr w:rsidR="00123ECE" w:rsidRPr="00130358" w14:paraId="655DF44C" w14:textId="77777777" w:rsidTr="00D62538">
        <w:trPr>
          <w:cantSplit/>
          <w:jc w:val="center"/>
        </w:trPr>
        <w:tc>
          <w:tcPr>
            <w:tcW w:w="2693" w:type="dxa"/>
          </w:tcPr>
          <w:p w14:paraId="7C842DCB" w14:textId="77777777" w:rsidR="00123ECE" w:rsidRPr="00130358" w:rsidRDefault="00123ECE" w:rsidP="00D62538">
            <w:pPr>
              <w:pStyle w:val="TAC"/>
              <w:keepNext w:val="0"/>
              <w:keepLines w:val="0"/>
            </w:pPr>
            <w:r w:rsidRPr="00130358">
              <w:t>RXLEV_62</w:t>
            </w:r>
          </w:p>
        </w:tc>
        <w:tc>
          <w:tcPr>
            <w:tcW w:w="3260" w:type="dxa"/>
          </w:tcPr>
          <w:p w14:paraId="75DDC10D" w14:textId="4A5821A5" w:rsidR="00123ECE" w:rsidRPr="00130358" w:rsidRDefault="00123ECE" w:rsidP="00D62538">
            <w:pPr>
              <w:pStyle w:val="TAC"/>
              <w:keepNext w:val="0"/>
              <w:keepLines w:val="0"/>
            </w:pPr>
            <w:r w:rsidRPr="00130358">
              <w:t>-49</w:t>
            </w:r>
            <w:r w:rsidR="00D62538" w:rsidRPr="00130358">
              <w:t xml:space="preserve"> </w:t>
            </w:r>
            <w:r w:rsidRPr="00130358">
              <w:sym w:font="Symbol" w:char="F0A3"/>
            </w:r>
            <w:r w:rsidR="00D62538" w:rsidRPr="00130358">
              <w:t xml:space="preserve"> </w:t>
            </w:r>
            <w:r w:rsidRPr="00130358">
              <w:t>RXLEV</w:t>
            </w:r>
            <w:r w:rsidR="00D62538" w:rsidRPr="00130358">
              <w:t xml:space="preserve"> </w:t>
            </w:r>
            <w:r w:rsidRPr="00130358">
              <w:t>&lt;</w:t>
            </w:r>
            <w:r w:rsidR="00D62538" w:rsidRPr="00130358">
              <w:t xml:space="preserve"> </w:t>
            </w:r>
            <w:r w:rsidRPr="00130358">
              <w:t>-48</w:t>
            </w:r>
          </w:p>
        </w:tc>
        <w:tc>
          <w:tcPr>
            <w:tcW w:w="1985" w:type="dxa"/>
          </w:tcPr>
          <w:p w14:paraId="5743F6BF" w14:textId="77777777" w:rsidR="00123ECE" w:rsidRPr="00130358" w:rsidRDefault="00123ECE" w:rsidP="00D62538">
            <w:pPr>
              <w:pStyle w:val="TAC"/>
              <w:keepNext w:val="0"/>
              <w:keepLines w:val="0"/>
            </w:pPr>
            <w:r w:rsidRPr="00130358">
              <w:t>dBm</w:t>
            </w:r>
          </w:p>
        </w:tc>
      </w:tr>
      <w:tr w:rsidR="00123ECE" w:rsidRPr="00130358" w14:paraId="238FC639" w14:textId="77777777" w:rsidTr="00D62538">
        <w:trPr>
          <w:cantSplit/>
          <w:jc w:val="center"/>
        </w:trPr>
        <w:tc>
          <w:tcPr>
            <w:tcW w:w="2693" w:type="dxa"/>
          </w:tcPr>
          <w:p w14:paraId="6071EB90" w14:textId="77777777" w:rsidR="00123ECE" w:rsidRPr="00130358" w:rsidRDefault="00123ECE" w:rsidP="00D62538">
            <w:pPr>
              <w:pStyle w:val="TAC"/>
              <w:keepNext w:val="0"/>
              <w:keepLines w:val="0"/>
            </w:pPr>
            <w:r w:rsidRPr="00130358">
              <w:t>RXLEV_63</w:t>
            </w:r>
          </w:p>
        </w:tc>
        <w:tc>
          <w:tcPr>
            <w:tcW w:w="3260" w:type="dxa"/>
          </w:tcPr>
          <w:p w14:paraId="0D66D8FE" w14:textId="2FAFBF53" w:rsidR="00123ECE" w:rsidRPr="00130358" w:rsidRDefault="00123ECE" w:rsidP="00D62538">
            <w:pPr>
              <w:pStyle w:val="TAC"/>
              <w:keepNext w:val="0"/>
              <w:keepLines w:val="0"/>
            </w:pPr>
            <w:r w:rsidRPr="00130358">
              <w:t>-48</w:t>
            </w:r>
            <w:r w:rsidR="00D62538" w:rsidRPr="00130358">
              <w:t xml:space="preserve"> </w:t>
            </w:r>
            <w:r w:rsidRPr="00130358">
              <w:sym w:font="Symbol" w:char="F0A3"/>
            </w:r>
            <w:r w:rsidR="00D62538" w:rsidRPr="00130358">
              <w:t xml:space="preserve"> </w:t>
            </w:r>
            <w:r w:rsidRPr="00130358">
              <w:t>RXLEV</w:t>
            </w:r>
          </w:p>
        </w:tc>
        <w:tc>
          <w:tcPr>
            <w:tcW w:w="1985" w:type="dxa"/>
          </w:tcPr>
          <w:p w14:paraId="3D9F4E68" w14:textId="77777777" w:rsidR="00123ECE" w:rsidRPr="00130358" w:rsidRDefault="00123ECE" w:rsidP="00D62538">
            <w:pPr>
              <w:pStyle w:val="TAC"/>
              <w:keepNext w:val="0"/>
              <w:keepLines w:val="0"/>
            </w:pPr>
            <w:r w:rsidRPr="00130358">
              <w:t>dBm</w:t>
            </w:r>
          </w:p>
        </w:tc>
      </w:tr>
    </w:tbl>
    <w:p w14:paraId="5DB43566" w14:textId="77777777" w:rsidR="00123ECE" w:rsidRPr="00130358" w:rsidRDefault="00123ECE" w:rsidP="00D62538"/>
    <w:p w14:paraId="657168D6" w14:textId="77777777" w:rsidR="00CA5B71" w:rsidRPr="00130358" w:rsidRDefault="00CA5B71" w:rsidP="00D62538">
      <w:pPr>
        <w:rPr>
          <w:b/>
        </w:rPr>
      </w:pPr>
      <w:r w:rsidRPr="00130358">
        <w:rPr>
          <w:b/>
        </w:rPr>
        <w:t>Relative accuracy</w:t>
      </w:r>
    </w:p>
    <w:p w14:paraId="4ACFD154" w14:textId="77777777" w:rsidR="00CA5B71" w:rsidRPr="00130358" w:rsidRDefault="00CA5B71" w:rsidP="00D62538">
      <w:r w:rsidRPr="00130358">
        <w:t>The relative accuracy shall be as follows:</w:t>
      </w:r>
    </w:p>
    <w:p w14:paraId="219E5976" w14:textId="77777777" w:rsidR="00CA5B71" w:rsidRPr="00130358" w:rsidRDefault="00CA5B71" w:rsidP="00D62538">
      <w:r w:rsidRPr="00130358">
        <w:t xml:space="preserve">If signals of level x1 and x2 dBm are received (where x1 </w:t>
      </w:r>
      <w:r w:rsidRPr="00130358">
        <w:sym w:font="Symbol" w:char="F0A3"/>
      </w:r>
      <w:r w:rsidRPr="00130358">
        <w:t xml:space="preserve"> x2) and levels y1 and y2 dBm respectively are measured, if x2 </w:t>
      </w:r>
      <w:r w:rsidRPr="00130358">
        <w:noBreakHyphen/>
        <w:t xml:space="preserve"> x1 &lt; 20 dB and x1 is not below the reference sensitivity level, then y1 and y2 shall be such that:</w:t>
      </w:r>
    </w:p>
    <w:p w14:paraId="52DAC474" w14:textId="77777777" w:rsidR="00CA5B71" w:rsidRPr="00130358" w:rsidRDefault="00CA5B71" w:rsidP="00483222">
      <w:pPr>
        <w:pStyle w:val="B1"/>
      </w:pPr>
      <w:r w:rsidRPr="00130358">
        <w:tab/>
        <w:t xml:space="preserve">(x2 </w:t>
      </w:r>
      <w:r w:rsidRPr="00130358">
        <w:noBreakHyphen/>
        <w:t xml:space="preserve"> x1) </w:t>
      </w:r>
      <w:r w:rsidRPr="00130358">
        <w:noBreakHyphen/>
        <w:t xml:space="preserve"> a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b) if the measurements are on the same or on different RF channel within the same frequency band;</w:t>
      </w:r>
    </w:p>
    <w:p w14:paraId="2DAF8603" w14:textId="77777777" w:rsidR="00CA5B71" w:rsidRPr="00130358" w:rsidRDefault="00CA5B71" w:rsidP="00D62538">
      <w:pPr>
        <w:pStyle w:val="B2"/>
      </w:pPr>
      <w:r w:rsidRPr="00130358">
        <w:t>and</w:t>
      </w:r>
    </w:p>
    <w:p w14:paraId="41B4DBD5" w14:textId="77777777" w:rsidR="00CA5B71" w:rsidRPr="00130358" w:rsidRDefault="00CA5B71" w:rsidP="00D62538">
      <w:pPr>
        <w:pStyle w:val="B2"/>
      </w:pPr>
      <w:r w:rsidRPr="00130358">
        <w:t xml:space="preserve">(x2 </w:t>
      </w:r>
      <w:r w:rsidRPr="00130358">
        <w:noBreakHyphen/>
        <w:t xml:space="preserve"> x1 ) </w:t>
      </w:r>
      <w:r w:rsidRPr="00130358">
        <w:noBreakHyphen/>
        <w:t xml:space="preserve"> c </w:t>
      </w:r>
      <w:r w:rsidRPr="00130358">
        <w:sym w:font="Symbol" w:char="F0A3"/>
      </w:r>
      <w:r w:rsidRPr="00130358">
        <w:t xml:space="preserve"> y2 </w:t>
      </w:r>
      <w:r w:rsidRPr="00130358">
        <w:noBreakHyphen/>
        <w:t xml:space="preserve"> y1 </w:t>
      </w:r>
      <w:r w:rsidRPr="00130358">
        <w:sym w:font="Symbol" w:char="F0A3"/>
      </w:r>
      <w:r w:rsidRPr="00130358">
        <w:t xml:space="preserve">( x2 </w:t>
      </w:r>
      <w:r w:rsidRPr="00130358">
        <w:noBreakHyphen/>
        <w:t xml:space="preserve"> x1 + d) if the measurements are on different frequency bands:</w:t>
      </w:r>
    </w:p>
    <w:p w14:paraId="526263CD" w14:textId="77777777" w:rsidR="00CA5B71" w:rsidRPr="00130358" w:rsidRDefault="00CA5B71" w:rsidP="00D62538">
      <w:pPr>
        <w:pStyle w:val="B2"/>
      </w:pPr>
      <w:r w:rsidRPr="00130358">
        <w:t>a, b, c and d are in dB and depend on the value of x1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8"/>
        <w:gridCol w:w="304"/>
        <w:gridCol w:w="304"/>
        <w:gridCol w:w="304"/>
        <w:gridCol w:w="304"/>
      </w:tblGrid>
      <w:tr w:rsidR="00CA5B71" w:rsidRPr="00130358" w14:paraId="7DD1C1B5" w14:textId="77777777" w:rsidTr="00D62538">
        <w:trPr>
          <w:jc w:val="center"/>
        </w:trPr>
        <w:tc>
          <w:tcPr>
            <w:tcW w:w="2098" w:type="dxa"/>
          </w:tcPr>
          <w:p w14:paraId="239B9F1E" w14:textId="77777777" w:rsidR="00CA5B71" w:rsidRPr="00130358" w:rsidRDefault="00CA5B71" w:rsidP="00D62538">
            <w:pPr>
              <w:pStyle w:val="TAH"/>
              <w:keepNext w:val="0"/>
              <w:keepLines w:val="0"/>
            </w:pPr>
          </w:p>
        </w:tc>
        <w:tc>
          <w:tcPr>
            <w:tcW w:w="304" w:type="dxa"/>
          </w:tcPr>
          <w:p w14:paraId="24340E1A" w14:textId="77777777" w:rsidR="00CA5B71" w:rsidRPr="00130358" w:rsidRDefault="00CA5B71" w:rsidP="00D62538">
            <w:pPr>
              <w:pStyle w:val="TAH"/>
              <w:keepNext w:val="0"/>
              <w:keepLines w:val="0"/>
            </w:pPr>
            <w:r w:rsidRPr="00130358">
              <w:rPr>
                <w:u w:val="single"/>
              </w:rPr>
              <w:t>a</w:t>
            </w:r>
          </w:p>
        </w:tc>
        <w:tc>
          <w:tcPr>
            <w:tcW w:w="304" w:type="dxa"/>
          </w:tcPr>
          <w:p w14:paraId="7C0DCADE" w14:textId="77777777" w:rsidR="00CA5B71" w:rsidRPr="00130358" w:rsidRDefault="00CA5B71" w:rsidP="00D62538">
            <w:pPr>
              <w:pStyle w:val="TAH"/>
              <w:keepNext w:val="0"/>
              <w:keepLines w:val="0"/>
            </w:pPr>
            <w:r w:rsidRPr="00130358">
              <w:rPr>
                <w:u w:val="single"/>
              </w:rPr>
              <w:t>b</w:t>
            </w:r>
          </w:p>
        </w:tc>
        <w:tc>
          <w:tcPr>
            <w:tcW w:w="304" w:type="dxa"/>
          </w:tcPr>
          <w:p w14:paraId="382C952B" w14:textId="77777777" w:rsidR="00CA5B71" w:rsidRPr="00130358" w:rsidRDefault="00CA5B71" w:rsidP="00D62538">
            <w:pPr>
              <w:pStyle w:val="TAH"/>
              <w:keepNext w:val="0"/>
              <w:keepLines w:val="0"/>
            </w:pPr>
            <w:r w:rsidRPr="00130358">
              <w:rPr>
                <w:u w:val="single"/>
              </w:rPr>
              <w:t>c</w:t>
            </w:r>
          </w:p>
        </w:tc>
        <w:tc>
          <w:tcPr>
            <w:tcW w:w="304" w:type="dxa"/>
          </w:tcPr>
          <w:p w14:paraId="21636977" w14:textId="77777777" w:rsidR="00CA5B71" w:rsidRPr="00130358" w:rsidRDefault="00CA5B71" w:rsidP="00D62538">
            <w:pPr>
              <w:pStyle w:val="TAH"/>
              <w:keepNext w:val="0"/>
              <w:keepLines w:val="0"/>
            </w:pPr>
            <w:r w:rsidRPr="00130358">
              <w:rPr>
                <w:u w:val="single"/>
              </w:rPr>
              <w:t>d</w:t>
            </w:r>
          </w:p>
        </w:tc>
      </w:tr>
      <w:tr w:rsidR="00CA5B71" w:rsidRPr="00130358" w14:paraId="360A9FBC" w14:textId="77777777" w:rsidTr="00D62538">
        <w:trPr>
          <w:jc w:val="center"/>
        </w:trPr>
        <w:tc>
          <w:tcPr>
            <w:tcW w:w="2098" w:type="dxa"/>
          </w:tcPr>
          <w:p w14:paraId="730147E5" w14:textId="1F60F457" w:rsidR="00CA5B71" w:rsidRPr="00130358" w:rsidRDefault="00CA5B71" w:rsidP="00D62538">
            <w:pPr>
              <w:pStyle w:val="TAL"/>
              <w:keepNext w:val="0"/>
              <w:keepLines w:val="0"/>
            </w:pPr>
            <w:r w:rsidRPr="00130358">
              <w:t>x1</w:t>
            </w:r>
            <w:r w:rsidR="00D62538" w:rsidRPr="00130358">
              <w:t xml:space="preserve"> </w:t>
            </w:r>
            <w:r w:rsidRPr="00130358">
              <w:sym w:font="Symbol" w:char="F0B3"/>
            </w:r>
            <w:r w:rsidR="00D62538" w:rsidRPr="00130358">
              <w:t xml:space="preserve"> </w:t>
            </w:r>
            <w:r w:rsidRPr="00130358">
              <w:t>s+14</w:t>
            </w:r>
            <w:r w:rsidRPr="00130358">
              <w:rPr>
                <w:rFonts w:ascii="Times New Roman" w:hAnsi="Times New Roman"/>
                <w:sz w:val="20"/>
              </w:rPr>
              <w:t>,</w:t>
            </w:r>
            <w:r w:rsidR="00D62538" w:rsidRPr="00130358">
              <w:rPr>
                <w:rFonts w:ascii="Times New Roman" w:hAnsi="Times New Roman"/>
                <w:sz w:val="20"/>
              </w:rPr>
              <w:t xml:space="preserve"> </w:t>
            </w:r>
            <w:r w:rsidRPr="00130358">
              <w:rPr>
                <w:rFonts w:ascii="Times New Roman" w:hAnsi="Times New Roman"/>
                <w:sz w:val="20"/>
              </w:rPr>
              <w:t>x2&lt;</w:t>
            </w:r>
            <w:r w:rsidR="00D62538" w:rsidRPr="00130358">
              <w:rPr>
                <w:rFonts w:ascii="Times New Roman" w:hAnsi="Times New Roman"/>
                <w:sz w:val="20"/>
              </w:rPr>
              <w:t xml:space="preserve"> </w:t>
            </w:r>
            <w:r w:rsidRPr="00130358">
              <w:rPr>
                <w:rFonts w:ascii="Times New Roman" w:hAnsi="Times New Roman"/>
                <w:sz w:val="20"/>
              </w:rPr>
              <w:t>-48</w:t>
            </w:r>
            <w:r w:rsidR="00D62538" w:rsidRPr="00130358">
              <w:rPr>
                <w:rFonts w:ascii="Times New Roman" w:hAnsi="Times New Roman"/>
                <w:sz w:val="20"/>
              </w:rPr>
              <w:t xml:space="preserve"> </w:t>
            </w:r>
            <w:r w:rsidRPr="00130358">
              <w:rPr>
                <w:rFonts w:ascii="Times New Roman" w:hAnsi="Times New Roman"/>
                <w:sz w:val="20"/>
              </w:rPr>
              <w:t>dBm</w:t>
            </w:r>
          </w:p>
        </w:tc>
        <w:tc>
          <w:tcPr>
            <w:tcW w:w="304" w:type="dxa"/>
          </w:tcPr>
          <w:p w14:paraId="133001DF" w14:textId="77777777" w:rsidR="00CA5B71" w:rsidRPr="00130358" w:rsidRDefault="00CA5B71" w:rsidP="00D62538">
            <w:pPr>
              <w:pStyle w:val="TAC"/>
              <w:keepNext w:val="0"/>
              <w:keepLines w:val="0"/>
            </w:pPr>
            <w:r w:rsidRPr="00130358">
              <w:t>2</w:t>
            </w:r>
          </w:p>
        </w:tc>
        <w:tc>
          <w:tcPr>
            <w:tcW w:w="304" w:type="dxa"/>
          </w:tcPr>
          <w:p w14:paraId="33C48E38" w14:textId="77777777" w:rsidR="00CA5B71" w:rsidRPr="00130358" w:rsidRDefault="00CA5B71" w:rsidP="00D62538">
            <w:pPr>
              <w:pStyle w:val="TAC"/>
              <w:keepNext w:val="0"/>
              <w:keepLines w:val="0"/>
            </w:pPr>
            <w:r w:rsidRPr="00130358">
              <w:t>2</w:t>
            </w:r>
          </w:p>
        </w:tc>
        <w:tc>
          <w:tcPr>
            <w:tcW w:w="304" w:type="dxa"/>
          </w:tcPr>
          <w:p w14:paraId="1690DBC1" w14:textId="77777777" w:rsidR="00CA5B71" w:rsidRPr="00130358" w:rsidRDefault="00CA5B71" w:rsidP="00D62538">
            <w:pPr>
              <w:pStyle w:val="TAC"/>
              <w:keepNext w:val="0"/>
              <w:keepLines w:val="0"/>
            </w:pPr>
            <w:r w:rsidRPr="00130358">
              <w:t>4</w:t>
            </w:r>
          </w:p>
        </w:tc>
        <w:tc>
          <w:tcPr>
            <w:tcW w:w="304" w:type="dxa"/>
          </w:tcPr>
          <w:p w14:paraId="4E4B33AF" w14:textId="77777777" w:rsidR="00CA5B71" w:rsidRPr="00130358" w:rsidRDefault="00CA5B71" w:rsidP="00D62538">
            <w:pPr>
              <w:pStyle w:val="TAC"/>
              <w:keepNext w:val="0"/>
              <w:keepLines w:val="0"/>
            </w:pPr>
            <w:r w:rsidRPr="00130358">
              <w:t>4</w:t>
            </w:r>
          </w:p>
        </w:tc>
      </w:tr>
      <w:tr w:rsidR="00CA5B71" w:rsidRPr="00130358" w14:paraId="526BF174" w14:textId="77777777" w:rsidTr="00D62538">
        <w:trPr>
          <w:jc w:val="center"/>
        </w:trPr>
        <w:tc>
          <w:tcPr>
            <w:tcW w:w="2098" w:type="dxa"/>
          </w:tcPr>
          <w:p w14:paraId="509EBCFF" w14:textId="49967A4A" w:rsidR="00CA5B71" w:rsidRPr="00130358" w:rsidRDefault="00CA5B71" w:rsidP="00D62538">
            <w:pPr>
              <w:pStyle w:val="TAL"/>
              <w:keepNext w:val="0"/>
              <w:keepLines w:val="0"/>
            </w:pPr>
            <w:r w:rsidRPr="00130358">
              <w:t>s+14</w:t>
            </w:r>
            <w:r w:rsidR="00D62538" w:rsidRPr="00130358">
              <w:t xml:space="preserve"> </w:t>
            </w:r>
            <w:r w:rsidRPr="00130358">
              <w:t>&gt;</w:t>
            </w:r>
            <w:r w:rsidR="00D62538" w:rsidRPr="00130358">
              <w:t xml:space="preserve"> </w:t>
            </w:r>
            <w:r w:rsidRPr="00130358">
              <w:t>x1</w:t>
            </w:r>
            <w:r w:rsidR="00D62538" w:rsidRPr="00130358">
              <w:t xml:space="preserve"> </w:t>
            </w:r>
            <w:r w:rsidRPr="00130358">
              <w:sym w:font="Symbol" w:char="F0B3"/>
            </w:r>
            <w:r w:rsidR="00D62538" w:rsidRPr="00130358">
              <w:t xml:space="preserve"> </w:t>
            </w:r>
            <w:r w:rsidRPr="00130358">
              <w:t>s+1</w:t>
            </w:r>
          </w:p>
        </w:tc>
        <w:tc>
          <w:tcPr>
            <w:tcW w:w="304" w:type="dxa"/>
          </w:tcPr>
          <w:p w14:paraId="74C56A56" w14:textId="77777777" w:rsidR="00CA5B71" w:rsidRPr="00130358" w:rsidRDefault="00CA5B71" w:rsidP="00D62538">
            <w:pPr>
              <w:pStyle w:val="TAC"/>
              <w:keepNext w:val="0"/>
              <w:keepLines w:val="0"/>
            </w:pPr>
            <w:r w:rsidRPr="00130358">
              <w:t>3</w:t>
            </w:r>
          </w:p>
        </w:tc>
        <w:tc>
          <w:tcPr>
            <w:tcW w:w="304" w:type="dxa"/>
          </w:tcPr>
          <w:p w14:paraId="548D4E11" w14:textId="77777777" w:rsidR="00CA5B71" w:rsidRPr="00130358" w:rsidRDefault="00CA5B71" w:rsidP="00D62538">
            <w:pPr>
              <w:pStyle w:val="TAC"/>
              <w:keepNext w:val="0"/>
              <w:keepLines w:val="0"/>
            </w:pPr>
            <w:r w:rsidRPr="00130358">
              <w:t>2</w:t>
            </w:r>
          </w:p>
        </w:tc>
        <w:tc>
          <w:tcPr>
            <w:tcW w:w="304" w:type="dxa"/>
          </w:tcPr>
          <w:p w14:paraId="4BF8C083" w14:textId="77777777" w:rsidR="00CA5B71" w:rsidRPr="00130358" w:rsidRDefault="00CA5B71" w:rsidP="00D62538">
            <w:pPr>
              <w:pStyle w:val="TAC"/>
              <w:keepNext w:val="0"/>
              <w:keepLines w:val="0"/>
            </w:pPr>
            <w:r w:rsidRPr="00130358">
              <w:t>5</w:t>
            </w:r>
          </w:p>
        </w:tc>
        <w:tc>
          <w:tcPr>
            <w:tcW w:w="304" w:type="dxa"/>
          </w:tcPr>
          <w:p w14:paraId="20FE2F5E" w14:textId="77777777" w:rsidR="00CA5B71" w:rsidRPr="00130358" w:rsidRDefault="00CA5B71" w:rsidP="00D62538">
            <w:pPr>
              <w:pStyle w:val="TAC"/>
              <w:keepNext w:val="0"/>
              <w:keepLines w:val="0"/>
            </w:pPr>
            <w:r w:rsidRPr="00130358">
              <w:t>4</w:t>
            </w:r>
          </w:p>
        </w:tc>
      </w:tr>
      <w:tr w:rsidR="00CA5B71" w:rsidRPr="00130358" w14:paraId="23463ED0" w14:textId="77777777" w:rsidTr="00D62538">
        <w:trPr>
          <w:jc w:val="center"/>
        </w:trPr>
        <w:tc>
          <w:tcPr>
            <w:tcW w:w="2098" w:type="dxa"/>
          </w:tcPr>
          <w:p w14:paraId="121AD3D9" w14:textId="3C912CC1" w:rsidR="00CA5B71" w:rsidRPr="00130358" w:rsidRDefault="00CA5B71" w:rsidP="00D62538">
            <w:pPr>
              <w:pStyle w:val="TAL"/>
              <w:keepNext w:val="0"/>
              <w:keepLines w:val="0"/>
            </w:pPr>
            <w:r w:rsidRPr="00130358">
              <w:t>s+1</w:t>
            </w:r>
            <w:r w:rsidR="00D62538" w:rsidRPr="00130358">
              <w:t xml:space="preserve"> </w:t>
            </w:r>
            <w:r w:rsidRPr="00130358">
              <w:t>&gt;</w:t>
            </w:r>
            <w:r w:rsidR="00D62538" w:rsidRPr="00130358">
              <w:t xml:space="preserve"> </w:t>
            </w:r>
            <w:r w:rsidRPr="00130358">
              <w:t>x1</w:t>
            </w:r>
          </w:p>
        </w:tc>
        <w:tc>
          <w:tcPr>
            <w:tcW w:w="304" w:type="dxa"/>
          </w:tcPr>
          <w:p w14:paraId="2A3DE41B" w14:textId="77777777" w:rsidR="00CA5B71" w:rsidRPr="00130358" w:rsidRDefault="00CA5B71" w:rsidP="00D62538">
            <w:pPr>
              <w:pStyle w:val="TAC"/>
              <w:keepNext w:val="0"/>
              <w:keepLines w:val="0"/>
            </w:pPr>
            <w:r w:rsidRPr="00130358">
              <w:t>4</w:t>
            </w:r>
          </w:p>
        </w:tc>
        <w:tc>
          <w:tcPr>
            <w:tcW w:w="304" w:type="dxa"/>
          </w:tcPr>
          <w:p w14:paraId="2364A319" w14:textId="77777777" w:rsidR="00CA5B71" w:rsidRPr="00130358" w:rsidRDefault="00CA5B71" w:rsidP="00D62538">
            <w:pPr>
              <w:pStyle w:val="TAC"/>
              <w:keepNext w:val="0"/>
              <w:keepLines w:val="0"/>
            </w:pPr>
            <w:r w:rsidRPr="00130358">
              <w:t>2</w:t>
            </w:r>
          </w:p>
        </w:tc>
        <w:tc>
          <w:tcPr>
            <w:tcW w:w="304" w:type="dxa"/>
          </w:tcPr>
          <w:p w14:paraId="66D1ADE7" w14:textId="77777777" w:rsidR="00CA5B71" w:rsidRPr="00130358" w:rsidRDefault="00CA5B71" w:rsidP="00D62538">
            <w:pPr>
              <w:pStyle w:val="TAC"/>
              <w:keepNext w:val="0"/>
              <w:keepLines w:val="0"/>
            </w:pPr>
            <w:r w:rsidRPr="00130358">
              <w:t>6</w:t>
            </w:r>
          </w:p>
        </w:tc>
        <w:tc>
          <w:tcPr>
            <w:tcW w:w="304" w:type="dxa"/>
          </w:tcPr>
          <w:p w14:paraId="15095D20" w14:textId="77777777" w:rsidR="00CA5B71" w:rsidRPr="00130358" w:rsidRDefault="00CA5B71" w:rsidP="00D62538">
            <w:pPr>
              <w:pStyle w:val="TAC"/>
              <w:keepNext w:val="0"/>
              <w:keepLines w:val="0"/>
            </w:pPr>
            <w:r w:rsidRPr="00130358">
              <w:t>4</w:t>
            </w:r>
          </w:p>
        </w:tc>
      </w:tr>
      <w:tr w:rsidR="00CA5B71" w:rsidRPr="00130358" w14:paraId="47BCFF94" w14:textId="77777777" w:rsidTr="00D62538">
        <w:trPr>
          <w:jc w:val="center"/>
        </w:trPr>
        <w:tc>
          <w:tcPr>
            <w:tcW w:w="2098" w:type="dxa"/>
          </w:tcPr>
          <w:p w14:paraId="58E46F27" w14:textId="77777777" w:rsidR="00CA5B71" w:rsidRPr="00130358" w:rsidRDefault="00CA5B71" w:rsidP="00D62538">
            <w:pPr>
              <w:pStyle w:val="TAL"/>
              <w:keepNext w:val="0"/>
              <w:keepLines w:val="0"/>
            </w:pPr>
          </w:p>
        </w:tc>
        <w:tc>
          <w:tcPr>
            <w:tcW w:w="304" w:type="dxa"/>
          </w:tcPr>
          <w:p w14:paraId="4E8910D8" w14:textId="77777777" w:rsidR="00CA5B71" w:rsidRPr="00130358" w:rsidRDefault="00CA5B71" w:rsidP="00D62538">
            <w:pPr>
              <w:pStyle w:val="TAC"/>
              <w:keepNext w:val="0"/>
              <w:keepLines w:val="0"/>
            </w:pPr>
          </w:p>
        </w:tc>
        <w:tc>
          <w:tcPr>
            <w:tcW w:w="304" w:type="dxa"/>
          </w:tcPr>
          <w:p w14:paraId="7B581AF6" w14:textId="77777777" w:rsidR="00CA5B71" w:rsidRPr="00130358" w:rsidRDefault="00CA5B71" w:rsidP="00D62538">
            <w:pPr>
              <w:pStyle w:val="TAC"/>
              <w:keepNext w:val="0"/>
              <w:keepLines w:val="0"/>
            </w:pPr>
          </w:p>
        </w:tc>
        <w:tc>
          <w:tcPr>
            <w:tcW w:w="304" w:type="dxa"/>
          </w:tcPr>
          <w:p w14:paraId="7E0F502A" w14:textId="77777777" w:rsidR="00CA5B71" w:rsidRPr="00130358" w:rsidRDefault="00CA5B71" w:rsidP="00D62538">
            <w:pPr>
              <w:pStyle w:val="TAC"/>
              <w:keepNext w:val="0"/>
              <w:keepLines w:val="0"/>
            </w:pPr>
          </w:p>
        </w:tc>
        <w:tc>
          <w:tcPr>
            <w:tcW w:w="304" w:type="dxa"/>
          </w:tcPr>
          <w:p w14:paraId="2C8364C1" w14:textId="77777777" w:rsidR="00CA5B71" w:rsidRPr="00130358" w:rsidRDefault="00CA5B71" w:rsidP="00D62538">
            <w:pPr>
              <w:pStyle w:val="TAC"/>
              <w:keepNext w:val="0"/>
              <w:keepLines w:val="0"/>
            </w:pPr>
          </w:p>
        </w:tc>
      </w:tr>
    </w:tbl>
    <w:p w14:paraId="38A5A4D6" w14:textId="77777777" w:rsidR="00C56157" w:rsidRPr="00130358" w:rsidRDefault="00C56157" w:rsidP="00D62538"/>
    <w:p w14:paraId="45B177F0" w14:textId="77777777" w:rsidR="00CA5B71" w:rsidRPr="00130358" w:rsidRDefault="00CA5B71" w:rsidP="00D62538">
      <w:r w:rsidRPr="00130358">
        <w:t>For single band MS and measurements between ARFCN in the same band for a multiband MS:</w:t>
      </w:r>
    </w:p>
    <w:p w14:paraId="445315FE" w14:textId="0EF08081" w:rsidR="00CA5B71" w:rsidRPr="00130358" w:rsidRDefault="00483222" w:rsidP="00483222">
      <w:pPr>
        <w:pStyle w:val="B1"/>
      </w:pPr>
      <w:r w:rsidRPr="00130358">
        <w:tab/>
      </w:r>
      <w:r w:rsidR="00CA5B71" w:rsidRPr="00130358">
        <w:t>s = reference sensitivity level as specified in Table 9.6.</w:t>
      </w:r>
      <w:r w:rsidR="00585A82" w:rsidRPr="00130358">
        <w:t>2</w:t>
      </w:r>
      <w:r w:rsidR="00CA5B71" w:rsidRPr="00130358">
        <w:t>.3-3 (normative reference 3GPP TS 45.005 [16] Table 6.2-1a)</w:t>
      </w:r>
    </w:p>
    <w:p w14:paraId="427F8904" w14:textId="77777777" w:rsidR="00CA5B71" w:rsidRPr="00130358" w:rsidRDefault="00CA5B71" w:rsidP="00D62538">
      <w:r w:rsidRPr="00130358">
        <w:t>For measurements between ARFCN in different bands:</w:t>
      </w:r>
    </w:p>
    <w:p w14:paraId="31B82CD4" w14:textId="3B7E9813" w:rsidR="00CA5B71" w:rsidRPr="00130358" w:rsidRDefault="00483222" w:rsidP="00483222">
      <w:pPr>
        <w:pStyle w:val="B1"/>
      </w:pPr>
      <w:r w:rsidRPr="00130358">
        <w:tab/>
      </w:r>
      <w:r w:rsidR="00CA5B71" w:rsidRPr="00130358">
        <w:t>s = the reference sensitivity level as specified in Table 9.6.</w:t>
      </w:r>
      <w:r w:rsidR="00585A82" w:rsidRPr="00130358">
        <w:t>2</w:t>
      </w:r>
      <w:r w:rsidR="00CA5B71" w:rsidRPr="00130358">
        <w:t>.3-3 (normative reference 3GPP TS 45.005 [16] Table 6.2-1a) for the band including x1.</w:t>
      </w:r>
    </w:p>
    <w:p w14:paraId="019C9AB5" w14:textId="77777777" w:rsidR="00CA5B71" w:rsidRPr="00130358" w:rsidRDefault="00CA5B71" w:rsidP="00D62538">
      <w:pPr>
        <w:pStyle w:val="TH"/>
        <w:keepNext w:val="0"/>
        <w:keepLines w:val="0"/>
      </w:pPr>
      <w:r w:rsidRPr="00130358">
        <w:t>Table 9.6.</w:t>
      </w:r>
      <w:r w:rsidR="00585A82" w:rsidRPr="00130358">
        <w:t>2</w:t>
      </w:r>
      <w:r w:rsidRPr="00130358">
        <w:t>.3-3: Reference sensitivity level for MS</w:t>
      </w:r>
    </w:p>
    <w:tbl>
      <w:tblPr>
        <w:tblW w:w="0" w:type="auto"/>
        <w:jc w:val="center"/>
        <w:tblLayout w:type="fixed"/>
        <w:tblCellMar>
          <w:left w:w="28" w:type="dxa"/>
        </w:tblCellMar>
        <w:tblLook w:val="0000" w:firstRow="0" w:lastRow="0" w:firstColumn="0" w:lastColumn="0" w:noHBand="0" w:noVBand="0"/>
      </w:tblPr>
      <w:tblGrid>
        <w:gridCol w:w="1809"/>
        <w:gridCol w:w="3827"/>
        <w:gridCol w:w="1701"/>
      </w:tblGrid>
      <w:tr w:rsidR="00CA5B71" w:rsidRPr="00130358" w14:paraId="6CBFBCFD" w14:textId="77777777" w:rsidTr="00D62538">
        <w:trPr>
          <w:jc w:val="center"/>
        </w:trPr>
        <w:tc>
          <w:tcPr>
            <w:tcW w:w="1809" w:type="dxa"/>
            <w:vMerge w:val="restart"/>
            <w:tcBorders>
              <w:top w:val="single" w:sz="8" w:space="0" w:color="auto"/>
              <w:left w:val="single" w:sz="8" w:space="0" w:color="auto"/>
              <w:right w:val="single" w:sz="4" w:space="0" w:color="auto"/>
            </w:tcBorders>
          </w:tcPr>
          <w:p w14:paraId="2BF5FE0B" w14:textId="029CE81F" w:rsidR="00CA5B71" w:rsidRPr="00130358" w:rsidRDefault="00CA5B71" w:rsidP="00D62538">
            <w:pPr>
              <w:pStyle w:val="TAL"/>
              <w:keepNext w:val="0"/>
              <w:keepLines w:val="0"/>
            </w:pPr>
            <w:r w:rsidRPr="00130358">
              <w:t>GSM</w:t>
            </w:r>
            <w:r w:rsidR="00D62538" w:rsidRPr="00130358">
              <w:t xml:space="preserve"> </w:t>
            </w:r>
            <w:r w:rsidRPr="00130358">
              <w:t>400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171FC517" w14:textId="5881B138"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400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38D8B5B5" w14:textId="395A9DE2"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1C968C62" w14:textId="77777777" w:rsidTr="00D62538">
        <w:trPr>
          <w:jc w:val="center"/>
        </w:trPr>
        <w:tc>
          <w:tcPr>
            <w:tcW w:w="1809" w:type="dxa"/>
            <w:vMerge/>
            <w:tcBorders>
              <w:left w:val="single" w:sz="8" w:space="0" w:color="auto"/>
              <w:bottom w:val="single" w:sz="8" w:space="0" w:color="auto"/>
              <w:right w:val="single" w:sz="4" w:space="0" w:color="auto"/>
            </w:tcBorders>
          </w:tcPr>
          <w:p w14:paraId="12C226C1"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3D5582DF" w14:textId="3332CA01"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400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148A66CD" w14:textId="416EFD7D"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60AD97DB" w14:textId="77777777" w:rsidTr="00D62538">
        <w:trPr>
          <w:jc w:val="center"/>
        </w:trPr>
        <w:tc>
          <w:tcPr>
            <w:tcW w:w="1809" w:type="dxa"/>
            <w:vMerge w:val="restart"/>
            <w:tcBorders>
              <w:top w:val="single" w:sz="8" w:space="0" w:color="auto"/>
              <w:left w:val="single" w:sz="8" w:space="0" w:color="auto"/>
              <w:right w:val="single" w:sz="4" w:space="0" w:color="auto"/>
            </w:tcBorders>
          </w:tcPr>
          <w:p w14:paraId="56945122" w14:textId="61BC644E" w:rsidR="00CA5B71" w:rsidRPr="00130358" w:rsidRDefault="00CA5B71" w:rsidP="00D62538">
            <w:pPr>
              <w:pStyle w:val="TAL"/>
              <w:keepNext w:val="0"/>
              <w:keepLines w:val="0"/>
            </w:pPr>
            <w:r w:rsidRPr="00130358">
              <w:t>GSM</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12F974C6" w14:textId="267DCC28"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900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0701873B" w14:textId="0434ADF0"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1B553076" w14:textId="77777777" w:rsidTr="00D62538">
        <w:trPr>
          <w:jc w:val="center"/>
        </w:trPr>
        <w:tc>
          <w:tcPr>
            <w:tcW w:w="1809" w:type="dxa"/>
            <w:vMerge/>
            <w:tcBorders>
              <w:left w:val="single" w:sz="8" w:space="0" w:color="auto"/>
              <w:bottom w:val="single" w:sz="8" w:space="0" w:color="auto"/>
              <w:right w:val="single" w:sz="4" w:space="0" w:color="auto"/>
            </w:tcBorders>
          </w:tcPr>
          <w:p w14:paraId="7EA799F3"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7ECA06F8" w14:textId="0421487B"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277A5680" w14:textId="1B0E6BB6"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4F2A14FA" w14:textId="77777777" w:rsidTr="00D62538">
        <w:trPr>
          <w:jc w:val="center"/>
        </w:trPr>
        <w:tc>
          <w:tcPr>
            <w:tcW w:w="1809" w:type="dxa"/>
            <w:vMerge w:val="restart"/>
            <w:tcBorders>
              <w:top w:val="single" w:sz="8" w:space="0" w:color="auto"/>
              <w:left w:val="single" w:sz="8" w:space="0" w:color="auto"/>
              <w:right w:val="single" w:sz="4" w:space="0" w:color="auto"/>
            </w:tcBorders>
          </w:tcPr>
          <w:p w14:paraId="2E30EF0B" w14:textId="75C40ACE" w:rsidR="00CA5B71" w:rsidRPr="00130358" w:rsidRDefault="00CA5B71" w:rsidP="00D62538">
            <w:pPr>
              <w:pStyle w:val="TAL"/>
              <w:keepNext w:val="0"/>
              <w:keepLines w:val="0"/>
            </w:pPr>
            <w:r w:rsidRPr="00130358">
              <w:t>GSM</w:t>
            </w:r>
            <w:r w:rsidR="00D62538" w:rsidRPr="00130358">
              <w:t xml:space="preserve"> </w:t>
            </w:r>
            <w:r w:rsidRPr="00130358">
              <w:t>850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264F3A1C" w14:textId="003FBFB9"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850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48751817" w14:textId="3DEDE73A"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454E4C2C" w14:textId="77777777" w:rsidTr="00D62538">
        <w:trPr>
          <w:jc w:val="center"/>
        </w:trPr>
        <w:tc>
          <w:tcPr>
            <w:tcW w:w="1809" w:type="dxa"/>
            <w:vMerge/>
            <w:tcBorders>
              <w:left w:val="single" w:sz="8" w:space="0" w:color="auto"/>
              <w:bottom w:val="single" w:sz="8" w:space="0" w:color="auto"/>
              <w:right w:val="single" w:sz="4" w:space="0" w:color="auto"/>
            </w:tcBorders>
          </w:tcPr>
          <w:p w14:paraId="1C73A6DF"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1BD569A5" w14:textId="66FD08CB"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850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65428DFF" w14:textId="0F4FA43F"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7FACAA94" w14:textId="77777777" w:rsidTr="00D62538">
        <w:trPr>
          <w:jc w:val="center"/>
        </w:trPr>
        <w:tc>
          <w:tcPr>
            <w:tcW w:w="1809" w:type="dxa"/>
            <w:vMerge w:val="restart"/>
            <w:tcBorders>
              <w:top w:val="single" w:sz="8" w:space="0" w:color="auto"/>
              <w:left w:val="single" w:sz="8" w:space="0" w:color="auto"/>
              <w:right w:val="single" w:sz="4" w:space="0" w:color="auto"/>
            </w:tcBorders>
          </w:tcPr>
          <w:p w14:paraId="67CD1A56" w14:textId="733C43A5" w:rsidR="00CA5B71" w:rsidRPr="00130358" w:rsidRDefault="00CA5B71" w:rsidP="00D62538">
            <w:pPr>
              <w:pStyle w:val="TAL"/>
              <w:keepNext w:val="0"/>
              <w:keepLines w:val="0"/>
            </w:pPr>
            <w:r w:rsidRPr="00130358">
              <w:t>GSM</w:t>
            </w:r>
            <w:r w:rsidR="00D62538" w:rsidRPr="00130358">
              <w:t xml:space="preserve"> </w:t>
            </w:r>
            <w:r w:rsidRPr="00130358">
              <w:t>700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427833BA" w14:textId="45B74160" w:rsidR="00CA5B71" w:rsidRPr="00130358" w:rsidRDefault="00CA5B71" w:rsidP="00D62538">
            <w:pPr>
              <w:pStyle w:val="TAL"/>
              <w:keepNext w:val="0"/>
              <w:keepLines w:val="0"/>
            </w:pPr>
            <w:r w:rsidRPr="00130358">
              <w:t>for</w:t>
            </w:r>
            <w:r w:rsidR="00D62538" w:rsidRPr="00130358">
              <w:t xml:space="preserve"> </w:t>
            </w:r>
            <w:r w:rsidRPr="00130358">
              <w:t>GSM</w:t>
            </w:r>
            <w:r w:rsidR="00D62538" w:rsidRPr="00130358">
              <w:t xml:space="preserve"> </w:t>
            </w:r>
            <w:r w:rsidRPr="00130358">
              <w:t>700</w:t>
            </w:r>
            <w:r w:rsidR="00D62538" w:rsidRPr="00130358">
              <w:t xml:space="preserve"> </w:t>
            </w:r>
            <w:r w:rsidRPr="00130358">
              <w:t>small</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18654249" w14:textId="049AC141"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2D4D0EA8" w14:textId="77777777" w:rsidTr="00D62538">
        <w:trPr>
          <w:jc w:val="center"/>
        </w:trPr>
        <w:tc>
          <w:tcPr>
            <w:tcW w:w="1809" w:type="dxa"/>
            <w:vMerge/>
            <w:tcBorders>
              <w:left w:val="single" w:sz="8" w:space="0" w:color="auto"/>
              <w:bottom w:val="single" w:sz="8" w:space="0" w:color="auto"/>
              <w:right w:val="single" w:sz="4" w:space="0" w:color="auto"/>
            </w:tcBorders>
          </w:tcPr>
          <w:p w14:paraId="1E18FB96"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3F785ADF" w14:textId="58DB3B36"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GSM</w:t>
            </w:r>
            <w:r w:rsidR="00D62538" w:rsidRPr="00130358">
              <w:t xml:space="preserve"> </w:t>
            </w:r>
            <w:r w:rsidRPr="00130358">
              <w:t>700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0742EB64" w14:textId="320D9038"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20B0A684" w14:textId="77777777" w:rsidTr="00D62538">
        <w:trPr>
          <w:jc w:val="center"/>
        </w:trPr>
        <w:tc>
          <w:tcPr>
            <w:tcW w:w="1809" w:type="dxa"/>
            <w:vMerge w:val="restart"/>
            <w:tcBorders>
              <w:top w:val="single" w:sz="8" w:space="0" w:color="auto"/>
              <w:left w:val="single" w:sz="8" w:space="0" w:color="auto"/>
              <w:right w:val="single" w:sz="4" w:space="0" w:color="auto"/>
            </w:tcBorders>
          </w:tcPr>
          <w:p w14:paraId="003806C5" w14:textId="3B7077FD" w:rsidR="00CA5B71" w:rsidRPr="00130358" w:rsidRDefault="00CA5B71" w:rsidP="00D62538">
            <w:pPr>
              <w:pStyle w:val="TAL"/>
              <w:keepNext w:val="0"/>
              <w:keepLines w:val="0"/>
            </w:pP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00686ED7" w14:textId="66B997D4" w:rsidR="00CA5B71" w:rsidRPr="00130358" w:rsidRDefault="00CA5B71"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4170D538" w14:textId="59418D81" w:rsidR="00CA5B71" w:rsidRPr="00130358" w:rsidRDefault="00CA5B71" w:rsidP="00D62538">
            <w:pPr>
              <w:pStyle w:val="TAL"/>
              <w:keepNext w:val="0"/>
              <w:keepLines w:val="0"/>
            </w:pPr>
            <w:r w:rsidRPr="00130358">
              <w:noBreakHyphen/>
              <w:t>100</w:t>
            </w:r>
            <w:r w:rsidR="00D62538" w:rsidRPr="00130358">
              <w:t xml:space="preserve"> </w:t>
            </w:r>
            <w:r w:rsidRPr="00130358">
              <w:t>/</w:t>
            </w:r>
            <w:r w:rsidR="00D62538" w:rsidRPr="00130358">
              <w:t xml:space="preserve"> </w:t>
            </w:r>
            <w:r w:rsidRPr="00130358">
              <w:noBreakHyphen/>
              <w:t>102</w:t>
            </w:r>
            <w:r w:rsidR="00D62538" w:rsidRPr="00130358">
              <w:t xml:space="preserve"> </w:t>
            </w:r>
            <w:r w:rsidRPr="00130358">
              <w:t>dBm</w:t>
            </w:r>
            <w:r w:rsidR="00D62538" w:rsidRPr="00130358">
              <w:t xml:space="preserve"> </w:t>
            </w:r>
            <w:r w:rsidRPr="00130358">
              <w:t>*</w:t>
            </w:r>
          </w:p>
        </w:tc>
      </w:tr>
      <w:tr w:rsidR="00CA5B71" w:rsidRPr="00130358" w14:paraId="0E47E894" w14:textId="77777777" w:rsidTr="00D62538">
        <w:trPr>
          <w:jc w:val="center"/>
        </w:trPr>
        <w:tc>
          <w:tcPr>
            <w:tcW w:w="1809" w:type="dxa"/>
            <w:vMerge/>
            <w:tcBorders>
              <w:left w:val="single" w:sz="8" w:space="0" w:color="auto"/>
              <w:bottom w:val="single" w:sz="8" w:space="0" w:color="auto"/>
              <w:right w:val="single" w:sz="4" w:space="0" w:color="auto"/>
            </w:tcBorders>
          </w:tcPr>
          <w:p w14:paraId="33F0DA5D"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39F5F568" w14:textId="0B9924D2" w:rsidR="00CA5B71" w:rsidRPr="00130358" w:rsidRDefault="00CA5B71" w:rsidP="00D62538">
            <w:pPr>
              <w:pStyle w:val="TAL"/>
              <w:keepNext w:val="0"/>
              <w:keepLines w:val="0"/>
            </w:pPr>
            <w:r w:rsidRPr="00130358">
              <w:t>for</w:t>
            </w:r>
            <w:r w:rsidR="00D62538" w:rsidRPr="00130358">
              <w:t xml:space="preserve"> </w:t>
            </w:r>
            <w:r w:rsidRPr="00130358">
              <w:t>DCS</w:t>
            </w:r>
            <w:r w:rsidR="00D62538" w:rsidRPr="00130358">
              <w:t xml:space="preserve"> </w:t>
            </w:r>
            <w:r w:rsidRPr="00130358">
              <w:t>1</w:t>
            </w:r>
            <w:r w:rsidR="00D62538" w:rsidRPr="00130358">
              <w:t xml:space="preserve"> </w:t>
            </w:r>
            <w:r w:rsidRPr="00130358">
              <w:t>800</w:t>
            </w:r>
            <w:r w:rsidR="00D62538" w:rsidRPr="00130358">
              <w:t xml:space="preserve"> </w:t>
            </w:r>
            <w:r w:rsidRPr="00130358">
              <w:t>class</w:t>
            </w:r>
            <w:r w:rsidR="00D62538" w:rsidRPr="00130358">
              <w:t xml:space="preserve"> </w:t>
            </w:r>
            <w:r w:rsidRPr="00130358">
              <w:t>3</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2BD46588" w14:textId="0EE7B9B3"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03B04E0E" w14:textId="77777777" w:rsidTr="00D62538">
        <w:trPr>
          <w:jc w:val="center"/>
        </w:trPr>
        <w:tc>
          <w:tcPr>
            <w:tcW w:w="1809" w:type="dxa"/>
            <w:vMerge w:val="restart"/>
            <w:tcBorders>
              <w:top w:val="single" w:sz="8" w:space="0" w:color="auto"/>
              <w:left w:val="single" w:sz="8" w:space="0" w:color="auto"/>
              <w:right w:val="single" w:sz="4" w:space="0" w:color="auto"/>
            </w:tcBorders>
          </w:tcPr>
          <w:p w14:paraId="77B224E4" w14:textId="534BCF26" w:rsidR="00CA5B71" w:rsidRPr="00130358" w:rsidRDefault="00CA5B71" w:rsidP="00D62538">
            <w:pPr>
              <w:pStyle w:val="TAL"/>
              <w:keepNext w:val="0"/>
              <w:keepLines w:val="0"/>
            </w:pP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3827" w:type="dxa"/>
            <w:tcBorders>
              <w:top w:val="single" w:sz="8" w:space="0" w:color="auto"/>
              <w:left w:val="single" w:sz="4" w:space="0" w:color="auto"/>
              <w:bottom w:val="single" w:sz="4" w:space="0" w:color="auto"/>
              <w:right w:val="single" w:sz="4" w:space="0" w:color="auto"/>
            </w:tcBorders>
          </w:tcPr>
          <w:p w14:paraId="083E48B3" w14:textId="0913FDA4" w:rsidR="00CA5B71" w:rsidRPr="00130358" w:rsidRDefault="00CA5B71" w:rsidP="00D62538">
            <w:pPr>
              <w:pStyle w:val="TAL"/>
              <w:keepNext w:val="0"/>
              <w:keepLines w:val="0"/>
            </w:pPr>
            <w:r w:rsidRPr="00130358">
              <w:t>for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class</w:t>
            </w:r>
            <w:r w:rsidR="00D62538" w:rsidRPr="00130358">
              <w:t xml:space="preserve"> </w:t>
            </w:r>
            <w:r w:rsidRPr="00130358">
              <w:t>1</w:t>
            </w:r>
            <w:r w:rsidR="00D62538" w:rsidRPr="00130358">
              <w:t xml:space="preserve"> </w:t>
            </w:r>
            <w:r w:rsidRPr="00130358">
              <w:t>or</w:t>
            </w:r>
            <w:r w:rsidR="00D62538" w:rsidRPr="00130358">
              <w:t xml:space="preserve"> </w:t>
            </w:r>
            <w:r w:rsidRPr="00130358">
              <w:t>class</w:t>
            </w:r>
            <w:r w:rsidR="00D62538" w:rsidRPr="00130358">
              <w:t xml:space="preserve"> </w:t>
            </w:r>
            <w:r w:rsidRPr="00130358">
              <w:t>2</w:t>
            </w:r>
            <w:r w:rsidR="00D62538" w:rsidRPr="00130358">
              <w:t xml:space="preserve"> </w:t>
            </w:r>
            <w:r w:rsidRPr="00130358">
              <w:t>MS</w:t>
            </w:r>
          </w:p>
        </w:tc>
        <w:tc>
          <w:tcPr>
            <w:tcW w:w="1701" w:type="dxa"/>
            <w:tcBorders>
              <w:top w:val="single" w:sz="8" w:space="0" w:color="auto"/>
              <w:left w:val="single" w:sz="4" w:space="0" w:color="auto"/>
              <w:bottom w:val="single" w:sz="4" w:space="0" w:color="auto"/>
              <w:right w:val="single" w:sz="8" w:space="0" w:color="auto"/>
            </w:tcBorders>
          </w:tcPr>
          <w:p w14:paraId="5877B6E5" w14:textId="24006D62" w:rsidR="00CA5B71" w:rsidRPr="00130358" w:rsidRDefault="00CA5B71" w:rsidP="00D62538">
            <w:pPr>
              <w:pStyle w:val="TAL"/>
              <w:keepNext w:val="0"/>
              <w:keepLines w:val="0"/>
            </w:pPr>
            <w:r w:rsidRPr="00130358">
              <w:noBreakHyphen/>
              <w:t>102</w:t>
            </w:r>
            <w:r w:rsidR="00D62538" w:rsidRPr="00130358">
              <w:t xml:space="preserve"> </w:t>
            </w:r>
            <w:r w:rsidRPr="00130358">
              <w:t>dBm</w:t>
            </w:r>
          </w:p>
        </w:tc>
      </w:tr>
      <w:tr w:rsidR="00CA5B71" w:rsidRPr="00130358" w14:paraId="31BA83F4" w14:textId="77777777" w:rsidTr="00D62538">
        <w:trPr>
          <w:jc w:val="center"/>
        </w:trPr>
        <w:tc>
          <w:tcPr>
            <w:tcW w:w="1809" w:type="dxa"/>
            <w:vMerge/>
            <w:tcBorders>
              <w:left w:val="single" w:sz="8" w:space="0" w:color="auto"/>
              <w:bottom w:val="single" w:sz="8" w:space="0" w:color="auto"/>
              <w:right w:val="single" w:sz="4" w:space="0" w:color="auto"/>
            </w:tcBorders>
          </w:tcPr>
          <w:p w14:paraId="1DAF20EA" w14:textId="77777777" w:rsidR="00CA5B71" w:rsidRPr="00130358" w:rsidRDefault="00CA5B71" w:rsidP="00D62538">
            <w:pPr>
              <w:pStyle w:val="TAL"/>
              <w:keepNext w:val="0"/>
              <w:keepLines w:val="0"/>
            </w:pPr>
          </w:p>
        </w:tc>
        <w:tc>
          <w:tcPr>
            <w:tcW w:w="3827" w:type="dxa"/>
            <w:tcBorders>
              <w:top w:val="single" w:sz="4" w:space="0" w:color="auto"/>
              <w:left w:val="single" w:sz="4" w:space="0" w:color="auto"/>
              <w:bottom w:val="single" w:sz="8" w:space="0" w:color="auto"/>
              <w:right w:val="single" w:sz="4" w:space="0" w:color="auto"/>
            </w:tcBorders>
          </w:tcPr>
          <w:p w14:paraId="628E82D4" w14:textId="57CEF1D7" w:rsidR="00CA5B71" w:rsidRPr="00130358" w:rsidRDefault="00CA5B71" w:rsidP="00D62538">
            <w:pPr>
              <w:pStyle w:val="TAL"/>
              <w:keepNext w:val="0"/>
              <w:keepLines w:val="0"/>
            </w:pPr>
            <w:r w:rsidRPr="00130358">
              <w:t>for</w:t>
            </w:r>
            <w:r w:rsidR="00D62538" w:rsidRPr="00130358">
              <w:t xml:space="preserve"> </w:t>
            </w:r>
            <w:r w:rsidRPr="00130358">
              <w:t>other</w:t>
            </w:r>
            <w:r w:rsidR="00D62538" w:rsidRPr="00130358">
              <w:t xml:space="preserve"> </w:t>
            </w:r>
            <w:r w:rsidRPr="00130358">
              <w:t>PCS</w:t>
            </w:r>
            <w:r w:rsidR="00D62538" w:rsidRPr="00130358">
              <w:t xml:space="preserve"> </w:t>
            </w:r>
            <w:r w:rsidRPr="00130358">
              <w:t>1</w:t>
            </w:r>
            <w:r w:rsidR="00D62538" w:rsidRPr="00130358">
              <w:t xml:space="preserve"> </w:t>
            </w:r>
            <w:r w:rsidRPr="00130358">
              <w:t>900</w:t>
            </w:r>
            <w:r w:rsidR="00D62538" w:rsidRPr="00130358">
              <w:t xml:space="preserve"> </w:t>
            </w:r>
            <w:r w:rsidRPr="00130358">
              <w:t>MS</w:t>
            </w:r>
          </w:p>
        </w:tc>
        <w:tc>
          <w:tcPr>
            <w:tcW w:w="1701" w:type="dxa"/>
            <w:tcBorders>
              <w:top w:val="single" w:sz="4" w:space="0" w:color="auto"/>
              <w:left w:val="single" w:sz="4" w:space="0" w:color="auto"/>
              <w:bottom w:val="single" w:sz="8" w:space="0" w:color="auto"/>
              <w:right w:val="single" w:sz="8" w:space="0" w:color="auto"/>
            </w:tcBorders>
          </w:tcPr>
          <w:p w14:paraId="103DE658" w14:textId="368F3848" w:rsidR="00CA5B71" w:rsidRPr="00130358" w:rsidRDefault="00CA5B71" w:rsidP="00D62538">
            <w:pPr>
              <w:pStyle w:val="TAL"/>
              <w:keepNext w:val="0"/>
              <w:keepLines w:val="0"/>
            </w:pPr>
            <w:r w:rsidRPr="00130358">
              <w:noBreakHyphen/>
              <w:t>104</w:t>
            </w:r>
            <w:r w:rsidR="00D62538" w:rsidRPr="00130358">
              <w:t xml:space="preserve"> </w:t>
            </w:r>
            <w:r w:rsidRPr="00130358">
              <w:t>dBm</w:t>
            </w:r>
          </w:p>
        </w:tc>
      </w:tr>
      <w:tr w:rsidR="00CA5B71" w:rsidRPr="00130358" w14:paraId="4AF6F460" w14:textId="77777777" w:rsidTr="00D62538">
        <w:trPr>
          <w:jc w:val="center"/>
        </w:trPr>
        <w:tc>
          <w:tcPr>
            <w:tcW w:w="7337" w:type="dxa"/>
            <w:gridSpan w:val="3"/>
            <w:tcBorders>
              <w:top w:val="single" w:sz="8" w:space="0" w:color="auto"/>
              <w:left w:val="single" w:sz="8" w:space="0" w:color="auto"/>
              <w:bottom w:val="single" w:sz="8" w:space="0" w:color="auto"/>
              <w:right w:val="single" w:sz="8" w:space="0" w:color="auto"/>
            </w:tcBorders>
          </w:tcPr>
          <w:p w14:paraId="5B64F424" w14:textId="38BA28DA" w:rsidR="00CA5B71" w:rsidRPr="00130358" w:rsidRDefault="00483222" w:rsidP="00D62538">
            <w:pPr>
              <w:pStyle w:val="TAN"/>
              <w:keepNext w:val="0"/>
              <w:keepLines w:val="0"/>
            </w:pPr>
            <w:r w:rsidRPr="00130358">
              <w:t>NOTE:</w:t>
            </w:r>
            <w:r w:rsidR="00CA5B71" w:rsidRPr="00130358">
              <w:tab/>
              <w:t>For</w:t>
            </w:r>
            <w:r w:rsidR="00D62538" w:rsidRPr="00130358">
              <w:t xml:space="preserve"> </w:t>
            </w:r>
            <w:r w:rsidR="00CA5B71" w:rsidRPr="00130358">
              <w:t>DCS</w:t>
            </w:r>
            <w:r w:rsidR="00D62538" w:rsidRPr="00130358">
              <w:t xml:space="preserve"> </w:t>
            </w:r>
            <w:r w:rsidR="00CA5B71" w:rsidRPr="00130358">
              <w:t>1</w:t>
            </w:r>
            <w:r w:rsidR="00D62538" w:rsidRPr="00130358">
              <w:t xml:space="preserve"> </w:t>
            </w:r>
            <w:r w:rsidR="00CA5B71" w:rsidRPr="00130358">
              <w:t>800</w:t>
            </w:r>
            <w:r w:rsidR="00D62538" w:rsidRPr="00130358">
              <w:t xml:space="preserve"> </w:t>
            </w:r>
            <w:r w:rsidR="00CA5B71" w:rsidRPr="00130358">
              <w:t>class</w:t>
            </w:r>
            <w:r w:rsidR="00D62538" w:rsidRPr="00130358">
              <w:t xml:space="preserve"> </w:t>
            </w:r>
            <w:r w:rsidR="00CA5B71" w:rsidRPr="00130358">
              <w:t>1</w:t>
            </w:r>
            <w:r w:rsidR="00D62538" w:rsidRPr="00130358">
              <w:t xml:space="preserve"> </w:t>
            </w:r>
            <w:r w:rsidR="00CA5B71" w:rsidRPr="00130358">
              <w:t>and</w:t>
            </w:r>
            <w:r w:rsidR="00D62538" w:rsidRPr="00130358">
              <w:t xml:space="preserve"> </w:t>
            </w:r>
            <w:r w:rsidR="00CA5B71" w:rsidRPr="00130358">
              <w:t>class</w:t>
            </w:r>
            <w:r w:rsidR="00D62538" w:rsidRPr="00130358">
              <w:t xml:space="preserve"> </w:t>
            </w:r>
            <w:r w:rsidR="00CA5B71" w:rsidRPr="00130358">
              <w:t>2</w:t>
            </w:r>
            <w:r w:rsidR="00D62538" w:rsidRPr="00130358">
              <w:t xml:space="preserve"> </w:t>
            </w:r>
            <w:r w:rsidR="00CA5B71" w:rsidRPr="00130358">
              <w:t>MS,</w:t>
            </w:r>
            <w:r w:rsidR="00D62538" w:rsidRPr="00130358">
              <w:t xml:space="preserve"> </w:t>
            </w:r>
            <w:r w:rsidR="00CA5B71" w:rsidRPr="00130358">
              <w:t>the</w:t>
            </w:r>
            <w:r w:rsidR="00D62538" w:rsidRPr="00130358">
              <w:t xml:space="preserve"> </w:t>
            </w:r>
            <w:r w:rsidR="00CA5B71" w:rsidRPr="00130358">
              <w:t>102</w:t>
            </w:r>
            <w:r w:rsidR="00D62538" w:rsidRPr="00130358">
              <w:t xml:space="preserve"> </w:t>
            </w:r>
            <w:r w:rsidR="00CA5B71" w:rsidRPr="00130358">
              <w:t>dBm</w:t>
            </w:r>
            <w:r w:rsidR="00D62538" w:rsidRPr="00130358">
              <w:t xml:space="preserve"> </w:t>
            </w:r>
            <w:r w:rsidR="00CA5B71" w:rsidRPr="00130358">
              <w:t>level</w:t>
            </w:r>
            <w:r w:rsidR="00D62538" w:rsidRPr="00130358">
              <w:t xml:space="preserve"> </w:t>
            </w:r>
            <w:r w:rsidR="00CA5B71" w:rsidRPr="00130358">
              <w:t>shall</w:t>
            </w:r>
            <w:r w:rsidR="00D62538" w:rsidRPr="00130358">
              <w:t xml:space="preserve"> </w:t>
            </w:r>
            <w:r w:rsidR="00CA5B71" w:rsidRPr="00130358">
              <w:t>apply</w:t>
            </w:r>
            <w:r w:rsidR="00D62538" w:rsidRPr="00130358">
              <w:t xml:space="preserve"> </w:t>
            </w:r>
            <w:r w:rsidR="00CA5B71" w:rsidRPr="00130358">
              <w:t>for</w:t>
            </w:r>
            <w:r w:rsidR="00D62538" w:rsidRPr="00130358">
              <w:t xml:space="preserve"> </w:t>
            </w:r>
            <w:r w:rsidR="00CA5B71" w:rsidRPr="00130358">
              <w:t>the</w:t>
            </w:r>
            <w:r w:rsidR="00D62538" w:rsidRPr="00130358">
              <w:t xml:space="preserve"> </w:t>
            </w:r>
            <w:r w:rsidR="00CA5B71" w:rsidRPr="00130358">
              <w:t>reference</w:t>
            </w:r>
            <w:r w:rsidR="00D62538" w:rsidRPr="00130358">
              <w:t xml:space="preserve"> </w:t>
            </w:r>
            <w:r w:rsidR="00CA5B71" w:rsidRPr="00130358">
              <w:t>sensitivity</w:t>
            </w:r>
            <w:r w:rsidR="00D62538" w:rsidRPr="00130358">
              <w:t xml:space="preserve"> </w:t>
            </w:r>
            <w:r w:rsidR="00CA5B71" w:rsidRPr="00130358">
              <w:t>performance</w:t>
            </w:r>
            <w:r w:rsidR="00D62538" w:rsidRPr="00130358">
              <w:t xml:space="preserve"> </w:t>
            </w:r>
            <w:r w:rsidR="00CA5B71" w:rsidRPr="00130358">
              <w:t>as</w:t>
            </w:r>
            <w:r w:rsidR="00D62538" w:rsidRPr="00130358">
              <w:t xml:space="preserve"> </w:t>
            </w:r>
            <w:r w:rsidR="00CA5B71" w:rsidRPr="00130358">
              <w:t>specified</w:t>
            </w:r>
            <w:r w:rsidR="00D62538" w:rsidRPr="00130358">
              <w:t xml:space="preserve"> </w:t>
            </w:r>
            <w:r w:rsidR="00CA5B71" w:rsidRPr="00130358">
              <w:t>in</w:t>
            </w:r>
            <w:r w:rsidR="00D62538" w:rsidRPr="00130358">
              <w:t xml:space="preserve"> </w:t>
            </w:r>
            <w:r w:rsidR="00CA5B71" w:rsidRPr="00130358">
              <w:t>table</w:t>
            </w:r>
            <w:r w:rsidR="00D62538" w:rsidRPr="00130358">
              <w:t xml:space="preserve"> </w:t>
            </w:r>
            <w:r w:rsidR="00CA5B71" w:rsidRPr="00130358">
              <w:t>1</w:t>
            </w:r>
            <w:r w:rsidR="00D62538" w:rsidRPr="00130358">
              <w:t xml:space="preserve"> </w:t>
            </w:r>
            <w:r w:rsidR="00CA5B71" w:rsidRPr="00130358">
              <w:t>for</w:t>
            </w:r>
            <w:r w:rsidR="00D62538" w:rsidRPr="00130358">
              <w:t xml:space="preserve"> </w:t>
            </w:r>
            <w:r w:rsidR="00CA5B71" w:rsidRPr="00130358">
              <w:t>the</w:t>
            </w:r>
            <w:r w:rsidR="00D62538" w:rsidRPr="00130358">
              <w:t xml:space="preserve"> </w:t>
            </w:r>
            <w:r w:rsidR="00CA5B71" w:rsidRPr="00130358">
              <w:t>normal</w:t>
            </w:r>
            <w:r w:rsidR="00D62538" w:rsidRPr="00130358">
              <w:t xml:space="preserve"> </w:t>
            </w:r>
            <w:r w:rsidR="00CA5B71" w:rsidRPr="00130358">
              <w:t>conditions</w:t>
            </w:r>
            <w:r w:rsidR="00D62538" w:rsidRPr="00130358">
              <w:t xml:space="preserve"> </w:t>
            </w:r>
            <w:r w:rsidR="00CA5B71" w:rsidRPr="00130358">
              <w:t>defined</w:t>
            </w:r>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00CA5B71" w:rsidRPr="00130358">
              <w:t>45.005</w:t>
            </w:r>
            <w:r w:rsidR="00D62538" w:rsidRPr="00130358">
              <w:t xml:space="preserve"> </w:t>
            </w:r>
            <w:r w:rsidR="00CA5B71" w:rsidRPr="00130358">
              <w:t>[16]</w:t>
            </w:r>
            <w:r w:rsidR="00D62538" w:rsidRPr="00130358">
              <w:t xml:space="preserve"> </w:t>
            </w:r>
            <w:r w:rsidR="00CA5B71" w:rsidRPr="00130358">
              <w:t>Annex</w:t>
            </w:r>
            <w:r w:rsidR="00D62538" w:rsidRPr="00130358">
              <w:t xml:space="preserve"> </w:t>
            </w:r>
            <w:r w:rsidR="00CA5B71" w:rsidRPr="00130358">
              <w:t>D</w:t>
            </w:r>
            <w:r w:rsidR="00D62538" w:rsidRPr="00130358">
              <w:t xml:space="preserve"> </w:t>
            </w:r>
            <w:r w:rsidR="00CA5B71" w:rsidRPr="00130358">
              <w:t>and</w:t>
            </w:r>
            <w:r w:rsidR="00D62538" w:rsidRPr="00130358">
              <w:t xml:space="preserve"> </w:t>
            </w:r>
            <w:r w:rsidR="00CA5B71" w:rsidRPr="00130358">
              <w:t>100</w:t>
            </w:r>
            <w:r w:rsidR="00D62538" w:rsidRPr="00130358">
              <w:t xml:space="preserve"> </w:t>
            </w:r>
            <w:r w:rsidR="00CA5B71" w:rsidRPr="00130358">
              <w:t>dBm</w:t>
            </w:r>
            <w:r w:rsidR="00D62538" w:rsidRPr="00130358">
              <w:t xml:space="preserve"> </w:t>
            </w:r>
            <w:r w:rsidR="00CA5B71" w:rsidRPr="00130358">
              <w:t>level</w:t>
            </w:r>
            <w:r w:rsidR="00D62538" w:rsidRPr="00130358">
              <w:t xml:space="preserve"> </w:t>
            </w:r>
            <w:r w:rsidR="00CA5B71" w:rsidRPr="00130358">
              <w:t>shall</w:t>
            </w:r>
            <w:r w:rsidR="00D62538" w:rsidRPr="00130358">
              <w:t xml:space="preserve"> </w:t>
            </w:r>
            <w:r w:rsidR="00CA5B71" w:rsidRPr="00130358">
              <w:t>be</w:t>
            </w:r>
            <w:r w:rsidR="00D62538" w:rsidRPr="00130358">
              <w:t xml:space="preserve"> </w:t>
            </w:r>
            <w:r w:rsidR="00CA5B71" w:rsidRPr="00130358">
              <w:t>used</w:t>
            </w:r>
            <w:r w:rsidR="00D62538" w:rsidRPr="00130358">
              <w:t xml:space="preserve"> </w:t>
            </w:r>
            <w:r w:rsidR="00CA5B71" w:rsidRPr="00130358">
              <w:t>to</w:t>
            </w:r>
            <w:r w:rsidR="00D62538" w:rsidRPr="00130358">
              <w:t xml:space="preserve"> </w:t>
            </w:r>
            <w:r w:rsidR="00CA5B71" w:rsidRPr="00130358">
              <w:t>determine</w:t>
            </w:r>
            <w:r w:rsidR="00D62538" w:rsidRPr="00130358">
              <w:t xml:space="preserve"> </w:t>
            </w:r>
            <w:r w:rsidR="00CA5B71" w:rsidRPr="00130358">
              <w:t>all</w:t>
            </w:r>
            <w:r w:rsidR="00D62538" w:rsidRPr="00130358">
              <w:t xml:space="preserve"> </w:t>
            </w:r>
            <w:r w:rsidR="00CA5B71" w:rsidRPr="00130358">
              <w:t>other</w:t>
            </w:r>
            <w:r w:rsidR="00D62538" w:rsidRPr="00130358">
              <w:t xml:space="preserve"> </w:t>
            </w:r>
            <w:r w:rsidR="00CA5B71" w:rsidRPr="00130358">
              <w:t>MS</w:t>
            </w:r>
            <w:r w:rsidR="00D62538" w:rsidRPr="00130358">
              <w:t xml:space="preserve"> </w:t>
            </w:r>
            <w:r w:rsidR="00CA5B71" w:rsidRPr="00130358">
              <w:t>performances.</w:t>
            </w:r>
          </w:p>
        </w:tc>
      </w:tr>
    </w:tbl>
    <w:p w14:paraId="7F09E4E8" w14:textId="77777777" w:rsidR="00CA5B71" w:rsidRPr="00130358" w:rsidRDefault="00CA5B71" w:rsidP="00D62538"/>
    <w:p w14:paraId="399F96E9" w14:textId="77777777" w:rsidR="00123ECE" w:rsidRPr="00130358" w:rsidRDefault="00123ECE" w:rsidP="00D62538">
      <w:r w:rsidRPr="00130358">
        <w:lastRenderedPageBreak/>
        <w:t>The normative reference for this requirement is:</w:t>
      </w:r>
    </w:p>
    <w:p w14:paraId="3A6D4196" w14:textId="5129E79F" w:rsidR="00123ECE" w:rsidRPr="00130358" w:rsidRDefault="00123ECE" w:rsidP="00D62538">
      <w:r w:rsidRPr="00130358">
        <w:t>For E-UTRA</w:t>
      </w:r>
      <w:r w:rsidR="00483222" w:rsidRPr="00130358">
        <w:t>: 3GPP TS 3</w:t>
      </w:r>
      <w:r w:rsidRPr="00130358">
        <w:t xml:space="preserve">6.133 [4] clause 9.4.1 </w:t>
      </w:r>
      <w:r w:rsidRPr="00130358">
        <w:rPr>
          <w:lang w:eastAsia="zh-CN"/>
        </w:rPr>
        <w:t>and A.9.6.2</w:t>
      </w:r>
    </w:p>
    <w:p w14:paraId="0C79E246" w14:textId="2D287155" w:rsidR="00123ECE" w:rsidRPr="00130358" w:rsidRDefault="00123ECE" w:rsidP="00D62538">
      <w:r w:rsidRPr="00130358">
        <w:t xml:space="preserve">For GSM: TS 45.008 [15] clause 8.1.2 and </w:t>
      </w:r>
      <w:r w:rsidRPr="00130358">
        <w:rPr>
          <w:rFonts w:cs="v3.7.0"/>
        </w:rPr>
        <w:t>8.1.4</w:t>
      </w:r>
      <w:r w:rsidR="00CA5B71" w:rsidRPr="00130358">
        <w:rPr>
          <w:rFonts w:cs="v3.7.0"/>
        </w:rPr>
        <w:t xml:space="preserve"> </w:t>
      </w:r>
      <w:r w:rsidR="00483222" w:rsidRPr="00130358">
        <w:rPr>
          <w:rFonts w:cs="v3.7.0"/>
        </w:rPr>
        <w:t>and 3GPP TS</w:t>
      </w:r>
      <w:r w:rsidR="00CA5B71" w:rsidRPr="00130358">
        <w:t xml:space="preserve"> 45.005 [16]</w:t>
      </w:r>
      <w:r w:rsidRPr="00130358">
        <w:rPr>
          <w:rFonts w:cs="v3.7.0"/>
        </w:rPr>
        <w:t>.</w:t>
      </w:r>
    </w:p>
    <w:p w14:paraId="3AEA558C" w14:textId="77777777" w:rsidR="00123ECE" w:rsidRPr="00130358" w:rsidRDefault="00123ECE" w:rsidP="00D62538">
      <w:pPr>
        <w:pStyle w:val="Heading4"/>
        <w:keepNext w:val="0"/>
        <w:keepLines w:val="0"/>
        <w:rPr>
          <w:lang w:eastAsia="zh-CN"/>
        </w:rPr>
      </w:pPr>
      <w:r w:rsidRPr="00130358">
        <w:t>9.</w:t>
      </w:r>
      <w:r w:rsidRPr="00130358">
        <w:rPr>
          <w:lang w:eastAsia="zh-CN"/>
        </w:rPr>
        <w:t>6</w:t>
      </w:r>
      <w:r w:rsidRPr="00130358">
        <w:t>.</w:t>
      </w:r>
      <w:r w:rsidRPr="00130358">
        <w:rPr>
          <w:lang w:eastAsia="zh-CN"/>
        </w:rPr>
        <w:t>2</w:t>
      </w:r>
      <w:r w:rsidRPr="00130358">
        <w:t>.4</w:t>
      </w:r>
      <w:r w:rsidRPr="00130358">
        <w:tab/>
        <w:t>Test description</w:t>
      </w:r>
    </w:p>
    <w:p w14:paraId="4AE0A597"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2</w:t>
      </w:r>
      <w:r w:rsidRPr="00130358">
        <w:t>.4.1</w:t>
      </w:r>
      <w:r w:rsidRPr="00130358">
        <w:tab/>
        <w:t>Initial conditions</w:t>
      </w:r>
    </w:p>
    <w:p w14:paraId="273D6182" w14:textId="014494E7" w:rsidR="00123ECE" w:rsidRPr="00130358" w:rsidRDefault="00123ECE" w:rsidP="00D62538">
      <w:r w:rsidRPr="00130358">
        <w:t xml:space="preserve">Test Environment: Normal, TL/VL, TH/VH; as defined </w:t>
      </w:r>
      <w:r w:rsidR="00062A7B" w:rsidRPr="00130358">
        <w:t>in 3GPP TS</w:t>
      </w:r>
      <w:r w:rsidRPr="00130358">
        <w:t xml:space="preserve"> 36.508 [7] clause 4.1.</w:t>
      </w:r>
    </w:p>
    <w:p w14:paraId="78D26EEC" w14:textId="5DDD2769" w:rsidR="00123ECE" w:rsidRPr="00130358" w:rsidRDefault="00123ECE" w:rsidP="00D62538">
      <w:r w:rsidRPr="00130358">
        <w:t xml:space="preserve">Frequencies to be tested: According to Annex E table E-1 </w:t>
      </w:r>
      <w:r w:rsidR="00483222" w:rsidRPr="00130358">
        <w:t>and 3GPP TS</w:t>
      </w:r>
      <w:r w:rsidRPr="00130358">
        <w:t xml:space="preserve"> 36.508 [7] clauses 4.4.2 and 4.3.1.</w:t>
      </w:r>
    </w:p>
    <w:p w14:paraId="3BF64481" w14:textId="0C74809F" w:rsidR="00123ECE" w:rsidRPr="00130358" w:rsidRDefault="00123ECE" w:rsidP="00D62538">
      <w:r w:rsidRPr="00130358">
        <w:t xml:space="preserve">Channel Bandwidth to be tested: 10 MHz as defined </w:t>
      </w:r>
      <w:r w:rsidR="00062A7B" w:rsidRPr="00130358">
        <w:t>in 3GPP TS</w:t>
      </w:r>
      <w:r w:rsidRPr="00130358">
        <w:t xml:space="preserve"> 36.508 [7] clause 4.3.1.</w:t>
      </w:r>
    </w:p>
    <w:p w14:paraId="71AECA93" w14:textId="69CD6137" w:rsidR="00123ECE" w:rsidRPr="00130358" w:rsidRDefault="00123ECE"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A.14</w:t>
      </w:r>
      <w:r w:rsidR="005A1DAF" w:rsidRPr="00130358">
        <w:rPr>
          <w:rFonts w:ascii="Segoe UI" w:hAnsi="Segoe UI" w:cs="Segoe UI"/>
        </w:rPr>
        <w:t xml:space="preserve"> </w:t>
      </w:r>
      <w:r w:rsidR="005A1DAF" w:rsidRPr="00130358">
        <w:t>for UE with 2Rx RF band and Annex A, Figure A.78 (without using the faders) for 4Rx capable UE without any 2Rx RF bands</w:t>
      </w:r>
      <w:r w:rsidRPr="00130358">
        <w:t>.</w:t>
      </w:r>
    </w:p>
    <w:p w14:paraId="599E4EB4" w14:textId="289EBC9E" w:rsidR="00123ECE" w:rsidRPr="00130358" w:rsidRDefault="00123ECE" w:rsidP="00483222">
      <w:pPr>
        <w:pStyle w:val="B1"/>
      </w:pPr>
      <w:r w:rsidRPr="00130358">
        <w:t>2.</w:t>
      </w:r>
      <w:r w:rsidR="00483222" w:rsidRPr="00130358">
        <w:tab/>
      </w:r>
      <w:r w:rsidRPr="00130358">
        <w:t>The general test parameter settings are set up according to Table 9.6.2.4.1-1.</w:t>
      </w:r>
    </w:p>
    <w:p w14:paraId="293E3F69" w14:textId="386EAF66" w:rsidR="00123ECE" w:rsidRPr="00130358" w:rsidRDefault="00123ECE" w:rsidP="00483222">
      <w:pPr>
        <w:pStyle w:val="B1"/>
      </w:pPr>
      <w:r w:rsidRPr="00130358">
        <w:t>3.</w:t>
      </w:r>
      <w:r w:rsidR="00483222" w:rsidRPr="00130358">
        <w:tab/>
      </w:r>
      <w:r w:rsidRPr="00130358">
        <w:t>Propagation conditions are set according to Annex B clause B.0.</w:t>
      </w:r>
    </w:p>
    <w:p w14:paraId="541367D3" w14:textId="38826462" w:rsidR="00123ECE" w:rsidRPr="00130358" w:rsidRDefault="00123ECE" w:rsidP="00483222">
      <w:pPr>
        <w:pStyle w:val="B1"/>
      </w:pPr>
      <w:r w:rsidRPr="00130358">
        <w:t>4.</w:t>
      </w:r>
      <w:r w:rsidR="00483222" w:rsidRPr="00130358">
        <w:tab/>
      </w:r>
      <w:r w:rsidRPr="00130358">
        <w:t>Message contents are defined in clause 9.</w:t>
      </w:r>
      <w:r w:rsidRPr="00130358">
        <w:rPr>
          <w:lang w:eastAsia="zh-CN"/>
        </w:rPr>
        <w:t>6</w:t>
      </w:r>
      <w:r w:rsidRPr="00130358">
        <w:t>.</w:t>
      </w:r>
      <w:r w:rsidRPr="00130358">
        <w:rPr>
          <w:lang w:eastAsia="zh-CN"/>
        </w:rPr>
        <w:t>2</w:t>
      </w:r>
      <w:r w:rsidRPr="00130358">
        <w:t xml:space="preserve">.4.3. </w:t>
      </w:r>
    </w:p>
    <w:p w14:paraId="0782EAD7" w14:textId="45507043" w:rsidR="00123ECE" w:rsidRPr="00130358" w:rsidRDefault="00123ECE" w:rsidP="00483222">
      <w:pPr>
        <w:pStyle w:val="B1"/>
        <w:rPr>
          <w:lang w:eastAsia="zh-CN"/>
        </w:rPr>
      </w:pPr>
      <w:r w:rsidRPr="00130358">
        <w:t>5.</w:t>
      </w:r>
      <w:r w:rsidR="00483222" w:rsidRPr="00130358">
        <w:tab/>
      </w:r>
      <w:r w:rsidRPr="00130358">
        <w:t xml:space="preserve">There is one E-UTRA </w:t>
      </w:r>
      <w:r w:rsidRPr="00130358">
        <w:rPr>
          <w:lang w:eastAsia="zh-CN"/>
        </w:rPr>
        <w:t>T</w:t>
      </w:r>
      <w:r w:rsidRPr="00130358">
        <w:t>DD cell (Cell 1) and two</w:t>
      </w:r>
      <w:r w:rsidRPr="00130358">
        <w:rPr>
          <w:lang w:eastAsia="zh-CN"/>
        </w:rPr>
        <w:t xml:space="preserve"> GSM</w:t>
      </w:r>
      <w:r w:rsidRPr="00130358">
        <w:t xml:space="preserve"> cells (Cell 2 and Cell 3) specified in each test. Cell 1 is the cell used for call setup with the power level set according to Annexes C.0</w:t>
      </w:r>
      <w:r w:rsidRPr="00130358">
        <w:rPr>
          <w:lang w:eastAsia="zh-CN"/>
        </w:rPr>
        <w:t xml:space="preserve"> </w:t>
      </w:r>
      <w:r w:rsidRPr="00130358">
        <w:t xml:space="preserve">and C.1 for this test. Cell 2 </w:t>
      </w:r>
      <w:r w:rsidR="00CA5B71" w:rsidRPr="00130358">
        <w:t>(</w:t>
      </w:r>
      <w:r w:rsidRPr="00130358">
        <w:t>BCCH1</w:t>
      </w:r>
      <w:r w:rsidR="00CA5B71" w:rsidRPr="00130358">
        <w:t>)</w:t>
      </w:r>
      <w:r w:rsidRPr="00130358">
        <w:t xml:space="preserve"> and Cell 3 </w:t>
      </w:r>
      <w:r w:rsidR="00CA5B71" w:rsidRPr="00130358">
        <w:t>(</w:t>
      </w:r>
      <w:r w:rsidRPr="00130358">
        <w:t>BCCH other than BCCH1 according to sub-test)</w:t>
      </w:r>
      <w:r w:rsidR="00CA5B71" w:rsidRPr="00130358">
        <w:t xml:space="preserve"> are measured and reported by the UE</w:t>
      </w:r>
      <w:r w:rsidRPr="00130358">
        <w:t>.</w:t>
      </w:r>
    </w:p>
    <w:p w14:paraId="4477DDC5" w14:textId="77777777" w:rsidR="00123ECE" w:rsidRPr="00130358" w:rsidRDefault="00123ECE" w:rsidP="00D62538">
      <w:pPr>
        <w:pStyle w:val="TH"/>
        <w:keepNext w:val="0"/>
        <w:keepLines w:val="0"/>
      </w:pPr>
      <w:r w:rsidRPr="00130358">
        <w:t>Table 9.6.2.4.1-1: General GSM Carrier RSSI test parameters</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16"/>
        <w:gridCol w:w="586"/>
        <w:gridCol w:w="3069"/>
        <w:gridCol w:w="3365"/>
      </w:tblGrid>
      <w:tr w:rsidR="00123ECE" w:rsidRPr="00130358" w14:paraId="76D92EAF" w14:textId="77777777" w:rsidTr="00483222">
        <w:trPr>
          <w:tblHeader/>
          <w:jc w:val="center"/>
        </w:trPr>
        <w:tc>
          <w:tcPr>
            <w:tcW w:w="2716" w:type="dxa"/>
          </w:tcPr>
          <w:p w14:paraId="4583BA17" w14:textId="77777777" w:rsidR="00123ECE" w:rsidRPr="00130358" w:rsidRDefault="00123ECE" w:rsidP="00D62538">
            <w:pPr>
              <w:pStyle w:val="TAH"/>
              <w:keepNext w:val="0"/>
              <w:keepLines w:val="0"/>
              <w:rPr>
                <w:rFonts w:cs="v4.2.0"/>
              </w:rPr>
            </w:pPr>
            <w:r w:rsidRPr="00130358">
              <w:rPr>
                <w:rFonts w:cs="v4.2.0"/>
              </w:rPr>
              <w:t>Parameter</w:t>
            </w:r>
          </w:p>
        </w:tc>
        <w:tc>
          <w:tcPr>
            <w:tcW w:w="586" w:type="dxa"/>
          </w:tcPr>
          <w:p w14:paraId="6986D0EE" w14:textId="77777777" w:rsidR="00123ECE" w:rsidRPr="00130358" w:rsidRDefault="00123ECE" w:rsidP="00D62538">
            <w:pPr>
              <w:pStyle w:val="TAH"/>
              <w:keepNext w:val="0"/>
              <w:keepLines w:val="0"/>
              <w:rPr>
                <w:rFonts w:cs="v4.2.0"/>
              </w:rPr>
            </w:pPr>
            <w:r w:rsidRPr="00130358">
              <w:rPr>
                <w:rFonts w:cs="v4.2.0"/>
              </w:rPr>
              <w:t>Unit</w:t>
            </w:r>
          </w:p>
        </w:tc>
        <w:tc>
          <w:tcPr>
            <w:tcW w:w="3069" w:type="dxa"/>
          </w:tcPr>
          <w:p w14:paraId="740A2CB9" w14:textId="77777777" w:rsidR="00123ECE" w:rsidRPr="00130358" w:rsidRDefault="00123ECE" w:rsidP="00D62538">
            <w:pPr>
              <w:pStyle w:val="TAH"/>
              <w:keepNext w:val="0"/>
              <w:keepLines w:val="0"/>
              <w:rPr>
                <w:rFonts w:cs="v4.2.0"/>
              </w:rPr>
            </w:pPr>
            <w:r w:rsidRPr="00130358">
              <w:rPr>
                <w:rFonts w:cs="v4.2.0"/>
              </w:rPr>
              <w:t>Value</w:t>
            </w:r>
          </w:p>
        </w:tc>
        <w:tc>
          <w:tcPr>
            <w:tcW w:w="3365" w:type="dxa"/>
          </w:tcPr>
          <w:p w14:paraId="4562B57C" w14:textId="77777777" w:rsidR="00123ECE" w:rsidRPr="00130358" w:rsidRDefault="00123ECE" w:rsidP="00D62538">
            <w:pPr>
              <w:pStyle w:val="TAH"/>
              <w:keepNext w:val="0"/>
              <w:keepLines w:val="0"/>
              <w:rPr>
                <w:rFonts w:cs="v4.2.0"/>
              </w:rPr>
            </w:pPr>
            <w:r w:rsidRPr="00130358">
              <w:rPr>
                <w:rFonts w:cs="v4.2.0"/>
              </w:rPr>
              <w:t>Comment</w:t>
            </w:r>
          </w:p>
        </w:tc>
      </w:tr>
      <w:tr w:rsidR="00123ECE" w:rsidRPr="00130358" w14:paraId="13167010" w14:textId="77777777" w:rsidTr="00483222">
        <w:trPr>
          <w:cantSplit/>
          <w:jc w:val="center"/>
        </w:trPr>
        <w:tc>
          <w:tcPr>
            <w:tcW w:w="2716" w:type="dxa"/>
          </w:tcPr>
          <w:p w14:paraId="04E0EB36" w14:textId="1401237C" w:rsidR="00123ECE" w:rsidRPr="00130358" w:rsidRDefault="00123ECE" w:rsidP="00D62538">
            <w:pPr>
              <w:pStyle w:val="TAL"/>
              <w:keepNext w:val="0"/>
              <w:keepLines w:val="0"/>
            </w:pPr>
            <w:r w:rsidRPr="00130358">
              <w:t>PDSCH</w:t>
            </w:r>
            <w:r w:rsidR="00D62538" w:rsidRPr="00130358">
              <w:t xml:space="preserve"> </w:t>
            </w:r>
            <w:r w:rsidRPr="00130358">
              <w:t>parameters</w:t>
            </w:r>
            <w:r w:rsidR="00D62538" w:rsidRPr="00130358">
              <w:t xml:space="preserve"> </w:t>
            </w:r>
            <w:r w:rsidRPr="00130358">
              <w:br/>
              <w:t>(E-UTRAN</w:t>
            </w:r>
            <w:r w:rsidR="00D62538" w:rsidRPr="00130358">
              <w:t xml:space="preserve"> </w:t>
            </w:r>
            <w:r w:rsidRPr="00130358">
              <w:t>TDD)</w:t>
            </w:r>
          </w:p>
        </w:tc>
        <w:tc>
          <w:tcPr>
            <w:tcW w:w="586" w:type="dxa"/>
          </w:tcPr>
          <w:p w14:paraId="43AC1F01" w14:textId="77777777" w:rsidR="00123ECE" w:rsidRPr="00130358" w:rsidRDefault="00123ECE" w:rsidP="00D62538">
            <w:pPr>
              <w:pStyle w:val="TAL"/>
              <w:keepNext w:val="0"/>
              <w:keepLines w:val="0"/>
            </w:pPr>
          </w:p>
        </w:tc>
        <w:tc>
          <w:tcPr>
            <w:tcW w:w="3069" w:type="dxa"/>
          </w:tcPr>
          <w:p w14:paraId="3D2E3F88" w14:textId="7CDBB6E5" w:rsidR="00123ECE" w:rsidRPr="00130358" w:rsidRDefault="00123ECE" w:rsidP="00D62538">
            <w:pPr>
              <w:pStyle w:val="TAL"/>
              <w:keepNext w:val="0"/>
              <w:keepLines w:val="0"/>
              <w:rPr>
                <w:rFonts w:cs="v4.2.0"/>
              </w:rPr>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R.0</w:t>
            </w:r>
            <w:r w:rsidR="00D62538" w:rsidRPr="00130358">
              <w:rPr>
                <w:rFonts w:cs="v4.2.0"/>
              </w:rPr>
              <w:t xml:space="preserve"> </w:t>
            </w:r>
            <w:r w:rsidRPr="00130358">
              <w:rPr>
                <w:rFonts w:cs="v4.2.0"/>
              </w:rPr>
              <w:t>TDD</w:t>
            </w:r>
          </w:p>
        </w:tc>
        <w:tc>
          <w:tcPr>
            <w:tcW w:w="3365" w:type="dxa"/>
          </w:tcPr>
          <w:p w14:paraId="324819E7" w14:textId="37F06D87"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A.1.2.</w:t>
            </w:r>
          </w:p>
        </w:tc>
      </w:tr>
      <w:tr w:rsidR="00123ECE" w:rsidRPr="00130358" w14:paraId="7022FA68" w14:textId="77777777" w:rsidTr="00483222">
        <w:trPr>
          <w:cantSplit/>
          <w:jc w:val="center"/>
        </w:trPr>
        <w:tc>
          <w:tcPr>
            <w:tcW w:w="2716" w:type="dxa"/>
          </w:tcPr>
          <w:p w14:paraId="5ED5D1AE" w14:textId="36E34312" w:rsidR="00123ECE" w:rsidRPr="00130358" w:rsidRDefault="00123ECE" w:rsidP="00D62538">
            <w:pPr>
              <w:pStyle w:val="TAL"/>
              <w:keepNext w:val="0"/>
              <w:keepLines w:val="0"/>
            </w:pPr>
            <w:r w:rsidRPr="00130358">
              <w:t>PCFICH/PDCCH/PHICH</w:t>
            </w:r>
            <w:r w:rsidR="00D62538" w:rsidRPr="00130358">
              <w:t xml:space="preserve"> </w:t>
            </w:r>
            <w:r w:rsidRPr="00130358">
              <w:t>parameters</w:t>
            </w:r>
          </w:p>
          <w:p w14:paraId="4BD9DF12" w14:textId="18849F0C" w:rsidR="00123ECE" w:rsidRPr="00130358" w:rsidRDefault="00123ECE" w:rsidP="00D62538">
            <w:pPr>
              <w:pStyle w:val="TAL"/>
              <w:keepNext w:val="0"/>
              <w:keepLines w:val="0"/>
            </w:pPr>
            <w:r w:rsidRPr="00130358">
              <w:t>(E-UTRAN</w:t>
            </w:r>
            <w:r w:rsidR="00D62538" w:rsidRPr="00130358">
              <w:t xml:space="preserve"> </w:t>
            </w:r>
            <w:r w:rsidRPr="00130358">
              <w:t>TDD)</w:t>
            </w:r>
          </w:p>
        </w:tc>
        <w:tc>
          <w:tcPr>
            <w:tcW w:w="586" w:type="dxa"/>
          </w:tcPr>
          <w:p w14:paraId="004F8DBC" w14:textId="77777777" w:rsidR="00123ECE" w:rsidRPr="00130358" w:rsidRDefault="00123ECE" w:rsidP="00D62538">
            <w:pPr>
              <w:pStyle w:val="TAL"/>
              <w:keepNext w:val="0"/>
              <w:keepLines w:val="0"/>
            </w:pPr>
          </w:p>
        </w:tc>
        <w:tc>
          <w:tcPr>
            <w:tcW w:w="3069" w:type="dxa"/>
          </w:tcPr>
          <w:p w14:paraId="06FD10C2" w14:textId="2F78B7A5" w:rsidR="00123ECE" w:rsidRPr="00130358" w:rsidRDefault="00123ECE" w:rsidP="00D62538">
            <w:pPr>
              <w:pStyle w:val="TAL"/>
              <w:keepNext w:val="0"/>
              <w:keepLines w:val="0"/>
            </w:pPr>
            <w:r w:rsidRPr="00130358">
              <w:rPr>
                <w:rFonts w:cs="v4.2.0"/>
              </w:rPr>
              <w:t>DL</w:t>
            </w:r>
            <w:r w:rsidR="00D62538" w:rsidRPr="00130358">
              <w:rPr>
                <w:rFonts w:cs="v4.2.0"/>
              </w:rPr>
              <w:t xml:space="preserve"> </w:t>
            </w:r>
            <w:r w:rsidRPr="00130358">
              <w:rPr>
                <w:rFonts w:cs="v4.2.0"/>
              </w:rPr>
              <w:t>Reference</w:t>
            </w:r>
            <w:r w:rsidR="00D62538" w:rsidRPr="00130358">
              <w:rPr>
                <w:rFonts w:cs="v4.2.0"/>
              </w:rPr>
              <w:t xml:space="preserve"> </w:t>
            </w:r>
            <w:r w:rsidRPr="00130358">
              <w:rPr>
                <w:rFonts w:cs="v4.2.0"/>
              </w:rPr>
              <w:t>Measurement</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R.6</w:t>
            </w:r>
            <w:r w:rsidR="00D62538" w:rsidRPr="00130358">
              <w:rPr>
                <w:rFonts w:cs="v4.2.0"/>
              </w:rPr>
              <w:t xml:space="preserve"> </w:t>
            </w:r>
            <w:r w:rsidRPr="00130358">
              <w:rPr>
                <w:rFonts w:cs="v4.2.0"/>
              </w:rPr>
              <w:t>TDD</w:t>
            </w:r>
          </w:p>
        </w:tc>
        <w:tc>
          <w:tcPr>
            <w:tcW w:w="3365" w:type="dxa"/>
          </w:tcPr>
          <w:p w14:paraId="3578A371" w14:textId="1B478CDC"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A.2.2.</w:t>
            </w:r>
          </w:p>
        </w:tc>
      </w:tr>
      <w:tr w:rsidR="00123ECE" w:rsidRPr="00130358" w14:paraId="45406DFD" w14:textId="77777777" w:rsidTr="00483222">
        <w:trPr>
          <w:jc w:val="center"/>
        </w:trPr>
        <w:tc>
          <w:tcPr>
            <w:tcW w:w="2716" w:type="dxa"/>
          </w:tcPr>
          <w:p w14:paraId="08ED6CEF" w14:textId="2885F1BE" w:rsidR="00123ECE" w:rsidRPr="00130358" w:rsidRDefault="00123ECE" w:rsidP="00D62538">
            <w:pPr>
              <w:pStyle w:val="TAC"/>
              <w:keepNext w:val="0"/>
              <w:keepLines w:val="0"/>
              <w:tabs>
                <w:tab w:val="left" w:pos="610"/>
              </w:tabs>
              <w:jc w:val="left"/>
            </w:pPr>
            <w:r w:rsidRPr="00130358">
              <w:t>Active</w:t>
            </w:r>
            <w:r w:rsidR="00D62538" w:rsidRPr="00130358">
              <w:t xml:space="preserve"> </w:t>
            </w:r>
            <w:r w:rsidRPr="00130358">
              <w:t>cell</w:t>
            </w:r>
          </w:p>
        </w:tc>
        <w:tc>
          <w:tcPr>
            <w:tcW w:w="586" w:type="dxa"/>
          </w:tcPr>
          <w:p w14:paraId="1778B7C3" w14:textId="77777777" w:rsidR="00123ECE" w:rsidRPr="00130358" w:rsidRDefault="00123ECE" w:rsidP="00D62538">
            <w:pPr>
              <w:pStyle w:val="TAC"/>
              <w:keepNext w:val="0"/>
              <w:keepLines w:val="0"/>
              <w:jc w:val="left"/>
            </w:pPr>
            <w:r w:rsidRPr="00130358">
              <w:t>-</w:t>
            </w:r>
          </w:p>
        </w:tc>
        <w:tc>
          <w:tcPr>
            <w:tcW w:w="3069" w:type="dxa"/>
          </w:tcPr>
          <w:p w14:paraId="0D2E6A64" w14:textId="1E4E94A4" w:rsidR="00123ECE" w:rsidRPr="00130358" w:rsidRDefault="00123ECE" w:rsidP="00D62538">
            <w:pPr>
              <w:pStyle w:val="TAC"/>
              <w:keepNext w:val="0"/>
              <w:keepLines w:val="0"/>
              <w:jc w:val="left"/>
            </w:pPr>
            <w:r w:rsidRPr="00130358">
              <w:t>Cell</w:t>
            </w:r>
            <w:r w:rsidR="00D62538" w:rsidRPr="00130358">
              <w:t xml:space="preserve"> </w:t>
            </w:r>
            <w:r w:rsidRPr="00130358">
              <w:t>1</w:t>
            </w:r>
          </w:p>
        </w:tc>
        <w:tc>
          <w:tcPr>
            <w:tcW w:w="3365" w:type="dxa"/>
          </w:tcPr>
          <w:p w14:paraId="48B43ACC" w14:textId="77777777" w:rsidR="00123ECE" w:rsidRPr="00130358" w:rsidRDefault="00123ECE" w:rsidP="00D62538">
            <w:pPr>
              <w:pStyle w:val="TAL"/>
              <w:keepNext w:val="0"/>
              <w:keepLines w:val="0"/>
            </w:pPr>
          </w:p>
        </w:tc>
      </w:tr>
      <w:tr w:rsidR="00123ECE" w:rsidRPr="00130358" w14:paraId="67A357E5" w14:textId="77777777" w:rsidTr="00483222">
        <w:trPr>
          <w:jc w:val="center"/>
        </w:trPr>
        <w:tc>
          <w:tcPr>
            <w:tcW w:w="2716" w:type="dxa"/>
          </w:tcPr>
          <w:p w14:paraId="53C8607F" w14:textId="77777777" w:rsidR="00123ECE" w:rsidRPr="00130358" w:rsidRDefault="00123ECE" w:rsidP="00D62538">
            <w:pPr>
              <w:pStyle w:val="TAC"/>
              <w:keepNext w:val="0"/>
              <w:keepLines w:val="0"/>
              <w:tabs>
                <w:tab w:val="left" w:pos="610"/>
              </w:tabs>
              <w:jc w:val="left"/>
            </w:pPr>
            <w:r w:rsidRPr="00130358">
              <w:t>DRX</w:t>
            </w:r>
          </w:p>
        </w:tc>
        <w:tc>
          <w:tcPr>
            <w:tcW w:w="586" w:type="dxa"/>
          </w:tcPr>
          <w:p w14:paraId="492ABCF5" w14:textId="77777777" w:rsidR="00123ECE" w:rsidRPr="00130358" w:rsidRDefault="00123ECE" w:rsidP="00D62538">
            <w:pPr>
              <w:pStyle w:val="TAC"/>
              <w:keepNext w:val="0"/>
              <w:keepLines w:val="0"/>
              <w:jc w:val="left"/>
            </w:pPr>
            <w:r w:rsidRPr="00130358">
              <w:t>-</w:t>
            </w:r>
          </w:p>
        </w:tc>
        <w:tc>
          <w:tcPr>
            <w:tcW w:w="3069" w:type="dxa"/>
          </w:tcPr>
          <w:p w14:paraId="079FCE29" w14:textId="77777777" w:rsidR="00123ECE" w:rsidRPr="00130358" w:rsidRDefault="00123ECE" w:rsidP="00D62538">
            <w:pPr>
              <w:pStyle w:val="TAC"/>
              <w:keepNext w:val="0"/>
              <w:keepLines w:val="0"/>
              <w:jc w:val="left"/>
            </w:pPr>
            <w:r w:rsidRPr="00130358">
              <w:t>OFF</w:t>
            </w:r>
          </w:p>
        </w:tc>
        <w:tc>
          <w:tcPr>
            <w:tcW w:w="3365" w:type="dxa"/>
          </w:tcPr>
          <w:p w14:paraId="18B4B57E" w14:textId="77777777" w:rsidR="00123ECE" w:rsidRPr="00130358" w:rsidRDefault="00123ECE" w:rsidP="00D62538">
            <w:pPr>
              <w:pStyle w:val="TAL"/>
              <w:keepNext w:val="0"/>
              <w:keepLines w:val="0"/>
            </w:pPr>
          </w:p>
        </w:tc>
      </w:tr>
      <w:tr w:rsidR="00123ECE" w:rsidRPr="00130358" w14:paraId="5CEB5A68" w14:textId="77777777" w:rsidTr="00483222">
        <w:trPr>
          <w:jc w:val="center"/>
        </w:trPr>
        <w:tc>
          <w:tcPr>
            <w:tcW w:w="2716" w:type="dxa"/>
          </w:tcPr>
          <w:p w14:paraId="006FE415" w14:textId="6D4A5946" w:rsidR="00123ECE" w:rsidRPr="00130358" w:rsidRDefault="00123ECE" w:rsidP="00D62538">
            <w:pPr>
              <w:pStyle w:val="TAC"/>
              <w:keepNext w:val="0"/>
              <w:keepLines w:val="0"/>
              <w:jc w:val="left"/>
            </w:pPr>
            <w:r w:rsidRPr="00130358">
              <w:t>Uplink-downlink</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86" w:type="dxa"/>
          </w:tcPr>
          <w:p w14:paraId="5F8D9EB8" w14:textId="77777777" w:rsidR="00123ECE" w:rsidRPr="00130358" w:rsidRDefault="00123ECE" w:rsidP="00D62538">
            <w:pPr>
              <w:pStyle w:val="TAC"/>
              <w:keepNext w:val="0"/>
              <w:keepLines w:val="0"/>
              <w:jc w:val="left"/>
            </w:pPr>
          </w:p>
        </w:tc>
        <w:tc>
          <w:tcPr>
            <w:tcW w:w="3069" w:type="dxa"/>
          </w:tcPr>
          <w:p w14:paraId="570ECF50" w14:textId="77777777" w:rsidR="00123ECE" w:rsidRPr="00130358" w:rsidRDefault="00123ECE" w:rsidP="00D62538">
            <w:pPr>
              <w:pStyle w:val="TAC"/>
              <w:keepNext w:val="0"/>
              <w:keepLines w:val="0"/>
              <w:jc w:val="left"/>
            </w:pPr>
            <w:r w:rsidRPr="00130358">
              <w:t>1</w:t>
            </w:r>
          </w:p>
        </w:tc>
        <w:tc>
          <w:tcPr>
            <w:tcW w:w="3365" w:type="dxa"/>
          </w:tcPr>
          <w:p w14:paraId="6E340687" w14:textId="468A6412"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r w:rsidRPr="00130358">
              <w:t>4.2.2</w:t>
            </w:r>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585A82" w:rsidRPr="00130358">
              <w:t>[9]</w:t>
            </w:r>
          </w:p>
        </w:tc>
      </w:tr>
      <w:tr w:rsidR="00123ECE" w:rsidRPr="00130358" w14:paraId="53F1C039" w14:textId="77777777" w:rsidTr="00483222">
        <w:trPr>
          <w:jc w:val="center"/>
        </w:trPr>
        <w:tc>
          <w:tcPr>
            <w:tcW w:w="2716" w:type="dxa"/>
          </w:tcPr>
          <w:p w14:paraId="4BF8413D" w14:textId="426E1CB2" w:rsidR="00123ECE" w:rsidRPr="00130358" w:rsidRDefault="00123ECE" w:rsidP="00D62538">
            <w:pPr>
              <w:pStyle w:val="TAC"/>
              <w:keepNext w:val="0"/>
              <w:keepLines w:val="0"/>
              <w:jc w:val="left"/>
            </w:pPr>
            <w:r w:rsidRPr="00130358">
              <w:t>Special</w:t>
            </w:r>
            <w:r w:rsidR="00D62538" w:rsidRPr="00130358">
              <w:t xml:space="preserve"> </w:t>
            </w:r>
            <w:r w:rsidRPr="00130358">
              <w:t>subframe</w:t>
            </w:r>
            <w:r w:rsidR="00D62538" w:rsidRPr="00130358">
              <w:t xml:space="preserve"> </w:t>
            </w:r>
            <w:r w:rsidRPr="00130358">
              <w:t>configuration</w:t>
            </w:r>
            <w:r w:rsidR="00D62538" w:rsidRPr="00130358">
              <w:t xml:space="preserve"> </w:t>
            </w:r>
            <w:r w:rsidRPr="00130358">
              <w:t>of</w:t>
            </w:r>
            <w:r w:rsidR="00D62538" w:rsidRPr="00130358">
              <w:t xml:space="preserve"> </w:t>
            </w:r>
            <w:r w:rsidRPr="00130358">
              <w:t>cell</w:t>
            </w:r>
            <w:r w:rsidR="00D62538" w:rsidRPr="00130358">
              <w:t xml:space="preserve"> </w:t>
            </w:r>
            <w:r w:rsidRPr="00130358">
              <w:t>1</w:t>
            </w:r>
          </w:p>
        </w:tc>
        <w:tc>
          <w:tcPr>
            <w:tcW w:w="586" w:type="dxa"/>
          </w:tcPr>
          <w:p w14:paraId="0DEBABDD" w14:textId="77777777" w:rsidR="00123ECE" w:rsidRPr="00130358" w:rsidRDefault="00123ECE" w:rsidP="00D62538">
            <w:pPr>
              <w:pStyle w:val="TAC"/>
              <w:keepNext w:val="0"/>
              <w:keepLines w:val="0"/>
              <w:jc w:val="left"/>
            </w:pPr>
          </w:p>
        </w:tc>
        <w:tc>
          <w:tcPr>
            <w:tcW w:w="3069" w:type="dxa"/>
          </w:tcPr>
          <w:p w14:paraId="252CE393" w14:textId="77777777" w:rsidR="00123ECE" w:rsidRPr="00130358" w:rsidRDefault="00123ECE" w:rsidP="00D62538">
            <w:pPr>
              <w:pStyle w:val="TAC"/>
              <w:keepNext w:val="0"/>
              <w:keepLines w:val="0"/>
              <w:jc w:val="left"/>
            </w:pPr>
            <w:r w:rsidRPr="00130358">
              <w:t>6</w:t>
            </w:r>
          </w:p>
        </w:tc>
        <w:tc>
          <w:tcPr>
            <w:tcW w:w="3365" w:type="dxa"/>
          </w:tcPr>
          <w:p w14:paraId="46235146" w14:textId="36DCF02C"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smartTag w:uri="urn:schemas-microsoft-com:office:smarttags" w:element="chsdate">
              <w:smartTagPr>
                <w:attr w:name="Year" w:val="1899"/>
                <w:attr w:name="Month" w:val="12"/>
                <w:attr w:name="Day" w:val="30"/>
                <w:attr w:name="IsLunarDate" w:val="False"/>
                <w:attr w:name="IsROCDate" w:val="False"/>
              </w:smartTagPr>
              <w:r w:rsidRPr="00130358">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130358">
                  <w:t>2.1</w:t>
                </w:r>
              </w:smartTag>
            </w:smartTag>
            <w:r w:rsidR="00D62538" w:rsidRPr="00130358">
              <w:t xml:space="preserve"> </w:t>
            </w:r>
            <w:r w:rsidR="00062A7B" w:rsidRPr="00130358">
              <w:t>in</w:t>
            </w:r>
            <w:r w:rsidR="00D62538" w:rsidRPr="00130358">
              <w:t xml:space="preserve"> </w:t>
            </w:r>
            <w:r w:rsidR="00062A7B" w:rsidRPr="00130358">
              <w:t>3GPP</w:t>
            </w:r>
            <w:r w:rsidR="00D62538" w:rsidRPr="00130358">
              <w:t xml:space="preserve"> </w:t>
            </w:r>
            <w:r w:rsidR="00062A7B" w:rsidRPr="00130358">
              <w:t>TS</w:t>
            </w:r>
            <w:r w:rsidR="00D62538" w:rsidRPr="00130358">
              <w:t xml:space="preserve"> </w:t>
            </w:r>
            <w:r w:rsidRPr="00130358">
              <w:t>36.211</w:t>
            </w:r>
            <w:r w:rsidR="00D62538" w:rsidRPr="00130358">
              <w:t xml:space="preserve"> </w:t>
            </w:r>
            <w:r w:rsidR="00D379E5" w:rsidRPr="00130358">
              <w:t>[9]</w:t>
            </w:r>
          </w:p>
        </w:tc>
      </w:tr>
      <w:tr w:rsidR="00123ECE" w:rsidRPr="00130358" w14:paraId="34EBA1D4" w14:textId="77777777" w:rsidTr="00483222">
        <w:trPr>
          <w:jc w:val="center"/>
        </w:trPr>
        <w:tc>
          <w:tcPr>
            <w:tcW w:w="2716" w:type="dxa"/>
          </w:tcPr>
          <w:p w14:paraId="7C6823B8" w14:textId="061E1DF1" w:rsidR="00123ECE" w:rsidRPr="00130358" w:rsidRDefault="00123ECE" w:rsidP="00D62538">
            <w:pPr>
              <w:pStyle w:val="TAC"/>
              <w:keepNext w:val="0"/>
              <w:keepLines w:val="0"/>
              <w:jc w:val="left"/>
            </w:pPr>
            <w:r w:rsidRPr="00130358">
              <w:t>Gap</w:t>
            </w:r>
            <w:r w:rsidR="00D62538" w:rsidRPr="00130358">
              <w:t xml:space="preserve"> </w:t>
            </w:r>
            <w:r w:rsidRPr="00130358">
              <w:t>pattern</w:t>
            </w:r>
            <w:r w:rsidR="00D62538" w:rsidRPr="00130358">
              <w:t xml:space="preserve"> </w:t>
            </w:r>
            <w:r w:rsidRPr="00130358">
              <w:t>Id</w:t>
            </w:r>
          </w:p>
        </w:tc>
        <w:tc>
          <w:tcPr>
            <w:tcW w:w="586" w:type="dxa"/>
          </w:tcPr>
          <w:p w14:paraId="422F41F4" w14:textId="77777777" w:rsidR="00123ECE" w:rsidRPr="00130358" w:rsidRDefault="00123ECE" w:rsidP="00D62538">
            <w:pPr>
              <w:pStyle w:val="TAC"/>
              <w:keepNext w:val="0"/>
              <w:keepLines w:val="0"/>
              <w:jc w:val="left"/>
            </w:pPr>
          </w:p>
        </w:tc>
        <w:tc>
          <w:tcPr>
            <w:tcW w:w="3069" w:type="dxa"/>
          </w:tcPr>
          <w:p w14:paraId="2A020E13" w14:textId="77777777" w:rsidR="00123ECE" w:rsidRPr="00130358" w:rsidRDefault="00123ECE" w:rsidP="00D62538">
            <w:pPr>
              <w:pStyle w:val="TAC"/>
              <w:keepNext w:val="0"/>
              <w:keepLines w:val="0"/>
              <w:jc w:val="left"/>
            </w:pPr>
            <w:r w:rsidRPr="00130358">
              <w:t>1</w:t>
            </w:r>
          </w:p>
        </w:tc>
        <w:tc>
          <w:tcPr>
            <w:tcW w:w="3365" w:type="dxa"/>
          </w:tcPr>
          <w:p w14:paraId="2BE2BFFA" w14:textId="7361C871" w:rsidR="00123ECE" w:rsidRPr="00130358" w:rsidRDefault="00123ECE" w:rsidP="00D62538">
            <w:pPr>
              <w:pStyle w:val="TAL"/>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t xml:space="preserve"> </w:t>
            </w:r>
            <w:r w:rsidRPr="00130358">
              <w:t>36.133</w:t>
            </w:r>
            <w:r w:rsidR="00D62538" w:rsidRPr="00130358">
              <w:t xml:space="preserve"> </w:t>
            </w:r>
            <w:r w:rsidR="00585A82" w:rsidRPr="00130358">
              <w:t>[4]</w:t>
            </w:r>
            <w:r w:rsidR="00D62538" w:rsidRPr="00130358">
              <w:t xml:space="preserve"> </w:t>
            </w:r>
            <w:r w:rsidR="00483222" w:rsidRPr="00130358">
              <w:t>clause</w:t>
            </w:r>
            <w:r w:rsidR="00D62538" w:rsidRPr="00130358">
              <w:t xml:space="preserve"> </w:t>
            </w:r>
            <w:r w:rsidRPr="00130358">
              <w:t>8.1.2.1.</w:t>
            </w:r>
          </w:p>
        </w:tc>
      </w:tr>
      <w:tr w:rsidR="00123ECE" w:rsidRPr="00130358" w14:paraId="2A4D30CE" w14:textId="77777777" w:rsidTr="00483222">
        <w:trPr>
          <w:jc w:val="center"/>
        </w:trPr>
        <w:tc>
          <w:tcPr>
            <w:tcW w:w="2716" w:type="dxa"/>
          </w:tcPr>
          <w:p w14:paraId="4EAC0AD8" w14:textId="21359BF2" w:rsidR="00123ECE" w:rsidRPr="00130358" w:rsidRDefault="00123ECE" w:rsidP="00D62538">
            <w:pPr>
              <w:pStyle w:val="TAC"/>
              <w:keepNext w:val="0"/>
              <w:keepLines w:val="0"/>
              <w:jc w:val="left"/>
            </w:pPr>
            <w:r w:rsidRPr="00130358">
              <w:t>Filtering</w:t>
            </w:r>
            <w:r w:rsidR="00D62538" w:rsidRPr="00130358">
              <w:t xml:space="preserve"> </w:t>
            </w:r>
            <w:r w:rsidRPr="00130358">
              <w:t>coefficient</w:t>
            </w:r>
          </w:p>
        </w:tc>
        <w:tc>
          <w:tcPr>
            <w:tcW w:w="586" w:type="dxa"/>
          </w:tcPr>
          <w:p w14:paraId="3928EF97" w14:textId="77777777" w:rsidR="00123ECE" w:rsidRPr="00130358" w:rsidRDefault="00123ECE" w:rsidP="00D62538">
            <w:pPr>
              <w:pStyle w:val="TAC"/>
              <w:keepNext w:val="0"/>
              <w:keepLines w:val="0"/>
              <w:jc w:val="left"/>
            </w:pPr>
            <w:r w:rsidRPr="00130358">
              <w:t>-</w:t>
            </w:r>
          </w:p>
        </w:tc>
        <w:tc>
          <w:tcPr>
            <w:tcW w:w="3069" w:type="dxa"/>
          </w:tcPr>
          <w:p w14:paraId="727C35A4" w14:textId="77777777" w:rsidR="00123ECE" w:rsidRPr="00130358" w:rsidRDefault="00123ECE" w:rsidP="00D62538">
            <w:pPr>
              <w:pStyle w:val="TAC"/>
              <w:keepNext w:val="0"/>
              <w:keepLines w:val="0"/>
              <w:jc w:val="left"/>
            </w:pPr>
            <w:r w:rsidRPr="00130358">
              <w:t>0</w:t>
            </w:r>
          </w:p>
        </w:tc>
        <w:tc>
          <w:tcPr>
            <w:tcW w:w="3365" w:type="dxa"/>
          </w:tcPr>
          <w:p w14:paraId="2222C0DA" w14:textId="1FD85DA4" w:rsidR="00123ECE" w:rsidRPr="00130358" w:rsidRDefault="00123ECE" w:rsidP="00D62538">
            <w:pPr>
              <w:pStyle w:val="TAL"/>
              <w:keepNext w:val="0"/>
              <w:keepLines w:val="0"/>
            </w:pPr>
            <w:r w:rsidRPr="00130358">
              <w:t>L3</w:t>
            </w:r>
            <w:r w:rsidR="00D62538" w:rsidRPr="00130358">
              <w:t xml:space="preserve"> </w:t>
            </w:r>
            <w:r w:rsidRPr="00130358">
              <w:t>filtering</w:t>
            </w:r>
            <w:r w:rsidR="00D62538" w:rsidRPr="00130358">
              <w:t xml:space="preserve"> </w:t>
            </w:r>
            <w:r w:rsidRPr="00130358">
              <w:t>is</w:t>
            </w:r>
            <w:r w:rsidR="00D62538" w:rsidRPr="00130358">
              <w:t xml:space="preserve"> </w:t>
            </w:r>
            <w:r w:rsidRPr="00130358">
              <w:t>not</w:t>
            </w:r>
            <w:r w:rsidR="00D62538" w:rsidRPr="00130358">
              <w:t xml:space="preserve"> </w:t>
            </w:r>
            <w:r w:rsidRPr="00130358">
              <w:t>used.</w:t>
            </w:r>
          </w:p>
        </w:tc>
      </w:tr>
      <w:tr w:rsidR="00123ECE" w:rsidRPr="00130358" w14:paraId="0D24335D" w14:textId="77777777" w:rsidTr="00483222">
        <w:trPr>
          <w:jc w:val="center"/>
        </w:trPr>
        <w:tc>
          <w:tcPr>
            <w:tcW w:w="2716" w:type="dxa"/>
          </w:tcPr>
          <w:p w14:paraId="6E561EDB" w14:textId="06AAB633" w:rsidR="00123ECE" w:rsidRPr="00130358" w:rsidRDefault="00123ECE" w:rsidP="00D62538">
            <w:pPr>
              <w:pStyle w:val="TAC"/>
              <w:keepNext w:val="0"/>
              <w:keepLines w:val="0"/>
              <w:jc w:val="left"/>
            </w:pPr>
            <w:r w:rsidRPr="00130358">
              <w:t>Inter-RAT</w:t>
            </w:r>
            <w:r w:rsidR="00D62538" w:rsidRPr="00130358">
              <w:t xml:space="preserve"> </w:t>
            </w:r>
            <w:r w:rsidRPr="00130358">
              <w:t>measurement</w:t>
            </w:r>
            <w:r w:rsidR="00D62538" w:rsidRPr="00130358">
              <w:t xml:space="preserve"> </w:t>
            </w:r>
            <w:r w:rsidRPr="00130358">
              <w:t>quantity</w:t>
            </w:r>
          </w:p>
        </w:tc>
        <w:tc>
          <w:tcPr>
            <w:tcW w:w="586" w:type="dxa"/>
          </w:tcPr>
          <w:p w14:paraId="78EAB775" w14:textId="77777777" w:rsidR="00123ECE" w:rsidRPr="00130358" w:rsidRDefault="00123ECE" w:rsidP="00D62538">
            <w:pPr>
              <w:pStyle w:val="TAC"/>
              <w:keepNext w:val="0"/>
              <w:keepLines w:val="0"/>
              <w:jc w:val="left"/>
            </w:pPr>
          </w:p>
        </w:tc>
        <w:tc>
          <w:tcPr>
            <w:tcW w:w="3069" w:type="dxa"/>
          </w:tcPr>
          <w:p w14:paraId="5F8D061A" w14:textId="0EBFE6B6" w:rsidR="00123ECE" w:rsidRPr="00130358" w:rsidRDefault="00123ECE" w:rsidP="00D62538">
            <w:pPr>
              <w:pStyle w:val="TAC"/>
              <w:keepNext w:val="0"/>
              <w:keepLines w:val="0"/>
              <w:jc w:val="left"/>
            </w:pPr>
            <w:r w:rsidRPr="00130358">
              <w:t>GSM</w:t>
            </w:r>
            <w:r w:rsidR="00D62538" w:rsidRPr="00130358">
              <w:t xml:space="preserve"> </w:t>
            </w:r>
            <w:r w:rsidRPr="00130358">
              <w:t>Carrier</w:t>
            </w:r>
            <w:r w:rsidR="00D62538" w:rsidRPr="00130358">
              <w:t xml:space="preserve"> </w:t>
            </w:r>
            <w:r w:rsidRPr="00130358">
              <w:t>RSSI</w:t>
            </w:r>
          </w:p>
        </w:tc>
        <w:tc>
          <w:tcPr>
            <w:tcW w:w="3365" w:type="dxa"/>
          </w:tcPr>
          <w:p w14:paraId="4030045D" w14:textId="77777777" w:rsidR="00123ECE" w:rsidRPr="00130358" w:rsidRDefault="00123ECE" w:rsidP="00D62538">
            <w:pPr>
              <w:pStyle w:val="TAL"/>
              <w:keepNext w:val="0"/>
              <w:keepLines w:val="0"/>
            </w:pPr>
          </w:p>
        </w:tc>
      </w:tr>
      <w:tr w:rsidR="00123ECE" w:rsidRPr="00130358" w14:paraId="693393E4" w14:textId="77777777" w:rsidTr="00483222">
        <w:trPr>
          <w:jc w:val="center"/>
        </w:trPr>
        <w:tc>
          <w:tcPr>
            <w:tcW w:w="2716" w:type="dxa"/>
          </w:tcPr>
          <w:p w14:paraId="40D32684" w14:textId="6BC33D03" w:rsidR="00123ECE" w:rsidRPr="00130358" w:rsidRDefault="00123ECE" w:rsidP="00D62538">
            <w:pPr>
              <w:pStyle w:val="TAC"/>
              <w:keepNext w:val="0"/>
              <w:keepLines w:val="0"/>
              <w:jc w:val="left"/>
            </w:pPr>
            <w:r w:rsidRPr="00130358">
              <w:t>Monitored</w:t>
            </w:r>
            <w:r w:rsidR="00D62538" w:rsidRPr="00130358">
              <w:t xml:space="preserve"> </w:t>
            </w:r>
            <w:r w:rsidRPr="00130358">
              <w:t>cell</w:t>
            </w:r>
            <w:r w:rsidR="00D62538" w:rsidRPr="00130358">
              <w:t xml:space="preserve"> </w:t>
            </w:r>
            <w:r w:rsidRPr="00130358">
              <w:t>list</w:t>
            </w:r>
            <w:r w:rsidR="00D62538" w:rsidRPr="00130358">
              <w:t xml:space="preserve"> </w:t>
            </w:r>
            <w:r w:rsidRPr="00130358">
              <w:t>size</w:t>
            </w:r>
          </w:p>
        </w:tc>
        <w:tc>
          <w:tcPr>
            <w:tcW w:w="586" w:type="dxa"/>
          </w:tcPr>
          <w:p w14:paraId="7F796479" w14:textId="77777777" w:rsidR="00123ECE" w:rsidRPr="00130358" w:rsidRDefault="00123ECE" w:rsidP="00D62538">
            <w:pPr>
              <w:pStyle w:val="TAC"/>
              <w:keepNext w:val="0"/>
              <w:keepLines w:val="0"/>
              <w:jc w:val="left"/>
            </w:pPr>
          </w:p>
        </w:tc>
        <w:tc>
          <w:tcPr>
            <w:tcW w:w="3069" w:type="dxa"/>
          </w:tcPr>
          <w:p w14:paraId="6F1083F2" w14:textId="7EF19FD4" w:rsidR="00123ECE" w:rsidRPr="00130358" w:rsidRDefault="00123ECE" w:rsidP="00D62538">
            <w:pPr>
              <w:pStyle w:val="TAC"/>
              <w:keepNext w:val="0"/>
              <w:keepLines w:val="0"/>
              <w:jc w:val="left"/>
            </w:pPr>
            <w:r w:rsidRPr="00130358">
              <w:t>6</w:t>
            </w:r>
            <w:r w:rsidR="00D62538" w:rsidRPr="00130358">
              <w:t xml:space="preserve"> </w:t>
            </w:r>
            <w:r w:rsidRPr="00130358">
              <w:t>GSM</w:t>
            </w:r>
            <w:r w:rsidR="00D62538" w:rsidRPr="00130358">
              <w:t xml:space="preserve"> </w:t>
            </w:r>
            <w:r w:rsidRPr="00130358">
              <w:t>neighbours</w:t>
            </w:r>
            <w:r w:rsidR="00D62538" w:rsidRPr="00130358">
              <w:t xml:space="preserve"> </w:t>
            </w:r>
            <w:r w:rsidRPr="00130358">
              <w:t>including</w:t>
            </w:r>
            <w:r w:rsidR="00D62538" w:rsidRPr="00130358">
              <w:t xml:space="preserve"> </w:t>
            </w:r>
            <w:r w:rsidRPr="00130358">
              <w:t>ARFCN</w:t>
            </w:r>
            <w:r w:rsidR="00D62538" w:rsidRPr="00130358">
              <w:t xml:space="preserve"> </w:t>
            </w:r>
            <w:r w:rsidRPr="00130358">
              <w:t>1</w:t>
            </w:r>
          </w:p>
        </w:tc>
        <w:tc>
          <w:tcPr>
            <w:tcW w:w="3365" w:type="dxa"/>
          </w:tcPr>
          <w:p w14:paraId="67A2BCD8" w14:textId="369F565B" w:rsidR="00123ECE" w:rsidRPr="00130358" w:rsidRDefault="00123ECE" w:rsidP="00D62538">
            <w:pPr>
              <w:pStyle w:val="TAL"/>
              <w:keepNext w:val="0"/>
              <w:keepLines w:val="0"/>
            </w:pPr>
            <w:r w:rsidRPr="00130358">
              <w:t>Included</w:t>
            </w:r>
            <w:r w:rsidR="00D62538" w:rsidRPr="00130358">
              <w:t xml:space="preserve"> </w:t>
            </w:r>
            <w:r w:rsidRPr="00130358">
              <w:t>in</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control</w:t>
            </w:r>
            <w:r w:rsidR="00D62538" w:rsidRPr="00130358">
              <w:t xml:space="preserve"> </w:t>
            </w:r>
            <w:r w:rsidRPr="00130358">
              <w:t>information</w:t>
            </w:r>
          </w:p>
        </w:tc>
      </w:tr>
    </w:tbl>
    <w:p w14:paraId="7ABD8178" w14:textId="77777777" w:rsidR="00123ECE" w:rsidRPr="00130358" w:rsidRDefault="00123ECE" w:rsidP="00D62538"/>
    <w:p w14:paraId="531CCB29"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2</w:t>
      </w:r>
      <w:r w:rsidRPr="00130358">
        <w:t>.4.2</w:t>
      </w:r>
      <w:r w:rsidRPr="00130358">
        <w:tab/>
        <w:t>Test procedure</w:t>
      </w:r>
    </w:p>
    <w:p w14:paraId="12AAB366" w14:textId="0C655E67" w:rsidR="00123ECE" w:rsidRPr="00130358" w:rsidRDefault="00123ECE" w:rsidP="00483222">
      <w:pPr>
        <w:pStyle w:val="B1"/>
      </w:pPr>
      <w:r w:rsidRPr="00130358">
        <w:t>1.</w:t>
      </w:r>
      <w:r w:rsidR="00483222" w:rsidRPr="00130358">
        <w:tab/>
      </w:r>
      <w:r w:rsidRPr="00130358">
        <w:t xml:space="preserve">Ensure the UE is in State 3A-RF according </w:t>
      </w:r>
      <w:r w:rsidR="00772922" w:rsidRPr="00130358">
        <w:t>to 3GPP TS</w:t>
      </w:r>
      <w:r w:rsidRPr="00130358">
        <w:t xml:space="preserve"> 36.508 [7] clause 7.2A.3.</w:t>
      </w:r>
    </w:p>
    <w:p w14:paraId="39B0F8D1" w14:textId="37CCA789" w:rsidR="00123ECE" w:rsidRPr="00130358" w:rsidRDefault="00123ECE" w:rsidP="00483222">
      <w:pPr>
        <w:pStyle w:val="B1"/>
      </w:pPr>
      <w:r w:rsidRPr="00130358">
        <w:t>2.</w:t>
      </w:r>
      <w:r w:rsidR="00483222" w:rsidRPr="00130358">
        <w:tab/>
      </w:r>
      <w:r w:rsidRPr="00130358">
        <w:t>Set the parameters according to Table 9.</w:t>
      </w:r>
      <w:r w:rsidRPr="00130358">
        <w:rPr>
          <w:lang w:eastAsia="zh-CN"/>
        </w:rPr>
        <w:t>6</w:t>
      </w:r>
      <w:r w:rsidRPr="00130358">
        <w:t>.</w:t>
      </w:r>
      <w:r w:rsidRPr="00130358">
        <w:rPr>
          <w:lang w:eastAsia="zh-CN"/>
        </w:rPr>
        <w:t>2</w:t>
      </w:r>
      <w:r w:rsidRPr="00130358">
        <w:t>.5-</w:t>
      </w:r>
      <w:r w:rsidRPr="00130358">
        <w:rPr>
          <w:lang w:eastAsia="zh-CN"/>
        </w:rPr>
        <w:t>1,</w:t>
      </w:r>
      <w:r w:rsidRPr="00130358">
        <w:t xml:space="preserve"> 9.</w:t>
      </w:r>
      <w:r w:rsidRPr="00130358">
        <w:rPr>
          <w:lang w:eastAsia="zh-CN"/>
        </w:rPr>
        <w:t>6 2</w:t>
      </w:r>
      <w:r w:rsidRPr="00130358">
        <w:t>.5-</w:t>
      </w:r>
      <w:r w:rsidRPr="00130358">
        <w:rPr>
          <w:lang w:eastAsia="zh-CN"/>
        </w:rPr>
        <w:t>2</w:t>
      </w:r>
      <w:r w:rsidRPr="00130358">
        <w:t xml:space="preserve"> and 9.</w:t>
      </w:r>
      <w:r w:rsidRPr="00130358">
        <w:rPr>
          <w:lang w:eastAsia="zh-CN"/>
        </w:rPr>
        <w:t>6 2</w:t>
      </w:r>
      <w:r w:rsidRPr="00130358">
        <w:t>.5-</w:t>
      </w:r>
      <w:r w:rsidRPr="00130358">
        <w:rPr>
          <w:lang w:eastAsia="zh-CN"/>
        </w:rPr>
        <w:t>3</w:t>
      </w:r>
      <w:r w:rsidRPr="00130358">
        <w:t xml:space="preserve"> as appropriate. Propagation conditions for </w:t>
      </w:r>
      <w:r w:rsidR="00CA5B71" w:rsidRPr="00130358">
        <w:t xml:space="preserve">the </w:t>
      </w:r>
      <w:r w:rsidRPr="00130358">
        <w:t>E-UTRA cell are set according to Annex B clause B.1.</w:t>
      </w:r>
      <w:r w:rsidR="00325BD7" w:rsidRPr="00130358">
        <w:t xml:space="preserve"> For sub-test 4 and sub-test 12 GERAN cell is initialized to -95dBm.</w:t>
      </w:r>
    </w:p>
    <w:p w14:paraId="55463C92" w14:textId="6BAFE250" w:rsidR="00123ECE" w:rsidRPr="00130358" w:rsidRDefault="00123ECE" w:rsidP="00483222">
      <w:pPr>
        <w:pStyle w:val="B1"/>
      </w:pPr>
      <w:r w:rsidRPr="00130358">
        <w:t>3.</w:t>
      </w:r>
      <w:r w:rsidR="00483222" w:rsidRPr="00130358">
        <w:tab/>
      </w:r>
      <w:r w:rsidRPr="00130358">
        <w:t>SS shall transmit an RRCConnectionReconfiguration message.</w:t>
      </w:r>
    </w:p>
    <w:p w14:paraId="028E944B" w14:textId="2DA87DA8" w:rsidR="00123ECE" w:rsidRPr="00130358" w:rsidRDefault="00123ECE" w:rsidP="00483222">
      <w:pPr>
        <w:pStyle w:val="B1"/>
      </w:pPr>
      <w:r w:rsidRPr="00130358">
        <w:t>4.</w:t>
      </w:r>
      <w:r w:rsidR="00483222" w:rsidRPr="00130358">
        <w:tab/>
      </w:r>
      <w:r w:rsidRPr="00130358">
        <w:t xml:space="preserve">The UE shall transmit </w:t>
      </w:r>
      <w:proofErr w:type="spellStart"/>
      <w:r w:rsidRPr="00130358">
        <w:t>RRCConnectionReconfigurationComplete</w:t>
      </w:r>
      <w:proofErr w:type="spellEnd"/>
      <w:r w:rsidRPr="00130358">
        <w:t xml:space="preserve"> message.</w:t>
      </w:r>
    </w:p>
    <w:p w14:paraId="32DBC043" w14:textId="1A595382" w:rsidR="00123ECE" w:rsidRPr="00130358" w:rsidRDefault="00123ECE" w:rsidP="00483222">
      <w:pPr>
        <w:pStyle w:val="B1"/>
      </w:pPr>
      <w:r w:rsidRPr="00130358">
        <w:lastRenderedPageBreak/>
        <w:t>5.</w:t>
      </w:r>
      <w:r w:rsidR="00483222" w:rsidRPr="00130358">
        <w:tab/>
      </w:r>
      <w:r w:rsidRPr="00130358">
        <w:t xml:space="preserve">UE shall transmit periodically </w:t>
      </w:r>
      <w:proofErr w:type="spellStart"/>
      <w:r w:rsidRPr="00130358">
        <w:t>MeasurementReport</w:t>
      </w:r>
      <w:proofErr w:type="spellEnd"/>
      <w:r w:rsidRPr="00130358">
        <w:t xml:space="preserve"> messages.</w:t>
      </w:r>
    </w:p>
    <w:p w14:paraId="336B9AF7" w14:textId="505CDACA" w:rsidR="00325BD7" w:rsidRPr="00130358" w:rsidRDefault="00325BD7" w:rsidP="00483222">
      <w:pPr>
        <w:pStyle w:val="B1"/>
      </w:pPr>
      <w:r w:rsidRPr="00130358">
        <w:t>6.</w:t>
      </w:r>
      <w:r w:rsidR="00483222" w:rsidRPr="00130358">
        <w:tab/>
      </w:r>
      <w:r w:rsidRPr="00130358">
        <w:t>Only for sub-tests 4 and 12, SS waits for 10s for initial measurement report by UE</w:t>
      </w:r>
      <w:r w:rsidR="00EA371C" w:rsidRPr="00130358">
        <w:t xml:space="preserve"> and ignores measurement reports received at this stage. If SS receives the measurement reports, then adjust the power levels of Cell 2 according to Table 9.6.2.5-2. SS ignores measurement reports for 1 </w:t>
      </w:r>
      <w:proofErr w:type="spellStart"/>
      <w:r w:rsidR="00EA371C" w:rsidRPr="00130358">
        <w:t>reportInterva</w:t>
      </w:r>
      <w:r w:rsidR="00082238" w:rsidRPr="00130358">
        <w:t>l</w:t>
      </w:r>
      <w:proofErr w:type="spellEnd"/>
      <w:r w:rsidR="00EA371C" w:rsidRPr="00130358">
        <w:t xml:space="preserve"> cycle (1024ms)</w:t>
      </w:r>
      <w:r w:rsidRPr="00130358">
        <w:t xml:space="preserve"> and continue</w:t>
      </w:r>
      <w:r w:rsidR="00EA371C" w:rsidRPr="00130358">
        <w:t>s</w:t>
      </w:r>
      <w:r w:rsidRPr="00130358">
        <w:t xml:space="preserve"> with step 7, else fail</w:t>
      </w:r>
      <w:r w:rsidR="00EA371C" w:rsidRPr="00130358">
        <w:t>s</w:t>
      </w:r>
      <w:r w:rsidRPr="00130358">
        <w:t xml:space="preserve"> the UE for the relevant sub-test and skip to Step.9.</w:t>
      </w:r>
    </w:p>
    <w:p w14:paraId="4224D14B" w14:textId="2C8EC53E" w:rsidR="00123ECE" w:rsidRPr="00130358" w:rsidRDefault="00325BD7" w:rsidP="00483222">
      <w:pPr>
        <w:pStyle w:val="B1"/>
      </w:pPr>
      <w:r w:rsidRPr="00130358">
        <w:t>7</w:t>
      </w:r>
      <w:r w:rsidR="00123ECE" w:rsidRPr="00130358">
        <w:t>.</w:t>
      </w:r>
      <w:r w:rsidR="00483222" w:rsidRPr="00130358">
        <w:tab/>
      </w:r>
      <w:r w:rsidR="00123ECE" w:rsidRPr="00130358">
        <w:t xml:space="preserve">SS shall check the reported </w:t>
      </w:r>
      <w:r w:rsidR="00123ECE" w:rsidRPr="00130358">
        <w:rPr>
          <w:lang w:eastAsia="zh-CN"/>
        </w:rPr>
        <w:t>GSM RSSI</w:t>
      </w:r>
      <w:r w:rsidR="00123ECE" w:rsidRPr="00130358">
        <w:t xml:space="preserve"> value in </w:t>
      </w:r>
      <w:r w:rsidR="005B557F" w:rsidRPr="00130358">
        <w:t xml:space="preserve">periodical </w:t>
      </w:r>
      <w:proofErr w:type="spellStart"/>
      <w:r w:rsidR="00123ECE" w:rsidRPr="00130358">
        <w:t>MeasurementReport</w:t>
      </w:r>
      <w:proofErr w:type="spellEnd"/>
      <w:r w:rsidR="00123ECE" w:rsidRPr="00130358">
        <w:t xml:space="preserve"> messages. The reported RSSI value for Cell 2 is compared to the actual RSSI value</w:t>
      </w:r>
      <w:r w:rsidR="00123ECE" w:rsidRPr="00130358">
        <w:rPr>
          <w:lang w:eastAsia="zh-CN"/>
        </w:rPr>
        <w:t xml:space="preserve"> according to Table 9.6.2.5-4</w:t>
      </w:r>
      <w:r w:rsidR="00123ECE" w:rsidRPr="00130358">
        <w:t>.</w:t>
      </w:r>
      <w:r w:rsidR="00CA5B71" w:rsidRPr="00130358">
        <w:t xml:space="preserve"> This counts as a Pass or Fail for the event </w:t>
      </w:r>
      <w:r w:rsidR="00483222" w:rsidRPr="00130358">
        <w:t>"</w:t>
      </w:r>
      <w:r w:rsidR="00CA5B71" w:rsidRPr="00130358">
        <w:t>Absolute</w:t>
      </w:r>
      <w:r w:rsidR="00483222" w:rsidRPr="00130358">
        <w:t>"</w:t>
      </w:r>
      <w:r w:rsidR="00CA5B71" w:rsidRPr="00130358">
        <w:t xml:space="preserve">. Also the reported RSSI value for Cell 3 is compared to the reported RSSI value for Cell 2 for each </w:t>
      </w:r>
      <w:proofErr w:type="spellStart"/>
      <w:r w:rsidR="00CA5B71" w:rsidRPr="00130358">
        <w:t>MeasurementReport</w:t>
      </w:r>
      <w:proofErr w:type="spellEnd"/>
      <w:r w:rsidR="00CA5B71" w:rsidRPr="00130358">
        <w:t xml:space="preserve"> message according to</w:t>
      </w:r>
      <w:r w:rsidR="00CA5B71" w:rsidRPr="00130358">
        <w:rPr>
          <w:lang w:eastAsia="zh-CN"/>
        </w:rPr>
        <w:t xml:space="preserve"> Table 9.6.2.5-5. </w:t>
      </w:r>
      <w:r w:rsidR="00CA5B71" w:rsidRPr="00130358">
        <w:t xml:space="preserve">This counts as a Pass or Fail for the event </w:t>
      </w:r>
      <w:r w:rsidR="00483222" w:rsidRPr="00130358">
        <w:t>"</w:t>
      </w:r>
      <w:r w:rsidR="00CA5B71" w:rsidRPr="00130358">
        <w:t>Relative</w:t>
      </w:r>
      <w:r w:rsidR="00483222" w:rsidRPr="00130358">
        <w:t>"</w:t>
      </w:r>
      <w:r w:rsidR="00CA5B71" w:rsidRPr="00130358">
        <w:t>.</w:t>
      </w:r>
      <w:r w:rsidR="005B557F" w:rsidRPr="00130358">
        <w:t xml:space="preserve"> </w:t>
      </w:r>
      <w:r w:rsidR="005B557F" w:rsidRPr="00130358">
        <w:br/>
        <w:t xml:space="preserve">If the UE fails to report the measurement value for Cell 2, the number of failed iterations for the event </w:t>
      </w:r>
      <w:r w:rsidR="00483222" w:rsidRPr="00130358">
        <w:t>"</w:t>
      </w:r>
      <w:r w:rsidR="005B557F" w:rsidRPr="00130358">
        <w:t>Absolute</w:t>
      </w:r>
      <w:r w:rsidR="00483222" w:rsidRPr="00130358">
        <w:t>"</w:t>
      </w:r>
      <w:r w:rsidR="005B557F" w:rsidRPr="00130358">
        <w:t xml:space="preserve"> is increased by one.</w:t>
      </w:r>
      <w:r w:rsidR="005B557F" w:rsidRPr="00130358">
        <w:br/>
        <w:t xml:space="preserve">If the UE fails to report the measurement value for any of  Cell 2 or Cell 3, the number of failed iterations for the event </w:t>
      </w:r>
      <w:r w:rsidR="00483222" w:rsidRPr="00130358">
        <w:t>"</w:t>
      </w:r>
      <w:r w:rsidR="005B557F" w:rsidRPr="00130358">
        <w:t>Relative</w:t>
      </w:r>
      <w:r w:rsidR="00483222" w:rsidRPr="00130358">
        <w:t>"</w:t>
      </w:r>
      <w:r w:rsidR="005B557F" w:rsidRPr="00130358">
        <w:t xml:space="preserve"> is increased by one.</w:t>
      </w:r>
    </w:p>
    <w:p w14:paraId="197E02BD" w14:textId="17726034" w:rsidR="00123ECE" w:rsidRPr="00130358" w:rsidRDefault="00325BD7" w:rsidP="00483222">
      <w:pPr>
        <w:pStyle w:val="B1"/>
      </w:pPr>
      <w:r w:rsidRPr="00130358">
        <w:t>8</w:t>
      </w:r>
      <w:r w:rsidR="00123ECE" w:rsidRPr="00130358">
        <w:t>.</w:t>
      </w:r>
      <w:r w:rsidR="00483222" w:rsidRPr="00130358">
        <w:tab/>
      </w:r>
      <w:r w:rsidR="00123ECE" w:rsidRPr="00130358">
        <w:t xml:space="preserve">The SS shall check the </w:t>
      </w:r>
      <w:r w:rsidR="005B557F" w:rsidRPr="00130358">
        <w:t xml:space="preserve">periodical </w:t>
      </w:r>
      <w:proofErr w:type="spellStart"/>
      <w:r w:rsidR="00123ECE" w:rsidRPr="00130358">
        <w:t>MeasurementReport</w:t>
      </w:r>
      <w:proofErr w:type="spellEnd"/>
      <w:r w:rsidR="00123ECE" w:rsidRPr="00130358">
        <w:t xml:space="preserve"> messages transmitted by the UE until the confidence level according to Table G.2.3-1 in Annex G.2 is achieved</w:t>
      </w:r>
      <w:r w:rsidR="00CA5B71" w:rsidRPr="00130358">
        <w:t xml:space="preserve"> for each of the </w:t>
      </w:r>
      <w:r w:rsidR="00C56157" w:rsidRPr="00130358">
        <w:t>events "Absolute</w:t>
      </w:r>
      <w:r w:rsidR="00483222" w:rsidRPr="00130358">
        <w:t>"</w:t>
      </w:r>
      <w:r w:rsidR="00CA5B71" w:rsidRPr="00130358">
        <w:t xml:space="preserve"> and </w:t>
      </w:r>
      <w:r w:rsidR="00483222" w:rsidRPr="00130358">
        <w:t>"</w:t>
      </w:r>
      <w:r w:rsidR="00CA5B71" w:rsidRPr="00130358">
        <w:t>Relative</w:t>
      </w:r>
      <w:r w:rsidR="00483222" w:rsidRPr="00130358">
        <w:t>"</w:t>
      </w:r>
      <w:r w:rsidR="00CA5B71" w:rsidRPr="00130358">
        <w:t>. Each event is evaluated only until the confidence level is achieved. Different events may require different times for a verdict</w:t>
      </w:r>
      <w:r w:rsidR="00123ECE" w:rsidRPr="00130358">
        <w:t>.</w:t>
      </w:r>
    </w:p>
    <w:p w14:paraId="123BD3FF" w14:textId="79ED5FC7" w:rsidR="00123ECE" w:rsidRPr="00130358" w:rsidRDefault="00325BD7" w:rsidP="00483222">
      <w:pPr>
        <w:pStyle w:val="B1"/>
        <w:rPr>
          <w:lang w:eastAsia="zh-CN"/>
        </w:rPr>
      </w:pPr>
      <w:r w:rsidRPr="00130358">
        <w:t>9</w:t>
      </w:r>
      <w:r w:rsidR="00123ECE" w:rsidRPr="00130358">
        <w:t>.</w:t>
      </w:r>
      <w:r w:rsidR="00483222" w:rsidRPr="00130358">
        <w:tab/>
      </w:r>
      <w:r w:rsidR="00123ECE" w:rsidRPr="00130358">
        <w:t>Repeat step 1-</w:t>
      </w:r>
      <w:r w:rsidRPr="00130358">
        <w:t>9</w:t>
      </w:r>
      <w:r w:rsidR="00123ECE" w:rsidRPr="00130358">
        <w:t xml:space="preserve"> for each sub-test in Table 9.</w:t>
      </w:r>
      <w:r w:rsidR="00123ECE" w:rsidRPr="00130358">
        <w:rPr>
          <w:lang w:eastAsia="zh-CN"/>
        </w:rPr>
        <w:t>6</w:t>
      </w:r>
      <w:r w:rsidR="00123ECE" w:rsidRPr="00130358">
        <w:t>.</w:t>
      </w:r>
      <w:r w:rsidR="00123ECE" w:rsidRPr="00130358">
        <w:rPr>
          <w:lang w:eastAsia="zh-CN"/>
        </w:rPr>
        <w:t>2</w:t>
      </w:r>
      <w:r w:rsidR="00123ECE" w:rsidRPr="00130358">
        <w:t>.5-</w:t>
      </w:r>
      <w:r w:rsidR="00123ECE" w:rsidRPr="00130358">
        <w:rPr>
          <w:lang w:eastAsia="zh-CN"/>
        </w:rPr>
        <w:t>2</w:t>
      </w:r>
      <w:r w:rsidR="00123ECE" w:rsidRPr="00130358">
        <w:t xml:space="preserve"> as appropriate.</w:t>
      </w:r>
    </w:p>
    <w:p w14:paraId="1C408E1E" w14:textId="77777777" w:rsidR="00123ECE" w:rsidRPr="00130358" w:rsidRDefault="00123ECE" w:rsidP="00D62538">
      <w:pPr>
        <w:pStyle w:val="Heading5"/>
        <w:keepNext w:val="0"/>
        <w:keepLines w:val="0"/>
        <w:rPr>
          <w:lang w:eastAsia="zh-CN"/>
        </w:rPr>
      </w:pPr>
      <w:r w:rsidRPr="00130358">
        <w:t>9.</w:t>
      </w:r>
      <w:r w:rsidRPr="00130358">
        <w:rPr>
          <w:lang w:eastAsia="zh-CN"/>
        </w:rPr>
        <w:t>6</w:t>
      </w:r>
      <w:r w:rsidRPr="00130358">
        <w:t>.</w:t>
      </w:r>
      <w:r w:rsidRPr="00130358">
        <w:rPr>
          <w:lang w:eastAsia="zh-CN"/>
        </w:rPr>
        <w:t>2</w:t>
      </w:r>
      <w:r w:rsidRPr="00130358">
        <w:t>.4.3</w:t>
      </w:r>
      <w:r w:rsidRPr="00130358">
        <w:tab/>
        <w:t>Message contents</w:t>
      </w:r>
    </w:p>
    <w:p w14:paraId="7398DC61" w14:textId="54DDB175" w:rsidR="00123ECE" w:rsidRPr="00130358" w:rsidRDefault="00123ECE" w:rsidP="00D62538">
      <w:r w:rsidRPr="00130358">
        <w:t xml:space="preserve">Message contents are according </w:t>
      </w:r>
      <w:r w:rsidR="00772922" w:rsidRPr="00130358">
        <w:t>to 3GPP TS</w:t>
      </w:r>
      <w:r w:rsidRPr="00130358">
        <w:t xml:space="preserve"> 36.508 [7] values 4.6 with the following exceptions:</w:t>
      </w:r>
    </w:p>
    <w:p w14:paraId="4A4B5A04" w14:textId="77777777" w:rsidR="00585A82" w:rsidRPr="00130358" w:rsidRDefault="00585A82" w:rsidP="00D62538">
      <w:pPr>
        <w:pStyle w:val="TH"/>
        <w:keepNext w:val="0"/>
        <w:keepLines w:val="0"/>
        <w:rPr>
          <w:rFonts w:eastAsia="SimSun"/>
          <w:lang w:eastAsia="zh-CN"/>
        </w:rPr>
      </w:pPr>
      <w:r w:rsidRPr="00130358">
        <w:t>Table 9.</w:t>
      </w:r>
      <w:r w:rsidRPr="00130358">
        <w:rPr>
          <w:rFonts w:eastAsia="MS Mincho"/>
        </w:rPr>
        <w:t>6</w:t>
      </w:r>
      <w:r w:rsidRPr="00130358">
        <w:t>.</w:t>
      </w:r>
      <w:r w:rsidRPr="00130358">
        <w:rPr>
          <w:rFonts w:eastAsia="MS Mincho"/>
        </w:rPr>
        <w:t>2</w:t>
      </w:r>
      <w:r w:rsidRPr="00130358">
        <w:t xml:space="preserve">.4.3-1: Common </w:t>
      </w:r>
      <w:r w:rsidRPr="00130358">
        <w:rPr>
          <w:rFonts w:eastAsia="SimSun"/>
          <w:lang w:eastAsia="zh-CN"/>
        </w:rPr>
        <w:t xml:space="preserve">Exception messages for </w:t>
      </w:r>
      <w:r w:rsidRPr="00130358">
        <w:rPr>
          <w:lang w:eastAsia="zh-CN"/>
        </w:rPr>
        <w:t>GSM RSSI</w:t>
      </w:r>
      <w:r w:rsidRPr="00130358">
        <w:t xml:space="preserve"> measurement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585A82" w:rsidRPr="00130358" w14:paraId="0C6EAB7D" w14:textId="77777777" w:rsidTr="00483222">
        <w:trPr>
          <w:cantSplit/>
          <w:jc w:val="center"/>
        </w:trPr>
        <w:tc>
          <w:tcPr>
            <w:tcW w:w="8316" w:type="dxa"/>
            <w:gridSpan w:val="2"/>
          </w:tcPr>
          <w:p w14:paraId="47C93121" w14:textId="5854BC31" w:rsidR="00585A82" w:rsidRPr="00130358" w:rsidRDefault="00585A82"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585A82" w:rsidRPr="00130358" w14:paraId="17B1DA3B" w14:textId="77777777" w:rsidTr="00483222">
        <w:trPr>
          <w:cantSplit/>
          <w:jc w:val="center"/>
        </w:trPr>
        <w:tc>
          <w:tcPr>
            <w:tcW w:w="5986" w:type="dxa"/>
          </w:tcPr>
          <w:p w14:paraId="0CB58E7D" w14:textId="2F59B042" w:rsidR="00585A82" w:rsidRPr="00130358" w:rsidRDefault="00585A82"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2C280E1B" w14:textId="77777777" w:rsidR="00585A82" w:rsidRPr="00130358" w:rsidRDefault="00585A82" w:rsidP="00D62538">
            <w:pPr>
              <w:pStyle w:val="TAL"/>
              <w:keepNext w:val="0"/>
              <w:keepLines w:val="0"/>
              <w:rPr>
                <w:rFonts w:eastAsia="SimSun"/>
                <w:lang w:eastAsia="zh-CN"/>
              </w:rPr>
            </w:pPr>
          </w:p>
        </w:tc>
      </w:tr>
      <w:tr w:rsidR="00585A82" w:rsidRPr="00130358" w14:paraId="606B54A6" w14:textId="77777777" w:rsidTr="00483222">
        <w:trPr>
          <w:cantSplit/>
          <w:jc w:val="center"/>
        </w:trPr>
        <w:tc>
          <w:tcPr>
            <w:tcW w:w="5986" w:type="dxa"/>
          </w:tcPr>
          <w:p w14:paraId="1D0DDAA9" w14:textId="23D17190" w:rsidR="00585A82" w:rsidRPr="00130358" w:rsidRDefault="00585A82"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378A34FA" w14:textId="200F8CA1" w:rsidR="00585A82" w:rsidRPr="00130358" w:rsidRDefault="00585A82" w:rsidP="00D62538">
            <w:pPr>
              <w:pStyle w:val="TAL"/>
              <w:keepNext w:val="0"/>
              <w:keepLines w:val="0"/>
            </w:pPr>
            <w:r w:rsidRPr="00130358">
              <w:t>Table</w:t>
            </w:r>
            <w:r w:rsidR="00D62538" w:rsidRPr="00130358">
              <w:t xml:space="preserve"> </w:t>
            </w:r>
            <w:r w:rsidRPr="00130358">
              <w:t>H.3.1-1</w:t>
            </w:r>
          </w:p>
          <w:p w14:paraId="4C1F1B68" w14:textId="25C89F6D" w:rsidR="00585A82" w:rsidRPr="00130358" w:rsidRDefault="00585A82" w:rsidP="00D62538">
            <w:pPr>
              <w:pStyle w:val="TAL"/>
              <w:keepNext w:val="0"/>
              <w:keepLines w:val="0"/>
              <w:rPr>
                <w:rFonts w:eastAsia="MS Mincho"/>
              </w:rPr>
            </w:pPr>
            <w:r w:rsidRPr="00130358">
              <w:rPr>
                <w:rFonts w:eastAsia="MS Mincho"/>
              </w:rPr>
              <w:t>Table</w:t>
            </w:r>
            <w:r w:rsidR="00D62538" w:rsidRPr="00130358">
              <w:rPr>
                <w:rFonts w:eastAsia="MS Mincho"/>
              </w:rPr>
              <w:t xml:space="preserve"> </w:t>
            </w:r>
            <w:r w:rsidRPr="00130358">
              <w:rPr>
                <w:rFonts w:eastAsia="MS Mincho"/>
              </w:rPr>
              <w:t>H.3.1-7</w:t>
            </w:r>
            <w:r w:rsidRPr="00130358">
              <w:rPr>
                <w:rFonts w:eastAsia="MS Mincho"/>
              </w:rPr>
              <w:br/>
              <w:t>Table</w:t>
            </w:r>
            <w:r w:rsidR="00D62538" w:rsidRPr="00130358">
              <w:rPr>
                <w:rFonts w:eastAsia="MS Mincho"/>
              </w:rPr>
              <w:t xml:space="preserve"> </w:t>
            </w:r>
            <w:r w:rsidRPr="00130358">
              <w:rPr>
                <w:rFonts w:eastAsia="MS Mincho"/>
              </w:rPr>
              <w:t>H.3.1-11</w:t>
            </w:r>
          </w:p>
        </w:tc>
      </w:tr>
    </w:tbl>
    <w:p w14:paraId="109B456A" w14:textId="77777777" w:rsidR="00585A82" w:rsidRPr="00130358" w:rsidRDefault="00585A82" w:rsidP="00D62538"/>
    <w:p w14:paraId="2FC2B692" w14:textId="77777777" w:rsidR="00123ECE" w:rsidRPr="00130358" w:rsidRDefault="00123ECE" w:rsidP="00D62538">
      <w:pPr>
        <w:pStyle w:val="TH"/>
        <w:keepNext w:val="0"/>
        <w:keepLines w:val="0"/>
      </w:pPr>
      <w:r w:rsidRPr="00130358">
        <w:t>Table 9.</w:t>
      </w:r>
      <w:r w:rsidRPr="00130358">
        <w:rPr>
          <w:lang w:eastAsia="zh-CN"/>
        </w:rPr>
        <w:t>6</w:t>
      </w:r>
      <w:r w:rsidRPr="00130358">
        <w:t>.</w:t>
      </w:r>
      <w:r w:rsidRPr="00130358">
        <w:rPr>
          <w:lang w:eastAsia="zh-CN"/>
        </w:rPr>
        <w:t>2</w:t>
      </w:r>
      <w:r w:rsidRPr="00130358">
        <w:t>.4.3-</w:t>
      </w:r>
      <w:r w:rsidR="00585A82" w:rsidRPr="00130358">
        <w:rPr>
          <w:lang w:eastAsia="zh-CN"/>
        </w:rPr>
        <w:t>2</w:t>
      </w:r>
      <w:r w:rsidRPr="00130358">
        <w:t xml:space="preserve">: </w:t>
      </w:r>
      <w:proofErr w:type="spellStart"/>
      <w:r w:rsidRPr="00130358">
        <w:t>MeasuredResults</w:t>
      </w:r>
      <w:proofErr w:type="spellEnd"/>
      <w:r w:rsidRPr="00130358">
        <w:t xml:space="preserve">: Additional </w:t>
      </w:r>
      <w:r w:rsidRPr="00130358">
        <w:rPr>
          <w:lang w:eastAsia="zh-CN"/>
        </w:rPr>
        <w:t>GSM RSSI</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262BBDFE" w14:textId="77777777" w:rsidTr="00D62538">
        <w:trPr>
          <w:cantSplit/>
          <w:jc w:val="center"/>
        </w:trPr>
        <w:tc>
          <w:tcPr>
            <w:tcW w:w="9536" w:type="dxa"/>
            <w:gridSpan w:val="4"/>
          </w:tcPr>
          <w:p w14:paraId="5BE2C851" w14:textId="6B17A34E" w:rsidR="00123ECE" w:rsidRPr="00130358" w:rsidRDefault="00123ECE" w:rsidP="00D62538">
            <w:pPr>
              <w:pStyle w:val="TAL"/>
              <w:keepNext w:val="0"/>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1B728DFA" w14:textId="77777777" w:rsidTr="00D62538">
        <w:trPr>
          <w:jc w:val="center"/>
        </w:trPr>
        <w:tc>
          <w:tcPr>
            <w:tcW w:w="4436" w:type="dxa"/>
          </w:tcPr>
          <w:p w14:paraId="772488B2" w14:textId="27F04D38" w:rsidR="00123ECE" w:rsidRPr="00130358" w:rsidRDefault="00123ECE" w:rsidP="00D62538">
            <w:pPr>
              <w:pStyle w:val="TAH"/>
              <w:keepNext w:val="0"/>
              <w:keepLines w:val="0"/>
            </w:pPr>
            <w:r w:rsidRPr="00130358">
              <w:t>Information</w:t>
            </w:r>
            <w:r w:rsidR="00D62538" w:rsidRPr="00130358">
              <w:t xml:space="preserve"> </w:t>
            </w:r>
            <w:r w:rsidRPr="00130358">
              <w:t>Element</w:t>
            </w:r>
          </w:p>
        </w:tc>
        <w:tc>
          <w:tcPr>
            <w:tcW w:w="2267" w:type="dxa"/>
          </w:tcPr>
          <w:p w14:paraId="4F9D032F" w14:textId="77777777" w:rsidR="00123ECE" w:rsidRPr="00130358" w:rsidRDefault="00123ECE" w:rsidP="00D62538">
            <w:pPr>
              <w:pStyle w:val="TAH"/>
              <w:keepNext w:val="0"/>
              <w:keepLines w:val="0"/>
            </w:pPr>
            <w:r w:rsidRPr="00130358">
              <w:t>Value/remark</w:t>
            </w:r>
          </w:p>
        </w:tc>
        <w:tc>
          <w:tcPr>
            <w:tcW w:w="1700" w:type="dxa"/>
          </w:tcPr>
          <w:p w14:paraId="558FF8EA" w14:textId="77777777" w:rsidR="00123ECE" w:rsidRPr="00130358" w:rsidRDefault="00123ECE" w:rsidP="00D62538">
            <w:pPr>
              <w:pStyle w:val="TAH"/>
              <w:keepNext w:val="0"/>
              <w:keepLines w:val="0"/>
            </w:pPr>
            <w:r w:rsidRPr="00130358">
              <w:t>Comment</w:t>
            </w:r>
          </w:p>
        </w:tc>
        <w:tc>
          <w:tcPr>
            <w:tcW w:w="1133" w:type="dxa"/>
          </w:tcPr>
          <w:p w14:paraId="0F4D16DB" w14:textId="77777777" w:rsidR="00123ECE" w:rsidRPr="00130358" w:rsidRDefault="00123ECE" w:rsidP="00D62538">
            <w:pPr>
              <w:pStyle w:val="TAH"/>
              <w:keepNext w:val="0"/>
              <w:keepLines w:val="0"/>
            </w:pPr>
            <w:r w:rsidRPr="00130358">
              <w:t>Condition</w:t>
            </w:r>
          </w:p>
        </w:tc>
      </w:tr>
      <w:tr w:rsidR="00123ECE" w:rsidRPr="00130358" w14:paraId="020A08AE" w14:textId="77777777" w:rsidTr="00D62538">
        <w:trPr>
          <w:jc w:val="center"/>
        </w:trPr>
        <w:tc>
          <w:tcPr>
            <w:tcW w:w="4436" w:type="dxa"/>
          </w:tcPr>
          <w:p w14:paraId="14BD6F10" w14:textId="0986F28A" w:rsidR="00123ECE" w:rsidRPr="00130358" w:rsidRDefault="00D62538" w:rsidP="00D62538">
            <w:pPr>
              <w:pStyle w:val="TAL"/>
              <w:keepNext w:val="0"/>
              <w:keepLines w:val="0"/>
            </w:pPr>
            <w:r w:rsidRPr="00130358">
              <w:t xml:space="preserve"> </w:t>
            </w:r>
            <w:proofErr w:type="spellStart"/>
            <w:r w:rsidR="00123ECE" w:rsidRPr="00130358">
              <w:t>MeasResults</w:t>
            </w:r>
            <w:proofErr w:type="spellEnd"/>
            <w:r w:rsidRPr="00130358">
              <w:t xml:space="preserve"> </w:t>
            </w:r>
            <w:r w:rsidR="00123ECE" w:rsidRPr="00130358">
              <w:t>::=</w:t>
            </w:r>
            <w:r w:rsidRPr="00130358">
              <w:t xml:space="preserve"> </w:t>
            </w:r>
            <w:r w:rsidR="00123ECE" w:rsidRPr="00130358">
              <w:t>SEQUENCE</w:t>
            </w:r>
            <w:r w:rsidRPr="00130358">
              <w:t xml:space="preserve"> </w:t>
            </w:r>
            <w:r w:rsidR="00123ECE" w:rsidRPr="00130358">
              <w:t>{</w:t>
            </w:r>
          </w:p>
        </w:tc>
        <w:tc>
          <w:tcPr>
            <w:tcW w:w="2267" w:type="dxa"/>
          </w:tcPr>
          <w:p w14:paraId="425A77FA" w14:textId="77777777" w:rsidR="00123ECE" w:rsidRPr="00130358" w:rsidRDefault="00123ECE" w:rsidP="00D62538">
            <w:pPr>
              <w:pStyle w:val="TAL"/>
              <w:keepNext w:val="0"/>
              <w:keepLines w:val="0"/>
            </w:pPr>
          </w:p>
        </w:tc>
        <w:tc>
          <w:tcPr>
            <w:tcW w:w="1700" w:type="dxa"/>
          </w:tcPr>
          <w:p w14:paraId="23B99062" w14:textId="77777777" w:rsidR="00123ECE" w:rsidRPr="00130358" w:rsidRDefault="00123ECE" w:rsidP="00D62538">
            <w:pPr>
              <w:pStyle w:val="TAL"/>
              <w:keepNext w:val="0"/>
              <w:keepLines w:val="0"/>
            </w:pPr>
          </w:p>
        </w:tc>
        <w:tc>
          <w:tcPr>
            <w:tcW w:w="1133" w:type="dxa"/>
          </w:tcPr>
          <w:p w14:paraId="20E4BBEC" w14:textId="77777777" w:rsidR="00123ECE" w:rsidRPr="00130358" w:rsidRDefault="00123ECE" w:rsidP="00D62538">
            <w:pPr>
              <w:pStyle w:val="TAL"/>
              <w:keepNext w:val="0"/>
              <w:keepLines w:val="0"/>
            </w:pPr>
          </w:p>
        </w:tc>
      </w:tr>
      <w:tr w:rsidR="00123ECE" w:rsidRPr="00130358" w14:paraId="270E53DC" w14:textId="77777777" w:rsidTr="00D62538">
        <w:trPr>
          <w:jc w:val="center"/>
        </w:trPr>
        <w:tc>
          <w:tcPr>
            <w:tcW w:w="4436" w:type="dxa"/>
          </w:tcPr>
          <w:p w14:paraId="55FBBAAD" w14:textId="6BCEA71A" w:rsidR="00123ECE" w:rsidRPr="00130358" w:rsidRDefault="00D62538" w:rsidP="00D62538">
            <w:pPr>
              <w:pStyle w:val="TAL"/>
              <w:keepNext w:val="0"/>
              <w:keepLines w:val="0"/>
            </w:pPr>
            <w:r w:rsidRPr="00130358">
              <w:t xml:space="preserve">   </w:t>
            </w:r>
            <w:proofErr w:type="spellStart"/>
            <w:r w:rsidR="00123ECE" w:rsidRPr="00130358">
              <w:t>measId</w:t>
            </w:r>
            <w:proofErr w:type="spellEnd"/>
          </w:p>
        </w:tc>
        <w:tc>
          <w:tcPr>
            <w:tcW w:w="2267" w:type="dxa"/>
          </w:tcPr>
          <w:p w14:paraId="353552EC" w14:textId="77777777" w:rsidR="00123ECE" w:rsidRPr="00130358" w:rsidRDefault="00123ECE" w:rsidP="00D62538">
            <w:pPr>
              <w:pStyle w:val="TAL"/>
              <w:keepNext w:val="0"/>
              <w:keepLines w:val="0"/>
              <w:rPr>
                <w:lang w:eastAsia="zh-CN"/>
              </w:rPr>
            </w:pPr>
            <w:r w:rsidRPr="00130358">
              <w:t>1</w:t>
            </w:r>
          </w:p>
        </w:tc>
        <w:tc>
          <w:tcPr>
            <w:tcW w:w="1700" w:type="dxa"/>
          </w:tcPr>
          <w:p w14:paraId="59BAEA92" w14:textId="09BC1BFD" w:rsidR="00123ECE" w:rsidRPr="00130358" w:rsidRDefault="00123ECE"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72C5BDC6" w14:textId="77777777" w:rsidR="00123ECE" w:rsidRPr="00130358" w:rsidRDefault="00123ECE" w:rsidP="00D62538">
            <w:pPr>
              <w:pStyle w:val="TAL"/>
              <w:keepNext w:val="0"/>
              <w:keepLines w:val="0"/>
            </w:pPr>
          </w:p>
        </w:tc>
      </w:tr>
      <w:tr w:rsidR="00123ECE" w:rsidRPr="00130358" w14:paraId="2648AE77" w14:textId="77777777" w:rsidTr="00D62538">
        <w:trPr>
          <w:jc w:val="center"/>
        </w:trPr>
        <w:tc>
          <w:tcPr>
            <w:tcW w:w="4436" w:type="dxa"/>
          </w:tcPr>
          <w:p w14:paraId="6BB3ED5F" w14:textId="419A6372" w:rsidR="00123ECE" w:rsidRPr="00130358" w:rsidRDefault="00D62538" w:rsidP="00D62538">
            <w:pPr>
              <w:pStyle w:val="TAL"/>
              <w:keepNext w:val="0"/>
              <w:keepLines w:val="0"/>
            </w:pPr>
            <w:r w:rsidRPr="00130358">
              <w:t xml:space="preserve">   </w:t>
            </w:r>
            <w:proofErr w:type="spellStart"/>
            <w:r w:rsidR="00123ECE" w:rsidRPr="00130358">
              <w:t>measResultServ</w:t>
            </w:r>
            <w:r w:rsidR="00585A82" w:rsidRPr="00130358">
              <w:t>Cell</w:t>
            </w:r>
            <w:proofErr w:type="spellEnd"/>
            <w:r w:rsidRPr="00130358">
              <w:t xml:space="preserve"> </w:t>
            </w:r>
            <w:r w:rsidR="00123ECE" w:rsidRPr="00130358">
              <w:t>SEQUENCE</w:t>
            </w:r>
            <w:r w:rsidRPr="00130358">
              <w:t xml:space="preserve"> </w:t>
            </w:r>
            <w:r w:rsidR="00123ECE" w:rsidRPr="00130358">
              <w:t>{</w:t>
            </w:r>
          </w:p>
        </w:tc>
        <w:tc>
          <w:tcPr>
            <w:tcW w:w="2267" w:type="dxa"/>
          </w:tcPr>
          <w:p w14:paraId="70A6362B" w14:textId="77777777" w:rsidR="00123ECE" w:rsidRPr="00130358" w:rsidRDefault="00123ECE" w:rsidP="00D62538">
            <w:pPr>
              <w:pStyle w:val="TAL"/>
              <w:keepNext w:val="0"/>
              <w:keepLines w:val="0"/>
            </w:pPr>
          </w:p>
        </w:tc>
        <w:tc>
          <w:tcPr>
            <w:tcW w:w="1700" w:type="dxa"/>
          </w:tcPr>
          <w:p w14:paraId="3378F5C0" w14:textId="77777777" w:rsidR="00123ECE" w:rsidRPr="00130358" w:rsidRDefault="00123ECE" w:rsidP="00D62538">
            <w:pPr>
              <w:pStyle w:val="TAL"/>
              <w:keepNext w:val="0"/>
              <w:keepLines w:val="0"/>
            </w:pPr>
          </w:p>
        </w:tc>
        <w:tc>
          <w:tcPr>
            <w:tcW w:w="1133" w:type="dxa"/>
          </w:tcPr>
          <w:p w14:paraId="42789068" w14:textId="77777777" w:rsidR="00123ECE" w:rsidRPr="00130358" w:rsidRDefault="00123ECE" w:rsidP="00D62538">
            <w:pPr>
              <w:pStyle w:val="TAL"/>
              <w:keepNext w:val="0"/>
              <w:keepLines w:val="0"/>
            </w:pPr>
          </w:p>
        </w:tc>
      </w:tr>
      <w:tr w:rsidR="00123ECE" w:rsidRPr="00130358" w14:paraId="150645A2" w14:textId="77777777" w:rsidTr="00D62538">
        <w:trPr>
          <w:jc w:val="center"/>
        </w:trPr>
        <w:tc>
          <w:tcPr>
            <w:tcW w:w="4436" w:type="dxa"/>
          </w:tcPr>
          <w:p w14:paraId="4D59C60C" w14:textId="23591993" w:rsidR="00123ECE" w:rsidRPr="00130358" w:rsidRDefault="00D62538" w:rsidP="00D62538">
            <w:pPr>
              <w:pStyle w:val="TAL"/>
              <w:keepNext w:val="0"/>
              <w:keepLines w:val="0"/>
            </w:pPr>
            <w:r w:rsidRPr="00130358">
              <w:t xml:space="preserve">     </w:t>
            </w:r>
            <w:proofErr w:type="spellStart"/>
            <w:r w:rsidR="00123ECE" w:rsidRPr="00130358">
              <w:t>rsrpResult</w:t>
            </w:r>
            <w:proofErr w:type="spellEnd"/>
          </w:p>
        </w:tc>
        <w:tc>
          <w:tcPr>
            <w:tcW w:w="2267" w:type="dxa"/>
          </w:tcPr>
          <w:p w14:paraId="080FAAC1" w14:textId="77777777" w:rsidR="00123ECE" w:rsidRPr="00130358" w:rsidRDefault="00123ECE" w:rsidP="00D62538">
            <w:pPr>
              <w:pStyle w:val="TAL"/>
              <w:keepNext w:val="0"/>
              <w:keepLines w:val="0"/>
            </w:pPr>
            <w:r w:rsidRPr="00130358">
              <w:t>RSRP-Range</w:t>
            </w:r>
          </w:p>
        </w:tc>
        <w:tc>
          <w:tcPr>
            <w:tcW w:w="1700" w:type="dxa"/>
          </w:tcPr>
          <w:p w14:paraId="5C167345" w14:textId="11671CD1"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64511101" w14:textId="77777777" w:rsidR="00123ECE" w:rsidRPr="00130358" w:rsidRDefault="00123ECE" w:rsidP="00D62538">
            <w:pPr>
              <w:pStyle w:val="TAL"/>
              <w:keepNext w:val="0"/>
              <w:keepLines w:val="0"/>
            </w:pPr>
          </w:p>
        </w:tc>
      </w:tr>
      <w:tr w:rsidR="00123ECE" w:rsidRPr="00130358" w14:paraId="7CD731B7" w14:textId="77777777" w:rsidTr="00D62538">
        <w:trPr>
          <w:jc w:val="center"/>
        </w:trPr>
        <w:tc>
          <w:tcPr>
            <w:tcW w:w="4436" w:type="dxa"/>
          </w:tcPr>
          <w:p w14:paraId="2CAA0B67" w14:textId="43EBE5CE" w:rsidR="00123ECE" w:rsidRPr="00130358" w:rsidRDefault="00D62538" w:rsidP="00D62538">
            <w:pPr>
              <w:pStyle w:val="TAL"/>
              <w:keepNext w:val="0"/>
              <w:keepLines w:val="0"/>
            </w:pPr>
            <w:r w:rsidRPr="00130358">
              <w:t xml:space="preserve">     </w:t>
            </w:r>
            <w:proofErr w:type="spellStart"/>
            <w:r w:rsidR="00123ECE" w:rsidRPr="00130358">
              <w:t>rsrqResult</w:t>
            </w:r>
            <w:proofErr w:type="spellEnd"/>
          </w:p>
        </w:tc>
        <w:tc>
          <w:tcPr>
            <w:tcW w:w="2267" w:type="dxa"/>
          </w:tcPr>
          <w:p w14:paraId="12844710" w14:textId="77777777" w:rsidR="00123ECE" w:rsidRPr="00130358" w:rsidRDefault="00123ECE" w:rsidP="00D62538">
            <w:pPr>
              <w:pStyle w:val="TAL"/>
              <w:keepNext w:val="0"/>
              <w:keepLines w:val="0"/>
            </w:pPr>
            <w:r w:rsidRPr="00130358">
              <w:t>RSRQ-Range</w:t>
            </w:r>
          </w:p>
        </w:tc>
        <w:tc>
          <w:tcPr>
            <w:tcW w:w="1700" w:type="dxa"/>
          </w:tcPr>
          <w:p w14:paraId="77A6DFB7" w14:textId="1B2E4B9A"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57E16471" w14:textId="77777777" w:rsidR="00123ECE" w:rsidRPr="00130358" w:rsidRDefault="00123ECE" w:rsidP="00D62538">
            <w:pPr>
              <w:pStyle w:val="TAL"/>
              <w:keepNext w:val="0"/>
              <w:keepLines w:val="0"/>
            </w:pPr>
          </w:p>
        </w:tc>
      </w:tr>
      <w:tr w:rsidR="00123ECE" w:rsidRPr="00130358" w14:paraId="0FC38BD1" w14:textId="77777777" w:rsidTr="00D62538">
        <w:trPr>
          <w:jc w:val="center"/>
        </w:trPr>
        <w:tc>
          <w:tcPr>
            <w:tcW w:w="4436" w:type="dxa"/>
          </w:tcPr>
          <w:p w14:paraId="669B448C" w14:textId="146119D0" w:rsidR="00123ECE" w:rsidRPr="00130358" w:rsidRDefault="00D62538" w:rsidP="00D62538">
            <w:pPr>
              <w:pStyle w:val="TAL"/>
              <w:keepNext w:val="0"/>
              <w:keepLines w:val="0"/>
            </w:pPr>
            <w:r w:rsidRPr="00130358">
              <w:t xml:space="preserve">   </w:t>
            </w:r>
            <w:r w:rsidR="00123ECE" w:rsidRPr="00130358">
              <w:t>}</w:t>
            </w:r>
          </w:p>
        </w:tc>
        <w:tc>
          <w:tcPr>
            <w:tcW w:w="2267" w:type="dxa"/>
          </w:tcPr>
          <w:p w14:paraId="6DA18D7E" w14:textId="77777777" w:rsidR="00123ECE" w:rsidRPr="00130358" w:rsidRDefault="00123ECE" w:rsidP="00D62538">
            <w:pPr>
              <w:pStyle w:val="TAL"/>
              <w:keepNext w:val="0"/>
              <w:keepLines w:val="0"/>
            </w:pPr>
          </w:p>
        </w:tc>
        <w:tc>
          <w:tcPr>
            <w:tcW w:w="1700" w:type="dxa"/>
          </w:tcPr>
          <w:p w14:paraId="69BE046C" w14:textId="77777777" w:rsidR="00123ECE" w:rsidRPr="00130358" w:rsidRDefault="00123ECE" w:rsidP="00D62538">
            <w:pPr>
              <w:pStyle w:val="TAL"/>
              <w:keepNext w:val="0"/>
              <w:keepLines w:val="0"/>
            </w:pPr>
          </w:p>
        </w:tc>
        <w:tc>
          <w:tcPr>
            <w:tcW w:w="1133" w:type="dxa"/>
          </w:tcPr>
          <w:p w14:paraId="39BC8192" w14:textId="77777777" w:rsidR="00123ECE" w:rsidRPr="00130358" w:rsidRDefault="00123ECE" w:rsidP="00D62538">
            <w:pPr>
              <w:pStyle w:val="TAL"/>
              <w:keepNext w:val="0"/>
              <w:keepLines w:val="0"/>
            </w:pPr>
          </w:p>
        </w:tc>
      </w:tr>
      <w:tr w:rsidR="00123ECE" w:rsidRPr="00130358" w14:paraId="6C99983D" w14:textId="77777777" w:rsidTr="00D62538">
        <w:trPr>
          <w:jc w:val="center"/>
        </w:trPr>
        <w:tc>
          <w:tcPr>
            <w:tcW w:w="4436" w:type="dxa"/>
          </w:tcPr>
          <w:p w14:paraId="5BD7993B" w14:textId="55E3E15F" w:rsidR="00123ECE" w:rsidRPr="00130358" w:rsidRDefault="00D62538" w:rsidP="00D62538">
            <w:pPr>
              <w:pStyle w:val="TAL"/>
              <w:keepNext w:val="0"/>
              <w:keepLines w:val="0"/>
            </w:pPr>
            <w:r w:rsidRPr="00130358">
              <w:t xml:space="preserve">   </w:t>
            </w:r>
            <w:proofErr w:type="spellStart"/>
            <w:r w:rsidR="00585A82" w:rsidRPr="00130358">
              <w:t>measResultNeighCells</w:t>
            </w:r>
            <w:proofErr w:type="spellEnd"/>
            <w:r w:rsidRPr="00130358">
              <w:t xml:space="preserve"> </w:t>
            </w:r>
            <w:r w:rsidR="00123ECE" w:rsidRPr="00130358">
              <w:t>CHOICE</w:t>
            </w:r>
            <w:r w:rsidRPr="00130358">
              <w:t xml:space="preserve"> </w:t>
            </w:r>
            <w:r w:rsidR="00123ECE" w:rsidRPr="00130358">
              <w:t>{</w:t>
            </w:r>
          </w:p>
        </w:tc>
        <w:tc>
          <w:tcPr>
            <w:tcW w:w="2267" w:type="dxa"/>
          </w:tcPr>
          <w:p w14:paraId="791E5122" w14:textId="77777777" w:rsidR="00123ECE" w:rsidRPr="00130358" w:rsidRDefault="00123ECE" w:rsidP="00D62538">
            <w:pPr>
              <w:pStyle w:val="TAL"/>
              <w:keepNext w:val="0"/>
              <w:keepLines w:val="0"/>
            </w:pPr>
          </w:p>
        </w:tc>
        <w:tc>
          <w:tcPr>
            <w:tcW w:w="1700" w:type="dxa"/>
          </w:tcPr>
          <w:p w14:paraId="1B1B8A5A" w14:textId="77777777" w:rsidR="00123ECE" w:rsidRPr="00130358" w:rsidRDefault="00123ECE" w:rsidP="00D62538">
            <w:pPr>
              <w:pStyle w:val="TAL"/>
              <w:keepNext w:val="0"/>
              <w:keepLines w:val="0"/>
            </w:pPr>
          </w:p>
        </w:tc>
        <w:tc>
          <w:tcPr>
            <w:tcW w:w="1133" w:type="dxa"/>
          </w:tcPr>
          <w:p w14:paraId="0A97620F" w14:textId="77777777" w:rsidR="00123ECE" w:rsidRPr="00130358" w:rsidRDefault="00123ECE" w:rsidP="00D62538">
            <w:pPr>
              <w:pStyle w:val="TAL"/>
              <w:keepNext w:val="0"/>
              <w:keepLines w:val="0"/>
            </w:pPr>
          </w:p>
        </w:tc>
      </w:tr>
      <w:tr w:rsidR="00123ECE" w:rsidRPr="00130358" w14:paraId="58B53F7D" w14:textId="77777777" w:rsidTr="00D62538">
        <w:trPr>
          <w:jc w:val="center"/>
        </w:trPr>
        <w:tc>
          <w:tcPr>
            <w:tcW w:w="4436" w:type="dxa"/>
          </w:tcPr>
          <w:p w14:paraId="5B723E3D" w14:textId="369A462A" w:rsidR="00123ECE" w:rsidRPr="00130358" w:rsidRDefault="00D62538" w:rsidP="00D62538">
            <w:pPr>
              <w:pStyle w:val="TAL"/>
              <w:keepNext w:val="0"/>
              <w:keepLines w:val="0"/>
              <w:rPr>
                <w:lang w:eastAsia="zh-CN"/>
              </w:rPr>
            </w:pPr>
            <w:r w:rsidRPr="00130358">
              <w:t xml:space="preserve">      </w:t>
            </w:r>
            <w:proofErr w:type="spellStart"/>
            <w:r w:rsidR="00123ECE" w:rsidRPr="00130358">
              <w:t>MeasResultList</w:t>
            </w:r>
            <w:r w:rsidR="00123ECE" w:rsidRPr="00130358">
              <w:rPr>
                <w:lang w:eastAsia="zh-CN"/>
              </w:rPr>
              <w:t>GERAN</w:t>
            </w:r>
            <w:proofErr w:type="spellEnd"/>
          </w:p>
        </w:tc>
        <w:tc>
          <w:tcPr>
            <w:tcW w:w="2267" w:type="dxa"/>
          </w:tcPr>
          <w:p w14:paraId="48CAA185" w14:textId="77777777" w:rsidR="00123ECE" w:rsidRPr="00130358" w:rsidRDefault="00123ECE" w:rsidP="00D62538">
            <w:pPr>
              <w:pStyle w:val="TAL"/>
              <w:keepNext w:val="0"/>
              <w:keepLines w:val="0"/>
              <w:rPr>
                <w:lang w:eastAsia="zh-CN"/>
              </w:rPr>
            </w:pPr>
            <w:proofErr w:type="spellStart"/>
            <w:r w:rsidRPr="00130358">
              <w:t>MeasResultList</w:t>
            </w:r>
            <w:r w:rsidRPr="00130358">
              <w:rPr>
                <w:lang w:eastAsia="zh-CN"/>
              </w:rPr>
              <w:t>GERAN</w:t>
            </w:r>
            <w:proofErr w:type="spellEnd"/>
          </w:p>
        </w:tc>
        <w:tc>
          <w:tcPr>
            <w:tcW w:w="1700" w:type="dxa"/>
          </w:tcPr>
          <w:p w14:paraId="20A352B8" w14:textId="77777777" w:rsidR="00123ECE" w:rsidRPr="00130358" w:rsidRDefault="00123ECE" w:rsidP="00D62538">
            <w:pPr>
              <w:pStyle w:val="TAL"/>
              <w:keepNext w:val="0"/>
              <w:keepLines w:val="0"/>
            </w:pPr>
          </w:p>
        </w:tc>
        <w:tc>
          <w:tcPr>
            <w:tcW w:w="1133" w:type="dxa"/>
          </w:tcPr>
          <w:p w14:paraId="34A929CC" w14:textId="77777777" w:rsidR="00123ECE" w:rsidRPr="00130358" w:rsidRDefault="00123ECE" w:rsidP="00D62538">
            <w:pPr>
              <w:pStyle w:val="TAL"/>
              <w:keepNext w:val="0"/>
              <w:keepLines w:val="0"/>
            </w:pPr>
          </w:p>
        </w:tc>
      </w:tr>
      <w:tr w:rsidR="00123ECE" w:rsidRPr="00130358" w14:paraId="77C174C4" w14:textId="77777777" w:rsidTr="00D62538">
        <w:trPr>
          <w:jc w:val="center"/>
        </w:trPr>
        <w:tc>
          <w:tcPr>
            <w:tcW w:w="4436" w:type="dxa"/>
          </w:tcPr>
          <w:p w14:paraId="3C518A15" w14:textId="196EDD17" w:rsidR="00123ECE" w:rsidRPr="00130358" w:rsidRDefault="00D62538" w:rsidP="00D62538">
            <w:pPr>
              <w:pStyle w:val="TAL"/>
              <w:keepNext w:val="0"/>
              <w:keepLines w:val="0"/>
            </w:pPr>
            <w:r w:rsidRPr="00130358">
              <w:t xml:space="preserve">   </w:t>
            </w:r>
            <w:r w:rsidR="00123ECE" w:rsidRPr="00130358">
              <w:t>}</w:t>
            </w:r>
          </w:p>
        </w:tc>
        <w:tc>
          <w:tcPr>
            <w:tcW w:w="2267" w:type="dxa"/>
          </w:tcPr>
          <w:p w14:paraId="1F2B2225" w14:textId="77777777" w:rsidR="00123ECE" w:rsidRPr="00130358" w:rsidRDefault="00123ECE" w:rsidP="00D62538">
            <w:pPr>
              <w:pStyle w:val="TAL"/>
              <w:keepNext w:val="0"/>
              <w:keepLines w:val="0"/>
            </w:pPr>
          </w:p>
        </w:tc>
        <w:tc>
          <w:tcPr>
            <w:tcW w:w="1700" w:type="dxa"/>
          </w:tcPr>
          <w:p w14:paraId="54C9A91A" w14:textId="77777777" w:rsidR="00123ECE" w:rsidRPr="00130358" w:rsidRDefault="00123ECE" w:rsidP="00D62538">
            <w:pPr>
              <w:pStyle w:val="TAL"/>
              <w:keepNext w:val="0"/>
              <w:keepLines w:val="0"/>
            </w:pPr>
          </w:p>
        </w:tc>
        <w:tc>
          <w:tcPr>
            <w:tcW w:w="1133" w:type="dxa"/>
          </w:tcPr>
          <w:p w14:paraId="5769251C" w14:textId="77777777" w:rsidR="00123ECE" w:rsidRPr="00130358" w:rsidRDefault="00123ECE" w:rsidP="00D62538">
            <w:pPr>
              <w:pStyle w:val="TAL"/>
              <w:keepNext w:val="0"/>
              <w:keepLines w:val="0"/>
            </w:pPr>
          </w:p>
        </w:tc>
      </w:tr>
      <w:tr w:rsidR="00123ECE" w:rsidRPr="00130358" w14:paraId="72642512" w14:textId="77777777" w:rsidTr="00D62538">
        <w:trPr>
          <w:jc w:val="center"/>
        </w:trPr>
        <w:tc>
          <w:tcPr>
            <w:tcW w:w="4436" w:type="dxa"/>
          </w:tcPr>
          <w:p w14:paraId="53A97BFD" w14:textId="77777777" w:rsidR="00123ECE" w:rsidRPr="00130358" w:rsidRDefault="00123ECE" w:rsidP="00D62538">
            <w:pPr>
              <w:pStyle w:val="TAL"/>
              <w:keepNext w:val="0"/>
              <w:keepLines w:val="0"/>
            </w:pPr>
            <w:r w:rsidRPr="00130358">
              <w:t>}</w:t>
            </w:r>
          </w:p>
        </w:tc>
        <w:tc>
          <w:tcPr>
            <w:tcW w:w="2267" w:type="dxa"/>
          </w:tcPr>
          <w:p w14:paraId="28066B42" w14:textId="77777777" w:rsidR="00123ECE" w:rsidRPr="00130358" w:rsidRDefault="00123ECE" w:rsidP="00D62538">
            <w:pPr>
              <w:pStyle w:val="TAL"/>
              <w:keepNext w:val="0"/>
              <w:keepLines w:val="0"/>
            </w:pPr>
          </w:p>
        </w:tc>
        <w:tc>
          <w:tcPr>
            <w:tcW w:w="1700" w:type="dxa"/>
          </w:tcPr>
          <w:p w14:paraId="194D8E5B" w14:textId="77777777" w:rsidR="00123ECE" w:rsidRPr="00130358" w:rsidRDefault="00123ECE" w:rsidP="00D62538">
            <w:pPr>
              <w:pStyle w:val="TAL"/>
              <w:keepNext w:val="0"/>
              <w:keepLines w:val="0"/>
            </w:pPr>
          </w:p>
        </w:tc>
        <w:tc>
          <w:tcPr>
            <w:tcW w:w="1133" w:type="dxa"/>
          </w:tcPr>
          <w:p w14:paraId="4F5B088F" w14:textId="77777777" w:rsidR="00123ECE" w:rsidRPr="00130358" w:rsidRDefault="00123ECE" w:rsidP="00D62538">
            <w:pPr>
              <w:pStyle w:val="TAL"/>
              <w:keepNext w:val="0"/>
              <w:keepLines w:val="0"/>
            </w:pPr>
          </w:p>
        </w:tc>
      </w:tr>
    </w:tbl>
    <w:p w14:paraId="06EF1C8D" w14:textId="77777777" w:rsidR="00123ECE" w:rsidRPr="00130358" w:rsidRDefault="00123ECE" w:rsidP="00D62538">
      <w:pPr>
        <w:rPr>
          <w:sz w:val="24"/>
        </w:rPr>
      </w:pPr>
    </w:p>
    <w:p w14:paraId="1E270E30" w14:textId="77777777" w:rsidR="00123ECE" w:rsidRPr="00130358" w:rsidRDefault="00123ECE" w:rsidP="000835DA">
      <w:pPr>
        <w:pStyle w:val="TH"/>
        <w:keepLines w:val="0"/>
      </w:pPr>
      <w:r w:rsidRPr="00130358">
        <w:lastRenderedPageBreak/>
        <w:t>Table 9.</w:t>
      </w:r>
      <w:r w:rsidRPr="00130358">
        <w:rPr>
          <w:lang w:eastAsia="zh-CN"/>
        </w:rPr>
        <w:t>6</w:t>
      </w:r>
      <w:r w:rsidRPr="00130358">
        <w:t>.</w:t>
      </w:r>
      <w:r w:rsidRPr="00130358">
        <w:rPr>
          <w:lang w:eastAsia="zh-CN"/>
        </w:rPr>
        <w:t>2</w:t>
      </w:r>
      <w:r w:rsidRPr="00130358">
        <w:t>.4.3-</w:t>
      </w:r>
      <w:r w:rsidR="00585A82" w:rsidRPr="00130358">
        <w:rPr>
          <w:lang w:eastAsia="zh-CN"/>
        </w:rPr>
        <w:t>3</w:t>
      </w:r>
      <w:r w:rsidRPr="00130358">
        <w:t xml:space="preserve">: </w:t>
      </w:r>
      <w:proofErr w:type="spellStart"/>
      <w:r w:rsidRPr="00130358">
        <w:t>MeasResultList</w:t>
      </w:r>
      <w:r w:rsidRPr="00130358">
        <w:rPr>
          <w:lang w:eastAsia="zh-CN"/>
        </w:rPr>
        <w:t>GERAN</w:t>
      </w:r>
      <w:proofErr w:type="spellEnd"/>
      <w:r w:rsidRPr="00130358">
        <w:t xml:space="preserve">: Additional </w:t>
      </w:r>
      <w:r w:rsidRPr="00130358">
        <w:rPr>
          <w:lang w:eastAsia="zh-CN"/>
        </w:rPr>
        <w:t>GSM</w:t>
      </w:r>
      <w:r w:rsidRPr="00130358">
        <w:t xml:space="preserve"> measurement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130358" w14:paraId="5C07B4BC" w14:textId="77777777" w:rsidTr="00D62538">
        <w:trPr>
          <w:cantSplit/>
          <w:jc w:val="center"/>
        </w:trPr>
        <w:tc>
          <w:tcPr>
            <w:tcW w:w="9536" w:type="dxa"/>
            <w:gridSpan w:val="4"/>
          </w:tcPr>
          <w:p w14:paraId="5B580D6B" w14:textId="417BBDC3" w:rsidR="00123ECE" w:rsidRPr="00130358" w:rsidRDefault="00123ECE" w:rsidP="000835DA">
            <w:pPr>
              <w:pStyle w:val="TAL"/>
              <w:keepLines w:val="0"/>
            </w:pPr>
            <w:r w:rsidRPr="00130358">
              <w:t>Derivation</w:t>
            </w:r>
            <w:r w:rsidR="00D62538" w:rsidRPr="00130358">
              <w:t xml:space="preserve"> </w:t>
            </w:r>
            <w:r w:rsidRPr="00130358">
              <w:t>Path</w:t>
            </w:r>
            <w:r w:rsidR="00483222" w:rsidRPr="00130358">
              <w:t>: 3GPP TS 3</w:t>
            </w:r>
            <w:r w:rsidRPr="00130358">
              <w:t>6.331</w:t>
            </w:r>
            <w:r w:rsidR="00D62538" w:rsidRPr="00130358">
              <w:t xml:space="preserve"> </w:t>
            </w:r>
            <w:r w:rsidRPr="00130358">
              <w:t>clause</w:t>
            </w:r>
            <w:r w:rsidR="00D62538" w:rsidRPr="00130358">
              <w:t xml:space="preserve"> </w:t>
            </w:r>
            <w:r w:rsidRPr="00130358">
              <w:t>6.3.5</w:t>
            </w:r>
          </w:p>
        </w:tc>
      </w:tr>
      <w:tr w:rsidR="00123ECE" w:rsidRPr="00130358" w14:paraId="27E00F40" w14:textId="77777777" w:rsidTr="00D62538">
        <w:trPr>
          <w:jc w:val="center"/>
        </w:trPr>
        <w:tc>
          <w:tcPr>
            <w:tcW w:w="4436" w:type="dxa"/>
          </w:tcPr>
          <w:p w14:paraId="2EAD7B98" w14:textId="40ADAFE0" w:rsidR="00123ECE" w:rsidRPr="00130358" w:rsidRDefault="00123ECE" w:rsidP="000835DA">
            <w:pPr>
              <w:pStyle w:val="TAH"/>
              <w:keepLines w:val="0"/>
            </w:pPr>
            <w:r w:rsidRPr="00130358">
              <w:t>Information</w:t>
            </w:r>
            <w:r w:rsidR="00D62538" w:rsidRPr="00130358">
              <w:t xml:space="preserve"> </w:t>
            </w:r>
            <w:r w:rsidRPr="00130358">
              <w:t>Element</w:t>
            </w:r>
          </w:p>
        </w:tc>
        <w:tc>
          <w:tcPr>
            <w:tcW w:w="2267" w:type="dxa"/>
          </w:tcPr>
          <w:p w14:paraId="506B5441" w14:textId="77777777" w:rsidR="00123ECE" w:rsidRPr="00130358" w:rsidRDefault="00123ECE" w:rsidP="000835DA">
            <w:pPr>
              <w:pStyle w:val="TAH"/>
              <w:keepLines w:val="0"/>
            </w:pPr>
            <w:r w:rsidRPr="00130358">
              <w:t>Value/remark</w:t>
            </w:r>
          </w:p>
        </w:tc>
        <w:tc>
          <w:tcPr>
            <w:tcW w:w="1700" w:type="dxa"/>
          </w:tcPr>
          <w:p w14:paraId="408C19E1" w14:textId="77777777" w:rsidR="00123ECE" w:rsidRPr="00130358" w:rsidRDefault="00123ECE" w:rsidP="000835DA">
            <w:pPr>
              <w:pStyle w:val="TAH"/>
              <w:keepLines w:val="0"/>
            </w:pPr>
            <w:r w:rsidRPr="00130358">
              <w:t>Comment</w:t>
            </w:r>
          </w:p>
        </w:tc>
        <w:tc>
          <w:tcPr>
            <w:tcW w:w="1133" w:type="dxa"/>
          </w:tcPr>
          <w:p w14:paraId="59C9A587" w14:textId="77777777" w:rsidR="00123ECE" w:rsidRPr="00130358" w:rsidRDefault="00123ECE" w:rsidP="000835DA">
            <w:pPr>
              <w:pStyle w:val="TAL"/>
              <w:keepLines w:val="0"/>
              <w:jc w:val="center"/>
              <w:rPr>
                <w:b/>
              </w:rPr>
            </w:pPr>
            <w:r w:rsidRPr="00130358">
              <w:rPr>
                <w:b/>
              </w:rPr>
              <w:t>Condition</w:t>
            </w:r>
          </w:p>
        </w:tc>
      </w:tr>
      <w:tr w:rsidR="00123ECE" w:rsidRPr="00130358" w14:paraId="079E0A8A" w14:textId="77777777" w:rsidTr="00D62538">
        <w:trPr>
          <w:jc w:val="center"/>
        </w:trPr>
        <w:tc>
          <w:tcPr>
            <w:tcW w:w="4436" w:type="dxa"/>
          </w:tcPr>
          <w:p w14:paraId="59B5D09B" w14:textId="60BFE7CD" w:rsidR="00123ECE" w:rsidRPr="00130358" w:rsidRDefault="00123ECE" w:rsidP="000835DA">
            <w:pPr>
              <w:pStyle w:val="TAL"/>
              <w:keepLines w:val="0"/>
            </w:pPr>
            <w:proofErr w:type="spellStart"/>
            <w:r w:rsidRPr="00130358">
              <w:t>MeasResultList</w:t>
            </w:r>
            <w:r w:rsidRPr="00130358">
              <w:rPr>
                <w:lang w:eastAsia="zh-CN"/>
              </w:rPr>
              <w:t>GERAN</w:t>
            </w:r>
            <w:proofErr w:type="spellEnd"/>
            <w:r w:rsidRPr="00130358">
              <w:t>::=</w:t>
            </w:r>
            <w:r w:rsidR="00D62538" w:rsidRPr="00130358">
              <w:t xml:space="preserve"> </w:t>
            </w:r>
            <w:r w:rsidRPr="00130358">
              <w:t>SEQUENCE</w:t>
            </w:r>
            <w:r w:rsidR="00D62538" w:rsidRPr="00130358">
              <w:t xml:space="preserve"> </w:t>
            </w:r>
            <w:r w:rsidRPr="00130358">
              <w:t>(SIZE</w:t>
            </w:r>
            <w:r w:rsidR="00D62538" w:rsidRPr="00130358">
              <w:t xml:space="preserve"> </w:t>
            </w:r>
            <w:r w:rsidRPr="00130358">
              <w:t>(1..maxCellReport))</w:t>
            </w:r>
            <w:r w:rsidR="00D62538" w:rsidRPr="00130358">
              <w:t xml:space="preserve"> </w:t>
            </w:r>
            <w:r w:rsidRPr="00130358">
              <w:t>OF</w:t>
            </w:r>
            <w:r w:rsidR="00D62538" w:rsidRPr="00130358">
              <w:t xml:space="preserve"> </w:t>
            </w:r>
            <w:r w:rsidRPr="00130358">
              <w:t>SEQUENCE</w:t>
            </w:r>
            <w:r w:rsidR="00D62538" w:rsidRPr="00130358">
              <w:t xml:space="preserve"> </w:t>
            </w:r>
            <w:r w:rsidRPr="00130358">
              <w:t>{</w:t>
            </w:r>
          </w:p>
        </w:tc>
        <w:tc>
          <w:tcPr>
            <w:tcW w:w="2267" w:type="dxa"/>
          </w:tcPr>
          <w:p w14:paraId="2F10B9A7" w14:textId="77777777" w:rsidR="00123ECE" w:rsidRPr="00130358" w:rsidRDefault="00123ECE" w:rsidP="000835DA">
            <w:pPr>
              <w:pStyle w:val="TAL"/>
              <w:keepLines w:val="0"/>
            </w:pPr>
          </w:p>
        </w:tc>
        <w:tc>
          <w:tcPr>
            <w:tcW w:w="1700" w:type="dxa"/>
          </w:tcPr>
          <w:p w14:paraId="2FAF125C" w14:textId="77777777" w:rsidR="00123ECE" w:rsidRPr="00130358" w:rsidRDefault="00123ECE" w:rsidP="000835DA">
            <w:pPr>
              <w:pStyle w:val="TAL"/>
              <w:keepLines w:val="0"/>
            </w:pPr>
          </w:p>
        </w:tc>
        <w:tc>
          <w:tcPr>
            <w:tcW w:w="1133" w:type="dxa"/>
          </w:tcPr>
          <w:p w14:paraId="6A603354" w14:textId="77777777" w:rsidR="00123ECE" w:rsidRPr="00130358" w:rsidRDefault="00123ECE" w:rsidP="000835DA">
            <w:pPr>
              <w:pStyle w:val="TAL"/>
              <w:keepLines w:val="0"/>
            </w:pPr>
          </w:p>
        </w:tc>
      </w:tr>
      <w:tr w:rsidR="00123ECE" w:rsidRPr="00130358" w14:paraId="0D5DB04E" w14:textId="77777777" w:rsidTr="00D62538">
        <w:trPr>
          <w:jc w:val="center"/>
        </w:trPr>
        <w:tc>
          <w:tcPr>
            <w:tcW w:w="4436" w:type="dxa"/>
          </w:tcPr>
          <w:p w14:paraId="55070E9F" w14:textId="49723CE0"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carrierFreq</w:t>
            </w:r>
            <w:proofErr w:type="spellEnd"/>
          </w:p>
        </w:tc>
        <w:tc>
          <w:tcPr>
            <w:tcW w:w="2267" w:type="dxa"/>
          </w:tcPr>
          <w:p w14:paraId="0AC8D656" w14:textId="77777777" w:rsidR="00123ECE" w:rsidRPr="00130358" w:rsidRDefault="00123ECE" w:rsidP="00D62538">
            <w:pPr>
              <w:pStyle w:val="TAL"/>
              <w:keepNext w:val="0"/>
              <w:keepLines w:val="0"/>
              <w:rPr>
                <w:lang w:eastAsia="zh-CN"/>
              </w:rPr>
            </w:pPr>
            <w:proofErr w:type="spellStart"/>
            <w:r w:rsidRPr="00130358">
              <w:rPr>
                <w:lang w:eastAsia="zh-CN"/>
              </w:rPr>
              <w:t>CarrierFreqGERAN</w:t>
            </w:r>
            <w:proofErr w:type="spellEnd"/>
          </w:p>
        </w:tc>
        <w:tc>
          <w:tcPr>
            <w:tcW w:w="1700" w:type="dxa"/>
          </w:tcPr>
          <w:p w14:paraId="55D35C49" w14:textId="77777777" w:rsidR="00123ECE" w:rsidRPr="00130358" w:rsidRDefault="00123ECE" w:rsidP="00D62538">
            <w:pPr>
              <w:pStyle w:val="TAL"/>
              <w:keepNext w:val="0"/>
              <w:keepLines w:val="0"/>
            </w:pPr>
          </w:p>
        </w:tc>
        <w:tc>
          <w:tcPr>
            <w:tcW w:w="1133" w:type="dxa"/>
          </w:tcPr>
          <w:p w14:paraId="28883B75" w14:textId="77777777" w:rsidR="00123ECE" w:rsidRPr="00130358" w:rsidRDefault="00123ECE" w:rsidP="00D62538">
            <w:pPr>
              <w:pStyle w:val="TAL"/>
              <w:keepNext w:val="0"/>
              <w:keepLines w:val="0"/>
            </w:pPr>
          </w:p>
        </w:tc>
      </w:tr>
      <w:tr w:rsidR="00123ECE" w:rsidRPr="00130358" w14:paraId="0C9A21BD" w14:textId="77777777" w:rsidTr="00D62538">
        <w:trPr>
          <w:jc w:val="center"/>
        </w:trPr>
        <w:tc>
          <w:tcPr>
            <w:tcW w:w="4436" w:type="dxa"/>
          </w:tcPr>
          <w:p w14:paraId="5E4147AC" w14:textId="07F858A8" w:rsidR="00123ECE" w:rsidRPr="00130358" w:rsidRDefault="00D62538" w:rsidP="00D62538">
            <w:pPr>
              <w:pStyle w:val="TAL"/>
              <w:keepNext w:val="0"/>
              <w:keepLines w:val="0"/>
              <w:rPr>
                <w:lang w:eastAsia="zh-CN"/>
              </w:rPr>
            </w:pPr>
            <w:r w:rsidRPr="00130358">
              <w:t xml:space="preserve">  </w:t>
            </w:r>
            <w:proofErr w:type="spellStart"/>
            <w:r w:rsidR="00123ECE" w:rsidRPr="00130358">
              <w:rPr>
                <w:lang w:eastAsia="zh-CN"/>
              </w:rPr>
              <w:t>physCellId</w:t>
            </w:r>
            <w:proofErr w:type="spellEnd"/>
          </w:p>
        </w:tc>
        <w:tc>
          <w:tcPr>
            <w:tcW w:w="2267" w:type="dxa"/>
          </w:tcPr>
          <w:p w14:paraId="09677930" w14:textId="583D7A3C" w:rsidR="00123ECE" w:rsidRPr="00130358" w:rsidRDefault="00123ECE" w:rsidP="00D62538">
            <w:pPr>
              <w:pStyle w:val="TAL"/>
              <w:keepNext w:val="0"/>
              <w:keepLines w:val="0"/>
              <w:rPr>
                <w:lang w:eastAsia="zh-CN"/>
              </w:rPr>
            </w:pPr>
            <w:proofErr w:type="spellStart"/>
            <w:r w:rsidRPr="00130358">
              <w:rPr>
                <w:lang w:eastAsia="zh-CN"/>
              </w:rPr>
              <w:t>physCellId</w:t>
            </w:r>
            <w:proofErr w:type="spellEnd"/>
            <w:r w:rsidR="00D62538" w:rsidRPr="00130358">
              <w:rPr>
                <w:lang w:eastAsia="zh-CN"/>
              </w:rPr>
              <w:t xml:space="preserve"> </w:t>
            </w:r>
            <w:r w:rsidRPr="00130358">
              <w:rPr>
                <w:lang w:eastAsia="zh-CN"/>
              </w:rPr>
              <w:t>GERAN</w:t>
            </w:r>
          </w:p>
        </w:tc>
        <w:tc>
          <w:tcPr>
            <w:tcW w:w="1700" w:type="dxa"/>
          </w:tcPr>
          <w:p w14:paraId="61A0E8E6" w14:textId="77777777" w:rsidR="00123ECE" w:rsidRPr="00130358" w:rsidRDefault="00123ECE" w:rsidP="00D62538">
            <w:pPr>
              <w:pStyle w:val="TAL"/>
              <w:keepNext w:val="0"/>
              <w:keepLines w:val="0"/>
            </w:pPr>
          </w:p>
        </w:tc>
        <w:tc>
          <w:tcPr>
            <w:tcW w:w="1133" w:type="dxa"/>
          </w:tcPr>
          <w:p w14:paraId="75139DD0" w14:textId="77777777" w:rsidR="00123ECE" w:rsidRPr="00130358" w:rsidRDefault="00123ECE" w:rsidP="00D62538">
            <w:pPr>
              <w:pStyle w:val="TAL"/>
              <w:keepNext w:val="0"/>
              <w:keepLines w:val="0"/>
            </w:pPr>
          </w:p>
        </w:tc>
      </w:tr>
      <w:tr w:rsidR="00123ECE" w:rsidRPr="00130358" w14:paraId="19413398" w14:textId="77777777" w:rsidTr="00D62538">
        <w:trPr>
          <w:jc w:val="center"/>
        </w:trPr>
        <w:tc>
          <w:tcPr>
            <w:tcW w:w="4436" w:type="dxa"/>
          </w:tcPr>
          <w:p w14:paraId="100CF5CD" w14:textId="077FBDCC" w:rsidR="00123ECE" w:rsidRPr="00130358" w:rsidRDefault="00D62538" w:rsidP="00D62538">
            <w:pPr>
              <w:pStyle w:val="TAL"/>
              <w:keepNext w:val="0"/>
              <w:keepLines w:val="0"/>
              <w:rPr>
                <w:lang w:eastAsia="zh-CN"/>
              </w:rPr>
            </w:pPr>
            <w:r w:rsidRPr="00130358">
              <w:rPr>
                <w:lang w:eastAsia="zh-CN"/>
              </w:rPr>
              <w:t xml:space="preserve">  </w:t>
            </w:r>
            <w:proofErr w:type="spellStart"/>
            <w:r w:rsidR="00123ECE" w:rsidRPr="00130358">
              <w:rPr>
                <w:lang w:eastAsia="zh-CN"/>
              </w:rPr>
              <w:t>Cgi</w:t>
            </w:r>
            <w:proofErr w:type="spellEnd"/>
            <w:r w:rsidR="00123ECE" w:rsidRPr="00130358">
              <w:rPr>
                <w:lang w:eastAsia="zh-CN"/>
              </w:rPr>
              <w:t>-Info</w:t>
            </w:r>
          </w:p>
        </w:tc>
        <w:tc>
          <w:tcPr>
            <w:tcW w:w="2267" w:type="dxa"/>
          </w:tcPr>
          <w:p w14:paraId="5C3E7E68" w14:textId="1BA899C3" w:rsidR="00123ECE" w:rsidRPr="00130358" w:rsidRDefault="00585A82" w:rsidP="00D62538">
            <w:pPr>
              <w:pStyle w:val="TAL"/>
              <w:keepNext w:val="0"/>
              <w:keepLines w:val="0"/>
            </w:pPr>
            <w:r w:rsidRPr="00130358">
              <w:rPr>
                <w:rFonts w:eastAsia="MS Mincho"/>
              </w:rPr>
              <w:t>Not</w:t>
            </w:r>
            <w:r w:rsidR="00D62538" w:rsidRPr="00130358">
              <w:rPr>
                <w:rFonts w:eastAsia="MS Mincho"/>
              </w:rPr>
              <w:t xml:space="preserve"> </w:t>
            </w:r>
            <w:r w:rsidRPr="00130358">
              <w:rPr>
                <w:rFonts w:eastAsia="MS Mincho"/>
              </w:rPr>
              <w:t>present</w:t>
            </w:r>
          </w:p>
        </w:tc>
        <w:tc>
          <w:tcPr>
            <w:tcW w:w="1700" w:type="dxa"/>
          </w:tcPr>
          <w:p w14:paraId="648439D0" w14:textId="77777777" w:rsidR="00123ECE" w:rsidRPr="00130358" w:rsidRDefault="00123ECE" w:rsidP="00D62538">
            <w:pPr>
              <w:pStyle w:val="TAL"/>
              <w:keepNext w:val="0"/>
              <w:keepLines w:val="0"/>
            </w:pPr>
          </w:p>
        </w:tc>
        <w:tc>
          <w:tcPr>
            <w:tcW w:w="1133" w:type="dxa"/>
          </w:tcPr>
          <w:p w14:paraId="3FAADF31" w14:textId="77777777" w:rsidR="00123ECE" w:rsidRPr="00130358" w:rsidRDefault="00123ECE" w:rsidP="00D62538">
            <w:pPr>
              <w:pStyle w:val="TAL"/>
              <w:keepNext w:val="0"/>
              <w:keepLines w:val="0"/>
            </w:pPr>
          </w:p>
        </w:tc>
      </w:tr>
      <w:tr w:rsidR="00123ECE" w:rsidRPr="00130358" w14:paraId="0588E20A" w14:textId="77777777" w:rsidTr="00D62538">
        <w:trPr>
          <w:jc w:val="center"/>
        </w:trPr>
        <w:tc>
          <w:tcPr>
            <w:tcW w:w="4436" w:type="dxa"/>
          </w:tcPr>
          <w:p w14:paraId="75650B0F" w14:textId="5E1FAEB1" w:rsidR="00123ECE" w:rsidRPr="00130358" w:rsidRDefault="00D62538" w:rsidP="00D62538">
            <w:pPr>
              <w:pStyle w:val="TAL"/>
              <w:keepNext w:val="0"/>
              <w:keepLines w:val="0"/>
            </w:pPr>
            <w:r w:rsidRPr="00130358">
              <w:t xml:space="preserve">  </w:t>
            </w:r>
            <w:proofErr w:type="spellStart"/>
            <w:r w:rsidR="00123ECE" w:rsidRPr="00130358">
              <w:t>measResult</w:t>
            </w:r>
            <w:proofErr w:type="spellEnd"/>
            <w:r w:rsidRPr="00130358">
              <w:t xml:space="preserve"> </w:t>
            </w:r>
            <w:r w:rsidR="00123ECE" w:rsidRPr="00130358">
              <w:t>SEQUENCE</w:t>
            </w:r>
            <w:r w:rsidRPr="00130358">
              <w:t xml:space="preserve"> </w:t>
            </w:r>
            <w:r w:rsidR="00123ECE" w:rsidRPr="00130358">
              <w:t>{</w:t>
            </w:r>
          </w:p>
        </w:tc>
        <w:tc>
          <w:tcPr>
            <w:tcW w:w="2267" w:type="dxa"/>
          </w:tcPr>
          <w:p w14:paraId="40662B2C" w14:textId="77777777" w:rsidR="00123ECE" w:rsidRPr="00130358" w:rsidRDefault="00123ECE" w:rsidP="00D62538">
            <w:pPr>
              <w:pStyle w:val="TAL"/>
              <w:keepNext w:val="0"/>
              <w:keepLines w:val="0"/>
            </w:pPr>
          </w:p>
        </w:tc>
        <w:tc>
          <w:tcPr>
            <w:tcW w:w="1700" w:type="dxa"/>
          </w:tcPr>
          <w:p w14:paraId="2A93000B" w14:textId="77777777" w:rsidR="00123ECE" w:rsidRPr="00130358" w:rsidRDefault="00123ECE" w:rsidP="00D62538">
            <w:pPr>
              <w:pStyle w:val="TAL"/>
              <w:keepNext w:val="0"/>
              <w:keepLines w:val="0"/>
            </w:pPr>
          </w:p>
        </w:tc>
        <w:tc>
          <w:tcPr>
            <w:tcW w:w="1133" w:type="dxa"/>
          </w:tcPr>
          <w:p w14:paraId="64755D4B" w14:textId="77777777" w:rsidR="00123ECE" w:rsidRPr="00130358" w:rsidRDefault="00123ECE" w:rsidP="00D62538">
            <w:pPr>
              <w:pStyle w:val="TAL"/>
              <w:keepNext w:val="0"/>
              <w:keepLines w:val="0"/>
            </w:pPr>
          </w:p>
        </w:tc>
      </w:tr>
      <w:tr w:rsidR="00123ECE" w:rsidRPr="00130358" w14:paraId="2F40C6FB" w14:textId="77777777" w:rsidTr="00D62538">
        <w:trPr>
          <w:jc w:val="center"/>
        </w:trPr>
        <w:tc>
          <w:tcPr>
            <w:tcW w:w="4436" w:type="dxa"/>
          </w:tcPr>
          <w:p w14:paraId="6F543A4D" w14:textId="77777777" w:rsidR="00123ECE" w:rsidRPr="00130358" w:rsidRDefault="00123ECE" w:rsidP="00D62538">
            <w:pPr>
              <w:pStyle w:val="TAL"/>
              <w:keepNext w:val="0"/>
              <w:keepLines w:val="0"/>
              <w:ind w:firstLineChars="200" w:firstLine="360"/>
              <w:rPr>
                <w:lang w:eastAsia="zh-CN"/>
              </w:rPr>
            </w:pPr>
            <w:proofErr w:type="spellStart"/>
            <w:r w:rsidRPr="00130358">
              <w:rPr>
                <w:lang w:eastAsia="zh-CN"/>
              </w:rPr>
              <w:t>Rssi</w:t>
            </w:r>
            <w:proofErr w:type="spellEnd"/>
          </w:p>
        </w:tc>
        <w:tc>
          <w:tcPr>
            <w:tcW w:w="2267" w:type="dxa"/>
          </w:tcPr>
          <w:p w14:paraId="0D4D7D4F" w14:textId="6ED89F05" w:rsidR="00123ECE" w:rsidRPr="00130358" w:rsidRDefault="00123ECE" w:rsidP="00D62538">
            <w:pPr>
              <w:pStyle w:val="TAL"/>
              <w:keepNext w:val="0"/>
              <w:keepLines w:val="0"/>
              <w:rPr>
                <w:lang w:eastAsia="zh-CN"/>
              </w:rPr>
            </w:pPr>
            <w:r w:rsidRPr="00130358">
              <w:rPr>
                <w:lang w:eastAsia="zh-CN"/>
              </w:rPr>
              <w:t>INTEGER</w:t>
            </w:r>
            <w:r w:rsidR="00D62538" w:rsidRPr="00130358">
              <w:rPr>
                <w:lang w:eastAsia="zh-CN"/>
              </w:rPr>
              <w:t xml:space="preserve"> </w:t>
            </w:r>
            <w:r w:rsidRPr="00130358">
              <w:rPr>
                <w:lang w:eastAsia="zh-CN"/>
              </w:rPr>
              <w:t>(0..63)</w:t>
            </w:r>
          </w:p>
        </w:tc>
        <w:tc>
          <w:tcPr>
            <w:tcW w:w="1700" w:type="dxa"/>
          </w:tcPr>
          <w:p w14:paraId="70CCF160" w14:textId="1CF08C11" w:rsidR="00123ECE" w:rsidRPr="00130358" w:rsidRDefault="00123ECE"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0154DA21" w14:textId="77777777" w:rsidR="00123ECE" w:rsidRPr="00130358" w:rsidRDefault="00123ECE" w:rsidP="00D62538">
            <w:pPr>
              <w:pStyle w:val="TAL"/>
              <w:keepNext w:val="0"/>
              <w:keepLines w:val="0"/>
            </w:pPr>
          </w:p>
        </w:tc>
      </w:tr>
      <w:tr w:rsidR="00123ECE" w:rsidRPr="00130358" w14:paraId="1E049ED4" w14:textId="77777777" w:rsidTr="00D62538">
        <w:trPr>
          <w:jc w:val="center"/>
        </w:trPr>
        <w:tc>
          <w:tcPr>
            <w:tcW w:w="4436" w:type="dxa"/>
          </w:tcPr>
          <w:p w14:paraId="631E5E5A" w14:textId="0D8DAEA9" w:rsidR="00123ECE" w:rsidRPr="00130358" w:rsidRDefault="00D62538" w:rsidP="00D62538">
            <w:pPr>
              <w:pStyle w:val="TAL"/>
              <w:keepNext w:val="0"/>
              <w:keepLines w:val="0"/>
            </w:pPr>
            <w:r w:rsidRPr="00130358">
              <w:t xml:space="preserve">  </w:t>
            </w:r>
            <w:r w:rsidR="00123ECE" w:rsidRPr="00130358">
              <w:t>}</w:t>
            </w:r>
          </w:p>
        </w:tc>
        <w:tc>
          <w:tcPr>
            <w:tcW w:w="2267" w:type="dxa"/>
          </w:tcPr>
          <w:p w14:paraId="1F169FDE" w14:textId="77777777" w:rsidR="00123ECE" w:rsidRPr="00130358" w:rsidRDefault="00123ECE" w:rsidP="00D62538">
            <w:pPr>
              <w:pStyle w:val="TAL"/>
              <w:keepNext w:val="0"/>
              <w:keepLines w:val="0"/>
            </w:pPr>
          </w:p>
        </w:tc>
        <w:tc>
          <w:tcPr>
            <w:tcW w:w="1700" w:type="dxa"/>
          </w:tcPr>
          <w:p w14:paraId="41FFB880" w14:textId="77777777" w:rsidR="00123ECE" w:rsidRPr="00130358" w:rsidRDefault="00123ECE" w:rsidP="00D62538">
            <w:pPr>
              <w:pStyle w:val="TAL"/>
              <w:keepNext w:val="0"/>
              <w:keepLines w:val="0"/>
            </w:pPr>
          </w:p>
        </w:tc>
        <w:tc>
          <w:tcPr>
            <w:tcW w:w="1133" w:type="dxa"/>
          </w:tcPr>
          <w:p w14:paraId="0A55F0D4" w14:textId="77777777" w:rsidR="00123ECE" w:rsidRPr="00130358" w:rsidRDefault="00123ECE" w:rsidP="00D62538">
            <w:pPr>
              <w:pStyle w:val="TAL"/>
              <w:keepNext w:val="0"/>
              <w:keepLines w:val="0"/>
            </w:pPr>
          </w:p>
        </w:tc>
      </w:tr>
      <w:tr w:rsidR="00123ECE" w:rsidRPr="00130358" w14:paraId="1B87A298" w14:textId="77777777" w:rsidTr="00D62538">
        <w:trPr>
          <w:jc w:val="center"/>
        </w:trPr>
        <w:tc>
          <w:tcPr>
            <w:tcW w:w="4436" w:type="dxa"/>
          </w:tcPr>
          <w:p w14:paraId="324DEC21" w14:textId="77777777" w:rsidR="00123ECE" w:rsidRPr="00130358" w:rsidRDefault="00123ECE" w:rsidP="00D62538">
            <w:pPr>
              <w:pStyle w:val="TAL"/>
              <w:keepNext w:val="0"/>
              <w:keepLines w:val="0"/>
            </w:pPr>
            <w:r w:rsidRPr="00130358">
              <w:t>}</w:t>
            </w:r>
          </w:p>
        </w:tc>
        <w:tc>
          <w:tcPr>
            <w:tcW w:w="2267" w:type="dxa"/>
          </w:tcPr>
          <w:p w14:paraId="726881E8" w14:textId="77777777" w:rsidR="00123ECE" w:rsidRPr="00130358" w:rsidRDefault="00123ECE" w:rsidP="00D62538">
            <w:pPr>
              <w:pStyle w:val="TAL"/>
              <w:keepNext w:val="0"/>
              <w:keepLines w:val="0"/>
            </w:pPr>
          </w:p>
        </w:tc>
        <w:tc>
          <w:tcPr>
            <w:tcW w:w="1700" w:type="dxa"/>
          </w:tcPr>
          <w:p w14:paraId="2E4C8BE8" w14:textId="77777777" w:rsidR="00123ECE" w:rsidRPr="00130358" w:rsidRDefault="00123ECE" w:rsidP="00D62538">
            <w:pPr>
              <w:pStyle w:val="TAL"/>
              <w:keepNext w:val="0"/>
              <w:keepLines w:val="0"/>
            </w:pPr>
          </w:p>
        </w:tc>
        <w:tc>
          <w:tcPr>
            <w:tcW w:w="1133" w:type="dxa"/>
          </w:tcPr>
          <w:p w14:paraId="49A0090A" w14:textId="77777777" w:rsidR="00123ECE" w:rsidRPr="00130358" w:rsidRDefault="00123ECE" w:rsidP="00D62538">
            <w:pPr>
              <w:pStyle w:val="TAL"/>
              <w:keepNext w:val="0"/>
              <w:keepLines w:val="0"/>
            </w:pPr>
          </w:p>
        </w:tc>
      </w:tr>
    </w:tbl>
    <w:p w14:paraId="3D757284" w14:textId="77777777" w:rsidR="00123ECE" w:rsidRPr="00130358" w:rsidRDefault="00123ECE" w:rsidP="00D62538">
      <w:pPr>
        <w:rPr>
          <w:lang w:eastAsia="zh-CN"/>
        </w:rPr>
      </w:pPr>
    </w:p>
    <w:p w14:paraId="5DB70EDD" w14:textId="77777777" w:rsidR="00585A82" w:rsidRPr="00130358" w:rsidRDefault="00585A82" w:rsidP="00D62538">
      <w:pPr>
        <w:pStyle w:val="TH"/>
        <w:keepNext w:val="0"/>
        <w:keepLines w:val="0"/>
        <w:rPr>
          <w:rFonts w:eastAsia="MS Mincho"/>
        </w:rPr>
      </w:pPr>
      <w:r w:rsidRPr="00130358">
        <w:t>Table 9.</w:t>
      </w:r>
      <w:r w:rsidRPr="00130358">
        <w:rPr>
          <w:lang w:eastAsia="zh-CN"/>
        </w:rPr>
        <w:t>6</w:t>
      </w:r>
      <w:r w:rsidRPr="00130358">
        <w:t>.</w:t>
      </w:r>
      <w:r w:rsidRPr="00130358">
        <w:rPr>
          <w:lang w:eastAsia="zh-CN"/>
        </w:rPr>
        <w:t>2</w:t>
      </w:r>
      <w:r w:rsidRPr="00130358">
        <w:t>.4.3-</w:t>
      </w:r>
      <w:r w:rsidRPr="00130358">
        <w:rPr>
          <w:rFonts w:eastAsia="MS Mincho"/>
        </w:rPr>
        <w:t>4</w:t>
      </w:r>
      <w:r w:rsidRPr="00130358">
        <w:t xml:space="preserve">: </w:t>
      </w:r>
      <w:proofErr w:type="spellStart"/>
      <w:r w:rsidRPr="00130358">
        <w:t>ReportConfigInterRAT</w:t>
      </w:r>
      <w:proofErr w:type="spellEnd"/>
      <w:r w:rsidRPr="00130358">
        <w:t xml:space="preserve">-PERIODICAL: Additional </w:t>
      </w:r>
      <w:r w:rsidRPr="00130358">
        <w:rPr>
          <w:lang w:eastAsia="zh-CN"/>
        </w:rPr>
        <w:t>GSM</w:t>
      </w:r>
      <w:r w:rsidRPr="00130358">
        <w:t xml:space="preserve"> measurement accuracy test requirement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585A82" w:rsidRPr="00130358" w14:paraId="7AFDA3C6" w14:textId="77777777" w:rsidTr="00D62538">
        <w:trPr>
          <w:jc w:val="center"/>
        </w:trPr>
        <w:tc>
          <w:tcPr>
            <w:tcW w:w="9635" w:type="dxa"/>
            <w:gridSpan w:val="4"/>
            <w:shd w:val="clear" w:color="auto" w:fill="auto"/>
          </w:tcPr>
          <w:p w14:paraId="52C2171D" w14:textId="7EF43D94" w:rsidR="00585A82" w:rsidRPr="00130358" w:rsidRDefault="00585A82" w:rsidP="00D62538">
            <w:pPr>
              <w:pStyle w:val="TAL"/>
              <w:keepNext w:val="0"/>
              <w:keepLines w:val="0"/>
              <w:rPr>
                <w:rFonts w:eastAsia="MS Mincho"/>
              </w:rPr>
            </w:pPr>
            <w:r w:rsidRPr="00130358">
              <w:rPr>
                <w:lang w:eastAsia="ko-KR"/>
              </w:rPr>
              <w:t>Derivation</w:t>
            </w:r>
            <w:r w:rsidR="00D62538" w:rsidRPr="00130358">
              <w:rPr>
                <w:lang w:eastAsia="ko-KR"/>
              </w:rPr>
              <w:t xml:space="preserve"> </w:t>
            </w:r>
            <w:r w:rsidRPr="00130358">
              <w:rPr>
                <w:lang w:eastAsia="ko-KR"/>
              </w:rPr>
              <w:t>Path</w:t>
            </w:r>
            <w:r w:rsidR="00483222" w:rsidRPr="00130358">
              <w:rPr>
                <w:lang w:eastAsia="ko-KR"/>
              </w:rPr>
              <w:t>: 3GPP TS 3</w:t>
            </w:r>
            <w:r w:rsidRPr="00130358">
              <w:t>6.</w:t>
            </w:r>
            <w:r w:rsidRPr="00130358">
              <w:rPr>
                <w:rFonts w:eastAsia="MS Mincho"/>
              </w:rPr>
              <w:t>508</w:t>
            </w:r>
            <w:r w:rsidR="00D62538" w:rsidRPr="00130358">
              <w:t xml:space="preserve"> </w:t>
            </w:r>
            <w:r w:rsidRPr="00130358">
              <w:t>[7]</w:t>
            </w:r>
            <w:r w:rsidR="00D62538" w:rsidRPr="00130358">
              <w:t xml:space="preserve"> </w:t>
            </w:r>
            <w:r w:rsidRPr="00130358">
              <w:t>clause</w:t>
            </w:r>
            <w:r w:rsidR="00D62538" w:rsidRPr="00130358">
              <w:t xml:space="preserve"> </w:t>
            </w:r>
            <w:r w:rsidRPr="00130358">
              <w:t>4.6.6,</w:t>
            </w:r>
            <w:r w:rsidR="00D62538" w:rsidRPr="00130358">
              <w:t xml:space="preserve"> </w:t>
            </w:r>
            <w:r w:rsidRPr="00130358">
              <w:t>Table</w:t>
            </w:r>
            <w:r w:rsidR="00D62538" w:rsidRPr="00130358">
              <w:t xml:space="preserve"> </w:t>
            </w:r>
            <w:r w:rsidRPr="00130358">
              <w:t>4.6.6-9</w:t>
            </w:r>
            <w:r w:rsidR="00D62538" w:rsidRPr="00130358">
              <w:t xml:space="preserve"> </w:t>
            </w:r>
            <w:proofErr w:type="spellStart"/>
            <w:r w:rsidRPr="00130358">
              <w:t>ReportConfigInterRAT</w:t>
            </w:r>
            <w:proofErr w:type="spellEnd"/>
            <w:r w:rsidRPr="00130358">
              <w:t>-PERIODICAL</w:t>
            </w:r>
          </w:p>
        </w:tc>
      </w:tr>
      <w:tr w:rsidR="00585A82" w:rsidRPr="00130358" w14:paraId="662D35FF" w14:textId="77777777" w:rsidTr="00D62538">
        <w:trPr>
          <w:jc w:val="center"/>
        </w:trPr>
        <w:tc>
          <w:tcPr>
            <w:tcW w:w="4535" w:type="dxa"/>
            <w:shd w:val="clear" w:color="auto" w:fill="auto"/>
          </w:tcPr>
          <w:p w14:paraId="6F80E6E0" w14:textId="1B43CF80" w:rsidR="00585A82" w:rsidRPr="00130358" w:rsidRDefault="00585A82" w:rsidP="00D62538">
            <w:pPr>
              <w:pStyle w:val="TAH"/>
              <w:keepNext w:val="0"/>
              <w:keepLines w:val="0"/>
              <w:rPr>
                <w:lang w:eastAsia="ko-KR"/>
              </w:rPr>
            </w:pPr>
            <w:r w:rsidRPr="00130358">
              <w:rPr>
                <w:lang w:eastAsia="ko-KR"/>
              </w:rPr>
              <w:t>Information</w:t>
            </w:r>
            <w:r w:rsidR="00D62538" w:rsidRPr="00130358">
              <w:rPr>
                <w:lang w:eastAsia="ko-KR"/>
              </w:rPr>
              <w:t xml:space="preserve"> </w:t>
            </w:r>
            <w:r w:rsidRPr="00130358">
              <w:rPr>
                <w:lang w:eastAsia="ko-KR"/>
              </w:rPr>
              <w:t>Element</w:t>
            </w:r>
          </w:p>
        </w:tc>
        <w:tc>
          <w:tcPr>
            <w:tcW w:w="2267" w:type="dxa"/>
            <w:shd w:val="clear" w:color="auto" w:fill="auto"/>
          </w:tcPr>
          <w:p w14:paraId="3F261AA2" w14:textId="77777777" w:rsidR="00585A82" w:rsidRPr="00130358" w:rsidRDefault="00585A82" w:rsidP="00D62538">
            <w:pPr>
              <w:pStyle w:val="TAH"/>
              <w:keepNext w:val="0"/>
              <w:keepLines w:val="0"/>
              <w:rPr>
                <w:lang w:eastAsia="ko-KR"/>
              </w:rPr>
            </w:pPr>
            <w:r w:rsidRPr="00130358">
              <w:rPr>
                <w:lang w:eastAsia="ko-KR"/>
              </w:rPr>
              <w:t>Value/remark</w:t>
            </w:r>
          </w:p>
        </w:tc>
        <w:tc>
          <w:tcPr>
            <w:tcW w:w="1700" w:type="dxa"/>
            <w:shd w:val="clear" w:color="auto" w:fill="auto"/>
          </w:tcPr>
          <w:p w14:paraId="33D88B0D" w14:textId="77777777" w:rsidR="00585A82" w:rsidRPr="00130358" w:rsidRDefault="00585A82" w:rsidP="00D62538">
            <w:pPr>
              <w:pStyle w:val="TAH"/>
              <w:keepNext w:val="0"/>
              <w:keepLines w:val="0"/>
              <w:rPr>
                <w:lang w:eastAsia="ko-KR"/>
              </w:rPr>
            </w:pPr>
            <w:r w:rsidRPr="00130358">
              <w:rPr>
                <w:lang w:eastAsia="ko-KR"/>
              </w:rPr>
              <w:t>Comment</w:t>
            </w:r>
          </w:p>
        </w:tc>
        <w:tc>
          <w:tcPr>
            <w:tcW w:w="1133" w:type="dxa"/>
            <w:shd w:val="clear" w:color="auto" w:fill="auto"/>
          </w:tcPr>
          <w:p w14:paraId="155B2F2B" w14:textId="77777777" w:rsidR="00585A82" w:rsidRPr="00130358" w:rsidRDefault="00585A82" w:rsidP="00D62538">
            <w:pPr>
              <w:pStyle w:val="TAH"/>
              <w:keepNext w:val="0"/>
              <w:keepLines w:val="0"/>
              <w:rPr>
                <w:lang w:eastAsia="ko-KR"/>
              </w:rPr>
            </w:pPr>
            <w:r w:rsidRPr="00130358">
              <w:rPr>
                <w:lang w:eastAsia="ko-KR"/>
              </w:rPr>
              <w:t>Condition</w:t>
            </w:r>
          </w:p>
        </w:tc>
      </w:tr>
      <w:tr w:rsidR="00585A82" w:rsidRPr="00130358" w14:paraId="278058A9" w14:textId="77777777" w:rsidTr="00D62538">
        <w:trPr>
          <w:jc w:val="center"/>
        </w:trPr>
        <w:tc>
          <w:tcPr>
            <w:tcW w:w="4535" w:type="dxa"/>
            <w:shd w:val="clear" w:color="auto" w:fill="auto"/>
          </w:tcPr>
          <w:p w14:paraId="6F7D6C5F" w14:textId="0738D4E0" w:rsidR="00585A82" w:rsidRPr="00130358" w:rsidRDefault="00585A82" w:rsidP="00D62538">
            <w:pPr>
              <w:pStyle w:val="TAL"/>
              <w:keepNext w:val="0"/>
              <w:keepLines w:val="0"/>
              <w:rPr>
                <w:lang w:eastAsia="ko-KR"/>
              </w:rPr>
            </w:pPr>
            <w:proofErr w:type="spellStart"/>
            <w:r w:rsidRPr="00130358">
              <w:rPr>
                <w:lang w:eastAsia="ko-KR"/>
              </w:rPr>
              <w:t>ReportConfigInterRAT</w:t>
            </w:r>
            <w:proofErr w:type="spellEnd"/>
            <w:r w:rsidRPr="00130358">
              <w:rPr>
                <w:lang w:eastAsia="ko-KR"/>
              </w:rPr>
              <w:t>-PERIODICAL</w:t>
            </w:r>
            <w:r w:rsidR="00D62538" w:rsidRPr="00130358">
              <w:rPr>
                <w:lang w:eastAsia="ko-KR"/>
              </w:rPr>
              <w:t xml:space="preserve"> </w:t>
            </w:r>
            <w:r w:rsidRPr="00130358">
              <w:rPr>
                <w:lang w:eastAsia="ko-KR"/>
              </w:rPr>
              <w:t>::=</w:t>
            </w:r>
            <w:r w:rsidR="00D62538" w:rsidRPr="00130358">
              <w:rPr>
                <w:lang w:eastAsia="ko-KR"/>
              </w:rPr>
              <w:t xml:space="preserve"> </w:t>
            </w:r>
            <w:r w:rsidRPr="00130358">
              <w:rPr>
                <w:lang w:eastAsia="ko-KR"/>
              </w:rPr>
              <w:t>SEQUENCE</w:t>
            </w:r>
            <w:r w:rsidR="00D62538" w:rsidRPr="00130358">
              <w:rPr>
                <w:lang w:eastAsia="ko-KR"/>
              </w:rPr>
              <w:t xml:space="preserve"> </w:t>
            </w:r>
            <w:r w:rsidRPr="00130358">
              <w:rPr>
                <w:lang w:eastAsia="ko-KR"/>
              </w:rPr>
              <w:t>{</w:t>
            </w:r>
          </w:p>
        </w:tc>
        <w:tc>
          <w:tcPr>
            <w:tcW w:w="2267" w:type="dxa"/>
            <w:shd w:val="clear" w:color="auto" w:fill="auto"/>
          </w:tcPr>
          <w:p w14:paraId="39B37891" w14:textId="77777777" w:rsidR="00585A82" w:rsidRPr="00130358" w:rsidRDefault="00585A82" w:rsidP="00D62538">
            <w:pPr>
              <w:pStyle w:val="TAL"/>
              <w:keepNext w:val="0"/>
              <w:keepLines w:val="0"/>
              <w:rPr>
                <w:lang w:eastAsia="ko-KR"/>
              </w:rPr>
            </w:pPr>
          </w:p>
        </w:tc>
        <w:tc>
          <w:tcPr>
            <w:tcW w:w="1700" w:type="dxa"/>
            <w:shd w:val="clear" w:color="auto" w:fill="auto"/>
          </w:tcPr>
          <w:p w14:paraId="3525167D" w14:textId="77777777" w:rsidR="00585A82" w:rsidRPr="00130358" w:rsidRDefault="00585A82" w:rsidP="00D62538">
            <w:pPr>
              <w:pStyle w:val="TAL"/>
              <w:keepNext w:val="0"/>
              <w:keepLines w:val="0"/>
              <w:rPr>
                <w:lang w:eastAsia="ko-KR"/>
              </w:rPr>
            </w:pPr>
          </w:p>
        </w:tc>
        <w:tc>
          <w:tcPr>
            <w:tcW w:w="1133" w:type="dxa"/>
            <w:shd w:val="clear" w:color="auto" w:fill="auto"/>
          </w:tcPr>
          <w:p w14:paraId="6ADC7BA5" w14:textId="77777777" w:rsidR="00585A82" w:rsidRPr="00130358" w:rsidRDefault="00585A82" w:rsidP="00D62538">
            <w:pPr>
              <w:pStyle w:val="TAL"/>
              <w:keepNext w:val="0"/>
              <w:keepLines w:val="0"/>
              <w:rPr>
                <w:lang w:eastAsia="ko-KR"/>
              </w:rPr>
            </w:pPr>
          </w:p>
        </w:tc>
      </w:tr>
      <w:tr w:rsidR="00585A82" w:rsidRPr="00130358" w14:paraId="6ACC4895" w14:textId="77777777" w:rsidTr="00D62538">
        <w:trPr>
          <w:jc w:val="center"/>
        </w:trPr>
        <w:tc>
          <w:tcPr>
            <w:tcW w:w="4535" w:type="dxa"/>
            <w:shd w:val="clear" w:color="auto" w:fill="auto"/>
          </w:tcPr>
          <w:p w14:paraId="01D61EA5" w14:textId="76C44A8C" w:rsidR="00585A82" w:rsidRPr="00130358" w:rsidRDefault="00D62538" w:rsidP="00D62538">
            <w:pPr>
              <w:pStyle w:val="TAL"/>
              <w:keepNext w:val="0"/>
              <w:keepLines w:val="0"/>
              <w:rPr>
                <w:lang w:eastAsia="ko-KR"/>
              </w:rPr>
            </w:pPr>
            <w:r w:rsidRPr="00130358">
              <w:rPr>
                <w:lang w:eastAsia="ko-KR"/>
              </w:rPr>
              <w:t xml:space="preserve">  </w:t>
            </w:r>
            <w:proofErr w:type="spellStart"/>
            <w:r w:rsidR="00585A82" w:rsidRPr="00130358">
              <w:rPr>
                <w:lang w:eastAsia="ko-KR"/>
              </w:rPr>
              <w:t>maxReportCells</w:t>
            </w:r>
            <w:proofErr w:type="spellEnd"/>
          </w:p>
        </w:tc>
        <w:tc>
          <w:tcPr>
            <w:tcW w:w="2267" w:type="dxa"/>
            <w:shd w:val="clear" w:color="auto" w:fill="auto"/>
          </w:tcPr>
          <w:p w14:paraId="0E624BDA" w14:textId="77777777" w:rsidR="00585A82" w:rsidRPr="00130358" w:rsidRDefault="00585A82" w:rsidP="00D62538">
            <w:pPr>
              <w:pStyle w:val="TAL"/>
              <w:keepNext w:val="0"/>
              <w:keepLines w:val="0"/>
              <w:rPr>
                <w:rFonts w:eastAsia="MS Mincho"/>
              </w:rPr>
            </w:pPr>
            <w:r w:rsidRPr="00130358">
              <w:rPr>
                <w:rFonts w:eastAsia="MS Mincho"/>
              </w:rPr>
              <w:t>6</w:t>
            </w:r>
          </w:p>
        </w:tc>
        <w:tc>
          <w:tcPr>
            <w:tcW w:w="1700" w:type="dxa"/>
            <w:shd w:val="clear" w:color="auto" w:fill="auto"/>
          </w:tcPr>
          <w:p w14:paraId="6C04AE9B" w14:textId="77777777" w:rsidR="00585A82" w:rsidRPr="00130358" w:rsidRDefault="00585A82" w:rsidP="00D62538">
            <w:pPr>
              <w:pStyle w:val="TAL"/>
              <w:keepNext w:val="0"/>
              <w:keepLines w:val="0"/>
              <w:rPr>
                <w:lang w:eastAsia="ko-KR"/>
              </w:rPr>
            </w:pPr>
          </w:p>
        </w:tc>
        <w:tc>
          <w:tcPr>
            <w:tcW w:w="1133" w:type="dxa"/>
            <w:shd w:val="clear" w:color="auto" w:fill="auto"/>
          </w:tcPr>
          <w:p w14:paraId="0AAB5AEF" w14:textId="77777777" w:rsidR="00585A82" w:rsidRPr="00130358" w:rsidRDefault="00585A82" w:rsidP="00D62538">
            <w:pPr>
              <w:pStyle w:val="TAL"/>
              <w:keepNext w:val="0"/>
              <w:keepLines w:val="0"/>
              <w:rPr>
                <w:lang w:eastAsia="ko-KR"/>
              </w:rPr>
            </w:pPr>
          </w:p>
        </w:tc>
      </w:tr>
      <w:tr w:rsidR="00585A82" w:rsidRPr="00130358" w14:paraId="31B12BF1" w14:textId="77777777" w:rsidTr="00D62538">
        <w:trPr>
          <w:jc w:val="center"/>
        </w:trPr>
        <w:tc>
          <w:tcPr>
            <w:tcW w:w="4535" w:type="dxa"/>
            <w:shd w:val="clear" w:color="auto" w:fill="auto"/>
          </w:tcPr>
          <w:p w14:paraId="3A095A17" w14:textId="77777777" w:rsidR="00585A82" w:rsidRPr="00130358" w:rsidRDefault="00585A82" w:rsidP="00D62538">
            <w:pPr>
              <w:pStyle w:val="TAL"/>
              <w:keepNext w:val="0"/>
              <w:keepLines w:val="0"/>
              <w:rPr>
                <w:lang w:eastAsia="ko-KR"/>
              </w:rPr>
            </w:pPr>
            <w:r w:rsidRPr="00130358">
              <w:rPr>
                <w:lang w:eastAsia="ko-KR"/>
              </w:rPr>
              <w:t>}</w:t>
            </w:r>
          </w:p>
        </w:tc>
        <w:tc>
          <w:tcPr>
            <w:tcW w:w="2267" w:type="dxa"/>
            <w:shd w:val="clear" w:color="auto" w:fill="auto"/>
          </w:tcPr>
          <w:p w14:paraId="13D1F5CE" w14:textId="77777777" w:rsidR="00585A82" w:rsidRPr="00130358" w:rsidRDefault="00585A82" w:rsidP="00D62538">
            <w:pPr>
              <w:pStyle w:val="TAL"/>
              <w:keepNext w:val="0"/>
              <w:keepLines w:val="0"/>
              <w:rPr>
                <w:lang w:eastAsia="ko-KR"/>
              </w:rPr>
            </w:pPr>
          </w:p>
        </w:tc>
        <w:tc>
          <w:tcPr>
            <w:tcW w:w="1700" w:type="dxa"/>
            <w:shd w:val="clear" w:color="auto" w:fill="auto"/>
          </w:tcPr>
          <w:p w14:paraId="78CFA451" w14:textId="77777777" w:rsidR="00585A82" w:rsidRPr="00130358" w:rsidRDefault="00585A82" w:rsidP="00D62538">
            <w:pPr>
              <w:pStyle w:val="TAL"/>
              <w:keepNext w:val="0"/>
              <w:keepLines w:val="0"/>
              <w:rPr>
                <w:lang w:eastAsia="ko-KR"/>
              </w:rPr>
            </w:pPr>
          </w:p>
        </w:tc>
        <w:tc>
          <w:tcPr>
            <w:tcW w:w="1133" w:type="dxa"/>
            <w:shd w:val="clear" w:color="auto" w:fill="auto"/>
          </w:tcPr>
          <w:p w14:paraId="50DFB860" w14:textId="77777777" w:rsidR="00585A82" w:rsidRPr="00130358" w:rsidRDefault="00585A82" w:rsidP="00D62538">
            <w:pPr>
              <w:pStyle w:val="TAL"/>
              <w:keepNext w:val="0"/>
              <w:keepLines w:val="0"/>
              <w:rPr>
                <w:lang w:eastAsia="ko-KR"/>
              </w:rPr>
            </w:pPr>
          </w:p>
        </w:tc>
      </w:tr>
    </w:tbl>
    <w:p w14:paraId="74EF9A0F" w14:textId="77777777" w:rsidR="00585A82" w:rsidRPr="00130358" w:rsidRDefault="00585A82" w:rsidP="00D62538">
      <w:pPr>
        <w:rPr>
          <w:lang w:eastAsia="zh-CN"/>
        </w:rPr>
      </w:pPr>
    </w:p>
    <w:p w14:paraId="26F625AA" w14:textId="77777777" w:rsidR="00123ECE" w:rsidRPr="00130358" w:rsidRDefault="00123ECE" w:rsidP="00D62538">
      <w:pPr>
        <w:pStyle w:val="Heading4"/>
        <w:keepNext w:val="0"/>
        <w:keepLines w:val="0"/>
      </w:pPr>
      <w:r w:rsidRPr="00130358">
        <w:t>9.</w:t>
      </w:r>
      <w:r w:rsidRPr="00130358">
        <w:rPr>
          <w:lang w:eastAsia="zh-CN"/>
        </w:rPr>
        <w:t>6</w:t>
      </w:r>
      <w:r w:rsidRPr="00130358">
        <w:t>.</w:t>
      </w:r>
      <w:r w:rsidRPr="00130358">
        <w:rPr>
          <w:lang w:eastAsia="zh-CN"/>
        </w:rPr>
        <w:t>2</w:t>
      </w:r>
      <w:r w:rsidRPr="00130358">
        <w:t>.5</w:t>
      </w:r>
      <w:r w:rsidRPr="00130358">
        <w:tab/>
        <w:t>Test requirement</w:t>
      </w:r>
    </w:p>
    <w:p w14:paraId="4C0FBA1B" w14:textId="77777777" w:rsidR="00123ECE" w:rsidRPr="00130358" w:rsidRDefault="00123ECE" w:rsidP="00D62538">
      <w:r w:rsidRPr="00130358">
        <w:t>Tables 9.</w:t>
      </w:r>
      <w:r w:rsidRPr="00130358">
        <w:rPr>
          <w:lang w:eastAsia="zh-CN"/>
        </w:rPr>
        <w:t>6</w:t>
      </w:r>
      <w:r w:rsidRPr="00130358">
        <w:t>.</w:t>
      </w:r>
      <w:r w:rsidRPr="00130358">
        <w:rPr>
          <w:lang w:eastAsia="zh-CN"/>
        </w:rPr>
        <w:t>2</w:t>
      </w:r>
      <w:r w:rsidRPr="00130358">
        <w:t>.5-</w:t>
      </w:r>
      <w:r w:rsidRPr="00130358">
        <w:rPr>
          <w:lang w:eastAsia="zh-CN"/>
        </w:rPr>
        <w:t>1,</w:t>
      </w:r>
      <w:r w:rsidRPr="00130358">
        <w:t xml:space="preserve"> 9.</w:t>
      </w:r>
      <w:r w:rsidRPr="00130358">
        <w:rPr>
          <w:lang w:eastAsia="zh-CN"/>
        </w:rPr>
        <w:t>6</w:t>
      </w:r>
      <w:r w:rsidRPr="00130358">
        <w:t>.</w:t>
      </w:r>
      <w:r w:rsidRPr="00130358">
        <w:rPr>
          <w:lang w:eastAsia="zh-CN"/>
        </w:rPr>
        <w:t>2</w:t>
      </w:r>
      <w:r w:rsidRPr="00130358">
        <w:t>.5-</w:t>
      </w:r>
      <w:r w:rsidRPr="00130358">
        <w:rPr>
          <w:lang w:eastAsia="zh-CN"/>
        </w:rPr>
        <w:t>2</w:t>
      </w:r>
      <w:r w:rsidRPr="00130358">
        <w:t xml:space="preserve"> </w:t>
      </w:r>
      <w:r w:rsidRPr="00130358">
        <w:rPr>
          <w:lang w:eastAsia="zh-CN"/>
        </w:rPr>
        <w:t xml:space="preserve">and </w:t>
      </w:r>
      <w:r w:rsidRPr="00130358">
        <w:t>9.</w:t>
      </w:r>
      <w:r w:rsidRPr="00130358">
        <w:rPr>
          <w:lang w:eastAsia="zh-CN"/>
        </w:rPr>
        <w:t>6</w:t>
      </w:r>
      <w:r w:rsidRPr="00130358">
        <w:t>.</w:t>
      </w:r>
      <w:r w:rsidRPr="00130358">
        <w:rPr>
          <w:lang w:eastAsia="zh-CN"/>
        </w:rPr>
        <w:t>2</w:t>
      </w:r>
      <w:r w:rsidRPr="00130358">
        <w:t>.5-</w:t>
      </w:r>
      <w:r w:rsidRPr="00130358">
        <w:rPr>
          <w:lang w:eastAsia="zh-CN"/>
        </w:rPr>
        <w:t>3</w:t>
      </w:r>
      <w:r w:rsidRPr="00130358">
        <w:t xml:space="preserve"> define the primary level settings including test tolerances for all tests.</w:t>
      </w:r>
    </w:p>
    <w:p w14:paraId="1263855D" w14:textId="77777777" w:rsidR="00123ECE" w:rsidRPr="00130358" w:rsidRDefault="00123ECE" w:rsidP="00D62538">
      <w:r w:rsidRPr="00130358">
        <w:t xml:space="preserve">The </w:t>
      </w:r>
      <w:r w:rsidRPr="00130358">
        <w:rPr>
          <w:lang w:eastAsia="zh-CN"/>
        </w:rPr>
        <w:t>GSM RSSI</w:t>
      </w:r>
      <w:r w:rsidRPr="00130358">
        <w:t xml:space="preserve"> measurement accuracy test for the reported values shall meet the requirements in Table 9.</w:t>
      </w:r>
      <w:r w:rsidRPr="00130358">
        <w:rPr>
          <w:lang w:eastAsia="zh-CN"/>
        </w:rPr>
        <w:t>6</w:t>
      </w:r>
      <w:r w:rsidRPr="00130358">
        <w:t>.</w:t>
      </w:r>
      <w:r w:rsidRPr="00130358">
        <w:rPr>
          <w:lang w:eastAsia="zh-CN"/>
        </w:rPr>
        <w:t>2</w:t>
      </w:r>
      <w:r w:rsidRPr="00130358">
        <w:t>.5-</w:t>
      </w:r>
      <w:r w:rsidRPr="00130358">
        <w:rPr>
          <w:lang w:eastAsia="zh-CN"/>
        </w:rPr>
        <w:t>4</w:t>
      </w:r>
      <w:r w:rsidR="00CA5B71" w:rsidRPr="00130358">
        <w:rPr>
          <w:lang w:eastAsia="zh-CN"/>
        </w:rPr>
        <w:t xml:space="preserve"> and </w:t>
      </w:r>
      <w:r w:rsidR="00CA5B71" w:rsidRPr="00130358">
        <w:t>Table 9.</w:t>
      </w:r>
      <w:r w:rsidR="00CA5B71" w:rsidRPr="00130358">
        <w:rPr>
          <w:lang w:eastAsia="zh-CN"/>
        </w:rPr>
        <w:t>6</w:t>
      </w:r>
      <w:r w:rsidR="00CA5B71" w:rsidRPr="00130358">
        <w:t>.</w:t>
      </w:r>
      <w:r w:rsidR="00CA5B71" w:rsidRPr="00130358">
        <w:rPr>
          <w:lang w:eastAsia="zh-CN"/>
        </w:rPr>
        <w:t>2</w:t>
      </w:r>
      <w:r w:rsidR="00CA5B71" w:rsidRPr="00130358">
        <w:t>.5-</w:t>
      </w:r>
      <w:r w:rsidR="00CA5B71" w:rsidRPr="00130358">
        <w:rPr>
          <w:lang w:eastAsia="zh-CN"/>
        </w:rPr>
        <w:t>5</w:t>
      </w:r>
      <w:r w:rsidRPr="00130358">
        <w:t>.</w:t>
      </w:r>
    </w:p>
    <w:p w14:paraId="0EFFF550" w14:textId="77777777" w:rsidR="00123ECE" w:rsidRPr="00130358" w:rsidRDefault="00123ECE" w:rsidP="00D62538">
      <w:pPr>
        <w:pStyle w:val="TH"/>
        <w:keepNext w:val="0"/>
        <w:keepLines w:val="0"/>
        <w:ind w:firstLine="720"/>
        <w:rPr>
          <w:rFonts w:cs="v4.2.0"/>
        </w:rPr>
      </w:pPr>
      <w:r w:rsidRPr="00130358">
        <w:t xml:space="preserve">Table 9.6.2.5-1: E-UTRAN TDD Cell specific test parameters </w:t>
      </w:r>
      <w:r w:rsidRPr="00130358">
        <w:rPr>
          <w:rFonts w:cs="v4.2.0"/>
        </w:rPr>
        <w:t>for GSM Carrier RSSI accuracy test in E-UTRAN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4"/>
        <w:gridCol w:w="1848"/>
        <w:gridCol w:w="5055"/>
      </w:tblGrid>
      <w:tr w:rsidR="00123ECE" w:rsidRPr="00130358" w14:paraId="293D7591" w14:textId="77777777" w:rsidTr="000835DA">
        <w:trPr>
          <w:jc w:val="center"/>
        </w:trPr>
        <w:tc>
          <w:tcPr>
            <w:tcW w:w="1470" w:type="pct"/>
          </w:tcPr>
          <w:p w14:paraId="0C72BE34" w14:textId="77777777" w:rsidR="00123ECE" w:rsidRPr="00130358" w:rsidRDefault="00123ECE" w:rsidP="00D62538">
            <w:pPr>
              <w:pStyle w:val="TAH"/>
              <w:keepNext w:val="0"/>
              <w:keepLines w:val="0"/>
            </w:pPr>
            <w:r w:rsidRPr="00130358">
              <w:t>Parameter</w:t>
            </w:r>
          </w:p>
        </w:tc>
        <w:tc>
          <w:tcPr>
            <w:tcW w:w="945" w:type="pct"/>
          </w:tcPr>
          <w:p w14:paraId="28F796F3" w14:textId="77777777" w:rsidR="00123ECE" w:rsidRPr="00130358" w:rsidRDefault="00123ECE" w:rsidP="00D62538">
            <w:pPr>
              <w:pStyle w:val="TAH"/>
              <w:keepNext w:val="0"/>
              <w:keepLines w:val="0"/>
            </w:pPr>
            <w:r w:rsidRPr="00130358">
              <w:t>Unit</w:t>
            </w:r>
          </w:p>
        </w:tc>
        <w:tc>
          <w:tcPr>
            <w:tcW w:w="2585" w:type="pct"/>
          </w:tcPr>
          <w:p w14:paraId="3D66BBBF" w14:textId="73136327" w:rsidR="00123ECE" w:rsidRPr="00130358" w:rsidRDefault="00123ECE" w:rsidP="00D62538">
            <w:pPr>
              <w:pStyle w:val="TAH"/>
              <w:keepNext w:val="0"/>
              <w:keepLines w:val="0"/>
            </w:pPr>
            <w:r w:rsidRPr="00130358">
              <w:t>Tests</w:t>
            </w:r>
            <w:r w:rsidR="00D62538" w:rsidRPr="00130358">
              <w:t xml:space="preserve"> </w:t>
            </w:r>
            <w:r w:rsidRPr="00130358">
              <w:t>1</w:t>
            </w:r>
            <w:r w:rsidR="00D62538" w:rsidRPr="00130358">
              <w:t xml:space="preserve"> </w:t>
            </w:r>
            <w:r w:rsidRPr="00130358">
              <w:t>-</w:t>
            </w:r>
            <w:r w:rsidR="00D62538" w:rsidRPr="00130358">
              <w:t xml:space="preserve"> </w:t>
            </w:r>
            <w:r w:rsidRPr="00130358">
              <w:t>12</w:t>
            </w:r>
          </w:p>
        </w:tc>
      </w:tr>
      <w:tr w:rsidR="00123ECE" w:rsidRPr="00130358" w14:paraId="307B7BBB" w14:textId="77777777" w:rsidTr="000835DA">
        <w:trPr>
          <w:jc w:val="center"/>
        </w:trPr>
        <w:tc>
          <w:tcPr>
            <w:tcW w:w="1470" w:type="pct"/>
          </w:tcPr>
          <w:p w14:paraId="35D3F3B9" w14:textId="63E82BA4" w:rsidR="00123ECE" w:rsidRPr="00130358" w:rsidRDefault="00123ECE" w:rsidP="00D62538">
            <w:pPr>
              <w:pStyle w:val="TAL"/>
              <w:keepNext w:val="0"/>
              <w:keepLines w:val="0"/>
            </w:pPr>
            <w:r w:rsidRPr="00130358">
              <w:t>E-UTRAN</w:t>
            </w:r>
            <w:r w:rsidR="00D62538" w:rsidRPr="00130358">
              <w:t xml:space="preserve"> </w:t>
            </w:r>
            <w:r w:rsidRPr="00130358">
              <w:t>RF</w:t>
            </w:r>
            <w:r w:rsidR="00D62538" w:rsidRPr="00130358">
              <w:t xml:space="preserve"> </w:t>
            </w:r>
            <w:r w:rsidRPr="00130358">
              <w:t>Channel</w:t>
            </w:r>
            <w:r w:rsidR="00D62538" w:rsidRPr="00130358">
              <w:t xml:space="preserve"> </w:t>
            </w:r>
            <w:r w:rsidRPr="00130358">
              <w:t>Number</w:t>
            </w:r>
          </w:p>
        </w:tc>
        <w:tc>
          <w:tcPr>
            <w:tcW w:w="945" w:type="pct"/>
          </w:tcPr>
          <w:p w14:paraId="1F39D4F4" w14:textId="77777777" w:rsidR="00123ECE" w:rsidRPr="00130358" w:rsidRDefault="00123ECE" w:rsidP="00D62538">
            <w:pPr>
              <w:pStyle w:val="TAC"/>
              <w:keepNext w:val="0"/>
              <w:keepLines w:val="0"/>
            </w:pPr>
          </w:p>
        </w:tc>
        <w:tc>
          <w:tcPr>
            <w:tcW w:w="2585" w:type="pct"/>
          </w:tcPr>
          <w:p w14:paraId="08AB58D4" w14:textId="77777777" w:rsidR="00123ECE" w:rsidRPr="00130358" w:rsidRDefault="00123ECE" w:rsidP="00D62538">
            <w:pPr>
              <w:pStyle w:val="TAC"/>
              <w:keepNext w:val="0"/>
              <w:keepLines w:val="0"/>
            </w:pPr>
            <w:r w:rsidRPr="00130358">
              <w:t>1</w:t>
            </w:r>
          </w:p>
        </w:tc>
      </w:tr>
      <w:tr w:rsidR="00123ECE" w:rsidRPr="00130358" w14:paraId="605C08EA" w14:textId="77777777" w:rsidTr="000835DA">
        <w:trPr>
          <w:jc w:val="center"/>
        </w:trPr>
        <w:tc>
          <w:tcPr>
            <w:tcW w:w="1470" w:type="pct"/>
          </w:tcPr>
          <w:p w14:paraId="0C46900D" w14:textId="77777777" w:rsidR="00123ECE" w:rsidRPr="00130358" w:rsidRDefault="00123ECE" w:rsidP="00D62538">
            <w:pPr>
              <w:pStyle w:val="TAL"/>
              <w:keepNext w:val="0"/>
              <w:keepLines w:val="0"/>
              <w:rPr>
                <w:bCs/>
              </w:rPr>
            </w:pPr>
            <w:proofErr w:type="spellStart"/>
            <w:r w:rsidRPr="00130358">
              <w:rPr>
                <w:bCs/>
              </w:rPr>
              <w:t>BW</w:t>
            </w:r>
            <w:r w:rsidRPr="00130358">
              <w:rPr>
                <w:vertAlign w:val="subscript"/>
              </w:rPr>
              <w:t>channel</w:t>
            </w:r>
            <w:proofErr w:type="spellEnd"/>
          </w:p>
        </w:tc>
        <w:tc>
          <w:tcPr>
            <w:tcW w:w="945" w:type="pct"/>
          </w:tcPr>
          <w:p w14:paraId="0A10F168" w14:textId="77777777" w:rsidR="00123ECE" w:rsidRPr="00130358" w:rsidRDefault="00123ECE" w:rsidP="00D62538">
            <w:pPr>
              <w:pStyle w:val="TAC"/>
              <w:keepNext w:val="0"/>
              <w:keepLines w:val="0"/>
              <w:rPr>
                <w:bCs/>
              </w:rPr>
            </w:pPr>
            <w:r w:rsidRPr="00130358">
              <w:rPr>
                <w:bCs/>
              </w:rPr>
              <w:t>MHz</w:t>
            </w:r>
          </w:p>
        </w:tc>
        <w:tc>
          <w:tcPr>
            <w:tcW w:w="2585" w:type="pct"/>
          </w:tcPr>
          <w:p w14:paraId="4709DC7A" w14:textId="77777777" w:rsidR="00123ECE" w:rsidRPr="00130358" w:rsidRDefault="00123ECE" w:rsidP="00D62538">
            <w:pPr>
              <w:pStyle w:val="TAC"/>
              <w:keepNext w:val="0"/>
              <w:keepLines w:val="0"/>
            </w:pPr>
            <w:r w:rsidRPr="00130358">
              <w:t>10</w:t>
            </w:r>
          </w:p>
        </w:tc>
      </w:tr>
      <w:tr w:rsidR="00123ECE" w:rsidRPr="00130358" w14:paraId="36D37957" w14:textId="77777777" w:rsidTr="000835DA">
        <w:trPr>
          <w:jc w:val="center"/>
        </w:trPr>
        <w:tc>
          <w:tcPr>
            <w:tcW w:w="1470" w:type="pct"/>
          </w:tcPr>
          <w:p w14:paraId="45CED59F" w14:textId="66250A50" w:rsidR="00123ECE" w:rsidRPr="00130358" w:rsidRDefault="00123ECE" w:rsidP="00D62538">
            <w:pPr>
              <w:pStyle w:val="TAL"/>
              <w:keepNext w:val="0"/>
              <w:keepLines w:val="0"/>
            </w:pPr>
            <w:r w:rsidRPr="00130358">
              <w:t>OCNG</w:t>
            </w:r>
            <w:r w:rsidR="00D62538" w:rsidRPr="00130358">
              <w:t xml:space="preserve"> </w:t>
            </w:r>
            <w:r w:rsidRPr="00130358">
              <w:t>Patterns</w:t>
            </w:r>
            <w:r w:rsidR="00D62538" w:rsidRPr="00130358">
              <w:t xml:space="preserve"> </w:t>
            </w:r>
            <w:r w:rsidRPr="00130358">
              <w:t>defined</w:t>
            </w:r>
            <w:r w:rsidR="00D62538" w:rsidRPr="00130358">
              <w:t xml:space="preserve"> </w:t>
            </w:r>
            <w:r w:rsidRPr="00130358">
              <w:t>in</w:t>
            </w:r>
            <w:r w:rsidR="00D62538" w:rsidRPr="00130358">
              <w:t xml:space="preserve"> </w:t>
            </w:r>
            <w:r w:rsidRPr="00130358">
              <w:t>D.2.1</w:t>
            </w:r>
            <w:r w:rsidR="00D62538" w:rsidRPr="00130358">
              <w:t xml:space="preserve"> </w:t>
            </w:r>
            <w:r w:rsidRPr="00130358">
              <w:t>(OP.1</w:t>
            </w:r>
            <w:r w:rsidR="00D62538" w:rsidRPr="00130358">
              <w:t xml:space="preserve"> </w:t>
            </w:r>
            <w:r w:rsidRPr="00130358">
              <w:t>TDD)</w:t>
            </w:r>
            <w:r w:rsidR="00D62538" w:rsidRPr="00130358">
              <w:t xml:space="preserve"> </w:t>
            </w:r>
          </w:p>
        </w:tc>
        <w:tc>
          <w:tcPr>
            <w:tcW w:w="945" w:type="pct"/>
          </w:tcPr>
          <w:p w14:paraId="2AE5FBB8" w14:textId="77777777" w:rsidR="00123ECE" w:rsidRPr="00130358" w:rsidRDefault="00123ECE" w:rsidP="00D62538">
            <w:pPr>
              <w:pStyle w:val="TAC"/>
              <w:keepNext w:val="0"/>
              <w:keepLines w:val="0"/>
            </w:pPr>
          </w:p>
        </w:tc>
        <w:tc>
          <w:tcPr>
            <w:tcW w:w="2585" w:type="pct"/>
          </w:tcPr>
          <w:p w14:paraId="53F69C35" w14:textId="296F2E0B" w:rsidR="00123ECE" w:rsidRPr="00130358" w:rsidRDefault="00123ECE" w:rsidP="00D62538">
            <w:pPr>
              <w:pStyle w:val="TAC"/>
              <w:keepNext w:val="0"/>
              <w:keepLines w:val="0"/>
            </w:pPr>
            <w:r w:rsidRPr="00130358">
              <w:t>OP.1</w:t>
            </w:r>
            <w:r w:rsidR="00D62538" w:rsidRPr="00130358">
              <w:t xml:space="preserve"> </w:t>
            </w:r>
            <w:r w:rsidRPr="00130358">
              <w:t>TDD</w:t>
            </w:r>
          </w:p>
        </w:tc>
      </w:tr>
      <w:tr w:rsidR="00123ECE" w:rsidRPr="00130358" w14:paraId="6DBC6E5C" w14:textId="77777777" w:rsidTr="000835DA">
        <w:trPr>
          <w:jc w:val="center"/>
        </w:trPr>
        <w:tc>
          <w:tcPr>
            <w:tcW w:w="1470" w:type="pct"/>
          </w:tcPr>
          <w:p w14:paraId="69E2E182" w14:textId="77777777" w:rsidR="00123ECE" w:rsidRPr="00130358" w:rsidRDefault="00123ECE" w:rsidP="00D62538">
            <w:pPr>
              <w:pStyle w:val="TAL"/>
              <w:keepNext w:val="0"/>
              <w:keepLines w:val="0"/>
              <w:rPr>
                <w:bCs/>
              </w:rPr>
            </w:pPr>
            <w:r w:rsidRPr="00130358">
              <w:rPr>
                <w:bCs/>
              </w:rPr>
              <w:t>PBCH_RA</w:t>
            </w:r>
          </w:p>
        </w:tc>
        <w:tc>
          <w:tcPr>
            <w:tcW w:w="945" w:type="pct"/>
          </w:tcPr>
          <w:p w14:paraId="3FF22F70" w14:textId="77777777" w:rsidR="00123ECE" w:rsidRPr="00130358" w:rsidRDefault="00123ECE" w:rsidP="00D62538">
            <w:pPr>
              <w:pStyle w:val="TAC"/>
              <w:keepNext w:val="0"/>
              <w:keepLines w:val="0"/>
            </w:pPr>
            <w:r w:rsidRPr="00130358">
              <w:t>dB</w:t>
            </w:r>
          </w:p>
        </w:tc>
        <w:tc>
          <w:tcPr>
            <w:tcW w:w="2585" w:type="pct"/>
            <w:vMerge w:val="restart"/>
            <w:vAlign w:val="center"/>
          </w:tcPr>
          <w:p w14:paraId="4912B527" w14:textId="77777777" w:rsidR="00123ECE" w:rsidRPr="00130358" w:rsidRDefault="00123ECE" w:rsidP="00D62538">
            <w:pPr>
              <w:pStyle w:val="TAC"/>
              <w:keepNext w:val="0"/>
              <w:keepLines w:val="0"/>
            </w:pPr>
            <w:r w:rsidRPr="00130358">
              <w:t>0</w:t>
            </w:r>
          </w:p>
        </w:tc>
      </w:tr>
      <w:tr w:rsidR="00123ECE" w:rsidRPr="00130358" w14:paraId="7FC2B852" w14:textId="77777777" w:rsidTr="000835DA">
        <w:trPr>
          <w:jc w:val="center"/>
        </w:trPr>
        <w:tc>
          <w:tcPr>
            <w:tcW w:w="1470" w:type="pct"/>
          </w:tcPr>
          <w:p w14:paraId="70E2AD6A" w14:textId="77777777" w:rsidR="00123ECE" w:rsidRPr="00130358" w:rsidRDefault="00123ECE" w:rsidP="00D62538">
            <w:pPr>
              <w:pStyle w:val="TAL"/>
              <w:keepNext w:val="0"/>
              <w:keepLines w:val="0"/>
              <w:rPr>
                <w:bCs/>
              </w:rPr>
            </w:pPr>
            <w:r w:rsidRPr="00130358">
              <w:rPr>
                <w:bCs/>
              </w:rPr>
              <w:t>PBCH_RB</w:t>
            </w:r>
          </w:p>
        </w:tc>
        <w:tc>
          <w:tcPr>
            <w:tcW w:w="945" w:type="pct"/>
          </w:tcPr>
          <w:p w14:paraId="4323AE39" w14:textId="77777777" w:rsidR="00123ECE" w:rsidRPr="00130358" w:rsidRDefault="00123ECE" w:rsidP="00D62538">
            <w:pPr>
              <w:pStyle w:val="TAC"/>
              <w:keepNext w:val="0"/>
              <w:keepLines w:val="0"/>
            </w:pPr>
            <w:r w:rsidRPr="00130358">
              <w:t>dB</w:t>
            </w:r>
          </w:p>
        </w:tc>
        <w:tc>
          <w:tcPr>
            <w:tcW w:w="2585" w:type="pct"/>
            <w:vMerge/>
          </w:tcPr>
          <w:p w14:paraId="4ADF9E24" w14:textId="77777777" w:rsidR="00123ECE" w:rsidRPr="00130358" w:rsidRDefault="00123ECE" w:rsidP="00D62538">
            <w:pPr>
              <w:pStyle w:val="TAC"/>
              <w:keepNext w:val="0"/>
              <w:keepLines w:val="0"/>
            </w:pPr>
          </w:p>
        </w:tc>
      </w:tr>
      <w:tr w:rsidR="00123ECE" w:rsidRPr="00130358" w14:paraId="7C7AADE2" w14:textId="77777777" w:rsidTr="000835DA">
        <w:trPr>
          <w:jc w:val="center"/>
        </w:trPr>
        <w:tc>
          <w:tcPr>
            <w:tcW w:w="1470" w:type="pct"/>
          </w:tcPr>
          <w:p w14:paraId="6C261B8C" w14:textId="77777777" w:rsidR="00123ECE" w:rsidRPr="00130358" w:rsidRDefault="00123ECE" w:rsidP="00D62538">
            <w:pPr>
              <w:pStyle w:val="TAL"/>
              <w:keepNext w:val="0"/>
              <w:keepLines w:val="0"/>
              <w:rPr>
                <w:bCs/>
              </w:rPr>
            </w:pPr>
            <w:r w:rsidRPr="00130358">
              <w:rPr>
                <w:bCs/>
              </w:rPr>
              <w:t>PSS_RA</w:t>
            </w:r>
          </w:p>
        </w:tc>
        <w:tc>
          <w:tcPr>
            <w:tcW w:w="945" w:type="pct"/>
          </w:tcPr>
          <w:p w14:paraId="0CFBAA25" w14:textId="77777777" w:rsidR="00123ECE" w:rsidRPr="00130358" w:rsidRDefault="00123ECE" w:rsidP="00D62538">
            <w:pPr>
              <w:pStyle w:val="TAC"/>
              <w:keepNext w:val="0"/>
              <w:keepLines w:val="0"/>
            </w:pPr>
            <w:r w:rsidRPr="00130358">
              <w:t>dB</w:t>
            </w:r>
          </w:p>
        </w:tc>
        <w:tc>
          <w:tcPr>
            <w:tcW w:w="2585" w:type="pct"/>
            <w:vMerge/>
          </w:tcPr>
          <w:p w14:paraId="2DBB10A7" w14:textId="77777777" w:rsidR="00123ECE" w:rsidRPr="00130358" w:rsidRDefault="00123ECE" w:rsidP="00D62538">
            <w:pPr>
              <w:pStyle w:val="TAC"/>
              <w:keepNext w:val="0"/>
              <w:keepLines w:val="0"/>
            </w:pPr>
          </w:p>
        </w:tc>
      </w:tr>
      <w:tr w:rsidR="00123ECE" w:rsidRPr="00130358" w14:paraId="250BAECF" w14:textId="77777777" w:rsidTr="000835DA">
        <w:trPr>
          <w:jc w:val="center"/>
        </w:trPr>
        <w:tc>
          <w:tcPr>
            <w:tcW w:w="1470" w:type="pct"/>
          </w:tcPr>
          <w:p w14:paraId="096DA16E" w14:textId="77777777" w:rsidR="00123ECE" w:rsidRPr="00130358" w:rsidRDefault="00123ECE" w:rsidP="00D62538">
            <w:pPr>
              <w:pStyle w:val="TAL"/>
              <w:keepNext w:val="0"/>
              <w:keepLines w:val="0"/>
              <w:rPr>
                <w:bCs/>
              </w:rPr>
            </w:pPr>
            <w:r w:rsidRPr="00130358">
              <w:rPr>
                <w:bCs/>
              </w:rPr>
              <w:t>SSS_RA</w:t>
            </w:r>
          </w:p>
        </w:tc>
        <w:tc>
          <w:tcPr>
            <w:tcW w:w="945" w:type="pct"/>
          </w:tcPr>
          <w:p w14:paraId="4DD6A2D8" w14:textId="77777777" w:rsidR="00123ECE" w:rsidRPr="00130358" w:rsidRDefault="00123ECE" w:rsidP="00D62538">
            <w:pPr>
              <w:pStyle w:val="TAC"/>
              <w:keepNext w:val="0"/>
              <w:keepLines w:val="0"/>
            </w:pPr>
            <w:r w:rsidRPr="00130358">
              <w:t>dB</w:t>
            </w:r>
          </w:p>
        </w:tc>
        <w:tc>
          <w:tcPr>
            <w:tcW w:w="2585" w:type="pct"/>
            <w:vMerge/>
          </w:tcPr>
          <w:p w14:paraId="3E3226EA" w14:textId="77777777" w:rsidR="00123ECE" w:rsidRPr="00130358" w:rsidRDefault="00123ECE" w:rsidP="00D62538">
            <w:pPr>
              <w:pStyle w:val="TAC"/>
              <w:keepNext w:val="0"/>
              <w:keepLines w:val="0"/>
            </w:pPr>
          </w:p>
        </w:tc>
      </w:tr>
      <w:tr w:rsidR="00123ECE" w:rsidRPr="00130358" w14:paraId="7DB4CB69" w14:textId="77777777" w:rsidTr="000835DA">
        <w:trPr>
          <w:jc w:val="center"/>
        </w:trPr>
        <w:tc>
          <w:tcPr>
            <w:tcW w:w="1470" w:type="pct"/>
          </w:tcPr>
          <w:p w14:paraId="4C3DFFD5" w14:textId="77777777" w:rsidR="00123ECE" w:rsidRPr="00130358" w:rsidRDefault="00123ECE" w:rsidP="00D62538">
            <w:pPr>
              <w:pStyle w:val="TAL"/>
              <w:keepNext w:val="0"/>
              <w:keepLines w:val="0"/>
              <w:rPr>
                <w:bCs/>
              </w:rPr>
            </w:pPr>
            <w:r w:rsidRPr="00130358">
              <w:rPr>
                <w:bCs/>
              </w:rPr>
              <w:t>PCFICH_RB</w:t>
            </w:r>
          </w:p>
        </w:tc>
        <w:tc>
          <w:tcPr>
            <w:tcW w:w="945" w:type="pct"/>
          </w:tcPr>
          <w:p w14:paraId="018C76E8" w14:textId="77777777" w:rsidR="00123ECE" w:rsidRPr="00130358" w:rsidRDefault="00123ECE" w:rsidP="00D62538">
            <w:pPr>
              <w:pStyle w:val="TAC"/>
              <w:keepNext w:val="0"/>
              <w:keepLines w:val="0"/>
            </w:pPr>
            <w:r w:rsidRPr="00130358">
              <w:t>dB</w:t>
            </w:r>
          </w:p>
        </w:tc>
        <w:tc>
          <w:tcPr>
            <w:tcW w:w="2585" w:type="pct"/>
            <w:vMerge/>
          </w:tcPr>
          <w:p w14:paraId="04BA64AC" w14:textId="77777777" w:rsidR="00123ECE" w:rsidRPr="00130358" w:rsidRDefault="00123ECE" w:rsidP="00D62538">
            <w:pPr>
              <w:pStyle w:val="TAC"/>
              <w:keepNext w:val="0"/>
              <w:keepLines w:val="0"/>
            </w:pPr>
          </w:p>
        </w:tc>
      </w:tr>
      <w:tr w:rsidR="00123ECE" w:rsidRPr="00130358" w14:paraId="5CB52730" w14:textId="77777777" w:rsidTr="000835DA">
        <w:trPr>
          <w:jc w:val="center"/>
        </w:trPr>
        <w:tc>
          <w:tcPr>
            <w:tcW w:w="1470" w:type="pct"/>
          </w:tcPr>
          <w:p w14:paraId="1BEC77EF" w14:textId="77777777" w:rsidR="00123ECE" w:rsidRPr="00130358" w:rsidRDefault="00123ECE" w:rsidP="00D62538">
            <w:pPr>
              <w:pStyle w:val="TAL"/>
              <w:keepNext w:val="0"/>
              <w:keepLines w:val="0"/>
              <w:rPr>
                <w:bCs/>
              </w:rPr>
            </w:pPr>
            <w:r w:rsidRPr="00130358">
              <w:rPr>
                <w:bCs/>
              </w:rPr>
              <w:t>PHICH_RA</w:t>
            </w:r>
          </w:p>
        </w:tc>
        <w:tc>
          <w:tcPr>
            <w:tcW w:w="945" w:type="pct"/>
          </w:tcPr>
          <w:p w14:paraId="59C1DEEB" w14:textId="77777777" w:rsidR="00123ECE" w:rsidRPr="00130358" w:rsidRDefault="00123ECE" w:rsidP="00D62538">
            <w:pPr>
              <w:pStyle w:val="TAC"/>
              <w:keepNext w:val="0"/>
              <w:keepLines w:val="0"/>
            </w:pPr>
            <w:r w:rsidRPr="00130358">
              <w:t>dB</w:t>
            </w:r>
          </w:p>
        </w:tc>
        <w:tc>
          <w:tcPr>
            <w:tcW w:w="2585" w:type="pct"/>
            <w:vMerge/>
          </w:tcPr>
          <w:p w14:paraId="7D91C811" w14:textId="77777777" w:rsidR="00123ECE" w:rsidRPr="00130358" w:rsidRDefault="00123ECE" w:rsidP="00D62538">
            <w:pPr>
              <w:pStyle w:val="TAC"/>
              <w:keepNext w:val="0"/>
              <w:keepLines w:val="0"/>
            </w:pPr>
          </w:p>
        </w:tc>
      </w:tr>
      <w:tr w:rsidR="00123ECE" w:rsidRPr="00130358" w14:paraId="01AF5827" w14:textId="77777777" w:rsidTr="000835DA">
        <w:trPr>
          <w:jc w:val="center"/>
        </w:trPr>
        <w:tc>
          <w:tcPr>
            <w:tcW w:w="1470" w:type="pct"/>
          </w:tcPr>
          <w:p w14:paraId="2CAD55BF" w14:textId="77777777" w:rsidR="00123ECE" w:rsidRPr="00130358" w:rsidRDefault="00123ECE" w:rsidP="00D62538">
            <w:pPr>
              <w:pStyle w:val="TAL"/>
              <w:keepNext w:val="0"/>
              <w:keepLines w:val="0"/>
              <w:rPr>
                <w:bCs/>
              </w:rPr>
            </w:pPr>
            <w:r w:rsidRPr="00130358">
              <w:rPr>
                <w:bCs/>
              </w:rPr>
              <w:t>PHICH_RB</w:t>
            </w:r>
          </w:p>
        </w:tc>
        <w:tc>
          <w:tcPr>
            <w:tcW w:w="945" w:type="pct"/>
          </w:tcPr>
          <w:p w14:paraId="10BF5D27" w14:textId="77777777" w:rsidR="00123ECE" w:rsidRPr="00130358" w:rsidRDefault="00123ECE" w:rsidP="00D62538">
            <w:pPr>
              <w:pStyle w:val="TAC"/>
              <w:keepNext w:val="0"/>
              <w:keepLines w:val="0"/>
            </w:pPr>
            <w:r w:rsidRPr="00130358">
              <w:t>dB</w:t>
            </w:r>
          </w:p>
        </w:tc>
        <w:tc>
          <w:tcPr>
            <w:tcW w:w="2585" w:type="pct"/>
            <w:vMerge/>
          </w:tcPr>
          <w:p w14:paraId="18654FB4" w14:textId="77777777" w:rsidR="00123ECE" w:rsidRPr="00130358" w:rsidRDefault="00123ECE" w:rsidP="00D62538">
            <w:pPr>
              <w:pStyle w:val="TAC"/>
              <w:keepNext w:val="0"/>
              <w:keepLines w:val="0"/>
            </w:pPr>
          </w:p>
        </w:tc>
      </w:tr>
      <w:tr w:rsidR="00123ECE" w:rsidRPr="00130358" w14:paraId="238FB63C" w14:textId="77777777" w:rsidTr="000835DA">
        <w:trPr>
          <w:jc w:val="center"/>
        </w:trPr>
        <w:tc>
          <w:tcPr>
            <w:tcW w:w="1470" w:type="pct"/>
          </w:tcPr>
          <w:p w14:paraId="3ED586A4" w14:textId="77777777" w:rsidR="00123ECE" w:rsidRPr="00130358" w:rsidRDefault="00123ECE" w:rsidP="00D62538">
            <w:pPr>
              <w:pStyle w:val="TAL"/>
              <w:keepNext w:val="0"/>
              <w:keepLines w:val="0"/>
              <w:rPr>
                <w:bCs/>
              </w:rPr>
            </w:pPr>
            <w:r w:rsidRPr="00130358">
              <w:rPr>
                <w:bCs/>
              </w:rPr>
              <w:t>PDCCH_RA</w:t>
            </w:r>
          </w:p>
        </w:tc>
        <w:tc>
          <w:tcPr>
            <w:tcW w:w="945" w:type="pct"/>
          </w:tcPr>
          <w:p w14:paraId="209B1D72" w14:textId="77777777" w:rsidR="00123ECE" w:rsidRPr="00130358" w:rsidRDefault="00123ECE" w:rsidP="00D62538">
            <w:pPr>
              <w:pStyle w:val="TAC"/>
              <w:keepNext w:val="0"/>
              <w:keepLines w:val="0"/>
            </w:pPr>
            <w:r w:rsidRPr="00130358">
              <w:t>dB</w:t>
            </w:r>
          </w:p>
        </w:tc>
        <w:tc>
          <w:tcPr>
            <w:tcW w:w="2585" w:type="pct"/>
            <w:vMerge/>
          </w:tcPr>
          <w:p w14:paraId="79C55D0D" w14:textId="77777777" w:rsidR="00123ECE" w:rsidRPr="00130358" w:rsidRDefault="00123ECE" w:rsidP="00D62538">
            <w:pPr>
              <w:pStyle w:val="TAC"/>
              <w:keepNext w:val="0"/>
              <w:keepLines w:val="0"/>
            </w:pPr>
          </w:p>
        </w:tc>
      </w:tr>
      <w:tr w:rsidR="00123ECE" w:rsidRPr="00130358" w14:paraId="34F5766C" w14:textId="77777777" w:rsidTr="000835DA">
        <w:trPr>
          <w:jc w:val="center"/>
        </w:trPr>
        <w:tc>
          <w:tcPr>
            <w:tcW w:w="1470" w:type="pct"/>
          </w:tcPr>
          <w:p w14:paraId="5B4ECEAC" w14:textId="77777777" w:rsidR="00123ECE" w:rsidRPr="00130358" w:rsidRDefault="00123ECE" w:rsidP="00D62538">
            <w:pPr>
              <w:pStyle w:val="TAL"/>
              <w:keepNext w:val="0"/>
              <w:keepLines w:val="0"/>
              <w:rPr>
                <w:bCs/>
              </w:rPr>
            </w:pPr>
            <w:r w:rsidRPr="00130358">
              <w:rPr>
                <w:bCs/>
              </w:rPr>
              <w:t>PDCCH_RB</w:t>
            </w:r>
          </w:p>
        </w:tc>
        <w:tc>
          <w:tcPr>
            <w:tcW w:w="945" w:type="pct"/>
          </w:tcPr>
          <w:p w14:paraId="795B8322" w14:textId="77777777" w:rsidR="00123ECE" w:rsidRPr="00130358" w:rsidRDefault="00123ECE" w:rsidP="00D62538">
            <w:pPr>
              <w:pStyle w:val="TAC"/>
              <w:keepNext w:val="0"/>
              <w:keepLines w:val="0"/>
            </w:pPr>
            <w:r w:rsidRPr="00130358">
              <w:t>dB</w:t>
            </w:r>
          </w:p>
        </w:tc>
        <w:tc>
          <w:tcPr>
            <w:tcW w:w="2585" w:type="pct"/>
            <w:vMerge/>
          </w:tcPr>
          <w:p w14:paraId="46C2A9B6" w14:textId="77777777" w:rsidR="00123ECE" w:rsidRPr="00130358" w:rsidRDefault="00123ECE" w:rsidP="00D62538">
            <w:pPr>
              <w:pStyle w:val="TAC"/>
              <w:keepNext w:val="0"/>
              <w:keepLines w:val="0"/>
            </w:pPr>
          </w:p>
        </w:tc>
      </w:tr>
      <w:tr w:rsidR="00123ECE" w:rsidRPr="00130358" w14:paraId="30813822" w14:textId="77777777" w:rsidTr="000835DA">
        <w:trPr>
          <w:jc w:val="center"/>
        </w:trPr>
        <w:tc>
          <w:tcPr>
            <w:tcW w:w="1470" w:type="pct"/>
          </w:tcPr>
          <w:p w14:paraId="47CCD5C4" w14:textId="77777777" w:rsidR="00123ECE" w:rsidRPr="00130358" w:rsidRDefault="00123ECE" w:rsidP="00D62538">
            <w:pPr>
              <w:pStyle w:val="TAL"/>
              <w:keepNext w:val="0"/>
              <w:keepLines w:val="0"/>
              <w:rPr>
                <w:bCs/>
              </w:rPr>
            </w:pPr>
            <w:r w:rsidRPr="00130358">
              <w:rPr>
                <w:bCs/>
              </w:rPr>
              <w:t>PDSCH_RA</w:t>
            </w:r>
          </w:p>
        </w:tc>
        <w:tc>
          <w:tcPr>
            <w:tcW w:w="945" w:type="pct"/>
          </w:tcPr>
          <w:p w14:paraId="18319374" w14:textId="77777777" w:rsidR="00123ECE" w:rsidRPr="00130358" w:rsidRDefault="00123ECE" w:rsidP="00D62538">
            <w:pPr>
              <w:pStyle w:val="TAC"/>
              <w:keepNext w:val="0"/>
              <w:keepLines w:val="0"/>
            </w:pPr>
            <w:r w:rsidRPr="00130358">
              <w:t>dB</w:t>
            </w:r>
          </w:p>
        </w:tc>
        <w:tc>
          <w:tcPr>
            <w:tcW w:w="2585" w:type="pct"/>
            <w:vMerge/>
          </w:tcPr>
          <w:p w14:paraId="40F2750D" w14:textId="77777777" w:rsidR="00123ECE" w:rsidRPr="00130358" w:rsidRDefault="00123ECE" w:rsidP="00D62538">
            <w:pPr>
              <w:pStyle w:val="TAC"/>
              <w:keepNext w:val="0"/>
              <w:keepLines w:val="0"/>
            </w:pPr>
          </w:p>
        </w:tc>
      </w:tr>
      <w:tr w:rsidR="00123ECE" w:rsidRPr="00130358" w14:paraId="5268F5BA" w14:textId="77777777" w:rsidTr="000835DA">
        <w:trPr>
          <w:jc w:val="center"/>
        </w:trPr>
        <w:tc>
          <w:tcPr>
            <w:tcW w:w="1470" w:type="pct"/>
          </w:tcPr>
          <w:p w14:paraId="685343F8" w14:textId="77777777" w:rsidR="00123ECE" w:rsidRPr="00130358" w:rsidRDefault="00123ECE" w:rsidP="00D62538">
            <w:pPr>
              <w:pStyle w:val="TAL"/>
              <w:keepNext w:val="0"/>
              <w:keepLines w:val="0"/>
              <w:rPr>
                <w:bCs/>
              </w:rPr>
            </w:pPr>
            <w:r w:rsidRPr="00130358">
              <w:rPr>
                <w:bCs/>
              </w:rPr>
              <w:t>PDSCH_RB</w:t>
            </w:r>
          </w:p>
        </w:tc>
        <w:tc>
          <w:tcPr>
            <w:tcW w:w="945" w:type="pct"/>
          </w:tcPr>
          <w:p w14:paraId="5D637635" w14:textId="77777777" w:rsidR="00123ECE" w:rsidRPr="00130358" w:rsidRDefault="00123ECE" w:rsidP="00D62538">
            <w:pPr>
              <w:pStyle w:val="TAC"/>
              <w:keepNext w:val="0"/>
              <w:keepLines w:val="0"/>
            </w:pPr>
            <w:r w:rsidRPr="00130358">
              <w:t>dB</w:t>
            </w:r>
          </w:p>
        </w:tc>
        <w:tc>
          <w:tcPr>
            <w:tcW w:w="2585" w:type="pct"/>
            <w:vMerge/>
          </w:tcPr>
          <w:p w14:paraId="4BBAA56C" w14:textId="77777777" w:rsidR="00123ECE" w:rsidRPr="00130358" w:rsidRDefault="00123ECE" w:rsidP="00D62538">
            <w:pPr>
              <w:pStyle w:val="TAC"/>
              <w:keepNext w:val="0"/>
              <w:keepLines w:val="0"/>
            </w:pPr>
          </w:p>
        </w:tc>
      </w:tr>
      <w:tr w:rsidR="00123ECE" w:rsidRPr="00130358" w14:paraId="381551D0" w14:textId="77777777" w:rsidTr="000835DA">
        <w:trPr>
          <w:jc w:val="center"/>
        </w:trPr>
        <w:tc>
          <w:tcPr>
            <w:tcW w:w="1470" w:type="pct"/>
          </w:tcPr>
          <w:p w14:paraId="1FA7C414" w14:textId="00DD7A59" w:rsidR="00123ECE" w:rsidRPr="00130358" w:rsidRDefault="00123ECE" w:rsidP="00D62538">
            <w:pPr>
              <w:pStyle w:val="TAL"/>
              <w:keepNext w:val="0"/>
              <w:keepLines w:val="0"/>
            </w:pPr>
            <w:proofErr w:type="spellStart"/>
            <w:r w:rsidRPr="00130358">
              <w:t>OCNG_RA</w:t>
            </w:r>
            <w:r w:rsidRPr="00130358">
              <w:rPr>
                <w:vertAlign w:val="superscript"/>
              </w:rPr>
              <w:t>Note</w:t>
            </w:r>
            <w:proofErr w:type="spellEnd"/>
            <w:r w:rsidR="00D62538" w:rsidRPr="00130358">
              <w:rPr>
                <w:vertAlign w:val="superscript"/>
              </w:rPr>
              <w:t xml:space="preserve"> </w:t>
            </w:r>
            <w:r w:rsidRPr="00130358">
              <w:rPr>
                <w:vertAlign w:val="superscript"/>
              </w:rPr>
              <w:t>1</w:t>
            </w:r>
          </w:p>
        </w:tc>
        <w:tc>
          <w:tcPr>
            <w:tcW w:w="945" w:type="pct"/>
          </w:tcPr>
          <w:p w14:paraId="0219EF23" w14:textId="77777777" w:rsidR="00123ECE" w:rsidRPr="00130358" w:rsidRDefault="00123ECE" w:rsidP="00D62538">
            <w:pPr>
              <w:pStyle w:val="TAC"/>
              <w:keepNext w:val="0"/>
              <w:keepLines w:val="0"/>
            </w:pPr>
            <w:r w:rsidRPr="00130358">
              <w:t>dB</w:t>
            </w:r>
          </w:p>
        </w:tc>
        <w:tc>
          <w:tcPr>
            <w:tcW w:w="2585" w:type="pct"/>
            <w:vMerge/>
          </w:tcPr>
          <w:p w14:paraId="37F7CA36" w14:textId="77777777" w:rsidR="00123ECE" w:rsidRPr="00130358" w:rsidRDefault="00123ECE" w:rsidP="00D62538">
            <w:pPr>
              <w:pStyle w:val="TAC"/>
              <w:keepNext w:val="0"/>
              <w:keepLines w:val="0"/>
            </w:pPr>
          </w:p>
        </w:tc>
      </w:tr>
      <w:tr w:rsidR="00123ECE" w:rsidRPr="00130358" w14:paraId="0223305A" w14:textId="77777777" w:rsidTr="000835DA">
        <w:trPr>
          <w:jc w:val="center"/>
        </w:trPr>
        <w:tc>
          <w:tcPr>
            <w:tcW w:w="1470" w:type="pct"/>
          </w:tcPr>
          <w:p w14:paraId="24F05B07" w14:textId="06AED43B" w:rsidR="00123ECE" w:rsidRPr="00130358" w:rsidRDefault="00123ECE" w:rsidP="00D62538">
            <w:pPr>
              <w:pStyle w:val="TAL"/>
              <w:keepNext w:val="0"/>
              <w:keepLines w:val="0"/>
            </w:pPr>
            <w:r w:rsidRPr="00130358">
              <w:t>OCNG_RB</w:t>
            </w:r>
            <w:r w:rsidRPr="00130358">
              <w:rPr>
                <w:vertAlign w:val="superscript"/>
              </w:rPr>
              <w:t>Note</w:t>
            </w:r>
            <w:r w:rsidR="00D62538" w:rsidRPr="00130358">
              <w:rPr>
                <w:vertAlign w:val="superscript"/>
              </w:rPr>
              <w:t xml:space="preserve"> </w:t>
            </w:r>
            <w:r w:rsidRPr="00130358">
              <w:rPr>
                <w:vertAlign w:val="superscript"/>
              </w:rPr>
              <w:t>1</w:t>
            </w:r>
          </w:p>
        </w:tc>
        <w:tc>
          <w:tcPr>
            <w:tcW w:w="945" w:type="pct"/>
          </w:tcPr>
          <w:p w14:paraId="33E0D371" w14:textId="77777777" w:rsidR="00123ECE" w:rsidRPr="00130358" w:rsidRDefault="00123ECE" w:rsidP="00D62538">
            <w:pPr>
              <w:pStyle w:val="TAC"/>
              <w:keepNext w:val="0"/>
              <w:keepLines w:val="0"/>
            </w:pPr>
            <w:r w:rsidRPr="00130358">
              <w:t>dB</w:t>
            </w:r>
          </w:p>
        </w:tc>
        <w:tc>
          <w:tcPr>
            <w:tcW w:w="2585" w:type="pct"/>
            <w:vMerge/>
          </w:tcPr>
          <w:p w14:paraId="531C5CDB" w14:textId="77777777" w:rsidR="00123ECE" w:rsidRPr="00130358" w:rsidRDefault="00123ECE" w:rsidP="00D62538">
            <w:pPr>
              <w:pStyle w:val="TAC"/>
              <w:keepNext w:val="0"/>
              <w:keepLines w:val="0"/>
            </w:pPr>
          </w:p>
        </w:tc>
      </w:tr>
      <w:tr w:rsidR="00123ECE" w:rsidRPr="00130358" w14:paraId="4FCF1125" w14:textId="77777777" w:rsidTr="000835DA">
        <w:trPr>
          <w:jc w:val="center"/>
        </w:trPr>
        <w:tc>
          <w:tcPr>
            <w:tcW w:w="1470" w:type="pct"/>
          </w:tcPr>
          <w:p w14:paraId="1B02AAAA" w14:textId="4C68A3CA" w:rsidR="00123ECE" w:rsidRPr="00130358" w:rsidRDefault="00123ECE" w:rsidP="00D62538">
            <w:pPr>
              <w:pStyle w:val="TAL"/>
              <w:keepNext w:val="0"/>
              <w:keepLines w:val="0"/>
              <w:rPr>
                <w:bCs/>
              </w:rPr>
            </w:pPr>
            <w:r w:rsidRPr="00130358">
              <w:rPr>
                <w:bCs/>
                <w:position w:val="-12"/>
              </w:rPr>
              <w:object w:dxaOrig="400" w:dyaOrig="360" w14:anchorId="72076B89">
                <v:shape id="_x0000_i1063" type="#_x0000_t75" style="width:20.25pt;height:18.75pt" o:ole="" fillcolor="window">
                  <v:imagedata r:id="rId7" o:title=""/>
                </v:shape>
                <o:OLEObject Type="Embed" ProgID="Equation.3" ShapeID="_x0000_i1063" DrawAspect="Content" ObjectID="_1736593554" r:id="rId52"/>
              </w:objec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2</w:t>
            </w:r>
          </w:p>
        </w:tc>
        <w:tc>
          <w:tcPr>
            <w:tcW w:w="945" w:type="pct"/>
          </w:tcPr>
          <w:p w14:paraId="5059F78D" w14:textId="3EBE3903"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585" w:type="pct"/>
          </w:tcPr>
          <w:p w14:paraId="267ACB1E" w14:textId="77777777" w:rsidR="00123ECE" w:rsidRPr="00130358" w:rsidRDefault="00123ECE" w:rsidP="00D62538">
            <w:pPr>
              <w:pStyle w:val="TAC"/>
              <w:keepNext w:val="0"/>
              <w:keepLines w:val="0"/>
            </w:pPr>
            <w:r w:rsidRPr="00130358">
              <w:t>-98</w:t>
            </w:r>
          </w:p>
        </w:tc>
      </w:tr>
      <w:tr w:rsidR="00123ECE" w:rsidRPr="00130358" w14:paraId="61C9B286" w14:textId="77777777" w:rsidTr="000835DA">
        <w:trPr>
          <w:jc w:val="center"/>
        </w:trPr>
        <w:tc>
          <w:tcPr>
            <w:tcW w:w="1470" w:type="pct"/>
          </w:tcPr>
          <w:p w14:paraId="55D18AB6" w14:textId="01AB11A4" w:rsidR="00123ECE" w:rsidRPr="00130358" w:rsidRDefault="00123ECE" w:rsidP="00D62538">
            <w:pPr>
              <w:pStyle w:val="TAL"/>
              <w:keepNext w:val="0"/>
              <w:keepLines w:val="0"/>
              <w:rPr>
                <w:bCs/>
              </w:rPr>
            </w:pPr>
            <w:r w:rsidRPr="00130358">
              <w:rPr>
                <w:bCs/>
              </w:rPr>
              <w:t>RSRP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945" w:type="pct"/>
          </w:tcPr>
          <w:p w14:paraId="62C352E3" w14:textId="48BF1D3F"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585" w:type="pct"/>
          </w:tcPr>
          <w:p w14:paraId="7A4FC872" w14:textId="77777777" w:rsidR="00123ECE" w:rsidRPr="00130358" w:rsidRDefault="00123ECE" w:rsidP="00D62538">
            <w:pPr>
              <w:pStyle w:val="TAC"/>
              <w:keepNext w:val="0"/>
              <w:keepLines w:val="0"/>
            </w:pPr>
            <w:r w:rsidRPr="00130358">
              <w:t>-94</w:t>
            </w:r>
          </w:p>
        </w:tc>
      </w:tr>
      <w:tr w:rsidR="00123ECE" w:rsidRPr="00130358" w14:paraId="22627C49" w14:textId="77777777" w:rsidTr="000835DA">
        <w:trPr>
          <w:jc w:val="center"/>
        </w:trPr>
        <w:tc>
          <w:tcPr>
            <w:tcW w:w="1470" w:type="pct"/>
          </w:tcPr>
          <w:p w14:paraId="11D2BB4A" w14:textId="77777777" w:rsidR="00123ECE" w:rsidRPr="00130358" w:rsidRDefault="00123ECE" w:rsidP="00D62538">
            <w:pPr>
              <w:pStyle w:val="TAL"/>
              <w:keepNext w:val="0"/>
              <w:keepLines w:val="0"/>
              <w:rPr>
                <w:bCs/>
              </w:rPr>
            </w:pPr>
            <w:r w:rsidRPr="00130358">
              <w:rPr>
                <w:bCs/>
                <w:position w:val="-12"/>
              </w:rPr>
              <w:object w:dxaOrig="620" w:dyaOrig="380" w14:anchorId="21B551D8">
                <v:shape id="_x0000_i1064" type="#_x0000_t75" style="width:31.5pt;height:18.75pt" o:ole="" fillcolor="window">
                  <v:imagedata r:id="rId9" o:title=""/>
                </v:shape>
                <o:OLEObject Type="Embed" ProgID="Equation.3" ShapeID="_x0000_i1064" DrawAspect="Content" ObjectID="_1736593555" r:id="rId53"/>
              </w:object>
            </w:r>
          </w:p>
        </w:tc>
        <w:tc>
          <w:tcPr>
            <w:tcW w:w="945" w:type="pct"/>
          </w:tcPr>
          <w:p w14:paraId="5C67BBFB" w14:textId="77777777" w:rsidR="00123ECE" w:rsidRPr="00130358" w:rsidRDefault="00123ECE" w:rsidP="00D62538">
            <w:pPr>
              <w:pStyle w:val="TAC"/>
              <w:keepNext w:val="0"/>
              <w:keepLines w:val="0"/>
              <w:rPr>
                <w:bCs/>
              </w:rPr>
            </w:pPr>
            <w:r w:rsidRPr="00130358">
              <w:rPr>
                <w:bCs/>
              </w:rPr>
              <w:t>dB</w:t>
            </w:r>
          </w:p>
        </w:tc>
        <w:tc>
          <w:tcPr>
            <w:tcW w:w="2585" w:type="pct"/>
          </w:tcPr>
          <w:p w14:paraId="12A36B92" w14:textId="77777777" w:rsidR="00123ECE" w:rsidRPr="00130358" w:rsidRDefault="00123ECE" w:rsidP="00D62538">
            <w:pPr>
              <w:pStyle w:val="TAC"/>
              <w:keepNext w:val="0"/>
              <w:keepLines w:val="0"/>
            </w:pPr>
            <w:r w:rsidRPr="00130358">
              <w:t>4</w:t>
            </w:r>
          </w:p>
        </w:tc>
      </w:tr>
      <w:tr w:rsidR="00123ECE" w:rsidRPr="00130358" w14:paraId="693127A2" w14:textId="77777777" w:rsidTr="000835DA">
        <w:trPr>
          <w:jc w:val="center"/>
        </w:trPr>
        <w:tc>
          <w:tcPr>
            <w:tcW w:w="1470" w:type="pct"/>
          </w:tcPr>
          <w:p w14:paraId="3746B17F" w14:textId="7CDC96B1" w:rsidR="00123ECE" w:rsidRPr="00130358" w:rsidRDefault="00123ECE" w:rsidP="00D62538">
            <w:pPr>
              <w:pStyle w:val="TAL"/>
              <w:keepNext w:val="0"/>
              <w:keepLines w:val="0"/>
              <w:rPr>
                <w:bCs/>
              </w:rPr>
            </w:pPr>
            <w:r w:rsidRPr="00130358">
              <w:rPr>
                <w:bCs/>
              </w:rPr>
              <w:t>SCH_RP</w:t>
            </w:r>
            <w:r w:rsidR="00D62538" w:rsidRPr="00130358">
              <w:rPr>
                <w:bCs/>
                <w:vertAlign w:val="superscript"/>
              </w:rPr>
              <w:t xml:space="preserve"> </w:t>
            </w:r>
            <w:r w:rsidRPr="00130358">
              <w:rPr>
                <w:bCs/>
                <w:vertAlign w:val="superscript"/>
              </w:rPr>
              <w:t>Note</w:t>
            </w:r>
            <w:r w:rsidR="00D62538" w:rsidRPr="00130358">
              <w:rPr>
                <w:bCs/>
                <w:vertAlign w:val="superscript"/>
              </w:rPr>
              <w:t xml:space="preserve"> </w:t>
            </w:r>
            <w:r w:rsidRPr="00130358">
              <w:rPr>
                <w:bCs/>
                <w:vertAlign w:val="superscript"/>
              </w:rPr>
              <w:t>3</w:t>
            </w:r>
          </w:p>
        </w:tc>
        <w:tc>
          <w:tcPr>
            <w:tcW w:w="945" w:type="pct"/>
          </w:tcPr>
          <w:p w14:paraId="2E1418B9" w14:textId="21A09972" w:rsidR="00123ECE" w:rsidRPr="00130358" w:rsidRDefault="00123ECE" w:rsidP="00D62538">
            <w:pPr>
              <w:pStyle w:val="TAC"/>
              <w:keepNext w:val="0"/>
              <w:keepLines w:val="0"/>
              <w:rPr>
                <w:bCs/>
              </w:rPr>
            </w:pPr>
            <w:r w:rsidRPr="00130358">
              <w:rPr>
                <w:bCs/>
              </w:rPr>
              <w:t>dBm/15</w:t>
            </w:r>
            <w:r w:rsidR="00D62538" w:rsidRPr="00130358">
              <w:rPr>
                <w:bCs/>
              </w:rPr>
              <w:t xml:space="preserve"> </w:t>
            </w:r>
            <w:r w:rsidRPr="00130358">
              <w:rPr>
                <w:bCs/>
              </w:rPr>
              <w:t>kHz</w:t>
            </w:r>
          </w:p>
        </w:tc>
        <w:tc>
          <w:tcPr>
            <w:tcW w:w="2585" w:type="pct"/>
          </w:tcPr>
          <w:p w14:paraId="540544E7" w14:textId="77777777" w:rsidR="00123ECE" w:rsidRPr="00130358" w:rsidRDefault="00123ECE" w:rsidP="00D62538">
            <w:pPr>
              <w:pStyle w:val="TAC"/>
              <w:keepNext w:val="0"/>
              <w:keepLines w:val="0"/>
            </w:pPr>
            <w:r w:rsidRPr="00130358">
              <w:t>-94</w:t>
            </w:r>
          </w:p>
        </w:tc>
      </w:tr>
      <w:tr w:rsidR="00123ECE" w:rsidRPr="00130358" w14:paraId="66C5D0DC" w14:textId="77777777" w:rsidTr="000835DA">
        <w:trPr>
          <w:jc w:val="center"/>
        </w:trPr>
        <w:tc>
          <w:tcPr>
            <w:tcW w:w="1470" w:type="pct"/>
          </w:tcPr>
          <w:p w14:paraId="1DCA6A44" w14:textId="77777777" w:rsidR="00123ECE" w:rsidRPr="00130358" w:rsidRDefault="00123ECE" w:rsidP="00D62538">
            <w:pPr>
              <w:pStyle w:val="TAL"/>
              <w:keepNext w:val="0"/>
              <w:keepLines w:val="0"/>
              <w:rPr>
                <w:bCs/>
              </w:rPr>
            </w:pPr>
            <w:r w:rsidRPr="00130358">
              <w:rPr>
                <w:bCs/>
                <w:position w:val="-12"/>
              </w:rPr>
              <w:object w:dxaOrig="800" w:dyaOrig="380" w14:anchorId="441194AC">
                <v:shape id="_x0000_i1065" type="#_x0000_t75" style="width:39.75pt;height:18.75pt" o:ole="" fillcolor="window">
                  <v:imagedata r:id="rId11" o:title=""/>
                </v:shape>
                <o:OLEObject Type="Embed" ProgID="Equation.3" ShapeID="_x0000_i1065" DrawAspect="Content" ObjectID="_1736593556" r:id="rId54"/>
              </w:object>
            </w:r>
          </w:p>
        </w:tc>
        <w:tc>
          <w:tcPr>
            <w:tcW w:w="945" w:type="pct"/>
          </w:tcPr>
          <w:p w14:paraId="795B6234" w14:textId="77777777" w:rsidR="00123ECE" w:rsidRPr="00130358" w:rsidRDefault="00123ECE" w:rsidP="00D62538">
            <w:pPr>
              <w:pStyle w:val="TAC"/>
              <w:keepNext w:val="0"/>
              <w:keepLines w:val="0"/>
            </w:pPr>
            <w:r w:rsidRPr="00130358">
              <w:t>dB</w:t>
            </w:r>
          </w:p>
        </w:tc>
        <w:tc>
          <w:tcPr>
            <w:tcW w:w="2585" w:type="pct"/>
          </w:tcPr>
          <w:p w14:paraId="41D36B3D" w14:textId="77777777" w:rsidR="00123ECE" w:rsidRPr="00130358" w:rsidRDefault="00123ECE" w:rsidP="00D62538">
            <w:pPr>
              <w:pStyle w:val="TAC"/>
              <w:keepNext w:val="0"/>
              <w:keepLines w:val="0"/>
            </w:pPr>
            <w:r w:rsidRPr="00130358">
              <w:t>4</w:t>
            </w:r>
          </w:p>
        </w:tc>
      </w:tr>
      <w:tr w:rsidR="00123ECE" w:rsidRPr="00130358" w14:paraId="120071EC" w14:textId="77777777" w:rsidTr="000835DA">
        <w:trPr>
          <w:jc w:val="center"/>
        </w:trPr>
        <w:tc>
          <w:tcPr>
            <w:tcW w:w="1470" w:type="pct"/>
          </w:tcPr>
          <w:p w14:paraId="4DEA6F9F" w14:textId="038C39AA" w:rsidR="00123ECE" w:rsidRPr="00130358" w:rsidRDefault="00123ECE" w:rsidP="00D62538">
            <w:pPr>
              <w:pStyle w:val="TAL"/>
              <w:keepNext w:val="0"/>
              <w:keepLines w:val="0"/>
              <w:rPr>
                <w:b/>
                <w:bCs/>
              </w:rPr>
            </w:pPr>
            <w:r w:rsidRPr="00130358">
              <w:rPr>
                <w:b/>
                <w:bCs/>
              </w:rPr>
              <w:t>Propagation</w:t>
            </w:r>
            <w:r w:rsidR="00D62538" w:rsidRPr="00130358">
              <w:rPr>
                <w:b/>
                <w:bCs/>
              </w:rPr>
              <w:t xml:space="preserve"> </w:t>
            </w:r>
            <w:r w:rsidRPr="00130358">
              <w:rPr>
                <w:b/>
                <w:bCs/>
              </w:rPr>
              <w:t>Condition</w:t>
            </w:r>
          </w:p>
        </w:tc>
        <w:tc>
          <w:tcPr>
            <w:tcW w:w="945" w:type="pct"/>
          </w:tcPr>
          <w:p w14:paraId="35C90F96" w14:textId="77777777" w:rsidR="00123ECE" w:rsidRPr="00130358" w:rsidRDefault="00123ECE" w:rsidP="00D62538">
            <w:pPr>
              <w:pStyle w:val="TAC"/>
              <w:keepNext w:val="0"/>
              <w:keepLines w:val="0"/>
            </w:pPr>
          </w:p>
        </w:tc>
        <w:tc>
          <w:tcPr>
            <w:tcW w:w="2585" w:type="pct"/>
          </w:tcPr>
          <w:p w14:paraId="7D67CBC0" w14:textId="77777777" w:rsidR="00123ECE" w:rsidRPr="00130358" w:rsidRDefault="00123ECE" w:rsidP="00D62538">
            <w:pPr>
              <w:pStyle w:val="TAC"/>
              <w:keepNext w:val="0"/>
              <w:keepLines w:val="0"/>
            </w:pPr>
            <w:r w:rsidRPr="00130358">
              <w:t>AWGN</w:t>
            </w:r>
          </w:p>
        </w:tc>
      </w:tr>
      <w:tr w:rsidR="00123ECE" w:rsidRPr="00130358" w14:paraId="7075A660" w14:textId="77777777" w:rsidTr="000835DA">
        <w:trPr>
          <w:jc w:val="center"/>
        </w:trPr>
        <w:tc>
          <w:tcPr>
            <w:tcW w:w="5000" w:type="pct"/>
            <w:gridSpan w:val="3"/>
          </w:tcPr>
          <w:p w14:paraId="361F373D" w14:textId="0E6707D5" w:rsidR="00123ECE" w:rsidRPr="00130358" w:rsidRDefault="00123ECE" w:rsidP="000835DA">
            <w:pPr>
              <w:pStyle w:val="TAN"/>
              <w:keepLines w:val="0"/>
            </w:pPr>
            <w:r w:rsidRPr="00130358">
              <w:lastRenderedPageBreak/>
              <w:t>NOTE</w:t>
            </w:r>
            <w:r w:rsidR="00D62538" w:rsidRPr="00130358">
              <w:t xml:space="preserve"> </w:t>
            </w:r>
            <w:r w:rsidRPr="00130358">
              <w:t>1:</w:t>
            </w:r>
            <w:r w:rsidRPr="00130358">
              <w:tab/>
              <w:t>OCNG</w:t>
            </w:r>
            <w:r w:rsidR="00D62538" w:rsidRPr="00130358">
              <w:t xml:space="preserve"> </w:t>
            </w:r>
            <w:r w:rsidRPr="00130358">
              <w:t>shall</w:t>
            </w:r>
            <w:r w:rsidR="00D62538" w:rsidRPr="00130358">
              <w:t xml:space="preserve"> </w:t>
            </w:r>
            <w:r w:rsidRPr="00130358">
              <w:t>be</w:t>
            </w:r>
            <w:r w:rsidR="00D62538" w:rsidRPr="00130358">
              <w:t xml:space="preserve"> </w:t>
            </w:r>
            <w:r w:rsidRPr="00130358">
              <w:t>used</w:t>
            </w:r>
            <w:r w:rsidR="00D62538" w:rsidRPr="00130358">
              <w:t xml:space="preserve"> </w:t>
            </w:r>
            <w:r w:rsidRPr="00130358">
              <w:t>such</w:t>
            </w:r>
            <w:r w:rsidR="00D62538" w:rsidRPr="00130358">
              <w:t xml:space="preserve"> </w:t>
            </w:r>
            <w:r w:rsidRPr="00130358">
              <w:t>that</w:t>
            </w:r>
            <w:r w:rsidR="00D62538" w:rsidRPr="00130358">
              <w:t xml:space="preserve"> </w:t>
            </w:r>
            <w:r w:rsidRPr="00130358">
              <w:t>all</w:t>
            </w:r>
            <w:r w:rsidR="00D62538" w:rsidRPr="00130358">
              <w:t xml:space="preserve"> </w:t>
            </w:r>
            <w:r w:rsidRPr="00130358">
              <w:t>cells</w:t>
            </w:r>
            <w:r w:rsidR="00D62538" w:rsidRPr="00130358">
              <w:t xml:space="preserve"> </w:t>
            </w:r>
            <w:r w:rsidRPr="00130358">
              <w:t>are</w:t>
            </w:r>
            <w:r w:rsidR="00D62538" w:rsidRPr="00130358">
              <w:t xml:space="preserve"> </w:t>
            </w:r>
            <w:r w:rsidRPr="00130358">
              <w:t>fully</w:t>
            </w:r>
            <w:r w:rsidR="00D62538" w:rsidRPr="00130358">
              <w:t xml:space="preserve"> </w:t>
            </w:r>
            <w:r w:rsidRPr="00130358">
              <w:t>allocated</w:t>
            </w:r>
            <w:r w:rsidR="00D62538" w:rsidRPr="00130358">
              <w:t xml:space="preserve"> </w:t>
            </w:r>
            <w:r w:rsidRPr="00130358">
              <w:t>and</w:t>
            </w:r>
            <w:r w:rsidR="00D62538" w:rsidRPr="00130358">
              <w:t xml:space="preserve"> </w:t>
            </w:r>
            <w:r w:rsidRPr="00130358">
              <w:t>a</w:t>
            </w:r>
            <w:r w:rsidR="00D62538" w:rsidRPr="00130358">
              <w:t xml:space="preserve"> </w:t>
            </w:r>
            <w:r w:rsidRPr="00130358">
              <w:t>constant</w:t>
            </w:r>
            <w:r w:rsidR="00D62538" w:rsidRPr="00130358">
              <w:t xml:space="preserve"> </w:t>
            </w:r>
            <w:r w:rsidRPr="00130358">
              <w:t>total</w:t>
            </w:r>
            <w:r w:rsidR="00D62538" w:rsidRPr="00130358">
              <w:t xml:space="preserve"> </w:t>
            </w:r>
            <w:r w:rsidRPr="00130358">
              <w:t>transmitted</w:t>
            </w:r>
            <w:r w:rsidR="00D62538" w:rsidRPr="00130358">
              <w:t xml:space="preserve"> </w:t>
            </w:r>
            <w:r w:rsidRPr="00130358">
              <w:t>power</w:t>
            </w:r>
            <w:r w:rsidR="00D62538" w:rsidRPr="00130358">
              <w:t xml:space="preserve"> </w:t>
            </w:r>
            <w:r w:rsidRPr="00130358">
              <w:t>spectral</w:t>
            </w:r>
            <w:r w:rsidR="00D62538" w:rsidRPr="00130358">
              <w:t xml:space="preserve"> </w:t>
            </w:r>
            <w:r w:rsidRPr="00130358">
              <w:t>density</w:t>
            </w:r>
            <w:r w:rsidR="00D62538" w:rsidRPr="00130358">
              <w:t xml:space="preserve"> </w:t>
            </w:r>
            <w:r w:rsidRPr="00130358">
              <w:t>is</w:t>
            </w:r>
            <w:r w:rsidR="00D62538" w:rsidRPr="00130358">
              <w:t xml:space="preserve"> </w:t>
            </w:r>
            <w:r w:rsidRPr="00130358">
              <w:t>achieved</w:t>
            </w:r>
            <w:r w:rsidR="00D62538" w:rsidRPr="00130358">
              <w:t xml:space="preserve"> </w:t>
            </w:r>
            <w:r w:rsidRPr="00130358">
              <w:t>for</w:t>
            </w:r>
            <w:r w:rsidR="00D62538" w:rsidRPr="00130358">
              <w:t xml:space="preserve"> </w:t>
            </w:r>
            <w:r w:rsidRPr="00130358">
              <w:t>all</w:t>
            </w:r>
            <w:r w:rsidR="00D62538" w:rsidRPr="00130358">
              <w:t xml:space="preserve"> </w:t>
            </w:r>
            <w:r w:rsidRPr="00130358">
              <w:t>OFDM</w:t>
            </w:r>
            <w:r w:rsidR="00D62538" w:rsidRPr="00130358">
              <w:t xml:space="preserve"> </w:t>
            </w:r>
            <w:r w:rsidRPr="00130358">
              <w:t>symbols.</w:t>
            </w:r>
          </w:p>
          <w:p w14:paraId="6696E418" w14:textId="46A107DA" w:rsidR="00123ECE" w:rsidRPr="00130358" w:rsidRDefault="00123ECE" w:rsidP="000835DA">
            <w:pPr>
              <w:pStyle w:val="TAN"/>
              <w:keepLines w:val="0"/>
            </w:pPr>
            <w:r w:rsidRPr="00130358">
              <w:t>NOTE</w:t>
            </w:r>
            <w:r w:rsidR="00D62538" w:rsidRPr="00130358">
              <w:t xml:space="preserve"> </w:t>
            </w:r>
            <w:r w:rsidRPr="00130358">
              <w:t>2:</w:t>
            </w:r>
            <w:r w:rsidRPr="00130358">
              <w:tab/>
              <w:t>Interference</w:t>
            </w:r>
            <w:r w:rsidR="00D62538" w:rsidRPr="00130358">
              <w:t xml:space="preserve"> </w:t>
            </w:r>
            <w:r w:rsidRPr="00130358">
              <w:t>from</w:t>
            </w:r>
            <w:r w:rsidR="00D62538" w:rsidRPr="00130358">
              <w:t xml:space="preserve"> </w:t>
            </w:r>
            <w:r w:rsidRPr="00130358">
              <w:t>other</w:t>
            </w:r>
            <w:r w:rsidR="00D62538" w:rsidRPr="00130358">
              <w:t xml:space="preserve"> </w:t>
            </w:r>
            <w:r w:rsidRPr="00130358">
              <w:t>cells</w:t>
            </w:r>
            <w:r w:rsidR="00D62538" w:rsidRPr="00130358">
              <w:t xml:space="preserve"> </w:t>
            </w:r>
            <w:r w:rsidRPr="00130358">
              <w:t>and</w:t>
            </w:r>
            <w:r w:rsidR="00D62538" w:rsidRPr="00130358">
              <w:t xml:space="preserve"> </w:t>
            </w:r>
            <w:r w:rsidRPr="00130358">
              <w:t>noise</w:t>
            </w:r>
            <w:r w:rsidR="00D62538" w:rsidRPr="00130358">
              <w:t xml:space="preserve"> </w:t>
            </w:r>
            <w:r w:rsidRPr="00130358">
              <w:t>sources</w:t>
            </w:r>
            <w:r w:rsidR="00D62538" w:rsidRPr="00130358">
              <w:t xml:space="preserve"> </w:t>
            </w:r>
            <w:r w:rsidRPr="00130358">
              <w:t>not</w:t>
            </w:r>
            <w:r w:rsidR="00D62538" w:rsidRPr="00130358">
              <w:t xml:space="preserve"> </w:t>
            </w:r>
            <w:r w:rsidRPr="00130358">
              <w:t>specified</w:t>
            </w:r>
            <w:r w:rsidR="00D62538" w:rsidRPr="00130358">
              <w:t xml:space="preserve"> </w:t>
            </w:r>
            <w:r w:rsidRPr="00130358">
              <w:t>in</w:t>
            </w:r>
            <w:r w:rsidR="00D62538" w:rsidRPr="00130358">
              <w:t xml:space="preserve"> </w:t>
            </w:r>
            <w:r w:rsidRPr="00130358">
              <w:t>the</w:t>
            </w:r>
            <w:r w:rsidR="00D62538" w:rsidRPr="00130358">
              <w:t xml:space="preserve"> </w:t>
            </w:r>
            <w:r w:rsidRPr="00130358">
              <w:t>test</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be</w:t>
            </w:r>
            <w:r w:rsidR="00D62538" w:rsidRPr="00130358">
              <w:t xml:space="preserve"> </w:t>
            </w:r>
            <w:r w:rsidRPr="00130358">
              <w:t>constant</w:t>
            </w:r>
            <w:r w:rsidR="00D62538" w:rsidRPr="00130358">
              <w:t xml:space="preserve"> </w:t>
            </w:r>
            <w:r w:rsidRPr="00130358">
              <w:t>over</w:t>
            </w:r>
            <w:r w:rsidR="00D62538" w:rsidRPr="00130358">
              <w:t xml:space="preserve"> </w:t>
            </w:r>
            <w:r w:rsidRPr="00130358">
              <w:t>subcarriers</w:t>
            </w:r>
            <w:r w:rsidR="00D62538" w:rsidRPr="00130358">
              <w:t xml:space="preserve"> </w:t>
            </w:r>
            <w:r w:rsidRPr="00130358">
              <w:t>and</w:t>
            </w:r>
            <w:r w:rsidR="00D62538" w:rsidRPr="00130358">
              <w:t xml:space="preserve"> </w:t>
            </w:r>
            <w:r w:rsidRPr="00130358">
              <w:t>time</w:t>
            </w:r>
            <w:r w:rsidR="00D62538" w:rsidRPr="00130358">
              <w:t xml:space="preserve"> </w:t>
            </w:r>
            <w:r w:rsidRPr="00130358">
              <w:t>and</w:t>
            </w:r>
            <w:r w:rsidR="00D62538" w:rsidRPr="00130358">
              <w:t xml:space="preserve"> </w:t>
            </w:r>
            <w:r w:rsidRPr="00130358">
              <w:t>shall</w:t>
            </w:r>
            <w:r w:rsidR="00D62538" w:rsidRPr="00130358">
              <w:t xml:space="preserve"> </w:t>
            </w:r>
            <w:r w:rsidRPr="00130358">
              <w:t>be</w:t>
            </w:r>
            <w:r w:rsidR="00D62538" w:rsidRPr="00130358">
              <w:t xml:space="preserve"> </w:t>
            </w:r>
            <w:r w:rsidRPr="00130358">
              <w:t>modelled</w:t>
            </w:r>
            <w:r w:rsidR="00D62538" w:rsidRPr="00130358">
              <w:t xml:space="preserve"> </w:t>
            </w:r>
            <w:r w:rsidRPr="00130358">
              <w:t>as</w:t>
            </w:r>
            <w:r w:rsidR="00D62538" w:rsidRPr="00130358">
              <w:t xml:space="preserve"> </w:t>
            </w:r>
            <w:r w:rsidRPr="00130358">
              <w:t>AWGN</w:t>
            </w:r>
            <w:r w:rsidR="00D62538" w:rsidRPr="00130358">
              <w:t xml:space="preserve"> </w:t>
            </w:r>
            <w:r w:rsidRPr="00130358">
              <w:t>of</w:t>
            </w:r>
            <w:r w:rsidR="00D62538" w:rsidRPr="00130358">
              <w:t xml:space="preserve"> </w:t>
            </w:r>
            <w:r w:rsidRPr="00130358">
              <w:t>appropriate</w:t>
            </w:r>
            <w:r w:rsidR="00D62538" w:rsidRPr="00130358">
              <w:t xml:space="preserve"> </w:t>
            </w:r>
            <w:r w:rsidRPr="00130358">
              <w:t>power</w:t>
            </w:r>
            <w:r w:rsidR="00D62538" w:rsidRPr="00130358">
              <w:t xml:space="preserve"> </w:t>
            </w:r>
            <w:r w:rsidRPr="00130358">
              <w:t>for</w:t>
            </w:r>
            <w:r w:rsidR="00D62538" w:rsidRPr="00130358">
              <w:t xml:space="preserve"> </w:t>
            </w:r>
            <w:r w:rsidRPr="00130358">
              <w:rPr>
                <w:position w:val="-12"/>
              </w:rPr>
              <w:object w:dxaOrig="400" w:dyaOrig="360" w14:anchorId="71817614">
                <v:shape id="_x0000_i1066" type="#_x0000_t75" style="width:20.25pt;height:18.75pt" o:ole="" fillcolor="window">
                  <v:imagedata r:id="rId7" o:title=""/>
                </v:shape>
                <o:OLEObject Type="Embed" ProgID="Equation.3" ShapeID="_x0000_i1066" DrawAspect="Content" ObjectID="_1736593557" r:id="rId55"/>
              </w:object>
            </w:r>
            <w:r w:rsidR="00D62538" w:rsidRPr="00130358">
              <w:t xml:space="preserve"> </w:t>
            </w:r>
            <w:r w:rsidRPr="00130358">
              <w:t>to</w:t>
            </w:r>
            <w:r w:rsidR="00D62538" w:rsidRPr="00130358">
              <w:t xml:space="preserve"> </w:t>
            </w:r>
            <w:r w:rsidRPr="00130358">
              <w:t>be</w:t>
            </w:r>
            <w:r w:rsidR="00D62538" w:rsidRPr="00130358">
              <w:t xml:space="preserve"> </w:t>
            </w:r>
            <w:r w:rsidRPr="00130358">
              <w:t>fulfilled.</w:t>
            </w:r>
          </w:p>
          <w:p w14:paraId="45B94AC1" w14:textId="4EC0335A" w:rsidR="00123ECE" w:rsidRPr="00130358" w:rsidRDefault="00123ECE" w:rsidP="000835DA">
            <w:pPr>
              <w:pStyle w:val="TAN"/>
              <w:keepLines w:val="0"/>
            </w:pPr>
            <w:r w:rsidRPr="00130358">
              <w:t>NOTE</w:t>
            </w:r>
            <w:r w:rsidR="00D62538" w:rsidRPr="00130358">
              <w:t xml:space="preserve"> </w:t>
            </w:r>
            <w:r w:rsidRPr="00130358">
              <w:t>3:</w:t>
            </w:r>
            <w:r w:rsidRPr="00130358">
              <w:tab/>
              <w:t>RSRP</w:t>
            </w:r>
            <w:r w:rsidR="00D62538" w:rsidRPr="00130358">
              <w:t xml:space="preserve"> </w:t>
            </w:r>
            <w:r w:rsidRPr="00130358">
              <w:t>and</w:t>
            </w:r>
            <w:r w:rsidR="00D62538" w:rsidRPr="00130358">
              <w:t xml:space="preserve"> </w:t>
            </w:r>
            <w:r w:rsidRPr="00130358">
              <w:t>SCH_RP</w:t>
            </w:r>
            <w:r w:rsidR="00D62538" w:rsidRPr="00130358">
              <w:t xml:space="preserve"> </w:t>
            </w:r>
            <w:r w:rsidRPr="00130358">
              <w:t>levels</w:t>
            </w:r>
            <w:r w:rsidR="00D62538" w:rsidRPr="00130358">
              <w:t xml:space="preserve"> </w:t>
            </w:r>
            <w:r w:rsidRPr="00130358">
              <w:t>have</w:t>
            </w:r>
            <w:r w:rsidR="00D62538" w:rsidRPr="00130358">
              <w:t xml:space="preserve"> </w:t>
            </w:r>
            <w:r w:rsidRPr="00130358">
              <w:t>been</w:t>
            </w:r>
            <w:r w:rsidR="00D62538" w:rsidRPr="00130358">
              <w:t xml:space="preserve"> </w:t>
            </w:r>
            <w:r w:rsidRPr="00130358">
              <w:t>derived</w:t>
            </w:r>
            <w:r w:rsidR="00D62538" w:rsidRPr="00130358">
              <w:t xml:space="preserve"> </w:t>
            </w:r>
            <w:r w:rsidRPr="00130358">
              <w:t>from</w:t>
            </w:r>
            <w:r w:rsidR="00D62538" w:rsidRPr="00130358">
              <w:t xml:space="preserve"> </w:t>
            </w:r>
            <w:r w:rsidRPr="00130358">
              <w:t>other</w:t>
            </w:r>
            <w:r w:rsidR="00D62538" w:rsidRPr="00130358">
              <w:t xml:space="preserve"> </w:t>
            </w:r>
            <w:r w:rsidRPr="00130358">
              <w:t>parameters</w:t>
            </w:r>
            <w:r w:rsidR="00D62538" w:rsidRPr="00130358">
              <w:t xml:space="preserve"> </w:t>
            </w:r>
            <w:r w:rsidRPr="00130358">
              <w:t>for</w:t>
            </w:r>
            <w:r w:rsidR="00D62538" w:rsidRPr="00130358">
              <w:t xml:space="preserve"> </w:t>
            </w:r>
            <w:r w:rsidRPr="00130358">
              <w:t>information</w:t>
            </w:r>
            <w:r w:rsidR="00D62538" w:rsidRPr="00130358">
              <w:t xml:space="preserve"> </w:t>
            </w:r>
            <w:r w:rsidRPr="00130358">
              <w:t>purposes.</w:t>
            </w:r>
            <w:r w:rsidR="00D62538" w:rsidRPr="00130358">
              <w:t xml:space="preserve"> </w:t>
            </w:r>
            <w:r w:rsidRPr="00130358">
              <w:t>They</w:t>
            </w:r>
            <w:r w:rsidR="00D62538" w:rsidRPr="00130358">
              <w:t xml:space="preserve"> </w:t>
            </w:r>
            <w:r w:rsidRPr="00130358">
              <w:t>are</w:t>
            </w:r>
            <w:r w:rsidR="00D62538" w:rsidRPr="00130358">
              <w:t xml:space="preserve"> </w:t>
            </w:r>
            <w:r w:rsidRPr="00130358">
              <w:t>not</w:t>
            </w:r>
            <w:r w:rsidR="00D62538" w:rsidRPr="00130358">
              <w:t xml:space="preserve"> </w:t>
            </w:r>
            <w:r w:rsidRPr="00130358">
              <w:t>settable</w:t>
            </w:r>
            <w:r w:rsidR="00D62538" w:rsidRPr="00130358">
              <w:t xml:space="preserve"> </w:t>
            </w:r>
            <w:r w:rsidRPr="00130358">
              <w:t>parameters</w:t>
            </w:r>
            <w:r w:rsidR="00D62538" w:rsidRPr="00130358">
              <w:t xml:space="preserve"> </w:t>
            </w:r>
            <w:r w:rsidRPr="00130358">
              <w:t>themselves.</w:t>
            </w:r>
          </w:p>
        </w:tc>
      </w:tr>
    </w:tbl>
    <w:p w14:paraId="6C7CB007" w14:textId="77777777" w:rsidR="00123ECE" w:rsidRPr="00130358" w:rsidRDefault="00123ECE" w:rsidP="00D62538"/>
    <w:p w14:paraId="0679DFD4" w14:textId="77777777" w:rsidR="00123ECE" w:rsidRPr="00130358" w:rsidRDefault="00123ECE" w:rsidP="00D62538">
      <w:pPr>
        <w:pStyle w:val="TH"/>
        <w:keepNext w:val="0"/>
        <w:keepLines w:val="0"/>
      </w:pPr>
      <w:r w:rsidRPr="00130358">
        <w:t>Table 9.6.2.5-2: BCCH signal levels at receiver input in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61"/>
        <w:gridCol w:w="1242"/>
        <w:gridCol w:w="1243"/>
        <w:gridCol w:w="1243"/>
        <w:gridCol w:w="1243"/>
        <w:gridCol w:w="1243"/>
        <w:gridCol w:w="1243"/>
      </w:tblGrid>
      <w:tr w:rsidR="00123ECE" w:rsidRPr="00130358" w14:paraId="74388DF5" w14:textId="77777777" w:rsidTr="00D62538">
        <w:trPr>
          <w:jc w:val="center"/>
        </w:trPr>
        <w:tc>
          <w:tcPr>
            <w:tcW w:w="961" w:type="dxa"/>
            <w:tcBorders>
              <w:top w:val="single" w:sz="4" w:space="0" w:color="auto"/>
              <w:left w:val="single" w:sz="4" w:space="0" w:color="auto"/>
              <w:bottom w:val="single" w:sz="4" w:space="0" w:color="auto"/>
            </w:tcBorders>
          </w:tcPr>
          <w:p w14:paraId="0C8C6F0F" w14:textId="77777777" w:rsidR="00123ECE" w:rsidRPr="00130358" w:rsidRDefault="00123ECE" w:rsidP="00D62538">
            <w:pPr>
              <w:pStyle w:val="TAH"/>
              <w:keepNext w:val="0"/>
              <w:keepLines w:val="0"/>
            </w:pPr>
            <w:r w:rsidRPr="00130358">
              <w:t>Sub-test</w:t>
            </w:r>
          </w:p>
        </w:tc>
        <w:tc>
          <w:tcPr>
            <w:tcW w:w="1242" w:type="dxa"/>
            <w:tcBorders>
              <w:bottom w:val="single" w:sz="4" w:space="0" w:color="auto"/>
            </w:tcBorders>
          </w:tcPr>
          <w:p w14:paraId="028D37EB" w14:textId="77777777" w:rsidR="00123ECE" w:rsidRPr="00130358" w:rsidRDefault="00123ECE" w:rsidP="00D62538">
            <w:pPr>
              <w:pStyle w:val="TAH"/>
              <w:keepNext w:val="0"/>
              <w:keepLines w:val="0"/>
            </w:pPr>
            <w:r w:rsidRPr="00130358">
              <w:t>BCCH1</w:t>
            </w:r>
          </w:p>
        </w:tc>
        <w:tc>
          <w:tcPr>
            <w:tcW w:w="1243" w:type="dxa"/>
            <w:tcBorders>
              <w:bottom w:val="single" w:sz="4" w:space="0" w:color="auto"/>
            </w:tcBorders>
          </w:tcPr>
          <w:p w14:paraId="7EA6DEF3" w14:textId="77777777" w:rsidR="00123ECE" w:rsidRPr="00130358" w:rsidRDefault="00123ECE" w:rsidP="00D62538">
            <w:pPr>
              <w:pStyle w:val="TAH"/>
              <w:keepNext w:val="0"/>
              <w:keepLines w:val="0"/>
            </w:pPr>
            <w:r w:rsidRPr="00130358">
              <w:t>BCCH2</w:t>
            </w:r>
          </w:p>
        </w:tc>
        <w:tc>
          <w:tcPr>
            <w:tcW w:w="1243" w:type="dxa"/>
            <w:tcBorders>
              <w:bottom w:val="single" w:sz="4" w:space="0" w:color="auto"/>
            </w:tcBorders>
          </w:tcPr>
          <w:p w14:paraId="62C41367" w14:textId="77777777" w:rsidR="00123ECE" w:rsidRPr="00130358" w:rsidRDefault="00123ECE" w:rsidP="00D62538">
            <w:pPr>
              <w:pStyle w:val="TAH"/>
              <w:keepNext w:val="0"/>
              <w:keepLines w:val="0"/>
            </w:pPr>
            <w:r w:rsidRPr="00130358">
              <w:t>BCCH3</w:t>
            </w:r>
          </w:p>
        </w:tc>
        <w:tc>
          <w:tcPr>
            <w:tcW w:w="1243" w:type="dxa"/>
            <w:tcBorders>
              <w:bottom w:val="single" w:sz="4" w:space="0" w:color="auto"/>
            </w:tcBorders>
          </w:tcPr>
          <w:p w14:paraId="17294264" w14:textId="77777777" w:rsidR="00123ECE" w:rsidRPr="00130358" w:rsidRDefault="00123ECE" w:rsidP="00D62538">
            <w:pPr>
              <w:pStyle w:val="TAH"/>
              <w:keepNext w:val="0"/>
              <w:keepLines w:val="0"/>
            </w:pPr>
            <w:r w:rsidRPr="00130358">
              <w:t>BCCH4</w:t>
            </w:r>
          </w:p>
        </w:tc>
        <w:tc>
          <w:tcPr>
            <w:tcW w:w="1243" w:type="dxa"/>
            <w:tcBorders>
              <w:bottom w:val="single" w:sz="4" w:space="0" w:color="auto"/>
            </w:tcBorders>
          </w:tcPr>
          <w:p w14:paraId="24E4C65B" w14:textId="77777777" w:rsidR="00123ECE" w:rsidRPr="00130358" w:rsidRDefault="00123ECE" w:rsidP="00D62538">
            <w:pPr>
              <w:pStyle w:val="TAH"/>
              <w:keepNext w:val="0"/>
              <w:keepLines w:val="0"/>
            </w:pPr>
            <w:r w:rsidRPr="00130358">
              <w:t>BCCH5</w:t>
            </w:r>
          </w:p>
        </w:tc>
        <w:tc>
          <w:tcPr>
            <w:tcW w:w="1243" w:type="dxa"/>
            <w:tcBorders>
              <w:bottom w:val="single" w:sz="4" w:space="0" w:color="auto"/>
            </w:tcBorders>
          </w:tcPr>
          <w:p w14:paraId="779A443B" w14:textId="77777777" w:rsidR="00123ECE" w:rsidRPr="00130358" w:rsidRDefault="00123ECE" w:rsidP="00D62538">
            <w:pPr>
              <w:pStyle w:val="TAH"/>
              <w:keepNext w:val="0"/>
              <w:keepLines w:val="0"/>
            </w:pPr>
            <w:r w:rsidRPr="00130358">
              <w:t>BCCH6</w:t>
            </w:r>
          </w:p>
        </w:tc>
      </w:tr>
      <w:tr w:rsidR="00123ECE" w:rsidRPr="00130358" w14:paraId="088B0BAC" w14:textId="77777777" w:rsidTr="00D62538">
        <w:tblPrEx>
          <w:tblBorders>
            <w:top w:val="single" w:sz="6" w:space="0" w:color="auto"/>
          </w:tblBorders>
        </w:tblPrEx>
        <w:trPr>
          <w:jc w:val="center"/>
        </w:trPr>
        <w:tc>
          <w:tcPr>
            <w:tcW w:w="961" w:type="dxa"/>
            <w:tcBorders>
              <w:top w:val="single" w:sz="4" w:space="0" w:color="auto"/>
            </w:tcBorders>
          </w:tcPr>
          <w:p w14:paraId="38AADA07" w14:textId="77777777" w:rsidR="00123ECE" w:rsidRPr="00130358" w:rsidRDefault="00123ECE" w:rsidP="00D62538">
            <w:pPr>
              <w:pStyle w:val="TAC"/>
              <w:keepNext w:val="0"/>
              <w:keepLines w:val="0"/>
            </w:pPr>
            <w:r w:rsidRPr="00130358">
              <w:t>1</w:t>
            </w:r>
          </w:p>
        </w:tc>
        <w:tc>
          <w:tcPr>
            <w:tcW w:w="1242" w:type="dxa"/>
            <w:tcBorders>
              <w:top w:val="single" w:sz="4" w:space="0" w:color="auto"/>
            </w:tcBorders>
          </w:tcPr>
          <w:p w14:paraId="0D7B1949" w14:textId="77777777" w:rsidR="00123ECE" w:rsidRPr="00130358" w:rsidRDefault="00123ECE" w:rsidP="00D62538">
            <w:pPr>
              <w:pStyle w:val="TAC"/>
              <w:keepNext w:val="0"/>
              <w:keepLines w:val="0"/>
            </w:pPr>
            <w:r w:rsidRPr="00130358">
              <w:t>-38.7</w:t>
            </w:r>
          </w:p>
        </w:tc>
        <w:tc>
          <w:tcPr>
            <w:tcW w:w="1243" w:type="dxa"/>
            <w:tcBorders>
              <w:top w:val="single" w:sz="4" w:space="0" w:color="auto"/>
            </w:tcBorders>
          </w:tcPr>
          <w:p w14:paraId="4685B7B9" w14:textId="77777777" w:rsidR="00123ECE" w:rsidRPr="00130358" w:rsidRDefault="00123ECE" w:rsidP="00D62538">
            <w:pPr>
              <w:pStyle w:val="TAC"/>
              <w:keepNext w:val="0"/>
              <w:keepLines w:val="0"/>
            </w:pPr>
            <w:r w:rsidRPr="00130358">
              <w:t>-38.5</w:t>
            </w:r>
          </w:p>
        </w:tc>
        <w:tc>
          <w:tcPr>
            <w:tcW w:w="1243" w:type="dxa"/>
            <w:tcBorders>
              <w:top w:val="single" w:sz="4" w:space="0" w:color="auto"/>
            </w:tcBorders>
          </w:tcPr>
          <w:p w14:paraId="12E60283" w14:textId="77777777" w:rsidR="00123ECE" w:rsidRPr="00130358" w:rsidRDefault="00123ECE" w:rsidP="00D62538">
            <w:pPr>
              <w:pStyle w:val="TAC"/>
              <w:keepNext w:val="0"/>
              <w:keepLines w:val="0"/>
            </w:pPr>
            <w:r w:rsidRPr="00130358">
              <w:t>NA</w:t>
            </w:r>
          </w:p>
        </w:tc>
        <w:tc>
          <w:tcPr>
            <w:tcW w:w="1243" w:type="dxa"/>
            <w:tcBorders>
              <w:top w:val="single" w:sz="4" w:space="0" w:color="auto"/>
            </w:tcBorders>
          </w:tcPr>
          <w:p w14:paraId="1CFB07F3" w14:textId="77777777" w:rsidR="00123ECE" w:rsidRPr="00130358" w:rsidRDefault="00123ECE" w:rsidP="00D62538">
            <w:pPr>
              <w:pStyle w:val="TAC"/>
              <w:keepNext w:val="0"/>
              <w:keepLines w:val="0"/>
            </w:pPr>
            <w:r w:rsidRPr="00130358">
              <w:t>NA</w:t>
            </w:r>
          </w:p>
        </w:tc>
        <w:tc>
          <w:tcPr>
            <w:tcW w:w="1243" w:type="dxa"/>
            <w:tcBorders>
              <w:top w:val="single" w:sz="4" w:space="0" w:color="auto"/>
            </w:tcBorders>
          </w:tcPr>
          <w:p w14:paraId="656CBD22" w14:textId="77777777" w:rsidR="00123ECE" w:rsidRPr="00130358" w:rsidRDefault="00123ECE" w:rsidP="00D62538">
            <w:pPr>
              <w:pStyle w:val="TAC"/>
              <w:keepNext w:val="0"/>
              <w:keepLines w:val="0"/>
            </w:pPr>
            <w:r w:rsidRPr="00130358">
              <w:t>NA</w:t>
            </w:r>
          </w:p>
        </w:tc>
        <w:tc>
          <w:tcPr>
            <w:tcW w:w="1243" w:type="dxa"/>
            <w:tcBorders>
              <w:top w:val="single" w:sz="4" w:space="0" w:color="auto"/>
            </w:tcBorders>
          </w:tcPr>
          <w:p w14:paraId="17A0A29C" w14:textId="77777777" w:rsidR="00123ECE" w:rsidRPr="00130358" w:rsidRDefault="00123ECE" w:rsidP="00D62538">
            <w:pPr>
              <w:pStyle w:val="TAC"/>
              <w:keepNext w:val="0"/>
              <w:keepLines w:val="0"/>
            </w:pPr>
            <w:r w:rsidRPr="00130358">
              <w:t>NA</w:t>
            </w:r>
          </w:p>
        </w:tc>
      </w:tr>
      <w:tr w:rsidR="00123ECE" w:rsidRPr="00130358" w14:paraId="6A8A46AA" w14:textId="77777777" w:rsidTr="00D62538">
        <w:tblPrEx>
          <w:tblBorders>
            <w:top w:val="single" w:sz="6" w:space="0" w:color="auto"/>
          </w:tblBorders>
        </w:tblPrEx>
        <w:trPr>
          <w:jc w:val="center"/>
        </w:trPr>
        <w:tc>
          <w:tcPr>
            <w:tcW w:w="961" w:type="dxa"/>
          </w:tcPr>
          <w:p w14:paraId="594B8685" w14:textId="77777777" w:rsidR="00123ECE" w:rsidRPr="00130358" w:rsidRDefault="00123ECE" w:rsidP="00D62538">
            <w:pPr>
              <w:pStyle w:val="TAC"/>
              <w:keepNext w:val="0"/>
              <w:keepLines w:val="0"/>
            </w:pPr>
            <w:r w:rsidRPr="00130358">
              <w:t>2</w:t>
            </w:r>
          </w:p>
        </w:tc>
        <w:tc>
          <w:tcPr>
            <w:tcW w:w="1242" w:type="dxa"/>
          </w:tcPr>
          <w:p w14:paraId="41748FA2" w14:textId="77777777" w:rsidR="00123ECE" w:rsidRPr="00130358" w:rsidRDefault="00123ECE" w:rsidP="00D62538">
            <w:pPr>
              <w:pStyle w:val="TAC"/>
              <w:keepNext w:val="0"/>
              <w:keepLines w:val="0"/>
            </w:pPr>
            <w:r w:rsidRPr="00130358">
              <w:t>-48.7</w:t>
            </w:r>
          </w:p>
        </w:tc>
        <w:tc>
          <w:tcPr>
            <w:tcW w:w="1243" w:type="dxa"/>
          </w:tcPr>
          <w:p w14:paraId="2FB7023C" w14:textId="77777777" w:rsidR="00123ECE" w:rsidRPr="00130358" w:rsidRDefault="00123ECE" w:rsidP="00D62538">
            <w:pPr>
              <w:pStyle w:val="TAC"/>
              <w:keepNext w:val="0"/>
              <w:keepLines w:val="0"/>
            </w:pPr>
            <w:r w:rsidRPr="00130358">
              <w:t>-</w:t>
            </w:r>
            <w:r w:rsidR="008742CC" w:rsidRPr="00130358">
              <w:t>50.0</w:t>
            </w:r>
          </w:p>
        </w:tc>
        <w:tc>
          <w:tcPr>
            <w:tcW w:w="1243" w:type="dxa"/>
          </w:tcPr>
          <w:p w14:paraId="1ADD7D1C" w14:textId="77777777" w:rsidR="00123ECE" w:rsidRPr="00130358" w:rsidRDefault="00123ECE" w:rsidP="00D62538">
            <w:pPr>
              <w:pStyle w:val="TAC"/>
              <w:keepNext w:val="0"/>
              <w:keepLines w:val="0"/>
            </w:pPr>
            <w:r w:rsidRPr="00130358">
              <w:t>NA</w:t>
            </w:r>
          </w:p>
        </w:tc>
        <w:tc>
          <w:tcPr>
            <w:tcW w:w="1243" w:type="dxa"/>
          </w:tcPr>
          <w:p w14:paraId="3E154F53" w14:textId="77777777" w:rsidR="00123ECE" w:rsidRPr="00130358" w:rsidRDefault="00123ECE" w:rsidP="00D62538">
            <w:pPr>
              <w:pStyle w:val="TAC"/>
              <w:keepNext w:val="0"/>
              <w:keepLines w:val="0"/>
            </w:pPr>
            <w:r w:rsidRPr="00130358">
              <w:t>NA</w:t>
            </w:r>
          </w:p>
        </w:tc>
        <w:tc>
          <w:tcPr>
            <w:tcW w:w="1243" w:type="dxa"/>
          </w:tcPr>
          <w:p w14:paraId="5290E6D0" w14:textId="77777777" w:rsidR="00123ECE" w:rsidRPr="00130358" w:rsidRDefault="00123ECE" w:rsidP="00D62538">
            <w:pPr>
              <w:pStyle w:val="TAC"/>
              <w:keepNext w:val="0"/>
              <w:keepLines w:val="0"/>
            </w:pPr>
            <w:r w:rsidRPr="00130358">
              <w:t>NA</w:t>
            </w:r>
          </w:p>
        </w:tc>
        <w:tc>
          <w:tcPr>
            <w:tcW w:w="1243" w:type="dxa"/>
          </w:tcPr>
          <w:p w14:paraId="1BF3943A" w14:textId="77777777" w:rsidR="00123ECE" w:rsidRPr="00130358" w:rsidRDefault="00123ECE" w:rsidP="00D62538">
            <w:pPr>
              <w:pStyle w:val="TAC"/>
              <w:keepNext w:val="0"/>
              <w:keepLines w:val="0"/>
            </w:pPr>
            <w:r w:rsidRPr="00130358">
              <w:t>NA</w:t>
            </w:r>
          </w:p>
        </w:tc>
      </w:tr>
      <w:tr w:rsidR="00123ECE" w:rsidRPr="00130358" w14:paraId="4FB13F33" w14:textId="77777777" w:rsidTr="00D62538">
        <w:tblPrEx>
          <w:tblBorders>
            <w:top w:val="single" w:sz="6" w:space="0" w:color="auto"/>
          </w:tblBorders>
        </w:tblPrEx>
        <w:trPr>
          <w:jc w:val="center"/>
        </w:trPr>
        <w:tc>
          <w:tcPr>
            <w:tcW w:w="961" w:type="dxa"/>
          </w:tcPr>
          <w:p w14:paraId="55C5E08B" w14:textId="77777777" w:rsidR="00123ECE" w:rsidRPr="00130358" w:rsidRDefault="00123ECE" w:rsidP="00D62538">
            <w:pPr>
              <w:pStyle w:val="TAC"/>
              <w:keepNext w:val="0"/>
              <w:keepLines w:val="0"/>
            </w:pPr>
            <w:r w:rsidRPr="00130358">
              <w:t>3</w:t>
            </w:r>
          </w:p>
        </w:tc>
        <w:tc>
          <w:tcPr>
            <w:tcW w:w="1242" w:type="dxa"/>
          </w:tcPr>
          <w:p w14:paraId="234406D8" w14:textId="77777777" w:rsidR="00123ECE" w:rsidRPr="00130358" w:rsidRDefault="00123ECE" w:rsidP="00D62538">
            <w:pPr>
              <w:pStyle w:val="TAC"/>
              <w:keepNext w:val="0"/>
              <w:keepLines w:val="0"/>
            </w:pPr>
            <w:r w:rsidRPr="00130358">
              <w:t>-70.7</w:t>
            </w:r>
          </w:p>
        </w:tc>
        <w:tc>
          <w:tcPr>
            <w:tcW w:w="1243" w:type="dxa"/>
          </w:tcPr>
          <w:p w14:paraId="03C757DA" w14:textId="77777777" w:rsidR="00123ECE" w:rsidRPr="00130358" w:rsidRDefault="00123ECE" w:rsidP="00D62538">
            <w:pPr>
              <w:pStyle w:val="TAC"/>
              <w:keepNext w:val="0"/>
              <w:keepLines w:val="0"/>
            </w:pPr>
            <w:r w:rsidRPr="00130358">
              <w:t>-70.5</w:t>
            </w:r>
          </w:p>
        </w:tc>
        <w:tc>
          <w:tcPr>
            <w:tcW w:w="1243" w:type="dxa"/>
          </w:tcPr>
          <w:p w14:paraId="1181EF56" w14:textId="77777777" w:rsidR="00123ECE" w:rsidRPr="00130358" w:rsidRDefault="00123ECE" w:rsidP="00D62538">
            <w:pPr>
              <w:pStyle w:val="TAC"/>
              <w:keepNext w:val="0"/>
              <w:keepLines w:val="0"/>
            </w:pPr>
            <w:r w:rsidRPr="00130358">
              <w:t>NA</w:t>
            </w:r>
          </w:p>
        </w:tc>
        <w:tc>
          <w:tcPr>
            <w:tcW w:w="1243" w:type="dxa"/>
          </w:tcPr>
          <w:p w14:paraId="40C75F01" w14:textId="77777777" w:rsidR="00123ECE" w:rsidRPr="00130358" w:rsidRDefault="00123ECE" w:rsidP="00D62538">
            <w:pPr>
              <w:pStyle w:val="TAC"/>
              <w:keepNext w:val="0"/>
              <w:keepLines w:val="0"/>
            </w:pPr>
            <w:r w:rsidRPr="00130358">
              <w:t>NA</w:t>
            </w:r>
          </w:p>
        </w:tc>
        <w:tc>
          <w:tcPr>
            <w:tcW w:w="1243" w:type="dxa"/>
          </w:tcPr>
          <w:p w14:paraId="3B947C03" w14:textId="77777777" w:rsidR="00123ECE" w:rsidRPr="00130358" w:rsidRDefault="00123ECE" w:rsidP="00D62538">
            <w:pPr>
              <w:pStyle w:val="TAC"/>
              <w:keepNext w:val="0"/>
              <w:keepLines w:val="0"/>
            </w:pPr>
            <w:r w:rsidRPr="00130358">
              <w:t>NA</w:t>
            </w:r>
          </w:p>
        </w:tc>
        <w:tc>
          <w:tcPr>
            <w:tcW w:w="1243" w:type="dxa"/>
          </w:tcPr>
          <w:p w14:paraId="4A663FFA" w14:textId="77777777" w:rsidR="00123ECE" w:rsidRPr="00130358" w:rsidRDefault="00123ECE" w:rsidP="00D62538">
            <w:pPr>
              <w:pStyle w:val="TAC"/>
              <w:keepNext w:val="0"/>
              <w:keepLines w:val="0"/>
            </w:pPr>
            <w:r w:rsidRPr="00130358">
              <w:t>NA</w:t>
            </w:r>
          </w:p>
        </w:tc>
      </w:tr>
      <w:tr w:rsidR="00123ECE" w:rsidRPr="00130358" w14:paraId="24B616BA" w14:textId="77777777" w:rsidTr="00D62538">
        <w:tblPrEx>
          <w:tblBorders>
            <w:top w:val="single" w:sz="6" w:space="0" w:color="auto"/>
          </w:tblBorders>
        </w:tblPrEx>
        <w:trPr>
          <w:jc w:val="center"/>
        </w:trPr>
        <w:tc>
          <w:tcPr>
            <w:tcW w:w="961" w:type="dxa"/>
          </w:tcPr>
          <w:p w14:paraId="5DD25826" w14:textId="77777777" w:rsidR="00123ECE" w:rsidRPr="00130358" w:rsidRDefault="00123ECE" w:rsidP="00D62538">
            <w:pPr>
              <w:pStyle w:val="TAC"/>
              <w:keepNext w:val="0"/>
              <w:keepLines w:val="0"/>
            </w:pPr>
            <w:r w:rsidRPr="00130358">
              <w:t>4</w:t>
            </w:r>
          </w:p>
        </w:tc>
        <w:tc>
          <w:tcPr>
            <w:tcW w:w="1242" w:type="dxa"/>
          </w:tcPr>
          <w:p w14:paraId="698C94BA" w14:textId="77777777" w:rsidR="00123ECE" w:rsidRPr="00130358" w:rsidRDefault="00123ECE" w:rsidP="00D62538">
            <w:pPr>
              <w:pStyle w:val="TAC"/>
              <w:keepNext w:val="0"/>
              <w:keepLines w:val="0"/>
            </w:pPr>
            <w:r w:rsidRPr="00130358">
              <w:t>-109.3</w:t>
            </w:r>
          </w:p>
        </w:tc>
        <w:tc>
          <w:tcPr>
            <w:tcW w:w="1243" w:type="dxa"/>
          </w:tcPr>
          <w:p w14:paraId="51328520" w14:textId="77777777" w:rsidR="00123ECE" w:rsidRPr="00130358" w:rsidRDefault="00123ECE" w:rsidP="00D62538">
            <w:pPr>
              <w:pStyle w:val="TAC"/>
              <w:keepNext w:val="0"/>
              <w:keepLines w:val="0"/>
            </w:pPr>
            <w:r w:rsidRPr="00130358">
              <w:t>-109.5</w:t>
            </w:r>
          </w:p>
        </w:tc>
        <w:tc>
          <w:tcPr>
            <w:tcW w:w="1243" w:type="dxa"/>
          </w:tcPr>
          <w:p w14:paraId="1A2A0980" w14:textId="77777777" w:rsidR="00123ECE" w:rsidRPr="00130358" w:rsidRDefault="00123ECE" w:rsidP="00D62538">
            <w:pPr>
              <w:pStyle w:val="TAC"/>
              <w:keepNext w:val="0"/>
              <w:keepLines w:val="0"/>
            </w:pPr>
            <w:r w:rsidRPr="00130358">
              <w:t>NA</w:t>
            </w:r>
          </w:p>
        </w:tc>
        <w:tc>
          <w:tcPr>
            <w:tcW w:w="1243" w:type="dxa"/>
          </w:tcPr>
          <w:p w14:paraId="59BB240D" w14:textId="77777777" w:rsidR="00123ECE" w:rsidRPr="00130358" w:rsidRDefault="00123ECE" w:rsidP="00D62538">
            <w:pPr>
              <w:pStyle w:val="TAC"/>
              <w:keepNext w:val="0"/>
              <w:keepLines w:val="0"/>
            </w:pPr>
            <w:r w:rsidRPr="00130358">
              <w:t>NA</w:t>
            </w:r>
          </w:p>
        </w:tc>
        <w:tc>
          <w:tcPr>
            <w:tcW w:w="1243" w:type="dxa"/>
          </w:tcPr>
          <w:p w14:paraId="7B62FB88" w14:textId="77777777" w:rsidR="00123ECE" w:rsidRPr="00130358" w:rsidRDefault="00123ECE" w:rsidP="00D62538">
            <w:pPr>
              <w:pStyle w:val="TAC"/>
              <w:keepNext w:val="0"/>
              <w:keepLines w:val="0"/>
            </w:pPr>
            <w:r w:rsidRPr="00130358">
              <w:t>NA</w:t>
            </w:r>
          </w:p>
        </w:tc>
        <w:tc>
          <w:tcPr>
            <w:tcW w:w="1243" w:type="dxa"/>
          </w:tcPr>
          <w:p w14:paraId="1F58976E" w14:textId="77777777" w:rsidR="00123ECE" w:rsidRPr="00130358" w:rsidRDefault="00123ECE" w:rsidP="00D62538">
            <w:pPr>
              <w:pStyle w:val="TAC"/>
              <w:keepNext w:val="0"/>
              <w:keepLines w:val="0"/>
            </w:pPr>
            <w:r w:rsidRPr="00130358">
              <w:t>NA</w:t>
            </w:r>
          </w:p>
        </w:tc>
      </w:tr>
      <w:tr w:rsidR="00123ECE" w:rsidRPr="00130358" w14:paraId="322F4E9D" w14:textId="77777777" w:rsidTr="00D62538">
        <w:tblPrEx>
          <w:tblBorders>
            <w:top w:val="single" w:sz="6" w:space="0" w:color="auto"/>
          </w:tblBorders>
        </w:tblPrEx>
        <w:trPr>
          <w:jc w:val="center"/>
        </w:trPr>
        <w:tc>
          <w:tcPr>
            <w:tcW w:w="961" w:type="dxa"/>
          </w:tcPr>
          <w:p w14:paraId="7892A726" w14:textId="77777777" w:rsidR="00123ECE" w:rsidRPr="00130358" w:rsidRDefault="00123ECE" w:rsidP="00D62538">
            <w:pPr>
              <w:pStyle w:val="TAC"/>
              <w:keepNext w:val="0"/>
              <w:keepLines w:val="0"/>
            </w:pPr>
            <w:r w:rsidRPr="00130358">
              <w:t>5</w:t>
            </w:r>
          </w:p>
        </w:tc>
        <w:tc>
          <w:tcPr>
            <w:tcW w:w="1242" w:type="dxa"/>
          </w:tcPr>
          <w:p w14:paraId="2D2344E2" w14:textId="77777777" w:rsidR="00123ECE" w:rsidRPr="00130358" w:rsidRDefault="00123ECE" w:rsidP="00D62538">
            <w:pPr>
              <w:pStyle w:val="TAC"/>
              <w:keepNext w:val="0"/>
              <w:keepLines w:val="0"/>
            </w:pPr>
            <w:r w:rsidRPr="00130358">
              <w:t>-57.5</w:t>
            </w:r>
          </w:p>
        </w:tc>
        <w:tc>
          <w:tcPr>
            <w:tcW w:w="1243" w:type="dxa"/>
          </w:tcPr>
          <w:p w14:paraId="3D16511E" w14:textId="77777777" w:rsidR="00123ECE" w:rsidRPr="00130358" w:rsidRDefault="00123ECE" w:rsidP="00D62538">
            <w:pPr>
              <w:pStyle w:val="TAC"/>
              <w:keepNext w:val="0"/>
              <w:keepLines w:val="0"/>
            </w:pPr>
            <w:r w:rsidRPr="00130358">
              <w:t>NA</w:t>
            </w:r>
          </w:p>
        </w:tc>
        <w:tc>
          <w:tcPr>
            <w:tcW w:w="1243" w:type="dxa"/>
          </w:tcPr>
          <w:p w14:paraId="1C32BC86" w14:textId="77777777" w:rsidR="00123ECE" w:rsidRPr="00130358" w:rsidRDefault="00123ECE" w:rsidP="00D62538">
            <w:pPr>
              <w:pStyle w:val="TAC"/>
              <w:keepNext w:val="0"/>
              <w:keepLines w:val="0"/>
            </w:pPr>
            <w:r w:rsidRPr="00130358">
              <w:t>-54.5</w:t>
            </w:r>
          </w:p>
        </w:tc>
        <w:tc>
          <w:tcPr>
            <w:tcW w:w="1243" w:type="dxa"/>
          </w:tcPr>
          <w:p w14:paraId="6177253D" w14:textId="77777777" w:rsidR="00123ECE" w:rsidRPr="00130358" w:rsidRDefault="00123ECE" w:rsidP="00D62538">
            <w:pPr>
              <w:pStyle w:val="TAC"/>
              <w:keepNext w:val="0"/>
              <w:keepLines w:val="0"/>
            </w:pPr>
            <w:r w:rsidRPr="00130358">
              <w:t>NA</w:t>
            </w:r>
          </w:p>
        </w:tc>
        <w:tc>
          <w:tcPr>
            <w:tcW w:w="1243" w:type="dxa"/>
          </w:tcPr>
          <w:p w14:paraId="32DC76B8" w14:textId="77777777" w:rsidR="00123ECE" w:rsidRPr="00130358" w:rsidRDefault="00123ECE" w:rsidP="00D62538">
            <w:pPr>
              <w:pStyle w:val="TAC"/>
              <w:keepNext w:val="0"/>
              <w:keepLines w:val="0"/>
            </w:pPr>
            <w:r w:rsidRPr="00130358">
              <w:t>NA</w:t>
            </w:r>
          </w:p>
        </w:tc>
        <w:tc>
          <w:tcPr>
            <w:tcW w:w="1243" w:type="dxa"/>
          </w:tcPr>
          <w:p w14:paraId="4EC3375A" w14:textId="77777777" w:rsidR="00123ECE" w:rsidRPr="00130358" w:rsidRDefault="00123ECE" w:rsidP="00D62538">
            <w:pPr>
              <w:pStyle w:val="TAC"/>
              <w:keepNext w:val="0"/>
              <w:keepLines w:val="0"/>
            </w:pPr>
            <w:r w:rsidRPr="00130358">
              <w:t>NA</w:t>
            </w:r>
          </w:p>
        </w:tc>
      </w:tr>
      <w:tr w:rsidR="00123ECE" w:rsidRPr="00130358" w14:paraId="12590B5D" w14:textId="77777777" w:rsidTr="00D62538">
        <w:tblPrEx>
          <w:tblBorders>
            <w:top w:val="single" w:sz="6" w:space="0" w:color="auto"/>
          </w:tblBorders>
        </w:tblPrEx>
        <w:trPr>
          <w:jc w:val="center"/>
        </w:trPr>
        <w:tc>
          <w:tcPr>
            <w:tcW w:w="961" w:type="dxa"/>
          </w:tcPr>
          <w:p w14:paraId="5BE7AB7C" w14:textId="77777777" w:rsidR="00123ECE" w:rsidRPr="00130358" w:rsidRDefault="00123ECE" w:rsidP="00D62538">
            <w:pPr>
              <w:pStyle w:val="TAC"/>
              <w:keepNext w:val="0"/>
              <w:keepLines w:val="0"/>
            </w:pPr>
            <w:r w:rsidRPr="00130358">
              <w:t>6</w:t>
            </w:r>
          </w:p>
        </w:tc>
        <w:tc>
          <w:tcPr>
            <w:tcW w:w="1242" w:type="dxa"/>
          </w:tcPr>
          <w:p w14:paraId="61AA94B4" w14:textId="77777777" w:rsidR="00123ECE" w:rsidRPr="00130358" w:rsidRDefault="00123ECE" w:rsidP="00D62538">
            <w:pPr>
              <w:pStyle w:val="TAC"/>
              <w:keepNext w:val="0"/>
              <w:keepLines w:val="0"/>
            </w:pPr>
            <w:r w:rsidRPr="00130358">
              <w:t>-64.5</w:t>
            </w:r>
          </w:p>
        </w:tc>
        <w:tc>
          <w:tcPr>
            <w:tcW w:w="1243" w:type="dxa"/>
          </w:tcPr>
          <w:p w14:paraId="6817A35E" w14:textId="77777777" w:rsidR="00123ECE" w:rsidRPr="00130358" w:rsidRDefault="00123ECE" w:rsidP="00D62538">
            <w:pPr>
              <w:pStyle w:val="TAC"/>
              <w:keepNext w:val="0"/>
              <w:keepLines w:val="0"/>
            </w:pPr>
            <w:r w:rsidRPr="00130358">
              <w:t>NA</w:t>
            </w:r>
          </w:p>
        </w:tc>
        <w:tc>
          <w:tcPr>
            <w:tcW w:w="1243" w:type="dxa"/>
          </w:tcPr>
          <w:p w14:paraId="6DE32F27" w14:textId="77777777" w:rsidR="00123ECE" w:rsidRPr="00130358" w:rsidRDefault="00123ECE" w:rsidP="00D62538">
            <w:pPr>
              <w:pStyle w:val="TAC"/>
              <w:keepNext w:val="0"/>
              <w:keepLines w:val="0"/>
            </w:pPr>
            <w:r w:rsidRPr="00130358">
              <w:t>-59.5</w:t>
            </w:r>
          </w:p>
        </w:tc>
        <w:tc>
          <w:tcPr>
            <w:tcW w:w="1243" w:type="dxa"/>
          </w:tcPr>
          <w:p w14:paraId="3F94DB7C" w14:textId="77777777" w:rsidR="00123ECE" w:rsidRPr="00130358" w:rsidRDefault="00123ECE" w:rsidP="00D62538">
            <w:pPr>
              <w:pStyle w:val="TAC"/>
              <w:keepNext w:val="0"/>
              <w:keepLines w:val="0"/>
            </w:pPr>
            <w:r w:rsidRPr="00130358">
              <w:t>NA</w:t>
            </w:r>
          </w:p>
        </w:tc>
        <w:tc>
          <w:tcPr>
            <w:tcW w:w="1243" w:type="dxa"/>
          </w:tcPr>
          <w:p w14:paraId="4CB508AD" w14:textId="77777777" w:rsidR="00123ECE" w:rsidRPr="00130358" w:rsidRDefault="00123ECE" w:rsidP="00D62538">
            <w:pPr>
              <w:pStyle w:val="TAC"/>
              <w:keepNext w:val="0"/>
              <w:keepLines w:val="0"/>
            </w:pPr>
            <w:r w:rsidRPr="00130358">
              <w:t>NA</w:t>
            </w:r>
          </w:p>
        </w:tc>
        <w:tc>
          <w:tcPr>
            <w:tcW w:w="1243" w:type="dxa"/>
          </w:tcPr>
          <w:p w14:paraId="581AAC83" w14:textId="77777777" w:rsidR="00123ECE" w:rsidRPr="00130358" w:rsidRDefault="00123ECE" w:rsidP="00D62538">
            <w:pPr>
              <w:pStyle w:val="TAC"/>
              <w:keepNext w:val="0"/>
              <w:keepLines w:val="0"/>
            </w:pPr>
            <w:r w:rsidRPr="00130358">
              <w:t>NA</w:t>
            </w:r>
          </w:p>
        </w:tc>
      </w:tr>
      <w:tr w:rsidR="00123ECE" w:rsidRPr="00130358" w14:paraId="78EE39BB" w14:textId="77777777" w:rsidTr="00D62538">
        <w:tblPrEx>
          <w:tblBorders>
            <w:top w:val="single" w:sz="6" w:space="0" w:color="auto"/>
          </w:tblBorders>
        </w:tblPrEx>
        <w:trPr>
          <w:jc w:val="center"/>
        </w:trPr>
        <w:tc>
          <w:tcPr>
            <w:tcW w:w="961" w:type="dxa"/>
          </w:tcPr>
          <w:p w14:paraId="7D15A63B" w14:textId="77777777" w:rsidR="00123ECE" w:rsidRPr="00130358" w:rsidRDefault="00123ECE" w:rsidP="00D62538">
            <w:pPr>
              <w:pStyle w:val="TAC"/>
              <w:keepNext w:val="0"/>
              <w:keepLines w:val="0"/>
            </w:pPr>
            <w:r w:rsidRPr="00130358">
              <w:t>7</w:t>
            </w:r>
          </w:p>
        </w:tc>
        <w:tc>
          <w:tcPr>
            <w:tcW w:w="1242" w:type="dxa"/>
          </w:tcPr>
          <w:p w14:paraId="42970F28" w14:textId="77777777" w:rsidR="00123ECE" w:rsidRPr="00130358" w:rsidRDefault="00123ECE" w:rsidP="00D62538">
            <w:pPr>
              <w:pStyle w:val="TAC"/>
              <w:keepNext w:val="0"/>
              <w:keepLines w:val="0"/>
            </w:pPr>
            <w:r w:rsidRPr="00130358">
              <w:t>-71.5</w:t>
            </w:r>
          </w:p>
        </w:tc>
        <w:tc>
          <w:tcPr>
            <w:tcW w:w="1243" w:type="dxa"/>
          </w:tcPr>
          <w:p w14:paraId="382D56C3" w14:textId="77777777" w:rsidR="00123ECE" w:rsidRPr="00130358" w:rsidRDefault="00123ECE" w:rsidP="00D62538">
            <w:pPr>
              <w:pStyle w:val="TAC"/>
              <w:keepNext w:val="0"/>
              <w:keepLines w:val="0"/>
            </w:pPr>
            <w:r w:rsidRPr="00130358">
              <w:t>NA</w:t>
            </w:r>
          </w:p>
        </w:tc>
        <w:tc>
          <w:tcPr>
            <w:tcW w:w="1243" w:type="dxa"/>
          </w:tcPr>
          <w:p w14:paraId="3E663987" w14:textId="77777777" w:rsidR="00123ECE" w:rsidRPr="00130358" w:rsidRDefault="00123ECE" w:rsidP="00D62538">
            <w:pPr>
              <w:pStyle w:val="TAC"/>
              <w:keepNext w:val="0"/>
              <w:keepLines w:val="0"/>
            </w:pPr>
            <w:r w:rsidRPr="00130358">
              <w:t>NA</w:t>
            </w:r>
          </w:p>
        </w:tc>
        <w:tc>
          <w:tcPr>
            <w:tcW w:w="1243" w:type="dxa"/>
          </w:tcPr>
          <w:p w14:paraId="72B9BCD7" w14:textId="77777777" w:rsidR="00123ECE" w:rsidRPr="00130358" w:rsidRDefault="00123ECE" w:rsidP="00D62538">
            <w:pPr>
              <w:pStyle w:val="TAC"/>
              <w:keepNext w:val="0"/>
              <w:keepLines w:val="0"/>
            </w:pPr>
            <w:r w:rsidRPr="00130358">
              <w:t>-64.5</w:t>
            </w:r>
          </w:p>
        </w:tc>
        <w:tc>
          <w:tcPr>
            <w:tcW w:w="1243" w:type="dxa"/>
          </w:tcPr>
          <w:p w14:paraId="5A8E8B46" w14:textId="77777777" w:rsidR="00123ECE" w:rsidRPr="00130358" w:rsidRDefault="00123ECE" w:rsidP="00D62538">
            <w:pPr>
              <w:pStyle w:val="TAC"/>
              <w:keepNext w:val="0"/>
              <w:keepLines w:val="0"/>
            </w:pPr>
            <w:r w:rsidRPr="00130358">
              <w:t>NA</w:t>
            </w:r>
          </w:p>
        </w:tc>
        <w:tc>
          <w:tcPr>
            <w:tcW w:w="1243" w:type="dxa"/>
          </w:tcPr>
          <w:p w14:paraId="2981F058" w14:textId="77777777" w:rsidR="00123ECE" w:rsidRPr="00130358" w:rsidRDefault="00123ECE" w:rsidP="00D62538">
            <w:pPr>
              <w:pStyle w:val="TAC"/>
              <w:keepNext w:val="0"/>
              <w:keepLines w:val="0"/>
            </w:pPr>
            <w:r w:rsidRPr="00130358">
              <w:t>NA</w:t>
            </w:r>
          </w:p>
        </w:tc>
      </w:tr>
      <w:tr w:rsidR="00123ECE" w:rsidRPr="00130358" w14:paraId="0952A1F8" w14:textId="77777777" w:rsidTr="00D62538">
        <w:tblPrEx>
          <w:tblBorders>
            <w:top w:val="single" w:sz="6" w:space="0" w:color="auto"/>
          </w:tblBorders>
        </w:tblPrEx>
        <w:trPr>
          <w:jc w:val="center"/>
        </w:trPr>
        <w:tc>
          <w:tcPr>
            <w:tcW w:w="961" w:type="dxa"/>
          </w:tcPr>
          <w:p w14:paraId="6629AC00" w14:textId="77777777" w:rsidR="00123ECE" w:rsidRPr="00130358" w:rsidRDefault="00123ECE" w:rsidP="00D62538">
            <w:pPr>
              <w:pStyle w:val="TAC"/>
              <w:keepNext w:val="0"/>
              <w:keepLines w:val="0"/>
            </w:pPr>
            <w:r w:rsidRPr="00130358">
              <w:t>8</w:t>
            </w:r>
          </w:p>
        </w:tc>
        <w:tc>
          <w:tcPr>
            <w:tcW w:w="1242" w:type="dxa"/>
          </w:tcPr>
          <w:p w14:paraId="67B85995" w14:textId="77777777" w:rsidR="00123ECE" w:rsidRPr="00130358" w:rsidRDefault="00123ECE" w:rsidP="00D62538">
            <w:pPr>
              <w:pStyle w:val="TAC"/>
              <w:keepNext w:val="0"/>
              <w:keepLines w:val="0"/>
            </w:pPr>
            <w:r w:rsidRPr="00130358">
              <w:t>-78.5</w:t>
            </w:r>
          </w:p>
        </w:tc>
        <w:tc>
          <w:tcPr>
            <w:tcW w:w="1243" w:type="dxa"/>
          </w:tcPr>
          <w:p w14:paraId="2651A450" w14:textId="77777777" w:rsidR="00123ECE" w:rsidRPr="00130358" w:rsidRDefault="00123ECE" w:rsidP="00D62538">
            <w:pPr>
              <w:pStyle w:val="TAC"/>
              <w:keepNext w:val="0"/>
              <w:keepLines w:val="0"/>
            </w:pPr>
            <w:r w:rsidRPr="00130358">
              <w:t>NA</w:t>
            </w:r>
          </w:p>
        </w:tc>
        <w:tc>
          <w:tcPr>
            <w:tcW w:w="1243" w:type="dxa"/>
          </w:tcPr>
          <w:p w14:paraId="25195C38" w14:textId="77777777" w:rsidR="00123ECE" w:rsidRPr="00130358" w:rsidRDefault="00123ECE" w:rsidP="00D62538">
            <w:pPr>
              <w:pStyle w:val="TAC"/>
              <w:keepNext w:val="0"/>
              <w:keepLines w:val="0"/>
            </w:pPr>
            <w:r w:rsidRPr="00130358">
              <w:t>NA</w:t>
            </w:r>
          </w:p>
        </w:tc>
        <w:tc>
          <w:tcPr>
            <w:tcW w:w="1243" w:type="dxa"/>
          </w:tcPr>
          <w:p w14:paraId="58F38AF0" w14:textId="77777777" w:rsidR="00123ECE" w:rsidRPr="00130358" w:rsidRDefault="00123ECE" w:rsidP="00D62538">
            <w:pPr>
              <w:pStyle w:val="TAC"/>
              <w:keepNext w:val="0"/>
              <w:keepLines w:val="0"/>
            </w:pPr>
            <w:r w:rsidRPr="00130358">
              <w:t>-69.5</w:t>
            </w:r>
          </w:p>
        </w:tc>
        <w:tc>
          <w:tcPr>
            <w:tcW w:w="1243" w:type="dxa"/>
          </w:tcPr>
          <w:p w14:paraId="1225F4AE" w14:textId="77777777" w:rsidR="00123ECE" w:rsidRPr="00130358" w:rsidRDefault="00123ECE" w:rsidP="00D62538">
            <w:pPr>
              <w:pStyle w:val="TAC"/>
              <w:keepNext w:val="0"/>
              <w:keepLines w:val="0"/>
            </w:pPr>
            <w:r w:rsidRPr="00130358">
              <w:t>NA</w:t>
            </w:r>
          </w:p>
        </w:tc>
        <w:tc>
          <w:tcPr>
            <w:tcW w:w="1243" w:type="dxa"/>
          </w:tcPr>
          <w:p w14:paraId="5528625E" w14:textId="77777777" w:rsidR="00123ECE" w:rsidRPr="00130358" w:rsidRDefault="00123ECE" w:rsidP="00D62538">
            <w:pPr>
              <w:pStyle w:val="TAC"/>
              <w:keepNext w:val="0"/>
              <w:keepLines w:val="0"/>
            </w:pPr>
            <w:r w:rsidRPr="00130358">
              <w:t>NA</w:t>
            </w:r>
          </w:p>
        </w:tc>
      </w:tr>
      <w:tr w:rsidR="00123ECE" w:rsidRPr="00130358" w14:paraId="7F7543D7" w14:textId="77777777" w:rsidTr="00D62538">
        <w:tblPrEx>
          <w:tblBorders>
            <w:top w:val="single" w:sz="6" w:space="0" w:color="auto"/>
          </w:tblBorders>
        </w:tblPrEx>
        <w:trPr>
          <w:jc w:val="center"/>
        </w:trPr>
        <w:tc>
          <w:tcPr>
            <w:tcW w:w="961" w:type="dxa"/>
          </w:tcPr>
          <w:p w14:paraId="421C5733" w14:textId="77777777" w:rsidR="00123ECE" w:rsidRPr="00130358" w:rsidRDefault="00123ECE" w:rsidP="00D62538">
            <w:pPr>
              <w:pStyle w:val="TAC"/>
              <w:keepNext w:val="0"/>
              <w:keepLines w:val="0"/>
            </w:pPr>
            <w:r w:rsidRPr="00130358">
              <w:t>9</w:t>
            </w:r>
          </w:p>
        </w:tc>
        <w:tc>
          <w:tcPr>
            <w:tcW w:w="1242" w:type="dxa"/>
          </w:tcPr>
          <w:p w14:paraId="544A0A88" w14:textId="77777777" w:rsidR="00123ECE" w:rsidRPr="00130358" w:rsidRDefault="00123ECE" w:rsidP="00D62538">
            <w:pPr>
              <w:pStyle w:val="TAC"/>
              <w:keepNext w:val="0"/>
              <w:keepLines w:val="0"/>
            </w:pPr>
            <w:r w:rsidRPr="00130358">
              <w:t>-85.5</w:t>
            </w:r>
          </w:p>
        </w:tc>
        <w:tc>
          <w:tcPr>
            <w:tcW w:w="1243" w:type="dxa"/>
          </w:tcPr>
          <w:p w14:paraId="3782D66D" w14:textId="77777777" w:rsidR="00123ECE" w:rsidRPr="00130358" w:rsidRDefault="00123ECE" w:rsidP="00D62538">
            <w:pPr>
              <w:pStyle w:val="TAC"/>
              <w:keepNext w:val="0"/>
              <w:keepLines w:val="0"/>
            </w:pPr>
            <w:r w:rsidRPr="00130358">
              <w:t>NA</w:t>
            </w:r>
          </w:p>
        </w:tc>
        <w:tc>
          <w:tcPr>
            <w:tcW w:w="1243" w:type="dxa"/>
          </w:tcPr>
          <w:p w14:paraId="3168F754" w14:textId="77777777" w:rsidR="00123ECE" w:rsidRPr="00130358" w:rsidRDefault="00123ECE" w:rsidP="00D62538">
            <w:pPr>
              <w:pStyle w:val="TAC"/>
              <w:keepNext w:val="0"/>
              <w:keepLines w:val="0"/>
            </w:pPr>
            <w:r w:rsidRPr="00130358">
              <w:t>NA</w:t>
            </w:r>
          </w:p>
        </w:tc>
        <w:tc>
          <w:tcPr>
            <w:tcW w:w="1243" w:type="dxa"/>
          </w:tcPr>
          <w:p w14:paraId="22E5224A" w14:textId="77777777" w:rsidR="00123ECE" w:rsidRPr="00130358" w:rsidRDefault="00123ECE" w:rsidP="00D62538">
            <w:pPr>
              <w:pStyle w:val="TAC"/>
              <w:keepNext w:val="0"/>
              <w:keepLines w:val="0"/>
            </w:pPr>
            <w:r w:rsidRPr="00130358">
              <w:t>NA</w:t>
            </w:r>
          </w:p>
        </w:tc>
        <w:tc>
          <w:tcPr>
            <w:tcW w:w="1243" w:type="dxa"/>
          </w:tcPr>
          <w:p w14:paraId="4B614361" w14:textId="77777777" w:rsidR="00123ECE" w:rsidRPr="00130358" w:rsidRDefault="00123ECE" w:rsidP="00D62538">
            <w:pPr>
              <w:pStyle w:val="TAC"/>
              <w:keepNext w:val="0"/>
              <w:keepLines w:val="0"/>
            </w:pPr>
            <w:r w:rsidRPr="00130358">
              <w:t>-74.5</w:t>
            </w:r>
          </w:p>
        </w:tc>
        <w:tc>
          <w:tcPr>
            <w:tcW w:w="1243" w:type="dxa"/>
          </w:tcPr>
          <w:p w14:paraId="6D62B98D" w14:textId="77777777" w:rsidR="00123ECE" w:rsidRPr="00130358" w:rsidRDefault="00123ECE" w:rsidP="00D62538">
            <w:pPr>
              <w:pStyle w:val="TAC"/>
              <w:keepNext w:val="0"/>
              <w:keepLines w:val="0"/>
            </w:pPr>
            <w:r w:rsidRPr="00130358">
              <w:t>NA</w:t>
            </w:r>
          </w:p>
        </w:tc>
      </w:tr>
      <w:tr w:rsidR="00123ECE" w:rsidRPr="00130358" w14:paraId="02CCE632" w14:textId="77777777" w:rsidTr="00D62538">
        <w:tblPrEx>
          <w:tblBorders>
            <w:top w:val="single" w:sz="6" w:space="0" w:color="auto"/>
          </w:tblBorders>
        </w:tblPrEx>
        <w:trPr>
          <w:jc w:val="center"/>
        </w:trPr>
        <w:tc>
          <w:tcPr>
            <w:tcW w:w="961" w:type="dxa"/>
          </w:tcPr>
          <w:p w14:paraId="50B8856B" w14:textId="77777777" w:rsidR="00123ECE" w:rsidRPr="00130358" w:rsidRDefault="00123ECE" w:rsidP="00D62538">
            <w:pPr>
              <w:pStyle w:val="TAC"/>
              <w:keepNext w:val="0"/>
              <w:keepLines w:val="0"/>
            </w:pPr>
            <w:r w:rsidRPr="00130358">
              <w:t>10</w:t>
            </w:r>
          </w:p>
        </w:tc>
        <w:tc>
          <w:tcPr>
            <w:tcW w:w="1242" w:type="dxa"/>
          </w:tcPr>
          <w:p w14:paraId="51E32C84" w14:textId="77777777" w:rsidR="00123ECE" w:rsidRPr="00130358" w:rsidRDefault="00123ECE" w:rsidP="00D62538">
            <w:pPr>
              <w:pStyle w:val="TAC"/>
              <w:keepNext w:val="0"/>
              <w:keepLines w:val="0"/>
            </w:pPr>
            <w:r w:rsidRPr="00130358">
              <w:t>-92.5</w:t>
            </w:r>
          </w:p>
        </w:tc>
        <w:tc>
          <w:tcPr>
            <w:tcW w:w="1243" w:type="dxa"/>
          </w:tcPr>
          <w:p w14:paraId="132FAB35" w14:textId="77777777" w:rsidR="00123ECE" w:rsidRPr="00130358" w:rsidRDefault="00123ECE" w:rsidP="00D62538">
            <w:pPr>
              <w:pStyle w:val="TAC"/>
              <w:keepNext w:val="0"/>
              <w:keepLines w:val="0"/>
            </w:pPr>
            <w:r w:rsidRPr="00130358">
              <w:t>NA</w:t>
            </w:r>
          </w:p>
        </w:tc>
        <w:tc>
          <w:tcPr>
            <w:tcW w:w="1243" w:type="dxa"/>
          </w:tcPr>
          <w:p w14:paraId="26C7CF45" w14:textId="77777777" w:rsidR="00123ECE" w:rsidRPr="00130358" w:rsidRDefault="00123ECE" w:rsidP="00D62538">
            <w:pPr>
              <w:pStyle w:val="TAC"/>
              <w:keepNext w:val="0"/>
              <w:keepLines w:val="0"/>
            </w:pPr>
            <w:r w:rsidRPr="00130358">
              <w:t>NA</w:t>
            </w:r>
          </w:p>
        </w:tc>
        <w:tc>
          <w:tcPr>
            <w:tcW w:w="1243" w:type="dxa"/>
          </w:tcPr>
          <w:p w14:paraId="5A675AB0" w14:textId="77777777" w:rsidR="00123ECE" w:rsidRPr="00130358" w:rsidRDefault="00123ECE" w:rsidP="00D62538">
            <w:pPr>
              <w:pStyle w:val="TAC"/>
              <w:keepNext w:val="0"/>
              <w:keepLines w:val="0"/>
            </w:pPr>
            <w:r w:rsidRPr="00130358">
              <w:t>NA</w:t>
            </w:r>
          </w:p>
        </w:tc>
        <w:tc>
          <w:tcPr>
            <w:tcW w:w="1243" w:type="dxa"/>
          </w:tcPr>
          <w:p w14:paraId="4A0EFCDC" w14:textId="77777777" w:rsidR="00123ECE" w:rsidRPr="00130358" w:rsidRDefault="00123ECE" w:rsidP="00D62538">
            <w:pPr>
              <w:pStyle w:val="TAC"/>
              <w:keepNext w:val="0"/>
              <w:keepLines w:val="0"/>
            </w:pPr>
            <w:r w:rsidRPr="00130358">
              <w:t>-79.5</w:t>
            </w:r>
          </w:p>
        </w:tc>
        <w:tc>
          <w:tcPr>
            <w:tcW w:w="1243" w:type="dxa"/>
          </w:tcPr>
          <w:p w14:paraId="3C07657B" w14:textId="77777777" w:rsidR="00123ECE" w:rsidRPr="00130358" w:rsidRDefault="00123ECE" w:rsidP="00D62538">
            <w:pPr>
              <w:pStyle w:val="TAC"/>
              <w:keepNext w:val="0"/>
              <w:keepLines w:val="0"/>
            </w:pPr>
            <w:r w:rsidRPr="00130358">
              <w:t>NA</w:t>
            </w:r>
          </w:p>
        </w:tc>
      </w:tr>
      <w:tr w:rsidR="00123ECE" w:rsidRPr="00130358" w14:paraId="7DF6560B" w14:textId="77777777" w:rsidTr="00D62538">
        <w:tblPrEx>
          <w:tblBorders>
            <w:top w:val="single" w:sz="6" w:space="0" w:color="auto"/>
          </w:tblBorders>
        </w:tblPrEx>
        <w:trPr>
          <w:jc w:val="center"/>
        </w:trPr>
        <w:tc>
          <w:tcPr>
            <w:tcW w:w="961" w:type="dxa"/>
          </w:tcPr>
          <w:p w14:paraId="09A7BCB9" w14:textId="77777777" w:rsidR="00123ECE" w:rsidRPr="00130358" w:rsidRDefault="00123ECE" w:rsidP="00D62538">
            <w:pPr>
              <w:pStyle w:val="TAC"/>
              <w:keepNext w:val="0"/>
              <w:keepLines w:val="0"/>
            </w:pPr>
            <w:r w:rsidRPr="00130358">
              <w:t>11</w:t>
            </w:r>
          </w:p>
        </w:tc>
        <w:tc>
          <w:tcPr>
            <w:tcW w:w="1242" w:type="dxa"/>
          </w:tcPr>
          <w:p w14:paraId="02FFAD4D" w14:textId="77777777" w:rsidR="00123ECE" w:rsidRPr="00130358" w:rsidRDefault="00123ECE" w:rsidP="00D62538">
            <w:pPr>
              <w:pStyle w:val="TAC"/>
              <w:keepNext w:val="0"/>
              <w:keepLines w:val="0"/>
            </w:pPr>
            <w:r w:rsidRPr="00130358">
              <w:t>-99.5</w:t>
            </w:r>
          </w:p>
        </w:tc>
        <w:tc>
          <w:tcPr>
            <w:tcW w:w="1243" w:type="dxa"/>
          </w:tcPr>
          <w:p w14:paraId="25A80DE6" w14:textId="77777777" w:rsidR="00123ECE" w:rsidRPr="00130358" w:rsidRDefault="00123ECE" w:rsidP="00D62538">
            <w:pPr>
              <w:pStyle w:val="TAC"/>
              <w:keepNext w:val="0"/>
              <w:keepLines w:val="0"/>
            </w:pPr>
            <w:r w:rsidRPr="00130358">
              <w:t>NA</w:t>
            </w:r>
          </w:p>
        </w:tc>
        <w:tc>
          <w:tcPr>
            <w:tcW w:w="1243" w:type="dxa"/>
          </w:tcPr>
          <w:p w14:paraId="3B29FE36" w14:textId="77777777" w:rsidR="00123ECE" w:rsidRPr="00130358" w:rsidRDefault="00123ECE" w:rsidP="00D62538">
            <w:pPr>
              <w:pStyle w:val="TAC"/>
              <w:keepNext w:val="0"/>
              <w:keepLines w:val="0"/>
            </w:pPr>
            <w:r w:rsidRPr="00130358">
              <w:t>NA</w:t>
            </w:r>
          </w:p>
        </w:tc>
        <w:tc>
          <w:tcPr>
            <w:tcW w:w="1243" w:type="dxa"/>
          </w:tcPr>
          <w:p w14:paraId="550A3668" w14:textId="77777777" w:rsidR="00123ECE" w:rsidRPr="00130358" w:rsidRDefault="00123ECE" w:rsidP="00D62538">
            <w:pPr>
              <w:pStyle w:val="TAC"/>
              <w:keepNext w:val="0"/>
              <w:keepLines w:val="0"/>
            </w:pPr>
            <w:r w:rsidRPr="00130358">
              <w:t>NA</w:t>
            </w:r>
          </w:p>
        </w:tc>
        <w:tc>
          <w:tcPr>
            <w:tcW w:w="1243" w:type="dxa"/>
          </w:tcPr>
          <w:p w14:paraId="03D616FE" w14:textId="77777777" w:rsidR="00123ECE" w:rsidRPr="00130358" w:rsidRDefault="00123ECE" w:rsidP="00D62538">
            <w:pPr>
              <w:pStyle w:val="TAC"/>
              <w:keepNext w:val="0"/>
              <w:keepLines w:val="0"/>
            </w:pPr>
            <w:r w:rsidRPr="00130358">
              <w:t>NA</w:t>
            </w:r>
          </w:p>
        </w:tc>
        <w:tc>
          <w:tcPr>
            <w:tcW w:w="1243" w:type="dxa"/>
          </w:tcPr>
          <w:p w14:paraId="473CAE45" w14:textId="77777777" w:rsidR="00123ECE" w:rsidRPr="00130358" w:rsidRDefault="00123ECE" w:rsidP="00D62538">
            <w:pPr>
              <w:pStyle w:val="TAC"/>
              <w:keepNext w:val="0"/>
              <w:keepLines w:val="0"/>
            </w:pPr>
            <w:r w:rsidRPr="00130358">
              <w:t>-84.5</w:t>
            </w:r>
          </w:p>
        </w:tc>
      </w:tr>
      <w:tr w:rsidR="00123ECE" w:rsidRPr="00130358" w14:paraId="455246E1" w14:textId="77777777" w:rsidTr="00D62538">
        <w:tblPrEx>
          <w:tblBorders>
            <w:top w:val="single" w:sz="6" w:space="0" w:color="auto"/>
          </w:tblBorders>
        </w:tblPrEx>
        <w:trPr>
          <w:jc w:val="center"/>
        </w:trPr>
        <w:tc>
          <w:tcPr>
            <w:tcW w:w="961" w:type="dxa"/>
          </w:tcPr>
          <w:p w14:paraId="6E4FE10D" w14:textId="77777777" w:rsidR="00123ECE" w:rsidRPr="00130358" w:rsidRDefault="00123ECE" w:rsidP="00D62538">
            <w:pPr>
              <w:pStyle w:val="TAC"/>
              <w:keepNext w:val="0"/>
              <w:keepLines w:val="0"/>
            </w:pPr>
            <w:r w:rsidRPr="00130358">
              <w:t>12</w:t>
            </w:r>
          </w:p>
        </w:tc>
        <w:tc>
          <w:tcPr>
            <w:tcW w:w="1242" w:type="dxa"/>
          </w:tcPr>
          <w:p w14:paraId="09798FB6" w14:textId="77777777" w:rsidR="00123ECE" w:rsidRPr="00130358" w:rsidRDefault="00123ECE" w:rsidP="00D62538">
            <w:pPr>
              <w:pStyle w:val="TAC"/>
              <w:keepNext w:val="0"/>
              <w:keepLines w:val="0"/>
            </w:pPr>
            <w:r w:rsidRPr="00130358">
              <w:t>-106.5</w:t>
            </w:r>
          </w:p>
        </w:tc>
        <w:tc>
          <w:tcPr>
            <w:tcW w:w="1243" w:type="dxa"/>
          </w:tcPr>
          <w:p w14:paraId="178AE075" w14:textId="77777777" w:rsidR="00123ECE" w:rsidRPr="00130358" w:rsidRDefault="00123ECE" w:rsidP="00D62538">
            <w:pPr>
              <w:pStyle w:val="TAC"/>
              <w:keepNext w:val="0"/>
              <w:keepLines w:val="0"/>
            </w:pPr>
            <w:r w:rsidRPr="00130358">
              <w:t>NA</w:t>
            </w:r>
          </w:p>
        </w:tc>
        <w:tc>
          <w:tcPr>
            <w:tcW w:w="1243" w:type="dxa"/>
          </w:tcPr>
          <w:p w14:paraId="45D1A9D7" w14:textId="77777777" w:rsidR="00123ECE" w:rsidRPr="00130358" w:rsidRDefault="00123ECE" w:rsidP="00D62538">
            <w:pPr>
              <w:pStyle w:val="TAC"/>
              <w:keepNext w:val="0"/>
              <w:keepLines w:val="0"/>
            </w:pPr>
            <w:r w:rsidRPr="00130358">
              <w:t>NA</w:t>
            </w:r>
          </w:p>
        </w:tc>
        <w:tc>
          <w:tcPr>
            <w:tcW w:w="1243" w:type="dxa"/>
          </w:tcPr>
          <w:p w14:paraId="176D85EF" w14:textId="77777777" w:rsidR="00123ECE" w:rsidRPr="00130358" w:rsidRDefault="00123ECE" w:rsidP="00D62538">
            <w:pPr>
              <w:pStyle w:val="TAC"/>
              <w:keepNext w:val="0"/>
              <w:keepLines w:val="0"/>
            </w:pPr>
            <w:r w:rsidRPr="00130358">
              <w:t>NA</w:t>
            </w:r>
          </w:p>
        </w:tc>
        <w:tc>
          <w:tcPr>
            <w:tcW w:w="1243" w:type="dxa"/>
          </w:tcPr>
          <w:p w14:paraId="5FB7D9B8" w14:textId="77777777" w:rsidR="00123ECE" w:rsidRPr="00130358" w:rsidRDefault="00123ECE" w:rsidP="00D62538">
            <w:pPr>
              <w:pStyle w:val="TAC"/>
              <w:keepNext w:val="0"/>
              <w:keepLines w:val="0"/>
            </w:pPr>
            <w:r w:rsidRPr="00130358">
              <w:t>NA</w:t>
            </w:r>
          </w:p>
        </w:tc>
        <w:tc>
          <w:tcPr>
            <w:tcW w:w="1243" w:type="dxa"/>
          </w:tcPr>
          <w:p w14:paraId="2B285504" w14:textId="77777777" w:rsidR="00123ECE" w:rsidRPr="00130358" w:rsidRDefault="00123ECE" w:rsidP="00D62538">
            <w:pPr>
              <w:pStyle w:val="TAC"/>
              <w:keepNext w:val="0"/>
              <w:keepLines w:val="0"/>
            </w:pPr>
            <w:r w:rsidRPr="00130358">
              <w:t>-89.5</w:t>
            </w:r>
          </w:p>
        </w:tc>
      </w:tr>
    </w:tbl>
    <w:p w14:paraId="00760A12" w14:textId="77777777" w:rsidR="00123ECE" w:rsidRPr="00130358" w:rsidRDefault="00123ECE" w:rsidP="00D62538"/>
    <w:p w14:paraId="4B6D1055" w14:textId="77777777" w:rsidR="00123ECE" w:rsidRPr="00130358" w:rsidRDefault="00123ECE" w:rsidP="00D62538">
      <w:pPr>
        <w:pStyle w:val="TH"/>
        <w:keepNext w:val="0"/>
        <w:keepLines w:val="0"/>
      </w:pPr>
      <w:r w:rsidRPr="00130358">
        <w:t>Table 9.6.2.5-3: ARFCN numbers for GSM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88"/>
        <w:gridCol w:w="1242"/>
        <w:gridCol w:w="1243"/>
        <w:gridCol w:w="1243"/>
        <w:gridCol w:w="1243"/>
        <w:gridCol w:w="1243"/>
        <w:gridCol w:w="1243"/>
      </w:tblGrid>
      <w:tr w:rsidR="00123ECE" w:rsidRPr="00130358" w14:paraId="4172AA22" w14:textId="77777777" w:rsidTr="00D62538">
        <w:trPr>
          <w:jc w:val="center"/>
        </w:trPr>
        <w:tc>
          <w:tcPr>
            <w:tcW w:w="1288" w:type="dxa"/>
          </w:tcPr>
          <w:p w14:paraId="321864C6" w14:textId="23A3E6D7" w:rsidR="00123ECE" w:rsidRPr="00130358" w:rsidRDefault="00123ECE" w:rsidP="00D62538">
            <w:pPr>
              <w:pStyle w:val="TAH"/>
              <w:keepNext w:val="0"/>
              <w:keepLines w:val="0"/>
            </w:pPr>
            <w:r w:rsidRPr="00130358">
              <w:t>GSM</w:t>
            </w:r>
            <w:r w:rsidR="00D62538" w:rsidRPr="00130358">
              <w:t xml:space="preserve"> </w:t>
            </w:r>
            <w:r w:rsidRPr="00130358">
              <w:t>band</w:t>
            </w:r>
          </w:p>
        </w:tc>
        <w:tc>
          <w:tcPr>
            <w:tcW w:w="1242" w:type="dxa"/>
          </w:tcPr>
          <w:p w14:paraId="6CDEC157" w14:textId="77777777" w:rsidR="00123ECE" w:rsidRPr="00130358" w:rsidRDefault="00123ECE" w:rsidP="00D62538">
            <w:pPr>
              <w:pStyle w:val="TAH"/>
              <w:keepNext w:val="0"/>
              <w:keepLines w:val="0"/>
            </w:pPr>
            <w:r w:rsidRPr="00130358">
              <w:t>BCCH1</w:t>
            </w:r>
          </w:p>
        </w:tc>
        <w:tc>
          <w:tcPr>
            <w:tcW w:w="1243" w:type="dxa"/>
          </w:tcPr>
          <w:p w14:paraId="38AC1666" w14:textId="77777777" w:rsidR="00123ECE" w:rsidRPr="00130358" w:rsidRDefault="00123ECE" w:rsidP="00D62538">
            <w:pPr>
              <w:pStyle w:val="TAH"/>
              <w:keepNext w:val="0"/>
              <w:keepLines w:val="0"/>
            </w:pPr>
            <w:r w:rsidRPr="00130358">
              <w:t>BCCH2</w:t>
            </w:r>
          </w:p>
        </w:tc>
        <w:tc>
          <w:tcPr>
            <w:tcW w:w="1243" w:type="dxa"/>
          </w:tcPr>
          <w:p w14:paraId="3CE42132" w14:textId="77777777" w:rsidR="00123ECE" w:rsidRPr="00130358" w:rsidRDefault="00123ECE" w:rsidP="00D62538">
            <w:pPr>
              <w:pStyle w:val="TAH"/>
              <w:keepNext w:val="0"/>
              <w:keepLines w:val="0"/>
            </w:pPr>
            <w:r w:rsidRPr="00130358">
              <w:t>BCCH3</w:t>
            </w:r>
          </w:p>
        </w:tc>
        <w:tc>
          <w:tcPr>
            <w:tcW w:w="1243" w:type="dxa"/>
          </w:tcPr>
          <w:p w14:paraId="16DA4259" w14:textId="77777777" w:rsidR="00123ECE" w:rsidRPr="00130358" w:rsidRDefault="00123ECE" w:rsidP="00D62538">
            <w:pPr>
              <w:pStyle w:val="TAH"/>
              <w:keepNext w:val="0"/>
              <w:keepLines w:val="0"/>
            </w:pPr>
            <w:r w:rsidRPr="00130358">
              <w:t>BCCH4</w:t>
            </w:r>
          </w:p>
        </w:tc>
        <w:tc>
          <w:tcPr>
            <w:tcW w:w="1243" w:type="dxa"/>
          </w:tcPr>
          <w:p w14:paraId="4E30193D" w14:textId="77777777" w:rsidR="00123ECE" w:rsidRPr="00130358" w:rsidRDefault="00123ECE" w:rsidP="00D62538">
            <w:pPr>
              <w:pStyle w:val="TAH"/>
              <w:keepNext w:val="0"/>
              <w:keepLines w:val="0"/>
            </w:pPr>
            <w:r w:rsidRPr="00130358">
              <w:t>BCCH5</w:t>
            </w:r>
          </w:p>
        </w:tc>
        <w:tc>
          <w:tcPr>
            <w:tcW w:w="1243" w:type="dxa"/>
          </w:tcPr>
          <w:p w14:paraId="264508E3" w14:textId="77777777" w:rsidR="00123ECE" w:rsidRPr="00130358" w:rsidRDefault="00123ECE" w:rsidP="00D62538">
            <w:pPr>
              <w:pStyle w:val="TAH"/>
              <w:keepNext w:val="0"/>
              <w:keepLines w:val="0"/>
            </w:pPr>
            <w:r w:rsidRPr="00130358">
              <w:t>BCCH6</w:t>
            </w:r>
          </w:p>
        </w:tc>
      </w:tr>
      <w:tr w:rsidR="00123ECE" w:rsidRPr="00130358" w14:paraId="093AA75F" w14:textId="77777777" w:rsidTr="00D62538">
        <w:trPr>
          <w:jc w:val="center"/>
        </w:trPr>
        <w:tc>
          <w:tcPr>
            <w:tcW w:w="1288" w:type="dxa"/>
          </w:tcPr>
          <w:p w14:paraId="66F5A0A2" w14:textId="3F82F062" w:rsidR="00123ECE" w:rsidRPr="00130358" w:rsidRDefault="00123ECE" w:rsidP="00D62538">
            <w:pPr>
              <w:pStyle w:val="TAC"/>
              <w:keepNext w:val="0"/>
              <w:keepLines w:val="0"/>
            </w:pPr>
            <w:r w:rsidRPr="00130358">
              <w:t>GSM</w:t>
            </w:r>
            <w:r w:rsidR="00D62538" w:rsidRPr="00130358">
              <w:t xml:space="preserve"> </w:t>
            </w:r>
            <w:r w:rsidRPr="00130358">
              <w:t>450</w:t>
            </w:r>
          </w:p>
        </w:tc>
        <w:tc>
          <w:tcPr>
            <w:tcW w:w="1242" w:type="dxa"/>
          </w:tcPr>
          <w:p w14:paraId="78204F39" w14:textId="77777777" w:rsidR="00123ECE" w:rsidRPr="00130358" w:rsidRDefault="00123ECE" w:rsidP="00D62538">
            <w:pPr>
              <w:pStyle w:val="TAC"/>
              <w:keepNext w:val="0"/>
              <w:keepLines w:val="0"/>
            </w:pPr>
            <w:r w:rsidRPr="00130358">
              <w:t>276</w:t>
            </w:r>
          </w:p>
        </w:tc>
        <w:tc>
          <w:tcPr>
            <w:tcW w:w="1243" w:type="dxa"/>
          </w:tcPr>
          <w:p w14:paraId="0A8C3EE3" w14:textId="77777777" w:rsidR="00123ECE" w:rsidRPr="00130358" w:rsidRDefault="00123ECE" w:rsidP="00D62538">
            <w:pPr>
              <w:pStyle w:val="TAC"/>
              <w:keepNext w:val="0"/>
              <w:keepLines w:val="0"/>
            </w:pPr>
            <w:r w:rsidRPr="00130358">
              <w:t>293</w:t>
            </w:r>
          </w:p>
        </w:tc>
        <w:tc>
          <w:tcPr>
            <w:tcW w:w="1243" w:type="dxa"/>
          </w:tcPr>
          <w:p w14:paraId="415543A3" w14:textId="77777777" w:rsidR="00123ECE" w:rsidRPr="00130358" w:rsidRDefault="00123ECE" w:rsidP="00D62538">
            <w:pPr>
              <w:pStyle w:val="TAC"/>
              <w:keepNext w:val="0"/>
              <w:keepLines w:val="0"/>
            </w:pPr>
            <w:r w:rsidRPr="00130358">
              <w:t>264</w:t>
            </w:r>
          </w:p>
        </w:tc>
        <w:tc>
          <w:tcPr>
            <w:tcW w:w="1243" w:type="dxa"/>
          </w:tcPr>
          <w:p w14:paraId="7F108E64" w14:textId="77777777" w:rsidR="00123ECE" w:rsidRPr="00130358" w:rsidRDefault="00123ECE" w:rsidP="00D62538">
            <w:pPr>
              <w:pStyle w:val="TAC"/>
              <w:keepNext w:val="0"/>
              <w:keepLines w:val="0"/>
            </w:pPr>
            <w:r w:rsidRPr="00130358">
              <w:t>269</w:t>
            </w:r>
          </w:p>
        </w:tc>
        <w:tc>
          <w:tcPr>
            <w:tcW w:w="1243" w:type="dxa"/>
          </w:tcPr>
          <w:p w14:paraId="39338BCA" w14:textId="77777777" w:rsidR="00123ECE" w:rsidRPr="00130358" w:rsidRDefault="00123ECE" w:rsidP="00D62538">
            <w:pPr>
              <w:pStyle w:val="TAC"/>
              <w:keepNext w:val="0"/>
              <w:keepLines w:val="0"/>
            </w:pPr>
            <w:r w:rsidRPr="00130358">
              <w:t>281</w:t>
            </w:r>
          </w:p>
        </w:tc>
        <w:tc>
          <w:tcPr>
            <w:tcW w:w="1243" w:type="dxa"/>
          </w:tcPr>
          <w:p w14:paraId="098688CC" w14:textId="77777777" w:rsidR="00123ECE" w:rsidRPr="00130358" w:rsidRDefault="00123ECE" w:rsidP="00D62538">
            <w:pPr>
              <w:pStyle w:val="TAC"/>
              <w:keepNext w:val="0"/>
              <w:keepLines w:val="0"/>
            </w:pPr>
            <w:r w:rsidRPr="00130358">
              <w:t>288</w:t>
            </w:r>
          </w:p>
        </w:tc>
      </w:tr>
      <w:tr w:rsidR="00123ECE" w:rsidRPr="00130358" w14:paraId="5B6FFE8A" w14:textId="77777777" w:rsidTr="00D62538">
        <w:trPr>
          <w:jc w:val="center"/>
        </w:trPr>
        <w:tc>
          <w:tcPr>
            <w:tcW w:w="1288" w:type="dxa"/>
          </w:tcPr>
          <w:p w14:paraId="2A338FE6" w14:textId="2208C605" w:rsidR="00123ECE" w:rsidRPr="00130358" w:rsidRDefault="00123ECE" w:rsidP="00D62538">
            <w:pPr>
              <w:pStyle w:val="TAC"/>
              <w:keepNext w:val="0"/>
              <w:keepLines w:val="0"/>
            </w:pPr>
            <w:r w:rsidRPr="00130358">
              <w:t>GSM</w:t>
            </w:r>
            <w:r w:rsidR="00D62538" w:rsidRPr="00130358">
              <w:t xml:space="preserve"> </w:t>
            </w:r>
            <w:r w:rsidRPr="00130358">
              <w:t>480</w:t>
            </w:r>
          </w:p>
        </w:tc>
        <w:tc>
          <w:tcPr>
            <w:tcW w:w="1242" w:type="dxa"/>
          </w:tcPr>
          <w:p w14:paraId="172440BA" w14:textId="77777777" w:rsidR="00123ECE" w:rsidRPr="00130358" w:rsidRDefault="00123ECE" w:rsidP="00D62538">
            <w:pPr>
              <w:pStyle w:val="TAC"/>
              <w:keepNext w:val="0"/>
              <w:keepLines w:val="0"/>
            </w:pPr>
            <w:r w:rsidRPr="00130358">
              <w:t>323</w:t>
            </w:r>
          </w:p>
        </w:tc>
        <w:tc>
          <w:tcPr>
            <w:tcW w:w="1243" w:type="dxa"/>
          </w:tcPr>
          <w:p w14:paraId="64D3CEB3" w14:textId="77777777" w:rsidR="00123ECE" w:rsidRPr="00130358" w:rsidRDefault="00123ECE" w:rsidP="00D62538">
            <w:pPr>
              <w:pStyle w:val="TAC"/>
              <w:keepNext w:val="0"/>
              <w:keepLines w:val="0"/>
            </w:pPr>
            <w:r w:rsidRPr="00130358">
              <w:t>340</w:t>
            </w:r>
          </w:p>
        </w:tc>
        <w:tc>
          <w:tcPr>
            <w:tcW w:w="1243" w:type="dxa"/>
          </w:tcPr>
          <w:p w14:paraId="2CAD8C89" w14:textId="77777777" w:rsidR="00123ECE" w:rsidRPr="00130358" w:rsidRDefault="00123ECE" w:rsidP="00D62538">
            <w:pPr>
              <w:pStyle w:val="TAC"/>
              <w:keepNext w:val="0"/>
              <w:keepLines w:val="0"/>
            </w:pPr>
            <w:r w:rsidRPr="00130358">
              <w:t>311</w:t>
            </w:r>
          </w:p>
        </w:tc>
        <w:tc>
          <w:tcPr>
            <w:tcW w:w="1243" w:type="dxa"/>
          </w:tcPr>
          <w:p w14:paraId="18F51FA4" w14:textId="77777777" w:rsidR="00123ECE" w:rsidRPr="00130358" w:rsidRDefault="00123ECE" w:rsidP="00D62538">
            <w:pPr>
              <w:pStyle w:val="TAC"/>
              <w:keepNext w:val="0"/>
              <w:keepLines w:val="0"/>
            </w:pPr>
            <w:r w:rsidRPr="00130358">
              <w:t>316</w:t>
            </w:r>
          </w:p>
        </w:tc>
        <w:tc>
          <w:tcPr>
            <w:tcW w:w="1243" w:type="dxa"/>
          </w:tcPr>
          <w:p w14:paraId="0ECB8F14" w14:textId="77777777" w:rsidR="00123ECE" w:rsidRPr="00130358" w:rsidRDefault="00123ECE" w:rsidP="00D62538">
            <w:pPr>
              <w:pStyle w:val="TAC"/>
              <w:keepNext w:val="0"/>
              <w:keepLines w:val="0"/>
            </w:pPr>
            <w:r w:rsidRPr="00130358">
              <w:t>328</w:t>
            </w:r>
          </w:p>
        </w:tc>
        <w:tc>
          <w:tcPr>
            <w:tcW w:w="1243" w:type="dxa"/>
          </w:tcPr>
          <w:p w14:paraId="323CA418" w14:textId="77777777" w:rsidR="00123ECE" w:rsidRPr="00130358" w:rsidRDefault="00123ECE" w:rsidP="00D62538">
            <w:pPr>
              <w:pStyle w:val="TAC"/>
              <w:keepNext w:val="0"/>
              <w:keepLines w:val="0"/>
            </w:pPr>
            <w:r w:rsidRPr="00130358">
              <w:t>335</w:t>
            </w:r>
          </w:p>
        </w:tc>
      </w:tr>
      <w:tr w:rsidR="00123ECE" w:rsidRPr="00130358" w14:paraId="7657DD2B" w14:textId="77777777" w:rsidTr="00D62538">
        <w:trPr>
          <w:jc w:val="center"/>
        </w:trPr>
        <w:tc>
          <w:tcPr>
            <w:tcW w:w="1288" w:type="dxa"/>
          </w:tcPr>
          <w:p w14:paraId="7284DB75" w14:textId="5E20A942" w:rsidR="00123ECE" w:rsidRPr="00130358" w:rsidRDefault="00123ECE" w:rsidP="00D62538">
            <w:pPr>
              <w:pStyle w:val="TAC"/>
              <w:keepNext w:val="0"/>
              <w:keepLines w:val="0"/>
            </w:pPr>
            <w:r w:rsidRPr="00130358">
              <w:t>GSM</w:t>
            </w:r>
            <w:r w:rsidR="00D62538" w:rsidRPr="00130358">
              <w:t xml:space="preserve"> </w:t>
            </w:r>
            <w:r w:rsidRPr="00130358">
              <w:t>750</w:t>
            </w:r>
          </w:p>
        </w:tc>
        <w:tc>
          <w:tcPr>
            <w:tcW w:w="1242" w:type="dxa"/>
          </w:tcPr>
          <w:p w14:paraId="6DE403D9" w14:textId="77777777" w:rsidR="00123ECE" w:rsidRPr="00130358" w:rsidRDefault="00123ECE" w:rsidP="00D62538">
            <w:pPr>
              <w:pStyle w:val="TAC"/>
              <w:keepNext w:val="0"/>
              <w:keepLines w:val="0"/>
            </w:pPr>
            <w:r w:rsidRPr="00130358">
              <w:t>475</w:t>
            </w:r>
          </w:p>
        </w:tc>
        <w:tc>
          <w:tcPr>
            <w:tcW w:w="1243" w:type="dxa"/>
          </w:tcPr>
          <w:p w14:paraId="5F748ED8" w14:textId="77777777" w:rsidR="00123ECE" w:rsidRPr="00130358" w:rsidRDefault="00123ECE" w:rsidP="00D62538">
            <w:pPr>
              <w:pStyle w:val="TAC"/>
              <w:keepNext w:val="0"/>
              <w:keepLines w:val="0"/>
            </w:pPr>
            <w:r w:rsidRPr="00130358">
              <w:t>511</w:t>
            </w:r>
          </w:p>
        </w:tc>
        <w:tc>
          <w:tcPr>
            <w:tcW w:w="1243" w:type="dxa"/>
          </w:tcPr>
          <w:p w14:paraId="1598EDC8" w14:textId="77777777" w:rsidR="00123ECE" w:rsidRPr="00130358" w:rsidRDefault="00123ECE" w:rsidP="00D62538">
            <w:pPr>
              <w:pStyle w:val="TAC"/>
              <w:keepNext w:val="0"/>
              <w:keepLines w:val="0"/>
            </w:pPr>
            <w:r w:rsidRPr="00130358">
              <w:t>440</w:t>
            </w:r>
          </w:p>
        </w:tc>
        <w:tc>
          <w:tcPr>
            <w:tcW w:w="1243" w:type="dxa"/>
          </w:tcPr>
          <w:p w14:paraId="26E6C80E" w14:textId="77777777" w:rsidR="00123ECE" w:rsidRPr="00130358" w:rsidRDefault="00123ECE" w:rsidP="00D62538">
            <w:pPr>
              <w:pStyle w:val="TAC"/>
              <w:keepNext w:val="0"/>
              <w:keepLines w:val="0"/>
            </w:pPr>
            <w:r w:rsidRPr="00130358">
              <w:t>455</w:t>
            </w:r>
          </w:p>
        </w:tc>
        <w:tc>
          <w:tcPr>
            <w:tcW w:w="1243" w:type="dxa"/>
          </w:tcPr>
          <w:p w14:paraId="7E9595FA" w14:textId="77777777" w:rsidR="00123ECE" w:rsidRPr="00130358" w:rsidRDefault="00123ECE" w:rsidP="00D62538">
            <w:pPr>
              <w:pStyle w:val="TAC"/>
              <w:keepNext w:val="0"/>
              <w:keepLines w:val="0"/>
            </w:pPr>
            <w:r w:rsidRPr="00130358">
              <w:t>485</w:t>
            </w:r>
          </w:p>
        </w:tc>
        <w:tc>
          <w:tcPr>
            <w:tcW w:w="1243" w:type="dxa"/>
          </w:tcPr>
          <w:p w14:paraId="4BA7904E" w14:textId="77777777" w:rsidR="00123ECE" w:rsidRPr="00130358" w:rsidRDefault="00123ECE" w:rsidP="00D62538">
            <w:pPr>
              <w:pStyle w:val="TAC"/>
              <w:keepNext w:val="0"/>
              <w:keepLines w:val="0"/>
            </w:pPr>
            <w:r w:rsidRPr="00130358">
              <w:t>500</w:t>
            </w:r>
          </w:p>
        </w:tc>
      </w:tr>
      <w:tr w:rsidR="00123ECE" w:rsidRPr="00130358" w14:paraId="054F49F9" w14:textId="77777777" w:rsidTr="00D62538">
        <w:trPr>
          <w:jc w:val="center"/>
        </w:trPr>
        <w:tc>
          <w:tcPr>
            <w:tcW w:w="1288" w:type="dxa"/>
          </w:tcPr>
          <w:p w14:paraId="23CCBCD9" w14:textId="6F0BB067" w:rsidR="00123ECE" w:rsidRPr="00130358" w:rsidRDefault="00123ECE" w:rsidP="00D62538">
            <w:pPr>
              <w:pStyle w:val="TAC"/>
              <w:keepNext w:val="0"/>
              <w:keepLines w:val="0"/>
            </w:pPr>
            <w:r w:rsidRPr="00130358">
              <w:t>GSM</w:t>
            </w:r>
            <w:r w:rsidR="00D62538" w:rsidRPr="00130358">
              <w:t xml:space="preserve"> </w:t>
            </w:r>
            <w:r w:rsidRPr="00130358">
              <w:t>850</w:t>
            </w:r>
          </w:p>
        </w:tc>
        <w:tc>
          <w:tcPr>
            <w:tcW w:w="1242" w:type="dxa"/>
          </w:tcPr>
          <w:p w14:paraId="00759EFD" w14:textId="77777777" w:rsidR="00123ECE" w:rsidRPr="00130358" w:rsidRDefault="00123ECE" w:rsidP="00D62538">
            <w:pPr>
              <w:pStyle w:val="TAC"/>
              <w:keepNext w:val="0"/>
              <w:keepLines w:val="0"/>
            </w:pPr>
            <w:r w:rsidRPr="00130358">
              <w:t>189</w:t>
            </w:r>
          </w:p>
        </w:tc>
        <w:tc>
          <w:tcPr>
            <w:tcW w:w="1243" w:type="dxa"/>
          </w:tcPr>
          <w:p w14:paraId="3B60EE55" w14:textId="77777777" w:rsidR="00123ECE" w:rsidRPr="00130358" w:rsidRDefault="00123ECE" w:rsidP="00D62538">
            <w:pPr>
              <w:pStyle w:val="TAC"/>
              <w:keepNext w:val="0"/>
              <w:keepLines w:val="0"/>
            </w:pPr>
            <w:r w:rsidRPr="00130358">
              <w:t>251</w:t>
            </w:r>
          </w:p>
        </w:tc>
        <w:tc>
          <w:tcPr>
            <w:tcW w:w="1243" w:type="dxa"/>
          </w:tcPr>
          <w:p w14:paraId="10A402FB" w14:textId="77777777" w:rsidR="00123ECE" w:rsidRPr="00130358" w:rsidRDefault="00123ECE" w:rsidP="00D62538">
            <w:pPr>
              <w:pStyle w:val="TAC"/>
              <w:keepNext w:val="0"/>
              <w:keepLines w:val="0"/>
            </w:pPr>
            <w:r w:rsidRPr="00130358">
              <w:t>150</w:t>
            </w:r>
          </w:p>
        </w:tc>
        <w:tc>
          <w:tcPr>
            <w:tcW w:w="1243" w:type="dxa"/>
          </w:tcPr>
          <w:p w14:paraId="7F131CCA" w14:textId="77777777" w:rsidR="00123ECE" w:rsidRPr="00130358" w:rsidRDefault="00123ECE" w:rsidP="00D62538">
            <w:pPr>
              <w:pStyle w:val="TAC"/>
              <w:keepNext w:val="0"/>
              <w:keepLines w:val="0"/>
            </w:pPr>
            <w:r w:rsidRPr="00130358">
              <w:t>170</w:t>
            </w:r>
          </w:p>
        </w:tc>
        <w:tc>
          <w:tcPr>
            <w:tcW w:w="1243" w:type="dxa"/>
          </w:tcPr>
          <w:p w14:paraId="1B4467C6" w14:textId="77777777" w:rsidR="00123ECE" w:rsidRPr="00130358" w:rsidRDefault="00123ECE" w:rsidP="00D62538">
            <w:pPr>
              <w:pStyle w:val="TAC"/>
              <w:keepNext w:val="0"/>
              <w:keepLines w:val="0"/>
            </w:pPr>
            <w:r w:rsidRPr="00130358">
              <w:t>210</w:t>
            </w:r>
          </w:p>
        </w:tc>
        <w:tc>
          <w:tcPr>
            <w:tcW w:w="1243" w:type="dxa"/>
          </w:tcPr>
          <w:p w14:paraId="2A4DCA1B" w14:textId="77777777" w:rsidR="00123ECE" w:rsidRPr="00130358" w:rsidRDefault="00123ECE" w:rsidP="00D62538">
            <w:pPr>
              <w:pStyle w:val="TAC"/>
              <w:keepNext w:val="0"/>
              <w:keepLines w:val="0"/>
            </w:pPr>
            <w:r w:rsidRPr="00130358">
              <w:t>230</w:t>
            </w:r>
          </w:p>
        </w:tc>
      </w:tr>
      <w:tr w:rsidR="00123ECE" w:rsidRPr="00130358" w14:paraId="2109F3B5" w14:textId="77777777" w:rsidTr="00D62538">
        <w:trPr>
          <w:jc w:val="center"/>
        </w:trPr>
        <w:tc>
          <w:tcPr>
            <w:tcW w:w="1288" w:type="dxa"/>
          </w:tcPr>
          <w:p w14:paraId="4DD598F8" w14:textId="4E3E2670" w:rsidR="00123ECE" w:rsidRPr="00130358" w:rsidRDefault="00123ECE" w:rsidP="00D62538">
            <w:pPr>
              <w:pStyle w:val="TAC"/>
              <w:keepNext w:val="0"/>
              <w:keepLines w:val="0"/>
            </w:pPr>
            <w:r w:rsidRPr="00130358">
              <w:t>GSM</w:t>
            </w:r>
            <w:r w:rsidR="00D62538" w:rsidRPr="00130358">
              <w:t xml:space="preserve"> </w:t>
            </w:r>
            <w:r w:rsidRPr="00130358">
              <w:t>900</w:t>
            </w:r>
          </w:p>
        </w:tc>
        <w:tc>
          <w:tcPr>
            <w:tcW w:w="1242" w:type="dxa"/>
          </w:tcPr>
          <w:p w14:paraId="165A2ED3" w14:textId="77777777" w:rsidR="00123ECE" w:rsidRPr="00130358" w:rsidRDefault="00123ECE" w:rsidP="00D62538">
            <w:pPr>
              <w:pStyle w:val="TAC"/>
              <w:keepNext w:val="0"/>
              <w:keepLines w:val="0"/>
            </w:pPr>
            <w:r w:rsidRPr="00130358">
              <w:t>62</w:t>
            </w:r>
          </w:p>
        </w:tc>
        <w:tc>
          <w:tcPr>
            <w:tcW w:w="1243" w:type="dxa"/>
          </w:tcPr>
          <w:p w14:paraId="1CC30821" w14:textId="77777777" w:rsidR="00123ECE" w:rsidRPr="00130358" w:rsidRDefault="00123ECE" w:rsidP="00D62538">
            <w:pPr>
              <w:pStyle w:val="TAC"/>
              <w:keepNext w:val="0"/>
              <w:keepLines w:val="0"/>
            </w:pPr>
            <w:r w:rsidRPr="00130358">
              <w:t>124</w:t>
            </w:r>
          </w:p>
        </w:tc>
        <w:tc>
          <w:tcPr>
            <w:tcW w:w="1243" w:type="dxa"/>
          </w:tcPr>
          <w:p w14:paraId="011BABAA" w14:textId="77777777" w:rsidR="00123ECE" w:rsidRPr="00130358" w:rsidRDefault="00123ECE" w:rsidP="00D62538">
            <w:pPr>
              <w:pStyle w:val="TAC"/>
              <w:keepNext w:val="0"/>
              <w:keepLines w:val="0"/>
            </w:pPr>
            <w:r w:rsidRPr="00130358">
              <w:t>20</w:t>
            </w:r>
          </w:p>
        </w:tc>
        <w:tc>
          <w:tcPr>
            <w:tcW w:w="1243" w:type="dxa"/>
          </w:tcPr>
          <w:p w14:paraId="1D954BC9" w14:textId="77777777" w:rsidR="00123ECE" w:rsidRPr="00130358" w:rsidRDefault="00123ECE" w:rsidP="00D62538">
            <w:pPr>
              <w:pStyle w:val="TAC"/>
              <w:keepNext w:val="0"/>
              <w:keepLines w:val="0"/>
            </w:pPr>
            <w:r w:rsidRPr="00130358">
              <w:t>40</w:t>
            </w:r>
          </w:p>
        </w:tc>
        <w:tc>
          <w:tcPr>
            <w:tcW w:w="1243" w:type="dxa"/>
          </w:tcPr>
          <w:p w14:paraId="03892C40" w14:textId="77777777" w:rsidR="00123ECE" w:rsidRPr="00130358" w:rsidRDefault="00123ECE" w:rsidP="00D62538">
            <w:pPr>
              <w:pStyle w:val="TAC"/>
              <w:keepNext w:val="0"/>
              <w:keepLines w:val="0"/>
            </w:pPr>
            <w:r w:rsidRPr="00130358">
              <w:t>80</w:t>
            </w:r>
          </w:p>
        </w:tc>
        <w:tc>
          <w:tcPr>
            <w:tcW w:w="1243" w:type="dxa"/>
          </w:tcPr>
          <w:p w14:paraId="40734424" w14:textId="77777777" w:rsidR="00123ECE" w:rsidRPr="00130358" w:rsidRDefault="00123ECE" w:rsidP="00D62538">
            <w:pPr>
              <w:pStyle w:val="TAC"/>
              <w:keepNext w:val="0"/>
              <w:keepLines w:val="0"/>
            </w:pPr>
            <w:r w:rsidRPr="00130358">
              <w:t>100</w:t>
            </w:r>
          </w:p>
        </w:tc>
      </w:tr>
      <w:tr w:rsidR="00123ECE" w:rsidRPr="00130358" w14:paraId="79CD1C48" w14:textId="77777777" w:rsidTr="00D62538">
        <w:trPr>
          <w:jc w:val="center"/>
        </w:trPr>
        <w:tc>
          <w:tcPr>
            <w:tcW w:w="1288" w:type="dxa"/>
          </w:tcPr>
          <w:p w14:paraId="15D721A7" w14:textId="0862BED8" w:rsidR="00123ECE" w:rsidRPr="00130358" w:rsidRDefault="00123ECE" w:rsidP="00D62538">
            <w:pPr>
              <w:pStyle w:val="TAC"/>
              <w:keepNext w:val="0"/>
              <w:keepLines w:val="0"/>
            </w:pPr>
            <w:r w:rsidRPr="00130358">
              <w:t>DCS</w:t>
            </w:r>
            <w:r w:rsidR="00D62538" w:rsidRPr="00130358">
              <w:t xml:space="preserve"> </w:t>
            </w:r>
            <w:r w:rsidRPr="00130358">
              <w:t>1800</w:t>
            </w:r>
          </w:p>
        </w:tc>
        <w:tc>
          <w:tcPr>
            <w:tcW w:w="1242" w:type="dxa"/>
          </w:tcPr>
          <w:p w14:paraId="7932AE4D" w14:textId="77777777" w:rsidR="00123ECE" w:rsidRPr="00130358" w:rsidRDefault="00123ECE" w:rsidP="00D62538">
            <w:pPr>
              <w:pStyle w:val="TAC"/>
              <w:keepNext w:val="0"/>
              <w:keepLines w:val="0"/>
            </w:pPr>
            <w:r w:rsidRPr="00130358">
              <w:t>700</w:t>
            </w:r>
          </w:p>
        </w:tc>
        <w:tc>
          <w:tcPr>
            <w:tcW w:w="1243" w:type="dxa"/>
          </w:tcPr>
          <w:p w14:paraId="2855A760" w14:textId="77777777" w:rsidR="00123ECE" w:rsidRPr="00130358" w:rsidRDefault="00123ECE" w:rsidP="00D62538">
            <w:pPr>
              <w:pStyle w:val="TAC"/>
              <w:keepNext w:val="0"/>
              <w:keepLines w:val="0"/>
            </w:pPr>
            <w:r w:rsidRPr="00130358">
              <w:t>885</w:t>
            </w:r>
          </w:p>
        </w:tc>
        <w:tc>
          <w:tcPr>
            <w:tcW w:w="1243" w:type="dxa"/>
          </w:tcPr>
          <w:p w14:paraId="7902DAD3" w14:textId="77777777" w:rsidR="00123ECE" w:rsidRPr="00130358" w:rsidRDefault="00123ECE" w:rsidP="00D62538">
            <w:pPr>
              <w:pStyle w:val="TAC"/>
              <w:keepNext w:val="0"/>
              <w:keepLines w:val="0"/>
            </w:pPr>
            <w:r w:rsidRPr="00130358">
              <w:t>585</w:t>
            </w:r>
          </w:p>
        </w:tc>
        <w:tc>
          <w:tcPr>
            <w:tcW w:w="1243" w:type="dxa"/>
          </w:tcPr>
          <w:p w14:paraId="7D91BF65" w14:textId="77777777" w:rsidR="00123ECE" w:rsidRPr="00130358" w:rsidRDefault="00123ECE" w:rsidP="00D62538">
            <w:pPr>
              <w:pStyle w:val="TAC"/>
              <w:keepNext w:val="0"/>
              <w:keepLines w:val="0"/>
            </w:pPr>
            <w:r w:rsidRPr="00130358">
              <w:t>660</w:t>
            </w:r>
          </w:p>
        </w:tc>
        <w:tc>
          <w:tcPr>
            <w:tcW w:w="1243" w:type="dxa"/>
          </w:tcPr>
          <w:p w14:paraId="5B687183" w14:textId="77777777" w:rsidR="00123ECE" w:rsidRPr="00130358" w:rsidRDefault="00123ECE" w:rsidP="00D62538">
            <w:pPr>
              <w:pStyle w:val="TAC"/>
              <w:keepNext w:val="0"/>
              <w:keepLines w:val="0"/>
            </w:pPr>
            <w:r w:rsidRPr="00130358">
              <w:t>790</w:t>
            </w:r>
          </w:p>
        </w:tc>
        <w:tc>
          <w:tcPr>
            <w:tcW w:w="1243" w:type="dxa"/>
          </w:tcPr>
          <w:p w14:paraId="50D7971D" w14:textId="77777777" w:rsidR="00123ECE" w:rsidRPr="00130358" w:rsidRDefault="00123ECE" w:rsidP="00D62538">
            <w:pPr>
              <w:pStyle w:val="TAC"/>
              <w:keepNext w:val="0"/>
              <w:keepLines w:val="0"/>
            </w:pPr>
            <w:r w:rsidRPr="00130358">
              <w:t>835</w:t>
            </w:r>
          </w:p>
        </w:tc>
      </w:tr>
      <w:tr w:rsidR="00123ECE" w:rsidRPr="00130358" w14:paraId="3E9A7A12" w14:textId="77777777" w:rsidTr="00D62538">
        <w:trPr>
          <w:jc w:val="center"/>
        </w:trPr>
        <w:tc>
          <w:tcPr>
            <w:tcW w:w="1288" w:type="dxa"/>
          </w:tcPr>
          <w:p w14:paraId="4CC2F3CF" w14:textId="2F20A560" w:rsidR="00123ECE" w:rsidRPr="00130358" w:rsidRDefault="00123ECE" w:rsidP="00D62538">
            <w:pPr>
              <w:pStyle w:val="TAC"/>
              <w:keepNext w:val="0"/>
              <w:keepLines w:val="0"/>
            </w:pPr>
            <w:r w:rsidRPr="00130358">
              <w:t>PCS</w:t>
            </w:r>
            <w:r w:rsidR="00D62538" w:rsidRPr="00130358">
              <w:t xml:space="preserve"> </w:t>
            </w:r>
            <w:r w:rsidRPr="00130358">
              <w:t>1900</w:t>
            </w:r>
            <w:r w:rsidR="00D62538" w:rsidRPr="00130358">
              <w:t xml:space="preserve"> </w:t>
            </w:r>
          </w:p>
        </w:tc>
        <w:tc>
          <w:tcPr>
            <w:tcW w:w="1242" w:type="dxa"/>
          </w:tcPr>
          <w:p w14:paraId="6E103D90" w14:textId="77777777" w:rsidR="00123ECE" w:rsidRPr="00130358" w:rsidRDefault="00123ECE" w:rsidP="00D62538">
            <w:pPr>
              <w:pStyle w:val="TAC"/>
              <w:keepNext w:val="0"/>
              <w:keepLines w:val="0"/>
            </w:pPr>
            <w:r w:rsidRPr="00130358">
              <w:t>700</w:t>
            </w:r>
          </w:p>
        </w:tc>
        <w:tc>
          <w:tcPr>
            <w:tcW w:w="1243" w:type="dxa"/>
          </w:tcPr>
          <w:p w14:paraId="0016B6B3" w14:textId="77777777" w:rsidR="00123ECE" w:rsidRPr="00130358" w:rsidRDefault="00123ECE" w:rsidP="00D62538">
            <w:pPr>
              <w:pStyle w:val="TAC"/>
              <w:keepNext w:val="0"/>
              <w:keepLines w:val="0"/>
            </w:pPr>
            <w:r w:rsidRPr="00130358">
              <w:t>805</w:t>
            </w:r>
          </w:p>
        </w:tc>
        <w:tc>
          <w:tcPr>
            <w:tcW w:w="1243" w:type="dxa"/>
          </w:tcPr>
          <w:p w14:paraId="026BAE66" w14:textId="77777777" w:rsidR="00123ECE" w:rsidRPr="00130358" w:rsidRDefault="00123ECE" w:rsidP="00D62538">
            <w:pPr>
              <w:pStyle w:val="TAC"/>
              <w:keepNext w:val="0"/>
              <w:keepLines w:val="0"/>
            </w:pPr>
            <w:r w:rsidRPr="00130358">
              <w:t>585</w:t>
            </w:r>
          </w:p>
        </w:tc>
        <w:tc>
          <w:tcPr>
            <w:tcW w:w="1243" w:type="dxa"/>
          </w:tcPr>
          <w:p w14:paraId="780E2976" w14:textId="77777777" w:rsidR="00123ECE" w:rsidRPr="00130358" w:rsidRDefault="00123ECE" w:rsidP="00D62538">
            <w:pPr>
              <w:pStyle w:val="TAC"/>
              <w:keepNext w:val="0"/>
              <w:keepLines w:val="0"/>
            </w:pPr>
            <w:r w:rsidRPr="00130358">
              <w:t>660</w:t>
            </w:r>
          </w:p>
        </w:tc>
        <w:tc>
          <w:tcPr>
            <w:tcW w:w="1243" w:type="dxa"/>
          </w:tcPr>
          <w:p w14:paraId="52599A62" w14:textId="77777777" w:rsidR="00123ECE" w:rsidRPr="00130358" w:rsidRDefault="00123ECE" w:rsidP="00D62538">
            <w:pPr>
              <w:pStyle w:val="TAC"/>
              <w:keepNext w:val="0"/>
              <w:keepLines w:val="0"/>
            </w:pPr>
            <w:r w:rsidRPr="00130358">
              <w:t>790</w:t>
            </w:r>
          </w:p>
        </w:tc>
        <w:tc>
          <w:tcPr>
            <w:tcW w:w="1243" w:type="dxa"/>
          </w:tcPr>
          <w:p w14:paraId="52847572" w14:textId="77777777" w:rsidR="00123ECE" w:rsidRPr="00130358" w:rsidRDefault="00123ECE" w:rsidP="00D62538">
            <w:pPr>
              <w:pStyle w:val="TAC"/>
              <w:keepNext w:val="0"/>
              <w:keepLines w:val="0"/>
              <w:rPr>
                <w:u w:val="single"/>
              </w:rPr>
            </w:pPr>
            <w:r w:rsidRPr="00130358">
              <w:t>550</w:t>
            </w:r>
          </w:p>
        </w:tc>
      </w:tr>
      <w:tr w:rsidR="00123ECE" w:rsidRPr="00130358" w14:paraId="757DDC95" w14:textId="77777777" w:rsidTr="00D62538">
        <w:trPr>
          <w:jc w:val="center"/>
        </w:trPr>
        <w:tc>
          <w:tcPr>
            <w:tcW w:w="8745" w:type="dxa"/>
            <w:gridSpan w:val="7"/>
          </w:tcPr>
          <w:p w14:paraId="4749CE58" w14:textId="0C2119CD" w:rsidR="00123ECE" w:rsidRPr="00130358" w:rsidRDefault="00483222" w:rsidP="00D62538">
            <w:pPr>
              <w:pStyle w:val="TAN"/>
              <w:keepNext w:val="0"/>
              <w:keepLines w:val="0"/>
            </w:pPr>
            <w:r w:rsidRPr="00130358">
              <w:t>NOTE:</w:t>
            </w:r>
            <w:r w:rsidR="00123ECE" w:rsidRPr="00130358">
              <w:tab/>
              <w:t>As</w:t>
            </w:r>
            <w:r w:rsidR="00D62538" w:rsidRPr="00130358">
              <w:t xml:space="preserve"> </w:t>
            </w:r>
            <w:r w:rsidR="00123ECE" w:rsidRPr="00130358">
              <w:t>defined</w:t>
            </w:r>
            <w:r w:rsidR="00D62538" w:rsidRPr="00130358">
              <w:t xml:space="preserve"> </w:t>
            </w:r>
            <w:r w:rsidR="00123ECE" w:rsidRPr="00130358">
              <w:t>in</w:t>
            </w:r>
            <w:r w:rsidR="00D62538" w:rsidRPr="00130358">
              <w:t xml:space="preserve"> </w:t>
            </w:r>
            <w:r w:rsidR="00123ECE" w:rsidRPr="00130358">
              <w:t>clause</w:t>
            </w:r>
            <w:r w:rsidR="00D62538" w:rsidRPr="00130358">
              <w:t xml:space="preserve"> </w:t>
            </w:r>
            <w:r w:rsidR="00123ECE" w:rsidRPr="00130358">
              <w:t>3A.1,</w:t>
            </w:r>
            <w:r w:rsidR="00D62538" w:rsidRPr="00130358">
              <w:t xml:space="preserve"> </w:t>
            </w:r>
            <w:r w:rsidR="00123ECE" w:rsidRPr="00130358">
              <w:t>the</w:t>
            </w:r>
            <w:r w:rsidR="00D62538" w:rsidRPr="00130358">
              <w:t xml:space="preserve"> </w:t>
            </w:r>
            <w:r w:rsidR="00123ECE" w:rsidRPr="00130358">
              <w:t>test</w:t>
            </w:r>
            <w:r w:rsidR="00D62538" w:rsidRPr="00130358">
              <w:t xml:space="preserve"> </w:t>
            </w:r>
            <w:r w:rsidR="00123ECE" w:rsidRPr="00130358">
              <w:t>shall</w:t>
            </w:r>
            <w:r w:rsidR="00D62538" w:rsidRPr="00130358">
              <w:t xml:space="preserve"> </w:t>
            </w:r>
            <w:r w:rsidR="00123ECE" w:rsidRPr="00130358">
              <w:t>run</w:t>
            </w:r>
            <w:r w:rsidR="00D62538" w:rsidRPr="00130358">
              <w:t xml:space="preserve"> </w:t>
            </w:r>
            <w:r w:rsidR="00123ECE" w:rsidRPr="00130358">
              <w:t>without</w:t>
            </w:r>
            <w:r w:rsidR="00D62538" w:rsidRPr="00130358">
              <w:t xml:space="preserve"> </w:t>
            </w:r>
            <w:r w:rsidR="00123ECE" w:rsidRPr="00130358">
              <w:t>frequency</w:t>
            </w:r>
            <w:r w:rsidR="00D62538" w:rsidRPr="00130358">
              <w:t xml:space="preserve"> </w:t>
            </w:r>
            <w:r w:rsidR="00123ECE" w:rsidRPr="00130358">
              <w:t>overlapping</w:t>
            </w:r>
            <w:r w:rsidR="00D62538" w:rsidRPr="00130358">
              <w:t xml:space="preserve"> </w:t>
            </w:r>
            <w:r w:rsidR="00123ECE" w:rsidRPr="00130358">
              <w:t>between</w:t>
            </w:r>
            <w:r w:rsidR="00D62538" w:rsidRPr="00130358">
              <w:t xml:space="preserve"> </w:t>
            </w:r>
            <w:r w:rsidR="00123ECE" w:rsidRPr="00130358">
              <w:t>E-UTRA</w:t>
            </w:r>
            <w:r w:rsidR="00D62538" w:rsidRPr="00130358">
              <w:t xml:space="preserve"> </w:t>
            </w:r>
            <w:r w:rsidR="00123ECE" w:rsidRPr="00130358">
              <w:t>and</w:t>
            </w:r>
            <w:r w:rsidR="00D62538" w:rsidRPr="00130358">
              <w:t xml:space="preserve"> </w:t>
            </w:r>
            <w:r w:rsidR="00123ECE" w:rsidRPr="00130358">
              <w:t>GSM</w:t>
            </w:r>
            <w:r w:rsidR="00D62538" w:rsidRPr="00130358">
              <w:t xml:space="preserve"> </w:t>
            </w:r>
            <w:r w:rsidR="00123ECE" w:rsidRPr="00130358">
              <w:t>cells.</w:t>
            </w:r>
            <w:r w:rsidR="00D62538" w:rsidRPr="00130358">
              <w:t xml:space="preserve"> </w:t>
            </w:r>
            <w:r w:rsidR="00123ECE" w:rsidRPr="00130358">
              <w:t>The</w:t>
            </w:r>
            <w:r w:rsidR="00D62538" w:rsidRPr="00130358">
              <w:t xml:space="preserve"> </w:t>
            </w:r>
            <w:r w:rsidR="00123ECE" w:rsidRPr="00130358">
              <w:t>ARFCN</w:t>
            </w:r>
            <w:r w:rsidR="00D62538" w:rsidRPr="00130358">
              <w:t xml:space="preserve"> </w:t>
            </w:r>
            <w:r w:rsidR="00123ECE" w:rsidRPr="00130358">
              <w:t>numbers</w:t>
            </w:r>
            <w:r w:rsidR="00D62538" w:rsidRPr="00130358">
              <w:t xml:space="preserve"> </w:t>
            </w:r>
            <w:r w:rsidR="00123ECE" w:rsidRPr="00130358">
              <w:t>defined</w:t>
            </w:r>
            <w:r w:rsidR="00D62538" w:rsidRPr="00130358">
              <w:t xml:space="preserve"> </w:t>
            </w:r>
            <w:r w:rsidR="00123ECE" w:rsidRPr="00130358">
              <w:t>here,</w:t>
            </w:r>
            <w:r w:rsidR="00D62538" w:rsidRPr="00130358">
              <w:t xml:space="preserve"> </w:t>
            </w:r>
            <w:r w:rsidR="00123ECE" w:rsidRPr="00130358">
              <w:t>can</w:t>
            </w:r>
            <w:r w:rsidR="00D62538" w:rsidRPr="00130358">
              <w:t xml:space="preserve"> </w:t>
            </w:r>
            <w:r w:rsidR="00123ECE" w:rsidRPr="00130358">
              <w:t>be</w:t>
            </w:r>
            <w:r w:rsidR="00D62538" w:rsidRPr="00130358">
              <w:t xml:space="preserve"> </w:t>
            </w:r>
            <w:r w:rsidR="00123ECE" w:rsidRPr="00130358">
              <w:t>updated</w:t>
            </w:r>
            <w:r w:rsidR="00D62538" w:rsidRPr="00130358">
              <w:t xml:space="preserve"> </w:t>
            </w:r>
            <w:r w:rsidR="00123ECE" w:rsidRPr="00130358">
              <w:t>accordingly</w:t>
            </w:r>
            <w:r w:rsidR="00D62538" w:rsidRPr="00130358">
              <w:t xml:space="preserve"> </w:t>
            </w:r>
            <w:r w:rsidR="00123ECE" w:rsidRPr="00130358">
              <w:t>(even</w:t>
            </w:r>
            <w:r w:rsidR="00D62538" w:rsidRPr="00130358">
              <w:t xml:space="preserve"> </w:t>
            </w:r>
            <w:r w:rsidR="00123ECE" w:rsidRPr="00130358">
              <w:t>E-UTRA</w:t>
            </w:r>
            <w:r w:rsidR="00D62538" w:rsidRPr="00130358">
              <w:t xml:space="preserve"> </w:t>
            </w:r>
            <w:r w:rsidR="00123ECE" w:rsidRPr="00130358">
              <w:t>band</w:t>
            </w:r>
            <w:r w:rsidR="00D62538" w:rsidRPr="00130358">
              <w:t xml:space="preserve"> </w:t>
            </w:r>
            <w:r w:rsidR="00123ECE" w:rsidRPr="00130358">
              <w:t>specific)</w:t>
            </w:r>
            <w:r w:rsidR="00D62538" w:rsidRPr="00130358">
              <w:t xml:space="preserve"> </w:t>
            </w:r>
            <w:r w:rsidR="00123ECE" w:rsidRPr="00130358">
              <w:t>to</w:t>
            </w:r>
            <w:r w:rsidR="00D62538" w:rsidRPr="00130358">
              <w:t xml:space="preserve"> </w:t>
            </w:r>
            <w:r w:rsidR="00123ECE" w:rsidRPr="00130358">
              <w:t>avoid</w:t>
            </w:r>
            <w:r w:rsidR="00D62538" w:rsidRPr="00130358">
              <w:t xml:space="preserve"> </w:t>
            </w:r>
            <w:r w:rsidR="00123ECE" w:rsidRPr="00130358">
              <w:t>possible</w:t>
            </w:r>
            <w:r w:rsidR="00D62538" w:rsidRPr="00130358">
              <w:t xml:space="preserve"> </w:t>
            </w:r>
            <w:r w:rsidR="00123ECE" w:rsidRPr="00130358">
              <w:t>overlapping.</w:t>
            </w:r>
          </w:p>
        </w:tc>
      </w:tr>
    </w:tbl>
    <w:p w14:paraId="78843F6E" w14:textId="77777777" w:rsidR="00123ECE" w:rsidRPr="00130358" w:rsidRDefault="00123ECE" w:rsidP="00D62538"/>
    <w:p w14:paraId="0482502E" w14:textId="77777777" w:rsidR="00123ECE" w:rsidRPr="00130358" w:rsidRDefault="00123ECE" w:rsidP="00D62538">
      <w:pPr>
        <w:pStyle w:val="TH"/>
        <w:keepNext w:val="0"/>
        <w:keepLines w:val="0"/>
      </w:pPr>
      <w:r w:rsidRPr="00130358">
        <w:t>Table 9.6.2.5-4: GSM Carrier RSSI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61"/>
        <w:gridCol w:w="1971"/>
        <w:gridCol w:w="1971"/>
        <w:gridCol w:w="1972"/>
        <w:gridCol w:w="1972"/>
      </w:tblGrid>
      <w:tr w:rsidR="00123ECE" w:rsidRPr="00130358" w14:paraId="02F1F465" w14:textId="77777777" w:rsidTr="00483222">
        <w:trPr>
          <w:jc w:val="center"/>
        </w:trPr>
        <w:tc>
          <w:tcPr>
            <w:tcW w:w="961" w:type="dxa"/>
            <w:tcBorders>
              <w:bottom w:val="nil"/>
            </w:tcBorders>
            <w:vAlign w:val="center"/>
          </w:tcPr>
          <w:p w14:paraId="164AB9DF" w14:textId="77777777" w:rsidR="00123ECE" w:rsidRPr="00130358" w:rsidRDefault="00123ECE" w:rsidP="00D62538">
            <w:pPr>
              <w:pStyle w:val="TAH"/>
              <w:keepNext w:val="0"/>
              <w:keepLines w:val="0"/>
              <w:rPr>
                <w:rFonts w:eastAsia="MS Mincho"/>
              </w:rPr>
            </w:pPr>
            <w:r w:rsidRPr="00130358">
              <w:rPr>
                <w:rFonts w:eastAsia="MS Mincho"/>
              </w:rPr>
              <w:t>Sub-test</w:t>
            </w:r>
          </w:p>
        </w:tc>
        <w:tc>
          <w:tcPr>
            <w:tcW w:w="3942" w:type="dxa"/>
            <w:gridSpan w:val="2"/>
            <w:vAlign w:val="center"/>
          </w:tcPr>
          <w:p w14:paraId="4BC96C97" w14:textId="5B7267A0" w:rsidR="00123ECE" w:rsidRPr="00130358" w:rsidRDefault="00123ECE" w:rsidP="00D62538">
            <w:pPr>
              <w:pStyle w:val="TAH"/>
              <w:keepNext w:val="0"/>
              <w:keepLines w:val="0"/>
              <w:rPr>
                <w:rFonts w:eastAsia="MS Mincho"/>
              </w:rPr>
            </w:pPr>
            <w:r w:rsidRPr="00130358">
              <w:rPr>
                <w:rFonts w:eastAsia="MS Mincho"/>
              </w:rPr>
              <w:t>Normal</w:t>
            </w:r>
            <w:r w:rsidR="00D62538" w:rsidRPr="00130358">
              <w:t xml:space="preserve"> </w:t>
            </w:r>
            <w:r w:rsidR="00D379E5" w:rsidRPr="00130358">
              <w:t>condition</w:t>
            </w:r>
          </w:p>
        </w:tc>
        <w:tc>
          <w:tcPr>
            <w:tcW w:w="3944" w:type="dxa"/>
            <w:gridSpan w:val="2"/>
            <w:vAlign w:val="center"/>
          </w:tcPr>
          <w:p w14:paraId="0957A8C3" w14:textId="0E0C9583" w:rsidR="00123ECE" w:rsidRPr="00130358" w:rsidRDefault="00D379E5" w:rsidP="00D62538">
            <w:pPr>
              <w:pStyle w:val="TAH"/>
              <w:keepNext w:val="0"/>
              <w:keepLines w:val="0"/>
              <w:rPr>
                <w:rFonts w:eastAsia="MS Mincho"/>
              </w:rPr>
            </w:pPr>
            <w:r w:rsidRPr="00130358">
              <w:t>Extreme</w:t>
            </w:r>
            <w:r w:rsidR="00D62538" w:rsidRPr="00130358">
              <w:t xml:space="preserve"> </w:t>
            </w:r>
            <w:r w:rsidRPr="00130358">
              <w:t>condition</w:t>
            </w:r>
          </w:p>
        </w:tc>
      </w:tr>
      <w:tr w:rsidR="00123ECE" w:rsidRPr="00130358" w14:paraId="75A3A28E" w14:textId="77777777" w:rsidTr="00483222">
        <w:trPr>
          <w:jc w:val="center"/>
        </w:trPr>
        <w:tc>
          <w:tcPr>
            <w:tcW w:w="961" w:type="dxa"/>
            <w:tcBorders>
              <w:top w:val="nil"/>
            </w:tcBorders>
          </w:tcPr>
          <w:p w14:paraId="173978F9" w14:textId="77777777" w:rsidR="00123ECE" w:rsidRPr="00130358" w:rsidRDefault="00123ECE" w:rsidP="00D62538">
            <w:pPr>
              <w:pStyle w:val="TAH"/>
              <w:keepNext w:val="0"/>
              <w:keepLines w:val="0"/>
              <w:rPr>
                <w:rFonts w:eastAsia="MS Mincho"/>
              </w:rPr>
            </w:pPr>
          </w:p>
        </w:tc>
        <w:tc>
          <w:tcPr>
            <w:tcW w:w="1971" w:type="dxa"/>
            <w:vAlign w:val="center"/>
          </w:tcPr>
          <w:p w14:paraId="12E2975E" w14:textId="6B84BF02"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1" w:type="dxa"/>
            <w:vAlign w:val="center"/>
          </w:tcPr>
          <w:p w14:paraId="19D5B064" w14:textId="30A1F43C"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35DCAB7E" w14:textId="3294E58A" w:rsidR="00123ECE" w:rsidRPr="00130358" w:rsidRDefault="00123ECE" w:rsidP="00D62538">
            <w:pPr>
              <w:pStyle w:val="TAH"/>
              <w:keepNext w:val="0"/>
              <w:keepLines w:val="0"/>
              <w:rPr>
                <w:rFonts w:eastAsia="MS Mincho"/>
              </w:rPr>
            </w:pPr>
            <w:r w:rsidRPr="00130358">
              <w:rPr>
                <w:rFonts w:eastAsia="MS Mincho"/>
              </w:rPr>
              <w:t>Lowest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c>
          <w:tcPr>
            <w:tcW w:w="1972" w:type="dxa"/>
            <w:vAlign w:val="center"/>
          </w:tcPr>
          <w:p w14:paraId="6DABDF55" w14:textId="005FF2AE" w:rsidR="00123ECE" w:rsidRPr="00130358" w:rsidRDefault="00123ECE" w:rsidP="00D62538">
            <w:pPr>
              <w:pStyle w:val="TAH"/>
              <w:keepNext w:val="0"/>
              <w:keepLines w:val="0"/>
              <w:rPr>
                <w:rFonts w:eastAsia="MS Mincho"/>
              </w:rPr>
            </w:pPr>
            <w:r w:rsidRPr="00130358">
              <w:rPr>
                <w:rFonts w:eastAsia="MS Mincho"/>
              </w:rPr>
              <w:t>Highest</w:t>
            </w:r>
            <w:r w:rsidR="00D62538" w:rsidRPr="00130358">
              <w:rPr>
                <w:rFonts w:eastAsia="MS Mincho"/>
              </w:rPr>
              <w:t xml:space="preserve"> </w:t>
            </w:r>
            <w:r w:rsidRPr="00130358">
              <w:rPr>
                <w:rFonts w:eastAsia="MS Mincho"/>
              </w:rPr>
              <w:t>reported</w:t>
            </w:r>
            <w:r w:rsidR="00D62538" w:rsidRPr="00130358">
              <w:rPr>
                <w:rFonts w:eastAsia="MS Mincho"/>
              </w:rPr>
              <w:t xml:space="preserve"> </w:t>
            </w:r>
            <w:r w:rsidRPr="00130358">
              <w:rPr>
                <w:rFonts w:eastAsia="MS Mincho"/>
              </w:rPr>
              <w:t>value</w:t>
            </w:r>
            <w:r w:rsidR="00D62538" w:rsidRPr="00130358">
              <w:rPr>
                <w:rFonts w:eastAsia="MS Mincho"/>
              </w:rPr>
              <w:t xml:space="preserve"> </w:t>
            </w:r>
            <w:r w:rsidRPr="00130358">
              <w:rPr>
                <w:rFonts w:eastAsia="MS Mincho"/>
              </w:rPr>
              <w:t>for</w:t>
            </w:r>
            <w:r w:rsidR="00D62538" w:rsidRPr="00130358">
              <w:rPr>
                <w:rFonts w:eastAsia="MS Mincho"/>
              </w:rPr>
              <w:t xml:space="preserve"> </w:t>
            </w:r>
            <w:r w:rsidRPr="00130358">
              <w:rPr>
                <w:rFonts w:eastAsia="MS Mincho"/>
              </w:rPr>
              <w:t>BCCH1</w:t>
            </w:r>
          </w:p>
        </w:tc>
      </w:tr>
      <w:tr w:rsidR="00123ECE" w:rsidRPr="00130358" w14:paraId="1CE237B8" w14:textId="77777777" w:rsidTr="00483222">
        <w:trPr>
          <w:jc w:val="center"/>
        </w:trPr>
        <w:tc>
          <w:tcPr>
            <w:tcW w:w="961" w:type="dxa"/>
            <w:vAlign w:val="center"/>
          </w:tcPr>
          <w:p w14:paraId="21A02A55" w14:textId="77777777" w:rsidR="00123ECE" w:rsidRPr="00130358" w:rsidRDefault="00123ECE" w:rsidP="00D62538">
            <w:pPr>
              <w:pStyle w:val="TAC"/>
              <w:keepNext w:val="0"/>
              <w:keepLines w:val="0"/>
            </w:pPr>
            <w:r w:rsidRPr="00130358">
              <w:t>1</w:t>
            </w:r>
          </w:p>
        </w:tc>
        <w:tc>
          <w:tcPr>
            <w:tcW w:w="1971" w:type="dxa"/>
            <w:vAlign w:val="center"/>
          </w:tcPr>
          <w:p w14:paraId="1884C564" w14:textId="77777777" w:rsidR="00123ECE" w:rsidRPr="00130358" w:rsidRDefault="00123ECE" w:rsidP="00D62538">
            <w:pPr>
              <w:pStyle w:val="TAC"/>
              <w:keepNext w:val="0"/>
              <w:keepLines w:val="0"/>
            </w:pPr>
            <w:r w:rsidRPr="00130358">
              <w:t>RXLEV_</w:t>
            </w:r>
            <w:r w:rsidRPr="00130358">
              <w:rPr>
                <w:lang w:eastAsia="zh-CN"/>
              </w:rPr>
              <w:t>62</w:t>
            </w:r>
          </w:p>
        </w:tc>
        <w:tc>
          <w:tcPr>
            <w:tcW w:w="1971" w:type="dxa"/>
            <w:vAlign w:val="center"/>
          </w:tcPr>
          <w:p w14:paraId="38953DE2" w14:textId="77777777" w:rsidR="00123ECE" w:rsidRPr="00130358" w:rsidRDefault="00123ECE" w:rsidP="00D62538">
            <w:pPr>
              <w:pStyle w:val="TAC"/>
              <w:keepNext w:val="0"/>
              <w:keepLines w:val="0"/>
            </w:pPr>
            <w:r w:rsidRPr="00130358">
              <w:t>RXLEV_</w:t>
            </w:r>
            <w:r w:rsidRPr="00130358">
              <w:rPr>
                <w:lang w:eastAsia="zh-CN"/>
              </w:rPr>
              <w:t>63</w:t>
            </w:r>
          </w:p>
        </w:tc>
        <w:tc>
          <w:tcPr>
            <w:tcW w:w="1972" w:type="dxa"/>
            <w:vAlign w:val="center"/>
          </w:tcPr>
          <w:p w14:paraId="5073D58D" w14:textId="77777777" w:rsidR="00123ECE" w:rsidRPr="00130358" w:rsidRDefault="00123ECE" w:rsidP="00D62538">
            <w:pPr>
              <w:pStyle w:val="TAC"/>
              <w:keepNext w:val="0"/>
              <w:keepLines w:val="0"/>
            </w:pPr>
            <w:r w:rsidRPr="00130358">
              <w:t>RXLEV_</w:t>
            </w:r>
            <w:r w:rsidRPr="00130358">
              <w:rPr>
                <w:lang w:eastAsia="zh-CN"/>
              </w:rPr>
              <w:t>62</w:t>
            </w:r>
          </w:p>
        </w:tc>
        <w:tc>
          <w:tcPr>
            <w:tcW w:w="1972" w:type="dxa"/>
            <w:vAlign w:val="center"/>
          </w:tcPr>
          <w:p w14:paraId="06D462E2" w14:textId="77777777" w:rsidR="00123ECE" w:rsidRPr="00130358" w:rsidRDefault="00123ECE" w:rsidP="00D62538">
            <w:pPr>
              <w:pStyle w:val="TAC"/>
              <w:keepNext w:val="0"/>
              <w:keepLines w:val="0"/>
            </w:pPr>
            <w:r w:rsidRPr="00130358">
              <w:t>RXLEV_</w:t>
            </w:r>
            <w:r w:rsidRPr="00130358">
              <w:rPr>
                <w:lang w:eastAsia="zh-CN"/>
              </w:rPr>
              <w:t>63</w:t>
            </w:r>
          </w:p>
        </w:tc>
      </w:tr>
      <w:tr w:rsidR="00123ECE" w:rsidRPr="00130358" w14:paraId="385722B9" w14:textId="77777777" w:rsidTr="00483222">
        <w:trPr>
          <w:jc w:val="center"/>
        </w:trPr>
        <w:tc>
          <w:tcPr>
            <w:tcW w:w="961" w:type="dxa"/>
            <w:vAlign w:val="center"/>
          </w:tcPr>
          <w:p w14:paraId="2D80497D" w14:textId="77777777" w:rsidR="00123ECE" w:rsidRPr="00130358" w:rsidRDefault="00123ECE" w:rsidP="00D62538">
            <w:pPr>
              <w:pStyle w:val="TAC"/>
              <w:keepNext w:val="0"/>
              <w:keepLines w:val="0"/>
            </w:pPr>
            <w:r w:rsidRPr="00130358">
              <w:t>2</w:t>
            </w:r>
          </w:p>
        </w:tc>
        <w:tc>
          <w:tcPr>
            <w:tcW w:w="1971" w:type="dxa"/>
            <w:vAlign w:val="center"/>
          </w:tcPr>
          <w:p w14:paraId="2D900A5E" w14:textId="77777777" w:rsidR="00123ECE" w:rsidRPr="00130358" w:rsidRDefault="00123ECE" w:rsidP="00D62538">
            <w:pPr>
              <w:pStyle w:val="TAC"/>
              <w:keepNext w:val="0"/>
              <w:keepLines w:val="0"/>
            </w:pPr>
            <w:r w:rsidRPr="00130358">
              <w:t>RXLEV_</w:t>
            </w:r>
            <w:r w:rsidRPr="00130358">
              <w:rPr>
                <w:lang w:eastAsia="zh-CN"/>
              </w:rPr>
              <w:t>55</w:t>
            </w:r>
          </w:p>
        </w:tc>
        <w:tc>
          <w:tcPr>
            <w:tcW w:w="1971" w:type="dxa"/>
            <w:vAlign w:val="center"/>
          </w:tcPr>
          <w:p w14:paraId="09EA7658" w14:textId="77777777" w:rsidR="00123ECE" w:rsidRPr="00130358" w:rsidRDefault="00123ECE" w:rsidP="00D62538">
            <w:pPr>
              <w:pStyle w:val="TAC"/>
              <w:keepNext w:val="0"/>
              <w:keepLines w:val="0"/>
            </w:pPr>
            <w:r w:rsidRPr="00130358">
              <w:t>RXLEV_</w:t>
            </w:r>
            <w:r w:rsidRPr="00130358">
              <w:rPr>
                <w:lang w:eastAsia="zh-CN"/>
              </w:rPr>
              <w:t>63</w:t>
            </w:r>
          </w:p>
        </w:tc>
        <w:tc>
          <w:tcPr>
            <w:tcW w:w="1972" w:type="dxa"/>
            <w:vAlign w:val="center"/>
          </w:tcPr>
          <w:p w14:paraId="02CAB84F" w14:textId="77777777" w:rsidR="00123ECE" w:rsidRPr="00130358" w:rsidRDefault="00123ECE" w:rsidP="00D62538">
            <w:pPr>
              <w:pStyle w:val="TAC"/>
              <w:keepNext w:val="0"/>
              <w:keepLines w:val="0"/>
            </w:pPr>
            <w:r w:rsidRPr="00130358">
              <w:t>RXLEV_</w:t>
            </w:r>
            <w:r w:rsidRPr="00130358">
              <w:rPr>
                <w:lang w:eastAsia="zh-CN"/>
              </w:rPr>
              <w:t>55</w:t>
            </w:r>
          </w:p>
        </w:tc>
        <w:tc>
          <w:tcPr>
            <w:tcW w:w="1972" w:type="dxa"/>
            <w:vAlign w:val="center"/>
          </w:tcPr>
          <w:p w14:paraId="360D53DD" w14:textId="77777777" w:rsidR="00123ECE" w:rsidRPr="00130358" w:rsidRDefault="00123ECE" w:rsidP="00D62538">
            <w:pPr>
              <w:pStyle w:val="TAC"/>
              <w:keepNext w:val="0"/>
              <w:keepLines w:val="0"/>
            </w:pPr>
            <w:r w:rsidRPr="00130358">
              <w:t>RXLEV_</w:t>
            </w:r>
            <w:r w:rsidRPr="00130358">
              <w:rPr>
                <w:lang w:eastAsia="zh-CN"/>
              </w:rPr>
              <w:t>63</w:t>
            </w:r>
          </w:p>
        </w:tc>
      </w:tr>
      <w:tr w:rsidR="00123ECE" w:rsidRPr="00130358" w14:paraId="4636527F" w14:textId="77777777" w:rsidTr="00483222">
        <w:trPr>
          <w:jc w:val="center"/>
        </w:trPr>
        <w:tc>
          <w:tcPr>
            <w:tcW w:w="961" w:type="dxa"/>
            <w:vAlign w:val="center"/>
          </w:tcPr>
          <w:p w14:paraId="01DBF119" w14:textId="77777777" w:rsidR="00123ECE" w:rsidRPr="00130358" w:rsidRDefault="00123ECE" w:rsidP="00D62538">
            <w:pPr>
              <w:pStyle w:val="TAC"/>
              <w:keepNext w:val="0"/>
              <w:keepLines w:val="0"/>
            </w:pPr>
            <w:r w:rsidRPr="00130358">
              <w:t>3</w:t>
            </w:r>
          </w:p>
        </w:tc>
        <w:tc>
          <w:tcPr>
            <w:tcW w:w="1971" w:type="dxa"/>
            <w:vAlign w:val="center"/>
          </w:tcPr>
          <w:p w14:paraId="6DBCF00C" w14:textId="77777777" w:rsidR="00123ECE" w:rsidRPr="00130358" w:rsidRDefault="00123ECE" w:rsidP="00D62538">
            <w:pPr>
              <w:pStyle w:val="TAC"/>
              <w:keepNext w:val="0"/>
              <w:keepLines w:val="0"/>
            </w:pPr>
            <w:r w:rsidRPr="00130358">
              <w:t>RXLEV_</w:t>
            </w:r>
            <w:r w:rsidRPr="00130358">
              <w:rPr>
                <w:lang w:eastAsia="zh-CN"/>
              </w:rPr>
              <w:t>35</w:t>
            </w:r>
          </w:p>
        </w:tc>
        <w:tc>
          <w:tcPr>
            <w:tcW w:w="1971" w:type="dxa"/>
            <w:vAlign w:val="center"/>
          </w:tcPr>
          <w:p w14:paraId="0451DD66" w14:textId="77777777" w:rsidR="00123ECE" w:rsidRPr="00130358" w:rsidRDefault="00123ECE" w:rsidP="00D62538">
            <w:pPr>
              <w:pStyle w:val="TAC"/>
              <w:keepNext w:val="0"/>
              <w:keepLines w:val="0"/>
            </w:pPr>
            <w:r w:rsidRPr="00130358">
              <w:t>RXLEV_</w:t>
            </w:r>
            <w:r w:rsidRPr="00130358">
              <w:rPr>
                <w:lang w:eastAsia="zh-CN"/>
              </w:rPr>
              <w:t>45</w:t>
            </w:r>
          </w:p>
        </w:tc>
        <w:tc>
          <w:tcPr>
            <w:tcW w:w="1972" w:type="dxa"/>
            <w:vAlign w:val="center"/>
          </w:tcPr>
          <w:p w14:paraId="53A73EC9" w14:textId="77777777" w:rsidR="00123ECE" w:rsidRPr="00130358" w:rsidRDefault="00123ECE" w:rsidP="00D62538">
            <w:pPr>
              <w:pStyle w:val="TAC"/>
              <w:keepNext w:val="0"/>
              <w:keepLines w:val="0"/>
            </w:pPr>
            <w:r w:rsidRPr="00130358">
              <w:t>RXLEV_</w:t>
            </w:r>
            <w:r w:rsidRPr="00130358">
              <w:rPr>
                <w:lang w:eastAsia="zh-CN"/>
              </w:rPr>
              <w:t>33</w:t>
            </w:r>
          </w:p>
        </w:tc>
        <w:tc>
          <w:tcPr>
            <w:tcW w:w="1972" w:type="dxa"/>
            <w:vAlign w:val="center"/>
          </w:tcPr>
          <w:p w14:paraId="52208FB7" w14:textId="77777777" w:rsidR="00123ECE" w:rsidRPr="00130358" w:rsidRDefault="00123ECE" w:rsidP="00D62538">
            <w:pPr>
              <w:pStyle w:val="TAC"/>
              <w:keepNext w:val="0"/>
              <w:keepLines w:val="0"/>
            </w:pPr>
            <w:r w:rsidRPr="00130358">
              <w:t>RXLEV_</w:t>
            </w:r>
            <w:r w:rsidRPr="00130358">
              <w:rPr>
                <w:lang w:eastAsia="zh-CN"/>
              </w:rPr>
              <w:t>47</w:t>
            </w:r>
          </w:p>
        </w:tc>
      </w:tr>
      <w:tr w:rsidR="00123ECE" w:rsidRPr="00130358" w14:paraId="408A5519" w14:textId="77777777" w:rsidTr="00483222">
        <w:trPr>
          <w:jc w:val="center"/>
        </w:trPr>
        <w:tc>
          <w:tcPr>
            <w:tcW w:w="961" w:type="dxa"/>
            <w:vAlign w:val="center"/>
          </w:tcPr>
          <w:p w14:paraId="2D07A502" w14:textId="77777777" w:rsidR="00123ECE" w:rsidRPr="00130358" w:rsidRDefault="00123ECE" w:rsidP="00D62538">
            <w:pPr>
              <w:pStyle w:val="TAC"/>
              <w:keepNext w:val="0"/>
              <w:keepLines w:val="0"/>
            </w:pPr>
            <w:r w:rsidRPr="00130358">
              <w:t>4</w:t>
            </w:r>
          </w:p>
        </w:tc>
        <w:tc>
          <w:tcPr>
            <w:tcW w:w="1971" w:type="dxa"/>
            <w:vAlign w:val="center"/>
          </w:tcPr>
          <w:p w14:paraId="19521386"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1" w:type="dxa"/>
            <w:vAlign w:val="center"/>
          </w:tcPr>
          <w:p w14:paraId="7CC3AE54" w14:textId="77777777" w:rsidR="00123ECE" w:rsidRPr="00130358" w:rsidRDefault="00123ECE" w:rsidP="00D62538">
            <w:pPr>
              <w:pStyle w:val="TAC"/>
              <w:keepNext w:val="0"/>
              <w:keepLines w:val="0"/>
            </w:pPr>
            <w:r w:rsidRPr="00130358">
              <w:t>RXLEV_</w:t>
            </w:r>
            <w:r w:rsidR="00797E3A" w:rsidRPr="00130358">
              <w:t>0</w:t>
            </w:r>
            <w:r w:rsidRPr="00130358">
              <w:rPr>
                <w:lang w:eastAsia="zh-CN"/>
              </w:rPr>
              <w:t>6</w:t>
            </w:r>
          </w:p>
        </w:tc>
        <w:tc>
          <w:tcPr>
            <w:tcW w:w="1972" w:type="dxa"/>
            <w:vAlign w:val="center"/>
          </w:tcPr>
          <w:p w14:paraId="7A03C49F"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2" w:type="dxa"/>
            <w:vAlign w:val="center"/>
          </w:tcPr>
          <w:p w14:paraId="7D9B0E8E" w14:textId="77777777" w:rsidR="00123ECE" w:rsidRPr="00130358" w:rsidRDefault="00123ECE" w:rsidP="00D62538">
            <w:pPr>
              <w:pStyle w:val="TAC"/>
              <w:keepNext w:val="0"/>
              <w:keepLines w:val="0"/>
            </w:pPr>
            <w:r w:rsidRPr="00130358">
              <w:t>RXLEV_</w:t>
            </w:r>
            <w:r w:rsidR="00797E3A" w:rsidRPr="00130358">
              <w:t>0</w:t>
            </w:r>
            <w:r w:rsidRPr="00130358">
              <w:rPr>
                <w:lang w:eastAsia="zh-CN"/>
              </w:rPr>
              <w:t>8</w:t>
            </w:r>
          </w:p>
        </w:tc>
      </w:tr>
      <w:tr w:rsidR="00123ECE" w:rsidRPr="00130358" w14:paraId="1A7B81F7" w14:textId="77777777" w:rsidTr="00483222">
        <w:trPr>
          <w:jc w:val="center"/>
        </w:trPr>
        <w:tc>
          <w:tcPr>
            <w:tcW w:w="961" w:type="dxa"/>
            <w:vAlign w:val="center"/>
          </w:tcPr>
          <w:p w14:paraId="15EF6F22" w14:textId="77777777" w:rsidR="00123ECE" w:rsidRPr="00130358" w:rsidRDefault="00123ECE" w:rsidP="00D62538">
            <w:pPr>
              <w:pStyle w:val="TAC"/>
              <w:keepNext w:val="0"/>
              <w:keepLines w:val="0"/>
            </w:pPr>
            <w:r w:rsidRPr="00130358">
              <w:t>5</w:t>
            </w:r>
          </w:p>
        </w:tc>
        <w:tc>
          <w:tcPr>
            <w:tcW w:w="1971" w:type="dxa"/>
            <w:vAlign w:val="center"/>
          </w:tcPr>
          <w:p w14:paraId="1D873708" w14:textId="77777777" w:rsidR="00123ECE" w:rsidRPr="00130358" w:rsidRDefault="00123ECE" w:rsidP="00D62538">
            <w:pPr>
              <w:pStyle w:val="TAC"/>
              <w:keepNext w:val="0"/>
              <w:keepLines w:val="0"/>
            </w:pPr>
            <w:r w:rsidRPr="00130358">
              <w:t>RXLEV_</w:t>
            </w:r>
            <w:r w:rsidRPr="00130358">
              <w:rPr>
                <w:lang w:eastAsia="zh-CN"/>
              </w:rPr>
              <w:t>46</w:t>
            </w:r>
          </w:p>
        </w:tc>
        <w:tc>
          <w:tcPr>
            <w:tcW w:w="1971" w:type="dxa"/>
            <w:vAlign w:val="center"/>
          </w:tcPr>
          <w:p w14:paraId="6756F2EA" w14:textId="77777777" w:rsidR="00123ECE" w:rsidRPr="00130358" w:rsidRDefault="00123ECE" w:rsidP="00D62538">
            <w:pPr>
              <w:pStyle w:val="TAC"/>
              <w:keepNext w:val="0"/>
              <w:keepLines w:val="0"/>
            </w:pPr>
            <w:r w:rsidRPr="00130358">
              <w:t>RXLEV_</w:t>
            </w:r>
            <w:r w:rsidRPr="00130358">
              <w:rPr>
                <w:lang w:eastAsia="zh-CN"/>
              </w:rPr>
              <w:t>60</w:t>
            </w:r>
          </w:p>
        </w:tc>
        <w:tc>
          <w:tcPr>
            <w:tcW w:w="1972" w:type="dxa"/>
            <w:vAlign w:val="center"/>
          </w:tcPr>
          <w:p w14:paraId="0DB1E004" w14:textId="77777777" w:rsidR="00123ECE" w:rsidRPr="00130358" w:rsidRDefault="00123ECE" w:rsidP="00D62538">
            <w:pPr>
              <w:pStyle w:val="TAC"/>
              <w:keepNext w:val="0"/>
              <w:keepLines w:val="0"/>
            </w:pPr>
            <w:r w:rsidRPr="00130358">
              <w:t>RXLEV_</w:t>
            </w:r>
            <w:r w:rsidR="00797E3A" w:rsidRPr="00130358">
              <w:rPr>
                <w:lang w:eastAsia="zh-CN"/>
              </w:rPr>
              <w:t>46</w:t>
            </w:r>
          </w:p>
        </w:tc>
        <w:tc>
          <w:tcPr>
            <w:tcW w:w="1972" w:type="dxa"/>
            <w:vAlign w:val="center"/>
          </w:tcPr>
          <w:p w14:paraId="7BEBA73B" w14:textId="77777777" w:rsidR="00123ECE" w:rsidRPr="00130358" w:rsidRDefault="00123ECE" w:rsidP="00D62538">
            <w:pPr>
              <w:pStyle w:val="TAC"/>
              <w:keepNext w:val="0"/>
              <w:keepLines w:val="0"/>
            </w:pPr>
            <w:r w:rsidRPr="00130358">
              <w:t>RXLEV_</w:t>
            </w:r>
            <w:r w:rsidRPr="00130358">
              <w:rPr>
                <w:lang w:eastAsia="zh-CN"/>
              </w:rPr>
              <w:t>6</w:t>
            </w:r>
            <w:r w:rsidR="00986495" w:rsidRPr="00130358">
              <w:rPr>
                <w:lang w:eastAsia="zh-CN"/>
              </w:rPr>
              <w:t>0</w:t>
            </w:r>
          </w:p>
        </w:tc>
      </w:tr>
      <w:tr w:rsidR="00123ECE" w:rsidRPr="00130358" w14:paraId="1BC7FE97" w14:textId="77777777" w:rsidTr="00483222">
        <w:trPr>
          <w:jc w:val="center"/>
        </w:trPr>
        <w:tc>
          <w:tcPr>
            <w:tcW w:w="961" w:type="dxa"/>
            <w:vAlign w:val="center"/>
          </w:tcPr>
          <w:p w14:paraId="0F359A34" w14:textId="77777777" w:rsidR="00123ECE" w:rsidRPr="00130358" w:rsidRDefault="00123ECE" w:rsidP="00D62538">
            <w:pPr>
              <w:pStyle w:val="TAC"/>
              <w:keepNext w:val="0"/>
              <w:keepLines w:val="0"/>
            </w:pPr>
            <w:r w:rsidRPr="00130358">
              <w:t>6</w:t>
            </w:r>
          </w:p>
        </w:tc>
        <w:tc>
          <w:tcPr>
            <w:tcW w:w="1971" w:type="dxa"/>
            <w:vAlign w:val="center"/>
          </w:tcPr>
          <w:p w14:paraId="16697C95" w14:textId="77777777" w:rsidR="00123ECE" w:rsidRPr="00130358" w:rsidRDefault="00123ECE" w:rsidP="00D62538">
            <w:pPr>
              <w:pStyle w:val="TAC"/>
              <w:keepNext w:val="0"/>
              <w:keepLines w:val="0"/>
            </w:pPr>
            <w:r w:rsidRPr="00130358">
              <w:t>RXLEV_</w:t>
            </w:r>
            <w:r w:rsidRPr="00130358">
              <w:rPr>
                <w:lang w:eastAsia="zh-CN"/>
              </w:rPr>
              <w:t>39</w:t>
            </w:r>
          </w:p>
        </w:tc>
        <w:tc>
          <w:tcPr>
            <w:tcW w:w="1971" w:type="dxa"/>
            <w:vAlign w:val="center"/>
          </w:tcPr>
          <w:p w14:paraId="67DD22BD" w14:textId="77777777" w:rsidR="00123ECE" w:rsidRPr="00130358" w:rsidRDefault="00123ECE" w:rsidP="00D62538">
            <w:pPr>
              <w:pStyle w:val="TAC"/>
              <w:keepNext w:val="0"/>
              <w:keepLines w:val="0"/>
            </w:pPr>
            <w:r w:rsidRPr="00130358">
              <w:t>RXLEV_</w:t>
            </w:r>
            <w:r w:rsidRPr="00130358">
              <w:rPr>
                <w:lang w:eastAsia="zh-CN"/>
              </w:rPr>
              <w:t>53</w:t>
            </w:r>
          </w:p>
        </w:tc>
        <w:tc>
          <w:tcPr>
            <w:tcW w:w="1972" w:type="dxa"/>
            <w:vAlign w:val="center"/>
          </w:tcPr>
          <w:p w14:paraId="298A98DC" w14:textId="77777777" w:rsidR="00123ECE" w:rsidRPr="00130358" w:rsidRDefault="00123ECE" w:rsidP="00D62538">
            <w:pPr>
              <w:pStyle w:val="TAC"/>
              <w:keepNext w:val="0"/>
              <w:keepLines w:val="0"/>
            </w:pPr>
            <w:r w:rsidRPr="00130358">
              <w:t>RXLEV_</w:t>
            </w:r>
            <w:r w:rsidR="00797E3A" w:rsidRPr="00130358">
              <w:rPr>
                <w:lang w:eastAsia="zh-CN"/>
              </w:rPr>
              <w:t>39</w:t>
            </w:r>
          </w:p>
        </w:tc>
        <w:tc>
          <w:tcPr>
            <w:tcW w:w="1972" w:type="dxa"/>
            <w:vAlign w:val="center"/>
          </w:tcPr>
          <w:p w14:paraId="4516EE7D" w14:textId="77777777" w:rsidR="00123ECE" w:rsidRPr="00130358" w:rsidRDefault="00123ECE" w:rsidP="00D62538">
            <w:pPr>
              <w:pStyle w:val="TAC"/>
              <w:keepNext w:val="0"/>
              <w:keepLines w:val="0"/>
            </w:pPr>
            <w:r w:rsidRPr="00130358">
              <w:t>RXLEV_</w:t>
            </w:r>
            <w:r w:rsidRPr="00130358">
              <w:rPr>
                <w:lang w:eastAsia="zh-CN"/>
              </w:rPr>
              <w:t>5</w:t>
            </w:r>
            <w:r w:rsidR="00986495" w:rsidRPr="00130358">
              <w:rPr>
                <w:lang w:eastAsia="zh-CN"/>
              </w:rPr>
              <w:t>3</w:t>
            </w:r>
          </w:p>
        </w:tc>
      </w:tr>
      <w:tr w:rsidR="00123ECE" w:rsidRPr="00130358" w14:paraId="030D4779" w14:textId="77777777" w:rsidTr="00483222">
        <w:trPr>
          <w:jc w:val="center"/>
        </w:trPr>
        <w:tc>
          <w:tcPr>
            <w:tcW w:w="961" w:type="dxa"/>
            <w:vAlign w:val="center"/>
          </w:tcPr>
          <w:p w14:paraId="627E9DC7" w14:textId="77777777" w:rsidR="00123ECE" w:rsidRPr="00130358" w:rsidRDefault="00123ECE" w:rsidP="00D62538">
            <w:pPr>
              <w:pStyle w:val="TAC"/>
              <w:keepNext w:val="0"/>
              <w:keepLines w:val="0"/>
            </w:pPr>
            <w:r w:rsidRPr="00130358">
              <w:t>7</w:t>
            </w:r>
          </w:p>
        </w:tc>
        <w:tc>
          <w:tcPr>
            <w:tcW w:w="1971" w:type="dxa"/>
            <w:vAlign w:val="center"/>
          </w:tcPr>
          <w:p w14:paraId="2E77BA9A" w14:textId="77777777" w:rsidR="00123ECE" w:rsidRPr="00130358" w:rsidRDefault="00123ECE" w:rsidP="00D62538">
            <w:pPr>
              <w:pStyle w:val="TAC"/>
              <w:keepNext w:val="0"/>
              <w:keepLines w:val="0"/>
            </w:pPr>
            <w:r w:rsidRPr="00130358">
              <w:t>RXLEV_</w:t>
            </w:r>
            <w:r w:rsidRPr="00130358">
              <w:rPr>
                <w:lang w:eastAsia="zh-CN"/>
              </w:rPr>
              <w:t>34</w:t>
            </w:r>
          </w:p>
        </w:tc>
        <w:tc>
          <w:tcPr>
            <w:tcW w:w="1971" w:type="dxa"/>
            <w:vAlign w:val="center"/>
          </w:tcPr>
          <w:p w14:paraId="423E8195" w14:textId="77777777" w:rsidR="00123ECE" w:rsidRPr="00130358" w:rsidRDefault="00123ECE" w:rsidP="00D62538">
            <w:pPr>
              <w:pStyle w:val="TAC"/>
              <w:keepNext w:val="0"/>
              <w:keepLines w:val="0"/>
            </w:pPr>
            <w:r w:rsidRPr="00130358">
              <w:t>RXLEV_</w:t>
            </w:r>
            <w:r w:rsidRPr="00130358">
              <w:rPr>
                <w:lang w:eastAsia="zh-CN"/>
              </w:rPr>
              <w:t>44</w:t>
            </w:r>
          </w:p>
        </w:tc>
        <w:tc>
          <w:tcPr>
            <w:tcW w:w="1972" w:type="dxa"/>
            <w:vAlign w:val="center"/>
          </w:tcPr>
          <w:p w14:paraId="72FE1096" w14:textId="77777777" w:rsidR="00123ECE" w:rsidRPr="00130358" w:rsidRDefault="00123ECE" w:rsidP="00D62538">
            <w:pPr>
              <w:pStyle w:val="TAC"/>
              <w:keepNext w:val="0"/>
              <w:keepLines w:val="0"/>
            </w:pPr>
            <w:r w:rsidRPr="00130358">
              <w:t>RXLEV_</w:t>
            </w:r>
            <w:r w:rsidRPr="00130358">
              <w:rPr>
                <w:lang w:eastAsia="zh-CN"/>
              </w:rPr>
              <w:t>32</w:t>
            </w:r>
          </w:p>
        </w:tc>
        <w:tc>
          <w:tcPr>
            <w:tcW w:w="1972" w:type="dxa"/>
            <w:vAlign w:val="center"/>
          </w:tcPr>
          <w:p w14:paraId="17CF3412" w14:textId="77777777" w:rsidR="00123ECE" w:rsidRPr="00130358" w:rsidRDefault="00123ECE" w:rsidP="00D62538">
            <w:pPr>
              <w:pStyle w:val="TAC"/>
              <w:keepNext w:val="0"/>
              <w:keepLines w:val="0"/>
            </w:pPr>
            <w:r w:rsidRPr="00130358">
              <w:t>RXLEV_</w:t>
            </w:r>
            <w:r w:rsidRPr="00130358">
              <w:rPr>
                <w:lang w:eastAsia="zh-CN"/>
              </w:rPr>
              <w:t>46</w:t>
            </w:r>
          </w:p>
        </w:tc>
      </w:tr>
      <w:tr w:rsidR="00123ECE" w:rsidRPr="00130358" w14:paraId="04192BA3" w14:textId="77777777" w:rsidTr="00483222">
        <w:trPr>
          <w:jc w:val="center"/>
        </w:trPr>
        <w:tc>
          <w:tcPr>
            <w:tcW w:w="961" w:type="dxa"/>
            <w:vAlign w:val="center"/>
          </w:tcPr>
          <w:p w14:paraId="2F7B9186" w14:textId="77777777" w:rsidR="00123ECE" w:rsidRPr="00130358" w:rsidRDefault="00123ECE" w:rsidP="00D62538">
            <w:pPr>
              <w:pStyle w:val="TAC"/>
              <w:keepNext w:val="0"/>
              <w:keepLines w:val="0"/>
            </w:pPr>
            <w:r w:rsidRPr="00130358">
              <w:t>8</w:t>
            </w:r>
          </w:p>
        </w:tc>
        <w:tc>
          <w:tcPr>
            <w:tcW w:w="1971" w:type="dxa"/>
            <w:vAlign w:val="center"/>
          </w:tcPr>
          <w:p w14:paraId="328A8DBC" w14:textId="77777777" w:rsidR="00123ECE" w:rsidRPr="00130358" w:rsidRDefault="00123ECE" w:rsidP="00D62538">
            <w:pPr>
              <w:pStyle w:val="TAC"/>
              <w:keepNext w:val="0"/>
              <w:keepLines w:val="0"/>
            </w:pPr>
            <w:r w:rsidRPr="00130358">
              <w:t>RXLEV_</w:t>
            </w:r>
            <w:r w:rsidRPr="00130358">
              <w:rPr>
                <w:lang w:eastAsia="zh-CN"/>
              </w:rPr>
              <w:t>27</w:t>
            </w:r>
          </w:p>
        </w:tc>
        <w:tc>
          <w:tcPr>
            <w:tcW w:w="1971" w:type="dxa"/>
            <w:vAlign w:val="center"/>
          </w:tcPr>
          <w:p w14:paraId="086C3DCA" w14:textId="77777777" w:rsidR="00123ECE" w:rsidRPr="00130358" w:rsidRDefault="00123ECE" w:rsidP="00D62538">
            <w:pPr>
              <w:pStyle w:val="TAC"/>
              <w:keepNext w:val="0"/>
              <w:keepLines w:val="0"/>
            </w:pPr>
            <w:r w:rsidRPr="00130358">
              <w:t>RXLEV_</w:t>
            </w:r>
            <w:r w:rsidRPr="00130358">
              <w:rPr>
                <w:lang w:eastAsia="zh-CN"/>
              </w:rPr>
              <w:t>37</w:t>
            </w:r>
          </w:p>
        </w:tc>
        <w:tc>
          <w:tcPr>
            <w:tcW w:w="1972" w:type="dxa"/>
            <w:vAlign w:val="center"/>
          </w:tcPr>
          <w:p w14:paraId="3B8B35B7" w14:textId="77777777" w:rsidR="00123ECE" w:rsidRPr="00130358" w:rsidRDefault="00123ECE" w:rsidP="00D62538">
            <w:pPr>
              <w:pStyle w:val="TAC"/>
              <w:keepNext w:val="0"/>
              <w:keepLines w:val="0"/>
            </w:pPr>
            <w:r w:rsidRPr="00130358">
              <w:t>RXLEV_</w:t>
            </w:r>
            <w:r w:rsidRPr="00130358">
              <w:rPr>
                <w:lang w:eastAsia="zh-CN"/>
              </w:rPr>
              <w:t>25</w:t>
            </w:r>
          </w:p>
        </w:tc>
        <w:tc>
          <w:tcPr>
            <w:tcW w:w="1972" w:type="dxa"/>
            <w:vAlign w:val="center"/>
          </w:tcPr>
          <w:p w14:paraId="66988452" w14:textId="77777777" w:rsidR="00123ECE" w:rsidRPr="00130358" w:rsidRDefault="00123ECE" w:rsidP="00D62538">
            <w:pPr>
              <w:pStyle w:val="TAC"/>
              <w:keepNext w:val="0"/>
              <w:keepLines w:val="0"/>
            </w:pPr>
            <w:r w:rsidRPr="00130358">
              <w:t>RXLEV_</w:t>
            </w:r>
            <w:r w:rsidRPr="00130358">
              <w:rPr>
                <w:lang w:eastAsia="zh-CN"/>
              </w:rPr>
              <w:t>39</w:t>
            </w:r>
          </w:p>
        </w:tc>
      </w:tr>
      <w:tr w:rsidR="00123ECE" w:rsidRPr="00130358" w14:paraId="66C84FF3" w14:textId="77777777" w:rsidTr="00483222">
        <w:trPr>
          <w:jc w:val="center"/>
        </w:trPr>
        <w:tc>
          <w:tcPr>
            <w:tcW w:w="961" w:type="dxa"/>
            <w:vAlign w:val="center"/>
          </w:tcPr>
          <w:p w14:paraId="54ABCAA1" w14:textId="77777777" w:rsidR="00123ECE" w:rsidRPr="00130358" w:rsidRDefault="00123ECE" w:rsidP="00D62538">
            <w:pPr>
              <w:pStyle w:val="TAC"/>
              <w:keepNext w:val="0"/>
              <w:keepLines w:val="0"/>
            </w:pPr>
            <w:r w:rsidRPr="00130358">
              <w:t>9</w:t>
            </w:r>
          </w:p>
        </w:tc>
        <w:tc>
          <w:tcPr>
            <w:tcW w:w="1971" w:type="dxa"/>
            <w:vAlign w:val="center"/>
          </w:tcPr>
          <w:p w14:paraId="5D896817" w14:textId="77777777" w:rsidR="00123ECE" w:rsidRPr="00130358" w:rsidRDefault="00123ECE" w:rsidP="00D62538">
            <w:pPr>
              <w:pStyle w:val="TAC"/>
              <w:keepNext w:val="0"/>
              <w:keepLines w:val="0"/>
            </w:pPr>
            <w:r w:rsidRPr="00130358">
              <w:t>RXLEV_</w:t>
            </w:r>
            <w:r w:rsidRPr="00130358">
              <w:rPr>
                <w:lang w:eastAsia="zh-CN"/>
              </w:rPr>
              <w:t>20</w:t>
            </w:r>
          </w:p>
        </w:tc>
        <w:tc>
          <w:tcPr>
            <w:tcW w:w="1971" w:type="dxa"/>
            <w:vAlign w:val="center"/>
          </w:tcPr>
          <w:p w14:paraId="7B6B1FE1" w14:textId="77777777" w:rsidR="00123ECE" w:rsidRPr="00130358" w:rsidRDefault="00123ECE" w:rsidP="00D62538">
            <w:pPr>
              <w:pStyle w:val="TAC"/>
              <w:keepNext w:val="0"/>
              <w:keepLines w:val="0"/>
            </w:pPr>
            <w:r w:rsidRPr="00130358">
              <w:t>RXLEV_</w:t>
            </w:r>
            <w:r w:rsidRPr="00130358">
              <w:rPr>
                <w:lang w:eastAsia="zh-CN"/>
              </w:rPr>
              <w:t>30</w:t>
            </w:r>
          </w:p>
        </w:tc>
        <w:tc>
          <w:tcPr>
            <w:tcW w:w="1972" w:type="dxa"/>
            <w:vAlign w:val="center"/>
          </w:tcPr>
          <w:p w14:paraId="57B2FFA9" w14:textId="77777777" w:rsidR="00123ECE" w:rsidRPr="00130358" w:rsidRDefault="00123ECE" w:rsidP="00D62538">
            <w:pPr>
              <w:pStyle w:val="TAC"/>
              <w:keepNext w:val="0"/>
              <w:keepLines w:val="0"/>
            </w:pPr>
            <w:r w:rsidRPr="00130358">
              <w:t>RXLEV_</w:t>
            </w:r>
            <w:r w:rsidRPr="00130358">
              <w:rPr>
                <w:lang w:eastAsia="zh-CN"/>
              </w:rPr>
              <w:t>18</w:t>
            </w:r>
          </w:p>
        </w:tc>
        <w:tc>
          <w:tcPr>
            <w:tcW w:w="1972" w:type="dxa"/>
            <w:vAlign w:val="center"/>
          </w:tcPr>
          <w:p w14:paraId="0906D93B" w14:textId="77777777" w:rsidR="00123ECE" w:rsidRPr="00130358" w:rsidRDefault="00123ECE" w:rsidP="00D62538">
            <w:pPr>
              <w:pStyle w:val="TAC"/>
              <w:keepNext w:val="0"/>
              <w:keepLines w:val="0"/>
            </w:pPr>
            <w:r w:rsidRPr="00130358">
              <w:t>RXLEV_</w:t>
            </w:r>
            <w:r w:rsidRPr="00130358">
              <w:rPr>
                <w:lang w:eastAsia="zh-CN"/>
              </w:rPr>
              <w:t>32</w:t>
            </w:r>
          </w:p>
        </w:tc>
      </w:tr>
      <w:tr w:rsidR="00123ECE" w:rsidRPr="00130358" w14:paraId="1B1AD52D" w14:textId="77777777" w:rsidTr="00483222">
        <w:trPr>
          <w:jc w:val="center"/>
        </w:trPr>
        <w:tc>
          <w:tcPr>
            <w:tcW w:w="961" w:type="dxa"/>
            <w:vAlign w:val="center"/>
          </w:tcPr>
          <w:p w14:paraId="2DAFFADD" w14:textId="77777777" w:rsidR="00123ECE" w:rsidRPr="00130358" w:rsidRDefault="00123ECE" w:rsidP="00D62538">
            <w:pPr>
              <w:pStyle w:val="TAC"/>
              <w:keepNext w:val="0"/>
              <w:keepLines w:val="0"/>
            </w:pPr>
            <w:r w:rsidRPr="00130358">
              <w:t>10</w:t>
            </w:r>
          </w:p>
        </w:tc>
        <w:tc>
          <w:tcPr>
            <w:tcW w:w="1971" w:type="dxa"/>
            <w:vAlign w:val="center"/>
          </w:tcPr>
          <w:p w14:paraId="5337C51A" w14:textId="77777777" w:rsidR="00123ECE" w:rsidRPr="00130358" w:rsidRDefault="00123ECE" w:rsidP="00D62538">
            <w:pPr>
              <w:pStyle w:val="TAC"/>
              <w:keepNext w:val="0"/>
              <w:keepLines w:val="0"/>
            </w:pPr>
            <w:r w:rsidRPr="00130358">
              <w:t>RXLEV_</w:t>
            </w:r>
            <w:r w:rsidRPr="00130358">
              <w:rPr>
                <w:lang w:eastAsia="zh-CN"/>
              </w:rPr>
              <w:t>13</w:t>
            </w:r>
          </w:p>
        </w:tc>
        <w:tc>
          <w:tcPr>
            <w:tcW w:w="1971" w:type="dxa"/>
            <w:vAlign w:val="center"/>
          </w:tcPr>
          <w:p w14:paraId="1D9167F7" w14:textId="77777777" w:rsidR="00123ECE" w:rsidRPr="00130358" w:rsidRDefault="00123ECE" w:rsidP="00D62538">
            <w:pPr>
              <w:pStyle w:val="TAC"/>
              <w:keepNext w:val="0"/>
              <w:keepLines w:val="0"/>
            </w:pPr>
            <w:r w:rsidRPr="00130358">
              <w:t>RXLEV_</w:t>
            </w:r>
            <w:r w:rsidRPr="00130358">
              <w:rPr>
                <w:lang w:eastAsia="zh-CN"/>
              </w:rPr>
              <w:t>23</w:t>
            </w:r>
          </w:p>
        </w:tc>
        <w:tc>
          <w:tcPr>
            <w:tcW w:w="1972" w:type="dxa"/>
            <w:vAlign w:val="center"/>
          </w:tcPr>
          <w:p w14:paraId="6E4E2952" w14:textId="77777777" w:rsidR="00123ECE" w:rsidRPr="00130358" w:rsidRDefault="00123ECE" w:rsidP="00D62538">
            <w:pPr>
              <w:pStyle w:val="TAC"/>
              <w:keepNext w:val="0"/>
              <w:keepLines w:val="0"/>
            </w:pPr>
            <w:r w:rsidRPr="00130358">
              <w:t>RXLEV_</w:t>
            </w:r>
            <w:r w:rsidRPr="00130358">
              <w:rPr>
                <w:lang w:eastAsia="zh-CN"/>
              </w:rPr>
              <w:t>11</w:t>
            </w:r>
          </w:p>
        </w:tc>
        <w:tc>
          <w:tcPr>
            <w:tcW w:w="1972" w:type="dxa"/>
            <w:vAlign w:val="center"/>
          </w:tcPr>
          <w:p w14:paraId="479430A4" w14:textId="77777777" w:rsidR="00123ECE" w:rsidRPr="00130358" w:rsidRDefault="00123ECE" w:rsidP="00D62538">
            <w:pPr>
              <w:pStyle w:val="TAC"/>
              <w:keepNext w:val="0"/>
              <w:keepLines w:val="0"/>
            </w:pPr>
            <w:r w:rsidRPr="00130358">
              <w:t>RXLEV_</w:t>
            </w:r>
            <w:r w:rsidRPr="00130358">
              <w:rPr>
                <w:lang w:eastAsia="zh-CN"/>
              </w:rPr>
              <w:t>25</w:t>
            </w:r>
          </w:p>
        </w:tc>
      </w:tr>
      <w:tr w:rsidR="00123ECE" w:rsidRPr="00130358" w14:paraId="125816A7" w14:textId="77777777" w:rsidTr="00483222">
        <w:trPr>
          <w:jc w:val="center"/>
        </w:trPr>
        <w:tc>
          <w:tcPr>
            <w:tcW w:w="961" w:type="dxa"/>
            <w:vAlign w:val="center"/>
          </w:tcPr>
          <w:p w14:paraId="6F70F1C4" w14:textId="77777777" w:rsidR="00123ECE" w:rsidRPr="00130358" w:rsidRDefault="00123ECE" w:rsidP="00D62538">
            <w:pPr>
              <w:pStyle w:val="TAC"/>
              <w:keepNext w:val="0"/>
              <w:keepLines w:val="0"/>
            </w:pPr>
            <w:r w:rsidRPr="00130358">
              <w:t>11</w:t>
            </w:r>
          </w:p>
        </w:tc>
        <w:tc>
          <w:tcPr>
            <w:tcW w:w="1971" w:type="dxa"/>
            <w:vAlign w:val="center"/>
          </w:tcPr>
          <w:p w14:paraId="5AF7E4E9" w14:textId="77777777" w:rsidR="00123ECE" w:rsidRPr="00130358" w:rsidRDefault="00123ECE" w:rsidP="00D62538">
            <w:pPr>
              <w:pStyle w:val="TAC"/>
              <w:keepNext w:val="0"/>
              <w:keepLines w:val="0"/>
            </w:pPr>
            <w:r w:rsidRPr="00130358">
              <w:t>RXLEV_</w:t>
            </w:r>
            <w:r w:rsidR="00797E3A" w:rsidRPr="00130358">
              <w:t>0</w:t>
            </w:r>
            <w:r w:rsidRPr="00130358">
              <w:rPr>
                <w:lang w:eastAsia="zh-CN"/>
              </w:rPr>
              <w:t>6</w:t>
            </w:r>
          </w:p>
        </w:tc>
        <w:tc>
          <w:tcPr>
            <w:tcW w:w="1971" w:type="dxa"/>
            <w:vAlign w:val="center"/>
          </w:tcPr>
          <w:p w14:paraId="7315B075" w14:textId="77777777" w:rsidR="00123ECE" w:rsidRPr="00130358" w:rsidRDefault="00123ECE" w:rsidP="00D62538">
            <w:pPr>
              <w:pStyle w:val="TAC"/>
              <w:keepNext w:val="0"/>
              <w:keepLines w:val="0"/>
            </w:pPr>
            <w:r w:rsidRPr="00130358">
              <w:t>RXLEV_</w:t>
            </w:r>
            <w:r w:rsidRPr="00130358">
              <w:rPr>
                <w:lang w:eastAsia="zh-CN"/>
              </w:rPr>
              <w:t>16</w:t>
            </w:r>
          </w:p>
        </w:tc>
        <w:tc>
          <w:tcPr>
            <w:tcW w:w="1972" w:type="dxa"/>
            <w:vAlign w:val="center"/>
          </w:tcPr>
          <w:p w14:paraId="221F7556" w14:textId="77777777" w:rsidR="00123ECE" w:rsidRPr="00130358" w:rsidRDefault="00123ECE" w:rsidP="00D62538">
            <w:pPr>
              <w:pStyle w:val="TAC"/>
              <w:keepNext w:val="0"/>
              <w:keepLines w:val="0"/>
            </w:pPr>
            <w:r w:rsidRPr="00130358">
              <w:t>RXLEV_</w:t>
            </w:r>
            <w:r w:rsidR="00797E3A" w:rsidRPr="00130358">
              <w:t>0</w:t>
            </w:r>
            <w:r w:rsidRPr="00130358">
              <w:rPr>
                <w:lang w:eastAsia="zh-CN"/>
              </w:rPr>
              <w:t>4</w:t>
            </w:r>
          </w:p>
        </w:tc>
        <w:tc>
          <w:tcPr>
            <w:tcW w:w="1972" w:type="dxa"/>
            <w:vAlign w:val="center"/>
          </w:tcPr>
          <w:p w14:paraId="2BE52F66" w14:textId="77777777" w:rsidR="00123ECE" w:rsidRPr="00130358" w:rsidRDefault="00123ECE" w:rsidP="00D62538">
            <w:pPr>
              <w:pStyle w:val="TAC"/>
              <w:keepNext w:val="0"/>
              <w:keepLines w:val="0"/>
            </w:pPr>
            <w:r w:rsidRPr="00130358">
              <w:t>RXLEV_</w:t>
            </w:r>
            <w:r w:rsidRPr="00130358">
              <w:rPr>
                <w:lang w:eastAsia="zh-CN"/>
              </w:rPr>
              <w:t>18</w:t>
            </w:r>
          </w:p>
        </w:tc>
      </w:tr>
      <w:tr w:rsidR="00123ECE" w:rsidRPr="00130358" w14:paraId="0FACC53E" w14:textId="77777777" w:rsidTr="00483222">
        <w:trPr>
          <w:jc w:val="center"/>
        </w:trPr>
        <w:tc>
          <w:tcPr>
            <w:tcW w:w="961" w:type="dxa"/>
            <w:vAlign w:val="center"/>
          </w:tcPr>
          <w:p w14:paraId="5869B9CA" w14:textId="77777777" w:rsidR="00123ECE" w:rsidRPr="00130358" w:rsidRDefault="00123ECE" w:rsidP="00D62538">
            <w:pPr>
              <w:pStyle w:val="TAC"/>
              <w:keepNext w:val="0"/>
              <w:keepLines w:val="0"/>
            </w:pPr>
            <w:r w:rsidRPr="00130358">
              <w:t>12</w:t>
            </w:r>
          </w:p>
        </w:tc>
        <w:tc>
          <w:tcPr>
            <w:tcW w:w="1971" w:type="dxa"/>
            <w:vAlign w:val="center"/>
          </w:tcPr>
          <w:p w14:paraId="6B097244"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1" w:type="dxa"/>
            <w:vAlign w:val="center"/>
          </w:tcPr>
          <w:p w14:paraId="64718C84" w14:textId="77777777" w:rsidR="00123ECE" w:rsidRPr="00130358" w:rsidRDefault="00123ECE" w:rsidP="00D62538">
            <w:pPr>
              <w:pStyle w:val="TAC"/>
              <w:keepNext w:val="0"/>
              <w:keepLines w:val="0"/>
            </w:pPr>
            <w:r w:rsidRPr="00130358">
              <w:t>RXLEV_</w:t>
            </w:r>
            <w:r w:rsidR="00797E3A" w:rsidRPr="00130358">
              <w:t>0</w:t>
            </w:r>
            <w:r w:rsidRPr="00130358">
              <w:rPr>
                <w:lang w:eastAsia="zh-CN"/>
              </w:rPr>
              <w:t>9</w:t>
            </w:r>
          </w:p>
        </w:tc>
        <w:tc>
          <w:tcPr>
            <w:tcW w:w="1972" w:type="dxa"/>
            <w:vAlign w:val="center"/>
          </w:tcPr>
          <w:p w14:paraId="7328A0DB" w14:textId="77777777" w:rsidR="00123ECE" w:rsidRPr="00130358" w:rsidRDefault="00123ECE" w:rsidP="00D62538">
            <w:pPr>
              <w:pStyle w:val="TAC"/>
              <w:keepNext w:val="0"/>
              <w:keepLines w:val="0"/>
            </w:pPr>
            <w:r w:rsidRPr="00130358">
              <w:t>RXLEV_</w:t>
            </w:r>
            <w:r w:rsidR="00797E3A" w:rsidRPr="00130358">
              <w:t>0</w:t>
            </w:r>
            <w:r w:rsidRPr="00130358">
              <w:rPr>
                <w:lang w:eastAsia="zh-CN"/>
              </w:rPr>
              <w:t>0</w:t>
            </w:r>
          </w:p>
        </w:tc>
        <w:tc>
          <w:tcPr>
            <w:tcW w:w="1972" w:type="dxa"/>
            <w:vAlign w:val="center"/>
          </w:tcPr>
          <w:p w14:paraId="78AFE9E4" w14:textId="77777777" w:rsidR="00123ECE" w:rsidRPr="00130358" w:rsidRDefault="00123ECE" w:rsidP="00D62538">
            <w:pPr>
              <w:pStyle w:val="TAC"/>
              <w:keepNext w:val="0"/>
              <w:keepLines w:val="0"/>
            </w:pPr>
            <w:r w:rsidRPr="00130358">
              <w:t>RXLEV_</w:t>
            </w:r>
            <w:r w:rsidRPr="00130358">
              <w:rPr>
                <w:lang w:eastAsia="zh-CN"/>
              </w:rPr>
              <w:t>11</w:t>
            </w:r>
          </w:p>
        </w:tc>
      </w:tr>
      <w:tr w:rsidR="00123ECE" w:rsidRPr="00130358" w14:paraId="10791AC6" w14:textId="77777777" w:rsidTr="00483222">
        <w:trPr>
          <w:jc w:val="center"/>
        </w:trPr>
        <w:tc>
          <w:tcPr>
            <w:tcW w:w="8847" w:type="dxa"/>
            <w:gridSpan w:val="5"/>
            <w:vAlign w:val="center"/>
          </w:tcPr>
          <w:p w14:paraId="7217A746" w14:textId="091C9283" w:rsidR="00123ECE" w:rsidRPr="00130358" w:rsidRDefault="00483222" w:rsidP="00D62538">
            <w:pPr>
              <w:pStyle w:val="TAN"/>
              <w:keepNext w:val="0"/>
              <w:keepLines w:val="0"/>
              <w:rPr>
                <w:rFonts w:eastAsia="MS Mincho"/>
              </w:rPr>
            </w:pPr>
            <w:r w:rsidRPr="00130358">
              <w:t>NOTE:</w:t>
            </w:r>
            <w:r w:rsidR="00123ECE" w:rsidRPr="00130358">
              <w:tab/>
              <w:t>It</w:t>
            </w:r>
            <w:r w:rsidR="00D62538" w:rsidRPr="00130358">
              <w:t xml:space="preserve"> </w:t>
            </w:r>
            <w:r w:rsidR="00123ECE" w:rsidRPr="00130358">
              <w:t>is</w:t>
            </w:r>
            <w:r w:rsidR="00D62538" w:rsidRPr="00130358">
              <w:t xml:space="preserve"> </w:t>
            </w:r>
            <w:r w:rsidR="00123ECE" w:rsidRPr="00130358">
              <w:t>not</w:t>
            </w:r>
            <w:r w:rsidR="00D62538" w:rsidRPr="00130358">
              <w:t xml:space="preserve"> </w:t>
            </w:r>
            <w:r w:rsidR="00123ECE" w:rsidRPr="00130358">
              <w:t>mandatory</w:t>
            </w:r>
            <w:r w:rsidR="00D62538" w:rsidRPr="00130358">
              <w:t xml:space="preserve"> </w:t>
            </w:r>
            <w:r w:rsidR="00123ECE" w:rsidRPr="00130358">
              <w:t>for</w:t>
            </w:r>
            <w:r w:rsidR="00D62538" w:rsidRPr="00130358">
              <w:t xml:space="preserve"> </w:t>
            </w:r>
            <w:r w:rsidR="00123ECE" w:rsidRPr="00130358">
              <w:t>the</w:t>
            </w:r>
            <w:r w:rsidR="00D62538" w:rsidRPr="00130358">
              <w:t xml:space="preserve"> </w:t>
            </w:r>
            <w:r w:rsidR="00123ECE" w:rsidRPr="00130358">
              <w:t>UE</w:t>
            </w:r>
            <w:r w:rsidR="00D62538" w:rsidRPr="00130358">
              <w:t xml:space="preserve"> </w:t>
            </w:r>
            <w:r w:rsidR="00123ECE" w:rsidRPr="00130358">
              <w:t>to</w:t>
            </w:r>
            <w:r w:rsidR="00D62538" w:rsidRPr="00130358">
              <w:t xml:space="preserve"> </w:t>
            </w:r>
            <w:r w:rsidR="00123ECE" w:rsidRPr="00130358">
              <w:t>report</w:t>
            </w:r>
            <w:r w:rsidR="00D62538" w:rsidRPr="00130358">
              <w:t xml:space="preserve"> </w:t>
            </w:r>
            <w:r w:rsidR="00123ECE" w:rsidRPr="00130358">
              <w:t>BCCH1</w:t>
            </w:r>
            <w:r w:rsidR="00D62538" w:rsidRPr="00130358">
              <w:t xml:space="preserve"> </w:t>
            </w:r>
            <w:r w:rsidR="00123ECE" w:rsidRPr="00130358">
              <w:t>in</w:t>
            </w:r>
            <w:r w:rsidR="00D62538" w:rsidRPr="00130358">
              <w:t xml:space="preserve"> </w:t>
            </w:r>
            <w:r w:rsidR="00D379E5" w:rsidRPr="00130358">
              <w:t>sub-test</w:t>
            </w:r>
            <w:r w:rsidR="00D62538" w:rsidRPr="00130358">
              <w:t xml:space="preserve"> </w:t>
            </w:r>
            <w:r w:rsidR="00123ECE" w:rsidRPr="00130358">
              <w:t>12</w:t>
            </w:r>
            <w:r w:rsidR="009F6443" w:rsidRPr="00130358">
              <w:t>.</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absolute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p>
        </w:tc>
      </w:tr>
    </w:tbl>
    <w:p w14:paraId="1104D89A" w14:textId="77777777" w:rsidR="00123ECE" w:rsidRPr="00130358" w:rsidRDefault="00123ECE" w:rsidP="00D62538"/>
    <w:p w14:paraId="01F6480B" w14:textId="77777777" w:rsidR="00CA5B71" w:rsidRPr="00130358" w:rsidRDefault="00CA5B71" w:rsidP="000835DA">
      <w:pPr>
        <w:pStyle w:val="TH"/>
        <w:keepLines w:val="0"/>
      </w:pPr>
      <w:r w:rsidRPr="00130358">
        <w:lastRenderedPageBreak/>
        <w:t>Table 9.6.2.5-5: GSM Carrier RSSI Relative accuracy requirements for the reported values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0"/>
        <w:gridCol w:w="3933"/>
        <w:gridCol w:w="3647"/>
      </w:tblGrid>
      <w:tr w:rsidR="00CA5B71" w:rsidRPr="00130358" w14:paraId="12D4F709" w14:textId="77777777" w:rsidTr="00D62538">
        <w:trPr>
          <w:cantSplit/>
          <w:jc w:val="center"/>
        </w:trPr>
        <w:tc>
          <w:tcPr>
            <w:tcW w:w="1030" w:type="dxa"/>
            <w:tcBorders>
              <w:top w:val="single" w:sz="4" w:space="0" w:color="auto"/>
              <w:left w:val="single" w:sz="4" w:space="0" w:color="auto"/>
              <w:bottom w:val="nil"/>
              <w:right w:val="single" w:sz="4" w:space="0" w:color="auto"/>
            </w:tcBorders>
            <w:vAlign w:val="center"/>
          </w:tcPr>
          <w:p w14:paraId="60367508" w14:textId="77777777" w:rsidR="00CA5B71" w:rsidRPr="00130358" w:rsidRDefault="00CA5B71" w:rsidP="000835DA">
            <w:pPr>
              <w:pStyle w:val="TAH"/>
              <w:keepLines w:val="0"/>
            </w:pPr>
            <w:r w:rsidRPr="00130358">
              <w:t>Sub-test</w:t>
            </w:r>
          </w:p>
        </w:tc>
        <w:tc>
          <w:tcPr>
            <w:tcW w:w="7580" w:type="dxa"/>
            <w:gridSpan w:val="2"/>
            <w:tcBorders>
              <w:top w:val="single" w:sz="4" w:space="0" w:color="auto"/>
              <w:left w:val="single" w:sz="4" w:space="0" w:color="auto"/>
              <w:bottom w:val="single" w:sz="4" w:space="0" w:color="auto"/>
              <w:right w:val="single" w:sz="4" w:space="0" w:color="auto"/>
            </w:tcBorders>
            <w:vAlign w:val="center"/>
          </w:tcPr>
          <w:p w14:paraId="2434A61A" w14:textId="465117AD" w:rsidR="00CA5B71" w:rsidRPr="00130358" w:rsidRDefault="00CA5B71" w:rsidP="000835DA">
            <w:pPr>
              <w:pStyle w:val="TAH"/>
              <w:keepLines w:val="0"/>
            </w:pPr>
            <w:r w:rsidRPr="00130358">
              <w:t>Normal</w:t>
            </w:r>
            <w:r w:rsidR="00D62538" w:rsidRPr="00130358">
              <w:t xml:space="preserve"> </w:t>
            </w:r>
            <w:r w:rsidRPr="00130358">
              <w:t>&amp;</w:t>
            </w:r>
            <w:r w:rsidR="00D62538" w:rsidRPr="00130358">
              <w:t xml:space="preserve"> </w:t>
            </w:r>
            <w:r w:rsidR="00D379E5" w:rsidRPr="00130358">
              <w:t>Extreme</w:t>
            </w:r>
            <w:r w:rsidR="00D62538" w:rsidRPr="00130358">
              <w:t xml:space="preserve"> </w:t>
            </w:r>
            <w:r w:rsidR="00D379E5" w:rsidRPr="00130358">
              <w:t>condition</w:t>
            </w:r>
          </w:p>
        </w:tc>
      </w:tr>
      <w:tr w:rsidR="00CA5B71" w:rsidRPr="00130358" w14:paraId="2DA2A9B5" w14:textId="77777777" w:rsidTr="00D62538">
        <w:trPr>
          <w:cantSplit/>
          <w:jc w:val="center"/>
        </w:trPr>
        <w:tc>
          <w:tcPr>
            <w:tcW w:w="1030" w:type="dxa"/>
            <w:tcBorders>
              <w:top w:val="nil"/>
              <w:left w:val="single" w:sz="4" w:space="0" w:color="auto"/>
              <w:bottom w:val="single" w:sz="4" w:space="0" w:color="auto"/>
              <w:right w:val="single" w:sz="4" w:space="0" w:color="auto"/>
            </w:tcBorders>
            <w:vAlign w:val="center"/>
          </w:tcPr>
          <w:p w14:paraId="0F15C19B" w14:textId="77777777" w:rsidR="00CA5B71" w:rsidRPr="00130358" w:rsidRDefault="00CA5B71" w:rsidP="000835DA">
            <w:pPr>
              <w:pStyle w:val="TAL"/>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50B106AA" w14:textId="499AA16E" w:rsidR="00CA5B71" w:rsidRPr="00130358" w:rsidRDefault="00CA5B71" w:rsidP="000835DA">
            <w:pPr>
              <w:pStyle w:val="TAL"/>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c>
          <w:tcPr>
            <w:tcW w:w="3647" w:type="dxa"/>
            <w:tcBorders>
              <w:top w:val="single" w:sz="4" w:space="0" w:color="auto"/>
              <w:left w:val="single" w:sz="4" w:space="0" w:color="auto"/>
              <w:bottom w:val="single" w:sz="4" w:space="0" w:color="auto"/>
              <w:right w:val="single" w:sz="4" w:space="0" w:color="auto"/>
            </w:tcBorders>
            <w:vAlign w:val="center"/>
          </w:tcPr>
          <w:p w14:paraId="325979CE" w14:textId="674A15AE" w:rsidR="00CA5B71" w:rsidRPr="00130358" w:rsidRDefault="00CA5B71" w:rsidP="000835DA">
            <w:pPr>
              <w:pStyle w:val="TAL"/>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BCCH2</w:t>
            </w:r>
          </w:p>
        </w:tc>
      </w:tr>
      <w:tr w:rsidR="00CA5B71" w:rsidRPr="00130358" w14:paraId="3AD81D61"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4553E5F" w14:textId="77777777" w:rsidR="00CA5B71" w:rsidRPr="00130358" w:rsidRDefault="00CA5B71" w:rsidP="00D62538">
            <w:pPr>
              <w:pStyle w:val="TAL"/>
              <w:keepNext w:val="0"/>
              <w:keepLines w:val="0"/>
              <w:jc w:val="center"/>
            </w:pPr>
            <w:r w:rsidRPr="00130358">
              <w:t>1</w:t>
            </w:r>
          </w:p>
        </w:tc>
        <w:tc>
          <w:tcPr>
            <w:tcW w:w="3933" w:type="dxa"/>
            <w:tcBorders>
              <w:top w:val="single" w:sz="4" w:space="0" w:color="auto"/>
              <w:left w:val="single" w:sz="4" w:space="0" w:color="auto"/>
              <w:bottom w:val="single" w:sz="4" w:space="0" w:color="auto"/>
              <w:right w:val="single" w:sz="4" w:space="0" w:color="auto"/>
            </w:tcBorders>
            <w:vAlign w:val="center"/>
          </w:tcPr>
          <w:p w14:paraId="6546B680" w14:textId="3542F7F0" w:rsidR="00CA5B71" w:rsidRPr="00130358" w:rsidRDefault="008742CC" w:rsidP="00D62538">
            <w:pPr>
              <w:pStyle w:val="TAL"/>
              <w:keepNext w:val="0"/>
              <w:keepLines w:val="0"/>
              <w:jc w:val="center"/>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vAlign w:val="center"/>
          </w:tcPr>
          <w:p w14:paraId="64D42D3B" w14:textId="45711DB5" w:rsidR="00CA5B71" w:rsidRPr="00130358" w:rsidRDefault="008742CC" w:rsidP="00D62538">
            <w:pPr>
              <w:pStyle w:val="TAL"/>
              <w:keepNext w:val="0"/>
              <w:keepLines w:val="0"/>
              <w:jc w:val="center"/>
            </w:pPr>
            <w:r w:rsidRPr="00130358">
              <w:t>N/A</w:t>
            </w:r>
            <w:r w:rsidR="00D62538" w:rsidRPr="00130358">
              <w:t xml:space="preserve"> </w:t>
            </w:r>
            <w:r w:rsidRPr="00130358">
              <w:t>(Note3)</w:t>
            </w:r>
          </w:p>
        </w:tc>
      </w:tr>
      <w:tr w:rsidR="00CA5B71" w:rsidRPr="00130358" w14:paraId="2CCD62F1"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0FEBF020" w14:textId="77777777" w:rsidR="00CA5B71" w:rsidRPr="00130358" w:rsidRDefault="00CA5B71" w:rsidP="00D62538">
            <w:pPr>
              <w:pStyle w:val="TAL"/>
              <w:keepNext w:val="0"/>
              <w:keepLines w:val="0"/>
              <w:jc w:val="center"/>
            </w:pPr>
            <w:r w:rsidRPr="00130358">
              <w:t>2</w:t>
            </w:r>
          </w:p>
        </w:tc>
        <w:tc>
          <w:tcPr>
            <w:tcW w:w="3933" w:type="dxa"/>
            <w:tcBorders>
              <w:top w:val="single" w:sz="4" w:space="0" w:color="auto"/>
              <w:left w:val="single" w:sz="4" w:space="0" w:color="auto"/>
              <w:bottom w:val="single" w:sz="4" w:space="0" w:color="auto"/>
              <w:right w:val="single" w:sz="4" w:space="0" w:color="auto"/>
            </w:tcBorders>
            <w:vAlign w:val="center"/>
          </w:tcPr>
          <w:p w14:paraId="6967C5F4" w14:textId="0941AD04"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6</w:t>
            </w:r>
          </w:p>
        </w:tc>
        <w:tc>
          <w:tcPr>
            <w:tcW w:w="3647" w:type="dxa"/>
            <w:tcBorders>
              <w:top w:val="single" w:sz="4" w:space="0" w:color="auto"/>
              <w:left w:val="single" w:sz="4" w:space="0" w:color="auto"/>
              <w:bottom w:val="single" w:sz="4" w:space="0" w:color="auto"/>
              <w:right w:val="single" w:sz="4" w:space="0" w:color="auto"/>
            </w:tcBorders>
          </w:tcPr>
          <w:p w14:paraId="4D2202AC" w14:textId="0CA79B77"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3</w:t>
            </w:r>
          </w:p>
        </w:tc>
      </w:tr>
      <w:tr w:rsidR="00CA5B71" w:rsidRPr="00130358" w14:paraId="097330E6"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E5984F3" w14:textId="77777777" w:rsidR="00CA5B71" w:rsidRPr="00130358" w:rsidRDefault="00CA5B71" w:rsidP="00D62538">
            <w:pPr>
              <w:pStyle w:val="TAL"/>
              <w:keepNext w:val="0"/>
              <w:keepLines w:val="0"/>
              <w:jc w:val="center"/>
            </w:pPr>
            <w:r w:rsidRPr="00130358">
              <w:t>3</w:t>
            </w:r>
          </w:p>
        </w:tc>
        <w:tc>
          <w:tcPr>
            <w:tcW w:w="3933" w:type="dxa"/>
            <w:tcBorders>
              <w:top w:val="single" w:sz="4" w:space="0" w:color="auto"/>
              <w:left w:val="single" w:sz="4" w:space="0" w:color="auto"/>
              <w:bottom w:val="single" w:sz="4" w:space="0" w:color="auto"/>
              <w:right w:val="single" w:sz="4" w:space="0" w:color="auto"/>
            </w:tcBorders>
          </w:tcPr>
          <w:p w14:paraId="2B4E5078" w14:textId="32E0CD29"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4</w:t>
            </w:r>
          </w:p>
        </w:tc>
        <w:tc>
          <w:tcPr>
            <w:tcW w:w="3647" w:type="dxa"/>
            <w:tcBorders>
              <w:top w:val="single" w:sz="4" w:space="0" w:color="auto"/>
              <w:left w:val="single" w:sz="4" w:space="0" w:color="auto"/>
              <w:bottom w:val="single" w:sz="4" w:space="0" w:color="auto"/>
              <w:right w:val="single" w:sz="4" w:space="0" w:color="auto"/>
            </w:tcBorders>
          </w:tcPr>
          <w:p w14:paraId="7671DE89" w14:textId="566C3EEA"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5</w:t>
            </w:r>
          </w:p>
        </w:tc>
      </w:tr>
      <w:tr w:rsidR="00CA5B71" w:rsidRPr="00130358" w14:paraId="4B9575C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327963D" w14:textId="77777777" w:rsidR="00CA5B71" w:rsidRPr="00130358" w:rsidRDefault="00CA5B71" w:rsidP="00D62538">
            <w:pPr>
              <w:pStyle w:val="TAL"/>
              <w:keepNext w:val="0"/>
              <w:keepLines w:val="0"/>
              <w:jc w:val="center"/>
            </w:pPr>
            <w:r w:rsidRPr="00130358">
              <w:t>4</w:t>
            </w:r>
          </w:p>
        </w:tc>
        <w:tc>
          <w:tcPr>
            <w:tcW w:w="3933" w:type="dxa"/>
            <w:tcBorders>
              <w:top w:val="single" w:sz="4" w:space="0" w:color="auto"/>
              <w:left w:val="single" w:sz="4" w:space="0" w:color="auto"/>
              <w:bottom w:val="single" w:sz="4" w:space="0" w:color="auto"/>
              <w:right w:val="single" w:sz="4" w:space="0" w:color="auto"/>
            </w:tcBorders>
          </w:tcPr>
          <w:p w14:paraId="40BB5BDB" w14:textId="223EA209" w:rsidR="00CA5B71" w:rsidRPr="00130358" w:rsidRDefault="008742CC" w:rsidP="00D62538">
            <w:pPr>
              <w:pStyle w:val="TAL"/>
              <w:keepNext w:val="0"/>
              <w:keepLines w:val="0"/>
              <w:jc w:val="center"/>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6EBFB526" w14:textId="07D25106" w:rsidR="00CA5B71" w:rsidRPr="00130358" w:rsidRDefault="008742CC" w:rsidP="00D62538">
            <w:pPr>
              <w:pStyle w:val="TAL"/>
              <w:keepNext w:val="0"/>
              <w:keepLines w:val="0"/>
              <w:jc w:val="center"/>
            </w:pPr>
            <w:r w:rsidRPr="00130358">
              <w:t>N/A</w:t>
            </w:r>
            <w:r w:rsidR="00D62538" w:rsidRPr="00130358">
              <w:t xml:space="preserve"> </w:t>
            </w:r>
            <w:r w:rsidRPr="00130358">
              <w:t>(Note3)</w:t>
            </w:r>
          </w:p>
        </w:tc>
      </w:tr>
      <w:tr w:rsidR="00CA5B71" w:rsidRPr="00130358" w14:paraId="7D1C21F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3FD4409D"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4CBFA166" w14:textId="59662B13"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c>
          <w:tcPr>
            <w:tcW w:w="3647" w:type="dxa"/>
            <w:tcBorders>
              <w:top w:val="single" w:sz="4" w:space="0" w:color="auto"/>
              <w:left w:val="single" w:sz="4" w:space="0" w:color="auto"/>
              <w:bottom w:val="single" w:sz="4" w:space="0" w:color="auto"/>
              <w:right w:val="single" w:sz="4" w:space="0" w:color="auto"/>
            </w:tcBorders>
            <w:vAlign w:val="center"/>
          </w:tcPr>
          <w:p w14:paraId="6E9FA224" w14:textId="432AAC3D"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BCCH3</w:t>
            </w:r>
          </w:p>
        </w:tc>
      </w:tr>
      <w:tr w:rsidR="00CA5B71" w:rsidRPr="00130358" w14:paraId="3D776918"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3B509165" w14:textId="77777777" w:rsidR="00CA5B71" w:rsidRPr="00130358" w:rsidRDefault="00CA5B71" w:rsidP="00D62538">
            <w:pPr>
              <w:pStyle w:val="TAL"/>
              <w:keepNext w:val="0"/>
              <w:keepLines w:val="0"/>
              <w:jc w:val="center"/>
            </w:pPr>
            <w:r w:rsidRPr="00130358">
              <w:t>5</w:t>
            </w:r>
          </w:p>
        </w:tc>
        <w:tc>
          <w:tcPr>
            <w:tcW w:w="3933" w:type="dxa"/>
            <w:tcBorders>
              <w:top w:val="single" w:sz="4" w:space="0" w:color="auto"/>
              <w:left w:val="single" w:sz="4" w:space="0" w:color="auto"/>
              <w:bottom w:val="single" w:sz="4" w:space="0" w:color="auto"/>
              <w:right w:val="single" w:sz="4" w:space="0" w:color="auto"/>
            </w:tcBorders>
          </w:tcPr>
          <w:p w14:paraId="1CE6A93C" w14:textId="2E38D995"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-2</w:t>
            </w:r>
          </w:p>
        </w:tc>
        <w:tc>
          <w:tcPr>
            <w:tcW w:w="3647" w:type="dxa"/>
            <w:tcBorders>
              <w:top w:val="single" w:sz="4" w:space="0" w:color="auto"/>
              <w:left w:val="single" w:sz="4" w:space="0" w:color="auto"/>
              <w:bottom w:val="single" w:sz="4" w:space="0" w:color="auto"/>
              <w:right w:val="single" w:sz="4" w:space="0" w:color="auto"/>
            </w:tcBorders>
          </w:tcPr>
          <w:p w14:paraId="57F71898" w14:textId="5D8966CB"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8</w:t>
            </w:r>
          </w:p>
        </w:tc>
      </w:tr>
      <w:tr w:rsidR="00CA5B71" w:rsidRPr="00130358" w14:paraId="6F6D15E8"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9078A72" w14:textId="77777777" w:rsidR="00CA5B71" w:rsidRPr="00130358" w:rsidRDefault="00CA5B71" w:rsidP="00D62538">
            <w:pPr>
              <w:pStyle w:val="TAL"/>
              <w:keepNext w:val="0"/>
              <w:keepLines w:val="0"/>
              <w:jc w:val="center"/>
            </w:pPr>
            <w:r w:rsidRPr="00130358">
              <w:t>6</w:t>
            </w:r>
          </w:p>
        </w:tc>
        <w:tc>
          <w:tcPr>
            <w:tcW w:w="3933" w:type="dxa"/>
            <w:tcBorders>
              <w:top w:val="single" w:sz="4" w:space="0" w:color="auto"/>
              <w:left w:val="single" w:sz="4" w:space="0" w:color="auto"/>
              <w:bottom w:val="single" w:sz="4" w:space="0" w:color="auto"/>
              <w:right w:val="single" w:sz="4" w:space="0" w:color="auto"/>
            </w:tcBorders>
          </w:tcPr>
          <w:p w14:paraId="21571141" w14:textId="55C0CB22"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w:t>
            </w:r>
          </w:p>
        </w:tc>
        <w:tc>
          <w:tcPr>
            <w:tcW w:w="3647" w:type="dxa"/>
            <w:tcBorders>
              <w:top w:val="single" w:sz="4" w:space="0" w:color="auto"/>
              <w:left w:val="single" w:sz="4" w:space="0" w:color="auto"/>
              <w:bottom w:val="single" w:sz="4" w:space="0" w:color="auto"/>
              <w:right w:val="single" w:sz="4" w:space="0" w:color="auto"/>
            </w:tcBorders>
          </w:tcPr>
          <w:p w14:paraId="243DBC4A" w14:textId="465FF17C"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10</w:t>
            </w:r>
          </w:p>
        </w:tc>
      </w:tr>
      <w:tr w:rsidR="00CA5B71" w:rsidRPr="00130358" w14:paraId="6E1D8797"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6EE59DF"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40FA8BC4" w14:textId="3FCB57B8"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c>
          <w:tcPr>
            <w:tcW w:w="3647" w:type="dxa"/>
            <w:tcBorders>
              <w:top w:val="single" w:sz="4" w:space="0" w:color="auto"/>
              <w:left w:val="single" w:sz="4" w:space="0" w:color="auto"/>
              <w:bottom w:val="single" w:sz="4" w:space="0" w:color="auto"/>
              <w:right w:val="single" w:sz="4" w:space="0" w:color="auto"/>
            </w:tcBorders>
            <w:vAlign w:val="center"/>
          </w:tcPr>
          <w:p w14:paraId="66D0AA2E" w14:textId="2D9BDF90"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BCCH4</w:t>
            </w:r>
          </w:p>
        </w:tc>
      </w:tr>
      <w:tr w:rsidR="00CA5B71" w:rsidRPr="00130358" w14:paraId="6454F15E"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DE7A6BC" w14:textId="77777777" w:rsidR="00CA5B71" w:rsidRPr="00130358" w:rsidRDefault="00CA5B71" w:rsidP="00D62538">
            <w:pPr>
              <w:pStyle w:val="TAL"/>
              <w:keepNext w:val="0"/>
              <w:keepLines w:val="0"/>
              <w:jc w:val="center"/>
            </w:pPr>
            <w:r w:rsidRPr="00130358">
              <w:t>7</w:t>
            </w:r>
          </w:p>
        </w:tc>
        <w:tc>
          <w:tcPr>
            <w:tcW w:w="3933" w:type="dxa"/>
            <w:tcBorders>
              <w:top w:val="single" w:sz="4" w:space="0" w:color="auto"/>
              <w:left w:val="single" w:sz="4" w:space="0" w:color="auto"/>
              <w:bottom w:val="single" w:sz="4" w:space="0" w:color="auto"/>
              <w:right w:val="single" w:sz="4" w:space="0" w:color="auto"/>
            </w:tcBorders>
          </w:tcPr>
          <w:p w14:paraId="3AF4764E" w14:textId="0484DF8F"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3</w:t>
            </w:r>
          </w:p>
        </w:tc>
        <w:tc>
          <w:tcPr>
            <w:tcW w:w="3647" w:type="dxa"/>
            <w:tcBorders>
              <w:top w:val="single" w:sz="4" w:space="0" w:color="auto"/>
              <w:left w:val="single" w:sz="4" w:space="0" w:color="auto"/>
              <w:bottom w:val="single" w:sz="4" w:space="0" w:color="auto"/>
              <w:right w:val="single" w:sz="4" w:space="0" w:color="auto"/>
            </w:tcBorders>
          </w:tcPr>
          <w:p w14:paraId="4F6B597D" w14:textId="062C5E57"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12</w:t>
            </w:r>
          </w:p>
        </w:tc>
      </w:tr>
      <w:tr w:rsidR="00CA5B71" w:rsidRPr="00130358" w14:paraId="11973901"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9BC7EA3" w14:textId="77777777" w:rsidR="00CA5B71" w:rsidRPr="00130358" w:rsidRDefault="00CA5B71" w:rsidP="00D62538">
            <w:pPr>
              <w:pStyle w:val="TAL"/>
              <w:keepNext w:val="0"/>
              <w:keepLines w:val="0"/>
              <w:jc w:val="center"/>
            </w:pPr>
            <w:r w:rsidRPr="00130358">
              <w:t>8</w:t>
            </w:r>
          </w:p>
        </w:tc>
        <w:tc>
          <w:tcPr>
            <w:tcW w:w="3933" w:type="dxa"/>
            <w:tcBorders>
              <w:top w:val="single" w:sz="4" w:space="0" w:color="auto"/>
              <w:left w:val="single" w:sz="4" w:space="0" w:color="auto"/>
              <w:bottom w:val="single" w:sz="4" w:space="0" w:color="auto"/>
              <w:right w:val="single" w:sz="4" w:space="0" w:color="auto"/>
            </w:tcBorders>
          </w:tcPr>
          <w:p w14:paraId="3F5304BD" w14:textId="6328E976"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5</w:t>
            </w:r>
          </w:p>
        </w:tc>
        <w:tc>
          <w:tcPr>
            <w:tcW w:w="3647" w:type="dxa"/>
            <w:tcBorders>
              <w:top w:val="single" w:sz="4" w:space="0" w:color="auto"/>
              <w:left w:val="single" w:sz="4" w:space="0" w:color="auto"/>
              <w:bottom w:val="single" w:sz="4" w:space="0" w:color="auto"/>
              <w:right w:val="single" w:sz="4" w:space="0" w:color="auto"/>
            </w:tcBorders>
          </w:tcPr>
          <w:p w14:paraId="6EE9921C" w14:textId="4749A494"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14</w:t>
            </w:r>
          </w:p>
        </w:tc>
      </w:tr>
      <w:tr w:rsidR="00CA5B71" w:rsidRPr="00130358" w14:paraId="6E6FBD9D"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7172A683"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566AF6E9" w14:textId="178AD11B"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c>
          <w:tcPr>
            <w:tcW w:w="3647" w:type="dxa"/>
            <w:tcBorders>
              <w:top w:val="single" w:sz="4" w:space="0" w:color="auto"/>
              <w:left w:val="single" w:sz="4" w:space="0" w:color="auto"/>
              <w:bottom w:val="single" w:sz="4" w:space="0" w:color="auto"/>
              <w:right w:val="single" w:sz="4" w:space="0" w:color="auto"/>
            </w:tcBorders>
            <w:vAlign w:val="center"/>
          </w:tcPr>
          <w:p w14:paraId="608F2448" w14:textId="0A0CFD0A"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BCCH5</w:t>
            </w:r>
          </w:p>
        </w:tc>
      </w:tr>
      <w:tr w:rsidR="00CA5B71" w:rsidRPr="00130358" w14:paraId="0356A173"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4FCA199C" w14:textId="77777777" w:rsidR="00CA5B71" w:rsidRPr="00130358" w:rsidRDefault="00CA5B71" w:rsidP="00D62538">
            <w:pPr>
              <w:pStyle w:val="TAL"/>
              <w:keepNext w:val="0"/>
              <w:keepLines w:val="0"/>
              <w:jc w:val="center"/>
            </w:pPr>
            <w:r w:rsidRPr="00130358">
              <w:t>9</w:t>
            </w:r>
          </w:p>
        </w:tc>
        <w:tc>
          <w:tcPr>
            <w:tcW w:w="3933" w:type="dxa"/>
            <w:tcBorders>
              <w:top w:val="single" w:sz="4" w:space="0" w:color="auto"/>
              <w:left w:val="single" w:sz="4" w:space="0" w:color="auto"/>
              <w:bottom w:val="single" w:sz="4" w:space="0" w:color="auto"/>
              <w:right w:val="single" w:sz="4" w:space="0" w:color="auto"/>
            </w:tcBorders>
          </w:tcPr>
          <w:p w14:paraId="17454CF7" w14:textId="497094C1"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7</w:t>
            </w:r>
          </w:p>
        </w:tc>
        <w:tc>
          <w:tcPr>
            <w:tcW w:w="3647" w:type="dxa"/>
            <w:tcBorders>
              <w:top w:val="single" w:sz="4" w:space="0" w:color="auto"/>
              <w:left w:val="single" w:sz="4" w:space="0" w:color="auto"/>
              <w:bottom w:val="single" w:sz="4" w:space="0" w:color="auto"/>
              <w:right w:val="single" w:sz="4" w:space="0" w:color="auto"/>
            </w:tcBorders>
          </w:tcPr>
          <w:p w14:paraId="58A66AA8" w14:textId="3C017A87"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16</w:t>
            </w:r>
          </w:p>
        </w:tc>
      </w:tr>
      <w:tr w:rsidR="00CA5B71" w:rsidRPr="00130358" w14:paraId="1C7FB6CA"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2D7C7A44" w14:textId="77777777" w:rsidR="00CA5B71" w:rsidRPr="00130358" w:rsidRDefault="00CA5B71" w:rsidP="00D62538">
            <w:pPr>
              <w:pStyle w:val="TAL"/>
              <w:keepNext w:val="0"/>
              <w:keepLines w:val="0"/>
              <w:jc w:val="center"/>
            </w:pPr>
            <w:r w:rsidRPr="00130358">
              <w:t>10</w:t>
            </w:r>
          </w:p>
        </w:tc>
        <w:tc>
          <w:tcPr>
            <w:tcW w:w="3933" w:type="dxa"/>
            <w:tcBorders>
              <w:top w:val="single" w:sz="4" w:space="0" w:color="auto"/>
              <w:left w:val="single" w:sz="4" w:space="0" w:color="auto"/>
              <w:bottom w:val="single" w:sz="4" w:space="0" w:color="auto"/>
              <w:right w:val="single" w:sz="4" w:space="0" w:color="auto"/>
            </w:tcBorders>
          </w:tcPr>
          <w:p w14:paraId="1B6B531B" w14:textId="65A49F02"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8</w:t>
            </w:r>
          </w:p>
        </w:tc>
        <w:tc>
          <w:tcPr>
            <w:tcW w:w="3647" w:type="dxa"/>
            <w:tcBorders>
              <w:top w:val="single" w:sz="4" w:space="0" w:color="auto"/>
              <w:left w:val="single" w:sz="4" w:space="0" w:color="auto"/>
              <w:bottom w:val="single" w:sz="4" w:space="0" w:color="auto"/>
              <w:right w:val="single" w:sz="4" w:space="0" w:color="auto"/>
            </w:tcBorders>
          </w:tcPr>
          <w:p w14:paraId="7F5FE276" w14:textId="1F6E5FA3"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18</w:t>
            </w:r>
          </w:p>
        </w:tc>
      </w:tr>
      <w:tr w:rsidR="00CA5B71" w:rsidRPr="00130358" w14:paraId="5BCCBE8F"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6A9428D7" w14:textId="77777777" w:rsidR="00CA5B71" w:rsidRPr="00130358" w:rsidRDefault="00CA5B71" w:rsidP="00D62538">
            <w:pPr>
              <w:pStyle w:val="TAL"/>
              <w:keepNext w:val="0"/>
              <w:keepLines w:val="0"/>
              <w:jc w:val="center"/>
            </w:pPr>
          </w:p>
        </w:tc>
        <w:tc>
          <w:tcPr>
            <w:tcW w:w="3933" w:type="dxa"/>
            <w:tcBorders>
              <w:top w:val="single" w:sz="4" w:space="0" w:color="auto"/>
              <w:left w:val="single" w:sz="4" w:space="0" w:color="auto"/>
              <w:bottom w:val="single" w:sz="4" w:space="0" w:color="auto"/>
              <w:right w:val="single" w:sz="4" w:space="0" w:color="auto"/>
            </w:tcBorders>
            <w:vAlign w:val="center"/>
          </w:tcPr>
          <w:p w14:paraId="50EFA88E" w14:textId="79BC6151" w:rsidR="00CA5B71" w:rsidRPr="00130358" w:rsidRDefault="00CA5B71" w:rsidP="00D62538">
            <w:pPr>
              <w:pStyle w:val="TAL"/>
              <w:keepNext w:val="0"/>
              <w:keepLines w:val="0"/>
              <w:jc w:val="center"/>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c>
          <w:tcPr>
            <w:tcW w:w="3647" w:type="dxa"/>
            <w:tcBorders>
              <w:top w:val="single" w:sz="4" w:space="0" w:color="auto"/>
              <w:left w:val="single" w:sz="4" w:space="0" w:color="auto"/>
              <w:bottom w:val="single" w:sz="4" w:space="0" w:color="auto"/>
              <w:right w:val="single" w:sz="4" w:space="0" w:color="auto"/>
            </w:tcBorders>
            <w:vAlign w:val="center"/>
          </w:tcPr>
          <w:p w14:paraId="1522315F" w14:textId="0B82B41B" w:rsidR="00CA5B71" w:rsidRPr="00130358" w:rsidRDefault="00CA5B71" w:rsidP="00D62538">
            <w:pPr>
              <w:pStyle w:val="TAL"/>
              <w:keepNext w:val="0"/>
              <w:keepLines w:val="0"/>
              <w:jc w:val="center"/>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for</w:t>
            </w:r>
            <w:r w:rsidR="00D62538" w:rsidRPr="00130358">
              <w:t xml:space="preserve"> </w:t>
            </w:r>
            <w:r w:rsidRPr="00130358">
              <w:t>BCCH6</w:t>
            </w:r>
          </w:p>
        </w:tc>
      </w:tr>
      <w:tr w:rsidR="00CA5B71" w:rsidRPr="00130358" w14:paraId="53D60EFF"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8B764DD" w14:textId="77777777" w:rsidR="00CA5B71" w:rsidRPr="00130358" w:rsidRDefault="00CA5B71" w:rsidP="00D62538">
            <w:pPr>
              <w:pStyle w:val="TAL"/>
              <w:keepNext w:val="0"/>
              <w:keepLines w:val="0"/>
              <w:jc w:val="center"/>
            </w:pPr>
            <w:r w:rsidRPr="00130358">
              <w:t>11</w:t>
            </w:r>
          </w:p>
        </w:tc>
        <w:tc>
          <w:tcPr>
            <w:tcW w:w="3933" w:type="dxa"/>
            <w:tcBorders>
              <w:top w:val="single" w:sz="4" w:space="0" w:color="auto"/>
              <w:left w:val="single" w:sz="4" w:space="0" w:color="auto"/>
              <w:bottom w:val="single" w:sz="4" w:space="0" w:color="auto"/>
              <w:right w:val="single" w:sz="4" w:space="0" w:color="auto"/>
            </w:tcBorders>
          </w:tcPr>
          <w:p w14:paraId="0EA5683A" w14:textId="00F1A3D4"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10</w:t>
            </w:r>
          </w:p>
        </w:tc>
        <w:tc>
          <w:tcPr>
            <w:tcW w:w="3647" w:type="dxa"/>
            <w:tcBorders>
              <w:top w:val="single" w:sz="4" w:space="0" w:color="auto"/>
              <w:left w:val="single" w:sz="4" w:space="0" w:color="auto"/>
              <w:bottom w:val="single" w:sz="4" w:space="0" w:color="auto"/>
              <w:right w:val="single" w:sz="4" w:space="0" w:color="auto"/>
            </w:tcBorders>
          </w:tcPr>
          <w:p w14:paraId="7A9C28CC" w14:textId="6292B8AF" w:rsidR="00CA5B71" w:rsidRPr="00130358" w:rsidRDefault="00CA5B71" w:rsidP="00D62538">
            <w:pPr>
              <w:pStyle w:val="TAL"/>
              <w:keepNext w:val="0"/>
              <w:keepLines w:val="0"/>
              <w:jc w:val="center"/>
            </w:pPr>
            <w:r w:rsidRPr="00130358">
              <w:t>RXLEV</w:t>
            </w:r>
            <w:r w:rsidR="00D62538" w:rsidRPr="00130358">
              <w:t xml:space="preserve"> </w:t>
            </w:r>
            <w:r w:rsidRPr="00130358">
              <w:t>=</w:t>
            </w:r>
            <w:r w:rsidR="00D62538" w:rsidRPr="00130358">
              <w:t xml:space="preserve"> </w:t>
            </w:r>
            <w:r w:rsidRPr="00130358">
              <w:t>x+</w:t>
            </w:r>
            <w:r w:rsidR="008742CC" w:rsidRPr="00130358">
              <w:t>20</w:t>
            </w:r>
          </w:p>
        </w:tc>
      </w:tr>
      <w:tr w:rsidR="00CA5B71" w:rsidRPr="00130358" w14:paraId="3FD6F14B" w14:textId="77777777" w:rsidTr="00D62538">
        <w:trPr>
          <w:cantSplit/>
          <w:jc w:val="center"/>
        </w:trPr>
        <w:tc>
          <w:tcPr>
            <w:tcW w:w="1030" w:type="dxa"/>
            <w:tcBorders>
              <w:top w:val="single" w:sz="4" w:space="0" w:color="auto"/>
              <w:left w:val="single" w:sz="4" w:space="0" w:color="auto"/>
              <w:bottom w:val="single" w:sz="4" w:space="0" w:color="auto"/>
              <w:right w:val="single" w:sz="4" w:space="0" w:color="auto"/>
            </w:tcBorders>
            <w:vAlign w:val="center"/>
          </w:tcPr>
          <w:p w14:paraId="560A3443" w14:textId="77777777" w:rsidR="00CA5B71" w:rsidRPr="00130358" w:rsidRDefault="00CA5B71" w:rsidP="00D62538">
            <w:pPr>
              <w:pStyle w:val="TAL"/>
              <w:keepNext w:val="0"/>
              <w:keepLines w:val="0"/>
              <w:jc w:val="center"/>
            </w:pPr>
            <w:r w:rsidRPr="00130358">
              <w:t>12</w:t>
            </w:r>
          </w:p>
        </w:tc>
        <w:tc>
          <w:tcPr>
            <w:tcW w:w="3933" w:type="dxa"/>
            <w:tcBorders>
              <w:top w:val="single" w:sz="4" w:space="0" w:color="auto"/>
              <w:left w:val="single" w:sz="4" w:space="0" w:color="auto"/>
              <w:bottom w:val="single" w:sz="4" w:space="0" w:color="auto"/>
              <w:right w:val="single" w:sz="4" w:space="0" w:color="auto"/>
            </w:tcBorders>
          </w:tcPr>
          <w:p w14:paraId="6083D032" w14:textId="44FA09DE" w:rsidR="00CA5B71" w:rsidRPr="00130358" w:rsidRDefault="008742CC" w:rsidP="00D62538">
            <w:pPr>
              <w:pStyle w:val="TAL"/>
              <w:keepNext w:val="0"/>
              <w:keepLines w:val="0"/>
              <w:jc w:val="center"/>
            </w:pPr>
            <w:r w:rsidRPr="00130358">
              <w:t>N/A</w:t>
            </w:r>
            <w:r w:rsidR="00D62538" w:rsidRPr="00130358">
              <w:t xml:space="preserve"> </w:t>
            </w:r>
            <w:r w:rsidRPr="00130358">
              <w:t>(Note3)</w:t>
            </w:r>
          </w:p>
        </w:tc>
        <w:tc>
          <w:tcPr>
            <w:tcW w:w="3647" w:type="dxa"/>
            <w:tcBorders>
              <w:top w:val="single" w:sz="4" w:space="0" w:color="auto"/>
              <w:left w:val="single" w:sz="4" w:space="0" w:color="auto"/>
              <w:bottom w:val="single" w:sz="4" w:space="0" w:color="auto"/>
              <w:right w:val="single" w:sz="4" w:space="0" w:color="auto"/>
            </w:tcBorders>
          </w:tcPr>
          <w:p w14:paraId="3BD6F08C" w14:textId="4CC03345" w:rsidR="00CA5B71" w:rsidRPr="00130358" w:rsidRDefault="008742CC" w:rsidP="00D62538">
            <w:pPr>
              <w:pStyle w:val="TAL"/>
              <w:keepNext w:val="0"/>
              <w:keepLines w:val="0"/>
              <w:jc w:val="center"/>
            </w:pPr>
            <w:r w:rsidRPr="00130358">
              <w:t>N/A</w:t>
            </w:r>
            <w:r w:rsidR="00D62538" w:rsidRPr="00130358">
              <w:t xml:space="preserve"> </w:t>
            </w:r>
            <w:r w:rsidRPr="00130358">
              <w:t>(Note3)</w:t>
            </w:r>
          </w:p>
        </w:tc>
      </w:tr>
      <w:tr w:rsidR="00CA5B71" w:rsidRPr="00130358" w14:paraId="44E94544" w14:textId="77777777" w:rsidTr="00D62538">
        <w:trPr>
          <w:cantSplit/>
          <w:jc w:val="center"/>
        </w:trPr>
        <w:tc>
          <w:tcPr>
            <w:tcW w:w="8610" w:type="dxa"/>
            <w:gridSpan w:val="3"/>
            <w:tcBorders>
              <w:top w:val="single" w:sz="4" w:space="0" w:color="auto"/>
              <w:left w:val="single" w:sz="4" w:space="0" w:color="auto"/>
              <w:bottom w:val="single" w:sz="4" w:space="0" w:color="auto"/>
              <w:right w:val="single" w:sz="4" w:space="0" w:color="auto"/>
            </w:tcBorders>
            <w:vAlign w:val="center"/>
          </w:tcPr>
          <w:p w14:paraId="33F39A32" w14:textId="22804BC2" w:rsidR="00CA5B71" w:rsidRPr="00130358" w:rsidRDefault="00483222" w:rsidP="00D62538">
            <w:pPr>
              <w:pStyle w:val="TAN"/>
              <w:keepNext w:val="0"/>
              <w:keepLines w:val="0"/>
            </w:pPr>
            <w:r w:rsidRPr="00130358">
              <w:t>NOTE 1:</w:t>
            </w:r>
            <w:r w:rsidRPr="00130358">
              <w:tab/>
            </w:r>
            <w:r w:rsidR="00CA5B71" w:rsidRPr="00130358">
              <w:t>x</w:t>
            </w:r>
            <w:r w:rsidR="00D62538" w:rsidRPr="00130358">
              <w:t xml:space="preserve"> </w:t>
            </w:r>
            <w:r w:rsidR="00CA5B71" w:rsidRPr="00130358">
              <w:t>is</w:t>
            </w:r>
            <w:r w:rsidR="00D62538" w:rsidRPr="00130358">
              <w:t xml:space="preserve"> </w:t>
            </w:r>
            <w:r w:rsidR="00CA5B71" w:rsidRPr="00130358">
              <w:t>the</w:t>
            </w:r>
            <w:r w:rsidR="00D62538" w:rsidRPr="00130358">
              <w:t xml:space="preserve"> </w:t>
            </w:r>
            <w:r w:rsidR="00CA5B71" w:rsidRPr="00130358">
              <w:t>reported</w:t>
            </w:r>
            <w:r w:rsidR="00D62538" w:rsidRPr="00130358">
              <w:t xml:space="preserve"> </w:t>
            </w:r>
            <w:r w:rsidR="00CA5B71" w:rsidRPr="00130358">
              <w:t>value</w:t>
            </w:r>
            <w:r w:rsidR="00D62538" w:rsidRPr="00130358">
              <w:t xml:space="preserve"> </w:t>
            </w:r>
            <w:r w:rsidR="00CA5B71" w:rsidRPr="00130358">
              <w:t>RXLEV</w:t>
            </w:r>
            <w:r w:rsidR="00D62538" w:rsidRPr="00130358">
              <w:t xml:space="preserve"> </w:t>
            </w:r>
            <w:r w:rsidR="00CA5B71" w:rsidRPr="00130358">
              <w:t>for</w:t>
            </w:r>
            <w:r w:rsidR="00D62538" w:rsidRPr="00130358">
              <w:t xml:space="preserve"> </w:t>
            </w:r>
            <w:r w:rsidR="00CA5B71" w:rsidRPr="00130358">
              <w:t>BCCH1</w:t>
            </w:r>
            <w:r w:rsidR="0009090A" w:rsidRPr="00130358">
              <w:t>.</w:t>
            </w:r>
          </w:p>
          <w:p w14:paraId="236F42BD" w14:textId="2EE70BB2" w:rsidR="008742CC" w:rsidRPr="00130358" w:rsidRDefault="00483222" w:rsidP="00D62538">
            <w:pPr>
              <w:pStyle w:val="TAN"/>
              <w:keepNext w:val="0"/>
              <w:keepLines w:val="0"/>
            </w:pPr>
            <w:r w:rsidRPr="00130358">
              <w:t>NOTE 2:</w:t>
            </w:r>
            <w:r w:rsidRPr="00130358">
              <w:tab/>
            </w:r>
            <w:r w:rsidR="00CA5B71" w:rsidRPr="00130358">
              <w:t>It</w:t>
            </w:r>
            <w:r w:rsidR="00D62538" w:rsidRPr="00130358">
              <w:t xml:space="preserve"> </w:t>
            </w:r>
            <w:r w:rsidR="00CA5B71" w:rsidRPr="00130358">
              <w:t>is</w:t>
            </w:r>
            <w:r w:rsidR="00D62538" w:rsidRPr="00130358">
              <w:t xml:space="preserve"> </w:t>
            </w:r>
            <w:r w:rsidR="00CA5B71" w:rsidRPr="00130358">
              <w:t>not</w:t>
            </w:r>
            <w:r w:rsidR="00D62538" w:rsidRPr="00130358">
              <w:t xml:space="preserve"> </w:t>
            </w:r>
            <w:r w:rsidR="00CA5B71" w:rsidRPr="00130358">
              <w:t>mandatory</w:t>
            </w:r>
            <w:r w:rsidR="00D62538" w:rsidRPr="00130358">
              <w:t xml:space="preserve"> </w:t>
            </w:r>
            <w:r w:rsidR="00CA5B71" w:rsidRPr="00130358">
              <w:t>for</w:t>
            </w:r>
            <w:r w:rsidR="00D62538" w:rsidRPr="00130358">
              <w:t xml:space="preserve"> </w:t>
            </w:r>
            <w:r w:rsidR="00CA5B71" w:rsidRPr="00130358">
              <w:t>the</w:t>
            </w:r>
            <w:r w:rsidR="00D62538" w:rsidRPr="00130358">
              <w:t xml:space="preserve"> </w:t>
            </w:r>
            <w:r w:rsidR="00CA5B71" w:rsidRPr="00130358">
              <w:t>UE</w:t>
            </w:r>
            <w:r w:rsidR="00D62538" w:rsidRPr="00130358">
              <w:t xml:space="preserve"> </w:t>
            </w:r>
            <w:r w:rsidR="00CA5B71" w:rsidRPr="00130358">
              <w:t>to</w:t>
            </w:r>
            <w:r w:rsidR="00D62538" w:rsidRPr="00130358">
              <w:t xml:space="preserve"> </w:t>
            </w:r>
            <w:r w:rsidR="00CA5B71" w:rsidRPr="00130358">
              <w:t>report</w:t>
            </w:r>
            <w:r w:rsidR="00D62538" w:rsidRPr="00130358">
              <w:t xml:space="preserve"> </w:t>
            </w:r>
            <w:r w:rsidR="00CA5B71" w:rsidRPr="00130358">
              <w:t>BCCH1</w:t>
            </w:r>
            <w:r w:rsidR="00D62538" w:rsidRPr="00130358">
              <w:t xml:space="preserve"> </w:t>
            </w:r>
            <w:r w:rsidR="00CA5B71" w:rsidRPr="00130358">
              <w:t>in</w:t>
            </w:r>
            <w:r w:rsidR="00D62538" w:rsidRPr="00130358">
              <w:t xml:space="preserve"> </w:t>
            </w:r>
            <w:r w:rsidR="00D379E5" w:rsidRPr="00130358">
              <w:t>sub-test</w:t>
            </w:r>
            <w:r w:rsidR="00D62538" w:rsidRPr="00130358">
              <w:t xml:space="preserve"> </w:t>
            </w:r>
            <w:r w:rsidR="00CA5B71" w:rsidRPr="00130358">
              <w:t>12.</w:t>
            </w:r>
            <w:r w:rsidR="00D62538" w:rsidRPr="00130358">
              <w:t xml:space="preserve"> </w:t>
            </w:r>
            <w:r w:rsidR="009F6443" w:rsidRPr="00130358">
              <w:t>In</w:t>
            </w:r>
            <w:r w:rsidR="00D62538" w:rsidRPr="00130358">
              <w:t xml:space="preserve"> </w:t>
            </w:r>
            <w:r w:rsidR="009F6443" w:rsidRPr="00130358">
              <w:t>case</w:t>
            </w:r>
            <w:r w:rsidR="00D62538" w:rsidRPr="00130358">
              <w:t xml:space="preserve"> </w:t>
            </w:r>
            <w:r w:rsidR="009F6443" w:rsidRPr="00130358">
              <w:t>of</w:t>
            </w:r>
            <w:r w:rsidR="00D62538" w:rsidRPr="00130358">
              <w:t xml:space="preserve"> </w:t>
            </w:r>
            <w:r w:rsidR="009F6443" w:rsidRPr="00130358">
              <w:t>no</w:t>
            </w:r>
            <w:r w:rsidR="00D62538" w:rsidRPr="00130358">
              <w:t xml:space="preserve"> </w:t>
            </w:r>
            <w:r w:rsidR="009F6443" w:rsidRPr="00130358">
              <w:t>BCCH1</w:t>
            </w:r>
            <w:r w:rsidR="00D62538" w:rsidRPr="00130358">
              <w:t xml:space="preserve"> </w:t>
            </w:r>
            <w:r w:rsidR="009F6443" w:rsidRPr="00130358">
              <w:t>report</w:t>
            </w:r>
            <w:r w:rsidR="00D62538" w:rsidRPr="00130358">
              <w:t xml:space="preserve"> </w:t>
            </w:r>
            <w:r w:rsidR="009F6443" w:rsidRPr="00130358">
              <w:t>in</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the</w:t>
            </w:r>
            <w:r w:rsidR="00D62538" w:rsidRPr="00130358">
              <w:t xml:space="preserve"> </w:t>
            </w:r>
            <w:r w:rsidR="009F6443" w:rsidRPr="00130358">
              <w:t>relative</w:t>
            </w:r>
            <w:r w:rsidR="00D62538" w:rsidRPr="00130358">
              <w:t xml:space="preserve"> </w:t>
            </w:r>
            <w:r w:rsidR="009F6443" w:rsidRPr="00130358">
              <w:t>accuracy</w:t>
            </w:r>
            <w:r w:rsidR="00D62538" w:rsidRPr="00130358">
              <w:t xml:space="preserve"> </w:t>
            </w:r>
            <w:r w:rsidR="009F6443" w:rsidRPr="00130358">
              <w:t>for</w:t>
            </w:r>
            <w:r w:rsidR="00D62538" w:rsidRPr="00130358">
              <w:t xml:space="preserve"> </w:t>
            </w:r>
            <w:r w:rsidR="00D379E5" w:rsidRPr="00130358">
              <w:t>sub-test</w:t>
            </w:r>
            <w:r w:rsidR="00D62538" w:rsidRPr="00130358">
              <w:t xml:space="preserve"> </w:t>
            </w:r>
            <w:r w:rsidR="009F6443" w:rsidRPr="00130358">
              <w:t>12</w:t>
            </w:r>
            <w:r w:rsidR="00D62538" w:rsidRPr="00130358">
              <w:t xml:space="preserve"> </w:t>
            </w:r>
            <w:r w:rsidR="009F6443" w:rsidRPr="00130358">
              <w:t>is</w:t>
            </w:r>
            <w:r w:rsidR="00D62538" w:rsidRPr="00130358">
              <w:t xml:space="preserve"> </w:t>
            </w:r>
            <w:r w:rsidR="009F6443" w:rsidRPr="00130358">
              <w:t>not</w:t>
            </w:r>
            <w:r w:rsidR="00D62538" w:rsidRPr="00130358">
              <w:t xml:space="preserve"> </w:t>
            </w:r>
            <w:r w:rsidR="009F6443" w:rsidRPr="00130358">
              <w:t>tested.</w:t>
            </w:r>
          </w:p>
          <w:p w14:paraId="7E600694" w14:textId="099DCBD5" w:rsidR="00CA5B71" w:rsidRPr="00130358" w:rsidRDefault="00483222" w:rsidP="00D62538">
            <w:pPr>
              <w:pStyle w:val="TAN"/>
              <w:keepNext w:val="0"/>
              <w:keepLines w:val="0"/>
            </w:pPr>
            <w:r w:rsidRPr="00130358">
              <w:t>NOTE 3:</w:t>
            </w:r>
            <w:r w:rsidR="008742CC" w:rsidRPr="00130358">
              <w:tab/>
              <w:t>Sub-tests</w:t>
            </w:r>
            <w:r w:rsidR="00D62538" w:rsidRPr="00130358">
              <w:t xml:space="preserve"> </w:t>
            </w:r>
            <w:r w:rsidR="008742CC" w:rsidRPr="00130358">
              <w:t>1,</w:t>
            </w:r>
            <w:r w:rsidR="00D62538" w:rsidRPr="00130358">
              <w:t xml:space="preserve"> </w:t>
            </w:r>
            <w:r w:rsidR="008742CC" w:rsidRPr="00130358">
              <w:t>4</w:t>
            </w:r>
            <w:r w:rsidR="00D62538" w:rsidRPr="00130358">
              <w:t xml:space="preserve"> </w:t>
            </w:r>
            <w:r w:rsidR="008742CC" w:rsidRPr="00130358">
              <w:t>and</w:t>
            </w:r>
            <w:r w:rsidR="00D62538" w:rsidRPr="00130358">
              <w:t xml:space="preserve"> </w:t>
            </w:r>
            <w:r w:rsidR="008742CC" w:rsidRPr="00130358">
              <w:t>12</w:t>
            </w:r>
            <w:r w:rsidR="00D62538" w:rsidRPr="00130358">
              <w:t xml:space="preserve"> </w:t>
            </w:r>
            <w:r w:rsidR="008742CC" w:rsidRPr="00130358">
              <w:t>are</w:t>
            </w:r>
            <w:r w:rsidR="00D62538" w:rsidRPr="00130358">
              <w:t xml:space="preserve"> </w:t>
            </w:r>
            <w:r w:rsidR="008742CC" w:rsidRPr="00130358">
              <w:t>not</w:t>
            </w:r>
            <w:r w:rsidR="00D62538" w:rsidRPr="00130358">
              <w:t xml:space="preserve"> </w:t>
            </w:r>
            <w:r w:rsidR="008742CC" w:rsidRPr="00130358">
              <w:t>applicable</w:t>
            </w:r>
            <w:r w:rsidR="00D62538" w:rsidRPr="00130358">
              <w:t xml:space="preserve"> </w:t>
            </w:r>
            <w:r w:rsidR="008742CC" w:rsidRPr="00130358">
              <w:t>for</w:t>
            </w:r>
            <w:r w:rsidR="00D62538" w:rsidRPr="00130358">
              <w:t xml:space="preserve"> </w:t>
            </w:r>
            <w:r w:rsidR="008742CC" w:rsidRPr="00130358">
              <w:t>relative</w:t>
            </w:r>
            <w:r w:rsidR="00D62538" w:rsidRPr="00130358">
              <w:t xml:space="preserve"> </w:t>
            </w:r>
            <w:r w:rsidR="008742CC" w:rsidRPr="00130358">
              <w:t>accuracy</w:t>
            </w:r>
            <w:r w:rsidR="00D62538" w:rsidRPr="00130358">
              <w:t xml:space="preserve"> </w:t>
            </w:r>
            <w:r w:rsidR="008742CC" w:rsidRPr="00130358">
              <w:t>as</w:t>
            </w:r>
            <w:r w:rsidR="00D62538" w:rsidRPr="00130358">
              <w:t xml:space="preserve"> </w:t>
            </w:r>
            <w:r w:rsidR="008742CC" w:rsidRPr="00130358">
              <w:t>they</w:t>
            </w:r>
            <w:r w:rsidR="00D62538" w:rsidRPr="00130358">
              <w:t xml:space="preserve"> </w:t>
            </w:r>
            <w:r w:rsidR="008742CC" w:rsidRPr="00130358">
              <w:t>would</w:t>
            </w:r>
            <w:r w:rsidR="00D62538" w:rsidRPr="00130358">
              <w:t xml:space="preserve"> </w:t>
            </w:r>
            <w:r w:rsidR="008742CC" w:rsidRPr="00130358">
              <w:t>be</w:t>
            </w:r>
            <w:r w:rsidR="00D62538" w:rsidRPr="00130358">
              <w:t xml:space="preserve"> </w:t>
            </w:r>
            <w:r w:rsidR="008742CC" w:rsidRPr="00130358">
              <w:t>testing</w:t>
            </w:r>
            <w:r w:rsidR="00D62538" w:rsidRPr="00130358">
              <w:t xml:space="preserve"> </w:t>
            </w:r>
            <w:r w:rsidR="008742CC" w:rsidRPr="00130358">
              <w:t>the</w:t>
            </w:r>
            <w:r w:rsidR="00D62538" w:rsidRPr="00130358">
              <w:t xml:space="preserve"> </w:t>
            </w:r>
            <w:r w:rsidR="008742CC" w:rsidRPr="00130358">
              <w:t>UE</w:t>
            </w:r>
            <w:r w:rsidR="00D62538" w:rsidRPr="00130358">
              <w:t xml:space="preserve"> </w:t>
            </w:r>
            <w:r w:rsidR="008742CC" w:rsidRPr="00130358">
              <w:t>outside</w:t>
            </w:r>
            <w:r w:rsidR="00D62538" w:rsidRPr="00130358">
              <w:t xml:space="preserve"> </w:t>
            </w:r>
            <w:r w:rsidR="008742CC" w:rsidRPr="00130358">
              <w:t>the</w:t>
            </w:r>
            <w:r w:rsidR="00D62538" w:rsidRPr="00130358">
              <w:t xml:space="preserve"> </w:t>
            </w:r>
            <w:r w:rsidR="008742CC" w:rsidRPr="00130358">
              <w:t>side</w:t>
            </w:r>
            <w:r w:rsidR="00D62538" w:rsidRPr="00130358">
              <w:t xml:space="preserve"> </w:t>
            </w:r>
            <w:r w:rsidR="008742CC" w:rsidRPr="00130358">
              <w:t>conditions.</w:t>
            </w:r>
          </w:p>
        </w:tc>
      </w:tr>
    </w:tbl>
    <w:p w14:paraId="441311F4" w14:textId="77777777" w:rsidR="00CA5B71" w:rsidRPr="00130358" w:rsidRDefault="00CA5B71" w:rsidP="00D62538"/>
    <w:p w14:paraId="2AA485B9" w14:textId="77777777" w:rsidR="00123ECE" w:rsidRPr="00130358" w:rsidRDefault="00123ECE" w:rsidP="00D62538">
      <w:r w:rsidRPr="00130358">
        <w:t xml:space="preserve">For the test to pass, the ratio of successful reported values in each sub-test </w:t>
      </w:r>
      <w:r w:rsidR="0009090A" w:rsidRPr="00130358">
        <w:t xml:space="preserve">for absolute and relative accuracy </w:t>
      </w:r>
      <w:r w:rsidRPr="00130358">
        <w:t>shall be more than 90% with a confidence level of 95%.</w:t>
      </w:r>
    </w:p>
    <w:p w14:paraId="04AADA02" w14:textId="4ADB5DCF" w:rsidR="00123ECE" w:rsidRPr="00130358" w:rsidRDefault="00123ECE" w:rsidP="00D62538">
      <w:pPr>
        <w:pStyle w:val="Heading2"/>
        <w:keepNext w:val="0"/>
        <w:keepLines w:val="0"/>
        <w:rPr>
          <w:lang w:eastAsia="zh-CN"/>
        </w:rPr>
      </w:pPr>
      <w:r w:rsidRPr="00130358">
        <w:t>9.</w:t>
      </w:r>
      <w:r w:rsidRPr="00130358">
        <w:rPr>
          <w:lang w:eastAsia="zh-CN"/>
        </w:rPr>
        <w:t>7</w:t>
      </w:r>
      <w:r w:rsidRPr="00130358">
        <w:tab/>
      </w:r>
      <w:r w:rsidRPr="00130358">
        <w:rPr>
          <w:lang w:eastAsia="zh-CN"/>
        </w:rPr>
        <w:t xml:space="preserve">UE Rx </w:t>
      </w:r>
      <w:r w:rsidR="00483222" w:rsidRPr="00130358">
        <w:rPr>
          <w:b/>
        </w:rPr>
        <w:t>-</w:t>
      </w:r>
      <w:r w:rsidRPr="00130358">
        <w:rPr>
          <w:b/>
          <w:lang w:eastAsia="zh-CN"/>
        </w:rPr>
        <w:t xml:space="preserve"> </w:t>
      </w:r>
      <w:r w:rsidRPr="00130358">
        <w:rPr>
          <w:lang w:eastAsia="zh-CN"/>
        </w:rPr>
        <w:t>Tx Time Difference</w:t>
      </w:r>
    </w:p>
    <w:p w14:paraId="297A435D" w14:textId="1B8447B8" w:rsidR="00123ECE" w:rsidRPr="00130358" w:rsidRDefault="00123ECE" w:rsidP="00D62538">
      <w:pPr>
        <w:rPr>
          <w:lang w:eastAsia="zh-CN"/>
        </w:rPr>
      </w:pPr>
      <w:r w:rsidRPr="00130358">
        <w:rPr>
          <w:lang w:eastAsia="zh-CN"/>
        </w:rPr>
        <w:t xml:space="preserve">The UE Rx </w:t>
      </w:r>
      <w:r w:rsidR="00483222" w:rsidRPr="00130358">
        <w:rPr>
          <w:lang w:eastAsia="zh-CN"/>
        </w:rPr>
        <w:t>-</w:t>
      </w:r>
      <w:r w:rsidRPr="00130358">
        <w:rPr>
          <w:lang w:eastAsia="zh-CN"/>
        </w:rPr>
        <w:t xml:space="preserve"> Tx Time difference test cases can be found </w:t>
      </w:r>
      <w:r w:rsidR="00062A7B" w:rsidRPr="00130358">
        <w:rPr>
          <w:lang w:eastAsia="zh-CN"/>
        </w:rPr>
        <w:t>in 3GPP TS</w:t>
      </w:r>
      <w:r w:rsidRPr="00130358">
        <w:rPr>
          <w:lang w:eastAsia="zh-CN"/>
        </w:rPr>
        <w:t xml:space="preserve"> 37.571-1 [27].</w:t>
      </w:r>
    </w:p>
    <w:p w14:paraId="527708F2" w14:textId="77777777" w:rsidR="00123ECE" w:rsidRPr="00130358" w:rsidRDefault="00123ECE" w:rsidP="00D62538">
      <w:pPr>
        <w:pStyle w:val="Heading2"/>
        <w:keepNext w:val="0"/>
        <w:keepLines w:val="0"/>
        <w:rPr>
          <w:lang w:eastAsia="zh-CN"/>
        </w:rPr>
      </w:pPr>
      <w:r w:rsidRPr="00130358">
        <w:rPr>
          <w:lang w:eastAsia="zh-CN"/>
        </w:rPr>
        <w:t>9.8</w:t>
      </w:r>
      <w:r w:rsidRPr="00130358">
        <w:rPr>
          <w:lang w:eastAsia="zh-CN"/>
        </w:rPr>
        <w:tab/>
        <w:t>RSTD</w:t>
      </w:r>
    </w:p>
    <w:p w14:paraId="3B9F14AA" w14:textId="62B035A2" w:rsidR="00123ECE" w:rsidRPr="00130358" w:rsidRDefault="00123ECE" w:rsidP="00D62538">
      <w:pPr>
        <w:rPr>
          <w:lang w:eastAsia="zh-CN"/>
        </w:rPr>
      </w:pPr>
      <w:r w:rsidRPr="00130358">
        <w:rPr>
          <w:lang w:eastAsia="zh-CN"/>
        </w:rPr>
        <w:t xml:space="preserve">The RSTD test cases can be found </w:t>
      </w:r>
      <w:r w:rsidR="00062A7B" w:rsidRPr="00130358">
        <w:rPr>
          <w:lang w:eastAsia="zh-CN"/>
        </w:rPr>
        <w:t>in 3GPP TS</w:t>
      </w:r>
      <w:r w:rsidRPr="00130358">
        <w:rPr>
          <w:lang w:eastAsia="zh-CN"/>
        </w:rPr>
        <w:t xml:space="preserve"> 37.571-1 [27].</w:t>
      </w:r>
    </w:p>
    <w:p w14:paraId="60E8950C" w14:textId="77777777" w:rsidR="00923826" w:rsidRPr="00130358" w:rsidRDefault="00923826" w:rsidP="00D62538">
      <w:pPr>
        <w:pStyle w:val="Heading2"/>
        <w:keepNext w:val="0"/>
        <w:keepLines w:val="0"/>
        <w:rPr>
          <w:rFonts w:eastAsia="SimSun"/>
          <w:lang w:eastAsia="zh-CN"/>
        </w:rPr>
      </w:pPr>
      <w:r w:rsidRPr="00130358">
        <w:rPr>
          <w:rFonts w:eastAsia="SimSun"/>
          <w:lang w:eastAsia="zh-CN"/>
        </w:rPr>
        <w:t>9.9</w:t>
      </w:r>
      <w:r w:rsidRPr="00130358">
        <w:rPr>
          <w:rFonts w:eastAsia="SimSun"/>
          <w:lang w:eastAsia="zh-CN"/>
        </w:rPr>
        <w:tab/>
        <w:t>Serving Cell RSRP and RSRQ</w:t>
      </w:r>
    </w:p>
    <w:p w14:paraId="55AADEA6" w14:textId="77777777" w:rsidR="00923826" w:rsidRPr="00130358" w:rsidRDefault="00923826" w:rsidP="00D62538">
      <w:pPr>
        <w:pStyle w:val="Heading3"/>
        <w:keepNext w:val="0"/>
        <w:keepLines w:val="0"/>
        <w:rPr>
          <w:rFonts w:eastAsia="SimSun"/>
          <w:lang w:eastAsia="zh-CN"/>
        </w:rPr>
      </w:pPr>
      <w:r w:rsidRPr="00130358">
        <w:rPr>
          <w:rFonts w:eastAsia="SimSun"/>
          <w:lang w:eastAsia="zh-CN"/>
        </w:rPr>
        <w:t>9.9.1</w:t>
      </w:r>
      <w:r w:rsidRPr="00130358">
        <w:rPr>
          <w:rFonts w:eastAsia="SimSun"/>
          <w:lang w:eastAsia="zh-CN"/>
        </w:rPr>
        <w:tab/>
        <w:t>FDD Serving Cell RSRP and RSRQ Accuracy</w:t>
      </w:r>
    </w:p>
    <w:p w14:paraId="172C78B9" w14:textId="77777777" w:rsidR="00923826" w:rsidRPr="00130358" w:rsidRDefault="00923826" w:rsidP="00D62538">
      <w:pPr>
        <w:pStyle w:val="Heading4"/>
        <w:keepNext w:val="0"/>
        <w:keepLines w:val="0"/>
        <w:rPr>
          <w:rFonts w:eastAsia="SimSun"/>
          <w:lang w:eastAsia="zh-CN"/>
        </w:rPr>
      </w:pPr>
      <w:r w:rsidRPr="00130358">
        <w:rPr>
          <w:rFonts w:eastAsia="SimSun"/>
        </w:rPr>
        <w:t>9.9.1</w:t>
      </w:r>
      <w:r w:rsidRPr="00130358">
        <w:rPr>
          <w:rFonts w:eastAsia="SimSun"/>
          <w:lang w:eastAsia="zh-CN"/>
        </w:rPr>
        <w:t>.1</w:t>
      </w:r>
      <w:r w:rsidRPr="00130358">
        <w:rPr>
          <w:rFonts w:eastAsia="SimSun"/>
        </w:rPr>
        <w:tab/>
      </w:r>
      <w:r w:rsidRPr="00130358">
        <w:rPr>
          <w:rFonts w:eastAsia="SimSun"/>
          <w:lang w:eastAsia="zh-CN"/>
        </w:rPr>
        <w:t>F</w:t>
      </w:r>
      <w:r w:rsidRPr="00130358">
        <w:rPr>
          <w:rFonts w:eastAsia="SimSun"/>
        </w:rPr>
        <w:t xml:space="preserve">DD Intra Frequency </w:t>
      </w:r>
      <w:r w:rsidRPr="00130358">
        <w:rPr>
          <w:rFonts w:eastAsia="SimSun"/>
          <w:lang w:eastAsia="zh-CN"/>
        </w:rPr>
        <w:t>S</w:t>
      </w:r>
      <w:r w:rsidRPr="00130358">
        <w:rPr>
          <w:rFonts w:eastAsia="SimSun"/>
        </w:rPr>
        <w:t xml:space="preserve">erving </w:t>
      </w:r>
      <w:r w:rsidRPr="00130358">
        <w:rPr>
          <w:rFonts w:eastAsia="SimSun"/>
          <w:lang w:eastAsia="zh-CN"/>
        </w:rPr>
        <w:t>C</w:t>
      </w:r>
      <w:r w:rsidRPr="00130358">
        <w:rPr>
          <w:rFonts w:eastAsia="SimSun"/>
        </w:rPr>
        <w:t>ell Absolute RSRP Accuracy</w:t>
      </w:r>
    </w:p>
    <w:p w14:paraId="202012B2" w14:textId="77777777" w:rsidR="00923826" w:rsidRPr="00130358" w:rsidRDefault="00923826" w:rsidP="00D62538">
      <w:pPr>
        <w:pStyle w:val="Heading5"/>
        <w:keepNext w:val="0"/>
        <w:keepLines w:val="0"/>
        <w:rPr>
          <w:rFonts w:eastAsia="SimSun"/>
        </w:rPr>
      </w:pPr>
      <w:r w:rsidRPr="00130358">
        <w:rPr>
          <w:rFonts w:eastAsia="SimSun"/>
        </w:rPr>
        <w:t>9.9.1.1</w:t>
      </w:r>
      <w:r w:rsidRPr="00130358">
        <w:rPr>
          <w:rFonts w:eastAsia="SimSun"/>
          <w:lang w:eastAsia="zh-CN"/>
        </w:rPr>
        <w:t>.1</w:t>
      </w:r>
      <w:r w:rsidRPr="00130358">
        <w:rPr>
          <w:rFonts w:eastAsia="SimSun"/>
        </w:rPr>
        <w:tab/>
        <w:t>Test purpose</w:t>
      </w:r>
    </w:p>
    <w:p w14:paraId="097A0711" w14:textId="77777777" w:rsidR="00923826" w:rsidRPr="00130358" w:rsidRDefault="00923826" w:rsidP="00D62538">
      <w:pPr>
        <w:rPr>
          <w:rFonts w:eastAsia="SimSun"/>
        </w:rPr>
      </w:pPr>
      <w:r w:rsidRPr="00130358">
        <w:t xml:space="preserve">To verify the </w:t>
      </w:r>
      <w:r w:rsidRPr="00130358">
        <w:rPr>
          <w:lang w:eastAsia="zh-CN"/>
        </w:rPr>
        <w:t>F</w:t>
      </w:r>
      <w:r w:rsidRPr="00130358">
        <w:t>DD intra-frequency serving cell absolute RSRP measurement accuracy is within the specified limit.</w:t>
      </w:r>
    </w:p>
    <w:p w14:paraId="296DC6D5"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2</w:t>
      </w:r>
      <w:r w:rsidRPr="00130358">
        <w:rPr>
          <w:rFonts w:eastAsia="SimSun"/>
        </w:rPr>
        <w:tab/>
        <w:t>Test applicability</w:t>
      </w:r>
    </w:p>
    <w:p w14:paraId="7371A0EF" w14:textId="77777777" w:rsidR="00923826" w:rsidRPr="00130358" w:rsidRDefault="00923826" w:rsidP="00D62538">
      <w:pPr>
        <w:rPr>
          <w:rFonts w:eastAsia="SimSun"/>
        </w:rPr>
      </w:pPr>
      <w:r w:rsidRPr="00130358">
        <w:t xml:space="preserve">This test applies to all types of E-UTRA </w:t>
      </w:r>
      <w:r w:rsidRPr="00130358">
        <w:rPr>
          <w:lang w:eastAsia="zh-CN"/>
        </w:rPr>
        <w:t>F</w:t>
      </w:r>
      <w:r w:rsidRPr="00130358">
        <w:t xml:space="preserve">DD UE release </w:t>
      </w:r>
      <w:r w:rsidRPr="00130358">
        <w:rPr>
          <w:lang w:eastAsia="zh-CN"/>
        </w:rPr>
        <w:t>10</w:t>
      </w:r>
      <w:r w:rsidRPr="00130358">
        <w:t xml:space="preserve"> and </w:t>
      </w:r>
      <w:r w:rsidR="00D16D43" w:rsidRPr="00130358">
        <w:t>release 11</w:t>
      </w:r>
      <w:r w:rsidRPr="00130358">
        <w:t>. Applicability requires support for FGI bit 16.</w:t>
      </w:r>
    </w:p>
    <w:p w14:paraId="6937DC92"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3</w:t>
      </w:r>
      <w:r w:rsidRPr="00130358">
        <w:rPr>
          <w:rFonts w:eastAsia="SimSun"/>
        </w:rPr>
        <w:tab/>
        <w:t>Minimum conformance requirements</w:t>
      </w:r>
    </w:p>
    <w:p w14:paraId="1F15AEAC" w14:textId="77777777" w:rsidR="00923826" w:rsidRPr="00130358" w:rsidRDefault="00923826" w:rsidP="00D62538">
      <w:pPr>
        <w:rPr>
          <w:rFonts w:eastAsia="SimSun"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1DDAC9F6" w14:textId="77777777" w:rsidR="00923826" w:rsidRPr="00130358" w:rsidRDefault="00923826" w:rsidP="000835DA">
      <w:pPr>
        <w:keepNext/>
        <w:rPr>
          <w:rFonts w:cs="v4.2.0"/>
        </w:rPr>
      </w:pPr>
      <w:r w:rsidRPr="00130358">
        <w:rPr>
          <w:rFonts w:cs="v4.2.0"/>
        </w:rPr>
        <w:lastRenderedPageBreak/>
        <w:t>The accuracy requirements in table 9.9.1.</w:t>
      </w:r>
      <w:r w:rsidRPr="00130358">
        <w:rPr>
          <w:rFonts w:cs="v4.2.0"/>
          <w:lang w:eastAsia="zh-CN"/>
        </w:rPr>
        <w:t>1.</w:t>
      </w:r>
      <w:r w:rsidRPr="00130358">
        <w:rPr>
          <w:rFonts w:cs="v4.2.0"/>
        </w:rPr>
        <w:t>3-1 are valid under the following conditions:</w:t>
      </w:r>
    </w:p>
    <w:p w14:paraId="6D82B529" w14:textId="77777777" w:rsidR="00923826" w:rsidRPr="00130358" w:rsidRDefault="00923826" w:rsidP="00483222">
      <w:pPr>
        <w:pStyle w:val="B1"/>
      </w:pPr>
      <w:r w:rsidRPr="00130358">
        <w:t>Cell specific reference signals are transmitted either from one, two or four antenna ports.</w:t>
      </w:r>
    </w:p>
    <w:p w14:paraId="4A6CDB15" w14:textId="6285FC55" w:rsidR="00923826" w:rsidRPr="00130358" w:rsidRDefault="00923826"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4D1D91C4" w14:textId="77777777" w:rsidR="00923826" w:rsidRPr="00130358" w:rsidRDefault="00923826" w:rsidP="00483222">
      <w:pPr>
        <w:pStyle w:val="B1"/>
      </w:pPr>
      <w:proofErr w:type="spellStart"/>
      <w:r w:rsidRPr="00130358">
        <w:t>RSRP|</w:t>
      </w:r>
      <w:r w:rsidRPr="00130358">
        <w:rPr>
          <w:vertAlign w:val="subscript"/>
        </w:rPr>
        <w:t>dBm</w:t>
      </w:r>
      <w:proofErr w:type="spellEnd"/>
      <w:r w:rsidRPr="00130358">
        <w:t xml:space="preserve"> according to Annex I.3.1 for a corresponding Band.</w:t>
      </w:r>
    </w:p>
    <w:p w14:paraId="026DDD94" w14:textId="77777777" w:rsidR="00CB5E7B" w:rsidRPr="00130358" w:rsidRDefault="00CB5E7B" w:rsidP="00D62538">
      <w:pPr>
        <w:pStyle w:val="TH"/>
        <w:keepNext w:val="0"/>
        <w:keepLines w:val="0"/>
      </w:pPr>
      <w:r w:rsidRPr="00130358">
        <w:t>Table 9.9.1.1.3-1: RSRP Intra frequency absolute accuracy</w:t>
      </w:r>
    </w:p>
    <w:tbl>
      <w:tblPr>
        <w:tblW w:w="5000" w:type="pct"/>
        <w:jc w:val="center"/>
        <w:tblCellMar>
          <w:left w:w="28" w:type="dxa"/>
        </w:tblCellMar>
        <w:tblLook w:val="01E0" w:firstRow="1" w:lastRow="1" w:firstColumn="1" w:lastColumn="1" w:noHBand="0" w:noVBand="0"/>
      </w:tblPr>
      <w:tblGrid>
        <w:gridCol w:w="979"/>
        <w:gridCol w:w="1007"/>
        <w:gridCol w:w="843"/>
        <w:gridCol w:w="2951"/>
        <w:gridCol w:w="1272"/>
        <w:gridCol w:w="1360"/>
        <w:gridCol w:w="1365"/>
      </w:tblGrid>
      <w:tr w:rsidR="00CB5E7B" w:rsidRPr="00130358" w14:paraId="686D01E7" w14:textId="77777777" w:rsidTr="00483222">
        <w:trPr>
          <w:jc w:val="center"/>
        </w:trPr>
        <w:tc>
          <w:tcPr>
            <w:tcW w:w="1038" w:type="pct"/>
            <w:gridSpan w:val="2"/>
            <w:tcBorders>
              <w:top w:val="single" w:sz="4" w:space="0" w:color="auto"/>
              <w:left w:val="single" w:sz="4" w:space="0" w:color="auto"/>
              <w:bottom w:val="single" w:sz="6" w:space="0" w:color="auto"/>
              <w:right w:val="single" w:sz="6" w:space="0" w:color="auto"/>
            </w:tcBorders>
            <w:vAlign w:val="center"/>
          </w:tcPr>
          <w:p w14:paraId="4BDA3448" w14:textId="77777777" w:rsidR="00CB5E7B" w:rsidRPr="00130358" w:rsidRDefault="00CB5E7B" w:rsidP="00D62538">
            <w:pPr>
              <w:pStyle w:val="TAH"/>
              <w:keepNext w:val="0"/>
              <w:keepLines w:val="0"/>
            </w:pPr>
            <w:r w:rsidRPr="00130358">
              <w:t>Accuracy</w:t>
            </w:r>
          </w:p>
        </w:tc>
        <w:tc>
          <w:tcPr>
            <w:tcW w:w="3962" w:type="pct"/>
            <w:gridSpan w:val="5"/>
            <w:tcBorders>
              <w:top w:val="single" w:sz="4" w:space="0" w:color="auto"/>
              <w:left w:val="single" w:sz="6" w:space="0" w:color="auto"/>
              <w:bottom w:val="single" w:sz="6" w:space="0" w:color="auto"/>
              <w:right w:val="single" w:sz="4" w:space="0" w:color="auto"/>
            </w:tcBorders>
            <w:vAlign w:val="center"/>
          </w:tcPr>
          <w:p w14:paraId="0D148CDF" w14:textId="77777777" w:rsidR="00CB5E7B" w:rsidRPr="00130358" w:rsidRDefault="00CB5E7B" w:rsidP="00D62538">
            <w:pPr>
              <w:pStyle w:val="TAH"/>
              <w:keepNext w:val="0"/>
              <w:keepLines w:val="0"/>
            </w:pPr>
            <w:r w:rsidRPr="00130358">
              <w:t>Conditions</w:t>
            </w:r>
          </w:p>
        </w:tc>
      </w:tr>
      <w:tr w:rsidR="00CB5E7B" w:rsidRPr="00130358" w14:paraId="0FB58678" w14:textId="77777777" w:rsidTr="00483222">
        <w:trPr>
          <w:jc w:val="center"/>
        </w:trPr>
        <w:tc>
          <w:tcPr>
            <w:tcW w:w="512" w:type="pct"/>
            <w:vMerge w:val="restart"/>
            <w:tcBorders>
              <w:top w:val="single" w:sz="6" w:space="0" w:color="auto"/>
              <w:left w:val="single" w:sz="4" w:space="0" w:color="auto"/>
              <w:bottom w:val="single" w:sz="6" w:space="0" w:color="auto"/>
              <w:right w:val="single" w:sz="6" w:space="0" w:color="auto"/>
            </w:tcBorders>
            <w:vAlign w:val="center"/>
          </w:tcPr>
          <w:p w14:paraId="38EEF248" w14:textId="516281AB" w:rsidR="00CB5E7B" w:rsidRPr="00130358" w:rsidRDefault="00CB5E7B" w:rsidP="00D62538">
            <w:pPr>
              <w:pStyle w:val="TAH"/>
              <w:keepNext w:val="0"/>
              <w:keepLines w:val="0"/>
            </w:pPr>
            <w:r w:rsidRPr="00130358">
              <w:t>Normal</w:t>
            </w:r>
            <w:r w:rsidR="00D62538" w:rsidRPr="00130358">
              <w:t xml:space="preserve"> </w:t>
            </w:r>
            <w:r w:rsidRPr="00130358">
              <w:t>condition</w:t>
            </w:r>
          </w:p>
        </w:tc>
        <w:tc>
          <w:tcPr>
            <w:tcW w:w="526" w:type="pct"/>
            <w:vMerge w:val="restart"/>
            <w:tcBorders>
              <w:top w:val="single" w:sz="6" w:space="0" w:color="auto"/>
              <w:left w:val="single" w:sz="6" w:space="0" w:color="auto"/>
              <w:bottom w:val="single" w:sz="6" w:space="0" w:color="auto"/>
              <w:right w:val="single" w:sz="6" w:space="0" w:color="auto"/>
            </w:tcBorders>
            <w:vAlign w:val="center"/>
          </w:tcPr>
          <w:p w14:paraId="41D17532" w14:textId="0F67CE01" w:rsidR="00CB5E7B" w:rsidRPr="00130358" w:rsidRDefault="00CB5E7B" w:rsidP="00D62538">
            <w:pPr>
              <w:pStyle w:val="TAH"/>
              <w:keepNext w:val="0"/>
              <w:keepLines w:val="0"/>
            </w:pPr>
            <w:r w:rsidRPr="00130358">
              <w:t>Extreme</w:t>
            </w:r>
            <w:r w:rsidR="00D62538" w:rsidRPr="00130358">
              <w:t xml:space="preserve"> </w:t>
            </w:r>
            <w:r w:rsidRPr="00130358">
              <w:t>condition</w:t>
            </w:r>
          </w:p>
        </w:tc>
        <w:tc>
          <w:tcPr>
            <w:tcW w:w="442" w:type="pct"/>
            <w:vMerge w:val="restart"/>
            <w:tcBorders>
              <w:top w:val="single" w:sz="6" w:space="0" w:color="auto"/>
              <w:left w:val="single" w:sz="6" w:space="0" w:color="auto"/>
              <w:bottom w:val="single" w:sz="6" w:space="0" w:color="auto"/>
              <w:right w:val="single" w:sz="6" w:space="0" w:color="auto"/>
            </w:tcBorders>
            <w:vAlign w:val="center"/>
          </w:tcPr>
          <w:p w14:paraId="1B89CC1E" w14:textId="77777777" w:rsidR="00CB5E7B" w:rsidRPr="00130358" w:rsidRDefault="00CB5E7B" w:rsidP="00D62538">
            <w:pPr>
              <w:pStyle w:val="TAH"/>
              <w:keepNext w:val="0"/>
              <w:keepLines w:val="0"/>
            </w:pPr>
            <w:proofErr w:type="spellStart"/>
            <w:r w:rsidRPr="00130358">
              <w:t>Ês</w:t>
            </w:r>
            <w:proofErr w:type="spellEnd"/>
            <w:r w:rsidRPr="00130358">
              <w:t>/</w:t>
            </w:r>
            <w:proofErr w:type="spellStart"/>
            <w:r w:rsidRPr="00130358">
              <w:t>Iot</w:t>
            </w:r>
            <w:proofErr w:type="spellEnd"/>
          </w:p>
        </w:tc>
        <w:tc>
          <w:tcPr>
            <w:tcW w:w="3519" w:type="pct"/>
            <w:gridSpan w:val="4"/>
            <w:tcBorders>
              <w:top w:val="single" w:sz="6" w:space="0" w:color="auto"/>
              <w:left w:val="single" w:sz="6" w:space="0" w:color="auto"/>
              <w:bottom w:val="single" w:sz="6" w:space="0" w:color="auto"/>
              <w:right w:val="single" w:sz="4" w:space="0" w:color="auto"/>
            </w:tcBorders>
            <w:shd w:val="clear" w:color="auto" w:fill="auto"/>
            <w:vAlign w:val="center"/>
          </w:tcPr>
          <w:p w14:paraId="10686348" w14:textId="58385734" w:rsidR="00CB5E7B" w:rsidRPr="00130358" w:rsidRDefault="00CB5E7B"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CB5E7B" w:rsidRPr="00130358" w14:paraId="2E638065"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41F45DBE" w14:textId="77777777" w:rsidR="00CB5E7B" w:rsidRPr="00130358" w:rsidRDefault="00CB5E7B" w:rsidP="00D62538">
            <w:pPr>
              <w:pStyle w:val="TAH"/>
              <w:keepNext w:val="0"/>
              <w:keepLines w:val="0"/>
            </w:pPr>
          </w:p>
        </w:tc>
        <w:tc>
          <w:tcPr>
            <w:tcW w:w="526" w:type="pct"/>
            <w:vMerge/>
            <w:tcBorders>
              <w:top w:val="single" w:sz="6" w:space="0" w:color="auto"/>
              <w:left w:val="single" w:sz="6" w:space="0" w:color="auto"/>
              <w:bottom w:val="single" w:sz="6" w:space="0" w:color="auto"/>
              <w:right w:val="single" w:sz="6" w:space="0" w:color="auto"/>
            </w:tcBorders>
            <w:vAlign w:val="center"/>
          </w:tcPr>
          <w:p w14:paraId="56BD2C0C" w14:textId="77777777" w:rsidR="00CB5E7B" w:rsidRPr="00130358" w:rsidRDefault="00CB5E7B" w:rsidP="00D62538">
            <w:pPr>
              <w:pStyle w:val="TAH"/>
              <w:keepNext w:val="0"/>
              <w:keepLines w:val="0"/>
            </w:pPr>
          </w:p>
        </w:tc>
        <w:tc>
          <w:tcPr>
            <w:tcW w:w="442" w:type="pct"/>
            <w:vMerge/>
            <w:tcBorders>
              <w:top w:val="single" w:sz="6" w:space="0" w:color="auto"/>
              <w:left w:val="single" w:sz="6" w:space="0" w:color="auto"/>
              <w:bottom w:val="single" w:sz="6" w:space="0" w:color="auto"/>
              <w:right w:val="single" w:sz="6" w:space="0" w:color="auto"/>
            </w:tcBorders>
          </w:tcPr>
          <w:p w14:paraId="324FA306" w14:textId="77777777" w:rsidR="00CB5E7B" w:rsidRPr="00130358" w:rsidRDefault="00CB5E7B" w:rsidP="00D62538">
            <w:pPr>
              <w:pStyle w:val="TAH"/>
              <w:keepNext w:val="0"/>
              <w:keepLines w:val="0"/>
            </w:pPr>
          </w:p>
        </w:tc>
        <w:tc>
          <w:tcPr>
            <w:tcW w:w="1520" w:type="pct"/>
            <w:tcBorders>
              <w:top w:val="single" w:sz="6" w:space="0" w:color="auto"/>
              <w:left w:val="single" w:sz="6" w:space="0" w:color="auto"/>
              <w:bottom w:val="single" w:sz="6" w:space="0" w:color="auto"/>
              <w:right w:val="single" w:sz="4" w:space="0" w:color="auto"/>
            </w:tcBorders>
            <w:shd w:val="clear" w:color="auto" w:fill="auto"/>
            <w:vAlign w:val="center"/>
          </w:tcPr>
          <w:p w14:paraId="342DEEC7" w14:textId="2EB146E4" w:rsidR="00CB5E7B" w:rsidRPr="00130358" w:rsidRDefault="00CB5E7B"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3</w:t>
            </w:r>
          </w:p>
        </w:tc>
        <w:tc>
          <w:tcPr>
            <w:tcW w:w="1291" w:type="pct"/>
            <w:gridSpan w:val="2"/>
            <w:tcBorders>
              <w:top w:val="single" w:sz="4" w:space="0" w:color="auto"/>
              <w:left w:val="single" w:sz="4" w:space="0" w:color="auto"/>
              <w:bottom w:val="single" w:sz="6" w:space="0" w:color="auto"/>
              <w:right w:val="single" w:sz="6" w:space="0" w:color="auto"/>
            </w:tcBorders>
            <w:vAlign w:val="center"/>
          </w:tcPr>
          <w:p w14:paraId="612E1AB6" w14:textId="388BA8FC" w:rsidR="00CB5E7B" w:rsidRPr="00130358" w:rsidRDefault="00CB5E7B" w:rsidP="00D62538">
            <w:pPr>
              <w:pStyle w:val="TAH"/>
              <w:keepNext w:val="0"/>
              <w:keepLines w:val="0"/>
            </w:pPr>
            <w:r w:rsidRPr="00130358">
              <w:t>Minimum</w:t>
            </w:r>
            <w:r w:rsidR="00D62538" w:rsidRPr="00130358">
              <w:t xml:space="preserve"> </w:t>
            </w:r>
            <w:r w:rsidRPr="00130358">
              <w:t>Io</w:t>
            </w:r>
          </w:p>
        </w:tc>
        <w:tc>
          <w:tcPr>
            <w:tcW w:w="708" w:type="pct"/>
            <w:tcBorders>
              <w:top w:val="single" w:sz="4" w:space="0" w:color="auto"/>
              <w:left w:val="single" w:sz="6" w:space="0" w:color="auto"/>
              <w:bottom w:val="single" w:sz="6" w:space="0" w:color="auto"/>
              <w:right w:val="single" w:sz="4" w:space="0" w:color="auto"/>
            </w:tcBorders>
            <w:vAlign w:val="center"/>
          </w:tcPr>
          <w:p w14:paraId="40C3B0D4" w14:textId="582B1C42" w:rsidR="00CB5E7B" w:rsidRPr="00130358" w:rsidRDefault="00CB5E7B" w:rsidP="00D62538">
            <w:pPr>
              <w:pStyle w:val="TAH"/>
              <w:keepNext w:val="0"/>
              <w:keepLines w:val="0"/>
            </w:pPr>
            <w:r w:rsidRPr="00130358">
              <w:t>Maximum</w:t>
            </w:r>
            <w:r w:rsidR="00D62538" w:rsidRPr="00130358">
              <w:t xml:space="preserve"> </w:t>
            </w:r>
            <w:r w:rsidRPr="00130358">
              <w:t>Io</w:t>
            </w:r>
          </w:p>
        </w:tc>
      </w:tr>
      <w:tr w:rsidR="00CB5E7B" w:rsidRPr="00130358" w14:paraId="72EAFC8A" w14:textId="77777777" w:rsidTr="00483222">
        <w:trPr>
          <w:jc w:val="center"/>
        </w:trPr>
        <w:tc>
          <w:tcPr>
            <w:tcW w:w="512" w:type="pct"/>
            <w:tcBorders>
              <w:top w:val="single" w:sz="6" w:space="0" w:color="auto"/>
              <w:left w:val="single" w:sz="4" w:space="0" w:color="auto"/>
              <w:bottom w:val="single" w:sz="6" w:space="0" w:color="auto"/>
              <w:right w:val="single" w:sz="6" w:space="0" w:color="auto"/>
            </w:tcBorders>
            <w:vAlign w:val="center"/>
          </w:tcPr>
          <w:p w14:paraId="3A417231" w14:textId="77777777" w:rsidR="00CB5E7B" w:rsidRPr="00130358" w:rsidRDefault="00CB5E7B" w:rsidP="00D62538">
            <w:pPr>
              <w:pStyle w:val="TAH"/>
              <w:keepNext w:val="0"/>
              <w:keepLines w:val="0"/>
            </w:pPr>
            <w:r w:rsidRPr="00130358">
              <w:t>dB</w:t>
            </w:r>
          </w:p>
        </w:tc>
        <w:tc>
          <w:tcPr>
            <w:tcW w:w="526" w:type="pct"/>
            <w:tcBorders>
              <w:top w:val="single" w:sz="6" w:space="0" w:color="auto"/>
              <w:left w:val="single" w:sz="6" w:space="0" w:color="auto"/>
              <w:bottom w:val="single" w:sz="6" w:space="0" w:color="auto"/>
              <w:right w:val="single" w:sz="6" w:space="0" w:color="auto"/>
            </w:tcBorders>
            <w:vAlign w:val="center"/>
          </w:tcPr>
          <w:p w14:paraId="7BC690EC" w14:textId="77777777" w:rsidR="00CB5E7B" w:rsidRPr="00130358" w:rsidRDefault="00CB5E7B" w:rsidP="00D62538">
            <w:pPr>
              <w:pStyle w:val="TAH"/>
              <w:keepNext w:val="0"/>
              <w:keepLines w:val="0"/>
            </w:pPr>
            <w:r w:rsidRPr="00130358">
              <w:t>dB</w:t>
            </w:r>
          </w:p>
        </w:tc>
        <w:tc>
          <w:tcPr>
            <w:tcW w:w="442" w:type="pct"/>
            <w:tcBorders>
              <w:top w:val="single" w:sz="6" w:space="0" w:color="auto"/>
              <w:left w:val="single" w:sz="6" w:space="0" w:color="auto"/>
              <w:bottom w:val="single" w:sz="6" w:space="0" w:color="auto"/>
              <w:right w:val="single" w:sz="6" w:space="0" w:color="auto"/>
            </w:tcBorders>
          </w:tcPr>
          <w:p w14:paraId="0BB2A6BF" w14:textId="77777777" w:rsidR="00CB5E7B" w:rsidRPr="00130358" w:rsidRDefault="00CB5E7B" w:rsidP="00D62538">
            <w:pPr>
              <w:pStyle w:val="TAH"/>
              <w:keepNext w:val="0"/>
              <w:keepLines w:val="0"/>
            </w:pPr>
            <w:r w:rsidRPr="00130358">
              <w:t>dB</w:t>
            </w:r>
          </w:p>
        </w:tc>
        <w:tc>
          <w:tcPr>
            <w:tcW w:w="1520" w:type="pct"/>
            <w:tcBorders>
              <w:top w:val="single" w:sz="6" w:space="0" w:color="auto"/>
              <w:left w:val="single" w:sz="6" w:space="0" w:color="auto"/>
              <w:bottom w:val="single" w:sz="6" w:space="0" w:color="auto"/>
              <w:right w:val="single" w:sz="4" w:space="0" w:color="auto"/>
            </w:tcBorders>
            <w:vAlign w:val="center"/>
          </w:tcPr>
          <w:p w14:paraId="5FB3AE59" w14:textId="77777777" w:rsidR="00CB5E7B" w:rsidRPr="00130358" w:rsidRDefault="00CB5E7B" w:rsidP="00D62538">
            <w:pPr>
              <w:pStyle w:val="TAH"/>
              <w:keepNext w:val="0"/>
              <w:keepLines w:val="0"/>
            </w:pPr>
          </w:p>
        </w:tc>
        <w:tc>
          <w:tcPr>
            <w:tcW w:w="661" w:type="pct"/>
            <w:tcBorders>
              <w:top w:val="single" w:sz="6" w:space="0" w:color="auto"/>
              <w:left w:val="single" w:sz="4" w:space="0" w:color="auto"/>
              <w:bottom w:val="single" w:sz="6" w:space="0" w:color="auto"/>
              <w:right w:val="single" w:sz="6" w:space="0" w:color="auto"/>
            </w:tcBorders>
            <w:vAlign w:val="center"/>
          </w:tcPr>
          <w:p w14:paraId="0B3478AF" w14:textId="2E0A7447" w:rsidR="00CB5E7B" w:rsidRPr="00130358" w:rsidRDefault="00CB5E7B" w:rsidP="00D62538">
            <w:pPr>
              <w:pStyle w:val="TAH"/>
              <w:keepNext w:val="0"/>
              <w:keepLines w:val="0"/>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630" w:type="pct"/>
            <w:tcBorders>
              <w:top w:val="single" w:sz="6" w:space="0" w:color="auto"/>
              <w:left w:val="single" w:sz="6" w:space="0" w:color="auto"/>
              <w:bottom w:val="single" w:sz="6" w:space="0" w:color="auto"/>
              <w:right w:val="single" w:sz="6" w:space="0" w:color="auto"/>
            </w:tcBorders>
            <w:vAlign w:val="center"/>
          </w:tcPr>
          <w:p w14:paraId="770677B6" w14:textId="77777777" w:rsidR="00CB5E7B" w:rsidRPr="00130358" w:rsidRDefault="00CB5E7B" w:rsidP="00D62538">
            <w:pPr>
              <w:pStyle w:val="TAH"/>
              <w:keepNext w:val="0"/>
              <w:keepLines w:val="0"/>
            </w:pPr>
            <w:r w:rsidRPr="00130358">
              <w:t>dBm/</w:t>
            </w:r>
            <w:proofErr w:type="spellStart"/>
            <w:r w:rsidRPr="00130358">
              <w:t>BW</w:t>
            </w:r>
            <w:r w:rsidRPr="00130358">
              <w:rPr>
                <w:vertAlign w:val="subscript"/>
              </w:rPr>
              <w:t>Channel</w:t>
            </w:r>
            <w:proofErr w:type="spellEnd"/>
          </w:p>
        </w:tc>
        <w:tc>
          <w:tcPr>
            <w:tcW w:w="708" w:type="pct"/>
            <w:tcBorders>
              <w:top w:val="single" w:sz="6" w:space="0" w:color="auto"/>
              <w:left w:val="single" w:sz="6" w:space="0" w:color="auto"/>
              <w:bottom w:val="single" w:sz="6" w:space="0" w:color="auto"/>
              <w:right w:val="single" w:sz="4" w:space="0" w:color="auto"/>
            </w:tcBorders>
            <w:vAlign w:val="center"/>
          </w:tcPr>
          <w:p w14:paraId="4E2B6C6A" w14:textId="77777777" w:rsidR="00CB5E7B" w:rsidRPr="00130358" w:rsidRDefault="00CB5E7B" w:rsidP="00D62538">
            <w:pPr>
              <w:pStyle w:val="TAH"/>
              <w:keepNext w:val="0"/>
              <w:keepLines w:val="0"/>
            </w:pPr>
            <w:r w:rsidRPr="00130358">
              <w:t>dBm/</w:t>
            </w:r>
            <w:proofErr w:type="spellStart"/>
            <w:r w:rsidRPr="00130358">
              <w:t>BW</w:t>
            </w:r>
            <w:r w:rsidRPr="00130358">
              <w:rPr>
                <w:vertAlign w:val="subscript"/>
              </w:rPr>
              <w:t>Channel</w:t>
            </w:r>
            <w:proofErr w:type="spellEnd"/>
          </w:p>
        </w:tc>
      </w:tr>
      <w:tr w:rsidR="00CB5E7B" w:rsidRPr="00130358" w14:paraId="5DC8D162" w14:textId="77777777" w:rsidTr="00483222">
        <w:trPr>
          <w:jc w:val="center"/>
        </w:trPr>
        <w:tc>
          <w:tcPr>
            <w:tcW w:w="512" w:type="pct"/>
            <w:vMerge w:val="restart"/>
            <w:tcBorders>
              <w:top w:val="single" w:sz="6" w:space="0" w:color="auto"/>
              <w:left w:val="single" w:sz="4" w:space="0" w:color="auto"/>
              <w:bottom w:val="single" w:sz="6" w:space="0" w:color="auto"/>
              <w:right w:val="single" w:sz="6" w:space="0" w:color="auto"/>
            </w:tcBorders>
            <w:vAlign w:val="center"/>
          </w:tcPr>
          <w:p w14:paraId="3BE738C3" w14:textId="77777777" w:rsidR="00CB5E7B" w:rsidRPr="00130358" w:rsidRDefault="00CB5E7B" w:rsidP="00D62538">
            <w:pPr>
              <w:pStyle w:val="TAL"/>
              <w:keepNext w:val="0"/>
              <w:keepLines w:val="0"/>
              <w:jc w:val="center"/>
            </w:pPr>
            <w:r w:rsidRPr="00130358">
              <w:sym w:font="Symbol" w:char="F0B1"/>
            </w:r>
            <w:r w:rsidRPr="00130358">
              <w:t>6</w:t>
            </w:r>
          </w:p>
        </w:tc>
        <w:tc>
          <w:tcPr>
            <w:tcW w:w="526" w:type="pct"/>
            <w:vMerge w:val="restart"/>
            <w:tcBorders>
              <w:top w:val="single" w:sz="6" w:space="0" w:color="auto"/>
              <w:left w:val="single" w:sz="6" w:space="0" w:color="auto"/>
              <w:bottom w:val="single" w:sz="6" w:space="0" w:color="auto"/>
              <w:right w:val="single" w:sz="6" w:space="0" w:color="auto"/>
            </w:tcBorders>
            <w:vAlign w:val="center"/>
          </w:tcPr>
          <w:p w14:paraId="307969C8" w14:textId="77777777" w:rsidR="00CB5E7B" w:rsidRPr="00130358" w:rsidRDefault="00CB5E7B" w:rsidP="00D62538">
            <w:pPr>
              <w:pStyle w:val="TAL"/>
              <w:keepNext w:val="0"/>
              <w:keepLines w:val="0"/>
              <w:jc w:val="center"/>
            </w:pPr>
            <w:r w:rsidRPr="00130358">
              <w:sym w:font="Symbol" w:char="F0B1"/>
            </w:r>
            <w:r w:rsidRPr="00130358">
              <w:t>9</w:t>
            </w:r>
          </w:p>
        </w:tc>
        <w:tc>
          <w:tcPr>
            <w:tcW w:w="442" w:type="pct"/>
            <w:vMerge w:val="restart"/>
            <w:tcBorders>
              <w:top w:val="single" w:sz="6" w:space="0" w:color="auto"/>
              <w:left w:val="single" w:sz="6" w:space="0" w:color="auto"/>
              <w:bottom w:val="single" w:sz="6" w:space="0" w:color="auto"/>
              <w:right w:val="single" w:sz="6" w:space="0" w:color="auto"/>
            </w:tcBorders>
            <w:vAlign w:val="center"/>
          </w:tcPr>
          <w:p w14:paraId="3CDBE86F" w14:textId="580661AE" w:rsidR="00CB5E7B" w:rsidRPr="00130358" w:rsidRDefault="00CB5E7B" w:rsidP="00D62538">
            <w:pPr>
              <w:pStyle w:val="TAL"/>
              <w:keepNext w:val="0"/>
              <w:keepLines w:val="0"/>
              <w:jc w:val="center"/>
            </w:pPr>
            <w:r w:rsidRPr="00130358">
              <w:sym w:font="Symbol" w:char="F0B3"/>
            </w:r>
            <w:r w:rsidRPr="00130358">
              <w:t>-6</w:t>
            </w:r>
            <w:r w:rsidR="00D62538" w:rsidRPr="00130358">
              <w:t xml:space="preserve"> </w:t>
            </w:r>
            <w:r w:rsidRPr="00130358">
              <w:t>dB</w:t>
            </w:r>
          </w:p>
        </w:tc>
        <w:tc>
          <w:tcPr>
            <w:tcW w:w="1520" w:type="pct"/>
            <w:tcBorders>
              <w:top w:val="single" w:sz="6" w:space="0" w:color="auto"/>
              <w:left w:val="single" w:sz="6" w:space="0" w:color="auto"/>
              <w:bottom w:val="single" w:sz="6" w:space="0" w:color="auto"/>
              <w:right w:val="single" w:sz="4" w:space="0" w:color="auto"/>
            </w:tcBorders>
            <w:vAlign w:val="center"/>
          </w:tcPr>
          <w:p w14:paraId="5B70CECD" w14:textId="717E80B4" w:rsidR="00CB5E7B" w:rsidRPr="00130358" w:rsidRDefault="00CB5E7B" w:rsidP="00D62538">
            <w:pPr>
              <w:pStyle w:val="TAL"/>
              <w:keepNext w:val="0"/>
              <w:keepLines w:val="0"/>
              <w:jc w:val="center"/>
            </w:pPr>
            <w:r w:rsidRPr="00130358">
              <w:t>FDD_A,</w:t>
            </w:r>
            <w:r w:rsidR="00D62538" w:rsidRPr="00130358">
              <w:t xml:space="preserve"> </w:t>
            </w:r>
            <w:r w:rsidRPr="00130358">
              <w:t>TDD_A</w:t>
            </w:r>
          </w:p>
        </w:tc>
        <w:tc>
          <w:tcPr>
            <w:tcW w:w="661" w:type="pct"/>
            <w:tcBorders>
              <w:top w:val="single" w:sz="6" w:space="0" w:color="auto"/>
              <w:left w:val="single" w:sz="4" w:space="0" w:color="auto"/>
              <w:bottom w:val="single" w:sz="6" w:space="0" w:color="auto"/>
              <w:right w:val="single" w:sz="6" w:space="0" w:color="auto"/>
            </w:tcBorders>
            <w:vAlign w:val="center"/>
          </w:tcPr>
          <w:p w14:paraId="11BA7E92" w14:textId="77777777" w:rsidR="00CB5E7B" w:rsidRPr="00130358" w:rsidRDefault="00CB5E7B" w:rsidP="00D62538">
            <w:pPr>
              <w:pStyle w:val="TAL"/>
              <w:keepNext w:val="0"/>
              <w:keepLines w:val="0"/>
              <w:jc w:val="center"/>
            </w:pPr>
            <w:r w:rsidRPr="00130358">
              <w:t>-121</w:t>
            </w:r>
          </w:p>
        </w:tc>
        <w:tc>
          <w:tcPr>
            <w:tcW w:w="630" w:type="pct"/>
            <w:tcBorders>
              <w:top w:val="single" w:sz="6" w:space="0" w:color="auto"/>
              <w:left w:val="single" w:sz="6" w:space="0" w:color="auto"/>
              <w:bottom w:val="single" w:sz="6" w:space="0" w:color="auto"/>
              <w:right w:val="single" w:sz="6" w:space="0" w:color="auto"/>
            </w:tcBorders>
            <w:vAlign w:val="center"/>
          </w:tcPr>
          <w:p w14:paraId="3A965053"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33945D37" w14:textId="77777777" w:rsidR="00CB5E7B" w:rsidRPr="00130358" w:rsidRDefault="00CB5E7B" w:rsidP="00D62538">
            <w:pPr>
              <w:pStyle w:val="TAL"/>
              <w:keepNext w:val="0"/>
              <w:keepLines w:val="0"/>
              <w:jc w:val="center"/>
            </w:pPr>
            <w:r w:rsidRPr="00130358">
              <w:t>-70</w:t>
            </w:r>
          </w:p>
        </w:tc>
      </w:tr>
      <w:tr w:rsidR="00CB5E7B" w:rsidRPr="00130358" w14:paraId="2BB8C80E"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7C158499"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608CE647"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186B2602"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619DEA00" w14:textId="6432FED9" w:rsidR="00CB5E7B" w:rsidRPr="00130358" w:rsidRDefault="00CB5E7B" w:rsidP="00D62538">
            <w:pPr>
              <w:pStyle w:val="TAL"/>
              <w:keepNext w:val="0"/>
              <w:keepLines w:val="0"/>
              <w:jc w:val="center"/>
            </w:pPr>
            <w:r w:rsidRPr="00130358">
              <w:rPr>
                <w:lang w:eastAsia="zh-CN"/>
              </w:rPr>
              <w:t>FDD_C,</w:t>
            </w:r>
            <w:r w:rsidR="00D62538" w:rsidRPr="00130358">
              <w:rPr>
                <w:lang w:eastAsia="zh-CN"/>
              </w:rPr>
              <w:t xml:space="preserve"> </w:t>
            </w:r>
            <w:r w:rsidRPr="00130358">
              <w:rPr>
                <w:lang w:eastAsia="zh-CN"/>
              </w:rPr>
              <w:t>TDD_C</w:t>
            </w:r>
          </w:p>
        </w:tc>
        <w:tc>
          <w:tcPr>
            <w:tcW w:w="661" w:type="pct"/>
            <w:tcBorders>
              <w:top w:val="single" w:sz="6" w:space="0" w:color="auto"/>
              <w:left w:val="single" w:sz="4" w:space="0" w:color="auto"/>
              <w:bottom w:val="single" w:sz="6" w:space="0" w:color="auto"/>
              <w:right w:val="single" w:sz="6" w:space="0" w:color="auto"/>
            </w:tcBorders>
            <w:vAlign w:val="center"/>
          </w:tcPr>
          <w:p w14:paraId="0226E296" w14:textId="77777777" w:rsidR="00CB5E7B" w:rsidRPr="00130358" w:rsidRDefault="00CB5E7B" w:rsidP="00D62538">
            <w:pPr>
              <w:pStyle w:val="TAL"/>
              <w:keepNext w:val="0"/>
              <w:keepLines w:val="0"/>
              <w:jc w:val="center"/>
            </w:pPr>
            <w:r w:rsidRPr="00130358">
              <w:t>-</w:t>
            </w:r>
            <w:r w:rsidRPr="00130358">
              <w:rPr>
                <w:lang w:eastAsia="zh-CN"/>
              </w:rPr>
              <w:t>120</w:t>
            </w:r>
          </w:p>
        </w:tc>
        <w:tc>
          <w:tcPr>
            <w:tcW w:w="630" w:type="pct"/>
            <w:tcBorders>
              <w:top w:val="single" w:sz="6" w:space="0" w:color="auto"/>
              <w:left w:val="single" w:sz="6" w:space="0" w:color="auto"/>
              <w:bottom w:val="single" w:sz="6" w:space="0" w:color="auto"/>
              <w:right w:val="single" w:sz="6" w:space="0" w:color="auto"/>
            </w:tcBorders>
            <w:vAlign w:val="center"/>
          </w:tcPr>
          <w:p w14:paraId="28CF4D24"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33CF1DD8" w14:textId="77777777" w:rsidR="00CB5E7B" w:rsidRPr="00130358" w:rsidRDefault="00CB5E7B" w:rsidP="00D62538">
            <w:pPr>
              <w:pStyle w:val="TAL"/>
              <w:keepNext w:val="0"/>
              <w:keepLines w:val="0"/>
              <w:jc w:val="center"/>
            </w:pPr>
            <w:r w:rsidRPr="00130358">
              <w:t>-70</w:t>
            </w:r>
          </w:p>
        </w:tc>
      </w:tr>
      <w:tr w:rsidR="00CB5E7B" w:rsidRPr="00130358" w14:paraId="6EDD0BD1"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6ADF79BB"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A4DE110"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38BFEC78"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35DF8046" w14:textId="77777777" w:rsidR="00CB5E7B" w:rsidRPr="00130358" w:rsidRDefault="00CB5E7B" w:rsidP="00D62538">
            <w:pPr>
              <w:pStyle w:val="TAL"/>
              <w:keepNext w:val="0"/>
              <w:keepLines w:val="0"/>
              <w:jc w:val="center"/>
            </w:pPr>
            <w:r w:rsidRPr="00130358">
              <w:t>FDD_D</w:t>
            </w:r>
          </w:p>
        </w:tc>
        <w:tc>
          <w:tcPr>
            <w:tcW w:w="661" w:type="pct"/>
            <w:tcBorders>
              <w:top w:val="single" w:sz="6" w:space="0" w:color="auto"/>
              <w:left w:val="single" w:sz="4" w:space="0" w:color="auto"/>
              <w:bottom w:val="single" w:sz="6" w:space="0" w:color="auto"/>
              <w:right w:val="single" w:sz="6" w:space="0" w:color="auto"/>
            </w:tcBorders>
            <w:vAlign w:val="center"/>
          </w:tcPr>
          <w:p w14:paraId="5A48DE9C" w14:textId="77777777" w:rsidR="00CB5E7B" w:rsidRPr="00130358" w:rsidRDefault="00CB5E7B" w:rsidP="00D62538">
            <w:pPr>
              <w:pStyle w:val="TAL"/>
              <w:keepNext w:val="0"/>
              <w:keepLines w:val="0"/>
              <w:jc w:val="center"/>
            </w:pPr>
            <w:r w:rsidRPr="00130358">
              <w:t>-1</w:t>
            </w:r>
            <w:r w:rsidRPr="00130358">
              <w:rPr>
                <w:lang w:eastAsia="zh-CN"/>
              </w:rPr>
              <w:t>19.5</w:t>
            </w:r>
          </w:p>
        </w:tc>
        <w:tc>
          <w:tcPr>
            <w:tcW w:w="630" w:type="pct"/>
            <w:tcBorders>
              <w:top w:val="single" w:sz="6" w:space="0" w:color="auto"/>
              <w:left w:val="single" w:sz="6" w:space="0" w:color="auto"/>
              <w:bottom w:val="single" w:sz="6" w:space="0" w:color="auto"/>
              <w:right w:val="single" w:sz="6" w:space="0" w:color="auto"/>
            </w:tcBorders>
            <w:vAlign w:val="center"/>
          </w:tcPr>
          <w:p w14:paraId="3890F711"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2C630C56" w14:textId="77777777" w:rsidR="00CB5E7B" w:rsidRPr="00130358" w:rsidRDefault="00CB5E7B" w:rsidP="00D62538">
            <w:pPr>
              <w:pStyle w:val="TAL"/>
              <w:keepNext w:val="0"/>
              <w:keepLines w:val="0"/>
              <w:jc w:val="center"/>
            </w:pPr>
            <w:r w:rsidRPr="00130358">
              <w:t>-70</w:t>
            </w:r>
          </w:p>
        </w:tc>
      </w:tr>
      <w:tr w:rsidR="00CB5E7B" w:rsidRPr="00130358" w14:paraId="1A682093"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311B4331"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7DED88C9"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1CA58CFE"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161EBD6C" w14:textId="0E9A58D1" w:rsidR="00CB5E7B" w:rsidRPr="00130358" w:rsidRDefault="00CB5E7B" w:rsidP="00D62538">
            <w:pPr>
              <w:pStyle w:val="TAL"/>
              <w:keepNext w:val="0"/>
              <w:keepLines w:val="0"/>
              <w:jc w:val="center"/>
            </w:pPr>
            <w:r w:rsidRPr="00130358">
              <w:rPr>
                <w:lang w:eastAsia="zh-CN"/>
              </w:rPr>
              <w:t>FDD_E,</w:t>
            </w:r>
            <w:r w:rsidR="00D62538" w:rsidRPr="00130358">
              <w:rPr>
                <w:lang w:eastAsia="zh-CN"/>
              </w:rPr>
              <w:t xml:space="preserve"> </w:t>
            </w:r>
            <w:r w:rsidRPr="00130358">
              <w:rPr>
                <w:lang w:eastAsia="zh-CN"/>
              </w:rPr>
              <w:t>TDD_E</w:t>
            </w:r>
          </w:p>
        </w:tc>
        <w:tc>
          <w:tcPr>
            <w:tcW w:w="661" w:type="pct"/>
            <w:tcBorders>
              <w:top w:val="single" w:sz="6" w:space="0" w:color="auto"/>
              <w:left w:val="single" w:sz="4" w:space="0" w:color="auto"/>
              <w:bottom w:val="single" w:sz="6" w:space="0" w:color="auto"/>
              <w:right w:val="single" w:sz="6" w:space="0" w:color="auto"/>
            </w:tcBorders>
            <w:vAlign w:val="center"/>
          </w:tcPr>
          <w:p w14:paraId="3455A736" w14:textId="77777777" w:rsidR="00CB5E7B" w:rsidRPr="00130358" w:rsidRDefault="00CB5E7B" w:rsidP="00D62538">
            <w:pPr>
              <w:pStyle w:val="TAL"/>
              <w:keepNext w:val="0"/>
              <w:keepLines w:val="0"/>
              <w:jc w:val="center"/>
            </w:pPr>
            <w:r w:rsidRPr="00130358">
              <w:t>-119</w:t>
            </w:r>
          </w:p>
        </w:tc>
        <w:tc>
          <w:tcPr>
            <w:tcW w:w="630" w:type="pct"/>
            <w:tcBorders>
              <w:top w:val="single" w:sz="6" w:space="0" w:color="auto"/>
              <w:left w:val="single" w:sz="6" w:space="0" w:color="auto"/>
              <w:bottom w:val="single" w:sz="6" w:space="0" w:color="auto"/>
              <w:right w:val="single" w:sz="6" w:space="0" w:color="auto"/>
            </w:tcBorders>
            <w:vAlign w:val="center"/>
          </w:tcPr>
          <w:p w14:paraId="54FC8753"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76E06AA5" w14:textId="77777777" w:rsidR="00CB5E7B" w:rsidRPr="00130358" w:rsidRDefault="00CB5E7B" w:rsidP="00D62538">
            <w:pPr>
              <w:pStyle w:val="TAL"/>
              <w:keepNext w:val="0"/>
              <w:keepLines w:val="0"/>
              <w:jc w:val="center"/>
            </w:pPr>
            <w:r w:rsidRPr="00130358">
              <w:t>-70</w:t>
            </w:r>
          </w:p>
        </w:tc>
      </w:tr>
      <w:tr w:rsidR="00CB5E7B" w:rsidRPr="00130358" w14:paraId="25BA2705"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27B658C8"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978BF09"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48456F98"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2AD70452" w14:textId="77777777" w:rsidR="00CB5E7B" w:rsidRPr="00130358" w:rsidRDefault="00CB5E7B" w:rsidP="00D62538">
            <w:pPr>
              <w:pStyle w:val="TAL"/>
              <w:keepNext w:val="0"/>
              <w:keepLines w:val="0"/>
              <w:jc w:val="center"/>
            </w:pPr>
            <w:r w:rsidRPr="00130358">
              <w:t>FDD_F</w:t>
            </w:r>
          </w:p>
        </w:tc>
        <w:tc>
          <w:tcPr>
            <w:tcW w:w="661" w:type="pct"/>
            <w:tcBorders>
              <w:top w:val="single" w:sz="6" w:space="0" w:color="auto"/>
              <w:left w:val="single" w:sz="4" w:space="0" w:color="auto"/>
              <w:bottom w:val="single" w:sz="6" w:space="0" w:color="auto"/>
              <w:right w:val="single" w:sz="6" w:space="0" w:color="auto"/>
            </w:tcBorders>
            <w:vAlign w:val="center"/>
          </w:tcPr>
          <w:p w14:paraId="15CD790F" w14:textId="77777777" w:rsidR="00CB5E7B" w:rsidRPr="00130358" w:rsidRDefault="00CB5E7B" w:rsidP="00D62538">
            <w:pPr>
              <w:pStyle w:val="TAL"/>
              <w:keepNext w:val="0"/>
              <w:keepLines w:val="0"/>
              <w:jc w:val="center"/>
            </w:pPr>
            <w:r w:rsidRPr="00130358">
              <w:t>-1</w:t>
            </w:r>
            <w:r w:rsidRPr="00130358">
              <w:rPr>
                <w:lang w:eastAsia="zh-CN"/>
              </w:rPr>
              <w:t>18.5</w:t>
            </w:r>
          </w:p>
        </w:tc>
        <w:tc>
          <w:tcPr>
            <w:tcW w:w="630" w:type="pct"/>
            <w:tcBorders>
              <w:top w:val="single" w:sz="6" w:space="0" w:color="auto"/>
              <w:left w:val="single" w:sz="6" w:space="0" w:color="auto"/>
              <w:bottom w:val="single" w:sz="6" w:space="0" w:color="auto"/>
              <w:right w:val="single" w:sz="6" w:space="0" w:color="auto"/>
            </w:tcBorders>
            <w:vAlign w:val="center"/>
          </w:tcPr>
          <w:p w14:paraId="06AA01EE"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4318B3E5" w14:textId="77777777" w:rsidR="00CB5E7B" w:rsidRPr="00130358" w:rsidRDefault="00CB5E7B" w:rsidP="00D62538">
            <w:pPr>
              <w:pStyle w:val="TAL"/>
              <w:keepNext w:val="0"/>
              <w:keepLines w:val="0"/>
              <w:jc w:val="center"/>
            </w:pPr>
            <w:r w:rsidRPr="00130358">
              <w:t>-70</w:t>
            </w:r>
          </w:p>
        </w:tc>
      </w:tr>
      <w:tr w:rsidR="00CB5E7B" w:rsidRPr="00130358" w14:paraId="32978CFD"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7177A196"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57EEF3B"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41AC681A"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0E2273BB" w14:textId="77777777" w:rsidR="00CB5E7B" w:rsidRPr="00130358" w:rsidRDefault="00CB5E7B" w:rsidP="00D62538">
            <w:pPr>
              <w:pStyle w:val="TAL"/>
              <w:keepNext w:val="0"/>
              <w:keepLines w:val="0"/>
              <w:jc w:val="center"/>
            </w:pPr>
            <w:r w:rsidRPr="00130358">
              <w:rPr>
                <w:lang w:eastAsia="zh-CN"/>
              </w:rPr>
              <w:t>FDD_G</w:t>
            </w:r>
          </w:p>
        </w:tc>
        <w:tc>
          <w:tcPr>
            <w:tcW w:w="661" w:type="pct"/>
            <w:tcBorders>
              <w:top w:val="single" w:sz="6" w:space="0" w:color="auto"/>
              <w:left w:val="single" w:sz="4" w:space="0" w:color="auto"/>
              <w:bottom w:val="single" w:sz="6" w:space="0" w:color="auto"/>
              <w:right w:val="single" w:sz="6" w:space="0" w:color="auto"/>
            </w:tcBorders>
            <w:vAlign w:val="center"/>
          </w:tcPr>
          <w:p w14:paraId="5ABE8EF2" w14:textId="77777777" w:rsidR="00CB5E7B" w:rsidRPr="00130358" w:rsidRDefault="00CB5E7B" w:rsidP="00D62538">
            <w:pPr>
              <w:pStyle w:val="TAL"/>
              <w:keepNext w:val="0"/>
              <w:keepLines w:val="0"/>
              <w:jc w:val="center"/>
            </w:pPr>
            <w:r w:rsidRPr="00130358">
              <w:t>-1</w:t>
            </w:r>
            <w:r w:rsidRPr="00130358">
              <w:rPr>
                <w:lang w:eastAsia="zh-CN"/>
              </w:rPr>
              <w:t>18</w:t>
            </w:r>
          </w:p>
        </w:tc>
        <w:tc>
          <w:tcPr>
            <w:tcW w:w="630" w:type="pct"/>
            <w:tcBorders>
              <w:top w:val="single" w:sz="6" w:space="0" w:color="auto"/>
              <w:left w:val="single" w:sz="6" w:space="0" w:color="auto"/>
              <w:bottom w:val="single" w:sz="6" w:space="0" w:color="auto"/>
              <w:right w:val="single" w:sz="6" w:space="0" w:color="auto"/>
            </w:tcBorders>
            <w:vAlign w:val="center"/>
          </w:tcPr>
          <w:p w14:paraId="5B7EB4BA"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26E8231B" w14:textId="77777777" w:rsidR="00CB5E7B" w:rsidRPr="00130358" w:rsidRDefault="00CB5E7B" w:rsidP="00D62538">
            <w:pPr>
              <w:pStyle w:val="TAL"/>
              <w:keepNext w:val="0"/>
              <w:keepLines w:val="0"/>
              <w:jc w:val="center"/>
            </w:pPr>
            <w:r w:rsidRPr="00130358">
              <w:t>-70</w:t>
            </w:r>
          </w:p>
        </w:tc>
      </w:tr>
      <w:tr w:rsidR="00CB5E7B" w:rsidRPr="00130358" w14:paraId="4C4DC786" w14:textId="77777777" w:rsidTr="00483222">
        <w:trPr>
          <w:jc w:val="center"/>
        </w:trPr>
        <w:tc>
          <w:tcPr>
            <w:tcW w:w="512" w:type="pct"/>
            <w:vMerge/>
            <w:tcBorders>
              <w:top w:val="single" w:sz="6" w:space="0" w:color="auto"/>
              <w:left w:val="single" w:sz="4" w:space="0" w:color="auto"/>
              <w:bottom w:val="single" w:sz="6" w:space="0" w:color="auto"/>
              <w:right w:val="single" w:sz="6" w:space="0" w:color="auto"/>
            </w:tcBorders>
            <w:vAlign w:val="center"/>
          </w:tcPr>
          <w:p w14:paraId="7B089901" w14:textId="77777777" w:rsidR="00CB5E7B" w:rsidRPr="00130358" w:rsidRDefault="00CB5E7B" w:rsidP="00D62538">
            <w:pPr>
              <w:pStyle w:val="TAL"/>
              <w:keepNext w:val="0"/>
              <w:keepLines w:val="0"/>
              <w:jc w:val="center"/>
            </w:pPr>
          </w:p>
        </w:tc>
        <w:tc>
          <w:tcPr>
            <w:tcW w:w="526" w:type="pct"/>
            <w:vMerge/>
            <w:tcBorders>
              <w:top w:val="single" w:sz="6" w:space="0" w:color="auto"/>
              <w:left w:val="single" w:sz="6" w:space="0" w:color="auto"/>
              <w:bottom w:val="single" w:sz="6" w:space="0" w:color="auto"/>
              <w:right w:val="single" w:sz="6" w:space="0" w:color="auto"/>
            </w:tcBorders>
            <w:vAlign w:val="center"/>
          </w:tcPr>
          <w:p w14:paraId="13E2A610" w14:textId="77777777" w:rsidR="00CB5E7B" w:rsidRPr="00130358" w:rsidRDefault="00CB5E7B" w:rsidP="00D62538">
            <w:pPr>
              <w:pStyle w:val="TAL"/>
              <w:keepNext w:val="0"/>
              <w:keepLines w:val="0"/>
              <w:jc w:val="center"/>
            </w:pPr>
          </w:p>
        </w:tc>
        <w:tc>
          <w:tcPr>
            <w:tcW w:w="442" w:type="pct"/>
            <w:vMerge/>
            <w:tcBorders>
              <w:top w:val="single" w:sz="6" w:space="0" w:color="auto"/>
              <w:left w:val="single" w:sz="6" w:space="0" w:color="auto"/>
              <w:bottom w:val="single" w:sz="6" w:space="0" w:color="auto"/>
              <w:right w:val="single" w:sz="6" w:space="0" w:color="auto"/>
            </w:tcBorders>
            <w:vAlign w:val="center"/>
          </w:tcPr>
          <w:p w14:paraId="79098076" w14:textId="77777777" w:rsidR="00CB5E7B" w:rsidRPr="00130358" w:rsidRDefault="00CB5E7B" w:rsidP="00D62538">
            <w:pPr>
              <w:pStyle w:val="TAL"/>
              <w:keepNext w:val="0"/>
              <w:keepLines w:val="0"/>
              <w:jc w:val="center"/>
            </w:pPr>
          </w:p>
        </w:tc>
        <w:tc>
          <w:tcPr>
            <w:tcW w:w="1520" w:type="pct"/>
            <w:tcBorders>
              <w:top w:val="single" w:sz="6" w:space="0" w:color="auto"/>
              <w:left w:val="single" w:sz="6" w:space="0" w:color="auto"/>
              <w:bottom w:val="single" w:sz="6" w:space="0" w:color="auto"/>
              <w:right w:val="single" w:sz="4" w:space="0" w:color="auto"/>
            </w:tcBorders>
            <w:vAlign w:val="center"/>
          </w:tcPr>
          <w:p w14:paraId="7C922819" w14:textId="77777777" w:rsidR="00CB5E7B" w:rsidRPr="00130358" w:rsidRDefault="00CB5E7B" w:rsidP="00D62538">
            <w:pPr>
              <w:pStyle w:val="TAL"/>
              <w:keepNext w:val="0"/>
              <w:keepLines w:val="0"/>
              <w:jc w:val="center"/>
            </w:pPr>
            <w:r w:rsidRPr="00130358">
              <w:t>FDD_H</w:t>
            </w:r>
          </w:p>
        </w:tc>
        <w:tc>
          <w:tcPr>
            <w:tcW w:w="661" w:type="pct"/>
            <w:tcBorders>
              <w:top w:val="single" w:sz="6" w:space="0" w:color="auto"/>
              <w:left w:val="single" w:sz="4" w:space="0" w:color="auto"/>
              <w:bottom w:val="single" w:sz="6" w:space="0" w:color="auto"/>
              <w:right w:val="single" w:sz="6" w:space="0" w:color="auto"/>
            </w:tcBorders>
            <w:vAlign w:val="center"/>
          </w:tcPr>
          <w:p w14:paraId="0E194364" w14:textId="77777777" w:rsidR="00CB5E7B" w:rsidRPr="00130358" w:rsidRDefault="00CB5E7B" w:rsidP="00D62538">
            <w:pPr>
              <w:pStyle w:val="TAL"/>
              <w:keepNext w:val="0"/>
              <w:keepLines w:val="0"/>
              <w:jc w:val="center"/>
            </w:pPr>
            <w:r w:rsidRPr="00130358">
              <w:t>-1</w:t>
            </w:r>
            <w:r w:rsidRPr="00130358">
              <w:rPr>
                <w:lang w:eastAsia="zh-CN"/>
              </w:rPr>
              <w:t>17.5</w:t>
            </w:r>
          </w:p>
        </w:tc>
        <w:tc>
          <w:tcPr>
            <w:tcW w:w="630" w:type="pct"/>
            <w:tcBorders>
              <w:top w:val="single" w:sz="6" w:space="0" w:color="auto"/>
              <w:left w:val="single" w:sz="6" w:space="0" w:color="auto"/>
              <w:bottom w:val="single" w:sz="6" w:space="0" w:color="auto"/>
              <w:right w:val="single" w:sz="6" w:space="0" w:color="auto"/>
            </w:tcBorders>
            <w:vAlign w:val="center"/>
          </w:tcPr>
          <w:p w14:paraId="7A3B13FD" w14:textId="77777777" w:rsidR="00CB5E7B" w:rsidRPr="00130358" w:rsidRDefault="00CB5E7B" w:rsidP="00D62538">
            <w:pPr>
              <w:pStyle w:val="TAL"/>
              <w:keepNext w:val="0"/>
              <w:keepLines w:val="0"/>
              <w:jc w:val="center"/>
            </w:pPr>
            <w:r w:rsidRPr="00130358">
              <w:t>N/A</w:t>
            </w:r>
          </w:p>
        </w:tc>
        <w:tc>
          <w:tcPr>
            <w:tcW w:w="708" w:type="pct"/>
            <w:tcBorders>
              <w:top w:val="single" w:sz="6" w:space="0" w:color="auto"/>
              <w:left w:val="single" w:sz="6" w:space="0" w:color="auto"/>
              <w:bottom w:val="single" w:sz="6" w:space="0" w:color="auto"/>
              <w:right w:val="single" w:sz="4" w:space="0" w:color="auto"/>
            </w:tcBorders>
            <w:vAlign w:val="center"/>
          </w:tcPr>
          <w:p w14:paraId="477AC7BF" w14:textId="77777777" w:rsidR="00CB5E7B" w:rsidRPr="00130358" w:rsidRDefault="00CB5E7B" w:rsidP="00D62538">
            <w:pPr>
              <w:pStyle w:val="TAL"/>
              <w:keepNext w:val="0"/>
              <w:keepLines w:val="0"/>
              <w:jc w:val="center"/>
            </w:pPr>
            <w:r w:rsidRPr="00130358">
              <w:t>-70</w:t>
            </w:r>
          </w:p>
        </w:tc>
      </w:tr>
      <w:tr w:rsidR="00CB5E7B" w:rsidRPr="00130358" w14:paraId="53326FC9" w14:textId="77777777" w:rsidTr="00483222">
        <w:trPr>
          <w:jc w:val="center"/>
        </w:trPr>
        <w:tc>
          <w:tcPr>
            <w:tcW w:w="512" w:type="pct"/>
            <w:tcBorders>
              <w:top w:val="single" w:sz="6" w:space="0" w:color="auto"/>
              <w:left w:val="single" w:sz="4" w:space="0" w:color="auto"/>
              <w:bottom w:val="single" w:sz="6" w:space="0" w:color="auto"/>
              <w:right w:val="single" w:sz="6" w:space="0" w:color="auto"/>
            </w:tcBorders>
            <w:vAlign w:val="center"/>
          </w:tcPr>
          <w:p w14:paraId="5EEC310D"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sym w:font="Symbol" w:char="F0B1"/>
            </w:r>
            <w:r w:rsidRPr="00130358">
              <w:rPr>
                <w:rFonts w:ascii="Arial" w:hAnsi="Arial" w:cs="Arial"/>
                <w:sz w:val="18"/>
                <w:szCs w:val="18"/>
              </w:rPr>
              <w:t>8</w:t>
            </w:r>
          </w:p>
        </w:tc>
        <w:tc>
          <w:tcPr>
            <w:tcW w:w="526" w:type="pct"/>
            <w:tcBorders>
              <w:top w:val="single" w:sz="6" w:space="0" w:color="auto"/>
              <w:left w:val="single" w:sz="6" w:space="0" w:color="auto"/>
              <w:bottom w:val="single" w:sz="6" w:space="0" w:color="auto"/>
              <w:right w:val="single" w:sz="6" w:space="0" w:color="auto"/>
            </w:tcBorders>
            <w:vAlign w:val="center"/>
          </w:tcPr>
          <w:p w14:paraId="2622A39B"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sym w:font="Symbol" w:char="F0B1"/>
            </w:r>
            <w:r w:rsidRPr="00130358">
              <w:rPr>
                <w:rFonts w:ascii="Arial" w:hAnsi="Arial" w:cs="Arial"/>
                <w:sz w:val="18"/>
                <w:szCs w:val="18"/>
              </w:rPr>
              <w:t>11</w:t>
            </w:r>
          </w:p>
        </w:tc>
        <w:tc>
          <w:tcPr>
            <w:tcW w:w="442" w:type="pct"/>
            <w:tcBorders>
              <w:top w:val="single" w:sz="6" w:space="0" w:color="auto"/>
              <w:left w:val="single" w:sz="6" w:space="0" w:color="auto"/>
              <w:bottom w:val="single" w:sz="6" w:space="0" w:color="auto"/>
              <w:right w:val="single" w:sz="6" w:space="0" w:color="auto"/>
            </w:tcBorders>
            <w:vAlign w:val="center"/>
          </w:tcPr>
          <w:p w14:paraId="19EB29A8" w14:textId="16F63376"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sym w:font="Symbol" w:char="F0B3"/>
            </w:r>
            <w:r w:rsidRPr="00130358">
              <w:rPr>
                <w:rFonts w:ascii="Arial" w:hAnsi="Arial" w:cs="Arial"/>
                <w:sz w:val="18"/>
                <w:szCs w:val="18"/>
              </w:rPr>
              <w:t>-6</w:t>
            </w:r>
            <w:r w:rsidR="00D62538" w:rsidRPr="00130358">
              <w:rPr>
                <w:rFonts w:ascii="Arial" w:hAnsi="Arial" w:cs="Arial"/>
                <w:sz w:val="18"/>
                <w:szCs w:val="18"/>
              </w:rPr>
              <w:t xml:space="preserve"> </w:t>
            </w:r>
            <w:r w:rsidRPr="00130358">
              <w:rPr>
                <w:rFonts w:ascii="Arial" w:hAnsi="Arial" w:cs="Arial"/>
                <w:sz w:val="18"/>
                <w:szCs w:val="18"/>
              </w:rPr>
              <w:t>dB</w:t>
            </w:r>
          </w:p>
        </w:tc>
        <w:tc>
          <w:tcPr>
            <w:tcW w:w="1520" w:type="pct"/>
            <w:tcBorders>
              <w:top w:val="single" w:sz="6" w:space="0" w:color="auto"/>
              <w:left w:val="single" w:sz="6" w:space="0" w:color="auto"/>
              <w:bottom w:val="single" w:sz="6" w:space="0" w:color="auto"/>
              <w:right w:val="single" w:sz="4" w:space="0" w:color="auto"/>
            </w:tcBorders>
            <w:vAlign w:val="center"/>
          </w:tcPr>
          <w:p w14:paraId="6DA9DC48" w14:textId="7ECF15F6" w:rsidR="00CB5E7B" w:rsidRPr="00130358" w:rsidRDefault="00D62538" w:rsidP="00D62538">
            <w:pPr>
              <w:spacing w:after="0"/>
              <w:jc w:val="center"/>
              <w:rPr>
                <w:rFonts w:ascii="Arial" w:hAnsi="Arial" w:cs="Arial"/>
                <w:sz w:val="18"/>
                <w:szCs w:val="18"/>
              </w:rPr>
            </w:pPr>
            <w:r w:rsidRPr="00130358">
              <w:rPr>
                <w:rFonts w:ascii="Arial" w:hAnsi="Arial" w:cs="Arial"/>
                <w:sz w:val="18"/>
                <w:szCs w:val="18"/>
              </w:rPr>
              <w:t xml:space="preserve"> </w:t>
            </w:r>
            <w:r w:rsidR="00CB5E7B" w:rsidRPr="00130358">
              <w:rPr>
                <w:rFonts w:ascii="Arial" w:hAnsi="Arial" w:cs="Arial"/>
                <w:sz w:val="18"/>
                <w:szCs w:val="18"/>
              </w:rPr>
              <w:t>FDD_A,</w:t>
            </w:r>
            <w:r w:rsidRPr="00130358">
              <w:rPr>
                <w:rFonts w:ascii="Arial" w:hAnsi="Arial" w:cs="Arial"/>
                <w:sz w:val="18"/>
                <w:szCs w:val="18"/>
              </w:rPr>
              <w:t xml:space="preserve"> </w:t>
            </w:r>
            <w:r w:rsidR="00CB5E7B" w:rsidRPr="00130358">
              <w:rPr>
                <w:rFonts w:ascii="Arial" w:hAnsi="Arial" w:cs="Arial"/>
                <w:sz w:val="18"/>
                <w:szCs w:val="18"/>
              </w:rPr>
              <w:t>FDD_C,</w:t>
            </w:r>
            <w:r w:rsidRPr="00130358">
              <w:rPr>
                <w:rFonts w:ascii="Arial" w:hAnsi="Arial" w:cs="Arial"/>
                <w:sz w:val="18"/>
                <w:szCs w:val="18"/>
              </w:rPr>
              <w:t xml:space="preserve"> </w:t>
            </w:r>
            <w:r w:rsidR="00CB5E7B" w:rsidRPr="00130358">
              <w:rPr>
                <w:rFonts w:ascii="Arial" w:hAnsi="Arial" w:cs="Arial"/>
                <w:sz w:val="18"/>
                <w:szCs w:val="18"/>
              </w:rPr>
              <w:t>FDD_D,</w:t>
            </w:r>
            <w:r w:rsidRPr="00130358">
              <w:rPr>
                <w:rFonts w:ascii="Arial" w:hAnsi="Arial" w:cs="Arial"/>
                <w:sz w:val="18"/>
                <w:szCs w:val="18"/>
              </w:rPr>
              <w:t xml:space="preserve"> </w:t>
            </w:r>
            <w:r w:rsidR="00CB5E7B" w:rsidRPr="00130358">
              <w:rPr>
                <w:rFonts w:ascii="Arial" w:hAnsi="Arial" w:cs="Arial"/>
                <w:sz w:val="18"/>
                <w:szCs w:val="18"/>
              </w:rPr>
              <w:t>FDD_E,</w:t>
            </w:r>
            <w:r w:rsidRPr="00130358">
              <w:rPr>
                <w:rFonts w:ascii="Arial" w:hAnsi="Arial" w:cs="Arial"/>
                <w:sz w:val="18"/>
                <w:szCs w:val="18"/>
              </w:rPr>
              <w:t xml:space="preserve"> </w:t>
            </w:r>
            <w:r w:rsidR="00CB5E7B" w:rsidRPr="00130358">
              <w:rPr>
                <w:rFonts w:ascii="Arial" w:hAnsi="Arial" w:cs="Arial"/>
                <w:sz w:val="18"/>
                <w:szCs w:val="18"/>
              </w:rPr>
              <w:t>FDD_F,</w:t>
            </w:r>
            <w:r w:rsidRPr="00130358">
              <w:rPr>
                <w:rFonts w:ascii="Arial" w:hAnsi="Arial" w:cs="Arial"/>
                <w:sz w:val="18"/>
                <w:szCs w:val="18"/>
              </w:rPr>
              <w:t xml:space="preserve"> </w:t>
            </w:r>
            <w:r w:rsidR="00CB5E7B" w:rsidRPr="00130358">
              <w:rPr>
                <w:rFonts w:ascii="Arial" w:hAnsi="Arial" w:cs="Arial"/>
                <w:sz w:val="18"/>
                <w:szCs w:val="18"/>
              </w:rPr>
              <w:t>FDD_G,</w:t>
            </w:r>
            <w:r w:rsidRPr="00130358">
              <w:rPr>
                <w:rFonts w:ascii="Arial" w:hAnsi="Arial" w:cs="Arial"/>
                <w:sz w:val="18"/>
                <w:szCs w:val="18"/>
              </w:rPr>
              <w:t xml:space="preserve"> </w:t>
            </w:r>
            <w:r w:rsidR="00CB5E7B" w:rsidRPr="00130358">
              <w:rPr>
                <w:rFonts w:ascii="Arial" w:hAnsi="Arial" w:cs="Arial"/>
                <w:sz w:val="18"/>
                <w:szCs w:val="18"/>
              </w:rPr>
              <w:t>FDD_H,</w:t>
            </w:r>
            <w:r w:rsidRPr="00130358">
              <w:rPr>
                <w:rFonts w:ascii="Arial" w:hAnsi="Arial" w:cs="Arial"/>
                <w:sz w:val="18"/>
                <w:szCs w:val="18"/>
              </w:rPr>
              <w:t xml:space="preserve"> </w:t>
            </w:r>
            <w:r w:rsidR="00CB5E7B" w:rsidRPr="00130358">
              <w:rPr>
                <w:rFonts w:ascii="Arial" w:hAnsi="Arial" w:cs="Arial"/>
                <w:sz w:val="18"/>
                <w:szCs w:val="18"/>
              </w:rPr>
              <w:t>TDD_A,</w:t>
            </w:r>
            <w:r w:rsidRPr="00130358">
              <w:rPr>
                <w:rFonts w:ascii="Arial" w:hAnsi="Arial" w:cs="Arial"/>
                <w:sz w:val="18"/>
                <w:szCs w:val="18"/>
              </w:rPr>
              <w:t xml:space="preserve"> </w:t>
            </w:r>
            <w:r w:rsidR="00CB5E7B" w:rsidRPr="00130358">
              <w:rPr>
                <w:rFonts w:ascii="Arial" w:hAnsi="Arial" w:cs="Arial"/>
                <w:sz w:val="18"/>
                <w:szCs w:val="18"/>
              </w:rPr>
              <w:t>TDD_C,</w:t>
            </w:r>
            <w:r w:rsidRPr="00130358">
              <w:rPr>
                <w:rFonts w:ascii="Arial" w:hAnsi="Arial" w:cs="Arial"/>
                <w:sz w:val="18"/>
                <w:szCs w:val="18"/>
              </w:rPr>
              <w:t xml:space="preserve"> </w:t>
            </w:r>
            <w:r w:rsidR="00CB5E7B" w:rsidRPr="00130358">
              <w:rPr>
                <w:rFonts w:ascii="Arial" w:hAnsi="Arial" w:cs="Arial"/>
                <w:sz w:val="18"/>
                <w:szCs w:val="18"/>
              </w:rPr>
              <w:t>TDD_E</w:t>
            </w:r>
          </w:p>
        </w:tc>
        <w:tc>
          <w:tcPr>
            <w:tcW w:w="661" w:type="pct"/>
            <w:tcBorders>
              <w:top w:val="single" w:sz="6" w:space="0" w:color="auto"/>
              <w:left w:val="single" w:sz="4" w:space="0" w:color="auto"/>
              <w:bottom w:val="single" w:sz="4" w:space="0" w:color="auto"/>
              <w:right w:val="single" w:sz="6" w:space="0" w:color="auto"/>
            </w:tcBorders>
            <w:vAlign w:val="center"/>
          </w:tcPr>
          <w:p w14:paraId="2874B696"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t>N/A</w:t>
            </w:r>
          </w:p>
        </w:tc>
        <w:tc>
          <w:tcPr>
            <w:tcW w:w="630" w:type="pct"/>
            <w:tcBorders>
              <w:top w:val="single" w:sz="6" w:space="0" w:color="auto"/>
              <w:left w:val="single" w:sz="6" w:space="0" w:color="auto"/>
              <w:bottom w:val="single" w:sz="4" w:space="0" w:color="auto"/>
              <w:right w:val="single" w:sz="6" w:space="0" w:color="auto"/>
            </w:tcBorders>
            <w:vAlign w:val="center"/>
          </w:tcPr>
          <w:p w14:paraId="208D58DC"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t>-70</w:t>
            </w:r>
          </w:p>
        </w:tc>
        <w:tc>
          <w:tcPr>
            <w:tcW w:w="708" w:type="pct"/>
            <w:tcBorders>
              <w:top w:val="single" w:sz="6" w:space="0" w:color="auto"/>
              <w:left w:val="single" w:sz="6" w:space="0" w:color="auto"/>
              <w:bottom w:val="single" w:sz="4" w:space="0" w:color="auto"/>
              <w:right w:val="single" w:sz="4" w:space="0" w:color="auto"/>
            </w:tcBorders>
            <w:vAlign w:val="center"/>
          </w:tcPr>
          <w:p w14:paraId="6996A485" w14:textId="77777777" w:rsidR="00CB5E7B" w:rsidRPr="00130358" w:rsidRDefault="00CB5E7B" w:rsidP="00D62538">
            <w:pPr>
              <w:spacing w:after="0"/>
              <w:jc w:val="center"/>
              <w:rPr>
                <w:rFonts w:ascii="Arial" w:hAnsi="Arial" w:cs="Arial"/>
                <w:sz w:val="18"/>
                <w:szCs w:val="18"/>
              </w:rPr>
            </w:pPr>
            <w:r w:rsidRPr="00130358">
              <w:rPr>
                <w:rFonts w:ascii="Arial" w:hAnsi="Arial" w:cs="Arial"/>
                <w:sz w:val="18"/>
                <w:szCs w:val="18"/>
              </w:rPr>
              <w:t>-50</w:t>
            </w:r>
          </w:p>
        </w:tc>
      </w:tr>
      <w:tr w:rsidR="00CB5E7B" w:rsidRPr="00130358" w14:paraId="71220E07" w14:textId="77777777" w:rsidTr="00483222">
        <w:trPr>
          <w:jc w:val="center"/>
        </w:trPr>
        <w:tc>
          <w:tcPr>
            <w:tcW w:w="5000" w:type="pct"/>
            <w:gridSpan w:val="7"/>
            <w:tcBorders>
              <w:top w:val="single" w:sz="6" w:space="0" w:color="auto"/>
              <w:left w:val="single" w:sz="4" w:space="0" w:color="auto"/>
              <w:bottom w:val="single" w:sz="4" w:space="0" w:color="auto"/>
              <w:right w:val="single" w:sz="4" w:space="0" w:color="auto"/>
            </w:tcBorders>
            <w:vAlign w:val="center"/>
          </w:tcPr>
          <w:p w14:paraId="50F75A52" w14:textId="194E2C14" w:rsidR="00CB5E7B" w:rsidRPr="00130358" w:rsidRDefault="00CB5E7B"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3C50CFA2" w14:textId="0D2FB967" w:rsidR="00CB5E7B" w:rsidRPr="00130358" w:rsidRDefault="00CB5E7B"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033A5D83" w14:textId="3F699363" w:rsidR="00CB5E7B" w:rsidRPr="00130358" w:rsidRDefault="00CB5E7B" w:rsidP="00D62538">
            <w:pPr>
              <w:pStyle w:val="TAN"/>
              <w:keepNext w:val="0"/>
              <w:keepLines w:val="0"/>
            </w:pPr>
            <w:r w:rsidRPr="00130358">
              <w:t>NOTE</w:t>
            </w:r>
            <w:r w:rsidR="00D62538" w:rsidRPr="00130358">
              <w:t xml:space="preserve"> </w:t>
            </w:r>
            <w:r w:rsidRPr="00130358">
              <w:t>3:</w:t>
            </w:r>
            <w:r w:rsidR="00D62538" w:rsidRPr="00130358">
              <w:t xml:space="preserve"> </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42811F87" w14:textId="77777777" w:rsidR="00CB5E7B" w:rsidRPr="00130358" w:rsidRDefault="00CB5E7B" w:rsidP="00D62538"/>
    <w:p w14:paraId="6EA347B2" w14:textId="77777777" w:rsidR="00923826" w:rsidRPr="00130358" w:rsidRDefault="00923826" w:rsidP="00D62538">
      <w:pPr>
        <w:rPr>
          <w:rFonts w:cs="v4.2.0"/>
        </w:rPr>
      </w:pPr>
      <w:r w:rsidRPr="00130358">
        <w:rPr>
          <w:rFonts w:cs="v4.2.0"/>
        </w:rPr>
        <w:t>The reporting range of RSRP is defined from -140 dBm to -44 dBm with 1 dB resolution.</w:t>
      </w:r>
    </w:p>
    <w:p w14:paraId="090266B6" w14:textId="77777777" w:rsidR="00923826" w:rsidRPr="00130358" w:rsidRDefault="00923826" w:rsidP="00D62538">
      <w:pPr>
        <w:rPr>
          <w:rFonts w:cs="v4.2.0"/>
        </w:rPr>
      </w:pPr>
      <w:r w:rsidRPr="00130358">
        <w:rPr>
          <w:rFonts w:cs="v4.2.0"/>
        </w:rPr>
        <w:t>The mapping of measured quantity is defined in Table 9.9.1.</w:t>
      </w:r>
      <w:r w:rsidRPr="00130358">
        <w:rPr>
          <w:rFonts w:cs="v4.2.0"/>
          <w:lang w:eastAsia="zh-CN"/>
        </w:rPr>
        <w:t>1.</w:t>
      </w:r>
      <w:r w:rsidRPr="00130358">
        <w:rPr>
          <w:rFonts w:cs="v4.2.0"/>
        </w:rPr>
        <w:t>3-2. The range in the signalling may be larger than the guaranteed accuracy range.</w:t>
      </w:r>
    </w:p>
    <w:p w14:paraId="3C2B0F16" w14:textId="77777777" w:rsidR="00923826" w:rsidRPr="00130358" w:rsidRDefault="00923826" w:rsidP="00D62538">
      <w:pPr>
        <w:pStyle w:val="TH"/>
        <w:keepNext w:val="0"/>
        <w:keepLines w:val="0"/>
      </w:pPr>
      <w:r w:rsidRPr="00130358">
        <w:t>Table 9.9.1.</w:t>
      </w:r>
      <w:r w:rsidRPr="00130358">
        <w:rPr>
          <w:lang w:eastAsia="zh-CN"/>
        </w:rPr>
        <w:t>1.</w:t>
      </w:r>
      <w:r w:rsidRPr="00130358">
        <w:t>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923826" w:rsidRPr="00130358" w14:paraId="2557CAB1"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AEE96F5" w14:textId="7A238A8B" w:rsidR="00923826" w:rsidRPr="00130358" w:rsidRDefault="00923826"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Borders>
              <w:top w:val="single" w:sz="4" w:space="0" w:color="auto"/>
              <w:left w:val="single" w:sz="4" w:space="0" w:color="auto"/>
              <w:bottom w:val="single" w:sz="4" w:space="0" w:color="auto"/>
              <w:right w:val="single" w:sz="4" w:space="0" w:color="auto"/>
            </w:tcBorders>
            <w:hideMark/>
          </w:tcPr>
          <w:p w14:paraId="0E22184A" w14:textId="6E4FD3C7" w:rsidR="00923826" w:rsidRPr="00130358" w:rsidRDefault="00923826"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Borders>
              <w:top w:val="single" w:sz="4" w:space="0" w:color="auto"/>
              <w:left w:val="single" w:sz="4" w:space="0" w:color="auto"/>
              <w:bottom w:val="single" w:sz="4" w:space="0" w:color="auto"/>
              <w:right w:val="single" w:sz="4" w:space="0" w:color="auto"/>
            </w:tcBorders>
            <w:hideMark/>
          </w:tcPr>
          <w:p w14:paraId="4D0A75D8" w14:textId="77777777" w:rsidR="00923826" w:rsidRPr="00130358" w:rsidRDefault="00923826" w:rsidP="00D62538">
            <w:pPr>
              <w:pStyle w:val="TAH"/>
              <w:keepNext w:val="0"/>
              <w:keepLines w:val="0"/>
              <w:rPr>
                <w:rFonts w:cs="v3.7.0"/>
              </w:rPr>
            </w:pPr>
            <w:r w:rsidRPr="00130358">
              <w:rPr>
                <w:rFonts w:cs="v3.7.0"/>
              </w:rPr>
              <w:t>Unit</w:t>
            </w:r>
          </w:p>
        </w:tc>
      </w:tr>
      <w:tr w:rsidR="00923826" w:rsidRPr="00130358" w14:paraId="23A48EC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407BF5E" w14:textId="77777777" w:rsidR="00923826" w:rsidRPr="00130358" w:rsidRDefault="00923826" w:rsidP="00D62538">
            <w:pPr>
              <w:pStyle w:val="TAL"/>
              <w:keepNext w:val="0"/>
              <w:keepLines w:val="0"/>
            </w:pPr>
            <w:r w:rsidRPr="00130358">
              <w:t>RSRP_00</w:t>
            </w:r>
          </w:p>
        </w:tc>
        <w:tc>
          <w:tcPr>
            <w:tcW w:w="3260" w:type="dxa"/>
            <w:tcBorders>
              <w:top w:val="single" w:sz="4" w:space="0" w:color="auto"/>
              <w:left w:val="single" w:sz="4" w:space="0" w:color="auto"/>
              <w:bottom w:val="single" w:sz="4" w:space="0" w:color="auto"/>
              <w:right w:val="single" w:sz="4" w:space="0" w:color="auto"/>
            </w:tcBorders>
            <w:hideMark/>
          </w:tcPr>
          <w:p w14:paraId="28455589" w14:textId="2CD729B3" w:rsidR="00923826" w:rsidRPr="00130358" w:rsidRDefault="00923826" w:rsidP="00D62538">
            <w:pPr>
              <w:pStyle w:val="TAL"/>
              <w:keepNext w:val="0"/>
              <w:keepLines w:val="0"/>
            </w:pPr>
            <w:r w:rsidRPr="00130358">
              <w:t>RSRP</w:t>
            </w:r>
            <w:r w:rsidR="00D62538" w:rsidRPr="00130358">
              <w:t xml:space="preserve"> </w:t>
            </w:r>
            <w:r w:rsidRPr="00130358">
              <w:sym w:font="Symbol" w:char="003C"/>
            </w:r>
            <w:r w:rsidR="00D62538" w:rsidRPr="00130358">
              <w:t xml:space="preserve"> </w:t>
            </w:r>
            <w:r w:rsidRPr="00130358">
              <w:t>-140</w:t>
            </w:r>
          </w:p>
        </w:tc>
        <w:tc>
          <w:tcPr>
            <w:tcW w:w="1985" w:type="dxa"/>
            <w:tcBorders>
              <w:top w:val="single" w:sz="4" w:space="0" w:color="auto"/>
              <w:left w:val="single" w:sz="4" w:space="0" w:color="auto"/>
              <w:bottom w:val="single" w:sz="4" w:space="0" w:color="auto"/>
              <w:right w:val="single" w:sz="4" w:space="0" w:color="auto"/>
            </w:tcBorders>
            <w:hideMark/>
          </w:tcPr>
          <w:p w14:paraId="06EF4130" w14:textId="77777777" w:rsidR="00923826" w:rsidRPr="00130358" w:rsidRDefault="00923826" w:rsidP="00D62538">
            <w:pPr>
              <w:pStyle w:val="TAL"/>
              <w:keepNext w:val="0"/>
              <w:keepLines w:val="0"/>
            </w:pPr>
            <w:r w:rsidRPr="00130358">
              <w:t>dBm</w:t>
            </w:r>
          </w:p>
        </w:tc>
      </w:tr>
      <w:tr w:rsidR="00923826" w:rsidRPr="00130358" w14:paraId="003B1814"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7B07296F" w14:textId="77777777" w:rsidR="00923826" w:rsidRPr="00130358" w:rsidRDefault="00923826" w:rsidP="00D62538">
            <w:pPr>
              <w:pStyle w:val="TAL"/>
              <w:keepNext w:val="0"/>
              <w:keepLines w:val="0"/>
            </w:pPr>
            <w:r w:rsidRPr="00130358">
              <w:t>RSRP_01</w:t>
            </w:r>
          </w:p>
        </w:tc>
        <w:tc>
          <w:tcPr>
            <w:tcW w:w="3260" w:type="dxa"/>
            <w:tcBorders>
              <w:top w:val="single" w:sz="4" w:space="0" w:color="auto"/>
              <w:left w:val="single" w:sz="4" w:space="0" w:color="auto"/>
              <w:bottom w:val="single" w:sz="4" w:space="0" w:color="auto"/>
              <w:right w:val="single" w:sz="4" w:space="0" w:color="auto"/>
            </w:tcBorders>
            <w:hideMark/>
          </w:tcPr>
          <w:p w14:paraId="5CCD74CB" w14:textId="5F11BD70" w:rsidR="00923826" w:rsidRPr="00130358" w:rsidRDefault="00923826" w:rsidP="00D62538">
            <w:pPr>
              <w:pStyle w:val="TAL"/>
              <w:keepNext w:val="0"/>
              <w:keepLines w:val="0"/>
            </w:pPr>
            <w:r w:rsidRPr="00130358">
              <w:t>-140</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Borders>
              <w:top w:val="single" w:sz="4" w:space="0" w:color="auto"/>
              <w:left w:val="single" w:sz="4" w:space="0" w:color="auto"/>
              <w:bottom w:val="single" w:sz="4" w:space="0" w:color="auto"/>
              <w:right w:val="single" w:sz="4" w:space="0" w:color="auto"/>
            </w:tcBorders>
            <w:hideMark/>
          </w:tcPr>
          <w:p w14:paraId="5106781F" w14:textId="77777777" w:rsidR="00923826" w:rsidRPr="00130358" w:rsidRDefault="00923826" w:rsidP="00D62538">
            <w:pPr>
              <w:pStyle w:val="TAL"/>
              <w:keepNext w:val="0"/>
              <w:keepLines w:val="0"/>
            </w:pPr>
            <w:r w:rsidRPr="00130358">
              <w:t>dBm</w:t>
            </w:r>
          </w:p>
        </w:tc>
      </w:tr>
      <w:tr w:rsidR="00923826" w:rsidRPr="00130358" w14:paraId="4F7077F7"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7617706F" w14:textId="77777777" w:rsidR="00923826" w:rsidRPr="00130358" w:rsidRDefault="00923826" w:rsidP="00D62538">
            <w:pPr>
              <w:pStyle w:val="TAL"/>
              <w:keepNext w:val="0"/>
              <w:keepLines w:val="0"/>
            </w:pPr>
            <w:r w:rsidRPr="00130358">
              <w:t>RSRP_02</w:t>
            </w:r>
          </w:p>
        </w:tc>
        <w:tc>
          <w:tcPr>
            <w:tcW w:w="3260" w:type="dxa"/>
            <w:tcBorders>
              <w:top w:val="single" w:sz="4" w:space="0" w:color="auto"/>
              <w:left w:val="single" w:sz="4" w:space="0" w:color="auto"/>
              <w:bottom w:val="single" w:sz="4" w:space="0" w:color="auto"/>
              <w:right w:val="single" w:sz="4" w:space="0" w:color="auto"/>
            </w:tcBorders>
            <w:hideMark/>
          </w:tcPr>
          <w:p w14:paraId="7C4142DD" w14:textId="10CADF68" w:rsidR="00923826" w:rsidRPr="00130358" w:rsidRDefault="00923826" w:rsidP="00D62538">
            <w:pPr>
              <w:pStyle w:val="TAL"/>
              <w:keepNext w:val="0"/>
              <w:keepLines w:val="0"/>
            </w:pPr>
            <w:r w:rsidRPr="00130358">
              <w:t>-139</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Borders>
              <w:top w:val="single" w:sz="4" w:space="0" w:color="auto"/>
              <w:left w:val="single" w:sz="4" w:space="0" w:color="auto"/>
              <w:bottom w:val="single" w:sz="4" w:space="0" w:color="auto"/>
              <w:right w:val="single" w:sz="4" w:space="0" w:color="auto"/>
            </w:tcBorders>
            <w:hideMark/>
          </w:tcPr>
          <w:p w14:paraId="6EAF2021" w14:textId="77777777" w:rsidR="00923826" w:rsidRPr="00130358" w:rsidRDefault="00923826" w:rsidP="00D62538">
            <w:pPr>
              <w:pStyle w:val="TAL"/>
              <w:keepNext w:val="0"/>
              <w:keepLines w:val="0"/>
            </w:pPr>
            <w:r w:rsidRPr="00130358">
              <w:t>dBm</w:t>
            </w:r>
          </w:p>
        </w:tc>
      </w:tr>
      <w:tr w:rsidR="00923826" w:rsidRPr="00130358" w14:paraId="30133CC2"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8B720D0" w14:textId="77777777" w:rsidR="00923826" w:rsidRPr="00130358" w:rsidRDefault="00923826" w:rsidP="00D62538">
            <w:pPr>
              <w:pStyle w:val="TAL"/>
              <w:keepNext w:val="0"/>
              <w:keepLines w:val="0"/>
            </w:pPr>
            <w:r w:rsidRPr="00130358">
              <w:t>…</w:t>
            </w:r>
          </w:p>
        </w:tc>
        <w:tc>
          <w:tcPr>
            <w:tcW w:w="3260" w:type="dxa"/>
            <w:tcBorders>
              <w:top w:val="single" w:sz="4" w:space="0" w:color="auto"/>
              <w:left w:val="single" w:sz="4" w:space="0" w:color="auto"/>
              <w:bottom w:val="single" w:sz="4" w:space="0" w:color="auto"/>
              <w:right w:val="single" w:sz="4" w:space="0" w:color="auto"/>
            </w:tcBorders>
            <w:hideMark/>
          </w:tcPr>
          <w:p w14:paraId="14729C7D" w14:textId="77777777" w:rsidR="00923826" w:rsidRPr="00130358" w:rsidRDefault="00923826" w:rsidP="00D62538">
            <w:pPr>
              <w:pStyle w:val="TAL"/>
              <w:keepNext w:val="0"/>
              <w:keepLines w:val="0"/>
            </w:pPr>
            <w:r w:rsidRPr="00130358">
              <w:t>…</w:t>
            </w:r>
          </w:p>
        </w:tc>
        <w:tc>
          <w:tcPr>
            <w:tcW w:w="1985" w:type="dxa"/>
            <w:tcBorders>
              <w:top w:val="single" w:sz="4" w:space="0" w:color="auto"/>
              <w:left w:val="single" w:sz="4" w:space="0" w:color="auto"/>
              <w:bottom w:val="single" w:sz="4" w:space="0" w:color="auto"/>
              <w:right w:val="single" w:sz="4" w:space="0" w:color="auto"/>
            </w:tcBorders>
            <w:hideMark/>
          </w:tcPr>
          <w:p w14:paraId="0BEA217C" w14:textId="77777777" w:rsidR="00923826" w:rsidRPr="00130358" w:rsidRDefault="00923826" w:rsidP="00D62538">
            <w:pPr>
              <w:pStyle w:val="TAL"/>
              <w:keepNext w:val="0"/>
              <w:keepLines w:val="0"/>
            </w:pPr>
            <w:r w:rsidRPr="00130358">
              <w:t>…</w:t>
            </w:r>
          </w:p>
        </w:tc>
      </w:tr>
      <w:tr w:rsidR="00923826" w:rsidRPr="00130358" w14:paraId="1D468CED"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0EA67B" w14:textId="77777777" w:rsidR="00923826" w:rsidRPr="00130358" w:rsidRDefault="00923826" w:rsidP="00D62538">
            <w:pPr>
              <w:pStyle w:val="TAL"/>
              <w:keepNext w:val="0"/>
              <w:keepLines w:val="0"/>
            </w:pPr>
            <w:r w:rsidRPr="00130358">
              <w:t>RSRP_95</w:t>
            </w:r>
          </w:p>
        </w:tc>
        <w:tc>
          <w:tcPr>
            <w:tcW w:w="3260" w:type="dxa"/>
            <w:tcBorders>
              <w:top w:val="single" w:sz="4" w:space="0" w:color="auto"/>
              <w:left w:val="single" w:sz="4" w:space="0" w:color="auto"/>
              <w:bottom w:val="single" w:sz="4" w:space="0" w:color="auto"/>
              <w:right w:val="single" w:sz="4" w:space="0" w:color="auto"/>
            </w:tcBorders>
            <w:hideMark/>
          </w:tcPr>
          <w:p w14:paraId="6615ABE0" w14:textId="32FF24D2" w:rsidR="00923826" w:rsidRPr="00130358" w:rsidRDefault="00923826" w:rsidP="00D62538">
            <w:pPr>
              <w:pStyle w:val="TAL"/>
              <w:keepNext w:val="0"/>
              <w:keepLines w:val="0"/>
            </w:pPr>
            <w:r w:rsidRPr="00130358">
              <w:t>-46</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Borders>
              <w:top w:val="single" w:sz="4" w:space="0" w:color="auto"/>
              <w:left w:val="single" w:sz="4" w:space="0" w:color="auto"/>
              <w:bottom w:val="single" w:sz="4" w:space="0" w:color="auto"/>
              <w:right w:val="single" w:sz="4" w:space="0" w:color="auto"/>
            </w:tcBorders>
            <w:hideMark/>
          </w:tcPr>
          <w:p w14:paraId="686F9F7E" w14:textId="77777777" w:rsidR="00923826" w:rsidRPr="00130358" w:rsidRDefault="00923826" w:rsidP="00D62538">
            <w:pPr>
              <w:pStyle w:val="TAL"/>
              <w:keepNext w:val="0"/>
              <w:keepLines w:val="0"/>
            </w:pPr>
            <w:r w:rsidRPr="00130358">
              <w:t>dBm</w:t>
            </w:r>
          </w:p>
        </w:tc>
      </w:tr>
      <w:tr w:rsidR="00923826" w:rsidRPr="00130358" w14:paraId="2FF3875A"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6992602" w14:textId="77777777" w:rsidR="00923826" w:rsidRPr="00130358" w:rsidRDefault="00923826" w:rsidP="00D62538">
            <w:pPr>
              <w:pStyle w:val="TAL"/>
              <w:keepNext w:val="0"/>
              <w:keepLines w:val="0"/>
            </w:pPr>
            <w:r w:rsidRPr="00130358">
              <w:t>RSRP_96</w:t>
            </w:r>
          </w:p>
        </w:tc>
        <w:tc>
          <w:tcPr>
            <w:tcW w:w="3260" w:type="dxa"/>
            <w:tcBorders>
              <w:top w:val="single" w:sz="4" w:space="0" w:color="auto"/>
              <w:left w:val="single" w:sz="4" w:space="0" w:color="auto"/>
              <w:bottom w:val="single" w:sz="4" w:space="0" w:color="auto"/>
              <w:right w:val="single" w:sz="4" w:space="0" w:color="auto"/>
            </w:tcBorders>
            <w:hideMark/>
          </w:tcPr>
          <w:p w14:paraId="2C53E043" w14:textId="1837D180" w:rsidR="00923826" w:rsidRPr="00130358" w:rsidRDefault="00923826" w:rsidP="00D62538">
            <w:pPr>
              <w:pStyle w:val="TAL"/>
              <w:keepNext w:val="0"/>
              <w:keepLines w:val="0"/>
            </w:pPr>
            <w:r w:rsidRPr="00130358">
              <w:t>-45</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Borders>
              <w:top w:val="single" w:sz="4" w:space="0" w:color="auto"/>
              <w:left w:val="single" w:sz="4" w:space="0" w:color="auto"/>
              <w:bottom w:val="single" w:sz="4" w:space="0" w:color="auto"/>
              <w:right w:val="single" w:sz="4" w:space="0" w:color="auto"/>
            </w:tcBorders>
            <w:hideMark/>
          </w:tcPr>
          <w:p w14:paraId="28CF3366" w14:textId="77777777" w:rsidR="00923826" w:rsidRPr="00130358" w:rsidRDefault="00923826" w:rsidP="00D62538">
            <w:pPr>
              <w:pStyle w:val="TAL"/>
              <w:keepNext w:val="0"/>
              <w:keepLines w:val="0"/>
            </w:pPr>
            <w:r w:rsidRPr="00130358">
              <w:t>dBm</w:t>
            </w:r>
          </w:p>
        </w:tc>
      </w:tr>
      <w:tr w:rsidR="00923826" w:rsidRPr="00130358" w14:paraId="0719508D"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C9C637C" w14:textId="77777777" w:rsidR="00923826" w:rsidRPr="00130358" w:rsidRDefault="00923826" w:rsidP="00D62538">
            <w:pPr>
              <w:pStyle w:val="TAL"/>
              <w:keepNext w:val="0"/>
              <w:keepLines w:val="0"/>
            </w:pPr>
            <w:r w:rsidRPr="00130358">
              <w:t>RSRP_97</w:t>
            </w:r>
          </w:p>
        </w:tc>
        <w:tc>
          <w:tcPr>
            <w:tcW w:w="3260" w:type="dxa"/>
            <w:tcBorders>
              <w:top w:val="single" w:sz="4" w:space="0" w:color="auto"/>
              <w:left w:val="single" w:sz="4" w:space="0" w:color="auto"/>
              <w:bottom w:val="single" w:sz="4" w:space="0" w:color="auto"/>
              <w:right w:val="single" w:sz="4" w:space="0" w:color="auto"/>
            </w:tcBorders>
            <w:hideMark/>
          </w:tcPr>
          <w:p w14:paraId="06A15315" w14:textId="64593F6A" w:rsidR="00923826" w:rsidRPr="00130358" w:rsidRDefault="00923826" w:rsidP="00D62538">
            <w:pPr>
              <w:pStyle w:val="TAL"/>
              <w:keepNext w:val="0"/>
              <w:keepLines w:val="0"/>
            </w:pPr>
            <w:r w:rsidRPr="00130358">
              <w:t>-44</w:t>
            </w:r>
            <w:r w:rsidR="00D62538" w:rsidRPr="00130358">
              <w:t xml:space="preserve"> </w:t>
            </w:r>
            <w:r w:rsidRPr="00130358">
              <w:sym w:font="Symbol" w:char="00A3"/>
            </w:r>
            <w:r w:rsidR="00D62538" w:rsidRPr="00130358">
              <w:t xml:space="preserve"> </w:t>
            </w:r>
            <w:r w:rsidRPr="00130358">
              <w:t>RSRP</w:t>
            </w:r>
          </w:p>
        </w:tc>
        <w:tc>
          <w:tcPr>
            <w:tcW w:w="1985" w:type="dxa"/>
            <w:tcBorders>
              <w:top w:val="single" w:sz="4" w:space="0" w:color="auto"/>
              <w:left w:val="single" w:sz="4" w:space="0" w:color="auto"/>
              <w:bottom w:val="single" w:sz="4" w:space="0" w:color="auto"/>
              <w:right w:val="single" w:sz="4" w:space="0" w:color="auto"/>
            </w:tcBorders>
            <w:hideMark/>
          </w:tcPr>
          <w:p w14:paraId="75FD0798" w14:textId="77777777" w:rsidR="00923826" w:rsidRPr="00130358" w:rsidRDefault="00923826" w:rsidP="00D62538">
            <w:pPr>
              <w:pStyle w:val="TAL"/>
              <w:keepNext w:val="0"/>
              <w:keepLines w:val="0"/>
            </w:pPr>
            <w:r w:rsidRPr="00130358">
              <w:t>dBm</w:t>
            </w:r>
          </w:p>
        </w:tc>
      </w:tr>
    </w:tbl>
    <w:p w14:paraId="7133EE49" w14:textId="77777777" w:rsidR="00FC5896" w:rsidRPr="00130358" w:rsidRDefault="00FC5896" w:rsidP="00D62538"/>
    <w:p w14:paraId="70496825" w14:textId="022A9BE2" w:rsidR="00923826" w:rsidRPr="00130358" w:rsidRDefault="00923826" w:rsidP="00D62538">
      <w:pPr>
        <w:rPr>
          <w:lang w:eastAsia="zh-CN"/>
        </w:rPr>
      </w:pPr>
      <w:r w:rsidRPr="00130358">
        <w:t xml:space="preserve">The normative reference for this requirement </w:t>
      </w:r>
      <w:r w:rsidR="00483222" w:rsidRPr="00130358">
        <w:t>is 3GPP TS</w:t>
      </w:r>
      <w:r w:rsidRPr="00130358">
        <w:t xml:space="preserve"> 36.133 [4] clause 9</w:t>
      </w:r>
      <w:r w:rsidRPr="00130358">
        <w:rPr>
          <w:lang w:eastAsia="zh-CN"/>
        </w:rPr>
        <w:t>.1.2.1</w:t>
      </w:r>
      <w:r w:rsidRPr="00130358">
        <w:t>, clause 9.1.4 and A.9.</w:t>
      </w:r>
      <w:r w:rsidRPr="00130358">
        <w:rPr>
          <w:lang w:eastAsia="zh-CN"/>
        </w:rPr>
        <w:t>9</w:t>
      </w:r>
      <w:r w:rsidRPr="00130358">
        <w:t>.1.</w:t>
      </w:r>
    </w:p>
    <w:p w14:paraId="4B2D3692"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4</w:t>
      </w:r>
      <w:r w:rsidRPr="00130358">
        <w:rPr>
          <w:rFonts w:eastAsia="SimSun"/>
        </w:rPr>
        <w:tab/>
        <w:t>Test description</w:t>
      </w:r>
    </w:p>
    <w:p w14:paraId="209364DE" w14:textId="77777777" w:rsidR="00923826" w:rsidRPr="00130358" w:rsidRDefault="00923826" w:rsidP="00483222">
      <w:pPr>
        <w:pStyle w:val="H6"/>
        <w:rPr>
          <w:rFonts w:eastAsia="SimSun"/>
        </w:rPr>
      </w:pPr>
      <w:r w:rsidRPr="00130358">
        <w:rPr>
          <w:rFonts w:eastAsia="SimSun"/>
        </w:rPr>
        <w:t>9.9.1</w:t>
      </w:r>
      <w:r w:rsidRPr="00130358">
        <w:rPr>
          <w:rFonts w:eastAsia="SimSun"/>
          <w:lang w:eastAsia="zh-CN"/>
        </w:rPr>
        <w:t>.1.</w:t>
      </w:r>
      <w:r w:rsidRPr="00130358">
        <w:rPr>
          <w:rFonts w:eastAsia="SimSun"/>
        </w:rPr>
        <w:t>4.1</w:t>
      </w:r>
      <w:r w:rsidRPr="00130358">
        <w:rPr>
          <w:rFonts w:eastAsia="SimSun"/>
        </w:rPr>
        <w:tab/>
        <w:t>Initial conditions</w:t>
      </w:r>
    </w:p>
    <w:p w14:paraId="51916CB8" w14:textId="6DD42F51" w:rsidR="00923826" w:rsidRPr="00130358" w:rsidRDefault="00923826" w:rsidP="00D62538">
      <w:pPr>
        <w:rPr>
          <w:rFonts w:eastAsia="SimSun"/>
        </w:rPr>
      </w:pPr>
      <w:r w:rsidRPr="00130358">
        <w:t xml:space="preserve">Test Environment: Normal, TL/VL, TL/VH, TH/VL, TH/VH; as defined </w:t>
      </w:r>
      <w:r w:rsidR="00062A7B" w:rsidRPr="00130358">
        <w:t>in 3GPP TS</w:t>
      </w:r>
      <w:r w:rsidRPr="00130358">
        <w:t xml:space="preserve"> 36.508 [7] clause 4.1.</w:t>
      </w:r>
    </w:p>
    <w:p w14:paraId="5304A10A" w14:textId="49235B8A" w:rsidR="00923826" w:rsidRPr="00130358" w:rsidRDefault="00923826" w:rsidP="00D62538">
      <w:r w:rsidRPr="00130358">
        <w:t xml:space="preserve">Frequencies to be tested: According to Annex E table E-1 </w:t>
      </w:r>
      <w:r w:rsidR="00483222" w:rsidRPr="00130358">
        <w:t>and 3GPP TS</w:t>
      </w:r>
      <w:r w:rsidRPr="00130358">
        <w:t xml:space="preserve"> 36.508 [7] clauses 4.4.2 and 4.3.1.</w:t>
      </w:r>
    </w:p>
    <w:p w14:paraId="73A2E06F" w14:textId="21433622" w:rsidR="00923826" w:rsidRPr="00130358" w:rsidRDefault="00923826" w:rsidP="00D62538">
      <w:r w:rsidRPr="00130358">
        <w:t xml:space="preserve">Channel Bandwidth to be tested: 10MHz as defined </w:t>
      </w:r>
      <w:r w:rsidR="00062A7B" w:rsidRPr="00130358">
        <w:t>in 3GPP TS</w:t>
      </w:r>
      <w:r w:rsidRPr="00130358">
        <w:t xml:space="preserve"> 36.508 [7] clause 4.3.1.</w:t>
      </w:r>
    </w:p>
    <w:p w14:paraId="4A89006E" w14:textId="720B3E99" w:rsidR="00923826" w:rsidRPr="00130358" w:rsidRDefault="00923826"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lang w:eastAsia="zh-CN"/>
        </w:rPr>
        <w:t xml:space="preserve"> </w:t>
      </w:r>
      <w:r w:rsidR="005A1DAF" w:rsidRPr="00130358">
        <w:t>for UE with 2Rx RF band and Annex A, Figure A.75 (without using the faders) for 4Rx capable UE without any 2Rx RF bands</w:t>
      </w:r>
      <w:r w:rsidRPr="00130358">
        <w:t>.</w:t>
      </w:r>
    </w:p>
    <w:p w14:paraId="04E24A6A" w14:textId="65B21B2E" w:rsidR="00923826" w:rsidRPr="00130358" w:rsidRDefault="00923826" w:rsidP="00483222">
      <w:pPr>
        <w:pStyle w:val="B1"/>
      </w:pPr>
      <w:r w:rsidRPr="00130358">
        <w:t>2.</w:t>
      </w:r>
      <w:r w:rsidR="00483222" w:rsidRPr="00130358">
        <w:tab/>
      </w:r>
      <w:r w:rsidRPr="00130358">
        <w:t>Propagation conditions are set according to Annex B clause B.0.</w:t>
      </w:r>
    </w:p>
    <w:p w14:paraId="784D7ECD" w14:textId="77777777" w:rsidR="00923826" w:rsidRPr="00130358" w:rsidRDefault="00923826" w:rsidP="00483222">
      <w:pPr>
        <w:pStyle w:val="B1"/>
      </w:pPr>
      <w:r w:rsidRPr="00130358">
        <w:lastRenderedPageBreak/>
        <w:t>3. Message contents are defined in clause 9.9.1.</w:t>
      </w:r>
      <w:r w:rsidRPr="00130358">
        <w:rPr>
          <w:lang w:eastAsia="zh-CN"/>
        </w:rPr>
        <w:t>1.</w:t>
      </w:r>
      <w:r w:rsidRPr="00130358">
        <w:t>4.3.</w:t>
      </w:r>
    </w:p>
    <w:p w14:paraId="50066473" w14:textId="6064110D" w:rsidR="00923826" w:rsidRPr="00130358" w:rsidRDefault="00923826" w:rsidP="00483222">
      <w:pPr>
        <w:pStyle w:val="B1"/>
      </w:pPr>
      <w:r w:rsidRPr="00130358">
        <w:t>4.</w:t>
      </w:r>
      <w:r w:rsidR="004832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204871DC" w14:textId="77777777" w:rsidR="00923826" w:rsidRPr="00130358" w:rsidRDefault="00923826" w:rsidP="00483222">
      <w:pPr>
        <w:pStyle w:val="H6"/>
        <w:keepNext w:val="0"/>
        <w:keepLines w:val="0"/>
        <w:tabs>
          <w:tab w:val="left" w:pos="4678"/>
        </w:tabs>
      </w:pPr>
      <w:r w:rsidRPr="00130358">
        <w:t>9.9.1.1.4.2</w:t>
      </w:r>
      <w:r w:rsidRPr="00130358">
        <w:tab/>
        <w:t>Test procedure</w:t>
      </w:r>
    </w:p>
    <w:p w14:paraId="1644D5D9" w14:textId="571B95BB" w:rsidR="00923826" w:rsidRPr="00130358" w:rsidRDefault="00923826" w:rsidP="00483222">
      <w:pPr>
        <w:pStyle w:val="B1"/>
        <w:rPr>
          <w:rFonts w:eastAsia="SimSun"/>
        </w:rPr>
      </w:pPr>
      <w:r w:rsidRPr="00130358">
        <w:t>1.</w:t>
      </w:r>
      <w:r w:rsidR="00483222" w:rsidRPr="00130358">
        <w:tab/>
      </w:r>
      <w:r w:rsidRPr="00130358">
        <w:t xml:space="preserve">Ensure that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69CC9FE6" w14:textId="5BC1E4F5" w:rsidR="00923826" w:rsidRPr="00130358" w:rsidRDefault="00923826" w:rsidP="00483222">
      <w:pPr>
        <w:pStyle w:val="B1"/>
      </w:pPr>
      <w:r w:rsidRPr="00130358">
        <w:t>2.</w:t>
      </w:r>
      <w:r w:rsidR="00483222" w:rsidRPr="00130358">
        <w:tab/>
      </w:r>
      <w:r w:rsidRPr="00130358">
        <w:t>Set the parameters according to Table 9.9.1.</w:t>
      </w:r>
      <w:r w:rsidRPr="00130358">
        <w:rPr>
          <w:lang w:eastAsia="zh-CN"/>
        </w:rPr>
        <w:t>1.</w:t>
      </w:r>
      <w:r w:rsidRPr="00130358">
        <w:t>5-</w:t>
      </w:r>
      <w:r w:rsidRPr="00130358">
        <w:rPr>
          <w:lang w:eastAsia="zh-CN"/>
        </w:rPr>
        <w:t>1</w:t>
      </w:r>
      <w:r w:rsidRPr="00130358">
        <w:t xml:space="preserve"> as appropriate. Propagation conditions are set according to Annex B clause B.1.1.</w:t>
      </w:r>
    </w:p>
    <w:p w14:paraId="6A1F31FD" w14:textId="6B12AC51" w:rsidR="00923826" w:rsidRPr="00130358" w:rsidRDefault="00923826" w:rsidP="00483222">
      <w:pPr>
        <w:pStyle w:val="B1"/>
      </w:pPr>
      <w:r w:rsidRPr="00130358">
        <w:t>3.</w:t>
      </w:r>
      <w:r w:rsidR="00483222" w:rsidRPr="00130358">
        <w:tab/>
      </w:r>
      <w:r w:rsidRPr="00130358">
        <w:t xml:space="preserve">SS shall transmit an RRCConnectionReconfiguration message on cell </w:t>
      </w:r>
      <w:r w:rsidRPr="00130358">
        <w:rPr>
          <w:lang w:eastAsia="zh-CN"/>
        </w:rPr>
        <w:t>1</w:t>
      </w:r>
      <w:r w:rsidRPr="00130358">
        <w:t>.</w:t>
      </w:r>
    </w:p>
    <w:p w14:paraId="49CDA547" w14:textId="26210CFE" w:rsidR="00923826" w:rsidRPr="00130358" w:rsidRDefault="00923826" w:rsidP="00483222">
      <w:pPr>
        <w:pStyle w:val="B1"/>
      </w:pPr>
      <w:r w:rsidRPr="00130358">
        <w:t>4.</w:t>
      </w:r>
      <w:r w:rsidR="00483222" w:rsidRPr="00130358">
        <w:tab/>
      </w:r>
      <w:r w:rsidRPr="00130358">
        <w:t xml:space="preserve">The UE shall transmit </w:t>
      </w:r>
      <w:proofErr w:type="spellStart"/>
      <w:r w:rsidRPr="00130358">
        <w:t>RRCConnectionReconfigurationComplete</w:t>
      </w:r>
      <w:proofErr w:type="spellEnd"/>
      <w:r w:rsidRPr="00130358">
        <w:t xml:space="preserve"> message.</w:t>
      </w:r>
    </w:p>
    <w:p w14:paraId="714A83FC" w14:textId="53B9081D" w:rsidR="00923826" w:rsidRPr="00130358" w:rsidRDefault="00923826" w:rsidP="00483222">
      <w:pPr>
        <w:pStyle w:val="B1"/>
      </w:pPr>
      <w:r w:rsidRPr="00130358">
        <w:t>5.</w:t>
      </w:r>
      <w:r w:rsidR="00483222" w:rsidRPr="00130358">
        <w:tab/>
      </w:r>
      <w:r w:rsidRPr="00130358">
        <w:t xml:space="preserve">UE shall transmit periodically </w:t>
      </w:r>
      <w:proofErr w:type="spellStart"/>
      <w:r w:rsidRPr="00130358">
        <w:t>MeasurementReport</w:t>
      </w:r>
      <w:proofErr w:type="spellEnd"/>
      <w:r w:rsidRPr="00130358">
        <w:t xml:space="preserve"> messages.</w:t>
      </w:r>
    </w:p>
    <w:p w14:paraId="52B649AA" w14:textId="4E1DB93A" w:rsidR="00923826" w:rsidRPr="00130358" w:rsidRDefault="00923826" w:rsidP="00483222">
      <w:pPr>
        <w:pStyle w:val="B1"/>
      </w:pPr>
      <w:r w:rsidRPr="00130358">
        <w:t>6.</w:t>
      </w:r>
      <w:r w:rsidR="00483222" w:rsidRPr="00130358">
        <w:tab/>
      </w:r>
      <w:r w:rsidR="005B557F" w:rsidRPr="00130358">
        <w:t xml:space="preserve">After 10s wait from Step 3, </w:t>
      </w:r>
      <w:r w:rsidRPr="00130358">
        <w:t xml:space="preserve">SS shall check RSRP reported value in </w:t>
      </w:r>
      <w:r w:rsidR="005B557F" w:rsidRPr="00130358">
        <w:t xml:space="preserve">periodical </w:t>
      </w:r>
      <w:proofErr w:type="spellStart"/>
      <w:r w:rsidRPr="00130358">
        <w:t>MeasurementReport</w:t>
      </w:r>
      <w:proofErr w:type="spellEnd"/>
      <w:r w:rsidRPr="00130358">
        <w:t xml:space="preserve"> messages. </w:t>
      </w:r>
      <w:r w:rsidRPr="00130358">
        <w:rPr>
          <w:lang w:eastAsia="zh-CN"/>
        </w:rPr>
        <w:t>T</w:t>
      </w:r>
      <w:r w:rsidRPr="00130358">
        <w:t xml:space="preserve">he </w:t>
      </w:r>
      <w:r w:rsidRPr="00130358">
        <w:rPr>
          <w:lang w:eastAsia="zh-CN"/>
        </w:rPr>
        <w:t xml:space="preserve">RSRP </w:t>
      </w:r>
      <w:r w:rsidRPr="00130358">
        <w:t>value</w:t>
      </w:r>
      <w:r w:rsidRPr="00130358">
        <w:rPr>
          <w:lang w:eastAsia="zh-CN"/>
        </w:rPr>
        <w:t xml:space="preserve"> of Cell 1 reported by the </w:t>
      </w:r>
      <w:r w:rsidR="00C045EF" w:rsidRPr="00130358">
        <w:rPr>
          <w:lang w:eastAsia="zh-CN"/>
        </w:rPr>
        <w:t>UE is</w:t>
      </w:r>
      <w:r w:rsidRPr="00130358">
        <w:t xml:space="preserve"> compared to </w:t>
      </w:r>
      <w:r w:rsidRPr="00130358">
        <w:rPr>
          <w:lang w:eastAsia="zh-CN"/>
        </w:rPr>
        <w:t xml:space="preserve">actual RSRP </w:t>
      </w:r>
      <w:r w:rsidRPr="00130358">
        <w:t>val</w:t>
      </w:r>
      <w:r w:rsidR="00C045EF" w:rsidRPr="00130358">
        <w:t>ue acc</w:t>
      </w:r>
      <w:r w:rsidRPr="00130358">
        <w:t>ording to Table 9.9.1.</w:t>
      </w:r>
      <w:r w:rsidRPr="00130358">
        <w:rPr>
          <w:lang w:eastAsia="zh-CN"/>
        </w:rPr>
        <w:t>1.</w:t>
      </w:r>
      <w:r w:rsidRPr="00130358">
        <w:t>5-</w:t>
      </w:r>
      <w:r w:rsidRPr="00130358">
        <w:rPr>
          <w:lang w:eastAsia="zh-CN"/>
        </w:rPr>
        <w:t>2</w:t>
      </w:r>
      <w:r w:rsidRPr="00130358">
        <w:t>.</w:t>
      </w:r>
    </w:p>
    <w:p w14:paraId="3634E6FC" w14:textId="71FCE43A" w:rsidR="00923826" w:rsidRPr="00130358" w:rsidRDefault="00923826" w:rsidP="00483222">
      <w:pPr>
        <w:pStyle w:val="B1"/>
      </w:pPr>
      <w:r w:rsidRPr="00130358">
        <w:t>7.</w:t>
      </w:r>
      <w:r w:rsidR="00483222" w:rsidRPr="00130358">
        <w:tab/>
      </w:r>
      <w:r w:rsidRPr="00130358">
        <w:t xml:space="preserve">SS shall check the </w:t>
      </w:r>
      <w:proofErr w:type="spellStart"/>
      <w:r w:rsidRPr="00130358">
        <w:t>MeasurementReport</w:t>
      </w:r>
      <w:proofErr w:type="spellEnd"/>
      <w:r w:rsidRPr="00130358">
        <w:t xml:space="preserve"> message transmitted by the UE until the confidence level according to </w:t>
      </w:r>
      <w:r w:rsidRPr="00130358">
        <w:rPr>
          <w:rFonts w:eastAsia="??"/>
        </w:rPr>
        <w:t>Tables G.2.3-1 in</w:t>
      </w:r>
      <w:r w:rsidRPr="00130358">
        <w:t xml:space="preserve"> Annex G.2 is achieved.</w:t>
      </w:r>
    </w:p>
    <w:p w14:paraId="268E1E6D" w14:textId="77777777" w:rsidR="00923826" w:rsidRPr="00130358" w:rsidRDefault="00923826" w:rsidP="00D62538">
      <w:pPr>
        <w:pStyle w:val="H6"/>
        <w:keepNext w:val="0"/>
        <w:keepLines w:val="0"/>
        <w:tabs>
          <w:tab w:val="left" w:pos="4678"/>
        </w:tabs>
      </w:pPr>
      <w:r w:rsidRPr="00130358">
        <w:t>9.9.1</w:t>
      </w:r>
      <w:r w:rsidRPr="00130358">
        <w:rPr>
          <w:lang w:eastAsia="zh-CN"/>
        </w:rPr>
        <w:t>.1.</w:t>
      </w:r>
      <w:r w:rsidRPr="00130358">
        <w:t>4.3</w:t>
      </w:r>
      <w:r w:rsidRPr="00130358">
        <w:tab/>
        <w:t>Message contents</w:t>
      </w:r>
    </w:p>
    <w:p w14:paraId="3531FD03" w14:textId="789548C7" w:rsidR="00923826" w:rsidRPr="00130358" w:rsidRDefault="00923826" w:rsidP="00D62538">
      <w:r w:rsidRPr="00130358">
        <w:t xml:space="preserve">Message contents are according </w:t>
      </w:r>
      <w:r w:rsidR="00772922" w:rsidRPr="00130358">
        <w:t>to 3GPP TS</w:t>
      </w:r>
      <w:r w:rsidRPr="00130358">
        <w:t xml:space="preserve"> 36.508 [7] clause 4.6 with the following exceptions:</w:t>
      </w:r>
    </w:p>
    <w:p w14:paraId="59C42585" w14:textId="77777777" w:rsidR="00923826" w:rsidRPr="00130358" w:rsidRDefault="00923826" w:rsidP="00D62538">
      <w:pPr>
        <w:pStyle w:val="TH"/>
        <w:keepNext w:val="0"/>
        <w:keepLines w:val="0"/>
        <w:rPr>
          <w:lang w:eastAsia="zh-CN"/>
        </w:rPr>
      </w:pPr>
      <w:r w:rsidRPr="00130358">
        <w:t>Table 9.9.1.</w:t>
      </w:r>
      <w:r w:rsidRPr="00130358">
        <w:rPr>
          <w:lang w:eastAsia="zh-CN"/>
        </w:rPr>
        <w:t>1.</w:t>
      </w:r>
      <w:r w:rsidRPr="00130358">
        <w:t xml:space="preserve">4.3-1: Common </w:t>
      </w:r>
      <w:r w:rsidRPr="00130358">
        <w:rPr>
          <w:lang w:eastAsia="zh-CN"/>
        </w:rPr>
        <w:t xml:space="preserve">Exception messages for </w:t>
      </w:r>
      <w:r w:rsidRPr="00130358">
        <w:t>RSRP FDD Intra frequency absolute accuracy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923826" w:rsidRPr="00130358" w14:paraId="390904B0" w14:textId="77777777" w:rsidTr="004832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54E03974" w14:textId="58FCE6D3" w:rsidR="00923826" w:rsidRPr="00130358" w:rsidRDefault="00923826"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923826" w:rsidRPr="00130358" w14:paraId="35E56DD5"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A059CD8" w14:textId="1A1E96C3" w:rsidR="00923826" w:rsidRPr="00130358" w:rsidRDefault="00923826"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345EDA32" w14:textId="77777777" w:rsidR="00923826" w:rsidRPr="00130358" w:rsidRDefault="00923826" w:rsidP="00D62538">
            <w:pPr>
              <w:pStyle w:val="TAL"/>
              <w:keepNext w:val="0"/>
              <w:keepLines w:val="0"/>
              <w:rPr>
                <w:lang w:eastAsia="zh-CN"/>
              </w:rPr>
            </w:pPr>
          </w:p>
        </w:tc>
      </w:tr>
      <w:tr w:rsidR="00923826" w:rsidRPr="00130358" w14:paraId="0BB12F1D"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3DB34AAA" w14:textId="3296E9F6" w:rsidR="00923826" w:rsidRPr="00130358" w:rsidRDefault="00923826"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22441DC6" w14:textId="531B999A" w:rsidR="00923826" w:rsidRPr="00130358" w:rsidRDefault="00923826" w:rsidP="00D62538">
            <w:pPr>
              <w:pStyle w:val="TAL"/>
              <w:keepNext w:val="0"/>
              <w:keepLines w:val="0"/>
            </w:pPr>
            <w:r w:rsidRPr="00130358">
              <w:t>Table</w:t>
            </w:r>
            <w:r w:rsidR="00D62538" w:rsidRPr="00130358">
              <w:t xml:space="preserve"> </w:t>
            </w:r>
            <w:r w:rsidRPr="00130358">
              <w:t>H.3.1-1</w:t>
            </w:r>
          </w:p>
          <w:p w14:paraId="2A36E962" w14:textId="168A0DBA" w:rsidR="00923826" w:rsidRPr="00130358" w:rsidRDefault="00923826" w:rsidP="00D62538">
            <w:pPr>
              <w:pStyle w:val="TAL"/>
              <w:keepNext w:val="0"/>
              <w:keepLines w:val="0"/>
            </w:pPr>
            <w:r w:rsidRPr="00130358">
              <w:t>Table</w:t>
            </w:r>
            <w:r w:rsidR="00D62538" w:rsidRPr="00130358">
              <w:t xml:space="preserve"> </w:t>
            </w:r>
            <w:r w:rsidRPr="00130358">
              <w:t>H.3.5-1</w:t>
            </w:r>
          </w:p>
          <w:p w14:paraId="17A40DC6" w14:textId="4F2DFEF2" w:rsidR="00923826" w:rsidRPr="00130358" w:rsidRDefault="00923826" w:rsidP="00D62538">
            <w:pPr>
              <w:pStyle w:val="TAL"/>
              <w:keepNext w:val="0"/>
              <w:keepLines w:val="0"/>
            </w:pPr>
            <w:r w:rsidRPr="00130358">
              <w:t>Table</w:t>
            </w:r>
            <w:r w:rsidR="00D62538" w:rsidRPr="00130358">
              <w:t xml:space="preserve"> </w:t>
            </w:r>
            <w:r w:rsidRPr="00130358">
              <w:t>H.3.5-3</w:t>
            </w:r>
          </w:p>
        </w:tc>
      </w:tr>
    </w:tbl>
    <w:p w14:paraId="27691845" w14:textId="77777777" w:rsidR="00923826" w:rsidRPr="00130358" w:rsidRDefault="00923826" w:rsidP="00D62538"/>
    <w:p w14:paraId="05D4D368" w14:textId="77777777" w:rsidR="00923826" w:rsidRPr="00130358" w:rsidRDefault="00923826" w:rsidP="00D62538">
      <w:pPr>
        <w:pStyle w:val="TH"/>
        <w:keepNext w:val="0"/>
        <w:keepLines w:val="0"/>
      </w:pPr>
      <w:r w:rsidRPr="00130358">
        <w:t>Table 9.9.1.</w:t>
      </w:r>
      <w:r w:rsidRPr="00130358">
        <w:rPr>
          <w:lang w:eastAsia="zh-CN"/>
        </w:rPr>
        <w:t>1.</w:t>
      </w:r>
      <w:r w:rsidRPr="00130358">
        <w:t xml:space="preserve">4.3-2: </w:t>
      </w:r>
      <w:proofErr w:type="spellStart"/>
      <w:r w:rsidRPr="00130358">
        <w:rPr>
          <w:i/>
        </w:rPr>
        <w:t>MeasResults</w:t>
      </w:r>
      <w:proofErr w:type="spellEnd"/>
      <w:r w:rsidRPr="00130358">
        <w:t>: Additional RSRP FDD Intra frequency absolute accuracy test requirement</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923826" w:rsidRPr="00130358" w14:paraId="4619FC69" w14:textId="77777777" w:rsidTr="00D62538">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50BEE312" w14:textId="280C2819" w:rsidR="00923826" w:rsidRPr="00130358" w:rsidRDefault="00923826"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923826" w:rsidRPr="00130358" w14:paraId="7DB6E360"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DF51DEF" w14:textId="334DC340" w:rsidR="00923826" w:rsidRPr="00130358" w:rsidRDefault="00923826" w:rsidP="00D62538">
            <w:pPr>
              <w:pStyle w:val="TAH"/>
              <w:keepNext w:val="0"/>
              <w:keepLines w:val="0"/>
            </w:pPr>
            <w:r w:rsidRPr="00130358">
              <w:t>Information</w:t>
            </w:r>
            <w:r w:rsidR="00D62538" w:rsidRPr="00130358">
              <w:t xml:space="preserve"> </w:t>
            </w:r>
            <w:r w:rsidRPr="00130358">
              <w:t>Element</w:t>
            </w:r>
          </w:p>
        </w:tc>
        <w:tc>
          <w:tcPr>
            <w:tcW w:w="2267" w:type="dxa"/>
            <w:tcBorders>
              <w:top w:val="single" w:sz="4" w:space="0" w:color="000000"/>
              <w:left w:val="single" w:sz="4" w:space="0" w:color="000000"/>
              <w:bottom w:val="single" w:sz="4" w:space="0" w:color="000000"/>
              <w:right w:val="single" w:sz="4" w:space="0" w:color="000000"/>
            </w:tcBorders>
            <w:hideMark/>
          </w:tcPr>
          <w:p w14:paraId="6F8A5933" w14:textId="77777777" w:rsidR="00923826" w:rsidRPr="00130358" w:rsidRDefault="00923826" w:rsidP="00D62538">
            <w:pPr>
              <w:pStyle w:val="TAH"/>
              <w:keepNext w:val="0"/>
              <w:keepLines w:val="0"/>
            </w:pPr>
            <w:r w:rsidRPr="00130358">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98CF1A4" w14:textId="77777777" w:rsidR="00923826" w:rsidRPr="00130358" w:rsidRDefault="00923826" w:rsidP="00D62538">
            <w:pPr>
              <w:pStyle w:val="TAH"/>
              <w:keepNext w:val="0"/>
              <w:keepLines w:val="0"/>
            </w:pPr>
            <w:r w:rsidRPr="00130358">
              <w:t>Comment</w:t>
            </w:r>
          </w:p>
        </w:tc>
        <w:tc>
          <w:tcPr>
            <w:tcW w:w="1133" w:type="dxa"/>
            <w:tcBorders>
              <w:top w:val="single" w:sz="4" w:space="0" w:color="000000"/>
              <w:left w:val="single" w:sz="4" w:space="0" w:color="000000"/>
              <w:bottom w:val="single" w:sz="4" w:space="0" w:color="000000"/>
              <w:right w:val="single" w:sz="4" w:space="0" w:color="000000"/>
            </w:tcBorders>
            <w:hideMark/>
          </w:tcPr>
          <w:p w14:paraId="1F1EDAA6" w14:textId="77777777" w:rsidR="00923826" w:rsidRPr="00130358" w:rsidRDefault="00923826" w:rsidP="00D62538">
            <w:pPr>
              <w:pStyle w:val="TAH"/>
              <w:keepNext w:val="0"/>
              <w:keepLines w:val="0"/>
            </w:pPr>
            <w:r w:rsidRPr="00130358">
              <w:t>Condition</w:t>
            </w:r>
          </w:p>
        </w:tc>
      </w:tr>
      <w:tr w:rsidR="00923826" w:rsidRPr="00130358" w14:paraId="561BE54C"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C3DC83E" w14:textId="6B3D5330" w:rsidR="00923826" w:rsidRPr="00130358" w:rsidRDefault="00D62538" w:rsidP="00D62538">
            <w:pPr>
              <w:pStyle w:val="TAL"/>
              <w:keepNext w:val="0"/>
              <w:keepLines w:val="0"/>
            </w:pPr>
            <w:r w:rsidRPr="00130358">
              <w:t xml:space="preserve"> </w:t>
            </w:r>
            <w:proofErr w:type="spellStart"/>
            <w:r w:rsidR="00923826" w:rsidRPr="00130358">
              <w:t>MeasResults</w:t>
            </w:r>
            <w:proofErr w:type="spellEnd"/>
            <w:r w:rsidRPr="00130358">
              <w:t xml:space="preserve"> </w:t>
            </w:r>
            <w:r w:rsidR="00923826" w:rsidRPr="00130358">
              <w:t>::=</w:t>
            </w:r>
            <w:r w:rsidRPr="00130358">
              <w:t xml:space="preserve"> </w:t>
            </w:r>
            <w:r w:rsidR="00923826" w:rsidRPr="00130358">
              <w:t>SEQUENCE</w:t>
            </w:r>
            <w:r w:rsidRPr="00130358">
              <w:t xml:space="preserve"> </w:t>
            </w:r>
            <w:r w:rsidR="00923826" w:rsidRPr="00130358">
              <w:t>{</w:t>
            </w:r>
          </w:p>
        </w:tc>
        <w:tc>
          <w:tcPr>
            <w:tcW w:w="2267" w:type="dxa"/>
            <w:tcBorders>
              <w:top w:val="single" w:sz="4" w:space="0" w:color="000000"/>
              <w:left w:val="single" w:sz="4" w:space="0" w:color="000000"/>
              <w:bottom w:val="single" w:sz="4" w:space="0" w:color="000000"/>
              <w:right w:val="single" w:sz="4" w:space="0" w:color="000000"/>
            </w:tcBorders>
          </w:tcPr>
          <w:p w14:paraId="1937E1CB"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FDDF88C"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194D77E" w14:textId="77777777" w:rsidR="00923826" w:rsidRPr="00130358" w:rsidRDefault="00923826" w:rsidP="00D62538">
            <w:pPr>
              <w:pStyle w:val="TAL"/>
              <w:keepNext w:val="0"/>
              <w:keepLines w:val="0"/>
            </w:pPr>
          </w:p>
        </w:tc>
      </w:tr>
      <w:tr w:rsidR="00923826" w:rsidRPr="00130358" w14:paraId="30BE2A04"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7387D5D" w14:textId="1D6C7AB5" w:rsidR="00923826" w:rsidRPr="00130358" w:rsidRDefault="00D62538" w:rsidP="00D62538">
            <w:pPr>
              <w:pStyle w:val="TAL"/>
              <w:keepNext w:val="0"/>
              <w:keepLines w:val="0"/>
            </w:pPr>
            <w:r w:rsidRPr="00130358">
              <w:t xml:space="preserve">   </w:t>
            </w:r>
            <w:proofErr w:type="spellStart"/>
            <w:r w:rsidR="00923826" w:rsidRPr="00130358">
              <w:t>measId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2E09B7" w14:textId="77777777" w:rsidR="00923826" w:rsidRPr="00130358" w:rsidRDefault="00923826" w:rsidP="00D62538">
            <w:pPr>
              <w:pStyle w:val="TAL"/>
              <w:keepNext w:val="0"/>
              <w:keepLines w:val="0"/>
            </w:pPr>
            <w:r w:rsidRPr="00130358">
              <w:t>1</w:t>
            </w:r>
          </w:p>
        </w:tc>
        <w:tc>
          <w:tcPr>
            <w:tcW w:w="1700" w:type="dxa"/>
            <w:tcBorders>
              <w:top w:val="single" w:sz="4" w:space="0" w:color="000000"/>
              <w:left w:val="single" w:sz="4" w:space="0" w:color="000000"/>
              <w:bottom w:val="single" w:sz="4" w:space="0" w:color="000000"/>
              <w:right w:val="single" w:sz="4" w:space="0" w:color="000000"/>
            </w:tcBorders>
            <w:hideMark/>
          </w:tcPr>
          <w:p w14:paraId="0A377C6A" w14:textId="6FB2F4EE" w:rsidR="00923826" w:rsidRPr="00130358" w:rsidRDefault="00923826"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Borders>
              <w:top w:val="single" w:sz="4" w:space="0" w:color="000000"/>
              <w:left w:val="single" w:sz="4" w:space="0" w:color="000000"/>
              <w:bottom w:val="single" w:sz="4" w:space="0" w:color="000000"/>
              <w:right w:val="single" w:sz="4" w:space="0" w:color="000000"/>
            </w:tcBorders>
          </w:tcPr>
          <w:p w14:paraId="0DAC9433" w14:textId="77777777" w:rsidR="00923826" w:rsidRPr="00130358" w:rsidRDefault="00923826" w:rsidP="00D62538">
            <w:pPr>
              <w:pStyle w:val="TAL"/>
              <w:keepNext w:val="0"/>
              <w:keepLines w:val="0"/>
            </w:pPr>
          </w:p>
        </w:tc>
      </w:tr>
      <w:tr w:rsidR="00923826" w:rsidRPr="00130358" w14:paraId="46505D4E"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A5EABDB" w14:textId="6DAFC6FA" w:rsidR="00923826" w:rsidRPr="00130358" w:rsidRDefault="00D62538" w:rsidP="00D62538">
            <w:pPr>
              <w:pStyle w:val="TAL"/>
              <w:keepNext w:val="0"/>
              <w:keepLines w:val="0"/>
            </w:pPr>
            <w:r w:rsidRPr="00130358">
              <w:t xml:space="preserve">   </w:t>
            </w:r>
            <w:proofErr w:type="spellStart"/>
            <w:r w:rsidR="00923826" w:rsidRPr="00130358">
              <w:t>measResultServ</w:t>
            </w:r>
            <w:r w:rsidR="00923826" w:rsidRPr="00130358">
              <w:rPr>
                <w:lang w:eastAsia="zh-CN"/>
              </w:rPr>
              <w:t>Cell</w:t>
            </w:r>
            <w:proofErr w:type="spellEnd"/>
            <w:r w:rsidRPr="00130358">
              <w:t xml:space="preserve"> </w:t>
            </w:r>
            <w:r w:rsidR="00923826" w:rsidRPr="00130358">
              <w:t>SEQUENCE</w:t>
            </w:r>
            <w:r w:rsidRPr="00130358">
              <w:t xml:space="preserve"> </w:t>
            </w:r>
            <w:r w:rsidR="00923826" w:rsidRPr="00130358">
              <w:t>{</w:t>
            </w:r>
          </w:p>
        </w:tc>
        <w:tc>
          <w:tcPr>
            <w:tcW w:w="2267" w:type="dxa"/>
            <w:tcBorders>
              <w:top w:val="single" w:sz="4" w:space="0" w:color="000000"/>
              <w:left w:val="single" w:sz="4" w:space="0" w:color="000000"/>
              <w:bottom w:val="single" w:sz="4" w:space="0" w:color="000000"/>
              <w:right w:val="single" w:sz="4" w:space="0" w:color="000000"/>
            </w:tcBorders>
          </w:tcPr>
          <w:p w14:paraId="6CF3A036"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562589"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8EAE497" w14:textId="77777777" w:rsidR="00923826" w:rsidRPr="00130358" w:rsidRDefault="00923826" w:rsidP="00D62538">
            <w:pPr>
              <w:pStyle w:val="TAL"/>
              <w:keepNext w:val="0"/>
              <w:keepLines w:val="0"/>
            </w:pPr>
          </w:p>
        </w:tc>
      </w:tr>
      <w:tr w:rsidR="00923826" w:rsidRPr="00130358" w14:paraId="44607E8D"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4185B1F" w14:textId="6AC0E189" w:rsidR="00923826" w:rsidRPr="00130358" w:rsidRDefault="00D62538" w:rsidP="00D62538">
            <w:pPr>
              <w:pStyle w:val="TAL"/>
              <w:keepNext w:val="0"/>
              <w:keepLines w:val="0"/>
            </w:pPr>
            <w:r w:rsidRPr="00130358">
              <w:t xml:space="preserve">     </w:t>
            </w:r>
            <w:proofErr w:type="spellStart"/>
            <w:r w:rsidR="00923826" w:rsidRPr="00130358">
              <w:t>rsrpResult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56C6951"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B10EC9E" w14:textId="6D722A21" w:rsidR="00923826" w:rsidRPr="00130358" w:rsidRDefault="00923826"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435238F9" w14:textId="77777777" w:rsidR="00923826" w:rsidRPr="00130358" w:rsidRDefault="00923826" w:rsidP="00D62538">
            <w:pPr>
              <w:pStyle w:val="TAL"/>
              <w:keepNext w:val="0"/>
              <w:keepLines w:val="0"/>
            </w:pPr>
          </w:p>
        </w:tc>
      </w:tr>
      <w:tr w:rsidR="00923826" w:rsidRPr="00130358" w14:paraId="421913C9"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4E3B5BF" w14:textId="6C055083" w:rsidR="00923826" w:rsidRPr="00130358" w:rsidRDefault="00D62538" w:rsidP="00D62538">
            <w:pPr>
              <w:pStyle w:val="TAL"/>
              <w:keepNext w:val="0"/>
              <w:keepLines w:val="0"/>
            </w:pPr>
            <w:r w:rsidRPr="00130358">
              <w:t xml:space="preserve">     </w:t>
            </w:r>
            <w:proofErr w:type="spellStart"/>
            <w:r w:rsidR="00923826" w:rsidRPr="00130358">
              <w:t>rsrqResult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EC04803"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1977CF2" w14:textId="31B5A03C" w:rsidR="00923826" w:rsidRPr="00130358" w:rsidRDefault="00923826"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0BA13273" w14:textId="77777777" w:rsidR="00923826" w:rsidRPr="00130358" w:rsidRDefault="00923826" w:rsidP="00D62538">
            <w:pPr>
              <w:pStyle w:val="TAL"/>
              <w:keepNext w:val="0"/>
              <w:keepLines w:val="0"/>
            </w:pPr>
          </w:p>
        </w:tc>
      </w:tr>
      <w:tr w:rsidR="00923826" w:rsidRPr="00130358" w14:paraId="032BDDE3"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718CDBA" w14:textId="638A5401" w:rsidR="00923826" w:rsidRPr="00130358" w:rsidRDefault="00D62538" w:rsidP="00D62538">
            <w:pPr>
              <w:pStyle w:val="TAL"/>
              <w:keepNext w:val="0"/>
              <w:keepLines w:val="0"/>
            </w:pPr>
            <w:r w:rsidRPr="00130358">
              <w:t xml:space="preserve">   </w:t>
            </w:r>
            <w:r w:rsidR="00923826" w:rsidRPr="00130358">
              <w:t>}</w:t>
            </w:r>
          </w:p>
        </w:tc>
        <w:tc>
          <w:tcPr>
            <w:tcW w:w="2267" w:type="dxa"/>
            <w:tcBorders>
              <w:top w:val="single" w:sz="4" w:space="0" w:color="000000"/>
              <w:left w:val="single" w:sz="4" w:space="0" w:color="000000"/>
              <w:bottom w:val="single" w:sz="4" w:space="0" w:color="000000"/>
              <w:right w:val="single" w:sz="4" w:space="0" w:color="000000"/>
            </w:tcBorders>
          </w:tcPr>
          <w:p w14:paraId="6D992BE3"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835A312"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CBDA9E7" w14:textId="77777777" w:rsidR="00923826" w:rsidRPr="00130358" w:rsidRDefault="00923826" w:rsidP="00D62538">
            <w:pPr>
              <w:pStyle w:val="TAL"/>
              <w:keepNext w:val="0"/>
              <w:keepLines w:val="0"/>
            </w:pPr>
          </w:p>
        </w:tc>
      </w:tr>
      <w:tr w:rsidR="00923826" w:rsidRPr="00130358" w14:paraId="4D60B4A3"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4EBEE35" w14:textId="77777777" w:rsidR="00923826" w:rsidRPr="00130358" w:rsidRDefault="00923826" w:rsidP="00D62538">
            <w:pPr>
              <w:pStyle w:val="TAL"/>
              <w:keepNext w:val="0"/>
              <w:keepLines w:val="0"/>
            </w:pPr>
            <w:r w:rsidRPr="00130358">
              <w:t>}</w:t>
            </w:r>
          </w:p>
        </w:tc>
        <w:tc>
          <w:tcPr>
            <w:tcW w:w="2267" w:type="dxa"/>
            <w:tcBorders>
              <w:top w:val="single" w:sz="4" w:space="0" w:color="000000"/>
              <w:left w:val="single" w:sz="4" w:space="0" w:color="000000"/>
              <w:bottom w:val="single" w:sz="4" w:space="0" w:color="000000"/>
              <w:right w:val="single" w:sz="4" w:space="0" w:color="000000"/>
            </w:tcBorders>
          </w:tcPr>
          <w:p w14:paraId="2A1E4F8F" w14:textId="77777777" w:rsidR="00923826" w:rsidRPr="00130358" w:rsidRDefault="00923826"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DEE56E" w14:textId="77777777" w:rsidR="00923826" w:rsidRPr="00130358" w:rsidRDefault="00923826"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D14ADE9" w14:textId="77777777" w:rsidR="00923826" w:rsidRPr="00130358" w:rsidRDefault="00923826" w:rsidP="00D62538">
            <w:pPr>
              <w:pStyle w:val="TAL"/>
              <w:keepNext w:val="0"/>
              <w:keepLines w:val="0"/>
            </w:pPr>
          </w:p>
        </w:tc>
      </w:tr>
    </w:tbl>
    <w:p w14:paraId="11FEA7C3" w14:textId="77777777" w:rsidR="00923826" w:rsidRPr="00130358" w:rsidRDefault="00923826" w:rsidP="00D62538">
      <w:pPr>
        <w:rPr>
          <w:lang w:eastAsia="zh-CN"/>
        </w:rPr>
      </w:pPr>
    </w:p>
    <w:p w14:paraId="71768F72" w14:textId="77777777" w:rsidR="00923826" w:rsidRPr="00130358" w:rsidRDefault="00923826" w:rsidP="00D62538">
      <w:pPr>
        <w:pStyle w:val="Heading5"/>
        <w:keepNext w:val="0"/>
        <w:keepLines w:val="0"/>
        <w:rPr>
          <w:rFonts w:eastAsia="SimSun"/>
        </w:rPr>
      </w:pPr>
      <w:r w:rsidRPr="00130358">
        <w:rPr>
          <w:rFonts w:eastAsia="SimSun"/>
        </w:rPr>
        <w:t>9.9.1.</w:t>
      </w:r>
      <w:r w:rsidRPr="00130358">
        <w:rPr>
          <w:rFonts w:eastAsia="SimSun"/>
          <w:lang w:eastAsia="zh-CN"/>
        </w:rPr>
        <w:t>1.</w:t>
      </w:r>
      <w:r w:rsidRPr="00130358">
        <w:rPr>
          <w:rFonts w:eastAsia="SimSun"/>
        </w:rPr>
        <w:t>5</w:t>
      </w:r>
      <w:r w:rsidRPr="00130358">
        <w:rPr>
          <w:rFonts w:eastAsia="SimSun"/>
        </w:rPr>
        <w:tab/>
        <w:t>Test requirement</w:t>
      </w:r>
    </w:p>
    <w:p w14:paraId="6C69FDAD" w14:textId="77777777" w:rsidR="00923826" w:rsidRPr="00130358" w:rsidRDefault="00923826" w:rsidP="00D62538">
      <w:pPr>
        <w:rPr>
          <w:rFonts w:eastAsia="SimSun"/>
        </w:rPr>
      </w:pPr>
      <w:r w:rsidRPr="00130358">
        <w:t>Table 9.9.1.</w:t>
      </w:r>
      <w:r w:rsidRPr="00130358">
        <w:rPr>
          <w:lang w:eastAsia="zh-CN"/>
        </w:rPr>
        <w:t>1.</w:t>
      </w:r>
      <w:r w:rsidRPr="00130358">
        <w:t>5-</w:t>
      </w:r>
      <w:r w:rsidRPr="00130358">
        <w:rPr>
          <w:lang w:eastAsia="zh-CN"/>
        </w:rPr>
        <w:t>1</w:t>
      </w:r>
      <w:r w:rsidRPr="00130358">
        <w:t xml:space="preserve"> defines the primary level settings including test tolerances for all tests.</w:t>
      </w:r>
    </w:p>
    <w:p w14:paraId="3935BA07" w14:textId="77777777" w:rsidR="00923826" w:rsidRPr="00130358" w:rsidRDefault="00923826" w:rsidP="00D62538">
      <w:pPr>
        <w:rPr>
          <w:rFonts w:cs="v4.2.0"/>
          <w:lang w:eastAsia="zh-CN"/>
        </w:rPr>
      </w:pPr>
      <w:r w:rsidRPr="00130358">
        <w:t xml:space="preserve">Each RSRP </w:t>
      </w:r>
      <w:r w:rsidRPr="00130358">
        <w:rPr>
          <w:lang w:eastAsia="zh-CN"/>
        </w:rPr>
        <w:t>F</w:t>
      </w:r>
      <w:r w:rsidRPr="00130358">
        <w:t xml:space="preserve">DD intra-frequency </w:t>
      </w:r>
      <w:r w:rsidRPr="00130358">
        <w:rPr>
          <w:lang w:eastAsia="zh-CN"/>
        </w:rPr>
        <w:t xml:space="preserve">absolute </w:t>
      </w:r>
      <w:r w:rsidRPr="00130358">
        <w:t>accuracy test shall meet the reported values test requirements in table 9.9.1.</w:t>
      </w:r>
      <w:r w:rsidRPr="00130358">
        <w:rPr>
          <w:lang w:eastAsia="zh-CN"/>
        </w:rPr>
        <w:t>1.</w:t>
      </w:r>
      <w:r w:rsidRPr="00130358">
        <w:t>5-</w:t>
      </w:r>
      <w:r w:rsidRPr="00130358">
        <w:rPr>
          <w:lang w:eastAsia="zh-CN"/>
        </w:rPr>
        <w:t>2</w:t>
      </w:r>
      <w:r w:rsidRPr="00130358">
        <w:t>.</w:t>
      </w:r>
    </w:p>
    <w:p w14:paraId="5D2E72D6" w14:textId="77777777" w:rsidR="00923826" w:rsidRPr="00130358" w:rsidRDefault="00923826" w:rsidP="000835DA">
      <w:pPr>
        <w:pStyle w:val="TH"/>
        <w:keepLines w:val="0"/>
      </w:pPr>
      <w:r w:rsidRPr="00130358">
        <w:lastRenderedPageBreak/>
        <w:t>Table 9.9.1.</w:t>
      </w:r>
      <w:r w:rsidRPr="00130358">
        <w:rPr>
          <w:lang w:eastAsia="zh-CN"/>
        </w:rPr>
        <w:t>1.</w:t>
      </w:r>
      <w:r w:rsidRPr="00130358">
        <w:t>5-</w:t>
      </w:r>
      <w:r w:rsidRPr="00130358">
        <w:rPr>
          <w:lang w:eastAsia="zh-CN"/>
        </w:rPr>
        <w:t>1</w:t>
      </w:r>
      <w:r w:rsidRPr="00130358">
        <w:t>: RSRP FDD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2872"/>
        <w:gridCol w:w="2047"/>
        <w:gridCol w:w="2675"/>
      </w:tblGrid>
      <w:tr w:rsidR="00923826" w:rsidRPr="00130358" w14:paraId="6875C366" w14:textId="77777777" w:rsidTr="000835DA">
        <w:trPr>
          <w:cantSplit/>
          <w:jc w:val="center"/>
        </w:trPr>
        <w:tc>
          <w:tcPr>
            <w:tcW w:w="258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9F862D8" w14:textId="77777777" w:rsidR="00923826" w:rsidRPr="00130358" w:rsidRDefault="00923826" w:rsidP="00D62538">
            <w:pPr>
              <w:pStyle w:val="TAH"/>
              <w:keepNext w:val="0"/>
              <w:keepLines w:val="0"/>
              <w:rPr>
                <w:rFonts w:cs="Arial"/>
              </w:rPr>
            </w:pPr>
            <w:r w:rsidRPr="00130358">
              <w:rPr>
                <w:rFonts w:cs="Arial"/>
              </w:rPr>
              <w:t>Parameter</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28F4CFE9" w14:textId="77777777" w:rsidR="00923826" w:rsidRPr="00130358" w:rsidRDefault="00923826" w:rsidP="00D62538">
            <w:pPr>
              <w:pStyle w:val="TAH"/>
              <w:keepNext w:val="0"/>
              <w:keepLines w:val="0"/>
              <w:rPr>
                <w:rFonts w:cs="Arial"/>
              </w:rPr>
            </w:pPr>
            <w:r w:rsidRPr="00130358">
              <w:rPr>
                <w:rFonts w:cs="Arial"/>
              </w:rPr>
              <w:t>Unit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2D8F682" w14:textId="77777777" w:rsidR="00923826" w:rsidRPr="00130358" w:rsidRDefault="00923826" w:rsidP="00D62538">
            <w:pPr>
              <w:pStyle w:val="TAH"/>
              <w:keepNext w:val="0"/>
              <w:keepLines w:val="0"/>
              <w:rPr>
                <w:rFonts w:cs="Arial"/>
              </w:rPr>
            </w:pPr>
            <w:r w:rsidRPr="00130358">
              <w:rPr>
                <w:rFonts w:cs="Arial"/>
              </w:rPr>
              <w:t>Test</w:t>
            </w:r>
          </w:p>
        </w:tc>
      </w:tr>
      <w:tr w:rsidR="00923826" w:rsidRPr="00130358" w14:paraId="6B0EBD04" w14:textId="77777777" w:rsidTr="000835DA">
        <w:trPr>
          <w:cantSplit/>
          <w:jc w:val="center"/>
        </w:trPr>
        <w:tc>
          <w:tcPr>
            <w:tcW w:w="2585" w:type="pct"/>
            <w:gridSpan w:val="2"/>
            <w:vMerge/>
            <w:tcBorders>
              <w:top w:val="single" w:sz="4" w:space="0" w:color="auto"/>
              <w:left w:val="single" w:sz="4" w:space="0" w:color="auto"/>
              <w:bottom w:val="single" w:sz="4" w:space="0" w:color="auto"/>
              <w:right w:val="single" w:sz="4" w:space="0" w:color="auto"/>
            </w:tcBorders>
            <w:vAlign w:val="center"/>
            <w:hideMark/>
          </w:tcPr>
          <w:p w14:paraId="08D608A9" w14:textId="77777777" w:rsidR="00923826" w:rsidRPr="00130358" w:rsidRDefault="00923826" w:rsidP="00D62538">
            <w:pPr>
              <w:spacing w:after="0"/>
              <w:rPr>
                <w:rFonts w:ascii="Arial" w:hAnsi="Arial" w:cs="Arial"/>
                <w:b/>
                <w:sz w:val="18"/>
              </w:rPr>
            </w:pP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616DE64" w14:textId="77777777" w:rsidR="00923826" w:rsidRPr="00130358" w:rsidRDefault="00923826" w:rsidP="00D62538">
            <w:pPr>
              <w:spacing w:after="0"/>
              <w:rPr>
                <w:rFonts w:ascii="Arial" w:hAnsi="Arial" w:cs="Arial"/>
                <w:b/>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65E4F24" w14:textId="526D398B" w:rsidR="00923826" w:rsidRPr="00130358" w:rsidRDefault="00923826"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923826" w:rsidRPr="00130358" w14:paraId="7E2B6A0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F763159" w14:textId="38D64DFC" w:rsidR="00923826" w:rsidRPr="00130358" w:rsidRDefault="00923826"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tcBorders>
              <w:top w:val="single" w:sz="4" w:space="0" w:color="auto"/>
              <w:left w:val="single" w:sz="4" w:space="0" w:color="auto"/>
              <w:bottom w:val="single" w:sz="4" w:space="0" w:color="auto"/>
              <w:right w:val="single" w:sz="4" w:space="0" w:color="auto"/>
            </w:tcBorders>
            <w:vAlign w:val="center"/>
          </w:tcPr>
          <w:p w14:paraId="644FF693"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6AB35E09" w14:textId="77777777" w:rsidR="00923826" w:rsidRPr="00130358" w:rsidRDefault="00923826" w:rsidP="00D62538">
            <w:pPr>
              <w:pStyle w:val="TAC"/>
              <w:keepNext w:val="0"/>
              <w:keepLines w:val="0"/>
              <w:rPr>
                <w:rFonts w:cs="Arial"/>
              </w:rPr>
            </w:pPr>
            <w:r w:rsidRPr="00130358">
              <w:rPr>
                <w:rFonts w:cs="Arial"/>
              </w:rPr>
              <w:t>1</w:t>
            </w:r>
          </w:p>
        </w:tc>
      </w:tr>
      <w:tr w:rsidR="00923826" w:rsidRPr="00130358" w14:paraId="3E1073F3"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28FFB9D" w14:textId="77777777" w:rsidR="00923826" w:rsidRPr="00130358" w:rsidRDefault="00923826" w:rsidP="00D62538">
            <w:pPr>
              <w:pStyle w:val="TAL"/>
              <w:keepNext w:val="0"/>
              <w:keepLines w:val="0"/>
              <w:rPr>
                <w:rFonts w:cs="Arial"/>
              </w:rPr>
            </w:pPr>
            <w:proofErr w:type="spellStart"/>
            <w:r w:rsidRPr="00130358">
              <w:rPr>
                <w:rFonts w:cs="Arial"/>
              </w:rPr>
              <w:t>BW</w:t>
            </w:r>
            <w:r w:rsidRPr="00130358">
              <w:rPr>
                <w:rFonts w:cs="Arial"/>
                <w:vertAlign w:val="subscript"/>
              </w:rPr>
              <w:t>channel</w:t>
            </w:r>
            <w:proofErr w:type="spellEnd"/>
          </w:p>
        </w:tc>
        <w:tc>
          <w:tcPr>
            <w:tcW w:w="1047" w:type="pct"/>
            <w:tcBorders>
              <w:top w:val="single" w:sz="4" w:space="0" w:color="auto"/>
              <w:left w:val="single" w:sz="4" w:space="0" w:color="auto"/>
              <w:bottom w:val="single" w:sz="4" w:space="0" w:color="auto"/>
              <w:right w:val="single" w:sz="4" w:space="0" w:color="auto"/>
            </w:tcBorders>
            <w:vAlign w:val="center"/>
            <w:hideMark/>
          </w:tcPr>
          <w:p w14:paraId="48B4AB26" w14:textId="77777777" w:rsidR="00923826" w:rsidRPr="00130358" w:rsidRDefault="00923826" w:rsidP="00D62538">
            <w:pPr>
              <w:pStyle w:val="TAC"/>
              <w:keepNext w:val="0"/>
              <w:keepLines w:val="0"/>
              <w:rPr>
                <w:rFonts w:cs="Arial"/>
              </w:rPr>
            </w:pP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616A6F9" w14:textId="77777777" w:rsidR="00923826" w:rsidRPr="00130358" w:rsidRDefault="00923826" w:rsidP="00D62538">
            <w:pPr>
              <w:pStyle w:val="TAC"/>
              <w:keepNext w:val="0"/>
              <w:keepLines w:val="0"/>
              <w:rPr>
                <w:rFonts w:cs="Arial"/>
              </w:rPr>
            </w:pPr>
            <w:r w:rsidRPr="00130358">
              <w:rPr>
                <w:rFonts w:cs="Arial"/>
              </w:rPr>
              <w:t>10</w:t>
            </w:r>
          </w:p>
        </w:tc>
      </w:tr>
      <w:tr w:rsidR="00923826" w:rsidRPr="00130358" w14:paraId="3B3C4D7E"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83D14C9" w14:textId="491EEEB0" w:rsidR="00923826" w:rsidRPr="00130358" w:rsidRDefault="00923826"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tcBorders>
              <w:top w:val="single" w:sz="4" w:space="0" w:color="auto"/>
              <w:left w:val="single" w:sz="4" w:space="0" w:color="auto"/>
              <w:bottom w:val="single" w:sz="4" w:space="0" w:color="auto"/>
              <w:right w:val="single" w:sz="4" w:space="0" w:color="auto"/>
            </w:tcBorders>
            <w:vAlign w:val="center"/>
          </w:tcPr>
          <w:p w14:paraId="7A531EE2"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61D4C953" w14:textId="77777777" w:rsidR="00923826" w:rsidRPr="00130358" w:rsidRDefault="00923826" w:rsidP="00D62538">
            <w:pPr>
              <w:pStyle w:val="TAC"/>
              <w:keepNext w:val="0"/>
              <w:keepLines w:val="0"/>
              <w:rPr>
                <w:rFonts w:cs="Arial"/>
              </w:rPr>
            </w:pPr>
            <w:r w:rsidRPr="00130358">
              <w:rPr>
                <w:bCs/>
              </w:rPr>
              <w:t>1x2</w:t>
            </w:r>
          </w:p>
        </w:tc>
      </w:tr>
      <w:tr w:rsidR="00923826" w:rsidRPr="00130358" w14:paraId="6A882AAF"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375BA89" w14:textId="1ECA9558" w:rsidR="00923826" w:rsidRPr="00130358" w:rsidRDefault="00923826"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hideMark/>
          </w:tcPr>
          <w:p w14:paraId="2681D27E" w14:textId="77777777" w:rsidR="00923826" w:rsidRPr="00130358" w:rsidRDefault="00923826" w:rsidP="00D62538">
            <w:pPr>
              <w:pStyle w:val="TAC"/>
              <w:keepNext w:val="0"/>
              <w:keepLines w:val="0"/>
              <w:rPr>
                <w:rFonts w:cs="Arial"/>
              </w:rPr>
            </w:pPr>
            <w:r w:rsidRPr="00130358">
              <w:rPr>
                <w:rFonts w:eastAsia="SimSun" w:cs="Arial"/>
              </w:rPr>
              <w:object w:dxaOrig="460" w:dyaOrig="340" w14:anchorId="0E9BD72D">
                <v:shape id="_x0000_i1067" type="#_x0000_t75" style="width:24pt;height:17.25pt" o:ole="">
                  <v:imagedata r:id="rId56" o:title=""/>
                </v:shape>
                <o:OLEObject Type="Embed" ProgID="Equation.3" ShapeID="_x0000_i1067" DrawAspect="Content" ObjectID="_1736593558" r:id="rId57"/>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5D74F281" w14:textId="77777777" w:rsidR="00923826" w:rsidRPr="00130358" w:rsidRDefault="00923826" w:rsidP="00D62538">
            <w:pPr>
              <w:pStyle w:val="TAC"/>
              <w:keepNext w:val="0"/>
              <w:keepLines w:val="0"/>
              <w:rPr>
                <w:rFonts w:cs="Arial"/>
              </w:rPr>
            </w:pPr>
            <w:r w:rsidRPr="00130358">
              <w:rPr>
                <w:rFonts w:cs="Arial"/>
              </w:rPr>
              <w:t>22—27</w:t>
            </w:r>
          </w:p>
        </w:tc>
      </w:tr>
      <w:tr w:rsidR="00923826" w:rsidRPr="00130358" w14:paraId="62AACE35"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4DA6407" w14:textId="13FC9827" w:rsidR="00923826" w:rsidRPr="00130358" w:rsidRDefault="00923826"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A.1.1-1</w:t>
            </w:r>
          </w:p>
        </w:tc>
        <w:tc>
          <w:tcPr>
            <w:tcW w:w="1047" w:type="pct"/>
            <w:tcBorders>
              <w:top w:val="single" w:sz="4" w:space="0" w:color="auto"/>
              <w:left w:val="single" w:sz="4" w:space="0" w:color="auto"/>
              <w:bottom w:val="single" w:sz="4" w:space="0" w:color="auto"/>
              <w:right w:val="single" w:sz="4" w:space="0" w:color="auto"/>
            </w:tcBorders>
            <w:vAlign w:val="center"/>
          </w:tcPr>
          <w:p w14:paraId="493C1BF6"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20987C8" w14:textId="492EAA2C" w:rsidR="00923826" w:rsidRPr="00130358" w:rsidRDefault="00923826"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rPr>
              <w:t>FDD</w:t>
            </w:r>
          </w:p>
        </w:tc>
      </w:tr>
      <w:tr w:rsidR="00923826" w:rsidRPr="00130358" w14:paraId="7C259D1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DB5BD31" w14:textId="11592C26" w:rsidR="00923826" w:rsidRPr="00130358" w:rsidRDefault="00923826"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5027D6E5" w14:textId="77777777" w:rsidR="00923826" w:rsidRPr="00130358" w:rsidRDefault="00923826" w:rsidP="00D62538">
            <w:pPr>
              <w:pStyle w:val="TAC"/>
              <w:keepNext w:val="0"/>
              <w:keepLines w:val="0"/>
              <w:rPr>
                <w:rFonts w:cs="Arial"/>
              </w:rPr>
            </w:pPr>
            <w:r w:rsidRPr="00130358">
              <w:rPr>
                <w:rFonts w:eastAsia="SimSun" w:cs="Arial"/>
                <w:position w:val="-10"/>
              </w:rPr>
              <w:object w:dxaOrig="460" w:dyaOrig="340" w14:anchorId="0B9AA135">
                <v:shape id="_x0000_i1068" type="#_x0000_t75" style="width:24pt;height:17.25pt" o:ole="">
                  <v:imagedata r:id="rId56" o:title=""/>
                </v:shape>
                <o:OLEObject Type="Embed" ProgID="Equation.3" ShapeID="_x0000_i1068" DrawAspect="Content" ObjectID="_1736593559" r:id="rId58"/>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236BDDB8" w14:textId="77777777" w:rsidR="00923826" w:rsidRPr="00130358" w:rsidRDefault="00923826" w:rsidP="00D62538">
            <w:pPr>
              <w:pStyle w:val="TAC"/>
              <w:keepNext w:val="0"/>
              <w:keepLines w:val="0"/>
              <w:rPr>
                <w:rFonts w:cs="Arial"/>
              </w:rPr>
            </w:pPr>
            <w:r w:rsidRPr="00130358">
              <w:rPr>
                <w:rFonts w:cs="Arial"/>
              </w:rPr>
              <w:t>13—36</w:t>
            </w:r>
          </w:p>
        </w:tc>
      </w:tr>
      <w:tr w:rsidR="00923826" w:rsidRPr="00130358" w14:paraId="7B0FEE51"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A08F6AA" w14:textId="7B88549A" w:rsidR="00923826" w:rsidRPr="00130358" w:rsidRDefault="00923826"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A.2.1-1</w:t>
            </w:r>
          </w:p>
        </w:tc>
        <w:tc>
          <w:tcPr>
            <w:tcW w:w="1047" w:type="pct"/>
            <w:tcBorders>
              <w:top w:val="single" w:sz="4" w:space="0" w:color="auto"/>
              <w:left w:val="single" w:sz="4" w:space="0" w:color="auto"/>
              <w:bottom w:val="single" w:sz="4" w:space="0" w:color="auto"/>
              <w:right w:val="single" w:sz="4" w:space="0" w:color="auto"/>
            </w:tcBorders>
            <w:vAlign w:val="center"/>
          </w:tcPr>
          <w:p w14:paraId="54EBBA4A"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2567D40" w14:textId="233C2FA8" w:rsidR="00923826" w:rsidRPr="00130358" w:rsidRDefault="00923826"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923826" w:rsidRPr="00130358" w14:paraId="5E9A7C32"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D369330" w14:textId="51B1C08C" w:rsidR="00923826" w:rsidRPr="00130358" w:rsidRDefault="00923826"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D62538" w:rsidRPr="00130358">
              <w:t xml:space="preserve"> </w:t>
            </w:r>
            <w:r w:rsidR="00B205FA" w:rsidRPr="00130358">
              <w:rPr>
                <w:rFonts w:cs="Arial"/>
              </w:rPr>
              <w:t>D.1.1-1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FDD)</w:t>
            </w:r>
          </w:p>
        </w:tc>
        <w:tc>
          <w:tcPr>
            <w:tcW w:w="1047" w:type="pct"/>
            <w:tcBorders>
              <w:top w:val="single" w:sz="4" w:space="0" w:color="auto"/>
              <w:left w:val="single" w:sz="4" w:space="0" w:color="auto"/>
              <w:bottom w:val="single" w:sz="4" w:space="0" w:color="auto"/>
              <w:right w:val="single" w:sz="4" w:space="0" w:color="auto"/>
            </w:tcBorders>
            <w:vAlign w:val="center"/>
          </w:tcPr>
          <w:p w14:paraId="21B9525C" w14:textId="77777777" w:rsidR="00923826" w:rsidRPr="00130358" w:rsidRDefault="00923826"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5D99568E" w14:textId="1E97C1E7" w:rsidR="00923826" w:rsidRPr="00130358" w:rsidRDefault="00923826"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rPr>
              <w:t>FDD</w:t>
            </w:r>
          </w:p>
        </w:tc>
      </w:tr>
      <w:tr w:rsidR="00923826" w:rsidRPr="00130358" w14:paraId="46241F61"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79B789B" w14:textId="77777777" w:rsidR="00923826" w:rsidRPr="00130358" w:rsidRDefault="00923826" w:rsidP="00D62538">
            <w:pPr>
              <w:pStyle w:val="TAL"/>
              <w:keepNext w:val="0"/>
              <w:keepLines w:val="0"/>
              <w:rPr>
                <w:rFonts w:cs="Arial"/>
              </w:rPr>
            </w:pPr>
            <w:r w:rsidRPr="00130358">
              <w:rPr>
                <w:rFonts w:cs="Arial"/>
              </w:rPr>
              <w:t>PBCH_RA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526EC878" w14:textId="77777777" w:rsidR="00923826" w:rsidRPr="00130358" w:rsidRDefault="00923826"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7F0D8E96" w14:textId="77777777" w:rsidR="00923826" w:rsidRPr="00130358" w:rsidRDefault="00923826" w:rsidP="00D62538">
            <w:pPr>
              <w:pStyle w:val="TAC"/>
              <w:keepNext w:val="0"/>
              <w:keepLines w:val="0"/>
              <w:rPr>
                <w:rFonts w:cs="Arial"/>
              </w:rPr>
            </w:pPr>
            <w:r w:rsidRPr="00130358">
              <w:rPr>
                <w:rFonts w:cs="Arial"/>
              </w:rPr>
              <w:t>0</w:t>
            </w:r>
          </w:p>
        </w:tc>
      </w:tr>
      <w:tr w:rsidR="00923826" w:rsidRPr="00130358" w14:paraId="1C34824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2D4B50F" w14:textId="77777777" w:rsidR="00923826" w:rsidRPr="00130358" w:rsidRDefault="00923826" w:rsidP="00D62538">
            <w:pPr>
              <w:pStyle w:val="TAL"/>
              <w:keepNext w:val="0"/>
              <w:keepLines w:val="0"/>
              <w:rPr>
                <w:rFonts w:cs="Arial"/>
              </w:rPr>
            </w:pPr>
            <w:r w:rsidRPr="00130358">
              <w:rPr>
                <w:rFonts w:cs="Arial"/>
              </w:rPr>
              <w:t>PBCH_RB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533051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15670DB" w14:textId="77777777" w:rsidR="00923826" w:rsidRPr="00130358" w:rsidRDefault="00923826" w:rsidP="00D62538">
            <w:pPr>
              <w:spacing w:after="0"/>
              <w:rPr>
                <w:rFonts w:ascii="Arial" w:hAnsi="Arial" w:cs="Arial"/>
                <w:sz w:val="18"/>
              </w:rPr>
            </w:pPr>
          </w:p>
        </w:tc>
      </w:tr>
      <w:tr w:rsidR="00923826" w:rsidRPr="00130358" w14:paraId="5E4637E2"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57706C2" w14:textId="77777777" w:rsidR="00923826" w:rsidRPr="00130358" w:rsidRDefault="00923826" w:rsidP="00D62538">
            <w:pPr>
              <w:pStyle w:val="TAL"/>
              <w:keepNext w:val="0"/>
              <w:keepLines w:val="0"/>
              <w:rPr>
                <w:rFonts w:cs="Arial"/>
              </w:rPr>
            </w:pPr>
            <w:r w:rsidRPr="00130358">
              <w:rPr>
                <w:rFonts w:cs="Arial"/>
              </w:rPr>
              <w:t>PSS_RA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24B0AF4"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3F0219B" w14:textId="77777777" w:rsidR="00923826" w:rsidRPr="00130358" w:rsidRDefault="00923826" w:rsidP="00D62538">
            <w:pPr>
              <w:spacing w:after="0"/>
              <w:rPr>
                <w:rFonts w:ascii="Arial" w:hAnsi="Arial" w:cs="Arial"/>
                <w:sz w:val="18"/>
              </w:rPr>
            </w:pPr>
          </w:p>
        </w:tc>
      </w:tr>
      <w:tr w:rsidR="00923826" w:rsidRPr="00130358" w14:paraId="73018A7D"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6DACD9D" w14:textId="77777777" w:rsidR="00923826" w:rsidRPr="00130358" w:rsidRDefault="00923826" w:rsidP="00D62538">
            <w:pPr>
              <w:pStyle w:val="TAL"/>
              <w:keepNext w:val="0"/>
              <w:keepLines w:val="0"/>
              <w:rPr>
                <w:rFonts w:cs="Arial"/>
              </w:rPr>
            </w:pPr>
            <w:r w:rsidRPr="00130358">
              <w:rPr>
                <w:rFonts w:cs="Arial"/>
              </w:rPr>
              <w:t>SSS_RA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30EEB2F"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E613A2B" w14:textId="77777777" w:rsidR="00923826" w:rsidRPr="00130358" w:rsidRDefault="00923826" w:rsidP="00D62538">
            <w:pPr>
              <w:spacing w:after="0"/>
              <w:rPr>
                <w:rFonts w:ascii="Arial" w:hAnsi="Arial" w:cs="Arial"/>
                <w:sz w:val="18"/>
              </w:rPr>
            </w:pPr>
          </w:p>
        </w:tc>
      </w:tr>
      <w:tr w:rsidR="00923826" w:rsidRPr="00130358" w14:paraId="08AC1CB2"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D2ADBD1" w14:textId="77777777" w:rsidR="00923826" w:rsidRPr="00130358" w:rsidRDefault="00923826" w:rsidP="00D62538">
            <w:pPr>
              <w:pStyle w:val="TAL"/>
              <w:keepNext w:val="0"/>
              <w:keepLines w:val="0"/>
              <w:rPr>
                <w:rFonts w:cs="Arial"/>
              </w:rPr>
            </w:pPr>
            <w:r w:rsidRPr="00130358">
              <w:rPr>
                <w:rFonts w:cs="Arial"/>
              </w:rPr>
              <w:t>PCFICH_RB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3FA4E4"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4A568A3" w14:textId="77777777" w:rsidR="00923826" w:rsidRPr="00130358" w:rsidRDefault="00923826" w:rsidP="00D62538">
            <w:pPr>
              <w:spacing w:after="0"/>
              <w:rPr>
                <w:rFonts w:ascii="Arial" w:hAnsi="Arial" w:cs="Arial"/>
                <w:sz w:val="18"/>
              </w:rPr>
            </w:pPr>
          </w:p>
        </w:tc>
      </w:tr>
      <w:tr w:rsidR="00923826" w:rsidRPr="00130358" w14:paraId="6140A87C"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DD5864B" w14:textId="77777777" w:rsidR="00923826" w:rsidRPr="00130358" w:rsidRDefault="00923826" w:rsidP="00D62538">
            <w:pPr>
              <w:pStyle w:val="TAL"/>
              <w:keepNext w:val="0"/>
              <w:keepLines w:val="0"/>
              <w:rPr>
                <w:rFonts w:cs="Arial"/>
              </w:rPr>
            </w:pPr>
            <w:r w:rsidRPr="00130358">
              <w:rPr>
                <w:rFonts w:cs="Arial"/>
              </w:rPr>
              <w:t>PHICH_RA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38DDCD7"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45DE5AB" w14:textId="77777777" w:rsidR="00923826" w:rsidRPr="00130358" w:rsidRDefault="00923826" w:rsidP="00D62538">
            <w:pPr>
              <w:spacing w:after="0"/>
              <w:rPr>
                <w:rFonts w:ascii="Arial" w:hAnsi="Arial" w:cs="Arial"/>
                <w:sz w:val="18"/>
              </w:rPr>
            </w:pPr>
          </w:p>
        </w:tc>
      </w:tr>
      <w:tr w:rsidR="00923826" w:rsidRPr="00130358" w14:paraId="19ED185C"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88C954F" w14:textId="77777777" w:rsidR="00923826" w:rsidRPr="00130358" w:rsidRDefault="00923826" w:rsidP="00D62538">
            <w:pPr>
              <w:pStyle w:val="TAL"/>
              <w:keepNext w:val="0"/>
              <w:keepLines w:val="0"/>
              <w:rPr>
                <w:rFonts w:cs="Arial"/>
              </w:rPr>
            </w:pPr>
            <w:r w:rsidRPr="00130358">
              <w:rPr>
                <w:rFonts w:cs="Arial"/>
              </w:rPr>
              <w:t>PHICH_RB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448BFA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5EC6BB7" w14:textId="77777777" w:rsidR="00923826" w:rsidRPr="00130358" w:rsidRDefault="00923826" w:rsidP="00D62538">
            <w:pPr>
              <w:spacing w:after="0"/>
              <w:rPr>
                <w:rFonts w:ascii="Arial" w:hAnsi="Arial" w:cs="Arial"/>
                <w:sz w:val="18"/>
              </w:rPr>
            </w:pPr>
          </w:p>
        </w:tc>
      </w:tr>
      <w:tr w:rsidR="00923826" w:rsidRPr="00130358" w14:paraId="3D8239CF"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7CC42D6" w14:textId="77777777" w:rsidR="00923826" w:rsidRPr="00130358" w:rsidRDefault="00923826" w:rsidP="00D62538">
            <w:pPr>
              <w:pStyle w:val="TAL"/>
              <w:keepNext w:val="0"/>
              <w:keepLines w:val="0"/>
              <w:rPr>
                <w:rFonts w:cs="Arial"/>
              </w:rPr>
            </w:pPr>
            <w:r w:rsidRPr="00130358">
              <w:rPr>
                <w:rFonts w:cs="Arial"/>
              </w:rPr>
              <w:t>PDCCH_RA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22CD52C"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CFAD31F" w14:textId="77777777" w:rsidR="00923826" w:rsidRPr="00130358" w:rsidRDefault="00923826" w:rsidP="00D62538">
            <w:pPr>
              <w:spacing w:after="0"/>
              <w:rPr>
                <w:rFonts w:ascii="Arial" w:hAnsi="Arial" w:cs="Arial"/>
                <w:sz w:val="18"/>
              </w:rPr>
            </w:pPr>
          </w:p>
        </w:tc>
      </w:tr>
      <w:tr w:rsidR="00923826" w:rsidRPr="00130358" w14:paraId="4AFFC273"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7F08341" w14:textId="77777777" w:rsidR="00923826" w:rsidRPr="00130358" w:rsidRDefault="00923826" w:rsidP="00D62538">
            <w:pPr>
              <w:pStyle w:val="TAL"/>
              <w:keepNext w:val="0"/>
              <w:keepLines w:val="0"/>
              <w:rPr>
                <w:rFonts w:cs="Arial"/>
              </w:rPr>
            </w:pPr>
            <w:r w:rsidRPr="00130358">
              <w:rPr>
                <w:rFonts w:cs="Arial"/>
              </w:rPr>
              <w:t>PDCCH_RB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0E83245"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6DD8338" w14:textId="77777777" w:rsidR="00923826" w:rsidRPr="00130358" w:rsidRDefault="00923826" w:rsidP="00D62538">
            <w:pPr>
              <w:spacing w:after="0"/>
              <w:rPr>
                <w:rFonts w:ascii="Arial" w:hAnsi="Arial" w:cs="Arial"/>
                <w:sz w:val="18"/>
              </w:rPr>
            </w:pPr>
          </w:p>
        </w:tc>
      </w:tr>
      <w:tr w:rsidR="00923826" w:rsidRPr="00130358" w14:paraId="7644F0D1"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50D39E14" w14:textId="77777777" w:rsidR="00923826" w:rsidRPr="00130358" w:rsidRDefault="00923826" w:rsidP="00D62538">
            <w:pPr>
              <w:pStyle w:val="TAL"/>
              <w:keepNext w:val="0"/>
              <w:keepLines w:val="0"/>
              <w:rPr>
                <w:rFonts w:cs="Arial"/>
              </w:rPr>
            </w:pPr>
            <w:r w:rsidRPr="00130358">
              <w:rPr>
                <w:rFonts w:cs="Arial"/>
              </w:rPr>
              <w:t>PDSCH_RA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164391C"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5CEFCAD3" w14:textId="77777777" w:rsidR="00923826" w:rsidRPr="00130358" w:rsidRDefault="00923826" w:rsidP="00D62538">
            <w:pPr>
              <w:spacing w:after="0"/>
              <w:rPr>
                <w:rFonts w:ascii="Arial" w:hAnsi="Arial" w:cs="Arial"/>
                <w:sz w:val="18"/>
              </w:rPr>
            </w:pPr>
          </w:p>
        </w:tc>
      </w:tr>
      <w:tr w:rsidR="00923826" w:rsidRPr="00130358" w14:paraId="786E1586"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DD77EE8" w14:textId="77777777" w:rsidR="00923826" w:rsidRPr="00130358" w:rsidRDefault="00923826" w:rsidP="00D62538">
            <w:pPr>
              <w:pStyle w:val="TAL"/>
              <w:keepNext w:val="0"/>
              <w:keepLines w:val="0"/>
              <w:rPr>
                <w:rFonts w:cs="Arial"/>
              </w:rPr>
            </w:pPr>
            <w:r w:rsidRPr="00130358">
              <w:rPr>
                <w:rFonts w:cs="Arial"/>
              </w:rPr>
              <w:t>PDSCH_RB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F2C6338"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4E74C7C" w14:textId="77777777" w:rsidR="00923826" w:rsidRPr="00130358" w:rsidRDefault="00923826" w:rsidP="00D62538">
            <w:pPr>
              <w:spacing w:after="0"/>
              <w:rPr>
                <w:rFonts w:ascii="Arial" w:hAnsi="Arial" w:cs="Arial"/>
                <w:sz w:val="18"/>
              </w:rPr>
            </w:pPr>
          </w:p>
        </w:tc>
      </w:tr>
      <w:tr w:rsidR="00923826" w:rsidRPr="00130358" w14:paraId="7BA3FD6B"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23CA5C6" w14:textId="77777777" w:rsidR="00923826" w:rsidRPr="00130358" w:rsidRDefault="00923826" w:rsidP="00D62538">
            <w:pPr>
              <w:pStyle w:val="TAL"/>
              <w:keepNext w:val="0"/>
              <w:keepLines w:val="0"/>
              <w:rPr>
                <w:rFonts w:cs="Arial"/>
              </w:rPr>
            </w:pPr>
            <w:r w:rsidRPr="00130358">
              <w:rPr>
                <w:rFonts w:cs="Arial"/>
              </w:rPr>
              <w:t>OCNG_RA</w:t>
            </w:r>
            <w:r w:rsidRPr="00130358">
              <w:rPr>
                <w:rFonts w:cs="Arial"/>
                <w:vertAlign w:val="superscript"/>
              </w:rPr>
              <w:t>Note1</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BB06C94"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A4246D4" w14:textId="77777777" w:rsidR="00923826" w:rsidRPr="00130358" w:rsidRDefault="00923826" w:rsidP="00D62538">
            <w:pPr>
              <w:spacing w:after="0"/>
              <w:rPr>
                <w:rFonts w:ascii="Arial" w:hAnsi="Arial" w:cs="Arial"/>
                <w:sz w:val="18"/>
              </w:rPr>
            </w:pPr>
          </w:p>
        </w:tc>
      </w:tr>
      <w:tr w:rsidR="00923826" w:rsidRPr="00130358" w14:paraId="4DE19C7A" w14:textId="77777777" w:rsidTr="000835DA">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5D3DD9DF" w14:textId="1356F7EE" w:rsidR="00923826" w:rsidRPr="00130358" w:rsidRDefault="00923826"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8DC1E59"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F850A1C" w14:textId="77777777" w:rsidR="00923826" w:rsidRPr="00130358" w:rsidRDefault="00923826" w:rsidP="00D62538">
            <w:pPr>
              <w:spacing w:after="0"/>
              <w:rPr>
                <w:rFonts w:ascii="Arial" w:hAnsi="Arial" w:cs="Arial"/>
                <w:sz w:val="18"/>
              </w:rPr>
            </w:pPr>
          </w:p>
        </w:tc>
      </w:tr>
      <w:tr w:rsidR="00923826" w:rsidRPr="00130358" w14:paraId="0EA519AE"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tcPr>
          <w:p w14:paraId="633CD906" w14:textId="77777777" w:rsidR="00923826" w:rsidRPr="00130358" w:rsidRDefault="00923826" w:rsidP="00D62538">
            <w:pPr>
              <w:pStyle w:val="TAL"/>
              <w:keepNext w:val="0"/>
              <w:keepLines w:val="0"/>
              <w:rPr>
                <w:rFonts w:cs="Arial"/>
                <w:vertAlign w:val="superscript"/>
              </w:rPr>
            </w:pPr>
            <w:r w:rsidRPr="00130358">
              <w:rPr>
                <w:rFonts w:eastAsia="SimSun" w:cs="Arial"/>
                <w:position w:val="-12"/>
              </w:rPr>
              <w:object w:dxaOrig="400" w:dyaOrig="360" w14:anchorId="46272926">
                <v:shape id="_x0000_i1069" type="#_x0000_t75" style="width:20.25pt;height:18.75pt" o:ole="" fillcolor="window">
                  <v:imagedata r:id="rId7" o:title=""/>
                </v:shape>
                <o:OLEObject Type="Embed" ProgID="Equation.3" ShapeID="_x0000_i1069" DrawAspect="Content" ObjectID="_1736593560" r:id="rId59"/>
              </w:object>
            </w:r>
            <w:r w:rsidRPr="00130358">
              <w:rPr>
                <w:rFonts w:cs="Arial"/>
                <w:vertAlign w:val="superscript"/>
              </w:rPr>
              <w:t>Note2</w:t>
            </w:r>
          </w:p>
        </w:tc>
        <w:tc>
          <w:tcPr>
            <w:tcW w:w="1469" w:type="pct"/>
            <w:tcBorders>
              <w:top w:val="single" w:sz="4" w:space="0" w:color="auto"/>
              <w:left w:val="single" w:sz="4" w:space="0" w:color="auto"/>
              <w:bottom w:val="single" w:sz="4" w:space="0" w:color="auto"/>
              <w:right w:val="single" w:sz="4" w:space="0" w:color="auto"/>
            </w:tcBorders>
            <w:vAlign w:val="center"/>
            <w:hideMark/>
          </w:tcPr>
          <w:p w14:paraId="305E99D1" w14:textId="56BD7AA7"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383FAA36" w14:textId="1A024206" w:rsidR="00923826" w:rsidRPr="00130358" w:rsidRDefault="00923826"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7D71B7CC"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120.4</w:t>
            </w:r>
          </w:p>
        </w:tc>
      </w:tr>
      <w:tr w:rsidR="00923826" w:rsidRPr="00130358" w14:paraId="04C5FB91"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ED6D265"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25250A5" w14:textId="4999D6B3"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AECAFC4"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51FECA4"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119.4</w:t>
            </w:r>
          </w:p>
        </w:tc>
      </w:tr>
      <w:tr w:rsidR="00923826" w:rsidRPr="00130358" w14:paraId="0C7CEE54"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A508EB1"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F7EEBCD" w14:textId="65EEB566"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328E69A"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53234E3A"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118.9</w:t>
            </w:r>
          </w:p>
        </w:tc>
      </w:tr>
      <w:tr w:rsidR="00923826" w:rsidRPr="00130358" w14:paraId="3BE45752"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2FCFBC2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F72AB8A" w14:textId="38B0E341"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D2BB8E0"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1607139"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118.4</w:t>
            </w:r>
          </w:p>
        </w:tc>
      </w:tr>
      <w:tr w:rsidR="00923826" w:rsidRPr="00130358" w14:paraId="50946A5C"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1F6C6C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3354A11" w14:textId="45C70842"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E672C5E"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71DE2D8"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117.4</w:t>
            </w:r>
          </w:p>
        </w:tc>
      </w:tr>
      <w:tr w:rsidR="00923826" w:rsidRPr="00130358" w14:paraId="2C0A111C"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8C128DB"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54946CE" w14:textId="03FABC7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72E203A"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F9757A4"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116.9</w:t>
            </w:r>
          </w:p>
        </w:tc>
      </w:tr>
      <w:tr w:rsidR="00923826" w:rsidRPr="00130358" w14:paraId="69A9D1DB" w14:textId="77777777" w:rsidTr="000835DA">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93F338B" w14:textId="77777777" w:rsidR="00923826" w:rsidRPr="00130358" w:rsidRDefault="00923826" w:rsidP="00D62538">
            <w:pPr>
              <w:pStyle w:val="TAL"/>
              <w:keepNext w:val="0"/>
              <w:keepLines w:val="0"/>
              <w:rPr>
                <w:rFonts w:cs="Arial"/>
              </w:rPr>
            </w:pPr>
            <w:r w:rsidRPr="00130358">
              <w:rPr>
                <w:rFonts w:eastAsia="SimSun" w:cs="Arial"/>
                <w:position w:val="-12"/>
              </w:rPr>
              <w:object w:dxaOrig="620" w:dyaOrig="380" w14:anchorId="676267CD">
                <v:shape id="_x0000_i1070" type="#_x0000_t75" style="width:31.5pt;height:18.75pt" o:ole="" fillcolor="window">
                  <v:imagedata r:id="rId9" o:title=""/>
                </v:shape>
                <o:OLEObject Type="Embed" ProgID="Equation.3" ShapeID="_x0000_i1070" DrawAspect="Content" ObjectID="_1736593561" r:id="rId60"/>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28A92334" w14:textId="77777777" w:rsidR="00923826" w:rsidRPr="00130358" w:rsidRDefault="00923826"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7BB85535" w14:textId="77777777" w:rsidR="00923826" w:rsidRPr="00130358" w:rsidRDefault="00923826" w:rsidP="00D62538">
            <w:pPr>
              <w:pStyle w:val="TAC"/>
              <w:keepNext w:val="0"/>
              <w:keepLines w:val="0"/>
              <w:rPr>
                <w:rFonts w:cs="Arial"/>
              </w:rPr>
            </w:pPr>
            <w:r w:rsidRPr="00130358">
              <w:rPr>
                <w:rFonts w:cs="Arial"/>
              </w:rPr>
              <w:t>-4</w:t>
            </w:r>
          </w:p>
        </w:tc>
      </w:tr>
      <w:tr w:rsidR="00923826" w:rsidRPr="00130358" w14:paraId="6A167770"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32E4A549" w14:textId="77777777" w:rsidR="00923826" w:rsidRPr="00130358" w:rsidRDefault="00923826" w:rsidP="00D62538">
            <w:pPr>
              <w:pStyle w:val="TAL"/>
              <w:keepNext w:val="0"/>
              <w:keepLines w:val="0"/>
              <w:rPr>
                <w:rFonts w:cs="Arial"/>
                <w:vertAlign w:val="superscript"/>
              </w:rPr>
            </w:pPr>
            <w:r w:rsidRPr="00130358">
              <w:rPr>
                <w:rFonts w:cs="Arial"/>
              </w:rPr>
              <w:t>RSRP</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08A5BC7C" w14:textId="23B68430"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593CA827" w14:textId="2BBB5268" w:rsidR="00923826" w:rsidRPr="00130358" w:rsidRDefault="00923826"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070BC879"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124.4</w:t>
            </w:r>
          </w:p>
        </w:tc>
      </w:tr>
      <w:tr w:rsidR="00923826" w:rsidRPr="00130358" w14:paraId="570F1A24"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AF0E757"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6E7E4C7" w14:textId="77775525"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94056A0"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447F1AD"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123.4</w:t>
            </w:r>
          </w:p>
        </w:tc>
      </w:tr>
      <w:tr w:rsidR="00923826" w:rsidRPr="00130358" w14:paraId="051F60B1"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96ABBEE"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EB88609" w14:textId="019257BB"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7FAC263"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A0035DE"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122.9</w:t>
            </w:r>
          </w:p>
        </w:tc>
      </w:tr>
      <w:tr w:rsidR="00923826" w:rsidRPr="00130358" w14:paraId="4FE1563B"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FCD0E04"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89F6D46" w14:textId="0CAE3D66"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72FC449"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E8A04A7"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122.4</w:t>
            </w:r>
          </w:p>
        </w:tc>
      </w:tr>
      <w:tr w:rsidR="00923826" w:rsidRPr="00130358" w14:paraId="3E92AC5B"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2B5EDED"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875646D" w14:textId="4E817994"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A9AA6CD"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9FDF452"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121.4</w:t>
            </w:r>
          </w:p>
        </w:tc>
      </w:tr>
      <w:tr w:rsidR="00923826" w:rsidRPr="00130358" w14:paraId="34DFDF1D"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BEAEC3D" w14:textId="77777777" w:rsidR="00923826" w:rsidRPr="00130358" w:rsidRDefault="00923826"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E759716" w14:textId="2AB3BA2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031DFF1"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468D5D3"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120.9</w:t>
            </w:r>
          </w:p>
        </w:tc>
      </w:tr>
      <w:tr w:rsidR="00923826" w:rsidRPr="00130358" w14:paraId="3BEA70A3"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0B7F1EC0" w14:textId="77777777" w:rsidR="00923826" w:rsidRPr="00130358" w:rsidRDefault="00923826" w:rsidP="00D62538">
            <w:pPr>
              <w:pStyle w:val="TAL"/>
              <w:keepNext w:val="0"/>
              <w:keepLines w:val="0"/>
              <w:rPr>
                <w:rFonts w:cs="Arial"/>
              </w:rPr>
            </w:pPr>
            <w:r w:rsidRPr="00130358">
              <w:rPr>
                <w:rFonts w:cs="Arial"/>
              </w:rPr>
              <w:t>RSRQ</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26CB5C9B" w14:textId="5BDFEF2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62AC6A44" w14:textId="77777777" w:rsidR="00923826" w:rsidRPr="00130358" w:rsidRDefault="00923826"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0B75A93E" w14:textId="77777777" w:rsidR="00923826" w:rsidRPr="00130358" w:rsidRDefault="00923826" w:rsidP="00D62538">
            <w:pPr>
              <w:pStyle w:val="TAC"/>
              <w:keepNext w:val="0"/>
              <w:keepLines w:val="0"/>
              <w:rPr>
                <w:rFonts w:cs="Arial"/>
              </w:rPr>
            </w:pPr>
            <w:r w:rsidRPr="00130358">
              <w:rPr>
                <w:rFonts w:cs="Arial"/>
              </w:rPr>
              <w:t>-14.93</w:t>
            </w:r>
          </w:p>
        </w:tc>
      </w:tr>
      <w:tr w:rsidR="00923826" w:rsidRPr="00130358" w14:paraId="38C12CFA"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2BEFF123"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F028FFA" w14:textId="27E43318"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5A2F8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EDD3EDA" w14:textId="77777777" w:rsidR="00923826" w:rsidRPr="00130358" w:rsidRDefault="00923826" w:rsidP="00D62538">
            <w:pPr>
              <w:spacing w:after="0"/>
              <w:rPr>
                <w:rFonts w:ascii="Arial" w:hAnsi="Arial" w:cs="Arial"/>
                <w:sz w:val="18"/>
              </w:rPr>
            </w:pPr>
          </w:p>
        </w:tc>
      </w:tr>
      <w:tr w:rsidR="00923826" w:rsidRPr="00130358" w14:paraId="12430CD4"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5E74F5B"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75DC3C68" w14:textId="36233F6E"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D0666A2"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99C0A47" w14:textId="77777777" w:rsidR="00923826" w:rsidRPr="00130358" w:rsidRDefault="00923826" w:rsidP="00D62538">
            <w:pPr>
              <w:spacing w:after="0"/>
              <w:rPr>
                <w:rFonts w:ascii="Arial" w:hAnsi="Arial" w:cs="Arial"/>
                <w:sz w:val="18"/>
              </w:rPr>
            </w:pPr>
          </w:p>
        </w:tc>
      </w:tr>
      <w:tr w:rsidR="00923826" w:rsidRPr="00130358" w14:paraId="36939C77"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14FDBF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FB72A83" w14:textId="2669521D"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E6C6DF"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00682658" w14:textId="77777777" w:rsidR="00923826" w:rsidRPr="00130358" w:rsidRDefault="00923826" w:rsidP="00D62538">
            <w:pPr>
              <w:spacing w:after="0"/>
              <w:rPr>
                <w:rFonts w:ascii="Arial" w:hAnsi="Arial" w:cs="Arial"/>
                <w:sz w:val="18"/>
              </w:rPr>
            </w:pPr>
          </w:p>
        </w:tc>
      </w:tr>
      <w:tr w:rsidR="00923826" w:rsidRPr="00130358" w14:paraId="3145ECAC"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7E6584C"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AD64662" w14:textId="6C0E3525"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956F139"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770E675" w14:textId="77777777" w:rsidR="00923826" w:rsidRPr="00130358" w:rsidRDefault="00923826" w:rsidP="00D62538">
            <w:pPr>
              <w:spacing w:after="0"/>
              <w:rPr>
                <w:rFonts w:ascii="Arial" w:hAnsi="Arial" w:cs="Arial"/>
                <w:sz w:val="18"/>
              </w:rPr>
            </w:pPr>
          </w:p>
        </w:tc>
      </w:tr>
      <w:tr w:rsidR="00923826" w:rsidRPr="00130358" w14:paraId="2FD9480F"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29557FA"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65CF554" w14:textId="0C463BBC"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73C5363" w14:textId="77777777" w:rsidR="00923826" w:rsidRPr="00130358" w:rsidRDefault="00923826"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3057B576" w14:textId="77777777" w:rsidR="00923826" w:rsidRPr="00130358" w:rsidRDefault="00923826" w:rsidP="00D62538">
            <w:pPr>
              <w:spacing w:after="0"/>
              <w:rPr>
                <w:rFonts w:ascii="Arial" w:hAnsi="Arial" w:cs="Arial"/>
                <w:sz w:val="18"/>
              </w:rPr>
            </w:pPr>
          </w:p>
        </w:tc>
      </w:tr>
      <w:tr w:rsidR="00923826" w:rsidRPr="00130358" w14:paraId="10E25DB5" w14:textId="77777777" w:rsidTr="000835DA">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3DAE3945" w14:textId="77777777" w:rsidR="00923826" w:rsidRPr="00130358" w:rsidRDefault="00923826" w:rsidP="00D62538">
            <w:pPr>
              <w:pStyle w:val="TAL"/>
              <w:keepNext w:val="0"/>
              <w:keepLines w:val="0"/>
              <w:rPr>
                <w:rFonts w:cs="Arial"/>
              </w:rPr>
            </w:pPr>
            <w:r w:rsidRPr="00130358">
              <w:rPr>
                <w:rFonts w:cs="Arial"/>
              </w:rPr>
              <w:t>Io</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5FD7F364" w14:textId="0D6EC0FB"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7AA12FAC" w14:textId="07045269" w:rsidR="00923826" w:rsidRPr="00130358" w:rsidRDefault="00923826"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14AECC5A" w14:textId="77777777" w:rsidR="00923826" w:rsidRPr="00130358" w:rsidRDefault="00923826" w:rsidP="00D62538">
            <w:pPr>
              <w:pStyle w:val="TAC"/>
              <w:keepNext w:val="0"/>
              <w:keepLines w:val="0"/>
              <w:rPr>
                <w:rFonts w:cs="Arial"/>
                <w:lang w:eastAsia="zh-CN"/>
              </w:rPr>
            </w:pPr>
            <w:r w:rsidRPr="00130358">
              <w:rPr>
                <w:rFonts w:cs="Arial"/>
              </w:rPr>
              <w:t>-</w:t>
            </w:r>
            <w:r w:rsidR="007A7C72" w:rsidRPr="00130358">
              <w:rPr>
                <w:rFonts w:cs="Arial"/>
              </w:rPr>
              <w:t>91.16</w:t>
            </w:r>
          </w:p>
        </w:tc>
      </w:tr>
      <w:tr w:rsidR="00923826" w:rsidRPr="00130358" w14:paraId="4E2DF1D8"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731A765"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6EFA1D6" w14:textId="0F0C4CFD"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22067E8"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03F0EF7"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90.16</w:t>
            </w:r>
          </w:p>
        </w:tc>
      </w:tr>
      <w:tr w:rsidR="00923826" w:rsidRPr="00130358" w14:paraId="1AD1A853"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3A3DCAF"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0561105" w14:textId="178228CC"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0D7D8CB"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3A48D68"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89.66</w:t>
            </w:r>
          </w:p>
        </w:tc>
      </w:tr>
      <w:tr w:rsidR="00923826" w:rsidRPr="00130358" w14:paraId="71093277"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8332DF3"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E76AD26" w14:textId="3A0F9337"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9DD7DF9"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13673E7"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89.16</w:t>
            </w:r>
          </w:p>
        </w:tc>
      </w:tr>
      <w:tr w:rsidR="00923826" w:rsidRPr="00130358" w14:paraId="5BF34A6E"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08E1FF5D"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10E3746" w14:textId="021C9D7B"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96B63E0"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7E37459"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88.16</w:t>
            </w:r>
          </w:p>
        </w:tc>
      </w:tr>
      <w:tr w:rsidR="00923826" w:rsidRPr="00130358" w14:paraId="4D6B37FA" w14:textId="77777777" w:rsidTr="000835DA">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F7B3E79" w14:textId="77777777" w:rsidR="00923826" w:rsidRPr="00130358" w:rsidRDefault="00923826"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61859A2" w14:textId="01F95C9D" w:rsidR="00923826" w:rsidRPr="00130358" w:rsidRDefault="00923826"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F338619" w14:textId="77777777" w:rsidR="00923826" w:rsidRPr="00130358" w:rsidRDefault="00923826"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6AC5CA6" w14:textId="77777777" w:rsidR="00923826" w:rsidRPr="00130358" w:rsidRDefault="00923826" w:rsidP="00D62538">
            <w:pPr>
              <w:pStyle w:val="TAC"/>
              <w:keepNext w:val="0"/>
              <w:keepLines w:val="0"/>
              <w:rPr>
                <w:rFonts w:cs="Arial"/>
              </w:rPr>
            </w:pPr>
            <w:r w:rsidRPr="00130358">
              <w:rPr>
                <w:rFonts w:cs="Arial"/>
              </w:rPr>
              <w:t>-</w:t>
            </w:r>
            <w:r w:rsidR="007A7C72" w:rsidRPr="00130358">
              <w:rPr>
                <w:rFonts w:cs="Arial"/>
              </w:rPr>
              <w:t>87.66</w:t>
            </w:r>
          </w:p>
        </w:tc>
      </w:tr>
      <w:tr w:rsidR="00923826" w:rsidRPr="00130358" w14:paraId="6D1BE000" w14:textId="77777777" w:rsidTr="000835DA">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54F4C69" w14:textId="77777777" w:rsidR="00923826" w:rsidRPr="00130358" w:rsidRDefault="00923826" w:rsidP="00D62538">
            <w:pPr>
              <w:pStyle w:val="TAL"/>
              <w:keepNext w:val="0"/>
              <w:keepLines w:val="0"/>
              <w:rPr>
                <w:rFonts w:cs="Arial"/>
              </w:rPr>
            </w:pPr>
            <w:r w:rsidRPr="00130358">
              <w:rPr>
                <w:rFonts w:eastAsia="SimSun" w:cs="Arial"/>
                <w:position w:val="-12"/>
              </w:rPr>
              <w:object w:dxaOrig="800" w:dyaOrig="380" w14:anchorId="45350AE0">
                <v:shape id="_x0000_i1071" type="#_x0000_t75" style="width:39.75pt;height:18.75pt" o:ole="" fillcolor="window">
                  <v:imagedata r:id="rId11" o:title=""/>
                </v:shape>
                <o:OLEObject Type="Embed" ProgID="Equation.3" ShapeID="_x0000_i1071" DrawAspect="Content" ObjectID="_1736593562" r:id="rId61"/>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6E3322C5" w14:textId="77777777" w:rsidR="00923826" w:rsidRPr="00130358" w:rsidRDefault="00923826"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AC9DC79" w14:textId="77777777" w:rsidR="00923826" w:rsidRPr="00130358" w:rsidRDefault="00923826" w:rsidP="00D62538">
            <w:pPr>
              <w:pStyle w:val="TAC"/>
              <w:keepNext w:val="0"/>
              <w:keepLines w:val="0"/>
              <w:rPr>
                <w:rFonts w:cs="Arial"/>
              </w:rPr>
            </w:pPr>
            <w:r w:rsidRPr="00130358">
              <w:rPr>
                <w:rFonts w:cs="Arial"/>
              </w:rPr>
              <w:t>-4</w:t>
            </w:r>
          </w:p>
        </w:tc>
      </w:tr>
      <w:tr w:rsidR="00923826" w:rsidRPr="00130358" w14:paraId="1914F5A7" w14:textId="77777777" w:rsidTr="000835DA">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16D5C3B" w14:textId="20C60AD6" w:rsidR="00923826" w:rsidRPr="00130358" w:rsidRDefault="00923826"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3B782391" w14:textId="77777777" w:rsidR="00923826" w:rsidRPr="00130358" w:rsidRDefault="00923826" w:rsidP="00D62538">
            <w:pPr>
              <w:pStyle w:val="TAC"/>
              <w:keepNext w:val="0"/>
              <w:keepLines w:val="0"/>
              <w:rPr>
                <w:rFonts w:cs="Arial"/>
              </w:rPr>
            </w:pPr>
            <w:r w:rsidRPr="00130358">
              <w:rPr>
                <w:rFonts w:cs="Arial"/>
              </w:rPr>
              <w: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0AF94D3E" w14:textId="77777777" w:rsidR="00923826" w:rsidRPr="00130358" w:rsidRDefault="00923826" w:rsidP="00D62538">
            <w:pPr>
              <w:pStyle w:val="TAC"/>
              <w:keepNext w:val="0"/>
              <w:keepLines w:val="0"/>
              <w:rPr>
                <w:rFonts w:cs="Arial"/>
              </w:rPr>
            </w:pPr>
            <w:r w:rsidRPr="00130358">
              <w:rPr>
                <w:rFonts w:cs="Arial"/>
              </w:rPr>
              <w:t>AWGN</w:t>
            </w:r>
          </w:p>
        </w:tc>
      </w:tr>
      <w:tr w:rsidR="00923826" w:rsidRPr="00130358" w14:paraId="0D19F311" w14:textId="77777777" w:rsidTr="000835DA">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420CF00" w14:textId="6CBC18DF" w:rsidR="00923826" w:rsidRPr="00130358" w:rsidRDefault="00483222" w:rsidP="00D62538">
            <w:pPr>
              <w:pStyle w:val="TAN"/>
              <w:keepNext w:val="0"/>
              <w:keepLines w:val="0"/>
              <w:rPr>
                <w:rFonts w:cs="Arial"/>
              </w:rPr>
            </w:pPr>
            <w:r w:rsidRPr="00130358">
              <w:rPr>
                <w:rFonts w:cs="Arial"/>
              </w:rPr>
              <w:t>NOTE 1:</w:t>
            </w:r>
            <w:r w:rsidR="00923826" w:rsidRPr="00130358">
              <w:rPr>
                <w:rFonts w:cs="Arial"/>
              </w:rPr>
              <w:tab/>
              <w:t>OCNG</w:t>
            </w:r>
            <w:r w:rsidR="00D62538" w:rsidRPr="00130358">
              <w:rPr>
                <w:rFonts w:cs="Arial"/>
              </w:rPr>
              <w:t xml:space="preserve"> </w:t>
            </w:r>
            <w:r w:rsidR="00923826" w:rsidRPr="00130358">
              <w:rPr>
                <w:rFonts w:cs="Arial"/>
              </w:rPr>
              <w:t>shall</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used</w:t>
            </w:r>
            <w:r w:rsidR="00D62538" w:rsidRPr="00130358">
              <w:rPr>
                <w:rFonts w:cs="Arial"/>
              </w:rPr>
              <w:t xml:space="preserve"> </w:t>
            </w:r>
            <w:r w:rsidR="00923826" w:rsidRPr="00130358">
              <w:rPr>
                <w:rFonts w:cs="Arial"/>
              </w:rPr>
              <w:t>such</w:t>
            </w:r>
            <w:r w:rsidR="00D62538" w:rsidRPr="00130358">
              <w:rPr>
                <w:rFonts w:cs="Arial"/>
              </w:rPr>
              <w:t xml:space="preserve"> </w:t>
            </w:r>
            <w:r w:rsidR="00923826" w:rsidRPr="00130358">
              <w:rPr>
                <w:rFonts w:cs="Arial"/>
              </w:rPr>
              <w:t>that</w:t>
            </w:r>
            <w:r w:rsidR="00D62538" w:rsidRPr="00130358">
              <w:rPr>
                <w:rFonts w:cs="Arial"/>
              </w:rPr>
              <w:t xml:space="preserve"> </w:t>
            </w:r>
            <w:r w:rsidR="00923826" w:rsidRPr="00130358">
              <w:rPr>
                <w:rFonts w:cs="Arial"/>
              </w:rPr>
              <w:t>both</w:t>
            </w:r>
            <w:r w:rsidR="00D62538" w:rsidRPr="00130358">
              <w:rPr>
                <w:rFonts w:cs="Arial"/>
              </w:rPr>
              <w:t xml:space="preserve"> </w:t>
            </w:r>
            <w:r w:rsidR="00923826" w:rsidRPr="00130358">
              <w:rPr>
                <w:rFonts w:cs="Arial"/>
              </w:rPr>
              <w:t>cells</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fully</w:t>
            </w:r>
            <w:r w:rsidR="00D62538" w:rsidRPr="00130358">
              <w:rPr>
                <w:rFonts w:cs="Arial"/>
              </w:rPr>
              <w:t xml:space="preserve"> </w:t>
            </w:r>
            <w:r w:rsidR="00923826" w:rsidRPr="00130358">
              <w:rPr>
                <w:rFonts w:cs="Arial"/>
              </w:rPr>
              <w:t>allocated</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a</w:t>
            </w:r>
            <w:r w:rsidR="00D62538" w:rsidRPr="00130358">
              <w:rPr>
                <w:rFonts w:cs="Arial"/>
              </w:rPr>
              <w:t xml:space="preserve"> </w:t>
            </w:r>
            <w:r w:rsidR="00923826" w:rsidRPr="00130358">
              <w:rPr>
                <w:rFonts w:cs="Arial"/>
              </w:rPr>
              <w:t>constant</w:t>
            </w:r>
            <w:r w:rsidR="00D62538" w:rsidRPr="00130358">
              <w:rPr>
                <w:rFonts w:cs="Arial"/>
              </w:rPr>
              <w:t xml:space="preserve"> </w:t>
            </w:r>
            <w:r w:rsidR="00923826" w:rsidRPr="00130358">
              <w:rPr>
                <w:rFonts w:cs="Arial"/>
              </w:rPr>
              <w:t>total</w:t>
            </w:r>
            <w:r w:rsidR="00D62538" w:rsidRPr="00130358">
              <w:rPr>
                <w:rFonts w:cs="Arial"/>
              </w:rPr>
              <w:t xml:space="preserve"> </w:t>
            </w:r>
            <w:r w:rsidR="00923826" w:rsidRPr="00130358">
              <w:rPr>
                <w:rFonts w:cs="Arial"/>
              </w:rPr>
              <w:t>transmitted</w:t>
            </w:r>
            <w:r w:rsidR="00D62538" w:rsidRPr="00130358">
              <w:rPr>
                <w:rFonts w:cs="Arial"/>
              </w:rPr>
              <w:t xml:space="preserve"> </w:t>
            </w:r>
            <w:r w:rsidR="00923826" w:rsidRPr="00130358">
              <w:rPr>
                <w:rFonts w:cs="Arial"/>
              </w:rPr>
              <w:t>power</w:t>
            </w:r>
            <w:r w:rsidR="00D62538" w:rsidRPr="00130358">
              <w:rPr>
                <w:rFonts w:cs="Arial"/>
              </w:rPr>
              <w:t xml:space="preserve"> </w:t>
            </w:r>
            <w:r w:rsidR="00923826" w:rsidRPr="00130358">
              <w:rPr>
                <w:rFonts w:cs="Arial"/>
              </w:rPr>
              <w:t>spectral</w:t>
            </w:r>
            <w:r w:rsidR="00D62538" w:rsidRPr="00130358">
              <w:rPr>
                <w:rFonts w:cs="Arial"/>
              </w:rPr>
              <w:t xml:space="preserve"> </w:t>
            </w:r>
            <w:r w:rsidR="00923826" w:rsidRPr="00130358">
              <w:rPr>
                <w:rFonts w:cs="Arial"/>
              </w:rPr>
              <w:t>density</w:t>
            </w:r>
            <w:r w:rsidR="00D62538" w:rsidRPr="00130358">
              <w:rPr>
                <w:rFonts w:cs="Arial"/>
              </w:rPr>
              <w:t xml:space="preserve"> </w:t>
            </w:r>
            <w:r w:rsidR="00923826" w:rsidRPr="00130358">
              <w:rPr>
                <w:rFonts w:cs="Arial"/>
              </w:rPr>
              <w:t>is</w:t>
            </w:r>
            <w:r w:rsidR="00D62538" w:rsidRPr="00130358">
              <w:rPr>
                <w:rFonts w:cs="Arial"/>
              </w:rPr>
              <w:t xml:space="preserve"> </w:t>
            </w:r>
            <w:r w:rsidR="00923826" w:rsidRPr="00130358">
              <w:rPr>
                <w:rFonts w:cs="Arial"/>
              </w:rPr>
              <w:t>achieved</w:t>
            </w:r>
            <w:r w:rsidR="00D62538" w:rsidRPr="00130358">
              <w:rPr>
                <w:rFonts w:cs="Arial"/>
              </w:rPr>
              <w:t xml:space="preserve"> </w:t>
            </w:r>
            <w:r w:rsidR="00923826" w:rsidRPr="00130358">
              <w:rPr>
                <w:rFonts w:cs="Arial"/>
              </w:rPr>
              <w:t>for</w:t>
            </w:r>
            <w:r w:rsidR="00D62538" w:rsidRPr="00130358">
              <w:rPr>
                <w:rFonts w:cs="Arial"/>
              </w:rPr>
              <w:t xml:space="preserve"> </w:t>
            </w:r>
            <w:r w:rsidR="00923826" w:rsidRPr="00130358">
              <w:rPr>
                <w:rFonts w:cs="Arial"/>
              </w:rPr>
              <w:t>all</w:t>
            </w:r>
            <w:r w:rsidR="00D62538" w:rsidRPr="00130358">
              <w:rPr>
                <w:rFonts w:cs="Arial"/>
              </w:rPr>
              <w:t xml:space="preserve"> </w:t>
            </w:r>
            <w:r w:rsidR="00923826" w:rsidRPr="00130358">
              <w:rPr>
                <w:rFonts w:cs="Arial"/>
              </w:rPr>
              <w:t>OFDM</w:t>
            </w:r>
            <w:r w:rsidR="00D62538" w:rsidRPr="00130358">
              <w:rPr>
                <w:rFonts w:cs="Arial"/>
              </w:rPr>
              <w:t xml:space="preserve"> </w:t>
            </w:r>
            <w:r w:rsidR="00923826" w:rsidRPr="00130358">
              <w:rPr>
                <w:rFonts w:cs="Arial"/>
              </w:rPr>
              <w:t>symbols.</w:t>
            </w:r>
          </w:p>
          <w:p w14:paraId="09B209D8" w14:textId="0108CBB4" w:rsidR="00923826" w:rsidRPr="00130358" w:rsidRDefault="00483222" w:rsidP="00D62538">
            <w:pPr>
              <w:pStyle w:val="TAN"/>
              <w:keepNext w:val="0"/>
              <w:keepLines w:val="0"/>
              <w:rPr>
                <w:rFonts w:cs="Arial"/>
              </w:rPr>
            </w:pPr>
            <w:r w:rsidRPr="00130358">
              <w:rPr>
                <w:rFonts w:cs="Arial"/>
              </w:rPr>
              <w:t>NOTE 2:</w:t>
            </w:r>
            <w:r w:rsidR="00923826" w:rsidRPr="00130358">
              <w:rPr>
                <w:rFonts w:cs="Arial"/>
              </w:rPr>
              <w:tab/>
              <w:t>Interference</w:t>
            </w:r>
            <w:r w:rsidR="00D62538" w:rsidRPr="00130358">
              <w:rPr>
                <w:rFonts w:cs="Arial"/>
              </w:rPr>
              <w:t xml:space="preserve"> </w:t>
            </w:r>
            <w:r w:rsidR="00923826" w:rsidRPr="00130358">
              <w:rPr>
                <w:rFonts w:cs="Arial"/>
              </w:rPr>
              <w:t>from</w:t>
            </w:r>
            <w:r w:rsidR="00D62538" w:rsidRPr="00130358">
              <w:rPr>
                <w:rFonts w:cs="Arial"/>
              </w:rPr>
              <w:t xml:space="preserve"> </w:t>
            </w:r>
            <w:r w:rsidR="00923826" w:rsidRPr="00130358">
              <w:rPr>
                <w:rFonts w:cs="Arial"/>
              </w:rPr>
              <w:t>other</w:t>
            </w:r>
            <w:r w:rsidR="00D62538" w:rsidRPr="00130358">
              <w:rPr>
                <w:rFonts w:cs="Arial"/>
              </w:rPr>
              <w:t xml:space="preserve"> </w:t>
            </w:r>
            <w:r w:rsidR="00923826" w:rsidRPr="00130358">
              <w:rPr>
                <w:rFonts w:cs="Arial"/>
              </w:rPr>
              <w:t>cells</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noise</w:t>
            </w:r>
            <w:r w:rsidR="00D62538" w:rsidRPr="00130358">
              <w:rPr>
                <w:rFonts w:cs="Arial"/>
              </w:rPr>
              <w:t xml:space="preserve"> </w:t>
            </w:r>
            <w:r w:rsidR="00923826" w:rsidRPr="00130358">
              <w:rPr>
                <w:rFonts w:cs="Arial"/>
              </w:rPr>
              <w:t>sources</w:t>
            </w:r>
            <w:r w:rsidR="00D62538" w:rsidRPr="00130358">
              <w:rPr>
                <w:rFonts w:cs="Arial"/>
              </w:rPr>
              <w:t xml:space="preserve"> </w:t>
            </w:r>
            <w:r w:rsidR="00923826" w:rsidRPr="00130358">
              <w:rPr>
                <w:rFonts w:cs="Arial"/>
              </w:rPr>
              <w:t>not</w:t>
            </w:r>
            <w:r w:rsidR="00D62538" w:rsidRPr="00130358">
              <w:rPr>
                <w:rFonts w:cs="Arial"/>
              </w:rPr>
              <w:t xml:space="preserve"> </w:t>
            </w:r>
            <w:r w:rsidR="00923826" w:rsidRPr="00130358">
              <w:rPr>
                <w:rFonts w:cs="Arial"/>
              </w:rPr>
              <w:t>specified</w:t>
            </w:r>
            <w:r w:rsidR="00D62538" w:rsidRPr="00130358">
              <w:rPr>
                <w:rFonts w:cs="Arial"/>
              </w:rPr>
              <w:t xml:space="preserve"> </w:t>
            </w:r>
            <w:r w:rsidR="00923826" w:rsidRPr="00130358">
              <w:rPr>
                <w:rFonts w:cs="Arial"/>
              </w:rPr>
              <w:t>in</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test</w:t>
            </w:r>
            <w:r w:rsidR="00D62538" w:rsidRPr="00130358">
              <w:rPr>
                <w:rFonts w:cs="Arial"/>
              </w:rPr>
              <w:t xml:space="preserve"> </w:t>
            </w:r>
            <w:r w:rsidR="00923826" w:rsidRPr="00130358">
              <w:rPr>
                <w:rFonts w:cs="Arial"/>
              </w:rPr>
              <w:t>is</w:t>
            </w:r>
            <w:r w:rsidR="00D62538" w:rsidRPr="00130358">
              <w:rPr>
                <w:rFonts w:cs="Arial"/>
              </w:rPr>
              <w:t xml:space="preserve"> </w:t>
            </w:r>
            <w:r w:rsidR="00923826" w:rsidRPr="00130358">
              <w:rPr>
                <w:rFonts w:cs="Arial"/>
              </w:rPr>
              <w:t>assumed</w:t>
            </w:r>
            <w:r w:rsidR="00D62538" w:rsidRPr="00130358">
              <w:rPr>
                <w:rFonts w:cs="Arial"/>
              </w:rPr>
              <w:t xml:space="preserve"> </w:t>
            </w:r>
            <w:r w:rsidR="00923826" w:rsidRPr="00130358">
              <w:rPr>
                <w:rFonts w:cs="Arial"/>
              </w:rPr>
              <w:t>to</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constant</w:t>
            </w:r>
            <w:r w:rsidR="00D62538" w:rsidRPr="00130358">
              <w:rPr>
                <w:rFonts w:cs="Arial"/>
              </w:rPr>
              <w:t xml:space="preserve"> </w:t>
            </w:r>
            <w:r w:rsidR="00923826" w:rsidRPr="00130358">
              <w:rPr>
                <w:rFonts w:cs="Arial"/>
              </w:rPr>
              <w:t>over</w:t>
            </w:r>
            <w:r w:rsidR="00D62538" w:rsidRPr="00130358">
              <w:rPr>
                <w:rFonts w:cs="Arial"/>
              </w:rPr>
              <w:t xml:space="preserve"> </w:t>
            </w:r>
            <w:r w:rsidR="00923826" w:rsidRPr="00130358">
              <w:rPr>
                <w:rFonts w:cs="Arial"/>
              </w:rPr>
              <w:t>subcarriers</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time</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shall</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modelled</w:t>
            </w:r>
            <w:r w:rsidR="00D62538" w:rsidRPr="00130358">
              <w:rPr>
                <w:rFonts w:cs="Arial"/>
              </w:rPr>
              <w:t xml:space="preserve"> </w:t>
            </w:r>
            <w:r w:rsidR="00923826" w:rsidRPr="00130358">
              <w:rPr>
                <w:rFonts w:cs="Arial"/>
              </w:rPr>
              <w:t>as</w:t>
            </w:r>
            <w:r w:rsidR="00D62538" w:rsidRPr="00130358">
              <w:rPr>
                <w:rFonts w:cs="Arial"/>
              </w:rPr>
              <w:t xml:space="preserve"> </w:t>
            </w:r>
            <w:r w:rsidR="00923826" w:rsidRPr="00130358">
              <w:rPr>
                <w:rFonts w:cs="Arial"/>
              </w:rPr>
              <w:t>AWGN</w:t>
            </w:r>
            <w:r w:rsidR="00D62538" w:rsidRPr="00130358">
              <w:rPr>
                <w:rFonts w:cs="Arial"/>
              </w:rPr>
              <w:t xml:space="preserve"> </w:t>
            </w:r>
            <w:r w:rsidR="00923826" w:rsidRPr="00130358">
              <w:rPr>
                <w:rFonts w:cs="Arial"/>
              </w:rPr>
              <w:t>of</w:t>
            </w:r>
            <w:r w:rsidR="00D62538" w:rsidRPr="00130358">
              <w:rPr>
                <w:rFonts w:cs="Arial"/>
              </w:rPr>
              <w:t xml:space="preserve"> </w:t>
            </w:r>
            <w:r w:rsidR="00923826" w:rsidRPr="00130358">
              <w:rPr>
                <w:rFonts w:cs="Arial"/>
              </w:rPr>
              <w:t>appropriate</w:t>
            </w:r>
            <w:r w:rsidR="00D62538" w:rsidRPr="00130358">
              <w:rPr>
                <w:rFonts w:cs="Arial"/>
              </w:rPr>
              <w:t xml:space="preserve"> </w:t>
            </w:r>
            <w:r w:rsidR="00923826" w:rsidRPr="00130358">
              <w:rPr>
                <w:rFonts w:cs="Arial"/>
              </w:rPr>
              <w:t>power</w:t>
            </w:r>
            <w:r w:rsidR="00D62538" w:rsidRPr="00130358">
              <w:rPr>
                <w:rFonts w:cs="Arial"/>
              </w:rPr>
              <w:t xml:space="preserve"> </w:t>
            </w:r>
            <w:r w:rsidR="00923826" w:rsidRPr="00130358">
              <w:rPr>
                <w:rFonts w:cs="Arial"/>
              </w:rPr>
              <w:t>for</w:t>
            </w:r>
            <w:r w:rsidR="00D62538" w:rsidRPr="00130358">
              <w:rPr>
                <w:rFonts w:cs="Arial"/>
              </w:rPr>
              <w:t xml:space="preserve"> </w:t>
            </w:r>
            <w:r w:rsidR="00923826" w:rsidRPr="00130358">
              <w:rPr>
                <w:rFonts w:eastAsia="SimSun" w:cs="v4.2.0"/>
                <w:position w:val="-12"/>
              </w:rPr>
              <w:object w:dxaOrig="400" w:dyaOrig="360" w14:anchorId="1EEF0054">
                <v:shape id="_x0000_i1072" type="#_x0000_t75" style="width:20.25pt;height:18.75pt" o:ole="" fillcolor="window">
                  <v:imagedata r:id="rId7" o:title=""/>
                </v:shape>
                <o:OLEObject Type="Embed" ProgID="Equation.3" ShapeID="_x0000_i1072" DrawAspect="Content" ObjectID="_1736593563" r:id="rId62"/>
              </w:object>
            </w:r>
            <w:r w:rsidR="00D62538" w:rsidRPr="00130358">
              <w:rPr>
                <w:rFonts w:cs="Arial"/>
              </w:rPr>
              <w:t xml:space="preserve"> </w:t>
            </w:r>
            <w:r w:rsidR="00923826" w:rsidRPr="00130358">
              <w:rPr>
                <w:rFonts w:cs="Arial"/>
              </w:rPr>
              <w:t>to</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fulfilled.</w:t>
            </w:r>
          </w:p>
          <w:p w14:paraId="0E306AF4" w14:textId="19417BC1" w:rsidR="00923826" w:rsidRPr="00130358" w:rsidRDefault="00483222" w:rsidP="00D62538">
            <w:pPr>
              <w:pStyle w:val="TAN"/>
              <w:keepNext w:val="0"/>
              <w:keepLines w:val="0"/>
              <w:rPr>
                <w:rFonts w:cs="Arial"/>
              </w:rPr>
            </w:pPr>
            <w:r w:rsidRPr="00130358">
              <w:rPr>
                <w:rFonts w:cs="Arial"/>
              </w:rPr>
              <w:t>NOTE 3:</w:t>
            </w:r>
            <w:r w:rsidR="00923826" w:rsidRPr="00130358">
              <w:rPr>
                <w:rFonts w:cs="Arial"/>
              </w:rPr>
              <w:tab/>
              <w:t>RSRP,</w:t>
            </w:r>
            <w:r w:rsidR="00D62538" w:rsidRPr="00130358">
              <w:rPr>
                <w:rFonts w:cs="Arial"/>
              </w:rPr>
              <w:t xml:space="preserve"> </w:t>
            </w:r>
            <w:r w:rsidR="00923826" w:rsidRPr="00130358">
              <w:rPr>
                <w:rFonts w:cs="Arial"/>
              </w:rPr>
              <w:t>RSRQ</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Io</w:t>
            </w:r>
            <w:r w:rsidR="00D62538" w:rsidRPr="00130358">
              <w:rPr>
                <w:rFonts w:cs="Arial"/>
              </w:rPr>
              <w:t xml:space="preserve"> </w:t>
            </w:r>
            <w:r w:rsidR="00923826" w:rsidRPr="00130358">
              <w:rPr>
                <w:rFonts w:cs="Arial"/>
              </w:rPr>
              <w:t>levels</w:t>
            </w:r>
            <w:r w:rsidR="00D62538" w:rsidRPr="00130358">
              <w:rPr>
                <w:rFonts w:cs="Arial"/>
              </w:rPr>
              <w:t xml:space="preserve"> </w:t>
            </w:r>
            <w:r w:rsidR="00923826" w:rsidRPr="00130358">
              <w:rPr>
                <w:rFonts w:cs="Arial"/>
              </w:rPr>
              <w:t>have</w:t>
            </w:r>
            <w:r w:rsidR="00D62538" w:rsidRPr="00130358">
              <w:rPr>
                <w:rFonts w:cs="Arial"/>
              </w:rPr>
              <w:t xml:space="preserve"> </w:t>
            </w:r>
            <w:r w:rsidR="00923826" w:rsidRPr="00130358">
              <w:rPr>
                <w:rFonts w:cs="Arial"/>
              </w:rPr>
              <w:t>been</w:t>
            </w:r>
            <w:r w:rsidR="00D62538" w:rsidRPr="00130358">
              <w:rPr>
                <w:rFonts w:cs="Arial"/>
              </w:rPr>
              <w:t xml:space="preserve"> </w:t>
            </w:r>
            <w:r w:rsidR="00923826" w:rsidRPr="00130358">
              <w:rPr>
                <w:rFonts w:cs="Arial"/>
              </w:rPr>
              <w:t>derived</w:t>
            </w:r>
            <w:r w:rsidR="00D62538" w:rsidRPr="00130358">
              <w:rPr>
                <w:rFonts w:cs="Arial"/>
              </w:rPr>
              <w:t xml:space="preserve"> </w:t>
            </w:r>
            <w:r w:rsidR="00923826" w:rsidRPr="00130358">
              <w:rPr>
                <w:rFonts w:cs="Arial"/>
              </w:rPr>
              <w:t>from</w:t>
            </w:r>
            <w:r w:rsidR="00D62538" w:rsidRPr="00130358">
              <w:rPr>
                <w:rFonts w:cs="Arial"/>
              </w:rPr>
              <w:t xml:space="preserve"> </w:t>
            </w:r>
            <w:r w:rsidR="00923826" w:rsidRPr="00130358">
              <w:rPr>
                <w:rFonts w:cs="Arial"/>
              </w:rPr>
              <w:t>other</w:t>
            </w:r>
            <w:r w:rsidR="00D62538" w:rsidRPr="00130358">
              <w:rPr>
                <w:rFonts w:cs="Arial"/>
              </w:rPr>
              <w:t xml:space="preserve"> </w:t>
            </w:r>
            <w:r w:rsidR="00923826" w:rsidRPr="00130358">
              <w:rPr>
                <w:rFonts w:cs="Arial"/>
              </w:rPr>
              <w:t>parameters</w:t>
            </w:r>
            <w:r w:rsidR="00D62538" w:rsidRPr="00130358">
              <w:rPr>
                <w:rFonts w:cs="Arial"/>
              </w:rPr>
              <w:t xml:space="preserve"> </w:t>
            </w:r>
            <w:r w:rsidR="00923826" w:rsidRPr="00130358">
              <w:rPr>
                <w:rFonts w:cs="Arial"/>
              </w:rPr>
              <w:t>for</w:t>
            </w:r>
            <w:r w:rsidR="00D62538" w:rsidRPr="00130358">
              <w:rPr>
                <w:rFonts w:cs="Arial"/>
              </w:rPr>
              <w:t xml:space="preserve"> </w:t>
            </w:r>
            <w:r w:rsidR="00923826" w:rsidRPr="00130358">
              <w:rPr>
                <w:rFonts w:cs="Arial"/>
              </w:rPr>
              <w:t>information</w:t>
            </w:r>
            <w:r w:rsidR="00D62538" w:rsidRPr="00130358">
              <w:rPr>
                <w:rFonts w:cs="Arial"/>
              </w:rPr>
              <w:t xml:space="preserve"> </w:t>
            </w:r>
            <w:r w:rsidR="00923826" w:rsidRPr="00130358">
              <w:rPr>
                <w:rFonts w:cs="Arial"/>
              </w:rPr>
              <w:t>purposes.</w:t>
            </w:r>
            <w:r w:rsidR="00D62538" w:rsidRPr="00130358">
              <w:rPr>
                <w:rFonts w:cs="Arial"/>
              </w:rPr>
              <w:t xml:space="preserve"> </w:t>
            </w:r>
            <w:r w:rsidR="00923826" w:rsidRPr="00130358">
              <w:rPr>
                <w:rFonts w:cs="Arial"/>
              </w:rPr>
              <w:t>They</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not</w:t>
            </w:r>
            <w:r w:rsidR="00D62538" w:rsidRPr="00130358">
              <w:rPr>
                <w:rFonts w:cs="Arial"/>
              </w:rPr>
              <w:t xml:space="preserve"> </w:t>
            </w:r>
            <w:r w:rsidR="00923826" w:rsidRPr="00130358">
              <w:rPr>
                <w:rFonts w:cs="Arial"/>
              </w:rPr>
              <w:t>settable</w:t>
            </w:r>
            <w:r w:rsidR="00D62538" w:rsidRPr="00130358">
              <w:rPr>
                <w:rFonts w:cs="Arial"/>
              </w:rPr>
              <w:t xml:space="preserve"> </w:t>
            </w:r>
            <w:r w:rsidR="00923826" w:rsidRPr="00130358">
              <w:rPr>
                <w:rFonts w:cs="Arial"/>
              </w:rPr>
              <w:t>parameters</w:t>
            </w:r>
            <w:r w:rsidR="00D62538" w:rsidRPr="00130358">
              <w:rPr>
                <w:rFonts w:cs="Arial"/>
              </w:rPr>
              <w:t xml:space="preserve"> </w:t>
            </w:r>
            <w:r w:rsidR="00923826" w:rsidRPr="00130358">
              <w:rPr>
                <w:rFonts w:cs="Arial"/>
              </w:rPr>
              <w:t>themselves.</w:t>
            </w:r>
          </w:p>
          <w:p w14:paraId="7283D10E" w14:textId="679E03A2" w:rsidR="00923826" w:rsidRPr="00130358" w:rsidRDefault="00483222" w:rsidP="00D62538">
            <w:pPr>
              <w:pStyle w:val="TAN"/>
              <w:keepNext w:val="0"/>
              <w:keepLines w:val="0"/>
              <w:rPr>
                <w:rFonts w:cs="Arial"/>
              </w:rPr>
            </w:pPr>
            <w:r w:rsidRPr="00130358">
              <w:rPr>
                <w:rFonts w:cs="Arial"/>
              </w:rPr>
              <w:t>NOTE 4:</w:t>
            </w:r>
            <w:r w:rsidR="00923826" w:rsidRPr="00130358">
              <w:rPr>
                <w:rFonts w:cs="Arial"/>
              </w:rPr>
              <w:tab/>
              <w:t>RSRP</w:t>
            </w:r>
            <w:r w:rsidR="00D62538" w:rsidRPr="00130358">
              <w:rPr>
                <w:rFonts w:cs="Arial"/>
              </w:rPr>
              <w:t xml:space="preserve"> </w:t>
            </w:r>
            <w:r w:rsidR="00923826" w:rsidRPr="00130358">
              <w:rPr>
                <w:rFonts w:cs="Arial"/>
              </w:rPr>
              <w:t>minimum</w:t>
            </w:r>
            <w:r w:rsidR="00D62538" w:rsidRPr="00130358">
              <w:rPr>
                <w:rFonts w:cs="Arial"/>
              </w:rPr>
              <w:t xml:space="preserve"> </w:t>
            </w:r>
            <w:r w:rsidR="00923826" w:rsidRPr="00130358">
              <w:rPr>
                <w:rFonts w:cs="Arial"/>
              </w:rPr>
              <w:t>requirements</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specified</w:t>
            </w:r>
            <w:r w:rsidR="00D62538" w:rsidRPr="00130358">
              <w:rPr>
                <w:rFonts w:cs="Arial"/>
              </w:rPr>
              <w:t xml:space="preserve"> </w:t>
            </w:r>
            <w:r w:rsidR="00923826" w:rsidRPr="00130358">
              <w:rPr>
                <w:rFonts w:cs="Arial"/>
              </w:rPr>
              <w:t>assuming</w:t>
            </w:r>
            <w:r w:rsidR="00D62538" w:rsidRPr="00130358">
              <w:rPr>
                <w:rFonts w:cs="Arial"/>
              </w:rPr>
              <w:t xml:space="preserve"> </w:t>
            </w:r>
            <w:r w:rsidR="00923826" w:rsidRPr="00130358">
              <w:rPr>
                <w:rFonts w:cs="Arial"/>
              </w:rPr>
              <w:t>independent</w:t>
            </w:r>
            <w:r w:rsidR="00D62538" w:rsidRPr="00130358">
              <w:rPr>
                <w:rFonts w:cs="Arial"/>
              </w:rPr>
              <w:t xml:space="preserve"> </w:t>
            </w:r>
            <w:r w:rsidR="00923826" w:rsidRPr="00130358">
              <w:rPr>
                <w:rFonts w:cs="Arial"/>
              </w:rPr>
              <w:t>interference</w:t>
            </w:r>
            <w:r w:rsidR="00D62538" w:rsidRPr="00130358">
              <w:rPr>
                <w:rFonts w:cs="Arial"/>
              </w:rPr>
              <w:t xml:space="preserve"> </w:t>
            </w:r>
            <w:r w:rsidR="00923826" w:rsidRPr="00130358">
              <w:rPr>
                <w:rFonts w:cs="Arial"/>
              </w:rPr>
              <w:t>and</w:t>
            </w:r>
            <w:r w:rsidR="00D62538" w:rsidRPr="00130358">
              <w:rPr>
                <w:rFonts w:cs="Arial"/>
              </w:rPr>
              <w:t xml:space="preserve"> </w:t>
            </w:r>
            <w:r w:rsidR="00923826" w:rsidRPr="00130358">
              <w:rPr>
                <w:rFonts w:cs="Arial"/>
              </w:rPr>
              <w:t>noise</w:t>
            </w:r>
            <w:r w:rsidR="00D62538" w:rsidRPr="00130358">
              <w:rPr>
                <w:rFonts w:cs="Arial"/>
              </w:rPr>
              <w:t xml:space="preserve"> </w:t>
            </w:r>
            <w:r w:rsidR="00923826" w:rsidRPr="00130358">
              <w:rPr>
                <w:rFonts w:cs="Arial"/>
              </w:rPr>
              <w:t>at</w:t>
            </w:r>
            <w:r w:rsidR="00D62538" w:rsidRPr="00130358">
              <w:rPr>
                <w:rFonts w:cs="Arial"/>
              </w:rPr>
              <w:t xml:space="preserve"> </w:t>
            </w:r>
            <w:r w:rsidR="00923826" w:rsidRPr="00130358">
              <w:rPr>
                <w:rFonts w:cs="Arial"/>
              </w:rPr>
              <w:t>each</w:t>
            </w:r>
            <w:r w:rsidR="00D62538" w:rsidRPr="00130358">
              <w:rPr>
                <w:rFonts w:cs="Arial"/>
              </w:rPr>
              <w:t xml:space="preserve"> </w:t>
            </w:r>
            <w:r w:rsidR="00923826" w:rsidRPr="00130358">
              <w:rPr>
                <w:rFonts w:cs="Arial"/>
              </w:rPr>
              <w:t>receiver</w:t>
            </w:r>
            <w:r w:rsidR="00D62538" w:rsidRPr="00130358">
              <w:rPr>
                <w:rFonts w:cs="Arial"/>
              </w:rPr>
              <w:t xml:space="preserve"> </w:t>
            </w:r>
            <w:r w:rsidR="00923826" w:rsidRPr="00130358">
              <w:rPr>
                <w:rFonts w:cs="Arial"/>
              </w:rPr>
              <w:t>antenna</w:t>
            </w:r>
            <w:r w:rsidR="00D62538" w:rsidRPr="00130358">
              <w:rPr>
                <w:rFonts w:cs="Arial"/>
              </w:rPr>
              <w:t xml:space="preserve"> </w:t>
            </w:r>
            <w:r w:rsidR="00923826" w:rsidRPr="00130358">
              <w:rPr>
                <w:rFonts w:cs="Arial"/>
              </w:rPr>
              <w:t>port.</w:t>
            </w:r>
          </w:p>
          <w:p w14:paraId="45F7EBB0" w14:textId="4E87C80E" w:rsidR="00923826" w:rsidRPr="00130358" w:rsidRDefault="00483222" w:rsidP="00D62538">
            <w:pPr>
              <w:pStyle w:val="TAN"/>
              <w:keepNext w:val="0"/>
              <w:keepLines w:val="0"/>
              <w:rPr>
                <w:rFonts w:cs="Arial"/>
              </w:rPr>
            </w:pPr>
            <w:r w:rsidRPr="00130358">
              <w:rPr>
                <w:rFonts w:cs="Arial"/>
              </w:rPr>
              <w:t>NOTE 5:</w:t>
            </w:r>
            <w:r w:rsidR="00923826" w:rsidRPr="00130358">
              <w:rPr>
                <w:rFonts w:cs="Arial"/>
              </w:rPr>
              <w:tab/>
              <w:t>For</w:t>
            </w:r>
            <w:r w:rsidR="00D62538" w:rsidRPr="00130358">
              <w:rPr>
                <w:rFonts w:cs="Arial"/>
              </w:rPr>
              <w:t xml:space="preserve"> </w:t>
            </w:r>
            <w:r w:rsidR="00923826" w:rsidRPr="00130358">
              <w:rPr>
                <w:rFonts w:cs="Arial"/>
              </w:rPr>
              <w:t>Band</w:t>
            </w:r>
            <w:r w:rsidR="00D62538" w:rsidRPr="00130358">
              <w:rPr>
                <w:rFonts w:cs="Arial"/>
              </w:rPr>
              <w:t xml:space="preserve"> </w:t>
            </w:r>
            <w:r w:rsidR="00923826" w:rsidRPr="00130358">
              <w:rPr>
                <w:rFonts w:cs="Arial"/>
              </w:rPr>
              <w:t>26,</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tests</w:t>
            </w:r>
            <w:r w:rsidR="00D62538" w:rsidRPr="00130358">
              <w:rPr>
                <w:rFonts w:cs="Arial"/>
              </w:rPr>
              <w:t xml:space="preserve"> </w:t>
            </w:r>
            <w:r w:rsidR="00923826" w:rsidRPr="00130358">
              <w:rPr>
                <w:rFonts w:cs="Arial"/>
              </w:rPr>
              <w:t>shall</w:t>
            </w:r>
            <w:r w:rsidR="00D62538" w:rsidRPr="00130358">
              <w:rPr>
                <w:rFonts w:cs="Arial"/>
              </w:rPr>
              <w:t xml:space="preserve"> </w:t>
            </w:r>
            <w:r w:rsidR="00923826" w:rsidRPr="00130358">
              <w:rPr>
                <w:rFonts w:cs="Arial"/>
              </w:rPr>
              <w:t>be</w:t>
            </w:r>
            <w:r w:rsidR="00D62538" w:rsidRPr="00130358">
              <w:rPr>
                <w:rFonts w:cs="Arial"/>
              </w:rPr>
              <w:t xml:space="preserve"> </w:t>
            </w:r>
            <w:r w:rsidR="00923826" w:rsidRPr="00130358">
              <w:rPr>
                <w:rFonts w:cs="Arial"/>
              </w:rPr>
              <w:t>performed</w:t>
            </w:r>
            <w:r w:rsidR="00D62538" w:rsidRPr="00130358">
              <w:rPr>
                <w:rFonts w:cs="Arial"/>
              </w:rPr>
              <w:t xml:space="preserve"> </w:t>
            </w:r>
            <w:r w:rsidR="00923826" w:rsidRPr="00130358">
              <w:rPr>
                <w:rFonts w:cs="Arial"/>
              </w:rPr>
              <w:t>with</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carrier</w:t>
            </w:r>
            <w:r w:rsidR="00D62538" w:rsidRPr="00130358">
              <w:rPr>
                <w:rFonts w:cs="Arial"/>
              </w:rPr>
              <w:t xml:space="preserve"> </w:t>
            </w:r>
            <w:r w:rsidR="00923826" w:rsidRPr="00130358">
              <w:rPr>
                <w:rFonts w:cs="Arial"/>
              </w:rPr>
              <w:t>frequency</w:t>
            </w:r>
            <w:r w:rsidR="00D62538" w:rsidRPr="00130358">
              <w:rPr>
                <w:rFonts w:cs="Arial"/>
              </w:rPr>
              <w:t xml:space="preserve"> </w:t>
            </w:r>
            <w:r w:rsidR="00923826" w:rsidRPr="00130358">
              <w:rPr>
                <w:rFonts w:cs="Arial"/>
              </w:rPr>
              <w:t>of</w:t>
            </w:r>
            <w:r w:rsidR="00D62538" w:rsidRPr="00130358">
              <w:rPr>
                <w:rFonts w:cs="Arial"/>
              </w:rPr>
              <w:t xml:space="preserve"> </w:t>
            </w:r>
            <w:r w:rsidR="00923826" w:rsidRPr="00130358">
              <w:rPr>
                <w:rFonts w:cs="Arial"/>
              </w:rPr>
              <w:t>the</w:t>
            </w:r>
            <w:r w:rsidR="00D62538" w:rsidRPr="00130358">
              <w:rPr>
                <w:rFonts w:cs="Arial"/>
              </w:rPr>
              <w:t xml:space="preserve"> </w:t>
            </w:r>
            <w:r w:rsidR="00923826" w:rsidRPr="00130358">
              <w:rPr>
                <w:rFonts w:cs="Arial"/>
              </w:rPr>
              <w:t>assigned</w:t>
            </w:r>
            <w:r w:rsidR="00D62538" w:rsidRPr="00130358">
              <w:rPr>
                <w:rFonts w:cs="Arial"/>
              </w:rPr>
              <w:t xml:space="preserve"> </w:t>
            </w:r>
            <w:r w:rsidR="00923826" w:rsidRPr="00130358">
              <w:rPr>
                <w:rFonts w:cs="Arial"/>
              </w:rPr>
              <w:t>E-UTRA</w:t>
            </w:r>
            <w:r w:rsidR="00D62538" w:rsidRPr="00130358">
              <w:rPr>
                <w:rFonts w:cs="Arial"/>
              </w:rPr>
              <w:t xml:space="preserve"> </w:t>
            </w:r>
            <w:r w:rsidR="00923826" w:rsidRPr="00130358">
              <w:rPr>
                <w:rFonts w:cs="Arial"/>
              </w:rPr>
              <w:t>channel</w:t>
            </w:r>
            <w:r w:rsidR="00D62538" w:rsidRPr="00130358">
              <w:rPr>
                <w:rFonts w:cs="Arial"/>
              </w:rPr>
              <w:t xml:space="preserve"> </w:t>
            </w:r>
            <w:r w:rsidR="00923826" w:rsidRPr="00130358">
              <w:rPr>
                <w:rFonts w:cs="Arial"/>
              </w:rPr>
              <w:t>bandwidth</w:t>
            </w:r>
            <w:r w:rsidR="00D62538" w:rsidRPr="00130358">
              <w:rPr>
                <w:rFonts w:cs="Arial"/>
              </w:rPr>
              <w:t xml:space="preserve"> </w:t>
            </w:r>
            <w:r w:rsidR="00923826" w:rsidRPr="00130358">
              <w:rPr>
                <w:rFonts w:cs="Arial"/>
              </w:rPr>
              <w:t>within</w:t>
            </w:r>
            <w:r w:rsidR="00D62538" w:rsidRPr="00130358">
              <w:rPr>
                <w:rFonts w:cs="Arial"/>
              </w:rPr>
              <w:t xml:space="preserve"> </w:t>
            </w:r>
            <w:r w:rsidR="00923826" w:rsidRPr="00130358">
              <w:rPr>
                <w:rFonts w:cs="Arial"/>
              </w:rPr>
              <w:t>865-894</w:t>
            </w:r>
            <w:r w:rsidR="00D62538" w:rsidRPr="00130358">
              <w:rPr>
                <w:rFonts w:cs="Arial"/>
              </w:rPr>
              <w:t xml:space="preserve"> </w:t>
            </w:r>
            <w:proofErr w:type="spellStart"/>
            <w:r w:rsidR="00923826" w:rsidRPr="00130358">
              <w:rPr>
                <w:rFonts w:cs="Arial"/>
              </w:rPr>
              <w:t>MHz.</w:t>
            </w:r>
            <w:proofErr w:type="spellEnd"/>
          </w:p>
          <w:p w14:paraId="5319A477" w14:textId="37108A8A" w:rsidR="00923826" w:rsidRPr="00130358" w:rsidRDefault="00483222" w:rsidP="00D62538">
            <w:pPr>
              <w:pStyle w:val="TAN"/>
              <w:keepNext w:val="0"/>
              <w:keepLines w:val="0"/>
              <w:rPr>
                <w:rFonts w:cs="Arial"/>
              </w:rPr>
            </w:pPr>
            <w:r w:rsidRPr="00130358">
              <w:rPr>
                <w:rFonts w:cs="Arial"/>
              </w:rPr>
              <w:t>NOTE 6:</w:t>
            </w:r>
            <w:r w:rsidR="00923826" w:rsidRPr="00130358">
              <w:rPr>
                <w:rFonts w:cs="Arial"/>
              </w:rPr>
              <w:tab/>
              <w:t>E-UTRA</w:t>
            </w:r>
            <w:r w:rsidR="00D62538" w:rsidRPr="00130358">
              <w:rPr>
                <w:rFonts w:cs="Arial"/>
              </w:rPr>
              <w:t xml:space="preserve"> </w:t>
            </w:r>
            <w:r w:rsidR="00923826" w:rsidRPr="00130358">
              <w:rPr>
                <w:rFonts w:cs="Arial"/>
              </w:rPr>
              <w:t>operating</w:t>
            </w:r>
            <w:r w:rsidR="00D62538" w:rsidRPr="00130358">
              <w:rPr>
                <w:rFonts w:cs="Arial"/>
              </w:rPr>
              <w:t xml:space="preserve"> </w:t>
            </w:r>
            <w:r w:rsidR="00923826" w:rsidRPr="00130358">
              <w:rPr>
                <w:rFonts w:cs="Arial"/>
              </w:rPr>
              <w:t>band</w:t>
            </w:r>
            <w:r w:rsidR="00D62538" w:rsidRPr="00130358">
              <w:rPr>
                <w:rFonts w:cs="Arial"/>
              </w:rPr>
              <w:t xml:space="preserve"> </w:t>
            </w:r>
            <w:r w:rsidR="00923826" w:rsidRPr="00130358">
              <w:rPr>
                <w:rFonts w:cs="Arial"/>
              </w:rPr>
              <w:t>groups</w:t>
            </w:r>
            <w:r w:rsidR="00D62538" w:rsidRPr="00130358">
              <w:rPr>
                <w:rFonts w:cs="Arial"/>
              </w:rPr>
              <w:t xml:space="preserve"> </w:t>
            </w:r>
            <w:r w:rsidR="00923826" w:rsidRPr="00130358">
              <w:rPr>
                <w:rFonts w:cs="Arial"/>
              </w:rPr>
              <w:t>are</w:t>
            </w:r>
            <w:r w:rsidR="00D62538" w:rsidRPr="00130358">
              <w:rPr>
                <w:rFonts w:cs="Arial"/>
              </w:rPr>
              <w:t xml:space="preserve"> </w:t>
            </w:r>
            <w:r w:rsidR="00923826" w:rsidRPr="00130358">
              <w:rPr>
                <w:rFonts w:cs="Arial"/>
              </w:rPr>
              <w:t>as</w:t>
            </w:r>
            <w:r w:rsidR="00D62538" w:rsidRPr="00130358">
              <w:rPr>
                <w:rFonts w:cs="Arial"/>
              </w:rPr>
              <w:t xml:space="preserve"> </w:t>
            </w:r>
            <w:r w:rsidR="00923826" w:rsidRPr="00130358">
              <w:rPr>
                <w:rFonts w:cs="Arial"/>
              </w:rPr>
              <w:t>defined</w:t>
            </w:r>
            <w:r w:rsidR="00D62538" w:rsidRPr="00130358">
              <w:rPr>
                <w:rFonts w:cs="Arial"/>
              </w:rPr>
              <w:t xml:space="preserve"> </w:t>
            </w:r>
            <w:r w:rsidR="00923826"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923826" w:rsidRPr="00130358">
              <w:rPr>
                <w:rFonts w:cs="Arial"/>
              </w:rPr>
              <w:t>3.5.</w:t>
            </w:r>
          </w:p>
          <w:p w14:paraId="19C747CB" w14:textId="0B178FB2" w:rsidR="00923826" w:rsidRPr="00130358" w:rsidRDefault="00483222" w:rsidP="00D62538">
            <w:pPr>
              <w:pStyle w:val="TAN"/>
              <w:keepNext w:val="0"/>
              <w:keepLines w:val="0"/>
              <w:rPr>
                <w:rFonts w:cs="Arial"/>
              </w:rPr>
            </w:pPr>
            <w:r w:rsidRPr="00130358">
              <w:rPr>
                <w:rFonts w:cs="Arial"/>
              </w:rPr>
              <w:t>NOTE 7:</w:t>
            </w:r>
            <w:r w:rsidR="00923826" w:rsidRPr="00130358">
              <w:rPr>
                <w:rFonts w:cs="Arial"/>
              </w:rPr>
              <w:tab/>
              <w:t>Except</w:t>
            </w:r>
            <w:r w:rsidR="00D62538" w:rsidRPr="00130358">
              <w:rPr>
                <w:rFonts w:cs="Arial"/>
              </w:rPr>
              <w:t xml:space="preserve"> </w:t>
            </w:r>
            <w:r w:rsidR="00923826" w:rsidRPr="00130358">
              <w:rPr>
                <w:rFonts w:cs="Arial"/>
              </w:rPr>
              <w:t>Band</w:t>
            </w:r>
            <w:r w:rsidR="00D62538" w:rsidRPr="00130358">
              <w:rPr>
                <w:rFonts w:cs="Arial"/>
              </w:rPr>
              <w:t xml:space="preserve"> </w:t>
            </w:r>
            <w:r w:rsidR="00923826" w:rsidRPr="00130358">
              <w:rPr>
                <w:rFonts w:cs="Arial"/>
              </w:rPr>
              <w:t>29</w:t>
            </w:r>
            <w:r w:rsidR="00D62538" w:rsidRPr="00130358">
              <w:rPr>
                <w:rFonts w:cs="Arial"/>
              </w:rPr>
              <w:t xml:space="preserve"> </w:t>
            </w:r>
            <w:r w:rsidR="0033255D" w:rsidRPr="00130358">
              <w:rPr>
                <w:rFonts w:cs="Arial"/>
              </w:rPr>
              <w:t>and</w:t>
            </w:r>
            <w:r w:rsidR="00D62538" w:rsidRPr="00130358">
              <w:rPr>
                <w:rFonts w:cs="Arial"/>
              </w:rPr>
              <w:t xml:space="preserve"> </w:t>
            </w:r>
            <w:r w:rsidR="0033255D" w:rsidRPr="00130358">
              <w:rPr>
                <w:rFonts w:cs="Arial"/>
              </w:rPr>
              <w:t>Band</w:t>
            </w:r>
            <w:r w:rsidR="00D62538" w:rsidRPr="00130358">
              <w:rPr>
                <w:rFonts w:cs="Arial"/>
              </w:rPr>
              <w:t xml:space="preserve"> </w:t>
            </w:r>
            <w:r w:rsidR="0033255D" w:rsidRPr="00130358">
              <w:rPr>
                <w:rFonts w:cs="Arial"/>
              </w:rPr>
              <w:t>32</w:t>
            </w:r>
            <w:r w:rsidR="00923826" w:rsidRPr="00130358">
              <w:rPr>
                <w:rFonts w:cs="Arial"/>
              </w:rPr>
              <w:t>.</w:t>
            </w:r>
          </w:p>
        </w:tc>
      </w:tr>
    </w:tbl>
    <w:p w14:paraId="378E8F1F" w14:textId="77777777" w:rsidR="00FC5896" w:rsidRPr="00130358" w:rsidRDefault="00FC5896" w:rsidP="00D62538"/>
    <w:p w14:paraId="731557B9" w14:textId="77777777" w:rsidR="00923826" w:rsidRPr="00130358" w:rsidRDefault="00923826" w:rsidP="00483222">
      <w:pPr>
        <w:pStyle w:val="TH"/>
      </w:pPr>
      <w:r w:rsidRPr="00130358">
        <w:t>Table 9.9.1.</w:t>
      </w:r>
      <w:r w:rsidRPr="00130358">
        <w:rPr>
          <w:lang w:eastAsia="zh-CN"/>
        </w:rPr>
        <w:t>1.</w:t>
      </w:r>
      <w:r w:rsidRPr="00130358">
        <w:t>5-</w:t>
      </w:r>
      <w:r w:rsidRPr="00130358">
        <w:rPr>
          <w:lang w:eastAsia="zh-CN"/>
        </w:rPr>
        <w:t>2</w:t>
      </w:r>
      <w:r w:rsidRPr="00130358">
        <w:t>: RSRP FDD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945"/>
        <w:gridCol w:w="1457"/>
      </w:tblGrid>
      <w:tr w:rsidR="00923826" w:rsidRPr="00130358" w14:paraId="11423E7B"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4D34EA5" w14:textId="3A7BF772" w:rsidR="00923826" w:rsidRPr="00130358" w:rsidRDefault="00923826" w:rsidP="00483222">
            <w:pPr>
              <w:pStyle w:val="TAH"/>
            </w:pPr>
            <w:r w:rsidRPr="00130358">
              <w:t>Normal</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97CBBEE" w14:textId="207C4D26" w:rsidR="00923826" w:rsidRPr="00130358" w:rsidRDefault="00923826" w:rsidP="004832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923826" w:rsidRPr="00130358" w14:paraId="7B27506A"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5639DD2" w14:textId="2F1C9DB4" w:rsidR="00923826" w:rsidRPr="00130358" w:rsidRDefault="00923826" w:rsidP="004832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49AA506A" w14:textId="20CCC5CA" w:rsidR="00923826" w:rsidRPr="00130358" w:rsidRDefault="00923826" w:rsidP="00483222">
            <w:pPr>
              <w:pStyle w:val="TAC"/>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5DBC528" w14:textId="77777777" w:rsidR="00923826" w:rsidRPr="00130358" w:rsidRDefault="00923826" w:rsidP="00483222">
            <w:pPr>
              <w:pStyle w:val="TAC"/>
              <w:rPr>
                <w:lang w:eastAsia="zh-CN"/>
              </w:rPr>
            </w:pPr>
            <w:r w:rsidRPr="00130358">
              <w:rPr>
                <w:lang w:eastAsia="zh-CN"/>
              </w:rPr>
              <w:t>RSRP_9</w:t>
            </w:r>
          </w:p>
        </w:tc>
      </w:tr>
      <w:tr w:rsidR="00923826" w:rsidRPr="00130358" w14:paraId="1954D24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E44FE40"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7DAADF3" w14:textId="48B11677" w:rsidR="00923826" w:rsidRPr="00130358" w:rsidRDefault="00923826" w:rsidP="00483222">
            <w:pPr>
              <w:pStyle w:val="TAC"/>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B500ECF" w14:textId="77777777" w:rsidR="00923826" w:rsidRPr="00130358" w:rsidRDefault="00923826" w:rsidP="00483222">
            <w:pPr>
              <w:pStyle w:val="TAC"/>
              <w:rPr>
                <w:lang w:eastAsia="zh-CN"/>
              </w:rPr>
            </w:pPr>
            <w:r w:rsidRPr="00130358">
              <w:rPr>
                <w:lang w:eastAsia="zh-CN"/>
              </w:rPr>
              <w:t>RSRP_10</w:t>
            </w:r>
          </w:p>
        </w:tc>
      </w:tr>
      <w:tr w:rsidR="00923826" w:rsidRPr="00130358" w14:paraId="100106A7"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6138E4F"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7476676" w14:textId="3F93C4E6" w:rsidR="00923826" w:rsidRPr="00130358" w:rsidRDefault="00923826" w:rsidP="00483222">
            <w:pPr>
              <w:pStyle w:val="TAC"/>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93276B7" w14:textId="77777777" w:rsidR="00923826" w:rsidRPr="00130358" w:rsidRDefault="00923826" w:rsidP="00483222">
            <w:pPr>
              <w:pStyle w:val="TAC"/>
              <w:rPr>
                <w:lang w:eastAsia="zh-CN"/>
              </w:rPr>
            </w:pPr>
            <w:r w:rsidRPr="00130358">
              <w:rPr>
                <w:lang w:eastAsia="zh-CN"/>
              </w:rPr>
              <w:t>RSRP_10</w:t>
            </w:r>
          </w:p>
        </w:tc>
      </w:tr>
      <w:tr w:rsidR="00923826" w:rsidRPr="00130358" w14:paraId="08A34DF9"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68E2AD"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CCCCE8D" w14:textId="3EDA9312" w:rsidR="00923826" w:rsidRPr="00130358" w:rsidRDefault="00923826" w:rsidP="00483222">
            <w:pPr>
              <w:pStyle w:val="TAC"/>
              <w:jc w:val="left"/>
            </w:pPr>
            <w:r w:rsidRPr="00130358">
              <w:t>Bands</w:t>
            </w:r>
            <w:r w:rsidR="00D62538" w:rsidRPr="00130358">
              <w:t xml:space="preserve"> </w:t>
            </w:r>
            <w:r w:rsidRPr="00130358">
              <w:rPr>
                <w:lang w:eastAsia="zh-CN"/>
              </w:rPr>
              <w:t>FDD_E</w:t>
            </w:r>
          </w:p>
          <w:p w14:paraId="381CF0E8" w14:textId="25D58915" w:rsidR="00923826" w:rsidRPr="00130358" w:rsidRDefault="00923826" w:rsidP="00483222">
            <w:pPr>
              <w:pStyle w:val="TAC"/>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952CD85" w14:textId="77777777" w:rsidR="00923826" w:rsidRPr="00130358" w:rsidRDefault="00923826" w:rsidP="00483222">
            <w:pPr>
              <w:pStyle w:val="TAC"/>
            </w:pPr>
            <w:r w:rsidRPr="00130358">
              <w:rPr>
                <w:lang w:eastAsia="zh-CN"/>
              </w:rPr>
              <w:t>RSRP_11</w:t>
            </w:r>
          </w:p>
        </w:tc>
      </w:tr>
      <w:tr w:rsidR="00923826" w:rsidRPr="00130358" w14:paraId="43437474"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BF2F716"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2FDF896" w14:textId="5DECEB6D" w:rsidR="00923826" w:rsidRPr="00130358" w:rsidRDefault="00923826" w:rsidP="00483222">
            <w:pPr>
              <w:pStyle w:val="TAC"/>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436540E" w14:textId="77777777" w:rsidR="00923826" w:rsidRPr="00130358" w:rsidRDefault="00923826" w:rsidP="00483222">
            <w:pPr>
              <w:pStyle w:val="TAC"/>
            </w:pPr>
            <w:r w:rsidRPr="00130358">
              <w:rPr>
                <w:lang w:eastAsia="zh-CN"/>
              </w:rPr>
              <w:t>RSRP_12</w:t>
            </w:r>
          </w:p>
        </w:tc>
      </w:tr>
      <w:tr w:rsidR="00923826" w:rsidRPr="00130358" w14:paraId="60A5FE02"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DD7580A" w14:textId="77777777" w:rsidR="00923826" w:rsidRPr="00130358" w:rsidRDefault="00923826" w:rsidP="00483222">
            <w:pPr>
              <w:keepNext/>
              <w:keepLines/>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9593F91" w14:textId="4740AFD8" w:rsidR="00923826" w:rsidRPr="00130358" w:rsidRDefault="00923826" w:rsidP="00483222">
            <w:pPr>
              <w:pStyle w:val="TAC"/>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FE85F8A" w14:textId="77777777" w:rsidR="00923826" w:rsidRPr="00130358" w:rsidRDefault="00923826" w:rsidP="00483222">
            <w:pPr>
              <w:pStyle w:val="TAC"/>
            </w:pPr>
            <w:r w:rsidRPr="00130358">
              <w:rPr>
                <w:lang w:eastAsia="zh-CN"/>
              </w:rPr>
              <w:t>RSRP_12</w:t>
            </w:r>
          </w:p>
        </w:tc>
      </w:tr>
      <w:tr w:rsidR="00923826" w:rsidRPr="00130358" w14:paraId="0F3BE826"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B0E7A80" w14:textId="463924BB" w:rsidR="00923826" w:rsidRPr="00130358" w:rsidRDefault="00923826" w:rsidP="004832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557E704B" w14:textId="376F5189" w:rsidR="00923826" w:rsidRPr="00130358" w:rsidRDefault="00923826" w:rsidP="00483222">
            <w:pPr>
              <w:pStyle w:val="TAC"/>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EA6C762" w14:textId="77777777" w:rsidR="00923826" w:rsidRPr="00130358" w:rsidRDefault="00923826" w:rsidP="00483222">
            <w:pPr>
              <w:pStyle w:val="TAC"/>
            </w:pPr>
            <w:r w:rsidRPr="00130358">
              <w:rPr>
                <w:lang w:eastAsia="zh-CN"/>
              </w:rPr>
              <w:t>RSRP_</w:t>
            </w:r>
            <w:r w:rsidR="007A7C72" w:rsidRPr="00130358">
              <w:rPr>
                <w:lang w:eastAsia="zh-CN"/>
              </w:rPr>
              <w:t>2</w:t>
            </w:r>
            <w:r w:rsidR="001255B9" w:rsidRPr="00130358">
              <w:rPr>
                <w:lang w:eastAsia="zh-CN"/>
              </w:rPr>
              <w:t>4</w:t>
            </w:r>
          </w:p>
        </w:tc>
      </w:tr>
      <w:tr w:rsidR="00923826" w:rsidRPr="00130358" w14:paraId="571C187A"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845C2DD"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7514F94" w14:textId="0D515A32"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566E2EC" w14:textId="77777777" w:rsidR="00923826" w:rsidRPr="00130358" w:rsidRDefault="00923826" w:rsidP="00D62538">
            <w:pPr>
              <w:pStyle w:val="TAC"/>
              <w:keepNext w:val="0"/>
              <w:keepLines w:val="0"/>
            </w:pPr>
            <w:r w:rsidRPr="00130358">
              <w:rPr>
                <w:lang w:eastAsia="zh-CN"/>
              </w:rPr>
              <w:t>RSRP_</w:t>
            </w:r>
            <w:r w:rsidR="001255B9" w:rsidRPr="00130358">
              <w:rPr>
                <w:lang w:eastAsia="zh-CN"/>
              </w:rPr>
              <w:t>25</w:t>
            </w:r>
          </w:p>
        </w:tc>
      </w:tr>
      <w:tr w:rsidR="00923826" w:rsidRPr="00130358" w14:paraId="2C66DD68"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BE3E89E"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15FEF9C" w14:textId="19FEE8AB"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877F109" w14:textId="77777777" w:rsidR="00923826" w:rsidRPr="00130358" w:rsidRDefault="00923826" w:rsidP="00D62538">
            <w:pPr>
              <w:pStyle w:val="TAC"/>
              <w:keepNext w:val="0"/>
              <w:keepLines w:val="0"/>
            </w:pPr>
            <w:r w:rsidRPr="00130358">
              <w:rPr>
                <w:lang w:eastAsia="zh-CN"/>
              </w:rPr>
              <w:t>RSRP_</w:t>
            </w:r>
            <w:r w:rsidR="001255B9" w:rsidRPr="00130358">
              <w:rPr>
                <w:lang w:eastAsia="zh-CN"/>
              </w:rPr>
              <w:t>25</w:t>
            </w:r>
          </w:p>
        </w:tc>
      </w:tr>
      <w:tr w:rsidR="00923826" w:rsidRPr="00130358" w14:paraId="3FC20A4C"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48B16E"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CCB89D9" w14:textId="5C88BA56"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FDD_E</w:t>
            </w:r>
          </w:p>
          <w:p w14:paraId="07742F37" w14:textId="26B30CD1"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F4406B5" w14:textId="77777777" w:rsidR="00923826" w:rsidRPr="00130358" w:rsidRDefault="00923826" w:rsidP="00D62538">
            <w:pPr>
              <w:pStyle w:val="TAC"/>
              <w:keepNext w:val="0"/>
              <w:keepLines w:val="0"/>
            </w:pPr>
            <w:r w:rsidRPr="00130358">
              <w:rPr>
                <w:lang w:eastAsia="zh-CN"/>
              </w:rPr>
              <w:t>RSRP_</w:t>
            </w:r>
            <w:r w:rsidR="001255B9" w:rsidRPr="00130358">
              <w:rPr>
                <w:lang w:eastAsia="zh-CN"/>
              </w:rPr>
              <w:t>26</w:t>
            </w:r>
          </w:p>
        </w:tc>
      </w:tr>
      <w:tr w:rsidR="00923826" w:rsidRPr="00130358" w14:paraId="2B1BD884"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11D676"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15D1FF8" w14:textId="0C229D3F"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CA04249" w14:textId="77777777" w:rsidR="00923826" w:rsidRPr="00130358" w:rsidRDefault="00923826" w:rsidP="00D62538">
            <w:pPr>
              <w:pStyle w:val="TAC"/>
              <w:keepNext w:val="0"/>
              <w:keepLines w:val="0"/>
            </w:pPr>
            <w:r w:rsidRPr="00130358">
              <w:rPr>
                <w:lang w:eastAsia="zh-CN"/>
              </w:rPr>
              <w:t>RSRP_</w:t>
            </w:r>
            <w:r w:rsidR="001255B9" w:rsidRPr="00130358">
              <w:rPr>
                <w:lang w:eastAsia="zh-CN"/>
              </w:rPr>
              <w:t>27</w:t>
            </w:r>
          </w:p>
        </w:tc>
      </w:tr>
      <w:tr w:rsidR="00923826" w:rsidRPr="00130358" w14:paraId="4E82F011"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64E0C4E"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B3AE9B2" w14:textId="71DF2E1D"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E2437F0" w14:textId="77777777" w:rsidR="00923826" w:rsidRPr="00130358" w:rsidRDefault="00923826" w:rsidP="00D62538">
            <w:pPr>
              <w:pStyle w:val="TAC"/>
              <w:keepNext w:val="0"/>
              <w:keepLines w:val="0"/>
            </w:pPr>
            <w:r w:rsidRPr="00130358">
              <w:rPr>
                <w:lang w:eastAsia="zh-CN"/>
              </w:rPr>
              <w:t>RSRP_</w:t>
            </w:r>
            <w:r w:rsidR="001255B9" w:rsidRPr="00130358">
              <w:rPr>
                <w:lang w:eastAsia="zh-CN"/>
              </w:rPr>
              <w:t>27</w:t>
            </w:r>
          </w:p>
        </w:tc>
      </w:tr>
      <w:tr w:rsidR="00923826" w:rsidRPr="00130358" w14:paraId="3E486145"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0409C03" w14:textId="7EC927AB" w:rsidR="00923826" w:rsidRPr="00130358" w:rsidRDefault="00923826" w:rsidP="00D62538">
            <w:pPr>
              <w:pStyle w:val="TAL"/>
              <w:keepNext w:val="0"/>
              <w:keepLines w:val="0"/>
            </w:pPr>
            <w:r w:rsidRPr="00130358">
              <w:t>Extreme</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9ADDEC8" w14:textId="5945F036" w:rsidR="00923826" w:rsidRPr="00130358" w:rsidRDefault="00923826" w:rsidP="00D62538">
            <w:pPr>
              <w:pStyle w:val="TAC"/>
              <w:keepNext w:val="0"/>
              <w:keepLines w:val="0"/>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923826" w:rsidRPr="00130358" w14:paraId="5297DADD"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9C859E5" w14:textId="31BD1A89" w:rsidR="00923826" w:rsidRPr="00130358" w:rsidRDefault="00923826"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162DB17C" w14:textId="7B304F83"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1FEAF4C" w14:textId="77777777" w:rsidR="00923826" w:rsidRPr="00130358" w:rsidRDefault="00923826" w:rsidP="00D62538">
            <w:pPr>
              <w:pStyle w:val="TAC"/>
              <w:keepNext w:val="0"/>
              <w:keepLines w:val="0"/>
            </w:pPr>
            <w:r w:rsidRPr="00130358">
              <w:rPr>
                <w:lang w:eastAsia="zh-CN"/>
              </w:rPr>
              <w:t>RSRP_6</w:t>
            </w:r>
          </w:p>
        </w:tc>
      </w:tr>
      <w:tr w:rsidR="00923826" w:rsidRPr="00130358" w14:paraId="52F15248"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6B42BA0"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8FA5CB5" w14:textId="212A0D22"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7C385CF" w14:textId="77777777" w:rsidR="00923826" w:rsidRPr="00130358" w:rsidRDefault="00923826" w:rsidP="00D62538">
            <w:pPr>
              <w:pStyle w:val="TAC"/>
              <w:keepNext w:val="0"/>
              <w:keepLines w:val="0"/>
            </w:pPr>
            <w:r w:rsidRPr="00130358">
              <w:rPr>
                <w:lang w:eastAsia="zh-CN"/>
              </w:rPr>
              <w:t>RSRP_7</w:t>
            </w:r>
          </w:p>
        </w:tc>
      </w:tr>
      <w:tr w:rsidR="00923826" w:rsidRPr="00130358" w14:paraId="2CF10492"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EEE6635"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AD3AEC2" w14:textId="6233B334"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5E42875" w14:textId="77777777" w:rsidR="00923826" w:rsidRPr="00130358" w:rsidRDefault="00923826" w:rsidP="00D62538">
            <w:pPr>
              <w:pStyle w:val="TAC"/>
              <w:keepNext w:val="0"/>
              <w:keepLines w:val="0"/>
            </w:pPr>
            <w:r w:rsidRPr="00130358">
              <w:rPr>
                <w:lang w:eastAsia="zh-CN"/>
              </w:rPr>
              <w:t>RSRP_7</w:t>
            </w:r>
          </w:p>
        </w:tc>
      </w:tr>
      <w:tr w:rsidR="00923826" w:rsidRPr="00130358" w14:paraId="001D01BB"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5491661"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FEC49B3" w14:textId="59F1DABA"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FDD_E</w:t>
            </w:r>
          </w:p>
          <w:p w14:paraId="36D4364A" w14:textId="58A99C01"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6337BB2" w14:textId="77777777" w:rsidR="00923826" w:rsidRPr="00130358" w:rsidRDefault="00923826" w:rsidP="00D62538">
            <w:pPr>
              <w:pStyle w:val="TAC"/>
              <w:keepNext w:val="0"/>
              <w:keepLines w:val="0"/>
            </w:pPr>
            <w:r w:rsidRPr="00130358">
              <w:rPr>
                <w:lang w:eastAsia="zh-CN"/>
              </w:rPr>
              <w:t>RSRP_8</w:t>
            </w:r>
          </w:p>
        </w:tc>
      </w:tr>
      <w:tr w:rsidR="00923826" w:rsidRPr="00130358" w14:paraId="1F56773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3D820E5"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572F9B6" w14:textId="16479703"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66E2A164" w14:textId="77777777" w:rsidR="00923826" w:rsidRPr="00130358" w:rsidRDefault="00923826" w:rsidP="00D62538">
            <w:pPr>
              <w:pStyle w:val="TAC"/>
              <w:keepNext w:val="0"/>
              <w:keepLines w:val="0"/>
            </w:pPr>
            <w:r w:rsidRPr="00130358">
              <w:rPr>
                <w:lang w:eastAsia="zh-CN"/>
              </w:rPr>
              <w:t>RSRP_9</w:t>
            </w:r>
          </w:p>
        </w:tc>
      </w:tr>
      <w:tr w:rsidR="00923826" w:rsidRPr="00130358" w14:paraId="68592A4A"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280C16"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2648E0B" w14:textId="6848BACA"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26AA24F9" w14:textId="77777777" w:rsidR="00923826" w:rsidRPr="00130358" w:rsidRDefault="00923826" w:rsidP="00D62538">
            <w:pPr>
              <w:pStyle w:val="TAC"/>
              <w:keepNext w:val="0"/>
              <w:keepLines w:val="0"/>
            </w:pPr>
            <w:r w:rsidRPr="00130358">
              <w:rPr>
                <w:lang w:eastAsia="zh-CN"/>
              </w:rPr>
              <w:t>RSRP_9</w:t>
            </w:r>
          </w:p>
        </w:tc>
      </w:tr>
      <w:tr w:rsidR="00923826" w:rsidRPr="00130358" w14:paraId="5F001F39" w14:textId="77777777" w:rsidTr="00D6253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FB83DD0" w14:textId="3D34BBA0" w:rsidR="00923826" w:rsidRPr="00130358" w:rsidRDefault="00923826"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1A2821BE" w14:textId="6F631A86"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0A32CF3" w14:textId="77777777" w:rsidR="00923826" w:rsidRPr="00130358" w:rsidRDefault="00923826" w:rsidP="00D62538">
            <w:pPr>
              <w:pStyle w:val="TAC"/>
              <w:keepNext w:val="0"/>
              <w:keepLines w:val="0"/>
            </w:pPr>
            <w:r w:rsidRPr="00130358">
              <w:rPr>
                <w:lang w:eastAsia="zh-CN"/>
              </w:rPr>
              <w:t>RSRP_</w:t>
            </w:r>
            <w:r w:rsidR="003919D6" w:rsidRPr="00130358">
              <w:rPr>
                <w:lang w:eastAsia="zh-CN"/>
              </w:rPr>
              <w:t>27</w:t>
            </w:r>
          </w:p>
        </w:tc>
      </w:tr>
      <w:tr w:rsidR="00923826" w:rsidRPr="00130358" w14:paraId="4E43664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BAA959"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DFF746D" w14:textId="5FBA110F"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FDD_C</w:t>
            </w:r>
          </w:p>
        </w:tc>
        <w:tc>
          <w:tcPr>
            <w:tcW w:w="1457" w:type="dxa"/>
            <w:tcBorders>
              <w:top w:val="single" w:sz="4" w:space="0" w:color="auto"/>
              <w:left w:val="single" w:sz="4" w:space="0" w:color="auto"/>
              <w:bottom w:val="single" w:sz="4" w:space="0" w:color="auto"/>
              <w:right w:val="single" w:sz="4" w:space="0" w:color="auto"/>
            </w:tcBorders>
            <w:vAlign w:val="center"/>
            <w:hideMark/>
          </w:tcPr>
          <w:p w14:paraId="7C22632B" w14:textId="77777777" w:rsidR="00923826" w:rsidRPr="00130358" w:rsidRDefault="00923826" w:rsidP="00D62538">
            <w:pPr>
              <w:pStyle w:val="TAC"/>
              <w:keepNext w:val="0"/>
              <w:keepLines w:val="0"/>
            </w:pPr>
            <w:r w:rsidRPr="00130358">
              <w:rPr>
                <w:lang w:eastAsia="zh-CN"/>
              </w:rPr>
              <w:t>RSRP_</w:t>
            </w:r>
            <w:r w:rsidR="003919D6" w:rsidRPr="00130358">
              <w:rPr>
                <w:lang w:eastAsia="zh-CN"/>
              </w:rPr>
              <w:t>28</w:t>
            </w:r>
          </w:p>
        </w:tc>
      </w:tr>
      <w:tr w:rsidR="00923826" w:rsidRPr="00130358" w14:paraId="12597D9F"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AB77CCD"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C3B7121" w14:textId="6801C79B"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FDD_D</w:t>
            </w:r>
          </w:p>
        </w:tc>
        <w:tc>
          <w:tcPr>
            <w:tcW w:w="1457" w:type="dxa"/>
            <w:tcBorders>
              <w:top w:val="single" w:sz="4" w:space="0" w:color="auto"/>
              <w:left w:val="single" w:sz="4" w:space="0" w:color="auto"/>
              <w:bottom w:val="single" w:sz="4" w:space="0" w:color="auto"/>
              <w:right w:val="single" w:sz="4" w:space="0" w:color="auto"/>
            </w:tcBorders>
            <w:vAlign w:val="center"/>
            <w:hideMark/>
          </w:tcPr>
          <w:p w14:paraId="4F6FE2B8" w14:textId="77777777" w:rsidR="00923826" w:rsidRPr="00130358" w:rsidRDefault="00923826" w:rsidP="00D62538">
            <w:pPr>
              <w:pStyle w:val="TAC"/>
              <w:keepNext w:val="0"/>
              <w:keepLines w:val="0"/>
            </w:pPr>
            <w:r w:rsidRPr="00130358">
              <w:rPr>
                <w:lang w:eastAsia="zh-CN"/>
              </w:rPr>
              <w:t>RSRP_</w:t>
            </w:r>
            <w:r w:rsidR="003919D6" w:rsidRPr="00130358">
              <w:rPr>
                <w:lang w:eastAsia="zh-CN"/>
              </w:rPr>
              <w:t>28</w:t>
            </w:r>
          </w:p>
        </w:tc>
      </w:tr>
      <w:tr w:rsidR="00923826" w:rsidRPr="00130358" w14:paraId="5AC28956"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E34E8E6"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ED77282" w14:textId="4A2D3309"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FDD_E</w:t>
            </w:r>
          </w:p>
          <w:p w14:paraId="4A50AC7C" w14:textId="3500A98F"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FDD_F</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3F5E0EC" w14:textId="77777777" w:rsidR="00923826" w:rsidRPr="00130358" w:rsidRDefault="00923826" w:rsidP="00D62538">
            <w:pPr>
              <w:pStyle w:val="TAC"/>
              <w:keepNext w:val="0"/>
              <w:keepLines w:val="0"/>
            </w:pPr>
            <w:r w:rsidRPr="00130358">
              <w:rPr>
                <w:lang w:eastAsia="zh-CN"/>
              </w:rPr>
              <w:t>RSRP_</w:t>
            </w:r>
            <w:r w:rsidR="003919D6" w:rsidRPr="00130358">
              <w:rPr>
                <w:lang w:eastAsia="zh-CN"/>
              </w:rPr>
              <w:t>29</w:t>
            </w:r>
          </w:p>
        </w:tc>
      </w:tr>
      <w:tr w:rsidR="00923826" w:rsidRPr="00130358" w14:paraId="1CB13A79"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41B8CA5"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FEF7F10" w14:textId="3D338169"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FDD_G</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1EA8306" w14:textId="77777777" w:rsidR="00923826" w:rsidRPr="00130358" w:rsidRDefault="00923826" w:rsidP="00D62538">
            <w:pPr>
              <w:pStyle w:val="TAC"/>
              <w:keepNext w:val="0"/>
              <w:keepLines w:val="0"/>
            </w:pPr>
            <w:r w:rsidRPr="00130358">
              <w:rPr>
                <w:lang w:eastAsia="zh-CN"/>
              </w:rPr>
              <w:t>RSRP_</w:t>
            </w:r>
            <w:r w:rsidR="003919D6" w:rsidRPr="00130358">
              <w:rPr>
                <w:lang w:eastAsia="zh-CN"/>
              </w:rPr>
              <w:t>30</w:t>
            </w:r>
          </w:p>
        </w:tc>
      </w:tr>
      <w:tr w:rsidR="00923826" w:rsidRPr="00130358" w14:paraId="234FD1A1" w14:textId="77777777" w:rsidTr="00D6253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61CFDC3" w14:textId="77777777" w:rsidR="00923826" w:rsidRPr="00130358" w:rsidRDefault="00923826"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1400F76" w14:textId="04E184EA" w:rsidR="00923826" w:rsidRPr="00130358" w:rsidRDefault="00923826" w:rsidP="00D62538">
            <w:pPr>
              <w:pStyle w:val="TAC"/>
              <w:keepNext w:val="0"/>
              <w:keepLines w:val="0"/>
              <w:jc w:val="left"/>
            </w:pPr>
            <w:r w:rsidRPr="00130358">
              <w:t>Bands</w:t>
            </w:r>
            <w:r w:rsidR="00D62538" w:rsidRPr="00130358">
              <w:t xml:space="preserve"> </w:t>
            </w:r>
            <w:r w:rsidRPr="00130358">
              <w:rPr>
                <w:lang w:eastAsia="zh-CN"/>
              </w:rPr>
              <w:t>FDD_H</w:t>
            </w:r>
          </w:p>
        </w:tc>
        <w:tc>
          <w:tcPr>
            <w:tcW w:w="1457" w:type="dxa"/>
            <w:tcBorders>
              <w:top w:val="single" w:sz="4" w:space="0" w:color="auto"/>
              <w:left w:val="single" w:sz="4" w:space="0" w:color="auto"/>
              <w:bottom w:val="single" w:sz="4" w:space="0" w:color="auto"/>
              <w:right w:val="single" w:sz="4" w:space="0" w:color="auto"/>
            </w:tcBorders>
            <w:vAlign w:val="center"/>
            <w:hideMark/>
          </w:tcPr>
          <w:p w14:paraId="019DF1BF" w14:textId="77777777" w:rsidR="00923826" w:rsidRPr="00130358" w:rsidRDefault="00923826" w:rsidP="00D62538">
            <w:pPr>
              <w:pStyle w:val="TAC"/>
              <w:keepNext w:val="0"/>
              <w:keepLines w:val="0"/>
            </w:pPr>
            <w:r w:rsidRPr="00130358">
              <w:rPr>
                <w:lang w:eastAsia="zh-CN"/>
              </w:rPr>
              <w:t>RSRP_</w:t>
            </w:r>
            <w:r w:rsidR="003919D6" w:rsidRPr="00130358">
              <w:rPr>
                <w:lang w:eastAsia="zh-CN"/>
              </w:rPr>
              <w:t>30</w:t>
            </w:r>
          </w:p>
        </w:tc>
      </w:tr>
    </w:tbl>
    <w:p w14:paraId="4829CB88" w14:textId="77777777" w:rsidR="00FC5896" w:rsidRPr="00130358" w:rsidRDefault="00FC5896" w:rsidP="00D62538"/>
    <w:p w14:paraId="0671EEAC" w14:textId="77777777" w:rsidR="00923826" w:rsidRPr="00130358" w:rsidRDefault="00923826" w:rsidP="00D62538">
      <w:r w:rsidRPr="00130358">
        <w:t>For the test to pass, the ratio of successful reported values in each test shall be more than 90% with a confidence level of 95%.</w:t>
      </w:r>
    </w:p>
    <w:p w14:paraId="5BDDF893" w14:textId="77777777" w:rsidR="00720854" w:rsidRPr="00130358" w:rsidRDefault="00720854" w:rsidP="00D62538">
      <w:pPr>
        <w:pStyle w:val="Heading4"/>
        <w:keepNext w:val="0"/>
        <w:keepLines w:val="0"/>
        <w:rPr>
          <w:lang w:eastAsia="zh-CN"/>
        </w:rPr>
      </w:pPr>
      <w:r w:rsidRPr="00130358">
        <w:t>9.9.1.1_1</w:t>
      </w:r>
      <w:r w:rsidRPr="00130358">
        <w:tab/>
        <w:t>FDD Intra Frequency Serving Cell Absolute RSRP Accuracy</w:t>
      </w:r>
      <w:r w:rsidRPr="00130358">
        <w:rPr>
          <w:lang w:eastAsia="zh-CN"/>
        </w:rPr>
        <w:t xml:space="preserve"> </w:t>
      </w:r>
      <w:r w:rsidRPr="00130358">
        <w:t>(Rel</w:t>
      </w:r>
      <w:r w:rsidRPr="00130358">
        <w:noBreakHyphen/>
        <w:t>1</w:t>
      </w:r>
      <w:r w:rsidRPr="00130358">
        <w:rPr>
          <w:lang w:eastAsia="zh-CN"/>
        </w:rPr>
        <w:t>2</w:t>
      </w:r>
      <w:r w:rsidRPr="00130358">
        <w:t xml:space="preserve"> and forward)</w:t>
      </w:r>
    </w:p>
    <w:p w14:paraId="6D96132A" w14:textId="77777777" w:rsidR="00720854" w:rsidRPr="00130358" w:rsidRDefault="00720854" w:rsidP="00D62538">
      <w:pPr>
        <w:pStyle w:val="Heading5"/>
        <w:keepNext w:val="0"/>
        <w:keepLines w:val="0"/>
      </w:pPr>
      <w:r w:rsidRPr="00130358">
        <w:t>9.9.1.1_1</w:t>
      </w:r>
      <w:r w:rsidRPr="00130358">
        <w:rPr>
          <w:lang w:eastAsia="zh-CN"/>
        </w:rPr>
        <w:t>.1</w:t>
      </w:r>
      <w:r w:rsidRPr="00130358">
        <w:tab/>
        <w:t>Test purpose</w:t>
      </w:r>
    </w:p>
    <w:p w14:paraId="316A2473" w14:textId="77777777" w:rsidR="00E341A0" w:rsidRPr="00130358" w:rsidRDefault="00E341A0" w:rsidP="00D62538">
      <w:pPr>
        <w:rPr>
          <w:lang w:eastAsia="zh-CN"/>
        </w:rPr>
      </w:pPr>
      <w:r w:rsidRPr="00130358">
        <w:rPr>
          <w:lang w:eastAsia="zh-CN"/>
        </w:rPr>
        <w:t>Same test purpose as in clause 9.9.1.1.1.</w:t>
      </w:r>
    </w:p>
    <w:p w14:paraId="500522B9" w14:textId="77777777" w:rsidR="00720854" w:rsidRPr="00130358" w:rsidRDefault="00720854" w:rsidP="00D62538">
      <w:pPr>
        <w:pStyle w:val="Heading5"/>
        <w:keepNext w:val="0"/>
        <w:keepLines w:val="0"/>
      </w:pPr>
      <w:r w:rsidRPr="00130358">
        <w:t>9.9.1.1_1</w:t>
      </w:r>
      <w:r w:rsidRPr="00130358">
        <w:rPr>
          <w:lang w:eastAsia="zh-CN"/>
        </w:rPr>
        <w:t>.</w:t>
      </w:r>
      <w:r w:rsidRPr="00130358">
        <w:t>2</w:t>
      </w:r>
      <w:r w:rsidRPr="00130358">
        <w:tab/>
        <w:t>Test applicability</w:t>
      </w:r>
    </w:p>
    <w:p w14:paraId="7011EFF7" w14:textId="77777777" w:rsidR="00720854" w:rsidRPr="00130358" w:rsidRDefault="00720854" w:rsidP="00D62538">
      <w:r w:rsidRPr="00130358">
        <w:t xml:space="preserve">This test applies to all types of E-UTRA </w:t>
      </w:r>
      <w:r w:rsidRPr="00130358">
        <w:rPr>
          <w:lang w:eastAsia="zh-CN"/>
        </w:rPr>
        <w:t>F</w:t>
      </w:r>
      <w:r w:rsidRPr="00130358">
        <w:t xml:space="preserve">DD UE release </w:t>
      </w:r>
      <w:r w:rsidRPr="00130358">
        <w:rPr>
          <w:lang w:eastAsia="zh-CN"/>
        </w:rPr>
        <w:t>12</w:t>
      </w:r>
      <w:r w:rsidRPr="00130358">
        <w:t xml:space="preserve"> and forward. Applicability requires support for FGI bit 16.</w:t>
      </w:r>
    </w:p>
    <w:p w14:paraId="7B2FD1FC" w14:textId="77777777" w:rsidR="00720854" w:rsidRPr="00130358" w:rsidRDefault="00720854" w:rsidP="000835DA">
      <w:pPr>
        <w:pStyle w:val="Heading5"/>
        <w:keepLines w:val="0"/>
      </w:pPr>
      <w:r w:rsidRPr="00130358">
        <w:t>9.9.1.1_1</w:t>
      </w:r>
      <w:r w:rsidRPr="00130358">
        <w:rPr>
          <w:lang w:eastAsia="zh-CN"/>
        </w:rPr>
        <w:t>.</w:t>
      </w:r>
      <w:r w:rsidRPr="00130358">
        <w:t>3</w:t>
      </w:r>
      <w:r w:rsidRPr="00130358">
        <w:tab/>
        <w:t>Minimum conformance requirements</w:t>
      </w:r>
    </w:p>
    <w:p w14:paraId="7497A91B" w14:textId="77777777" w:rsidR="00720854" w:rsidRPr="00130358" w:rsidRDefault="00720854" w:rsidP="00D62538">
      <w:pPr>
        <w:rPr>
          <w:rFonts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793F54AF" w14:textId="77777777" w:rsidR="00720854" w:rsidRPr="00130358" w:rsidRDefault="00720854" w:rsidP="00D62538">
      <w:pPr>
        <w:rPr>
          <w:rFonts w:cs="v4.2.0"/>
        </w:rPr>
      </w:pPr>
      <w:r w:rsidRPr="00130358">
        <w:rPr>
          <w:rFonts w:cs="v4.2.0"/>
        </w:rPr>
        <w:t>The accuracy requirements in table 9.9.1.1_1</w:t>
      </w:r>
      <w:r w:rsidRPr="00130358">
        <w:rPr>
          <w:rFonts w:cs="v4.2.0"/>
          <w:lang w:eastAsia="zh-CN"/>
        </w:rPr>
        <w:t>.</w:t>
      </w:r>
      <w:r w:rsidRPr="00130358">
        <w:rPr>
          <w:rFonts w:cs="v4.2.0"/>
        </w:rPr>
        <w:t>3-1 are valid under the following conditions:</w:t>
      </w:r>
    </w:p>
    <w:p w14:paraId="0DA0C2BA" w14:textId="77777777" w:rsidR="00720854" w:rsidRPr="00130358" w:rsidRDefault="00720854" w:rsidP="00483222">
      <w:pPr>
        <w:pStyle w:val="B1"/>
      </w:pPr>
      <w:r w:rsidRPr="00130358">
        <w:t>Cell specific reference signals are transmitted either from one, two or four antenna ports.</w:t>
      </w:r>
    </w:p>
    <w:p w14:paraId="6B5B0480" w14:textId="154EFBB6" w:rsidR="00720854" w:rsidRPr="00130358" w:rsidRDefault="00720854"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1DC8A5C7" w14:textId="77777777" w:rsidR="00720854" w:rsidRPr="00130358" w:rsidRDefault="00720854" w:rsidP="00483222">
      <w:pPr>
        <w:pStyle w:val="B1"/>
      </w:pPr>
      <w:proofErr w:type="spellStart"/>
      <w:r w:rsidRPr="00130358">
        <w:t>RSRP|</w:t>
      </w:r>
      <w:r w:rsidRPr="00130358">
        <w:rPr>
          <w:vertAlign w:val="subscript"/>
        </w:rPr>
        <w:t>dBm</w:t>
      </w:r>
      <w:proofErr w:type="spellEnd"/>
      <w:r w:rsidRPr="00130358">
        <w:t xml:space="preserve"> according to Annex I.3.1 for a corresponding Band.</w:t>
      </w:r>
    </w:p>
    <w:p w14:paraId="358C7FC3" w14:textId="77777777" w:rsidR="00720854" w:rsidRPr="00130358" w:rsidRDefault="00720854" w:rsidP="00483222">
      <w:pPr>
        <w:pStyle w:val="TH"/>
      </w:pPr>
      <w:r w:rsidRPr="00130358">
        <w:t>Table 9.9.1.1_1.3-1: RSRP FDD Intra frequency absolute accuracy</w:t>
      </w:r>
    </w:p>
    <w:tbl>
      <w:tblPr>
        <w:tblW w:w="0" w:type="auto"/>
        <w:jc w:val="center"/>
        <w:tblLayout w:type="fixed"/>
        <w:tblCellMar>
          <w:left w:w="28" w:type="dxa"/>
        </w:tblCellMar>
        <w:tblLook w:val="01E0" w:firstRow="1" w:lastRow="1" w:firstColumn="1" w:lastColumn="1" w:noHBand="0" w:noVBand="0"/>
      </w:tblPr>
      <w:tblGrid>
        <w:gridCol w:w="1026"/>
        <w:gridCol w:w="1046"/>
        <w:gridCol w:w="843"/>
        <w:gridCol w:w="2484"/>
        <w:gridCol w:w="1430"/>
        <w:gridCol w:w="1426"/>
        <w:gridCol w:w="1426"/>
      </w:tblGrid>
      <w:tr w:rsidR="00720854" w:rsidRPr="00130358" w14:paraId="4ADA0DC8" w14:textId="77777777" w:rsidTr="00D62538">
        <w:trPr>
          <w:jc w:val="center"/>
        </w:trPr>
        <w:tc>
          <w:tcPr>
            <w:tcW w:w="2072" w:type="dxa"/>
            <w:gridSpan w:val="2"/>
            <w:tcBorders>
              <w:top w:val="single" w:sz="4" w:space="0" w:color="auto"/>
              <w:left w:val="single" w:sz="4" w:space="0" w:color="auto"/>
              <w:bottom w:val="single" w:sz="6" w:space="0" w:color="auto"/>
              <w:right w:val="single" w:sz="6" w:space="0" w:color="auto"/>
            </w:tcBorders>
            <w:vAlign w:val="center"/>
            <w:hideMark/>
          </w:tcPr>
          <w:p w14:paraId="6A0E25B8" w14:textId="77777777" w:rsidR="00720854" w:rsidRPr="00130358" w:rsidRDefault="00720854" w:rsidP="00483222">
            <w:pPr>
              <w:pStyle w:val="TAH"/>
            </w:pPr>
            <w:r w:rsidRPr="00130358">
              <w:t>Accuracy</w:t>
            </w:r>
          </w:p>
        </w:tc>
        <w:tc>
          <w:tcPr>
            <w:tcW w:w="7609" w:type="dxa"/>
            <w:gridSpan w:val="5"/>
            <w:tcBorders>
              <w:top w:val="single" w:sz="4" w:space="0" w:color="auto"/>
              <w:left w:val="single" w:sz="6" w:space="0" w:color="auto"/>
              <w:bottom w:val="single" w:sz="6" w:space="0" w:color="auto"/>
              <w:right w:val="single" w:sz="4" w:space="0" w:color="auto"/>
            </w:tcBorders>
            <w:vAlign w:val="center"/>
            <w:hideMark/>
          </w:tcPr>
          <w:p w14:paraId="3BC9E16E" w14:textId="77777777" w:rsidR="00720854" w:rsidRPr="00130358" w:rsidRDefault="00720854" w:rsidP="00483222">
            <w:pPr>
              <w:pStyle w:val="TAH"/>
            </w:pPr>
            <w:r w:rsidRPr="00130358">
              <w:t>Conditions</w:t>
            </w:r>
          </w:p>
        </w:tc>
      </w:tr>
      <w:tr w:rsidR="00720854" w:rsidRPr="00130358" w14:paraId="30A0660F" w14:textId="77777777" w:rsidTr="00D62538">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A4F7CD0" w14:textId="60785157" w:rsidR="00720854" w:rsidRPr="00130358" w:rsidRDefault="00720854" w:rsidP="00483222">
            <w:pPr>
              <w:pStyle w:val="TAH"/>
            </w:pPr>
            <w:r w:rsidRPr="00130358">
              <w:t>Normal</w:t>
            </w:r>
            <w:r w:rsidR="00D62538" w:rsidRPr="00130358">
              <w:t xml:space="preserve"> </w:t>
            </w:r>
            <w:r w:rsidRPr="00130358">
              <w:t>condition</w:t>
            </w:r>
          </w:p>
        </w:tc>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4673F228" w14:textId="4F1C98D3" w:rsidR="00720854" w:rsidRPr="00130358" w:rsidRDefault="00720854" w:rsidP="00483222">
            <w:pPr>
              <w:pStyle w:val="TAH"/>
            </w:pPr>
            <w:r w:rsidRPr="00130358">
              <w:t>Extreme</w:t>
            </w:r>
            <w:r w:rsidR="00D62538" w:rsidRPr="00130358">
              <w:t xml:space="preserve"> </w:t>
            </w:r>
            <w:r w:rsidRPr="00130358">
              <w:t>condition</w:t>
            </w:r>
          </w:p>
        </w:tc>
        <w:tc>
          <w:tcPr>
            <w:tcW w:w="843" w:type="dxa"/>
            <w:vMerge w:val="restart"/>
            <w:tcBorders>
              <w:top w:val="single" w:sz="6" w:space="0" w:color="auto"/>
              <w:left w:val="single" w:sz="6" w:space="0" w:color="auto"/>
              <w:bottom w:val="single" w:sz="6" w:space="0" w:color="auto"/>
              <w:right w:val="single" w:sz="6" w:space="0" w:color="auto"/>
            </w:tcBorders>
            <w:vAlign w:val="center"/>
            <w:hideMark/>
          </w:tcPr>
          <w:p w14:paraId="691DC404" w14:textId="77777777" w:rsidR="00720854" w:rsidRPr="00130358" w:rsidRDefault="00720854" w:rsidP="00483222">
            <w:pPr>
              <w:pStyle w:val="TAH"/>
            </w:pPr>
            <w:proofErr w:type="spellStart"/>
            <w:r w:rsidRPr="00130358">
              <w:t>Ês</w:t>
            </w:r>
            <w:proofErr w:type="spellEnd"/>
            <w:r w:rsidRPr="00130358">
              <w:t>/</w:t>
            </w:r>
            <w:proofErr w:type="spellStart"/>
            <w:r w:rsidRPr="00130358">
              <w:t>Iot</w:t>
            </w:r>
            <w:proofErr w:type="spellEnd"/>
          </w:p>
        </w:tc>
        <w:tc>
          <w:tcPr>
            <w:tcW w:w="6766" w:type="dxa"/>
            <w:gridSpan w:val="4"/>
            <w:tcBorders>
              <w:top w:val="single" w:sz="6" w:space="0" w:color="auto"/>
              <w:left w:val="single" w:sz="6" w:space="0" w:color="auto"/>
              <w:bottom w:val="single" w:sz="6" w:space="0" w:color="auto"/>
              <w:right w:val="single" w:sz="4" w:space="0" w:color="auto"/>
            </w:tcBorders>
            <w:vAlign w:val="center"/>
            <w:hideMark/>
          </w:tcPr>
          <w:p w14:paraId="35F5C557" w14:textId="73794B0B" w:rsidR="00720854" w:rsidRPr="00130358" w:rsidRDefault="00720854" w:rsidP="00483222">
            <w:pPr>
              <w:pStyle w:val="TAH"/>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720854" w:rsidRPr="00130358" w14:paraId="788DA169"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147823EB" w14:textId="77777777" w:rsidR="00720854" w:rsidRPr="00130358" w:rsidRDefault="00720854" w:rsidP="00483222">
            <w:pPr>
              <w:keepNext/>
              <w:keepLines/>
              <w:spacing w:after="0"/>
              <w:rPr>
                <w:rFonts w:ascii="Arial" w:hAnsi="Arial"/>
                <w:b/>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6006B95F" w14:textId="77777777" w:rsidR="00720854" w:rsidRPr="00130358" w:rsidRDefault="00720854" w:rsidP="00483222">
            <w:pPr>
              <w:keepNext/>
              <w:keepLines/>
              <w:spacing w:after="0"/>
              <w:rPr>
                <w:rFonts w:ascii="Arial" w:hAnsi="Arial"/>
                <w:b/>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7D026AE4" w14:textId="77777777" w:rsidR="00720854" w:rsidRPr="00130358" w:rsidRDefault="00720854" w:rsidP="00483222">
            <w:pPr>
              <w:keepNext/>
              <w:keepLines/>
              <w:spacing w:after="0"/>
              <w:rPr>
                <w:rFonts w:ascii="Arial" w:hAnsi="Arial"/>
                <w:b/>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60CBB6EB" w14:textId="25BCCC5E" w:rsidR="00720854" w:rsidRPr="00130358" w:rsidRDefault="00720854" w:rsidP="00483222">
            <w:pPr>
              <w:pStyle w:val="TAH"/>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3</w:t>
            </w:r>
          </w:p>
        </w:tc>
        <w:tc>
          <w:tcPr>
            <w:tcW w:w="2856" w:type="dxa"/>
            <w:gridSpan w:val="2"/>
            <w:tcBorders>
              <w:top w:val="single" w:sz="4" w:space="0" w:color="auto"/>
              <w:left w:val="single" w:sz="4" w:space="0" w:color="auto"/>
              <w:bottom w:val="single" w:sz="6" w:space="0" w:color="auto"/>
              <w:right w:val="single" w:sz="6" w:space="0" w:color="auto"/>
            </w:tcBorders>
            <w:vAlign w:val="center"/>
            <w:hideMark/>
          </w:tcPr>
          <w:p w14:paraId="02354C96" w14:textId="27EC8183" w:rsidR="00720854" w:rsidRPr="00130358" w:rsidRDefault="00720854" w:rsidP="00483222">
            <w:pPr>
              <w:pStyle w:val="TAH"/>
            </w:pPr>
            <w:r w:rsidRPr="00130358">
              <w:t>Minimum</w:t>
            </w:r>
            <w:r w:rsidR="00D62538" w:rsidRPr="00130358">
              <w:t xml:space="preserve"> </w:t>
            </w:r>
            <w:r w:rsidRPr="00130358">
              <w:t>Io</w:t>
            </w:r>
          </w:p>
        </w:tc>
        <w:tc>
          <w:tcPr>
            <w:tcW w:w="1426" w:type="dxa"/>
            <w:tcBorders>
              <w:top w:val="single" w:sz="4" w:space="0" w:color="auto"/>
              <w:left w:val="single" w:sz="6" w:space="0" w:color="auto"/>
              <w:bottom w:val="single" w:sz="6" w:space="0" w:color="auto"/>
              <w:right w:val="single" w:sz="4" w:space="0" w:color="auto"/>
            </w:tcBorders>
            <w:vAlign w:val="center"/>
            <w:hideMark/>
          </w:tcPr>
          <w:p w14:paraId="51C7C998" w14:textId="7734D281" w:rsidR="00720854" w:rsidRPr="00130358" w:rsidRDefault="00720854" w:rsidP="00483222">
            <w:pPr>
              <w:pStyle w:val="TAH"/>
            </w:pPr>
            <w:r w:rsidRPr="00130358">
              <w:t>Maximum</w:t>
            </w:r>
            <w:r w:rsidR="00D62538" w:rsidRPr="00130358">
              <w:t xml:space="preserve"> </w:t>
            </w:r>
            <w:r w:rsidRPr="00130358">
              <w:t>Io</w:t>
            </w:r>
          </w:p>
        </w:tc>
      </w:tr>
      <w:tr w:rsidR="00720854" w:rsidRPr="00130358" w14:paraId="33ADB322" w14:textId="77777777" w:rsidTr="00D62538">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6C763E24" w14:textId="77777777" w:rsidR="00720854" w:rsidRPr="00130358" w:rsidRDefault="00720854" w:rsidP="00483222">
            <w:pPr>
              <w:pStyle w:val="TAH"/>
            </w:pPr>
            <w:r w:rsidRPr="00130358">
              <w:t>dB</w:t>
            </w:r>
          </w:p>
        </w:tc>
        <w:tc>
          <w:tcPr>
            <w:tcW w:w="1046" w:type="dxa"/>
            <w:tcBorders>
              <w:top w:val="single" w:sz="6" w:space="0" w:color="auto"/>
              <w:left w:val="single" w:sz="6" w:space="0" w:color="auto"/>
              <w:bottom w:val="single" w:sz="6" w:space="0" w:color="auto"/>
              <w:right w:val="single" w:sz="6" w:space="0" w:color="auto"/>
            </w:tcBorders>
            <w:vAlign w:val="center"/>
            <w:hideMark/>
          </w:tcPr>
          <w:p w14:paraId="0F3AD4CE" w14:textId="77777777" w:rsidR="00720854" w:rsidRPr="00130358" w:rsidRDefault="00720854" w:rsidP="00483222">
            <w:pPr>
              <w:pStyle w:val="TAH"/>
            </w:pPr>
            <w:r w:rsidRPr="00130358">
              <w:t>dB</w:t>
            </w:r>
          </w:p>
        </w:tc>
        <w:tc>
          <w:tcPr>
            <w:tcW w:w="843" w:type="dxa"/>
            <w:tcBorders>
              <w:top w:val="single" w:sz="6" w:space="0" w:color="auto"/>
              <w:left w:val="single" w:sz="6" w:space="0" w:color="auto"/>
              <w:bottom w:val="single" w:sz="6" w:space="0" w:color="auto"/>
              <w:right w:val="single" w:sz="6" w:space="0" w:color="auto"/>
            </w:tcBorders>
            <w:hideMark/>
          </w:tcPr>
          <w:p w14:paraId="5F02A1B3" w14:textId="77777777" w:rsidR="00720854" w:rsidRPr="00130358" w:rsidRDefault="00720854" w:rsidP="00483222">
            <w:pPr>
              <w:pStyle w:val="TAH"/>
            </w:pPr>
            <w:r w:rsidRPr="00130358">
              <w:t>dB</w:t>
            </w:r>
          </w:p>
        </w:tc>
        <w:tc>
          <w:tcPr>
            <w:tcW w:w="2484" w:type="dxa"/>
            <w:tcBorders>
              <w:top w:val="single" w:sz="6" w:space="0" w:color="auto"/>
              <w:left w:val="single" w:sz="6" w:space="0" w:color="auto"/>
              <w:bottom w:val="single" w:sz="6" w:space="0" w:color="auto"/>
              <w:right w:val="single" w:sz="4" w:space="0" w:color="auto"/>
            </w:tcBorders>
            <w:vAlign w:val="center"/>
          </w:tcPr>
          <w:p w14:paraId="03023915" w14:textId="77777777" w:rsidR="00720854" w:rsidRPr="00130358" w:rsidRDefault="00720854" w:rsidP="00483222">
            <w:pPr>
              <w:pStyle w:val="TAH"/>
            </w:pPr>
          </w:p>
        </w:tc>
        <w:tc>
          <w:tcPr>
            <w:tcW w:w="1430" w:type="dxa"/>
            <w:tcBorders>
              <w:top w:val="single" w:sz="6" w:space="0" w:color="auto"/>
              <w:left w:val="single" w:sz="4" w:space="0" w:color="auto"/>
              <w:bottom w:val="single" w:sz="6" w:space="0" w:color="auto"/>
              <w:right w:val="single" w:sz="6" w:space="0" w:color="auto"/>
            </w:tcBorders>
            <w:vAlign w:val="center"/>
            <w:hideMark/>
          </w:tcPr>
          <w:p w14:paraId="07548112" w14:textId="75AFBE16" w:rsidR="00720854" w:rsidRPr="00130358" w:rsidRDefault="00720854" w:rsidP="00483222">
            <w:pPr>
              <w:pStyle w:val="TAH"/>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1426" w:type="dxa"/>
            <w:tcBorders>
              <w:top w:val="single" w:sz="6" w:space="0" w:color="auto"/>
              <w:left w:val="single" w:sz="6" w:space="0" w:color="auto"/>
              <w:bottom w:val="single" w:sz="6" w:space="0" w:color="auto"/>
              <w:right w:val="single" w:sz="6" w:space="0" w:color="auto"/>
            </w:tcBorders>
            <w:vAlign w:val="center"/>
            <w:hideMark/>
          </w:tcPr>
          <w:p w14:paraId="4FE849FC" w14:textId="77777777" w:rsidR="00720854" w:rsidRPr="00130358" w:rsidRDefault="00720854" w:rsidP="00483222">
            <w:pPr>
              <w:pStyle w:val="TAH"/>
            </w:pPr>
            <w:r w:rsidRPr="00130358">
              <w:t>dBm/</w:t>
            </w:r>
            <w:proofErr w:type="spellStart"/>
            <w:r w:rsidRPr="00130358">
              <w:t>BW</w:t>
            </w:r>
            <w:r w:rsidRPr="00130358">
              <w:rPr>
                <w:vertAlign w:val="subscript"/>
              </w:rPr>
              <w:t>Channel</w:t>
            </w:r>
            <w:proofErr w:type="spellEnd"/>
          </w:p>
        </w:tc>
        <w:tc>
          <w:tcPr>
            <w:tcW w:w="1426" w:type="dxa"/>
            <w:tcBorders>
              <w:top w:val="single" w:sz="6" w:space="0" w:color="auto"/>
              <w:left w:val="single" w:sz="6" w:space="0" w:color="auto"/>
              <w:bottom w:val="single" w:sz="6" w:space="0" w:color="auto"/>
              <w:right w:val="single" w:sz="4" w:space="0" w:color="auto"/>
            </w:tcBorders>
            <w:vAlign w:val="center"/>
            <w:hideMark/>
          </w:tcPr>
          <w:p w14:paraId="1D6B2D18" w14:textId="77777777" w:rsidR="00720854" w:rsidRPr="00130358" w:rsidRDefault="00720854" w:rsidP="00483222">
            <w:pPr>
              <w:pStyle w:val="TAH"/>
            </w:pPr>
            <w:r w:rsidRPr="00130358">
              <w:t>dBm/</w:t>
            </w:r>
            <w:proofErr w:type="spellStart"/>
            <w:r w:rsidRPr="00130358">
              <w:t>BW</w:t>
            </w:r>
            <w:r w:rsidRPr="00130358">
              <w:rPr>
                <w:vertAlign w:val="subscript"/>
              </w:rPr>
              <w:t>Channel</w:t>
            </w:r>
            <w:proofErr w:type="spellEnd"/>
          </w:p>
        </w:tc>
      </w:tr>
      <w:tr w:rsidR="00720854" w:rsidRPr="00130358" w14:paraId="0B5151CA" w14:textId="77777777" w:rsidTr="00D62538">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9BDE8C8" w14:textId="77777777" w:rsidR="00720854" w:rsidRPr="00130358" w:rsidRDefault="00720854" w:rsidP="00483222">
            <w:pPr>
              <w:pStyle w:val="TAC"/>
              <w:rPr>
                <w:lang w:eastAsia="zh-CN"/>
              </w:rPr>
            </w:pPr>
            <w:r w:rsidRPr="00130358">
              <w:sym w:font="Symbol" w:char="00B1"/>
            </w:r>
            <w:r w:rsidRPr="00130358">
              <w:rPr>
                <w:lang w:eastAsia="zh-CN"/>
              </w:rPr>
              <w:t>4.5</w:t>
            </w:r>
          </w:p>
        </w:tc>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75981ACB" w14:textId="77777777" w:rsidR="00720854" w:rsidRPr="00130358" w:rsidRDefault="00720854" w:rsidP="00483222">
            <w:pPr>
              <w:pStyle w:val="TAC"/>
            </w:pPr>
            <w:r w:rsidRPr="00130358">
              <w:sym w:font="Symbol" w:char="00B1"/>
            </w:r>
            <w:r w:rsidRPr="00130358">
              <w:t>9</w:t>
            </w:r>
          </w:p>
        </w:tc>
        <w:tc>
          <w:tcPr>
            <w:tcW w:w="843" w:type="dxa"/>
            <w:vMerge w:val="restart"/>
            <w:tcBorders>
              <w:top w:val="single" w:sz="6" w:space="0" w:color="auto"/>
              <w:left w:val="single" w:sz="6" w:space="0" w:color="auto"/>
              <w:bottom w:val="single" w:sz="6" w:space="0" w:color="auto"/>
              <w:right w:val="single" w:sz="6" w:space="0" w:color="auto"/>
            </w:tcBorders>
            <w:vAlign w:val="center"/>
            <w:hideMark/>
          </w:tcPr>
          <w:p w14:paraId="6748CB4A" w14:textId="3F48AADA" w:rsidR="00720854" w:rsidRPr="00130358" w:rsidRDefault="00720854" w:rsidP="00483222">
            <w:pPr>
              <w:pStyle w:val="TAC"/>
            </w:pPr>
            <w:r w:rsidRPr="00130358">
              <w:sym w:font="Symbol" w:char="00B3"/>
            </w:r>
            <w:r w:rsidRPr="00130358">
              <w:t>-6</w:t>
            </w:r>
            <w:r w:rsidR="00D62538" w:rsidRPr="00130358">
              <w:t xml:space="preserve"> </w:t>
            </w:r>
            <w:r w:rsidRPr="00130358">
              <w:t>dB</w:t>
            </w:r>
          </w:p>
        </w:tc>
        <w:tc>
          <w:tcPr>
            <w:tcW w:w="2484" w:type="dxa"/>
            <w:tcBorders>
              <w:top w:val="single" w:sz="6" w:space="0" w:color="auto"/>
              <w:left w:val="single" w:sz="6" w:space="0" w:color="auto"/>
              <w:bottom w:val="single" w:sz="6" w:space="0" w:color="auto"/>
              <w:right w:val="single" w:sz="4" w:space="0" w:color="auto"/>
            </w:tcBorders>
            <w:vAlign w:val="center"/>
            <w:hideMark/>
          </w:tcPr>
          <w:p w14:paraId="6EABC54C" w14:textId="66300999" w:rsidR="00720854" w:rsidRPr="00130358" w:rsidRDefault="00720854" w:rsidP="00483222">
            <w:pPr>
              <w:pStyle w:val="TAC"/>
            </w:pPr>
            <w:r w:rsidRPr="00130358">
              <w:t>FDD_A,</w:t>
            </w:r>
            <w:r w:rsidR="00D62538" w:rsidRPr="00130358">
              <w:t xml:space="preserve"> </w:t>
            </w:r>
            <w:r w:rsidRPr="00130358">
              <w:t>TDD_A</w:t>
            </w:r>
          </w:p>
        </w:tc>
        <w:tc>
          <w:tcPr>
            <w:tcW w:w="1430" w:type="dxa"/>
            <w:tcBorders>
              <w:top w:val="single" w:sz="6" w:space="0" w:color="auto"/>
              <w:left w:val="single" w:sz="4" w:space="0" w:color="auto"/>
              <w:bottom w:val="single" w:sz="6" w:space="0" w:color="auto"/>
              <w:right w:val="single" w:sz="6" w:space="0" w:color="auto"/>
            </w:tcBorders>
            <w:vAlign w:val="center"/>
            <w:hideMark/>
          </w:tcPr>
          <w:p w14:paraId="4EBCF8A2" w14:textId="77777777" w:rsidR="00720854" w:rsidRPr="00130358" w:rsidRDefault="00720854" w:rsidP="00483222">
            <w:pPr>
              <w:pStyle w:val="TAC"/>
            </w:pPr>
            <w:r w:rsidRPr="00130358">
              <w:t>-121</w:t>
            </w:r>
          </w:p>
        </w:tc>
        <w:tc>
          <w:tcPr>
            <w:tcW w:w="1426" w:type="dxa"/>
            <w:tcBorders>
              <w:top w:val="single" w:sz="6" w:space="0" w:color="auto"/>
              <w:left w:val="single" w:sz="6" w:space="0" w:color="auto"/>
              <w:bottom w:val="single" w:sz="6" w:space="0" w:color="auto"/>
              <w:right w:val="single" w:sz="6" w:space="0" w:color="auto"/>
            </w:tcBorders>
            <w:vAlign w:val="center"/>
            <w:hideMark/>
          </w:tcPr>
          <w:p w14:paraId="429B3ACA" w14:textId="77777777" w:rsidR="00720854" w:rsidRPr="00130358" w:rsidRDefault="00720854" w:rsidP="00483222">
            <w:pPr>
              <w:pStyle w:val="TAC"/>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582B2C5A" w14:textId="77777777" w:rsidR="00720854" w:rsidRPr="00130358" w:rsidRDefault="00720854" w:rsidP="00483222">
            <w:pPr>
              <w:pStyle w:val="TAC"/>
            </w:pPr>
            <w:r w:rsidRPr="00130358">
              <w:t>-70</w:t>
            </w:r>
          </w:p>
        </w:tc>
      </w:tr>
      <w:tr w:rsidR="00305C9B" w:rsidRPr="00130358" w14:paraId="7ED34A9A"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49BB64BC" w14:textId="77777777" w:rsidR="00305C9B" w:rsidRPr="00130358" w:rsidRDefault="00305C9B" w:rsidP="00483222">
            <w:pPr>
              <w:pStyle w:val="TAC"/>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35145C89" w14:textId="77777777" w:rsidR="00305C9B" w:rsidRPr="00130358" w:rsidRDefault="00305C9B" w:rsidP="00483222">
            <w:pPr>
              <w:pStyle w:val="TAC"/>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692EBE3F" w14:textId="77777777" w:rsidR="00305C9B" w:rsidRPr="00130358" w:rsidRDefault="00305C9B" w:rsidP="00483222">
            <w:pPr>
              <w:pStyle w:val="TAC"/>
            </w:pPr>
          </w:p>
        </w:tc>
        <w:tc>
          <w:tcPr>
            <w:tcW w:w="2484" w:type="dxa"/>
            <w:tcBorders>
              <w:top w:val="single" w:sz="6" w:space="0" w:color="auto"/>
              <w:left w:val="single" w:sz="6" w:space="0" w:color="auto"/>
              <w:bottom w:val="single" w:sz="6" w:space="0" w:color="auto"/>
              <w:right w:val="single" w:sz="4" w:space="0" w:color="auto"/>
            </w:tcBorders>
            <w:hideMark/>
          </w:tcPr>
          <w:p w14:paraId="414565DB" w14:textId="31D407F5" w:rsidR="00305C9B" w:rsidRPr="00130358" w:rsidRDefault="00B63883" w:rsidP="00483222">
            <w:pPr>
              <w:pStyle w:val="TAC"/>
            </w:pPr>
            <w:r w:rsidRPr="00130358">
              <w:rPr>
                <w:rFonts w:cs="Arial"/>
              </w:rPr>
              <w:t>FDD_B1,</w:t>
            </w:r>
            <w:r w:rsidR="00D62538" w:rsidRPr="00130358">
              <w:rPr>
                <w:rFonts w:cs="Arial"/>
              </w:rPr>
              <w:t xml:space="preserve"> </w:t>
            </w:r>
            <w:r w:rsidRPr="00130358">
              <w:rPr>
                <w:rFonts w:cs="Arial"/>
              </w:rPr>
              <w:t>FDD_B2</w:t>
            </w:r>
          </w:p>
        </w:tc>
        <w:tc>
          <w:tcPr>
            <w:tcW w:w="1430" w:type="dxa"/>
            <w:tcBorders>
              <w:top w:val="single" w:sz="6" w:space="0" w:color="auto"/>
              <w:left w:val="single" w:sz="4" w:space="0" w:color="auto"/>
              <w:bottom w:val="single" w:sz="6" w:space="0" w:color="auto"/>
              <w:right w:val="single" w:sz="6" w:space="0" w:color="auto"/>
            </w:tcBorders>
            <w:hideMark/>
          </w:tcPr>
          <w:p w14:paraId="1E615CC6" w14:textId="77777777" w:rsidR="00305C9B" w:rsidRPr="00130358" w:rsidRDefault="00305C9B" w:rsidP="00483222">
            <w:pPr>
              <w:pStyle w:val="TAC"/>
            </w:pPr>
            <w:r w:rsidRPr="00130358">
              <w:rPr>
                <w:rFonts w:cs="Arial"/>
              </w:rPr>
              <w:t>-120.5</w:t>
            </w:r>
          </w:p>
        </w:tc>
        <w:tc>
          <w:tcPr>
            <w:tcW w:w="1426" w:type="dxa"/>
            <w:tcBorders>
              <w:top w:val="single" w:sz="6" w:space="0" w:color="auto"/>
              <w:left w:val="single" w:sz="6" w:space="0" w:color="auto"/>
              <w:bottom w:val="single" w:sz="6" w:space="0" w:color="auto"/>
              <w:right w:val="single" w:sz="6" w:space="0" w:color="auto"/>
            </w:tcBorders>
            <w:hideMark/>
          </w:tcPr>
          <w:p w14:paraId="1830E615" w14:textId="77777777" w:rsidR="00305C9B" w:rsidRPr="00130358" w:rsidRDefault="00305C9B" w:rsidP="00483222">
            <w:pPr>
              <w:pStyle w:val="TAC"/>
            </w:pPr>
            <w:r w:rsidRPr="00130358">
              <w:rPr>
                <w:rFonts w:cs="Arial"/>
              </w:rPr>
              <w:t>N/A</w:t>
            </w:r>
          </w:p>
        </w:tc>
        <w:tc>
          <w:tcPr>
            <w:tcW w:w="1426" w:type="dxa"/>
            <w:tcBorders>
              <w:top w:val="single" w:sz="6" w:space="0" w:color="auto"/>
              <w:left w:val="single" w:sz="6" w:space="0" w:color="auto"/>
              <w:bottom w:val="single" w:sz="6" w:space="0" w:color="auto"/>
              <w:right w:val="single" w:sz="4" w:space="0" w:color="auto"/>
            </w:tcBorders>
            <w:hideMark/>
          </w:tcPr>
          <w:p w14:paraId="26F7786A" w14:textId="77777777" w:rsidR="00305C9B" w:rsidRPr="00130358" w:rsidRDefault="00305C9B" w:rsidP="00483222">
            <w:pPr>
              <w:pStyle w:val="TAC"/>
            </w:pPr>
            <w:r w:rsidRPr="00130358">
              <w:rPr>
                <w:rFonts w:cs="Arial"/>
              </w:rPr>
              <w:t>-70</w:t>
            </w:r>
          </w:p>
        </w:tc>
      </w:tr>
      <w:tr w:rsidR="00720854" w:rsidRPr="00130358" w14:paraId="3E2E86E2"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AE1FCD2" w14:textId="77777777" w:rsidR="00720854" w:rsidRPr="00130358" w:rsidRDefault="00720854" w:rsidP="00483222">
            <w:pPr>
              <w:keepNext/>
              <w:keepLines/>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1AACB5F8" w14:textId="77777777" w:rsidR="00720854" w:rsidRPr="00130358" w:rsidRDefault="00720854" w:rsidP="00483222">
            <w:pPr>
              <w:keepNext/>
              <w:keepLines/>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6ECDAEFA" w14:textId="77777777" w:rsidR="00720854" w:rsidRPr="00130358" w:rsidRDefault="00720854" w:rsidP="00483222">
            <w:pPr>
              <w:keepNext/>
              <w:keepLines/>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63BE9C63" w14:textId="36D19A8F" w:rsidR="00720854" w:rsidRPr="00130358" w:rsidRDefault="00720854" w:rsidP="00483222">
            <w:pPr>
              <w:pStyle w:val="TAC"/>
            </w:pPr>
            <w:r w:rsidRPr="00130358">
              <w:t>FDD_C,</w:t>
            </w:r>
            <w:r w:rsidR="00D62538" w:rsidRPr="00130358">
              <w:t xml:space="preserve"> </w:t>
            </w:r>
            <w:r w:rsidRPr="00130358">
              <w:t>TDD_C</w:t>
            </w:r>
          </w:p>
        </w:tc>
        <w:tc>
          <w:tcPr>
            <w:tcW w:w="1430" w:type="dxa"/>
            <w:tcBorders>
              <w:top w:val="single" w:sz="6" w:space="0" w:color="auto"/>
              <w:left w:val="single" w:sz="4" w:space="0" w:color="auto"/>
              <w:bottom w:val="single" w:sz="6" w:space="0" w:color="auto"/>
              <w:right w:val="single" w:sz="6" w:space="0" w:color="auto"/>
            </w:tcBorders>
            <w:vAlign w:val="center"/>
            <w:hideMark/>
          </w:tcPr>
          <w:p w14:paraId="22826DA4" w14:textId="77777777" w:rsidR="00720854" w:rsidRPr="00130358" w:rsidRDefault="00720854" w:rsidP="00483222">
            <w:pPr>
              <w:pStyle w:val="TAC"/>
            </w:pPr>
            <w:r w:rsidRPr="00130358">
              <w:t>-</w:t>
            </w:r>
            <w:r w:rsidRPr="00130358">
              <w:rPr>
                <w:lang w:eastAsia="zh-CN"/>
              </w:rPr>
              <w:t>120</w:t>
            </w:r>
          </w:p>
        </w:tc>
        <w:tc>
          <w:tcPr>
            <w:tcW w:w="1426" w:type="dxa"/>
            <w:tcBorders>
              <w:top w:val="single" w:sz="6" w:space="0" w:color="auto"/>
              <w:left w:val="single" w:sz="6" w:space="0" w:color="auto"/>
              <w:bottom w:val="single" w:sz="6" w:space="0" w:color="auto"/>
              <w:right w:val="single" w:sz="6" w:space="0" w:color="auto"/>
            </w:tcBorders>
            <w:vAlign w:val="center"/>
            <w:hideMark/>
          </w:tcPr>
          <w:p w14:paraId="00B4E0BB" w14:textId="77777777" w:rsidR="00720854" w:rsidRPr="00130358" w:rsidRDefault="00720854" w:rsidP="00483222">
            <w:pPr>
              <w:pStyle w:val="TAC"/>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361E2998" w14:textId="77777777" w:rsidR="00720854" w:rsidRPr="00130358" w:rsidRDefault="00720854" w:rsidP="00483222">
            <w:pPr>
              <w:pStyle w:val="TAC"/>
            </w:pPr>
            <w:r w:rsidRPr="00130358">
              <w:t>-70</w:t>
            </w:r>
          </w:p>
        </w:tc>
      </w:tr>
      <w:tr w:rsidR="00720854" w:rsidRPr="00130358" w14:paraId="1EFCF4DF"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19F9692A" w14:textId="77777777" w:rsidR="00720854" w:rsidRPr="00130358" w:rsidRDefault="00720854" w:rsidP="00483222">
            <w:pPr>
              <w:keepNext/>
              <w:keepLines/>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10443AAA" w14:textId="77777777" w:rsidR="00720854" w:rsidRPr="00130358" w:rsidRDefault="00720854" w:rsidP="00483222">
            <w:pPr>
              <w:keepNext/>
              <w:keepLines/>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48B4D66" w14:textId="77777777" w:rsidR="00720854" w:rsidRPr="00130358" w:rsidRDefault="00720854" w:rsidP="00483222">
            <w:pPr>
              <w:keepNext/>
              <w:keepLines/>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0F24FA08" w14:textId="77777777" w:rsidR="00720854" w:rsidRPr="00130358" w:rsidRDefault="00720854" w:rsidP="00483222">
            <w:pPr>
              <w:pStyle w:val="TAC"/>
            </w:pPr>
            <w:r w:rsidRPr="00130358">
              <w:t>FDD_D</w:t>
            </w:r>
          </w:p>
        </w:tc>
        <w:tc>
          <w:tcPr>
            <w:tcW w:w="1430" w:type="dxa"/>
            <w:tcBorders>
              <w:top w:val="single" w:sz="6" w:space="0" w:color="auto"/>
              <w:left w:val="single" w:sz="4" w:space="0" w:color="auto"/>
              <w:bottom w:val="single" w:sz="6" w:space="0" w:color="auto"/>
              <w:right w:val="single" w:sz="6" w:space="0" w:color="auto"/>
            </w:tcBorders>
            <w:vAlign w:val="center"/>
            <w:hideMark/>
          </w:tcPr>
          <w:p w14:paraId="1898AC52" w14:textId="77777777" w:rsidR="00720854" w:rsidRPr="00130358" w:rsidRDefault="00720854" w:rsidP="00483222">
            <w:pPr>
              <w:pStyle w:val="TAC"/>
            </w:pPr>
            <w:r w:rsidRPr="00130358">
              <w:t>-1</w:t>
            </w:r>
            <w:r w:rsidRPr="00130358">
              <w:rPr>
                <w:lang w:eastAsia="zh-CN"/>
              </w:rPr>
              <w:t>19.5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34178E19" w14:textId="77777777" w:rsidR="00720854" w:rsidRPr="00130358" w:rsidRDefault="00720854" w:rsidP="00483222">
            <w:pPr>
              <w:pStyle w:val="TAC"/>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06B3136D" w14:textId="77777777" w:rsidR="00720854" w:rsidRPr="00130358" w:rsidRDefault="00720854" w:rsidP="00483222">
            <w:pPr>
              <w:pStyle w:val="TAC"/>
            </w:pPr>
            <w:r w:rsidRPr="00130358">
              <w:t>-70</w:t>
            </w:r>
          </w:p>
        </w:tc>
      </w:tr>
      <w:tr w:rsidR="00720854" w:rsidRPr="00130358" w14:paraId="30823B70"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694AD24C"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76728BCB"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369D0F3"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2D81CAD4" w14:textId="3B0E1BD5" w:rsidR="00720854" w:rsidRPr="00130358" w:rsidRDefault="00720854" w:rsidP="00D62538">
            <w:pPr>
              <w:pStyle w:val="TAC"/>
              <w:keepNext w:val="0"/>
              <w:keepLines w:val="0"/>
            </w:pPr>
            <w:r w:rsidRPr="00130358">
              <w:t>FDD_E,</w:t>
            </w:r>
            <w:r w:rsidR="00D62538" w:rsidRPr="00130358">
              <w:t xml:space="preserve"> </w:t>
            </w:r>
            <w:r w:rsidRPr="00130358">
              <w:t>TDD_E</w:t>
            </w:r>
          </w:p>
        </w:tc>
        <w:tc>
          <w:tcPr>
            <w:tcW w:w="1430" w:type="dxa"/>
            <w:tcBorders>
              <w:top w:val="single" w:sz="6" w:space="0" w:color="auto"/>
              <w:left w:val="single" w:sz="4" w:space="0" w:color="auto"/>
              <w:bottom w:val="single" w:sz="6" w:space="0" w:color="auto"/>
              <w:right w:val="single" w:sz="6" w:space="0" w:color="auto"/>
            </w:tcBorders>
            <w:vAlign w:val="center"/>
            <w:hideMark/>
          </w:tcPr>
          <w:p w14:paraId="674EE49B" w14:textId="77777777" w:rsidR="00720854" w:rsidRPr="00130358" w:rsidRDefault="00720854" w:rsidP="00D62538">
            <w:pPr>
              <w:pStyle w:val="TAC"/>
              <w:keepNext w:val="0"/>
              <w:keepLines w:val="0"/>
            </w:pPr>
            <w:r w:rsidRPr="00130358">
              <w:t>-119</w:t>
            </w:r>
          </w:p>
        </w:tc>
        <w:tc>
          <w:tcPr>
            <w:tcW w:w="1426" w:type="dxa"/>
            <w:tcBorders>
              <w:top w:val="single" w:sz="6" w:space="0" w:color="auto"/>
              <w:left w:val="single" w:sz="6" w:space="0" w:color="auto"/>
              <w:bottom w:val="single" w:sz="6" w:space="0" w:color="auto"/>
              <w:right w:val="single" w:sz="6" w:space="0" w:color="auto"/>
            </w:tcBorders>
            <w:vAlign w:val="center"/>
            <w:hideMark/>
          </w:tcPr>
          <w:p w14:paraId="58A4F3FC"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4B30F70B" w14:textId="77777777" w:rsidR="00720854" w:rsidRPr="00130358" w:rsidRDefault="00720854" w:rsidP="00D62538">
            <w:pPr>
              <w:pStyle w:val="TAC"/>
              <w:keepNext w:val="0"/>
              <w:keepLines w:val="0"/>
            </w:pPr>
            <w:r w:rsidRPr="00130358">
              <w:t>-70</w:t>
            </w:r>
          </w:p>
        </w:tc>
      </w:tr>
      <w:tr w:rsidR="00720854" w:rsidRPr="00130358" w14:paraId="72E66343"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F2EF462"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17620C06"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7741367"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2B192C5D" w14:textId="77777777" w:rsidR="00720854" w:rsidRPr="00130358" w:rsidRDefault="00720854" w:rsidP="00D62538">
            <w:pPr>
              <w:pStyle w:val="TAC"/>
              <w:keepNext w:val="0"/>
              <w:keepLines w:val="0"/>
            </w:pPr>
            <w:r w:rsidRPr="00130358">
              <w:t>FDD_F</w:t>
            </w:r>
          </w:p>
        </w:tc>
        <w:tc>
          <w:tcPr>
            <w:tcW w:w="1430" w:type="dxa"/>
            <w:tcBorders>
              <w:top w:val="single" w:sz="6" w:space="0" w:color="auto"/>
              <w:left w:val="single" w:sz="4" w:space="0" w:color="auto"/>
              <w:bottom w:val="single" w:sz="6" w:space="0" w:color="auto"/>
              <w:right w:val="single" w:sz="6" w:space="0" w:color="auto"/>
            </w:tcBorders>
            <w:vAlign w:val="center"/>
            <w:hideMark/>
          </w:tcPr>
          <w:p w14:paraId="7FC7AC5F" w14:textId="77777777" w:rsidR="00720854" w:rsidRPr="00130358" w:rsidRDefault="00720854" w:rsidP="00D62538">
            <w:pPr>
              <w:pStyle w:val="TAC"/>
              <w:keepNext w:val="0"/>
              <w:keepLines w:val="0"/>
            </w:pPr>
            <w:r w:rsidRPr="00130358">
              <w:t>-1</w:t>
            </w:r>
            <w:r w:rsidRPr="00130358">
              <w:rPr>
                <w:lang w:eastAsia="zh-CN"/>
              </w:rPr>
              <w:t>18.5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2A2CA862"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0E44726C" w14:textId="77777777" w:rsidR="00720854" w:rsidRPr="00130358" w:rsidRDefault="00720854" w:rsidP="00D62538">
            <w:pPr>
              <w:pStyle w:val="TAC"/>
              <w:keepNext w:val="0"/>
              <w:keepLines w:val="0"/>
            </w:pPr>
            <w:r w:rsidRPr="00130358">
              <w:t>-70</w:t>
            </w:r>
          </w:p>
        </w:tc>
      </w:tr>
      <w:tr w:rsidR="00720854" w:rsidRPr="00130358" w14:paraId="572F842F"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B7AECDE"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05DDA6F1"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235A180F"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5259CD3E" w14:textId="77777777" w:rsidR="00720854" w:rsidRPr="00130358" w:rsidRDefault="00720854" w:rsidP="00D62538">
            <w:pPr>
              <w:pStyle w:val="TAC"/>
              <w:keepNext w:val="0"/>
              <w:keepLines w:val="0"/>
            </w:pPr>
            <w:r w:rsidRPr="00130358">
              <w:t>FDD_G</w:t>
            </w:r>
          </w:p>
        </w:tc>
        <w:tc>
          <w:tcPr>
            <w:tcW w:w="1430" w:type="dxa"/>
            <w:tcBorders>
              <w:top w:val="single" w:sz="6" w:space="0" w:color="auto"/>
              <w:left w:val="single" w:sz="4" w:space="0" w:color="auto"/>
              <w:bottom w:val="single" w:sz="6" w:space="0" w:color="auto"/>
              <w:right w:val="single" w:sz="6" w:space="0" w:color="auto"/>
            </w:tcBorders>
            <w:vAlign w:val="center"/>
            <w:hideMark/>
          </w:tcPr>
          <w:p w14:paraId="5A239C89" w14:textId="77777777" w:rsidR="00720854" w:rsidRPr="00130358" w:rsidRDefault="00720854" w:rsidP="00D62538">
            <w:pPr>
              <w:pStyle w:val="TAC"/>
              <w:keepNext w:val="0"/>
              <w:keepLines w:val="0"/>
            </w:pPr>
            <w:r w:rsidRPr="00130358">
              <w:t>-1</w:t>
            </w:r>
            <w:r w:rsidRPr="00130358">
              <w:rPr>
                <w:lang w:eastAsia="zh-CN"/>
              </w:rPr>
              <w:t>18</w:t>
            </w:r>
          </w:p>
        </w:tc>
        <w:tc>
          <w:tcPr>
            <w:tcW w:w="1426" w:type="dxa"/>
            <w:tcBorders>
              <w:top w:val="single" w:sz="6" w:space="0" w:color="auto"/>
              <w:left w:val="single" w:sz="6" w:space="0" w:color="auto"/>
              <w:bottom w:val="single" w:sz="6" w:space="0" w:color="auto"/>
              <w:right w:val="single" w:sz="6" w:space="0" w:color="auto"/>
            </w:tcBorders>
            <w:vAlign w:val="center"/>
            <w:hideMark/>
          </w:tcPr>
          <w:p w14:paraId="23392BE2"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63553718" w14:textId="77777777" w:rsidR="00720854" w:rsidRPr="00130358" w:rsidRDefault="00720854" w:rsidP="00D62538">
            <w:pPr>
              <w:pStyle w:val="TAC"/>
              <w:keepNext w:val="0"/>
              <w:keepLines w:val="0"/>
            </w:pPr>
            <w:r w:rsidRPr="00130358">
              <w:t>-70</w:t>
            </w:r>
          </w:p>
        </w:tc>
      </w:tr>
      <w:tr w:rsidR="00720854" w:rsidRPr="00130358" w14:paraId="7D2B693D"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54EEF190"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6DB61021"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7C95B4A0"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163F5B09" w14:textId="77777777" w:rsidR="00720854" w:rsidRPr="00130358" w:rsidRDefault="00720854" w:rsidP="00D62538">
            <w:pPr>
              <w:pStyle w:val="TAC"/>
              <w:keepNext w:val="0"/>
              <w:keepLines w:val="0"/>
            </w:pPr>
            <w:r w:rsidRPr="00130358">
              <w:t>FDD_H</w:t>
            </w:r>
          </w:p>
        </w:tc>
        <w:tc>
          <w:tcPr>
            <w:tcW w:w="1430" w:type="dxa"/>
            <w:tcBorders>
              <w:top w:val="single" w:sz="6" w:space="0" w:color="auto"/>
              <w:left w:val="single" w:sz="4" w:space="0" w:color="auto"/>
              <w:bottom w:val="single" w:sz="6" w:space="0" w:color="auto"/>
              <w:right w:val="single" w:sz="6" w:space="0" w:color="auto"/>
            </w:tcBorders>
            <w:vAlign w:val="center"/>
            <w:hideMark/>
          </w:tcPr>
          <w:p w14:paraId="179413F5" w14:textId="77777777" w:rsidR="00720854" w:rsidRPr="00130358" w:rsidRDefault="00720854" w:rsidP="00D62538">
            <w:pPr>
              <w:pStyle w:val="TAC"/>
              <w:keepNext w:val="0"/>
              <w:keepLines w:val="0"/>
            </w:pPr>
            <w:r w:rsidRPr="00130358">
              <w:t>-1</w:t>
            </w:r>
            <w:r w:rsidRPr="00130358">
              <w:rPr>
                <w:lang w:eastAsia="zh-CN"/>
              </w:rPr>
              <w:t>17.5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26CE4D83"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53805435" w14:textId="77777777" w:rsidR="00720854" w:rsidRPr="00130358" w:rsidRDefault="00720854" w:rsidP="00D62538">
            <w:pPr>
              <w:pStyle w:val="TAC"/>
              <w:keepNext w:val="0"/>
              <w:keepLines w:val="0"/>
            </w:pPr>
            <w:r w:rsidRPr="00130358">
              <w:t>-70</w:t>
            </w:r>
          </w:p>
        </w:tc>
      </w:tr>
      <w:tr w:rsidR="00720854" w:rsidRPr="00130358" w14:paraId="4D621A51" w14:textId="77777777" w:rsidTr="00D62538">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05715043" w14:textId="77777777" w:rsidR="00720854" w:rsidRPr="00130358" w:rsidRDefault="00720854" w:rsidP="00D62538">
            <w:pPr>
              <w:spacing w:after="0"/>
              <w:rPr>
                <w:rFonts w:ascii="Arial" w:hAnsi="Arial"/>
                <w:sz w:val="18"/>
              </w:rPr>
            </w:pPr>
          </w:p>
        </w:tc>
        <w:tc>
          <w:tcPr>
            <w:tcW w:w="1046" w:type="dxa"/>
            <w:vMerge/>
            <w:tcBorders>
              <w:top w:val="single" w:sz="6" w:space="0" w:color="auto"/>
              <w:left w:val="single" w:sz="6" w:space="0" w:color="auto"/>
              <w:bottom w:val="single" w:sz="6" w:space="0" w:color="auto"/>
              <w:right w:val="single" w:sz="6" w:space="0" w:color="auto"/>
            </w:tcBorders>
            <w:vAlign w:val="center"/>
            <w:hideMark/>
          </w:tcPr>
          <w:p w14:paraId="6720BAA2" w14:textId="77777777" w:rsidR="00720854" w:rsidRPr="00130358" w:rsidRDefault="00720854" w:rsidP="00D62538">
            <w:pPr>
              <w:spacing w:after="0"/>
              <w:rPr>
                <w:rFonts w:ascii="Arial" w:hAnsi="Arial"/>
                <w:sz w:val="18"/>
              </w:rPr>
            </w:pPr>
          </w:p>
        </w:tc>
        <w:tc>
          <w:tcPr>
            <w:tcW w:w="843" w:type="dxa"/>
            <w:vMerge/>
            <w:tcBorders>
              <w:top w:val="single" w:sz="6" w:space="0" w:color="auto"/>
              <w:left w:val="single" w:sz="6" w:space="0" w:color="auto"/>
              <w:bottom w:val="single" w:sz="6" w:space="0" w:color="auto"/>
              <w:right w:val="single" w:sz="6" w:space="0" w:color="auto"/>
            </w:tcBorders>
            <w:vAlign w:val="center"/>
            <w:hideMark/>
          </w:tcPr>
          <w:p w14:paraId="6DA4BDB4" w14:textId="77777777" w:rsidR="00720854" w:rsidRPr="00130358" w:rsidRDefault="00720854" w:rsidP="00D62538">
            <w:pPr>
              <w:spacing w:after="0"/>
              <w:rPr>
                <w:rFonts w:ascii="Arial" w:hAnsi="Arial"/>
                <w:sz w:val="18"/>
              </w:rPr>
            </w:pPr>
          </w:p>
        </w:tc>
        <w:tc>
          <w:tcPr>
            <w:tcW w:w="2484" w:type="dxa"/>
            <w:tcBorders>
              <w:top w:val="single" w:sz="6" w:space="0" w:color="auto"/>
              <w:left w:val="single" w:sz="6" w:space="0" w:color="auto"/>
              <w:bottom w:val="single" w:sz="6" w:space="0" w:color="auto"/>
              <w:right w:val="single" w:sz="4" w:space="0" w:color="auto"/>
            </w:tcBorders>
            <w:vAlign w:val="center"/>
            <w:hideMark/>
          </w:tcPr>
          <w:p w14:paraId="640E8EF6" w14:textId="77777777" w:rsidR="00720854" w:rsidRPr="00130358" w:rsidRDefault="00720854" w:rsidP="00D62538">
            <w:pPr>
              <w:pStyle w:val="TAC"/>
              <w:keepNext w:val="0"/>
              <w:keepLines w:val="0"/>
            </w:pPr>
            <w:r w:rsidRPr="00130358">
              <w:rPr>
                <w:lang w:eastAsia="zh-CN"/>
              </w:rPr>
              <w:t>FDD_N</w:t>
            </w:r>
          </w:p>
        </w:tc>
        <w:tc>
          <w:tcPr>
            <w:tcW w:w="1430" w:type="dxa"/>
            <w:tcBorders>
              <w:top w:val="single" w:sz="6" w:space="0" w:color="auto"/>
              <w:left w:val="single" w:sz="4" w:space="0" w:color="auto"/>
              <w:bottom w:val="single" w:sz="6" w:space="0" w:color="auto"/>
              <w:right w:val="single" w:sz="6" w:space="0" w:color="auto"/>
            </w:tcBorders>
            <w:vAlign w:val="center"/>
            <w:hideMark/>
          </w:tcPr>
          <w:p w14:paraId="1D8F54DA" w14:textId="77777777" w:rsidR="00720854" w:rsidRPr="00130358" w:rsidRDefault="00720854" w:rsidP="00D62538">
            <w:pPr>
              <w:pStyle w:val="TAC"/>
              <w:keepNext w:val="0"/>
              <w:keepLines w:val="0"/>
            </w:pPr>
            <w:r w:rsidRPr="00130358">
              <w:rPr>
                <w:lang w:eastAsia="zh-CN"/>
              </w:rPr>
              <w:t>-114.5</w:t>
            </w:r>
          </w:p>
        </w:tc>
        <w:tc>
          <w:tcPr>
            <w:tcW w:w="1426" w:type="dxa"/>
            <w:tcBorders>
              <w:top w:val="single" w:sz="6" w:space="0" w:color="auto"/>
              <w:left w:val="single" w:sz="6" w:space="0" w:color="auto"/>
              <w:bottom w:val="single" w:sz="6" w:space="0" w:color="auto"/>
              <w:right w:val="single" w:sz="6" w:space="0" w:color="auto"/>
            </w:tcBorders>
            <w:vAlign w:val="center"/>
            <w:hideMark/>
          </w:tcPr>
          <w:p w14:paraId="1EB6EEBD"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6" w:space="0" w:color="auto"/>
              <w:right w:val="single" w:sz="4" w:space="0" w:color="auto"/>
            </w:tcBorders>
            <w:vAlign w:val="center"/>
            <w:hideMark/>
          </w:tcPr>
          <w:p w14:paraId="6AF17D55" w14:textId="77777777" w:rsidR="00720854" w:rsidRPr="00130358" w:rsidRDefault="00720854" w:rsidP="00D62538">
            <w:pPr>
              <w:pStyle w:val="TAC"/>
              <w:keepNext w:val="0"/>
              <w:keepLines w:val="0"/>
            </w:pPr>
            <w:r w:rsidRPr="00130358">
              <w:rPr>
                <w:lang w:eastAsia="zh-CN"/>
              </w:rPr>
              <w:t>-70</w:t>
            </w:r>
          </w:p>
        </w:tc>
      </w:tr>
      <w:tr w:rsidR="00720854" w:rsidRPr="00130358" w14:paraId="565F9AF5" w14:textId="77777777" w:rsidTr="00D62538">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479879C1" w14:textId="77777777" w:rsidR="00720854" w:rsidRPr="00130358" w:rsidRDefault="00720854" w:rsidP="00D62538">
            <w:pPr>
              <w:pStyle w:val="TAC"/>
              <w:keepNext w:val="0"/>
              <w:keepLines w:val="0"/>
            </w:pPr>
            <w:r w:rsidRPr="00130358">
              <w:sym w:font="Symbol" w:char="00B1"/>
            </w:r>
            <w:r w:rsidRPr="00130358">
              <w:t>8</w:t>
            </w:r>
          </w:p>
        </w:tc>
        <w:tc>
          <w:tcPr>
            <w:tcW w:w="1046" w:type="dxa"/>
            <w:tcBorders>
              <w:top w:val="single" w:sz="6" w:space="0" w:color="auto"/>
              <w:left w:val="single" w:sz="6" w:space="0" w:color="auto"/>
              <w:bottom w:val="single" w:sz="6" w:space="0" w:color="auto"/>
              <w:right w:val="single" w:sz="6" w:space="0" w:color="auto"/>
            </w:tcBorders>
            <w:vAlign w:val="center"/>
            <w:hideMark/>
          </w:tcPr>
          <w:p w14:paraId="3F83C345" w14:textId="77777777" w:rsidR="00720854" w:rsidRPr="00130358" w:rsidRDefault="00720854" w:rsidP="00D62538">
            <w:pPr>
              <w:pStyle w:val="TAC"/>
              <w:keepNext w:val="0"/>
              <w:keepLines w:val="0"/>
            </w:pPr>
            <w:r w:rsidRPr="00130358">
              <w:sym w:font="Symbol" w:char="00B1"/>
            </w:r>
            <w:r w:rsidRPr="00130358">
              <w:t>11</w:t>
            </w:r>
          </w:p>
        </w:tc>
        <w:tc>
          <w:tcPr>
            <w:tcW w:w="843" w:type="dxa"/>
            <w:tcBorders>
              <w:top w:val="single" w:sz="6" w:space="0" w:color="auto"/>
              <w:left w:val="single" w:sz="6" w:space="0" w:color="auto"/>
              <w:bottom w:val="single" w:sz="6" w:space="0" w:color="auto"/>
              <w:right w:val="single" w:sz="6" w:space="0" w:color="auto"/>
            </w:tcBorders>
            <w:vAlign w:val="center"/>
            <w:hideMark/>
          </w:tcPr>
          <w:p w14:paraId="3CE705F5" w14:textId="0D22F3D0" w:rsidR="00720854" w:rsidRPr="00130358" w:rsidRDefault="00720854" w:rsidP="00D62538">
            <w:pPr>
              <w:pStyle w:val="TAC"/>
              <w:keepNext w:val="0"/>
              <w:keepLines w:val="0"/>
            </w:pPr>
            <w:r w:rsidRPr="00130358">
              <w:sym w:font="Symbol" w:char="00B3"/>
            </w:r>
            <w:r w:rsidRPr="00130358">
              <w:t>-6</w:t>
            </w:r>
            <w:r w:rsidR="00D62538" w:rsidRPr="00130358">
              <w:t xml:space="preserve"> </w:t>
            </w:r>
            <w:r w:rsidRPr="00130358">
              <w:t>dB</w:t>
            </w:r>
          </w:p>
        </w:tc>
        <w:tc>
          <w:tcPr>
            <w:tcW w:w="2484" w:type="dxa"/>
            <w:tcBorders>
              <w:top w:val="single" w:sz="6" w:space="0" w:color="auto"/>
              <w:left w:val="single" w:sz="6" w:space="0" w:color="auto"/>
              <w:bottom w:val="single" w:sz="6" w:space="0" w:color="auto"/>
              <w:right w:val="single" w:sz="4" w:space="0" w:color="auto"/>
            </w:tcBorders>
            <w:vAlign w:val="center"/>
            <w:hideMark/>
          </w:tcPr>
          <w:p w14:paraId="05DC6452" w14:textId="77FB4874" w:rsidR="00720854" w:rsidRPr="00130358" w:rsidRDefault="00720854" w:rsidP="00D62538">
            <w:pPr>
              <w:pStyle w:val="TAC"/>
              <w:keepNext w:val="0"/>
              <w:keepLines w:val="0"/>
            </w:pPr>
            <w:r w:rsidRPr="00130358">
              <w:t>FDD_A,</w:t>
            </w:r>
            <w:r w:rsidR="00D62538" w:rsidRPr="00130358">
              <w:t xml:space="preserve"> </w:t>
            </w:r>
            <w:r w:rsidRPr="00130358">
              <w:t>TDD_A,</w:t>
            </w:r>
            <w:r w:rsidR="00D62538" w:rsidRPr="00130358">
              <w:t xml:space="preserve"> </w:t>
            </w:r>
            <w:r w:rsidRPr="00130358">
              <w:t>FDD_C,</w:t>
            </w:r>
            <w:r w:rsidR="00D62538" w:rsidRPr="00130358">
              <w:t xml:space="preserve"> </w:t>
            </w:r>
            <w:r w:rsidRPr="00130358">
              <w:t>TDD_C,</w:t>
            </w:r>
            <w:r w:rsidR="00D62538" w:rsidRPr="00130358">
              <w:t xml:space="preserve"> </w:t>
            </w:r>
            <w:r w:rsidRPr="00130358">
              <w:t>FDD_D,</w:t>
            </w:r>
            <w:r w:rsidR="00D62538" w:rsidRPr="00130358">
              <w:t xml:space="preserve"> </w:t>
            </w:r>
            <w:r w:rsidRPr="00130358">
              <w:t>FDD_E,</w:t>
            </w:r>
            <w:r w:rsidR="00D62538" w:rsidRPr="00130358">
              <w:t xml:space="preserve"> </w:t>
            </w:r>
            <w:r w:rsidRPr="00130358">
              <w:t>TDD_E,</w:t>
            </w:r>
            <w:r w:rsidR="00D62538" w:rsidRPr="00130358">
              <w:t xml:space="preserve"> </w:t>
            </w:r>
            <w:r w:rsidRPr="00130358">
              <w:t>FDD_F,</w:t>
            </w:r>
            <w:r w:rsidR="00D62538" w:rsidRPr="00130358">
              <w:t xml:space="preserve"> </w:t>
            </w:r>
            <w:r w:rsidRPr="00130358">
              <w:t>FDD_G,</w:t>
            </w:r>
            <w:r w:rsidR="00D62538" w:rsidRPr="00130358">
              <w:t xml:space="preserve"> </w:t>
            </w:r>
            <w:r w:rsidRPr="00130358">
              <w:t>FDD_H,</w:t>
            </w:r>
            <w:r w:rsidR="00D62538" w:rsidRPr="00130358">
              <w:t xml:space="preserve"> </w:t>
            </w:r>
            <w:r w:rsidRPr="00130358">
              <w:t>FDD_N</w:t>
            </w:r>
          </w:p>
        </w:tc>
        <w:tc>
          <w:tcPr>
            <w:tcW w:w="1430" w:type="dxa"/>
            <w:tcBorders>
              <w:top w:val="single" w:sz="6" w:space="0" w:color="auto"/>
              <w:left w:val="single" w:sz="4" w:space="0" w:color="auto"/>
              <w:bottom w:val="single" w:sz="4" w:space="0" w:color="auto"/>
              <w:right w:val="single" w:sz="6" w:space="0" w:color="auto"/>
            </w:tcBorders>
            <w:vAlign w:val="center"/>
            <w:hideMark/>
          </w:tcPr>
          <w:p w14:paraId="730148DF" w14:textId="77777777" w:rsidR="00720854" w:rsidRPr="00130358" w:rsidRDefault="00720854" w:rsidP="00D62538">
            <w:pPr>
              <w:pStyle w:val="TAC"/>
              <w:keepNext w:val="0"/>
              <w:keepLines w:val="0"/>
            </w:pPr>
            <w:r w:rsidRPr="00130358">
              <w:t>N/A</w:t>
            </w:r>
          </w:p>
        </w:tc>
        <w:tc>
          <w:tcPr>
            <w:tcW w:w="1426" w:type="dxa"/>
            <w:tcBorders>
              <w:top w:val="single" w:sz="6" w:space="0" w:color="auto"/>
              <w:left w:val="single" w:sz="6" w:space="0" w:color="auto"/>
              <w:bottom w:val="single" w:sz="4" w:space="0" w:color="auto"/>
              <w:right w:val="single" w:sz="6" w:space="0" w:color="auto"/>
            </w:tcBorders>
            <w:vAlign w:val="center"/>
            <w:hideMark/>
          </w:tcPr>
          <w:p w14:paraId="13557DDD" w14:textId="77777777" w:rsidR="00720854" w:rsidRPr="00130358" w:rsidRDefault="00720854" w:rsidP="00D62538">
            <w:pPr>
              <w:pStyle w:val="TAC"/>
              <w:keepNext w:val="0"/>
              <w:keepLines w:val="0"/>
            </w:pPr>
            <w:r w:rsidRPr="00130358">
              <w:t>-70</w:t>
            </w:r>
          </w:p>
        </w:tc>
        <w:tc>
          <w:tcPr>
            <w:tcW w:w="1426" w:type="dxa"/>
            <w:tcBorders>
              <w:top w:val="single" w:sz="6" w:space="0" w:color="auto"/>
              <w:left w:val="single" w:sz="6" w:space="0" w:color="auto"/>
              <w:bottom w:val="single" w:sz="4" w:space="0" w:color="auto"/>
              <w:right w:val="single" w:sz="4" w:space="0" w:color="auto"/>
            </w:tcBorders>
            <w:vAlign w:val="center"/>
            <w:hideMark/>
          </w:tcPr>
          <w:p w14:paraId="51CA3BA9" w14:textId="77777777" w:rsidR="00720854" w:rsidRPr="00130358" w:rsidRDefault="00720854" w:rsidP="00D62538">
            <w:pPr>
              <w:pStyle w:val="TAC"/>
              <w:keepNext w:val="0"/>
              <w:keepLines w:val="0"/>
            </w:pPr>
            <w:r w:rsidRPr="00130358">
              <w:t>-50</w:t>
            </w:r>
          </w:p>
        </w:tc>
      </w:tr>
      <w:tr w:rsidR="00720854" w:rsidRPr="00130358" w14:paraId="7110B268" w14:textId="77777777" w:rsidTr="00D62538">
        <w:trPr>
          <w:jc w:val="center"/>
        </w:trPr>
        <w:tc>
          <w:tcPr>
            <w:tcW w:w="9681" w:type="dxa"/>
            <w:gridSpan w:val="7"/>
            <w:tcBorders>
              <w:top w:val="single" w:sz="6" w:space="0" w:color="auto"/>
              <w:left w:val="single" w:sz="4" w:space="0" w:color="auto"/>
              <w:bottom w:val="single" w:sz="4" w:space="0" w:color="auto"/>
              <w:right w:val="single" w:sz="4" w:space="0" w:color="auto"/>
            </w:tcBorders>
            <w:vAlign w:val="center"/>
            <w:hideMark/>
          </w:tcPr>
          <w:p w14:paraId="2CC89DAB" w14:textId="70B47672" w:rsidR="00720854" w:rsidRPr="00130358" w:rsidRDefault="00720854"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27557BD8" w14:textId="384171C3" w:rsidR="00720854" w:rsidRPr="00130358" w:rsidRDefault="00720854"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157CD554" w14:textId="7F946E4A" w:rsidR="00720854" w:rsidRPr="00130358" w:rsidRDefault="00720854" w:rsidP="00D62538">
            <w:pPr>
              <w:pStyle w:val="TAN"/>
              <w:keepNext w:val="0"/>
              <w:keepLines w:val="0"/>
            </w:pPr>
            <w:r w:rsidRPr="00130358">
              <w:t>NOTE</w:t>
            </w:r>
            <w:r w:rsidR="00D62538" w:rsidRPr="00130358">
              <w:t xml:space="preserve"> </w:t>
            </w:r>
            <w:r w:rsidRPr="00130358">
              <w:t>3:</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28993725" w14:textId="77777777" w:rsidR="00720854" w:rsidRPr="00130358" w:rsidRDefault="00720854" w:rsidP="00D62538">
      <w:pPr>
        <w:rPr>
          <w:rFonts w:cs="v4.2.0"/>
          <w:lang w:eastAsia="zh-CN"/>
        </w:rPr>
      </w:pPr>
    </w:p>
    <w:p w14:paraId="18E5478F" w14:textId="77777777" w:rsidR="00720854" w:rsidRPr="00130358" w:rsidRDefault="00720854" w:rsidP="00D62538">
      <w:pPr>
        <w:rPr>
          <w:rFonts w:cs="v4.2.0"/>
        </w:rPr>
      </w:pPr>
      <w:r w:rsidRPr="00130358">
        <w:rPr>
          <w:rFonts w:cs="v4.2.0"/>
        </w:rPr>
        <w:t>The reporting range of RSRP is defined from -140 dBm to -44 dBm with 1 dB resolution.</w:t>
      </w:r>
    </w:p>
    <w:p w14:paraId="2EF6E682" w14:textId="77777777" w:rsidR="00720854" w:rsidRPr="00130358" w:rsidRDefault="00720854" w:rsidP="00D62538">
      <w:pPr>
        <w:rPr>
          <w:rFonts w:cs="v4.2.0"/>
        </w:rPr>
      </w:pPr>
      <w:r w:rsidRPr="00130358">
        <w:rPr>
          <w:rFonts w:cs="v4.2.0"/>
        </w:rPr>
        <w:t>The mapping of measured quantity is defined in Table 9.9.1.1_1</w:t>
      </w:r>
      <w:r w:rsidRPr="00130358">
        <w:rPr>
          <w:rFonts w:cs="v4.2.0"/>
          <w:lang w:eastAsia="zh-CN"/>
        </w:rPr>
        <w:t>.</w:t>
      </w:r>
      <w:r w:rsidRPr="00130358">
        <w:rPr>
          <w:rFonts w:cs="v4.2.0"/>
        </w:rPr>
        <w:t>3-2. The range in the signalling may be larger than the guaranteed accuracy range.</w:t>
      </w:r>
    </w:p>
    <w:p w14:paraId="50F5CD7C" w14:textId="77777777" w:rsidR="00720854" w:rsidRPr="00130358" w:rsidRDefault="00720854" w:rsidP="00D62538">
      <w:pPr>
        <w:pStyle w:val="TH"/>
        <w:keepNext w:val="0"/>
        <w:keepLines w:val="0"/>
      </w:pPr>
      <w:r w:rsidRPr="00130358">
        <w:t>Table 9.9.1.1_1</w:t>
      </w:r>
      <w:r w:rsidRPr="00130358">
        <w:rPr>
          <w:lang w:eastAsia="zh-CN"/>
        </w:rPr>
        <w:t>.</w:t>
      </w:r>
      <w:r w:rsidRPr="00130358">
        <w:t>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720854" w:rsidRPr="00130358" w14:paraId="351C47C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0D8FA19" w14:textId="317736CB" w:rsidR="00720854" w:rsidRPr="00130358" w:rsidRDefault="00720854"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Borders>
              <w:top w:val="single" w:sz="4" w:space="0" w:color="auto"/>
              <w:left w:val="single" w:sz="4" w:space="0" w:color="auto"/>
              <w:bottom w:val="single" w:sz="4" w:space="0" w:color="auto"/>
              <w:right w:val="single" w:sz="4" w:space="0" w:color="auto"/>
            </w:tcBorders>
            <w:hideMark/>
          </w:tcPr>
          <w:p w14:paraId="1EFF41B6" w14:textId="35431E58" w:rsidR="00720854" w:rsidRPr="00130358" w:rsidRDefault="00720854"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Borders>
              <w:top w:val="single" w:sz="4" w:space="0" w:color="auto"/>
              <w:left w:val="single" w:sz="4" w:space="0" w:color="auto"/>
              <w:bottom w:val="single" w:sz="4" w:space="0" w:color="auto"/>
              <w:right w:val="single" w:sz="4" w:space="0" w:color="auto"/>
            </w:tcBorders>
            <w:hideMark/>
          </w:tcPr>
          <w:p w14:paraId="4188B889" w14:textId="77777777" w:rsidR="00720854" w:rsidRPr="00130358" w:rsidRDefault="00720854" w:rsidP="00D62538">
            <w:pPr>
              <w:pStyle w:val="TAH"/>
              <w:keepNext w:val="0"/>
              <w:keepLines w:val="0"/>
              <w:rPr>
                <w:rFonts w:cs="v3.7.0"/>
              </w:rPr>
            </w:pPr>
            <w:r w:rsidRPr="00130358">
              <w:rPr>
                <w:rFonts w:cs="v3.7.0"/>
              </w:rPr>
              <w:t>Unit</w:t>
            </w:r>
          </w:p>
        </w:tc>
      </w:tr>
      <w:tr w:rsidR="00720854" w:rsidRPr="00130358" w14:paraId="22C2AF96"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8FB9EE0" w14:textId="77777777" w:rsidR="00720854" w:rsidRPr="00130358" w:rsidRDefault="00720854" w:rsidP="00D62538">
            <w:pPr>
              <w:pStyle w:val="TAL"/>
              <w:keepNext w:val="0"/>
              <w:keepLines w:val="0"/>
            </w:pPr>
            <w:r w:rsidRPr="00130358">
              <w:t>RSRP_00</w:t>
            </w:r>
          </w:p>
        </w:tc>
        <w:tc>
          <w:tcPr>
            <w:tcW w:w="3260" w:type="dxa"/>
            <w:tcBorders>
              <w:top w:val="single" w:sz="4" w:space="0" w:color="auto"/>
              <w:left w:val="single" w:sz="4" w:space="0" w:color="auto"/>
              <w:bottom w:val="single" w:sz="4" w:space="0" w:color="auto"/>
              <w:right w:val="single" w:sz="4" w:space="0" w:color="auto"/>
            </w:tcBorders>
            <w:hideMark/>
          </w:tcPr>
          <w:p w14:paraId="080AC694" w14:textId="63C39624" w:rsidR="00720854" w:rsidRPr="00130358" w:rsidRDefault="00720854" w:rsidP="00D62538">
            <w:pPr>
              <w:pStyle w:val="TAL"/>
              <w:keepNext w:val="0"/>
              <w:keepLines w:val="0"/>
            </w:pPr>
            <w:r w:rsidRPr="00130358">
              <w:t>RSRP</w:t>
            </w:r>
            <w:r w:rsidR="00D62538" w:rsidRPr="00130358">
              <w:t xml:space="preserve"> </w:t>
            </w:r>
            <w:r w:rsidRPr="00130358">
              <w:sym w:font="Symbol" w:char="003C"/>
            </w:r>
            <w:r w:rsidR="00D62538" w:rsidRPr="00130358">
              <w:t xml:space="preserve"> </w:t>
            </w:r>
            <w:r w:rsidRPr="00130358">
              <w:t>-140</w:t>
            </w:r>
          </w:p>
        </w:tc>
        <w:tc>
          <w:tcPr>
            <w:tcW w:w="1985" w:type="dxa"/>
            <w:tcBorders>
              <w:top w:val="single" w:sz="4" w:space="0" w:color="auto"/>
              <w:left w:val="single" w:sz="4" w:space="0" w:color="auto"/>
              <w:bottom w:val="single" w:sz="4" w:space="0" w:color="auto"/>
              <w:right w:val="single" w:sz="4" w:space="0" w:color="auto"/>
            </w:tcBorders>
            <w:hideMark/>
          </w:tcPr>
          <w:p w14:paraId="2070CF05" w14:textId="77777777" w:rsidR="00720854" w:rsidRPr="00130358" w:rsidRDefault="00720854" w:rsidP="00D62538">
            <w:pPr>
              <w:pStyle w:val="TAL"/>
              <w:keepNext w:val="0"/>
              <w:keepLines w:val="0"/>
            </w:pPr>
            <w:r w:rsidRPr="00130358">
              <w:t>dBm</w:t>
            </w:r>
          </w:p>
        </w:tc>
      </w:tr>
      <w:tr w:rsidR="00720854" w:rsidRPr="00130358" w14:paraId="7EEE90A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1D6CCE2" w14:textId="77777777" w:rsidR="00720854" w:rsidRPr="00130358" w:rsidRDefault="00720854" w:rsidP="00D62538">
            <w:pPr>
              <w:pStyle w:val="TAL"/>
              <w:keepNext w:val="0"/>
              <w:keepLines w:val="0"/>
            </w:pPr>
            <w:r w:rsidRPr="00130358">
              <w:t>RSRP_01</w:t>
            </w:r>
          </w:p>
        </w:tc>
        <w:tc>
          <w:tcPr>
            <w:tcW w:w="3260" w:type="dxa"/>
            <w:tcBorders>
              <w:top w:val="single" w:sz="4" w:space="0" w:color="auto"/>
              <w:left w:val="single" w:sz="4" w:space="0" w:color="auto"/>
              <w:bottom w:val="single" w:sz="4" w:space="0" w:color="auto"/>
              <w:right w:val="single" w:sz="4" w:space="0" w:color="auto"/>
            </w:tcBorders>
            <w:hideMark/>
          </w:tcPr>
          <w:p w14:paraId="487EC734" w14:textId="744F6CC5" w:rsidR="00720854" w:rsidRPr="00130358" w:rsidRDefault="00720854" w:rsidP="00D62538">
            <w:pPr>
              <w:pStyle w:val="TAL"/>
              <w:keepNext w:val="0"/>
              <w:keepLines w:val="0"/>
            </w:pPr>
            <w:r w:rsidRPr="00130358">
              <w:t>-140</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Borders>
              <w:top w:val="single" w:sz="4" w:space="0" w:color="auto"/>
              <w:left w:val="single" w:sz="4" w:space="0" w:color="auto"/>
              <w:bottom w:val="single" w:sz="4" w:space="0" w:color="auto"/>
              <w:right w:val="single" w:sz="4" w:space="0" w:color="auto"/>
            </w:tcBorders>
            <w:hideMark/>
          </w:tcPr>
          <w:p w14:paraId="42ACEC35" w14:textId="77777777" w:rsidR="00720854" w:rsidRPr="00130358" w:rsidRDefault="00720854" w:rsidP="00D62538">
            <w:pPr>
              <w:pStyle w:val="TAL"/>
              <w:keepNext w:val="0"/>
              <w:keepLines w:val="0"/>
            </w:pPr>
            <w:r w:rsidRPr="00130358">
              <w:t>dBm</w:t>
            </w:r>
          </w:p>
        </w:tc>
      </w:tr>
      <w:tr w:rsidR="00720854" w:rsidRPr="00130358" w14:paraId="1563C475"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13164D7" w14:textId="77777777" w:rsidR="00720854" w:rsidRPr="00130358" w:rsidRDefault="00720854" w:rsidP="00D62538">
            <w:pPr>
              <w:pStyle w:val="TAL"/>
              <w:keepNext w:val="0"/>
              <w:keepLines w:val="0"/>
            </w:pPr>
            <w:r w:rsidRPr="00130358">
              <w:t>RSRP_02</w:t>
            </w:r>
          </w:p>
        </w:tc>
        <w:tc>
          <w:tcPr>
            <w:tcW w:w="3260" w:type="dxa"/>
            <w:tcBorders>
              <w:top w:val="single" w:sz="4" w:space="0" w:color="auto"/>
              <w:left w:val="single" w:sz="4" w:space="0" w:color="auto"/>
              <w:bottom w:val="single" w:sz="4" w:space="0" w:color="auto"/>
              <w:right w:val="single" w:sz="4" w:space="0" w:color="auto"/>
            </w:tcBorders>
            <w:hideMark/>
          </w:tcPr>
          <w:p w14:paraId="7EF648DE" w14:textId="05F92C7E" w:rsidR="00720854" w:rsidRPr="00130358" w:rsidRDefault="00720854" w:rsidP="00D62538">
            <w:pPr>
              <w:pStyle w:val="TAL"/>
              <w:keepNext w:val="0"/>
              <w:keepLines w:val="0"/>
            </w:pPr>
            <w:r w:rsidRPr="00130358">
              <w:t>-139</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Borders>
              <w:top w:val="single" w:sz="4" w:space="0" w:color="auto"/>
              <w:left w:val="single" w:sz="4" w:space="0" w:color="auto"/>
              <w:bottom w:val="single" w:sz="4" w:space="0" w:color="auto"/>
              <w:right w:val="single" w:sz="4" w:space="0" w:color="auto"/>
            </w:tcBorders>
            <w:hideMark/>
          </w:tcPr>
          <w:p w14:paraId="495678C4" w14:textId="77777777" w:rsidR="00720854" w:rsidRPr="00130358" w:rsidRDefault="00720854" w:rsidP="00D62538">
            <w:pPr>
              <w:pStyle w:val="TAL"/>
              <w:keepNext w:val="0"/>
              <w:keepLines w:val="0"/>
            </w:pPr>
            <w:r w:rsidRPr="00130358">
              <w:t>dBm</w:t>
            </w:r>
          </w:p>
        </w:tc>
      </w:tr>
      <w:tr w:rsidR="00720854" w:rsidRPr="00130358" w14:paraId="15400FB1"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F747A65" w14:textId="77777777" w:rsidR="00720854" w:rsidRPr="00130358" w:rsidRDefault="00720854" w:rsidP="00D62538">
            <w:pPr>
              <w:pStyle w:val="TAL"/>
              <w:keepNext w:val="0"/>
              <w:keepLines w:val="0"/>
            </w:pPr>
            <w:r w:rsidRPr="00130358">
              <w:t>…</w:t>
            </w:r>
          </w:p>
        </w:tc>
        <w:tc>
          <w:tcPr>
            <w:tcW w:w="3260" w:type="dxa"/>
            <w:tcBorders>
              <w:top w:val="single" w:sz="4" w:space="0" w:color="auto"/>
              <w:left w:val="single" w:sz="4" w:space="0" w:color="auto"/>
              <w:bottom w:val="single" w:sz="4" w:space="0" w:color="auto"/>
              <w:right w:val="single" w:sz="4" w:space="0" w:color="auto"/>
            </w:tcBorders>
            <w:hideMark/>
          </w:tcPr>
          <w:p w14:paraId="22884FE2" w14:textId="77777777" w:rsidR="00720854" w:rsidRPr="00130358" w:rsidRDefault="00720854" w:rsidP="00D62538">
            <w:pPr>
              <w:pStyle w:val="TAL"/>
              <w:keepNext w:val="0"/>
              <w:keepLines w:val="0"/>
            </w:pPr>
            <w:r w:rsidRPr="00130358">
              <w:t>…</w:t>
            </w:r>
          </w:p>
        </w:tc>
        <w:tc>
          <w:tcPr>
            <w:tcW w:w="1985" w:type="dxa"/>
            <w:tcBorders>
              <w:top w:val="single" w:sz="4" w:space="0" w:color="auto"/>
              <w:left w:val="single" w:sz="4" w:space="0" w:color="auto"/>
              <w:bottom w:val="single" w:sz="4" w:space="0" w:color="auto"/>
              <w:right w:val="single" w:sz="4" w:space="0" w:color="auto"/>
            </w:tcBorders>
            <w:hideMark/>
          </w:tcPr>
          <w:p w14:paraId="626D46C0" w14:textId="77777777" w:rsidR="00720854" w:rsidRPr="00130358" w:rsidRDefault="00720854" w:rsidP="00D62538">
            <w:pPr>
              <w:pStyle w:val="TAL"/>
              <w:keepNext w:val="0"/>
              <w:keepLines w:val="0"/>
            </w:pPr>
            <w:r w:rsidRPr="00130358">
              <w:t>…</w:t>
            </w:r>
          </w:p>
        </w:tc>
      </w:tr>
      <w:tr w:rsidR="00720854" w:rsidRPr="00130358" w14:paraId="1F0EB64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5A6A7E8" w14:textId="77777777" w:rsidR="00720854" w:rsidRPr="00130358" w:rsidRDefault="00720854" w:rsidP="00D62538">
            <w:pPr>
              <w:pStyle w:val="TAL"/>
              <w:keepNext w:val="0"/>
              <w:keepLines w:val="0"/>
            </w:pPr>
            <w:r w:rsidRPr="00130358">
              <w:t>RSRP_95</w:t>
            </w:r>
          </w:p>
        </w:tc>
        <w:tc>
          <w:tcPr>
            <w:tcW w:w="3260" w:type="dxa"/>
            <w:tcBorders>
              <w:top w:val="single" w:sz="4" w:space="0" w:color="auto"/>
              <w:left w:val="single" w:sz="4" w:space="0" w:color="auto"/>
              <w:bottom w:val="single" w:sz="4" w:space="0" w:color="auto"/>
              <w:right w:val="single" w:sz="4" w:space="0" w:color="auto"/>
            </w:tcBorders>
            <w:hideMark/>
          </w:tcPr>
          <w:p w14:paraId="7584485E" w14:textId="6CE5A20F" w:rsidR="00720854" w:rsidRPr="00130358" w:rsidRDefault="00720854" w:rsidP="00D62538">
            <w:pPr>
              <w:pStyle w:val="TAL"/>
              <w:keepNext w:val="0"/>
              <w:keepLines w:val="0"/>
            </w:pPr>
            <w:r w:rsidRPr="00130358">
              <w:t>-46</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Borders>
              <w:top w:val="single" w:sz="4" w:space="0" w:color="auto"/>
              <w:left w:val="single" w:sz="4" w:space="0" w:color="auto"/>
              <w:bottom w:val="single" w:sz="4" w:space="0" w:color="auto"/>
              <w:right w:val="single" w:sz="4" w:space="0" w:color="auto"/>
            </w:tcBorders>
            <w:hideMark/>
          </w:tcPr>
          <w:p w14:paraId="6ED93D39" w14:textId="77777777" w:rsidR="00720854" w:rsidRPr="00130358" w:rsidRDefault="00720854" w:rsidP="00D62538">
            <w:pPr>
              <w:pStyle w:val="TAL"/>
              <w:keepNext w:val="0"/>
              <w:keepLines w:val="0"/>
            </w:pPr>
            <w:r w:rsidRPr="00130358">
              <w:t>dBm</w:t>
            </w:r>
          </w:p>
        </w:tc>
      </w:tr>
      <w:tr w:rsidR="00720854" w:rsidRPr="00130358" w14:paraId="06BF2AE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1274BF42" w14:textId="77777777" w:rsidR="00720854" w:rsidRPr="00130358" w:rsidRDefault="00720854" w:rsidP="00D62538">
            <w:pPr>
              <w:pStyle w:val="TAL"/>
              <w:keepNext w:val="0"/>
              <w:keepLines w:val="0"/>
            </w:pPr>
            <w:r w:rsidRPr="00130358">
              <w:t>RSRP_96</w:t>
            </w:r>
          </w:p>
        </w:tc>
        <w:tc>
          <w:tcPr>
            <w:tcW w:w="3260" w:type="dxa"/>
            <w:tcBorders>
              <w:top w:val="single" w:sz="4" w:space="0" w:color="auto"/>
              <w:left w:val="single" w:sz="4" w:space="0" w:color="auto"/>
              <w:bottom w:val="single" w:sz="4" w:space="0" w:color="auto"/>
              <w:right w:val="single" w:sz="4" w:space="0" w:color="auto"/>
            </w:tcBorders>
            <w:hideMark/>
          </w:tcPr>
          <w:p w14:paraId="23D9F030" w14:textId="5942A46D" w:rsidR="00720854" w:rsidRPr="00130358" w:rsidRDefault="00720854" w:rsidP="00D62538">
            <w:pPr>
              <w:pStyle w:val="TAL"/>
              <w:keepNext w:val="0"/>
              <w:keepLines w:val="0"/>
            </w:pPr>
            <w:r w:rsidRPr="00130358">
              <w:t>-45</w:t>
            </w:r>
            <w:r w:rsidR="00D62538" w:rsidRPr="00130358">
              <w:t xml:space="preserve"> </w:t>
            </w:r>
            <w:r w:rsidRPr="00130358">
              <w:sym w:font="Symbol" w:char="0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Borders>
              <w:top w:val="single" w:sz="4" w:space="0" w:color="auto"/>
              <w:left w:val="single" w:sz="4" w:space="0" w:color="auto"/>
              <w:bottom w:val="single" w:sz="4" w:space="0" w:color="auto"/>
              <w:right w:val="single" w:sz="4" w:space="0" w:color="auto"/>
            </w:tcBorders>
            <w:hideMark/>
          </w:tcPr>
          <w:p w14:paraId="7AE03787" w14:textId="77777777" w:rsidR="00720854" w:rsidRPr="00130358" w:rsidRDefault="00720854" w:rsidP="00D62538">
            <w:pPr>
              <w:pStyle w:val="TAL"/>
              <w:keepNext w:val="0"/>
              <w:keepLines w:val="0"/>
            </w:pPr>
            <w:r w:rsidRPr="00130358">
              <w:t>dBm</w:t>
            </w:r>
          </w:p>
        </w:tc>
      </w:tr>
      <w:tr w:rsidR="00720854" w:rsidRPr="00130358" w14:paraId="77C9A83A"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EDED416" w14:textId="77777777" w:rsidR="00720854" w:rsidRPr="00130358" w:rsidRDefault="00720854" w:rsidP="00D62538">
            <w:pPr>
              <w:pStyle w:val="TAL"/>
              <w:keepNext w:val="0"/>
              <w:keepLines w:val="0"/>
            </w:pPr>
            <w:r w:rsidRPr="00130358">
              <w:t>RSRP_97</w:t>
            </w:r>
          </w:p>
        </w:tc>
        <w:tc>
          <w:tcPr>
            <w:tcW w:w="3260" w:type="dxa"/>
            <w:tcBorders>
              <w:top w:val="single" w:sz="4" w:space="0" w:color="auto"/>
              <w:left w:val="single" w:sz="4" w:space="0" w:color="auto"/>
              <w:bottom w:val="single" w:sz="4" w:space="0" w:color="auto"/>
              <w:right w:val="single" w:sz="4" w:space="0" w:color="auto"/>
            </w:tcBorders>
            <w:hideMark/>
          </w:tcPr>
          <w:p w14:paraId="757B31D8" w14:textId="7DF4F8EA" w:rsidR="00720854" w:rsidRPr="00130358" w:rsidRDefault="00720854" w:rsidP="00D62538">
            <w:pPr>
              <w:pStyle w:val="TAL"/>
              <w:keepNext w:val="0"/>
              <w:keepLines w:val="0"/>
            </w:pPr>
            <w:r w:rsidRPr="00130358">
              <w:t>-44</w:t>
            </w:r>
            <w:r w:rsidR="00D62538" w:rsidRPr="00130358">
              <w:t xml:space="preserve"> </w:t>
            </w:r>
            <w:r w:rsidRPr="00130358">
              <w:sym w:font="Symbol" w:char="00A3"/>
            </w:r>
            <w:r w:rsidR="00D62538" w:rsidRPr="00130358">
              <w:t xml:space="preserve"> </w:t>
            </w:r>
            <w:r w:rsidRPr="00130358">
              <w:t>RSRP</w:t>
            </w:r>
          </w:p>
        </w:tc>
        <w:tc>
          <w:tcPr>
            <w:tcW w:w="1985" w:type="dxa"/>
            <w:tcBorders>
              <w:top w:val="single" w:sz="4" w:space="0" w:color="auto"/>
              <w:left w:val="single" w:sz="4" w:space="0" w:color="auto"/>
              <w:bottom w:val="single" w:sz="4" w:space="0" w:color="auto"/>
              <w:right w:val="single" w:sz="4" w:space="0" w:color="auto"/>
            </w:tcBorders>
            <w:hideMark/>
          </w:tcPr>
          <w:p w14:paraId="1234345E" w14:textId="77777777" w:rsidR="00720854" w:rsidRPr="00130358" w:rsidRDefault="00720854" w:rsidP="00D62538">
            <w:pPr>
              <w:pStyle w:val="TAL"/>
              <w:keepNext w:val="0"/>
              <w:keepLines w:val="0"/>
            </w:pPr>
            <w:r w:rsidRPr="00130358">
              <w:t>dBm</w:t>
            </w:r>
          </w:p>
        </w:tc>
      </w:tr>
    </w:tbl>
    <w:p w14:paraId="0E47AE1D" w14:textId="77777777" w:rsidR="00720854" w:rsidRPr="00130358" w:rsidRDefault="00720854" w:rsidP="00D62538"/>
    <w:p w14:paraId="6EEF3785" w14:textId="33BDE530" w:rsidR="00720854" w:rsidRPr="00130358" w:rsidRDefault="00720854" w:rsidP="00D62538">
      <w:pPr>
        <w:rPr>
          <w:lang w:eastAsia="zh-CN"/>
        </w:rPr>
      </w:pPr>
      <w:r w:rsidRPr="00130358">
        <w:t xml:space="preserve">The normative reference for this requirement </w:t>
      </w:r>
      <w:r w:rsidR="00483222" w:rsidRPr="00130358">
        <w:t>is 3GPP TS</w:t>
      </w:r>
      <w:r w:rsidRPr="00130358">
        <w:t xml:space="preserve"> 36.133 [4] clause 9</w:t>
      </w:r>
      <w:r w:rsidRPr="00130358">
        <w:rPr>
          <w:lang w:eastAsia="zh-CN"/>
        </w:rPr>
        <w:t>.1.2.1</w:t>
      </w:r>
      <w:r w:rsidRPr="00130358">
        <w:t>, clause 9.1.4 and A.9.</w:t>
      </w:r>
      <w:r w:rsidRPr="00130358">
        <w:rPr>
          <w:lang w:eastAsia="zh-CN"/>
        </w:rPr>
        <w:t>9</w:t>
      </w:r>
      <w:r w:rsidRPr="00130358">
        <w:t>.1.</w:t>
      </w:r>
    </w:p>
    <w:p w14:paraId="6A31D0DD" w14:textId="77777777" w:rsidR="00720854" w:rsidRPr="00130358" w:rsidRDefault="00720854" w:rsidP="00D62538">
      <w:pPr>
        <w:pStyle w:val="Heading5"/>
        <w:keepNext w:val="0"/>
        <w:keepLines w:val="0"/>
      </w:pPr>
      <w:r w:rsidRPr="00130358">
        <w:t>9.9.1.1_1</w:t>
      </w:r>
      <w:r w:rsidRPr="00130358">
        <w:rPr>
          <w:lang w:eastAsia="zh-CN"/>
        </w:rPr>
        <w:t>.</w:t>
      </w:r>
      <w:r w:rsidRPr="00130358">
        <w:t>4</w:t>
      </w:r>
      <w:r w:rsidRPr="00130358">
        <w:tab/>
        <w:t>Test description</w:t>
      </w:r>
    </w:p>
    <w:p w14:paraId="1426AFB0" w14:textId="77777777" w:rsidR="00720854" w:rsidRPr="00130358" w:rsidRDefault="00720854" w:rsidP="00483222">
      <w:pPr>
        <w:pStyle w:val="H6"/>
      </w:pPr>
      <w:r w:rsidRPr="00130358">
        <w:t>9.9.1.1_1</w:t>
      </w:r>
      <w:r w:rsidRPr="00130358">
        <w:rPr>
          <w:lang w:eastAsia="zh-CN"/>
        </w:rPr>
        <w:t>.</w:t>
      </w:r>
      <w:r w:rsidRPr="00130358">
        <w:t>4.1</w:t>
      </w:r>
      <w:r w:rsidRPr="00130358">
        <w:tab/>
        <w:t>Initial conditions</w:t>
      </w:r>
    </w:p>
    <w:p w14:paraId="2B2EC104" w14:textId="77777777" w:rsidR="00E341A0" w:rsidRPr="00130358" w:rsidRDefault="00E341A0" w:rsidP="00D62538">
      <w:pPr>
        <w:rPr>
          <w:lang w:eastAsia="zh-CN"/>
        </w:rPr>
      </w:pPr>
      <w:r w:rsidRPr="00130358">
        <w:rPr>
          <w:lang w:eastAsia="zh-CN"/>
        </w:rPr>
        <w:t>Same initial conditions as in clause 9.9.1.1.4.1 with the following exceptions:</w:t>
      </w:r>
    </w:p>
    <w:p w14:paraId="3BAF7445" w14:textId="77777777" w:rsidR="00E341A0" w:rsidRPr="00130358" w:rsidRDefault="00E341A0" w:rsidP="00483222">
      <w:pPr>
        <w:pStyle w:val="B1"/>
        <w:rPr>
          <w:lang w:eastAsia="zh-CN"/>
        </w:rPr>
      </w:pPr>
      <w:r w:rsidRPr="00130358">
        <w:t>-</w:t>
      </w:r>
      <w:r w:rsidRPr="00130358">
        <w:tab/>
        <w:t>Instead of 9.</w:t>
      </w:r>
      <w:r w:rsidRPr="00130358">
        <w:rPr>
          <w:lang w:eastAsia="zh-CN"/>
        </w:rPr>
        <w:t>9</w:t>
      </w:r>
      <w:r w:rsidRPr="00130358">
        <w:t>.</w:t>
      </w:r>
      <w:r w:rsidRPr="00130358">
        <w:rPr>
          <w:lang w:eastAsia="zh-CN"/>
        </w:rPr>
        <w:t>1</w:t>
      </w:r>
      <w:r w:rsidRPr="00130358">
        <w:t xml:space="preserve">.1.4.3 </w:t>
      </w:r>
      <w:r w:rsidRPr="00130358">
        <w:sym w:font="Wingdings" w:char="00E0"/>
      </w:r>
      <w:r w:rsidRPr="00130358">
        <w:t xml:space="preserve"> use </w:t>
      </w:r>
      <w:r w:rsidRPr="00130358">
        <w:rPr>
          <w:lang w:eastAsia="zh-CN"/>
        </w:rPr>
        <w:t>9.9.1.1_1.4.3</w:t>
      </w:r>
      <w:r w:rsidRPr="00130358">
        <w:t>.</w:t>
      </w:r>
    </w:p>
    <w:p w14:paraId="550C4F49" w14:textId="77777777" w:rsidR="00720854" w:rsidRPr="00130358" w:rsidRDefault="00720854" w:rsidP="00483222">
      <w:pPr>
        <w:pStyle w:val="H6"/>
      </w:pPr>
      <w:r w:rsidRPr="00130358">
        <w:t>9.9.1.1_1</w:t>
      </w:r>
      <w:r w:rsidRPr="00130358">
        <w:rPr>
          <w:lang w:eastAsia="zh-CN"/>
        </w:rPr>
        <w:t>.</w:t>
      </w:r>
      <w:r w:rsidRPr="00130358">
        <w:t>4.2</w:t>
      </w:r>
      <w:r w:rsidRPr="00130358">
        <w:tab/>
        <w:t>Test procedure</w:t>
      </w:r>
    </w:p>
    <w:p w14:paraId="544A83A7" w14:textId="77777777" w:rsidR="00E341A0" w:rsidRPr="00130358" w:rsidRDefault="00E341A0" w:rsidP="00D62538">
      <w:pPr>
        <w:rPr>
          <w:lang w:eastAsia="zh-CN"/>
        </w:rPr>
      </w:pPr>
      <w:r w:rsidRPr="00130358">
        <w:rPr>
          <w:lang w:eastAsia="zh-CN"/>
        </w:rPr>
        <w:t>Same t</w:t>
      </w:r>
      <w:r w:rsidRPr="00130358">
        <w:t>est procedure</w:t>
      </w:r>
      <w:r w:rsidRPr="00130358">
        <w:rPr>
          <w:lang w:eastAsia="zh-CN"/>
        </w:rPr>
        <w:t xml:space="preserve"> as in clause 9.9.1.1.4.2 with the following exceptions:</w:t>
      </w:r>
    </w:p>
    <w:p w14:paraId="49A9793B" w14:textId="77777777" w:rsidR="00E341A0" w:rsidRPr="00130358" w:rsidRDefault="00E341A0" w:rsidP="00483222">
      <w:pPr>
        <w:pStyle w:val="B1"/>
        <w:rPr>
          <w:lang w:eastAsia="zh-CN"/>
        </w:rPr>
      </w:pPr>
      <w:r w:rsidRPr="00130358">
        <w:t>-</w:t>
      </w:r>
      <w:r w:rsidRPr="00130358">
        <w:tab/>
        <w:t xml:space="preserve">Instead of Table 9.9.1.1.5-1 </w:t>
      </w:r>
      <w:r w:rsidRPr="00130358">
        <w:sym w:font="Wingdings" w:char="00E0"/>
      </w:r>
      <w:r w:rsidRPr="00130358">
        <w:t xml:space="preserve"> use Table 9.9.1.1</w:t>
      </w:r>
      <w:r w:rsidRPr="00130358">
        <w:rPr>
          <w:lang w:eastAsia="zh-CN"/>
        </w:rPr>
        <w:t>_1</w:t>
      </w:r>
      <w:r w:rsidRPr="00130358">
        <w:t>.5-1.</w:t>
      </w:r>
    </w:p>
    <w:p w14:paraId="059CA4EE" w14:textId="77777777" w:rsidR="00E341A0" w:rsidRPr="00130358" w:rsidRDefault="00E341A0" w:rsidP="00483222">
      <w:pPr>
        <w:pStyle w:val="B1"/>
        <w:rPr>
          <w:lang w:eastAsia="zh-CN"/>
        </w:rPr>
      </w:pPr>
      <w:r w:rsidRPr="00130358">
        <w:rPr>
          <w:lang w:eastAsia="zh-CN"/>
        </w:rPr>
        <w:t>-</w:t>
      </w:r>
      <w:r w:rsidRPr="00130358">
        <w:rPr>
          <w:lang w:eastAsia="zh-CN"/>
        </w:rPr>
        <w:tab/>
      </w:r>
      <w:r w:rsidRPr="00130358">
        <w:t>Instead of Table 9.9.1.</w:t>
      </w:r>
      <w:r w:rsidRPr="00130358">
        <w:rPr>
          <w:lang w:eastAsia="zh-CN"/>
        </w:rPr>
        <w:t>1.</w:t>
      </w:r>
      <w:r w:rsidRPr="00130358">
        <w:t>5-</w:t>
      </w:r>
      <w:r w:rsidRPr="00130358">
        <w:rPr>
          <w:lang w:eastAsia="zh-CN"/>
        </w:rPr>
        <w:t xml:space="preserve">2 </w:t>
      </w:r>
      <w:r w:rsidRPr="00130358">
        <w:sym w:font="Wingdings" w:char="00E0"/>
      </w:r>
      <w:r w:rsidRPr="00130358">
        <w:t xml:space="preserve"> use</w:t>
      </w:r>
      <w:r w:rsidRPr="00130358">
        <w:rPr>
          <w:lang w:eastAsia="zh-CN"/>
        </w:rPr>
        <w:t xml:space="preserve"> Table </w:t>
      </w:r>
      <w:r w:rsidRPr="00130358">
        <w:t>9.9.1.</w:t>
      </w:r>
      <w:r w:rsidRPr="00130358">
        <w:rPr>
          <w:lang w:eastAsia="zh-CN"/>
        </w:rPr>
        <w:t>1_1.</w:t>
      </w:r>
      <w:r w:rsidRPr="00130358">
        <w:t>5-</w:t>
      </w:r>
      <w:r w:rsidRPr="00130358">
        <w:rPr>
          <w:lang w:eastAsia="zh-CN"/>
        </w:rPr>
        <w:t>2.</w:t>
      </w:r>
    </w:p>
    <w:p w14:paraId="656FDF6D" w14:textId="77777777" w:rsidR="00720854" w:rsidRPr="00130358" w:rsidRDefault="00720854" w:rsidP="00D62538">
      <w:pPr>
        <w:pStyle w:val="H6"/>
        <w:keepNext w:val="0"/>
        <w:keepLines w:val="0"/>
        <w:tabs>
          <w:tab w:val="left" w:pos="4678"/>
        </w:tabs>
      </w:pPr>
      <w:r w:rsidRPr="00130358">
        <w:t>9.9.1.1_1</w:t>
      </w:r>
      <w:r w:rsidRPr="00130358">
        <w:rPr>
          <w:lang w:eastAsia="zh-CN"/>
        </w:rPr>
        <w:t>.</w:t>
      </w:r>
      <w:r w:rsidRPr="00130358">
        <w:t>4.3</w:t>
      </w:r>
      <w:r w:rsidRPr="00130358">
        <w:tab/>
        <w:t>Message contents</w:t>
      </w:r>
    </w:p>
    <w:p w14:paraId="0FDB55CE" w14:textId="77777777" w:rsidR="00720854" w:rsidRPr="00130358" w:rsidRDefault="00E341A0" w:rsidP="00D62538">
      <w:pPr>
        <w:rPr>
          <w:lang w:eastAsia="zh-CN"/>
        </w:rPr>
      </w:pPr>
      <w:r w:rsidRPr="00130358">
        <w:rPr>
          <w:lang w:eastAsia="zh-CN"/>
        </w:rPr>
        <w:t>Same m</w:t>
      </w:r>
      <w:r w:rsidRPr="00130358">
        <w:t>essage contents</w:t>
      </w:r>
      <w:r w:rsidRPr="00130358">
        <w:rPr>
          <w:lang w:eastAsia="zh-CN"/>
        </w:rPr>
        <w:t xml:space="preserve"> as in clause </w:t>
      </w:r>
      <w:r w:rsidRPr="00130358">
        <w:t>9.</w:t>
      </w:r>
      <w:r w:rsidRPr="00130358">
        <w:rPr>
          <w:lang w:eastAsia="zh-CN"/>
        </w:rPr>
        <w:t>9</w:t>
      </w:r>
      <w:r w:rsidRPr="00130358">
        <w:t>.</w:t>
      </w:r>
      <w:r w:rsidRPr="00130358">
        <w:rPr>
          <w:lang w:eastAsia="zh-CN"/>
        </w:rPr>
        <w:t>1</w:t>
      </w:r>
      <w:r w:rsidRPr="00130358">
        <w:t>.1.4.3.</w:t>
      </w:r>
    </w:p>
    <w:p w14:paraId="6C778751" w14:textId="77777777" w:rsidR="00720854" w:rsidRPr="00130358" w:rsidRDefault="00720854" w:rsidP="00D62538">
      <w:pPr>
        <w:pStyle w:val="Heading5"/>
        <w:keepNext w:val="0"/>
        <w:keepLines w:val="0"/>
      </w:pPr>
      <w:r w:rsidRPr="00130358">
        <w:t>9.9.1.1_1</w:t>
      </w:r>
      <w:r w:rsidRPr="00130358">
        <w:rPr>
          <w:lang w:eastAsia="zh-CN"/>
        </w:rPr>
        <w:t>.</w:t>
      </w:r>
      <w:r w:rsidRPr="00130358">
        <w:t>5</w:t>
      </w:r>
      <w:r w:rsidRPr="00130358">
        <w:tab/>
        <w:t>Test requirement</w:t>
      </w:r>
    </w:p>
    <w:p w14:paraId="408F1334" w14:textId="77777777" w:rsidR="00720854" w:rsidRPr="00130358" w:rsidRDefault="00720854" w:rsidP="00D62538">
      <w:r w:rsidRPr="00130358">
        <w:t>Table 9.9.1.1_1</w:t>
      </w:r>
      <w:r w:rsidRPr="00130358">
        <w:rPr>
          <w:lang w:eastAsia="zh-CN"/>
        </w:rPr>
        <w:t>.</w:t>
      </w:r>
      <w:r w:rsidRPr="00130358">
        <w:t>5-</w:t>
      </w:r>
      <w:r w:rsidRPr="00130358">
        <w:rPr>
          <w:lang w:eastAsia="zh-CN"/>
        </w:rPr>
        <w:t>1</w:t>
      </w:r>
      <w:r w:rsidRPr="00130358">
        <w:t xml:space="preserve"> defines the primary level settings including test tolerances for all tests.</w:t>
      </w:r>
    </w:p>
    <w:p w14:paraId="4BE09791" w14:textId="77777777" w:rsidR="00720854" w:rsidRPr="00130358" w:rsidRDefault="00720854" w:rsidP="00D62538">
      <w:pPr>
        <w:rPr>
          <w:rFonts w:cs="v4.2.0"/>
          <w:lang w:eastAsia="zh-CN"/>
        </w:rPr>
      </w:pPr>
      <w:r w:rsidRPr="00130358">
        <w:t xml:space="preserve">Each RSRP </w:t>
      </w:r>
      <w:r w:rsidRPr="00130358">
        <w:rPr>
          <w:lang w:eastAsia="zh-CN"/>
        </w:rPr>
        <w:t>F</w:t>
      </w:r>
      <w:r w:rsidRPr="00130358">
        <w:t xml:space="preserve">DD intra-frequency </w:t>
      </w:r>
      <w:r w:rsidRPr="00130358">
        <w:rPr>
          <w:lang w:eastAsia="zh-CN"/>
        </w:rPr>
        <w:t xml:space="preserve">absolute </w:t>
      </w:r>
      <w:r w:rsidRPr="00130358">
        <w:t>accuracy test shall meet the reported values test requirements in table 9.9.1.1_1</w:t>
      </w:r>
      <w:r w:rsidRPr="00130358">
        <w:rPr>
          <w:lang w:eastAsia="zh-CN"/>
        </w:rPr>
        <w:t>.</w:t>
      </w:r>
      <w:r w:rsidRPr="00130358">
        <w:t>5-</w:t>
      </w:r>
      <w:r w:rsidRPr="00130358">
        <w:rPr>
          <w:lang w:eastAsia="zh-CN"/>
        </w:rPr>
        <w:t>2</w:t>
      </w:r>
      <w:r w:rsidRPr="00130358">
        <w:t>.</w:t>
      </w:r>
    </w:p>
    <w:p w14:paraId="0223822D" w14:textId="77777777" w:rsidR="00720854" w:rsidRPr="00130358" w:rsidRDefault="00720854" w:rsidP="00D62538">
      <w:pPr>
        <w:pStyle w:val="TH"/>
        <w:keepNext w:val="0"/>
        <w:keepLines w:val="0"/>
      </w:pPr>
      <w:r w:rsidRPr="00130358">
        <w:t>Table 9.9.1.1_1</w:t>
      </w:r>
      <w:r w:rsidRPr="00130358">
        <w:rPr>
          <w:lang w:eastAsia="zh-CN"/>
        </w:rPr>
        <w:t>.</w:t>
      </w:r>
      <w:r w:rsidRPr="00130358">
        <w:t>5-</w:t>
      </w:r>
      <w:r w:rsidRPr="00130358">
        <w:rPr>
          <w:lang w:eastAsia="zh-CN"/>
        </w:rPr>
        <w:t>1</w:t>
      </w:r>
      <w:r w:rsidRPr="00130358">
        <w:t>: RSRP FDD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20"/>
        <w:gridCol w:w="3135"/>
        <w:gridCol w:w="2047"/>
        <w:gridCol w:w="2675"/>
      </w:tblGrid>
      <w:tr w:rsidR="00305C9B" w:rsidRPr="00130358" w14:paraId="298468A4" w14:textId="77777777" w:rsidTr="00483222">
        <w:trPr>
          <w:cantSplit/>
          <w:tblHeader/>
          <w:jc w:val="center"/>
        </w:trPr>
        <w:tc>
          <w:tcPr>
            <w:tcW w:w="2585" w:type="pct"/>
            <w:gridSpan w:val="2"/>
            <w:vMerge w:val="restart"/>
            <w:vAlign w:val="center"/>
          </w:tcPr>
          <w:p w14:paraId="2745AC6D" w14:textId="77777777" w:rsidR="00305C9B" w:rsidRPr="00130358" w:rsidRDefault="00305C9B" w:rsidP="00D62538">
            <w:pPr>
              <w:pStyle w:val="TAH"/>
              <w:keepNext w:val="0"/>
              <w:keepLines w:val="0"/>
              <w:rPr>
                <w:rFonts w:cs="Arial"/>
              </w:rPr>
            </w:pPr>
            <w:r w:rsidRPr="00130358">
              <w:rPr>
                <w:rFonts w:cs="Arial"/>
              </w:rPr>
              <w:t>Parameter</w:t>
            </w:r>
          </w:p>
        </w:tc>
        <w:tc>
          <w:tcPr>
            <w:tcW w:w="1047" w:type="pct"/>
            <w:vMerge w:val="restart"/>
            <w:vAlign w:val="center"/>
          </w:tcPr>
          <w:p w14:paraId="36F48E4B" w14:textId="77777777" w:rsidR="00305C9B" w:rsidRPr="00130358" w:rsidRDefault="00305C9B" w:rsidP="00D62538">
            <w:pPr>
              <w:pStyle w:val="TAH"/>
              <w:keepNext w:val="0"/>
              <w:keepLines w:val="0"/>
              <w:rPr>
                <w:rFonts w:cs="Arial"/>
              </w:rPr>
            </w:pPr>
            <w:r w:rsidRPr="00130358">
              <w:rPr>
                <w:rFonts w:cs="Arial"/>
              </w:rPr>
              <w:t>Unit</w:t>
            </w:r>
          </w:p>
        </w:tc>
        <w:tc>
          <w:tcPr>
            <w:tcW w:w="1368" w:type="pct"/>
            <w:vAlign w:val="center"/>
          </w:tcPr>
          <w:p w14:paraId="5F03A2AB" w14:textId="77777777" w:rsidR="00305C9B" w:rsidRPr="00130358" w:rsidRDefault="00305C9B" w:rsidP="00D62538">
            <w:pPr>
              <w:pStyle w:val="TAH"/>
              <w:keepNext w:val="0"/>
              <w:keepLines w:val="0"/>
              <w:rPr>
                <w:rFonts w:cs="Arial"/>
              </w:rPr>
            </w:pPr>
            <w:r w:rsidRPr="00130358">
              <w:rPr>
                <w:rFonts w:cs="Arial"/>
              </w:rPr>
              <w:t>Test</w:t>
            </w:r>
          </w:p>
        </w:tc>
      </w:tr>
      <w:tr w:rsidR="00305C9B" w:rsidRPr="00130358" w14:paraId="724D0660" w14:textId="77777777" w:rsidTr="00483222">
        <w:trPr>
          <w:cantSplit/>
          <w:tblHeader/>
          <w:jc w:val="center"/>
        </w:trPr>
        <w:tc>
          <w:tcPr>
            <w:tcW w:w="2585" w:type="pct"/>
            <w:gridSpan w:val="2"/>
            <w:vMerge/>
            <w:vAlign w:val="center"/>
          </w:tcPr>
          <w:p w14:paraId="57AF3258" w14:textId="77777777" w:rsidR="00305C9B" w:rsidRPr="00130358" w:rsidRDefault="00305C9B" w:rsidP="00D62538">
            <w:pPr>
              <w:pStyle w:val="TAH"/>
              <w:keepNext w:val="0"/>
              <w:keepLines w:val="0"/>
              <w:rPr>
                <w:rFonts w:cs="Arial"/>
              </w:rPr>
            </w:pPr>
          </w:p>
        </w:tc>
        <w:tc>
          <w:tcPr>
            <w:tcW w:w="1047" w:type="pct"/>
            <w:vMerge/>
            <w:vAlign w:val="center"/>
          </w:tcPr>
          <w:p w14:paraId="772B40D8" w14:textId="77777777" w:rsidR="00305C9B" w:rsidRPr="00130358" w:rsidRDefault="00305C9B" w:rsidP="00D62538">
            <w:pPr>
              <w:pStyle w:val="TAH"/>
              <w:keepNext w:val="0"/>
              <w:keepLines w:val="0"/>
              <w:rPr>
                <w:rFonts w:cs="Arial"/>
              </w:rPr>
            </w:pPr>
          </w:p>
        </w:tc>
        <w:tc>
          <w:tcPr>
            <w:tcW w:w="1368" w:type="pct"/>
            <w:vAlign w:val="center"/>
          </w:tcPr>
          <w:p w14:paraId="5163875E" w14:textId="663231C7" w:rsidR="00305C9B" w:rsidRPr="00130358" w:rsidRDefault="00305C9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305C9B" w:rsidRPr="00130358" w14:paraId="4C55B61E" w14:textId="77777777" w:rsidTr="00483222">
        <w:trPr>
          <w:cantSplit/>
          <w:jc w:val="center"/>
        </w:trPr>
        <w:tc>
          <w:tcPr>
            <w:tcW w:w="2585" w:type="pct"/>
            <w:gridSpan w:val="2"/>
            <w:vAlign w:val="center"/>
          </w:tcPr>
          <w:p w14:paraId="0FFA79EE" w14:textId="60D9FBE9" w:rsidR="00305C9B" w:rsidRPr="00130358" w:rsidRDefault="00305C9B"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1724460D" w14:textId="77777777" w:rsidR="00305C9B" w:rsidRPr="00130358" w:rsidRDefault="00305C9B" w:rsidP="00D62538">
            <w:pPr>
              <w:pStyle w:val="TAC"/>
              <w:keepNext w:val="0"/>
              <w:keepLines w:val="0"/>
              <w:rPr>
                <w:rFonts w:cs="Arial"/>
              </w:rPr>
            </w:pPr>
          </w:p>
        </w:tc>
        <w:tc>
          <w:tcPr>
            <w:tcW w:w="1368" w:type="pct"/>
            <w:vAlign w:val="center"/>
          </w:tcPr>
          <w:p w14:paraId="65A0291A" w14:textId="77777777" w:rsidR="00305C9B" w:rsidRPr="00130358" w:rsidRDefault="00305C9B" w:rsidP="00D62538">
            <w:pPr>
              <w:pStyle w:val="TAC"/>
              <w:keepNext w:val="0"/>
              <w:keepLines w:val="0"/>
              <w:rPr>
                <w:rFonts w:cs="Arial"/>
              </w:rPr>
            </w:pPr>
            <w:r w:rsidRPr="00130358">
              <w:rPr>
                <w:rFonts w:cs="Arial"/>
              </w:rPr>
              <w:t>1</w:t>
            </w:r>
          </w:p>
        </w:tc>
      </w:tr>
      <w:tr w:rsidR="00305C9B" w:rsidRPr="00130358" w14:paraId="1681071F" w14:textId="77777777" w:rsidTr="00483222">
        <w:trPr>
          <w:cantSplit/>
          <w:jc w:val="center"/>
        </w:trPr>
        <w:tc>
          <w:tcPr>
            <w:tcW w:w="2585" w:type="pct"/>
            <w:gridSpan w:val="2"/>
            <w:vAlign w:val="center"/>
          </w:tcPr>
          <w:p w14:paraId="0F38776A" w14:textId="77777777" w:rsidR="00305C9B" w:rsidRPr="00130358" w:rsidRDefault="00305C9B" w:rsidP="00D62538">
            <w:pPr>
              <w:pStyle w:val="TAL"/>
              <w:keepNext w:val="0"/>
              <w:keepLines w:val="0"/>
              <w:rPr>
                <w:rFonts w:cs="Arial"/>
              </w:rPr>
            </w:pPr>
            <w:proofErr w:type="spellStart"/>
            <w:r w:rsidRPr="00130358">
              <w:rPr>
                <w:rFonts w:cs="Arial"/>
              </w:rPr>
              <w:t>BW</w:t>
            </w:r>
            <w:r w:rsidRPr="00130358">
              <w:rPr>
                <w:rFonts w:cs="Arial"/>
                <w:vertAlign w:val="subscript"/>
              </w:rPr>
              <w:t>channel</w:t>
            </w:r>
            <w:proofErr w:type="spellEnd"/>
          </w:p>
        </w:tc>
        <w:tc>
          <w:tcPr>
            <w:tcW w:w="1047" w:type="pct"/>
            <w:vAlign w:val="center"/>
          </w:tcPr>
          <w:p w14:paraId="0449E12C" w14:textId="77777777" w:rsidR="00305C9B" w:rsidRPr="00130358" w:rsidRDefault="00305C9B" w:rsidP="00D62538">
            <w:pPr>
              <w:pStyle w:val="TAC"/>
              <w:keepNext w:val="0"/>
              <w:keepLines w:val="0"/>
              <w:rPr>
                <w:rFonts w:cs="Arial"/>
              </w:rPr>
            </w:pPr>
            <w:r w:rsidRPr="00130358">
              <w:rPr>
                <w:rFonts w:cs="Arial"/>
              </w:rPr>
              <w:t>MHz</w:t>
            </w:r>
          </w:p>
        </w:tc>
        <w:tc>
          <w:tcPr>
            <w:tcW w:w="1368" w:type="pct"/>
            <w:vAlign w:val="center"/>
          </w:tcPr>
          <w:p w14:paraId="21500949" w14:textId="77777777" w:rsidR="00305C9B" w:rsidRPr="00130358" w:rsidRDefault="00305C9B" w:rsidP="00D62538">
            <w:pPr>
              <w:pStyle w:val="TAC"/>
              <w:keepNext w:val="0"/>
              <w:keepLines w:val="0"/>
              <w:rPr>
                <w:rFonts w:cs="Arial"/>
              </w:rPr>
            </w:pPr>
            <w:r w:rsidRPr="00130358">
              <w:rPr>
                <w:rFonts w:cs="Arial"/>
              </w:rPr>
              <w:t>10</w:t>
            </w:r>
          </w:p>
        </w:tc>
      </w:tr>
      <w:tr w:rsidR="00305C9B" w:rsidRPr="00130358" w14:paraId="4D463216"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6EFADC51" w14:textId="5353F335" w:rsidR="00305C9B" w:rsidRPr="00130358" w:rsidRDefault="00305C9B"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28E30823" w14:textId="77777777" w:rsidR="00305C9B" w:rsidRPr="00130358" w:rsidRDefault="00305C9B" w:rsidP="00D62538">
            <w:pPr>
              <w:pStyle w:val="TAC"/>
              <w:keepNext w:val="0"/>
              <w:keepLines w:val="0"/>
              <w:rPr>
                <w:rFonts w:cs="Arial"/>
              </w:rPr>
            </w:pPr>
            <w:r w:rsidRPr="00130358">
              <w:rPr>
                <w:rFonts w:cs="Arial"/>
              </w:rPr>
              <w:object w:dxaOrig="460" w:dyaOrig="340" w14:anchorId="51EC5EE5">
                <v:shape id="_x0000_i1073" type="#_x0000_t75" style="width:24pt;height:17.25pt" o:ole="">
                  <v:imagedata r:id="rId56" o:title=""/>
                </v:shape>
                <o:OLEObject Type="Embed" ProgID="Equation.3" ShapeID="_x0000_i1073" DrawAspect="Content" ObjectID="_1736593564" r:id="rId63"/>
              </w:object>
            </w:r>
          </w:p>
        </w:tc>
        <w:tc>
          <w:tcPr>
            <w:tcW w:w="1368" w:type="pct"/>
            <w:tcBorders>
              <w:top w:val="single" w:sz="4" w:space="0" w:color="auto"/>
              <w:left w:val="single" w:sz="4" w:space="0" w:color="auto"/>
              <w:bottom w:val="single" w:sz="4" w:space="0" w:color="auto"/>
              <w:right w:val="single" w:sz="4" w:space="0" w:color="auto"/>
            </w:tcBorders>
            <w:vAlign w:val="center"/>
          </w:tcPr>
          <w:p w14:paraId="28BBF22B" w14:textId="77777777" w:rsidR="00305C9B" w:rsidRPr="00130358" w:rsidRDefault="00305C9B" w:rsidP="00D62538">
            <w:pPr>
              <w:pStyle w:val="TAC"/>
              <w:keepNext w:val="0"/>
              <w:keepLines w:val="0"/>
              <w:rPr>
                <w:rFonts w:cs="Arial"/>
              </w:rPr>
            </w:pPr>
            <w:r w:rsidRPr="00130358">
              <w:rPr>
                <w:rFonts w:cs="Arial"/>
              </w:rPr>
              <w:t>22—27</w:t>
            </w:r>
          </w:p>
        </w:tc>
      </w:tr>
      <w:tr w:rsidR="00305C9B" w:rsidRPr="00130358" w14:paraId="45A2926E" w14:textId="77777777" w:rsidTr="00483222">
        <w:trPr>
          <w:cantSplit/>
          <w:jc w:val="center"/>
        </w:trPr>
        <w:tc>
          <w:tcPr>
            <w:tcW w:w="2585" w:type="pct"/>
            <w:gridSpan w:val="2"/>
            <w:vAlign w:val="center"/>
          </w:tcPr>
          <w:p w14:paraId="18FC675D" w14:textId="74F762A0" w:rsidR="00305C9B" w:rsidRPr="00130358" w:rsidRDefault="00305C9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A.3.1.1.1</w:t>
            </w:r>
          </w:p>
        </w:tc>
        <w:tc>
          <w:tcPr>
            <w:tcW w:w="1047" w:type="pct"/>
            <w:vAlign w:val="center"/>
          </w:tcPr>
          <w:p w14:paraId="26160772" w14:textId="77777777" w:rsidR="00305C9B" w:rsidRPr="00130358" w:rsidRDefault="00305C9B" w:rsidP="00D62538">
            <w:pPr>
              <w:pStyle w:val="TAC"/>
              <w:keepNext w:val="0"/>
              <w:keepLines w:val="0"/>
              <w:rPr>
                <w:rFonts w:cs="Arial"/>
              </w:rPr>
            </w:pPr>
          </w:p>
        </w:tc>
        <w:tc>
          <w:tcPr>
            <w:tcW w:w="1368" w:type="pct"/>
            <w:vAlign w:val="center"/>
          </w:tcPr>
          <w:p w14:paraId="36285DC8" w14:textId="0BD2B0EC" w:rsidR="00305C9B" w:rsidRPr="00130358" w:rsidRDefault="00305C9B"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rPr>
              <w:t>FDD</w:t>
            </w:r>
          </w:p>
        </w:tc>
      </w:tr>
      <w:tr w:rsidR="00305C9B" w:rsidRPr="00130358" w14:paraId="5BFF8ECE" w14:textId="77777777" w:rsidTr="00483222">
        <w:trPr>
          <w:cantSplit/>
          <w:jc w:val="center"/>
        </w:trPr>
        <w:tc>
          <w:tcPr>
            <w:tcW w:w="2585" w:type="pct"/>
            <w:gridSpan w:val="2"/>
            <w:vAlign w:val="center"/>
          </w:tcPr>
          <w:p w14:paraId="08D85876" w14:textId="42A3E3D5" w:rsidR="00305C9B" w:rsidRPr="00130358" w:rsidRDefault="00305C9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6EC659D1" w14:textId="77777777" w:rsidR="00305C9B" w:rsidRPr="00130358" w:rsidRDefault="00305C9B" w:rsidP="00D62538">
            <w:pPr>
              <w:pStyle w:val="TAC"/>
              <w:keepNext w:val="0"/>
              <w:keepLines w:val="0"/>
              <w:rPr>
                <w:rFonts w:cs="Arial"/>
              </w:rPr>
            </w:pPr>
            <w:r w:rsidRPr="00130358">
              <w:rPr>
                <w:rFonts w:cs="Arial"/>
                <w:position w:val="-10"/>
              </w:rPr>
              <w:object w:dxaOrig="460" w:dyaOrig="340" w14:anchorId="740162DC">
                <v:shape id="_x0000_i1074" type="#_x0000_t75" style="width:24pt;height:17.25pt" o:ole="">
                  <v:imagedata r:id="rId56" o:title=""/>
                </v:shape>
                <o:OLEObject Type="Embed" ProgID="Equation.3" ShapeID="_x0000_i1074" DrawAspect="Content" ObjectID="_1736593565" r:id="rId64"/>
              </w:object>
            </w:r>
          </w:p>
        </w:tc>
        <w:tc>
          <w:tcPr>
            <w:tcW w:w="1368" w:type="pct"/>
            <w:vAlign w:val="center"/>
          </w:tcPr>
          <w:p w14:paraId="4A70948C" w14:textId="77777777" w:rsidR="00305C9B" w:rsidRPr="00130358" w:rsidRDefault="00305C9B" w:rsidP="00D62538">
            <w:pPr>
              <w:pStyle w:val="TAC"/>
              <w:keepNext w:val="0"/>
              <w:keepLines w:val="0"/>
              <w:rPr>
                <w:rFonts w:cs="Arial"/>
              </w:rPr>
            </w:pPr>
            <w:r w:rsidRPr="00130358">
              <w:rPr>
                <w:rFonts w:cs="Arial"/>
              </w:rPr>
              <w:t>13—36</w:t>
            </w:r>
          </w:p>
        </w:tc>
      </w:tr>
      <w:tr w:rsidR="00305C9B" w:rsidRPr="00130358" w14:paraId="5F63D0FF" w14:textId="77777777" w:rsidTr="00483222">
        <w:trPr>
          <w:cantSplit/>
          <w:jc w:val="center"/>
        </w:trPr>
        <w:tc>
          <w:tcPr>
            <w:tcW w:w="2585" w:type="pct"/>
            <w:gridSpan w:val="2"/>
            <w:vAlign w:val="center"/>
          </w:tcPr>
          <w:p w14:paraId="76166DC4" w14:textId="27381EC9" w:rsidR="00305C9B" w:rsidRPr="00130358" w:rsidRDefault="00305C9B"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A.3.1.2.1</w:t>
            </w:r>
          </w:p>
        </w:tc>
        <w:tc>
          <w:tcPr>
            <w:tcW w:w="1047" w:type="pct"/>
            <w:vAlign w:val="center"/>
          </w:tcPr>
          <w:p w14:paraId="557DFED9" w14:textId="77777777" w:rsidR="00305C9B" w:rsidRPr="00130358" w:rsidRDefault="00305C9B" w:rsidP="00D62538">
            <w:pPr>
              <w:pStyle w:val="TAC"/>
              <w:keepNext w:val="0"/>
              <w:keepLines w:val="0"/>
              <w:rPr>
                <w:rFonts w:cs="Arial"/>
              </w:rPr>
            </w:pPr>
          </w:p>
        </w:tc>
        <w:tc>
          <w:tcPr>
            <w:tcW w:w="1368" w:type="pct"/>
            <w:vAlign w:val="center"/>
          </w:tcPr>
          <w:p w14:paraId="5DA6B468" w14:textId="750638A5" w:rsidR="00305C9B" w:rsidRPr="00130358" w:rsidRDefault="00305C9B"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305C9B" w:rsidRPr="00130358" w14:paraId="6E5B9A97" w14:textId="77777777" w:rsidTr="00483222">
        <w:trPr>
          <w:cantSplit/>
          <w:jc w:val="center"/>
        </w:trPr>
        <w:tc>
          <w:tcPr>
            <w:tcW w:w="2585" w:type="pct"/>
            <w:gridSpan w:val="2"/>
            <w:vAlign w:val="center"/>
          </w:tcPr>
          <w:p w14:paraId="1355B0F7" w14:textId="5A5FDD7D" w:rsidR="00305C9B" w:rsidRPr="00130358" w:rsidRDefault="00305C9B"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FDD)</w:t>
            </w:r>
          </w:p>
        </w:tc>
        <w:tc>
          <w:tcPr>
            <w:tcW w:w="1047" w:type="pct"/>
            <w:vAlign w:val="center"/>
          </w:tcPr>
          <w:p w14:paraId="59729D8A" w14:textId="77777777" w:rsidR="00305C9B" w:rsidRPr="00130358" w:rsidRDefault="00305C9B" w:rsidP="00D62538">
            <w:pPr>
              <w:pStyle w:val="TAC"/>
              <w:keepNext w:val="0"/>
              <w:keepLines w:val="0"/>
              <w:rPr>
                <w:rFonts w:cs="Arial"/>
              </w:rPr>
            </w:pPr>
          </w:p>
        </w:tc>
        <w:tc>
          <w:tcPr>
            <w:tcW w:w="1368" w:type="pct"/>
            <w:vAlign w:val="center"/>
          </w:tcPr>
          <w:p w14:paraId="1D129E9C" w14:textId="47DE0399" w:rsidR="00305C9B" w:rsidRPr="00130358" w:rsidRDefault="00305C9B"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rPr>
              <w:t>FDD</w:t>
            </w:r>
          </w:p>
        </w:tc>
      </w:tr>
      <w:tr w:rsidR="00305C9B" w:rsidRPr="00130358" w14:paraId="133B0264" w14:textId="77777777" w:rsidTr="00483222">
        <w:trPr>
          <w:cantSplit/>
          <w:jc w:val="center"/>
        </w:trPr>
        <w:tc>
          <w:tcPr>
            <w:tcW w:w="2585" w:type="pct"/>
            <w:gridSpan w:val="2"/>
            <w:vAlign w:val="center"/>
          </w:tcPr>
          <w:p w14:paraId="4B467D7A" w14:textId="77777777" w:rsidR="00305C9B" w:rsidRPr="00130358" w:rsidRDefault="00305C9B" w:rsidP="00D62538">
            <w:pPr>
              <w:pStyle w:val="TAL"/>
              <w:keepNext w:val="0"/>
              <w:keepLines w:val="0"/>
              <w:rPr>
                <w:rFonts w:cs="Arial"/>
              </w:rPr>
            </w:pPr>
            <w:r w:rsidRPr="00130358">
              <w:rPr>
                <w:rFonts w:cs="Arial"/>
              </w:rPr>
              <w:t>PBCH_RA</w:t>
            </w:r>
          </w:p>
        </w:tc>
        <w:tc>
          <w:tcPr>
            <w:tcW w:w="1047" w:type="pct"/>
            <w:vMerge w:val="restart"/>
            <w:vAlign w:val="center"/>
          </w:tcPr>
          <w:p w14:paraId="6A489D71" w14:textId="77777777" w:rsidR="00305C9B" w:rsidRPr="00130358" w:rsidRDefault="00305C9B" w:rsidP="00D62538">
            <w:pPr>
              <w:pStyle w:val="TAC"/>
              <w:keepNext w:val="0"/>
              <w:keepLines w:val="0"/>
              <w:rPr>
                <w:rFonts w:cs="Arial"/>
              </w:rPr>
            </w:pPr>
            <w:r w:rsidRPr="00130358">
              <w:rPr>
                <w:rFonts w:cs="Arial"/>
              </w:rPr>
              <w:t>dB</w:t>
            </w:r>
          </w:p>
        </w:tc>
        <w:tc>
          <w:tcPr>
            <w:tcW w:w="1368" w:type="pct"/>
            <w:vMerge w:val="restart"/>
            <w:vAlign w:val="center"/>
          </w:tcPr>
          <w:p w14:paraId="7ECCD602" w14:textId="77777777" w:rsidR="00305C9B" w:rsidRPr="00130358" w:rsidRDefault="00305C9B" w:rsidP="00D62538">
            <w:pPr>
              <w:pStyle w:val="TAC"/>
              <w:keepNext w:val="0"/>
              <w:keepLines w:val="0"/>
              <w:rPr>
                <w:rFonts w:cs="Arial"/>
              </w:rPr>
            </w:pPr>
            <w:r w:rsidRPr="00130358">
              <w:rPr>
                <w:rFonts w:cs="Arial"/>
              </w:rPr>
              <w:t>0</w:t>
            </w:r>
          </w:p>
        </w:tc>
      </w:tr>
      <w:tr w:rsidR="00305C9B" w:rsidRPr="00130358" w14:paraId="495A6524" w14:textId="77777777" w:rsidTr="00483222">
        <w:trPr>
          <w:cantSplit/>
          <w:jc w:val="center"/>
        </w:trPr>
        <w:tc>
          <w:tcPr>
            <w:tcW w:w="2585" w:type="pct"/>
            <w:gridSpan w:val="2"/>
            <w:vAlign w:val="center"/>
          </w:tcPr>
          <w:p w14:paraId="59D76CF3" w14:textId="77777777" w:rsidR="00305C9B" w:rsidRPr="00130358" w:rsidRDefault="00305C9B" w:rsidP="00D62538">
            <w:pPr>
              <w:pStyle w:val="TAL"/>
              <w:keepNext w:val="0"/>
              <w:keepLines w:val="0"/>
              <w:rPr>
                <w:rFonts w:cs="Arial"/>
              </w:rPr>
            </w:pPr>
            <w:r w:rsidRPr="00130358">
              <w:rPr>
                <w:rFonts w:cs="Arial"/>
              </w:rPr>
              <w:t>PBCH_RB</w:t>
            </w:r>
          </w:p>
        </w:tc>
        <w:tc>
          <w:tcPr>
            <w:tcW w:w="1047" w:type="pct"/>
            <w:vMerge/>
            <w:vAlign w:val="center"/>
          </w:tcPr>
          <w:p w14:paraId="387B9014" w14:textId="77777777" w:rsidR="00305C9B" w:rsidRPr="00130358" w:rsidRDefault="00305C9B" w:rsidP="00D62538">
            <w:pPr>
              <w:pStyle w:val="TAC"/>
              <w:keepNext w:val="0"/>
              <w:keepLines w:val="0"/>
              <w:rPr>
                <w:rFonts w:cs="Arial"/>
              </w:rPr>
            </w:pPr>
          </w:p>
        </w:tc>
        <w:tc>
          <w:tcPr>
            <w:tcW w:w="1368" w:type="pct"/>
            <w:vMerge/>
            <w:vAlign w:val="center"/>
          </w:tcPr>
          <w:p w14:paraId="77531505" w14:textId="77777777" w:rsidR="00305C9B" w:rsidRPr="00130358" w:rsidRDefault="00305C9B" w:rsidP="00D62538">
            <w:pPr>
              <w:pStyle w:val="TAC"/>
              <w:keepNext w:val="0"/>
              <w:keepLines w:val="0"/>
              <w:rPr>
                <w:rFonts w:cs="Arial"/>
              </w:rPr>
            </w:pPr>
          </w:p>
        </w:tc>
      </w:tr>
      <w:tr w:rsidR="00305C9B" w:rsidRPr="00130358" w14:paraId="6E6D6C7A" w14:textId="77777777" w:rsidTr="00483222">
        <w:trPr>
          <w:cantSplit/>
          <w:jc w:val="center"/>
        </w:trPr>
        <w:tc>
          <w:tcPr>
            <w:tcW w:w="2585" w:type="pct"/>
            <w:gridSpan w:val="2"/>
            <w:vAlign w:val="center"/>
          </w:tcPr>
          <w:p w14:paraId="2BE6E787" w14:textId="77777777" w:rsidR="00305C9B" w:rsidRPr="00130358" w:rsidRDefault="00305C9B" w:rsidP="00D62538">
            <w:pPr>
              <w:pStyle w:val="TAL"/>
              <w:keepNext w:val="0"/>
              <w:keepLines w:val="0"/>
              <w:rPr>
                <w:rFonts w:cs="Arial"/>
              </w:rPr>
            </w:pPr>
            <w:r w:rsidRPr="00130358">
              <w:rPr>
                <w:rFonts w:cs="Arial"/>
              </w:rPr>
              <w:t>PSS_RA</w:t>
            </w:r>
          </w:p>
        </w:tc>
        <w:tc>
          <w:tcPr>
            <w:tcW w:w="1047" w:type="pct"/>
            <w:vMerge/>
            <w:vAlign w:val="center"/>
          </w:tcPr>
          <w:p w14:paraId="544CEA87" w14:textId="77777777" w:rsidR="00305C9B" w:rsidRPr="00130358" w:rsidRDefault="00305C9B" w:rsidP="00D62538">
            <w:pPr>
              <w:pStyle w:val="TAC"/>
              <w:keepNext w:val="0"/>
              <w:keepLines w:val="0"/>
              <w:rPr>
                <w:rFonts w:cs="Arial"/>
              </w:rPr>
            </w:pPr>
          </w:p>
        </w:tc>
        <w:tc>
          <w:tcPr>
            <w:tcW w:w="1368" w:type="pct"/>
            <w:vMerge/>
            <w:vAlign w:val="center"/>
          </w:tcPr>
          <w:p w14:paraId="25CE17A2" w14:textId="77777777" w:rsidR="00305C9B" w:rsidRPr="00130358" w:rsidRDefault="00305C9B" w:rsidP="00D62538">
            <w:pPr>
              <w:pStyle w:val="TAC"/>
              <w:keepNext w:val="0"/>
              <w:keepLines w:val="0"/>
              <w:rPr>
                <w:rFonts w:cs="Arial"/>
              </w:rPr>
            </w:pPr>
          </w:p>
        </w:tc>
      </w:tr>
      <w:tr w:rsidR="00305C9B" w:rsidRPr="00130358" w14:paraId="67D9030E" w14:textId="77777777" w:rsidTr="00483222">
        <w:trPr>
          <w:cantSplit/>
          <w:jc w:val="center"/>
        </w:trPr>
        <w:tc>
          <w:tcPr>
            <w:tcW w:w="2585" w:type="pct"/>
            <w:gridSpan w:val="2"/>
            <w:vAlign w:val="center"/>
          </w:tcPr>
          <w:p w14:paraId="76E78139" w14:textId="77777777" w:rsidR="00305C9B" w:rsidRPr="00130358" w:rsidRDefault="00305C9B" w:rsidP="00D62538">
            <w:pPr>
              <w:pStyle w:val="TAL"/>
              <w:keepNext w:val="0"/>
              <w:keepLines w:val="0"/>
              <w:rPr>
                <w:rFonts w:cs="Arial"/>
              </w:rPr>
            </w:pPr>
            <w:r w:rsidRPr="00130358">
              <w:rPr>
                <w:rFonts w:cs="Arial"/>
              </w:rPr>
              <w:t>SSS_RA</w:t>
            </w:r>
          </w:p>
        </w:tc>
        <w:tc>
          <w:tcPr>
            <w:tcW w:w="1047" w:type="pct"/>
            <w:vMerge/>
            <w:vAlign w:val="center"/>
          </w:tcPr>
          <w:p w14:paraId="2A55601E" w14:textId="77777777" w:rsidR="00305C9B" w:rsidRPr="00130358" w:rsidRDefault="00305C9B" w:rsidP="00D62538">
            <w:pPr>
              <w:pStyle w:val="TAC"/>
              <w:keepNext w:val="0"/>
              <w:keepLines w:val="0"/>
              <w:rPr>
                <w:rFonts w:cs="Arial"/>
              </w:rPr>
            </w:pPr>
          </w:p>
        </w:tc>
        <w:tc>
          <w:tcPr>
            <w:tcW w:w="1368" w:type="pct"/>
            <w:vMerge/>
            <w:vAlign w:val="center"/>
          </w:tcPr>
          <w:p w14:paraId="285534D8" w14:textId="77777777" w:rsidR="00305C9B" w:rsidRPr="00130358" w:rsidRDefault="00305C9B" w:rsidP="00D62538">
            <w:pPr>
              <w:pStyle w:val="TAC"/>
              <w:keepNext w:val="0"/>
              <w:keepLines w:val="0"/>
              <w:rPr>
                <w:rFonts w:cs="Arial"/>
              </w:rPr>
            </w:pPr>
          </w:p>
        </w:tc>
      </w:tr>
      <w:tr w:rsidR="00305C9B" w:rsidRPr="00130358" w14:paraId="229CB0D8" w14:textId="77777777" w:rsidTr="00483222">
        <w:trPr>
          <w:cantSplit/>
          <w:jc w:val="center"/>
        </w:trPr>
        <w:tc>
          <w:tcPr>
            <w:tcW w:w="2585" w:type="pct"/>
            <w:gridSpan w:val="2"/>
            <w:vAlign w:val="center"/>
          </w:tcPr>
          <w:p w14:paraId="0B571FF5" w14:textId="77777777" w:rsidR="00305C9B" w:rsidRPr="00130358" w:rsidRDefault="00305C9B" w:rsidP="00D62538">
            <w:pPr>
              <w:pStyle w:val="TAL"/>
              <w:keepNext w:val="0"/>
              <w:keepLines w:val="0"/>
              <w:rPr>
                <w:rFonts w:cs="Arial"/>
              </w:rPr>
            </w:pPr>
            <w:r w:rsidRPr="00130358">
              <w:rPr>
                <w:rFonts w:cs="Arial"/>
              </w:rPr>
              <w:t>PCFICH_RB</w:t>
            </w:r>
          </w:p>
        </w:tc>
        <w:tc>
          <w:tcPr>
            <w:tcW w:w="1047" w:type="pct"/>
            <w:vMerge/>
            <w:vAlign w:val="center"/>
          </w:tcPr>
          <w:p w14:paraId="2871B4C0" w14:textId="77777777" w:rsidR="00305C9B" w:rsidRPr="00130358" w:rsidRDefault="00305C9B" w:rsidP="00D62538">
            <w:pPr>
              <w:pStyle w:val="TAC"/>
              <w:keepNext w:val="0"/>
              <w:keepLines w:val="0"/>
              <w:rPr>
                <w:rFonts w:cs="Arial"/>
              </w:rPr>
            </w:pPr>
          </w:p>
        </w:tc>
        <w:tc>
          <w:tcPr>
            <w:tcW w:w="1368" w:type="pct"/>
            <w:vMerge/>
            <w:vAlign w:val="center"/>
          </w:tcPr>
          <w:p w14:paraId="2D2FECD0" w14:textId="77777777" w:rsidR="00305C9B" w:rsidRPr="00130358" w:rsidRDefault="00305C9B" w:rsidP="00D62538">
            <w:pPr>
              <w:pStyle w:val="TAC"/>
              <w:keepNext w:val="0"/>
              <w:keepLines w:val="0"/>
              <w:rPr>
                <w:rFonts w:cs="Arial"/>
              </w:rPr>
            </w:pPr>
          </w:p>
        </w:tc>
      </w:tr>
      <w:tr w:rsidR="00305C9B" w:rsidRPr="00130358" w14:paraId="43A4B83D" w14:textId="77777777" w:rsidTr="00483222">
        <w:trPr>
          <w:cantSplit/>
          <w:jc w:val="center"/>
        </w:trPr>
        <w:tc>
          <w:tcPr>
            <w:tcW w:w="2585" w:type="pct"/>
            <w:gridSpan w:val="2"/>
            <w:vAlign w:val="center"/>
          </w:tcPr>
          <w:p w14:paraId="70391AAB" w14:textId="77777777" w:rsidR="00305C9B" w:rsidRPr="00130358" w:rsidRDefault="00305C9B" w:rsidP="00D62538">
            <w:pPr>
              <w:pStyle w:val="TAL"/>
              <w:keepNext w:val="0"/>
              <w:keepLines w:val="0"/>
              <w:rPr>
                <w:rFonts w:cs="Arial"/>
              </w:rPr>
            </w:pPr>
            <w:r w:rsidRPr="00130358">
              <w:rPr>
                <w:rFonts w:cs="Arial"/>
              </w:rPr>
              <w:t>PHICH_RA</w:t>
            </w:r>
          </w:p>
        </w:tc>
        <w:tc>
          <w:tcPr>
            <w:tcW w:w="1047" w:type="pct"/>
            <w:vMerge/>
            <w:vAlign w:val="center"/>
          </w:tcPr>
          <w:p w14:paraId="59C107E8" w14:textId="77777777" w:rsidR="00305C9B" w:rsidRPr="00130358" w:rsidRDefault="00305C9B" w:rsidP="00D62538">
            <w:pPr>
              <w:pStyle w:val="TAC"/>
              <w:keepNext w:val="0"/>
              <w:keepLines w:val="0"/>
              <w:rPr>
                <w:rFonts w:cs="Arial"/>
              </w:rPr>
            </w:pPr>
          </w:p>
        </w:tc>
        <w:tc>
          <w:tcPr>
            <w:tcW w:w="1368" w:type="pct"/>
            <w:vMerge/>
            <w:vAlign w:val="center"/>
          </w:tcPr>
          <w:p w14:paraId="5D593DCD" w14:textId="77777777" w:rsidR="00305C9B" w:rsidRPr="00130358" w:rsidRDefault="00305C9B" w:rsidP="00D62538">
            <w:pPr>
              <w:pStyle w:val="TAC"/>
              <w:keepNext w:val="0"/>
              <w:keepLines w:val="0"/>
              <w:rPr>
                <w:rFonts w:cs="Arial"/>
              </w:rPr>
            </w:pPr>
          </w:p>
        </w:tc>
      </w:tr>
      <w:tr w:rsidR="00305C9B" w:rsidRPr="00130358" w14:paraId="236BECE2" w14:textId="77777777" w:rsidTr="00483222">
        <w:trPr>
          <w:cantSplit/>
          <w:jc w:val="center"/>
        </w:trPr>
        <w:tc>
          <w:tcPr>
            <w:tcW w:w="2585" w:type="pct"/>
            <w:gridSpan w:val="2"/>
            <w:vAlign w:val="center"/>
          </w:tcPr>
          <w:p w14:paraId="213CE30A" w14:textId="77777777" w:rsidR="00305C9B" w:rsidRPr="00130358" w:rsidRDefault="00305C9B" w:rsidP="00D62538">
            <w:pPr>
              <w:pStyle w:val="TAL"/>
              <w:keepNext w:val="0"/>
              <w:keepLines w:val="0"/>
              <w:rPr>
                <w:rFonts w:cs="Arial"/>
              </w:rPr>
            </w:pPr>
            <w:r w:rsidRPr="00130358">
              <w:rPr>
                <w:rFonts w:cs="Arial"/>
              </w:rPr>
              <w:t>PHICH_RB</w:t>
            </w:r>
          </w:p>
        </w:tc>
        <w:tc>
          <w:tcPr>
            <w:tcW w:w="1047" w:type="pct"/>
            <w:vMerge/>
            <w:vAlign w:val="center"/>
          </w:tcPr>
          <w:p w14:paraId="37DEB92C" w14:textId="77777777" w:rsidR="00305C9B" w:rsidRPr="00130358" w:rsidRDefault="00305C9B" w:rsidP="00D62538">
            <w:pPr>
              <w:pStyle w:val="TAC"/>
              <w:keepNext w:val="0"/>
              <w:keepLines w:val="0"/>
              <w:rPr>
                <w:rFonts w:cs="Arial"/>
              </w:rPr>
            </w:pPr>
          </w:p>
        </w:tc>
        <w:tc>
          <w:tcPr>
            <w:tcW w:w="1368" w:type="pct"/>
            <w:vMerge/>
            <w:vAlign w:val="center"/>
          </w:tcPr>
          <w:p w14:paraId="76728BD9" w14:textId="77777777" w:rsidR="00305C9B" w:rsidRPr="00130358" w:rsidRDefault="00305C9B" w:rsidP="00D62538">
            <w:pPr>
              <w:pStyle w:val="TAC"/>
              <w:keepNext w:val="0"/>
              <w:keepLines w:val="0"/>
              <w:rPr>
                <w:rFonts w:cs="Arial"/>
              </w:rPr>
            </w:pPr>
          </w:p>
        </w:tc>
      </w:tr>
      <w:tr w:rsidR="00305C9B" w:rsidRPr="00130358" w14:paraId="653DA43F" w14:textId="77777777" w:rsidTr="00483222">
        <w:trPr>
          <w:cantSplit/>
          <w:jc w:val="center"/>
        </w:trPr>
        <w:tc>
          <w:tcPr>
            <w:tcW w:w="2585" w:type="pct"/>
            <w:gridSpan w:val="2"/>
            <w:vAlign w:val="center"/>
          </w:tcPr>
          <w:p w14:paraId="7E6B670D" w14:textId="77777777" w:rsidR="00305C9B" w:rsidRPr="00130358" w:rsidRDefault="00305C9B" w:rsidP="00D62538">
            <w:pPr>
              <w:pStyle w:val="TAL"/>
              <w:keepNext w:val="0"/>
              <w:keepLines w:val="0"/>
              <w:rPr>
                <w:rFonts w:cs="Arial"/>
              </w:rPr>
            </w:pPr>
            <w:r w:rsidRPr="00130358">
              <w:rPr>
                <w:rFonts w:cs="Arial"/>
              </w:rPr>
              <w:t>PDCCH_RA</w:t>
            </w:r>
          </w:p>
        </w:tc>
        <w:tc>
          <w:tcPr>
            <w:tcW w:w="1047" w:type="pct"/>
            <w:vMerge/>
            <w:vAlign w:val="center"/>
          </w:tcPr>
          <w:p w14:paraId="795D4C77" w14:textId="77777777" w:rsidR="00305C9B" w:rsidRPr="00130358" w:rsidRDefault="00305C9B" w:rsidP="00D62538">
            <w:pPr>
              <w:pStyle w:val="TAC"/>
              <w:keepNext w:val="0"/>
              <w:keepLines w:val="0"/>
              <w:rPr>
                <w:rFonts w:cs="Arial"/>
              </w:rPr>
            </w:pPr>
          </w:p>
        </w:tc>
        <w:tc>
          <w:tcPr>
            <w:tcW w:w="1368" w:type="pct"/>
            <w:vMerge/>
            <w:vAlign w:val="center"/>
          </w:tcPr>
          <w:p w14:paraId="0B4B5D0E" w14:textId="77777777" w:rsidR="00305C9B" w:rsidRPr="00130358" w:rsidRDefault="00305C9B" w:rsidP="00D62538">
            <w:pPr>
              <w:pStyle w:val="TAC"/>
              <w:keepNext w:val="0"/>
              <w:keepLines w:val="0"/>
              <w:rPr>
                <w:rFonts w:cs="Arial"/>
              </w:rPr>
            </w:pPr>
          </w:p>
        </w:tc>
      </w:tr>
      <w:tr w:rsidR="00305C9B" w:rsidRPr="00130358" w14:paraId="1BED3D96" w14:textId="77777777" w:rsidTr="00483222">
        <w:trPr>
          <w:cantSplit/>
          <w:jc w:val="center"/>
        </w:trPr>
        <w:tc>
          <w:tcPr>
            <w:tcW w:w="2585" w:type="pct"/>
            <w:gridSpan w:val="2"/>
            <w:vAlign w:val="center"/>
          </w:tcPr>
          <w:p w14:paraId="08D2EDA4" w14:textId="77777777" w:rsidR="00305C9B" w:rsidRPr="00130358" w:rsidRDefault="00305C9B" w:rsidP="00D62538">
            <w:pPr>
              <w:pStyle w:val="TAL"/>
              <w:keepNext w:val="0"/>
              <w:keepLines w:val="0"/>
              <w:rPr>
                <w:rFonts w:cs="Arial"/>
              </w:rPr>
            </w:pPr>
            <w:r w:rsidRPr="00130358">
              <w:rPr>
                <w:rFonts w:cs="Arial"/>
              </w:rPr>
              <w:t>PDCCH_RB</w:t>
            </w:r>
          </w:p>
        </w:tc>
        <w:tc>
          <w:tcPr>
            <w:tcW w:w="1047" w:type="pct"/>
            <w:vMerge/>
            <w:vAlign w:val="center"/>
          </w:tcPr>
          <w:p w14:paraId="1EF35D82" w14:textId="77777777" w:rsidR="00305C9B" w:rsidRPr="00130358" w:rsidRDefault="00305C9B" w:rsidP="00D62538">
            <w:pPr>
              <w:pStyle w:val="TAC"/>
              <w:keepNext w:val="0"/>
              <w:keepLines w:val="0"/>
              <w:rPr>
                <w:rFonts w:cs="Arial"/>
              </w:rPr>
            </w:pPr>
          </w:p>
        </w:tc>
        <w:tc>
          <w:tcPr>
            <w:tcW w:w="1368" w:type="pct"/>
            <w:vMerge/>
            <w:vAlign w:val="center"/>
          </w:tcPr>
          <w:p w14:paraId="79570F27" w14:textId="77777777" w:rsidR="00305C9B" w:rsidRPr="00130358" w:rsidRDefault="00305C9B" w:rsidP="00D62538">
            <w:pPr>
              <w:pStyle w:val="TAC"/>
              <w:keepNext w:val="0"/>
              <w:keepLines w:val="0"/>
              <w:rPr>
                <w:rFonts w:cs="Arial"/>
              </w:rPr>
            </w:pPr>
          </w:p>
        </w:tc>
      </w:tr>
      <w:tr w:rsidR="00305C9B" w:rsidRPr="00130358" w14:paraId="2979544F" w14:textId="77777777" w:rsidTr="00483222">
        <w:trPr>
          <w:cantSplit/>
          <w:jc w:val="center"/>
        </w:trPr>
        <w:tc>
          <w:tcPr>
            <w:tcW w:w="2585" w:type="pct"/>
            <w:gridSpan w:val="2"/>
            <w:vAlign w:val="center"/>
          </w:tcPr>
          <w:p w14:paraId="7760650D" w14:textId="77777777" w:rsidR="00305C9B" w:rsidRPr="00130358" w:rsidRDefault="00305C9B" w:rsidP="00D62538">
            <w:pPr>
              <w:pStyle w:val="TAL"/>
              <w:keepNext w:val="0"/>
              <w:keepLines w:val="0"/>
              <w:rPr>
                <w:rFonts w:cs="Arial"/>
              </w:rPr>
            </w:pPr>
            <w:r w:rsidRPr="00130358">
              <w:rPr>
                <w:rFonts w:cs="Arial"/>
              </w:rPr>
              <w:t>PDSCH_RA</w:t>
            </w:r>
          </w:p>
        </w:tc>
        <w:tc>
          <w:tcPr>
            <w:tcW w:w="1047" w:type="pct"/>
            <w:vMerge/>
            <w:vAlign w:val="center"/>
          </w:tcPr>
          <w:p w14:paraId="4811A174" w14:textId="77777777" w:rsidR="00305C9B" w:rsidRPr="00130358" w:rsidRDefault="00305C9B" w:rsidP="00D62538">
            <w:pPr>
              <w:pStyle w:val="TAC"/>
              <w:keepNext w:val="0"/>
              <w:keepLines w:val="0"/>
              <w:rPr>
                <w:rFonts w:cs="Arial"/>
              </w:rPr>
            </w:pPr>
          </w:p>
        </w:tc>
        <w:tc>
          <w:tcPr>
            <w:tcW w:w="1368" w:type="pct"/>
            <w:vMerge/>
            <w:vAlign w:val="center"/>
          </w:tcPr>
          <w:p w14:paraId="676BB12F" w14:textId="77777777" w:rsidR="00305C9B" w:rsidRPr="00130358" w:rsidRDefault="00305C9B" w:rsidP="00D62538">
            <w:pPr>
              <w:pStyle w:val="TAC"/>
              <w:keepNext w:val="0"/>
              <w:keepLines w:val="0"/>
              <w:rPr>
                <w:rFonts w:cs="Arial"/>
              </w:rPr>
            </w:pPr>
          </w:p>
        </w:tc>
      </w:tr>
      <w:tr w:rsidR="00305C9B" w:rsidRPr="00130358" w14:paraId="43FD5B1B" w14:textId="77777777" w:rsidTr="00483222">
        <w:trPr>
          <w:cantSplit/>
          <w:jc w:val="center"/>
        </w:trPr>
        <w:tc>
          <w:tcPr>
            <w:tcW w:w="2585" w:type="pct"/>
            <w:gridSpan w:val="2"/>
            <w:vAlign w:val="center"/>
          </w:tcPr>
          <w:p w14:paraId="2EA41452" w14:textId="77777777" w:rsidR="00305C9B" w:rsidRPr="00130358" w:rsidRDefault="00305C9B" w:rsidP="00D62538">
            <w:pPr>
              <w:pStyle w:val="TAL"/>
              <w:keepNext w:val="0"/>
              <w:keepLines w:val="0"/>
              <w:rPr>
                <w:rFonts w:cs="Arial"/>
              </w:rPr>
            </w:pPr>
            <w:r w:rsidRPr="00130358">
              <w:rPr>
                <w:rFonts w:cs="Arial"/>
              </w:rPr>
              <w:t>PDSCH_RB</w:t>
            </w:r>
          </w:p>
        </w:tc>
        <w:tc>
          <w:tcPr>
            <w:tcW w:w="1047" w:type="pct"/>
            <w:vMerge/>
            <w:vAlign w:val="center"/>
          </w:tcPr>
          <w:p w14:paraId="67AC5B6A" w14:textId="77777777" w:rsidR="00305C9B" w:rsidRPr="00130358" w:rsidRDefault="00305C9B" w:rsidP="00D62538">
            <w:pPr>
              <w:pStyle w:val="TAC"/>
              <w:keepNext w:val="0"/>
              <w:keepLines w:val="0"/>
              <w:rPr>
                <w:rFonts w:cs="Arial"/>
              </w:rPr>
            </w:pPr>
          </w:p>
        </w:tc>
        <w:tc>
          <w:tcPr>
            <w:tcW w:w="1368" w:type="pct"/>
            <w:vMerge/>
            <w:vAlign w:val="center"/>
          </w:tcPr>
          <w:p w14:paraId="5A3BD23D" w14:textId="77777777" w:rsidR="00305C9B" w:rsidRPr="00130358" w:rsidRDefault="00305C9B" w:rsidP="00D62538">
            <w:pPr>
              <w:pStyle w:val="TAC"/>
              <w:keepNext w:val="0"/>
              <w:keepLines w:val="0"/>
              <w:rPr>
                <w:rFonts w:cs="Arial"/>
              </w:rPr>
            </w:pPr>
          </w:p>
        </w:tc>
      </w:tr>
      <w:tr w:rsidR="00305C9B" w:rsidRPr="00130358" w14:paraId="244A9DCB" w14:textId="77777777" w:rsidTr="00483222">
        <w:trPr>
          <w:cantSplit/>
          <w:jc w:val="center"/>
        </w:trPr>
        <w:tc>
          <w:tcPr>
            <w:tcW w:w="2585" w:type="pct"/>
            <w:gridSpan w:val="2"/>
            <w:vAlign w:val="center"/>
          </w:tcPr>
          <w:p w14:paraId="699CF8B1" w14:textId="77777777" w:rsidR="00305C9B" w:rsidRPr="00130358" w:rsidRDefault="00305C9B" w:rsidP="00D62538">
            <w:pPr>
              <w:pStyle w:val="TAL"/>
              <w:keepNext w:val="0"/>
              <w:keepLines w:val="0"/>
              <w:rPr>
                <w:rFonts w:cs="Arial"/>
              </w:rPr>
            </w:pPr>
            <w:r w:rsidRPr="00130358">
              <w:rPr>
                <w:rFonts w:cs="Arial"/>
              </w:rPr>
              <w:t>OCNG_RA</w:t>
            </w:r>
            <w:r w:rsidRPr="00130358">
              <w:rPr>
                <w:rFonts w:cs="Arial"/>
                <w:vertAlign w:val="superscript"/>
              </w:rPr>
              <w:t>Note1</w:t>
            </w:r>
          </w:p>
        </w:tc>
        <w:tc>
          <w:tcPr>
            <w:tcW w:w="1047" w:type="pct"/>
            <w:vMerge/>
            <w:vAlign w:val="center"/>
          </w:tcPr>
          <w:p w14:paraId="45FD8EFE" w14:textId="77777777" w:rsidR="00305C9B" w:rsidRPr="00130358" w:rsidRDefault="00305C9B" w:rsidP="00D62538">
            <w:pPr>
              <w:pStyle w:val="TAC"/>
              <w:keepNext w:val="0"/>
              <w:keepLines w:val="0"/>
              <w:rPr>
                <w:rFonts w:cs="Arial"/>
              </w:rPr>
            </w:pPr>
          </w:p>
        </w:tc>
        <w:tc>
          <w:tcPr>
            <w:tcW w:w="1368" w:type="pct"/>
            <w:vMerge/>
            <w:vAlign w:val="center"/>
          </w:tcPr>
          <w:p w14:paraId="2B63874F" w14:textId="77777777" w:rsidR="00305C9B" w:rsidRPr="00130358" w:rsidRDefault="00305C9B" w:rsidP="00D62538">
            <w:pPr>
              <w:pStyle w:val="TAC"/>
              <w:keepNext w:val="0"/>
              <w:keepLines w:val="0"/>
              <w:rPr>
                <w:rFonts w:cs="Arial"/>
              </w:rPr>
            </w:pPr>
          </w:p>
        </w:tc>
      </w:tr>
      <w:tr w:rsidR="00305C9B" w:rsidRPr="00130358" w14:paraId="319DF2DF" w14:textId="77777777" w:rsidTr="00483222">
        <w:trPr>
          <w:cantSplit/>
          <w:jc w:val="center"/>
        </w:trPr>
        <w:tc>
          <w:tcPr>
            <w:tcW w:w="2585" w:type="pct"/>
            <w:gridSpan w:val="2"/>
            <w:vAlign w:val="center"/>
          </w:tcPr>
          <w:p w14:paraId="5D944225" w14:textId="593086C7" w:rsidR="00305C9B" w:rsidRPr="00130358" w:rsidRDefault="00305C9B"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1047" w:type="pct"/>
            <w:vMerge/>
            <w:vAlign w:val="center"/>
          </w:tcPr>
          <w:p w14:paraId="1BBA77A2" w14:textId="77777777" w:rsidR="00305C9B" w:rsidRPr="00130358" w:rsidRDefault="00305C9B" w:rsidP="00D62538">
            <w:pPr>
              <w:pStyle w:val="TAC"/>
              <w:keepNext w:val="0"/>
              <w:keepLines w:val="0"/>
              <w:rPr>
                <w:rFonts w:cs="Arial"/>
              </w:rPr>
            </w:pPr>
          </w:p>
        </w:tc>
        <w:tc>
          <w:tcPr>
            <w:tcW w:w="1368" w:type="pct"/>
            <w:vMerge/>
            <w:vAlign w:val="center"/>
          </w:tcPr>
          <w:p w14:paraId="5B8C54CC" w14:textId="77777777" w:rsidR="00305C9B" w:rsidRPr="00130358" w:rsidRDefault="00305C9B" w:rsidP="00D62538">
            <w:pPr>
              <w:pStyle w:val="TAC"/>
              <w:keepNext w:val="0"/>
              <w:keepLines w:val="0"/>
              <w:rPr>
                <w:rFonts w:cs="Arial"/>
              </w:rPr>
            </w:pPr>
          </w:p>
        </w:tc>
      </w:tr>
      <w:tr w:rsidR="00305C9B" w:rsidRPr="00130358" w14:paraId="1A8A9E32" w14:textId="77777777" w:rsidTr="00483222">
        <w:trPr>
          <w:cantSplit/>
          <w:jc w:val="center"/>
        </w:trPr>
        <w:tc>
          <w:tcPr>
            <w:tcW w:w="982" w:type="pct"/>
            <w:vMerge w:val="restart"/>
            <w:vAlign w:val="center"/>
          </w:tcPr>
          <w:p w14:paraId="137B29E9" w14:textId="77777777" w:rsidR="00305C9B" w:rsidRPr="00130358" w:rsidRDefault="00305C9B" w:rsidP="00D62538">
            <w:pPr>
              <w:pStyle w:val="TAL"/>
              <w:keepNext w:val="0"/>
              <w:keepLines w:val="0"/>
              <w:rPr>
                <w:rFonts w:cs="Arial"/>
                <w:vertAlign w:val="superscript"/>
              </w:rPr>
            </w:pPr>
            <w:r w:rsidRPr="00130358">
              <w:rPr>
                <w:rFonts w:cs="Arial"/>
                <w:position w:val="-12"/>
              </w:rPr>
              <w:object w:dxaOrig="400" w:dyaOrig="360" w14:anchorId="743A92CC">
                <v:shape id="_x0000_i1075" type="#_x0000_t75" style="width:20.25pt;height:18.75pt" o:ole="" fillcolor="window">
                  <v:imagedata r:id="rId7" o:title=""/>
                </v:shape>
                <o:OLEObject Type="Embed" ProgID="Equation.3" ShapeID="_x0000_i1075" DrawAspect="Content" ObjectID="_1736593566" r:id="rId65"/>
              </w:object>
            </w:r>
            <w:r w:rsidRPr="00130358">
              <w:rPr>
                <w:rFonts w:cs="Arial"/>
                <w:vertAlign w:val="superscript"/>
              </w:rPr>
              <w:t>Note2</w:t>
            </w:r>
          </w:p>
        </w:tc>
        <w:tc>
          <w:tcPr>
            <w:tcW w:w="1603" w:type="pct"/>
            <w:vAlign w:val="center"/>
          </w:tcPr>
          <w:p w14:paraId="77037B66" w14:textId="7BA16D5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5BA1FB41" w14:textId="5AF68F9C" w:rsidR="00305C9B" w:rsidRPr="00130358" w:rsidRDefault="00305C9B"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7030C88C" w14:textId="77777777" w:rsidR="00305C9B" w:rsidRPr="00130358" w:rsidRDefault="00305C9B" w:rsidP="00D62538">
            <w:pPr>
              <w:pStyle w:val="TAC"/>
              <w:keepNext w:val="0"/>
              <w:keepLines w:val="0"/>
              <w:rPr>
                <w:rFonts w:cs="Arial"/>
              </w:rPr>
            </w:pPr>
            <w:r w:rsidRPr="00130358">
              <w:rPr>
                <w:rFonts w:cs="Arial"/>
              </w:rPr>
              <w:t>-120.4</w:t>
            </w:r>
          </w:p>
        </w:tc>
      </w:tr>
      <w:tr w:rsidR="00305C9B" w:rsidRPr="00130358" w14:paraId="4F9F6B06" w14:textId="77777777" w:rsidTr="00483222">
        <w:trPr>
          <w:cantSplit/>
          <w:jc w:val="center"/>
        </w:trPr>
        <w:tc>
          <w:tcPr>
            <w:tcW w:w="982" w:type="pct"/>
            <w:vMerge/>
            <w:vAlign w:val="center"/>
          </w:tcPr>
          <w:p w14:paraId="52E3970A" w14:textId="77777777" w:rsidR="00305C9B" w:rsidRPr="00130358" w:rsidRDefault="00305C9B" w:rsidP="00D62538">
            <w:pPr>
              <w:pStyle w:val="TAL"/>
              <w:keepNext w:val="0"/>
              <w:keepLines w:val="0"/>
              <w:rPr>
                <w:rFonts w:cs="Arial"/>
              </w:rPr>
            </w:pPr>
          </w:p>
        </w:tc>
        <w:tc>
          <w:tcPr>
            <w:tcW w:w="1603" w:type="pct"/>
            <w:vAlign w:val="center"/>
          </w:tcPr>
          <w:p w14:paraId="0026414A" w14:textId="2F368AB3"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56A36183" w14:textId="77777777" w:rsidR="00305C9B" w:rsidRPr="00130358" w:rsidRDefault="00305C9B" w:rsidP="00D62538">
            <w:pPr>
              <w:pStyle w:val="TAC"/>
              <w:keepNext w:val="0"/>
              <w:keepLines w:val="0"/>
              <w:rPr>
                <w:rFonts w:cs="Arial"/>
              </w:rPr>
            </w:pPr>
          </w:p>
        </w:tc>
        <w:tc>
          <w:tcPr>
            <w:tcW w:w="1368" w:type="pct"/>
            <w:vAlign w:val="center"/>
          </w:tcPr>
          <w:p w14:paraId="54E0D02F" w14:textId="77777777" w:rsidR="00305C9B" w:rsidRPr="00130358" w:rsidRDefault="00305C9B" w:rsidP="00D62538">
            <w:pPr>
              <w:pStyle w:val="TAC"/>
              <w:keepNext w:val="0"/>
              <w:keepLines w:val="0"/>
              <w:rPr>
                <w:rFonts w:cs="Arial"/>
              </w:rPr>
            </w:pPr>
            <w:r w:rsidRPr="00130358">
              <w:rPr>
                <w:rFonts w:cs="Arial"/>
              </w:rPr>
              <w:t>-119.9</w:t>
            </w:r>
          </w:p>
        </w:tc>
      </w:tr>
      <w:tr w:rsidR="00305C9B" w:rsidRPr="00130358" w14:paraId="3A2889FD" w14:textId="77777777" w:rsidTr="00483222">
        <w:trPr>
          <w:cantSplit/>
          <w:jc w:val="center"/>
        </w:trPr>
        <w:tc>
          <w:tcPr>
            <w:tcW w:w="982" w:type="pct"/>
            <w:vMerge/>
            <w:vAlign w:val="center"/>
          </w:tcPr>
          <w:p w14:paraId="31D997C0" w14:textId="77777777" w:rsidR="00305C9B" w:rsidRPr="00130358" w:rsidRDefault="00305C9B" w:rsidP="00D62538">
            <w:pPr>
              <w:pStyle w:val="TAL"/>
              <w:keepNext w:val="0"/>
              <w:keepLines w:val="0"/>
              <w:rPr>
                <w:rFonts w:cs="Arial"/>
              </w:rPr>
            </w:pPr>
          </w:p>
        </w:tc>
        <w:tc>
          <w:tcPr>
            <w:tcW w:w="1603" w:type="pct"/>
            <w:vAlign w:val="center"/>
          </w:tcPr>
          <w:p w14:paraId="039F8109" w14:textId="2877C4F3"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1925F968" w14:textId="77777777" w:rsidR="00305C9B" w:rsidRPr="00130358" w:rsidRDefault="00305C9B" w:rsidP="00D62538">
            <w:pPr>
              <w:pStyle w:val="TAC"/>
              <w:keepNext w:val="0"/>
              <w:keepLines w:val="0"/>
              <w:rPr>
                <w:rFonts w:cs="Arial"/>
              </w:rPr>
            </w:pPr>
          </w:p>
        </w:tc>
        <w:tc>
          <w:tcPr>
            <w:tcW w:w="1368" w:type="pct"/>
            <w:vAlign w:val="center"/>
          </w:tcPr>
          <w:p w14:paraId="60DDDB07" w14:textId="77777777" w:rsidR="00305C9B" w:rsidRPr="00130358" w:rsidRDefault="00305C9B" w:rsidP="00D62538">
            <w:pPr>
              <w:pStyle w:val="TAC"/>
              <w:keepNext w:val="0"/>
              <w:keepLines w:val="0"/>
              <w:rPr>
                <w:rFonts w:cs="Arial"/>
              </w:rPr>
            </w:pPr>
            <w:r w:rsidRPr="00130358">
              <w:rPr>
                <w:rFonts w:cs="Arial"/>
              </w:rPr>
              <w:t>-119.4</w:t>
            </w:r>
          </w:p>
        </w:tc>
      </w:tr>
      <w:tr w:rsidR="00305C9B" w:rsidRPr="00130358" w14:paraId="5B7A7827" w14:textId="77777777" w:rsidTr="00483222">
        <w:trPr>
          <w:cantSplit/>
          <w:jc w:val="center"/>
        </w:trPr>
        <w:tc>
          <w:tcPr>
            <w:tcW w:w="982" w:type="pct"/>
            <w:vMerge/>
            <w:vAlign w:val="center"/>
          </w:tcPr>
          <w:p w14:paraId="40427EB6" w14:textId="77777777" w:rsidR="00305C9B" w:rsidRPr="00130358" w:rsidRDefault="00305C9B" w:rsidP="00D62538">
            <w:pPr>
              <w:pStyle w:val="TAL"/>
              <w:keepNext w:val="0"/>
              <w:keepLines w:val="0"/>
              <w:rPr>
                <w:rFonts w:cs="Arial"/>
              </w:rPr>
            </w:pPr>
          </w:p>
        </w:tc>
        <w:tc>
          <w:tcPr>
            <w:tcW w:w="1603" w:type="pct"/>
            <w:vAlign w:val="center"/>
          </w:tcPr>
          <w:p w14:paraId="5203D0C0" w14:textId="3905917F"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776C3E46" w14:textId="77777777" w:rsidR="00305C9B" w:rsidRPr="00130358" w:rsidRDefault="00305C9B" w:rsidP="00D62538">
            <w:pPr>
              <w:pStyle w:val="TAC"/>
              <w:keepNext w:val="0"/>
              <w:keepLines w:val="0"/>
              <w:rPr>
                <w:rFonts w:cs="Arial"/>
              </w:rPr>
            </w:pPr>
          </w:p>
        </w:tc>
        <w:tc>
          <w:tcPr>
            <w:tcW w:w="1368" w:type="pct"/>
            <w:vAlign w:val="center"/>
          </w:tcPr>
          <w:p w14:paraId="0E9DEC2F" w14:textId="77777777" w:rsidR="00305C9B" w:rsidRPr="00130358" w:rsidRDefault="00305C9B" w:rsidP="00D62538">
            <w:pPr>
              <w:pStyle w:val="TAC"/>
              <w:keepNext w:val="0"/>
              <w:keepLines w:val="0"/>
              <w:rPr>
                <w:rFonts w:cs="Arial"/>
              </w:rPr>
            </w:pPr>
            <w:r w:rsidRPr="00130358">
              <w:rPr>
                <w:rFonts w:cs="Arial"/>
              </w:rPr>
              <w:t>-118.9</w:t>
            </w:r>
          </w:p>
        </w:tc>
      </w:tr>
      <w:tr w:rsidR="00305C9B" w:rsidRPr="00130358" w14:paraId="0BCC988A" w14:textId="77777777" w:rsidTr="00483222">
        <w:trPr>
          <w:cantSplit/>
          <w:jc w:val="center"/>
        </w:trPr>
        <w:tc>
          <w:tcPr>
            <w:tcW w:w="982" w:type="pct"/>
            <w:vMerge/>
            <w:vAlign w:val="center"/>
          </w:tcPr>
          <w:p w14:paraId="04604909" w14:textId="77777777" w:rsidR="00305C9B" w:rsidRPr="00130358" w:rsidRDefault="00305C9B" w:rsidP="00D62538">
            <w:pPr>
              <w:pStyle w:val="TAL"/>
              <w:keepNext w:val="0"/>
              <w:keepLines w:val="0"/>
              <w:rPr>
                <w:rFonts w:cs="Arial"/>
              </w:rPr>
            </w:pPr>
          </w:p>
        </w:tc>
        <w:tc>
          <w:tcPr>
            <w:tcW w:w="1603" w:type="pct"/>
            <w:vAlign w:val="center"/>
          </w:tcPr>
          <w:p w14:paraId="7CDEA214" w14:textId="796F5ECB"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vAlign w:val="center"/>
          </w:tcPr>
          <w:p w14:paraId="03FCC1DF" w14:textId="77777777" w:rsidR="00305C9B" w:rsidRPr="00130358" w:rsidRDefault="00305C9B" w:rsidP="00D62538">
            <w:pPr>
              <w:pStyle w:val="TAC"/>
              <w:keepNext w:val="0"/>
              <w:keepLines w:val="0"/>
              <w:rPr>
                <w:rFonts w:cs="Arial"/>
              </w:rPr>
            </w:pPr>
          </w:p>
        </w:tc>
        <w:tc>
          <w:tcPr>
            <w:tcW w:w="1368" w:type="pct"/>
            <w:vAlign w:val="center"/>
          </w:tcPr>
          <w:p w14:paraId="12A62B02" w14:textId="77777777" w:rsidR="00305C9B" w:rsidRPr="00130358" w:rsidRDefault="00305C9B" w:rsidP="00D62538">
            <w:pPr>
              <w:pStyle w:val="TAC"/>
              <w:keepNext w:val="0"/>
              <w:keepLines w:val="0"/>
              <w:rPr>
                <w:rFonts w:cs="Arial"/>
              </w:rPr>
            </w:pPr>
            <w:r w:rsidRPr="00130358">
              <w:rPr>
                <w:rFonts w:cs="Arial"/>
              </w:rPr>
              <w:t>-118.4</w:t>
            </w:r>
          </w:p>
        </w:tc>
      </w:tr>
      <w:tr w:rsidR="00305C9B" w:rsidRPr="00130358" w14:paraId="4C80459F" w14:textId="77777777" w:rsidTr="00483222">
        <w:trPr>
          <w:cantSplit/>
          <w:jc w:val="center"/>
        </w:trPr>
        <w:tc>
          <w:tcPr>
            <w:tcW w:w="982" w:type="pct"/>
            <w:vMerge/>
            <w:vAlign w:val="center"/>
          </w:tcPr>
          <w:p w14:paraId="43048B13" w14:textId="77777777" w:rsidR="00305C9B" w:rsidRPr="00130358" w:rsidRDefault="00305C9B" w:rsidP="00D62538">
            <w:pPr>
              <w:pStyle w:val="TAL"/>
              <w:keepNext w:val="0"/>
              <w:keepLines w:val="0"/>
              <w:rPr>
                <w:rFonts w:cs="Arial"/>
              </w:rPr>
            </w:pPr>
          </w:p>
        </w:tc>
        <w:tc>
          <w:tcPr>
            <w:tcW w:w="1603" w:type="pct"/>
            <w:vAlign w:val="center"/>
          </w:tcPr>
          <w:p w14:paraId="2058206F" w14:textId="50713060"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6FE11591" w14:textId="77777777" w:rsidR="00305C9B" w:rsidRPr="00130358" w:rsidRDefault="00305C9B" w:rsidP="00D62538">
            <w:pPr>
              <w:pStyle w:val="TAC"/>
              <w:keepNext w:val="0"/>
              <w:keepLines w:val="0"/>
              <w:rPr>
                <w:rFonts w:cs="Arial"/>
              </w:rPr>
            </w:pPr>
          </w:p>
        </w:tc>
        <w:tc>
          <w:tcPr>
            <w:tcW w:w="1368" w:type="pct"/>
            <w:vAlign w:val="center"/>
          </w:tcPr>
          <w:p w14:paraId="29055450" w14:textId="77777777" w:rsidR="00305C9B" w:rsidRPr="00130358" w:rsidRDefault="00305C9B" w:rsidP="00D62538">
            <w:pPr>
              <w:pStyle w:val="TAC"/>
              <w:keepNext w:val="0"/>
              <w:keepLines w:val="0"/>
              <w:rPr>
                <w:rFonts w:cs="Arial"/>
              </w:rPr>
            </w:pPr>
            <w:r w:rsidRPr="00130358">
              <w:rPr>
                <w:rFonts w:cs="Arial"/>
              </w:rPr>
              <w:t>-117.4</w:t>
            </w:r>
          </w:p>
        </w:tc>
      </w:tr>
      <w:tr w:rsidR="00305C9B" w:rsidRPr="00130358" w14:paraId="7FC7F151" w14:textId="77777777" w:rsidTr="00483222">
        <w:trPr>
          <w:cantSplit/>
          <w:jc w:val="center"/>
        </w:trPr>
        <w:tc>
          <w:tcPr>
            <w:tcW w:w="982" w:type="pct"/>
            <w:vMerge/>
            <w:vAlign w:val="center"/>
          </w:tcPr>
          <w:p w14:paraId="6FFBC651" w14:textId="77777777" w:rsidR="00305C9B" w:rsidRPr="00130358" w:rsidRDefault="00305C9B" w:rsidP="00D62538">
            <w:pPr>
              <w:pStyle w:val="TAL"/>
              <w:keepNext w:val="0"/>
              <w:keepLines w:val="0"/>
              <w:rPr>
                <w:rFonts w:cs="Arial"/>
              </w:rPr>
            </w:pPr>
          </w:p>
        </w:tc>
        <w:tc>
          <w:tcPr>
            <w:tcW w:w="1603" w:type="pct"/>
            <w:vAlign w:val="center"/>
          </w:tcPr>
          <w:p w14:paraId="28F3FE4C" w14:textId="0BDB90C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336F809A" w14:textId="77777777" w:rsidR="00305C9B" w:rsidRPr="00130358" w:rsidRDefault="00305C9B" w:rsidP="00D62538">
            <w:pPr>
              <w:pStyle w:val="TAC"/>
              <w:keepNext w:val="0"/>
              <w:keepLines w:val="0"/>
              <w:rPr>
                <w:rFonts w:cs="Arial"/>
              </w:rPr>
            </w:pPr>
          </w:p>
        </w:tc>
        <w:tc>
          <w:tcPr>
            <w:tcW w:w="1368" w:type="pct"/>
            <w:vAlign w:val="center"/>
          </w:tcPr>
          <w:p w14:paraId="57A5695D" w14:textId="77777777" w:rsidR="00305C9B" w:rsidRPr="00130358" w:rsidRDefault="00305C9B" w:rsidP="00D62538">
            <w:pPr>
              <w:pStyle w:val="TAC"/>
              <w:keepNext w:val="0"/>
              <w:keepLines w:val="0"/>
              <w:rPr>
                <w:rFonts w:cs="Arial"/>
              </w:rPr>
            </w:pPr>
            <w:r w:rsidRPr="00130358">
              <w:rPr>
                <w:rFonts w:cs="Arial"/>
              </w:rPr>
              <w:t>-116.9</w:t>
            </w:r>
          </w:p>
        </w:tc>
      </w:tr>
      <w:tr w:rsidR="00305C9B" w:rsidRPr="00130358" w14:paraId="52BB9C89" w14:textId="77777777" w:rsidTr="00483222">
        <w:trPr>
          <w:jc w:val="center"/>
        </w:trPr>
        <w:tc>
          <w:tcPr>
            <w:tcW w:w="2585" w:type="pct"/>
            <w:gridSpan w:val="2"/>
            <w:vAlign w:val="center"/>
          </w:tcPr>
          <w:p w14:paraId="3481BD24" w14:textId="77777777" w:rsidR="00305C9B" w:rsidRPr="00130358" w:rsidRDefault="00305C9B" w:rsidP="00D62538">
            <w:pPr>
              <w:pStyle w:val="TAL"/>
              <w:keepNext w:val="0"/>
              <w:keepLines w:val="0"/>
              <w:rPr>
                <w:rFonts w:cs="Arial"/>
              </w:rPr>
            </w:pPr>
            <w:r w:rsidRPr="00130358">
              <w:rPr>
                <w:rFonts w:cs="Arial"/>
                <w:position w:val="-12"/>
              </w:rPr>
              <w:object w:dxaOrig="620" w:dyaOrig="380" w14:anchorId="061E8623">
                <v:shape id="_x0000_i1076" type="#_x0000_t75" style="width:31.5pt;height:18.75pt" o:ole="" fillcolor="window">
                  <v:imagedata r:id="rId9" o:title=""/>
                </v:shape>
                <o:OLEObject Type="Embed" ProgID="Equation.3" ShapeID="_x0000_i1076" DrawAspect="Content" ObjectID="_1736593567" r:id="rId66"/>
              </w:object>
            </w:r>
          </w:p>
        </w:tc>
        <w:tc>
          <w:tcPr>
            <w:tcW w:w="1047" w:type="pct"/>
            <w:vAlign w:val="center"/>
          </w:tcPr>
          <w:p w14:paraId="7041ECB6" w14:textId="77777777" w:rsidR="00305C9B" w:rsidRPr="00130358" w:rsidRDefault="00305C9B" w:rsidP="00D62538">
            <w:pPr>
              <w:pStyle w:val="TAC"/>
              <w:keepNext w:val="0"/>
              <w:keepLines w:val="0"/>
              <w:rPr>
                <w:rFonts w:cs="Arial"/>
              </w:rPr>
            </w:pPr>
            <w:r w:rsidRPr="00130358">
              <w:rPr>
                <w:rFonts w:cs="Arial"/>
              </w:rPr>
              <w:t>dB</w:t>
            </w:r>
          </w:p>
        </w:tc>
        <w:tc>
          <w:tcPr>
            <w:tcW w:w="1368" w:type="pct"/>
            <w:vAlign w:val="center"/>
          </w:tcPr>
          <w:p w14:paraId="2C22EBC5" w14:textId="77777777" w:rsidR="00305C9B" w:rsidRPr="00130358" w:rsidRDefault="00305C9B" w:rsidP="00D62538">
            <w:pPr>
              <w:pStyle w:val="TAC"/>
              <w:keepNext w:val="0"/>
              <w:keepLines w:val="0"/>
              <w:rPr>
                <w:rFonts w:cs="Arial"/>
              </w:rPr>
            </w:pPr>
            <w:r w:rsidRPr="00130358">
              <w:rPr>
                <w:rFonts w:cs="Arial"/>
              </w:rPr>
              <w:t>-4</w:t>
            </w:r>
          </w:p>
        </w:tc>
      </w:tr>
      <w:tr w:rsidR="00305C9B" w:rsidRPr="00130358" w14:paraId="5693F1DF" w14:textId="77777777" w:rsidTr="00483222">
        <w:trPr>
          <w:cantSplit/>
          <w:jc w:val="center"/>
        </w:trPr>
        <w:tc>
          <w:tcPr>
            <w:tcW w:w="982" w:type="pct"/>
            <w:vMerge w:val="restart"/>
            <w:vAlign w:val="center"/>
          </w:tcPr>
          <w:p w14:paraId="027127EA" w14:textId="77777777" w:rsidR="00305C9B" w:rsidRPr="00130358" w:rsidRDefault="00305C9B" w:rsidP="00D62538">
            <w:pPr>
              <w:pStyle w:val="TAL"/>
              <w:keepNext w:val="0"/>
              <w:keepLines w:val="0"/>
              <w:rPr>
                <w:rFonts w:cs="Arial"/>
                <w:vertAlign w:val="superscript"/>
              </w:rPr>
            </w:pPr>
            <w:r w:rsidRPr="00130358">
              <w:rPr>
                <w:rFonts w:cs="Arial"/>
              </w:rPr>
              <w:t>RSRP</w:t>
            </w:r>
            <w:r w:rsidRPr="00130358">
              <w:rPr>
                <w:rFonts w:cs="Arial"/>
                <w:vertAlign w:val="superscript"/>
              </w:rPr>
              <w:t>Note3</w:t>
            </w:r>
          </w:p>
        </w:tc>
        <w:tc>
          <w:tcPr>
            <w:tcW w:w="1603" w:type="pct"/>
            <w:vAlign w:val="center"/>
          </w:tcPr>
          <w:p w14:paraId="4A14DDF3" w14:textId="5FE70717"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1D9397FC" w14:textId="741BE533" w:rsidR="00305C9B" w:rsidRPr="00130358" w:rsidRDefault="00305C9B"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423A6DD2" w14:textId="77777777" w:rsidR="00305C9B" w:rsidRPr="00130358" w:rsidRDefault="00305C9B" w:rsidP="00D62538">
            <w:pPr>
              <w:pStyle w:val="TAC"/>
              <w:keepNext w:val="0"/>
              <w:keepLines w:val="0"/>
              <w:rPr>
                <w:rFonts w:cs="Arial"/>
              </w:rPr>
            </w:pPr>
            <w:r w:rsidRPr="00130358">
              <w:rPr>
                <w:rFonts w:cs="Arial"/>
              </w:rPr>
              <w:t>-124.4</w:t>
            </w:r>
          </w:p>
        </w:tc>
      </w:tr>
      <w:tr w:rsidR="00305C9B" w:rsidRPr="00130358" w14:paraId="4A5A6423" w14:textId="77777777" w:rsidTr="00483222">
        <w:trPr>
          <w:cantSplit/>
          <w:jc w:val="center"/>
        </w:trPr>
        <w:tc>
          <w:tcPr>
            <w:tcW w:w="982" w:type="pct"/>
            <w:vMerge/>
            <w:vAlign w:val="center"/>
          </w:tcPr>
          <w:p w14:paraId="04B2D706" w14:textId="77777777" w:rsidR="00305C9B" w:rsidRPr="00130358" w:rsidRDefault="00305C9B" w:rsidP="00D62538">
            <w:pPr>
              <w:pStyle w:val="TAL"/>
              <w:keepNext w:val="0"/>
              <w:keepLines w:val="0"/>
              <w:rPr>
                <w:rFonts w:cs="Arial"/>
              </w:rPr>
            </w:pPr>
          </w:p>
        </w:tc>
        <w:tc>
          <w:tcPr>
            <w:tcW w:w="1603" w:type="pct"/>
            <w:vAlign w:val="center"/>
          </w:tcPr>
          <w:p w14:paraId="5BEFC0F1" w14:textId="61E3D3F0"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17C9CD7F" w14:textId="77777777" w:rsidR="00305C9B" w:rsidRPr="00130358" w:rsidRDefault="00305C9B" w:rsidP="00D62538">
            <w:pPr>
              <w:pStyle w:val="TAC"/>
              <w:keepNext w:val="0"/>
              <w:keepLines w:val="0"/>
              <w:rPr>
                <w:rFonts w:cs="Arial"/>
              </w:rPr>
            </w:pPr>
          </w:p>
        </w:tc>
        <w:tc>
          <w:tcPr>
            <w:tcW w:w="1368" w:type="pct"/>
            <w:vAlign w:val="center"/>
          </w:tcPr>
          <w:p w14:paraId="33DD42DA" w14:textId="77777777" w:rsidR="00305C9B" w:rsidRPr="00130358" w:rsidRDefault="00305C9B" w:rsidP="00D62538">
            <w:pPr>
              <w:pStyle w:val="TAC"/>
              <w:keepNext w:val="0"/>
              <w:keepLines w:val="0"/>
              <w:rPr>
                <w:rFonts w:cs="Arial"/>
              </w:rPr>
            </w:pPr>
            <w:r w:rsidRPr="00130358">
              <w:rPr>
                <w:rFonts w:cs="Arial"/>
              </w:rPr>
              <w:t>-123.9</w:t>
            </w:r>
          </w:p>
        </w:tc>
      </w:tr>
      <w:tr w:rsidR="00305C9B" w:rsidRPr="00130358" w14:paraId="422458ED" w14:textId="77777777" w:rsidTr="00483222">
        <w:trPr>
          <w:cantSplit/>
          <w:jc w:val="center"/>
        </w:trPr>
        <w:tc>
          <w:tcPr>
            <w:tcW w:w="982" w:type="pct"/>
            <w:vMerge/>
            <w:vAlign w:val="center"/>
          </w:tcPr>
          <w:p w14:paraId="08C05C60" w14:textId="77777777" w:rsidR="00305C9B" w:rsidRPr="00130358" w:rsidRDefault="00305C9B" w:rsidP="00D62538">
            <w:pPr>
              <w:pStyle w:val="TAL"/>
              <w:keepNext w:val="0"/>
              <w:keepLines w:val="0"/>
              <w:rPr>
                <w:rFonts w:cs="Arial"/>
              </w:rPr>
            </w:pPr>
          </w:p>
        </w:tc>
        <w:tc>
          <w:tcPr>
            <w:tcW w:w="1603" w:type="pct"/>
            <w:vAlign w:val="center"/>
          </w:tcPr>
          <w:p w14:paraId="56A47131" w14:textId="381B235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7D9745FB" w14:textId="77777777" w:rsidR="00305C9B" w:rsidRPr="00130358" w:rsidRDefault="00305C9B" w:rsidP="00D62538">
            <w:pPr>
              <w:pStyle w:val="TAC"/>
              <w:keepNext w:val="0"/>
              <w:keepLines w:val="0"/>
              <w:rPr>
                <w:rFonts w:cs="Arial"/>
              </w:rPr>
            </w:pPr>
          </w:p>
        </w:tc>
        <w:tc>
          <w:tcPr>
            <w:tcW w:w="1368" w:type="pct"/>
            <w:vAlign w:val="center"/>
          </w:tcPr>
          <w:p w14:paraId="2F649E94" w14:textId="77777777" w:rsidR="00305C9B" w:rsidRPr="00130358" w:rsidRDefault="00305C9B" w:rsidP="00D62538">
            <w:pPr>
              <w:pStyle w:val="TAC"/>
              <w:keepNext w:val="0"/>
              <w:keepLines w:val="0"/>
              <w:rPr>
                <w:rFonts w:cs="Arial"/>
              </w:rPr>
            </w:pPr>
            <w:r w:rsidRPr="00130358">
              <w:rPr>
                <w:rFonts w:cs="Arial"/>
              </w:rPr>
              <w:t>-123.4</w:t>
            </w:r>
          </w:p>
        </w:tc>
      </w:tr>
      <w:tr w:rsidR="00305C9B" w:rsidRPr="00130358" w14:paraId="25AD1F53" w14:textId="77777777" w:rsidTr="00483222">
        <w:trPr>
          <w:cantSplit/>
          <w:jc w:val="center"/>
        </w:trPr>
        <w:tc>
          <w:tcPr>
            <w:tcW w:w="982" w:type="pct"/>
            <w:vMerge/>
            <w:vAlign w:val="center"/>
          </w:tcPr>
          <w:p w14:paraId="077448AE" w14:textId="77777777" w:rsidR="00305C9B" w:rsidRPr="00130358" w:rsidRDefault="00305C9B" w:rsidP="00D62538">
            <w:pPr>
              <w:pStyle w:val="TAL"/>
              <w:keepNext w:val="0"/>
              <w:keepLines w:val="0"/>
              <w:rPr>
                <w:rFonts w:cs="Arial"/>
              </w:rPr>
            </w:pPr>
          </w:p>
        </w:tc>
        <w:tc>
          <w:tcPr>
            <w:tcW w:w="1603" w:type="pct"/>
            <w:vAlign w:val="center"/>
          </w:tcPr>
          <w:p w14:paraId="1314E0C1" w14:textId="749DC95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22FEFFAB" w14:textId="77777777" w:rsidR="00305C9B" w:rsidRPr="00130358" w:rsidRDefault="00305C9B" w:rsidP="00D62538">
            <w:pPr>
              <w:pStyle w:val="TAC"/>
              <w:keepNext w:val="0"/>
              <w:keepLines w:val="0"/>
              <w:rPr>
                <w:rFonts w:cs="Arial"/>
              </w:rPr>
            </w:pPr>
          </w:p>
        </w:tc>
        <w:tc>
          <w:tcPr>
            <w:tcW w:w="1368" w:type="pct"/>
            <w:vAlign w:val="center"/>
          </w:tcPr>
          <w:p w14:paraId="2BA2F566" w14:textId="77777777" w:rsidR="00305C9B" w:rsidRPr="00130358" w:rsidRDefault="00305C9B" w:rsidP="00D62538">
            <w:pPr>
              <w:pStyle w:val="TAC"/>
              <w:keepNext w:val="0"/>
              <w:keepLines w:val="0"/>
              <w:rPr>
                <w:rFonts w:cs="Arial"/>
              </w:rPr>
            </w:pPr>
            <w:r w:rsidRPr="00130358">
              <w:rPr>
                <w:rFonts w:cs="Arial"/>
              </w:rPr>
              <w:t>-122.9</w:t>
            </w:r>
          </w:p>
        </w:tc>
      </w:tr>
      <w:tr w:rsidR="00305C9B" w:rsidRPr="00130358" w14:paraId="2F4A6AB8" w14:textId="77777777" w:rsidTr="00483222">
        <w:trPr>
          <w:cantSplit/>
          <w:jc w:val="center"/>
        </w:trPr>
        <w:tc>
          <w:tcPr>
            <w:tcW w:w="982" w:type="pct"/>
            <w:vMerge/>
            <w:vAlign w:val="center"/>
          </w:tcPr>
          <w:p w14:paraId="7D9781C0" w14:textId="77777777" w:rsidR="00305C9B" w:rsidRPr="00130358" w:rsidRDefault="00305C9B" w:rsidP="00D62538">
            <w:pPr>
              <w:pStyle w:val="TAL"/>
              <w:keepNext w:val="0"/>
              <w:keepLines w:val="0"/>
              <w:rPr>
                <w:rFonts w:cs="Arial"/>
              </w:rPr>
            </w:pPr>
          </w:p>
        </w:tc>
        <w:tc>
          <w:tcPr>
            <w:tcW w:w="1603" w:type="pct"/>
            <w:vAlign w:val="center"/>
          </w:tcPr>
          <w:p w14:paraId="38599158" w14:textId="1863AA64"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vAlign w:val="center"/>
          </w:tcPr>
          <w:p w14:paraId="5F29BAB4" w14:textId="77777777" w:rsidR="00305C9B" w:rsidRPr="00130358" w:rsidRDefault="00305C9B" w:rsidP="00D62538">
            <w:pPr>
              <w:pStyle w:val="TAC"/>
              <w:keepNext w:val="0"/>
              <w:keepLines w:val="0"/>
              <w:rPr>
                <w:rFonts w:cs="Arial"/>
              </w:rPr>
            </w:pPr>
          </w:p>
        </w:tc>
        <w:tc>
          <w:tcPr>
            <w:tcW w:w="1368" w:type="pct"/>
            <w:vAlign w:val="center"/>
          </w:tcPr>
          <w:p w14:paraId="5EEC6E25" w14:textId="77777777" w:rsidR="00305C9B" w:rsidRPr="00130358" w:rsidRDefault="00305C9B" w:rsidP="00D62538">
            <w:pPr>
              <w:pStyle w:val="TAC"/>
              <w:keepNext w:val="0"/>
              <w:keepLines w:val="0"/>
              <w:rPr>
                <w:rFonts w:cs="Arial"/>
              </w:rPr>
            </w:pPr>
            <w:r w:rsidRPr="00130358">
              <w:rPr>
                <w:rFonts w:cs="Arial"/>
              </w:rPr>
              <w:t>-122.4</w:t>
            </w:r>
          </w:p>
        </w:tc>
      </w:tr>
      <w:tr w:rsidR="00305C9B" w:rsidRPr="00130358" w14:paraId="55752D63" w14:textId="77777777" w:rsidTr="00483222">
        <w:trPr>
          <w:cantSplit/>
          <w:jc w:val="center"/>
        </w:trPr>
        <w:tc>
          <w:tcPr>
            <w:tcW w:w="982" w:type="pct"/>
            <w:vMerge/>
            <w:vAlign w:val="center"/>
          </w:tcPr>
          <w:p w14:paraId="54ECD030" w14:textId="77777777" w:rsidR="00305C9B" w:rsidRPr="00130358" w:rsidRDefault="00305C9B" w:rsidP="00D62538">
            <w:pPr>
              <w:pStyle w:val="TAL"/>
              <w:keepNext w:val="0"/>
              <w:keepLines w:val="0"/>
              <w:rPr>
                <w:rFonts w:cs="Arial"/>
              </w:rPr>
            </w:pPr>
          </w:p>
        </w:tc>
        <w:tc>
          <w:tcPr>
            <w:tcW w:w="1603" w:type="pct"/>
            <w:vAlign w:val="center"/>
          </w:tcPr>
          <w:p w14:paraId="1BFB95E2" w14:textId="563C1EA9"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1DB1CDC7" w14:textId="77777777" w:rsidR="00305C9B" w:rsidRPr="00130358" w:rsidRDefault="00305C9B" w:rsidP="00D62538">
            <w:pPr>
              <w:pStyle w:val="TAC"/>
              <w:keepNext w:val="0"/>
              <w:keepLines w:val="0"/>
              <w:rPr>
                <w:rFonts w:cs="Arial"/>
              </w:rPr>
            </w:pPr>
          </w:p>
        </w:tc>
        <w:tc>
          <w:tcPr>
            <w:tcW w:w="1368" w:type="pct"/>
            <w:vAlign w:val="center"/>
          </w:tcPr>
          <w:p w14:paraId="49301A7E" w14:textId="77777777" w:rsidR="00305C9B" w:rsidRPr="00130358" w:rsidRDefault="00305C9B" w:rsidP="00D62538">
            <w:pPr>
              <w:pStyle w:val="TAC"/>
              <w:keepNext w:val="0"/>
              <w:keepLines w:val="0"/>
              <w:rPr>
                <w:rFonts w:cs="Arial"/>
              </w:rPr>
            </w:pPr>
            <w:r w:rsidRPr="00130358">
              <w:rPr>
                <w:rFonts w:cs="Arial"/>
              </w:rPr>
              <w:t>-121.4</w:t>
            </w:r>
          </w:p>
        </w:tc>
      </w:tr>
      <w:tr w:rsidR="00305C9B" w:rsidRPr="00130358" w14:paraId="0CD9B2A3" w14:textId="77777777" w:rsidTr="00483222">
        <w:trPr>
          <w:cantSplit/>
          <w:jc w:val="center"/>
        </w:trPr>
        <w:tc>
          <w:tcPr>
            <w:tcW w:w="982" w:type="pct"/>
            <w:vMerge/>
            <w:vAlign w:val="center"/>
          </w:tcPr>
          <w:p w14:paraId="0B5B1219" w14:textId="77777777" w:rsidR="00305C9B" w:rsidRPr="00130358" w:rsidRDefault="00305C9B" w:rsidP="00D62538">
            <w:pPr>
              <w:pStyle w:val="TAL"/>
              <w:keepNext w:val="0"/>
              <w:keepLines w:val="0"/>
              <w:rPr>
                <w:rFonts w:cs="Arial"/>
              </w:rPr>
            </w:pPr>
          </w:p>
        </w:tc>
        <w:tc>
          <w:tcPr>
            <w:tcW w:w="1603" w:type="pct"/>
            <w:vAlign w:val="center"/>
          </w:tcPr>
          <w:p w14:paraId="3FD20879" w14:textId="1DEFDFF8"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779BD70E" w14:textId="77777777" w:rsidR="00305C9B" w:rsidRPr="00130358" w:rsidRDefault="00305C9B" w:rsidP="00D62538">
            <w:pPr>
              <w:pStyle w:val="TAC"/>
              <w:keepNext w:val="0"/>
              <w:keepLines w:val="0"/>
              <w:rPr>
                <w:rFonts w:cs="Arial"/>
              </w:rPr>
            </w:pPr>
          </w:p>
        </w:tc>
        <w:tc>
          <w:tcPr>
            <w:tcW w:w="1368" w:type="pct"/>
            <w:vAlign w:val="center"/>
          </w:tcPr>
          <w:p w14:paraId="309630C5" w14:textId="77777777" w:rsidR="00305C9B" w:rsidRPr="00130358" w:rsidRDefault="00305C9B" w:rsidP="00D62538">
            <w:pPr>
              <w:pStyle w:val="TAC"/>
              <w:keepNext w:val="0"/>
              <w:keepLines w:val="0"/>
              <w:rPr>
                <w:rFonts w:cs="Arial"/>
              </w:rPr>
            </w:pPr>
            <w:r w:rsidRPr="00130358">
              <w:rPr>
                <w:rFonts w:cs="Arial"/>
              </w:rPr>
              <w:t>-120.9</w:t>
            </w:r>
          </w:p>
        </w:tc>
      </w:tr>
      <w:tr w:rsidR="00305C9B" w:rsidRPr="00130358" w14:paraId="7E9CFC36" w14:textId="77777777" w:rsidTr="00483222">
        <w:trPr>
          <w:cantSplit/>
          <w:jc w:val="center"/>
        </w:trPr>
        <w:tc>
          <w:tcPr>
            <w:tcW w:w="982" w:type="pct"/>
            <w:vMerge w:val="restart"/>
            <w:vAlign w:val="center"/>
          </w:tcPr>
          <w:p w14:paraId="16A6CC1E" w14:textId="77777777" w:rsidR="00305C9B" w:rsidRPr="00130358" w:rsidRDefault="00305C9B" w:rsidP="000835DA">
            <w:pPr>
              <w:pStyle w:val="TAL"/>
              <w:keepLines w:val="0"/>
              <w:rPr>
                <w:rFonts w:cs="Arial"/>
              </w:rPr>
            </w:pPr>
            <w:r w:rsidRPr="00130358">
              <w:rPr>
                <w:rFonts w:cs="Arial"/>
              </w:rPr>
              <w:t>RSRQ</w:t>
            </w:r>
            <w:r w:rsidRPr="00130358">
              <w:rPr>
                <w:rFonts w:cs="Arial"/>
                <w:vertAlign w:val="superscript"/>
              </w:rPr>
              <w:t>Note3</w:t>
            </w:r>
          </w:p>
        </w:tc>
        <w:tc>
          <w:tcPr>
            <w:tcW w:w="1603" w:type="pct"/>
            <w:vAlign w:val="center"/>
          </w:tcPr>
          <w:p w14:paraId="17F15785" w14:textId="7DCDCDF2" w:rsidR="00305C9B" w:rsidRPr="00130358" w:rsidRDefault="00305C9B" w:rsidP="000835DA">
            <w:pPr>
              <w:pStyle w:val="TAL"/>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20B73AC5" w14:textId="77777777" w:rsidR="00305C9B" w:rsidRPr="00130358" w:rsidRDefault="00305C9B" w:rsidP="000835DA">
            <w:pPr>
              <w:pStyle w:val="TAC"/>
              <w:keepLines w:val="0"/>
              <w:rPr>
                <w:rFonts w:cs="Arial"/>
              </w:rPr>
            </w:pPr>
            <w:r w:rsidRPr="00130358">
              <w:rPr>
                <w:rFonts w:cs="Arial"/>
              </w:rPr>
              <w:t>dB</w:t>
            </w:r>
          </w:p>
        </w:tc>
        <w:tc>
          <w:tcPr>
            <w:tcW w:w="1368" w:type="pct"/>
            <w:vMerge w:val="restart"/>
            <w:vAlign w:val="center"/>
          </w:tcPr>
          <w:p w14:paraId="30566CE9" w14:textId="77777777" w:rsidR="00305C9B" w:rsidRPr="00130358" w:rsidRDefault="00305C9B" w:rsidP="000835DA">
            <w:pPr>
              <w:pStyle w:val="TAC"/>
              <w:keepLines w:val="0"/>
              <w:rPr>
                <w:rFonts w:cs="Arial"/>
              </w:rPr>
            </w:pPr>
            <w:r w:rsidRPr="00130358">
              <w:rPr>
                <w:rFonts w:cs="Arial"/>
              </w:rPr>
              <w:t>-14.93</w:t>
            </w:r>
          </w:p>
        </w:tc>
      </w:tr>
      <w:tr w:rsidR="00305C9B" w:rsidRPr="00130358" w14:paraId="15DFE26A" w14:textId="77777777" w:rsidTr="00483222">
        <w:trPr>
          <w:cantSplit/>
          <w:jc w:val="center"/>
        </w:trPr>
        <w:tc>
          <w:tcPr>
            <w:tcW w:w="982" w:type="pct"/>
            <w:vMerge/>
            <w:vAlign w:val="center"/>
          </w:tcPr>
          <w:p w14:paraId="67848E17" w14:textId="77777777" w:rsidR="00305C9B" w:rsidRPr="00130358" w:rsidRDefault="00305C9B" w:rsidP="000835DA">
            <w:pPr>
              <w:pStyle w:val="TAL"/>
              <w:keepLines w:val="0"/>
              <w:rPr>
                <w:rFonts w:cs="Arial"/>
              </w:rPr>
            </w:pPr>
          </w:p>
        </w:tc>
        <w:tc>
          <w:tcPr>
            <w:tcW w:w="1603" w:type="pct"/>
            <w:vAlign w:val="center"/>
          </w:tcPr>
          <w:p w14:paraId="634BE68A" w14:textId="653C1EAC" w:rsidR="00305C9B" w:rsidRPr="00130358" w:rsidRDefault="00305C9B" w:rsidP="000835DA">
            <w:pPr>
              <w:pStyle w:val="TAL"/>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71D82255" w14:textId="77777777" w:rsidR="00305C9B" w:rsidRPr="00130358" w:rsidRDefault="00305C9B" w:rsidP="000835DA">
            <w:pPr>
              <w:pStyle w:val="TAC"/>
              <w:keepLines w:val="0"/>
              <w:rPr>
                <w:rFonts w:cs="Arial"/>
              </w:rPr>
            </w:pPr>
          </w:p>
        </w:tc>
        <w:tc>
          <w:tcPr>
            <w:tcW w:w="1368" w:type="pct"/>
            <w:vMerge/>
            <w:vAlign w:val="center"/>
          </w:tcPr>
          <w:p w14:paraId="0BAA0DCB" w14:textId="77777777" w:rsidR="00305C9B" w:rsidRPr="00130358" w:rsidRDefault="00305C9B" w:rsidP="000835DA">
            <w:pPr>
              <w:pStyle w:val="TAC"/>
              <w:keepLines w:val="0"/>
              <w:rPr>
                <w:rFonts w:cs="Arial"/>
              </w:rPr>
            </w:pPr>
          </w:p>
        </w:tc>
      </w:tr>
      <w:tr w:rsidR="00305C9B" w:rsidRPr="00130358" w14:paraId="6672890C" w14:textId="77777777" w:rsidTr="00483222">
        <w:trPr>
          <w:cantSplit/>
          <w:jc w:val="center"/>
        </w:trPr>
        <w:tc>
          <w:tcPr>
            <w:tcW w:w="982" w:type="pct"/>
            <w:vMerge/>
            <w:vAlign w:val="center"/>
          </w:tcPr>
          <w:p w14:paraId="48FDC2CA" w14:textId="77777777" w:rsidR="00305C9B" w:rsidRPr="00130358" w:rsidRDefault="00305C9B" w:rsidP="000835DA">
            <w:pPr>
              <w:pStyle w:val="TAL"/>
              <w:keepLines w:val="0"/>
              <w:rPr>
                <w:rFonts w:cs="Arial"/>
              </w:rPr>
            </w:pPr>
          </w:p>
        </w:tc>
        <w:tc>
          <w:tcPr>
            <w:tcW w:w="1603" w:type="pct"/>
            <w:vAlign w:val="center"/>
          </w:tcPr>
          <w:p w14:paraId="4A26A7C2" w14:textId="765477A3" w:rsidR="00305C9B" w:rsidRPr="00130358" w:rsidRDefault="00305C9B" w:rsidP="000835DA">
            <w:pPr>
              <w:pStyle w:val="TAL"/>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47FE984A" w14:textId="77777777" w:rsidR="00305C9B" w:rsidRPr="00130358" w:rsidRDefault="00305C9B" w:rsidP="000835DA">
            <w:pPr>
              <w:pStyle w:val="TAC"/>
              <w:keepLines w:val="0"/>
              <w:rPr>
                <w:rFonts w:cs="Arial"/>
              </w:rPr>
            </w:pPr>
          </w:p>
        </w:tc>
        <w:tc>
          <w:tcPr>
            <w:tcW w:w="1368" w:type="pct"/>
            <w:vMerge/>
            <w:vAlign w:val="center"/>
          </w:tcPr>
          <w:p w14:paraId="0D252E6B" w14:textId="77777777" w:rsidR="00305C9B" w:rsidRPr="00130358" w:rsidRDefault="00305C9B" w:rsidP="000835DA">
            <w:pPr>
              <w:pStyle w:val="TAC"/>
              <w:keepLines w:val="0"/>
              <w:rPr>
                <w:rFonts w:cs="Arial"/>
              </w:rPr>
            </w:pPr>
          </w:p>
        </w:tc>
      </w:tr>
      <w:tr w:rsidR="00305C9B" w:rsidRPr="00130358" w14:paraId="43D05E0D" w14:textId="77777777" w:rsidTr="00483222">
        <w:trPr>
          <w:cantSplit/>
          <w:jc w:val="center"/>
        </w:trPr>
        <w:tc>
          <w:tcPr>
            <w:tcW w:w="982" w:type="pct"/>
            <w:vMerge/>
            <w:vAlign w:val="center"/>
          </w:tcPr>
          <w:p w14:paraId="53008AD1" w14:textId="77777777" w:rsidR="00305C9B" w:rsidRPr="00130358" w:rsidRDefault="00305C9B" w:rsidP="00D62538">
            <w:pPr>
              <w:pStyle w:val="TAL"/>
              <w:keepNext w:val="0"/>
              <w:keepLines w:val="0"/>
              <w:rPr>
                <w:rFonts w:cs="Arial"/>
              </w:rPr>
            </w:pPr>
          </w:p>
        </w:tc>
        <w:tc>
          <w:tcPr>
            <w:tcW w:w="1603" w:type="pct"/>
            <w:vAlign w:val="center"/>
          </w:tcPr>
          <w:p w14:paraId="56DA5E9F" w14:textId="127D4924"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126CECC8" w14:textId="77777777" w:rsidR="00305C9B" w:rsidRPr="00130358" w:rsidRDefault="00305C9B" w:rsidP="00D62538">
            <w:pPr>
              <w:pStyle w:val="TAC"/>
              <w:keepNext w:val="0"/>
              <w:keepLines w:val="0"/>
              <w:rPr>
                <w:rFonts w:cs="Arial"/>
              </w:rPr>
            </w:pPr>
          </w:p>
        </w:tc>
        <w:tc>
          <w:tcPr>
            <w:tcW w:w="1368" w:type="pct"/>
            <w:vMerge/>
            <w:vAlign w:val="center"/>
          </w:tcPr>
          <w:p w14:paraId="77C46129" w14:textId="77777777" w:rsidR="00305C9B" w:rsidRPr="00130358" w:rsidRDefault="00305C9B" w:rsidP="00D62538">
            <w:pPr>
              <w:pStyle w:val="TAC"/>
              <w:keepNext w:val="0"/>
              <w:keepLines w:val="0"/>
              <w:rPr>
                <w:rFonts w:cs="Arial"/>
              </w:rPr>
            </w:pPr>
          </w:p>
        </w:tc>
      </w:tr>
      <w:tr w:rsidR="00305C9B" w:rsidRPr="00130358" w14:paraId="745DDC91" w14:textId="77777777" w:rsidTr="00483222">
        <w:trPr>
          <w:cantSplit/>
          <w:jc w:val="center"/>
        </w:trPr>
        <w:tc>
          <w:tcPr>
            <w:tcW w:w="982" w:type="pct"/>
            <w:vMerge/>
            <w:vAlign w:val="center"/>
          </w:tcPr>
          <w:p w14:paraId="2BB4F1D0" w14:textId="77777777" w:rsidR="00305C9B" w:rsidRPr="00130358" w:rsidRDefault="00305C9B" w:rsidP="00D62538">
            <w:pPr>
              <w:pStyle w:val="TAL"/>
              <w:keepNext w:val="0"/>
              <w:keepLines w:val="0"/>
              <w:rPr>
                <w:rFonts w:cs="Arial"/>
              </w:rPr>
            </w:pPr>
          </w:p>
        </w:tc>
        <w:tc>
          <w:tcPr>
            <w:tcW w:w="1603" w:type="pct"/>
            <w:vAlign w:val="center"/>
          </w:tcPr>
          <w:p w14:paraId="57AD9147" w14:textId="5A14258F"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vAlign w:val="center"/>
          </w:tcPr>
          <w:p w14:paraId="38AB2D08" w14:textId="77777777" w:rsidR="00305C9B" w:rsidRPr="00130358" w:rsidRDefault="00305C9B" w:rsidP="00D62538">
            <w:pPr>
              <w:pStyle w:val="TAC"/>
              <w:keepNext w:val="0"/>
              <w:keepLines w:val="0"/>
              <w:rPr>
                <w:rFonts w:cs="Arial"/>
              </w:rPr>
            </w:pPr>
          </w:p>
        </w:tc>
        <w:tc>
          <w:tcPr>
            <w:tcW w:w="1368" w:type="pct"/>
            <w:vMerge/>
            <w:vAlign w:val="center"/>
          </w:tcPr>
          <w:p w14:paraId="19EB5663" w14:textId="77777777" w:rsidR="00305C9B" w:rsidRPr="00130358" w:rsidRDefault="00305C9B" w:rsidP="00D62538">
            <w:pPr>
              <w:pStyle w:val="TAC"/>
              <w:keepNext w:val="0"/>
              <w:keepLines w:val="0"/>
              <w:rPr>
                <w:rFonts w:cs="Arial"/>
              </w:rPr>
            </w:pPr>
          </w:p>
        </w:tc>
      </w:tr>
      <w:tr w:rsidR="00305C9B" w:rsidRPr="00130358" w14:paraId="771E07F9" w14:textId="77777777" w:rsidTr="00483222">
        <w:trPr>
          <w:cantSplit/>
          <w:jc w:val="center"/>
        </w:trPr>
        <w:tc>
          <w:tcPr>
            <w:tcW w:w="982" w:type="pct"/>
            <w:vMerge/>
            <w:vAlign w:val="center"/>
          </w:tcPr>
          <w:p w14:paraId="4FE3A741" w14:textId="77777777" w:rsidR="00305C9B" w:rsidRPr="00130358" w:rsidRDefault="00305C9B" w:rsidP="00D62538">
            <w:pPr>
              <w:pStyle w:val="TAL"/>
              <w:keepNext w:val="0"/>
              <w:keepLines w:val="0"/>
              <w:rPr>
                <w:rFonts w:cs="Arial"/>
              </w:rPr>
            </w:pPr>
          </w:p>
        </w:tc>
        <w:tc>
          <w:tcPr>
            <w:tcW w:w="1603" w:type="pct"/>
            <w:vAlign w:val="center"/>
          </w:tcPr>
          <w:p w14:paraId="6B9436C3" w14:textId="5F966BF2"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3005C1FD" w14:textId="77777777" w:rsidR="00305C9B" w:rsidRPr="00130358" w:rsidRDefault="00305C9B" w:rsidP="00D62538">
            <w:pPr>
              <w:pStyle w:val="TAC"/>
              <w:keepNext w:val="0"/>
              <w:keepLines w:val="0"/>
              <w:rPr>
                <w:rFonts w:cs="Arial"/>
              </w:rPr>
            </w:pPr>
          </w:p>
        </w:tc>
        <w:tc>
          <w:tcPr>
            <w:tcW w:w="1368" w:type="pct"/>
            <w:vMerge/>
            <w:vAlign w:val="center"/>
          </w:tcPr>
          <w:p w14:paraId="67EFD728" w14:textId="77777777" w:rsidR="00305C9B" w:rsidRPr="00130358" w:rsidRDefault="00305C9B" w:rsidP="00D62538">
            <w:pPr>
              <w:pStyle w:val="TAC"/>
              <w:keepNext w:val="0"/>
              <w:keepLines w:val="0"/>
              <w:rPr>
                <w:rFonts w:cs="Arial"/>
              </w:rPr>
            </w:pPr>
          </w:p>
        </w:tc>
      </w:tr>
      <w:tr w:rsidR="00305C9B" w:rsidRPr="00130358" w14:paraId="7588376D" w14:textId="77777777" w:rsidTr="00483222">
        <w:trPr>
          <w:cantSplit/>
          <w:jc w:val="center"/>
        </w:trPr>
        <w:tc>
          <w:tcPr>
            <w:tcW w:w="982" w:type="pct"/>
            <w:vMerge/>
            <w:vAlign w:val="center"/>
          </w:tcPr>
          <w:p w14:paraId="5624D19E" w14:textId="77777777" w:rsidR="00305C9B" w:rsidRPr="00130358" w:rsidRDefault="00305C9B" w:rsidP="00D62538">
            <w:pPr>
              <w:pStyle w:val="TAL"/>
              <w:keepNext w:val="0"/>
              <w:keepLines w:val="0"/>
              <w:rPr>
                <w:rFonts w:cs="Arial"/>
              </w:rPr>
            </w:pPr>
          </w:p>
        </w:tc>
        <w:tc>
          <w:tcPr>
            <w:tcW w:w="1603" w:type="pct"/>
            <w:vAlign w:val="center"/>
          </w:tcPr>
          <w:p w14:paraId="5D8A8578" w14:textId="36EC5854"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262F3C17" w14:textId="77777777" w:rsidR="00305C9B" w:rsidRPr="00130358" w:rsidRDefault="00305C9B" w:rsidP="00D62538">
            <w:pPr>
              <w:pStyle w:val="TAC"/>
              <w:keepNext w:val="0"/>
              <w:keepLines w:val="0"/>
              <w:rPr>
                <w:rFonts w:cs="Arial"/>
              </w:rPr>
            </w:pPr>
          </w:p>
        </w:tc>
        <w:tc>
          <w:tcPr>
            <w:tcW w:w="1368" w:type="pct"/>
            <w:vMerge/>
            <w:vAlign w:val="center"/>
          </w:tcPr>
          <w:p w14:paraId="7D20FC9E" w14:textId="77777777" w:rsidR="00305C9B" w:rsidRPr="00130358" w:rsidRDefault="00305C9B" w:rsidP="00D62538">
            <w:pPr>
              <w:pStyle w:val="TAC"/>
              <w:keepNext w:val="0"/>
              <w:keepLines w:val="0"/>
              <w:rPr>
                <w:rFonts w:cs="Arial"/>
              </w:rPr>
            </w:pPr>
          </w:p>
        </w:tc>
      </w:tr>
      <w:tr w:rsidR="00305C9B" w:rsidRPr="00130358" w14:paraId="546ACB3A" w14:textId="77777777" w:rsidTr="00483222">
        <w:trPr>
          <w:cantSplit/>
          <w:jc w:val="center"/>
        </w:trPr>
        <w:tc>
          <w:tcPr>
            <w:tcW w:w="982" w:type="pct"/>
            <w:vMerge w:val="restart"/>
            <w:vAlign w:val="center"/>
          </w:tcPr>
          <w:p w14:paraId="05C33E85" w14:textId="77777777" w:rsidR="00305C9B" w:rsidRPr="00130358" w:rsidRDefault="00305C9B" w:rsidP="00D62538">
            <w:pPr>
              <w:pStyle w:val="TAL"/>
              <w:keepNext w:val="0"/>
              <w:keepLines w:val="0"/>
              <w:rPr>
                <w:rFonts w:cs="Arial"/>
              </w:rPr>
            </w:pPr>
            <w:r w:rsidRPr="00130358">
              <w:rPr>
                <w:rFonts w:cs="Arial"/>
              </w:rPr>
              <w:t>Io</w:t>
            </w:r>
            <w:r w:rsidRPr="00130358">
              <w:rPr>
                <w:rFonts w:cs="Arial"/>
                <w:vertAlign w:val="superscript"/>
              </w:rPr>
              <w:t>Note3</w:t>
            </w:r>
          </w:p>
        </w:tc>
        <w:tc>
          <w:tcPr>
            <w:tcW w:w="1603" w:type="pct"/>
            <w:vAlign w:val="center"/>
          </w:tcPr>
          <w:p w14:paraId="2E4239C7" w14:textId="335B5C83"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8</w:t>
            </w:r>
          </w:p>
        </w:tc>
        <w:tc>
          <w:tcPr>
            <w:tcW w:w="1047" w:type="pct"/>
            <w:vMerge w:val="restart"/>
            <w:vAlign w:val="center"/>
          </w:tcPr>
          <w:p w14:paraId="3DAF4961" w14:textId="2D892A09" w:rsidR="00305C9B" w:rsidRPr="00130358" w:rsidRDefault="00305C9B"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089EF006" w14:textId="77777777" w:rsidR="00305C9B" w:rsidRPr="00130358" w:rsidRDefault="00305C9B" w:rsidP="00D62538">
            <w:pPr>
              <w:pStyle w:val="TAC"/>
              <w:keepNext w:val="0"/>
              <w:keepLines w:val="0"/>
              <w:rPr>
                <w:rFonts w:cs="Arial"/>
              </w:rPr>
            </w:pPr>
            <w:r w:rsidRPr="00130358">
              <w:rPr>
                <w:rFonts w:cs="Arial"/>
              </w:rPr>
              <w:t>-91.16</w:t>
            </w:r>
          </w:p>
        </w:tc>
      </w:tr>
      <w:tr w:rsidR="00305C9B" w:rsidRPr="00130358" w14:paraId="18E38293" w14:textId="77777777" w:rsidTr="00483222">
        <w:trPr>
          <w:cantSplit/>
          <w:jc w:val="center"/>
        </w:trPr>
        <w:tc>
          <w:tcPr>
            <w:tcW w:w="982" w:type="pct"/>
            <w:vMerge/>
            <w:vAlign w:val="center"/>
          </w:tcPr>
          <w:p w14:paraId="200360FD" w14:textId="77777777" w:rsidR="00305C9B" w:rsidRPr="00130358" w:rsidRDefault="00305C9B" w:rsidP="00D62538">
            <w:pPr>
              <w:pStyle w:val="TAL"/>
              <w:keepNext w:val="0"/>
              <w:keepLines w:val="0"/>
              <w:rPr>
                <w:rFonts w:cs="Arial"/>
              </w:rPr>
            </w:pPr>
          </w:p>
        </w:tc>
        <w:tc>
          <w:tcPr>
            <w:tcW w:w="1603" w:type="pct"/>
            <w:vAlign w:val="center"/>
          </w:tcPr>
          <w:p w14:paraId="3CAC997C" w14:textId="29EB3E96"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00B63883" w:rsidRPr="00130358">
              <w:rPr>
                <w:rFonts w:cs="Arial"/>
              </w:rPr>
              <w:t>FDD_B1,</w:t>
            </w:r>
            <w:r w:rsidR="00D62538" w:rsidRPr="00130358">
              <w:rPr>
                <w:rFonts w:cs="Arial"/>
              </w:rPr>
              <w:t xml:space="preserve"> </w:t>
            </w:r>
            <w:r w:rsidR="00B63883" w:rsidRPr="00130358">
              <w:rPr>
                <w:rFonts w:cs="Arial"/>
              </w:rPr>
              <w:t>FDD_B2</w:t>
            </w:r>
          </w:p>
        </w:tc>
        <w:tc>
          <w:tcPr>
            <w:tcW w:w="1047" w:type="pct"/>
            <w:vMerge/>
            <w:vAlign w:val="center"/>
          </w:tcPr>
          <w:p w14:paraId="44890024" w14:textId="77777777" w:rsidR="00305C9B" w:rsidRPr="00130358" w:rsidRDefault="00305C9B" w:rsidP="00D62538">
            <w:pPr>
              <w:pStyle w:val="TAC"/>
              <w:keepNext w:val="0"/>
              <w:keepLines w:val="0"/>
              <w:rPr>
                <w:rFonts w:cs="Arial"/>
              </w:rPr>
            </w:pPr>
          </w:p>
        </w:tc>
        <w:tc>
          <w:tcPr>
            <w:tcW w:w="1368" w:type="pct"/>
            <w:vAlign w:val="center"/>
          </w:tcPr>
          <w:p w14:paraId="56D7339A" w14:textId="77777777" w:rsidR="00305C9B" w:rsidRPr="00130358" w:rsidRDefault="00305C9B" w:rsidP="00D62538">
            <w:pPr>
              <w:pStyle w:val="TAC"/>
              <w:keepNext w:val="0"/>
              <w:keepLines w:val="0"/>
              <w:rPr>
                <w:rFonts w:cs="Arial"/>
              </w:rPr>
            </w:pPr>
            <w:r w:rsidRPr="00130358">
              <w:rPr>
                <w:rFonts w:cs="Arial"/>
              </w:rPr>
              <w:t>-90.66</w:t>
            </w:r>
          </w:p>
        </w:tc>
      </w:tr>
      <w:tr w:rsidR="00305C9B" w:rsidRPr="00130358" w14:paraId="53172FC3" w14:textId="77777777" w:rsidTr="00483222">
        <w:trPr>
          <w:cantSplit/>
          <w:jc w:val="center"/>
        </w:trPr>
        <w:tc>
          <w:tcPr>
            <w:tcW w:w="982" w:type="pct"/>
            <w:vMerge/>
            <w:vAlign w:val="center"/>
          </w:tcPr>
          <w:p w14:paraId="6B14FCE5" w14:textId="77777777" w:rsidR="00305C9B" w:rsidRPr="00130358" w:rsidRDefault="00305C9B" w:rsidP="00D62538">
            <w:pPr>
              <w:pStyle w:val="TAL"/>
              <w:keepNext w:val="0"/>
              <w:keepLines w:val="0"/>
              <w:rPr>
                <w:rFonts w:cs="Arial"/>
              </w:rPr>
            </w:pPr>
          </w:p>
        </w:tc>
        <w:tc>
          <w:tcPr>
            <w:tcW w:w="1603" w:type="pct"/>
            <w:vAlign w:val="center"/>
          </w:tcPr>
          <w:p w14:paraId="1F36BF93" w14:textId="09D30F3E"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vAlign w:val="center"/>
          </w:tcPr>
          <w:p w14:paraId="126030EA" w14:textId="77777777" w:rsidR="00305C9B" w:rsidRPr="00130358" w:rsidRDefault="00305C9B" w:rsidP="00D62538">
            <w:pPr>
              <w:pStyle w:val="TAC"/>
              <w:keepNext w:val="0"/>
              <w:keepLines w:val="0"/>
              <w:rPr>
                <w:rFonts w:cs="Arial"/>
              </w:rPr>
            </w:pPr>
          </w:p>
        </w:tc>
        <w:tc>
          <w:tcPr>
            <w:tcW w:w="1368" w:type="pct"/>
            <w:vAlign w:val="center"/>
          </w:tcPr>
          <w:p w14:paraId="0F413191" w14:textId="77777777" w:rsidR="00305C9B" w:rsidRPr="00130358" w:rsidRDefault="00305C9B" w:rsidP="00D62538">
            <w:pPr>
              <w:pStyle w:val="TAC"/>
              <w:keepNext w:val="0"/>
              <w:keepLines w:val="0"/>
              <w:rPr>
                <w:rFonts w:cs="Arial"/>
              </w:rPr>
            </w:pPr>
            <w:r w:rsidRPr="00130358">
              <w:rPr>
                <w:rFonts w:cs="Arial"/>
              </w:rPr>
              <w:t>-90.16</w:t>
            </w:r>
          </w:p>
        </w:tc>
      </w:tr>
      <w:tr w:rsidR="00305C9B" w:rsidRPr="00130358" w14:paraId="7818A254" w14:textId="77777777" w:rsidTr="00483222">
        <w:trPr>
          <w:cantSplit/>
          <w:jc w:val="center"/>
        </w:trPr>
        <w:tc>
          <w:tcPr>
            <w:tcW w:w="982" w:type="pct"/>
            <w:vMerge/>
            <w:vAlign w:val="center"/>
          </w:tcPr>
          <w:p w14:paraId="3B902C7F" w14:textId="77777777" w:rsidR="00305C9B" w:rsidRPr="00130358" w:rsidRDefault="00305C9B" w:rsidP="00D62538">
            <w:pPr>
              <w:pStyle w:val="TAL"/>
              <w:keepNext w:val="0"/>
              <w:keepLines w:val="0"/>
              <w:rPr>
                <w:rFonts w:cs="Arial"/>
              </w:rPr>
            </w:pPr>
          </w:p>
        </w:tc>
        <w:tc>
          <w:tcPr>
            <w:tcW w:w="1603" w:type="pct"/>
            <w:vAlign w:val="center"/>
          </w:tcPr>
          <w:p w14:paraId="2507EA1E" w14:textId="6E31CE0F"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vAlign w:val="center"/>
          </w:tcPr>
          <w:p w14:paraId="3BAD3C8B" w14:textId="77777777" w:rsidR="00305C9B" w:rsidRPr="00130358" w:rsidRDefault="00305C9B" w:rsidP="00D62538">
            <w:pPr>
              <w:pStyle w:val="TAC"/>
              <w:keepNext w:val="0"/>
              <w:keepLines w:val="0"/>
              <w:rPr>
                <w:rFonts w:cs="Arial"/>
              </w:rPr>
            </w:pPr>
          </w:p>
        </w:tc>
        <w:tc>
          <w:tcPr>
            <w:tcW w:w="1368" w:type="pct"/>
            <w:vAlign w:val="center"/>
          </w:tcPr>
          <w:p w14:paraId="7FF86A72" w14:textId="77777777" w:rsidR="00305C9B" w:rsidRPr="00130358" w:rsidRDefault="00305C9B" w:rsidP="00D62538">
            <w:pPr>
              <w:pStyle w:val="TAC"/>
              <w:keepNext w:val="0"/>
              <w:keepLines w:val="0"/>
              <w:rPr>
                <w:rFonts w:cs="Arial"/>
              </w:rPr>
            </w:pPr>
            <w:r w:rsidRPr="00130358">
              <w:rPr>
                <w:rFonts w:cs="Arial"/>
              </w:rPr>
              <w:t>-89.66</w:t>
            </w:r>
          </w:p>
        </w:tc>
      </w:tr>
      <w:tr w:rsidR="00305C9B" w:rsidRPr="00130358" w14:paraId="4889B8EA" w14:textId="77777777" w:rsidTr="00483222">
        <w:trPr>
          <w:cantSplit/>
          <w:jc w:val="center"/>
        </w:trPr>
        <w:tc>
          <w:tcPr>
            <w:tcW w:w="982" w:type="pct"/>
            <w:vMerge/>
            <w:vAlign w:val="center"/>
          </w:tcPr>
          <w:p w14:paraId="641867BA" w14:textId="77777777" w:rsidR="00305C9B" w:rsidRPr="00130358" w:rsidRDefault="00305C9B" w:rsidP="00D62538">
            <w:pPr>
              <w:pStyle w:val="TAL"/>
              <w:keepNext w:val="0"/>
              <w:keepLines w:val="0"/>
              <w:rPr>
                <w:rFonts w:cs="Arial"/>
              </w:rPr>
            </w:pPr>
          </w:p>
        </w:tc>
        <w:tc>
          <w:tcPr>
            <w:tcW w:w="1603" w:type="pct"/>
            <w:vAlign w:val="center"/>
          </w:tcPr>
          <w:p w14:paraId="1750241D" w14:textId="06C90D0B"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1047" w:type="pct"/>
            <w:vMerge/>
            <w:vAlign w:val="center"/>
          </w:tcPr>
          <w:p w14:paraId="78862255" w14:textId="77777777" w:rsidR="00305C9B" w:rsidRPr="00130358" w:rsidRDefault="00305C9B" w:rsidP="00D62538">
            <w:pPr>
              <w:pStyle w:val="TAC"/>
              <w:keepNext w:val="0"/>
              <w:keepLines w:val="0"/>
              <w:rPr>
                <w:rFonts w:cs="Arial"/>
              </w:rPr>
            </w:pPr>
          </w:p>
        </w:tc>
        <w:tc>
          <w:tcPr>
            <w:tcW w:w="1368" w:type="pct"/>
            <w:vAlign w:val="center"/>
          </w:tcPr>
          <w:p w14:paraId="4CE000C1" w14:textId="77777777" w:rsidR="00305C9B" w:rsidRPr="00130358" w:rsidRDefault="00305C9B" w:rsidP="00D62538">
            <w:pPr>
              <w:pStyle w:val="TAC"/>
              <w:keepNext w:val="0"/>
              <w:keepLines w:val="0"/>
              <w:rPr>
                <w:rFonts w:cs="Arial"/>
              </w:rPr>
            </w:pPr>
            <w:r w:rsidRPr="00130358">
              <w:rPr>
                <w:rFonts w:cs="Arial"/>
              </w:rPr>
              <w:t>-89.16</w:t>
            </w:r>
          </w:p>
        </w:tc>
      </w:tr>
      <w:tr w:rsidR="00305C9B" w:rsidRPr="00130358" w14:paraId="7C9E052D" w14:textId="77777777" w:rsidTr="00483222">
        <w:trPr>
          <w:cantSplit/>
          <w:jc w:val="center"/>
        </w:trPr>
        <w:tc>
          <w:tcPr>
            <w:tcW w:w="982" w:type="pct"/>
            <w:vMerge/>
            <w:vAlign w:val="center"/>
          </w:tcPr>
          <w:p w14:paraId="6687C9D0" w14:textId="77777777" w:rsidR="00305C9B" w:rsidRPr="00130358" w:rsidRDefault="00305C9B" w:rsidP="00D62538">
            <w:pPr>
              <w:pStyle w:val="TAL"/>
              <w:keepNext w:val="0"/>
              <w:keepLines w:val="0"/>
              <w:rPr>
                <w:rFonts w:cs="Arial"/>
              </w:rPr>
            </w:pPr>
          </w:p>
        </w:tc>
        <w:tc>
          <w:tcPr>
            <w:tcW w:w="1603" w:type="pct"/>
            <w:vAlign w:val="center"/>
          </w:tcPr>
          <w:p w14:paraId="0256247B" w14:textId="4CA66299"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vAlign w:val="center"/>
          </w:tcPr>
          <w:p w14:paraId="3DC23616" w14:textId="77777777" w:rsidR="00305C9B" w:rsidRPr="00130358" w:rsidRDefault="00305C9B" w:rsidP="00D62538">
            <w:pPr>
              <w:pStyle w:val="TAC"/>
              <w:keepNext w:val="0"/>
              <w:keepLines w:val="0"/>
              <w:rPr>
                <w:rFonts w:cs="Arial"/>
              </w:rPr>
            </w:pPr>
          </w:p>
        </w:tc>
        <w:tc>
          <w:tcPr>
            <w:tcW w:w="1368" w:type="pct"/>
            <w:vAlign w:val="center"/>
          </w:tcPr>
          <w:p w14:paraId="5EA1B4B2" w14:textId="77777777" w:rsidR="00305C9B" w:rsidRPr="00130358" w:rsidRDefault="00305C9B" w:rsidP="00D62538">
            <w:pPr>
              <w:pStyle w:val="TAC"/>
              <w:keepNext w:val="0"/>
              <w:keepLines w:val="0"/>
              <w:rPr>
                <w:rFonts w:cs="Arial"/>
              </w:rPr>
            </w:pPr>
            <w:r w:rsidRPr="00130358">
              <w:rPr>
                <w:rFonts w:cs="Arial"/>
              </w:rPr>
              <w:t>-88.16</w:t>
            </w:r>
          </w:p>
        </w:tc>
      </w:tr>
      <w:tr w:rsidR="00305C9B" w:rsidRPr="00130358" w14:paraId="0D407588" w14:textId="77777777" w:rsidTr="00483222">
        <w:trPr>
          <w:cantSplit/>
          <w:jc w:val="center"/>
        </w:trPr>
        <w:tc>
          <w:tcPr>
            <w:tcW w:w="982" w:type="pct"/>
            <w:vMerge/>
            <w:vAlign w:val="center"/>
          </w:tcPr>
          <w:p w14:paraId="55397A7F" w14:textId="77777777" w:rsidR="00305C9B" w:rsidRPr="00130358" w:rsidRDefault="00305C9B" w:rsidP="00D62538">
            <w:pPr>
              <w:pStyle w:val="TAL"/>
              <w:keepNext w:val="0"/>
              <w:keepLines w:val="0"/>
              <w:rPr>
                <w:rFonts w:cs="Arial"/>
              </w:rPr>
            </w:pPr>
          </w:p>
        </w:tc>
        <w:tc>
          <w:tcPr>
            <w:tcW w:w="1603" w:type="pct"/>
            <w:vAlign w:val="center"/>
          </w:tcPr>
          <w:p w14:paraId="191D2A63" w14:textId="67B7B405" w:rsidR="00305C9B" w:rsidRPr="00130358" w:rsidRDefault="00305C9B"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vAlign w:val="center"/>
          </w:tcPr>
          <w:p w14:paraId="0EEFE00D" w14:textId="77777777" w:rsidR="00305C9B" w:rsidRPr="00130358" w:rsidRDefault="00305C9B" w:rsidP="00D62538">
            <w:pPr>
              <w:pStyle w:val="TAC"/>
              <w:keepNext w:val="0"/>
              <w:keepLines w:val="0"/>
              <w:rPr>
                <w:rFonts w:cs="Arial"/>
              </w:rPr>
            </w:pPr>
          </w:p>
        </w:tc>
        <w:tc>
          <w:tcPr>
            <w:tcW w:w="1368" w:type="pct"/>
            <w:vAlign w:val="center"/>
          </w:tcPr>
          <w:p w14:paraId="2372FC29" w14:textId="77777777" w:rsidR="00305C9B" w:rsidRPr="00130358" w:rsidRDefault="00305C9B" w:rsidP="00D62538">
            <w:pPr>
              <w:pStyle w:val="TAC"/>
              <w:keepNext w:val="0"/>
              <w:keepLines w:val="0"/>
              <w:rPr>
                <w:rFonts w:cs="Arial"/>
              </w:rPr>
            </w:pPr>
            <w:r w:rsidRPr="00130358">
              <w:rPr>
                <w:rFonts w:cs="Arial"/>
              </w:rPr>
              <w:t>-87.66</w:t>
            </w:r>
          </w:p>
        </w:tc>
      </w:tr>
      <w:tr w:rsidR="00305C9B" w:rsidRPr="00130358" w14:paraId="6B8EE07F" w14:textId="77777777" w:rsidTr="00483222">
        <w:trPr>
          <w:jc w:val="center"/>
        </w:trPr>
        <w:tc>
          <w:tcPr>
            <w:tcW w:w="2585" w:type="pct"/>
            <w:gridSpan w:val="2"/>
            <w:vAlign w:val="center"/>
          </w:tcPr>
          <w:p w14:paraId="7CE9A491" w14:textId="77777777" w:rsidR="00305C9B" w:rsidRPr="00130358" w:rsidRDefault="00305C9B" w:rsidP="00D62538">
            <w:pPr>
              <w:pStyle w:val="TAL"/>
              <w:keepNext w:val="0"/>
              <w:keepLines w:val="0"/>
              <w:rPr>
                <w:rFonts w:cs="Arial"/>
              </w:rPr>
            </w:pPr>
            <w:r w:rsidRPr="00130358">
              <w:rPr>
                <w:rFonts w:cs="Arial"/>
                <w:position w:val="-12"/>
              </w:rPr>
              <w:object w:dxaOrig="800" w:dyaOrig="380" w14:anchorId="5C0CA117">
                <v:shape id="_x0000_i1077" type="#_x0000_t75" style="width:39.75pt;height:18.75pt" o:ole="" fillcolor="window">
                  <v:imagedata r:id="rId11" o:title=""/>
                </v:shape>
                <o:OLEObject Type="Embed" ProgID="Equation.3" ShapeID="_x0000_i1077" DrawAspect="Content" ObjectID="_1736593568" r:id="rId67"/>
              </w:object>
            </w:r>
          </w:p>
        </w:tc>
        <w:tc>
          <w:tcPr>
            <w:tcW w:w="1047" w:type="pct"/>
            <w:vAlign w:val="center"/>
          </w:tcPr>
          <w:p w14:paraId="2A5B376D" w14:textId="77777777" w:rsidR="00305C9B" w:rsidRPr="00130358" w:rsidRDefault="00305C9B" w:rsidP="00D62538">
            <w:pPr>
              <w:pStyle w:val="TAC"/>
              <w:keepNext w:val="0"/>
              <w:keepLines w:val="0"/>
              <w:rPr>
                <w:rFonts w:cs="Arial"/>
              </w:rPr>
            </w:pPr>
            <w:r w:rsidRPr="00130358">
              <w:rPr>
                <w:rFonts w:cs="Arial"/>
              </w:rPr>
              <w:t>dB</w:t>
            </w:r>
          </w:p>
        </w:tc>
        <w:tc>
          <w:tcPr>
            <w:tcW w:w="1368" w:type="pct"/>
            <w:vAlign w:val="center"/>
          </w:tcPr>
          <w:p w14:paraId="086A280B" w14:textId="77777777" w:rsidR="00305C9B" w:rsidRPr="00130358" w:rsidRDefault="00305C9B" w:rsidP="00D62538">
            <w:pPr>
              <w:pStyle w:val="TAC"/>
              <w:keepNext w:val="0"/>
              <w:keepLines w:val="0"/>
              <w:rPr>
                <w:rFonts w:cs="Arial"/>
              </w:rPr>
            </w:pPr>
            <w:r w:rsidRPr="00130358">
              <w:rPr>
                <w:rFonts w:cs="Arial"/>
              </w:rPr>
              <w:t>-4</w:t>
            </w:r>
          </w:p>
        </w:tc>
      </w:tr>
      <w:tr w:rsidR="00305C9B" w:rsidRPr="00130358" w14:paraId="486D8B94" w14:textId="77777777" w:rsidTr="00483222">
        <w:trPr>
          <w:jc w:val="center"/>
        </w:trPr>
        <w:tc>
          <w:tcPr>
            <w:tcW w:w="2585" w:type="pct"/>
            <w:gridSpan w:val="2"/>
            <w:vAlign w:val="center"/>
          </w:tcPr>
          <w:p w14:paraId="6347524F" w14:textId="50FAF009" w:rsidR="00305C9B" w:rsidRPr="00130358" w:rsidRDefault="00305C9B"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422D8960" w14:textId="77777777" w:rsidR="00305C9B" w:rsidRPr="00130358" w:rsidRDefault="00305C9B" w:rsidP="00D62538">
            <w:pPr>
              <w:pStyle w:val="TAC"/>
              <w:keepNext w:val="0"/>
              <w:keepLines w:val="0"/>
              <w:rPr>
                <w:rFonts w:cs="Arial"/>
              </w:rPr>
            </w:pPr>
            <w:r w:rsidRPr="00130358">
              <w:rPr>
                <w:rFonts w:cs="Arial"/>
              </w:rPr>
              <w:t>-</w:t>
            </w:r>
          </w:p>
        </w:tc>
        <w:tc>
          <w:tcPr>
            <w:tcW w:w="1368" w:type="pct"/>
            <w:vAlign w:val="center"/>
          </w:tcPr>
          <w:p w14:paraId="67FBF832" w14:textId="77777777" w:rsidR="00305C9B" w:rsidRPr="00130358" w:rsidRDefault="00305C9B" w:rsidP="00D62538">
            <w:pPr>
              <w:pStyle w:val="TAC"/>
              <w:keepNext w:val="0"/>
              <w:keepLines w:val="0"/>
              <w:rPr>
                <w:rFonts w:cs="Arial"/>
              </w:rPr>
            </w:pPr>
            <w:r w:rsidRPr="00130358">
              <w:rPr>
                <w:rFonts w:cs="Arial"/>
              </w:rPr>
              <w:t>AWGN</w:t>
            </w:r>
          </w:p>
        </w:tc>
      </w:tr>
      <w:tr w:rsidR="00305C9B" w:rsidRPr="00130358" w14:paraId="1BCF8C1E" w14:textId="77777777" w:rsidTr="00483222">
        <w:trPr>
          <w:cantSplit/>
          <w:jc w:val="center"/>
        </w:trPr>
        <w:tc>
          <w:tcPr>
            <w:tcW w:w="5000" w:type="pct"/>
            <w:gridSpan w:val="4"/>
            <w:vAlign w:val="center"/>
          </w:tcPr>
          <w:p w14:paraId="2D907872" w14:textId="04CA8044" w:rsidR="00305C9B" w:rsidRPr="00130358" w:rsidRDefault="00483222" w:rsidP="00D62538">
            <w:pPr>
              <w:pStyle w:val="TAN"/>
              <w:keepNext w:val="0"/>
              <w:keepLines w:val="0"/>
              <w:rPr>
                <w:rFonts w:cs="Arial"/>
              </w:rPr>
            </w:pPr>
            <w:r w:rsidRPr="00130358">
              <w:rPr>
                <w:rFonts w:cs="Arial"/>
              </w:rPr>
              <w:t>NOTE 1:</w:t>
            </w:r>
            <w:r w:rsidR="00305C9B" w:rsidRPr="00130358">
              <w:rPr>
                <w:rFonts w:cs="Arial"/>
              </w:rPr>
              <w:tab/>
              <w:t>OCNG</w:t>
            </w:r>
            <w:r w:rsidR="00D62538" w:rsidRPr="00130358">
              <w:rPr>
                <w:rFonts w:cs="Arial"/>
              </w:rPr>
              <w:t xml:space="preserve"> </w:t>
            </w:r>
            <w:r w:rsidR="00305C9B" w:rsidRPr="00130358">
              <w:rPr>
                <w:rFonts w:cs="Arial"/>
              </w:rPr>
              <w:t>shall</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used</w:t>
            </w:r>
            <w:r w:rsidR="00D62538" w:rsidRPr="00130358">
              <w:rPr>
                <w:rFonts w:cs="Arial"/>
              </w:rPr>
              <w:t xml:space="preserve"> </w:t>
            </w:r>
            <w:r w:rsidR="00305C9B" w:rsidRPr="00130358">
              <w:rPr>
                <w:rFonts w:cs="Arial"/>
              </w:rPr>
              <w:t>such</w:t>
            </w:r>
            <w:r w:rsidR="00D62538" w:rsidRPr="00130358">
              <w:rPr>
                <w:rFonts w:cs="Arial"/>
              </w:rPr>
              <w:t xml:space="preserve"> </w:t>
            </w:r>
            <w:r w:rsidR="00305C9B" w:rsidRPr="00130358">
              <w:rPr>
                <w:rFonts w:cs="Arial"/>
              </w:rPr>
              <w:t>that</w:t>
            </w:r>
            <w:r w:rsidR="00D62538" w:rsidRPr="00130358">
              <w:rPr>
                <w:rFonts w:cs="Arial"/>
              </w:rPr>
              <w:t xml:space="preserve"> </w:t>
            </w:r>
            <w:r w:rsidR="00305C9B" w:rsidRPr="00130358">
              <w:rPr>
                <w:rFonts w:cs="Arial"/>
              </w:rPr>
              <w:t>both</w:t>
            </w:r>
            <w:r w:rsidR="00D62538" w:rsidRPr="00130358">
              <w:rPr>
                <w:rFonts w:cs="Arial"/>
              </w:rPr>
              <w:t xml:space="preserve"> </w:t>
            </w:r>
            <w:r w:rsidR="00305C9B" w:rsidRPr="00130358">
              <w:rPr>
                <w:rFonts w:cs="Arial"/>
              </w:rPr>
              <w:t>cells</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fully</w:t>
            </w:r>
            <w:r w:rsidR="00D62538" w:rsidRPr="00130358">
              <w:rPr>
                <w:rFonts w:cs="Arial"/>
              </w:rPr>
              <w:t xml:space="preserve"> </w:t>
            </w:r>
            <w:r w:rsidR="00305C9B" w:rsidRPr="00130358">
              <w:rPr>
                <w:rFonts w:cs="Arial"/>
              </w:rPr>
              <w:t>allocated</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a</w:t>
            </w:r>
            <w:r w:rsidR="00D62538" w:rsidRPr="00130358">
              <w:rPr>
                <w:rFonts w:cs="Arial"/>
              </w:rPr>
              <w:t xml:space="preserve"> </w:t>
            </w:r>
            <w:r w:rsidR="00305C9B" w:rsidRPr="00130358">
              <w:rPr>
                <w:rFonts w:cs="Arial"/>
              </w:rPr>
              <w:t>constant</w:t>
            </w:r>
            <w:r w:rsidR="00D62538" w:rsidRPr="00130358">
              <w:rPr>
                <w:rFonts w:cs="Arial"/>
              </w:rPr>
              <w:t xml:space="preserve"> </w:t>
            </w:r>
            <w:r w:rsidR="00305C9B" w:rsidRPr="00130358">
              <w:rPr>
                <w:rFonts w:cs="Arial"/>
              </w:rPr>
              <w:t>total</w:t>
            </w:r>
            <w:r w:rsidR="00D62538" w:rsidRPr="00130358">
              <w:rPr>
                <w:rFonts w:cs="Arial"/>
              </w:rPr>
              <w:t xml:space="preserve"> </w:t>
            </w:r>
            <w:r w:rsidR="00305C9B" w:rsidRPr="00130358">
              <w:rPr>
                <w:rFonts w:cs="Arial"/>
              </w:rPr>
              <w:t>transmitted</w:t>
            </w:r>
            <w:r w:rsidR="00D62538" w:rsidRPr="00130358">
              <w:rPr>
                <w:rFonts w:cs="Arial"/>
              </w:rPr>
              <w:t xml:space="preserve"> </w:t>
            </w:r>
            <w:r w:rsidR="00305C9B" w:rsidRPr="00130358">
              <w:rPr>
                <w:rFonts w:cs="Arial"/>
              </w:rPr>
              <w:t>power</w:t>
            </w:r>
            <w:r w:rsidR="00D62538" w:rsidRPr="00130358">
              <w:rPr>
                <w:rFonts w:cs="Arial"/>
              </w:rPr>
              <w:t xml:space="preserve"> </w:t>
            </w:r>
            <w:r w:rsidR="00305C9B" w:rsidRPr="00130358">
              <w:rPr>
                <w:rFonts w:cs="Arial"/>
              </w:rPr>
              <w:t>spectral</w:t>
            </w:r>
            <w:r w:rsidR="00D62538" w:rsidRPr="00130358">
              <w:rPr>
                <w:rFonts w:cs="Arial"/>
              </w:rPr>
              <w:t xml:space="preserve"> </w:t>
            </w:r>
            <w:r w:rsidR="00305C9B" w:rsidRPr="00130358">
              <w:rPr>
                <w:rFonts w:cs="Arial"/>
              </w:rPr>
              <w:t>density</w:t>
            </w:r>
            <w:r w:rsidR="00D62538" w:rsidRPr="00130358">
              <w:rPr>
                <w:rFonts w:cs="Arial"/>
              </w:rPr>
              <w:t xml:space="preserve"> </w:t>
            </w:r>
            <w:r w:rsidR="00305C9B" w:rsidRPr="00130358">
              <w:rPr>
                <w:rFonts w:cs="Arial"/>
              </w:rPr>
              <w:t>is</w:t>
            </w:r>
            <w:r w:rsidR="00D62538" w:rsidRPr="00130358">
              <w:rPr>
                <w:rFonts w:cs="Arial"/>
              </w:rPr>
              <w:t xml:space="preserve"> </w:t>
            </w:r>
            <w:r w:rsidR="00305C9B" w:rsidRPr="00130358">
              <w:rPr>
                <w:rFonts w:cs="Arial"/>
              </w:rPr>
              <w:t>achieved</w:t>
            </w:r>
            <w:r w:rsidR="00D62538" w:rsidRPr="00130358">
              <w:rPr>
                <w:rFonts w:cs="Arial"/>
              </w:rPr>
              <w:t xml:space="preserve"> </w:t>
            </w:r>
            <w:r w:rsidR="00305C9B" w:rsidRPr="00130358">
              <w:rPr>
                <w:rFonts w:cs="Arial"/>
              </w:rPr>
              <w:t>for</w:t>
            </w:r>
            <w:r w:rsidR="00D62538" w:rsidRPr="00130358">
              <w:rPr>
                <w:rFonts w:cs="Arial"/>
              </w:rPr>
              <w:t xml:space="preserve"> </w:t>
            </w:r>
            <w:r w:rsidR="00305C9B" w:rsidRPr="00130358">
              <w:rPr>
                <w:rFonts w:cs="Arial"/>
              </w:rPr>
              <w:t>all</w:t>
            </w:r>
            <w:r w:rsidR="00D62538" w:rsidRPr="00130358">
              <w:rPr>
                <w:rFonts w:cs="Arial"/>
              </w:rPr>
              <w:t xml:space="preserve"> </w:t>
            </w:r>
            <w:r w:rsidR="00305C9B" w:rsidRPr="00130358">
              <w:rPr>
                <w:rFonts w:cs="Arial"/>
              </w:rPr>
              <w:t>OFDM</w:t>
            </w:r>
            <w:r w:rsidR="00D62538" w:rsidRPr="00130358">
              <w:rPr>
                <w:rFonts w:cs="Arial"/>
              </w:rPr>
              <w:t xml:space="preserve"> </w:t>
            </w:r>
            <w:r w:rsidR="00305C9B" w:rsidRPr="00130358">
              <w:rPr>
                <w:rFonts w:cs="Arial"/>
              </w:rPr>
              <w:t>symbols.</w:t>
            </w:r>
          </w:p>
          <w:p w14:paraId="1A69726D" w14:textId="1D452813" w:rsidR="00305C9B" w:rsidRPr="00130358" w:rsidRDefault="00483222" w:rsidP="00D62538">
            <w:pPr>
              <w:pStyle w:val="TAN"/>
              <w:keepNext w:val="0"/>
              <w:keepLines w:val="0"/>
              <w:rPr>
                <w:rFonts w:cs="Arial"/>
              </w:rPr>
            </w:pPr>
            <w:r w:rsidRPr="00130358">
              <w:rPr>
                <w:rFonts w:cs="Arial"/>
              </w:rPr>
              <w:t>NOTE 2:</w:t>
            </w:r>
            <w:r w:rsidR="00305C9B" w:rsidRPr="00130358">
              <w:rPr>
                <w:rFonts w:cs="Arial"/>
              </w:rPr>
              <w:tab/>
              <w:t>Interference</w:t>
            </w:r>
            <w:r w:rsidR="00D62538" w:rsidRPr="00130358">
              <w:rPr>
                <w:rFonts w:cs="Arial"/>
              </w:rPr>
              <w:t xml:space="preserve"> </w:t>
            </w:r>
            <w:r w:rsidR="00305C9B" w:rsidRPr="00130358">
              <w:rPr>
                <w:rFonts w:cs="Arial"/>
              </w:rPr>
              <w:t>from</w:t>
            </w:r>
            <w:r w:rsidR="00D62538" w:rsidRPr="00130358">
              <w:rPr>
                <w:rFonts w:cs="Arial"/>
              </w:rPr>
              <w:t xml:space="preserve"> </w:t>
            </w:r>
            <w:r w:rsidR="00305C9B" w:rsidRPr="00130358">
              <w:rPr>
                <w:rFonts w:cs="Arial"/>
              </w:rPr>
              <w:t>other</w:t>
            </w:r>
            <w:r w:rsidR="00D62538" w:rsidRPr="00130358">
              <w:rPr>
                <w:rFonts w:cs="Arial"/>
              </w:rPr>
              <w:t xml:space="preserve"> </w:t>
            </w:r>
            <w:r w:rsidR="00305C9B" w:rsidRPr="00130358">
              <w:rPr>
                <w:rFonts w:cs="Arial"/>
              </w:rPr>
              <w:t>cells</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noise</w:t>
            </w:r>
            <w:r w:rsidR="00D62538" w:rsidRPr="00130358">
              <w:rPr>
                <w:rFonts w:cs="Arial"/>
              </w:rPr>
              <w:t xml:space="preserve"> </w:t>
            </w:r>
            <w:r w:rsidR="00305C9B" w:rsidRPr="00130358">
              <w:rPr>
                <w:rFonts w:cs="Arial"/>
              </w:rPr>
              <w:t>sources</w:t>
            </w:r>
            <w:r w:rsidR="00D62538" w:rsidRPr="00130358">
              <w:rPr>
                <w:rFonts w:cs="Arial"/>
              </w:rPr>
              <w:t xml:space="preserve"> </w:t>
            </w:r>
            <w:r w:rsidR="00305C9B" w:rsidRPr="00130358">
              <w:rPr>
                <w:rFonts w:cs="Arial"/>
              </w:rPr>
              <w:t>not</w:t>
            </w:r>
            <w:r w:rsidR="00D62538" w:rsidRPr="00130358">
              <w:rPr>
                <w:rFonts w:cs="Arial"/>
              </w:rPr>
              <w:t xml:space="preserve"> </w:t>
            </w:r>
            <w:r w:rsidR="00305C9B" w:rsidRPr="00130358">
              <w:rPr>
                <w:rFonts w:cs="Arial"/>
              </w:rPr>
              <w:t>specified</w:t>
            </w:r>
            <w:r w:rsidR="00D62538" w:rsidRPr="00130358">
              <w:rPr>
                <w:rFonts w:cs="Arial"/>
              </w:rPr>
              <w:t xml:space="preserve"> </w:t>
            </w:r>
            <w:r w:rsidR="00305C9B" w:rsidRPr="00130358">
              <w:rPr>
                <w:rFonts w:cs="Arial"/>
              </w:rPr>
              <w:t>in</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test</w:t>
            </w:r>
            <w:r w:rsidR="00D62538" w:rsidRPr="00130358">
              <w:rPr>
                <w:rFonts w:cs="Arial"/>
              </w:rPr>
              <w:t xml:space="preserve"> </w:t>
            </w:r>
            <w:r w:rsidR="00305C9B" w:rsidRPr="00130358">
              <w:rPr>
                <w:rFonts w:cs="Arial"/>
              </w:rPr>
              <w:t>is</w:t>
            </w:r>
            <w:r w:rsidR="00D62538" w:rsidRPr="00130358">
              <w:rPr>
                <w:rFonts w:cs="Arial"/>
              </w:rPr>
              <w:t xml:space="preserve"> </w:t>
            </w:r>
            <w:r w:rsidR="00305C9B" w:rsidRPr="00130358">
              <w:rPr>
                <w:rFonts w:cs="Arial"/>
              </w:rPr>
              <w:t>assumed</w:t>
            </w:r>
            <w:r w:rsidR="00D62538" w:rsidRPr="00130358">
              <w:rPr>
                <w:rFonts w:cs="Arial"/>
              </w:rPr>
              <w:t xml:space="preserve"> </w:t>
            </w:r>
            <w:r w:rsidR="00305C9B" w:rsidRPr="00130358">
              <w:rPr>
                <w:rFonts w:cs="Arial"/>
              </w:rPr>
              <w:t>to</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constant</w:t>
            </w:r>
            <w:r w:rsidR="00D62538" w:rsidRPr="00130358">
              <w:rPr>
                <w:rFonts w:cs="Arial"/>
              </w:rPr>
              <w:t xml:space="preserve"> </w:t>
            </w:r>
            <w:r w:rsidR="00305C9B" w:rsidRPr="00130358">
              <w:rPr>
                <w:rFonts w:cs="Arial"/>
              </w:rPr>
              <w:t>over</w:t>
            </w:r>
            <w:r w:rsidR="00D62538" w:rsidRPr="00130358">
              <w:rPr>
                <w:rFonts w:cs="Arial"/>
              </w:rPr>
              <w:t xml:space="preserve"> </w:t>
            </w:r>
            <w:r w:rsidR="00305C9B" w:rsidRPr="00130358">
              <w:rPr>
                <w:rFonts w:cs="Arial"/>
              </w:rPr>
              <w:t>subcarriers</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time</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shall</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modelled</w:t>
            </w:r>
            <w:r w:rsidR="00D62538" w:rsidRPr="00130358">
              <w:rPr>
                <w:rFonts w:cs="Arial"/>
              </w:rPr>
              <w:t xml:space="preserve"> </w:t>
            </w:r>
            <w:r w:rsidR="00305C9B" w:rsidRPr="00130358">
              <w:rPr>
                <w:rFonts w:cs="Arial"/>
              </w:rPr>
              <w:t>as</w:t>
            </w:r>
            <w:r w:rsidR="00D62538" w:rsidRPr="00130358">
              <w:rPr>
                <w:rFonts w:cs="Arial"/>
              </w:rPr>
              <w:t xml:space="preserve"> </w:t>
            </w:r>
            <w:r w:rsidR="00305C9B" w:rsidRPr="00130358">
              <w:rPr>
                <w:rFonts w:cs="Arial"/>
              </w:rPr>
              <w:t>AWGN</w:t>
            </w:r>
            <w:r w:rsidR="00D62538" w:rsidRPr="00130358">
              <w:rPr>
                <w:rFonts w:cs="Arial"/>
              </w:rPr>
              <w:t xml:space="preserve"> </w:t>
            </w:r>
            <w:r w:rsidR="00305C9B" w:rsidRPr="00130358">
              <w:rPr>
                <w:rFonts w:cs="Arial"/>
              </w:rPr>
              <w:t>of</w:t>
            </w:r>
            <w:r w:rsidR="00D62538" w:rsidRPr="00130358">
              <w:rPr>
                <w:rFonts w:cs="Arial"/>
              </w:rPr>
              <w:t xml:space="preserve"> </w:t>
            </w:r>
            <w:r w:rsidR="00305C9B" w:rsidRPr="00130358">
              <w:rPr>
                <w:rFonts w:cs="Arial"/>
              </w:rPr>
              <w:t>appropriate</w:t>
            </w:r>
            <w:r w:rsidR="00D62538" w:rsidRPr="00130358">
              <w:rPr>
                <w:rFonts w:cs="Arial"/>
              </w:rPr>
              <w:t xml:space="preserve"> </w:t>
            </w:r>
            <w:r w:rsidR="00305C9B" w:rsidRPr="00130358">
              <w:rPr>
                <w:rFonts w:cs="Arial"/>
              </w:rPr>
              <w:t>power</w:t>
            </w:r>
            <w:r w:rsidR="00D62538" w:rsidRPr="00130358">
              <w:rPr>
                <w:rFonts w:cs="Arial"/>
              </w:rPr>
              <w:t xml:space="preserve"> </w:t>
            </w:r>
            <w:r w:rsidR="00305C9B" w:rsidRPr="00130358">
              <w:rPr>
                <w:rFonts w:cs="Arial"/>
              </w:rPr>
              <w:t>for</w:t>
            </w:r>
            <w:r w:rsidR="00D62538" w:rsidRPr="00130358">
              <w:rPr>
                <w:rFonts w:cs="Arial"/>
              </w:rPr>
              <w:t xml:space="preserve"> </w:t>
            </w:r>
            <w:r w:rsidR="00305C9B" w:rsidRPr="00130358">
              <w:rPr>
                <w:rFonts w:cs="v4.2.0"/>
                <w:position w:val="-12"/>
              </w:rPr>
              <w:object w:dxaOrig="400" w:dyaOrig="360" w14:anchorId="6B8CC7EB">
                <v:shape id="_x0000_i1078" type="#_x0000_t75" style="width:20.25pt;height:18.75pt" o:ole="" fillcolor="window">
                  <v:imagedata r:id="rId7" o:title=""/>
                </v:shape>
                <o:OLEObject Type="Embed" ProgID="Equation.3" ShapeID="_x0000_i1078" DrawAspect="Content" ObjectID="_1736593569" r:id="rId68"/>
              </w:object>
            </w:r>
            <w:r w:rsidR="00D62538" w:rsidRPr="00130358">
              <w:rPr>
                <w:rFonts w:cs="Arial"/>
              </w:rPr>
              <w:t xml:space="preserve"> </w:t>
            </w:r>
            <w:r w:rsidR="00305C9B" w:rsidRPr="00130358">
              <w:rPr>
                <w:rFonts w:cs="Arial"/>
              </w:rPr>
              <w:t>to</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fulfilled.</w:t>
            </w:r>
          </w:p>
          <w:p w14:paraId="5A577E3D" w14:textId="1762908C" w:rsidR="00305C9B" w:rsidRPr="00130358" w:rsidRDefault="00483222" w:rsidP="00D62538">
            <w:pPr>
              <w:pStyle w:val="TAN"/>
              <w:keepNext w:val="0"/>
              <w:keepLines w:val="0"/>
              <w:rPr>
                <w:rFonts w:cs="Arial"/>
              </w:rPr>
            </w:pPr>
            <w:r w:rsidRPr="00130358">
              <w:rPr>
                <w:rFonts w:cs="Arial"/>
              </w:rPr>
              <w:t>NOTE 3:</w:t>
            </w:r>
            <w:r w:rsidR="00305C9B" w:rsidRPr="00130358">
              <w:rPr>
                <w:rFonts w:cs="Arial"/>
              </w:rPr>
              <w:tab/>
              <w:t>RSRP,</w:t>
            </w:r>
            <w:r w:rsidR="00D62538" w:rsidRPr="00130358">
              <w:rPr>
                <w:rFonts w:cs="Arial"/>
              </w:rPr>
              <w:t xml:space="preserve"> </w:t>
            </w:r>
            <w:r w:rsidR="00305C9B" w:rsidRPr="00130358">
              <w:rPr>
                <w:rFonts w:cs="Arial"/>
              </w:rPr>
              <w:t>RSRQ</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Io</w:t>
            </w:r>
            <w:r w:rsidR="00D62538" w:rsidRPr="00130358">
              <w:rPr>
                <w:rFonts w:cs="Arial"/>
              </w:rPr>
              <w:t xml:space="preserve"> </w:t>
            </w:r>
            <w:r w:rsidR="00305C9B" w:rsidRPr="00130358">
              <w:rPr>
                <w:rFonts w:cs="Arial"/>
              </w:rPr>
              <w:t>levels</w:t>
            </w:r>
            <w:r w:rsidR="00D62538" w:rsidRPr="00130358">
              <w:rPr>
                <w:rFonts w:cs="Arial"/>
              </w:rPr>
              <w:t xml:space="preserve"> </w:t>
            </w:r>
            <w:r w:rsidR="00305C9B" w:rsidRPr="00130358">
              <w:rPr>
                <w:rFonts w:cs="Arial"/>
              </w:rPr>
              <w:t>have</w:t>
            </w:r>
            <w:r w:rsidR="00D62538" w:rsidRPr="00130358">
              <w:rPr>
                <w:rFonts w:cs="Arial"/>
              </w:rPr>
              <w:t xml:space="preserve"> </w:t>
            </w:r>
            <w:r w:rsidR="00305C9B" w:rsidRPr="00130358">
              <w:rPr>
                <w:rFonts w:cs="Arial"/>
              </w:rPr>
              <w:t>been</w:t>
            </w:r>
            <w:r w:rsidR="00D62538" w:rsidRPr="00130358">
              <w:rPr>
                <w:rFonts w:cs="Arial"/>
              </w:rPr>
              <w:t xml:space="preserve"> </w:t>
            </w:r>
            <w:r w:rsidR="00305C9B" w:rsidRPr="00130358">
              <w:rPr>
                <w:rFonts w:cs="Arial"/>
              </w:rPr>
              <w:t>derived</w:t>
            </w:r>
            <w:r w:rsidR="00D62538" w:rsidRPr="00130358">
              <w:rPr>
                <w:rFonts w:cs="Arial"/>
              </w:rPr>
              <w:t xml:space="preserve"> </w:t>
            </w:r>
            <w:r w:rsidR="00305C9B" w:rsidRPr="00130358">
              <w:rPr>
                <w:rFonts w:cs="Arial"/>
              </w:rPr>
              <w:t>from</w:t>
            </w:r>
            <w:r w:rsidR="00D62538" w:rsidRPr="00130358">
              <w:rPr>
                <w:rFonts w:cs="Arial"/>
              </w:rPr>
              <w:t xml:space="preserve"> </w:t>
            </w:r>
            <w:r w:rsidR="00305C9B" w:rsidRPr="00130358">
              <w:rPr>
                <w:rFonts w:cs="Arial"/>
              </w:rPr>
              <w:t>other</w:t>
            </w:r>
            <w:r w:rsidR="00D62538" w:rsidRPr="00130358">
              <w:rPr>
                <w:rFonts w:cs="Arial"/>
              </w:rPr>
              <w:t xml:space="preserve"> </w:t>
            </w:r>
            <w:r w:rsidR="00305C9B" w:rsidRPr="00130358">
              <w:rPr>
                <w:rFonts w:cs="Arial"/>
              </w:rPr>
              <w:t>parameters</w:t>
            </w:r>
            <w:r w:rsidR="00D62538" w:rsidRPr="00130358">
              <w:rPr>
                <w:rFonts w:cs="Arial"/>
              </w:rPr>
              <w:t xml:space="preserve"> </w:t>
            </w:r>
            <w:r w:rsidR="00305C9B" w:rsidRPr="00130358">
              <w:rPr>
                <w:rFonts w:cs="Arial"/>
              </w:rPr>
              <w:t>for</w:t>
            </w:r>
            <w:r w:rsidR="00D62538" w:rsidRPr="00130358">
              <w:rPr>
                <w:rFonts w:cs="Arial"/>
              </w:rPr>
              <w:t xml:space="preserve"> </w:t>
            </w:r>
            <w:r w:rsidR="00305C9B" w:rsidRPr="00130358">
              <w:rPr>
                <w:rFonts w:cs="Arial"/>
              </w:rPr>
              <w:t>information</w:t>
            </w:r>
            <w:r w:rsidR="00D62538" w:rsidRPr="00130358">
              <w:rPr>
                <w:rFonts w:cs="Arial"/>
              </w:rPr>
              <w:t xml:space="preserve"> </w:t>
            </w:r>
            <w:r w:rsidR="00305C9B" w:rsidRPr="00130358">
              <w:rPr>
                <w:rFonts w:cs="Arial"/>
              </w:rPr>
              <w:t>purposes.</w:t>
            </w:r>
            <w:r w:rsidR="00D62538" w:rsidRPr="00130358">
              <w:rPr>
                <w:rFonts w:cs="Arial"/>
              </w:rPr>
              <w:t xml:space="preserve"> </w:t>
            </w:r>
            <w:r w:rsidR="00305C9B" w:rsidRPr="00130358">
              <w:rPr>
                <w:rFonts w:cs="Arial"/>
              </w:rPr>
              <w:t>They</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not</w:t>
            </w:r>
            <w:r w:rsidR="00D62538" w:rsidRPr="00130358">
              <w:rPr>
                <w:rFonts w:cs="Arial"/>
              </w:rPr>
              <w:t xml:space="preserve"> </w:t>
            </w:r>
            <w:r w:rsidR="00305C9B" w:rsidRPr="00130358">
              <w:rPr>
                <w:rFonts w:cs="Arial"/>
              </w:rPr>
              <w:t>settable</w:t>
            </w:r>
            <w:r w:rsidR="00D62538" w:rsidRPr="00130358">
              <w:rPr>
                <w:rFonts w:cs="Arial"/>
              </w:rPr>
              <w:t xml:space="preserve"> </w:t>
            </w:r>
            <w:r w:rsidR="00305C9B" w:rsidRPr="00130358">
              <w:rPr>
                <w:rFonts w:cs="Arial"/>
              </w:rPr>
              <w:t>parameters</w:t>
            </w:r>
            <w:r w:rsidR="00D62538" w:rsidRPr="00130358">
              <w:rPr>
                <w:rFonts w:cs="Arial"/>
              </w:rPr>
              <w:t xml:space="preserve"> </w:t>
            </w:r>
            <w:r w:rsidR="00305C9B" w:rsidRPr="00130358">
              <w:rPr>
                <w:rFonts w:cs="Arial"/>
              </w:rPr>
              <w:t>themselves.</w:t>
            </w:r>
          </w:p>
          <w:p w14:paraId="6992BE4D" w14:textId="3B046EF7" w:rsidR="00305C9B" w:rsidRPr="00130358" w:rsidRDefault="00483222" w:rsidP="00D62538">
            <w:pPr>
              <w:pStyle w:val="TAN"/>
              <w:keepNext w:val="0"/>
              <w:keepLines w:val="0"/>
              <w:rPr>
                <w:rFonts w:cs="Arial"/>
              </w:rPr>
            </w:pPr>
            <w:r w:rsidRPr="00130358">
              <w:rPr>
                <w:rFonts w:cs="Arial"/>
              </w:rPr>
              <w:t>NOTE 4:</w:t>
            </w:r>
            <w:r w:rsidR="00305C9B" w:rsidRPr="00130358">
              <w:rPr>
                <w:rFonts w:cs="Arial"/>
              </w:rPr>
              <w:tab/>
              <w:t>RSRP</w:t>
            </w:r>
            <w:r w:rsidR="00D62538" w:rsidRPr="00130358">
              <w:rPr>
                <w:rFonts w:cs="Arial"/>
              </w:rPr>
              <w:t xml:space="preserve"> </w:t>
            </w:r>
            <w:r w:rsidR="00305C9B" w:rsidRPr="00130358">
              <w:rPr>
                <w:rFonts w:cs="Arial"/>
              </w:rPr>
              <w:t>minimum</w:t>
            </w:r>
            <w:r w:rsidR="00D62538" w:rsidRPr="00130358">
              <w:rPr>
                <w:rFonts w:cs="Arial"/>
              </w:rPr>
              <w:t xml:space="preserve"> </w:t>
            </w:r>
            <w:r w:rsidR="00305C9B" w:rsidRPr="00130358">
              <w:rPr>
                <w:rFonts w:cs="Arial"/>
              </w:rPr>
              <w:t>requirements</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specified</w:t>
            </w:r>
            <w:r w:rsidR="00D62538" w:rsidRPr="00130358">
              <w:rPr>
                <w:rFonts w:cs="Arial"/>
              </w:rPr>
              <w:t xml:space="preserve"> </w:t>
            </w:r>
            <w:r w:rsidR="00305C9B" w:rsidRPr="00130358">
              <w:rPr>
                <w:rFonts w:cs="Arial"/>
              </w:rPr>
              <w:t>assuming</w:t>
            </w:r>
            <w:r w:rsidR="00D62538" w:rsidRPr="00130358">
              <w:rPr>
                <w:rFonts w:cs="Arial"/>
              </w:rPr>
              <w:t xml:space="preserve"> </w:t>
            </w:r>
            <w:r w:rsidR="00305C9B" w:rsidRPr="00130358">
              <w:rPr>
                <w:rFonts w:cs="Arial"/>
              </w:rPr>
              <w:t>independent</w:t>
            </w:r>
            <w:r w:rsidR="00D62538" w:rsidRPr="00130358">
              <w:rPr>
                <w:rFonts w:cs="Arial"/>
              </w:rPr>
              <w:t xml:space="preserve"> </w:t>
            </w:r>
            <w:r w:rsidR="00305C9B" w:rsidRPr="00130358">
              <w:rPr>
                <w:rFonts w:cs="Arial"/>
              </w:rPr>
              <w:t>interference</w:t>
            </w:r>
            <w:r w:rsidR="00D62538" w:rsidRPr="00130358">
              <w:rPr>
                <w:rFonts w:cs="Arial"/>
              </w:rPr>
              <w:t xml:space="preserve"> </w:t>
            </w:r>
            <w:r w:rsidR="00305C9B" w:rsidRPr="00130358">
              <w:rPr>
                <w:rFonts w:cs="Arial"/>
              </w:rPr>
              <w:t>and</w:t>
            </w:r>
            <w:r w:rsidR="00D62538" w:rsidRPr="00130358">
              <w:rPr>
                <w:rFonts w:cs="Arial"/>
              </w:rPr>
              <w:t xml:space="preserve"> </w:t>
            </w:r>
            <w:r w:rsidR="00305C9B" w:rsidRPr="00130358">
              <w:rPr>
                <w:rFonts w:cs="Arial"/>
              </w:rPr>
              <w:t>noise</w:t>
            </w:r>
            <w:r w:rsidR="00D62538" w:rsidRPr="00130358">
              <w:rPr>
                <w:rFonts w:cs="Arial"/>
              </w:rPr>
              <w:t xml:space="preserve"> </w:t>
            </w:r>
            <w:r w:rsidR="00305C9B" w:rsidRPr="00130358">
              <w:rPr>
                <w:rFonts w:cs="Arial"/>
              </w:rPr>
              <w:t>at</w:t>
            </w:r>
            <w:r w:rsidR="00D62538" w:rsidRPr="00130358">
              <w:rPr>
                <w:rFonts w:cs="Arial"/>
              </w:rPr>
              <w:t xml:space="preserve"> </w:t>
            </w:r>
            <w:r w:rsidR="00305C9B" w:rsidRPr="00130358">
              <w:rPr>
                <w:rFonts w:cs="Arial"/>
              </w:rPr>
              <w:t>each</w:t>
            </w:r>
            <w:r w:rsidR="00D62538" w:rsidRPr="00130358">
              <w:rPr>
                <w:rFonts w:cs="Arial"/>
              </w:rPr>
              <w:t xml:space="preserve"> </w:t>
            </w:r>
            <w:r w:rsidR="00305C9B" w:rsidRPr="00130358">
              <w:rPr>
                <w:rFonts w:cs="Arial"/>
              </w:rPr>
              <w:t>receiver</w:t>
            </w:r>
            <w:r w:rsidR="00D62538" w:rsidRPr="00130358">
              <w:rPr>
                <w:rFonts w:cs="Arial"/>
              </w:rPr>
              <w:t xml:space="preserve"> </w:t>
            </w:r>
            <w:r w:rsidR="00305C9B" w:rsidRPr="00130358">
              <w:rPr>
                <w:rFonts w:cs="Arial"/>
              </w:rPr>
              <w:t>antenna</w:t>
            </w:r>
            <w:r w:rsidR="00D62538" w:rsidRPr="00130358">
              <w:rPr>
                <w:rFonts w:cs="Arial"/>
              </w:rPr>
              <w:t xml:space="preserve"> </w:t>
            </w:r>
            <w:r w:rsidR="00305C9B" w:rsidRPr="00130358">
              <w:rPr>
                <w:rFonts w:cs="Arial"/>
              </w:rPr>
              <w:t>port.</w:t>
            </w:r>
          </w:p>
          <w:p w14:paraId="3D9B8F80" w14:textId="48273840" w:rsidR="00305C9B" w:rsidRPr="00130358" w:rsidRDefault="00483222" w:rsidP="00D62538">
            <w:pPr>
              <w:pStyle w:val="TAN"/>
              <w:keepNext w:val="0"/>
              <w:keepLines w:val="0"/>
              <w:rPr>
                <w:rFonts w:cs="Arial"/>
              </w:rPr>
            </w:pPr>
            <w:r w:rsidRPr="00130358">
              <w:rPr>
                <w:rFonts w:cs="Arial"/>
              </w:rPr>
              <w:t>NOTE 5:</w:t>
            </w:r>
            <w:r w:rsidR="00305C9B" w:rsidRPr="00130358">
              <w:rPr>
                <w:rFonts w:cs="Arial"/>
              </w:rPr>
              <w:tab/>
              <w:t>For</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26,</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tests</w:t>
            </w:r>
            <w:r w:rsidR="00D62538" w:rsidRPr="00130358">
              <w:rPr>
                <w:rFonts w:cs="Arial"/>
              </w:rPr>
              <w:t xml:space="preserve"> </w:t>
            </w:r>
            <w:r w:rsidR="00305C9B" w:rsidRPr="00130358">
              <w:rPr>
                <w:rFonts w:cs="Arial"/>
              </w:rPr>
              <w:t>shall</w:t>
            </w:r>
            <w:r w:rsidR="00D62538" w:rsidRPr="00130358">
              <w:rPr>
                <w:rFonts w:cs="Arial"/>
              </w:rPr>
              <w:t xml:space="preserve"> </w:t>
            </w:r>
            <w:r w:rsidR="00305C9B" w:rsidRPr="00130358">
              <w:rPr>
                <w:rFonts w:cs="Arial"/>
              </w:rPr>
              <w:t>be</w:t>
            </w:r>
            <w:r w:rsidR="00D62538" w:rsidRPr="00130358">
              <w:rPr>
                <w:rFonts w:cs="Arial"/>
              </w:rPr>
              <w:t xml:space="preserve"> </w:t>
            </w:r>
            <w:r w:rsidR="00305C9B" w:rsidRPr="00130358">
              <w:rPr>
                <w:rFonts w:cs="Arial"/>
              </w:rPr>
              <w:t>performed</w:t>
            </w:r>
            <w:r w:rsidR="00D62538" w:rsidRPr="00130358">
              <w:rPr>
                <w:rFonts w:cs="Arial"/>
              </w:rPr>
              <w:t xml:space="preserve"> </w:t>
            </w:r>
            <w:r w:rsidR="00305C9B" w:rsidRPr="00130358">
              <w:rPr>
                <w:rFonts w:cs="Arial"/>
              </w:rPr>
              <w:t>with</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carrier</w:t>
            </w:r>
            <w:r w:rsidR="00D62538" w:rsidRPr="00130358">
              <w:rPr>
                <w:rFonts w:cs="Arial"/>
              </w:rPr>
              <w:t xml:space="preserve"> </w:t>
            </w:r>
            <w:r w:rsidR="00305C9B" w:rsidRPr="00130358">
              <w:rPr>
                <w:rFonts w:cs="Arial"/>
              </w:rPr>
              <w:t>frequency</w:t>
            </w:r>
            <w:r w:rsidR="00D62538" w:rsidRPr="00130358">
              <w:rPr>
                <w:rFonts w:cs="Arial"/>
              </w:rPr>
              <w:t xml:space="preserve"> </w:t>
            </w:r>
            <w:r w:rsidR="00305C9B" w:rsidRPr="00130358">
              <w:rPr>
                <w:rFonts w:cs="Arial"/>
              </w:rPr>
              <w:t>of</w:t>
            </w:r>
            <w:r w:rsidR="00D62538" w:rsidRPr="00130358">
              <w:rPr>
                <w:rFonts w:cs="Arial"/>
              </w:rPr>
              <w:t xml:space="preserve"> </w:t>
            </w:r>
            <w:r w:rsidR="00305C9B" w:rsidRPr="00130358">
              <w:rPr>
                <w:rFonts w:cs="Arial"/>
              </w:rPr>
              <w:t>the</w:t>
            </w:r>
            <w:r w:rsidR="00D62538" w:rsidRPr="00130358">
              <w:rPr>
                <w:rFonts w:cs="Arial"/>
              </w:rPr>
              <w:t xml:space="preserve"> </w:t>
            </w:r>
            <w:r w:rsidR="00305C9B" w:rsidRPr="00130358">
              <w:rPr>
                <w:rFonts w:cs="Arial"/>
              </w:rPr>
              <w:t>assigned</w:t>
            </w:r>
            <w:r w:rsidR="00D62538" w:rsidRPr="00130358">
              <w:rPr>
                <w:rFonts w:cs="Arial"/>
              </w:rPr>
              <w:t xml:space="preserve"> </w:t>
            </w:r>
            <w:r w:rsidR="00305C9B" w:rsidRPr="00130358">
              <w:rPr>
                <w:rFonts w:cs="Arial"/>
              </w:rPr>
              <w:t>E-UTRA</w:t>
            </w:r>
            <w:r w:rsidR="00D62538" w:rsidRPr="00130358">
              <w:rPr>
                <w:rFonts w:cs="Arial"/>
              </w:rPr>
              <w:t xml:space="preserve"> </w:t>
            </w:r>
            <w:r w:rsidR="00305C9B" w:rsidRPr="00130358">
              <w:rPr>
                <w:rFonts w:cs="Arial"/>
              </w:rPr>
              <w:t>channel</w:t>
            </w:r>
            <w:r w:rsidR="00D62538" w:rsidRPr="00130358">
              <w:rPr>
                <w:rFonts w:cs="Arial"/>
              </w:rPr>
              <w:t xml:space="preserve"> </w:t>
            </w:r>
            <w:r w:rsidR="00305C9B" w:rsidRPr="00130358">
              <w:rPr>
                <w:rFonts w:cs="Arial"/>
              </w:rPr>
              <w:t>bandwidth</w:t>
            </w:r>
            <w:r w:rsidR="00D62538" w:rsidRPr="00130358">
              <w:rPr>
                <w:rFonts w:cs="Arial"/>
              </w:rPr>
              <w:t xml:space="preserve"> </w:t>
            </w:r>
            <w:r w:rsidR="00305C9B" w:rsidRPr="00130358">
              <w:rPr>
                <w:rFonts w:cs="Arial"/>
              </w:rPr>
              <w:t>within</w:t>
            </w:r>
            <w:r w:rsidR="00D62538" w:rsidRPr="00130358">
              <w:rPr>
                <w:rFonts w:cs="Arial"/>
              </w:rPr>
              <w:t xml:space="preserve"> </w:t>
            </w:r>
            <w:r w:rsidR="00305C9B" w:rsidRPr="00130358">
              <w:rPr>
                <w:rFonts w:cs="Arial"/>
              </w:rPr>
              <w:t>865-894</w:t>
            </w:r>
            <w:r w:rsidR="00D62538" w:rsidRPr="00130358">
              <w:rPr>
                <w:rFonts w:cs="Arial"/>
              </w:rPr>
              <w:t xml:space="preserve"> </w:t>
            </w:r>
            <w:proofErr w:type="spellStart"/>
            <w:r w:rsidR="00305C9B" w:rsidRPr="00130358">
              <w:rPr>
                <w:rFonts w:cs="Arial"/>
              </w:rPr>
              <w:t>MHz.</w:t>
            </w:r>
            <w:proofErr w:type="spellEnd"/>
          </w:p>
          <w:p w14:paraId="13DD0130" w14:textId="572ED3CD" w:rsidR="00305C9B" w:rsidRPr="00130358" w:rsidRDefault="00483222" w:rsidP="00D62538">
            <w:pPr>
              <w:pStyle w:val="TAN"/>
              <w:keepNext w:val="0"/>
              <w:keepLines w:val="0"/>
              <w:rPr>
                <w:rFonts w:cs="Arial"/>
              </w:rPr>
            </w:pPr>
            <w:r w:rsidRPr="00130358">
              <w:rPr>
                <w:rFonts w:cs="Arial"/>
              </w:rPr>
              <w:t>NOTE 6:</w:t>
            </w:r>
            <w:r w:rsidR="00305C9B" w:rsidRPr="00130358">
              <w:rPr>
                <w:rFonts w:cs="Arial"/>
              </w:rPr>
              <w:tab/>
              <w:t>E-UTRA</w:t>
            </w:r>
            <w:r w:rsidR="00D62538" w:rsidRPr="00130358">
              <w:rPr>
                <w:rFonts w:cs="Arial"/>
              </w:rPr>
              <w:t xml:space="preserve"> </w:t>
            </w:r>
            <w:r w:rsidR="00305C9B" w:rsidRPr="00130358">
              <w:rPr>
                <w:rFonts w:cs="Arial"/>
              </w:rPr>
              <w:t>operating</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groups</w:t>
            </w:r>
            <w:r w:rsidR="00D62538" w:rsidRPr="00130358">
              <w:rPr>
                <w:rFonts w:cs="Arial"/>
              </w:rPr>
              <w:t xml:space="preserve"> </w:t>
            </w:r>
            <w:r w:rsidR="00305C9B" w:rsidRPr="00130358">
              <w:rPr>
                <w:rFonts w:cs="Arial"/>
              </w:rPr>
              <w:t>are</w:t>
            </w:r>
            <w:r w:rsidR="00D62538" w:rsidRPr="00130358">
              <w:rPr>
                <w:rFonts w:cs="Arial"/>
              </w:rPr>
              <w:t xml:space="preserve"> </w:t>
            </w:r>
            <w:r w:rsidR="00305C9B" w:rsidRPr="00130358">
              <w:rPr>
                <w:rFonts w:cs="Arial"/>
              </w:rPr>
              <w:t>as</w:t>
            </w:r>
            <w:r w:rsidR="00D62538" w:rsidRPr="00130358">
              <w:rPr>
                <w:rFonts w:cs="Arial"/>
              </w:rPr>
              <w:t xml:space="preserve"> </w:t>
            </w:r>
            <w:r w:rsidR="00305C9B" w:rsidRPr="00130358">
              <w:rPr>
                <w:rFonts w:cs="Arial"/>
              </w:rPr>
              <w:t>defined</w:t>
            </w:r>
            <w:r w:rsidR="00D62538" w:rsidRPr="00130358">
              <w:rPr>
                <w:rFonts w:cs="Arial"/>
              </w:rPr>
              <w:t xml:space="preserve"> </w:t>
            </w:r>
            <w:r w:rsidR="00305C9B"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305C9B" w:rsidRPr="00130358">
              <w:rPr>
                <w:rFonts w:cs="Arial"/>
              </w:rPr>
              <w:t>3.5.</w:t>
            </w:r>
          </w:p>
          <w:p w14:paraId="20834031" w14:textId="1DFCC35F" w:rsidR="00305C9B" w:rsidRPr="00130358" w:rsidRDefault="00483222" w:rsidP="00D62538">
            <w:pPr>
              <w:pStyle w:val="TAN"/>
              <w:keepNext w:val="0"/>
              <w:keepLines w:val="0"/>
              <w:rPr>
                <w:rFonts w:cs="Arial"/>
              </w:rPr>
            </w:pPr>
            <w:r w:rsidRPr="00130358">
              <w:rPr>
                <w:rFonts w:cs="Arial"/>
              </w:rPr>
              <w:t>NOTE 7:</w:t>
            </w:r>
            <w:r w:rsidR="00305C9B" w:rsidRPr="00130358">
              <w:rPr>
                <w:rFonts w:cs="Arial"/>
              </w:rPr>
              <w:tab/>
              <w:t>Except</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29.</w:t>
            </w:r>
          </w:p>
          <w:p w14:paraId="664262A7" w14:textId="522CD3E4" w:rsidR="00305C9B" w:rsidRPr="00130358" w:rsidRDefault="00483222" w:rsidP="00D62538">
            <w:pPr>
              <w:pStyle w:val="TAN"/>
              <w:keepNext w:val="0"/>
              <w:keepLines w:val="0"/>
              <w:rPr>
                <w:rFonts w:cs="Arial"/>
              </w:rPr>
            </w:pPr>
            <w:r w:rsidRPr="00130358">
              <w:rPr>
                <w:rFonts w:cs="Arial"/>
              </w:rPr>
              <w:t>NOTE</w:t>
            </w:r>
            <w:r w:rsidR="00D62538" w:rsidRPr="00130358">
              <w:rPr>
                <w:rFonts w:cs="Arial"/>
              </w:rPr>
              <w:t xml:space="preserve"> </w:t>
            </w:r>
            <w:r w:rsidR="00305C9B" w:rsidRPr="00130358">
              <w:rPr>
                <w:rFonts w:cs="Arial"/>
              </w:rPr>
              <w:t>8:</w:t>
            </w:r>
            <w:r w:rsidR="00305C9B" w:rsidRPr="00130358">
              <w:rPr>
                <w:rFonts w:cs="Arial"/>
              </w:rPr>
              <w:tab/>
              <w:t>Except</w:t>
            </w:r>
            <w:r w:rsidR="00D62538" w:rsidRPr="00130358">
              <w:rPr>
                <w:rFonts w:cs="Arial"/>
              </w:rPr>
              <w:t xml:space="preserve"> </w:t>
            </w:r>
            <w:r w:rsidR="00305C9B" w:rsidRPr="00130358">
              <w:rPr>
                <w:rFonts w:cs="Arial"/>
              </w:rPr>
              <w:t>Band</w:t>
            </w:r>
            <w:r w:rsidR="00D62538" w:rsidRPr="00130358">
              <w:rPr>
                <w:rFonts w:cs="Arial"/>
              </w:rPr>
              <w:t xml:space="preserve"> </w:t>
            </w:r>
            <w:r w:rsidR="00305C9B" w:rsidRPr="00130358">
              <w:rPr>
                <w:rFonts w:cs="Arial"/>
              </w:rPr>
              <w:t>32.</w:t>
            </w:r>
          </w:p>
        </w:tc>
      </w:tr>
    </w:tbl>
    <w:p w14:paraId="043F2083" w14:textId="77777777" w:rsidR="00720854" w:rsidRPr="00130358" w:rsidRDefault="00720854" w:rsidP="00D62538"/>
    <w:p w14:paraId="04CEEB41" w14:textId="77777777" w:rsidR="00720854" w:rsidRPr="00130358" w:rsidRDefault="00720854" w:rsidP="00D62538">
      <w:pPr>
        <w:pStyle w:val="TH"/>
        <w:keepNext w:val="0"/>
        <w:keepLines w:val="0"/>
      </w:pPr>
      <w:r w:rsidRPr="00130358">
        <w:t>Table 9.9.1.1_1</w:t>
      </w:r>
      <w:r w:rsidRPr="00130358">
        <w:rPr>
          <w:lang w:eastAsia="zh-CN"/>
        </w:rPr>
        <w:t>.</w:t>
      </w:r>
      <w:r w:rsidRPr="00130358">
        <w:t>5-</w:t>
      </w:r>
      <w:r w:rsidRPr="00130358">
        <w:rPr>
          <w:lang w:eastAsia="zh-CN"/>
        </w:rPr>
        <w:t>2</w:t>
      </w:r>
      <w:r w:rsidRPr="00130358">
        <w:t>: RSRP FDD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945"/>
        <w:gridCol w:w="1417"/>
      </w:tblGrid>
      <w:tr w:rsidR="00720854" w:rsidRPr="00130358" w14:paraId="36A3425F" w14:textId="77777777" w:rsidTr="000835DA">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123CFCB" w14:textId="7D4C43E1" w:rsidR="00720854" w:rsidRPr="00130358" w:rsidRDefault="00720854" w:rsidP="00D62538">
            <w:pPr>
              <w:pStyle w:val="TAH"/>
              <w:keepNext w:val="0"/>
              <w:keepLines w:val="0"/>
            </w:pPr>
            <w:r w:rsidRPr="00130358">
              <w:t>Normal</w:t>
            </w:r>
            <w:r w:rsidR="00D62538" w:rsidRPr="00130358">
              <w:t xml:space="preserve"> </w:t>
            </w:r>
            <w:r w:rsidRPr="00130358">
              <w:t>Conditions</w:t>
            </w:r>
          </w:p>
        </w:tc>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5E7548C" w14:textId="1235AD22" w:rsidR="00720854" w:rsidRPr="00130358" w:rsidRDefault="00720854" w:rsidP="00D62538">
            <w:pPr>
              <w:pStyle w:val="TAH"/>
              <w:keepNext w:val="0"/>
              <w:keepLines w:val="0"/>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750509DF"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036033D" w14:textId="7364927B" w:rsidR="00720854" w:rsidRPr="00130358" w:rsidRDefault="00720854"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23271500" w14:textId="64B4B08E"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D72AC" w14:textId="77777777" w:rsidR="00720854" w:rsidRPr="00130358" w:rsidRDefault="00305C9B" w:rsidP="00D62538">
            <w:pPr>
              <w:pStyle w:val="TAC"/>
              <w:keepNext w:val="0"/>
              <w:keepLines w:val="0"/>
              <w:rPr>
                <w:lang w:eastAsia="zh-CN"/>
              </w:rPr>
            </w:pPr>
            <w:r w:rsidRPr="00130358">
              <w:rPr>
                <w:lang w:eastAsia="zh-CN"/>
              </w:rPr>
              <w:t>RSRP_10</w:t>
            </w:r>
          </w:p>
        </w:tc>
      </w:tr>
      <w:tr w:rsidR="00305C9B" w:rsidRPr="00130358" w14:paraId="44B4153F"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D58A499" w14:textId="77777777" w:rsidR="00305C9B" w:rsidRPr="00130358" w:rsidRDefault="00305C9B"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CAF73B3" w14:textId="045366E6" w:rsidR="00305C9B" w:rsidRPr="00130358" w:rsidRDefault="00305C9B" w:rsidP="00D62538">
            <w:pPr>
              <w:pStyle w:val="TAC"/>
              <w:keepNext w:val="0"/>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66601" w14:textId="77777777" w:rsidR="00305C9B" w:rsidRPr="00130358" w:rsidRDefault="00305C9B" w:rsidP="00D62538">
            <w:pPr>
              <w:pStyle w:val="TAC"/>
              <w:keepNext w:val="0"/>
              <w:keepLines w:val="0"/>
              <w:rPr>
                <w:lang w:eastAsia="zh-CN"/>
              </w:rPr>
            </w:pPr>
            <w:r w:rsidRPr="00130358">
              <w:rPr>
                <w:lang w:eastAsia="zh-CN"/>
              </w:rPr>
              <w:t>RSRP_11</w:t>
            </w:r>
          </w:p>
        </w:tc>
      </w:tr>
      <w:tr w:rsidR="00720854" w:rsidRPr="00130358" w14:paraId="5899E7D6"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9FE668"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056F96C" w14:textId="0C72E40F"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hideMark/>
          </w:tcPr>
          <w:p w14:paraId="33AB95AD" w14:textId="77777777" w:rsidR="00720854" w:rsidRPr="00130358" w:rsidRDefault="00305C9B" w:rsidP="00D62538">
            <w:pPr>
              <w:pStyle w:val="TAC"/>
              <w:keepNext w:val="0"/>
              <w:keepLines w:val="0"/>
              <w:rPr>
                <w:lang w:eastAsia="zh-CN"/>
              </w:rPr>
            </w:pPr>
            <w:r w:rsidRPr="00130358">
              <w:rPr>
                <w:lang w:eastAsia="zh-CN"/>
              </w:rPr>
              <w:t>RSRP_11</w:t>
            </w:r>
          </w:p>
        </w:tc>
      </w:tr>
      <w:tr w:rsidR="00720854" w:rsidRPr="00130358" w14:paraId="3D73F420"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35FDC5A"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F9539D8" w14:textId="5A4A3855"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hideMark/>
          </w:tcPr>
          <w:p w14:paraId="0AD8E272" w14:textId="77777777" w:rsidR="00720854" w:rsidRPr="00130358" w:rsidRDefault="00305C9B" w:rsidP="00D62538">
            <w:pPr>
              <w:pStyle w:val="TAC"/>
              <w:keepNext w:val="0"/>
              <w:keepLines w:val="0"/>
              <w:rPr>
                <w:lang w:eastAsia="zh-CN"/>
              </w:rPr>
            </w:pPr>
            <w:r w:rsidRPr="00130358">
              <w:rPr>
                <w:lang w:eastAsia="zh-CN"/>
              </w:rPr>
              <w:t>RSRP_12</w:t>
            </w:r>
          </w:p>
        </w:tc>
      </w:tr>
      <w:tr w:rsidR="00720854" w:rsidRPr="00130358" w14:paraId="03224E4F"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46938C2"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3B328BD" w14:textId="37BA75FD"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FDD_E</w:t>
            </w:r>
          </w:p>
          <w:p w14:paraId="3B2ED8B1" w14:textId="3BA67C29"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hideMark/>
          </w:tcPr>
          <w:p w14:paraId="0F3BC5DC" w14:textId="77777777" w:rsidR="00720854" w:rsidRPr="00130358" w:rsidRDefault="00305C9B" w:rsidP="00D62538">
            <w:pPr>
              <w:pStyle w:val="TAC"/>
              <w:keepNext w:val="0"/>
              <w:keepLines w:val="0"/>
            </w:pPr>
            <w:r w:rsidRPr="00130358">
              <w:rPr>
                <w:lang w:eastAsia="zh-CN"/>
              </w:rPr>
              <w:t>RSRP_12</w:t>
            </w:r>
          </w:p>
        </w:tc>
      </w:tr>
      <w:tr w:rsidR="00720854" w:rsidRPr="00130358" w14:paraId="78F03174"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622E7D1"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42422D5" w14:textId="07D28B48"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hideMark/>
          </w:tcPr>
          <w:p w14:paraId="4959110E" w14:textId="77777777" w:rsidR="00720854" w:rsidRPr="00130358" w:rsidRDefault="00305C9B" w:rsidP="00D62538">
            <w:pPr>
              <w:pStyle w:val="TAC"/>
              <w:keepNext w:val="0"/>
              <w:keepLines w:val="0"/>
            </w:pPr>
            <w:r w:rsidRPr="00130358">
              <w:rPr>
                <w:lang w:eastAsia="zh-CN"/>
              </w:rPr>
              <w:t>RSRP_13</w:t>
            </w:r>
          </w:p>
        </w:tc>
      </w:tr>
      <w:tr w:rsidR="00720854" w:rsidRPr="00130358" w14:paraId="345B968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1A63A82"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511F615F" w14:textId="380A3175"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hideMark/>
          </w:tcPr>
          <w:p w14:paraId="3BE752AD" w14:textId="77777777" w:rsidR="00720854" w:rsidRPr="00130358" w:rsidRDefault="00305C9B" w:rsidP="00D62538">
            <w:pPr>
              <w:pStyle w:val="TAC"/>
              <w:keepNext w:val="0"/>
              <w:keepLines w:val="0"/>
            </w:pPr>
            <w:r w:rsidRPr="00130358">
              <w:rPr>
                <w:lang w:eastAsia="zh-CN"/>
              </w:rPr>
              <w:t>RSRP_14</w:t>
            </w:r>
          </w:p>
        </w:tc>
      </w:tr>
      <w:tr w:rsidR="00720854" w:rsidRPr="00130358" w14:paraId="294DDD2B"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8AAB786" w14:textId="105B6A21" w:rsidR="00720854" w:rsidRPr="00130358" w:rsidRDefault="0072085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084F5A89" w14:textId="7CF65067"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hideMark/>
          </w:tcPr>
          <w:p w14:paraId="6750FEDA" w14:textId="77777777" w:rsidR="00720854" w:rsidRPr="00130358" w:rsidRDefault="00305C9B" w:rsidP="00D62538">
            <w:pPr>
              <w:pStyle w:val="TAC"/>
              <w:keepNext w:val="0"/>
              <w:keepLines w:val="0"/>
            </w:pPr>
            <w:r w:rsidRPr="00130358">
              <w:rPr>
                <w:lang w:eastAsia="zh-CN"/>
              </w:rPr>
              <w:t>RSRP_22</w:t>
            </w:r>
          </w:p>
        </w:tc>
      </w:tr>
      <w:tr w:rsidR="00305C9B" w:rsidRPr="00130358" w14:paraId="2733475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B2A8AA5" w14:textId="77777777" w:rsidR="00305C9B" w:rsidRPr="00130358" w:rsidRDefault="00305C9B"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A15B57C" w14:textId="409A92F1" w:rsidR="00305C9B" w:rsidRPr="00130358" w:rsidRDefault="00305C9B" w:rsidP="00D62538">
            <w:pPr>
              <w:pStyle w:val="TAC"/>
              <w:keepNext w:val="0"/>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hideMark/>
          </w:tcPr>
          <w:p w14:paraId="4DE00BD8" w14:textId="77777777" w:rsidR="00305C9B" w:rsidRPr="00130358" w:rsidRDefault="00305C9B" w:rsidP="00D62538">
            <w:pPr>
              <w:pStyle w:val="TAC"/>
              <w:keepNext w:val="0"/>
              <w:keepLines w:val="0"/>
              <w:rPr>
                <w:lang w:eastAsia="zh-CN"/>
              </w:rPr>
            </w:pPr>
            <w:r w:rsidRPr="00130358">
              <w:rPr>
                <w:lang w:eastAsia="zh-CN"/>
              </w:rPr>
              <w:t>RSRP_23</w:t>
            </w:r>
          </w:p>
        </w:tc>
      </w:tr>
      <w:tr w:rsidR="00720854" w:rsidRPr="00130358" w14:paraId="403C280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44C7B1"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AADD180" w14:textId="04BEF620"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hideMark/>
          </w:tcPr>
          <w:p w14:paraId="294B139D" w14:textId="77777777" w:rsidR="00720854" w:rsidRPr="00130358" w:rsidRDefault="00305C9B" w:rsidP="00D62538">
            <w:pPr>
              <w:pStyle w:val="TAC"/>
              <w:keepNext w:val="0"/>
              <w:keepLines w:val="0"/>
            </w:pPr>
            <w:r w:rsidRPr="00130358">
              <w:rPr>
                <w:lang w:eastAsia="zh-CN"/>
              </w:rPr>
              <w:t>RSRP_23</w:t>
            </w:r>
          </w:p>
        </w:tc>
      </w:tr>
      <w:tr w:rsidR="00720854" w:rsidRPr="00130358" w14:paraId="3D7090C0"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ED88502"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3739038" w14:textId="4A20711D"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hideMark/>
          </w:tcPr>
          <w:p w14:paraId="73707CCC" w14:textId="77777777" w:rsidR="00720854" w:rsidRPr="00130358" w:rsidRDefault="00305C9B" w:rsidP="00D62538">
            <w:pPr>
              <w:pStyle w:val="TAC"/>
              <w:keepNext w:val="0"/>
              <w:keepLines w:val="0"/>
            </w:pPr>
            <w:r w:rsidRPr="00130358">
              <w:rPr>
                <w:lang w:eastAsia="zh-CN"/>
              </w:rPr>
              <w:t>RSRP_24</w:t>
            </w:r>
          </w:p>
        </w:tc>
      </w:tr>
      <w:tr w:rsidR="00720854" w:rsidRPr="00130358" w14:paraId="3A38859C"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6DEC4B"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E0ECB37" w14:textId="76B434A0"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FDD_E</w:t>
            </w:r>
          </w:p>
          <w:p w14:paraId="4896F23E" w14:textId="7E6E0F4B"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hideMark/>
          </w:tcPr>
          <w:p w14:paraId="61D818B3" w14:textId="77777777" w:rsidR="00720854" w:rsidRPr="00130358" w:rsidRDefault="00305C9B" w:rsidP="00D62538">
            <w:pPr>
              <w:pStyle w:val="TAC"/>
              <w:keepNext w:val="0"/>
              <w:keepLines w:val="0"/>
            </w:pPr>
            <w:r w:rsidRPr="00130358">
              <w:rPr>
                <w:lang w:eastAsia="zh-CN"/>
              </w:rPr>
              <w:t>RSRP_24</w:t>
            </w:r>
          </w:p>
        </w:tc>
      </w:tr>
      <w:tr w:rsidR="00720854" w:rsidRPr="00130358" w14:paraId="04439E3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56A91CF"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04686767" w14:textId="42A4FB74"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hideMark/>
          </w:tcPr>
          <w:p w14:paraId="34538C8C" w14:textId="77777777" w:rsidR="00720854" w:rsidRPr="00130358" w:rsidRDefault="00305C9B" w:rsidP="00D62538">
            <w:pPr>
              <w:pStyle w:val="TAC"/>
              <w:keepNext w:val="0"/>
              <w:keepLines w:val="0"/>
            </w:pPr>
            <w:r w:rsidRPr="00130358">
              <w:rPr>
                <w:lang w:eastAsia="zh-CN"/>
              </w:rPr>
              <w:t>RSRP_25</w:t>
            </w:r>
          </w:p>
        </w:tc>
      </w:tr>
      <w:tr w:rsidR="00720854" w:rsidRPr="00130358" w14:paraId="2A5FC9B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11894A5"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70B456D" w14:textId="5A5FF2FB"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hideMark/>
          </w:tcPr>
          <w:p w14:paraId="26732504" w14:textId="77777777" w:rsidR="00720854" w:rsidRPr="00130358" w:rsidRDefault="00305C9B" w:rsidP="00D62538">
            <w:pPr>
              <w:pStyle w:val="TAC"/>
              <w:keepNext w:val="0"/>
              <w:keepLines w:val="0"/>
            </w:pPr>
            <w:r w:rsidRPr="00130358">
              <w:rPr>
                <w:lang w:eastAsia="zh-CN"/>
              </w:rPr>
              <w:t>RSRP_26</w:t>
            </w:r>
          </w:p>
        </w:tc>
      </w:tr>
      <w:tr w:rsidR="00720854" w:rsidRPr="00130358" w14:paraId="2F651116" w14:textId="77777777" w:rsidTr="000835DA">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7C970D4" w14:textId="540BC957" w:rsidR="00720854" w:rsidRPr="000835DA" w:rsidRDefault="00720854" w:rsidP="000835DA">
            <w:pPr>
              <w:pStyle w:val="TAL"/>
              <w:keepLines w:val="0"/>
              <w:jc w:val="center"/>
              <w:rPr>
                <w:b/>
                <w:bCs/>
              </w:rPr>
            </w:pPr>
            <w:r w:rsidRPr="000835DA">
              <w:rPr>
                <w:b/>
                <w:bCs/>
              </w:rPr>
              <w:t>Extreme</w:t>
            </w:r>
            <w:r w:rsidR="00D62538" w:rsidRPr="000835DA">
              <w:rPr>
                <w:b/>
                <w:bCs/>
              </w:rPr>
              <w:t xml:space="preserve"> </w:t>
            </w:r>
            <w:r w:rsidRPr="000835DA">
              <w:rPr>
                <w:b/>
                <w:bCs/>
              </w:rPr>
              <w:t>Conditions</w:t>
            </w:r>
          </w:p>
        </w:tc>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5FA5393" w14:textId="7552B2C3" w:rsidR="00720854" w:rsidRPr="00130358" w:rsidRDefault="00720854" w:rsidP="000835DA">
            <w:pPr>
              <w:pStyle w:val="TAC"/>
              <w:keepLines w:val="0"/>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7D0440DA"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34D34EF" w14:textId="6EF3BBB2" w:rsidR="00720854" w:rsidRPr="00130358" w:rsidRDefault="00720854" w:rsidP="000835DA">
            <w:pPr>
              <w:pStyle w:val="TAL"/>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53F49AA7" w14:textId="6C3C6B78" w:rsidR="00720854" w:rsidRPr="00130358" w:rsidRDefault="00720854" w:rsidP="000835DA">
            <w:pPr>
              <w:pStyle w:val="TAC"/>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DCCBC" w14:textId="77777777" w:rsidR="00720854" w:rsidRPr="00130358" w:rsidRDefault="00720854" w:rsidP="000835DA">
            <w:pPr>
              <w:pStyle w:val="TAC"/>
              <w:keepLines w:val="0"/>
            </w:pPr>
            <w:r w:rsidRPr="00130358">
              <w:rPr>
                <w:lang w:eastAsia="zh-CN"/>
              </w:rPr>
              <w:t>RSRP_6</w:t>
            </w:r>
          </w:p>
        </w:tc>
      </w:tr>
      <w:tr w:rsidR="00305C9B" w:rsidRPr="00130358" w14:paraId="15E92F90"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738F55D" w14:textId="77777777" w:rsidR="00305C9B" w:rsidRPr="00130358" w:rsidRDefault="00305C9B" w:rsidP="000835DA">
            <w:pPr>
              <w:pStyle w:val="TAL"/>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F29C887" w14:textId="7461040E" w:rsidR="00305C9B" w:rsidRPr="00130358" w:rsidRDefault="00305C9B" w:rsidP="000835DA">
            <w:pPr>
              <w:pStyle w:val="TAC"/>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EB16C" w14:textId="77777777" w:rsidR="00305C9B" w:rsidRPr="00130358" w:rsidRDefault="00305C9B" w:rsidP="000835DA">
            <w:pPr>
              <w:pStyle w:val="TAC"/>
              <w:keepLines w:val="0"/>
              <w:rPr>
                <w:lang w:eastAsia="zh-CN"/>
              </w:rPr>
            </w:pPr>
            <w:r w:rsidRPr="00130358">
              <w:rPr>
                <w:lang w:eastAsia="zh-CN"/>
              </w:rPr>
              <w:t>RSRP_6</w:t>
            </w:r>
          </w:p>
        </w:tc>
      </w:tr>
      <w:tr w:rsidR="00720854" w:rsidRPr="00130358" w14:paraId="2A64CDB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DD26B0D"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C618CFD" w14:textId="2A58B6F9" w:rsidR="00720854" w:rsidRPr="00130358" w:rsidRDefault="00720854" w:rsidP="000835DA">
            <w:pPr>
              <w:pStyle w:val="TAC"/>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AB9C0" w14:textId="77777777" w:rsidR="00720854" w:rsidRPr="00130358" w:rsidRDefault="00720854" w:rsidP="000835DA">
            <w:pPr>
              <w:pStyle w:val="TAC"/>
              <w:keepLines w:val="0"/>
            </w:pPr>
            <w:r w:rsidRPr="00130358">
              <w:rPr>
                <w:lang w:eastAsia="zh-CN"/>
              </w:rPr>
              <w:t>RSRP_7</w:t>
            </w:r>
          </w:p>
        </w:tc>
      </w:tr>
      <w:tr w:rsidR="00720854" w:rsidRPr="00130358" w14:paraId="72C418F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834026C"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7E4DE47D" w14:textId="7353A2A7" w:rsidR="00720854" w:rsidRPr="00130358" w:rsidRDefault="00720854" w:rsidP="000835DA">
            <w:pPr>
              <w:pStyle w:val="TAC"/>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387F9" w14:textId="77777777" w:rsidR="00720854" w:rsidRPr="00130358" w:rsidRDefault="00720854" w:rsidP="000835DA">
            <w:pPr>
              <w:pStyle w:val="TAC"/>
              <w:keepLines w:val="0"/>
            </w:pPr>
            <w:r w:rsidRPr="00130358">
              <w:rPr>
                <w:lang w:eastAsia="zh-CN"/>
              </w:rPr>
              <w:t>RSRP_7</w:t>
            </w:r>
          </w:p>
        </w:tc>
      </w:tr>
      <w:tr w:rsidR="00720854" w:rsidRPr="00130358" w14:paraId="52CE51CE"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7FEE72A"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8F726E0" w14:textId="46577A7C" w:rsidR="00720854" w:rsidRPr="00130358" w:rsidRDefault="00720854" w:rsidP="000835DA">
            <w:pPr>
              <w:pStyle w:val="TAC"/>
              <w:keepLines w:val="0"/>
              <w:jc w:val="left"/>
            </w:pPr>
            <w:r w:rsidRPr="00130358">
              <w:t>Bands</w:t>
            </w:r>
            <w:r w:rsidR="00D62538" w:rsidRPr="00130358">
              <w:t xml:space="preserve"> </w:t>
            </w:r>
            <w:r w:rsidRPr="00130358">
              <w:rPr>
                <w:lang w:eastAsia="zh-CN"/>
              </w:rPr>
              <w:t>FDD_E</w:t>
            </w:r>
          </w:p>
          <w:p w14:paraId="7C9B396F" w14:textId="769D2B66" w:rsidR="00720854" w:rsidRPr="00130358" w:rsidRDefault="00720854" w:rsidP="000835DA">
            <w:pPr>
              <w:pStyle w:val="TAC"/>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76443" w14:textId="77777777" w:rsidR="00720854" w:rsidRPr="00130358" w:rsidRDefault="00720854" w:rsidP="000835DA">
            <w:pPr>
              <w:pStyle w:val="TAC"/>
              <w:keepLines w:val="0"/>
            </w:pPr>
            <w:r w:rsidRPr="00130358">
              <w:rPr>
                <w:lang w:eastAsia="zh-CN"/>
              </w:rPr>
              <w:t>RSRP_8</w:t>
            </w:r>
          </w:p>
        </w:tc>
      </w:tr>
      <w:tr w:rsidR="00720854" w:rsidRPr="00130358" w14:paraId="7AEA667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0252227" w14:textId="77777777" w:rsidR="00720854" w:rsidRPr="00130358" w:rsidRDefault="00720854" w:rsidP="000835DA">
            <w:pPr>
              <w:keepNext/>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B9C1599" w14:textId="66C358DC" w:rsidR="00720854" w:rsidRPr="00130358" w:rsidRDefault="00720854" w:rsidP="000835DA">
            <w:pPr>
              <w:pStyle w:val="TAC"/>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569D8" w14:textId="77777777" w:rsidR="00720854" w:rsidRPr="00130358" w:rsidRDefault="00720854" w:rsidP="000835DA">
            <w:pPr>
              <w:pStyle w:val="TAC"/>
              <w:keepLines w:val="0"/>
            </w:pPr>
            <w:r w:rsidRPr="00130358">
              <w:rPr>
                <w:lang w:eastAsia="zh-CN"/>
              </w:rPr>
              <w:t>RSRP_9</w:t>
            </w:r>
          </w:p>
        </w:tc>
      </w:tr>
      <w:tr w:rsidR="00720854" w:rsidRPr="00130358" w14:paraId="18CEA24F"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D6921AC"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153D7983" w14:textId="5D00EC64"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B48A4" w14:textId="77777777" w:rsidR="00720854" w:rsidRPr="00130358" w:rsidRDefault="00720854" w:rsidP="00D62538">
            <w:pPr>
              <w:pStyle w:val="TAC"/>
              <w:keepNext w:val="0"/>
              <w:keepLines w:val="0"/>
            </w:pPr>
            <w:r w:rsidRPr="00130358">
              <w:rPr>
                <w:lang w:eastAsia="zh-CN"/>
              </w:rPr>
              <w:t>RSRP_9</w:t>
            </w:r>
          </w:p>
        </w:tc>
      </w:tr>
      <w:tr w:rsidR="00720854" w:rsidRPr="00130358" w14:paraId="61575BCC" w14:textId="77777777" w:rsidTr="000835D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A356560" w14:textId="38FCD88D" w:rsidR="00720854" w:rsidRPr="00130358" w:rsidRDefault="0072085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hideMark/>
          </w:tcPr>
          <w:p w14:paraId="7D7EE1F2" w14:textId="151CADAD"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w:t>
            </w:r>
            <w:r w:rsidRPr="00130358">
              <w:t>DD_A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F0B76" w14:textId="77777777" w:rsidR="00720854" w:rsidRPr="00130358" w:rsidRDefault="00720854" w:rsidP="00D62538">
            <w:pPr>
              <w:pStyle w:val="TAC"/>
              <w:keepNext w:val="0"/>
              <w:keepLines w:val="0"/>
            </w:pPr>
            <w:r w:rsidRPr="00130358">
              <w:rPr>
                <w:lang w:eastAsia="zh-CN"/>
              </w:rPr>
              <w:t>RSRP_2</w:t>
            </w:r>
            <w:r w:rsidR="00305C9B" w:rsidRPr="00130358">
              <w:rPr>
                <w:lang w:eastAsia="zh-CN"/>
              </w:rPr>
              <w:t>7</w:t>
            </w:r>
          </w:p>
        </w:tc>
      </w:tr>
      <w:tr w:rsidR="00305C9B" w:rsidRPr="00130358" w14:paraId="6D59CE1B"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F698835" w14:textId="77777777" w:rsidR="00305C9B" w:rsidRPr="00130358" w:rsidRDefault="00305C9B"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E9B570F" w14:textId="213034A8" w:rsidR="00305C9B" w:rsidRPr="00130358" w:rsidRDefault="00305C9B" w:rsidP="00D62538">
            <w:pPr>
              <w:pStyle w:val="TAC"/>
              <w:keepNext w:val="0"/>
              <w:keepLines w:val="0"/>
              <w:jc w:val="left"/>
            </w:pPr>
            <w:r w:rsidRPr="00130358">
              <w:t>Bands</w:t>
            </w:r>
            <w:r w:rsidR="00D62538" w:rsidRPr="00130358">
              <w:t xml:space="preserve"> </w:t>
            </w:r>
            <w:r w:rsidR="00B63883" w:rsidRPr="00130358">
              <w:rPr>
                <w:lang w:eastAsia="zh-CN"/>
              </w:rPr>
              <w:t>FDD_B1,</w:t>
            </w:r>
            <w:r w:rsidR="00D62538" w:rsidRPr="00130358">
              <w:rPr>
                <w:lang w:eastAsia="zh-CN"/>
              </w:rPr>
              <w:t xml:space="preserve"> </w:t>
            </w:r>
            <w:r w:rsidR="00B63883" w:rsidRPr="00130358">
              <w:rPr>
                <w:lang w:eastAsia="zh-CN"/>
              </w:rPr>
              <w:t>FDD_B2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7B363" w14:textId="77777777" w:rsidR="00305C9B" w:rsidRPr="00130358" w:rsidRDefault="00305C9B" w:rsidP="00D62538">
            <w:pPr>
              <w:pStyle w:val="TAC"/>
              <w:keepNext w:val="0"/>
              <w:keepLines w:val="0"/>
              <w:rPr>
                <w:lang w:eastAsia="zh-CN"/>
              </w:rPr>
            </w:pPr>
            <w:r w:rsidRPr="00130358">
              <w:rPr>
                <w:lang w:eastAsia="zh-CN"/>
              </w:rPr>
              <w:t>RSRP_27</w:t>
            </w:r>
          </w:p>
        </w:tc>
      </w:tr>
      <w:tr w:rsidR="00720854" w:rsidRPr="00130358" w14:paraId="0B8B7C88"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944C64A"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4E77CEB0" w14:textId="0B6D5DBA"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10C8D" w14:textId="77777777" w:rsidR="00720854" w:rsidRPr="00130358" w:rsidRDefault="00720854" w:rsidP="00D62538">
            <w:pPr>
              <w:pStyle w:val="TAC"/>
              <w:keepNext w:val="0"/>
              <w:keepLines w:val="0"/>
            </w:pPr>
            <w:r w:rsidRPr="00130358">
              <w:rPr>
                <w:lang w:eastAsia="zh-CN"/>
              </w:rPr>
              <w:t>RSRP_2</w:t>
            </w:r>
            <w:r w:rsidR="00305C9B" w:rsidRPr="00130358">
              <w:rPr>
                <w:lang w:eastAsia="zh-CN"/>
              </w:rPr>
              <w:t>8</w:t>
            </w:r>
          </w:p>
        </w:tc>
      </w:tr>
      <w:tr w:rsidR="00720854" w:rsidRPr="00130358" w14:paraId="794282CB"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3511D3"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6BF989C4" w14:textId="16D1D94B"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7144C" w14:textId="77777777" w:rsidR="00720854" w:rsidRPr="00130358" w:rsidRDefault="00720854" w:rsidP="00D62538">
            <w:pPr>
              <w:pStyle w:val="TAC"/>
              <w:keepNext w:val="0"/>
              <w:keepLines w:val="0"/>
            </w:pPr>
            <w:r w:rsidRPr="00130358">
              <w:rPr>
                <w:lang w:eastAsia="zh-CN"/>
              </w:rPr>
              <w:t>RSRP_2</w:t>
            </w:r>
            <w:r w:rsidR="00305C9B" w:rsidRPr="00130358">
              <w:rPr>
                <w:lang w:eastAsia="zh-CN"/>
              </w:rPr>
              <w:t>8</w:t>
            </w:r>
          </w:p>
        </w:tc>
      </w:tr>
      <w:tr w:rsidR="00720854" w:rsidRPr="00130358" w14:paraId="3D58F4DC"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7A0A820"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395E8933" w14:textId="43446FE8"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FDD_E</w:t>
            </w:r>
          </w:p>
          <w:p w14:paraId="7AC23E7E" w14:textId="372C2528"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FDD_F</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4673B" w14:textId="77777777" w:rsidR="00720854" w:rsidRPr="00130358" w:rsidRDefault="00720854" w:rsidP="00D62538">
            <w:pPr>
              <w:pStyle w:val="TAC"/>
              <w:keepNext w:val="0"/>
              <w:keepLines w:val="0"/>
            </w:pPr>
            <w:r w:rsidRPr="00130358">
              <w:rPr>
                <w:lang w:eastAsia="zh-CN"/>
              </w:rPr>
              <w:t>RSRP_2</w:t>
            </w:r>
            <w:r w:rsidR="00305C9B" w:rsidRPr="00130358">
              <w:rPr>
                <w:lang w:eastAsia="zh-CN"/>
              </w:rPr>
              <w:t>9</w:t>
            </w:r>
          </w:p>
        </w:tc>
      </w:tr>
      <w:tr w:rsidR="00720854" w:rsidRPr="00130358" w14:paraId="2DBA09C2"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8B67F21"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C37DB59" w14:textId="3DAAB977"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6AE4F" w14:textId="77777777" w:rsidR="00720854" w:rsidRPr="00130358" w:rsidRDefault="00720854" w:rsidP="00D62538">
            <w:pPr>
              <w:pStyle w:val="TAC"/>
              <w:keepNext w:val="0"/>
              <w:keepLines w:val="0"/>
            </w:pPr>
            <w:r w:rsidRPr="00130358">
              <w:rPr>
                <w:lang w:eastAsia="zh-CN"/>
              </w:rPr>
              <w:t>RSRP_</w:t>
            </w:r>
            <w:r w:rsidR="00305C9B" w:rsidRPr="00130358">
              <w:rPr>
                <w:lang w:eastAsia="zh-CN"/>
              </w:rPr>
              <w:t>30</w:t>
            </w:r>
          </w:p>
        </w:tc>
      </w:tr>
      <w:tr w:rsidR="00720854" w:rsidRPr="00130358" w14:paraId="75B2C2FD" w14:textId="77777777" w:rsidTr="000835D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5151118" w14:textId="77777777" w:rsidR="00720854" w:rsidRPr="00130358" w:rsidRDefault="00720854" w:rsidP="00D62538">
            <w:pPr>
              <w:spacing w:after="0"/>
              <w:rPr>
                <w:rFonts w:ascii="Arial" w:hAnsi="Arial"/>
                <w:sz w:val="18"/>
              </w:rPr>
            </w:pPr>
          </w:p>
        </w:tc>
        <w:tc>
          <w:tcPr>
            <w:tcW w:w="1945" w:type="dxa"/>
            <w:tcBorders>
              <w:top w:val="single" w:sz="4" w:space="0" w:color="auto"/>
              <w:left w:val="single" w:sz="4" w:space="0" w:color="auto"/>
              <w:bottom w:val="single" w:sz="4" w:space="0" w:color="auto"/>
              <w:right w:val="single" w:sz="4" w:space="0" w:color="auto"/>
            </w:tcBorders>
            <w:vAlign w:val="center"/>
            <w:hideMark/>
          </w:tcPr>
          <w:p w14:paraId="243DB9B6" w14:textId="7E93266F" w:rsidR="00720854" w:rsidRPr="00130358" w:rsidRDefault="00720854" w:rsidP="00D62538">
            <w:pPr>
              <w:pStyle w:val="TAC"/>
              <w:keepNext w:val="0"/>
              <w:keepLines w:val="0"/>
              <w:jc w:val="left"/>
            </w:pPr>
            <w:r w:rsidRPr="00130358">
              <w:t>Bands</w:t>
            </w:r>
            <w:r w:rsidR="00D62538" w:rsidRPr="00130358">
              <w:t xml:space="preserve"> </w:t>
            </w:r>
            <w:r w:rsidRPr="00130358">
              <w:rPr>
                <w:lang w:eastAsia="zh-CN"/>
              </w:rPr>
              <w:t>FDD_H</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A357C" w14:textId="77777777" w:rsidR="00720854" w:rsidRPr="00130358" w:rsidRDefault="00720854" w:rsidP="00D62538">
            <w:pPr>
              <w:pStyle w:val="TAC"/>
              <w:keepNext w:val="0"/>
              <w:keepLines w:val="0"/>
            </w:pPr>
            <w:r w:rsidRPr="00130358">
              <w:rPr>
                <w:lang w:eastAsia="zh-CN"/>
              </w:rPr>
              <w:t>RSRP_</w:t>
            </w:r>
            <w:r w:rsidR="00305C9B" w:rsidRPr="00130358">
              <w:rPr>
                <w:lang w:eastAsia="zh-CN"/>
              </w:rPr>
              <w:t>30</w:t>
            </w:r>
          </w:p>
        </w:tc>
      </w:tr>
    </w:tbl>
    <w:p w14:paraId="65EF684E" w14:textId="77777777" w:rsidR="00720854" w:rsidRPr="00130358" w:rsidRDefault="00720854" w:rsidP="00D62538"/>
    <w:p w14:paraId="2C81770B" w14:textId="77777777" w:rsidR="00720854" w:rsidRPr="00130358" w:rsidRDefault="00720854" w:rsidP="00D62538">
      <w:pPr>
        <w:rPr>
          <w:lang w:eastAsia="zh-CN"/>
        </w:rPr>
      </w:pPr>
      <w:r w:rsidRPr="00130358">
        <w:t>For the test to pass, the ratio of successful reported values in each test shall be more than 90% with a confidence level of 95%.</w:t>
      </w:r>
    </w:p>
    <w:p w14:paraId="7DC09A63" w14:textId="77777777" w:rsidR="00316542" w:rsidRPr="00130358" w:rsidRDefault="00316542" w:rsidP="00D62538">
      <w:pPr>
        <w:pStyle w:val="Heading4"/>
        <w:keepNext w:val="0"/>
        <w:keepLines w:val="0"/>
        <w:rPr>
          <w:rFonts w:eastAsia="SimSun"/>
          <w:lang w:eastAsia="zh-CN"/>
        </w:rPr>
      </w:pPr>
      <w:r w:rsidRPr="00130358">
        <w:rPr>
          <w:rFonts w:eastAsia="SimSun"/>
        </w:rPr>
        <w:t>9.9.</w:t>
      </w:r>
      <w:r w:rsidRPr="00130358">
        <w:rPr>
          <w:rFonts w:eastAsia="SimSun"/>
          <w:lang w:eastAsia="zh-CN"/>
        </w:rPr>
        <w:t>1.2</w:t>
      </w:r>
      <w:r w:rsidRPr="00130358">
        <w:rPr>
          <w:rFonts w:eastAsia="SimSun"/>
        </w:rPr>
        <w:tab/>
      </w:r>
      <w:r w:rsidRPr="00130358">
        <w:rPr>
          <w:rFonts w:eastAsia="SimSun"/>
          <w:lang w:eastAsia="zh-CN"/>
        </w:rPr>
        <w:t>F</w:t>
      </w:r>
      <w:r w:rsidRPr="00130358">
        <w:rPr>
          <w:rFonts w:eastAsia="SimSun"/>
        </w:rPr>
        <w:t xml:space="preserve">DD Intra Frequency </w:t>
      </w:r>
      <w:r w:rsidRPr="00130358">
        <w:rPr>
          <w:rFonts w:eastAsia="SimSun"/>
          <w:lang w:eastAsia="zh-CN"/>
        </w:rPr>
        <w:t>S</w:t>
      </w:r>
      <w:r w:rsidRPr="00130358">
        <w:rPr>
          <w:rFonts w:eastAsia="SimSun"/>
        </w:rPr>
        <w:t xml:space="preserve">erving </w:t>
      </w:r>
      <w:r w:rsidRPr="00130358">
        <w:rPr>
          <w:rFonts w:eastAsia="SimSun"/>
          <w:lang w:eastAsia="zh-CN"/>
        </w:rPr>
        <w:t>C</w:t>
      </w:r>
      <w:r w:rsidRPr="00130358">
        <w:rPr>
          <w:rFonts w:eastAsia="SimSun"/>
        </w:rPr>
        <w:t>ell Absolute RSR</w:t>
      </w:r>
      <w:r w:rsidRPr="00130358">
        <w:rPr>
          <w:rFonts w:eastAsia="SimSun"/>
          <w:lang w:eastAsia="zh-CN"/>
        </w:rPr>
        <w:t>Q</w:t>
      </w:r>
      <w:r w:rsidRPr="00130358">
        <w:rPr>
          <w:rFonts w:eastAsia="SimSun"/>
        </w:rPr>
        <w:t xml:space="preserve"> Accuracy</w:t>
      </w:r>
    </w:p>
    <w:p w14:paraId="60EFCD69"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.1</w:t>
      </w:r>
      <w:r w:rsidRPr="00130358">
        <w:rPr>
          <w:rFonts w:eastAsia="SimSun"/>
        </w:rPr>
        <w:tab/>
        <w:t>Test purpose</w:t>
      </w:r>
    </w:p>
    <w:p w14:paraId="6AA82250" w14:textId="77777777" w:rsidR="00316542" w:rsidRPr="00130358" w:rsidRDefault="00316542" w:rsidP="00D62538">
      <w:pPr>
        <w:rPr>
          <w:rFonts w:eastAsia="SimSun"/>
          <w:lang w:eastAsia="zh-CN"/>
        </w:rPr>
      </w:pPr>
      <w:r w:rsidRPr="00130358">
        <w:t xml:space="preserve">To verify the </w:t>
      </w:r>
      <w:r w:rsidRPr="00130358">
        <w:rPr>
          <w:lang w:eastAsia="zh-CN"/>
        </w:rPr>
        <w:t>F</w:t>
      </w:r>
      <w:r w:rsidRPr="00130358">
        <w:t>DD intra-frequency serving cell absolute RSR</w:t>
      </w:r>
      <w:r w:rsidRPr="00130358">
        <w:rPr>
          <w:lang w:eastAsia="zh-CN"/>
        </w:rPr>
        <w:t>Q</w:t>
      </w:r>
      <w:r w:rsidRPr="00130358">
        <w:t xml:space="preserve"> measurement accuracy is within the specified limit.</w:t>
      </w:r>
    </w:p>
    <w:p w14:paraId="4F3949DA"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.2</w:t>
      </w:r>
      <w:r w:rsidRPr="00130358">
        <w:rPr>
          <w:rFonts w:eastAsia="SimSun"/>
        </w:rPr>
        <w:tab/>
        <w:t>Test applicability</w:t>
      </w:r>
    </w:p>
    <w:p w14:paraId="63D31486" w14:textId="77777777" w:rsidR="00316542" w:rsidRPr="00130358" w:rsidRDefault="00316542" w:rsidP="00D62538">
      <w:pPr>
        <w:rPr>
          <w:rFonts w:eastAsia="SimSun"/>
          <w:lang w:eastAsia="zh-CN"/>
        </w:rPr>
      </w:pPr>
      <w:r w:rsidRPr="00130358">
        <w:t xml:space="preserve">This test applies to all types of E-UTRA </w:t>
      </w:r>
      <w:r w:rsidRPr="00130358">
        <w:rPr>
          <w:lang w:eastAsia="zh-CN"/>
        </w:rPr>
        <w:t>F</w:t>
      </w:r>
      <w:r w:rsidRPr="00130358">
        <w:t xml:space="preserve">DD UE release </w:t>
      </w:r>
      <w:r w:rsidRPr="00130358">
        <w:rPr>
          <w:lang w:eastAsia="zh-CN"/>
        </w:rPr>
        <w:t>10</w:t>
      </w:r>
      <w:r w:rsidRPr="00130358">
        <w:t xml:space="preserve"> and forward. Applicability requires support for FGI bit 16.</w:t>
      </w:r>
    </w:p>
    <w:p w14:paraId="33C73AD6"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.3</w:t>
      </w:r>
      <w:r w:rsidRPr="00130358">
        <w:rPr>
          <w:rFonts w:eastAsia="SimSun"/>
        </w:rPr>
        <w:tab/>
        <w:t>Minimum conformance requirements</w:t>
      </w:r>
    </w:p>
    <w:p w14:paraId="7D28FBA1" w14:textId="77777777" w:rsidR="00316542" w:rsidRPr="00130358" w:rsidRDefault="00316542" w:rsidP="00D62538">
      <w:pPr>
        <w:rPr>
          <w:rFonts w:eastAsia="SimSun" w:cs="v4.2.0"/>
          <w:lang w:eastAsia="zh-CN"/>
        </w:rPr>
      </w:pPr>
      <w:r w:rsidRPr="00130358">
        <w:rPr>
          <w:rFonts w:cs="v4.2.0"/>
        </w:rPr>
        <w:t>The</w:t>
      </w:r>
      <w:r w:rsidRPr="00130358">
        <w:t xml:space="preserve"> serving cell</w:t>
      </w:r>
      <w:r w:rsidRPr="00130358">
        <w:rPr>
          <w:rFonts w:cs="v4.2.0"/>
        </w:rPr>
        <w:t xml:space="preserve"> absolute accuracy of RSR</w:t>
      </w:r>
      <w:r w:rsidRPr="00130358">
        <w:rPr>
          <w:rFonts w:cs="v4.2.0"/>
          <w:lang w:eastAsia="zh-CN"/>
        </w:rPr>
        <w:t>Q</w:t>
      </w:r>
      <w:r w:rsidRPr="00130358">
        <w:rPr>
          <w:rFonts w:cs="v4.2.0"/>
        </w:rPr>
        <w:t xml:space="preserve"> is defined as the RSR</w:t>
      </w:r>
      <w:r w:rsidRPr="00130358">
        <w:rPr>
          <w:rFonts w:cs="v4.2.0"/>
          <w:lang w:eastAsia="zh-CN"/>
        </w:rPr>
        <w:t>Q</w:t>
      </w:r>
      <w:r w:rsidRPr="00130358">
        <w:rPr>
          <w:rFonts w:cs="v4.2.0"/>
        </w:rPr>
        <w:t xml:space="preserve"> measured </w:t>
      </w:r>
      <w:r w:rsidRPr="00130358">
        <w:rPr>
          <w:rFonts w:cs="v4.2.0"/>
          <w:lang w:eastAsia="zh-CN"/>
        </w:rPr>
        <w:t>of</w:t>
      </w:r>
      <w:r w:rsidRPr="00130358">
        <w:rPr>
          <w:rFonts w:cs="v4.2.0"/>
        </w:rPr>
        <w:t xml:space="preserve"> the serving cell.</w:t>
      </w:r>
    </w:p>
    <w:p w14:paraId="284A522A" w14:textId="77777777" w:rsidR="00316542" w:rsidRPr="00130358" w:rsidRDefault="00316542" w:rsidP="00D62538">
      <w:pPr>
        <w:rPr>
          <w:rFonts w:cs="v4.2.0"/>
        </w:rPr>
      </w:pPr>
      <w:r w:rsidRPr="00130358">
        <w:rPr>
          <w:rFonts w:cs="v4.2.0"/>
        </w:rPr>
        <w:t>The accuracy requirements in table 9.9.1</w:t>
      </w:r>
      <w:r w:rsidRPr="00130358">
        <w:rPr>
          <w:lang w:eastAsia="zh-CN"/>
        </w:rPr>
        <w:t>.2</w:t>
      </w:r>
      <w:r w:rsidRPr="00130358">
        <w:rPr>
          <w:rFonts w:cs="v4.2.0"/>
        </w:rPr>
        <w:t>.3-1 are valid under the following conditions:</w:t>
      </w:r>
    </w:p>
    <w:p w14:paraId="463EE6B4" w14:textId="77777777" w:rsidR="00316542" w:rsidRPr="00130358" w:rsidRDefault="00316542" w:rsidP="00483222">
      <w:pPr>
        <w:pStyle w:val="B1"/>
        <w:rPr>
          <w:lang w:eastAsia="zh-CN"/>
        </w:rPr>
      </w:pPr>
      <w:r w:rsidRPr="00130358">
        <w:t>Cell specific reference signals are transmitted either from one, two or four antenna ports.</w:t>
      </w:r>
      <w:r w:rsidRPr="00130358">
        <w:rPr>
          <w:lang w:eastAsia="zh-CN"/>
        </w:rPr>
        <w:t xml:space="preserve"> </w:t>
      </w:r>
    </w:p>
    <w:p w14:paraId="7625723C" w14:textId="29DE51C0" w:rsidR="00316542" w:rsidRPr="00130358" w:rsidRDefault="00316542"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159C68C0" w14:textId="77777777" w:rsidR="00316542" w:rsidRPr="00130358" w:rsidRDefault="00316542" w:rsidP="00483222">
      <w:pPr>
        <w:pStyle w:val="B1"/>
      </w:pPr>
      <w:proofErr w:type="spellStart"/>
      <w:r w:rsidRPr="00130358">
        <w:t>RSRP|dBm</w:t>
      </w:r>
      <w:proofErr w:type="spellEnd"/>
      <w:r w:rsidRPr="00130358">
        <w:t xml:space="preserve"> according to Annex I.3.1 for a corresponding Band.</w:t>
      </w:r>
    </w:p>
    <w:p w14:paraId="2C6B5874" w14:textId="77777777" w:rsidR="00316542" w:rsidRPr="00130358" w:rsidRDefault="00316542" w:rsidP="00D62538">
      <w:pPr>
        <w:pStyle w:val="TH"/>
        <w:keepNext w:val="0"/>
        <w:keepLines w:val="0"/>
      </w:pPr>
      <w:r w:rsidRPr="00130358">
        <w:t>Table 9.9.1</w:t>
      </w:r>
      <w:r w:rsidRPr="00130358">
        <w:rPr>
          <w:lang w:eastAsia="zh-CN"/>
        </w:rPr>
        <w:t>.2</w:t>
      </w:r>
      <w:r w:rsidRPr="00130358">
        <w:t xml:space="preserve">.3-1: RSRQ </w:t>
      </w:r>
      <w:r w:rsidRPr="00130358">
        <w:rPr>
          <w:lang w:eastAsia="zh-CN"/>
        </w:rPr>
        <w:t>F</w:t>
      </w:r>
      <w:r w:rsidRPr="00130358">
        <w:t>DD intra frequency absolute accuracy</w:t>
      </w:r>
    </w:p>
    <w:tbl>
      <w:tblPr>
        <w:tblW w:w="9180" w:type="dxa"/>
        <w:jc w:val="center"/>
        <w:tblLayout w:type="fixed"/>
        <w:tblCellMar>
          <w:left w:w="28" w:type="dxa"/>
        </w:tblCellMar>
        <w:tblLook w:val="01E0" w:firstRow="1" w:lastRow="1" w:firstColumn="1" w:lastColumn="1" w:noHBand="0" w:noVBand="0"/>
      </w:tblPr>
      <w:tblGrid>
        <w:gridCol w:w="1047"/>
        <w:gridCol w:w="1082"/>
        <w:gridCol w:w="1094"/>
        <w:gridCol w:w="2763"/>
        <w:gridCol w:w="1754"/>
        <w:gridCol w:w="1440"/>
      </w:tblGrid>
      <w:tr w:rsidR="00316542" w:rsidRPr="00130358" w14:paraId="7871F096" w14:textId="77777777" w:rsidTr="00D62538">
        <w:trPr>
          <w:jc w:val="center"/>
        </w:trPr>
        <w:tc>
          <w:tcPr>
            <w:tcW w:w="2129" w:type="dxa"/>
            <w:gridSpan w:val="2"/>
            <w:tcBorders>
              <w:top w:val="single" w:sz="4" w:space="0" w:color="auto"/>
              <w:left w:val="single" w:sz="4" w:space="0" w:color="auto"/>
              <w:bottom w:val="single" w:sz="6" w:space="0" w:color="auto"/>
              <w:right w:val="single" w:sz="6" w:space="0" w:color="auto"/>
            </w:tcBorders>
            <w:vAlign w:val="center"/>
            <w:hideMark/>
          </w:tcPr>
          <w:p w14:paraId="2D2D37A7" w14:textId="77777777" w:rsidR="00316542" w:rsidRPr="00130358" w:rsidRDefault="00316542" w:rsidP="00D62538">
            <w:pPr>
              <w:pStyle w:val="TAH"/>
              <w:keepNext w:val="0"/>
              <w:keepLines w:val="0"/>
            </w:pPr>
            <w:r w:rsidRPr="00130358">
              <w:t>Accuracy</w:t>
            </w:r>
          </w:p>
        </w:tc>
        <w:tc>
          <w:tcPr>
            <w:tcW w:w="7051" w:type="dxa"/>
            <w:gridSpan w:val="4"/>
            <w:tcBorders>
              <w:top w:val="single" w:sz="4" w:space="0" w:color="auto"/>
              <w:left w:val="single" w:sz="6" w:space="0" w:color="auto"/>
              <w:bottom w:val="single" w:sz="6" w:space="0" w:color="auto"/>
              <w:right w:val="single" w:sz="4" w:space="0" w:color="auto"/>
            </w:tcBorders>
            <w:vAlign w:val="center"/>
            <w:hideMark/>
          </w:tcPr>
          <w:p w14:paraId="3ABCCF85" w14:textId="77777777" w:rsidR="00316542" w:rsidRPr="00130358" w:rsidRDefault="00316542" w:rsidP="00D62538">
            <w:pPr>
              <w:pStyle w:val="TAH"/>
              <w:keepNext w:val="0"/>
              <w:keepLines w:val="0"/>
            </w:pPr>
            <w:r w:rsidRPr="00130358">
              <w:t>Conditions</w:t>
            </w:r>
          </w:p>
        </w:tc>
      </w:tr>
      <w:tr w:rsidR="00316542" w:rsidRPr="00130358" w14:paraId="137C4F6F"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4627B170" w14:textId="386849B9" w:rsidR="00316542" w:rsidRPr="00130358" w:rsidRDefault="00316542" w:rsidP="00D62538">
            <w:pPr>
              <w:pStyle w:val="TAH"/>
              <w:keepNext w:val="0"/>
              <w:keepLines w:val="0"/>
            </w:pPr>
            <w:r w:rsidRPr="00130358">
              <w:rPr>
                <w:rFonts w:cs="v4.2.0"/>
              </w:rPr>
              <w:t>Normal</w:t>
            </w:r>
            <w:r w:rsidR="00D62538" w:rsidRPr="00130358">
              <w:rPr>
                <w:rFonts w:cs="v4.2.0"/>
              </w:rPr>
              <w:t xml:space="preserve"> </w:t>
            </w:r>
            <w:r w:rsidRPr="00130358">
              <w:rPr>
                <w:rFonts w:cs="v4.2.0"/>
              </w:rPr>
              <w:t>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7BCEF4C5" w14:textId="3CE5DBB9" w:rsidR="00316542" w:rsidRPr="00130358" w:rsidRDefault="00316542" w:rsidP="00D62538">
            <w:pPr>
              <w:pStyle w:val="TAH"/>
              <w:keepNext w:val="0"/>
              <w:keepLines w:val="0"/>
            </w:pPr>
            <w:r w:rsidRPr="00130358">
              <w:t>Extreme</w:t>
            </w:r>
            <w:r w:rsidR="00D62538" w:rsidRPr="00130358">
              <w:t xml:space="preserve"> </w:t>
            </w:r>
            <w:r w:rsidRPr="00130358">
              <w:t>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4D9116A9" w14:textId="77777777" w:rsidR="00316542" w:rsidRPr="00130358" w:rsidRDefault="00316542" w:rsidP="00D62538">
            <w:pPr>
              <w:pStyle w:val="TAH"/>
              <w:keepNext w:val="0"/>
              <w:keepLines w:val="0"/>
            </w:pPr>
            <w:proofErr w:type="spellStart"/>
            <w:r w:rsidRPr="00130358">
              <w:t>Ês</w:t>
            </w:r>
            <w:proofErr w:type="spellEnd"/>
            <w:r w:rsidRPr="00130358">
              <w:t>/</w:t>
            </w:r>
            <w:proofErr w:type="spellStart"/>
            <w:r w:rsidRPr="00130358">
              <w:t>Iot</w:t>
            </w:r>
            <w:proofErr w:type="spellEnd"/>
          </w:p>
        </w:tc>
        <w:tc>
          <w:tcPr>
            <w:tcW w:w="5957" w:type="dxa"/>
            <w:gridSpan w:val="3"/>
            <w:tcBorders>
              <w:top w:val="single" w:sz="6" w:space="0" w:color="auto"/>
              <w:left w:val="single" w:sz="6" w:space="0" w:color="auto"/>
              <w:bottom w:val="single" w:sz="6" w:space="0" w:color="auto"/>
              <w:right w:val="single" w:sz="4" w:space="0" w:color="auto"/>
            </w:tcBorders>
            <w:vAlign w:val="center"/>
            <w:hideMark/>
          </w:tcPr>
          <w:p w14:paraId="521F3D37" w14:textId="7D26E183" w:rsidR="00316542" w:rsidRPr="00130358" w:rsidRDefault="00316542"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316542" w:rsidRPr="00130358" w14:paraId="031304A4"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230010BF" w14:textId="77777777" w:rsidR="00316542" w:rsidRPr="00130358" w:rsidRDefault="00316542" w:rsidP="00D62538">
            <w:pPr>
              <w:spacing w:after="0"/>
              <w:rPr>
                <w:rFonts w:ascii="Arial" w:hAnsi="Arial"/>
                <w:b/>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548F246F" w14:textId="77777777" w:rsidR="00316542" w:rsidRPr="00130358" w:rsidRDefault="00316542" w:rsidP="00D62538">
            <w:pPr>
              <w:spacing w:after="0"/>
              <w:rPr>
                <w:rFonts w:ascii="Arial" w:hAnsi="Arial"/>
                <w:b/>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1275A73F" w14:textId="77777777" w:rsidR="00316542" w:rsidRPr="00130358" w:rsidRDefault="00316542" w:rsidP="00D62538">
            <w:pPr>
              <w:spacing w:after="0"/>
              <w:rPr>
                <w:rFonts w:ascii="Arial" w:hAnsi="Arial"/>
                <w:b/>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469DC519" w14:textId="3C918C9D" w:rsidR="00316542" w:rsidRPr="00130358" w:rsidRDefault="00316542"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4</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D9F262D" w14:textId="5106948D" w:rsidR="00316542" w:rsidRPr="00130358" w:rsidRDefault="00316542" w:rsidP="00D62538">
            <w:pPr>
              <w:pStyle w:val="TAH"/>
              <w:keepNext w:val="0"/>
              <w:keepLines w:val="0"/>
            </w:pPr>
            <w:r w:rsidRPr="00130358">
              <w:t>Minimum</w:t>
            </w:r>
            <w:r w:rsidR="00D62538" w:rsidRPr="00130358">
              <w:t xml:space="preserve"> </w:t>
            </w:r>
            <w:r w:rsidRPr="00130358">
              <w:t>Io</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D885ADF" w14:textId="67E6912C" w:rsidR="00316542" w:rsidRPr="00130358" w:rsidRDefault="00316542" w:rsidP="00D62538">
            <w:pPr>
              <w:pStyle w:val="TAH"/>
              <w:keepNext w:val="0"/>
              <w:keepLines w:val="0"/>
            </w:pPr>
            <w:r w:rsidRPr="00130358">
              <w:t>Maximum</w:t>
            </w:r>
            <w:r w:rsidR="00D62538" w:rsidRPr="00130358">
              <w:t xml:space="preserve"> </w:t>
            </w:r>
            <w:r w:rsidRPr="00130358">
              <w:t>Io</w:t>
            </w:r>
          </w:p>
        </w:tc>
      </w:tr>
      <w:tr w:rsidR="00316542" w:rsidRPr="00130358" w14:paraId="630DDAB3"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0BA5C313" w14:textId="77777777" w:rsidR="00316542" w:rsidRPr="00130358" w:rsidRDefault="00316542" w:rsidP="00D62538">
            <w:pPr>
              <w:pStyle w:val="TAH"/>
              <w:keepNext w:val="0"/>
              <w:keepLines w:val="0"/>
            </w:pPr>
            <w:r w:rsidRPr="00130358">
              <w:t>dB</w:t>
            </w:r>
          </w:p>
        </w:tc>
        <w:tc>
          <w:tcPr>
            <w:tcW w:w="1082" w:type="dxa"/>
            <w:tcBorders>
              <w:top w:val="single" w:sz="6" w:space="0" w:color="auto"/>
              <w:left w:val="single" w:sz="6" w:space="0" w:color="auto"/>
              <w:bottom w:val="single" w:sz="6" w:space="0" w:color="auto"/>
              <w:right w:val="single" w:sz="6" w:space="0" w:color="auto"/>
            </w:tcBorders>
            <w:vAlign w:val="center"/>
            <w:hideMark/>
          </w:tcPr>
          <w:p w14:paraId="71396BEB" w14:textId="77777777" w:rsidR="00316542" w:rsidRPr="00130358" w:rsidRDefault="00316542" w:rsidP="00D62538">
            <w:pPr>
              <w:pStyle w:val="TAH"/>
              <w:keepNext w:val="0"/>
              <w:keepLines w:val="0"/>
            </w:pPr>
            <w:r w:rsidRPr="00130358">
              <w:t>dB</w:t>
            </w:r>
          </w:p>
        </w:tc>
        <w:tc>
          <w:tcPr>
            <w:tcW w:w="1094" w:type="dxa"/>
            <w:tcBorders>
              <w:top w:val="single" w:sz="6" w:space="0" w:color="auto"/>
              <w:left w:val="single" w:sz="6" w:space="0" w:color="auto"/>
              <w:bottom w:val="single" w:sz="6" w:space="0" w:color="auto"/>
              <w:right w:val="single" w:sz="6" w:space="0" w:color="auto"/>
            </w:tcBorders>
            <w:hideMark/>
          </w:tcPr>
          <w:p w14:paraId="42EE1A29" w14:textId="77777777" w:rsidR="00316542" w:rsidRPr="00130358" w:rsidRDefault="00316542" w:rsidP="00D62538">
            <w:pPr>
              <w:pStyle w:val="TAH"/>
              <w:keepNext w:val="0"/>
              <w:keepLines w:val="0"/>
            </w:pPr>
            <w:r w:rsidRPr="00130358">
              <w:t>dB</w:t>
            </w:r>
          </w:p>
        </w:tc>
        <w:tc>
          <w:tcPr>
            <w:tcW w:w="2763" w:type="dxa"/>
            <w:tcBorders>
              <w:top w:val="single" w:sz="6" w:space="0" w:color="auto"/>
              <w:left w:val="single" w:sz="6" w:space="0" w:color="auto"/>
              <w:bottom w:val="single" w:sz="6" w:space="0" w:color="auto"/>
              <w:right w:val="single" w:sz="6" w:space="0" w:color="auto"/>
            </w:tcBorders>
            <w:vAlign w:val="center"/>
          </w:tcPr>
          <w:p w14:paraId="436E74EE" w14:textId="77777777" w:rsidR="00316542" w:rsidRPr="00130358" w:rsidRDefault="00316542" w:rsidP="00D62538">
            <w:pPr>
              <w:pStyle w:val="TAH"/>
              <w:keepNext w:val="0"/>
              <w:keepLines w:val="0"/>
            </w:pPr>
          </w:p>
        </w:tc>
        <w:tc>
          <w:tcPr>
            <w:tcW w:w="1754" w:type="dxa"/>
            <w:tcBorders>
              <w:top w:val="single" w:sz="6" w:space="0" w:color="auto"/>
              <w:left w:val="single" w:sz="6" w:space="0" w:color="auto"/>
              <w:bottom w:val="single" w:sz="6" w:space="0" w:color="auto"/>
              <w:right w:val="single" w:sz="6" w:space="0" w:color="auto"/>
            </w:tcBorders>
            <w:vAlign w:val="center"/>
            <w:hideMark/>
          </w:tcPr>
          <w:p w14:paraId="7F88A6B9" w14:textId="27B86815" w:rsidR="00316542" w:rsidRPr="00130358" w:rsidRDefault="00316542" w:rsidP="00D62538">
            <w:pPr>
              <w:pStyle w:val="TAH"/>
              <w:keepNext w:val="0"/>
              <w:keepLines w:val="0"/>
            </w:pPr>
            <w:r w:rsidRPr="00130358">
              <w:t>dBm/15kHz</w:t>
            </w:r>
            <w:r w:rsidR="00D62538" w:rsidRPr="00130358">
              <w:rPr>
                <w:b w:val="0"/>
                <w:vertAlign w:val="superscript"/>
                <w:lang w:eastAsia="zh-CN"/>
              </w:rPr>
              <w:t xml:space="preserve"> </w:t>
            </w:r>
            <w:r w:rsidRPr="00130358">
              <w:rPr>
                <w:b w:val="0"/>
                <w:vertAlign w:val="superscript"/>
                <w:lang w:eastAsia="zh-CN"/>
              </w:rPr>
              <w:t>Note</w:t>
            </w:r>
            <w:r w:rsidR="00D62538" w:rsidRPr="00130358">
              <w:rPr>
                <w:b w:val="0"/>
                <w:vertAlign w:val="superscript"/>
                <w:lang w:eastAsia="zh-CN"/>
              </w:rPr>
              <w:t xml:space="preserve"> </w:t>
            </w:r>
            <w:r w:rsidRPr="00130358">
              <w:rPr>
                <w:b w:val="0"/>
                <w:vertAlign w:val="superscript"/>
                <w:lang w:eastAsia="zh-CN"/>
              </w:rPr>
              <w:t>3</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871065C" w14:textId="77777777" w:rsidR="00316542" w:rsidRPr="00130358" w:rsidRDefault="00316542" w:rsidP="00D62538">
            <w:pPr>
              <w:pStyle w:val="TAH"/>
              <w:keepNext w:val="0"/>
              <w:keepLines w:val="0"/>
            </w:pPr>
            <w:r w:rsidRPr="00130358">
              <w:t>dBm/</w:t>
            </w:r>
            <w:proofErr w:type="spellStart"/>
            <w:r w:rsidRPr="00130358">
              <w:t>BW</w:t>
            </w:r>
            <w:r w:rsidRPr="00130358">
              <w:rPr>
                <w:vertAlign w:val="subscript"/>
              </w:rPr>
              <w:t>Channel</w:t>
            </w:r>
            <w:proofErr w:type="spellEnd"/>
          </w:p>
        </w:tc>
      </w:tr>
      <w:tr w:rsidR="00316542" w:rsidRPr="00130358" w14:paraId="0BDD2137"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vAlign w:val="center"/>
            <w:hideMark/>
          </w:tcPr>
          <w:p w14:paraId="258BF8B8" w14:textId="77777777" w:rsidR="00316542" w:rsidRPr="00130358" w:rsidRDefault="00316542" w:rsidP="00D62538">
            <w:pPr>
              <w:pStyle w:val="TAC"/>
              <w:keepNext w:val="0"/>
              <w:keepLines w:val="0"/>
            </w:pPr>
            <w:r w:rsidRPr="00130358">
              <w:sym w:font="Symbol" w:char="00B1"/>
            </w:r>
            <w:r w:rsidRPr="00130358">
              <w:t>2.5</w:t>
            </w:r>
          </w:p>
        </w:tc>
        <w:tc>
          <w:tcPr>
            <w:tcW w:w="1082" w:type="dxa"/>
            <w:vMerge w:val="restart"/>
            <w:tcBorders>
              <w:top w:val="single" w:sz="6" w:space="0" w:color="auto"/>
              <w:left w:val="single" w:sz="6" w:space="0" w:color="auto"/>
              <w:bottom w:val="single" w:sz="6" w:space="0" w:color="auto"/>
              <w:right w:val="single" w:sz="6" w:space="0" w:color="auto"/>
            </w:tcBorders>
            <w:vAlign w:val="center"/>
            <w:hideMark/>
          </w:tcPr>
          <w:p w14:paraId="05D16FB5" w14:textId="77777777" w:rsidR="00316542" w:rsidRPr="00130358" w:rsidRDefault="00316542" w:rsidP="00D62538">
            <w:pPr>
              <w:pStyle w:val="TAC"/>
              <w:keepNext w:val="0"/>
              <w:keepLines w:val="0"/>
            </w:pPr>
            <w:r w:rsidRPr="00130358">
              <w:sym w:font="Symbol" w:char="00B1"/>
            </w:r>
            <w:r w:rsidRPr="00130358">
              <w:t>4</w:t>
            </w:r>
          </w:p>
        </w:tc>
        <w:tc>
          <w:tcPr>
            <w:tcW w:w="1094" w:type="dxa"/>
            <w:vMerge w:val="restart"/>
            <w:tcBorders>
              <w:top w:val="single" w:sz="6" w:space="0" w:color="auto"/>
              <w:left w:val="single" w:sz="6" w:space="0" w:color="auto"/>
              <w:bottom w:val="single" w:sz="6" w:space="0" w:color="auto"/>
              <w:right w:val="single" w:sz="6" w:space="0" w:color="auto"/>
            </w:tcBorders>
            <w:vAlign w:val="center"/>
            <w:hideMark/>
          </w:tcPr>
          <w:p w14:paraId="4EB72375" w14:textId="3A9F6C2F" w:rsidR="00316542" w:rsidRPr="00130358" w:rsidRDefault="00316542" w:rsidP="00D62538">
            <w:pPr>
              <w:pStyle w:val="TAC"/>
              <w:keepNext w:val="0"/>
              <w:keepLines w:val="0"/>
            </w:pPr>
            <w:r w:rsidRPr="00130358">
              <w:sym w:font="Symbol" w:char="00B3"/>
            </w:r>
            <w:r w:rsidRPr="00130358">
              <w:t>-3</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62D81BE4" w14:textId="3077A1B8" w:rsidR="00316542" w:rsidRPr="00130358" w:rsidRDefault="00316542" w:rsidP="00D62538">
            <w:pPr>
              <w:pStyle w:val="TAC"/>
              <w:keepNext w:val="0"/>
              <w:keepLines w:val="0"/>
            </w:pPr>
            <w:r w:rsidRPr="00130358">
              <w:t>FDD_A,</w:t>
            </w:r>
            <w:r w:rsidR="00D62538" w:rsidRPr="00130358">
              <w:t xml:space="preserve"> </w:t>
            </w:r>
            <w:r w:rsidRPr="00130358">
              <w:t>TDD_A</w:t>
            </w:r>
          </w:p>
        </w:tc>
        <w:tc>
          <w:tcPr>
            <w:tcW w:w="1754" w:type="dxa"/>
            <w:tcBorders>
              <w:top w:val="single" w:sz="6" w:space="0" w:color="auto"/>
              <w:left w:val="single" w:sz="6" w:space="0" w:color="auto"/>
              <w:bottom w:val="single" w:sz="6" w:space="0" w:color="auto"/>
              <w:right w:val="single" w:sz="6" w:space="0" w:color="auto"/>
            </w:tcBorders>
            <w:vAlign w:val="center"/>
            <w:hideMark/>
          </w:tcPr>
          <w:p w14:paraId="17B2D23F" w14:textId="77777777" w:rsidR="00316542" w:rsidRPr="00130358" w:rsidRDefault="00316542" w:rsidP="00D62538">
            <w:pPr>
              <w:pStyle w:val="TAC"/>
              <w:keepNext w:val="0"/>
              <w:keepLines w:val="0"/>
            </w:pPr>
            <w:r w:rsidRPr="00130358">
              <w:t>-121</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2387B40" w14:textId="77777777" w:rsidR="00316542" w:rsidRPr="00130358" w:rsidRDefault="00316542" w:rsidP="00D62538">
            <w:pPr>
              <w:pStyle w:val="TAC"/>
              <w:keepNext w:val="0"/>
              <w:keepLines w:val="0"/>
            </w:pPr>
            <w:r w:rsidRPr="00130358">
              <w:t>-50</w:t>
            </w:r>
          </w:p>
        </w:tc>
      </w:tr>
      <w:tr w:rsidR="00316542" w:rsidRPr="00130358" w14:paraId="30660A24"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3D500217"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416CEE4B"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0AFE8718"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61916102" w14:textId="76557F81" w:rsidR="00316542" w:rsidRPr="00130358" w:rsidRDefault="00316542" w:rsidP="00D62538">
            <w:pPr>
              <w:pStyle w:val="TAC"/>
              <w:keepNext w:val="0"/>
              <w:keepLines w:val="0"/>
            </w:pPr>
            <w:r w:rsidRPr="00130358">
              <w:t>FDD_C,</w:t>
            </w:r>
            <w:r w:rsidR="00D62538" w:rsidRPr="00130358">
              <w:t xml:space="preserve"> </w:t>
            </w:r>
            <w:r w:rsidRPr="00130358">
              <w:t>TDD_C</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14379E5" w14:textId="77777777" w:rsidR="00316542" w:rsidRPr="00130358" w:rsidRDefault="00316542" w:rsidP="00D62538">
            <w:pPr>
              <w:pStyle w:val="TAC"/>
              <w:keepNext w:val="0"/>
              <w:keepLines w:val="0"/>
            </w:pPr>
            <w:r w:rsidRPr="00130358">
              <w:t>-</w:t>
            </w:r>
            <w:r w:rsidRPr="00130358">
              <w:rPr>
                <w:lang w:eastAsia="zh-CN"/>
              </w:rPr>
              <w:t>120</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4A81CCF" w14:textId="77777777" w:rsidR="00316542" w:rsidRPr="00130358" w:rsidRDefault="00316542" w:rsidP="00D62538">
            <w:pPr>
              <w:pStyle w:val="TAC"/>
              <w:keepNext w:val="0"/>
              <w:keepLines w:val="0"/>
            </w:pPr>
            <w:r w:rsidRPr="00130358">
              <w:t>-50</w:t>
            </w:r>
          </w:p>
        </w:tc>
      </w:tr>
      <w:tr w:rsidR="00316542" w:rsidRPr="00130358" w14:paraId="69FB1026"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559FD1DB"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6F42A309"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6A75805C"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38CA3F6F" w14:textId="77777777" w:rsidR="00316542" w:rsidRPr="00130358" w:rsidRDefault="00316542" w:rsidP="00D62538">
            <w:pPr>
              <w:pStyle w:val="TAC"/>
              <w:keepNext w:val="0"/>
              <w:keepLines w:val="0"/>
            </w:pPr>
            <w:r w:rsidRPr="00130358">
              <w:t>FDD_D</w:t>
            </w:r>
          </w:p>
        </w:tc>
        <w:tc>
          <w:tcPr>
            <w:tcW w:w="1754" w:type="dxa"/>
            <w:tcBorders>
              <w:top w:val="single" w:sz="6" w:space="0" w:color="auto"/>
              <w:left w:val="single" w:sz="6" w:space="0" w:color="auto"/>
              <w:bottom w:val="single" w:sz="6" w:space="0" w:color="auto"/>
              <w:right w:val="single" w:sz="6" w:space="0" w:color="auto"/>
            </w:tcBorders>
            <w:vAlign w:val="center"/>
            <w:hideMark/>
          </w:tcPr>
          <w:p w14:paraId="41F06263" w14:textId="77777777" w:rsidR="00316542" w:rsidRPr="00130358" w:rsidRDefault="00316542" w:rsidP="00D62538">
            <w:pPr>
              <w:pStyle w:val="TAC"/>
              <w:keepNext w:val="0"/>
              <w:keepLines w:val="0"/>
            </w:pPr>
            <w:r w:rsidRPr="00130358">
              <w:t>-1</w:t>
            </w:r>
            <w:r w:rsidRPr="00130358">
              <w:rPr>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DFB3A5E" w14:textId="77777777" w:rsidR="00316542" w:rsidRPr="00130358" w:rsidRDefault="00316542" w:rsidP="00D62538">
            <w:pPr>
              <w:pStyle w:val="TAC"/>
              <w:keepNext w:val="0"/>
              <w:keepLines w:val="0"/>
            </w:pPr>
            <w:r w:rsidRPr="00130358">
              <w:t>-50</w:t>
            </w:r>
          </w:p>
        </w:tc>
      </w:tr>
      <w:tr w:rsidR="00316542" w:rsidRPr="00130358" w14:paraId="6F39F47F"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5FA76023"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332012DB"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708023DD"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EECB9FC" w14:textId="09618C2C" w:rsidR="00316542" w:rsidRPr="00130358" w:rsidRDefault="00316542" w:rsidP="00D62538">
            <w:pPr>
              <w:pStyle w:val="TAC"/>
              <w:keepNext w:val="0"/>
              <w:keepLines w:val="0"/>
            </w:pPr>
            <w:r w:rsidRPr="00130358">
              <w:t>FDD_E,</w:t>
            </w:r>
            <w:r w:rsidR="00D62538" w:rsidRPr="00130358">
              <w:t xml:space="preserve"> </w:t>
            </w:r>
            <w:r w:rsidRPr="00130358">
              <w:t>TDD_E</w:t>
            </w:r>
          </w:p>
        </w:tc>
        <w:tc>
          <w:tcPr>
            <w:tcW w:w="1754" w:type="dxa"/>
            <w:tcBorders>
              <w:top w:val="single" w:sz="6" w:space="0" w:color="auto"/>
              <w:left w:val="single" w:sz="6" w:space="0" w:color="auto"/>
              <w:bottom w:val="single" w:sz="6" w:space="0" w:color="auto"/>
              <w:right w:val="single" w:sz="6" w:space="0" w:color="auto"/>
            </w:tcBorders>
            <w:vAlign w:val="center"/>
            <w:hideMark/>
          </w:tcPr>
          <w:p w14:paraId="5AA7FD8B" w14:textId="77777777" w:rsidR="00316542" w:rsidRPr="00130358" w:rsidRDefault="00316542" w:rsidP="00D62538">
            <w:pPr>
              <w:pStyle w:val="TAC"/>
              <w:keepNext w:val="0"/>
              <w:keepLines w:val="0"/>
            </w:pPr>
            <w:r w:rsidRPr="00130358">
              <w:t>-119</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9B6A737" w14:textId="77777777" w:rsidR="00316542" w:rsidRPr="00130358" w:rsidRDefault="00316542" w:rsidP="00D62538">
            <w:pPr>
              <w:pStyle w:val="TAC"/>
              <w:keepNext w:val="0"/>
              <w:keepLines w:val="0"/>
            </w:pPr>
            <w:r w:rsidRPr="00130358">
              <w:t>-50</w:t>
            </w:r>
          </w:p>
        </w:tc>
      </w:tr>
      <w:tr w:rsidR="00316542" w:rsidRPr="00130358" w14:paraId="6A3AFBC1"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1D658E5F"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5C138B15"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74CB83C9"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3E8BAA15" w14:textId="77777777" w:rsidR="00316542" w:rsidRPr="00130358" w:rsidRDefault="00316542" w:rsidP="00D62538">
            <w:pPr>
              <w:pStyle w:val="TAC"/>
              <w:keepNext w:val="0"/>
              <w:keepLines w:val="0"/>
            </w:pPr>
            <w:r w:rsidRPr="00130358">
              <w:t>FDD_F</w:t>
            </w:r>
          </w:p>
        </w:tc>
        <w:tc>
          <w:tcPr>
            <w:tcW w:w="1754" w:type="dxa"/>
            <w:tcBorders>
              <w:top w:val="single" w:sz="6" w:space="0" w:color="auto"/>
              <w:left w:val="single" w:sz="6" w:space="0" w:color="auto"/>
              <w:bottom w:val="single" w:sz="6" w:space="0" w:color="auto"/>
              <w:right w:val="single" w:sz="6" w:space="0" w:color="auto"/>
            </w:tcBorders>
            <w:vAlign w:val="center"/>
            <w:hideMark/>
          </w:tcPr>
          <w:p w14:paraId="0F08CF68" w14:textId="77777777" w:rsidR="00316542" w:rsidRPr="00130358" w:rsidRDefault="00316542" w:rsidP="00D62538">
            <w:pPr>
              <w:pStyle w:val="TAC"/>
              <w:keepNext w:val="0"/>
              <w:keepLines w:val="0"/>
            </w:pPr>
            <w:r w:rsidRPr="00130358">
              <w:t>-1</w:t>
            </w:r>
            <w:r w:rsidRPr="00130358">
              <w:rPr>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0099236" w14:textId="77777777" w:rsidR="00316542" w:rsidRPr="00130358" w:rsidRDefault="00316542" w:rsidP="00D62538">
            <w:pPr>
              <w:pStyle w:val="TAC"/>
              <w:keepNext w:val="0"/>
              <w:keepLines w:val="0"/>
            </w:pPr>
            <w:r w:rsidRPr="00130358">
              <w:t>-50</w:t>
            </w:r>
          </w:p>
        </w:tc>
      </w:tr>
      <w:tr w:rsidR="00316542" w:rsidRPr="00130358" w14:paraId="6EBF7410"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73D908A8"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682E044C"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4867CDC5"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514DE990" w14:textId="77777777" w:rsidR="00316542" w:rsidRPr="00130358" w:rsidRDefault="00316542" w:rsidP="00D62538">
            <w:pPr>
              <w:pStyle w:val="TAC"/>
              <w:keepNext w:val="0"/>
              <w:keepLines w:val="0"/>
            </w:pPr>
            <w:r w:rsidRPr="00130358">
              <w:t>FDD_G</w:t>
            </w:r>
          </w:p>
        </w:tc>
        <w:tc>
          <w:tcPr>
            <w:tcW w:w="1754" w:type="dxa"/>
            <w:tcBorders>
              <w:top w:val="single" w:sz="6" w:space="0" w:color="auto"/>
              <w:left w:val="single" w:sz="6" w:space="0" w:color="auto"/>
              <w:bottom w:val="single" w:sz="6" w:space="0" w:color="auto"/>
              <w:right w:val="single" w:sz="6" w:space="0" w:color="auto"/>
            </w:tcBorders>
            <w:vAlign w:val="center"/>
            <w:hideMark/>
          </w:tcPr>
          <w:p w14:paraId="350621D7" w14:textId="77777777" w:rsidR="00316542" w:rsidRPr="00130358" w:rsidRDefault="00316542" w:rsidP="00D62538">
            <w:pPr>
              <w:pStyle w:val="TAC"/>
              <w:keepNext w:val="0"/>
              <w:keepLines w:val="0"/>
            </w:pPr>
            <w:r w:rsidRPr="00130358">
              <w:t>-1</w:t>
            </w:r>
            <w:r w:rsidRPr="00130358">
              <w:rPr>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74CF77E" w14:textId="77777777" w:rsidR="00316542" w:rsidRPr="00130358" w:rsidRDefault="00316542" w:rsidP="00D62538">
            <w:pPr>
              <w:pStyle w:val="TAC"/>
              <w:keepNext w:val="0"/>
              <w:keepLines w:val="0"/>
            </w:pPr>
            <w:r w:rsidRPr="00130358">
              <w:t>-50</w:t>
            </w:r>
          </w:p>
        </w:tc>
      </w:tr>
      <w:tr w:rsidR="00316542" w:rsidRPr="00130358" w14:paraId="00AA63E7"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41D47B1B"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0F8386DD"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43D98DC6"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0C20B555" w14:textId="77777777" w:rsidR="00316542" w:rsidRPr="00130358" w:rsidRDefault="00316542" w:rsidP="00D62538">
            <w:pPr>
              <w:pStyle w:val="TAC"/>
              <w:keepNext w:val="0"/>
              <w:keepLines w:val="0"/>
            </w:pPr>
            <w:r w:rsidRPr="00130358">
              <w:t>FDD_H</w:t>
            </w:r>
          </w:p>
        </w:tc>
        <w:tc>
          <w:tcPr>
            <w:tcW w:w="1754" w:type="dxa"/>
            <w:tcBorders>
              <w:top w:val="single" w:sz="6" w:space="0" w:color="auto"/>
              <w:left w:val="single" w:sz="6" w:space="0" w:color="auto"/>
              <w:bottom w:val="single" w:sz="6" w:space="0" w:color="auto"/>
              <w:right w:val="single" w:sz="6" w:space="0" w:color="auto"/>
            </w:tcBorders>
            <w:vAlign w:val="center"/>
            <w:hideMark/>
          </w:tcPr>
          <w:p w14:paraId="5DD92D88" w14:textId="77777777" w:rsidR="00316542" w:rsidRPr="00130358" w:rsidRDefault="00316542" w:rsidP="00D62538">
            <w:pPr>
              <w:pStyle w:val="TAC"/>
              <w:keepNext w:val="0"/>
              <w:keepLines w:val="0"/>
            </w:pPr>
            <w:r w:rsidRPr="00130358">
              <w:t>-1</w:t>
            </w:r>
            <w:r w:rsidRPr="00130358">
              <w:rPr>
                <w:lang w:eastAsia="zh-CN"/>
              </w:rPr>
              <w:t>17.5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FB4A853" w14:textId="77777777" w:rsidR="00316542" w:rsidRPr="00130358" w:rsidRDefault="00316542" w:rsidP="00D62538">
            <w:pPr>
              <w:pStyle w:val="TAC"/>
              <w:keepNext w:val="0"/>
              <w:keepLines w:val="0"/>
            </w:pPr>
            <w:r w:rsidRPr="00130358">
              <w:t>-50</w:t>
            </w:r>
          </w:p>
        </w:tc>
      </w:tr>
      <w:tr w:rsidR="00316542" w:rsidRPr="00130358" w14:paraId="7050285E"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vAlign w:val="center"/>
            <w:hideMark/>
          </w:tcPr>
          <w:p w14:paraId="23C75030" w14:textId="77777777" w:rsidR="00316542" w:rsidRPr="00130358" w:rsidRDefault="00316542" w:rsidP="00D62538">
            <w:pPr>
              <w:spacing w:after="0"/>
              <w:rPr>
                <w:rFonts w:ascii="Arial" w:hAnsi="Arial"/>
                <w:sz w:val="18"/>
              </w:rPr>
            </w:pPr>
          </w:p>
        </w:tc>
        <w:tc>
          <w:tcPr>
            <w:tcW w:w="1082" w:type="dxa"/>
            <w:vMerge/>
            <w:tcBorders>
              <w:top w:val="single" w:sz="6" w:space="0" w:color="auto"/>
              <w:left w:val="single" w:sz="6" w:space="0" w:color="auto"/>
              <w:bottom w:val="single" w:sz="6" w:space="0" w:color="auto"/>
              <w:right w:val="single" w:sz="6" w:space="0" w:color="auto"/>
            </w:tcBorders>
            <w:vAlign w:val="center"/>
            <w:hideMark/>
          </w:tcPr>
          <w:p w14:paraId="305C0EEA" w14:textId="77777777" w:rsidR="00316542" w:rsidRPr="00130358" w:rsidRDefault="00316542" w:rsidP="00D62538">
            <w:pPr>
              <w:spacing w:after="0"/>
              <w:rPr>
                <w:rFonts w:ascii="Arial" w:hAnsi="Arial"/>
                <w:sz w:val="18"/>
              </w:rPr>
            </w:pPr>
          </w:p>
        </w:tc>
        <w:tc>
          <w:tcPr>
            <w:tcW w:w="1094" w:type="dxa"/>
            <w:vMerge/>
            <w:tcBorders>
              <w:top w:val="single" w:sz="6" w:space="0" w:color="auto"/>
              <w:left w:val="single" w:sz="6" w:space="0" w:color="auto"/>
              <w:bottom w:val="single" w:sz="6" w:space="0" w:color="auto"/>
              <w:right w:val="single" w:sz="6" w:space="0" w:color="auto"/>
            </w:tcBorders>
            <w:vAlign w:val="center"/>
            <w:hideMark/>
          </w:tcPr>
          <w:p w14:paraId="56B5054E" w14:textId="77777777" w:rsidR="00316542" w:rsidRPr="00130358" w:rsidRDefault="00316542" w:rsidP="00D62538">
            <w:pPr>
              <w:spacing w:after="0"/>
              <w:rPr>
                <w:rFonts w:ascii="Arial" w:hAnsi="Arial"/>
                <w:sz w:val="18"/>
              </w:rPr>
            </w:pPr>
          </w:p>
        </w:tc>
        <w:tc>
          <w:tcPr>
            <w:tcW w:w="2763" w:type="dxa"/>
            <w:tcBorders>
              <w:top w:val="single" w:sz="6" w:space="0" w:color="auto"/>
              <w:left w:val="single" w:sz="6" w:space="0" w:color="auto"/>
              <w:bottom w:val="single" w:sz="6" w:space="0" w:color="auto"/>
              <w:right w:val="single" w:sz="6" w:space="0" w:color="auto"/>
            </w:tcBorders>
            <w:vAlign w:val="center"/>
            <w:hideMark/>
          </w:tcPr>
          <w:p w14:paraId="79995ECE" w14:textId="77777777" w:rsidR="00316542" w:rsidRPr="00130358" w:rsidRDefault="00316542" w:rsidP="00D62538">
            <w:pPr>
              <w:pStyle w:val="TAC"/>
              <w:keepNext w:val="0"/>
              <w:keepLines w:val="0"/>
            </w:pPr>
            <w:r w:rsidRPr="00130358">
              <w:rPr>
                <w:lang w:eastAsia="zh-CN"/>
              </w:rPr>
              <w:t>FDD_N</w:t>
            </w:r>
          </w:p>
        </w:tc>
        <w:tc>
          <w:tcPr>
            <w:tcW w:w="1754" w:type="dxa"/>
            <w:tcBorders>
              <w:top w:val="single" w:sz="6" w:space="0" w:color="auto"/>
              <w:left w:val="single" w:sz="6" w:space="0" w:color="auto"/>
              <w:bottom w:val="single" w:sz="6" w:space="0" w:color="auto"/>
              <w:right w:val="single" w:sz="6" w:space="0" w:color="auto"/>
            </w:tcBorders>
            <w:vAlign w:val="center"/>
            <w:hideMark/>
          </w:tcPr>
          <w:p w14:paraId="0BD708B7" w14:textId="77777777" w:rsidR="00316542" w:rsidRPr="00130358" w:rsidRDefault="00316542" w:rsidP="00D62538">
            <w:pPr>
              <w:pStyle w:val="TAC"/>
              <w:keepNext w:val="0"/>
              <w:keepLines w:val="0"/>
            </w:pPr>
            <w:r w:rsidRPr="00130358">
              <w:rPr>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375FBF8" w14:textId="77777777" w:rsidR="00316542" w:rsidRPr="00130358" w:rsidRDefault="00316542" w:rsidP="00D62538">
            <w:pPr>
              <w:pStyle w:val="TAC"/>
              <w:keepNext w:val="0"/>
              <w:keepLines w:val="0"/>
            </w:pPr>
            <w:r w:rsidRPr="00130358">
              <w:t>-50</w:t>
            </w:r>
          </w:p>
        </w:tc>
      </w:tr>
      <w:tr w:rsidR="00316542" w:rsidRPr="00130358" w14:paraId="7F8020C2"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vAlign w:val="center"/>
            <w:hideMark/>
          </w:tcPr>
          <w:p w14:paraId="4E297EBB" w14:textId="77777777" w:rsidR="00316542" w:rsidRPr="00130358" w:rsidRDefault="00316542" w:rsidP="00D62538">
            <w:pPr>
              <w:pStyle w:val="TAC"/>
              <w:keepNext w:val="0"/>
              <w:keepLines w:val="0"/>
            </w:pPr>
            <w:r w:rsidRPr="00130358">
              <w:sym w:font="Symbol" w:char="00B1"/>
            </w:r>
            <w:r w:rsidRPr="00130358">
              <w:t>3.5</w:t>
            </w:r>
          </w:p>
        </w:tc>
        <w:tc>
          <w:tcPr>
            <w:tcW w:w="1082" w:type="dxa"/>
            <w:tcBorders>
              <w:top w:val="single" w:sz="6" w:space="0" w:color="auto"/>
              <w:left w:val="single" w:sz="6" w:space="0" w:color="auto"/>
              <w:bottom w:val="single" w:sz="6" w:space="0" w:color="auto"/>
              <w:right w:val="single" w:sz="6" w:space="0" w:color="auto"/>
            </w:tcBorders>
            <w:vAlign w:val="center"/>
            <w:hideMark/>
          </w:tcPr>
          <w:p w14:paraId="28EFAB05" w14:textId="77777777" w:rsidR="00316542" w:rsidRPr="00130358" w:rsidRDefault="00316542" w:rsidP="00D62538">
            <w:pPr>
              <w:pStyle w:val="TAC"/>
              <w:keepNext w:val="0"/>
              <w:keepLines w:val="0"/>
            </w:pPr>
            <w:r w:rsidRPr="00130358">
              <w:sym w:font="Symbol" w:char="00B1"/>
            </w:r>
            <w:r w:rsidRPr="00130358">
              <w:t>4</w:t>
            </w:r>
          </w:p>
        </w:tc>
        <w:tc>
          <w:tcPr>
            <w:tcW w:w="1094" w:type="dxa"/>
            <w:tcBorders>
              <w:top w:val="single" w:sz="6" w:space="0" w:color="auto"/>
              <w:left w:val="single" w:sz="6" w:space="0" w:color="auto"/>
              <w:bottom w:val="single" w:sz="6" w:space="0" w:color="auto"/>
              <w:right w:val="single" w:sz="6" w:space="0" w:color="auto"/>
            </w:tcBorders>
            <w:vAlign w:val="center"/>
            <w:hideMark/>
          </w:tcPr>
          <w:p w14:paraId="0D80A58D" w14:textId="222D62F3" w:rsidR="00316542" w:rsidRPr="00130358" w:rsidRDefault="00316542" w:rsidP="00D62538">
            <w:pPr>
              <w:pStyle w:val="TAC"/>
              <w:keepNext w:val="0"/>
              <w:keepLines w:val="0"/>
            </w:pPr>
            <w:r w:rsidRPr="00130358">
              <w:sym w:font="Symbol" w:char="00B3"/>
            </w:r>
            <w:r w:rsidRPr="00130358">
              <w:t>-6</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vAlign w:val="center"/>
            <w:hideMark/>
          </w:tcPr>
          <w:p w14:paraId="1B5BD7AF" w14:textId="3DC95C13" w:rsidR="00316542" w:rsidRPr="00130358" w:rsidRDefault="00316542" w:rsidP="00D62538">
            <w:pPr>
              <w:pStyle w:val="TAC"/>
              <w:keepNext w:val="0"/>
              <w:keepLines w:val="0"/>
            </w:pPr>
            <w:r w:rsidRPr="00130358">
              <w:t>Note</w:t>
            </w:r>
            <w:r w:rsidR="00D62538" w:rsidRPr="00130358">
              <w:t xml:space="preserve"> </w:t>
            </w:r>
            <w:r w:rsidRPr="00130358">
              <w:t>2</w:t>
            </w:r>
          </w:p>
        </w:tc>
        <w:tc>
          <w:tcPr>
            <w:tcW w:w="1754" w:type="dxa"/>
            <w:tcBorders>
              <w:top w:val="single" w:sz="6" w:space="0" w:color="auto"/>
              <w:left w:val="single" w:sz="6" w:space="0" w:color="auto"/>
              <w:bottom w:val="single" w:sz="6" w:space="0" w:color="auto"/>
              <w:right w:val="single" w:sz="6" w:space="0" w:color="auto"/>
            </w:tcBorders>
            <w:vAlign w:val="center"/>
            <w:hideMark/>
          </w:tcPr>
          <w:p w14:paraId="2D6E16AA" w14:textId="151D2763" w:rsidR="00316542" w:rsidRPr="00130358" w:rsidRDefault="00316542" w:rsidP="00D62538">
            <w:pPr>
              <w:pStyle w:val="TAC"/>
              <w:keepNext w:val="0"/>
              <w:keepLines w:val="0"/>
            </w:pPr>
            <w:r w:rsidRPr="00130358">
              <w:t>Note</w:t>
            </w:r>
            <w:r w:rsidR="00D62538" w:rsidRPr="00130358">
              <w:t xml:space="preserve"> </w:t>
            </w:r>
            <w:r w:rsidRPr="00130358">
              <w:t>2</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368332C" w14:textId="3E9E93A7" w:rsidR="00316542" w:rsidRPr="00130358" w:rsidRDefault="00316542" w:rsidP="00D62538">
            <w:pPr>
              <w:pStyle w:val="TAC"/>
              <w:keepNext w:val="0"/>
              <w:keepLines w:val="0"/>
            </w:pPr>
            <w:r w:rsidRPr="00130358">
              <w:t>Note</w:t>
            </w:r>
            <w:r w:rsidR="00D62538" w:rsidRPr="00130358">
              <w:t xml:space="preserve"> </w:t>
            </w:r>
            <w:r w:rsidRPr="00130358">
              <w:t>2</w:t>
            </w:r>
          </w:p>
        </w:tc>
      </w:tr>
      <w:tr w:rsidR="00316542" w:rsidRPr="00130358" w14:paraId="42764B92" w14:textId="77777777" w:rsidTr="00D62538">
        <w:trPr>
          <w:jc w:val="center"/>
        </w:trPr>
        <w:tc>
          <w:tcPr>
            <w:tcW w:w="9180" w:type="dxa"/>
            <w:gridSpan w:val="6"/>
            <w:tcBorders>
              <w:top w:val="single" w:sz="6" w:space="0" w:color="auto"/>
              <w:left w:val="single" w:sz="4" w:space="0" w:color="auto"/>
              <w:bottom w:val="single" w:sz="4" w:space="0" w:color="auto"/>
              <w:right w:val="single" w:sz="4" w:space="0" w:color="auto"/>
            </w:tcBorders>
            <w:vAlign w:val="center"/>
            <w:hideMark/>
          </w:tcPr>
          <w:p w14:paraId="7175A364" w14:textId="1A92F7B5" w:rsidR="00316542" w:rsidRPr="00130358" w:rsidRDefault="00483222" w:rsidP="000835DA">
            <w:pPr>
              <w:pStyle w:val="TAN"/>
              <w:keepLines w:val="0"/>
            </w:pPr>
            <w:r w:rsidRPr="00130358">
              <w:t>NOTE 1:</w:t>
            </w:r>
            <w:r w:rsidR="00316542" w:rsidRPr="00130358">
              <w:tab/>
              <w:t>Io</w:t>
            </w:r>
            <w:r w:rsidR="00D62538" w:rsidRPr="00130358">
              <w:t xml:space="preserve"> </w:t>
            </w:r>
            <w:r w:rsidR="00316542" w:rsidRPr="00130358">
              <w:t>is</w:t>
            </w:r>
            <w:r w:rsidR="00D62538" w:rsidRPr="00130358">
              <w:t xml:space="preserve"> </w:t>
            </w:r>
            <w:r w:rsidR="00316542" w:rsidRPr="00130358">
              <w:t>assumed</w:t>
            </w:r>
            <w:r w:rsidR="00D62538" w:rsidRPr="00130358">
              <w:t xml:space="preserve"> </w:t>
            </w:r>
            <w:r w:rsidR="00316542" w:rsidRPr="00130358">
              <w:t>to</w:t>
            </w:r>
            <w:r w:rsidR="00D62538" w:rsidRPr="00130358">
              <w:t xml:space="preserve"> </w:t>
            </w:r>
            <w:r w:rsidR="00316542" w:rsidRPr="00130358">
              <w:t>have</w:t>
            </w:r>
            <w:r w:rsidR="00D62538" w:rsidRPr="00130358">
              <w:t xml:space="preserve"> </w:t>
            </w:r>
            <w:r w:rsidR="00316542" w:rsidRPr="00130358">
              <w:t>constant</w:t>
            </w:r>
            <w:r w:rsidR="00D62538" w:rsidRPr="00130358">
              <w:t xml:space="preserve"> </w:t>
            </w:r>
            <w:r w:rsidR="00316542" w:rsidRPr="00130358">
              <w:t>EPRE</w:t>
            </w:r>
            <w:r w:rsidR="00D62538" w:rsidRPr="00130358">
              <w:t xml:space="preserve"> </w:t>
            </w:r>
            <w:r w:rsidR="00316542" w:rsidRPr="00130358">
              <w:t>across</w:t>
            </w:r>
            <w:r w:rsidR="00D62538" w:rsidRPr="00130358">
              <w:t xml:space="preserve"> </w:t>
            </w:r>
            <w:r w:rsidR="00316542" w:rsidRPr="00130358">
              <w:t>the</w:t>
            </w:r>
            <w:r w:rsidR="00D62538" w:rsidRPr="00130358">
              <w:t xml:space="preserve"> </w:t>
            </w:r>
            <w:r w:rsidR="00316542" w:rsidRPr="00130358">
              <w:t>bandwidth.</w:t>
            </w:r>
          </w:p>
          <w:p w14:paraId="490A2957" w14:textId="255425C0" w:rsidR="00316542" w:rsidRPr="00130358" w:rsidRDefault="00483222" w:rsidP="000835DA">
            <w:pPr>
              <w:pStyle w:val="TAN"/>
              <w:keepLines w:val="0"/>
            </w:pPr>
            <w:r w:rsidRPr="00130358">
              <w:t>NOTE 2:</w:t>
            </w:r>
            <w:r w:rsidR="00316542" w:rsidRPr="00130358">
              <w:tab/>
              <w:t>The</w:t>
            </w:r>
            <w:r w:rsidR="00D62538" w:rsidRPr="00130358">
              <w:t xml:space="preserve"> </w:t>
            </w:r>
            <w:r w:rsidR="00316542" w:rsidRPr="00130358">
              <w:t>same</w:t>
            </w:r>
            <w:r w:rsidR="00D62538" w:rsidRPr="00130358">
              <w:t xml:space="preserve"> </w:t>
            </w:r>
            <w:r w:rsidR="00316542" w:rsidRPr="00130358">
              <w:t>bands</w:t>
            </w:r>
            <w:r w:rsidR="00D62538" w:rsidRPr="00130358">
              <w:t xml:space="preserve"> </w:t>
            </w:r>
            <w:r w:rsidR="00316542" w:rsidRPr="00130358">
              <w:t>and</w:t>
            </w:r>
            <w:r w:rsidR="00D62538" w:rsidRPr="00130358">
              <w:t xml:space="preserve"> </w:t>
            </w:r>
            <w:r w:rsidR="00316542" w:rsidRPr="00130358">
              <w:t>the</w:t>
            </w:r>
            <w:r w:rsidR="00D62538" w:rsidRPr="00130358">
              <w:t xml:space="preserve"> </w:t>
            </w:r>
            <w:r w:rsidR="00316542" w:rsidRPr="00130358">
              <w:t>same</w:t>
            </w:r>
            <w:r w:rsidR="00D62538" w:rsidRPr="00130358">
              <w:t xml:space="preserve"> </w:t>
            </w:r>
            <w:r w:rsidR="00316542" w:rsidRPr="00130358">
              <w:t>Io</w:t>
            </w:r>
            <w:r w:rsidR="00D62538" w:rsidRPr="00130358">
              <w:t xml:space="preserve"> </w:t>
            </w:r>
            <w:r w:rsidR="00316542" w:rsidRPr="00130358">
              <w:t>conditions</w:t>
            </w:r>
            <w:r w:rsidR="00D62538" w:rsidRPr="00130358">
              <w:t xml:space="preserve"> </w:t>
            </w:r>
            <w:r w:rsidR="00316542" w:rsidRPr="00130358">
              <w:t>for</w:t>
            </w:r>
            <w:r w:rsidR="00D62538" w:rsidRPr="00130358">
              <w:t xml:space="preserve"> </w:t>
            </w:r>
            <w:r w:rsidR="00316542" w:rsidRPr="00130358">
              <w:t>each</w:t>
            </w:r>
            <w:r w:rsidR="00D62538" w:rsidRPr="00130358">
              <w:t xml:space="preserve"> </w:t>
            </w:r>
            <w:r w:rsidR="00316542" w:rsidRPr="00130358">
              <w:t>band</w:t>
            </w:r>
            <w:r w:rsidR="00D62538" w:rsidRPr="00130358">
              <w:t xml:space="preserve"> </w:t>
            </w:r>
            <w:r w:rsidR="00316542" w:rsidRPr="00130358">
              <w:t>apply</w:t>
            </w:r>
            <w:r w:rsidR="00D62538" w:rsidRPr="00130358">
              <w:t xml:space="preserve"> </w:t>
            </w:r>
            <w:r w:rsidR="00316542" w:rsidRPr="00130358">
              <w:t>for</w:t>
            </w:r>
            <w:r w:rsidR="00D62538" w:rsidRPr="00130358">
              <w:t xml:space="preserve"> </w:t>
            </w:r>
            <w:r w:rsidR="00316542" w:rsidRPr="00130358">
              <w:t>this</w:t>
            </w:r>
            <w:r w:rsidR="00D62538" w:rsidRPr="00130358">
              <w:t xml:space="preserve"> </w:t>
            </w:r>
            <w:r w:rsidR="00316542" w:rsidRPr="00130358">
              <w:t>requirement</w:t>
            </w:r>
            <w:r w:rsidR="00D62538" w:rsidRPr="00130358">
              <w:t xml:space="preserve"> </w:t>
            </w:r>
            <w:r w:rsidR="00316542" w:rsidRPr="00130358">
              <w:t>as</w:t>
            </w:r>
            <w:r w:rsidR="00D62538" w:rsidRPr="00130358">
              <w:t xml:space="preserve"> </w:t>
            </w:r>
            <w:r w:rsidR="00316542" w:rsidRPr="00130358">
              <w:t>for</w:t>
            </w:r>
            <w:r w:rsidR="00D62538" w:rsidRPr="00130358">
              <w:t xml:space="preserve"> </w:t>
            </w:r>
            <w:r w:rsidR="00316542" w:rsidRPr="00130358">
              <w:t>the</w:t>
            </w:r>
            <w:r w:rsidR="00D62538" w:rsidRPr="00130358">
              <w:t xml:space="preserve"> </w:t>
            </w:r>
            <w:r w:rsidR="00316542" w:rsidRPr="00130358">
              <w:t>corresponding</w:t>
            </w:r>
            <w:r w:rsidR="00D62538" w:rsidRPr="00130358">
              <w:t xml:space="preserve"> </w:t>
            </w:r>
            <w:r w:rsidR="00316542" w:rsidRPr="00130358">
              <w:t>highest</w:t>
            </w:r>
            <w:r w:rsidR="00D62538" w:rsidRPr="00130358">
              <w:t xml:space="preserve"> </w:t>
            </w:r>
            <w:r w:rsidR="00316542" w:rsidRPr="00130358">
              <w:t>accuracy</w:t>
            </w:r>
            <w:r w:rsidR="00D62538" w:rsidRPr="00130358">
              <w:t xml:space="preserve"> </w:t>
            </w:r>
            <w:r w:rsidR="00316542" w:rsidRPr="00130358">
              <w:t>requirement.</w:t>
            </w:r>
          </w:p>
          <w:p w14:paraId="25E0CBBE" w14:textId="0A975E59" w:rsidR="00316542" w:rsidRPr="00130358" w:rsidRDefault="00483222" w:rsidP="000835DA">
            <w:pPr>
              <w:pStyle w:val="TAN"/>
              <w:keepLines w:val="0"/>
            </w:pPr>
            <w:r w:rsidRPr="00130358">
              <w:t>NOTE 3:</w:t>
            </w:r>
            <w:r w:rsidR="00316542" w:rsidRPr="00130358">
              <w:tab/>
              <w:t>The</w:t>
            </w:r>
            <w:r w:rsidR="00D62538" w:rsidRPr="00130358">
              <w:t xml:space="preserve"> </w:t>
            </w:r>
            <w:r w:rsidR="00316542" w:rsidRPr="00130358">
              <w:t>condition</w:t>
            </w:r>
            <w:r w:rsidR="00D62538" w:rsidRPr="00130358">
              <w:t xml:space="preserve"> </w:t>
            </w:r>
            <w:r w:rsidR="00316542" w:rsidRPr="00130358">
              <w:t>level</w:t>
            </w:r>
            <w:r w:rsidR="00D62538" w:rsidRPr="00130358">
              <w:t xml:space="preserve"> </w:t>
            </w:r>
            <w:r w:rsidR="00316542" w:rsidRPr="00130358">
              <w:t>is</w:t>
            </w:r>
            <w:r w:rsidR="00D62538" w:rsidRPr="00130358">
              <w:t xml:space="preserve"> </w:t>
            </w:r>
            <w:r w:rsidR="00316542" w:rsidRPr="00130358">
              <w:t>increased</w:t>
            </w:r>
            <w:r w:rsidR="00D62538" w:rsidRPr="00130358">
              <w:t xml:space="preserve"> </w:t>
            </w:r>
            <w:r w:rsidR="00316542" w:rsidRPr="00130358">
              <w:t>by</w:t>
            </w:r>
            <w:r w:rsidR="00D62538" w:rsidRPr="00130358">
              <w:t xml:space="preserve"> </w:t>
            </w:r>
            <w:r w:rsidR="00316542" w:rsidRPr="00130358">
              <w:t>∆&gt;0,</w:t>
            </w:r>
            <w:r w:rsidR="00D62538" w:rsidRPr="00130358">
              <w:t xml:space="preserve"> </w:t>
            </w:r>
            <w:r w:rsidR="00316542" w:rsidRPr="00130358">
              <w:t>when</w:t>
            </w:r>
            <w:r w:rsidR="00D62538" w:rsidRPr="00130358">
              <w:t xml:space="preserve"> </w:t>
            </w:r>
            <w:r w:rsidR="00316542" w:rsidRPr="00130358">
              <w:t>applicable,</w:t>
            </w:r>
            <w:r w:rsidR="00D62538" w:rsidRPr="00130358">
              <w:t xml:space="preserve"> </w:t>
            </w:r>
            <w:r w:rsidR="00316542" w:rsidRPr="00130358">
              <w:t>as</w:t>
            </w:r>
            <w:r w:rsidR="00D62538" w:rsidRPr="00130358">
              <w:t xml:space="preserve"> </w:t>
            </w:r>
            <w:r w:rsidR="00316542" w:rsidRPr="00130358">
              <w:t>described</w:t>
            </w:r>
            <w:r w:rsidR="00D62538" w:rsidRPr="00130358">
              <w:t xml:space="preserve"> </w:t>
            </w:r>
            <w:r w:rsidR="00316542" w:rsidRPr="00130358">
              <w:t>in</w:t>
            </w:r>
            <w:r w:rsidR="00D62538" w:rsidRPr="00130358">
              <w:t xml:space="preserve"> </w:t>
            </w:r>
            <w:r w:rsidRPr="00130358">
              <w:t>Clause</w:t>
            </w:r>
            <w:r w:rsidR="00316542" w:rsidRPr="00130358">
              <w:t>s</w:t>
            </w:r>
            <w:r w:rsidR="00D62538" w:rsidRPr="00130358">
              <w:t xml:space="preserve"> </w:t>
            </w:r>
            <w:r w:rsidR="00316542" w:rsidRPr="00130358">
              <w:t>I.4.2</w:t>
            </w:r>
            <w:r w:rsidR="00D62538" w:rsidRPr="00130358">
              <w:t xml:space="preserve"> </w:t>
            </w:r>
            <w:r w:rsidR="00316542" w:rsidRPr="00130358">
              <w:t>and</w:t>
            </w:r>
            <w:r w:rsidR="00D62538" w:rsidRPr="00130358">
              <w:t xml:space="preserve"> </w:t>
            </w:r>
            <w:r w:rsidR="00316542" w:rsidRPr="00130358">
              <w:t>I.4.3.</w:t>
            </w:r>
          </w:p>
          <w:p w14:paraId="3BF50965" w14:textId="0EC75059" w:rsidR="00316542" w:rsidRPr="00130358" w:rsidRDefault="00483222" w:rsidP="000835DA">
            <w:pPr>
              <w:pStyle w:val="TAN"/>
              <w:keepLines w:val="0"/>
            </w:pPr>
            <w:r w:rsidRPr="00130358">
              <w:t>NOTE 4:</w:t>
            </w:r>
            <w:r w:rsidR="00316542" w:rsidRPr="00130358">
              <w:tab/>
              <w:t>E-UTRA</w:t>
            </w:r>
            <w:r w:rsidR="00D62538" w:rsidRPr="00130358">
              <w:t xml:space="preserve"> </w:t>
            </w:r>
            <w:r w:rsidR="00316542" w:rsidRPr="00130358">
              <w:t>operating</w:t>
            </w:r>
            <w:r w:rsidR="00D62538" w:rsidRPr="00130358">
              <w:t xml:space="preserve"> </w:t>
            </w:r>
            <w:r w:rsidR="00316542" w:rsidRPr="00130358">
              <w:t>band</w:t>
            </w:r>
            <w:r w:rsidR="00D62538" w:rsidRPr="00130358">
              <w:t xml:space="preserve"> </w:t>
            </w:r>
            <w:r w:rsidR="00316542" w:rsidRPr="00130358">
              <w:t>groups</w:t>
            </w:r>
            <w:r w:rsidR="00D62538" w:rsidRPr="00130358">
              <w:t xml:space="preserve"> </w:t>
            </w:r>
            <w:r w:rsidR="00316542" w:rsidRPr="00130358">
              <w:t>are</w:t>
            </w:r>
            <w:r w:rsidR="00D62538" w:rsidRPr="00130358">
              <w:t xml:space="preserve"> </w:t>
            </w:r>
            <w:r w:rsidR="00316542" w:rsidRPr="00130358">
              <w:t>as</w:t>
            </w:r>
            <w:r w:rsidR="00D62538" w:rsidRPr="00130358">
              <w:t xml:space="preserve"> </w:t>
            </w:r>
            <w:r w:rsidR="00316542" w:rsidRPr="00130358">
              <w:t>defined</w:t>
            </w:r>
            <w:r w:rsidR="00D62538" w:rsidRPr="00130358">
              <w:t xml:space="preserve"> </w:t>
            </w:r>
            <w:r w:rsidR="00316542" w:rsidRPr="00130358">
              <w:t>in</w:t>
            </w:r>
            <w:r w:rsidR="00D62538" w:rsidRPr="00130358">
              <w:t xml:space="preserve"> </w:t>
            </w:r>
            <w:r w:rsidRPr="00130358">
              <w:t>Clause</w:t>
            </w:r>
            <w:r w:rsidR="00D62538" w:rsidRPr="00130358">
              <w:t xml:space="preserve"> </w:t>
            </w:r>
            <w:r w:rsidR="00316542" w:rsidRPr="00130358">
              <w:t>3.5.</w:t>
            </w:r>
          </w:p>
        </w:tc>
      </w:tr>
    </w:tbl>
    <w:p w14:paraId="4F3DFEBF" w14:textId="77777777" w:rsidR="00316542" w:rsidRPr="00130358" w:rsidRDefault="00316542" w:rsidP="00D62538"/>
    <w:p w14:paraId="1862D602" w14:textId="77777777" w:rsidR="00316542" w:rsidRPr="00130358" w:rsidRDefault="00316542" w:rsidP="00D62538">
      <w:pPr>
        <w:rPr>
          <w:szCs w:val="28"/>
          <w:lang w:eastAsia="zh-CN"/>
        </w:rPr>
      </w:pPr>
      <w:r w:rsidRPr="00130358">
        <w:rPr>
          <w:szCs w:val="28"/>
        </w:rPr>
        <w:t>The reporting range of RSRQ is defined from -19.5 dB to -3 with 0.5 dB resolution.</w:t>
      </w:r>
    </w:p>
    <w:p w14:paraId="22B8BE6E" w14:textId="77777777" w:rsidR="00316542" w:rsidRPr="00130358" w:rsidRDefault="00316542" w:rsidP="00D62538">
      <w:pPr>
        <w:rPr>
          <w:szCs w:val="28"/>
        </w:rPr>
      </w:pPr>
      <w:r w:rsidRPr="00130358">
        <w:rPr>
          <w:szCs w:val="28"/>
        </w:rPr>
        <w:t>The mapping of measured quantity is defined in Table 9.9.1</w:t>
      </w:r>
      <w:r w:rsidRPr="00130358">
        <w:rPr>
          <w:lang w:eastAsia="zh-CN"/>
        </w:rPr>
        <w:t>.2</w:t>
      </w:r>
      <w:r w:rsidRPr="00130358">
        <w:rPr>
          <w:szCs w:val="28"/>
        </w:rPr>
        <w:t>.3-2.</w:t>
      </w:r>
      <w:r w:rsidRPr="00130358">
        <w:rPr>
          <w:szCs w:val="28"/>
          <w:lang w:eastAsia="zh-CN"/>
        </w:rPr>
        <w:t xml:space="preserve"> </w:t>
      </w:r>
      <w:r w:rsidRPr="00130358">
        <w:rPr>
          <w:rFonts w:cs="v4.2.0"/>
        </w:rPr>
        <w:t>The range in the signalling may be larger than the guaranteed accuracy range.</w:t>
      </w:r>
    </w:p>
    <w:p w14:paraId="246E422D" w14:textId="77777777" w:rsidR="00316542" w:rsidRPr="00130358" w:rsidRDefault="00316542" w:rsidP="00D62538">
      <w:pPr>
        <w:pStyle w:val="TH"/>
        <w:keepNext w:val="0"/>
        <w:keepLines w:val="0"/>
      </w:pPr>
      <w:r w:rsidRPr="00130358">
        <w:t>Table 9.9.1</w:t>
      </w:r>
      <w:r w:rsidRPr="00130358">
        <w:rPr>
          <w:lang w:eastAsia="zh-CN"/>
        </w:rPr>
        <w:t>.2</w:t>
      </w:r>
      <w:r w:rsidRPr="00130358">
        <w:t xml:space="preserve">.3-2: RSRQ </w:t>
      </w:r>
      <w:r w:rsidRPr="00130358">
        <w:rPr>
          <w:lang w:eastAsia="zh-CN"/>
        </w:rPr>
        <w:t>F</w:t>
      </w:r>
      <w:r w:rsidRPr="00130358">
        <w:t>DD Intra frequency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316542" w:rsidRPr="00130358" w14:paraId="029D03D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34ED8560" w14:textId="29E6A63B" w:rsidR="00316542" w:rsidRPr="00130358" w:rsidRDefault="00316542"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Borders>
              <w:top w:val="single" w:sz="4" w:space="0" w:color="auto"/>
              <w:left w:val="single" w:sz="4" w:space="0" w:color="auto"/>
              <w:bottom w:val="single" w:sz="4" w:space="0" w:color="auto"/>
              <w:right w:val="single" w:sz="4" w:space="0" w:color="auto"/>
            </w:tcBorders>
            <w:hideMark/>
          </w:tcPr>
          <w:p w14:paraId="1722833A" w14:textId="68C6A8AA" w:rsidR="00316542" w:rsidRPr="00130358" w:rsidRDefault="00316542"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Borders>
              <w:top w:val="single" w:sz="4" w:space="0" w:color="auto"/>
              <w:left w:val="single" w:sz="4" w:space="0" w:color="auto"/>
              <w:bottom w:val="single" w:sz="4" w:space="0" w:color="auto"/>
              <w:right w:val="single" w:sz="4" w:space="0" w:color="auto"/>
            </w:tcBorders>
            <w:hideMark/>
          </w:tcPr>
          <w:p w14:paraId="22110943" w14:textId="77777777" w:rsidR="00316542" w:rsidRPr="00130358" w:rsidRDefault="00316542" w:rsidP="00D62538">
            <w:pPr>
              <w:pStyle w:val="TAH"/>
              <w:keepNext w:val="0"/>
              <w:keepLines w:val="0"/>
              <w:rPr>
                <w:rFonts w:cs="v3.7.0"/>
              </w:rPr>
            </w:pPr>
            <w:r w:rsidRPr="00130358">
              <w:rPr>
                <w:rFonts w:cs="v3.7.0"/>
              </w:rPr>
              <w:t>Unit</w:t>
            </w:r>
          </w:p>
        </w:tc>
      </w:tr>
      <w:tr w:rsidR="00316542" w:rsidRPr="00130358" w14:paraId="2983F1CB"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5CAA1BC9" w14:textId="77777777" w:rsidR="00316542" w:rsidRPr="00130358" w:rsidRDefault="00316542" w:rsidP="00D62538">
            <w:pPr>
              <w:pStyle w:val="TAL"/>
              <w:keepNext w:val="0"/>
              <w:keepLines w:val="0"/>
            </w:pPr>
            <w:r w:rsidRPr="00130358">
              <w:t>RSRQ_00</w:t>
            </w:r>
          </w:p>
        </w:tc>
        <w:tc>
          <w:tcPr>
            <w:tcW w:w="3260" w:type="dxa"/>
            <w:tcBorders>
              <w:top w:val="single" w:sz="4" w:space="0" w:color="auto"/>
              <w:left w:val="single" w:sz="4" w:space="0" w:color="auto"/>
              <w:bottom w:val="single" w:sz="4" w:space="0" w:color="auto"/>
              <w:right w:val="single" w:sz="4" w:space="0" w:color="auto"/>
            </w:tcBorders>
            <w:hideMark/>
          </w:tcPr>
          <w:p w14:paraId="04F8DA72" w14:textId="7AC33E5C" w:rsidR="00316542" w:rsidRPr="00130358" w:rsidRDefault="00316542" w:rsidP="00D62538">
            <w:pPr>
              <w:pStyle w:val="TAC"/>
              <w:keepNext w:val="0"/>
              <w:keepLines w:val="0"/>
            </w:pPr>
            <w:r w:rsidRPr="00130358">
              <w:t>RSRQ</w:t>
            </w:r>
            <w:r w:rsidR="00D62538" w:rsidRPr="00130358">
              <w:t xml:space="preserve"> </w:t>
            </w:r>
            <w:r w:rsidRPr="00130358">
              <w:sym w:font="Symbol" w:char="003C"/>
            </w:r>
            <w:r w:rsidR="00D62538" w:rsidRPr="00130358">
              <w:t xml:space="preserve"> </w:t>
            </w:r>
            <w:r w:rsidRPr="00130358">
              <w:t>-19.5</w:t>
            </w:r>
          </w:p>
        </w:tc>
        <w:tc>
          <w:tcPr>
            <w:tcW w:w="1985" w:type="dxa"/>
            <w:tcBorders>
              <w:top w:val="single" w:sz="4" w:space="0" w:color="auto"/>
              <w:left w:val="single" w:sz="4" w:space="0" w:color="auto"/>
              <w:bottom w:val="single" w:sz="4" w:space="0" w:color="auto"/>
              <w:right w:val="single" w:sz="4" w:space="0" w:color="auto"/>
            </w:tcBorders>
            <w:hideMark/>
          </w:tcPr>
          <w:p w14:paraId="59E10B86" w14:textId="77777777" w:rsidR="00316542" w:rsidRPr="00130358" w:rsidRDefault="00316542" w:rsidP="00D62538">
            <w:pPr>
              <w:pStyle w:val="TAC"/>
              <w:keepNext w:val="0"/>
              <w:keepLines w:val="0"/>
            </w:pPr>
            <w:r w:rsidRPr="00130358">
              <w:t>dB</w:t>
            </w:r>
          </w:p>
        </w:tc>
      </w:tr>
      <w:tr w:rsidR="00316542" w:rsidRPr="00130358" w14:paraId="7E89AF4F"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5DFB19E" w14:textId="77777777" w:rsidR="00316542" w:rsidRPr="00130358" w:rsidRDefault="00316542" w:rsidP="00D62538">
            <w:pPr>
              <w:pStyle w:val="TAL"/>
              <w:keepNext w:val="0"/>
              <w:keepLines w:val="0"/>
            </w:pPr>
            <w:r w:rsidRPr="00130358">
              <w:t>RSRQ_01</w:t>
            </w:r>
          </w:p>
        </w:tc>
        <w:tc>
          <w:tcPr>
            <w:tcW w:w="3260" w:type="dxa"/>
            <w:tcBorders>
              <w:top w:val="single" w:sz="4" w:space="0" w:color="auto"/>
              <w:left w:val="single" w:sz="4" w:space="0" w:color="auto"/>
              <w:bottom w:val="single" w:sz="4" w:space="0" w:color="auto"/>
              <w:right w:val="single" w:sz="4" w:space="0" w:color="auto"/>
            </w:tcBorders>
            <w:hideMark/>
          </w:tcPr>
          <w:p w14:paraId="31ADCF12" w14:textId="38D1D6CA" w:rsidR="00316542" w:rsidRPr="00130358" w:rsidRDefault="00316542" w:rsidP="00D62538">
            <w:pPr>
              <w:pStyle w:val="TAC"/>
              <w:keepNext w:val="0"/>
              <w:keepLines w:val="0"/>
            </w:pPr>
            <w:r w:rsidRPr="00130358">
              <w:t>-19.5</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-19</w:t>
            </w:r>
          </w:p>
        </w:tc>
        <w:tc>
          <w:tcPr>
            <w:tcW w:w="1985" w:type="dxa"/>
            <w:tcBorders>
              <w:top w:val="single" w:sz="4" w:space="0" w:color="auto"/>
              <w:left w:val="single" w:sz="4" w:space="0" w:color="auto"/>
              <w:bottom w:val="single" w:sz="4" w:space="0" w:color="auto"/>
              <w:right w:val="single" w:sz="4" w:space="0" w:color="auto"/>
            </w:tcBorders>
            <w:hideMark/>
          </w:tcPr>
          <w:p w14:paraId="73EDA2C1" w14:textId="77777777" w:rsidR="00316542" w:rsidRPr="00130358" w:rsidRDefault="00316542" w:rsidP="00D62538">
            <w:pPr>
              <w:pStyle w:val="TAC"/>
              <w:keepNext w:val="0"/>
              <w:keepLines w:val="0"/>
            </w:pPr>
            <w:r w:rsidRPr="00130358">
              <w:t>dB</w:t>
            </w:r>
          </w:p>
        </w:tc>
      </w:tr>
      <w:tr w:rsidR="00316542" w:rsidRPr="00130358" w14:paraId="639E0870"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3176ACE" w14:textId="77777777" w:rsidR="00316542" w:rsidRPr="00130358" w:rsidRDefault="00316542" w:rsidP="00D62538">
            <w:pPr>
              <w:pStyle w:val="TAL"/>
              <w:keepNext w:val="0"/>
              <w:keepLines w:val="0"/>
            </w:pPr>
            <w:r w:rsidRPr="00130358">
              <w:t>RSRQ_02</w:t>
            </w:r>
          </w:p>
        </w:tc>
        <w:tc>
          <w:tcPr>
            <w:tcW w:w="3260" w:type="dxa"/>
            <w:tcBorders>
              <w:top w:val="single" w:sz="4" w:space="0" w:color="auto"/>
              <w:left w:val="single" w:sz="4" w:space="0" w:color="auto"/>
              <w:bottom w:val="single" w:sz="4" w:space="0" w:color="auto"/>
              <w:right w:val="single" w:sz="4" w:space="0" w:color="auto"/>
            </w:tcBorders>
            <w:hideMark/>
          </w:tcPr>
          <w:p w14:paraId="3469131D" w14:textId="2957A3EC" w:rsidR="00316542" w:rsidRPr="00130358" w:rsidRDefault="00316542" w:rsidP="00D62538">
            <w:pPr>
              <w:pStyle w:val="TAC"/>
              <w:keepNext w:val="0"/>
              <w:keepLines w:val="0"/>
            </w:pPr>
            <w:r w:rsidRPr="00130358">
              <w:t>-19</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-18.5</w:t>
            </w:r>
          </w:p>
        </w:tc>
        <w:tc>
          <w:tcPr>
            <w:tcW w:w="1985" w:type="dxa"/>
            <w:tcBorders>
              <w:top w:val="single" w:sz="4" w:space="0" w:color="auto"/>
              <w:left w:val="single" w:sz="4" w:space="0" w:color="auto"/>
              <w:bottom w:val="single" w:sz="4" w:space="0" w:color="auto"/>
              <w:right w:val="single" w:sz="4" w:space="0" w:color="auto"/>
            </w:tcBorders>
            <w:hideMark/>
          </w:tcPr>
          <w:p w14:paraId="3E0F14CE" w14:textId="77777777" w:rsidR="00316542" w:rsidRPr="00130358" w:rsidRDefault="00316542" w:rsidP="00D62538">
            <w:pPr>
              <w:pStyle w:val="TAC"/>
              <w:keepNext w:val="0"/>
              <w:keepLines w:val="0"/>
            </w:pPr>
            <w:r w:rsidRPr="00130358">
              <w:t>dB</w:t>
            </w:r>
          </w:p>
        </w:tc>
      </w:tr>
      <w:tr w:rsidR="00316542" w:rsidRPr="00130358" w14:paraId="39BD47DE"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0B69637" w14:textId="77777777" w:rsidR="00316542" w:rsidRPr="00130358" w:rsidRDefault="00316542" w:rsidP="00D62538">
            <w:pPr>
              <w:pStyle w:val="TAL"/>
              <w:keepNext w:val="0"/>
              <w:keepLines w:val="0"/>
            </w:pPr>
            <w:r w:rsidRPr="00130358">
              <w:t>…</w:t>
            </w:r>
          </w:p>
        </w:tc>
        <w:tc>
          <w:tcPr>
            <w:tcW w:w="3260" w:type="dxa"/>
            <w:tcBorders>
              <w:top w:val="single" w:sz="4" w:space="0" w:color="auto"/>
              <w:left w:val="single" w:sz="4" w:space="0" w:color="auto"/>
              <w:bottom w:val="single" w:sz="4" w:space="0" w:color="auto"/>
              <w:right w:val="single" w:sz="4" w:space="0" w:color="auto"/>
            </w:tcBorders>
            <w:hideMark/>
          </w:tcPr>
          <w:p w14:paraId="37AD9A8A" w14:textId="77777777" w:rsidR="00316542" w:rsidRPr="00130358" w:rsidRDefault="00316542" w:rsidP="00D62538">
            <w:pPr>
              <w:pStyle w:val="TAC"/>
              <w:keepNext w:val="0"/>
              <w:keepLines w:val="0"/>
            </w:pPr>
            <w:r w:rsidRPr="00130358">
              <w:t>…</w:t>
            </w:r>
          </w:p>
        </w:tc>
        <w:tc>
          <w:tcPr>
            <w:tcW w:w="1985" w:type="dxa"/>
            <w:tcBorders>
              <w:top w:val="single" w:sz="4" w:space="0" w:color="auto"/>
              <w:left w:val="single" w:sz="4" w:space="0" w:color="auto"/>
              <w:bottom w:val="single" w:sz="4" w:space="0" w:color="auto"/>
              <w:right w:val="single" w:sz="4" w:space="0" w:color="auto"/>
            </w:tcBorders>
            <w:hideMark/>
          </w:tcPr>
          <w:p w14:paraId="1A0E82D1" w14:textId="77777777" w:rsidR="00316542" w:rsidRPr="00130358" w:rsidRDefault="00316542" w:rsidP="00D62538">
            <w:pPr>
              <w:pStyle w:val="TAC"/>
              <w:keepNext w:val="0"/>
              <w:keepLines w:val="0"/>
            </w:pPr>
            <w:r w:rsidRPr="00130358">
              <w:t>…</w:t>
            </w:r>
          </w:p>
        </w:tc>
      </w:tr>
      <w:tr w:rsidR="00316542" w:rsidRPr="00130358" w14:paraId="1DB6937D"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2D7AF57A" w14:textId="77777777" w:rsidR="00316542" w:rsidRPr="00130358" w:rsidRDefault="00316542" w:rsidP="00D62538">
            <w:pPr>
              <w:pStyle w:val="TAL"/>
              <w:keepNext w:val="0"/>
              <w:keepLines w:val="0"/>
            </w:pPr>
            <w:r w:rsidRPr="00130358">
              <w:t>RSRQ_32</w:t>
            </w:r>
          </w:p>
        </w:tc>
        <w:tc>
          <w:tcPr>
            <w:tcW w:w="3260" w:type="dxa"/>
            <w:tcBorders>
              <w:top w:val="single" w:sz="4" w:space="0" w:color="auto"/>
              <w:left w:val="single" w:sz="4" w:space="0" w:color="auto"/>
              <w:bottom w:val="single" w:sz="4" w:space="0" w:color="auto"/>
              <w:right w:val="single" w:sz="4" w:space="0" w:color="auto"/>
            </w:tcBorders>
            <w:hideMark/>
          </w:tcPr>
          <w:p w14:paraId="61281D63" w14:textId="21B8424F" w:rsidR="00316542" w:rsidRPr="00130358" w:rsidRDefault="00316542" w:rsidP="00D62538">
            <w:pPr>
              <w:pStyle w:val="TAC"/>
              <w:keepNext w:val="0"/>
              <w:keepLines w:val="0"/>
            </w:pPr>
            <w:r w:rsidRPr="00130358">
              <w:t>-4</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-3.5</w:t>
            </w:r>
          </w:p>
        </w:tc>
        <w:tc>
          <w:tcPr>
            <w:tcW w:w="1985" w:type="dxa"/>
            <w:tcBorders>
              <w:top w:val="single" w:sz="4" w:space="0" w:color="auto"/>
              <w:left w:val="single" w:sz="4" w:space="0" w:color="auto"/>
              <w:bottom w:val="single" w:sz="4" w:space="0" w:color="auto"/>
              <w:right w:val="single" w:sz="4" w:space="0" w:color="auto"/>
            </w:tcBorders>
            <w:hideMark/>
          </w:tcPr>
          <w:p w14:paraId="5AFC5786" w14:textId="77777777" w:rsidR="00316542" w:rsidRPr="00130358" w:rsidRDefault="00316542" w:rsidP="00D62538">
            <w:pPr>
              <w:pStyle w:val="TAC"/>
              <w:keepNext w:val="0"/>
              <w:keepLines w:val="0"/>
            </w:pPr>
            <w:r w:rsidRPr="00130358">
              <w:t>dB</w:t>
            </w:r>
          </w:p>
        </w:tc>
      </w:tr>
      <w:tr w:rsidR="00316542" w:rsidRPr="00130358" w14:paraId="305F09D2"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044D3CB" w14:textId="77777777" w:rsidR="00316542" w:rsidRPr="00130358" w:rsidRDefault="00316542" w:rsidP="00D62538">
            <w:pPr>
              <w:pStyle w:val="TAL"/>
              <w:keepNext w:val="0"/>
              <w:keepLines w:val="0"/>
            </w:pPr>
            <w:r w:rsidRPr="00130358">
              <w:t>RSRQ_33</w:t>
            </w:r>
          </w:p>
        </w:tc>
        <w:tc>
          <w:tcPr>
            <w:tcW w:w="3260" w:type="dxa"/>
            <w:tcBorders>
              <w:top w:val="single" w:sz="4" w:space="0" w:color="auto"/>
              <w:left w:val="single" w:sz="4" w:space="0" w:color="auto"/>
              <w:bottom w:val="single" w:sz="4" w:space="0" w:color="auto"/>
              <w:right w:val="single" w:sz="4" w:space="0" w:color="auto"/>
            </w:tcBorders>
            <w:hideMark/>
          </w:tcPr>
          <w:p w14:paraId="6B7DBAC1" w14:textId="230D2961" w:rsidR="00316542" w:rsidRPr="00130358" w:rsidRDefault="00316542" w:rsidP="00D62538">
            <w:pPr>
              <w:pStyle w:val="TAC"/>
              <w:keepNext w:val="0"/>
              <w:keepLines w:val="0"/>
            </w:pPr>
            <w:r w:rsidRPr="00130358">
              <w:t>-3.5</w:t>
            </w:r>
            <w:r w:rsidR="00D62538" w:rsidRPr="00130358">
              <w:t xml:space="preserve"> </w:t>
            </w:r>
            <w:r w:rsidRPr="00130358">
              <w:sym w:font="Symbol" w:char="00A3"/>
            </w:r>
            <w:r w:rsidR="00D62538" w:rsidRPr="00130358">
              <w:t xml:space="preserve"> </w:t>
            </w:r>
            <w:r w:rsidRPr="00130358">
              <w:t>RSRQ</w:t>
            </w:r>
            <w:r w:rsidR="00D62538" w:rsidRPr="00130358">
              <w:t xml:space="preserve"> </w:t>
            </w:r>
            <w:r w:rsidRPr="00130358">
              <w:t>&lt;</w:t>
            </w:r>
            <w:r w:rsidR="00D62538" w:rsidRPr="00130358">
              <w:t xml:space="preserve"> </w:t>
            </w:r>
            <w:r w:rsidRPr="00130358">
              <w:t>-3</w:t>
            </w:r>
          </w:p>
        </w:tc>
        <w:tc>
          <w:tcPr>
            <w:tcW w:w="1985" w:type="dxa"/>
            <w:tcBorders>
              <w:top w:val="single" w:sz="4" w:space="0" w:color="auto"/>
              <w:left w:val="single" w:sz="4" w:space="0" w:color="auto"/>
              <w:bottom w:val="single" w:sz="4" w:space="0" w:color="auto"/>
              <w:right w:val="single" w:sz="4" w:space="0" w:color="auto"/>
            </w:tcBorders>
            <w:hideMark/>
          </w:tcPr>
          <w:p w14:paraId="51727E2B" w14:textId="77777777" w:rsidR="00316542" w:rsidRPr="00130358" w:rsidRDefault="00316542" w:rsidP="00D62538">
            <w:pPr>
              <w:pStyle w:val="TAC"/>
              <w:keepNext w:val="0"/>
              <w:keepLines w:val="0"/>
            </w:pPr>
            <w:r w:rsidRPr="00130358">
              <w:t>dB</w:t>
            </w:r>
          </w:p>
        </w:tc>
      </w:tr>
      <w:tr w:rsidR="00316542" w:rsidRPr="00130358" w14:paraId="33A23A66" w14:textId="77777777" w:rsidTr="00D62538">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49087ABB" w14:textId="77777777" w:rsidR="00316542" w:rsidRPr="00130358" w:rsidRDefault="00316542" w:rsidP="00D62538">
            <w:pPr>
              <w:pStyle w:val="TAL"/>
              <w:keepNext w:val="0"/>
              <w:keepLines w:val="0"/>
            </w:pPr>
            <w:r w:rsidRPr="00130358">
              <w:t>RSRQ_34</w:t>
            </w:r>
          </w:p>
        </w:tc>
        <w:tc>
          <w:tcPr>
            <w:tcW w:w="3260" w:type="dxa"/>
            <w:tcBorders>
              <w:top w:val="single" w:sz="4" w:space="0" w:color="auto"/>
              <w:left w:val="single" w:sz="4" w:space="0" w:color="auto"/>
              <w:bottom w:val="single" w:sz="4" w:space="0" w:color="auto"/>
              <w:right w:val="single" w:sz="4" w:space="0" w:color="auto"/>
            </w:tcBorders>
            <w:hideMark/>
          </w:tcPr>
          <w:p w14:paraId="65592FAC" w14:textId="7B380659" w:rsidR="00316542" w:rsidRPr="00130358" w:rsidRDefault="00316542" w:rsidP="00D62538">
            <w:pPr>
              <w:pStyle w:val="TAC"/>
              <w:keepNext w:val="0"/>
              <w:keepLines w:val="0"/>
            </w:pPr>
            <w:r w:rsidRPr="00130358">
              <w:t>-3</w:t>
            </w:r>
            <w:r w:rsidR="00D62538" w:rsidRPr="00130358">
              <w:t xml:space="preserve"> </w:t>
            </w:r>
            <w:r w:rsidRPr="00130358">
              <w:sym w:font="Symbol" w:char="00A3"/>
            </w:r>
            <w:r w:rsidR="00D62538" w:rsidRPr="00130358">
              <w:t xml:space="preserve"> </w:t>
            </w:r>
            <w:r w:rsidRPr="00130358">
              <w:t>RSRQ</w:t>
            </w:r>
          </w:p>
        </w:tc>
        <w:tc>
          <w:tcPr>
            <w:tcW w:w="1985" w:type="dxa"/>
            <w:tcBorders>
              <w:top w:val="single" w:sz="4" w:space="0" w:color="auto"/>
              <w:left w:val="single" w:sz="4" w:space="0" w:color="auto"/>
              <w:bottom w:val="single" w:sz="4" w:space="0" w:color="auto"/>
              <w:right w:val="single" w:sz="4" w:space="0" w:color="auto"/>
            </w:tcBorders>
            <w:hideMark/>
          </w:tcPr>
          <w:p w14:paraId="2986CE39" w14:textId="77777777" w:rsidR="00316542" w:rsidRPr="00130358" w:rsidRDefault="00316542" w:rsidP="00D62538">
            <w:pPr>
              <w:pStyle w:val="TAC"/>
              <w:keepNext w:val="0"/>
              <w:keepLines w:val="0"/>
            </w:pPr>
            <w:r w:rsidRPr="00130358">
              <w:t>dB</w:t>
            </w:r>
          </w:p>
        </w:tc>
      </w:tr>
    </w:tbl>
    <w:p w14:paraId="71A71ECA" w14:textId="77777777" w:rsidR="00316542" w:rsidRPr="00130358" w:rsidRDefault="00316542" w:rsidP="00D62538">
      <w:pPr>
        <w:rPr>
          <w:szCs w:val="28"/>
        </w:rPr>
      </w:pPr>
    </w:p>
    <w:p w14:paraId="33550D04" w14:textId="16E94FF4" w:rsidR="00316542" w:rsidRPr="00130358" w:rsidRDefault="00316542" w:rsidP="00D62538">
      <w:r w:rsidRPr="00130358">
        <w:t xml:space="preserve">The normative reference for this requirement </w:t>
      </w:r>
      <w:r w:rsidR="00483222" w:rsidRPr="00130358">
        <w:t>is 3GPP TS</w:t>
      </w:r>
      <w:r w:rsidRPr="00130358">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130358">
          <w:rPr>
            <w:lang w:eastAsia="zh-CN"/>
          </w:rPr>
          <w:t>9.1.5</w:t>
        </w:r>
      </w:smartTag>
      <w:r w:rsidRPr="00130358">
        <w:rPr>
          <w:lang w:eastAsia="zh-CN"/>
        </w:rPr>
        <w:t>.1, 9.1.7</w:t>
      </w:r>
      <w:r w:rsidRPr="00130358">
        <w:t xml:space="preserve"> and A.9.</w:t>
      </w:r>
      <w:r w:rsidRPr="00130358">
        <w:rPr>
          <w:lang w:eastAsia="zh-CN"/>
        </w:rPr>
        <w:t>9</w:t>
      </w:r>
      <w:r w:rsidRPr="00130358">
        <w:t>.</w:t>
      </w:r>
      <w:r w:rsidRPr="00130358">
        <w:rPr>
          <w:lang w:eastAsia="zh-CN"/>
        </w:rPr>
        <w:t>1</w:t>
      </w:r>
      <w:r w:rsidRPr="00130358">
        <w:t>.</w:t>
      </w:r>
    </w:p>
    <w:p w14:paraId="60E12001"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.4</w:t>
      </w:r>
      <w:r w:rsidRPr="00130358">
        <w:rPr>
          <w:rFonts w:eastAsia="SimSun"/>
        </w:rPr>
        <w:tab/>
        <w:t>Test description</w:t>
      </w:r>
    </w:p>
    <w:p w14:paraId="3795A021" w14:textId="77777777" w:rsidR="00316542" w:rsidRPr="00130358" w:rsidRDefault="00316542" w:rsidP="00483222">
      <w:pPr>
        <w:pStyle w:val="H6"/>
        <w:rPr>
          <w:rFonts w:eastAsia="SimSun"/>
        </w:rPr>
      </w:pPr>
      <w:r w:rsidRPr="00130358">
        <w:rPr>
          <w:rFonts w:eastAsia="SimSun"/>
        </w:rPr>
        <w:t>9.9.1</w:t>
      </w:r>
      <w:r w:rsidRPr="00130358">
        <w:rPr>
          <w:rFonts w:eastAsia="SimSun"/>
          <w:lang w:eastAsia="zh-CN"/>
        </w:rPr>
        <w:t>.2</w:t>
      </w:r>
      <w:r w:rsidRPr="00130358">
        <w:rPr>
          <w:rFonts w:eastAsia="SimSun"/>
        </w:rPr>
        <w:t>.4.1</w:t>
      </w:r>
      <w:r w:rsidRPr="00130358">
        <w:rPr>
          <w:rFonts w:eastAsia="SimSun"/>
        </w:rPr>
        <w:tab/>
        <w:t>Initial conditions</w:t>
      </w:r>
    </w:p>
    <w:p w14:paraId="022CDCB2" w14:textId="7F857104" w:rsidR="00316542" w:rsidRPr="00130358" w:rsidRDefault="00316542" w:rsidP="00D62538">
      <w:pPr>
        <w:rPr>
          <w:rFonts w:eastAsia="SimSun"/>
        </w:rPr>
      </w:pPr>
      <w:r w:rsidRPr="00130358">
        <w:t xml:space="preserve">Test Environment: Normal, TL/VL, TL/VH, TH/VL, TH/VH; as defined </w:t>
      </w:r>
      <w:r w:rsidR="00062A7B" w:rsidRPr="00130358">
        <w:t>in 3GPP TS</w:t>
      </w:r>
      <w:r w:rsidRPr="00130358">
        <w:t xml:space="preserve"> 36.508 [7] clause 4.1.</w:t>
      </w:r>
    </w:p>
    <w:p w14:paraId="0E1B4FD1" w14:textId="5CCE9AF4" w:rsidR="00316542" w:rsidRPr="00130358" w:rsidRDefault="00316542" w:rsidP="00D62538">
      <w:r w:rsidRPr="00130358">
        <w:t xml:space="preserve">Frequencies to be tested: According to Annex E table E-1 </w:t>
      </w:r>
      <w:r w:rsidR="00483222" w:rsidRPr="00130358">
        <w:t>and 3GPP TS</w:t>
      </w:r>
      <w:r w:rsidRPr="00130358">
        <w:t xml:space="preserve"> 36.508 [7] clauses 4.4.2 and 4.3.1.</w:t>
      </w:r>
    </w:p>
    <w:p w14:paraId="48D1AC6A" w14:textId="644D6BD0" w:rsidR="00316542" w:rsidRPr="00130358" w:rsidRDefault="00316542" w:rsidP="00D62538">
      <w:r w:rsidRPr="00130358">
        <w:t xml:space="preserve">Channel Bandwidth to be tested: 10 MHz as defined </w:t>
      </w:r>
      <w:r w:rsidR="00062A7B" w:rsidRPr="00130358">
        <w:t>in 3GPP TS</w:t>
      </w:r>
      <w:r w:rsidRPr="00130358">
        <w:t xml:space="preserve"> 36.508 [7] clause 4.3.1.</w:t>
      </w:r>
    </w:p>
    <w:p w14:paraId="2ED044C9" w14:textId="17E3E0F5" w:rsidR="00316542" w:rsidRPr="00130358" w:rsidRDefault="00316542"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lang w:eastAsia="zh-CN"/>
        </w:rPr>
        <w:t xml:space="preserve"> </w:t>
      </w:r>
      <w:r w:rsidR="005A1DAF" w:rsidRPr="00130358">
        <w:t>for UE with 2Rx RF band and Annex A, Figure A.75 (without using the faders) for 4Rx capable UE without any 2Rx RF bands</w:t>
      </w:r>
      <w:r w:rsidRPr="00130358">
        <w:t>.</w:t>
      </w:r>
    </w:p>
    <w:p w14:paraId="06EBAA8A" w14:textId="6F8FA88F" w:rsidR="00316542" w:rsidRPr="00130358" w:rsidRDefault="00316542" w:rsidP="00483222">
      <w:pPr>
        <w:pStyle w:val="B1"/>
      </w:pPr>
      <w:r w:rsidRPr="00130358">
        <w:t>2.</w:t>
      </w:r>
      <w:r w:rsidR="00483222" w:rsidRPr="00130358">
        <w:tab/>
      </w:r>
      <w:r w:rsidRPr="00130358">
        <w:t>Propagation conditions are set according to Annex B clause B.0.</w:t>
      </w:r>
    </w:p>
    <w:p w14:paraId="19FA299B" w14:textId="12903E59" w:rsidR="00316542" w:rsidRPr="00130358" w:rsidRDefault="00316542" w:rsidP="00483222">
      <w:pPr>
        <w:pStyle w:val="B1"/>
      </w:pPr>
      <w:r w:rsidRPr="00130358">
        <w:t>3.</w:t>
      </w:r>
      <w:r w:rsidR="00483222" w:rsidRPr="00130358">
        <w:tab/>
      </w:r>
      <w:r w:rsidRPr="00130358">
        <w:t>Message contents are defined in clause 9.9.1</w:t>
      </w:r>
      <w:r w:rsidRPr="00130358">
        <w:rPr>
          <w:lang w:eastAsia="zh-CN"/>
        </w:rPr>
        <w:t>.2</w:t>
      </w:r>
      <w:r w:rsidRPr="00130358">
        <w:t xml:space="preserve">.4.3. </w:t>
      </w:r>
    </w:p>
    <w:p w14:paraId="2D1ADF00" w14:textId="25457B21" w:rsidR="00316542" w:rsidRPr="00130358" w:rsidRDefault="00316542" w:rsidP="00483222">
      <w:pPr>
        <w:pStyle w:val="B1"/>
      </w:pPr>
      <w:r w:rsidRPr="00130358">
        <w:t>4.</w:t>
      </w:r>
      <w:r w:rsidR="004832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7AE9C59C" w14:textId="77777777" w:rsidR="00316542" w:rsidRPr="00130358" w:rsidRDefault="00316542" w:rsidP="00483222">
      <w:pPr>
        <w:pStyle w:val="H6"/>
        <w:rPr>
          <w:rFonts w:eastAsia="SimSun"/>
        </w:rPr>
      </w:pPr>
      <w:r w:rsidRPr="00130358">
        <w:rPr>
          <w:rFonts w:eastAsia="SimSun"/>
        </w:rPr>
        <w:t>9.9.1</w:t>
      </w:r>
      <w:r w:rsidRPr="00130358">
        <w:rPr>
          <w:rFonts w:eastAsia="SimSun"/>
          <w:lang w:eastAsia="zh-CN"/>
        </w:rPr>
        <w:t>.2</w:t>
      </w:r>
      <w:r w:rsidRPr="00130358">
        <w:rPr>
          <w:rFonts w:eastAsia="SimSun"/>
        </w:rPr>
        <w:t>.4.2</w:t>
      </w:r>
      <w:r w:rsidRPr="00130358">
        <w:rPr>
          <w:rFonts w:eastAsia="SimSun"/>
        </w:rPr>
        <w:tab/>
        <w:t>Test procedure</w:t>
      </w:r>
    </w:p>
    <w:p w14:paraId="754EDDDE" w14:textId="77777777" w:rsidR="00316542" w:rsidRPr="00130358" w:rsidRDefault="00316542" w:rsidP="00D62538">
      <w:pPr>
        <w:rPr>
          <w:rFonts w:eastAsia="SimSun" w:cs="v3.7.0"/>
        </w:rPr>
      </w:pPr>
      <w:r w:rsidRPr="00130358">
        <w:t xml:space="preserve">The </w:t>
      </w:r>
      <w:r w:rsidRPr="00130358">
        <w:rPr>
          <w:lang w:eastAsia="zh-CN"/>
        </w:rPr>
        <w:t xml:space="preserve">serving cell </w:t>
      </w:r>
      <w:r w:rsidRPr="00130358">
        <w:t xml:space="preserve">absolute accuracy of RSRQ is defined as the RSRQ measured from </w:t>
      </w:r>
      <w:r w:rsidRPr="00130358">
        <w:rPr>
          <w:lang w:eastAsia="zh-CN"/>
        </w:rPr>
        <w:t>the serving</w:t>
      </w:r>
      <w:r w:rsidRPr="00130358">
        <w:t xml:space="preserve"> cell</w:t>
      </w:r>
      <w:r w:rsidRPr="00130358">
        <w:rPr>
          <w:lang w:eastAsia="zh-CN"/>
        </w:rPr>
        <w:t xml:space="preserve"> 1</w:t>
      </w:r>
      <w:r w:rsidRPr="00130358">
        <w:t>.</w:t>
      </w:r>
    </w:p>
    <w:p w14:paraId="6DA27293" w14:textId="6E746043" w:rsidR="00316542" w:rsidRPr="00130358" w:rsidRDefault="00316542" w:rsidP="00483222">
      <w:pPr>
        <w:pStyle w:val="B1"/>
      </w:pPr>
      <w:r w:rsidRPr="00130358">
        <w:t>1.</w:t>
      </w:r>
      <w:r w:rsidR="00483222" w:rsidRPr="00130358">
        <w:tab/>
      </w:r>
      <w:r w:rsidRPr="00130358">
        <w:t xml:space="preserve">Ensure the UE is in State 3A-RF according </w:t>
      </w:r>
      <w:r w:rsidR="00772922" w:rsidRPr="00130358">
        <w:t>to 3GPP TS</w:t>
      </w:r>
      <w:r w:rsidRPr="00130358">
        <w:t xml:space="preserve"> 36.508 [7] clause 7.2A.3.</w:t>
      </w:r>
    </w:p>
    <w:p w14:paraId="0C126505" w14:textId="4362A6B8" w:rsidR="00316542" w:rsidRPr="00130358" w:rsidRDefault="00316542" w:rsidP="00483222">
      <w:pPr>
        <w:pStyle w:val="B1"/>
      </w:pPr>
      <w:r w:rsidRPr="00130358">
        <w:t>2.</w:t>
      </w:r>
      <w:r w:rsidR="00483222" w:rsidRPr="00130358">
        <w:tab/>
      </w:r>
      <w:r w:rsidRPr="00130358">
        <w:t>Set the parameters according to Table 9.9.1</w:t>
      </w:r>
      <w:r w:rsidRPr="00130358">
        <w:rPr>
          <w:lang w:eastAsia="zh-CN"/>
        </w:rPr>
        <w:t>.2</w:t>
      </w:r>
      <w:r w:rsidRPr="00130358">
        <w:t>.5-</w:t>
      </w:r>
      <w:r w:rsidRPr="00130358">
        <w:rPr>
          <w:lang w:eastAsia="zh-CN"/>
        </w:rPr>
        <w:t>1</w:t>
      </w:r>
      <w:r w:rsidRPr="00130358">
        <w:t xml:space="preserve"> as appropriate. Propagation conditions are set according to Annex B clause B.1.1.</w:t>
      </w:r>
    </w:p>
    <w:p w14:paraId="38BA2EC8" w14:textId="0D3A3BC5" w:rsidR="00316542" w:rsidRPr="00130358" w:rsidRDefault="00316542" w:rsidP="00483222">
      <w:pPr>
        <w:pStyle w:val="B1"/>
      </w:pPr>
      <w:r w:rsidRPr="00130358">
        <w:t>3.</w:t>
      </w:r>
      <w:r w:rsidR="00483222" w:rsidRPr="00130358">
        <w:tab/>
      </w:r>
      <w:r w:rsidRPr="00130358">
        <w:t>SS shall transmit an RRCConnectionReconfiguration message.</w:t>
      </w:r>
    </w:p>
    <w:p w14:paraId="59A190D0" w14:textId="2516A92B" w:rsidR="00316542" w:rsidRPr="00130358" w:rsidRDefault="00316542" w:rsidP="00483222">
      <w:pPr>
        <w:pStyle w:val="B1"/>
      </w:pPr>
      <w:r w:rsidRPr="00130358">
        <w:t>4.</w:t>
      </w:r>
      <w:r w:rsidR="00483222" w:rsidRPr="00130358">
        <w:tab/>
      </w:r>
      <w:r w:rsidRPr="00130358">
        <w:t xml:space="preserve">The UE shall transmit </w:t>
      </w:r>
      <w:proofErr w:type="spellStart"/>
      <w:r w:rsidRPr="00130358">
        <w:t>RRCConnectionReconfigurationComplete</w:t>
      </w:r>
      <w:proofErr w:type="spellEnd"/>
      <w:r w:rsidRPr="00130358">
        <w:t xml:space="preserve"> message.</w:t>
      </w:r>
    </w:p>
    <w:p w14:paraId="263D5375" w14:textId="3AC79F19" w:rsidR="00316542" w:rsidRPr="00130358" w:rsidRDefault="00316542" w:rsidP="00483222">
      <w:pPr>
        <w:pStyle w:val="B1"/>
      </w:pPr>
      <w:r w:rsidRPr="00130358">
        <w:t>5.</w:t>
      </w:r>
      <w:r w:rsidR="00483222" w:rsidRPr="00130358">
        <w:tab/>
      </w:r>
      <w:r w:rsidRPr="00130358">
        <w:t xml:space="preserve">UE shall transmit periodically </w:t>
      </w:r>
      <w:proofErr w:type="spellStart"/>
      <w:r w:rsidRPr="00130358">
        <w:t>MeasurementReport</w:t>
      </w:r>
      <w:proofErr w:type="spellEnd"/>
      <w:r w:rsidRPr="00130358">
        <w:t xml:space="preserve"> messages.</w:t>
      </w:r>
    </w:p>
    <w:p w14:paraId="19B76574" w14:textId="0CF7D4A7" w:rsidR="00316542" w:rsidRPr="00130358" w:rsidRDefault="00316542" w:rsidP="00483222">
      <w:pPr>
        <w:pStyle w:val="B1"/>
      </w:pPr>
      <w:r w:rsidRPr="00130358">
        <w:t>6.</w:t>
      </w:r>
      <w:r w:rsidR="00483222" w:rsidRPr="00130358">
        <w:tab/>
      </w:r>
      <w:r w:rsidR="005B557F" w:rsidRPr="00130358">
        <w:t xml:space="preserve">After 10s wait from Step 3, </w:t>
      </w:r>
      <w:r w:rsidRPr="00130358">
        <w:t xml:space="preserve">SS shall check the RSRQ value in </w:t>
      </w:r>
      <w:r w:rsidR="005B557F" w:rsidRPr="00130358">
        <w:t xml:space="preserve">periodical </w:t>
      </w:r>
      <w:proofErr w:type="spellStart"/>
      <w:r w:rsidRPr="00130358">
        <w:t>MeasurementReport</w:t>
      </w:r>
      <w:proofErr w:type="spellEnd"/>
      <w:r w:rsidRPr="00130358">
        <w:t xml:space="preserve"> messages. The </w:t>
      </w:r>
      <w:r w:rsidRPr="00130358">
        <w:rPr>
          <w:lang w:eastAsia="zh-CN"/>
        </w:rPr>
        <w:t>RSRQ value of serving Cell 1 reported by the UE</w:t>
      </w:r>
      <w:r w:rsidRPr="00130358">
        <w:t xml:space="preserve"> is compared to the </w:t>
      </w:r>
      <w:r w:rsidRPr="00130358">
        <w:rPr>
          <w:lang w:eastAsia="zh-CN"/>
        </w:rPr>
        <w:t>actual</w:t>
      </w:r>
      <w:r w:rsidRPr="00130358">
        <w:t xml:space="preserve"> RSRQ according to Table 9.9.1</w:t>
      </w:r>
      <w:r w:rsidRPr="00130358">
        <w:rPr>
          <w:lang w:eastAsia="zh-CN"/>
        </w:rPr>
        <w:t>.2</w:t>
      </w:r>
      <w:r w:rsidRPr="00130358">
        <w:t>.5-</w:t>
      </w:r>
      <w:r w:rsidRPr="00130358">
        <w:rPr>
          <w:lang w:eastAsia="zh-CN"/>
        </w:rPr>
        <w:t>2</w:t>
      </w:r>
      <w:r w:rsidRPr="00130358">
        <w:t>.</w:t>
      </w:r>
    </w:p>
    <w:p w14:paraId="2BBBE497" w14:textId="66288455" w:rsidR="00316542" w:rsidRPr="00130358" w:rsidRDefault="00316542" w:rsidP="00483222">
      <w:pPr>
        <w:pStyle w:val="B1"/>
      </w:pPr>
      <w:r w:rsidRPr="00130358">
        <w:t>7.</w:t>
      </w:r>
      <w:r w:rsidR="00483222" w:rsidRPr="00130358">
        <w:tab/>
      </w:r>
      <w:r w:rsidRPr="00130358">
        <w:t xml:space="preserve">The SS shall check </w:t>
      </w:r>
      <w:proofErr w:type="spellStart"/>
      <w:r w:rsidRPr="00130358">
        <w:t>MeasurementReport</w:t>
      </w:r>
      <w:proofErr w:type="spellEnd"/>
      <w:r w:rsidRPr="00130358">
        <w:t xml:space="preserve"> messages transmitted by the UE until the confidence level according to </w:t>
      </w:r>
      <w:r w:rsidRPr="00130358">
        <w:rPr>
          <w:rFonts w:eastAsia="??"/>
        </w:rPr>
        <w:t xml:space="preserve">Tables G.2.3-1 in Annex G.2 </w:t>
      </w:r>
      <w:r w:rsidRPr="00130358">
        <w:t>is achieved.</w:t>
      </w:r>
    </w:p>
    <w:p w14:paraId="623D3957" w14:textId="77777777" w:rsidR="00316542" w:rsidRPr="00130358" w:rsidRDefault="00316542" w:rsidP="00483222">
      <w:pPr>
        <w:pStyle w:val="H6"/>
        <w:rPr>
          <w:rFonts w:eastAsia="SimSun"/>
        </w:rPr>
      </w:pPr>
      <w:r w:rsidRPr="00130358">
        <w:rPr>
          <w:rFonts w:eastAsia="SimSun"/>
        </w:rPr>
        <w:t>9.9.1</w:t>
      </w:r>
      <w:r w:rsidRPr="00130358">
        <w:rPr>
          <w:rFonts w:eastAsia="SimSun"/>
          <w:lang w:eastAsia="zh-CN"/>
        </w:rPr>
        <w:t>.2</w:t>
      </w:r>
      <w:r w:rsidRPr="00130358">
        <w:rPr>
          <w:rFonts w:eastAsia="SimSun"/>
        </w:rPr>
        <w:t>.4.3</w:t>
      </w:r>
      <w:r w:rsidRPr="00130358">
        <w:rPr>
          <w:rFonts w:eastAsia="SimSun"/>
        </w:rPr>
        <w:tab/>
        <w:t>Message contents</w:t>
      </w:r>
    </w:p>
    <w:p w14:paraId="61CD9931" w14:textId="1DBAFC2E" w:rsidR="00316542" w:rsidRPr="00130358" w:rsidRDefault="00316542" w:rsidP="00D62538">
      <w:pPr>
        <w:rPr>
          <w:rFonts w:eastAsia="SimSun"/>
        </w:rPr>
      </w:pPr>
      <w:r w:rsidRPr="00130358">
        <w:t xml:space="preserve">Message contents are according </w:t>
      </w:r>
      <w:r w:rsidR="00772922" w:rsidRPr="00130358">
        <w:t>to 3GPP TS</w:t>
      </w:r>
      <w:r w:rsidRPr="00130358">
        <w:t xml:space="preserve"> 36.508 [7] values 4.6 with the following exceptions:</w:t>
      </w:r>
    </w:p>
    <w:p w14:paraId="277ADDCB" w14:textId="77777777" w:rsidR="00316542" w:rsidRPr="00130358" w:rsidRDefault="00316542" w:rsidP="00D62538">
      <w:pPr>
        <w:pStyle w:val="TH"/>
        <w:keepNext w:val="0"/>
        <w:keepLines w:val="0"/>
        <w:rPr>
          <w:lang w:eastAsia="zh-CN"/>
        </w:rPr>
      </w:pPr>
      <w:r w:rsidRPr="00130358">
        <w:t>Table 9.9.1</w:t>
      </w:r>
      <w:r w:rsidRPr="00130358">
        <w:rPr>
          <w:lang w:eastAsia="zh-CN"/>
        </w:rPr>
        <w:t>.2</w:t>
      </w:r>
      <w:r w:rsidRPr="00130358">
        <w:t xml:space="preserve">.4.3-1: Common </w:t>
      </w:r>
      <w:r w:rsidRPr="00130358">
        <w:rPr>
          <w:lang w:eastAsia="zh-CN"/>
        </w:rPr>
        <w:t xml:space="preserve">Exception messages for </w:t>
      </w:r>
      <w:r w:rsidRPr="00130358">
        <w:t xml:space="preserve">RSRQ </w:t>
      </w:r>
      <w:r w:rsidRPr="00130358">
        <w:rPr>
          <w:lang w:eastAsia="zh-CN"/>
        </w:rPr>
        <w:t>FDD</w:t>
      </w:r>
      <w:r w:rsidRPr="00130358">
        <w:t xml:space="preserve"> intra frequency absolute accuracy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316542" w:rsidRPr="00130358" w14:paraId="7D3B67DA" w14:textId="77777777" w:rsidTr="004832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2F9B8B4A" w14:textId="774A5476" w:rsidR="00316542" w:rsidRPr="00130358" w:rsidRDefault="00316542" w:rsidP="00D62538">
            <w:pPr>
              <w:pStyle w:val="TAH"/>
              <w:keepNext w:val="0"/>
              <w:keepLines w:val="0"/>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316542" w:rsidRPr="00130358" w14:paraId="1ECFECDF"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6B0C0B75" w14:textId="2584BAFA" w:rsidR="00316542" w:rsidRPr="00130358" w:rsidRDefault="00316542"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48206BAF" w14:textId="77777777" w:rsidR="00316542" w:rsidRPr="00130358" w:rsidRDefault="00316542" w:rsidP="00D62538">
            <w:pPr>
              <w:pStyle w:val="TAL"/>
              <w:keepNext w:val="0"/>
              <w:keepLines w:val="0"/>
              <w:rPr>
                <w:lang w:eastAsia="zh-CN"/>
              </w:rPr>
            </w:pPr>
          </w:p>
        </w:tc>
      </w:tr>
      <w:tr w:rsidR="00316542" w:rsidRPr="00130358" w14:paraId="5A61E20F" w14:textId="77777777" w:rsidTr="004832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9BEE7C0" w14:textId="03062A43" w:rsidR="00316542" w:rsidRPr="00130358" w:rsidRDefault="00316542"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1BCD8832" w14:textId="125C08E0" w:rsidR="00316542" w:rsidRPr="00130358" w:rsidRDefault="00316542" w:rsidP="00D62538">
            <w:pPr>
              <w:pStyle w:val="TAL"/>
              <w:keepNext w:val="0"/>
              <w:keepLines w:val="0"/>
            </w:pPr>
            <w:r w:rsidRPr="00130358">
              <w:t>Table</w:t>
            </w:r>
            <w:r w:rsidR="00D62538" w:rsidRPr="00130358">
              <w:t xml:space="preserve"> </w:t>
            </w:r>
            <w:r w:rsidRPr="00130358">
              <w:t>H.3.</w:t>
            </w:r>
            <w:r w:rsidRPr="00130358">
              <w:rPr>
                <w:lang w:eastAsia="zh-CN"/>
              </w:rPr>
              <w:t>1</w:t>
            </w:r>
            <w:r w:rsidRPr="00130358">
              <w:t>-1</w:t>
            </w:r>
          </w:p>
          <w:p w14:paraId="36EE98AB" w14:textId="2D8EF53F" w:rsidR="00316542" w:rsidRPr="00130358" w:rsidRDefault="00316542" w:rsidP="00D62538">
            <w:pPr>
              <w:pStyle w:val="TAL"/>
              <w:keepNext w:val="0"/>
              <w:keepLines w:val="0"/>
            </w:pPr>
            <w:r w:rsidRPr="00130358">
              <w:t>Table</w:t>
            </w:r>
            <w:r w:rsidR="00D62538" w:rsidRPr="00130358">
              <w:t xml:space="preserve"> </w:t>
            </w:r>
            <w:r w:rsidRPr="00130358">
              <w:t>H.3.5-1</w:t>
            </w:r>
          </w:p>
          <w:p w14:paraId="7A639BEE" w14:textId="5C45F146" w:rsidR="00316542" w:rsidRPr="00130358" w:rsidRDefault="00316542" w:rsidP="00D62538">
            <w:pPr>
              <w:pStyle w:val="TAL"/>
              <w:keepNext w:val="0"/>
              <w:keepLines w:val="0"/>
            </w:pPr>
            <w:r w:rsidRPr="00130358">
              <w:t>Table</w:t>
            </w:r>
            <w:r w:rsidR="00D62538" w:rsidRPr="00130358">
              <w:t xml:space="preserve"> </w:t>
            </w:r>
            <w:r w:rsidRPr="00130358">
              <w:t>H.3.5-4</w:t>
            </w:r>
          </w:p>
        </w:tc>
      </w:tr>
    </w:tbl>
    <w:p w14:paraId="782A492A" w14:textId="77777777" w:rsidR="00316542" w:rsidRPr="00130358" w:rsidRDefault="00316542" w:rsidP="00D62538"/>
    <w:p w14:paraId="0945C9CC" w14:textId="77777777" w:rsidR="00316542" w:rsidRPr="00130358" w:rsidRDefault="00316542" w:rsidP="00483222">
      <w:pPr>
        <w:pStyle w:val="TH"/>
      </w:pPr>
      <w:r w:rsidRPr="00130358">
        <w:t>Table 9.9.1</w:t>
      </w:r>
      <w:r w:rsidRPr="00130358">
        <w:rPr>
          <w:lang w:eastAsia="zh-CN"/>
        </w:rPr>
        <w:t>.2</w:t>
      </w:r>
      <w:r w:rsidRPr="00130358">
        <w:t>.4.3-</w:t>
      </w:r>
      <w:r w:rsidRPr="00130358">
        <w:rPr>
          <w:lang w:eastAsia="zh-CN"/>
        </w:rPr>
        <w:t>2</w:t>
      </w:r>
      <w:r w:rsidRPr="00130358">
        <w:t xml:space="preserve">: </w:t>
      </w:r>
      <w:proofErr w:type="spellStart"/>
      <w:r w:rsidRPr="00130358">
        <w:rPr>
          <w:i/>
        </w:rPr>
        <w:t>MeasResults</w:t>
      </w:r>
      <w:proofErr w:type="spellEnd"/>
      <w:r w:rsidRPr="00130358">
        <w:t xml:space="preserve">: Additional RSRQ </w:t>
      </w:r>
      <w:r w:rsidRPr="00130358">
        <w:rPr>
          <w:lang w:eastAsia="zh-CN"/>
        </w:rPr>
        <w:t>F</w:t>
      </w:r>
      <w:r w:rsidRPr="00130358">
        <w:t>DD intra frequency absolute accuracy test requirement</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316542" w:rsidRPr="00130358" w14:paraId="282146FF" w14:textId="77777777" w:rsidTr="00D62538">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555B3C33" w14:textId="27346DEE" w:rsidR="00316542" w:rsidRPr="00130358" w:rsidRDefault="00316542" w:rsidP="00483222">
            <w:pPr>
              <w:pStyle w:val="TAL"/>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316542" w:rsidRPr="00130358" w14:paraId="26B5133D"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FAD6FA4" w14:textId="7F94925A" w:rsidR="00316542" w:rsidRPr="00130358" w:rsidRDefault="00316542" w:rsidP="00483222">
            <w:pPr>
              <w:pStyle w:val="TAH"/>
            </w:pPr>
            <w:r w:rsidRPr="00130358">
              <w:t>Information</w:t>
            </w:r>
            <w:r w:rsidR="00D62538" w:rsidRPr="00130358">
              <w:t xml:space="preserve"> </w:t>
            </w:r>
            <w:r w:rsidRPr="00130358">
              <w:t>Element</w:t>
            </w:r>
          </w:p>
        </w:tc>
        <w:tc>
          <w:tcPr>
            <w:tcW w:w="2267" w:type="dxa"/>
            <w:tcBorders>
              <w:top w:val="single" w:sz="4" w:space="0" w:color="000000"/>
              <w:left w:val="single" w:sz="4" w:space="0" w:color="000000"/>
              <w:bottom w:val="single" w:sz="4" w:space="0" w:color="000000"/>
              <w:right w:val="single" w:sz="4" w:space="0" w:color="000000"/>
            </w:tcBorders>
            <w:hideMark/>
          </w:tcPr>
          <w:p w14:paraId="5BA0B999" w14:textId="77777777" w:rsidR="00316542" w:rsidRPr="00130358" w:rsidRDefault="00316542" w:rsidP="00483222">
            <w:pPr>
              <w:pStyle w:val="TAH"/>
            </w:pPr>
            <w:r w:rsidRPr="00130358">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FFD0650" w14:textId="77777777" w:rsidR="00316542" w:rsidRPr="00130358" w:rsidRDefault="00316542" w:rsidP="00483222">
            <w:pPr>
              <w:pStyle w:val="TAH"/>
            </w:pPr>
            <w:r w:rsidRPr="00130358">
              <w:t>Comment</w:t>
            </w:r>
          </w:p>
        </w:tc>
        <w:tc>
          <w:tcPr>
            <w:tcW w:w="1133" w:type="dxa"/>
            <w:tcBorders>
              <w:top w:val="single" w:sz="4" w:space="0" w:color="000000"/>
              <w:left w:val="single" w:sz="4" w:space="0" w:color="000000"/>
              <w:bottom w:val="single" w:sz="4" w:space="0" w:color="000000"/>
              <w:right w:val="single" w:sz="4" w:space="0" w:color="000000"/>
            </w:tcBorders>
            <w:hideMark/>
          </w:tcPr>
          <w:p w14:paraId="68E7FBD5" w14:textId="77777777" w:rsidR="00316542" w:rsidRPr="00130358" w:rsidRDefault="00316542" w:rsidP="00483222">
            <w:pPr>
              <w:pStyle w:val="TAH"/>
            </w:pPr>
            <w:r w:rsidRPr="00130358">
              <w:t>Condition</w:t>
            </w:r>
          </w:p>
        </w:tc>
      </w:tr>
      <w:tr w:rsidR="00316542" w:rsidRPr="00130358" w14:paraId="61B11FDB"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BAFE47A" w14:textId="7843B6DE" w:rsidR="00316542" w:rsidRPr="00130358" w:rsidRDefault="00D62538" w:rsidP="00483222">
            <w:pPr>
              <w:pStyle w:val="TAL"/>
            </w:pPr>
            <w:r w:rsidRPr="00130358">
              <w:t xml:space="preserve"> </w:t>
            </w:r>
            <w:proofErr w:type="spellStart"/>
            <w:r w:rsidR="00316542" w:rsidRPr="00130358">
              <w:t>MeasResults</w:t>
            </w:r>
            <w:proofErr w:type="spellEnd"/>
            <w:r w:rsidRPr="00130358">
              <w:t xml:space="preserve"> </w:t>
            </w:r>
            <w:r w:rsidR="00316542" w:rsidRPr="00130358">
              <w:t>::=</w:t>
            </w:r>
            <w:r w:rsidRPr="00130358">
              <w:t xml:space="preserve"> </w:t>
            </w:r>
            <w:r w:rsidR="00316542" w:rsidRPr="00130358">
              <w:t>SEQUENCE</w:t>
            </w:r>
            <w:r w:rsidRPr="00130358">
              <w:t xml:space="preserve"> </w:t>
            </w:r>
            <w:r w:rsidR="00316542" w:rsidRPr="00130358">
              <w:t>{</w:t>
            </w:r>
          </w:p>
        </w:tc>
        <w:tc>
          <w:tcPr>
            <w:tcW w:w="2267" w:type="dxa"/>
            <w:tcBorders>
              <w:top w:val="single" w:sz="4" w:space="0" w:color="000000"/>
              <w:left w:val="single" w:sz="4" w:space="0" w:color="000000"/>
              <w:bottom w:val="single" w:sz="4" w:space="0" w:color="000000"/>
              <w:right w:val="single" w:sz="4" w:space="0" w:color="000000"/>
            </w:tcBorders>
          </w:tcPr>
          <w:p w14:paraId="75DCE393" w14:textId="77777777" w:rsidR="00316542" w:rsidRPr="00130358" w:rsidRDefault="00316542" w:rsidP="0048322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1374A4" w14:textId="77777777" w:rsidR="00316542" w:rsidRPr="00130358" w:rsidRDefault="00316542" w:rsidP="0048322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6E8355" w14:textId="77777777" w:rsidR="00316542" w:rsidRPr="00130358" w:rsidRDefault="00316542" w:rsidP="00483222">
            <w:pPr>
              <w:pStyle w:val="TAL"/>
            </w:pPr>
          </w:p>
        </w:tc>
      </w:tr>
      <w:tr w:rsidR="00316542" w:rsidRPr="00130358" w14:paraId="65200EA8"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1FF570" w14:textId="6402E902" w:rsidR="00316542" w:rsidRPr="00130358" w:rsidRDefault="00D62538" w:rsidP="00483222">
            <w:pPr>
              <w:pStyle w:val="TAL"/>
              <w:rPr>
                <w:lang w:eastAsia="zh-CN"/>
              </w:rPr>
            </w:pPr>
            <w:r w:rsidRPr="00130358">
              <w:t xml:space="preserve">   </w:t>
            </w:r>
            <w:proofErr w:type="spellStart"/>
            <w:r w:rsidR="00316542" w:rsidRPr="00130358">
              <w:t>measI</w:t>
            </w:r>
            <w:r w:rsidR="00316542" w:rsidRPr="00130358">
              <w:rPr>
                <w:lang w:eastAsia="zh-CN"/>
              </w:rPr>
              <w:t>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17C492" w14:textId="77777777" w:rsidR="00316542" w:rsidRPr="00130358" w:rsidRDefault="00316542" w:rsidP="00483222">
            <w:pPr>
              <w:pStyle w:val="TAL"/>
              <w:rPr>
                <w:lang w:eastAsia="zh-CN"/>
              </w:rPr>
            </w:pPr>
            <w:r w:rsidRPr="00130358">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6DCEAAF" w14:textId="77777777" w:rsidR="00316542" w:rsidRPr="00130358" w:rsidRDefault="00316542" w:rsidP="0048322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2406A7" w14:textId="77777777" w:rsidR="00316542" w:rsidRPr="00130358" w:rsidRDefault="00316542" w:rsidP="00483222">
            <w:pPr>
              <w:pStyle w:val="TAL"/>
            </w:pPr>
          </w:p>
        </w:tc>
      </w:tr>
      <w:tr w:rsidR="00316542" w:rsidRPr="00130358" w14:paraId="75D9613E"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DF22A4" w14:textId="66905BD9" w:rsidR="00316542" w:rsidRPr="00130358" w:rsidRDefault="00D62538" w:rsidP="00483222">
            <w:pPr>
              <w:pStyle w:val="TAL"/>
            </w:pPr>
            <w:r w:rsidRPr="00130358">
              <w:t xml:space="preserve">    </w:t>
            </w:r>
            <w:proofErr w:type="spellStart"/>
            <w:r w:rsidR="00316542" w:rsidRPr="00130358">
              <w:t>meaResu</w:t>
            </w:r>
            <w:r w:rsidR="00B205FA" w:rsidRPr="00130358">
              <w:t>lt</w:t>
            </w:r>
            <w:r w:rsidR="00316542" w:rsidRPr="00130358">
              <w:t>Serv</w:t>
            </w:r>
            <w:r w:rsidR="00316542" w:rsidRPr="00130358">
              <w:rPr>
                <w:lang w:eastAsia="zh-CN"/>
              </w:rPr>
              <w:t>Cell</w:t>
            </w:r>
            <w:proofErr w:type="spellEnd"/>
            <w:r w:rsidRPr="00130358">
              <w:rPr>
                <w:lang w:eastAsia="zh-CN"/>
              </w:rPr>
              <w:t xml:space="preserve"> </w:t>
            </w:r>
            <w:r w:rsidR="00316542" w:rsidRPr="00130358">
              <w:rPr>
                <w:lang w:eastAsia="zh-CN"/>
              </w:rPr>
              <w:t>SEQUENCE</w:t>
            </w:r>
            <w:r w:rsidRPr="00130358">
              <w:rPr>
                <w:lang w:eastAsia="zh-CN"/>
              </w:rPr>
              <w:t xml:space="preserve"> </w:t>
            </w:r>
            <w:r w:rsidR="00316542" w:rsidRPr="00130358">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040BEBA" w14:textId="77777777" w:rsidR="00316542" w:rsidRPr="00130358" w:rsidRDefault="00316542" w:rsidP="0048322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E1B48B" w14:textId="77777777" w:rsidR="00316542" w:rsidRPr="00130358" w:rsidRDefault="00316542" w:rsidP="0048322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D82391" w14:textId="77777777" w:rsidR="00316542" w:rsidRPr="00130358" w:rsidRDefault="00316542" w:rsidP="00483222">
            <w:pPr>
              <w:pStyle w:val="TAL"/>
            </w:pPr>
          </w:p>
        </w:tc>
      </w:tr>
      <w:tr w:rsidR="00316542" w:rsidRPr="00130358" w14:paraId="668B9913"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F74731F" w14:textId="3B669BD3" w:rsidR="00316542" w:rsidRPr="00130358" w:rsidRDefault="00D62538" w:rsidP="00483222">
            <w:pPr>
              <w:pStyle w:val="TAL"/>
            </w:pPr>
            <w:r w:rsidRPr="00130358">
              <w:t xml:space="preserve">     </w:t>
            </w:r>
            <w:proofErr w:type="spellStart"/>
            <w:r w:rsidR="00316542" w:rsidRPr="00130358">
              <w:t>rsrpResult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1713FCF" w14:textId="77777777" w:rsidR="00316542" w:rsidRPr="00130358" w:rsidRDefault="00316542" w:rsidP="00483222">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10A9AFFC" w14:textId="643E5CA8" w:rsidR="00316542" w:rsidRPr="00130358" w:rsidRDefault="00316542" w:rsidP="00483222">
            <w:pPr>
              <w:pStyle w:val="TAL"/>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58D10A79" w14:textId="77777777" w:rsidR="00316542" w:rsidRPr="00130358" w:rsidRDefault="00316542" w:rsidP="00483222">
            <w:pPr>
              <w:pStyle w:val="TAL"/>
            </w:pPr>
          </w:p>
        </w:tc>
      </w:tr>
      <w:tr w:rsidR="00316542" w:rsidRPr="00130358" w14:paraId="0FFC6F3A"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47C54EF" w14:textId="15BDE82F" w:rsidR="00316542" w:rsidRPr="00130358" w:rsidRDefault="00D62538" w:rsidP="00D62538">
            <w:pPr>
              <w:pStyle w:val="TAL"/>
              <w:keepNext w:val="0"/>
              <w:keepLines w:val="0"/>
            </w:pPr>
            <w:r w:rsidRPr="00130358">
              <w:t xml:space="preserve">     </w:t>
            </w:r>
            <w:proofErr w:type="spellStart"/>
            <w:r w:rsidR="00316542" w:rsidRPr="00130358">
              <w:t>rsrqResult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0D2FEF0" w14:textId="77777777" w:rsidR="00316542" w:rsidRPr="00130358" w:rsidRDefault="00316542"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398AF3D0" w14:textId="5906B95D" w:rsidR="00316542" w:rsidRPr="00130358" w:rsidRDefault="00316542"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Borders>
              <w:top w:val="single" w:sz="4" w:space="0" w:color="000000"/>
              <w:left w:val="single" w:sz="4" w:space="0" w:color="000000"/>
              <w:bottom w:val="single" w:sz="4" w:space="0" w:color="000000"/>
              <w:right w:val="single" w:sz="4" w:space="0" w:color="000000"/>
            </w:tcBorders>
          </w:tcPr>
          <w:p w14:paraId="22B83600" w14:textId="77777777" w:rsidR="00316542" w:rsidRPr="00130358" w:rsidRDefault="00316542" w:rsidP="00D62538">
            <w:pPr>
              <w:pStyle w:val="TAL"/>
              <w:keepNext w:val="0"/>
              <w:keepLines w:val="0"/>
            </w:pPr>
          </w:p>
        </w:tc>
      </w:tr>
      <w:tr w:rsidR="00316542" w:rsidRPr="00130358" w14:paraId="174ABCCF"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243B3A6" w14:textId="6BA0C700" w:rsidR="00316542" w:rsidRPr="00130358" w:rsidRDefault="00D62538" w:rsidP="00D62538">
            <w:pPr>
              <w:pStyle w:val="TAL"/>
              <w:keepNext w:val="0"/>
              <w:keepLines w:val="0"/>
            </w:pPr>
            <w:r w:rsidRPr="00130358">
              <w:t xml:space="preserve">   </w:t>
            </w:r>
            <w:r w:rsidR="00316542" w:rsidRPr="00130358">
              <w:t>}</w:t>
            </w:r>
          </w:p>
        </w:tc>
        <w:tc>
          <w:tcPr>
            <w:tcW w:w="2267" w:type="dxa"/>
            <w:tcBorders>
              <w:top w:val="single" w:sz="4" w:space="0" w:color="000000"/>
              <w:left w:val="single" w:sz="4" w:space="0" w:color="000000"/>
              <w:bottom w:val="single" w:sz="4" w:space="0" w:color="000000"/>
              <w:right w:val="single" w:sz="4" w:space="0" w:color="000000"/>
            </w:tcBorders>
          </w:tcPr>
          <w:p w14:paraId="5A4FCE41" w14:textId="77777777" w:rsidR="00316542" w:rsidRPr="00130358" w:rsidRDefault="00316542"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A8837B" w14:textId="77777777" w:rsidR="00316542" w:rsidRPr="00130358" w:rsidRDefault="00316542"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5C8E6CA" w14:textId="77777777" w:rsidR="00316542" w:rsidRPr="00130358" w:rsidRDefault="00316542" w:rsidP="00D62538">
            <w:pPr>
              <w:pStyle w:val="TAL"/>
              <w:keepNext w:val="0"/>
              <w:keepLines w:val="0"/>
            </w:pPr>
          </w:p>
        </w:tc>
      </w:tr>
      <w:tr w:rsidR="00316542" w:rsidRPr="00130358" w14:paraId="4D888B50" w14:textId="77777777" w:rsidTr="00D62538">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93A1A7B" w14:textId="77777777" w:rsidR="00316542" w:rsidRPr="00130358" w:rsidRDefault="00316542" w:rsidP="00D62538">
            <w:pPr>
              <w:pStyle w:val="TAL"/>
              <w:keepNext w:val="0"/>
              <w:keepLines w:val="0"/>
            </w:pPr>
            <w:r w:rsidRPr="00130358">
              <w:t>}</w:t>
            </w:r>
          </w:p>
        </w:tc>
        <w:tc>
          <w:tcPr>
            <w:tcW w:w="2267" w:type="dxa"/>
            <w:tcBorders>
              <w:top w:val="single" w:sz="4" w:space="0" w:color="000000"/>
              <w:left w:val="single" w:sz="4" w:space="0" w:color="000000"/>
              <w:bottom w:val="single" w:sz="4" w:space="0" w:color="000000"/>
              <w:right w:val="single" w:sz="4" w:space="0" w:color="000000"/>
            </w:tcBorders>
          </w:tcPr>
          <w:p w14:paraId="3516ACE3" w14:textId="77777777" w:rsidR="00316542" w:rsidRPr="00130358" w:rsidRDefault="00316542" w:rsidP="00D62538">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1F34FE4" w14:textId="77777777" w:rsidR="00316542" w:rsidRPr="00130358" w:rsidRDefault="00316542" w:rsidP="00D62538">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E4CA5FC" w14:textId="77777777" w:rsidR="00316542" w:rsidRPr="00130358" w:rsidRDefault="00316542" w:rsidP="00D62538">
            <w:pPr>
              <w:pStyle w:val="TAL"/>
              <w:keepNext w:val="0"/>
              <w:keepLines w:val="0"/>
            </w:pPr>
          </w:p>
        </w:tc>
      </w:tr>
    </w:tbl>
    <w:p w14:paraId="0A5562F1" w14:textId="77777777" w:rsidR="00316542" w:rsidRPr="00130358" w:rsidRDefault="00316542" w:rsidP="00D62538"/>
    <w:p w14:paraId="08C17A17" w14:textId="77777777" w:rsidR="00316542" w:rsidRPr="00130358" w:rsidRDefault="00316542" w:rsidP="00D62538">
      <w:pPr>
        <w:pStyle w:val="Heading5"/>
        <w:keepNext w:val="0"/>
        <w:keepLines w:val="0"/>
        <w:rPr>
          <w:rFonts w:eastAsia="SimSun"/>
        </w:rPr>
      </w:pPr>
      <w:r w:rsidRPr="00130358">
        <w:rPr>
          <w:rFonts w:eastAsia="SimSun"/>
        </w:rPr>
        <w:t>9.9.1</w:t>
      </w:r>
      <w:r w:rsidRPr="00130358">
        <w:rPr>
          <w:rFonts w:eastAsia="SimSun"/>
          <w:lang w:eastAsia="zh-CN"/>
        </w:rPr>
        <w:t>.2</w:t>
      </w:r>
      <w:r w:rsidRPr="00130358">
        <w:rPr>
          <w:rFonts w:eastAsia="SimSun"/>
        </w:rPr>
        <w:t>.5</w:t>
      </w:r>
      <w:r w:rsidRPr="00130358">
        <w:rPr>
          <w:rFonts w:eastAsia="SimSun"/>
        </w:rPr>
        <w:tab/>
        <w:t>Test requirement</w:t>
      </w:r>
    </w:p>
    <w:p w14:paraId="01758339" w14:textId="77777777" w:rsidR="00316542" w:rsidRPr="00130358" w:rsidRDefault="00316542" w:rsidP="00D62538">
      <w:pPr>
        <w:rPr>
          <w:rFonts w:eastAsia="SimSun"/>
        </w:rPr>
      </w:pPr>
      <w:r w:rsidRPr="00130358">
        <w:t>Table 9.9.1</w:t>
      </w:r>
      <w:r w:rsidRPr="00130358">
        <w:rPr>
          <w:lang w:eastAsia="zh-CN"/>
        </w:rPr>
        <w:t>.2</w:t>
      </w:r>
      <w:r w:rsidRPr="00130358">
        <w:t>.5-</w:t>
      </w:r>
      <w:r w:rsidRPr="00130358">
        <w:rPr>
          <w:lang w:eastAsia="zh-CN"/>
        </w:rPr>
        <w:t>1</w:t>
      </w:r>
      <w:r w:rsidRPr="00130358">
        <w:t xml:space="preserve"> defines the primary level settings including test tolerances for all tests.</w:t>
      </w:r>
    </w:p>
    <w:p w14:paraId="1437E465" w14:textId="77777777" w:rsidR="00316542" w:rsidRPr="00130358" w:rsidRDefault="00316542" w:rsidP="00D62538">
      <w:r w:rsidRPr="00130358">
        <w:t xml:space="preserve">Each RSRQ </w:t>
      </w:r>
      <w:r w:rsidRPr="00130358">
        <w:rPr>
          <w:lang w:eastAsia="zh-CN"/>
        </w:rPr>
        <w:t>F</w:t>
      </w:r>
      <w:r w:rsidRPr="00130358">
        <w:t>DD intra frequency absolute accuracy test shall meet the reported values test requirements in Table 9.9.1</w:t>
      </w:r>
      <w:r w:rsidRPr="00130358">
        <w:rPr>
          <w:lang w:eastAsia="zh-CN"/>
        </w:rPr>
        <w:t>.2</w:t>
      </w:r>
      <w:r w:rsidRPr="00130358">
        <w:t>.5-</w:t>
      </w:r>
      <w:r w:rsidRPr="00130358">
        <w:rPr>
          <w:lang w:eastAsia="zh-CN"/>
        </w:rPr>
        <w:t>2</w:t>
      </w:r>
      <w:r w:rsidRPr="00130358">
        <w:t>.</w:t>
      </w:r>
    </w:p>
    <w:p w14:paraId="3F41C37F" w14:textId="77777777" w:rsidR="00316542" w:rsidRPr="00130358" w:rsidRDefault="00316542" w:rsidP="00D62538">
      <w:pPr>
        <w:pStyle w:val="TH"/>
        <w:keepNext w:val="0"/>
        <w:keepLines w:val="0"/>
        <w:rPr>
          <w:lang w:eastAsia="zh-CN"/>
        </w:rPr>
      </w:pPr>
      <w:r w:rsidRPr="00130358">
        <w:t>Table 9.9.1</w:t>
      </w:r>
      <w:r w:rsidRPr="00130358">
        <w:rPr>
          <w:lang w:eastAsia="zh-CN"/>
        </w:rPr>
        <w:t>.2</w:t>
      </w:r>
      <w:r w:rsidRPr="00130358">
        <w:t>.5-</w:t>
      </w:r>
      <w:r w:rsidRPr="00130358">
        <w:rPr>
          <w:lang w:eastAsia="zh-CN"/>
        </w:rPr>
        <w:t>1</w:t>
      </w:r>
      <w:r w:rsidRPr="00130358">
        <w:t xml:space="preserve">: Cell Specific Test requirement Parameters for RSRQ </w:t>
      </w:r>
      <w:r w:rsidRPr="00130358">
        <w:rPr>
          <w:lang w:eastAsia="zh-CN"/>
        </w:rPr>
        <w:t>F</w:t>
      </w:r>
      <w:r w:rsidRPr="00130358">
        <w:t>DD intra frequency absolute accuracy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2872"/>
        <w:gridCol w:w="2047"/>
        <w:gridCol w:w="2675"/>
      </w:tblGrid>
      <w:tr w:rsidR="00316542" w:rsidRPr="00130358" w14:paraId="56C2C5B4" w14:textId="77777777" w:rsidTr="00483222">
        <w:trPr>
          <w:cantSplit/>
          <w:tblHeader/>
          <w:jc w:val="center"/>
        </w:trPr>
        <w:tc>
          <w:tcPr>
            <w:tcW w:w="258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F5A515" w14:textId="77777777" w:rsidR="00316542" w:rsidRPr="00130358" w:rsidRDefault="00316542" w:rsidP="00D62538">
            <w:pPr>
              <w:pStyle w:val="TAH"/>
              <w:keepNext w:val="0"/>
              <w:keepLines w:val="0"/>
              <w:rPr>
                <w:rFonts w:cs="Arial"/>
              </w:rPr>
            </w:pPr>
            <w:r w:rsidRPr="00130358">
              <w:rPr>
                <w:rFonts w:cs="Arial"/>
              </w:rPr>
              <w:t>Parameter</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62CAF2CA" w14:textId="77777777" w:rsidR="00316542" w:rsidRPr="00130358" w:rsidRDefault="00316542" w:rsidP="00D62538">
            <w:pPr>
              <w:pStyle w:val="TAH"/>
              <w:keepNext w:val="0"/>
              <w:keepLines w:val="0"/>
              <w:rPr>
                <w:rFonts w:cs="Arial"/>
              </w:rPr>
            </w:pPr>
            <w:r w:rsidRPr="00130358">
              <w:rPr>
                <w:rFonts w:cs="Arial"/>
              </w:rPr>
              <w:t>Unit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1ED11942" w14:textId="77777777" w:rsidR="00316542" w:rsidRPr="00130358" w:rsidRDefault="00316542" w:rsidP="00D62538">
            <w:pPr>
              <w:pStyle w:val="TAH"/>
              <w:keepNext w:val="0"/>
              <w:keepLines w:val="0"/>
              <w:rPr>
                <w:rFonts w:cs="Arial"/>
              </w:rPr>
            </w:pPr>
            <w:r w:rsidRPr="00130358">
              <w:rPr>
                <w:rFonts w:cs="Arial"/>
              </w:rPr>
              <w:t>Test</w:t>
            </w:r>
          </w:p>
        </w:tc>
      </w:tr>
      <w:tr w:rsidR="00316542" w:rsidRPr="00130358" w14:paraId="2AE148C1" w14:textId="77777777" w:rsidTr="00483222">
        <w:trPr>
          <w:cantSplit/>
          <w:tblHeader/>
          <w:jc w:val="center"/>
        </w:trPr>
        <w:tc>
          <w:tcPr>
            <w:tcW w:w="2585" w:type="pct"/>
            <w:gridSpan w:val="2"/>
            <w:vMerge/>
            <w:tcBorders>
              <w:top w:val="single" w:sz="4" w:space="0" w:color="auto"/>
              <w:left w:val="single" w:sz="4" w:space="0" w:color="auto"/>
              <w:bottom w:val="single" w:sz="4" w:space="0" w:color="auto"/>
              <w:right w:val="single" w:sz="4" w:space="0" w:color="auto"/>
            </w:tcBorders>
            <w:vAlign w:val="center"/>
            <w:hideMark/>
          </w:tcPr>
          <w:p w14:paraId="0927643C" w14:textId="77777777" w:rsidR="00316542" w:rsidRPr="00130358" w:rsidRDefault="00316542" w:rsidP="00D62538">
            <w:pPr>
              <w:spacing w:after="0"/>
              <w:rPr>
                <w:rFonts w:ascii="Arial" w:hAnsi="Arial" w:cs="Arial"/>
                <w:b/>
                <w:sz w:val="18"/>
              </w:rPr>
            </w:pP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73CFD1B" w14:textId="77777777" w:rsidR="00316542" w:rsidRPr="00130358" w:rsidRDefault="00316542" w:rsidP="00D62538">
            <w:pPr>
              <w:spacing w:after="0"/>
              <w:rPr>
                <w:rFonts w:ascii="Arial" w:hAnsi="Arial" w:cs="Arial"/>
                <w:b/>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9C6CE34" w14:textId="078237D6" w:rsidR="00316542" w:rsidRPr="00130358" w:rsidRDefault="00316542"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316542" w:rsidRPr="00130358" w14:paraId="52999B3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FB0DFDE" w14:textId="19D1E398" w:rsidR="00316542" w:rsidRPr="00130358" w:rsidRDefault="00316542"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tcBorders>
              <w:top w:val="single" w:sz="4" w:space="0" w:color="auto"/>
              <w:left w:val="single" w:sz="4" w:space="0" w:color="auto"/>
              <w:bottom w:val="single" w:sz="4" w:space="0" w:color="auto"/>
              <w:right w:val="single" w:sz="4" w:space="0" w:color="auto"/>
            </w:tcBorders>
            <w:vAlign w:val="center"/>
          </w:tcPr>
          <w:p w14:paraId="5F8913A0"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8C2C202" w14:textId="77777777" w:rsidR="00316542" w:rsidRPr="00130358" w:rsidRDefault="00316542" w:rsidP="00D62538">
            <w:pPr>
              <w:pStyle w:val="TAC"/>
              <w:keepNext w:val="0"/>
              <w:keepLines w:val="0"/>
              <w:rPr>
                <w:rFonts w:cs="Arial"/>
              </w:rPr>
            </w:pPr>
            <w:r w:rsidRPr="00130358">
              <w:rPr>
                <w:rFonts w:cs="Arial"/>
              </w:rPr>
              <w:t>1</w:t>
            </w:r>
          </w:p>
        </w:tc>
      </w:tr>
      <w:tr w:rsidR="00316542" w:rsidRPr="00130358" w14:paraId="7B5F00E0"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9E59587" w14:textId="77777777" w:rsidR="00316542" w:rsidRPr="00130358" w:rsidRDefault="00316542" w:rsidP="00D62538">
            <w:pPr>
              <w:pStyle w:val="TAL"/>
              <w:keepNext w:val="0"/>
              <w:keepLines w:val="0"/>
              <w:rPr>
                <w:rFonts w:cs="Arial"/>
              </w:rPr>
            </w:pPr>
            <w:proofErr w:type="spellStart"/>
            <w:r w:rsidRPr="00130358">
              <w:rPr>
                <w:rFonts w:cs="Arial"/>
              </w:rPr>
              <w:t>BW</w:t>
            </w:r>
            <w:r w:rsidRPr="00130358">
              <w:rPr>
                <w:rFonts w:cs="Arial"/>
                <w:vertAlign w:val="subscript"/>
              </w:rPr>
              <w:t>channel</w:t>
            </w:r>
            <w:proofErr w:type="spellEnd"/>
          </w:p>
        </w:tc>
        <w:tc>
          <w:tcPr>
            <w:tcW w:w="1047" w:type="pct"/>
            <w:tcBorders>
              <w:top w:val="single" w:sz="4" w:space="0" w:color="auto"/>
              <w:left w:val="single" w:sz="4" w:space="0" w:color="auto"/>
              <w:bottom w:val="single" w:sz="4" w:space="0" w:color="auto"/>
              <w:right w:val="single" w:sz="4" w:space="0" w:color="auto"/>
            </w:tcBorders>
            <w:vAlign w:val="center"/>
            <w:hideMark/>
          </w:tcPr>
          <w:p w14:paraId="27A64D7C" w14:textId="77777777" w:rsidR="00316542" w:rsidRPr="00130358" w:rsidRDefault="00316542" w:rsidP="00D62538">
            <w:pPr>
              <w:pStyle w:val="TAC"/>
              <w:keepNext w:val="0"/>
              <w:keepLines w:val="0"/>
              <w:rPr>
                <w:rFonts w:cs="Arial"/>
              </w:rPr>
            </w:pP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1F76809" w14:textId="77777777" w:rsidR="00316542" w:rsidRPr="00130358" w:rsidRDefault="00316542" w:rsidP="00D62538">
            <w:pPr>
              <w:pStyle w:val="TAC"/>
              <w:keepNext w:val="0"/>
              <w:keepLines w:val="0"/>
              <w:rPr>
                <w:rFonts w:cs="Arial"/>
              </w:rPr>
            </w:pPr>
            <w:r w:rsidRPr="00130358">
              <w:rPr>
                <w:rFonts w:cs="Arial"/>
              </w:rPr>
              <w:t>10</w:t>
            </w:r>
          </w:p>
        </w:tc>
      </w:tr>
      <w:tr w:rsidR="00316542" w:rsidRPr="00130358" w14:paraId="0E0EC5DD"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6B188E4" w14:textId="51D9B339" w:rsidR="00316542" w:rsidRPr="00130358" w:rsidRDefault="00316542"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tcBorders>
              <w:top w:val="single" w:sz="4" w:space="0" w:color="auto"/>
              <w:left w:val="single" w:sz="4" w:space="0" w:color="auto"/>
              <w:bottom w:val="single" w:sz="4" w:space="0" w:color="auto"/>
              <w:right w:val="single" w:sz="4" w:space="0" w:color="auto"/>
            </w:tcBorders>
            <w:vAlign w:val="center"/>
          </w:tcPr>
          <w:p w14:paraId="63DD3B83"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94102A2" w14:textId="77777777" w:rsidR="00316542" w:rsidRPr="00130358" w:rsidRDefault="00316542" w:rsidP="00D62538">
            <w:pPr>
              <w:pStyle w:val="TAC"/>
              <w:keepNext w:val="0"/>
              <w:keepLines w:val="0"/>
              <w:rPr>
                <w:rFonts w:cs="Arial"/>
              </w:rPr>
            </w:pPr>
            <w:r w:rsidRPr="00130358">
              <w:rPr>
                <w:bCs/>
              </w:rPr>
              <w:t>1x2</w:t>
            </w:r>
          </w:p>
        </w:tc>
      </w:tr>
      <w:tr w:rsidR="00316542" w:rsidRPr="00130358" w14:paraId="28682F9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7C96DEC" w14:textId="2BEFE7B6" w:rsidR="00316542" w:rsidRPr="00130358" w:rsidRDefault="00316542"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hideMark/>
          </w:tcPr>
          <w:p w14:paraId="358AF13E" w14:textId="77777777" w:rsidR="00316542" w:rsidRPr="00130358" w:rsidRDefault="00316542" w:rsidP="00D62538">
            <w:pPr>
              <w:pStyle w:val="TAC"/>
              <w:keepNext w:val="0"/>
              <w:keepLines w:val="0"/>
              <w:rPr>
                <w:rFonts w:cs="Arial"/>
              </w:rPr>
            </w:pPr>
            <w:r w:rsidRPr="00130358">
              <w:rPr>
                <w:rFonts w:eastAsia="SimSun" w:cs="Arial"/>
              </w:rPr>
              <w:object w:dxaOrig="460" w:dyaOrig="340" w14:anchorId="12DE770A">
                <v:shape id="_x0000_i1079" type="#_x0000_t75" style="width:24pt;height:17.25pt" o:ole="">
                  <v:imagedata r:id="rId56" o:title=""/>
                </v:shape>
                <o:OLEObject Type="Embed" ProgID="Equation.3" ShapeID="_x0000_i1079" DrawAspect="Content" ObjectID="_1736593570" r:id="rId69"/>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2E55B0B1" w14:textId="77777777" w:rsidR="00316542" w:rsidRPr="00130358" w:rsidRDefault="00316542" w:rsidP="00D62538">
            <w:pPr>
              <w:pStyle w:val="TAC"/>
              <w:keepNext w:val="0"/>
              <w:keepLines w:val="0"/>
              <w:rPr>
                <w:rFonts w:cs="Arial"/>
              </w:rPr>
            </w:pPr>
            <w:r w:rsidRPr="00130358">
              <w:rPr>
                <w:rFonts w:cs="Arial"/>
              </w:rPr>
              <w:t>22—27</w:t>
            </w:r>
          </w:p>
        </w:tc>
      </w:tr>
      <w:tr w:rsidR="00316542" w:rsidRPr="00130358" w14:paraId="4F8F19F2"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FF7BEE1" w14:textId="113C8248" w:rsidR="00316542" w:rsidRPr="00130358" w:rsidRDefault="00316542"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A.1.1-1</w:t>
            </w:r>
          </w:p>
        </w:tc>
        <w:tc>
          <w:tcPr>
            <w:tcW w:w="1047" w:type="pct"/>
            <w:tcBorders>
              <w:top w:val="single" w:sz="4" w:space="0" w:color="auto"/>
              <w:left w:val="single" w:sz="4" w:space="0" w:color="auto"/>
              <w:bottom w:val="single" w:sz="4" w:space="0" w:color="auto"/>
              <w:right w:val="single" w:sz="4" w:space="0" w:color="auto"/>
            </w:tcBorders>
            <w:vAlign w:val="center"/>
          </w:tcPr>
          <w:p w14:paraId="1E628898"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51EF44D" w14:textId="231EE35C" w:rsidR="00316542" w:rsidRPr="00130358" w:rsidRDefault="00316542"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rPr>
              <w:t>FDD</w:t>
            </w:r>
          </w:p>
        </w:tc>
      </w:tr>
      <w:tr w:rsidR="00316542" w:rsidRPr="00130358" w14:paraId="4649F6C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FE328F0" w14:textId="23468B1D" w:rsidR="00316542" w:rsidRPr="00130358" w:rsidRDefault="00316542"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08A658BB" w14:textId="77777777" w:rsidR="00316542" w:rsidRPr="00130358" w:rsidRDefault="00316542" w:rsidP="00D62538">
            <w:pPr>
              <w:pStyle w:val="TAC"/>
              <w:keepNext w:val="0"/>
              <w:keepLines w:val="0"/>
              <w:rPr>
                <w:rFonts w:cs="Arial"/>
              </w:rPr>
            </w:pPr>
            <w:r w:rsidRPr="00130358">
              <w:rPr>
                <w:rFonts w:eastAsia="SimSun" w:cs="Arial"/>
                <w:position w:val="-10"/>
              </w:rPr>
              <w:object w:dxaOrig="460" w:dyaOrig="340" w14:anchorId="7B896710">
                <v:shape id="_x0000_i1080" type="#_x0000_t75" style="width:24pt;height:17.25pt" o:ole="">
                  <v:imagedata r:id="rId56" o:title=""/>
                </v:shape>
                <o:OLEObject Type="Embed" ProgID="Equation.3" ShapeID="_x0000_i1080" DrawAspect="Content" ObjectID="_1736593571" r:id="rId70"/>
              </w:object>
            </w:r>
          </w:p>
        </w:tc>
        <w:tc>
          <w:tcPr>
            <w:tcW w:w="1368" w:type="pct"/>
            <w:tcBorders>
              <w:top w:val="single" w:sz="4" w:space="0" w:color="auto"/>
              <w:left w:val="single" w:sz="4" w:space="0" w:color="auto"/>
              <w:bottom w:val="single" w:sz="4" w:space="0" w:color="auto"/>
              <w:right w:val="single" w:sz="4" w:space="0" w:color="auto"/>
            </w:tcBorders>
            <w:vAlign w:val="center"/>
            <w:hideMark/>
          </w:tcPr>
          <w:p w14:paraId="70A6B3BB" w14:textId="77777777" w:rsidR="00316542" w:rsidRPr="00130358" w:rsidRDefault="00316542" w:rsidP="00D62538">
            <w:pPr>
              <w:pStyle w:val="TAC"/>
              <w:keepNext w:val="0"/>
              <w:keepLines w:val="0"/>
              <w:rPr>
                <w:rFonts w:cs="Arial"/>
              </w:rPr>
            </w:pPr>
            <w:r w:rsidRPr="00130358">
              <w:rPr>
                <w:rFonts w:cs="Arial"/>
              </w:rPr>
              <w:t>13—36</w:t>
            </w:r>
          </w:p>
        </w:tc>
      </w:tr>
      <w:tr w:rsidR="00316542" w:rsidRPr="00130358" w14:paraId="1803B984"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E8E3001" w14:textId="7AA17FDF" w:rsidR="00316542" w:rsidRPr="00130358" w:rsidRDefault="00316542"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A.2.1-1</w:t>
            </w:r>
          </w:p>
        </w:tc>
        <w:tc>
          <w:tcPr>
            <w:tcW w:w="1047" w:type="pct"/>
            <w:tcBorders>
              <w:top w:val="single" w:sz="4" w:space="0" w:color="auto"/>
              <w:left w:val="single" w:sz="4" w:space="0" w:color="auto"/>
              <w:bottom w:val="single" w:sz="4" w:space="0" w:color="auto"/>
              <w:right w:val="single" w:sz="4" w:space="0" w:color="auto"/>
            </w:tcBorders>
            <w:vAlign w:val="center"/>
          </w:tcPr>
          <w:p w14:paraId="4FD450CF"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1F2CE2C1" w14:textId="213E9E5B" w:rsidR="00316542" w:rsidRPr="00130358" w:rsidRDefault="00316542"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316542" w:rsidRPr="00130358" w14:paraId="5AC9BCAE"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1F0C7A8" w14:textId="5B347FCC" w:rsidR="00316542" w:rsidRPr="00130358" w:rsidRDefault="00316542"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205FA" w:rsidRPr="00130358">
              <w:rPr>
                <w:rFonts w:cs="Arial"/>
              </w:rPr>
              <w:t>D.1.1-1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FDD)</w:t>
            </w:r>
          </w:p>
        </w:tc>
        <w:tc>
          <w:tcPr>
            <w:tcW w:w="1047" w:type="pct"/>
            <w:tcBorders>
              <w:top w:val="single" w:sz="4" w:space="0" w:color="auto"/>
              <w:left w:val="single" w:sz="4" w:space="0" w:color="auto"/>
              <w:bottom w:val="single" w:sz="4" w:space="0" w:color="auto"/>
              <w:right w:val="single" w:sz="4" w:space="0" w:color="auto"/>
            </w:tcBorders>
            <w:vAlign w:val="center"/>
          </w:tcPr>
          <w:p w14:paraId="6D28558A" w14:textId="77777777" w:rsidR="00316542" w:rsidRPr="00130358" w:rsidRDefault="00316542" w:rsidP="00D62538">
            <w:pPr>
              <w:pStyle w:val="TAC"/>
              <w:keepNext w:val="0"/>
              <w:keepLines w:val="0"/>
              <w:rPr>
                <w:rFonts w:cs="Arial"/>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F668359" w14:textId="0E82A789" w:rsidR="00316542" w:rsidRPr="00130358" w:rsidRDefault="00316542"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rPr>
              <w:t>FDD</w:t>
            </w:r>
          </w:p>
        </w:tc>
      </w:tr>
      <w:tr w:rsidR="00316542" w:rsidRPr="00130358" w14:paraId="69BCD5F5"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85846C4" w14:textId="77777777" w:rsidR="00316542" w:rsidRPr="00130358" w:rsidRDefault="00316542" w:rsidP="00D62538">
            <w:pPr>
              <w:pStyle w:val="TAL"/>
              <w:keepNext w:val="0"/>
              <w:keepLines w:val="0"/>
              <w:rPr>
                <w:rFonts w:cs="Arial"/>
              </w:rPr>
            </w:pPr>
            <w:r w:rsidRPr="00130358">
              <w:rPr>
                <w:rFonts w:cs="Arial"/>
              </w:rPr>
              <w:t>PBCH_RA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3D9F81BA"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2B40A313" w14:textId="77777777" w:rsidR="00316542" w:rsidRPr="00130358" w:rsidRDefault="00316542" w:rsidP="00D62538">
            <w:pPr>
              <w:pStyle w:val="TAC"/>
              <w:keepNext w:val="0"/>
              <w:keepLines w:val="0"/>
              <w:rPr>
                <w:rFonts w:cs="Arial"/>
              </w:rPr>
            </w:pPr>
            <w:r w:rsidRPr="00130358">
              <w:rPr>
                <w:rFonts w:cs="Arial"/>
              </w:rPr>
              <w:t>0</w:t>
            </w:r>
          </w:p>
        </w:tc>
      </w:tr>
      <w:tr w:rsidR="00316542" w:rsidRPr="00130358" w14:paraId="067C7B67"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C6911D7" w14:textId="77777777" w:rsidR="00316542" w:rsidRPr="00130358" w:rsidRDefault="00316542" w:rsidP="00D62538">
            <w:pPr>
              <w:pStyle w:val="TAL"/>
              <w:keepNext w:val="0"/>
              <w:keepLines w:val="0"/>
              <w:rPr>
                <w:rFonts w:cs="Arial"/>
              </w:rPr>
            </w:pPr>
            <w:r w:rsidRPr="00130358">
              <w:rPr>
                <w:rFonts w:cs="Arial"/>
              </w:rPr>
              <w:t>PBCH_RB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5DE25EB"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66186C8" w14:textId="77777777" w:rsidR="00316542" w:rsidRPr="00130358" w:rsidRDefault="00316542" w:rsidP="00D62538">
            <w:pPr>
              <w:spacing w:after="0"/>
              <w:rPr>
                <w:rFonts w:ascii="Arial" w:hAnsi="Arial" w:cs="Arial"/>
                <w:sz w:val="18"/>
              </w:rPr>
            </w:pPr>
          </w:p>
        </w:tc>
      </w:tr>
      <w:tr w:rsidR="00316542" w:rsidRPr="00130358" w14:paraId="7855FA28"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096E29A" w14:textId="77777777" w:rsidR="00316542" w:rsidRPr="00130358" w:rsidRDefault="00316542" w:rsidP="00D62538">
            <w:pPr>
              <w:pStyle w:val="TAL"/>
              <w:keepNext w:val="0"/>
              <w:keepLines w:val="0"/>
              <w:rPr>
                <w:rFonts w:cs="Arial"/>
              </w:rPr>
            </w:pPr>
            <w:r w:rsidRPr="00130358">
              <w:rPr>
                <w:rFonts w:cs="Arial"/>
              </w:rPr>
              <w:t>PSS_RA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7801306"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3766A85E" w14:textId="77777777" w:rsidR="00316542" w:rsidRPr="00130358" w:rsidRDefault="00316542" w:rsidP="00D62538">
            <w:pPr>
              <w:spacing w:after="0"/>
              <w:rPr>
                <w:rFonts w:ascii="Arial" w:hAnsi="Arial" w:cs="Arial"/>
                <w:sz w:val="18"/>
              </w:rPr>
            </w:pPr>
          </w:p>
        </w:tc>
      </w:tr>
      <w:tr w:rsidR="00316542" w:rsidRPr="00130358" w14:paraId="59E95ED7"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156AD2D6" w14:textId="77777777" w:rsidR="00316542" w:rsidRPr="00130358" w:rsidRDefault="00316542" w:rsidP="00D62538">
            <w:pPr>
              <w:pStyle w:val="TAL"/>
              <w:keepNext w:val="0"/>
              <w:keepLines w:val="0"/>
              <w:rPr>
                <w:rFonts w:cs="Arial"/>
              </w:rPr>
            </w:pPr>
            <w:r w:rsidRPr="00130358">
              <w:rPr>
                <w:rFonts w:cs="Arial"/>
              </w:rPr>
              <w:t>SSS_RA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E270A6C"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AC7B14A" w14:textId="77777777" w:rsidR="00316542" w:rsidRPr="00130358" w:rsidRDefault="00316542" w:rsidP="00D62538">
            <w:pPr>
              <w:spacing w:after="0"/>
              <w:rPr>
                <w:rFonts w:ascii="Arial" w:hAnsi="Arial" w:cs="Arial"/>
                <w:sz w:val="18"/>
              </w:rPr>
            </w:pPr>
          </w:p>
        </w:tc>
      </w:tr>
      <w:tr w:rsidR="00316542" w:rsidRPr="00130358" w14:paraId="40354B08"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68E83ACA" w14:textId="77777777" w:rsidR="00316542" w:rsidRPr="00130358" w:rsidRDefault="00316542" w:rsidP="00D62538">
            <w:pPr>
              <w:pStyle w:val="TAL"/>
              <w:keepNext w:val="0"/>
              <w:keepLines w:val="0"/>
              <w:rPr>
                <w:rFonts w:cs="Arial"/>
              </w:rPr>
            </w:pPr>
            <w:r w:rsidRPr="00130358">
              <w:rPr>
                <w:rFonts w:cs="Arial"/>
              </w:rPr>
              <w:t>PCFICH_RB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0244BAC"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7B77DBB9" w14:textId="77777777" w:rsidR="00316542" w:rsidRPr="00130358" w:rsidRDefault="00316542" w:rsidP="00D62538">
            <w:pPr>
              <w:spacing w:after="0"/>
              <w:rPr>
                <w:rFonts w:ascii="Arial" w:hAnsi="Arial" w:cs="Arial"/>
                <w:sz w:val="18"/>
              </w:rPr>
            </w:pPr>
          </w:p>
        </w:tc>
      </w:tr>
      <w:tr w:rsidR="00316542" w:rsidRPr="00130358" w14:paraId="042CBDB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578C5170" w14:textId="77777777" w:rsidR="00316542" w:rsidRPr="00130358" w:rsidRDefault="00316542" w:rsidP="00D62538">
            <w:pPr>
              <w:pStyle w:val="TAL"/>
              <w:keepNext w:val="0"/>
              <w:keepLines w:val="0"/>
              <w:rPr>
                <w:rFonts w:cs="Arial"/>
              </w:rPr>
            </w:pPr>
            <w:r w:rsidRPr="00130358">
              <w:rPr>
                <w:rFonts w:cs="Arial"/>
              </w:rPr>
              <w:t>PHICH_RA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D1D263B"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2507888" w14:textId="77777777" w:rsidR="00316542" w:rsidRPr="00130358" w:rsidRDefault="00316542" w:rsidP="00D62538">
            <w:pPr>
              <w:spacing w:after="0"/>
              <w:rPr>
                <w:rFonts w:ascii="Arial" w:hAnsi="Arial" w:cs="Arial"/>
                <w:sz w:val="18"/>
              </w:rPr>
            </w:pPr>
          </w:p>
        </w:tc>
      </w:tr>
      <w:tr w:rsidR="00316542" w:rsidRPr="00130358" w14:paraId="12F9AB4F"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377EEAD" w14:textId="77777777" w:rsidR="00316542" w:rsidRPr="00130358" w:rsidRDefault="00316542" w:rsidP="00D62538">
            <w:pPr>
              <w:pStyle w:val="TAL"/>
              <w:keepNext w:val="0"/>
              <w:keepLines w:val="0"/>
              <w:rPr>
                <w:rFonts w:cs="Arial"/>
              </w:rPr>
            </w:pPr>
            <w:r w:rsidRPr="00130358">
              <w:rPr>
                <w:rFonts w:cs="Arial"/>
              </w:rPr>
              <w:t>PHICH_RB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B0C35B7"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E75A9A3" w14:textId="77777777" w:rsidR="00316542" w:rsidRPr="00130358" w:rsidRDefault="00316542" w:rsidP="00D62538">
            <w:pPr>
              <w:spacing w:after="0"/>
              <w:rPr>
                <w:rFonts w:ascii="Arial" w:hAnsi="Arial" w:cs="Arial"/>
                <w:sz w:val="18"/>
              </w:rPr>
            </w:pPr>
          </w:p>
        </w:tc>
      </w:tr>
      <w:tr w:rsidR="00316542" w:rsidRPr="00130358" w14:paraId="28DAFE70"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F2DA80E" w14:textId="77777777" w:rsidR="00316542" w:rsidRPr="00130358" w:rsidRDefault="00316542" w:rsidP="00D62538">
            <w:pPr>
              <w:pStyle w:val="TAL"/>
              <w:keepNext w:val="0"/>
              <w:keepLines w:val="0"/>
              <w:rPr>
                <w:rFonts w:cs="Arial"/>
              </w:rPr>
            </w:pPr>
            <w:r w:rsidRPr="00130358">
              <w:rPr>
                <w:rFonts w:cs="Arial"/>
              </w:rPr>
              <w:t>PDCCH_RA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594D6F5"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A0765D9" w14:textId="77777777" w:rsidR="00316542" w:rsidRPr="00130358" w:rsidRDefault="00316542" w:rsidP="00D62538">
            <w:pPr>
              <w:spacing w:after="0"/>
              <w:rPr>
                <w:rFonts w:ascii="Arial" w:hAnsi="Arial" w:cs="Arial"/>
                <w:sz w:val="18"/>
              </w:rPr>
            </w:pPr>
          </w:p>
        </w:tc>
      </w:tr>
      <w:tr w:rsidR="00316542" w:rsidRPr="00130358" w14:paraId="157BAF20"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45FE8E6" w14:textId="77777777" w:rsidR="00316542" w:rsidRPr="00130358" w:rsidRDefault="00316542" w:rsidP="00D62538">
            <w:pPr>
              <w:pStyle w:val="TAL"/>
              <w:keepNext w:val="0"/>
              <w:keepLines w:val="0"/>
              <w:rPr>
                <w:rFonts w:cs="Arial"/>
              </w:rPr>
            </w:pPr>
            <w:r w:rsidRPr="00130358">
              <w:rPr>
                <w:rFonts w:cs="Arial"/>
              </w:rPr>
              <w:t>PDCCH_RB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E76B412"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AE6DB66" w14:textId="77777777" w:rsidR="00316542" w:rsidRPr="00130358" w:rsidRDefault="00316542" w:rsidP="00D62538">
            <w:pPr>
              <w:spacing w:after="0"/>
              <w:rPr>
                <w:rFonts w:ascii="Arial" w:hAnsi="Arial" w:cs="Arial"/>
                <w:sz w:val="18"/>
              </w:rPr>
            </w:pPr>
          </w:p>
        </w:tc>
      </w:tr>
      <w:tr w:rsidR="00316542" w:rsidRPr="00130358" w14:paraId="20C48D01"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44FA14A6" w14:textId="77777777" w:rsidR="00316542" w:rsidRPr="00130358" w:rsidRDefault="00316542" w:rsidP="00D62538">
            <w:pPr>
              <w:pStyle w:val="TAL"/>
              <w:keepNext w:val="0"/>
              <w:keepLines w:val="0"/>
              <w:rPr>
                <w:rFonts w:cs="Arial"/>
              </w:rPr>
            </w:pPr>
            <w:r w:rsidRPr="00130358">
              <w:rPr>
                <w:rFonts w:cs="Arial"/>
              </w:rPr>
              <w:t>PDSCH_RA</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8F6FCB8"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464A0592" w14:textId="77777777" w:rsidR="00316542" w:rsidRPr="00130358" w:rsidRDefault="00316542" w:rsidP="00D62538">
            <w:pPr>
              <w:spacing w:after="0"/>
              <w:rPr>
                <w:rFonts w:ascii="Arial" w:hAnsi="Arial" w:cs="Arial"/>
                <w:sz w:val="18"/>
              </w:rPr>
            </w:pPr>
          </w:p>
        </w:tc>
      </w:tr>
      <w:tr w:rsidR="00316542" w:rsidRPr="00130358" w14:paraId="5D1EA6EC"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2F622679" w14:textId="77777777" w:rsidR="00316542" w:rsidRPr="00130358" w:rsidRDefault="00316542" w:rsidP="00D62538">
            <w:pPr>
              <w:pStyle w:val="TAL"/>
              <w:keepNext w:val="0"/>
              <w:keepLines w:val="0"/>
              <w:rPr>
                <w:rFonts w:cs="Arial"/>
              </w:rPr>
            </w:pPr>
            <w:r w:rsidRPr="00130358">
              <w:rPr>
                <w:rFonts w:cs="Arial"/>
              </w:rPr>
              <w:t>PDSCH_RB</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36AB1E4"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0F37720A" w14:textId="77777777" w:rsidR="00316542" w:rsidRPr="00130358" w:rsidRDefault="00316542" w:rsidP="00D62538">
            <w:pPr>
              <w:spacing w:after="0"/>
              <w:rPr>
                <w:rFonts w:ascii="Arial" w:hAnsi="Arial" w:cs="Arial"/>
                <w:sz w:val="18"/>
              </w:rPr>
            </w:pPr>
          </w:p>
        </w:tc>
      </w:tr>
      <w:tr w:rsidR="00316542" w:rsidRPr="00130358" w14:paraId="2D570BE6"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BF69BE6" w14:textId="77777777" w:rsidR="00316542" w:rsidRPr="00130358" w:rsidRDefault="00316542" w:rsidP="00D62538">
            <w:pPr>
              <w:pStyle w:val="TAL"/>
              <w:keepNext w:val="0"/>
              <w:keepLines w:val="0"/>
              <w:rPr>
                <w:rFonts w:cs="Arial"/>
              </w:rPr>
            </w:pPr>
            <w:r w:rsidRPr="00130358">
              <w:rPr>
                <w:rFonts w:cs="Arial"/>
              </w:rPr>
              <w:t>OCNG_RA</w:t>
            </w:r>
            <w:r w:rsidRPr="00130358">
              <w:rPr>
                <w:rFonts w:cs="Arial"/>
                <w:vertAlign w:val="superscript"/>
              </w:rPr>
              <w:t>Note1</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EC7C389"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10A537B6" w14:textId="77777777" w:rsidR="00316542" w:rsidRPr="00130358" w:rsidRDefault="00316542" w:rsidP="00D62538">
            <w:pPr>
              <w:spacing w:after="0"/>
              <w:rPr>
                <w:rFonts w:ascii="Arial" w:hAnsi="Arial" w:cs="Arial"/>
                <w:sz w:val="18"/>
              </w:rPr>
            </w:pPr>
          </w:p>
        </w:tc>
      </w:tr>
      <w:tr w:rsidR="00316542" w:rsidRPr="00130358" w14:paraId="4D20CA8C" w14:textId="77777777" w:rsidTr="004832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7F7034AB" w14:textId="5660A0DA" w:rsidR="00316542" w:rsidRPr="00130358" w:rsidRDefault="00316542"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EA17438"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2F431A1" w14:textId="77777777" w:rsidR="00316542" w:rsidRPr="00130358" w:rsidRDefault="00316542" w:rsidP="00D62538">
            <w:pPr>
              <w:spacing w:after="0"/>
              <w:rPr>
                <w:rFonts w:ascii="Arial" w:hAnsi="Arial" w:cs="Arial"/>
                <w:sz w:val="18"/>
              </w:rPr>
            </w:pPr>
          </w:p>
        </w:tc>
      </w:tr>
      <w:tr w:rsidR="00316542" w:rsidRPr="00130358" w14:paraId="4F5E4A9E"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tcPr>
          <w:p w14:paraId="7E074D9F" w14:textId="77777777" w:rsidR="00316542" w:rsidRPr="00130358" w:rsidRDefault="00316542" w:rsidP="00D62538">
            <w:pPr>
              <w:pStyle w:val="TAL"/>
              <w:keepNext w:val="0"/>
              <w:keepLines w:val="0"/>
              <w:rPr>
                <w:rFonts w:cs="Arial"/>
                <w:vertAlign w:val="superscript"/>
              </w:rPr>
            </w:pPr>
            <w:r w:rsidRPr="00130358">
              <w:rPr>
                <w:rFonts w:eastAsia="SimSun" w:cs="Arial"/>
                <w:position w:val="-12"/>
              </w:rPr>
              <w:object w:dxaOrig="400" w:dyaOrig="360" w14:anchorId="6143C600">
                <v:shape id="_x0000_i1081" type="#_x0000_t75" style="width:20.25pt;height:18.75pt" o:ole="" fillcolor="window">
                  <v:imagedata r:id="rId7" o:title=""/>
                </v:shape>
                <o:OLEObject Type="Embed" ProgID="Equation.3" ShapeID="_x0000_i1081" DrawAspect="Content" ObjectID="_1736593572" r:id="rId71"/>
              </w:object>
            </w:r>
            <w:r w:rsidRPr="00130358">
              <w:rPr>
                <w:rFonts w:cs="Arial"/>
                <w:vertAlign w:val="superscript"/>
              </w:rPr>
              <w:t>Note2</w:t>
            </w:r>
          </w:p>
        </w:tc>
        <w:tc>
          <w:tcPr>
            <w:tcW w:w="1469" w:type="pct"/>
            <w:tcBorders>
              <w:top w:val="single" w:sz="4" w:space="0" w:color="auto"/>
              <w:left w:val="single" w:sz="4" w:space="0" w:color="auto"/>
              <w:bottom w:val="single" w:sz="4" w:space="0" w:color="auto"/>
              <w:right w:val="single" w:sz="4" w:space="0" w:color="auto"/>
            </w:tcBorders>
            <w:vAlign w:val="center"/>
            <w:hideMark/>
          </w:tcPr>
          <w:p w14:paraId="7939DB1F" w14:textId="47557948"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3B9838F6" w14:textId="5991731E"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9CE0337"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120.4</w:t>
            </w:r>
          </w:p>
        </w:tc>
      </w:tr>
      <w:tr w:rsidR="00316542" w:rsidRPr="00130358" w14:paraId="12DE7BB6"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F616FFA"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811CF32" w14:textId="05CE6544"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E4670EE"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5F67240A"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119.4</w:t>
            </w:r>
          </w:p>
        </w:tc>
      </w:tr>
      <w:tr w:rsidR="00316542" w:rsidRPr="00130358" w14:paraId="79163C23"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C3CB40E"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FD46D1B" w14:textId="2467858A"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536A6D90"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4FA1577"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118.9</w:t>
            </w:r>
          </w:p>
        </w:tc>
      </w:tr>
      <w:tr w:rsidR="00316542" w:rsidRPr="00130358" w14:paraId="1DCBC88F"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50DF69C"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3BAAE17" w14:textId="3E2DACA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BB58605"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DE3233D"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118.4</w:t>
            </w:r>
          </w:p>
        </w:tc>
      </w:tr>
      <w:tr w:rsidR="00316542" w:rsidRPr="00130358" w14:paraId="6220BC95"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2DD9D0EB"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8309F57" w14:textId="3FE9978A"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1C5D8986"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B71A701"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117.4</w:t>
            </w:r>
          </w:p>
        </w:tc>
      </w:tr>
      <w:tr w:rsidR="00316542" w:rsidRPr="00130358" w14:paraId="61594670"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CEF9D90"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F7C5356" w14:textId="3CE23568"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F95E2A8"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4252DC2"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116.9</w:t>
            </w:r>
          </w:p>
        </w:tc>
      </w:tr>
      <w:tr w:rsidR="00316542" w:rsidRPr="00130358" w14:paraId="53261B70" w14:textId="77777777" w:rsidTr="00483222">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8F02429" w14:textId="77777777" w:rsidR="00316542" w:rsidRPr="00130358" w:rsidRDefault="00316542" w:rsidP="00D62538">
            <w:pPr>
              <w:pStyle w:val="TAL"/>
              <w:keepNext w:val="0"/>
              <w:keepLines w:val="0"/>
              <w:rPr>
                <w:rFonts w:cs="Arial"/>
              </w:rPr>
            </w:pPr>
            <w:r w:rsidRPr="00130358">
              <w:rPr>
                <w:rFonts w:eastAsia="SimSun" w:cs="Arial"/>
                <w:position w:val="-12"/>
              </w:rPr>
              <w:object w:dxaOrig="620" w:dyaOrig="380" w14:anchorId="000FCB24">
                <v:shape id="_x0000_i1082" type="#_x0000_t75" style="width:31.5pt;height:18.75pt" o:ole="" fillcolor="window">
                  <v:imagedata r:id="rId9" o:title=""/>
                </v:shape>
                <o:OLEObject Type="Embed" ProgID="Equation.3" ShapeID="_x0000_i1082" DrawAspect="Content" ObjectID="_1736593573" r:id="rId72"/>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6FA7FAD4" w14:textId="77777777" w:rsidR="00316542" w:rsidRPr="00130358" w:rsidRDefault="00316542"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1A4E913A"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08A5ED29"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77F76875" w14:textId="77777777" w:rsidR="00316542" w:rsidRPr="00130358" w:rsidRDefault="00316542" w:rsidP="00D62538">
            <w:pPr>
              <w:pStyle w:val="TAL"/>
              <w:keepNext w:val="0"/>
              <w:keepLines w:val="0"/>
              <w:rPr>
                <w:rFonts w:cs="Arial"/>
                <w:vertAlign w:val="superscript"/>
              </w:rPr>
            </w:pPr>
            <w:r w:rsidRPr="00130358">
              <w:rPr>
                <w:rFonts w:cs="Arial"/>
              </w:rPr>
              <w:t>RSRP</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696F495C" w14:textId="0345BCC1"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6D5E4E2C" w14:textId="765DA910"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5E9E292"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124.4</w:t>
            </w:r>
          </w:p>
        </w:tc>
      </w:tr>
      <w:tr w:rsidR="00316542" w:rsidRPr="00130358" w14:paraId="1A91F2FF"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087E382"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82FD31C" w14:textId="65E44117"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DC2ADB1"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708E34F1"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123.4</w:t>
            </w:r>
          </w:p>
        </w:tc>
      </w:tr>
      <w:tr w:rsidR="00316542" w:rsidRPr="00130358" w14:paraId="151C56A2"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6C23D469"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598ADB1" w14:textId="62A67BDB"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D4C285B"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DB508B8"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122.9</w:t>
            </w:r>
          </w:p>
        </w:tc>
      </w:tr>
      <w:tr w:rsidR="00316542" w:rsidRPr="00130358" w14:paraId="7D621479"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B344BE1"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04FFE70" w14:textId="37E01A71"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7E0C05E"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4409A09"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122.4</w:t>
            </w:r>
          </w:p>
        </w:tc>
      </w:tr>
      <w:tr w:rsidR="00316542" w:rsidRPr="00130358" w14:paraId="10D2DAC6"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6B8518E"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581D8821" w14:textId="20F3992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FFC4821"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C681AA5"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121.4</w:t>
            </w:r>
          </w:p>
        </w:tc>
      </w:tr>
      <w:tr w:rsidR="00316542" w:rsidRPr="00130358" w14:paraId="499D2ADD"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041FA591" w14:textId="77777777" w:rsidR="00316542" w:rsidRPr="00130358" w:rsidRDefault="00316542" w:rsidP="00D62538">
            <w:pPr>
              <w:spacing w:after="0"/>
              <w:rPr>
                <w:rFonts w:ascii="Arial" w:hAnsi="Arial" w:cs="Arial"/>
                <w:sz w:val="18"/>
                <w:vertAlign w:val="superscript"/>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D1F51AA" w14:textId="2DC291C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58CC41E"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44C992D"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rPr>
              <w:t>120.9</w:t>
            </w:r>
          </w:p>
        </w:tc>
      </w:tr>
      <w:tr w:rsidR="00316542" w:rsidRPr="00130358" w14:paraId="134ED037"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2D82401F" w14:textId="77777777" w:rsidR="00316542" w:rsidRPr="00130358" w:rsidRDefault="00316542" w:rsidP="00D62538">
            <w:pPr>
              <w:pStyle w:val="TAL"/>
              <w:keepNext w:val="0"/>
              <w:keepLines w:val="0"/>
              <w:rPr>
                <w:rFonts w:cs="Arial"/>
              </w:rPr>
            </w:pPr>
            <w:r w:rsidRPr="00130358">
              <w:rPr>
                <w:rFonts w:cs="Arial"/>
              </w:rPr>
              <w:t>RSRQ</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78E2A4F3" w14:textId="2C2E8506"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29DEE741"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tcBorders>
              <w:top w:val="single" w:sz="4" w:space="0" w:color="auto"/>
              <w:left w:val="single" w:sz="4" w:space="0" w:color="auto"/>
              <w:bottom w:val="single" w:sz="4" w:space="0" w:color="auto"/>
              <w:right w:val="single" w:sz="4" w:space="0" w:color="auto"/>
            </w:tcBorders>
            <w:vAlign w:val="center"/>
            <w:hideMark/>
          </w:tcPr>
          <w:p w14:paraId="675A6E85" w14:textId="77777777" w:rsidR="00316542" w:rsidRPr="00130358" w:rsidRDefault="00316542" w:rsidP="00D62538">
            <w:pPr>
              <w:pStyle w:val="TAC"/>
              <w:keepNext w:val="0"/>
              <w:keepLines w:val="0"/>
              <w:rPr>
                <w:rFonts w:cs="Arial"/>
              </w:rPr>
            </w:pPr>
            <w:r w:rsidRPr="00130358">
              <w:rPr>
                <w:rFonts w:cs="Arial"/>
              </w:rPr>
              <w:t>-</w:t>
            </w:r>
            <w:r w:rsidR="007757D8" w:rsidRPr="00130358">
              <w:rPr>
                <w:rFonts w:cs="Arial"/>
              </w:rPr>
              <w:t>16.25</w:t>
            </w:r>
          </w:p>
        </w:tc>
      </w:tr>
      <w:tr w:rsidR="00316542" w:rsidRPr="00130358" w14:paraId="205C5C7E"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1969709"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192D11EF" w14:textId="387B3595"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115B33F"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88A6548" w14:textId="77777777" w:rsidR="00316542" w:rsidRPr="00130358" w:rsidRDefault="00316542" w:rsidP="00D62538">
            <w:pPr>
              <w:spacing w:after="0"/>
              <w:rPr>
                <w:rFonts w:ascii="Arial" w:hAnsi="Arial" w:cs="Arial"/>
                <w:sz w:val="18"/>
              </w:rPr>
            </w:pPr>
          </w:p>
        </w:tc>
      </w:tr>
      <w:tr w:rsidR="00316542" w:rsidRPr="00130358" w14:paraId="6D860BB8"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254FF61"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61D5E927" w14:textId="08150253"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665E70DB"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501C6CC8" w14:textId="77777777" w:rsidR="00316542" w:rsidRPr="00130358" w:rsidRDefault="00316542" w:rsidP="00D62538">
            <w:pPr>
              <w:spacing w:after="0"/>
              <w:rPr>
                <w:rFonts w:ascii="Arial" w:hAnsi="Arial" w:cs="Arial"/>
                <w:sz w:val="18"/>
              </w:rPr>
            </w:pPr>
          </w:p>
        </w:tc>
      </w:tr>
      <w:tr w:rsidR="00316542" w:rsidRPr="00130358" w14:paraId="5AF3493E"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A7C9498"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285D63B6" w14:textId="26C16C40"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r w:rsidR="00D62538" w:rsidRPr="00130358">
              <w:rPr>
                <w:rFonts w:cs="Arial"/>
              </w:rPr>
              <w:t xml:space="preserve"> </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1C70473"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B02869E" w14:textId="77777777" w:rsidR="00316542" w:rsidRPr="00130358" w:rsidRDefault="00316542" w:rsidP="00D62538">
            <w:pPr>
              <w:spacing w:after="0"/>
              <w:rPr>
                <w:rFonts w:ascii="Arial" w:hAnsi="Arial" w:cs="Arial"/>
                <w:sz w:val="18"/>
              </w:rPr>
            </w:pPr>
          </w:p>
        </w:tc>
      </w:tr>
      <w:tr w:rsidR="00316542" w:rsidRPr="00130358" w14:paraId="67FC813C"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24DB474"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A109351" w14:textId="4F0E22E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8F067B7"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29C7906D" w14:textId="77777777" w:rsidR="00316542" w:rsidRPr="00130358" w:rsidRDefault="00316542" w:rsidP="00D62538">
            <w:pPr>
              <w:spacing w:after="0"/>
              <w:rPr>
                <w:rFonts w:ascii="Arial" w:hAnsi="Arial" w:cs="Arial"/>
                <w:sz w:val="18"/>
              </w:rPr>
            </w:pPr>
          </w:p>
        </w:tc>
      </w:tr>
      <w:tr w:rsidR="00316542" w:rsidRPr="00130358" w14:paraId="676A83D5"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5CF6BA41"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0543931" w14:textId="05312CFD"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3A22BDA8" w14:textId="77777777" w:rsidR="00316542" w:rsidRPr="00130358" w:rsidRDefault="00316542" w:rsidP="00D62538">
            <w:pPr>
              <w:spacing w:after="0"/>
              <w:rPr>
                <w:rFonts w:ascii="Arial" w:hAnsi="Arial" w:cs="Arial"/>
                <w:sz w:val="18"/>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61D299FE" w14:textId="77777777" w:rsidR="00316542" w:rsidRPr="00130358" w:rsidRDefault="00316542" w:rsidP="00D62538">
            <w:pPr>
              <w:spacing w:after="0"/>
              <w:rPr>
                <w:rFonts w:ascii="Arial" w:hAnsi="Arial" w:cs="Arial"/>
                <w:sz w:val="18"/>
              </w:rPr>
            </w:pPr>
          </w:p>
        </w:tc>
      </w:tr>
      <w:tr w:rsidR="00316542" w:rsidRPr="00130358" w14:paraId="642D661B" w14:textId="77777777" w:rsidTr="00483222">
        <w:trPr>
          <w:cantSplit/>
          <w:jc w:val="center"/>
        </w:trPr>
        <w:tc>
          <w:tcPr>
            <w:tcW w:w="1116" w:type="pct"/>
            <w:vMerge w:val="restart"/>
            <w:tcBorders>
              <w:top w:val="single" w:sz="4" w:space="0" w:color="auto"/>
              <w:left w:val="single" w:sz="4" w:space="0" w:color="auto"/>
              <w:bottom w:val="single" w:sz="4" w:space="0" w:color="auto"/>
              <w:right w:val="single" w:sz="4" w:space="0" w:color="auto"/>
            </w:tcBorders>
            <w:vAlign w:val="center"/>
            <w:hideMark/>
          </w:tcPr>
          <w:p w14:paraId="7C50650E" w14:textId="77777777" w:rsidR="00316542" w:rsidRPr="00130358" w:rsidRDefault="00316542" w:rsidP="00D62538">
            <w:pPr>
              <w:pStyle w:val="TAL"/>
              <w:keepNext w:val="0"/>
              <w:keepLines w:val="0"/>
              <w:rPr>
                <w:rFonts w:cs="Arial"/>
              </w:rPr>
            </w:pPr>
            <w:r w:rsidRPr="00130358">
              <w:rPr>
                <w:rFonts w:cs="Arial"/>
              </w:rPr>
              <w:t>Io</w:t>
            </w:r>
            <w:r w:rsidRPr="00130358">
              <w:rPr>
                <w:rFonts w:cs="Arial"/>
                <w:vertAlign w:val="superscript"/>
              </w:rPr>
              <w:t>Note3</w:t>
            </w:r>
          </w:p>
        </w:tc>
        <w:tc>
          <w:tcPr>
            <w:tcW w:w="1469" w:type="pct"/>
            <w:tcBorders>
              <w:top w:val="single" w:sz="4" w:space="0" w:color="auto"/>
              <w:left w:val="single" w:sz="4" w:space="0" w:color="auto"/>
              <w:bottom w:val="single" w:sz="4" w:space="0" w:color="auto"/>
              <w:right w:val="single" w:sz="4" w:space="0" w:color="auto"/>
            </w:tcBorders>
            <w:vAlign w:val="center"/>
            <w:hideMark/>
          </w:tcPr>
          <w:p w14:paraId="3341D2C2" w14:textId="35BEB2CF"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FDD_A</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7F3F1BF0" w14:textId="463961F2" w:rsidR="00316542" w:rsidRPr="00130358" w:rsidRDefault="00316542"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31FC09F"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91.16</w:t>
            </w:r>
          </w:p>
        </w:tc>
      </w:tr>
      <w:tr w:rsidR="00316542" w:rsidRPr="00130358" w14:paraId="48A161EE"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3CB30B8D"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BCEEFB9" w14:textId="22FF868C"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FDD_C</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CCF5B56"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9EF9E87"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90.16</w:t>
            </w:r>
          </w:p>
        </w:tc>
      </w:tr>
      <w:tr w:rsidR="00316542" w:rsidRPr="00130358" w14:paraId="6BAFA889"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7236CCD6"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3B5D24BB" w14:textId="15DCA5B0"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FDD_D</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7F56DE7D"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2A26955"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89.66</w:t>
            </w:r>
          </w:p>
        </w:tc>
      </w:tr>
      <w:tr w:rsidR="00316542" w:rsidRPr="00130358" w14:paraId="0C4DA518"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4CE1749F"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0043E47D" w14:textId="762223C6"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FDD_E,</w:t>
            </w:r>
            <w:r w:rsidR="00D62538" w:rsidRPr="00130358">
              <w:rPr>
                <w:rFonts w:cs="Arial"/>
              </w:rPr>
              <w:t xml:space="preserve"> </w:t>
            </w:r>
            <w:r w:rsidRPr="00130358">
              <w:rPr>
                <w:rFonts w:cs="Arial"/>
              </w:rPr>
              <w:t>FDD_F</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47A13207"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0E090D3D"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89.16</w:t>
            </w:r>
          </w:p>
        </w:tc>
      </w:tr>
      <w:tr w:rsidR="00316542" w:rsidRPr="00130358" w14:paraId="1E3CC93D"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9C34B95"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74376001" w14:textId="7BEC6B93"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FDD_G</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7</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0B6AEE24"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203EA496"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88.16</w:t>
            </w:r>
          </w:p>
        </w:tc>
      </w:tr>
      <w:tr w:rsidR="00316542" w:rsidRPr="00130358" w14:paraId="375D0186" w14:textId="77777777" w:rsidTr="00483222">
        <w:trPr>
          <w:cantSplit/>
          <w:jc w:val="center"/>
        </w:trPr>
        <w:tc>
          <w:tcPr>
            <w:tcW w:w="1116" w:type="pct"/>
            <w:vMerge/>
            <w:tcBorders>
              <w:top w:val="single" w:sz="4" w:space="0" w:color="auto"/>
              <w:left w:val="single" w:sz="4" w:space="0" w:color="auto"/>
              <w:bottom w:val="single" w:sz="4" w:space="0" w:color="auto"/>
              <w:right w:val="single" w:sz="4" w:space="0" w:color="auto"/>
            </w:tcBorders>
            <w:vAlign w:val="center"/>
            <w:hideMark/>
          </w:tcPr>
          <w:p w14:paraId="1D00EC39" w14:textId="77777777" w:rsidR="00316542" w:rsidRPr="00130358" w:rsidRDefault="00316542" w:rsidP="00D62538">
            <w:pPr>
              <w:spacing w:after="0"/>
              <w:rPr>
                <w:rFonts w:ascii="Arial" w:hAnsi="Arial" w:cs="Arial"/>
                <w:sz w:val="18"/>
              </w:rPr>
            </w:pPr>
          </w:p>
        </w:tc>
        <w:tc>
          <w:tcPr>
            <w:tcW w:w="1469" w:type="pct"/>
            <w:tcBorders>
              <w:top w:val="single" w:sz="4" w:space="0" w:color="auto"/>
              <w:left w:val="single" w:sz="4" w:space="0" w:color="auto"/>
              <w:bottom w:val="single" w:sz="4" w:space="0" w:color="auto"/>
              <w:right w:val="single" w:sz="4" w:space="0" w:color="auto"/>
            </w:tcBorders>
            <w:vAlign w:val="center"/>
            <w:hideMark/>
          </w:tcPr>
          <w:p w14:paraId="47730FFD" w14:textId="5683BA42"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FDD_H</w:t>
            </w:r>
          </w:p>
        </w:tc>
        <w:tc>
          <w:tcPr>
            <w:tcW w:w="1047" w:type="pct"/>
            <w:vMerge/>
            <w:tcBorders>
              <w:top w:val="single" w:sz="4" w:space="0" w:color="auto"/>
              <w:left w:val="single" w:sz="4" w:space="0" w:color="auto"/>
              <w:bottom w:val="single" w:sz="4" w:space="0" w:color="auto"/>
              <w:right w:val="single" w:sz="4" w:space="0" w:color="auto"/>
            </w:tcBorders>
            <w:vAlign w:val="center"/>
            <w:hideMark/>
          </w:tcPr>
          <w:p w14:paraId="2439291D" w14:textId="77777777" w:rsidR="00316542" w:rsidRPr="00130358" w:rsidRDefault="00316542" w:rsidP="00D62538">
            <w:pPr>
              <w:spacing w:after="0"/>
              <w:rPr>
                <w:rFonts w:ascii="Arial" w:hAnsi="Arial" w:cs="Arial"/>
                <w:sz w:val="18"/>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FEB0CF6" w14:textId="77777777" w:rsidR="00316542" w:rsidRPr="00130358" w:rsidRDefault="00316542" w:rsidP="00D62538">
            <w:pPr>
              <w:pStyle w:val="TAC"/>
              <w:keepNext w:val="0"/>
              <w:keepLines w:val="0"/>
              <w:rPr>
                <w:rFonts w:cs="Arial"/>
              </w:rPr>
            </w:pPr>
            <w:r w:rsidRPr="00130358">
              <w:rPr>
                <w:rFonts w:cs="Arial"/>
              </w:rPr>
              <w:t>-</w:t>
            </w:r>
            <w:r w:rsidR="00E834D3" w:rsidRPr="00130358">
              <w:rPr>
                <w:rFonts w:cs="Arial"/>
                <w:lang w:eastAsia="zh-CN"/>
              </w:rPr>
              <w:t>87.66</w:t>
            </w:r>
          </w:p>
        </w:tc>
      </w:tr>
      <w:tr w:rsidR="00316542" w:rsidRPr="00130358" w14:paraId="22E4C4E3" w14:textId="77777777" w:rsidTr="00483222">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06104873" w14:textId="77777777" w:rsidR="00316542" w:rsidRPr="00130358" w:rsidRDefault="00316542" w:rsidP="00D62538">
            <w:pPr>
              <w:pStyle w:val="TAL"/>
              <w:keepNext w:val="0"/>
              <w:keepLines w:val="0"/>
              <w:rPr>
                <w:rFonts w:cs="Arial"/>
              </w:rPr>
            </w:pPr>
            <w:r w:rsidRPr="00130358">
              <w:rPr>
                <w:rFonts w:eastAsia="SimSun" w:cs="Arial"/>
                <w:position w:val="-12"/>
              </w:rPr>
              <w:object w:dxaOrig="800" w:dyaOrig="380" w14:anchorId="78F0CF15">
                <v:shape id="_x0000_i1083" type="#_x0000_t75" style="width:39.75pt;height:18.75pt" o:ole="" fillcolor="window">
                  <v:imagedata r:id="rId11" o:title=""/>
                </v:shape>
                <o:OLEObject Type="Embed" ProgID="Equation.3" ShapeID="_x0000_i1083" DrawAspect="Content" ObjectID="_1736593574" r:id="rId73"/>
              </w:object>
            </w:r>
          </w:p>
        </w:tc>
        <w:tc>
          <w:tcPr>
            <w:tcW w:w="1047" w:type="pct"/>
            <w:tcBorders>
              <w:top w:val="single" w:sz="4" w:space="0" w:color="auto"/>
              <w:left w:val="single" w:sz="4" w:space="0" w:color="auto"/>
              <w:bottom w:val="single" w:sz="4" w:space="0" w:color="auto"/>
              <w:right w:val="single" w:sz="4" w:space="0" w:color="auto"/>
            </w:tcBorders>
            <w:vAlign w:val="center"/>
            <w:hideMark/>
          </w:tcPr>
          <w:p w14:paraId="39B8244B" w14:textId="77777777" w:rsidR="00316542" w:rsidRPr="00130358" w:rsidRDefault="00316542" w:rsidP="00D62538">
            <w:pPr>
              <w:pStyle w:val="TAC"/>
              <w:keepNext w:val="0"/>
              <w:keepLines w:val="0"/>
              <w:rPr>
                <w:rFonts w:cs="Arial"/>
              </w:rPr>
            </w:pPr>
            <w:r w:rsidRPr="00130358">
              <w:rPr>
                <w:rFonts w:cs="Arial"/>
              </w:rPr>
              <w:t>dB</w:t>
            </w:r>
          </w:p>
        </w:tc>
        <w:tc>
          <w:tcPr>
            <w:tcW w:w="1368" w:type="pct"/>
            <w:tcBorders>
              <w:top w:val="single" w:sz="4" w:space="0" w:color="auto"/>
              <w:left w:val="single" w:sz="4" w:space="0" w:color="auto"/>
              <w:bottom w:val="single" w:sz="4" w:space="0" w:color="auto"/>
              <w:right w:val="single" w:sz="4" w:space="0" w:color="auto"/>
            </w:tcBorders>
            <w:vAlign w:val="center"/>
            <w:hideMark/>
          </w:tcPr>
          <w:p w14:paraId="685513C8"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6A91B877" w14:textId="77777777" w:rsidTr="00483222">
        <w:trPr>
          <w:jc w:val="center"/>
        </w:trPr>
        <w:tc>
          <w:tcPr>
            <w:tcW w:w="2585" w:type="pct"/>
            <w:gridSpan w:val="2"/>
            <w:tcBorders>
              <w:top w:val="single" w:sz="4" w:space="0" w:color="auto"/>
              <w:left w:val="single" w:sz="4" w:space="0" w:color="auto"/>
              <w:bottom w:val="single" w:sz="4" w:space="0" w:color="auto"/>
              <w:right w:val="single" w:sz="4" w:space="0" w:color="auto"/>
            </w:tcBorders>
            <w:vAlign w:val="center"/>
            <w:hideMark/>
          </w:tcPr>
          <w:p w14:paraId="3D61FB27" w14:textId="48DF5835" w:rsidR="00316542" w:rsidRPr="00130358" w:rsidRDefault="00316542"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tcBorders>
              <w:top w:val="single" w:sz="4" w:space="0" w:color="auto"/>
              <w:left w:val="single" w:sz="4" w:space="0" w:color="auto"/>
              <w:bottom w:val="single" w:sz="4" w:space="0" w:color="auto"/>
              <w:right w:val="single" w:sz="4" w:space="0" w:color="auto"/>
            </w:tcBorders>
            <w:vAlign w:val="center"/>
            <w:hideMark/>
          </w:tcPr>
          <w:p w14:paraId="72ECD3F7" w14:textId="77777777" w:rsidR="00316542" w:rsidRPr="00130358" w:rsidRDefault="00316542" w:rsidP="00D62538">
            <w:pPr>
              <w:pStyle w:val="TAC"/>
              <w:keepNext w:val="0"/>
              <w:keepLines w:val="0"/>
              <w:rPr>
                <w:rFonts w:cs="Arial"/>
              </w:rPr>
            </w:pPr>
            <w:r w:rsidRPr="00130358">
              <w:rPr>
                <w:rFonts w:cs="Arial"/>
              </w:rPr>
              <w:t>-</w:t>
            </w:r>
          </w:p>
        </w:tc>
        <w:tc>
          <w:tcPr>
            <w:tcW w:w="1368" w:type="pct"/>
            <w:tcBorders>
              <w:top w:val="single" w:sz="4" w:space="0" w:color="auto"/>
              <w:left w:val="single" w:sz="4" w:space="0" w:color="auto"/>
              <w:bottom w:val="single" w:sz="4" w:space="0" w:color="auto"/>
              <w:right w:val="single" w:sz="4" w:space="0" w:color="auto"/>
            </w:tcBorders>
            <w:vAlign w:val="center"/>
            <w:hideMark/>
          </w:tcPr>
          <w:p w14:paraId="028CB1E8" w14:textId="77777777" w:rsidR="00316542" w:rsidRPr="00130358" w:rsidRDefault="00316542" w:rsidP="00D62538">
            <w:pPr>
              <w:pStyle w:val="TAC"/>
              <w:keepNext w:val="0"/>
              <w:keepLines w:val="0"/>
              <w:rPr>
                <w:rFonts w:cs="Arial"/>
              </w:rPr>
            </w:pPr>
            <w:r w:rsidRPr="00130358">
              <w:rPr>
                <w:rFonts w:cs="Arial"/>
              </w:rPr>
              <w:t>AWGN</w:t>
            </w:r>
          </w:p>
        </w:tc>
      </w:tr>
      <w:tr w:rsidR="00316542" w:rsidRPr="00130358" w14:paraId="4A6B7574" w14:textId="77777777" w:rsidTr="00483222">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35EAD5B" w14:textId="08EBDB9E" w:rsidR="00316542" w:rsidRPr="00130358" w:rsidRDefault="00483222" w:rsidP="00D62538">
            <w:pPr>
              <w:pStyle w:val="TAN"/>
              <w:keepNext w:val="0"/>
              <w:keepLines w:val="0"/>
              <w:rPr>
                <w:rFonts w:cs="Arial"/>
              </w:rPr>
            </w:pPr>
            <w:r w:rsidRPr="00130358">
              <w:rPr>
                <w:rFonts w:cs="Arial"/>
              </w:rPr>
              <w:t>NOTE 1:</w:t>
            </w:r>
            <w:r w:rsidR="00316542" w:rsidRPr="00130358">
              <w:rPr>
                <w:rFonts w:cs="Arial"/>
              </w:rPr>
              <w:tab/>
              <w:t>OCNG</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used</w:t>
            </w:r>
            <w:r w:rsidR="00D62538" w:rsidRPr="00130358">
              <w:rPr>
                <w:rFonts w:cs="Arial"/>
              </w:rPr>
              <w:t xml:space="preserve"> </w:t>
            </w:r>
            <w:r w:rsidR="00316542" w:rsidRPr="00130358">
              <w:rPr>
                <w:rFonts w:cs="Arial"/>
              </w:rPr>
              <w:t>such</w:t>
            </w:r>
            <w:r w:rsidR="00D62538" w:rsidRPr="00130358">
              <w:rPr>
                <w:rFonts w:cs="Arial"/>
              </w:rPr>
              <w:t xml:space="preserve"> </w:t>
            </w:r>
            <w:r w:rsidR="00316542" w:rsidRPr="00130358">
              <w:rPr>
                <w:rFonts w:cs="Arial"/>
              </w:rPr>
              <w:t>that</w:t>
            </w:r>
            <w:r w:rsidR="00D62538" w:rsidRPr="00130358">
              <w:rPr>
                <w:rFonts w:cs="Arial"/>
              </w:rPr>
              <w:t xml:space="preserve"> </w:t>
            </w:r>
            <w:r w:rsidR="00316542" w:rsidRPr="00130358">
              <w:rPr>
                <w:rFonts w:cs="Arial"/>
              </w:rPr>
              <w:t>both</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fully</w:t>
            </w:r>
            <w:r w:rsidR="00D62538" w:rsidRPr="00130358">
              <w:rPr>
                <w:rFonts w:cs="Arial"/>
              </w:rPr>
              <w:t xml:space="preserve"> </w:t>
            </w:r>
            <w:r w:rsidR="00316542" w:rsidRPr="00130358">
              <w:rPr>
                <w:rFonts w:cs="Arial"/>
              </w:rPr>
              <w:t>allocated</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a</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total</w:t>
            </w:r>
            <w:r w:rsidR="00D62538" w:rsidRPr="00130358">
              <w:rPr>
                <w:rFonts w:cs="Arial"/>
              </w:rPr>
              <w:t xml:space="preserve"> </w:t>
            </w:r>
            <w:r w:rsidR="00316542" w:rsidRPr="00130358">
              <w:rPr>
                <w:rFonts w:cs="Arial"/>
              </w:rPr>
              <w:t>transmitted</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spectral</w:t>
            </w:r>
            <w:r w:rsidR="00D62538" w:rsidRPr="00130358">
              <w:rPr>
                <w:rFonts w:cs="Arial"/>
              </w:rPr>
              <w:t xml:space="preserve"> </w:t>
            </w:r>
            <w:r w:rsidR="00316542" w:rsidRPr="00130358">
              <w:rPr>
                <w:rFonts w:cs="Arial"/>
              </w:rPr>
              <w:t>density</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achieved</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all</w:t>
            </w:r>
            <w:r w:rsidR="00D62538" w:rsidRPr="00130358">
              <w:rPr>
                <w:rFonts w:cs="Arial"/>
              </w:rPr>
              <w:t xml:space="preserve"> </w:t>
            </w:r>
            <w:r w:rsidR="00316542" w:rsidRPr="00130358">
              <w:rPr>
                <w:rFonts w:cs="Arial"/>
              </w:rPr>
              <w:t>OFDM</w:t>
            </w:r>
            <w:r w:rsidR="00D62538" w:rsidRPr="00130358">
              <w:rPr>
                <w:rFonts w:cs="Arial"/>
              </w:rPr>
              <w:t xml:space="preserve"> </w:t>
            </w:r>
            <w:r w:rsidR="00316542" w:rsidRPr="00130358">
              <w:rPr>
                <w:rFonts w:cs="Arial"/>
              </w:rPr>
              <w:t>symbols.</w:t>
            </w:r>
          </w:p>
          <w:p w14:paraId="122D8422" w14:textId="2D69EE9F" w:rsidR="00316542" w:rsidRPr="00130358" w:rsidRDefault="00483222" w:rsidP="00D62538">
            <w:pPr>
              <w:pStyle w:val="TAN"/>
              <w:keepNext w:val="0"/>
              <w:keepLines w:val="0"/>
              <w:rPr>
                <w:rFonts w:cs="Arial"/>
              </w:rPr>
            </w:pPr>
            <w:r w:rsidRPr="00130358">
              <w:rPr>
                <w:rFonts w:cs="Arial"/>
              </w:rPr>
              <w:t>NOTE 2:</w:t>
            </w:r>
            <w:r w:rsidR="00316542" w:rsidRPr="00130358">
              <w:rPr>
                <w:rFonts w:cs="Arial"/>
              </w:rPr>
              <w:tab/>
              <w:t>Interference</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sources</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in</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test</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assumed</w: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over</w:t>
            </w:r>
            <w:r w:rsidR="00D62538" w:rsidRPr="00130358">
              <w:rPr>
                <w:rFonts w:cs="Arial"/>
              </w:rPr>
              <w:t xml:space="preserve"> </w:t>
            </w:r>
            <w:r w:rsidR="00316542" w:rsidRPr="00130358">
              <w:rPr>
                <w:rFonts w:cs="Arial"/>
              </w:rPr>
              <w:t>subcarriers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time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modelled</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AWGN</w:t>
            </w:r>
            <w:r w:rsidR="00D62538" w:rsidRPr="00130358">
              <w:rPr>
                <w:rFonts w:cs="Arial"/>
              </w:rPr>
              <w:t xml:space="preserve"> </w:t>
            </w:r>
            <w:r w:rsidR="00316542" w:rsidRPr="00130358">
              <w:rPr>
                <w:rFonts w:cs="Arial"/>
              </w:rPr>
              <w:t>of</w:t>
            </w:r>
            <w:r w:rsidR="00D62538" w:rsidRPr="00130358">
              <w:rPr>
                <w:rFonts w:cs="Arial"/>
              </w:rPr>
              <w:t xml:space="preserve"> </w:t>
            </w:r>
            <w:r w:rsidR="00316542" w:rsidRPr="00130358">
              <w:rPr>
                <w:rFonts w:cs="Arial"/>
              </w:rPr>
              <w:t>appropriate</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eastAsia="SimSun" w:cs="v4.2.0"/>
                <w:position w:val="-12"/>
              </w:rPr>
              <w:object w:dxaOrig="400" w:dyaOrig="360" w14:anchorId="494562DF">
                <v:shape id="_x0000_i1084" type="#_x0000_t75" style="width:20.25pt;height:18.75pt" o:ole="" fillcolor="window">
                  <v:imagedata r:id="rId7" o:title=""/>
                </v:shape>
                <o:OLEObject Type="Embed" ProgID="Equation.3" ShapeID="_x0000_i1084" DrawAspect="Content" ObjectID="_1736593575" r:id="rId74"/>
              </w:objec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fulfilled.</w:t>
            </w:r>
          </w:p>
          <w:p w14:paraId="7732BA6E" w14:textId="0688EF1B" w:rsidR="00316542" w:rsidRPr="00130358" w:rsidRDefault="00483222" w:rsidP="00D62538">
            <w:pPr>
              <w:pStyle w:val="TAN"/>
              <w:keepNext w:val="0"/>
              <w:keepLines w:val="0"/>
              <w:rPr>
                <w:rFonts w:cs="Arial"/>
              </w:rPr>
            </w:pPr>
            <w:r w:rsidRPr="00130358">
              <w:rPr>
                <w:rFonts w:cs="Arial"/>
              </w:rPr>
              <w:t>NOTE 3:</w:t>
            </w:r>
            <w:r w:rsidR="00316542" w:rsidRPr="00130358">
              <w:rPr>
                <w:rFonts w:cs="Arial"/>
              </w:rPr>
              <w:tab/>
              <w:t>RSRP,</w:t>
            </w:r>
            <w:r w:rsidR="00D62538" w:rsidRPr="00130358">
              <w:rPr>
                <w:rFonts w:cs="Arial"/>
              </w:rPr>
              <w:t xml:space="preserve"> </w:t>
            </w:r>
            <w:r w:rsidR="00316542" w:rsidRPr="00130358">
              <w:rPr>
                <w:rFonts w:cs="Arial"/>
              </w:rPr>
              <w:t>RSRQ</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Io</w:t>
            </w:r>
            <w:r w:rsidR="00D62538" w:rsidRPr="00130358">
              <w:rPr>
                <w:rFonts w:cs="Arial"/>
              </w:rPr>
              <w:t xml:space="preserve"> </w:t>
            </w:r>
            <w:r w:rsidR="00316542" w:rsidRPr="00130358">
              <w:rPr>
                <w:rFonts w:cs="Arial"/>
              </w:rPr>
              <w:t>levels</w:t>
            </w:r>
            <w:r w:rsidR="00D62538" w:rsidRPr="00130358">
              <w:rPr>
                <w:rFonts w:cs="Arial"/>
              </w:rPr>
              <w:t xml:space="preserve"> </w:t>
            </w:r>
            <w:r w:rsidR="00316542" w:rsidRPr="00130358">
              <w:rPr>
                <w:rFonts w:cs="Arial"/>
              </w:rPr>
              <w:t>have</w:t>
            </w:r>
            <w:r w:rsidR="00D62538" w:rsidRPr="00130358">
              <w:rPr>
                <w:rFonts w:cs="Arial"/>
              </w:rPr>
              <w:t xml:space="preserve"> </w:t>
            </w:r>
            <w:r w:rsidR="00316542" w:rsidRPr="00130358">
              <w:rPr>
                <w:rFonts w:cs="Arial"/>
              </w:rPr>
              <w:t>been</w:t>
            </w:r>
            <w:r w:rsidR="00D62538" w:rsidRPr="00130358">
              <w:rPr>
                <w:rFonts w:cs="Arial"/>
              </w:rPr>
              <w:t xml:space="preserve"> </w:t>
            </w:r>
            <w:r w:rsidR="00316542" w:rsidRPr="00130358">
              <w:rPr>
                <w:rFonts w:cs="Arial"/>
              </w:rPr>
              <w:t>derived</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information</w:t>
            </w:r>
            <w:r w:rsidR="00D62538" w:rsidRPr="00130358">
              <w:rPr>
                <w:rFonts w:cs="Arial"/>
              </w:rPr>
              <w:t xml:space="preserve"> </w:t>
            </w:r>
            <w:r w:rsidR="00316542" w:rsidRPr="00130358">
              <w:rPr>
                <w:rFonts w:cs="Arial"/>
              </w:rPr>
              <w:t>purposes.</w:t>
            </w:r>
            <w:r w:rsidR="00D62538" w:rsidRPr="00130358">
              <w:rPr>
                <w:rFonts w:cs="Arial"/>
              </w:rPr>
              <w:t xml:space="preserve"> </w:t>
            </w:r>
            <w:r w:rsidR="00316542" w:rsidRPr="00130358">
              <w:rPr>
                <w:rFonts w:cs="Arial"/>
              </w:rPr>
              <w:t>They</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settable</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themselves.</w:t>
            </w:r>
          </w:p>
          <w:p w14:paraId="702702FF" w14:textId="404B99F8" w:rsidR="00316542" w:rsidRPr="00130358" w:rsidRDefault="00483222" w:rsidP="00D62538">
            <w:pPr>
              <w:pStyle w:val="TAN"/>
              <w:keepNext w:val="0"/>
              <w:keepLines w:val="0"/>
              <w:rPr>
                <w:rFonts w:cs="Arial"/>
              </w:rPr>
            </w:pPr>
            <w:r w:rsidRPr="00130358">
              <w:rPr>
                <w:rFonts w:cs="Arial"/>
              </w:rPr>
              <w:t>NOTE 4:</w:t>
            </w:r>
            <w:r w:rsidR="00316542" w:rsidRPr="00130358">
              <w:rPr>
                <w:rFonts w:cs="Arial"/>
              </w:rPr>
              <w:tab/>
              <w:t>RSRP</w:t>
            </w:r>
            <w:r w:rsidR="00D62538" w:rsidRPr="00130358">
              <w:rPr>
                <w:rFonts w:cs="Arial"/>
              </w:rPr>
              <w:t xml:space="preserve"> </w:t>
            </w:r>
            <w:r w:rsidR="00316542" w:rsidRPr="00130358">
              <w:rPr>
                <w:rFonts w:cs="Arial"/>
              </w:rPr>
              <w:t>minimum</w:t>
            </w:r>
            <w:r w:rsidR="00D62538" w:rsidRPr="00130358">
              <w:rPr>
                <w:rFonts w:cs="Arial"/>
              </w:rPr>
              <w:t xml:space="preserve"> </w:t>
            </w:r>
            <w:r w:rsidR="00316542" w:rsidRPr="00130358">
              <w:rPr>
                <w:rFonts w:cs="Arial"/>
              </w:rPr>
              <w:t>requirements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assuming</w:t>
            </w:r>
            <w:r w:rsidR="00D62538" w:rsidRPr="00130358">
              <w:rPr>
                <w:rFonts w:cs="Arial"/>
              </w:rPr>
              <w:t xml:space="preserve"> </w:t>
            </w:r>
            <w:r w:rsidR="00316542" w:rsidRPr="00130358">
              <w:rPr>
                <w:rFonts w:cs="Arial"/>
              </w:rPr>
              <w:t>independent</w:t>
            </w:r>
            <w:r w:rsidR="00D62538" w:rsidRPr="00130358">
              <w:rPr>
                <w:rFonts w:cs="Arial"/>
              </w:rPr>
              <w:t xml:space="preserve"> </w:t>
            </w:r>
            <w:r w:rsidR="00316542" w:rsidRPr="00130358">
              <w:rPr>
                <w:rFonts w:cs="Arial"/>
              </w:rPr>
              <w:t>interference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at</w:t>
            </w:r>
            <w:r w:rsidR="00D62538" w:rsidRPr="00130358">
              <w:rPr>
                <w:rFonts w:cs="Arial"/>
              </w:rPr>
              <w:t xml:space="preserve"> </w:t>
            </w:r>
            <w:r w:rsidR="00316542" w:rsidRPr="00130358">
              <w:rPr>
                <w:rFonts w:cs="Arial"/>
              </w:rPr>
              <w:t>each</w:t>
            </w:r>
            <w:r w:rsidR="00D62538" w:rsidRPr="00130358">
              <w:rPr>
                <w:rFonts w:cs="Arial"/>
              </w:rPr>
              <w:t xml:space="preserve"> </w:t>
            </w:r>
            <w:r w:rsidR="00316542" w:rsidRPr="00130358">
              <w:rPr>
                <w:rFonts w:cs="Arial"/>
              </w:rPr>
              <w:t>receiver</w:t>
            </w:r>
            <w:r w:rsidR="00D62538" w:rsidRPr="00130358">
              <w:rPr>
                <w:rFonts w:cs="Arial"/>
              </w:rPr>
              <w:t xml:space="preserve"> </w:t>
            </w:r>
            <w:r w:rsidR="00316542" w:rsidRPr="00130358">
              <w:rPr>
                <w:rFonts w:cs="Arial"/>
              </w:rPr>
              <w:t>antenna</w:t>
            </w:r>
            <w:r w:rsidR="00D62538" w:rsidRPr="00130358">
              <w:rPr>
                <w:rFonts w:cs="Arial"/>
              </w:rPr>
              <w:t xml:space="preserve"> </w:t>
            </w:r>
            <w:r w:rsidR="00316542" w:rsidRPr="00130358">
              <w:rPr>
                <w:rFonts w:cs="Arial"/>
              </w:rPr>
              <w:t>port.</w:t>
            </w:r>
          </w:p>
          <w:p w14:paraId="23AAE65A" w14:textId="5D686A94" w:rsidR="00316542" w:rsidRPr="00130358" w:rsidRDefault="00483222" w:rsidP="00D62538">
            <w:pPr>
              <w:pStyle w:val="TAN"/>
              <w:keepNext w:val="0"/>
              <w:keepLines w:val="0"/>
              <w:rPr>
                <w:rFonts w:cs="Arial"/>
              </w:rPr>
            </w:pPr>
            <w:r w:rsidRPr="00130358">
              <w:rPr>
                <w:rFonts w:cs="Arial"/>
              </w:rPr>
              <w:t>NOTE 5:</w:t>
            </w:r>
            <w:r w:rsidR="00316542" w:rsidRPr="00130358">
              <w:rPr>
                <w:rFonts w:cs="Arial"/>
              </w:rPr>
              <w:tab/>
              <w:t>For</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26,</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tests</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performed</w:t>
            </w:r>
            <w:r w:rsidR="00D62538" w:rsidRPr="00130358">
              <w:rPr>
                <w:rFonts w:cs="Arial"/>
              </w:rPr>
              <w:t xml:space="preserve"> </w:t>
            </w:r>
            <w:r w:rsidR="00316542" w:rsidRPr="00130358">
              <w:rPr>
                <w:rFonts w:cs="Arial"/>
              </w:rPr>
              <w:t>with</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carrier</w:t>
            </w:r>
            <w:r w:rsidR="00D62538" w:rsidRPr="00130358">
              <w:rPr>
                <w:rFonts w:cs="Arial"/>
              </w:rPr>
              <w:t xml:space="preserve"> </w:t>
            </w:r>
            <w:r w:rsidR="00316542" w:rsidRPr="00130358">
              <w:rPr>
                <w:rFonts w:cs="Arial"/>
              </w:rPr>
              <w:t>frequency</w:t>
            </w:r>
            <w:r w:rsidR="00D62538" w:rsidRPr="00130358">
              <w:rPr>
                <w:rFonts w:cs="Arial"/>
              </w:rPr>
              <w:t xml:space="preserve"> </w:t>
            </w:r>
            <w:r w:rsidR="00316542" w:rsidRPr="00130358">
              <w:rPr>
                <w:rFonts w:cs="Arial"/>
              </w:rPr>
              <w:t>of</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assigned</w:t>
            </w:r>
            <w:r w:rsidR="00D62538" w:rsidRPr="00130358">
              <w:rPr>
                <w:rFonts w:cs="Arial"/>
              </w:rPr>
              <w:t xml:space="preserve"> </w:t>
            </w:r>
            <w:r w:rsidR="00316542" w:rsidRPr="00130358">
              <w:rPr>
                <w:rFonts w:cs="Arial"/>
              </w:rPr>
              <w:t>E-UTRA</w:t>
            </w:r>
            <w:r w:rsidR="00D62538" w:rsidRPr="00130358">
              <w:rPr>
                <w:rFonts w:cs="Arial"/>
              </w:rPr>
              <w:t xml:space="preserve"> </w:t>
            </w:r>
            <w:r w:rsidR="00316542" w:rsidRPr="00130358">
              <w:rPr>
                <w:rFonts w:cs="Arial"/>
              </w:rPr>
              <w:t>channel</w:t>
            </w:r>
            <w:r w:rsidR="00D62538" w:rsidRPr="00130358">
              <w:rPr>
                <w:rFonts w:cs="Arial"/>
              </w:rPr>
              <w:t xml:space="preserve"> </w:t>
            </w:r>
            <w:r w:rsidR="00316542" w:rsidRPr="00130358">
              <w:rPr>
                <w:rFonts w:cs="Arial"/>
              </w:rPr>
              <w:t>bandwidth</w:t>
            </w:r>
            <w:r w:rsidR="00D62538" w:rsidRPr="00130358">
              <w:rPr>
                <w:rFonts w:cs="Arial"/>
              </w:rPr>
              <w:t xml:space="preserve"> </w:t>
            </w:r>
            <w:r w:rsidR="00316542" w:rsidRPr="00130358">
              <w:rPr>
                <w:rFonts w:cs="Arial"/>
              </w:rPr>
              <w:t>within</w:t>
            </w:r>
            <w:r w:rsidR="00D62538" w:rsidRPr="00130358">
              <w:rPr>
                <w:rFonts w:cs="Arial"/>
              </w:rPr>
              <w:t xml:space="preserve"> </w:t>
            </w:r>
            <w:r w:rsidR="00316542" w:rsidRPr="00130358">
              <w:rPr>
                <w:rFonts w:cs="Arial"/>
              </w:rPr>
              <w:t>865-894</w:t>
            </w:r>
            <w:r w:rsidR="00D62538" w:rsidRPr="00130358">
              <w:rPr>
                <w:rFonts w:cs="Arial"/>
              </w:rPr>
              <w:t xml:space="preserve"> </w:t>
            </w:r>
            <w:proofErr w:type="spellStart"/>
            <w:r w:rsidR="00316542" w:rsidRPr="00130358">
              <w:rPr>
                <w:rFonts w:cs="Arial"/>
              </w:rPr>
              <w:t>MHz.</w:t>
            </w:r>
            <w:proofErr w:type="spellEnd"/>
          </w:p>
          <w:p w14:paraId="6E53CBF5" w14:textId="2AB00290" w:rsidR="00316542" w:rsidRPr="00130358" w:rsidRDefault="00483222" w:rsidP="00D62538">
            <w:pPr>
              <w:pStyle w:val="TAN"/>
              <w:keepNext w:val="0"/>
              <w:keepLines w:val="0"/>
              <w:rPr>
                <w:rFonts w:cs="Arial"/>
              </w:rPr>
            </w:pPr>
            <w:r w:rsidRPr="00130358">
              <w:rPr>
                <w:rFonts w:cs="Arial"/>
              </w:rPr>
              <w:t>NOTE 6:</w:t>
            </w:r>
            <w:r w:rsidR="00316542" w:rsidRPr="00130358">
              <w:rPr>
                <w:rFonts w:cs="Arial"/>
              </w:rPr>
              <w:tab/>
              <w:t>E-UTRA</w:t>
            </w:r>
            <w:r w:rsidR="00D62538" w:rsidRPr="00130358">
              <w:rPr>
                <w:rFonts w:cs="Arial"/>
              </w:rPr>
              <w:t xml:space="preserve"> </w:t>
            </w:r>
            <w:r w:rsidR="00316542" w:rsidRPr="00130358">
              <w:rPr>
                <w:rFonts w:cs="Arial"/>
              </w:rPr>
              <w:t>operating</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groups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defined</w:t>
            </w:r>
            <w:r w:rsidR="00D62538" w:rsidRPr="00130358">
              <w:rPr>
                <w:rFonts w:cs="Arial"/>
              </w:rPr>
              <w:t xml:space="preserve"> </w:t>
            </w:r>
            <w:r w:rsidR="00316542"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316542" w:rsidRPr="00130358">
              <w:rPr>
                <w:rFonts w:cs="Arial"/>
              </w:rPr>
              <w:t>3.5.</w:t>
            </w:r>
          </w:p>
          <w:p w14:paraId="1FC457DD" w14:textId="671A6197" w:rsidR="00316542" w:rsidRPr="00130358" w:rsidRDefault="00483222" w:rsidP="00D62538">
            <w:pPr>
              <w:pStyle w:val="TAN"/>
              <w:keepNext w:val="0"/>
              <w:keepLines w:val="0"/>
              <w:rPr>
                <w:rFonts w:cs="Arial"/>
              </w:rPr>
            </w:pPr>
            <w:r w:rsidRPr="00130358">
              <w:rPr>
                <w:rFonts w:cs="Arial"/>
              </w:rPr>
              <w:t>NOTE 7:</w:t>
            </w:r>
            <w:r w:rsidR="00316542" w:rsidRPr="00130358">
              <w:rPr>
                <w:rFonts w:cs="Arial"/>
              </w:rPr>
              <w:tab/>
              <w:t>Except</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29</w:t>
            </w:r>
            <w:r w:rsidR="00D62538" w:rsidRPr="00130358">
              <w:rPr>
                <w:rFonts w:cs="Arial"/>
              </w:rPr>
              <w:t xml:space="preserve"> </w:t>
            </w:r>
            <w:r w:rsidR="0033255D" w:rsidRPr="00130358">
              <w:rPr>
                <w:rFonts w:cs="Arial"/>
              </w:rPr>
              <w:t>and</w:t>
            </w:r>
            <w:r w:rsidR="00D62538" w:rsidRPr="00130358">
              <w:rPr>
                <w:rFonts w:cs="Arial"/>
              </w:rPr>
              <w:t xml:space="preserve"> </w:t>
            </w:r>
            <w:r w:rsidR="0033255D" w:rsidRPr="00130358">
              <w:rPr>
                <w:rFonts w:cs="Arial"/>
              </w:rPr>
              <w:t>Band</w:t>
            </w:r>
            <w:r w:rsidR="00D62538" w:rsidRPr="00130358">
              <w:rPr>
                <w:rFonts w:cs="Arial"/>
              </w:rPr>
              <w:t xml:space="preserve"> </w:t>
            </w:r>
            <w:r w:rsidR="0033255D" w:rsidRPr="00130358">
              <w:rPr>
                <w:rFonts w:cs="Arial"/>
              </w:rPr>
              <w:t>32</w:t>
            </w:r>
            <w:r w:rsidR="00316542" w:rsidRPr="00130358">
              <w:rPr>
                <w:rFonts w:cs="Arial"/>
              </w:rPr>
              <w:t>.</w:t>
            </w:r>
          </w:p>
        </w:tc>
      </w:tr>
    </w:tbl>
    <w:p w14:paraId="1785B783" w14:textId="77777777" w:rsidR="00FC5896" w:rsidRPr="00130358" w:rsidRDefault="00FC5896" w:rsidP="00D62538"/>
    <w:p w14:paraId="7FDDE44B" w14:textId="77777777" w:rsidR="00316542" w:rsidRPr="00130358" w:rsidRDefault="00316542" w:rsidP="00D62538">
      <w:pPr>
        <w:pStyle w:val="TH"/>
        <w:keepNext w:val="0"/>
        <w:keepLines w:val="0"/>
      </w:pPr>
      <w:r w:rsidRPr="00130358">
        <w:t>Table 9.9.1</w:t>
      </w:r>
      <w:r w:rsidRPr="00130358">
        <w:rPr>
          <w:lang w:eastAsia="zh-CN"/>
        </w:rPr>
        <w:t>.2</w:t>
      </w:r>
      <w:r w:rsidRPr="00130358">
        <w:t>.5-</w:t>
      </w:r>
      <w:r w:rsidRPr="00130358">
        <w:rPr>
          <w:lang w:eastAsia="zh-CN"/>
        </w:rPr>
        <w:t>2</w:t>
      </w:r>
      <w:r w:rsidRPr="00130358">
        <w:t xml:space="preserve">: RSRQ </w:t>
      </w:r>
      <w:r w:rsidRPr="00130358">
        <w:rPr>
          <w:lang w:eastAsia="zh-CN"/>
        </w:rPr>
        <w:t>F</w:t>
      </w:r>
      <w:r w:rsidRPr="00130358">
        <w:t>DD Intra frequency absolute accuracy requirements for the reported values</w:t>
      </w:r>
    </w:p>
    <w:tbl>
      <w:tblPr>
        <w:tblW w:w="5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7"/>
        <w:gridCol w:w="2028"/>
      </w:tblGrid>
      <w:tr w:rsidR="00316542" w:rsidRPr="00130358" w14:paraId="648F2AC1"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7E8C0AED" w14:textId="77777777" w:rsidR="00316542" w:rsidRPr="00130358" w:rsidRDefault="00316542" w:rsidP="00D62538">
            <w:pPr>
              <w:pStyle w:val="TAH"/>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hideMark/>
          </w:tcPr>
          <w:p w14:paraId="5D8C25B3" w14:textId="3B719324" w:rsidR="00316542" w:rsidRPr="00130358" w:rsidRDefault="00316542" w:rsidP="00D62538">
            <w:pPr>
              <w:pStyle w:val="TAH"/>
              <w:keepNext w:val="0"/>
              <w:keepLines w:val="0"/>
            </w:pPr>
            <w:r w:rsidRPr="00130358">
              <w:t>Test</w:t>
            </w:r>
            <w:r w:rsidR="00D62538" w:rsidRPr="00130358">
              <w:t xml:space="preserve"> </w:t>
            </w:r>
            <w:r w:rsidRPr="00130358">
              <w:t>1</w:t>
            </w:r>
          </w:p>
        </w:tc>
      </w:tr>
      <w:tr w:rsidR="00316542" w:rsidRPr="00130358" w14:paraId="598E23D0"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63680913" w14:textId="77777777" w:rsidR="00316542" w:rsidRPr="00130358" w:rsidRDefault="00316542" w:rsidP="00D62538">
            <w:pPr>
              <w:pStyle w:val="TAL"/>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hideMark/>
          </w:tcPr>
          <w:p w14:paraId="29310B60" w14:textId="5936745A" w:rsidR="00316542" w:rsidRPr="00130358" w:rsidRDefault="00316542" w:rsidP="00D62538">
            <w:pPr>
              <w:pStyle w:val="TAC"/>
              <w:keepNext w:val="0"/>
              <w:keepLines w:val="0"/>
            </w:pPr>
            <w:r w:rsidRPr="00130358">
              <w:t>All</w:t>
            </w:r>
            <w:r w:rsidR="00D62538" w:rsidRPr="00130358">
              <w:t xml:space="preserve"> </w:t>
            </w:r>
            <w:r w:rsidRPr="00130358">
              <w:t>bands</w:t>
            </w:r>
          </w:p>
        </w:tc>
      </w:tr>
      <w:tr w:rsidR="00316542" w:rsidRPr="00130358" w14:paraId="5F62976F"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hideMark/>
          </w:tcPr>
          <w:p w14:paraId="3D00B668" w14:textId="295CDA1D" w:rsidR="00316542" w:rsidRPr="00130358" w:rsidRDefault="00316542" w:rsidP="00483222">
            <w:pPr>
              <w:pStyle w:val="TAH"/>
              <w:rPr>
                <w:lang w:eastAsia="zh-CN"/>
              </w:rPr>
            </w:pPr>
            <w:r w:rsidRPr="00130358">
              <w:t>Normal</w:t>
            </w:r>
            <w:r w:rsidR="00D62538" w:rsidRPr="00130358">
              <w:t xml:space="preserve"> </w:t>
            </w:r>
            <w:r w:rsidRPr="00130358">
              <w:rPr>
                <w:lang w:eastAsia="zh-CN"/>
              </w:rPr>
              <w:t>C</w:t>
            </w:r>
            <w:r w:rsidRPr="00130358">
              <w:t>ondition</w:t>
            </w:r>
            <w:r w:rsidRPr="00130358">
              <w:rPr>
                <w:lang w:eastAsia="zh-CN"/>
              </w:rPr>
              <w:t>s</w:t>
            </w:r>
          </w:p>
        </w:tc>
      </w:tr>
      <w:tr w:rsidR="00316542" w:rsidRPr="00130358" w14:paraId="0FD84245"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64586D7D" w14:textId="197D8947" w:rsidR="00316542" w:rsidRPr="00130358" w:rsidRDefault="00316542"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2F6D5164" w14:textId="77777777" w:rsidR="00316542" w:rsidRPr="00130358" w:rsidRDefault="00316542" w:rsidP="00D62538">
            <w:pPr>
              <w:pStyle w:val="TAC"/>
              <w:keepNext w:val="0"/>
              <w:keepLines w:val="0"/>
              <w:rPr>
                <w:lang w:eastAsia="zh-CN"/>
              </w:rPr>
            </w:pPr>
            <w:r w:rsidRPr="00130358">
              <w:t>RSRQ_0</w:t>
            </w:r>
            <w:r w:rsidR="007757D8" w:rsidRPr="00130358">
              <w:rPr>
                <w:lang w:eastAsia="zh-CN"/>
              </w:rPr>
              <w:t>0</w:t>
            </w:r>
          </w:p>
        </w:tc>
      </w:tr>
      <w:tr w:rsidR="00316542" w:rsidRPr="00130358" w14:paraId="52BD6115"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76731BD8" w14:textId="6C875BF9" w:rsidR="00316542" w:rsidRPr="00130358" w:rsidRDefault="00316542"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390011F3" w14:textId="77777777" w:rsidR="00316542" w:rsidRPr="00130358" w:rsidRDefault="00316542" w:rsidP="00D62538">
            <w:pPr>
              <w:pStyle w:val="TAC"/>
              <w:keepNext w:val="0"/>
              <w:keepLines w:val="0"/>
              <w:rPr>
                <w:lang w:eastAsia="zh-CN"/>
              </w:rPr>
            </w:pPr>
            <w:r w:rsidRPr="00130358">
              <w:t>RSRQ_</w:t>
            </w:r>
            <w:r w:rsidR="00E834D3" w:rsidRPr="00130358">
              <w:t>1</w:t>
            </w:r>
            <w:r w:rsidR="007757D8" w:rsidRPr="00130358">
              <w:t>5</w:t>
            </w:r>
          </w:p>
        </w:tc>
      </w:tr>
      <w:tr w:rsidR="00316542" w:rsidRPr="00130358" w14:paraId="759AFED3"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hideMark/>
          </w:tcPr>
          <w:p w14:paraId="4642393F" w14:textId="7BC5DF1B" w:rsidR="00316542" w:rsidRPr="00130358" w:rsidRDefault="00316542" w:rsidP="00483222">
            <w:pPr>
              <w:pStyle w:val="TAH"/>
              <w:rPr>
                <w:lang w:eastAsia="zh-CN"/>
              </w:rPr>
            </w:pPr>
            <w:r w:rsidRPr="00130358">
              <w:t>Extreme</w:t>
            </w:r>
            <w:r w:rsidR="00D62538" w:rsidRPr="00130358">
              <w:t xml:space="preserve"> </w:t>
            </w:r>
            <w:r w:rsidRPr="00130358">
              <w:rPr>
                <w:lang w:eastAsia="zh-CN"/>
              </w:rPr>
              <w:t>C</w:t>
            </w:r>
            <w:r w:rsidRPr="00130358">
              <w:t>ondition</w:t>
            </w:r>
            <w:r w:rsidRPr="00130358">
              <w:rPr>
                <w:lang w:eastAsia="zh-CN"/>
              </w:rPr>
              <w:t>s</w:t>
            </w:r>
          </w:p>
        </w:tc>
      </w:tr>
      <w:tr w:rsidR="00316542" w:rsidRPr="00130358" w14:paraId="10BD878B"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562ED5CB" w14:textId="6C2342D9" w:rsidR="00316542" w:rsidRPr="00130358" w:rsidRDefault="00316542"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5DCCB160" w14:textId="77777777" w:rsidR="00316542" w:rsidRPr="00130358" w:rsidRDefault="00316542" w:rsidP="00D62538">
            <w:pPr>
              <w:pStyle w:val="TAC"/>
              <w:keepNext w:val="0"/>
              <w:keepLines w:val="0"/>
            </w:pPr>
            <w:r w:rsidRPr="00130358">
              <w:t>RSRQ_0</w:t>
            </w:r>
            <w:r w:rsidR="007757D8" w:rsidRPr="00130358">
              <w:t>0</w:t>
            </w:r>
          </w:p>
        </w:tc>
      </w:tr>
      <w:tr w:rsidR="00316542" w:rsidRPr="00130358" w14:paraId="73A7CE4B"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hideMark/>
          </w:tcPr>
          <w:p w14:paraId="5205A6E7" w14:textId="70E6F472" w:rsidR="00316542" w:rsidRPr="00130358" w:rsidRDefault="00316542"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hideMark/>
          </w:tcPr>
          <w:p w14:paraId="3DE0C9BB" w14:textId="77777777" w:rsidR="00316542" w:rsidRPr="00130358" w:rsidRDefault="00316542" w:rsidP="00D62538">
            <w:pPr>
              <w:pStyle w:val="TAC"/>
              <w:keepNext w:val="0"/>
              <w:keepLines w:val="0"/>
              <w:rPr>
                <w:lang w:eastAsia="zh-CN"/>
              </w:rPr>
            </w:pPr>
            <w:r w:rsidRPr="00130358">
              <w:t>RSRQ_</w:t>
            </w:r>
            <w:r w:rsidR="00E834D3" w:rsidRPr="00130358">
              <w:t>1</w:t>
            </w:r>
            <w:r w:rsidR="007757D8" w:rsidRPr="00130358">
              <w:t>6</w:t>
            </w:r>
          </w:p>
        </w:tc>
      </w:tr>
    </w:tbl>
    <w:p w14:paraId="07A1F867" w14:textId="77777777" w:rsidR="00FC5896" w:rsidRPr="00130358" w:rsidRDefault="00FC5896" w:rsidP="00D62538"/>
    <w:p w14:paraId="6BC34349" w14:textId="77777777" w:rsidR="00316542" w:rsidRPr="00130358" w:rsidRDefault="00316542" w:rsidP="00D62538">
      <w:pPr>
        <w:rPr>
          <w:lang w:eastAsia="zh-CN"/>
        </w:rPr>
      </w:pPr>
      <w:r w:rsidRPr="00130358">
        <w:t>For the test to pass, the ratio of successful reported values in each test shall be more than 90% with a confidence level of 95%.</w:t>
      </w:r>
    </w:p>
    <w:p w14:paraId="3CF92661" w14:textId="77777777" w:rsidR="00316542" w:rsidRPr="00130358" w:rsidRDefault="00316542" w:rsidP="000835DA">
      <w:pPr>
        <w:pStyle w:val="Heading3"/>
        <w:keepLines w:val="0"/>
        <w:rPr>
          <w:lang w:eastAsia="zh-CN"/>
        </w:rPr>
      </w:pPr>
      <w:r w:rsidRPr="00130358">
        <w:rPr>
          <w:lang w:eastAsia="zh-CN"/>
        </w:rPr>
        <w:t>9.9.2</w:t>
      </w:r>
      <w:r w:rsidRPr="00130358">
        <w:rPr>
          <w:lang w:eastAsia="zh-CN"/>
        </w:rPr>
        <w:tab/>
        <w:t>TDD S</w:t>
      </w:r>
      <w:r w:rsidRPr="00130358">
        <w:t xml:space="preserve">erving </w:t>
      </w:r>
      <w:r w:rsidRPr="00130358">
        <w:rPr>
          <w:lang w:eastAsia="zh-CN"/>
        </w:rPr>
        <w:t>C</w:t>
      </w:r>
      <w:r w:rsidRPr="00130358">
        <w:t>ell</w:t>
      </w:r>
      <w:r w:rsidRPr="00130358">
        <w:rPr>
          <w:lang w:eastAsia="zh-CN"/>
        </w:rPr>
        <w:t xml:space="preserve"> RSRP and RSRQ Accuracy</w:t>
      </w:r>
    </w:p>
    <w:p w14:paraId="3D422F94" w14:textId="77777777" w:rsidR="00316542" w:rsidRPr="00130358" w:rsidRDefault="00316542" w:rsidP="00D62538">
      <w:pPr>
        <w:pStyle w:val="Heading4"/>
        <w:keepNext w:val="0"/>
        <w:keepLines w:val="0"/>
        <w:rPr>
          <w:lang w:eastAsia="zh-CN"/>
        </w:rPr>
      </w:pPr>
      <w:r w:rsidRPr="00130358">
        <w:t>9.9.2</w:t>
      </w:r>
      <w:r w:rsidRPr="00130358">
        <w:rPr>
          <w:lang w:eastAsia="zh-CN"/>
        </w:rPr>
        <w:t>.1</w:t>
      </w:r>
      <w:r w:rsidRPr="00130358">
        <w:tab/>
      </w:r>
      <w:r w:rsidRPr="00130358">
        <w:rPr>
          <w:lang w:eastAsia="zh-CN"/>
        </w:rPr>
        <w:t>T</w:t>
      </w:r>
      <w:r w:rsidRPr="00130358">
        <w:t xml:space="preserve">DD Intra Frequency </w:t>
      </w:r>
      <w:r w:rsidRPr="00130358">
        <w:rPr>
          <w:lang w:eastAsia="zh-CN"/>
        </w:rPr>
        <w:t>S</w:t>
      </w:r>
      <w:r w:rsidRPr="00130358">
        <w:t xml:space="preserve">erving </w:t>
      </w:r>
      <w:r w:rsidRPr="00130358">
        <w:rPr>
          <w:lang w:eastAsia="zh-CN"/>
        </w:rPr>
        <w:t>C</w:t>
      </w:r>
      <w:r w:rsidRPr="00130358">
        <w:t>ell Absolute RSRP Accuracy</w:t>
      </w:r>
    </w:p>
    <w:p w14:paraId="2F282086" w14:textId="77777777" w:rsidR="00316542" w:rsidRPr="00130358" w:rsidRDefault="00316542" w:rsidP="00D62538">
      <w:pPr>
        <w:pStyle w:val="Heading5"/>
        <w:keepNext w:val="0"/>
        <w:keepLines w:val="0"/>
      </w:pPr>
      <w:r w:rsidRPr="00130358">
        <w:t>9.9.2.</w:t>
      </w:r>
      <w:r w:rsidRPr="00130358">
        <w:rPr>
          <w:lang w:eastAsia="zh-CN"/>
        </w:rPr>
        <w:t>1.</w:t>
      </w:r>
      <w:r w:rsidRPr="00130358">
        <w:t>1</w:t>
      </w:r>
      <w:r w:rsidRPr="00130358">
        <w:tab/>
        <w:t>Test purpose</w:t>
      </w:r>
    </w:p>
    <w:p w14:paraId="317493C4" w14:textId="77777777" w:rsidR="00316542" w:rsidRPr="00130358" w:rsidRDefault="00316542" w:rsidP="00D62538">
      <w:r w:rsidRPr="00130358">
        <w:t xml:space="preserve">To verify the </w:t>
      </w:r>
      <w:r w:rsidRPr="00130358">
        <w:rPr>
          <w:lang w:eastAsia="zh-CN"/>
        </w:rPr>
        <w:t>T</w:t>
      </w:r>
      <w:r w:rsidRPr="00130358">
        <w:t>DD intra-frequency serving cell absolute RSRP measurement accuracy is within the specified limit.</w:t>
      </w:r>
    </w:p>
    <w:p w14:paraId="60558CEF" w14:textId="77777777" w:rsidR="00316542" w:rsidRPr="00130358" w:rsidRDefault="00316542" w:rsidP="00D62538">
      <w:pPr>
        <w:pStyle w:val="Heading5"/>
        <w:keepNext w:val="0"/>
        <w:keepLines w:val="0"/>
      </w:pPr>
      <w:r w:rsidRPr="00130358">
        <w:t>9.9.2</w:t>
      </w:r>
      <w:r w:rsidRPr="00130358">
        <w:rPr>
          <w:lang w:eastAsia="zh-CN"/>
        </w:rPr>
        <w:t>.</w:t>
      </w:r>
      <w:r w:rsidRPr="00130358">
        <w:t>1.2</w:t>
      </w:r>
      <w:r w:rsidRPr="00130358">
        <w:tab/>
        <w:t>Test applicability</w:t>
      </w:r>
    </w:p>
    <w:p w14:paraId="4D0C98A5" w14:textId="77777777" w:rsidR="00316542" w:rsidRPr="00130358" w:rsidRDefault="00316542" w:rsidP="00D62538">
      <w:r w:rsidRPr="00130358">
        <w:t xml:space="preserve">This test applies to all types of E-UTRA </w:t>
      </w:r>
      <w:r w:rsidRPr="00130358">
        <w:rPr>
          <w:lang w:eastAsia="zh-CN"/>
        </w:rPr>
        <w:t>T</w:t>
      </w:r>
      <w:r w:rsidRPr="00130358">
        <w:t xml:space="preserve">DD UE release </w:t>
      </w:r>
      <w:r w:rsidRPr="00130358">
        <w:rPr>
          <w:lang w:eastAsia="zh-CN"/>
        </w:rPr>
        <w:t>10</w:t>
      </w:r>
      <w:r w:rsidRPr="00130358">
        <w:t xml:space="preserve"> and </w:t>
      </w:r>
      <w:r w:rsidR="00D16D43" w:rsidRPr="00130358">
        <w:t>release 11</w:t>
      </w:r>
      <w:r w:rsidRPr="00130358">
        <w:t>. Applicability requires support for FGI bit 16.</w:t>
      </w:r>
    </w:p>
    <w:p w14:paraId="7748DA63" w14:textId="77777777" w:rsidR="00316542" w:rsidRPr="00130358" w:rsidRDefault="00316542" w:rsidP="00D62538">
      <w:pPr>
        <w:pStyle w:val="Heading5"/>
        <w:keepNext w:val="0"/>
        <w:keepLines w:val="0"/>
      </w:pPr>
      <w:r w:rsidRPr="00130358">
        <w:t>9.9.2</w:t>
      </w:r>
      <w:r w:rsidRPr="00130358">
        <w:rPr>
          <w:lang w:eastAsia="zh-CN"/>
        </w:rPr>
        <w:t>.</w:t>
      </w:r>
      <w:r w:rsidRPr="00130358">
        <w:t>1.3</w:t>
      </w:r>
      <w:r w:rsidRPr="00130358">
        <w:tab/>
        <w:t>Minimum conformance requirements</w:t>
      </w:r>
    </w:p>
    <w:p w14:paraId="40EF101C" w14:textId="77777777" w:rsidR="00316542" w:rsidRPr="00130358" w:rsidRDefault="00316542" w:rsidP="00D62538">
      <w:pPr>
        <w:rPr>
          <w:rFonts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2E49DDA9" w14:textId="77777777" w:rsidR="00316542" w:rsidRPr="00130358" w:rsidRDefault="00316542" w:rsidP="00D62538">
      <w:pPr>
        <w:rPr>
          <w:rFonts w:cs="v4.2.0"/>
        </w:rPr>
      </w:pPr>
      <w:r w:rsidRPr="00130358">
        <w:rPr>
          <w:rFonts w:cs="v4.2.0"/>
        </w:rPr>
        <w:t>The accuracy requirements in Table 9.9.2</w:t>
      </w:r>
      <w:r w:rsidRPr="00130358">
        <w:rPr>
          <w:lang w:eastAsia="zh-CN"/>
        </w:rPr>
        <w:t>.</w:t>
      </w:r>
      <w:r w:rsidRPr="00130358">
        <w:t>1</w:t>
      </w:r>
      <w:r w:rsidRPr="00130358">
        <w:rPr>
          <w:rFonts w:cs="v4.2.0"/>
          <w:lang w:eastAsia="zh-CN"/>
        </w:rPr>
        <w:t>.3</w:t>
      </w:r>
      <w:r w:rsidRPr="00130358">
        <w:rPr>
          <w:rFonts w:cs="v4.2.0"/>
        </w:rPr>
        <w:t>-1 are valid under the following conditions:</w:t>
      </w:r>
    </w:p>
    <w:p w14:paraId="62C96DEA" w14:textId="77777777" w:rsidR="00316542" w:rsidRPr="00130358" w:rsidRDefault="00316542" w:rsidP="00483222">
      <w:pPr>
        <w:pStyle w:val="B1"/>
      </w:pPr>
      <w:r w:rsidRPr="00130358">
        <w:t>Cell specific reference signals are transmitted either from one, two or four antenna ports.</w:t>
      </w:r>
    </w:p>
    <w:p w14:paraId="648A9BD2" w14:textId="1252312B" w:rsidR="00316542" w:rsidRPr="00130358" w:rsidRDefault="00316542" w:rsidP="004832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3488C41F" w14:textId="77777777" w:rsidR="00316542" w:rsidRPr="00130358" w:rsidRDefault="00316542" w:rsidP="00483222">
      <w:pPr>
        <w:pStyle w:val="B1"/>
      </w:pPr>
      <w:proofErr w:type="spellStart"/>
      <w:r w:rsidRPr="00130358">
        <w:t>RSRP|</w:t>
      </w:r>
      <w:r w:rsidRPr="00130358">
        <w:rPr>
          <w:vertAlign w:val="subscript"/>
        </w:rPr>
        <w:t>dBm</w:t>
      </w:r>
      <w:proofErr w:type="spellEnd"/>
      <w:r w:rsidRPr="00130358">
        <w:t xml:space="preserve"> according to Annex I.3.1 for a corresponding Band.</w:t>
      </w:r>
    </w:p>
    <w:p w14:paraId="7DD8A443" w14:textId="77777777" w:rsidR="003919D6" w:rsidRPr="00130358" w:rsidRDefault="003919D6" w:rsidP="00D62538">
      <w:pPr>
        <w:pStyle w:val="TH"/>
        <w:keepNext w:val="0"/>
        <w:keepLines w:val="0"/>
      </w:pPr>
      <w:r w:rsidRPr="00130358">
        <w:t>Table 9.9.2.1.3-1: RSRP Intra frequency absolute accuracy</w:t>
      </w:r>
    </w:p>
    <w:tbl>
      <w:tblPr>
        <w:tblW w:w="10172" w:type="dxa"/>
        <w:jc w:val="center"/>
        <w:tblLayout w:type="fixed"/>
        <w:tblCellMar>
          <w:left w:w="28" w:type="dxa"/>
        </w:tblCellMar>
        <w:tblLook w:val="01E0" w:firstRow="1" w:lastRow="1" w:firstColumn="1" w:lastColumn="1" w:noHBand="0" w:noVBand="0"/>
      </w:tblPr>
      <w:tblGrid>
        <w:gridCol w:w="1042"/>
        <w:gridCol w:w="1070"/>
        <w:gridCol w:w="900"/>
        <w:gridCol w:w="3093"/>
        <w:gridCol w:w="1345"/>
        <w:gridCol w:w="1282"/>
        <w:gridCol w:w="1440"/>
      </w:tblGrid>
      <w:tr w:rsidR="003919D6" w:rsidRPr="00130358" w14:paraId="60BD0309" w14:textId="77777777" w:rsidTr="00D62538">
        <w:trPr>
          <w:jc w:val="center"/>
        </w:trPr>
        <w:tc>
          <w:tcPr>
            <w:tcW w:w="2112" w:type="dxa"/>
            <w:gridSpan w:val="2"/>
            <w:tcBorders>
              <w:top w:val="single" w:sz="4" w:space="0" w:color="auto"/>
              <w:left w:val="single" w:sz="4" w:space="0" w:color="auto"/>
              <w:bottom w:val="single" w:sz="6" w:space="0" w:color="auto"/>
              <w:right w:val="single" w:sz="6" w:space="0" w:color="auto"/>
            </w:tcBorders>
            <w:vAlign w:val="center"/>
          </w:tcPr>
          <w:p w14:paraId="7B2297B8" w14:textId="77777777" w:rsidR="003919D6" w:rsidRPr="00130358" w:rsidRDefault="003919D6" w:rsidP="00D62538">
            <w:pPr>
              <w:pStyle w:val="TAH"/>
              <w:keepNext w:val="0"/>
              <w:keepLines w:val="0"/>
            </w:pPr>
            <w:r w:rsidRPr="00130358">
              <w:t>Accuracy</w:t>
            </w:r>
          </w:p>
        </w:tc>
        <w:tc>
          <w:tcPr>
            <w:tcW w:w="8060" w:type="dxa"/>
            <w:gridSpan w:val="5"/>
            <w:tcBorders>
              <w:top w:val="single" w:sz="4" w:space="0" w:color="auto"/>
              <w:left w:val="single" w:sz="6" w:space="0" w:color="auto"/>
              <w:bottom w:val="single" w:sz="6" w:space="0" w:color="auto"/>
              <w:right w:val="single" w:sz="4" w:space="0" w:color="auto"/>
            </w:tcBorders>
            <w:vAlign w:val="center"/>
          </w:tcPr>
          <w:p w14:paraId="792377EF" w14:textId="77777777" w:rsidR="003919D6" w:rsidRPr="00130358" w:rsidRDefault="003919D6" w:rsidP="00D62538">
            <w:pPr>
              <w:pStyle w:val="TAH"/>
              <w:keepNext w:val="0"/>
              <w:keepLines w:val="0"/>
            </w:pPr>
            <w:r w:rsidRPr="00130358">
              <w:t>Conditions</w:t>
            </w:r>
          </w:p>
        </w:tc>
      </w:tr>
      <w:tr w:rsidR="003919D6" w:rsidRPr="00130358" w14:paraId="4BA8B615" w14:textId="77777777" w:rsidTr="00D62538">
        <w:trPr>
          <w:jc w:val="center"/>
        </w:trPr>
        <w:tc>
          <w:tcPr>
            <w:tcW w:w="1042" w:type="dxa"/>
            <w:vMerge w:val="restart"/>
            <w:tcBorders>
              <w:top w:val="single" w:sz="6" w:space="0" w:color="auto"/>
              <w:left w:val="single" w:sz="4" w:space="0" w:color="auto"/>
              <w:bottom w:val="single" w:sz="6" w:space="0" w:color="auto"/>
              <w:right w:val="single" w:sz="6" w:space="0" w:color="auto"/>
            </w:tcBorders>
            <w:vAlign w:val="center"/>
          </w:tcPr>
          <w:p w14:paraId="4E2A49CF" w14:textId="1BB8C177" w:rsidR="003919D6" w:rsidRPr="00130358" w:rsidRDefault="003919D6" w:rsidP="00D62538">
            <w:pPr>
              <w:pStyle w:val="TAH"/>
              <w:keepNext w:val="0"/>
              <w:keepLines w:val="0"/>
            </w:pPr>
            <w:r w:rsidRPr="00130358">
              <w:t>Normal</w:t>
            </w:r>
            <w:r w:rsidR="00D62538" w:rsidRPr="00130358">
              <w:t xml:space="preserve"> </w:t>
            </w:r>
            <w:r w:rsidRPr="00130358">
              <w:t>condition</w:t>
            </w:r>
          </w:p>
        </w:tc>
        <w:tc>
          <w:tcPr>
            <w:tcW w:w="1070" w:type="dxa"/>
            <w:vMerge w:val="restart"/>
            <w:tcBorders>
              <w:top w:val="single" w:sz="6" w:space="0" w:color="auto"/>
              <w:left w:val="single" w:sz="6" w:space="0" w:color="auto"/>
              <w:bottom w:val="single" w:sz="6" w:space="0" w:color="auto"/>
              <w:right w:val="single" w:sz="6" w:space="0" w:color="auto"/>
            </w:tcBorders>
            <w:vAlign w:val="center"/>
          </w:tcPr>
          <w:p w14:paraId="475E665C" w14:textId="2AF85484" w:rsidR="003919D6" w:rsidRPr="00130358" w:rsidRDefault="003919D6" w:rsidP="00D62538">
            <w:pPr>
              <w:pStyle w:val="TAH"/>
              <w:keepNext w:val="0"/>
              <w:keepLines w:val="0"/>
            </w:pPr>
            <w:r w:rsidRPr="00130358">
              <w:t>Extreme</w:t>
            </w:r>
            <w:r w:rsidR="00D62538" w:rsidRPr="00130358">
              <w:t xml:space="preserve"> </w:t>
            </w:r>
            <w:r w:rsidRPr="00130358">
              <w:t>condition</w:t>
            </w:r>
          </w:p>
        </w:tc>
        <w:tc>
          <w:tcPr>
            <w:tcW w:w="900" w:type="dxa"/>
            <w:vMerge w:val="restart"/>
            <w:tcBorders>
              <w:top w:val="single" w:sz="6" w:space="0" w:color="auto"/>
              <w:left w:val="single" w:sz="6" w:space="0" w:color="auto"/>
              <w:bottom w:val="single" w:sz="6" w:space="0" w:color="auto"/>
              <w:right w:val="single" w:sz="6" w:space="0" w:color="auto"/>
            </w:tcBorders>
            <w:vAlign w:val="center"/>
          </w:tcPr>
          <w:p w14:paraId="0B89C14D" w14:textId="77777777" w:rsidR="003919D6" w:rsidRPr="00130358" w:rsidRDefault="003919D6" w:rsidP="00D62538">
            <w:pPr>
              <w:pStyle w:val="TAH"/>
              <w:keepNext w:val="0"/>
              <w:keepLines w:val="0"/>
            </w:pPr>
            <w:proofErr w:type="spellStart"/>
            <w:r w:rsidRPr="00130358">
              <w:t>Ês</w:t>
            </w:r>
            <w:proofErr w:type="spellEnd"/>
            <w:r w:rsidRPr="00130358">
              <w:t>/</w:t>
            </w:r>
            <w:proofErr w:type="spellStart"/>
            <w:r w:rsidRPr="00130358">
              <w:t>Iot</w:t>
            </w:r>
            <w:proofErr w:type="spellEnd"/>
          </w:p>
        </w:tc>
        <w:tc>
          <w:tcPr>
            <w:tcW w:w="716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EC94D56" w14:textId="58E76BF4" w:rsidR="003919D6" w:rsidRPr="00130358" w:rsidRDefault="003919D6"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3919D6" w:rsidRPr="00130358" w14:paraId="06779822"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225E154E" w14:textId="77777777" w:rsidR="003919D6" w:rsidRPr="00130358" w:rsidRDefault="003919D6" w:rsidP="00D62538">
            <w:pPr>
              <w:pStyle w:val="TAH"/>
              <w:keepNext w:val="0"/>
              <w:keepLines w:val="0"/>
            </w:pPr>
          </w:p>
        </w:tc>
        <w:tc>
          <w:tcPr>
            <w:tcW w:w="1070" w:type="dxa"/>
            <w:vMerge/>
            <w:tcBorders>
              <w:top w:val="single" w:sz="6" w:space="0" w:color="auto"/>
              <w:left w:val="single" w:sz="6" w:space="0" w:color="auto"/>
              <w:bottom w:val="single" w:sz="6" w:space="0" w:color="auto"/>
              <w:right w:val="single" w:sz="6" w:space="0" w:color="auto"/>
            </w:tcBorders>
            <w:vAlign w:val="center"/>
          </w:tcPr>
          <w:p w14:paraId="0E64045E" w14:textId="77777777" w:rsidR="003919D6" w:rsidRPr="00130358" w:rsidRDefault="003919D6" w:rsidP="00D62538">
            <w:pPr>
              <w:pStyle w:val="TAH"/>
              <w:keepNext w:val="0"/>
              <w:keepLines w:val="0"/>
            </w:pPr>
          </w:p>
        </w:tc>
        <w:tc>
          <w:tcPr>
            <w:tcW w:w="900" w:type="dxa"/>
            <w:vMerge/>
            <w:tcBorders>
              <w:top w:val="single" w:sz="6" w:space="0" w:color="auto"/>
              <w:left w:val="single" w:sz="6" w:space="0" w:color="auto"/>
              <w:bottom w:val="single" w:sz="6" w:space="0" w:color="auto"/>
              <w:right w:val="single" w:sz="6" w:space="0" w:color="auto"/>
            </w:tcBorders>
          </w:tcPr>
          <w:p w14:paraId="2E083203" w14:textId="77777777" w:rsidR="003919D6" w:rsidRPr="00130358" w:rsidRDefault="003919D6" w:rsidP="00D62538">
            <w:pPr>
              <w:pStyle w:val="TAH"/>
              <w:keepNext w:val="0"/>
              <w:keepLines w:val="0"/>
            </w:pPr>
          </w:p>
        </w:tc>
        <w:tc>
          <w:tcPr>
            <w:tcW w:w="3093" w:type="dxa"/>
            <w:tcBorders>
              <w:top w:val="single" w:sz="6" w:space="0" w:color="auto"/>
              <w:left w:val="single" w:sz="6" w:space="0" w:color="auto"/>
              <w:bottom w:val="single" w:sz="6" w:space="0" w:color="auto"/>
              <w:right w:val="single" w:sz="4" w:space="0" w:color="auto"/>
            </w:tcBorders>
            <w:shd w:val="clear" w:color="auto" w:fill="auto"/>
            <w:vAlign w:val="center"/>
          </w:tcPr>
          <w:p w14:paraId="0B7368D9" w14:textId="233FAEFF" w:rsidR="003919D6" w:rsidRPr="00130358" w:rsidRDefault="003919D6"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3</w:t>
            </w:r>
          </w:p>
        </w:tc>
        <w:tc>
          <w:tcPr>
            <w:tcW w:w="2627" w:type="dxa"/>
            <w:gridSpan w:val="2"/>
            <w:tcBorders>
              <w:top w:val="single" w:sz="4" w:space="0" w:color="auto"/>
              <w:left w:val="single" w:sz="4" w:space="0" w:color="auto"/>
              <w:bottom w:val="single" w:sz="6" w:space="0" w:color="auto"/>
              <w:right w:val="single" w:sz="6" w:space="0" w:color="auto"/>
            </w:tcBorders>
            <w:vAlign w:val="center"/>
          </w:tcPr>
          <w:p w14:paraId="6589F272" w14:textId="0F42F8E1" w:rsidR="003919D6" w:rsidRPr="00130358" w:rsidRDefault="003919D6" w:rsidP="00D62538">
            <w:pPr>
              <w:pStyle w:val="TAH"/>
              <w:keepNext w:val="0"/>
              <w:keepLines w:val="0"/>
            </w:pPr>
            <w:r w:rsidRPr="00130358">
              <w:t>Minimum</w:t>
            </w:r>
            <w:r w:rsidR="00D62538" w:rsidRPr="00130358">
              <w:t xml:space="preserve"> </w:t>
            </w:r>
            <w:r w:rsidRPr="00130358">
              <w:t>Io</w:t>
            </w:r>
          </w:p>
        </w:tc>
        <w:tc>
          <w:tcPr>
            <w:tcW w:w="1440" w:type="dxa"/>
            <w:tcBorders>
              <w:top w:val="single" w:sz="4" w:space="0" w:color="auto"/>
              <w:left w:val="single" w:sz="6" w:space="0" w:color="auto"/>
              <w:bottom w:val="single" w:sz="6" w:space="0" w:color="auto"/>
              <w:right w:val="single" w:sz="4" w:space="0" w:color="auto"/>
            </w:tcBorders>
            <w:vAlign w:val="center"/>
          </w:tcPr>
          <w:p w14:paraId="7826E04B" w14:textId="56EA7F56" w:rsidR="003919D6" w:rsidRPr="00130358" w:rsidRDefault="003919D6" w:rsidP="00D62538">
            <w:pPr>
              <w:pStyle w:val="TAH"/>
              <w:keepNext w:val="0"/>
              <w:keepLines w:val="0"/>
            </w:pPr>
            <w:r w:rsidRPr="00130358">
              <w:t>Maximum</w:t>
            </w:r>
            <w:r w:rsidR="00D62538" w:rsidRPr="00130358">
              <w:t xml:space="preserve"> </w:t>
            </w:r>
            <w:r w:rsidRPr="00130358">
              <w:t>Io</w:t>
            </w:r>
          </w:p>
        </w:tc>
      </w:tr>
      <w:tr w:rsidR="003919D6" w:rsidRPr="00130358" w14:paraId="5455161A" w14:textId="77777777" w:rsidTr="00D62538">
        <w:trPr>
          <w:jc w:val="center"/>
        </w:trPr>
        <w:tc>
          <w:tcPr>
            <w:tcW w:w="1042" w:type="dxa"/>
            <w:tcBorders>
              <w:top w:val="single" w:sz="6" w:space="0" w:color="auto"/>
              <w:left w:val="single" w:sz="4" w:space="0" w:color="auto"/>
              <w:bottom w:val="single" w:sz="6" w:space="0" w:color="auto"/>
              <w:right w:val="single" w:sz="6" w:space="0" w:color="auto"/>
            </w:tcBorders>
            <w:vAlign w:val="center"/>
          </w:tcPr>
          <w:p w14:paraId="3513FFA2" w14:textId="77777777" w:rsidR="003919D6" w:rsidRPr="00130358" w:rsidRDefault="003919D6" w:rsidP="00D62538">
            <w:pPr>
              <w:pStyle w:val="TAH"/>
              <w:keepNext w:val="0"/>
              <w:keepLines w:val="0"/>
            </w:pPr>
            <w:r w:rsidRPr="00130358">
              <w:t>dB</w:t>
            </w:r>
          </w:p>
        </w:tc>
        <w:tc>
          <w:tcPr>
            <w:tcW w:w="1070" w:type="dxa"/>
            <w:tcBorders>
              <w:top w:val="single" w:sz="6" w:space="0" w:color="auto"/>
              <w:left w:val="single" w:sz="6" w:space="0" w:color="auto"/>
              <w:bottom w:val="single" w:sz="6" w:space="0" w:color="auto"/>
              <w:right w:val="single" w:sz="6" w:space="0" w:color="auto"/>
            </w:tcBorders>
            <w:vAlign w:val="center"/>
          </w:tcPr>
          <w:p w14:paraId="5B42B4EE" w14:textId="77777777" w:rsidR="003919D6" w:rsidRPr="00130358" w:rsidRDefault="003919D6" w:rsidP="00D62538">
            <w:pPr>
              <w:pStyle w:val="TAH"/>
              <w:keepNext w:val="0"/>
              <w:keepLines w:val="0"/>
            </w:pPr>
            <w:r w:rsidRPr="00130358">
              <w:t>dB</w:t>
            </w:r>
          </w:p>
        </w:tc>
        <w:tc>
          <w:tcPr>
            <w:tcW w:w="900" w:type="dxa"/>
            <w:tcBorders>
              <w:top w:val="single" w:sz="6" w:space="0" w:color="auto"/>
              <w:left w:val="single" w:sz="6" w:space="0" w:color="auto"/>
              <w:bottom w:val="single" w:sz="6" w:space="0" w:color="auto"/>
              <w:right w:val="single" w:sz="6" w:space="0" w:color="auto"/>
            </w:tcBorders>
          </w:tcPr>
          <w:p w14:paraId="2923E874" w14:textId="77777777" w:rsidR="003919D6" w:rsidRPr="00130358" w:rsidRDefault="003919D6" w:rsidP="00D62538">
            <w:pPr>
              <w:pStyle w:val="TAH"/>
              <w:keepNext w:val="0"/>
              <w:keepLines w:val="0"/>
            </w:pPr>
            <w:r w:rsidRPr="00130358">
              <w:t>dB</w:t>
            </w:r>
          </w:p>
        </w:tc>
        <w:tc>
          <w:tcPr>
            <w:tcW w:w="3093" w:type="dxa"/>
            <w:tcBorders>
              <w:top w:val="single" w:sz="6" w:space="0" w:color="auto"/>
              <w:left w:val="single" w:sz="6" w:space="0" w:color="auto"/>
              <w:bottom w:val="single" w:sz="6" w:space="0" w:color="auto"/>
              <w:right w:val="single" w:sz="4" w:space="0" w:color="auto"/>
            </w:tcBorders>
            <w:vAlign w:val="center"/>
          </w:tcPr>
          <w:p w14:paraId="61996362" w14:textId="77777777" w:rsidR="003919D6" w:rsidRPr="00130358" w:rsidRDefault="003919D6" w:rsidP="00D62538">
            <w:pPr>
              <w:pStyle w:val="TAH"/>
              <w:keepNext w:val="0"/>
              <w:keepLines w:val="0"/>
            </w:pPr>
          </w:p>
        </w:tc>
        <w:tc>
          <w:tcPr>
            <w:tcW w:w="1345" w:type="dxa"/>
            <w:tcBorders>
              <w:top w:val="single" w:sz="6" w:space="0" w:color="auto"/>
              <w:left w:val="single" w:sz="4" w:space="0" w:color="auto"/>
              <w:bottom w:val="single" w:sz="6" w:space="0" w:color="auto"/>
              <w:right w:val="single" w:sz="6" w:space="0" w:color="auto"/>
            </w:tcBorders>
            <w:vAlign w:val="center"/>
          </w:tcPr>
          <w:p w14:paraId="54869E1C" w14:textId="2CED467B" w:rsidR="003919D6" w:rsidRPr="00130358" w:rsidRDefault="003919D6" w:rsidP="00D62538">
            <w:pPr>
              <w:pStyle w:val="TAH"/>
              <w:keepNext w:val="0"/>
              <w:keepLines w:val="0"/>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1282" w:type="dxa"/>
            <w:tcBorders>
              <w:top w:val="single" w:sz="6" w:space="0" w:color="auto"/>
              <w:left w:val="single" w:sz="6" w:space="0" w:color="auto"/>
              <w:bottom w:val="single" w:sz="6" w:space="0" w:color="auto"/>
              <w:right w:val="single" w:sz="6" w:space="0" w:color="auto"/>
            </w:tcBorders>
            <w:vAlign w:val="center"/>
          </w:tcPr>
          <w:p w14:paraId="4B6C8D82" w14:textId="77777777" w:rsidR="003919D6" w:rsidRPr="00130358" w:rsidRDefault="003919D6" w:rsidP="00D62538">
            <w:pPr>
              <w:pStyle w:val="TAH"/>
              <w:keepNext w:val="0"/>
              <w:keepLines w:val="0"/>
            </w:pPr>
            <w:r w:rsidRPr="00130358">
              <w:t>dBm/</w:t>
            </w:r>
            <w:proofErr w:type="spellStart"/>
            <w:r w:rsidRPr="00130358">
              <w:t>BW</w:t>
            </w:r>
            <w:r w:rsidRPr="00130358">
              <w:rPr>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1E7D9F4D" w14:textId="77777777" w:rsidR="003919D6" w:rsidRPr="00130358" w:rsidRDefault="003919D6" w:rsidP="00D62538">
            <w:pPr>
              <w:pStyle w:val="TAH"/>
              <w:keepNext w:val="0"/>
              <w:keepLines w:val="0"/>
            </w:pPr>
            <w:r w:rsidRPr="00130358">
              <w:t>dBm/</w:t>
            </w:r>
            <w:proofErr w:type="spellStart"/>
            <w:r w:rsidRPr="00130358">
              <w:t>BW</w:t>
            </w:r>
            <w:r w:rsidRPr="00130358">
              <w:rPr>
                <w:vertAlign w:val="subscript"/>
              </w:rPr>
              <w:t>Channel</w:t>
            </w:r>
            <w:proofErr w:type="spellEnd"/>
          </w:p>
        </w:tc>
      </w:tr>
      <w:tr w:rsidR="003919D6" w:rsidRPr="00130358" w14:paraId="45BB8052" w14:textId="77777777" w:rsidTr="00D62538">
        <w:trPr>
          <w:jc w:val="center"/>
        </w:trPr>
        <w:tc>
          <w:tcPr>
            <w:tcW w:w="1042" w:type="dxa"/>
            <w:vMerge w:val="restart"/>
            <w:tcBorders>
              <w:top w:val="single" w:sz="6" w:space="0" w:color="auto"/>
              <w:left w:val="single" w:sz="4" w:space="0" w:color="auto"/>
              <w:bottom w:val="single" w:sz="6" w:space="0" w:color="auto"/>
              <w:right w:val="single" w:sz="6" w:space="0" w:color="auto"/>
            </w:tcBorders>
            <w:vAlign w:val="center"/>
          </w:tcPr>
          <w:p w14:paraId="5F3DC813" w14:textId="77777777" w:rsidR="003919D6" w:rsidRPr="00130358" w:rsidRDefault="003919D6" w:rsidP="00D62538">
            <w:pPr>
              <w:pStyle w:val="TAL"/>
              <w:keepNext w:val="0"/>
              <w:keepLines w:val="0"/>
              <w:jc w:val="center"/>
            </w:pPr>
            <w:r w:rsidRPr="00130358">
              <w:sym w:font="Symbol" w:char="F0B1"/>
            </w:r>
            <w:r w:rsidRPr="00130358">
              <w:t>6</w:t>
            </w:r>
          </w:p>
        </w:tc>
        <w:tc>
          <w:tcPr>
            <w:tcW w:w="1070" w:type="dxa"/>
            <w:vMerge w:val="restart"/>
            <w:tcBorders>
              <w:top w:val="single" w:sz="6" w:space="0" w:color="auto"/>
              <w:left w:val="single" w:sz="6" w:space="0" w:color="auto"/>
              <w:bottom w:val="single" w:sz="6" w:space="0" w:color="auto"/>
              <w:right w:val="single" w:sz="6" w:space="0" w:color="auto"/>
            </w:tcBorders>
            <w:vAlign w:val="center"/>
          </w:tcPr>
          <w:p w14:paraId="60315891" w14:textId="77777777" w:rsidR="003919D6" w:rsidRPr="00130358" w:rsidRDefault="003919D6" w:rsidP="00D62538">
            <w:pPr>
              <w:pStyle w:val="TAL"/>
              <w:keepNext w:val="0"/>
              <w:keepLines w:val="0"/>
              <w:jc w:val="center"/>
            </w:pPr>
            <w:r w:rsidRPr="00130358">
              <w:sym w:font="Symbol" w:char="F0B1"/>
            </w:r>
            <w:r w:rsidRPr="00130358">
              <w:t>9</w:t>
            </w:r>
          </w:p>
        </w:tc>
        <w:tc>
          <w:tcPr>
            <w:tcW w:w="900" w:type="dxa"/>
            <w:vMerge w:val="restart"/>
            <w:tcBorders>
              <w:top w:val="single" w:sz="6" w:space="0" w:color="auto"/>
              <w:left w:val="single" w:sz="6" w:space="0" w:color="auto"/>
              <w:bottom w:val="single" w:sz="6" w:space="0" w:color="auto"/>
              <w:right w:val="single" w:sz="6" w:space="0" w:color="auto"/>
            </w:tcBorders>
            <w:vAlign w:val="center"/>
          </w:tcPr>
          <w:p w14:paraId="601FA072" w14:textId="4750428A" w:rsidR="003919D6" w:rsidRPr="00130358" w:rsidRDefault="003919D6" w:rsidP="00D62538">
            <w:pPr>
              <w:pStyle w:val="TAL"/>
              <w:keepNext w:val="0"/>
              <w:keepLines w:val="0"/>
              <w:jc w:val="center"/>
            </w:pPr>
            <w:r w:rsidRPr="00130358">
              <w:sym w:font="Symbol" w:char="F0B3"/>
            </w:r>
            <w:r w:rsidRPr="00130358">
              <w:t>-6</w:t>
            </w:r>
            <w:r w:rsidR="00D62538" w:rsidRPr="00130358">
              <w:t xml:space="preserve"> </w:t>
            </w:r>
            <w:r w:rsidRPr="00130358">
              <w:t>dB</w:t>
            </w:r>
          </w:p>
        </w:tc>
        <w:tc>
          <w:tcPr>
            <w:tcW w:w="3093" w:type="dxa"/>
            <w:tcBorders>
              <w:top w:val="single" w:sz="6" w:space="0" w:color="auto"/>
              <w:left w:val="single" w:sz="6" w:space="0" w:color="auto"/>
              <w:bottom w:val="single" w:sz="6" w:space="0" w:color="auto"/>
              <w:right w:val="single" w:sz="4" w:space="0" w:color="auto"/>
            </w:tcBorders>
            <w:vAlign w:val="center"/>
          </w:tcPr>
          <w:p w14:paraId="385B133A" w14:textId="6FF0DF0E" w:rsidR="003919D6" w:rsidRPr="00130358" w:rsidRDefault="003919D6" w:rsidP="00D62538">
            <w:pPr>
              <w:pStyle w:val="TAL"/>
              <w:keepNext w:val="0"/>
              <w:keepLines w:val="0"/>
              <w:jc w:val="center"/>
            </w:pPr>
            <w:r w:rsidRPr="00130358">
              <w:t>FDD_A,</w:t>
            </w:r>
            <w:r w:rsidR="00D62538" w:rsidRPr="00130358">
              <w:t xml:space="preserve"> </w:t>
            </w:r>
            <w:r w:rsidRPr="00130358">
              <w:t>TDD_A</w:t>
            </w:r>
          </w:p>
        </w:tc>
        <w:tc>
          <w:tcPr>
            <w:tcW w:w="1345" w:type="dxa"/>
            <w:tcBorders>
              <w:top w:val="single" w:sz="6" w:space="0" w:color="auto"/>
              <w:left w:val="single" w:sz="4" w:space="0" w:color="auto"/>
              <w:bottom w:val="single" w:sz="6" w:space="0" w:color="auto"/>
              <w:right w:val="single" w:sz="6" w:space="0" w:color="auto"/>
            </w:tcBorders>
            <w:vAlign w:val="center"/>
          </w:tcPr>
          <w:p w14:paraId="18FD5B6F" w14:textId="77777777" w:rsidR="003919D6" w:rsidRPr="00130358" w:rsidRDefault="003919D6" w:rsidP="00D62538">
            <w:pPr>
              <w:pStyle w:val="TAL"/>
              <w:keepNext w:val="0"/>
              <w:keepLines w:val="0"/>
              <w:jc w:val="center"/>
            </w:pPr>
            <w:r w:rsidRPr="00130358">
              <w:t>-121</w:t>
            </w:r>
          </w:p>
        </w:tc>
        <w:tc>
          <w:tcPr>
            <w:tcW w:w="1282" w:type="dxa"/>
            <w:tcBorders>
              <w:top w:val="single" w:sz="6" w:space="0" w:color="auto"/>
              <w:left w:val="single" w:sz="6" w:space="0" w:color="auto"/>
              <w:bottom w:val="single" w:sz="6" w:space="0" w:color="auto"/>
              <w:right w:val="single" w:sz="6" w:space="0" w:color="auto"/>
            </w:tcBorders>
            <w:vAlign w:val="center"/>
          </w:tcPr>
          <w:p w14:paraId="4AA9701D"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613EEA9D" w14:textId="77777777" w:rsidR="003919D6" w:rsidRPr="00130358" w:rsidRDefault="003919D6" w:rsidP="00D62538">
            <w:pPr>
              <w:pStyle w:val="TAL"/>
              <w:keepNext w:val="0"/>
              <w:keepLines w:val="0"/>
              <w:jc w:val="center"/>
            </w:pPr>
            <w:r w:rsidRPr="00130358">
              <w:t>-70</w:t>
            </w:r>
          </w:p>
        </w:tc>
      </w:tr>
      <w:tr w:rsidR="003919D6" w:rsidRPr="00130358" w14:paraId="391423BD"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4536AA39"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D2D1DC7"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26DC49AA"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6C02C796" w14:textId="4351BF91" w:rsidR="003919D6" w:rsidRPr="00130358" w:rsidRDefault="003919D6" w:rsidP="00D62538">
            <w:pPr>
              <w:pStyle w:val="TAL"/>
              <w:keepNext w:val="0"/>
              <w:keepLines w:val="0"/>
              <w:jc w:val="center"/>
            </w:pPr>
            <w:r w:rsidRPr="00130358">
              <w:rPr>
                <w:lang w:eastAsia="zh-CN"/>
              </w:rPr>
              <w:t>FDD_C,</w:t>
            </w:r>
            <w:r w:rsidR="00D62538" w:rsidRPr="00130358">
              <w:rPr>
                <w:lang w:eastAsia="zh-CN"/>
              </w:rPr>
              <w:t xml:space="preserve"> </w:t>
            </w:r>
            <w:r w:rsidRPr="00130358">
              <w:rPr>
                <w:lang w:eastAsia="zh-CN"/>
              </w:rPr>
              <w:t>TDD_C</w:t>
            </w:r>
          </w:p>
        </w:tc>
        <w:tc>
          <w:tcPr>
            <w:tcW w:w="1345" w:type="dxa"/>
            <w:tcBorders>
              <w:top w:val="single" w:sz="6" w:space="0" w:color="auto"/>
              <w:left w:val="single" w:sz="4" w:space="0" w:color="auto"/>
              <w:bottom w:val="single" w:sz="6" w:space="0" w:color="auto"/>
              <w:right w:val="single" w:sz="6" w:space="0" w:color="auto"/>
            </w:tcBorders>
            <w:vAlign w:val="center"/>
          </w:tcPr>
          <w:p w14:paraId="41AFB49C" w14:textId="77777777" w:rsidR="003919D6" w:rsidRPr="00130358" w:rsidRDefault="003919D6" w:rsidP="00D62538">
            <w:pPr>
              <w:pStyle w:val="TAL"/>
              <w:keepNext w:val="0"/>
              <w:keepLines w:val="0"/>
              <w:jc w:val="center"/>
            </w:pPr>
            <w:r w:rsidRPr="00130358">
              <w:t>-</w:t>
            </w:r>
            <w:r w:rsidRPr="00130358">
              <w:rPr>
                <w:lang w:eastAsia="zh-CN"/>
              </w:rPr>
              <w:t>120</w:t>
            </w:r>
          </w:p>
        </w:tc>
        <w:tc>
          <w:tcPr>
            <w:tcW w:w="1282" w:type="dxa"/>
            <w:tcBorders>
              <w:top w:val="single" w:sz="6" w:space="0" w:color="auto"/>
              <w:left w:val="single" w:sz="6" w:space="0" w:color="auto"/>
              <w:bottom w:val="single" w:sz="6" w:space="0" w:color="auto"/>
              <w:right w:val="single" w:sz="6" w:space="0" w:color="auto"/>
            </w:tcBorders>
            <w:vAlign w:val="center"/>
          </w:tcPr>
          <w:p w14:paraId="0CB0ACE7"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70E5C06E" w14:textId="77777777" w:rsidR="003919D6" w:rsidRPr="00130358" w:rsidRDefault="003919D6" w:rsidP="00D62538">
            <w:pPr>
              <w:pStyle w:val="TAL"/>
              <w:keepNext w:val="0"/>
              <w:keepLines w:val="0"/>
              <w:jc w:val="center"/>
            </w:pPr>
            <w:r w:rsidRPr="00130358">
              <w:t>-70</w:t>
            </w:r>
          </w:p>
        </w:tc>
      </w:tr>
      <w:tr w:rsidR="003919D6" w:rsidRPr="00130358" w14:paraId="1A2E5F82"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54ABD32A"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ED0D35D"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0C498036"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7AC860E5" w14:textId="77777777" w:rsidR="003919D6" w:rsidRPr="00130358" w:rsidRDefault="003919D6" w:rsidP="00D62538">
            <w:pPr>
              <w:pStyle w:val="TAL"/>
              <w:keepNext w:val="0"/>
              <w:keepLines w:val="0"/>
              <w:jc w:val="center"/>
            </w:pPr>
            <w:r w:rsidRPr="00130358">
              <w:t>FDD_D</w:t>
            </w:r>
          </w:p>
        </w:tc>
        <w:tc>
          <w:tcPr>
            <w:tcW w:w="1345" w:type="dxa"/>
            <w:tcBorders>
              <w:top w:val="single" w:sz="6" w:space="0" w:color="auto"/>
              <w:left w:val="single" w:sz="4" w:space="0" w:color="auto"/>
              <w:bottom w:val="single" w:sz="6" w:space="0" w:color="auto"/>
              <w:right w:val="single" w:sz="6" w:space="0" w:color="auto"/>
            </w:tcBorders>
            <w:vAlign w:val="center"/>
          </w:tcPr>
          <w:p w14:paraId="743A23C1" w14:textId="77777777" w:rsidR="003919D6" w:rsidRPr="00130358" w:rsidRDefault="003919D6" w:rsidP="00D62538">
            <w:pPr>
              <w:pStyle w:val="TAL"/>
              <w:keepNext w:val="0"/>
              <w:keepLines w:val="0"/>
              <w:jc w:val="center"/>
            </w:pPr>
            <w:r w:rsidRPr="00130358">
              <w:t>-1</w:t>
            </w:r>
            <w:r w:rsidRPr="00130358">
              <w:rPr>
                <w:lang w:eastAsia="zh-CN"/>
              </w:rPr>
              <w:t>19.5</w:t>
            </w:r>
          </w:p>
        </w:tc>
        <w:tc>
          <w:tcPr>
            <w:tcW w:w="1282" w:type="dxa"/>
            <w:tcBorders>
              <w:top w:val="single" w:sz="6" w:space="0" w:color="auto"/>
              <w:left w:val="single" w:sz="6" w:space="0" w:color="auto"/>
              <w:bottom w:val="single" w:sz="6" w:space="0" w:color="auto"/>
              <w:right w:val="single" w:sz="6" w:space="0" w:color="auto"/>
            </w:tcBorders>
            <w:vAlign w:val="center"/>
          </w:tcPr>
          <w:p w14:paraId="757A98F9"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7B4B7E04" w14:textId="77777777" w:rsidR="003919D6" w:rsidRPr="00130358" w:rsidRDefault="003919D6" w:rsidP="00D62538">
            <w:pPr>
              <w:pStyle w:val="TAL"/>
              <w:keepNext w:val="0"/>
              <w:keepLines w:val="0"/>
              <w:jc w:val="center"/>
            </w:pPr>
            <w:r w:rsidRPr="00130358">
              <w:t>-70</w:t>
            </w:r>
          </w:p>
        </w:tc>
      </w:tr>
      <w:tr w:rsidR="003919D6" w:rsidRPr="00130358" w14:paraId="7001AB90"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0012C20A"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6AAABBDE"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32F6235E"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27B7ADF5" w14:textId="4DE5FF9E" w:rsidR="003919D6" w:rsidRPr="00130358" w:rsidRDefault="003919D6" w:rsidP="00D62538">
            <w:pPr>
              <w:pStyle w:val="TAL"/>
              <w:keepNext w:val="0"/>
              <w:keepLines w:val="0"/>
              <w:jc w:val="center"/>
            </w:pPr>
            <w:r w:rsidRPr="00130358">
              <w:rPr>
                <w:lang w:eastAsia="zh-CN"/>
              </w:rPr>
              <w:t>FDD_E,</w:t>
            </w:r>
            <w:r w:rsidR="00D62538" w:rsidRPr="00130358">
              <w:rPr>
                <w:lang w:eastAsia="zh-CN"/>
              </w:rPr>
              <w:t xml:space="preserve"> </w:t>
            </w:r>
            <w:r w:rsidRPr="00130358">
              <w:rPr>
                <w:lang w:eastAsia="zh-CN"/>
              </w:rPr>
              <w:t>TDD_E</w:t>
            </w:r>
          </w:p>
        </w:tc>
        <w:tc>
          <w:tcPr>
            <w:tcW w:w="1345" w:type="dxa"/>
            <w:tcBorders>
              <w:top w:val="single" w:sz="6" w:space="0" w:color="auto"/>
              <w:left w:val="single" w:sz="4" w:space="0" w:color="auto"/>
              <w:bottom w:val="single" w:sz="6" w:space="0" w:color="auto"/>
              <w:right w:val="single" w:sz="6" w:space="0" w:color="auto"/>
            </w:tcBorders>
            <w:vAlign w:val="center"/>
          </w:tcPr>
          <w:p w14:paraId="4C995D8E" w14:textId="77777777" w:rsidR="003919D6" w:rsidRPr="00130358" w:rsidRDefault="003919D6" w:rsidP="00D62538">
            <w:pPr>
              <w:pStyle w:val="TAL"/>
              <w:keepNext w:val="0"/>
              <w:keepLines w:val="0"/>
              <w:jc w:val="center"/>
            </w:pPr>
            <w:r w:rsidRPr="00130358">
              <w:t>-119</w:t>
            </w:r>
          </w:p>
        </w:tc>
        <w:tc>
          <w:tcPr>
            <w:tcW w:w="1282" w:type="dxa"/>
            <w:tcBorders>
              <w:top w:val="single" w:sz="6" w:space="0" w:color="auto"/>
              <w:left w:val="single" w:sz="6" w:space="0" w:color="auto"/>
              <w:bottom w:val="single" w:sz="6" w:space="0" w:color="auto"/>
              <w:right w:val="single" w:sz="6" w:space="0" w:color="auto"/>
            </w:tcBorders>
            <w:vAlign w:val="center"/>
          </w:tcPr>
          <w:p w14:paraId="32A6EA5A"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48794966" w14:textId="77777777" w:rsidR="003919D6" w:rsidRPr="00130358" w:rsidRDefault="003919D6" w:rsidP="00D62538">
            <w:pPr>
              <w:pStyle w:val="TAL"/>
              <w:keepNext w:val="0"/>
              <w:keepLines w:val="0"/>
              <w:jc w:val="center"/>
            </w:pPr>
            <w:r w:rsidRPr="00130358">
              <w:t>-70</w:t>
            </w:r>
          </w:p>
        </w:tc>
      </w:tr>
      <w:tr w:rsidR="003919D6" w:rsidRPr="00130358" w14:paraId="03384FB2"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0B1FA788"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86AB564"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10BDA4E2"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566B26A0" w14:textId="77777777" w:rsidR="003919D6" w:rsidRPr="00130358" w:rsidRDefault="003919D6" w:rsidP="00D62538">
            <w:pPr>
              <w:pStyle w:val="TAL"/>
              <w:keepNext w:val="0"/>
              <w:keepLines w:val="0"/>
              <w:jc w:val="center"/>
            </w:pPr>
            <w:r w:rsidRPr="00130358">
              <w:t>FDD_F</w:t>
            </w:r>
          </w:p>
        </w:tc>
        <w:tc>
          <w:tcPr>
            <w:tcW w:w="1345" w:type="dxa"/>
            <w:tcBorders>
              <w:top w:val="single" w:sz="6" w:space="0" w:color="auto"/>
              <w:left w:val="single" w:sz="4" w:space="0" w:color="auto"/>
              <w:bottom w:val="single" w:sz="6" w:space="0" w:color="auto"/>
              <w:right w:val="single" w:sz="6" w:space="0" w:color="auto"/>
            </w:tcBorders>
            <w:vAlign w:val="center"/>
          </w:tcPr>
          <w:p w14:paraId="67B5AEA0" w14:textId="77777777" w:rsidR="003919D6" w:rsidRPr="00130358" w:rsidRDefault="003919D6" w:rsidP="00D62538">
            <w:pPr>
              <w:pStyle w:val="TAL"/>
              <w:keepNext w:val="0"/>
              <w:keepLines w:val="0"/>
              <w:jc w:val="center"/>
            </w:pPr>
            <w:r w:rsidRPr="00130358">
              <w:t>-1</w:t>
            </w:r>
            <w:r w:rsidRPr="00130358">
              <w:rPr>
                <w:lang w:eastAsia="zh-CN"/>
              </w:rPr>
              <w:t>18.5</w:t>
            </w:r>
          </w:p>
        </w:tc>
        <w:tc>
          <w:tcPr>
            <w:tcW w:w="1282" w:type="dxa"/>
            <w:tcBorders>
              <w:top w:val="single" w:sz="6" w:space="0" w:color="auto"/>
              <w:left w:val="single" w:sz="6" w:space="0" w:color="auto"/>
              <w:bottom w:val="single" w:sz="6" w:space="0" w:color="auto"/>
              <w:right w:val="single" w:sz="6" w:space="0" w:color="auto"/>
            </w:tcBorders>
            <w:vAlign w:val="center"/>
          </w:tcPr>
          <w:p w14:paraId="3FF91C8C"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52C8FA54" w14:textId="77777777" w:rsidR="003919D6" w:rsidRPr="00130358" w:rsidRDefault="003919D6" w:rsidP="00D62538">
            <w:pPr>
              <w:pStyle w:val="TAL"/>
              <w:keepNext w:val="0"/>
              <w:keepLines w:val="0"/>
              <w:jc w:val="center"/>
            </w:pPr>
            <w:r w:rsidRPr="00130358">
              <w:t>-70</w:t>
            </w:r>
          </w:p>
        </w:tc>
      </w:tr>
      <w:tr w:rsidR="003919D6" w:rsidRPr="00130358" w14:paraId="464C0BB0"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225617B6"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BD875DD"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1A2E7A7A"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041D4FF9" w14:textId="77777777" w:rsidR="003919D6" w:rsidRPr="00130358" w:rsidRDefault="003919D6" w:rsidP="00D62538">
            <w:pPr>
              <w:pStyle w:val="TAL"/>
              <w:keepNext w:val="0"/>
              <w:keepLines w:val="0"/>
              <w:jc w:val="center"/>
            </w:pPr>
            <w:r w:rsidRPr="00130358">
              <w:rPr>
                <w:lang w:eastAsia="zh-CN"/>
              </w:rPr>
              <w:t>FDD_G</w:t>
            </w:r>
          </w:p>
        </w:tc>
        <w:tc>
          <w:tcPr>
            <w:tcW w:w="1345" w:type="dxa"/>
            <w:tcBorders>
              <w:top w:val="single" w:sz="6" w:space="0" w:color="auto"/>
              <w:left w:val="single" w:sz="4" w:space="0" w:color="auto"/>
              <w:bottom w:val="single" w:sz="6" w:space="0" w:color="auto"/>
              <w:right w:val="single" w:sz="6" w:space="0" w:color="auto"/>
            </w:tcBorders>
            <w:vAlign w:val="center"/>
          </w:tcPr>
          <w:p w14:paraId="7391B907" w14:textId="77777777" w:rsidR="003919D6" w:rsidRPr="00130358" w:rsidRDefault="003919D6" w:rsidP="00D62538">
            <w:pPr>
              <w:pStyle w:val="TAL"/>
              <w:keepNext w:val="0"/>
              <w:keepLines w:val="0"/>
              <w:jc w:val="center"/>
            </w:pPr>
            <w:r w:rsidRPr="00130358">
              <w:t>-1</w:t>
            </w:r>
            <w:r w:rsidRPr="00130358">
              <w:rPr>
                <w:lang w:eastAsia="zh-CN"/>
              </w:rPr>
              <w:t>18</w:t>
            </w:r>
          </w:p>
        </w:tc>
        <w:tc>
          <w:tcPr>
            <w:tcW w:w="1282" w:type="dxa"/>
            <w:tcBorders>
              <w:top w:val="single" w:sz="6" w:space="0" w:color="auto"/>
              <w:left w:val="single" w:sz="6" w:space="0" w:color="auto"/>
              <w:bottom w:val="single" w:sz="6" w:space="0" w:color="auto"/>
              <w:right w:val="single" w:sz="6" w:space="0" w:color="auto"/>
            </w:tcBorders>
            <w:vAlign w:val="center"/>
          </w:tcPr>
          <w:p w14:paraId="38743CE0"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5E50369D" w14:textId="77777777" w:rsidR="003919D6" w:rsidRPr="00130358" w:rsidRDefault="003919D6" w:rsidP="00D62538">
            <w:pPr>
              <w:pStyle w:val="TAL"/>
              <w:keepNext w:val="0"/>
              <w:keepLines w:val="0"/>
              <w:jc w:val="center"/>
            </w:pPr>
            <w:r w:rsidRPr="00130358">
              <w:t>-70</w:t>
            </w:r>
          </w:p>
        </w:tc>
      </w:tr>
      <w:tr w:rsidR="003919D6" w:rsidRPr="00130358" w14:paraId="44D08EBA" w14:textId="77777777" w:rsidTr="00D62538">
        <w:trPr>
          <w:jc w:val="center"/>
        </w:trPr>
        <w:tc>
          <w:tcPr>
            <w:tcW w:w="1042" w:type="dxa"/>
            <w:vMerge/>
            <w:tcBorders>
              <w:top w:val="single" w:sz="6" w:space="0" w:color="auto"/>
              <w:left w:val="single" w:sz="4" w:space="0" w:color="auto"/>
              <w:bottom w:val="single" w:sz="6" w:space="0" w:color="auto"/>
              <w:right w:val="single" w:sz="6" w:space="0" w:color="auto"/>
            </w:tcBorders>
            <w:vAlign w:val="center"/>
          </w:tcPr>
          <w:p w14:paraId="6E6932EE" w14:textId="77777777" w:rsidR="003919D6" w:rsidRPr="00130358" w:rsidRDefault="003919D6" w:rsidP="00D62538">
            <w:pPr>
              <w:pStyle w:val="TAL"/>
              <w:keepNext w:val="0"/>
              <w:keepLines w:val="0"/>
              <w:jc w:val="center"/>
            </w:pPr>
          </w:p>
        </w:tc>
        <w:tc>
          <w:tcPr>
            <w:tcW w:w="1070" w:type="dxa"/>
            <w:vMerge/>
            <w:tcBorders>
              <w:top w:val="single" w:sz="6" w:space="0" w:color="auto"/>
              <w:left w:val="single" w:sz="6" w:space="0" w:color="auto"/>
              <w:bottom w:val="single" w:sz="6" w:space="0" w:color="auto"/>
              <w:right w:val="single" w:sz="6" w:space="0" w:color="auto"/>
            </w:tcBorders>
            <w:vAlign w:val="center"/>
          </w:tcPr>
          <w:p w14:paraId="54D3C60D" w14:textId="77777777" w:rsidR="003919D6" w:rsidRPr="00130358" w:rsidRDefault="003919D6" w:rsidP="00D62538">
            <w:pPr>
              <w:pStyle w:val="TAL"/>
              <w:keepNext w:val="0"/>
              <w:keepLines w:val="0"/>
              <w:jc w:val="center"/>
            </w:pPr>
          </w:p>
        </w:tc>
        <w:tc>
          <w:tcPr>
            <w:tcW w:w="900" w:type="dxa"/>
            <w:vMerge/>
            <w:tcBorders>
              <w:top w:val="single" w:sz="6" w:space="0" w:color="auto"/>
              <w:left w:val="single" w:sz="6" w:space="0" w:color="auto"/>
              <w:bottom w:val="single" w:sz="6" w:space="0" w:color="auto"/>
              <w:right w:val="single" w:sz="6" w:space="0" w:color="auto"/>
            </w:tcBorders>
            <w:vAlign w:val="center"/>
          </w:tcPr>
          <w:p w14:paraId="5B61C8A6" w14:textId="77777777" w:rsidR="003919D6" w:rsidRPr="00130358" w:rsidRDefault="003919D6" w:rsidP="00D62538">
            <w:pPr>
              <w:pStyle w:val="TAL"/>
              <w:keepNext w:val="0"/>
              <w:keepLines w:val="0"/>
              <w:jc w:val="center"/>
            </w:pPr>
          </w:p>
        </w:tc>
        <w:tc>
          <w:tcPr>
            <w:tcW w:w="3093" w:type="dxa"/>
            <w:tcBorders>
              <w:top w:val="single" w:sz="6" w:space="0" w:color="auto"/>
              <w:left w:val="single" w:sz="6" w:space="0" w:color="auto"/>
              <w:bottom w:val="single" w:sz="6" w:space="0" w:color="auto"/>
              <w:right w:val="single" w:sz="4" w:space="0" w:color="auto"/>
            </w:tcBorders>
            <w:vAlign w:val="center"/>
          </w:tcPr>
          <w:p w14:paraId="515B5FAC" w14:textId="77777777" w:rsidR="003919D6" w:rsidRPr="00130358" w:rsidRDefault="003919D6" w:rsidP="00D62538">
            <w:pPr>
              <w:pStyle w:val="TAL"/>
              <w:keepNext w:val="0"/>
              <w:keepLines w:val="0"/>
              <w:jc w:val="center"/>
            </w:pPr>
            <w:r w:rsidRPr="00130358">
              <w:t>FDD_H</w:t>
            </w:r>
          </w:p>
        </w:tc>
        <w:tc>
          <w:tcPr>
            <w:tcW w:w="1345" w:type="dxa"/>
            <w:tcBorders>
              <w:top w:val="single" w:sz="6" w:space="0" w:color="auto"/>
              <w:left w:val="single" w:sz="4" w:space="0" w:color="auto"/>
              <w:bottom w:val="single" w:sz="6" w:space="0" w:color="auto"/>
              <w:right w:val="single" w:sz="6" w:space="0" w:color="auto"/>
            </w:tcBorders>
            <w:vAlign w:val="center"/>
          </w:tcPr>
          <w:p w14:paraId="39721B62" w14:textId="77777777" w:rsidR="003919D6" w:rsidRPr="00130358" w:rsidRDefault="003919D6" w:rsidP="00D62538">
            <w:pPr>
              <w:pStyle w:val="TAL"/>
              <w:keepNext w:val="0"/>
              <w:keepLines w:val="0"/>
              <w:jc w:val="center"/>
            </w:pPr>
            <w:r w:rsidRPr="00130358">
              <w:t>-1</w:t>
            </w:r>
            <w:r w:rsidRPr="00130358">
              <w:rPr>
                <w:lang w:eastAsia="zh-CN"/>
              </w:rPr>
              <w:t>17.5</w:t>
            </w:r>
          </w:p>
        </w:tc>
        <w:tc>
          <w:tcPr>
            <w:tcW w:w="1282" w:type="dxa"/>
            <w:tcBorders>
              <w:top w:val="single" w:sz="6" w:space="0" w:color="auto"/>
              <w:left w:val="single" w:sz="6" w:space="0" w:color="auto"/>
              <w:bottom w:val="single" w:sz="6" w:space="0" w:color="auto"/>
              <w:right w:val="single" w:sz="6" w:space="0" w:color="auto"/>
            </w:tcBorders>
            <w:vAlign w:val="center"/>
          </w:tcPr>
          <w:p w14:paraId="69914688" w14:textId="77777777" w:rsidR="003919D6" w:rsidRPr="00130358" w:rsidRDefault="003919D6" w:rsidP="00D62538">
            <w:pPr>
              <w:pStyle w:val="TAL"/>
              <w:keepNext w:val="0"/>
              <w:keepLines w:val="0"/>
              <w:jc w:val="center"/>
            </w:pPr>
            <w:r w:rsidRPr="00130358">
              <w:t>N/A</w:t>
            </w:r>
          </w:p>
        </w:tc>
        <w:tc>
          <w:tcPr>
            <w:tcW w:w="1440" w:type="dxa"/>
            <w:tcBorders>
              <w:top w:val="single" w:sz="6" w:space="0" w:color="auto"/>
              <w:left w:val="single" w:sz="6" w:space="0" w:color="auto"/>
              <w:bottom w:val="single" w:sz="6" w:space="0" w:color="auto"/>
              <w:right w:val="single" w:sz="4" w:space="0" w:color="auto"/>
            </w:tcBorders>
            <w:vAlign w:val="center"/>
          </w:tcPr>
          <w:p w14:paraId="054BB7A3" w14:textId="77777777" w:rsidR="003919D6" w:rsidRPr="00130358" w:rsidRDefault="003919D6" w:rsidP="00D62538">
            <w:pPr>
              <w:pStyle w:val="TAL"/>
              <w:keepNext w:val="0"/>
              <w:keepLines w:val="0"/>
              <w:jc w:val="center"/>
            </w:pPr>
            <w:r w:rsidRPr="00130358">
              <w:t>-70</w:t>
            </w:r>
          </w:p>
        </w:tc>
      </w:tr>
      <w:tr w:rsidR="003919D6" w:rsidRPr="00130358" w14:paraId="57FC9316" w14:textId="77777777" w:rsidTr="00D62538">
        <w:trPr>
          <w:jc w:val="center"/>
        </w:trPr>
        <w:tc>
          <w:tcPr>
            <w:tcW w:w="1042" w:type="dxa"/>
            <w:tcBorders>
              <w:top w:val="single" w:sz="6" w:space="0" w:color="auto"/>
              <w:left w:val="single" w:sz="4" w:space="0" w:color="auto"/>
              <w:bottom w:val="single" w:sz="6" w:space="0" w:color="auto"/>
              <w:right w:val="single" w:sz="6" w:space="0" w:color="auto"/>
            </w:tcBorders>
            <w:vAlign w:val="center"/>
          </w:tcPr>
          <w:p w14:paraId="10005D59" w14:textId="77777777" w:rsidR="003919D6" w:rsidRPr="00130358" w:rsidRDefault="003919D6" w:rsidP="00D62538">
            <w:pPr>
              <w:pStyle w:val="TAL"/>
              <w:keepNext w:val="0"/>
              <w:keepLines w:val="0"/>
              <w:jc w:val="center"/>
            </w:pPr>
            <w:r w:rsidRPr="00130358">
              <w:sym w:font="Symbol" w:char="F0B1"/>
            </w:r>
            <w:r w:rsidRPr="00130358">
              <w:t>8</w:t>
            </w:r>
          </w:p>
        </w:tc>
        <w:tc>
          <w:tcPr>
            <w:tcW w:w="1070" w:type="dxa"/>
            <w:tcBorders>
              <w:top w:val="single" w:sz="6" w:space="0" w:color="auto"/>
              <w:left w:val="single" w:sz="6" w:space="0" w:color="auto"/>
              <w:bottom w:val="single" w:sz="6" w:space="0" w:color="auto"/>
              <w:right w:val="single" w:sz="6" w:space="0" w:color="auto"/>
            </w:tcBorders>
            <w:vAlign w:val="center"/>
          </w:tcPr>
          <w:p w14:paraId="7909E8C2" w14:textId="77777777" w:rsidR="003919D6" w:rsidRPr="00130358" w:rsidRDefault="003919D6" w:rsidP="00D62538">
            <w:pPr>
              <w:pStyle w:val="TAL"/>
              <w:keepNext w:val="0"/>
              <w:keepLines w:val="0"/>
              <w:jc w:val="center"/>
            </w:pPr>
            <w:r w:rsidRPr="00130358">
              <w:sym w:font="Symbol" w:char="F0B1"/>
            </w:r>
            <w:r w:rsidRPr="00130358">
              <w:t>11</w:t>
            </w:r>
          </w:p>
        </w:tc>
        <w:tc>
          <w:tcPr>
            <w:tcW w:w="900" w:type="dxa"/>
            <w:tcBorders>
              <w:top w:val="single" w:sz="6" w:space="0" w:color="auto"/>
              <w:left w:val="single" w:sz="6" w:space="0" w:color="auto"/>
              <w:bottom w:val="single" w:sz="6" w:space="0" w:color="auto"/>
              <w:right w:val="single" w:sz="6" w:space="0" w:color="auto"/>
            </w:tcBorders>
            <w:vAlign w:val="center"/>
          </w:tcPr>
          <w:p w14:paraId="0C335AFB" w14:textId="1BEC8FF2" w:rsidR="003919D6" w:rsidRPr="00130358" w:rsidRDefault="003919D6" w:rsidP="00D62538">
            <w:pPr>
              <w:pStyle w:val="TAL"/>
              <w:keepNext w:val="0"/>
              <w:keepLines w:val="0"/>
              <w:jc w:val="center"/>
            </w:pPr>
            <w:r w:rsidRPr="00130358">
              <w:sym w:font="Symbol" w:char="F0B3"/>
            </w:r>
            <w:r w:rsidRPr="00130358">
              <w:t>-6</w:t>
            </w:r>
            <w:r w:rsidR="00D62538" w:rsidRPr="00130358">
              <w:t xml:space="preserve"> </w:t>
            </w:r>
            <w:r w:rsidRPr="00130358">
              <w:t>dB</w:t>
            </w:r>
          </w:p>
        </w:tc>
        <w:tc>
          <w:tcPr>
            <w:tcW w:w="3093" w:type="dxa"/>
            <w:tcBorders>
              <w:top w:val="single" w:sz="6" w:space="0" w:color="auto"/>
              <w:left w:val="single" w:sz="6" w:space="0" w:color="auto"/>
              <w:bottom w:val="single" w:sz="6" w:space="0" w:color="auto"/>
              <w:right w:val="single" w:sz="4" w:space="0" w:color="auto"/>
            </w:tcBorders>
            <w:vAlign w:val="center"/>
          </w:tcPr>
          <w:p w14:paraId="29361671" w14:textId="36EE971A" w:rsidR="003919D6" w:rsidRPr="00130358" w:rsidRDefault="003919D6" w:rsidP="00D62538">
            <w:pPr>
              <w:pStyle w:val="TAL"/>
              <w:keepNext w:val="0"/>
              <w:keepLines w:val="0"/>
              <w:jc w:val="center"/>
            </w:pPr>
            <w:r w:rsidRPr="00130358">
              <w:t>FDD_A,</w:t>
            </w:r>
            <w:r w:rsidR="00D62538" w:rsidRPr="00130358">
              <w:t xml:space="preserve"> </w:t>
            </w:r>
            <w:r w:rsidRPr="00130358">
              <w:t>FDD_C,</w:t>
            </w:r>
            <w:r w:rsidR="00D62538" w:rsidRPr="00130358">
              <w:t xml:space="preserve"> </w:t>
            </w:r>
            <w:r w:rsidRPr="00130358">
              <w:t>FDD_D,</w:t>
            </w:r>
            <w:r w:rsidR="00D62538" w:rsidRPr="00130358">
              <w:t xml:space="preserve"> </w:t>
            </w:r>
            <w:r w:rsidRPr="00130358">
              <w:t>FDD_E,</w:t>
            </w:r>
            <w:r w:rsidR="00D62538" w:rsidRPr="00130358">
              <w:t xml:space="preserve"> </w:t>
            </w:r>
            <w:r w:rsidRPr="00130358">
              <w:t>FDD_F,</w:t>
            </w:r>
            <w:r w:rsidR="00D62538" w:rsidRPr="00130358">
              <w:t xml:space="preserve"> </w:t>
            </w:r>
            <w:r w:rsidRPr="00130358">
              <w:t>FDD_G,</w:t>
            </w:r>
            <w:r w:rsidR="00D62538" w:rsidRPr="00130358">
              <w:t xml:space="preserve"> </w:t>
            </w:r>
            <w:r w:rsidRPr="00130358">
              <w:t>FDD_H,</w:t>
            </w:r>
            <w:r w:rsidR="00D62538" w:rsidRPr="00130358">
              <w:t xml:space="preserve"> </w:t>
            </w:r>
            <w:r w:rsidRPr="00130358">
              <w:t>TDD_A,</w:t>
            </w:r>
            <w:r w:rsidR="00D62538" w:rsidRPr="00130358">
              <w:t xml:space="preserve"> </w:t>
            </w:r>
            <w:r w:rsidRPr="00130358">
              <w:t>TDD_C,</w:t>
            </w:r>
            <w:r w:rsidR="00D62538" w:rsidRPr="00130358">
              <w:t xml:space="preserve"> </w:t>
            </w:r>
            <w:r w:rsidRPr="00130358">
              <w:t>TDD_E</w:t>
            </w:r>
          </w:p>
        </w:tc>
        <w:tc>
          <w:tcPr>
            <w:tcW w:w="1345" w:type="dxa"/>
            <w:tcBorders>
              <w:top w:val="single" w:sz="6" w:space="0" w:color="auto"/>
              <w:left w:val="single" w:sz="4" w:space="0" w:color="auto"/>
              <w:bottom w:val="single" w:sz="4" w:space="0" w:color="auto"/>
              <w:right w:val="single" w:sz="6" w:space="0" w:color="auto"/>
            </w:tcBorders>
            <w:vAlign w:val="center"/>
          </w:tcPr>
          <w:p w14:paraId="1B07BCED" w14:textId="77777777" w:rsidR="003919D6" w:rsidRPr="00130358" w:rsidRDefault="003919D6" w:rsidP="00D62538">
            <w:pPr>
              <w:pStyle w:val="TAL"/>
              <w:keepNext w:val="0"/>
              <w:keepLines w:val="0"/>
              <w:jc w:val="center"/>
            </w:pPr>
            <w:r w:rsidRPr="00130358">
              <w:t>N/A</w:t>
            </w:r>
          </w:p>
        </w:tc>
        <w:tc>
          <w:tcPr>
            <w:tcW w:w="1282" w:type="dxa"/>
            <w:tcBorders>
              <w:top w:val="single" w:sz="6" w:space="0" w:color="auto"/>
              <w:left w:val="single" w:sz="6" w:space="0" w:color="auto"/>
              <w:bottom w:val="single" w:sz="4" w:space="0" w:color="auto"/>
              <w:right w:val="single" w:sz="6" w:space="0" w:color="auto"/>
            </w:tcBorders>
            <w:vAlign w:val="center"/>
          </w:tcPr>
          <w:p w14:paraId="12E79BB4" w14:textId="77777777" w:rsidR="003919D6" w:rsidRPr="00130358" w:rsidRDefault="003919D6" w:rsidP="00D62538">
            <w:pPr>
              <w:pStyle w:val="TAL"/>
              <w:keepNext w:val="0"/>
              <w:keepLines w:val="0"/>
              <w:jc w:val="center"/>
            </w:pPr>
            <w:r w:rsidRPr="00130358">
              <w:t>-70</w:t>
            </w:r>
          </w:p>
        </w:tc>
        <w:tc>
          <w:tcPr>
            <w:tcW w:w="1440" w:type="dxa"/>
            <w:tcBorders>
              <w:top w:val="single" w:sz="6" w:space="0" w:color="auto"/>
              <w:left w:val="single" w:sz="6" w:space="0" w:color="auto"/>
              <w:bottom w:val="single" w:sz="4" w:space="0" w:color="auto"/>
              <w:right w:val="single" w:sz="4" w:space="0" w:color="auto"/>
            </w:tcBorders>
            <w:vAlign w:val="center"/>
          </w:tcPr>
          <w:p w14:paraId="5A4D066E" w14:textId="77777777" w:rsidR="003919D6" w:rsidRPr="00130358" w:rsidRDefault="003919D6" w:rsidP="00D62538">
            <w:pPr>
              <w:pStyle w:val="TAL"/>
              <w:keepNext w:val="0"/>
              <w:keepLines w:val="0"/>
              <w:jc w:val="center"/>
            </w:pPr>
            <w:r w:rsidRPr="00130358">
              <w:t>-50</w:t>
            </w:r>
          </w:p>
        </w:tc>
      </w:tr>
      <w:tr w:rsidR="003919D6" w:rsidRPr="00130358" w14:paraId="6ECF0355" w14:textId="77777777" w:rsidTr="00D62538">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0FA386C4" w14:textId="50AF8550" w:rsidR="003919D6" w:rsidRPr="00130358" w:rsidRDefault="003919D6"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0F75C388" w14:textId="677AC34A" w:rsidR="003919D6" w:rsidRPr="00130358" w:rsidRDefault="003919D6"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33DADFF8" w14:textId="5F47D0B4" w:rsidR="003919D6" w:rsidRPr="00130358" w:rsidRDefault="003919D6" w:rsidP="00D62538">
            <w:pPr>
              <w:pStyle w:val="TAN"/>
              <w:keepNext w:val="0"/>
              <w:keepLines w:val="0"/>
            </w:pPr>
            <w:r w:rsidRPr="00130358">
              <w:t>NOTE</w:t>
            </w:r>
            <w:r w:rsidR="00D62538" w:rsidRPr="00130358">
              <w:t xml:space="preserve"> </w:t>
            </w:r>
            <w:r w:rsidRPr="00130358">
              <w:t>3:</w:t>
            </w:r>
            <w:r w:rsidR="00D62538" w:rsidRPr="00130358">
              <w:t xml:space="preserve"> </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16BFD6B5" w14:textId="77777777" w:rsidR="003919D6" w:rsidRPr="00130358" w:rsidRDefault="003919D6" w:rsidP="00D62538"/>
    <w:p w14:paraId="589C96EC" w14:textId="77777777" w:rsidR="00316542" w:rsidRPr="00130358" w:rsidRDefault="00316542" w:rsidP="00D62538">
      <w:pPr>
        <w:rPr>
          <w:rFonts w:cs="v4.2.0"/>
          <w:lang w:eastAsia="zh-CN"/>
        </w:rPr>
      </w:pPr>
      <w:r w:rsidRPr="00130358">
        <w:rPr>
          <w:rFonts w:cs="v4.2.0"/>
        </w:rPr>
        <w:t>The reporting range of RSRP is defined from -140 dBm to -44 dBm with 1 dB resolution.</w:t>
      </w:r>
    </w:p>
    <w:p w14:paraId="0A56CC48" w14:textId="77777777" w:rsidR="00316542" w:rsidRPr="00130358" w:rsidRDefault="00316542" w:rsidP="00D62538">
      <w:pPr>
        <w:rPr>
          <w:rFonts w:cs="v4.2.0"/>
          <w:lang w:eastAsia="zh-CN"/>
        </w:rPr>
      </w:pPr>
      <w:r w:rsidRPr="00130358">
        <w:rPr>
          <w:rFonts w:cs="v4.2.0"/>
        </w:rPr>
        <w:t>The mapping of measured quantity is defined in Table 9.9.2</w:t>
      </w:r>
      <w:r w:rsidRPr="00130358">
        <w:rPr>
          <w:rFonts w:cs="v4.2.0"/>
          <w:lang w:eastAsia="zh-CN"/>
        </w:rPr>
        <w:t>.</w:t>
      </w:r>
      <w:r w:rsidRPr="00130358">
        <w:t>1</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3EE792E4" w14:textId="77777777" w:rsidR="00316542" w:rsidRPr="00130358" w:rsidRDefault="00316542" w:rsidP="00D62538">
      <w:pPr>
        <w:pStyle w:val="TH"/>
        <w:keepNext w:val="0"/>
        <w:keepLines w:val="0"/>
        <w:rPr>
          <w:rFonts w:cs="v4.2.0"/>
          <w:lang w:eastAsia="zh-CN"/>
        </w:rPr>
      </w:pPr>
      <w:r w:rsidRPr="00130358">
        <w:t>Table 9.9.2</w:t>
      </w:r>
      <w:r w:rsidRPr="00130358">
        <w:rPr>
          <w:rFonts w:cs="v4.2.0"/>
          <w:lang w:eastAsia="zh-CN"/>
        </w:rPr>
        <w:t>.</w:t>
      </w:r>
      <w:r w:rsidRPr="00130358">
        <w:t>1.3-2: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316542" w:rsidRPr="00130358" w14:paraId="0AED32C0" w14:textId="77777777" w:rsidTr="00D62538">
        <w:trPr>
          <w:cantSplit/>
          <w:jc w:val="center"/>
        </w:trPr>
        <w:tc>
          <w:tcPr>
            <w:tcW w:w="2693" w:type="dxa"/>
          </w:tcPr>
          <w:p w14:paraId="54FAF929" w14:textId="4DA2E1DF" w:rsidR="00316542" w:rsidRPr="00130358" w:rsidRDefault="00316542"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3B358CE9" w14:textId="2DCC9008" w:rsidR="00316542" w:rsidRPr="00130358" w:rsidRDefault="00316542"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106B9985" w14:textId="77777777" w:rsidR="00316542" w:rsidRPr="00130358" w:rsidRDefault="00316542" w:rsidP="00D62538">
            <w:pPr>
              <w:pStyle w:val="TAH"/>
              <w:keepNext w:val="0"/>
              <w:keepLines w:val="0"/>
              <w:rPr>
                <w:rFonts w:cs="v3.7.0"/>
              </w:rPr>
            </w:pPr>
            <w:r w:rsidRPr="00130358">
              <w:rPr>
                <w:rFonts w:cs="v3.7.0"/>
              </w:rPr>
              <w:t>Unit</w:t>
            </w:r>
          </w:p>
        </w:tc>
      </w:tr>
      <w:tr w:rsidR="00316542" w:rsidRPr="00130358" w14:paraId="5DFC4980" w14:textId="77777777" w:rsidTr="00D62538">
        <w:trPr>
          <w:cantSplit/>
          <w:jc w:val="center"/>
        </w:trPr>
        <w:tc>
          <w:tcPr>
            <w:tcW w:w="2693" w:type="dxa"/>
          </w:tcPr>
          <w:p w14:paraId="48C0A267" w14:textId="77777777" w:rsidR="00316542" w:rsidRPr="00130358" w:rsidRDefault="00316542" w:rsidP="00D62538">
            <w:pPr>
              <w:pStyle w:val="TAL"/>
              <w:keepNext w:val="0"/>
              <w:keepLines w:val="0"/>
            </w:pPr>
            <w:r w:rsidRPr="00130358">
              <w:t>RSRP_00</w:t>
            </w:r>
          </w:p>
        </w:tc>
        <w:tc>
          <w:tcPr>
            <w:tcW w:w="3260" w:type="dxa"/>
          </w:tcPr>
          <w:p w14:paraId="21231B2B" w14:textId="56BE81A7" w:rsidR="00316542" w:rsidRPr="00130358" w:rsidRDefault="00316542" w:rsidP="00D62538">
            <w:pPr>
              <w:pStyle w:val="TAC"/>
              <w:keepNext w:val="0"/>
              <w:keepLines w:val="0"/>
            </w:pPr>
            <w:r w:rsidRPr="00130358">
              <w:t>RSRP</w:t>
            </w:r>
            <w:r w:rsidR="00D62538" w:rsidRPr="00130358">
              <w:t xml:space="preserve"> </w:t>
            </w:r>
            <w:r w:rsidRPr="00130358">
              <w:sym w:font="Symbol" w:char="F03C"/>
            </w:r>
            <w:r w:rsidR="00D62538" w:rsidRPr="00130358">
              <w:t xml:space="preserve"> </w:t>
            </w:r>
            <w:r w:rsidRPr="00130358">
              <w:t>-140</w:t>
            </w:r>
          </w:p>
        </w:tc>
        <w:tc>
          <w:tcPr>
            <w:tcW w:w="1985" w:type="dxa"/>
          </w:tcPr>
          <w:p w14:paraId="5AD5FA9D" w14:textId="77777777" w:rsidR="00316542" w:rsidRPr="00130358" w:rsidRDefault="00316542" w:rsidP="00D62538">
            <w:pPr>
              <w:pStyle w:val="TAC"/>
              <w:keepNext w:val="0"/>
              <w:keepLines w:val="0"/>
            </w:pPr>
            <w:r w:rsidRPr="00130358">
              <w:t>dBm</w:t>
            </w:r>
          </w:p>
        </w:tc>
      </w:tr>
      <w:tr w:rsidR="00316542" w:rsidRPr="00130358" w14:paraId="71700902" w14:textId="77777777" w:rsidTr="00D62538">
        <w:trPr>
          <w:cantSplit/>
          <w:jc w:val="center"/>
        </w:trPr>
        <w:tc>
          <w:tcPr>
            <w:tcW w:w="2693" w:type="dxa"/>
          </w:tcPr>
          <w:p w14:paraId="329CA5FE" w14:textId="77777777" w:rsidR="00316542" w:rsidRPr="00130358" w:rsidRDefault="00316542" w:rsidP="00D62538">
            <w:pPr>
              <w:pStyle w:val="TAL"/>
              <w:keepNext w:val="0"/>
              <w:keepLines w:val="0"/>
            </w:pPr>
            <w:r w:rsidRPr="00130358">
              <w:t>RSRP_01</w:t>
            </w:r>
          </w:p>
        </w:tc>
        <w:tc>
          <w:tcPr>
            <w:tcW w:w="3260" w:type="dxa"/>
          </w:tcPr>
          <w:p w14:paraId="3E98C9BB" w14:textId="50633902" w:rsidR="00316542" w:rsidRPr="00130358" w:rsidRDefault="00316542" w:rsidP="00D62538">
            <w:pPr>
              <w:pStyle w:val="TAC"/>
              <w:keepNext w:val="0"/>
              <w:keepLines w:val="0"/>
            </w:pPr>
            <w:r w:rsidRPr="00130358">
              <w:t>-140</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Pr>
          <w:p w14:paraId="067FD737" w14:textId="77777777" w:rsidR="00316542" w:rsidRPr="00130358" w:rsidRDefault="00316542" w:rsidP="00D62538">
            <w:pPr>
              <w:pStyle w:val="TAC"/>
              <w:keepNext w:val="0"/>
              <w:keepLines w:val="0"/>
            </w:pPr>
            <w:r w:rsidRPr="00130358">
              <w:t>dBm</w:t>
            </w:r>
          </w:p>
        </w:tc>
      </w:tr>
      <w:tr w:rsidR="00316542" w:rsidRPr="00130358" w14:paraId="620DBA1D" w14:textId="77777777" w:rsidTr="00D62538">
        <w:trPr>
          <w:cantSplit/>
          <w:jc w:val="center"/>
        </w:trPr>
        <w:tc>
          <w:tcPr>
            <w:tcW w:w="2693" w:type="dxa"/>
          </w:tcPr>
          <w:p w14:paraId="72167C1F" w14:textId="77777777" w:rsidR="00316542" w:rsidRPr="00130358" w:rsidRDefault="00316542" w:rsidP="00D62538">
            <w:pPr>
              <w:pStyle w:val="TAL"/>
              <w:keepNext w:val="0"/>
              <w:keepLines w:val="0"/>
            </w:pPr>
            <w:r w:rsidRPr="00130358">
              <w:t>RSRP_02</w:t>
            </w:r>
          </w:p>
        </w:tc>
        <w:tc>
          <w:tcPr>
            <w:tcW w:w="3260" w:type="dxa"/>
          </w:tcPr>
          <w:p w14:paraId="63A4AEC4" w14:textId="686AF904" w:rsidR="00316542" w:rsidRPr="00130358" w:rsidRDefault="00316542" w:rsidP="00D62538">
            <w:pPr>
              <w:pStyle w:val="TAC"/>
              <w:keepNext w:val="0"/>
              <w:keepLines w:val="0"/>
            </w:pPr>
            <w:r w:rsidRPr="00130358">
              <w:t>-139</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Pr>
          <w:p w14:paraId="3FD178A2" w14:textId="77777777" w:rsidR="00316542" w:rsidRPr="00130358" w:rsidRDefault="00316542" w:rsidP="00D62538">
            <w:pPr>
              <w:pStyle w:val="TAC"/>
              <w:keepNext w:val="0"/>
              <w:keepLines w:val="0"/>
            </w:pPr>
            <w:r w:rsidRPr="00130358">
              <w:t>dBm</w:t>
            </w:r>
          </w:p>
        </w:tc>
      </w:tr>
      <w:tr w:rsidR="00316542" w:rsidRPr="00130358" w14:paraId="37674A37" w14:textId="77777777" w:rsidTr="00D62538">
        <w:trPr>
          <w:cantSplit/>
          <w:jc w:val="center"/>
        </w:trPr>
        <w:tc>
          <w:tcPr>
            <w:tcW w:w="2693" w:type="dxa"/>
          </w:tcPr>
          <w:p w14:paraId="43A9CD84" w14:textId="77777777" w:rsidR="00316542" w:rsidRPr="00130358" w:rsidRDefault="00316542" w:rsidP="00D62538">
            <w:pPr>
              <w:pStyle w:val="TAL"/>
              <w:keepNext w:val="0"/>
              <w:keepLines w:val="0"/>
            </w:pPr>
            <w:r w:rsidRPr="00130358">
              <w:t>…</w:t>
            </w:r>
          </w:p>
        </w:tc>
        <w:tc>
          <w:tcPr>
            <w:tcW w:w="3260" w:type="dxa"/>
          </w:tcPr>
          <w:p w14:paraId="643E18C4" w14:textId="77777777" w:rsidR="00316542" w:rsidRPr="00130358" w:rsidRDefault="00316542" w:rsidP="00D62538">
            <w:pPr>
              <w:pStyle w:val="TAC"/>
              <w:keepNext w:val="0"/>
              <w:keepLines w:val="0"/>
            </w:pPr>
            <w:r w:rsidRPr="00130358">
              <w:t>…</w:t>
            </w:r>
          </w:p>
        </w:tc>
        <w:tc>
          <w:tcPr>
            <w:tcW w:w="1985" w:type="dxa"/>
          </w:tcPr>
          <w:p w14:paraId="3D4912E9" w14:textId="77777777" w:rsidR="00316542" w:rsidRPr="00130358" w:rsidRDefault="00316542" w:rsidP="00D62538">
            <w:pPr>
              <w:pStyle w:val="TAC"/>
              <w:keepNext w:val="0"/>
              <w:keepLines w:val="0"/>
            </w:pPr>
            <w:r w:rsidRPr="00130358">
              <w:t>…</w:t>
            </w:r>
          </w:p>
        </w:tc>
      </w:tr>
      <w:tr w:rsidR="00316542" w:rsidRPr="00130358" w14:paraId="1FEF51E7" w14:textId="77777777" w:rsidTr="00D62538">
        <w:trPr>
          <w:cantSplit/>
          <w:jc w:val="center"/>
        </w:trPr>
        <w:tc>
          <w:tcPr>
            <w:tcW w:w="2693" w:type="dxa"/>
          </w:tcPr>
          <w:p w14:paraId="1096E418" w14:textId="77777777" w:rsidR="00316542" w:rsidRPr="00130358" w:rsidRDefault="00316542" w:rsidP="00D62538">
            <w:pPr>
              <w:pStyle w:val="TAL"/>
              <w:keepNext w:val="0"/>
              <w:keepLines w:val="0"/>
            </w:pPr>
            <w:r w:rsidRPr="00130358">
              <w:t>RSRP_95</w:t>
            </w:r>
          </w:p>
        </w:tc>
        <w:tc>
          <w:tcPr>
            <w:tcW w:w="3260" w:type="dxa"/>
          </w:tcPr>
          <w:p w14:paraId="07B92478" w14:textId="41AB4F1D" w:rsidR="00316542" w:rsidRPr="00130358" w:rsidRDefault="00316542" w:rsidP="00D62538">
            <w:pPr>
              <w:pStyle w:val="TAC"/>
              <w:keepNext w:val="0"/>
              <w:keepLines w:val="0"/>
            </w:pPr>
            <w:r w:rsidRPr="00130358">
              <w:t>-46</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Pr>
          <w:p w14:paraId="64B8C876" w14:textId="77777777" w:rsidR="00316542" w:rsidRPr="00130358" w:rsidRDefault="00316542" w:rsidP="00D62538">
            <w:pPr>
              <w:pStyle w:val="TAC"/>
              <w:keepNext w:val="0"/>
              <w:keepLines w:val="0"/>
            </w:pPr>
            <w:r w:rsidRPr="00130358">
              <w:t>dBm</w:t>
            </w:r>
          </w:p>
        </w:tc>
      </w:tr>
      <w:tr w:rsidR="00316542" w:rsidRPr="00130358" w14:paraId="50A895EF" w14:textId="77777777" w:rsidTr="00D62538">
        <w:trPr>
          <w:cantSplit/>
          <w:jc w:val="center"/>
        </w:trPr>
        <w:tc>
          <w:tcPr>
            <w:tcW w:w="2693" w:type="dxa"/>
          </w:tcPr>
          <w:p w14:paraId="3B25C823" w14:textId="77777777" w:rsidR="00316542" w:rsidRPr="00130358" w:rsidRDefault="00316542" w:rsidP="00D62538">
            <w:pPr>
              <w:pStyle w:val="TAL"/>
              <w:keepNext w:val="0"/>
              <w:keepLines w:val="0"/>
            </w:pPr>
            <w:r w:rsidRPr="00130358">
              <w:t>RSRP_96</w:t>
            </w:r>
          </w:p>
        </w:tc>
        <w:tc>
          <w:tcPr>
            <w:tcW w:w="3260" w:type="dxa"/>
          </w:tcPr>
          <w:p w14:paraId="337BA98D" w14:textId="5210DEBC" w:rsidR="00316542" w:rsidRPr="00130358" w:rsidRDefault="00316542" w:rsidP="00D62538">
            <w:pPr>
              <w:pStyle w:val="TAC"/>
              <w:keepNext w:val="0"/>
              <w:keepLines w:val="0"/>
            </w:pPr>
            <w:r w:rsidRPr="00130358">
              <w:t>-45</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Pr>
          <w:p w14:paraId="2A2460F6" w14:textId="77777777" w:rsidR="00316542" w:rsidRPr="00130358" w:rsidRDefault="00316542" w:rsidP="00D62538">
            <w:pPr>
              <w:pStyle w:val="TAC"/>
              <w:keepNext w:val="0"/>
              <w:keepLines w:val="0"/>
            </w:pPr>
            <w:r w:rsidRPr="00130358">
              <w:t>dBm</w:t>
            </w:r>
          </w:p>
        </w:tc>
      </w:tr>
      <w:tr w:rsidR="00316542" w:rsidRPr="00130358" w14:paraId="573FC6B1" w14:textId="77777777" w:rsidTr="00D62538">
        <w:trPr>
          <w:cantSplit/>
          <w:jc w:val="center"/>
        </w:trPr>
        <w:tc>
          <w:tcPr>
            <w:tcW w:w="2693" w:type="dxa"/>
          </w:tcPr>
          <w:p w14:paraId="6E8CC01F" w14:textId="77777777" w:rsidR="00316542" w:rsidRPr="00130358" w:rsidRDefault="00316542" w:rsidP="00D62538">
            <w:pPr>
              <w:pStyle w:val="TAL"/>
              <w:keepNext w:val="0"/>
              <w:keepLines w:val="0"/>
            </w:pPr>
            <w:r w:rsidRPr="00130358">
              <w:t>RSRP_97</w:t>
            </w:r>
          </w:p>
        </w:tc>
        <w:tc>
          <w:tcPr>
            <w:tcW w:w="3260" w:type="dxa"/>
          </w:tcPr>
          <w:p w14:paraId="28B35E59" w14:textId="1E8C2E7B" w:rsidR="00316542" w:rsidRPr="00130358" w:rsidRDefault="00316542" w:rsidP="00D62538">
            <w:pPr>
              <w:pStyle w:val="TAC"/>
              <w:keepNext w:val="0"/>
              <w:keepLines w:val="0"/>
            </w:pPr>
            <w:r w:rsidRPr="00130358">
              <w:t>-44</w:t>
            </w:r>
            <w:r w:rsidR="00D62538" w:rsidRPr="00130358">
              <w:t xml:space="preserve"> </w:t>
            </w:r>
            <w:r w:rsidRPr="00130358">
              <w:sym w:font="Symbol" w:char="F0A3"/>
            </w:r>
            <w:r w:rsidR="00D62538" w:rsidRPr="00130358">
              <w:t xml:space="preserve"> </w:t>
            </w:r>
            <w:r w:rsidRPr="00130358">
              <w:t>RSRP</w:t>
            </w:r>
          </w:p>
        </w:tc>
        <w:tc>
          <w:tcPr>
            <w:tcW w:w="1985" w:type="dxa"/>
          </w:tcPr>
          <w:p w14:paraId="04374431" w14:textId="77777777" w:rsidR="00316542" w:rsidRPr="00130358" w:rsidRDefault="00316542" w:rsidP="00D62538">
            <w:pPr>
              <w:pStyle w:val="TAC"/>
              <w:keepNext w:val="0"/>
              <w:keepLines w:val="0"/>
            </w:pPr>
            <w:r w:rsidRPr="00130358">
              <w:t>dBm</w:t>
            </w:r>
          </w:p>
        </w:tc>
      </w:tr>
    </w:tbl>
    <w:p w14:paraId="254D19CC" w14:textId="79ADCA46" w:rsidR="00316542" w:rsidRPr="00130358" w:rsidRDefault="00316542" w:rsidP="00D62538">
      <w:r w:rsidRPr="00130358">
        <w:t xml:space="preserve">The normative reference for this requirement </w:t>
      </w:r>
      <w:r w:rsidR="00483222" w:rsidRPr="00130358">
        <w:t>is 3GPP TS</w:t>
      </w:r>
      <w:r w:rsidRPr="00130358">
        <w:t xml:space="preserve"> 36.133 [4] clause 9.</w:t>
      </w:r>
      <w:r w:rsidRPr="00130358">
        <w:rPr>
          <w:lang w:eastAsia="zh-CN"/>
        </w:rPr>
        <w:t>1.</w:t>
      </w:r>
      <w:r w:rsidRPr="00130358">
        <w:t>2</w:t>
      </w:r>
      <w:r w:rsidRPr="00130358">
        <w:rPr>
          <w:lang w:eastAsia="zh-CN"/>
        </w:rPr>
        <w:t xml:space="preserve">.1, </w:t>
      </w:r>
      <w:r w:rsidRPr="00130358">
        <w:t>clause 9.1.4 and A.9.</w:t>
      </w:r>
      <w:r w:rsidRPr="00130358">
        <w:rPr>
          <w:lang w:eastAsia="zh-CN"/>
        </w:rPr>
        <w:t>9</w:t>
      </w:r>
      <w:r w:rsidRPr="00130358">
        <w:t>.</w:t>
      </w:r>
      <w:r w:rsidRPr="00130358">
        <w:rPr>
          <w:lang w:eastAsia="zh-CN"/>
        </w:rPr>
        <w:t>2</w:t>
      </w:r>
      <w:r w:rsidRPr="00130358">
        <w:t>.</w:t>
      </w:r>
    </w:p>
    <w:p w14:paraId="19E37410" w14:textId="77777777" w:rsidR="00316542" w:rsidRPr="00130358" w:rsidRDefault="00316542" w:rsidP="00D62538">
      <w:pPr>
        <w:pStyle w:val="Heading5"/>
        <w:keepNext w:val="0"/>
        <w:keepLines w:val="0"/>
      </w:pPr>
      <w:r w:rsidRPr="00130358">
        <w:t>9.9.2</w:t>
      </w:r>
      <w:r w:rsidRPr="00130358">
        <w:rPr>
          <w:rFonts w:cs="v4.2.0"/>
          <w:lang w:eastAsia="zh-CN"/>
        </w:rPr>
        <w:t>.</w:t>
      </w:r>
      <w:r w:rsidRPr="00130358">
        <w:t>1</w:t>
      </w:r>
      <w:r w:rsidRPr="00130358">
        <w:rPr>
          <w:lang w:eastAsia="zh-CN"/>
        </w:rPr>
        <w:t>.</w:t>
      </w:r>
      <w:r w:rsidRPr="00130358">
        <w:t>4</w:t>
      </w:r>
      <w:r w:rsidRPr="00130358">
        <w:tab/>
        <w:t>Test description</w:t>
      </w:r>
    </w:p>
    <w:p w14:paraId="45E85231" w14:textId="77777777" w:rsidR="00316542" w:rsidRPr="00130358" w:rsidRDefault="00316542" w:rsidP="00483222">
      <w:pPr>
        <w:pStyle w:val="H6"/>
      </w:pPr>
      <w:r w:rsidRPr="00130358">
        <w:t>9.9.2</w:t>
      </w:r>
      <w:r w:rsidRPr="00130358">
        <w:rPr>
          <w:rFonts w:cs="v4.2.0"/>
          <w:lang w:eastAsia="zh-CN"/>
        </w:rPr>
        <w:t>.</w:t>
      </w:r>
      <w:r w:rsidRPr="00130358">
        <w:t>1</w:t>
      </w:r>
      <w:r w:rsidRPr="00130358">
        <w:rPr>
          <w:lang w:eastAsia="zh-CN"/>
        </w:rPr>
        <w:t>.</w:t>
      </w:r>
      <w:r w:rsidRPr="00130358">
        <w:t>4.1</w:t>
      </w:r>
      <w:r w:rsidRPr="00130358">
        <w:tab/>
        <w:t>Initial conditions</w:t>
      </w:r>
    </w:p>
    <w:p w14:paraId="7CA60D78" w14:textId="301F53CC" w:rsidR="00316542" w:rsidRPr="00130358" w:rsidRDefault="00316542" w:rsidP="00D62538">
      <w:r w:rsidRPr="00130358">
        <w:t xml:space="preserve">Test Environment: Normal, TL/VL, TL/VH, TH/VL, TH/VH; as defined </w:t>
      </w:r>
      <w:r w:rsidR="00062A7B" w:rsidRPr="00130358">
        <w:t>in 3GPP TS</w:t>
      </w:r>
      <w:r w:rsidRPr="00130358">
        <w:t xml:space="preserve"> 36.508 [7] clause 4.1.</w:t>
      </w:r>
    </w:p>
    <w:p w14:paraId="095FB579" w14:textId="21B6FE51" w:rsidR="00316542" w:rsidRPr="00130358" w:rsidRDefault="00316542" w:rsidP="00D62538">
      <w:r w:rsidRPr="00130358">
        <w:t xml:space="preserve">Frequencies to be tested: According to Annex E table E-1 </w:t>
      </w:r>
      <w:r w:rsidR="00483222" w:rsidRPr="00130358">
        <w:t>and 3GPP TS</w:t>
      </w:r>
      <w:r w:rsidRPr="00130358">
        <w:t xml:space="preserve"> 36.508 [7] clauses 4.4.2 and 4.3.1.</w:t>
      </w:r>
    </w:p>
    <w:p w14:paraId="37C1A69E" w14:textId="4181A868" w:rsidR="00316542" w:rsidRPr="00130358" w:rsidRDefault="00316542" w:rsidP="00D62538">
      <w:r w:rsidRPr="00130358">
        <w:t xml:space="preserve">Channel Bandwidth to be tested: 10MHz as defined </w:t>
      </w:r>
      <w:r w:rsidR="00062A7B" w:rsidRPr="00130358">
        <w:t>in 3GPP TS</w:t>
      </w:r>
      <w:r w:rsidRPr="00130358">
        <w:t xml:space="preserve"> 36.508 [7] clause 4.3.1.</w:t>
      </w:r>
    </w:p>
    <w:p w14:paraId="1B21D610" w14:textId="184EE4AC" w:rsidR="00316542" w:rsidRPr="00130358" w:rsidRDefault="00316542" w:rsidP="00483222">
      <w:pPr>
        <w:pStyle w:val="B1"/>
      </w:pPr>
      <w:r w:rsidRPr="00130358">
        <w:t>1.</w:t>
      </w:r>
      <w:r w:rsidR="004832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rFonts w:ascii="Segoe UI" w:hAnsi="Segoe UI" w:cs="Segoe UI"/>
        </w:rPr>
        <w:t xml:space="preserve"> </w:t>
      </w:r>
      <w:r w:rsidR="005A1DAF" w:rsidRPr="00130358">
        <w:t>for UE with 2Rx RF band and Annex A, Figure A.75 (without using the faders) for 4Rx capable UE without any 2Rx RF bands</w:t>
      </w:r>
      <w:r w:rsidRPr="00130358">
        <w:t>.</w:t>
      </w:r>
    </w:p>
    <w:p w14:paraId="7C1DF568" w14:textId="1DDCAE40" w:rsidR="00316542" w:rsidRPr="00130358" w:rsidRDefault="00316542" w:rsidP="00483222">
      <w:pPr>
        <w:pStyle w:val="B1"/>
      </w:pPr>
      <w:r w:rsidRPr="00130358">
        <w:t>2.</w:t>
      </w:r>
      <w:r w:rsidR="00483222" w:rsidRPr="00130358">
        <w:tab/>
      </w:r>
      <w:r w:rsidRPr="00130358">
        <w:t>Propagation conditions are set according to Annex B clause B.0.</w:t>
      </w:r>
    </w:p>
    <w:p w14:paraId="245C8F91" w14:textId="72CCE7AB" w:rsidR="00316542" w:rsidRPr="00130358" w:rsidRDefault="00316542" w:rsidP="00483222">
      <w:pPr>
        <w:pStyle w:val="B1"/>
      </w:pPr>
      <w:r w:rsidRPr="00130358">
        <w:t>3.</w:t>
      </w:r>
      <w:r w:rsidR="00483222" w:rsidRPr="00130358">
        <w:tab/>
      </w:r>
      <w:r w:rsidRPr="00130358">
        <w:t>Message contents are defined in clause 9.9.2</w:t>
      </w:r>
      <w:r w:rsidRPr="00130358">
        <w:rPr>
          <w:rFonts w:cs="v4.2.0"/>
          <w:lang w:eastAsia="zh-CN"/>
        </w:rPr>
        <w:t>.</w:t>
      </w:r>
      <w:r w:rsidRPr="00130358">
        <w:t>1.4.3.</w:t>
      </w:r>
    </w:p>
    <w:p w14:paraId="0DFC8006" w14:textId="76873E4F" w:rsidR="00316542" w:rsidRPr="00130358" w:rsidRDefault="00316542" w:rsidP="00483222">
      <w:pPr>
        <w:pStyle w:val="B1"/>
      </w:pPr>
      <w:r w:rsidRPr="00130358">
        <w:t>4.</w:t>
      </w:r>
      <w:r w:rsidR="004832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2AC8318F" w14:textId="77777777" w:rsidR="00316542" w:rsidRPr="00130358" w:rsidRDefault="00316542" w:rsidP="00483222">
      <w:pPr>
        <w:pStyle w:val="H6"/>
      </w:pPr>
      <w:r w:rsidRPr="00130358">
        <w:t>9.9.2</w:t>
      </w:r>
      <w:r w:rsidRPr="00130358">
        <w:rPr>
          <w:rFonts w:cs="v4.2.0"/>
          <w:lang w:eastAsia="zh-CN"/>
        </w:rPr>
        <w:t>.</w:t>
      </w:r>
      <w:r w:rsidRPr="00130358">
        <w:t>1</w:t>
      </w:r>
      <w:r w:rsidRPr="00130358">
        <w:rPr>
          <w:lang w:eastAsia="zh-CN"/>
        </w:rPr>
        <w:t>.</w:t>
      </w:r>
      <w:r w:rsidRPr="00130358">
        <w:t>4.2</w:t>
      </w:r>
      <w:r w:rsidRPr="00130358">
        <w:tab/>
        <w:t>Test procedure</w:t>
      </w:r>
    </w:p>
    <w:p w14:paraId="5D220A72" w14:textId="4413A64A" w:rsidR="00316542" w:rsidRPr="00130358" w:rsidRDefault="00316542" w:rsidP="00772922">
      <w:pPr>
        <w:pStyle w:val="B1"/>
      </w:pPr>
      <w:r w:rsidRPr="00130358">
        <w:t>1.</w:t>
      </w:r>
      <w:r w:rsidR="00772922" w:rsidRPr="00130358">
        <w:tab/>
      </w:r>
      <w:r w:rsidRPr="00130358">
        <w:t xml:space="preserve">Ensure that </w:t>
      </w:r>
      <w:r w:rsidRPr="00130358">
        <w:rPr>
          <w:lang w:eastAsia="zh-CN"/>
        </w:rPr>
        <w:t>the UE is in</w:t>
      </w:r>
      <w:r w:rsidRPr="00130358">
        <w:t xml:space="preserve"> State 3A-RF according </w:t>
      </w:r>
      <w:r w:rsidR="00772922" w:rsidRPr="00130358">
        <w:t>to 3GPP TS</w:t>
      </w:r>
      <w:r w:rsidRPr="00130358">
        <w:t xml:space="preserve"> 36.508 [7] clause 7.2A.3</w:t>
      </w:r>
      <w:r w:rsidRPr="00130358">
        <w:rPr>
          <w:lang w:eastAsia="zh-CN"/>
        </w:rPr>
        <w:t>.</w:t>
      </w:r>
    </w:p>
    <w:p w14:paraId="7DF7ACE6" w14:textId="14FF03D2" w:rsidR="00316542" w:rsidRPr="00130358" w:rsidRDefault="00316542" w:rsidP="00772922">
      <w:pPr>
        <w:pStyle w:val="B1"/>
      </w:pPr>
      <w:r w:rsidRPr="00130358">
        <w:t>2.</w:t>
      </w:r>
      <w:r w:rsidR="00772922" w:rsidRPr="00130358">
        <w:tab/>
      </w:r>
      <w:r w:rsidRPr="00130358">
        <w:t>Set the parameters according to Table 9.9.2</w:t>
      </w:r>
      <w:r w:rsidRPr="00130358">
        <w:rPr>
          <w:rFonts w:cs="v4.2.0"/>
          <w:lang w:eastAsia="zh-CN"/>
        </w:rPr>
        <w:t>.</w:t>
      </w:r>
      <w:r w:rsidRPr="00130358">
        <w:t>1.5-</w:t>
      </w:r>
      <w:r w:rsidRPr="00130358">
        <w:rPr>
          <w:lang w:eastAsia="zh-CN"/>
        </w:rPr>
        <w:t>1</w:t>
      </w:r>
      <w:r w:rsidRPr="00130358">
        <w:t xml:space="preserve"> as appropriate. Propagation conditions are set according to Annex B clause B.1.1.</w:t>
      </w:r>
    </w:p>
    <w:p w14:paraId="21B0EC91" w14:textId="09836E4C" w:rsidR="00316542" w:rsidRPr="00130358" w:rsidRDefault="00316542" w:rsidP="00772922">
      <w:pPr>
        <w:pStyle w:val="B1"/>
      </w:pPr>
      <w:r w:rsidRPr="00130358">
        <w:t>3.</w:t>
      </w:r>
      <w:r w:rsidR="00772922" w:rsidRPr="00130358">
        <w:tab/>
      </w:r>
      <w:r w:rsidRPr="00130358">
        <w:t xml:space="preserve">SS shall transmit an RRCConnectionReconfiguration message on cell </w:t>
      </w:r>
      <w:r w:rsidRPr="00130358">
        <w:rPr>
          <w:lang w:eastAsia="zh-CN"/>
        </w:rPr>
        <w:t>1</w:t>
      </w:r>
      <w:r w:rsidRPr="00130358">
        <w:t>.</w:t>
      </w:r>
    </w:p>
    <w:p w14:paraId="1B7037A4" w14:textId="1A0EE63E" w:rsidR="00316542" w:rsidRPr="00130358" w:rsidRDefault="00316542" w:rsidP="00772922">
      <w:pPr>
        <w:pStyle w:val="B1"/>
      </w:pPr>
      <w:r w:rsidRPr="00130358">
        <w:t>4.</w:t>
      </w:r>
      <w:r w:rsidR="00772922" w:rsidRPr="00130358">
        <w:tab/>
      </w:r>
      <w:r w:rsidRPr="00130358">
        <w:t xml:space="preserve">The UE shall transmit </w:t>
      </w:r>
      <w:proofErr w:type="spellStart"/>
      <w:r w:rsidRPr="00130358">
        <w:t>RRCConnectionReconfigurationComplete</w:t>
      </w:r>
      <w:proofErr w:type="spellEnd"/>
      <w:r w:rsidRPr="00130358">
        <w:t xml:space="preserve"> message.</w:t>
      </w:r>
    </w:p>
    <w:p w14:paraId="3B135490" w14:textId="473B76C8" w:rsidR="00316542" w:rsidRPr="00130358" w:rsidRDefault="00316542" w:rsidP="00772922">
      <w:pPr>
        <w:pStyle w:val="B1"/>
      </w:pPr>
      <w:r w:rsidRPr="00130358">
        <w:t>5.</w:t>
      </w:r>
      <w:r w:rsidR="00772922" w:rsidRPr="00130358">
        <w:tab/>
      </w:r>
      <w:r w:rsidRPr="00130358">
        <w:t xml:space="preserve">UE shall transmit periodically </w:t>
      </w:r>
      <w:proofErr w:type="spellStart"/>
      <w:r w:rsidRPr="00130358">
        <w:t>MeasurementReport</w:t>
      </w:r>
      <w:proofErr w:type="spellEnd"/>
      <w:r w:rsidRPr="00130358">
        <w:t xml:space="preserve"> messages.</w:t>
      </w:r>
    </w:p>
    <w:p w14:paraId="6F9FE4D0" w14:textId="32826B7E" w:rsidR="00316542" w:rsidRPr="00130358" w:rsidRDefault="00316542" w:rsidP="00772922">
      <w:pPr>
        <w:pStyle w:val="B1"/>
      </w:pPr>
      <w:r w:rsidRPr="00130358">
        <w:t>6.</w:t>
      </w:r>
      <w:r w:rsidR="00772922" w:rsidRPr="00130358">
        <w:tab/>
      </w:r>
      <w:r w:rsidR="005B557F" w:rsidRPr="00130358">
        <w:t xml:space="preserve">After 10s wait from Step 3, </w:t>
      </w:r>
      <w:r w:rsidRPr="00130358">
        <w:t xml:space="preserve">SS shall check RSRP reported value in </w:t>
      </w:r>
      <w:r w:rsidR="005B557F" w:rsidRPr="00130358">
        <w:t xml:space="preserve">periodical </w:t>
      </w:r>
      <w:proofErr w:type="spellStart"/>
      <w:r w:rsidRPr="00130358">
        <w:t>MeasurementReport</w:t>
      </w:r>
      <w:proofErr w:type="spellEnd"/>
      <w:r w:rsidRPr="00130358">
        <w:t xml:space="preserve"> messages. </w:t>
      </w:r>
      <w:r w:rsidRPr="00130358">
        <w:rPr>
          <w:lang w:eastAsia="zh-CN"/>
        </w:rPr>
        <w:t>T</w:t>
      </w:r>
      <w:r w:rsidRPr="00130358">
        <w:t xml:space="preserve">he </w:t>
      </w:r>
      <w:r w:rsidRPr="00130358">
        <w:rPr>
          <w:lang w:eastAsia="zh-CN"/>
        </w:rPr>
        <w:t xml:space="preserve">RSRP </w:t>
      </w:r>
      <w:r w:rsidRPr="00130358">
        <w:t>value</w:t>
      </w:r>
      <w:r w:rsidRPr="00130358">
        <w:rPr>
          <w:lang w:eastAsia="zh-CN"/>
        </w:rPr>
        <w:t xml:space="preserve"> of Cell 1 reported by the </w:t>
      </w:r>
      <w:r w:rsidR="00C045EF" w:rsidRPr="00130358">
        <w:rPr>
          <w:lang w:eastAsia="zh-CN"/>
        </w:rPr>
        <w:t>UE is</w:t>
      </w:r>
      <w:r w:rsidRPr="00130358">
        <w:t xml:space="preserve"> compared to </w:t>
      </w:r>
      <w:r w:rsidRPr="00130358">
        <w:rPr>
          <w:lang w:eastAsia="zh-CN"/>
        </w:rPr>
        <w:t xml:space="preserve">actual RSRP </w:t>
      </w:r>
      <w:r w:rsidRPr="00130358">
        <w:t>value</w:t>
      </w:r>
      <w:r w:rsidR="00C045EF" w:rsidRPr="00130358">
        <w:rPr>
          <w:lang w:eastAsia="zh-CN"/>
        </w:rPr>
        <w:t xml:space="preserve"> </w:t>
      </w:r>
      <w:r w:rsidRPr="00130358">
        <w:t>according to Table 9.9.2</w:t>
      </w:r>
      <w:r w:rsidRPr="00130358">
        <w:rPr>
          <w:rFonts w:cs="v4.2.0"/>
          <w:lang w:eastAsia="zh-CN"/>
        </w:rPr>
        <w:t>.</w:t>
      </w:r>
      <w:r w:rsidRPr="00130358">
        <w:t>1.5-</w:t>
      </w:r>
      <w:r w:rsidRPr="00130358">
        <w:rPr>
          <w:lang w:eastAsia="zh-CN"/>
        </w:rPr>
        <w:t>2</w:t>
      </w:r>
      <w:r w:rsidRPr="00130358">
        <w:t>.</w:t>
      </w:r>
    </w:p>
    <w:p w14:paraId="6419EADC" w14:textId="6E48D371" w:rsidR="00316542" w:rsidRPr="00130358" w:rsidRDefault="00316542" w:rsidP="00772922">
      <w:pPr>
        <w:pStyle w:val="B1"/>
      </w:pPr>
      <w:r w:rsidRPr="00130358">
        <w:t>7.</w:t>
      </w:r>
      <w:r w:rsidR="00772922" w:rsidRPr="00130358">
        <w:tab/>
      </w:r>
      <w:r w:rsidRPr="00130358">
        <w:t xml:space="preserve">SS shall check the </w:t>
      </w:r>
      <w:proofErr w:type="spellStart"/>
      <w:r w:rsidRPr="00130358">
        <w:t>MeasurementReport</w:t>
      </w:r>
      <w:proofErr w:type="spellEnd"/>
      <w:r w:rsidRPr="00130358">
        <w:t xml:space="preserve"> message transmitted by the UE until the confidence level according to </w:t>
      </w:r>
      <w:r w:rsidRPr="00130358">
        <w:rPr>
          <w:rFonts w:eastAsia="??"/>
        </w:rPr>
        <w:t>Tables G.2.3-1 in</w:t>
      </w:r>
      <w:r w:rsidRPr="00130358">
        <w:t xml:space="preserve"> Annex G.2 is achieved.</w:t>
      </w:r>
    </w:p>
    <w:p w14:paraId="5153D7F5" w14:textId="77777777" w:rsidR="00316542" w:rsidRPr="00130358" w:rsidRDefault="00316542" w:rsidP="00D62538">
      <w:pPr>
        <w:pStyle w:val="H6"/>
        <w:keepNext w:val="0"/>
        <w:keepLines w:val="0"/>
        <w:tabs>
          <w:tab w:val="left" w:pos="4678"/>
        </w:tabs>
        <w:rPr>
          <w:lang w:eastAsia="zh-CN"/>
        </w:rPr>
      </w:pPr>
      <w:r w:rsidRPr="00130358">
        <w:t>9.9.2</w:t>
      </w:r>
      <w:r w:rsidRPr="00130358">
        <w:rPr>
          <w:rFonts w:cs="v4.2.0"/>
          <w:lang w:eastAsia="zh-CN"/>
        </w:rPr>
        <w:t>.</w:t>
      </w:r>
      <w:r w:rsidRPr="00130358">
        <w:t>1</w:t>
      </w:r>
      <w:r w:rsidRPr="00130358">
        <w:rPr>
          <w:lang w:eastAsia="zh-CN"/>
        </w:rPr>
        <w:t>.</w:t>
      </w:r>
      <w:r w:rsidRPr="00130358">
        <w:t>4.3</w:t>
      </w:r>
      <w:r w:rsidRPr="00130358">
        <w:tab/>
        <w:t>Message contents</w:t>
      </w:r>
    </w:p>
    <w:p w14:paraId="1890AA46" w14:textId="4E918B1F" w:rsidR="00316542" w:rsidRPr="00130358" w:rsidRDefault="00316542" w:rsidP="00D62538">
      <w:r w:rsidRPr="00130358">
        <w:t xml:space="preserve">Message contents are according </w:t>
      </w:r>
      <w:r w:rsidR="00772922" w:rsidRPr="00130358">
        <w:t>to 3GPP TS</w:t>
      </w:r>
      <w:r w:rsidRPr="00130358">
        <w:t xml:space="preserve"> 36.508 [7] values 4.6 with the following exceptions:</w:t>
      </w:r>
    </w:p>
    <w:p w14:paraId="00E0F1DC" w14:textId="77777777" w:rsidR="00316542" w:rsidRPr="00130358" w:rsidRDefault="00316542" w:rsidP="00D62538">
      <w:pPr>
        <w:pStyle w:val="TH"/>
        <w:keepNext w:val="0"/>
        <w:keepLines w:val="0"/>
      </w:pPr>
      <w:r w:rsidRPr="00130358">
        <w:t>Table 9.9.2</w:t>
      </w:r>
      <w:r w:rsidRPr="00130358">
        <w:rPr>
          <w:rFonts w:cs="v4.2.0"/>
          <w:lang w:eastAsia="zh-CN"/>
        </w:rPr>
        <w:t>.</w:t>
      </w:r>
      <w:r w:rsidRPr="00130358">
        <w:t xml:space="preserve">1.4.3-1: </w:t>
      </w:r>
      <w:r w:rsidRPr="00130358">
        <w:rPr>
          <w:lang w:eastAsia="zh-CN"/>
        </w:rPr>
        <w:t>Common Exception message for</w:t>
      </w:r>
      <w:r w:rsidRPr="00130358">
        <w:t xml:space="preserve"> RSR</w:t>
      </w:r>
      <w:r w:rsidRPr="00130358">
        <w:rPr>
          <w:lang w:eastAsia="zh-CN"/>
        </w:rPr>
        <w:t>P</w:t>
      </w:r>
      <w:r w:rsidRPr="00130358">
        <w:t xml:space="preserve"> </w:t>
      </w:r>
      <w:r w:rsidRPr="00130358">
        <w:rPr>
          <w:lang w:eastAsia="zh-CN"/>
        </w:rPr>
        <w:t>T</w:t>
      </w:r>
      <w:r w:rsidRPr="00130358">
        <w:t>DD intra frequency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316542" w:rsidRPr="00130358" w14:paraId="5506C290" w14:textId="77777777" w:rsidTr="00772922">
        <w:trPr>
          <w:cantSplit/>
          <w:jc w:val="center"/>
        </w:trPr>
        <w:tc>
          <w:tcPr>
            <w:tcW w:w="8316" w:type="dxa"/>
            <w:gridSpan w:val="2"/>
          </w:tcPr>
          <w:p w14:paraId="50AB41C3" w14:textId="4F46C268" w:rsidR="00316542" w:rsidRPr="00130358" w:rsidRDefault="00316542" w:rsidP="00D62538">
            <w:pPr>
              <w:pStyle w:val="TAH"/>
              <w:keepNext w:val="0"/>
              <w:keepLines w:val="0"/>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316542" w:rsidRPr="00130358" w14:paraId="542CD684" w14:textId="77777777" w:rsidTr="00772922">
        <w:trPr>
          <w:cantSplit/>
          <w:jc w:val="center"/>
        </w:trPr>
        <w:tc>
          <w:tcPr>
            <w:tcW w:w="5986" w:type="dxa"/>
          </w:tcPr>
          <w:p w14:paraId="7F62E2C1" w14:textId="642869F9" w:rsidR="00316542" w:rsidRPr="00130358" w:rsidRDefault="00316542"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0FA1FB28" w14:textId="77777777" w:rsidR="00316542" w:rsidRPr="00130358" w:rsidRDefault="00316542" w:rsidP="00D62538">
            <w:pPr>
              <w:pStyle w:val="TAL"/>
              <w:keepNext w:val="0"/>
              <w:keepLines w:val="0"/>
              <w:rPr>
                <w:bCs/>
                <w:lang w:eastAsia="zh-CN"/>
              </w:rPr>
            </w:pPr>
          </w:p>
        </w:tc>
      </w:tr>
      <w:tr w:rsidR="00316542" w:rsidRPr="00130358" w14:paraId="199524F5" w14:textId="77777777" w:rsidTr="00772922">
        <w:trPr>
          <w:cantSplit/>
          <w:jc w:val="center"/>
        </w:trPr>
        <w:tc>
          <w:tcPr>
            <w:tcW w:w="5986" w:type="dxa"/>
          </w:tcPr>
          <w:p w14:paraId="572E6D81" w14:textId="052943C7" w:rsidR="00316542" w:rsidRPr="00130358" w:rsidRDefault="00316542"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2B2BC8C1" w14:textId="4C1D0D62" w:rsidR="00316542" w:rsidRPr="00130358" w:rsidRDefault="00316542" w:rsidP="00D62538">
            <w:pPr>
              <w:pStyle w:val="TAL"/>
              <w:keepNext w:val="0"/>
              <w:keepLines w:val="0"/>
            </w:pPr>
            <w:r w:rsidRPr="00130358">
              <w:t>Table</w:t>
            </w:r>
            <w:r w:rsidR="00D62538" w:rsidRPr="00130358">
              <w:t xml:space="preserve"> </w:t>
            </w:r>
            <w:r w:rsidRPr="00130358">
              <w:t>H.3.</w:t>
            </w:r>
            <w:r w:rsidRPr="00130358">
              <w:rPr>
                <w:lang w:eastAsia="zh-CN"/>
              </w:rPr>
              <w:t>1</w:t>
            </w:r>
            <w:r w:rsidRPr="00130358">
              <w:t>-1</w:t>
            </w:r>
          </w:p>
          <w:p w14:paraId="49C15440" w14:textId="71E865B6" w:rsidR="00316542" w:rsidRPr="00130358" w:rsidRDefault="00316542" w:rsidP="00D62538">
            <w:pPr>
              <w:pStyle w:val="TAL"/>
              <w:keepNext w:val="0"/>
              <w:keepLines w:val="0"/>
            </w:pPr>
            <w:r w:rsidRPr="00130358">
              <w:t>Table</w:t>
            </w:r>
            <w:r w:rsidR="00D62538" w:rsidRPr="00130358">
              <w:t xml:space="preserve"> </w:t>
            </w:r>
            <w:r w:rsidRPr="00130358">
              <w:t>H.3.5-1</w:t>
            </w:r>
          </w:p>
          <w:p w14:paraId="18CA07AD" w14:textId="50D62E92" w:rsidR="00316542" w:rsidRPr="00130358" w:rsidRDefault="00316542" w:rsidP="00D62538">
            <w:pPr>
              <w:pStyle w:val="TAL"/>
              <w:keepNext w:val="0"/>
              <w:keepLines w:val="0"/>
              <w:rPr>
                <w:bCs/>
              </w:rPr>
            </w:pPr>
            <w:r w:rsidRPr="00130358">
              <w:t>Table</w:t>
            </w:r>
            <w:r w:rsidR="00D62538" w:rsidRPr="00130358">
              <w:t xml:space="preserve"> </w:t>
            </w:r>
            <w:r w:rsidRPr="00130358">
              <w:t>H.3.5-3</w:t>
            </w:r>
          </w:p>
        </w:tc>
      </w:tr>
    </w:tbl>
    <w:p w14:paraId="09B78BD2" w14:textId="77777777" w:rsidR="00316542" w:rsidRPr="00130358" w:rsidRDefault="00316542" w:rsidP="00D62538"/>
    <w:p w14:paraId="617BAF55" w14:textId="77777777" w:rsidR="00316542" w:rsidRPr="00130358" w:rsidRDefault="00316542" w:rsidP="000835DA">
      <w:pPr>
        <w:pStyle w:val="TH"/>
        <w:keepLines w:val="0"/>
      </w:pPr>
      <w:r w:rsidRPr="00130358">
        <w:t>Table 9.9.2</w:t>
      </w:r>
      <w:r w:rsidRPr="00130358">
        <w:rPr>
          <w:rFonts w:cs="v4.2.0"/>
          <w:lang w:eastAsia="zh-CN"/>
        </w:rPr>
        <w:t>.</w:t>
      </w:r>
      <w:r w:rsidRPr="00130358">
        <w:t xml:space="preserve">1.4.3-2: </w:t>
      </w:r>
      <w:proofErr w:type="spellStart"/>
      <w:r w:rsidRPr="00130358">
        <w:rPr>
          <w:i/>
        </w:rPr>
        <w:t>MeasResults</w:t>
      </w:r>
      <w:proofErr w:type="spellEnd"/>
      <w:r w:rsidRPr="00130358">
        <w:t>: Additional RSR</w:t>
      </w:r>
      <w:r w:rsidRPr="00130358">
        <w:rPr>
          <w:lang w:eastAsia="zh-CN"/>
        </w:rPr>
        <w:t>P</w:t>
      </w:r>
      <w:r w:rsidRPr="00130358">
        <w:t xml:space="preserve"> </w:t>
      </w:r>
      <w:r w:rsidRPr="00130358">
        <w:rPr>
          <w:lang w:eastAsia="zh-CN"/>
        </w:rPr>
        <w:t>T</w:t>
      </w:r>
      <w:r w:rsidRPr="00130358">
        <w:t>DD intra frequency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316542" w:rsidRPr="00130358" w14:paraId="30039019" w14:textId="77777777" w:rsidTr="00D62538">
        <w:trPr>
          <w:cantSplit/>
          <w:jc w:val="center"/>
        </w:trPr>
        <w:tc>
          <w:tcPr>
            <w:tcW w:w="9536" w:type="dxa"/>
            <w:gridSpan w:val="4"/>
          </w:tcPr>
          <w:p w14:paraId="61024AFC" w14:textId="7B2D1018" w:rsidR="00316542" w:rsidRPr="00130358" w:rsidRDefault="00316542" w:rsidP="000835DA">
            <w:pPr>
              <w:pStyle w:val="TAL"/>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smartTag w:uri="urn:schemas-microsoft-com:office:smarttags" w:element="chsdate">
              <w:smartTagPr>
                <w:attr w:name="IsROCDate" w:val="False"/>
                <w:attr w:name="IsLunarDate" w:val="False"/>
                <w:attr w:name="Day" w:val="30"/>
                <w:attr w:name="Month" w:val="12"/>
                <w:attr w:name="Year" w:val="1899"/>
              </w:smartTagPr>
              <w:r w:rsidRPr="00130358">
                <w:t>6.3.5</w:t>
              </w:r>
            </w:smartTag>
          </w:p>
        </w:tc>
      </w:tr>
      <w:tr w:rsidR="00316542" w:rsidRPr="00130358" w14:paraId="2B83DFCB" w14:textId="77777777" w:rsidTr="00D62538">
        <w:trPr>
          <w:jc w:val="center"/>
        </w:trPr>
        <w:tc>
          <w:tcPr>
            <w:tcW w:w="4436" w:type="dxa"/>
          </w:tcPr>
          <w:p w14:paraId="13BBCDCD" w14:textId="7C49F51A" w:rsidR="00316542" w:rsidRPr="00130358" w:rsidRDefault="00316542" w:rsidP="000835DA">
            <w:pPr>
              <w:pStyle w:val="TAH"/>
              <w:keepLines w:val="0"/>
            </w:pPr>
            <w:r w:rsidRPr="00130358">
              <w:t>Information</w:t>
            </w:r>
            <w:r w:rsidR="00D62538" w:rsidRPr="00130358">
              <w:t xml:space="preserve"> </w:t>
            </w:r>
            <w:r w:rsidRPr="00130358">
              <w:t>Element</w:t>
            </w:r>
          </w:p>
        </w:tc>
        <w:tc>
          <w:tcPr>
            <w:tcW w:w="2267" w:type="dxa"/>
          </w:tcPr>
          <w:p w14:paraId="26D2E639" w14:textId="77777777" w:rsidR="00316542" w:rsidRPr="00130358" w:rsidRDefault="00316542" w:rsidP="000835DA">
            <w:pPr>
              <w:pStyle w:val="TAH"/>
              <w:keepLines w:val="0"/>
            </w:pPr>
            <w:r w:rsidRPr="00130358">
              <w:t>Value/remark</w:t>
            </w:r>
          </w:p>
        </w:tc>
        <w:tc>
          <w:tcPr>
            <w:tcW w:w="1700" w:type="dxa"/>
          </w:tcPr>
          <w:p w14:paraId="03D6EDC1" w14:textId="77777777" w:rsidR="00316542" w:rsidRPr="00130358" w:rsidRDefault="00316542" w:rsidP="000835DA">
            <w:pPr>
              <w:pStyle w:val="TAH"/>
              <w:keepLines w:val="0"/>
            </w:pPr>
            <w:r w:rsidRPr="00130358">
              <w:t>Comment</w:t>
            </w:r>
          </w:p>
        </w:tc>
        <w:tc>
          <w:tcPr>
            <w:tcW w:w="1133" w:type="dxa"/>
          </w:tcPr>
          <w:p w14:paraId="676BBECE" w14:textId="77777777" w:rsidR="00316542" w:rsidRPr="00130358" w:rsidRDefault="00316542" w:rsidP="000835DA">
            <w:pPr>
              <w:pStyle w:val="TAH"/>
              <w:keepLines w:val="0"/>
            </w:pPr>
            <w:r w:rsidRPr="00130358">
              <w:t>Condition</w:t>
            </w:r>
          </w:p>
        </w:tc>
      </w:tr>
      <w:tr w:rsidR="00316542" w:rsidRPr="00130358" w14:paraId="5BC675B3" w14:textId="77777777" w:rsidTr="00D62538">
        <w:trPr>
          <w:jc w:val="center"/>
        </w:trPr>
        <w:tc>
          <w:tcPr>
            <w:tcW w:w="4436" w:type="dxa"/>
          </w:tcPr>
          <w:p w14:paraId="7D2D4B5B" w14:textId="3CADFCFF" w:rsidR="00316542" w:rsidRPr="00130358" w:rsidRDefault="00D62538" w:rsidP="000835DA">
            <w:pPr>
              <w:pStyle w:val="TAL"/>
              <w:keepLines w:val="0"/>
            </w:pPr>
            <w:r w:rsidRPr="00130358">
              <w:t xml:space="preserve"> </w:t>
            </w:r>
            <w:proofErr w:type="spellStart"/>
            <w:r w:rsidR="00316542" w:rsidRPr="00130358">
              <w:t>MeasResults</w:t>
            </w:r>
            <w:proofErr w:type="spellEnd"/>
            <w:r w:rsidRPr="00130358">
              <w:t xml:space="preserve"> </w:t>
            </w:r>
            <w:r w:rsidR="00316542" w:rsidRPr="00130358">
              <w:t>::=</w:t>
            </w:r>
            <w:r w:rsidRPr="00130358">
              <w:t xml:space="preserve"> </w:t>
            </w:r>
            <w:r w:rsidR="00316542" w:rsidRPr="00130358">
              <w:t>SEQUENCE</w:t>
            </w:r>
            <w:r w:rsidRPr="00130358">
              <w:t xml:space="preserve"> </w:t>
            </w:r>
            <w:r w:rsidR="00316542" w:rsidRPr="00130358">
              <w:t>{</w:t>
            </w:r>
          </w:p>
        </w:tc>
        <w:tc>
          <w:tcPr>
            <w:tcW w:w="2267" w:type="dxa"/>
          </w:tcPr>
          <w:p w14:paraId="4DB0CF61" w14:textId="77777777" w:rsidR="00316542" w:rsidRPr="00130358" w:rsidRDefault="00316542" w:rsidP="000835DA">
            <w:pPr>
              <w:pStyle w:val="TAL"/>
              <w:keepLines w:val="0"/>
            </w:pPr>
          </w:p>
        </w:tc>
        <w:tc>
          <w:tcPr>
            <w:tcW w:w="1700" w:type="dxa"/>
          </w:tcPr>
          <w:p w14:paraId="131096AE" w14:textId="77777777" w:rsidR="00316542" w:rsidRPr="00130358" w:rsidRDefault="00316542" w:rsidP="000835DA">
            <w:pPr>
              <w:pStyle w:val="TAL"/>
              <w:keepLines w:val="0"/>
            </w:pPr>
          </w:p>
        </w:tc>
        <w:tc>
          <w:tcPr>
            <w:tcW w:w="1133" w:type="dxa"/>
          </w:tcPr>
          <w:p w14:paraId="7E714DE6" w14:textId="77777777" w:rsidR="00316542" w:rsidRPr="00130358" w:rsidRDefault="00316542" w:rsidP="000835DA">
            <w:pPr>
              <w:pStyle w:val="TAL"/>
              <w:keepLines w:val="0"/>
            </w:pPr>
          </w:p>
        </w:tc>
      </w:tr>
      <w:tr w:rsidR="00316542" w:rsidRPr="00130358" w14:paraId="25BAE7F4" w14:textId="77777777" w:rsidTr="00D62538">
        <w:trPr>
          <w:jc w:val="center"/>
        </w:trPr>
        <w:tc>
          <w:tcPr>
            <w:tcW w:w="4436" w:type="dxa"/>
          </w:tcPr>
          <w:p w14:paraId="679E4BB0" w14:textId="7FD677F1" w:rsidR="00316542" w:rsidRPr="00130358" w:rsidRDefault="00D62538" w:rsidP="000835DA">
            <w:pPr>
              <w:pStyle w:val="TAL"/>
              <w:keepLines w:val="0"/>
            </w:pPr>
            <w:r w:rsidRPr="00130358">
              <w:t xml:space="preserve">   </w:t>
            </w:r>
            <w:proofErr w:type="spellStart"/>
            <w:r w:rsidR="00316542" w:rsidRPr="00130358">
              <w:t>measI</w:t>
            </w:r>
            <w:r w:rsidR="00316542" w:rsidRPr="00130358">
              <w:rPr>
                <w:lang w:eastAsia="zh-CN"/>
              </w:rPr>
              <w:t>d</w:t>
            </w:r>
            <w:proofErr w:type="spellEnd"/>
          </w:p>
        </w:tc>
        <w:tc>
          <w:tcPr>
            <w:tcW w:w="2267" w:type="dxa"/>
          </w:tcPr>
          <w:p w14:paraId="3ECA7BD9" w14:textId="77777777" w:rsidR="00316542" w:rsidRPr="00130358" w:rsidRDefault="00316542" w:rsidP="000835DA">
            <w:pPr>
              <w:pStyle w:val="TAL"/>
              <w:keepLines w:val="0"/>
            </w:pPr>
            <w:r w:rsidRPr="00130358">
              <w:t>1</w:t>
            </w:r>
          </w:p>
        </w:tc>
        <w:tc>
          <w:tcPr>
            <w:tcW w:w="1700" w:type="dxa"/>
          </w:tcPr>
          <w:p w14:paraId="78FE16A9" w14:textId="77777777" w:rsidR="00316542" w:rsidRPr="00130358" w:rsidRDefault="00316542" w:rsidP="000835DA">
            <w:pPr>
              <w:pStyle w:val="TAL"/>
              <w:keepLines w:val="0"/>
            </w:pPr>
          </w:p>
        </w:tc>
        <w:tc>
          <w:tcPr>
            <w:tcW w:w="1133" w:type="dxa"/>
          </w:tcPr>
          <w:p w14:paraId="46B841A3" w14:textId="77777777" w:rsidR="00316542" w:rsidRPr="00130358" w:rsidRDefault="00316542" w:rsidP="000835DA">
            <w:pPr>
              <w:pStyle w:val="TAL"/>
              <w:keepLines w:val="0"/>
            </w:pPr>
          </w:p>
        </w:tc>
      </w:tr>
      <w:tr w:rsidR="00316542" w:rsidRPr="00130358" w14:paraId="4F24F51A" w14:textId="77777777" w:rsidTr="00D62538">
        <w:trPr>
          <w:jc w:val="center"/>
        </w:trPr>
        <w:tc>
          <w:tcPr>
            <w:tcW w:w="4436" w:type="dxa"/>
          </w:tcPr>
          <w:p w14:paraId="0E613809" w14:textId="5F1355AA" w:rsidR="00316542" w:rsidRPr="00130358" w:rsidRDefault="00D62538" w:rsidP="000835DA">
            <w:pPr>
              <w:pStyle w:val="TAL"/>
              <w:keepLines w:val="0"/>
            </w:pPr>
            <w:r w:rsidRPr="00130358">
              <w:t xml:space="preserve">   </w:t>
            </w:r>
            <w:proofErr w:type="spellStart"/>
            <w:r w:rsidR="00316542" w:rsidRPr="00130358">
              <w:t>measResultServ</w:t>
            </w:r>
            <w:r w:rsidR="00316542" w:rsidRPr="00130358">
              <w:rPr>
                <w:lang w:eastAsia="zh-CN"/>
              </w:rPr>
              <w:t>Cell</w:t>
            </w:r>
            <w:proofErr w:type="spellEnd"/>
            <w:r w:rsidRPr="00130358">
              <w:rPr>
                <w:lang w:eastAsia="zh-CN"/>
              </w:rPr>
              <w:t xml:space="preserve"> </w:t>
            </w:r>
            <w:r w:rsidR="00316542" w:rsidRPr="00130358">
              <w:rPr>
                <w:lang w:eastAsia="zh-CN"/>
              </w:rPr>
              <w:t>SEQUENCE</w:t>
            </w:r>
            <w:r w:rsidRPr="00130358">
              <w:rPr>
                <w:lang w:eastAsia="zh-CN"/>
              </w:rPr>
              <w:t xml:space="preserve"> </w:t>
            </w:r>
            <w:r w:rsidR="00316542" w:rsidRPr="00130358">
              <w:rPr>
                <w:lang w:eastAsia="zh-CN"/>
              </w:rPr>
              <w:t>{</w:t>
            </w:r>
          </w:p>
        </w:tc>
        <w:tc>
          <w:tcPr>
            <w:tcW w:w="2267" w:type="dxa"/>
          </w:tcPr>
          <w:p w14:paraId="42AF742E" w14:textId="77777777" w:rsidR="00316542" w:rsidRPr="00130358" w:rsidRDefault="00316542" w:rsidP="000835DA">
            <w:pPr>
              <w:pStyle w:val="TAL"/>
              <w:keepLines w:val="0"/>
            </w:pPr>
          </w:p>
        </w:tc>
        <w:tc>
          <w:tcPr>
            <w:tcW w:w="1700" w:type="dxa"/>
          </w:tcPr>
          <w:p w14:paraId="6008EA6A" w14:textId="77777777" w:rsidR="00316542" w:rsidRPr="00130358" w:rsidRDefault="00316542" w:rsidP="000835DA">
            <w:pPr>
              <w:pStyle w:val="TAL"/>
              <w:keepLines w:val="0"/>
            </w:pPr>
          </w:p>
        </w:tc>
        <w:tc>
          <w:tcPr>
            <w:tcW w:w="1133" w:type="dxa"/>
          </w:tcPr>
          <w:p w14:paraId="5115DF51" w14:textId="77777777" w:rsidR="00316542" w:rsidRPr="00130358" w:rsidRDefault="00316542" w:rsidP="000835DA">
            <w:pPr>
              <w:pStyle w:val="TAL"/>
              <w:keepLines w:val="0"/>
            </w:pPr>
          </w:p>
        </w:tc>
      </w:tr>
      <w:tr w:rsidR="00316542" w:rsidRPr="00130358" w14:paraId="1D8232E7" w14:textId="77777777" w:rsidTr="00D62538">
        <w:trPr>
          <w:jc w:val="center"/>
        </w:trPr>
        <w:tc>
          <w:tcPr>
            <w:tcW w:w="4436" w:type="dxa"/>
          </w:tcPr>
          <w:p w14:paraId="57DBB5A5" w14:textId="35079B30" w:rsidR="00316542" w:rsidRPr="00130358" w:rsidRDefault="00D62538" w:rsidP="000835DA">
            <w:pPr>
              <w:pStyle w:val="TAL"/>
              <w:keepLines w:val="0"/>
            </w:pPr>
            <w:r w:rsidRPr="00130358">
              <w:t xml:space="preserve">     </w:t>
            </w:r>
            <w:proofErr w:type="spellStart"/>
            <w:r w:rsidR="00316542" w:rsidRPr="00130358">
              <w:t>rsrpResult</w:t>
            </w:r>
            <w:proofErr w:type="spellEnd"/>
          </w:p>
        </w:tc>
        <w:tc>
          <w:tcPr>
            <w:tcW w:w="2267" w:type="dxa"/>
          </w:tcPr>
          <w:p w14:paraId="22D4548F" w14:textId="77777777" w:rsidR="00316542" w:rsidRPr="00130358" w:rsidRDefault="00316542" w:rsidP="000835DA">
            <w:pPr>
              <w:pStyle w:val="TAL"/>
              <w:keepLines w:val="0"/>
            </w:pPr>
            <w:r w:rsidRPr="00130358">
              <w:t>INTEGER(0..97)</w:t>
            </w:r>
          </w:p>
        </w:tc>
        <w:tc>
          <w:tcPr>
            <w:tcW w:w="1700" w:type="dxa"/>
          </w:tcPr>
          <w:p w14:paraId="46BCAEB7" w14:textId="77777777" w:rsidR="00316542" w:rsidRPr="00130358" w:rsidRDefault="00316542" w:rsidP="000835DA">
            <w:pPr>
              <w:pStyle w:val="TAL"/>
              <w:keepLines w:val="0"/>
            </w:pPr>
          </w:p>
        </w:tc>
        <w:tc>
          <w:tcPr>
            <w:tcW w:w="1133" w:type="dxa"/>
          </w:tcPr>
          <w:p w14:paraId="4F87883C" w14:textId="77777777" w:rsidR="00316542" w:rsidRPr="00130358" w:rsidRDefault="00316542" w:rsidP="000835DA">
            <w:pPr>
              <w:pStyle w:val="TAL"/>
              <w:keepLines w:val="0"/>
            </w:pPr>
          </w:p>
        </w:tc>
      </w:tr>
      <w:tr w:rsidR="00316542" w:rsidRPr="00130358" w14:paraId="658E24CF" w14:textId="77777777" w:rsidTr="00D62538">
        <w:trPr>
          <w:jc w:val="center"/>
        </w:trPr>
        <w:tc>
          <w:tcPr>
            <w:tcW w:w="4436" w:type="dxa"/>
          </w:tcPr>
          <w:p w14:paraId="26E777E0" w14:textId="4CD70876" w:rsidR="00316542" w:rsidRPr="00130358" w:rsidRDefault="00D62538" w:rsidP="00D62538">
            <w:pPr>
              <w:pStyle w:val="TAL"/>
              <w:keepNext w:val="0"/>
              <w:keepLines w:val="0"/>
            </w:pPr>
            <w:r w:rsidRPr="00130358">
              <w:t xml:space="preserve">     </w:t>
            </w:r>
            <w:proofErr w:type="spellStart"/>
            <w:r w:rsidR="00316542" w:rsidRPr="00130358">
              <w:t>rsrqResult</w:t>
            </w:r>
            <w:proofErr w:type="spellEnd"/>
          </w:p>
        </w:tc>
        <w:tc>
          <w:tcPr>
            <w:tcW w:w="2267" w:type="dxa"/>
          </w:tcPr>
          <w:p w14:paraId="18EE8972" w14:textId="77777777" w:rsidR="00316542" w:rsidRPr="00130358" w:rsidRDefault="00316542" w:rsidP="00D62538">
            <w:pPr>
              <w:pStyle w:val="TAL"/>
              <w:keepNext w:val="0"/>
              <w:keepLines w:val="0"/>
            </w:pPr>
            <w:r w:rsidRPr="00130358">
              <w:t>INTEGER(0..34)</w:t>
            </w:r>
          </w:p>
        </w:tc>
        <w:tc>
          <w:tcPr>
            <w:tcW w:w="1700" w:type="dxa"/>
          </w:tcPr>
          <w:p w14:paraId="121B8F51" w14:textId="77777777" w:rsidR="00316542" w:rsidRPr="00130358" w:rsidRDefault="00316542" w:rsidP="00D62538">
            <w:pPr>
              <w:pStyle w:val="TAL"/>
              <w:keepNext w:val="0"/>
              <w:keepLines w:val="0"/>
            </w:pPr>
          </w:p>
        </w:tc>
        <w:tc>
          <w:tcPr>
            <w:tcW w:w="1133" w:type="dxa"/>
          </w:tcPr>
          <w:p w14:paraId="4655D30B" w14:textId="77777777" w:rsidR="00316542" w:rsidRPr="00130358" w:rsidRDefault="00316542" w:rsidP="00D62538">
            <w:pPr>
              <w:pStyle w:val="TAL"/>
              <w:keepNext w:val="0"/>
              <w:keepLines w:val="0"/>
            </w:pPr>
          </w:p>
        </w:tc>
      </w:tr>
      <w:tr w:rsidR="00316542" w:rsidRPr="00130358" w14:paraId="5F2602A5" w14:textId="77777777" w:rsidTr="00D62538">
        <w:trPr>
          <w:jc w:val="center"/>
        </w:trPr>
        <w:tc>
          <w:tcPr>
            <w:tcW w:w="4436" w:type="dxa"/>
          </w:tcPr>
          <w:p w14:paraId="192714E9" w14:textId="2E3FC143" w:rsidR="00316542" w:rsidRPr="00130358" w:rsidRDefault="00D62538" w:rsidP="00D62538">
            <w:pPr>
              <w:pStyle w:val="TAL"/>
              <w:keepNext w:val="0"/>
              <w:keepLines w:val="0"/>
            </w:pPr>
            <w:r w:rsidRPr="00130358">
              <w:t xml:space="preserve">   </w:t>
            </w:r>
            <w:r w:rsidR="00316542" w:rsidRPr="00130358">
              <w:t>}</w:t>
            </w:r>
          </w:p>
        </w:tc>
        <w:tc>
          <w:tcPr>
            <w:tcW w:w="2267" w:type="dxa"/>
          </w:tcPr>
          <w:p w14:paraId="0B59DDDA" w14:textId="77777777" w:rsidR="00316542" w:rsidRPr="00130358" w:rsidRDefault="00316542" w:rsidP="00D62538">
            <w:pPr>
              <w:pStyle w:val="TAL"/>
              <w:keepNext w:val="0"/>
              <w:keepLines w:val="0"/>
            </w:pPr>
          </w:p>
        </w:tc>
        <w:tc>
          <w:tcPr>
            <w:tcW w:w="1700" w:type="dxa"/>
          </w:tcPr>
          <w:p w14:paraId="11A0B84F" w14:textId="77777777" w:rsidR="00316542" w:rsidRPr="00130358" w:rsidRDefault="00316542" w:rsidP="00D62538">
            <w:pPr>
              <w:pStyle w:val="TAL"/>
              <w:keepNext w:val="0"/>
              <w:keepLines w:val="0"/>
            </w:pPr>
          </w:p>
        </w:tc>
        <w:tc>
          <w:tcPr>
            <w:tcW w:w="1133" w:type="dxa"/>
          </w:tcPr>
          <w:p w14:paraId="5DCB6672" w14:textId="77777777" w:rsidR="00316542" w:rsidRPr="00130358" w:rsidRDefault="00316542" w:rsidP="00D62538">
            <w:pPr>
              <w:pStyle w:val="TAL"/>
              <w:keepNext w:val="0"/>
              <w:keepLines w:val="0"/>
            </w:pPr>
          </w:p>
        </w:tc>
      </w:tr>
      <w:tr w:rsidR="00316542" w:rsidRPr="00130358" w14:paraId="5973F771" w14:textId="77777777" w:rsidTr="00D62538">
        <w:trPr>
          <w:jc w:val="center"/>
        </w:trPr>
        <w:tc>
          <w:tcPr>
            <w:tcW w:w="4436" w:type="dxa"/>
          </w:tcPr>
          <w:p w14:paraId="50406EF9" w14:textId="77777777" w:rsidR="00316542" w:rsidRPr="00130358" w:rsidRDefault="00316542" w:rsidP="00D62538">
            <w:pPr>
              <w:pStyle w:val="TAL"/>
              <w:keepNext w:val="0"/>
              <w:keepLines w:val="0"/>
            </w:pPr>
            <w:r w:rsidRPr="00130358">
              <w:t>}</w:t>
            </w:r>
          </w:p>
        </w:tc>
        <w:tc>
          <w:tcPr>
            <w:tcW w:w="2267" w:type="dxa"/>
          </w:tcPr>
          <w:p w14:paraId="52EE2A09" w14:textId="77777777" w:rsidR="00316542" w:rsidRPr="00130358" w:rsidRDefault="00316542" w:rsidP="00D62538">
            <w:pPr>
              <w:pStyle w:val="TAL"/>
              <w:keepNext w:val="0"/>
              <w:keepLines w:val="0"/>
            </w:pPr>
          </w:p>
        </w:tc>
        <w:tc>
          <w:tcPr>
            <w:tcW w:w="1700" w:type="dxa"/>
          </w:tcPr>
          <w:p w14:paraId="15CF8479" w14:textId="77777777" w:rsidR="00316542" w:rsidRPr="00130358" w:rsidRDefault="00316542" w:rsidP="00D62538">
            <w:pPr>
              <w:pStyle w:val="TAL"/>
              <w:keepNext w:val="0"/>
              <w:keepLines w:val="0"/>
            </w:pPr>
          </w:p>
        </w:tc>
        <w:tc>
          <w:tcPr>
            <w:tcW w:w="1133" w:type="dxa"/>
          </w:tcPr>
          <w:p w14:paraId="5519CA55" w14:textId="77777777" w:rsidR="00316542" w:rsidRPr="00130358" w:rsidRDefault="00316542" w:rsidP="00D62538">
            <w:pPr>
              <w:pStyle w:val="TAL"/>
              <w:keepNext w:val="0"/>
              <w:keepLines w:val="0"/>
            </w:pPr>
          </w:p>
        </w:tc>
      </w:tr>
    </w:tbl>
    <w:p w14:paraId="50E89EB7" w14:textId="77777777" w:rsidR="00316542" w:rsidRPr="00130358" w:rsidRDefault="00316542" w:rsidP="00D62538">
      <w:pPr>
        <w:rPr>
          <w:lang w:eastAsia="zh-CN"/>
        </w:rPr>
      </w:pPr>
    </w:p>
    <w:p w14:paraId="071DA535" w14:textId="77777777" w:rsidR="00316542" w:rsidRPr="00130358" w:rsidRDefault="00316542" w:rsidP="00D62538">
      <w:pPr>
        <w:pStyle w:val="Heading5"/>
        <w:keepNext w:val="0"/>
        <w:keepLines w:val="0"/>
      </w:pPr>
      <w:r w:rsidRPr="00130358">
        <w:t>9.9.2</w:t>
      </w:r>
      <w:r w:rsidRPr="00130358">
        <w:rPr>
          <w:rFonts w:cs="v4.2.0"/>
          <w:lang w:eastAsia="zh-CN"/>
        </w:rPr>
        <w:t>.</w:t>
      </w:r>
      <w:r w:rsidRPr="00130358">
        <w:t>1.5</w:t>
      </w:r>
      <w:r w:rsidRPr="00130358">
        <w:tab/>
        <w:t>Test requirement</w:t>
      </w:r>
    </w:p>
    <w:p w14:paraId="175783C0" w14:textId="77777777" w:rsidR="00316542" w:rsidRPr="00130358" w:rsidRDefault="00316542" w:rsidP="00D62538">
      <w:r w:rsidRPr="00130358">
        <w:t>Table 9.9.2</w:t>
      </w:r>
      <w:r w:rsidRPr="00130358">
        <w:rPr>
          <w:rFonts w:cs="v4.2.0"/>
          <w:lang w:eastAsia="zh-CN"/>
        </w:rPr>
        <w:t>.</w:t>
      </w:r>
      <w:r w:rsidRPr="00130358">
        <w:t>1.5-</w:t>
      </w:r>
      <w:r w:rsidRPr="00130358">
        <w:rPr>
          <w:lang w:eastAsia="zh-CN"/>
        </w:rPr>
        <w:t>1</w:t>
      </w:r>
      <w:r w:rsidRPr="00130358">
        <w:t xml:space="preserve"> defines the primary level settings including test tolerances for all tests.</w:t>
      </w:r>
    </w:p>
    <w:p w14:paraId="136617A6" w14:textId="77777777" w:rsidR="00316542" w:rsidRPr="00130358" w:rsidRDefault="00316542" w:rsidP="00D62538">
      <w:pPr>
        <w:rPr>
          <w:rFonts w:cs="v4.2.0"/>
          <w:lang w:eastAsia="zh-CN"/>
        </w:rPr>
      </w:pPr>
      <w:r w:rsidRPr="00130358">
        <w:t xml:space="preserve">Each RSRP </w:t>
      </w:r>
      <w:r w:rsidRPr="00130358">
        <w:rPr>
          <w:lang w:eastAsia="zh-CN"/>
        </w:rPr>
        <w:t>T</w:t>
      </w:r>
      <w:r w:rsidRPr="00130358">
        <w:t xml:space="preserve">DD intra-frequency </w:t>
      </w:r>
      <w:r w:rsidRPr="00130358">
        <w:rPr>
          <w:lang w:eastAsia="zh-CN"/>
        </w:rPr>
        <w:t xml:space="preserve">absolute </w:t>
      </w:r>
      <w:r w:rsidRPr="00130358">
        <w:t>accuracy test shall meet the reported values test requirements in table 9.9.2</w:t>
      </w:r>
      <w:r w:rsidRPr="00130358">
        <w:rPr>
          <w:rFonts w:cs="v4.2.0"/>
          <w:lang w:eastAsia="zh-CN"/>
        </w:rPr>
        <w:t>.</w:t>
      </w:r>
      <w:r w:rsidRPr="00130358">
        <w:t>1.5-</w:t>
      </w:r>
      <w:r w:rsidRPr="00130358">
        <w:rPr>
          <w:lang w:eastAsia="zh-CN"/>
        </w:rPr>
        <w:t>2</w:t>
      </w:r>
      <w:r w:rsidRPr="00130358">
        <w:t>.</w:t>
      </w:r>
    </w:p>
    <w:p w14:paraId="4EA5E5F0" w14:textId="77777777" w:rsidR="00316542" w:rsidRPr="00130358" w:rsidRDefault="00316542" w:rsidP="00772922">
      <w:pPr>
        <w:pStyle w:val="TH"/>
        <w:rPr>
          <w:lang w:eastAsia="zh-CN"/>
        </w:rPr>
      </w:pPr>
      <w:r w:rsidRPr="00130358">
        <w:t>Table 9.9.2</w:t>
      </w:r>
      <w:r w:rsidRPr="00130358">
        <w:rPr>
          <w:rFonts w:cs="v4.2.0"/>
          <w:lang w:eastAsia="zh-CN"/>
        </w:rPr>
        <w:t>.</w:t>
      </w:r>
      <w:r w:rsidRPr="00130358">
        <w:t>1.5-</w:t>
      </w:r>
      <w:r w:rsidRPr="00130358">
        <w:rPr>
          <w:lang w:eastAsia="zh-CN"/>
        </w:rPr>
        <w:t>1</w:t>
      </w:r>
      <w:r w:rsidRPr="00130358">
        <w:t xml:space="preserve">: RSRP </w:t>
      </w:r>
      <w:r w:rsidRPr="00130358">
        <w:rPr>
          <w:lang w:eastAsia="zh-CN"/>
        </w:rPr>
        <w:t>T</w:t>
      </w:r>
      <w:r w:rsidRPr="00130358">
        <w:t>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1"/>
        <w:gridCol w:w="2874"/>
        <w:gridCol w:w="2047"/>
        <w:gridCol w:w="2675"/>
      </w:tblGrid>
      <w:tr w:rsidR="00316542" w:rsidRPr="00130358" w14:paraId="07BB7271" w14:textId="77777777" w:rsidTr="000835DA">
        <w:trPr>
          <w:cantSplit/>
          <w:tblHeader/>
          <w:jc w:val="center"/>
        </w:trPr>
        <w:tc>
          <w:tcPr>
            <w:tcW w:w="2585" w:type="pct"/>
            <w:gridSpan w:val="2"/>
            <w:vMerge w:val="restart"/>
            <w:vAlign w:val="center"/>
          </w:tcPr>
          <w:p w14:paraId="4D730F97" w14:textId="77777777" w:rsidR="00316542" w:rsidRPr="00130358" w:rsidRDefault="00316542" w:rsidP="00772922">
            <w:pPr>
              <w:pStyle w:val="TAH"/>
              <w:rPr>
                <w:rFonts w:cs="Arial"/>
              </w:rPr>
            </w:pPr>
            <w:r w:rsidRPr="00130358">
              <w:rPr>
                <w:rFonts w:cs="Arial"/>
              </w:rPr>
              <w:t>Parameter</w:t>
            </w:r>
          </w:p>
        </w:tc>
        <w:tc>
          <w:tcPr>
            <w:tcW w:w="1047" w:type="pct"/>
            <w:vMerge w:val="restart"/>
            <w:vAlign w:val="center"/>
          </w:tcPr>
          <w:p w14:paraId="5229E0CE" w14:textId="77777777" w:rsidR="00316542" w:rsidRPr="00130358" w:rsidRDefault="00316542" w:rsidP="00772922">
            <w:pPr>
              <w:pStyle w:val="TAH"/>
              <w:rPr>
                <w:rFonts w:cs="Arial"/>
              </w:rPr>
            </w:pPr>
            <w:r w:rsidRPr="00130358">
              <w:rPr>
                <w:rFonts w:cs="Arial"/>
              </w:rPr>
              <w:t>Unit</w:t>
            </w:r>
          </w:p>
        </w:tc>
        <w:tc>
          <w:tcPr>
            <w:tcW w:w="1368" w:type="pct"/>
            <w:vAlign w:val="center"/>
          </w:tcPr>
          <w:p w14:paraId="2BA22D95" w14:textId="77777777" w:rsidR="00316542" w:rsidRPr="00130358" w:rsidRDefault="00316542" w:rsidP="00772922">
            <w:pPr>
              <w:pStyle w:val="TAH"/>
              <w:rPr>
                <w:rFonts w:cs="Arial"/>
              </w:rPr>
            </w:pPr>
            <w:r w:rsidRPr="00130358">
              <w:rPr>
                <w:rFonts w:cs="Arial"/>
              </w:rPr>
              <w:t>Test</w:t>
            </w:r>
          </w:p>
        </w:tc>
      </w:tr>
      <w:tr w:rsidR="00316542" w:rsidRPr="00130358" w14:paraId="6694C40F" w14:textId="77777777" w:rsidTr="000835DA">
        <w:trPr>
          <w:cantSplit/>
          <w:tblHeader/>
          <w:jc w:val="center"/>
        </w:trPr>
        <w:tc>
          <w:tcPr>
            <w:tcW w:w="2585" w:type="pct"/>
            <w:gridSpan w:val="2"/>
            <w:vMerge/>
            <w:vAlign w:val="center"/>
          </w:tcPr>
          <w:p w14:paraId="3D220D34" w14:textId="77777777" w:rsidR="00316542" w:rsidRPr="00130358" w:rsidRDefault="00316542" w:rsidP="00772922">
            <w:pPr>
              <w:pStyle w:val="TAH"/>
              <w:rPr>
                <w:rFonts w:cs="Arial"/>
              </w:rPr>
            </w:pPr>
          </w:p>
        </w:tc>
        <w:tc>
          <w:tcPr>
            <w:tcW w:w="1047" w:type="pct"/>
            <w:vMerge/>
            <w:vAlign w:val="center"/>
          </w:tcPr>
          <w:p w14:paraId="5E61478D" w14:textId="77777777" w:rsidR="00316542" w:rsidRPr="00130358" w:rsidRDefault="00316542" w:rsidP="00772922">
            <w:pPr>
              <w:pStyle w:val="TAH"/>
              <w:rPr>
                <w:rFonts w:cs="Arial"/>
              </w:rPr>
            </w:pPr>
          </w:p>
        </w:tc>
        <w:tc>
          <w:tcPr>
            <w:tcW w:w="1368" w:type="pct"/>
            <w:vAlign w:val="center"/>
          </w:tcPr>
          <w:p w14:paraId="5502C6E3" w14:textId="34334826" w:rsidR="00316542" w:rsidRPr="00130358" w:rsidRDefault="00316542" w:rsidP="00772922">
            <w:pPr>
              <w:pStyle w:val="TAH"/>
              <w:rPr>
                <w:rFonts w:cs="Arial"/>
              </w:rPr>
            </w:pPr>
            <w:r w:rsidRPr="00130358">
              <w:rPr>
                <w:rFonts w:cs="Arial"/>
              </w:rPr>
              <w:t>Cell</w:t>
            </w:r>
            <w:r w:rsidR="00D62538" w:rsidRPr="00130358">
              <w:rPr>
                <w:rFonts w:cs="Arial"/>
              </w:rPr>
              <w:t xml:space="preserve"> </w:t>
            </w:r>
            <w:r w:rsidRPr="00130358">
              <w:rPr>
                <w:rFonts w:cs="Arial"/>
              </w:rPr>
              <w:t>1</w:t>
            </w:r>
          </w:p>
        </w:tc>
      </w:tr>
      <w:tr w:rsidR="00316542" w:rsidRPr="00130358" w14:paraId="65A8D1A8" w14:textId="77777777" w:rsidTr="00772922">
        <w:trPr>
          <w:cantSplit/>
          <w:jc w:val="center"/>
        </w:trPr>
        <w:tc>
          <w:tcPr>
            <w:tcW w:w="2585" w:type="pct"/>
            <w:gridSpan w:val="2"/>
            <w:vAlign w:val="center"/>
          </w:tcPr>
          <w:p w14:paraId="74326C3B" w14:textId="712FDF8D" w:rsidR="00316542" w:rsidRPr="00130358" w:rsidRDefault="00316542" w:rsidP="00772922">
            <w:pPr>
              <w:pStyle w:val="TAL"/>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4D6F0C25" w14:textId="77777777" w:rsidR="00316542" w:rsidRPr="00130358" w:rsidRDefault="00316542" w:rsidP="00772922">
            <w:pPr>
              <w:pStyle w:val="TAC"/>
              <w:rPr>
                <w:rFonts w:cs="Arial"/>
              </w:rPr>
            </w:pPr>
          </w:p>
        </w:tc>
        <w:tc>
          <w:tcPr>
            <w:tcW w:w="1368" w:type="pct"/>
            <w:vAlign w:val="center"/>
          </w:tcPr>
          <w:p w14:paraId="3831B2E5" w14:textId="77777777" w:rsidR="00316542" w:rsidRPr="00130358" w:rsidRDefault="00316542" w:rsidP="00772922">
            <w:pPr>
              <w:pStyle w:val="TAC"/>
              <w:rPr>
                <w:rFonts w:cs="Arial"/>
              </w:rPr>
            </w:pPr>
            <w:r w:rsidRPr="00130358">
              <w:rPr>
                <w:rFonts w:cs="Arial"/>
              </w:rPr>
              <w:t>1</w:t>
            </w:r>
          </w:p>
        </w:tc>
      </w:tr>
      <w:tr w:rsidR="00316542" w:rsidRPr="00130358" w14:paraId="479A96A0" w14:textId="77777777" w:rsidTr="00772922">
        <w:trPr>
          <w:cantSplit/>
          <w:jc w:val="center"/>
        </w:trPr>
        <w:tc>
          <w:tcPr>
            <w:tcW w:w="2585" w:type="pct"/>
            <w:gridSpan w:val="2"/>
            <w:vAlign w:val="center"/>
          </w:tcPr>
          <w:p w14:paraId="18800B67" w14:textId="77777777" w:rsidR="00316542" w:rsidRPr="00130358" w:rsidRDefault="00316542" w:rsidP="00772922">
            <w:pPr>
              <w:pStyle w:val="TAL"/>
              <w:rPr>
                <w:rFonts w:cs="Arial"/>
              </w:rPr>
            </w:pPr>
            <w:proofErr w:type="spellStart"/>
            <w:r w:rsidRPr="00130358">
              <w:rPr>
                <w:rFonts w:cs="Arial"/>
              </w:rPr>
              <w:t>BW</w:t>
            </w:r>
            <w:r w:rsidRPr="00130358">
              <w:rPr>
                <w:rFonts w:cs="Arial"/>
                <w:vertAlign w:val="subscript"/>
              </w:rPr>
              <w:t>channel</w:t>
            </w:r>
            <w:proofErr w:type="spellEnd"/>
          </w:p>
        </w:tc>
        <w:tc>
          <w:tcPr>
            <w:tcW w:w="1047" w:type="pct"/>
            <w:vAlign w:val="center"/>
          </w:tcPr>
          <w:p w14:paraId="03421B14" w14:textId="77777777" w:rsidR="00316542" w:rsidRPr="00130358" w:rsidRDefault="00316542" w:rsidP="00772922">
            <w:pPr>
              <w:pStyle w:val="TAC"/>
              <w:rPr>
                <w:rFonts w:cs="Arial"/>
              </w:rPr>
            </w:pPr>
            <w:r w:rsidRPr="00130358">
              <w:rPr>
                <w:rFonts w:cs="Arial"/>
              </w:rPr>
              <w:t>MHz</w:t>
            </w:r>
          </w:p>
        </w:tc>
        <w:tc>
          <w:tcPr>
            <w:tcW w:w="1368" w:type="pct"/>
            <w:vAlign w:val="center"/>
          </w:tcPr>
          <w:p w14:paraId="1A158BA2" w14:textId="77777777" w:rsidR="00316542" w:rsidRPr="00130358" w:rsidRDefault="00316542" w:rsidP="00772922">
            <w:pPr>
              <w:pStyle w:val="TAC"/>
              <w:rPr>
                <w:rFonts w:cs="Arial"/>
              </w:rPr>
            </w:pPr>
            <w:r w:rsidRPr="00130358">
              <w:rPr>
                <w:rFonts w:cs="Arial"/>
              </w:rPr>
              <w:t>10</w:t>
            </w:r>
          </w:p>
        </w:tc>
      </w:tr>
      <w:tr w:rsidR="00316542" w:rsidRPr="00130358" w14:paraId="04EF47CE" w14:textId="77777777" w:rsidTr="00772922">
        <w:trPr>
          <w:cantSplit/>
          <w:jc w:val="center"/>
        </w:trPr>
        <w:tc>
          <w:tcPr>
            <w:tcW w:w="2585" w:type="pct"/>
            <w:gridSpan w:val="2"/>
            <w:vAlign w:val="center"/>
          </w:tcPr>
          <w:p w14:paraId="109161A1" w14:textId="1C4C563F" w:rsidR="00316542" w:rsidRPr="00130358" w:rsidRDefault="00316542" w:rsidP="00772922">
            <w:pPr>
              <w:pStyle w:val="TAL"/>
              <w:rPr>
                <w:rFonts w:cs="Arial"/>
              </w:rPr>
            </w:pPr>
            <w:r w:rsidRPr="00130358">
              <w:rPr>
                <w:bCs/>
              </w:rPr>
              <w:t>Antenna</w:t>
            </w:r>
            <w:r w:rsidR="00D62538" w:rsidRPr="00130358">
              <w:rPr>
                <w:bCs/>
              </w:rPr>
              <w:t xml:space="preserve"> </w:t>
            </w:r>
            <w:r w:rsidRPr="00130358">
              <w:rPr>
                <w:bCs/>
              </w:rPr>
              <w:t>Configuration</w:t>
            </w:r>
          </w:p>
        </w:tc>
        <w:tc>
          <w:tcPr>
            <w:tcW w:w="1047" w:type="pct"/>
            <w:vAlign w:val="center"/>
          </w:tcPr>
          <w:p w14:paraId="345B0760" w14:textId="77777777" w:rsidR="00316542" w:rsidRPr="00130358" w:rsidRDefault="00316542" w:rsidP="00772922">
            <w:pPr>
              <w:pStyle w:val="TAC"/>
              <w:rPr>
                <w:rFonts w:cs="Arial"/>
              </w:rPr>
            </w:pPr>
          </w:p>
        </w:tc>
        <w:tc>
          <w:tcPr>
            <w:tcW w:w="1368" w:type="pct"/>
            <w:vAlign w:val="center"/>
          </w:tcPr>
          <w:p w14:paraId="2336B5F5" w14:textId="77777777" w:rsidR="00316542" w:rsidRPr="00130358" w:rsidRDefault="00316542" w:rsidP="00772922">
            <w:pPr>
              <w:pStyle w:val="TAC"/>
              <w:rPr>
                <w:rFonts w:cs="Arial"/>
              </w:rPr>
            </w:pPr>
            <w:r w:rsidRPr="00130358">
              <w:rPr>
                <w:bCs/>
              </w:rPr>
              <w:t>1x2</w:t>
            </w:r>
          </w:p>
        </w:tc>
      </w:tr>
      <w:tr w:rsidR="00316542" w:rsidRPr="00130358" w14:paraId="60734CBF" w14:textId="77777777" w:rsidTr="00772922">
        <w:trPr>
          <w:cantSplit/>
          <w:jc w:val="center"/>
        </w:trPr>
        <w:tc>
          <w:tcPr>
            <w:tcW w:w="2585" w:type="pct"/>
            <w:gridSpan w:val="2"/>
            <w:vAlign w:val="center"/>
          </w:tcPr>
          <w:p w14:paraId="6AA26E78" w14:textId="72FE34BE" w:rsidR="00316542" w:rsidRPr="00130358" w:rsidRDefault="00316542" w:rsidP="00772922">
            <w:pPr>
              <w:pStyle w:val="TAL"/>
              <w:rPr>
                <w:rFonts w:cs="Arial"/>
              </w:rPr>
            </w:pPr>
            <w:r w:rsidRPr="00130358">
              <w:rPr>
                <w:rFonts w:cs="Arial"/>
              </w:rPr>
              <w:t>Special</w:t>
            </w:r>
            <w:r w:rsidR="00D62538" w:rsidRPr="00130358">
              <w:rPr>
                <w:rFonts w:cs="Arial"/>
              </w:rPr>
              <w:t xml:space="preserve"> </w:t>
            </w:r>
            <w:r w:rsidRPr="00130358">
              <w:rPr>
                <w:rFonts w:cs="Arial"/>
              </w:rPr>
              <w:t>subframe</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7474DA1E" w14:textId="77777777" w:rsidR="00316542" w:rsidRPr="00130358" w:rsidRDefault="00316542" w:rsidP="00772922">
            <w:pPr>
              <w:pStyle w:val="TAC"/>
              <w:rPr>
                <w:rFonts w:cs="Arial"/>
              </w:rPr>
            </w:pPr>
          </w:p>
        </w:tc>
        <w:tc>
          <w:tcPr>
            <w:tcW w:w="1368" w:type="pct"/>
            <w:vAlign w:val="center"/>
          </w:tcPr>
          <w:p w14:paraId="41E099A6" w14:textId="77777777" w:rsidR="00316542" w:rsidRPr="00130358" w:rsidRDefault="00316542" w:rsidP="00772922">
            <w:pPr>
              <w:pStyle w:val="TAC"/>
              <w:rPr>
                <w:rFonts w:cs="Arial"/>
                <w:lang w:eastAsia="zh-CN"/>
              </w:rPr>
            </w:pPr>
            <w:r w:rsidRPr="00130358">
              <w:rPr>
                <w:rFonts w:cs="Arial"/>
                <w:lang w:eastAsia="zh-CN"/>
              </w:rPr>
              <w:t>6</w:t>
            </w:r>
          </w:p>
        </w:tc>
      </w:tr>
      <w:tr w:rsidR="00316542" w:rsidRPr="00130358" w14:paraId="5E54E318" w14:textId="77777777" w:rsidTr="00772922">
        <w:trPr>
          <w:cantSplit/>
          <w:jc w:val="center"/>
        </w:trPr>
        <w:tc>
          <w:tcPr>
            <w:tcW w:w="2585" w:type="pct"/>
            <w:gridSpan w:val="2"/>
            <w:vAlign w:val="center"/>
          </w:tcPr>
          <w:p w14:paraId="42541440" w14:textId="60290DA5" w:rsidR="00316542" w:rsidRPr="00130358" w:rsidRDefault="00316542" w:rsidP="00772922">
            <w:pPr>
              <w:pStyle w:val="TAL"/>
              <w:rPr>
                <w:rFonts w:cs="Arial"/>
              </w:rPr>
            </w:pPr>
            <w:r w:rsidRPr="00130358">
              <w:rPr>
                <w:rFonts w:cs="Arial"/>
              </w:rPr>
              <w:t>Uplink/downlink</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2E99C56D" w14:textId="77777777" w:rsidR="00316542" w:rsidRPr="00130358" w:rsidRDefault="00316542" w:rsidP="00772922">
            <w:pPr>
              <w:pStyle w:val="TAC"/>
              <w:rPr>
                <w:rFonts w:cs="Arial"/>
              </w:rPr>
            </w:pPr>
          </w:p>
        </w:tc>
        <w:tc>
          <w:tcPr>
            <w:tcW w:w="1368" w:type="pct"/>
            <w:vAlign w:val="center"/>
          </w:tcPr>
          <w:p w14:paraId="5C37A8D5" w14:textId="77777777" w:rsidR="00316542" w:rsidRPr="00130358" w:rsidRDefault="00316542" w:rsidP="00772922">
            <w:pPr>
              <w:pStyle w:val="TAC"/>
              <w:rPr>
                <w:rFonts w:cs="Arial"/>
                <w:lang w:eastAsia="zh-CN"/>
              </w:rPr>
            </w:pPr>
            <w:r w:rsidRPr="00130358">
              <w:rPr>
                <w:rFonts w:cs="Arial"/>
                <w:lang w:eastAsia="zh-CN"/>
              </w:rPr>
              <w:t>1</w:t>
            </w:r>
          </w:p>
        </w:tc>
      </w:tr>
      <w:tr w:rsidR="00316542" w:rsidRPr="00130358" w14:paraId="5499E91C" w14:textId="77777777" w:rsidTr="007729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79990940" w14:textId="0FB36C98" w:rsidR="00316542" w:rsidRPr="00130358" w:rsidRDefault="00316542"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7F04CDEA" w14:textId="77777777" w:rsidR="00316542" w:rsidRPr="00130358" w:rsidRDefault="00316542" w:rsidP="00D62538">
            <w:pPr>
              <w:pStyle w:val="TAC"/>
              <w:keepNext w:val="0"/>
              <w:keepLines w:val="0"/>
              <w:rPr>
                <w:rFonts w:cs="Arial"/>
              </w:rPr>
            </w:pPr>
            <w:r w:rsidRPr="00130358">
              <w:rPr>
                <w:rFonts w:cs="Arial"/>
              </w:rPr>
              <w:object w:dxaOrig="460" w:dyaOrig="340" w14:anchorId="05EEF170">
                <v:shape id="_x0000_i1085" type="#_x0000_t75" style="width:24pt;height:17.25pt" o:ole="">
                  <v:imagedata r:id="rId56" o:title=""/>
                </v:shape>
                <o:OLEObject Type="Embed" ProgID="Equation.3" ShapeID="_x0000_i1085" DrawAspect="Content" ObjectID="_1736593576" r:id="rId75"/>
              </w:object>
            </w:r>
          </w:p>
        </w:tc>
        <w:tc>
          <w:tcPr>
            <w:tcW w:w="1368" w:type="pct"/>
            <w:tcBorders>
              <w:top w:val="single" w:sz="4" w:space="0" w:color="auto"/>
              <w:left w:val="single" w:sz="4" w:space="0" w:color="auto"/>
              <w:bottom w:val="single" w:sz="4" w:space="0" w:color="auto"/>
              <w:right w:val="single" w:sz="4" w:space="0" w:color="auto"/>
            </w:tcBorders>
            <w:vAlign w:val="center"/>
          </w:tcPr>
          <w:p w14:paraId="765C78F9" w14:textId="77777777" w:rsidR="00316542" w:rsidRPr="00130358" w:rsidRDefault="00316542" w:rsidP="00D62538">
            <w:pPr>
              <w:pStyle w:val="TAC"/>
              <w:keepNext w:val="0"/>
              <w:keepLines w:val="0"/>
              <w:rPr>
                <w:rFonts w:cs="Arial"/>
              </w:rPr>
            </w:pPr>
            <w:r w:rsidRPr="00130358">
              <w:rPr>
                <w:rFonts w:cs="Arial"/>
              </w:rPr>
              <w:t>22—27</w:t>
            </w:r>
          </w:p>
        </w:tc>
      </w:tr>
      <w:tr w:rsidR="00316542" w:rsidRPr="00130358" w14:paraId="0B489C17" w14:textId="77777777" w:rsidTr="00772922">
        <w:trPr>
          <w:cantSplit/>
          <w:jc w:val="center"/>
        </w:trPr>
        <w:tc>
          <w:tcPr>
            <w:tcW w:w="2585" w:type="pct"/>
            <w:gridSpan w:val="2"/>
            <w:vAlign w:val="center"/>
          </w:tcPr>
          <w:p w14:paraId="2F90AC5E" w14:textId="111CC9F0" w:rsidR="00316542" w:rsidRPr="00130358" w:rsidRDefault="00316542" w:rsidP="00D62538">
            <w:pPr>
              <w:pStyle w:val="TAL"/>
              <w:keepNext w:val="0"/>
              <w:keepLines w:val="0"/>
              <w:rPr>
                <w:rFonts w:cs="Arial"/>
                <w:lang w:eastAsia="zh-CN"/>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A.1.2-1</w:t>
            </w:r>
          </w:p>
        </w:tc>
        <w:tc>
          <w:tcPr>
            <w:tcW w:w="1047" w:type="pct"/>
            <w:vAlign w:val="center"/>
          </w:tcPr>
          <w:p w14:paraId="5C3159C7" w14:textId="77777777" w:rsidR="00316542" w:rsidRPr="00130358" w:rsidRDefault="00316542" w:rsidP="00D62538">
            <w:pPr>
              <w:pStyle w:val="TAC"/>
              <w:keepNext w:val="0"/>
              <w:keepLines w:val="0"/>
              <w:rPr>
                <w:rFonts w:cs="Arial"/>
              </w:rPr>
            </w:pPr>
          </w:p>
        </w:tc>
        <w:tc>
          <w:tcPr>
            <w:tcW w:w="1368" w:type="pct"/>
            <w:vAlign w:val="center"/>
          </w:tcPr>
          <w:p w14:paraId="6C4E1A01" w14:textId="5A908FA1" w:rsidR="00316542" w:rsidRPr="00130358" w:rsidRDefault="00316542"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lang w:eastAsia="zh-CN"/>
              </w:rPr>
              <w:t>T</w:t>
            </w:r>
            <w:r w:rsidRPr="00130358">
              <w:rPr>
                <w:rFonts w:cs="Arial"/>
              </w:rPr>
              <w:t>DD</w:t>
            </w:r>
          </w:p>
        </w:tc>
      </w:tr>
      <w:tr w:rsidR="00316542" w:rsidRPr="00130358" w14:paraId="3CC11E91" w14:textId="77777777" w:rsidTr="00772922">
        <w:trPr>
          <w:cantSplit/>
          <w:jc w:val="center"/>
        </w:trPr>
        <w:tc>
          <w:tcPr>
            <w:tcW w:w="2585" w:type="pct"/>
            <w:gridSpan w:val="2"/>
            <w:vAlign w:val="center"/>
          </w:tcPr>
          <w:p w14:paraId="7B98DE6A" w14:textId="7C4CCEF3" w:rsidR="00316542" w:rsidRPr="00130358" w:rsidRDefault="00316542"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32999453" w14:textId="77777777" w:rsidR="00316542" w:rsidRPr="00130358" w:rsidRDefault="00316542" w:rsidP="00D62538">
            <w:pPr>
              <w:pStyle w:val="TAC"/>
              <w:keepNext w:val="0"/>
              <w:keepLines w:val="0"/>
              <w:rPr>
                <w:rFonts w:cs="Arial"/>
              </w:rPr>
            </w:pPr>
            <w:r w:rsidRPr="00130358">
              <w:rPr>
                <w:rFonts w:cs="Arial"/>
                <w:position w:val="-10"/>
              </w:rPr>
              <w:object w:dxaOrig="460" w:dyaOrig="340" w14:anchorId="3AB102CC">
                <v:shape id="_x0000_i1086" type="#_x0000_t75" style="width:24pt;height:17.25pt" o:ole="">
                  <v:imagedata r:id="rId56" o:title=""/>
                </v:shape>
                <o:OLEObject Type="Embed" ProgID="Equation.3" ShapeID="_x0000_i1086" DrawAspect="Content" ObjectID="_1736593577" r:id="rId76"/>
              </w:object>
            </w:r>
          </w:p>
        </w:tc>
        <w:tc>
          <w:tcPr>
            <w:tcW w:w="1368" w:type="pct"/>
            <w:vAlign w:val="center"/>
          </w:tcPr>
          <w:p w14:paraId="48DC0BE5" w14:textId="77777777" w:rsidR="00316542" w:rsidRPr="00130358" w:rsidRDefault="00316542" w:rsidP="00D62538">
            <w:pPr>
              <w:pStyle w:val="TAC"/>
              <w:keepNext w:val="0"/>
              <w:keepLines w:val="0"/>
              <w:rPr>
                <w:rFonts w:cs="Arial"/>
              </w:rPr>
            </w:pPr>
            <w:r w:rsidRPr="00130358">
              <w:rPr>
                <w:rFonts w:cs="Arial"/>
              </w:rPr>
              <w:t>13—36</w:t>
            </w:r>
          </w:p>
        </w:tc>
      </w:tr>
      <w:tr w:rsidR="00316542" w:rsidRPr="00130358" w14:paraId="00D01FC7" w14:textId="77777777" w:rsidTr="00772922">
        <w:trPr>
          <w:cantSplit/>
          <w:jc w:val="center"/>
        </w:trPr>
        <w:tc>
          <w:tcPr>
            <w:tcW w:w="2585" w:type="pct"/>
            <w:gridSpan w:val="2"/>
            <w:vAlign w:val="center"/>
          </w:tcPr>
          <w:p w14:paraId="57BE7A5D" w14:textId="03A065A1" w:rsidR="00316542" w:rsidRPr="00130358" w:rsidRDefault="00316542" w:rsidP="00D62538">
            <w:pPr>
              <w:pStyle w:val="TAL"/>
              <w:keepNext w:val="0"/>
              <w:keepLines w:val="0"/>
              <w:rPr>
                <w:rFonts w:cs="Arial"/>
                <w:vertAlign w:val="superscript"/>
                <w:lang w:eastAsia="zh-CN"/>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A.2.2-1</w:t>
            </w:r>
          </w:p>
        </w:tc>
        <w:tc>
          <w:tcPr>
            <w:tcW w:w="1047" w:type="pct"/>
            <w:vAlign w:val="center"/>
          </w:tcPr>
          <w:p w14:paraId="41692BE2" w14:textId="77777777" w:rsidR="00316542" w:rsidRPr="00130358" w:rsidRDefault="00316542" w:rsidP="00D62538">
            <w:pPr>
              <w:pStyle w:val="TAC"/>
              <w:keepNext w:val="0"/>
              <w:keepLines w:val="0"/>
              <w:rPr>
                <w:rFonts w:cs="Arial"/>
              </w:rPr>
            </w:pPr>
          </w:p>
        </w:tc>
        <w:tc>
          <w:tcPr>
            <w:tcW w:w="1368" w:type="pct"/>
            <w:vAlign w:val="center"/>
          </w:tcPr>
          <w:p w14:paraId="7AC55EBB" w14:textId="0AFDA515" w:rsidR="00316542" w:rsidRPr="00130358" w:rsidRDefault="00316542"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lang w:eastAsia="zh-CN"/>
              </w:rPr>
              <w:t>T</w:t>
            </w:r>
            <w:r w:rsidRPr="00130358">
              <w:rPr>
                <w:rFonts w:cs="Arial"/>
              </w:rPr>
              <w:t>DD</w:t>
            </w:r>
          </w:p>
        </w:tc>
      </w:tr>
      <w:tr w:rsidR="00316542" w:rsidRPr="00130358" w14:paraId="2C900902" w14:textId="77777777" w:rsidTr="00772922">
        <w:trPr>
          <w:cantSplit/>
          <w:jc w:val="center"/>
        </w:trPr>
        <w:tc>
          <w:tcPr>
            <w:tcW w:w="2585" w:type="pct"/>
            <w:gridSpan w:val="2"/>
            <w:vAlign w:val="center"/>
          </w:tcPr>
          <w:p w14:paraId="4B5FC1E0" w14:textId="3AEAF9FC" w:rsidR="00316542" w:rsidRPr="00130358" w:rsidRDefault="00316542"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D.2.1-1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tc>
        <w:tc>
          <w:tcPr>
            <w:tcW w:w="1047" w:type="pct"/>
            <w:vAlign w:val="center"/>
          </w:tcPr>
          <w:p w14:paraId="339D8B23" w14:textId="77777777" w:rsidR="00316542" w:rsidRPr="00130358" w:rsidRDefault="00316542" w:rsidP="00D62538">
            <w:pPr>
              <w:pStyle w:val="TAC"/>
              <w:keepNext w:val="0"/>
              <w:keepLines w:val="0"/>
              <w:rPr>
                <w:rFonts w:cs="Arial"/>
              </w:rPr>
            </w:pPr>
          </w:p>
        </w:tc>
        <w:tc>
          <w:tcPr>
            <w:tcW w:w="1368" w:type="pct"/>
            <w:vAlign w:val="center"/>
          </w:tcPr>
          <w:p w14:paraId="3DEF9E13" w14:textId="0507DBA8" w:rsidR="00316542" w:rsidRPr="00130358" w:rsidRDefault="00316542"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lang w:eastAsia="zh-CN"/>
              </w:rPr>
              <w:t>T</w:t>
            </w:r>
            <w:r w:rsidRPr="00130358">
              <w:rPr>
                <w:rFonts w:cs="Arial"/>
              </w:rPr>
              <w:t>DD</w:t>
            </w:r>
          </w:p>
        </w:tc>
      </w:tr>
      <w:tr w:rsidR="00316542" w:rsidRPr="00130358" w14:paraId="52BC487A" w14:textId="77777777" w:rsidTr="00772922">
        <w:trPr>
          <w:cantSplit/>
          <w:jc w:val="center"/>
        </w:trPr>
        <w:tc>
          <w:tcPr>
            <w:tcW w:w="2585" w:type="pct"/>
            <w:gridSpan w:val="2"/>
            <w:vAlign w:val="center"/>
          </w:tcPr>
          <w:p w14:paraId="2CB65DDB" w14:textId="77777777" w:rsidR="00316542" w:rsidRPr="00130358" w:rsidRDefault="00316542" w:rsidP="00D62538">
            <w:pPr>
              <w:pStyle w:val="TAL"/>
              <w:keepNext w:val="0"/>
              <w:keepLines w:val="0"/>
              <w:rPr>
                <w:rFonts w:cs="Arial"/>
              </w:rPr>
            </w:pPr>
            <w:r w:rsidRPr="00130358">
              <w:rPr>
                <w:rFonts w:cs="Arial"/>
              </w:rPr>
              <w:t>PBCH_RA</w:t>
            </w:r>
          </w:p>
        </w:tc>
        <w:tc>
          <w:tcPr>
            <w:tcW w:w="1047" w:type="pct"/>
            <w:vMerge w:val="restart"/>
            <w:vAlign w:val="center"/>
          </w:tcPr>
          <w:p w14:paraId="6B3B6303"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vAlign w:val="center"/>
          </w:tcPr>
          <w:p w14:paraId="60525CBA" w14:textId="77777777" w:rsidR="00316542" w:rsidRPr="00130358" w:rsidRDefault="00316542" w:rsidP="00D62538">
            <w:pPr>
              <w:pStyle w:val="TAC"/>
              <w:keepNext w:val="0"/>
              <w:keepLines w:val="0"/>
              <w:rPr>
                <w:rFonts w:cs="Arial"/>
              </w:rPr>
            </w:pPr>
            <w:r w:rsidRPr="00130358">
              <w:rPr>
                <w:rFonts w:cs="Arial"/>
              </w:rPr>
              <w:t>0</w:t>
            </w:r>
          </w:p>
        </w:tc>
      </w:tr>
      <w:tr w:rsidR="00316542" w:rsidRPr="00130358" w14:paraId="36A5D11D" w14:textId="77777777" w:rsidTr="00772922">
        <w:trPr>
          <w:cantSplit/>
          <w:jc w:val="center"/>
        </w:trPr>
        <w:tc>
          <w:tcPr>
            <w:tcW w:w="2585" w:type="pct"/>
            <w:gridSpan w:val="2"/>
            <w:vAlign w:val="center"/>
          </w:tcPr>
          <w:p w14:paraId="1C35424B" w14:textId="77777777" w:rsidR="00316542" w:rsidRPr="00130358" w:rsidRDefault="00316542" w:rsidP="00D62538">
            <w:pPr>
              <w:pStyle w:val="TAL"/>
              <w:keepNext w:val="0"/>
              <w:keepLines w:val="0"/>
              <w:rPr>
                <w:rFonts w:cs="Arial"/>
              </w:rPr>
            </w:pPr>
            <w:r w:rsidRPr="00130358">
              <w:rPr>
                <w:rFonts w:cs="Arial"/>
              </w:rPr>
              <w:t>PBCH_RB</w:t>
            </w:r>
          </w:p>
        </w:tc>
        <w:tc>
          <w:tcPr>
            <w:tcW w:w="1047" w:type="pct"/>
            <w:vMerge/>
            <w:vAlign w:val="center"/>
          </w:tcPr>
          <w:p w14:paraId="423D0625" w14:textId="77777777" w:rsidR="00316542" w:rsidRPr="00130358" w:rsidRDefault="00316542" w:rsidP="00D62538">
            <w:pPr>
              <w:pStyle w:val="TAC"/>
              <w:keepNext w:val="0"/>
              <w:keepLines w:val="0"/>
              <w:rPr>
                <w:rFonts w:cs="Arial"/>
              </w:rPr>
            </w:pPr>
          </w:p>
        </w:tc>
        <w:tc>
          <w:tcPr>
            <w:tcW w:w="1368" w:type="pct"/>
            <w:vMerge/>
            <w:vAlign w:val="center"/>
          </w:tcPr>
          <w:p w14:paraId="3A219D8C" w14:textId="77777777" w:rsidR="00316542" w:rsidRPr="00130358" w:rsidRDefault="00316542" w:rsidP="00D62538">
            <w:pPr>
              <w:pStyle w:val="TAC"/>
              <w:keepNext w:val="0"/>
              <w:keepLines w:val="0"/>
              <w:rPr>
                <w:rFonts w:cs="Arial"/>
              </w:rPr>
            </w:pPr>
          </w:p>
        </w:tc>
      </w:tr>
      <w:tr w:rsidR="00316542" w:rsidRPr="00130358" w14:paraId="7843FCD7" w14:textId="77777777" w:rsidTr="00772922">
        <w:trPr>
          <w:cantSplit/>
          <w:jc w:val="center"/>
        </w:trPr>
        <w:tc>
          <w:tcPr>
            <w:tcW w:w="2585" w:type="pct"/>
            <w:gridSpan w:val="2"/>
            <w:vAlign w:val="center"/>
          </w:tcPr>
          <w:p w14:paraId="1254036E" w14:textId="77777777" w:rsidR="00316542" w:rsidRPr="00130358" w:rsidRDefault="00316542" w:rsidP="00D62538">
            <w:pPr>
              <w:pStyle w:val="TAL"/>
              <w:keepNext w:val="0"/>
              <w:keepLines w:val="0"/>
              <w:rPr>
                <w:rFonts w:cs="Arial"/>
              </w:rPr>
            </w:pPr>
            <w:r w:rsidRPr="00130358">
              <w:rPr>
                <w:rFonts w:cs="Arial"/>
              </w:rPr>
              <w:t>PSS_RA</w:t>
            </w:r>
          </w:p>
        </w:tc>
        <w:tc>
          <w:tcPr>
            <w:tcW w:w="1047" w:type="pct"/>
            <w:vMerge/>
            <w:vAlign w:val="center"/>
          </w:tcPr>
          <w:p w14:paraId="3C1447C9" w14:textId="77777777" w:rsidR="00316542" w:rsidRPr="00130358" w:rsidRDefault="00316542" w:rsidP="00D62538">
            <w:pPr>
              <w:pStyle w:val="TAC"/>
              <w:keepNext w:val="0"/>
              <w:keepLines w:val="0"/>
              <w:rPr>
                <w:rFonts w:cs="Arial"/>
              </w:rPr>
            </w:pPr>
          </w:p>
        </w:tc>
        <w:tc>
          <w:tcPr>
            <w:tcW w:w="1368" w:type="pct"/>
            <w:vMerge/>
            <w:vAlign w:val="center"/>
          </w:tcPr>
          <w:p w14:paraId="7112C607" w14:textId="77777777" w:rsidR="00316542" w:rsidRPr="00130358" w:rsidRDefault="00316542" w:rsidP="00D62538">
            <w:pPr>
              <w:pStyle w:val="TAC"/>
              <w:keepNext w:val="0"/>
              <w:keepLines w:val="0"/>
              <w:rPr>
                <w:rFonts w:cs="Arial"/>
              </w:rPr>
            </w:pPr>
          </w:p>
        </w:tc>
      </w:tr>
      <w:tr w:rsidR="00316542" w:rsidRPr="00130358" w14:paraId="7441260E" w14:textId="77777777" w:rsidTr="00772922">
        <w:trPr>
          <w:cantSplit/>
          <w:jc w:val="center"/>
        </w:trPr>
        <w:tc>
          <w:tcPr>
            <w:tcW w:w="2585" w:type="pct"/>
            <w:gridSpan w:val="2"/>
            <w:vAlign w:val="center"/>
          </w:tcPr>
          <w:p w14:paraId="6347BF83" w14:textId="77777777" w:rsidR="00316542" w:rsidRPr="00130358" w:rsidRDefault="00316542" w:rsidP="00D62538">
            <w:pPr>
              <w:pStyle w:val="TAL"/>
              <w:keepNext w:val="0"/>
              <w:keepLines w:val="0"/>
              <w:rPr>
                <w:rFonts w:cs="Arial"/>
              </w:rPr>
            </w:pPr>
            <w:r w:rsidRPr="00130358">
              <w:rPr>
                <w:rFonts w:cs="Arial"/>
              </w:rPr>
              <w:t>SSS_RA</w:t>
            </w:r>
          </w:p>
        </w:tc>
        <w:tc>
          <w:tcPr>
            <w:tcW w:w="1047" w:type="pct"/>
            <w:vMerge/>
            <w:vAlign w:val="center"/>
          </w:tcPr>
          <w:p w14:paraId="528AE4B9" w14:textId="77777777" w:rsidR="00316542" w:rsidRPr="00130358" w:rsidRDefault="00316542" w:rsidP="00D62538">
            <w:pPr>
              <w:pStyle w:val="TAC"/>
              <w:keepNext w:val="0"/>
              <w:keepLines w:val="0"/>
              <w:rPr>
                <w:rFonts w:cs="Arial"/>
              </w:rPr>
            </w:pPr>
          </w:p>
        </w:tc>
        <w:tc>
          <w:tcPr>
            <w:tcW w:w="1368" w:type="pct"/>
            <w:vMerge/>
            <w:vAlign w:val="center"/>
          </w:tcPr>
          <w:p w14:paraId="357568C5" w14:textId="77777777" w:rsidR="00316542" w:rsidRPr="00130358" w:rsidRDefault="00316542" w:rsidP="00D62538">
            <w:pPr>
              <w:pStyle w:val="TAC"/>
              <w:keepNext w:val="0"/>
              <w:keepLines w:val="0"/>
              <w:rPr>
                <w:rFonts w:cs="Arial"/>
              </w:rPr>
            </w:pPr>
          </w:p>
        </w:tc>
      </w:tr>
      <w:tr w:rsidR="00316542" w:rsidRPr="00130358" w14:paraId="2A1144F7" w14:textId="77777777" w:rsidTr="00772922">
        <w:trPr>
          <w:cantSplit/>
          <w:jc w:val="center"/>
        </w:trPr>
        <w:tc>
          <w:tcPr>
            <w:tcW w:w="2585" w:type="pct"/>
            <w:gridSpan w:val="2"/>
            <w:vAlign w:val="center"/>
          </w:tcPr>
          <w:p w14:paraId="025DD4C9" w14:textId="77777777" w:rsidR="00316542" w:rsidRPr="00130358" w:rsidRDefault="00316542" w:rsidP="00D62538">
            <w:pPr>
              <w:pStyle w:val="TAL"/>
              <w:keepNext w:val="0"/>
              <w:keepLines w:val="0"/>
              <w:rPr>
                <w:rFonts w:cs="Arial"/>
              </w:rPr>
            </w:pPr>
            <w:r w:rsidRPr="00130358">
              <w:rPr>
                <w:rFonts w:cs="Arial"/>
              </w:rPr>
              <w:t>PCFICH_RB</w:t>
            </w:r>
          </w:p>
        </w:tc>
        <w:tc>
          <w:tcPr>
            <w:tcW w:w="1047" w:type="pct"/>
            <w:vMerge/>
            <w:vAlign w:val="center"/>
          </w:tcPr>
          <w:p w14:paraId="64B8D37F" w14:textId="77777777" w:rsidR="00316542" w:rsidRPr="00130358" w:rsidRDefault="00316542" w:rsidP="00D62538">
            <w:pPr>
              <w:pStyle w:val="TAC"/>
              <w:keepNext w:val="0"/>
              <w:keepLines w:val="0"/>
              <w:rPr>
                <w:rFonts w:cs="Arial"/>
              </w:rPr>
            </w:pPr>
          </w:p>
        </w:tc>
        <w:tc>
          <w:tcPr>
            <w:tcW w:w="1368" w:type="pct"/>
            <w:vMerge/>
            <w:vAlign w:val="center"/>
          </w:tcPr>
          <w:p w14:paraId="21969CFC" w14:textId="77777777" w:rsidR="00316542" w:rsidRPr="00130358" w:rsidRDefault="00316542" w:rsidP="00D62538">
            <w:pPr>
              <w:pStyle w:val="TAC"/>
              <w:keepNext w:val="0"/>
              <w:keepLines w:val="0"/>
              <w:rPr>
                <w:rFonts w:cs="Arial"/>
              </w:rPr>
            </w:pPr>
          </w:p>
        </w:tc>
      </w:tr>
      <w:tr w:rsidR="00316542" w:rsidRPr="00130358" w14:paraId="0BCC2A7F" w14:textId="77777777" w:rsidTr="00772922">
        <w:trPr>
          <w:cantSplit/>
          <w:jc w:val="center"/>
        </w:trPr>
        <w:tc>
          <w:tcPr>
            <w:tcW w:w="2585" w:type="pct"/>
            <w:gridSpan w:val="2"/>
            <w:vAlign w:val="center"/>
          </w:tcPr>
          <w:p w14:paraId="738F9444" w14:textId="77777777" w:rsidR="00316542" w:rsidRPr="00130358" w:rsidRDefault="00316542" w:rsidP="00D62538">
            <w:pPr>
              <w:pStyle w:val="TAL"/>
              <w:keepNext w:val="0"/>
              <w:keepLines w:val="0"/>
              <w:rPr>
                <w:rFonts w:cs="Arial"/>
              </w:rPr>
            </w:pPr>
            <w:r w:rsidRPr="00130358">
              <w:rPr>
                <w:rFonts w:cs="Arial"/>
              </w:rPr>
              <w:t>PHICH_RA</w:t>
            </w:r>
          </w:p>
        </w:tc>
        <w:tc>
          <w:tcPr>
            <w:tcW w:w="1047" w:type="pct"/>
            <w:vMerge/>
            <w:vAlign w:val="center"/>
          </w:tcPr>
          <w:p w14:paraId="6637DB0E" w14:textId="77777777" w:rsidR="00316542" w:rsidRPr="00130358" w:rsidRDefault="00316542" w:rsidP="00D62538">
            <w:pPr>
              <w:pStyle w:val="TAC"/>
              <w:keepNext w:val="0"/>
              <w:keepLines w:val="0"/>
              <w:rPr>
                <w:rFonts w:cs="Arial"/>
              </w:rPr>
            </w:pPr>
          </w:p>
        </w:tc>
        <w:tc>
          <w:tcPr>
            <w:tcW w:w="1368" w:type="pct"/>
            <w:vMerge/>
            <w:vAlign w:val="center"/>
          </w:tcPr>
          <w:p w14:paraId="07DB86B9" w14:textId="77777777" w:rsidR="00316542" w:rsidRPr="00130358" w:rsidRDefault="00316542" w:rsidP="00D62538">
            <w:pPr>
              <w:pStyle w:val="TAC"/>
              <w:keepNext w:val="0"/>
              <w:keepLines w:val="0"/>
              <w:rPr>
                <w:rFonts w:cs="Arial"/>
              </w:rPr>
            </w:pPr>
          </w:p>
        </w:tc>
      </w:tr>
      <w:tr w:rsidR="00316542" w:rsidRPr="00130358" w14:paraId="6CA4036D" w14:textId="77777777" w:rsidTr="00772922">
        <w:trPr>
          <w:cantSplit/>
          <w:jc w:val="center"/>
        </w:trPr>
        <w:tc>
          <w:tcPr>
            <w:tcW w:w="2585" w:type="pct"/>
            <w:gridSpan w:val="2"/>
            <w:vAlign w:val="center"/>
          </w:tcPr>
          <w:p w14:paraId="328701F6" w14:textId="77777777" w:rsidR="00316542" w:rsidRPr="00130358" w:rsidRDefault="00316542" w:rsidP="00D62538">
            <w:pPr>
              <w:pStyle w:val="TAL"/>
              <w:keepNext w:val="0"/>
              <w:keepLines w:val="0"/>
              <w:rPr>
                <w:rFonts w:cs="Arial"/>
              </w:rPr>
            </w:pPr>
            <w:r w:rsidRPr="00130358">
              <w:rPr>
                <w:rFonts w:cs="Arial"/>
              </w:rPr>
              <w:t>PHICH_RB</w:t>
            </w:r>
          </w:p>
        </w:tc>
        <w:tc>
          <w:tcPr>
            <w:tcW w:w="1047" w:type="pct"/>
            <w:vMerge/>
            <w:vAlign w:val="center"/>
          </w:tcPr>
          <w:p w14:paraId="0062FA36" w14:textId="77777777" w:rsidR="00316542" w:rsidRPr="00130358" w:rsidRDefault="00316542" w:rsidP="00D62538">
            <w:pPr>
              <w:pStyle w:val="TAC"/>
              <w:keepNext w:val="0"/>
              <w:keepLines w:val="0"/>
              <w:rPr>
                <w:rFonts w:cs="Arial"/>
              </w:rPr>
            </w:pPr>
          </w:p>
        </w:tc>
        <w:tc>
          <w:tcPr>
            <w:tcW w:w="1368" w:type="pct"/>
            <w:vMerge/>
            <w:vAlign w:val="center"/>
          </w:tcPr>
          <w:p w14:paraId="702593CD" w14:textId="77777777" w:rsidR="00316542" w:rsidRPr="00130358" w:rsidRDefault="00316542" w:rsidP="00D62538">
            <w:pPr>
              <w:pStyle w:val="TAC"/>
              <w:keepNext w:val="0"/>
              <w:keepLines w:val="0"/>
              <w:rPr>
                <w:rFonts w:cs="Arial"/>
              </w:rPr>
            </w:pPr>
          </w:p>
        </w:tc>
      </w:tr>
      <w:tr w:rsidR="00316542" w:rsidRPr="00130358" w14:paraId="03D90C99" w14:textId="77777777" w:rsidTr="00772922">
        <w:trPr>
          <w:cantSplit/>
          <w:jc w:val="center"/>
        </w:trPr>
        <w:tc>
          <w:tcPr>
            <w:tcW w:w="2585" w:type="pct"/>
            <w:gridSpan w:val="2"/>
            <w:vAlign w:val="center"/>
          </w:tcPr>
          <w:p w14:paraId="6B2460A9" w14:textId="77777777" w:rsidR="00316542" w:rsidRPr="00130358" w:rsidRDefault="00316542" w:rsidP="00D62538">
            <w:pPr>
              <w:pStyle w:val="TAL"/>
              <w:keepNext w:val="0"/>
              <w:keepLines w:val="0"/>
              <w:rPr>
                <w:rFonts w:cs="Arial"/>
              </w:rPr>
            </w:pPr>
            <w:r w:rsidRPr="00130358">
              <w:rPr>
                <w:rFonts w:cs="Arial"/>
              </w:rPr>
              <w:t>PDCCH_RA</w:t>
            </w:r>
          </w:p>
        </w:tc>
        <w:tc>
          <w:tcPr>
            <w:tcW w:w="1047" w:type="pct"/>
            <w:vMerge/>
            <w:vAlign w:val="center"/>
          </w:tcPr>
          <w:p w14:paraId="6D9D1B2B" w14:textId="77777777" w:rsidR="00316542" w:rsidRPr="00130358" w:rsidRDefault="00316542" w:rsidP="00D62538">
            <w:pPr>
              <w:pStyle w:val="TAC"/>
              <w:keepNext w:val="0"/>
              <w:keepLines w:val="0"/>
              <w:rPr>
                <w:rFonts w:cs="Arial"/>
              </w:rPr>
            </w:pPr>
          </w:p>
        </w:tc>
        <w:tc>
          <w:tcPr>
            <w:tcW w:w="1368" w:type="pct"/>
            <w:vMerge/>
            <w:vAlign w:val="center"/>
          </w:tcPr>
          <w:p w14:paraId="3F28307D" w14:textId="77777777" w:rsidR="00316542" w:rsidRPr="00130358" w:rsidRDefault="00316542" w:rsidP="00D62538">
            <w:pPr>
              <w:pStyle w:val="TAC"/>
              <w:keepNext w:val="0"/>
              <w:keepLines w:val="0"/>
              <w:rPr>
                <w:rFonts w:cs="Arial"/>
              </w:rPr>
            </w:pPr>
          </w:p>
        </w:tc>
      </w:tr>
      <w:tr w:rsidR="00316542" w:rsidRPr="00130358" w14:paraId="6730CA42" w14:textId="77777777" w:rsidTr="00772922">
        <w:trPr>
          <w:cantSplit/>
          <w:jc w:val="center"/>
        </w:trPr>
        <w:tc>
          <w:tcPr>
            <w:tcW w:w="2585" w:type="pct"/>
            <w:gridSpan w:val="2"/>
            <w:vAlign w:val="center"/>
          </w:tcPr>
          <w:p w14:paraId="38C4ED40" w14:textId="77777777" w:rsidR="00316542" w:rsidRPr="00130358" w:rsidRDefault="00316542" w:rsidP="00D62538">
            <w:pPr>
              <w:pStyle w:val="TAL"/>
              <w:keepNext w:val="0"/>
              <w:keepLines w:val="0"/>
              <w:rPr>
                <w:rFonts w:cs="Arial"/>
              </w:rPr>
            </w:pPr>
            <w:r w:rsidRPr="00130358">
              <w:rPr>
                <w:rFonts w:cs="Arial"/>
              </w:rPr>
              <w:t>PDCCH_RB</w:t>
            </w:r>
          </w:p>
        </w:tc>
        <w:tc>
          <w:tcPr>
            <w:tcW w:w="1047" w:type="pct"/>
            <w:vMerge/>
            <w:vAlign w:val="center"/>
          </w:tcPr>
          <w:p w14:paraId="75CE7568" w14:textId="77777777" w:rsidR="00316542" w:rsidRPr="00130358" w:rsidRDefault="00316542" w:rsidP="00D62538">
            <w:pPr>
              <w:pStyle w:val="TAC"/>
              <w:keepNext w:val="0"/>
              <w:keepLines w:val="0"/>
              <w:rPr>
                <w:rFonts w:cs="Arial"/>
              </w:rPr>
            </w:pPr>
          </w:p>
        </w:tc>
        <w:tc>
          <w:tcPr>
            <w:tcW w:w="1368" w:type="pct"/>
            <w:vMerge/>
            <w:vAlign w:val="center"/>
          </w:tcPr>
          <w:p w14:paraId="0C7B09BA" w14:textId="77777777" w:rsidR="00316542" w:rsidRPr="00130358" w:rsidRDefault="00316542" w:rsidP="00D62538">
            <w:pPr>
              <w:pStyle w:val="TAC"/>
              <w:keepNext w:val="0"/>
              <w:keepLines w:val="0"/>
              <w:rPr>
                <w:rFonts w:cs="Arial"/>
              </w:rPr>
            </w:pPr>
          </w:p>
        </w:tc>
      </w:tr>
      <w:tr w:rsidR="00316542" w:rsidRPr="00130358" w14:paraId="6A06B899" w14:textId="77777777" w:rsidTr="00772922">
        <w:trPr>
          <w:cantSplit/>
          <w:jc w:val="center"/>
        </w:trPr>
        <w:tc>
          <w:tcPr>
            <w:tcW w:w="2585" w:type="pct"/>
            <w:gridSpan w:val="2"/>
            <w:vAlign w:val="center"/>
          </w:tcPr>
          <w:p w14:paraId="55CC2DD3" w14:textId="77777777" w:rsidR="00316542" w:rsidRPr="00130358" w:rsidRDefault="00316542" w:rsidP="00D62538">
            <w:pPr>
              <w:pStyle w:val="TAL"/>
              <w:keepNext w:val="0"/>
              <w:keepLines w:val="0"/>
              <w:rPr>
                <w:rFonts w:cs="Arial"/>
              </w:rPr>
            </w:pPr>
            <w:r w:rsidRPr="00130358">
              <w:rPr>
                <w:rFonts w:cs="Arial"/>
              </w:rPr>
              <w:t>PDSCH_RA</w:t>
            </w:r>
          </w:p>
        </w:tc>
        <w:tc>
          <w:tcPr>
            <w:tcW w:w="1047" w:type="pct"/>
            <w:vMerge/>
            <w:vAlign w:val="center"/>
          </w:tcPr>
          <w:p w14:paraId="1506EE6B" w14:textId="77777777" w:rsidR="00316542" w:rsidRPr="00130358" w:rsidRDefault="00316542" w:rsidP="00D62538">
            <w:pPr>
              <w:pStyle w:val="TAC"/>
              <w:keepNext w:val="0"/>
              <w:keepLines w:val="0"/>
              <w:rPr>
                <w:rFonts w:cs="Arial"/>
              </w:rPr>
            </w:pPr>
          </w:p>
        </w:tc>
        <w:tc>
          <w:tcPr>
            <w:tcW w:w="1368" w:type="pct"/>
            <w:vMerge/>
            <w:vAlign w:val="center"/>
          </w:tcPr>
          <w:p w14:paraId="45F52E87" w14:textId="77777777" w:rsidR="00316542" w:rsidRPr="00130358" w:rsidRDefault="00316542" w:rsidP="00D62538">
            <w:pPr>
              <w:pStyle w:val="TAC"/>
              <w:keepNext w:val="0"/>
              <w:keepLines w:val="0"/>
              <w:rPr>
                <w:rFonts w:cs="Arial"/>
              </w:rPr>
            </w:pPr>
          </w:p>
        </w:tc>
      </w:tr>
      <w:tr w:rsidR="00316542" w:rsidRPr="00130358" w14:paraId="1773992C" w14:textId="77777777" w:rsidTr="00772922">
        <w:trPr>
          <w:cantSplit/>
          <w:jc w:val="center"/>
        </w:trPr>
        <w:tc>
          <w:tcPr>
            <w:tcW w:w="2585" w:type="pct"/>
            <w:gridSpan w:val="2"/>
            <w:vAlign w:val="center"/>
          </w:tcPr>
          <w:p w14:paraId="1EE4B155" w14:textId="77777777" w:rsidR="00316542" w:rsidRPr="00130358" w:rsidRDefault="00316542" w:rsidP="00D62538">
            <w:pPr>
              <w:pStyle w:val="TAL"/>
              <w:keepNext w:val="0"/>
              <w:keepLines w:val="0"/>
              <w:rPr>
                <w:rFonts w:cs="Arial"/>
              </w:rPr>
            </w:pPr>
            <w:r w:rsidRPr="00130358">
              <w:rPr>
                <w:rFonts w:cs="Arial"/>
              </w:rPr>
              <w:t>PDSCH_RB</w:t>
            </w:r>
          </w:p>
        </w:tc>
        <w:tc>
          <w:tcPr>
            <w:tcW w:w="1047" w:type="pct"/>
            <w:vMerge/>
            <w:vAlign w:val="center"/>
          </w:tcPr>
          <w:p w14:paraId="4673C4FF" w14:textId="77777777" w:rsidR="00316542" w:rsidRPr="00130358" w:rsidRDefault="00316542" w:rsidP="00D62538">
            <w:pPr>
              <w:pStyle w:val="TAC"/>
              <w:keepNext w:val="0"/>
              <w:keepLines w:val="0"/>
              <w:rPr>
                <w:rFonts w:cs="Arial"/>
              </w:rPr>
            </w:pPr>
          </w:p>
        </w:tc>
        <w:tc>
          <w:tcPr>
            <w:tcW w:w="1368" w:type="pct"/>
            <w:vMerge/>
            <w:vAlign w:val="center"/>
          </w:tcPr>
          <w:p w14:paraId="6259508A" w14:textId="77777777" w:rsidR="00316542" w:rsidRPr="00130358" w:rsidRDefault="00316542" w:rsidP="00D62538">
            <w:pPr>
              <w:pStyle w:val="TAC"/>
              <w:keepNext w:val="0"/>
              <w:keepLines w:val="0"/>
              <w:rPr>
                <w:rFonts w:cs="Arial"/>
              </w:rPr>
            </w:pPr>
          </w:p>
        </w:tc>
      </w:tr>
      <w:tr w:rsidR="00316542" w:rsidRPr="00130358" w14:paraId="058605E4" w14:textId="77777777" w:rsidTr="00772922">
        <w:trPr>
          <w:cantSplit/>
          <w:jc w:val="center"/>
        </w:trPr>
        <w:tc>
          <w:tcPr>
            <w:tcW w:w="2585" w:type="pct"/>
            <w:gridSpan w:val="2"/>
            <w:vAlign w:val="center"/>
          </w:tcPr>
          <w:p w14:paraId="48C7FB0F" w14:textId="77777777" w:rsidR="00316542" w:rsidRPr="00130358" w:rsidRDefault="00316542" w:rsidP="00D62538">
            <w:pPr>
              <w:pStyle w:val="TAL"/>
              <w:keepNext w:val="0"/>
              <w:keepLines w:val="0"/>
              <w:rPr>
                <w:rFonts w:cs="Arial"/>
                <w:lang w:eastAsia="zh-CN"/>
              </w:rPr>
            </w:pPr>
            <w:r w:rsidRPr="00130358">
              <w:rPr>
                <w:rFonts w:cs="Arial"/>
              </w:rPr>
              <w:t>OCNG_RA</w:t>
            </w:r>
            <w:r w:rsidRPr="00130358">
              <w:rPr>
                <w:rFonts w:cs="Arial"/>
                <w:vertAlign w:val="superscript"/>
              </w:rPr>
              <w:t>Note</w:t>
            </w:r>
            <w:r w:rsidRPr="00130358">
              <w:rPr>
                <w:rFonts w:cs="Arial"/>
                <w:vertAlign w:val="superscript"/>
                <w:lang w:eastAsia="zh-CN"/>
              </w:rPr>
              <w:t>2</w:t>
            </w:r>
          </w:p>
        </w:tc>
        <w:tc>
          <w:tcPr>
            <w:tcW w:w="1047" w:type="pct"/>
            <w:vMerge/>
            <w:vAlign w:val="center"/>
          </w:tcPr>
          <w:p w14:paraId="3AF752A1" w14:textId="77777777" w:rsidR="00316542" w:rsidRPr="00130358" w:rsidRDefault="00316542" w:rsidP="00D62538">
            <w:pPr>
              <w:pStyle w:val="TAC"/>
              <w:keepNext w:val="0"/>
              <w:keepLines w:val="0"/>
              <w:rPr>
                <w:rFonts w:cs="Arial"/>
              </w:rPr>
            </w:pPr>
          </w:p>
        </w:tc>
        <w:tc>
          <w:tcPr>
            <w:tcW w:w="1368" w:type="pct"/>
            <w:vMerge/>
            <w:vAlign w:val="center"/>
          </w:tcPr>
          <w:p w14:paraId="3D29BEB5" w14:textId="77777777" w:rsidR="00316542" w:rsidRPr="00130358" w:rsidRDefault="00316542" w:rsidP="00D62538">
            <w:pPr>
              <w:pStyle w:val="TAC"/>
              <w:keepNext w:val="0"/>
              <w:keepLines w:val="0"/>
              <w:rPr>
                <w:rFonts w:cs="Arial"/>
              </w:rPr>
            </w:pPr>
          </w:p>
        </w:tc>
      </w:tr>
      <w:tr w:rsidR="00316542" w:rsidRPr="00130358" w14:paraId="3856D854" w14:textId="77777777" w:rsidTr="00772922">
        <w:trPr>
          <w:cantSplit/>
          <w:jc w:val="center"/>
        </w:trPr>
        <w:tc>
          <w:tcPr>
            <w:tcW w:w="2585" w:type="pct"/>
            <w:gridSpan w:val="2"/>
            <w:vAlign w:val="center"/>
          </w:tcPr>
          <w:p w14:paraId="019CB108" w14:textId="3A6A3201" w:rsidR="00316542" w:rsidRPr="00130358" w:rsidRDefault="00316542" w:rsidP="00D62538">
            <w:pPr>
              <w:pStyle w:val="TAL"/>
              <w:keepNext w:val="0"/>
              <w:keepLines w:val="0"/>
              <w:rPr>
                <w:rFonts w:cs="Arial"/>
              </w:rPr>
            </w:pPr>
            <w:r w:rsidRPr="00130358">
              <w:rPr>
                <w:rFonts w:cs="Arial"/>
              </w:rPr>
              <w:t>OCNG_RB</w:t>
            </w:r>
            <w:r w:rsidRPr="00130358">
              <w:rPr>
                <w:rFonts w:cs="Arial"/>
                <w:vertAlign w:val="superscript"/>
              </w:rPr>
              <w:t>Note</w:t>
            </w:r>
            <w:r w:rsidRPr="00130358">
              <w:rPr>
                <w:rFonts w:cs="Arial"/>
                <w:vertAlign w:val="superscript"/>
                <w:lang w:eastAsia="zh-CN"/>
              </w:rPr>
              <w:t>2</w:t>
            </w:r>
            <w:r w:rsidR="00D62538" w:rsidRPr="00130358">
              <w:rPr>
                <w:rFonts w:cs="Arial"/>
                <w:vertAlign w:val="superscript"/>
              </w:rPr>
              <w:t xml:space="preserve"> </w:t>
            </w:r>
          </w:p>
        </w:tc>
        <w:tc>
          <w:tcPr>
            <w:tcW w:w="1047" w:type="pct"/>
            <w:vMerge/>
            <w:vAlign w:val="center"/>
          </w:tcPr>
          <w:p w14:paraId="73403208" w14:textId="77777777" w:rsidR="00316542" w:rsidRPr="00130358" w:rsidRDefault="00316542" w:rsidP="00D62538">
            <w:pPr>
              <w:pStyle w:val="TAC"/>
              <w:keepNext w:val="0"/>
              <w:keepLines w:val="0"/>
              <w:rPr>
                <w:rFonts w:cs="Arial"/>
              </w:rPr>
            </w:pPr>
          </w:p>
        </w:tc>
        <w:tc>
          <w:tcPr>
            <w:tcW w:w="1368" w:type="pct"/>
            <w:vMerge/>
            <w:vAlign w:val="center"/>
          </w:tcPr>
          <w:p w14:paraId="00CC4A9B" w14:textId="77777777" w:rsidR="00316542" w:rsidRPr="00130358" w:rsidRDefault="00316542" w:rsidP="00D62538">
            <w:pPr>
              <w:pStyle w:val="TAC"/>
              <w:keepNext w:val="0"/>
              <w:keepLines w:val="0"/>
              <w:rPr>
                <w:rFonts w:cs="Arial"/>
              </w:rPr>
            </w:pPr>
          </w:p>
        </w:tc>
      </w:tr>
      <w:tr w:rsidR="00316542" w:rsidRPr="00130358" w14:paraId="4015A872" w14:textId="77777777" w:rsidTr="00772922">
        <w:trPr>
          <w:cantSplit/>
          <w:jc w:val="center"/>
        </w:trPr>
        <w:tc>
          <w:tcPr>
            <w:tcW w:w="1115" w:type="pct"/>
            <w:vMerge w:val="restart"/>
            <w:vAlign w:val="center"/>
          </w:tcPr>
          <w:p w14:paraId="76B5D4F2" w14:textId="77777777" w:rsidR="00316542" w:rsidRPr="00130358" w:rsidRDefault="00316542" w:rsidP="00D62538">
            <w:pPr>
              <w:pStyle w:val="TAL"/>
              <w:keepNext w:val="0"/>
              <w:keepLines w:val="0"/>
              <w:rPr>
                <w:rFonts w:cs="Arial"/>
                <w:vertAlign w:val="superscript"/>
                <w:lang w:eastAsia="zh-CN"/>
              </w:rPr>
            </w:pPr>
            <w:r w:rsidRPr="00130358">
              <w:rPr>
                <w:rFonts w:cs="Arial"/>
                <w:position w:val="-12"/>
              </w:rPr>
              <w:object w:dxaOrig="400" w:dyaOrig="360" w14:anchorId="33C50CEC">
                <v:shape id="_x0000_i1087" type="#_x0000_t75" style="width:20.25pt;height:18.75pt" o:ole="" fillcolor="window">
                  <v:imagedata r:id="rId7" o:title=""/>
                </v:shape>
                <o:OLEObject Type="Embed" ProgID="Equation.3" ShapeID="_x0000_i1087" DrawAspect="Content" ObjectID="_1736593578" r:id="rId77"/>
              </w:object>
            </w:r>
            <w:r w:rsidRPr="00130358">
              <w:rPr>
                <w:rFonts w:cs="Arial"/>
                <w:vertAlign w:val="superscript"/>
              </w:rPr>
              <w:t>Note</w:t>
            </w:r>
            <w:r w:rsidRPr="00130358">
              <w:rPr>
                <w:rFonts w:cs="Arial"/>
                <w:vertAlign w:val="superscript"/>
                <w:lang w:eastAsia="zh-CN"/>
              </w:rPr>
              <w:t>3</w:t>
            </w:r>
          </w:p>
        </w:tc>
        <w:tc>
          <w:tcPr>
            <w:tcW w:w="1470" w:type="pct"/>
            <w:vAlign w:val="center"/>
          </w:tcPr>
          <w:p w14:paraId="38B749B1" w14:textId="6F411CC0"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A92D5DA" w14:textId="79701187"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1E230223"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120.4</w:t>
            </w:r>
          </w:p>
        </w:tc>
      </w:tr>
      <w:tr w:rsidR="00316542" w:rsidRPr="00130358" w14:paraId="7235490B" w14:textId="77777777" w:rsidTr="00772922">
        <w:trPr>
          <w:cantSplit/>
          <w:jc w:val="center"/>
        </w:trPr>
        <w:tc>
          <w:tcPr>
            <w:tcW w:w="1115" w:type="pct"/>
            <w:vMerge/>
            <w:vAlign w:val="center"/>
          </w:tcPr>
          <w:p w14:paraId="19EBEBF1" w14:textId="77777777" w:rsidR="00316542" w:rsidRPr="00130358" w:rsidRDefault="00316542" w:rsidP="00D62538">
            <w:pPr>
              <w:pStyle w:val="TAL"/>
              <w:keepNext w:val="0"/>
              <w:keepLines w:val="0"/>
              <w:rPr>
                <w:rFonts w:cs="Arial"/>
              </w:rPr>
            </w:pPr>
          </w:p>
        </w:tc>
        <w:tc>
          <w:tcPr>
            <w:tcW w:w="1470" w:type="pct"/>
            <w:vAlign w:val="center"/>
          </w:tcPr>
          <w:p w14:paraId="0AC73DD1" w14:textId="26C049E1"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189B366C" w14:textId="77777777" w:rsidR="00316542" w:rsidRPr="00130358" w:rsidRDefault="00316542" w:rsidP="00D62538">
            <w:pPr>
              <w:pStyle w:val="TAC"/>
              <w:keepNext w:val="0"/>
              <w:keepLines w:val="0"/>
              <w:rPr>
                <w:rFonts w:cs="Arial"/>
              </w:rPr>
            </w:pPr>
          </w:p>
        </w:tc>
        <w:tc>
          <w:tcPr>
            <w:tcW w:w="1368" w:type="pct"/>
            <w:vAlign w:val="center"/>
          </w:tcPr>
          <w:p w14:paraId="15838941"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119.4</w:t>
            </w:r>
          </w:p>
        </w:tc>
      </w:tr>
      <w:tr w:rsidR="00316542" w:rsidRPr="00130358" w14:paraId="590F97FA" w14:textId="77777777" w:rsidTr="00772922">
        <w:trPr>
          <w:cantSplit/>
          <w:jc w:val="center"/>
        </w:trPr>
        <w:tc>
          <w:tcPr>
            <w:tcW w:w="1115" w:type="pct"/>
            <w:vMerge/>
            <w:vAlign w:val="center"/>
          </w:tcPr>
          <w:p w14:paraId="01402150" w14:textId="77777777" w:rsidR="00316542" w:rsidRPr="00130358" w:rsidRDefault="00316542" w:rsidP="00D62538">
            <w:pPr>
              <w:pStyle w:val="TAL"/>
              <w:keepNext w:val="0"/>
              <w:keepLines w:val="0"/>
              <w:rPr>
                <w:rFonts w:cs="Arial"/>
              </w:rPr>
            </w:pPr>
          </w:p>
        </w:tc>
        <w:tc>
          <w:tcPr>
            <w:tcW w:w="1470" w:type="pct"/>
            <w:vAlign w:val="center"/>
          </w:tcPr>
          <w:p w14:paraId="144AA659" w14:textId="3A13CFBF"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0EDC6539" w14:textId="77777777" w:rsidR="00316542" w:rsidRPr="00130358" w:rsidRDefault="00316542" w:rsidP="00D62538">
            <w:pPr>
              <w:pStyle w:val="TAC"/>
              <w:keepNext w:val="0"/>
              <w:keepLines w:val="0"/>
              <w:rPr>
                <w:rFonts w:cs="Arial"/>
              </w:rPr>
            </w:pPr>
          </w:p>
        </w:tc>
        <w:tc>
          <w:tcPr>
            <w:tcW w:w="1368" w:type="pct"/>
            <w:vAlign w:val="center"/>
          </w:tcPr>
          <w:p w14:paraId="38240639"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118.4</w:t>
            </w:r>
          </w:p>
        </w:tc>
      </w:tr>
      <w:tr w:rsidR="00316542" w:rsidRPr="00130358" w14:paraId="70681D25" w14:textId="77777777" w:rsidTr="00772922">
        <w:trPr>
          <w:jc w:val="center"/>
        </w:trPr>
        <w:tc>
          <w:tcPr>
            <w:tcW w:w="2585" w:type="pct"/>
            <w:gridSpan w:val="2"/>
            <w:vAlign w:val="center"/>
          </w:tcPr>
          <w:p w14:paraId="46463D1E" w14:textId="77777777" w:rsidR="00316542" w:rsidRPr="00130358" w:rsidRDefault="00316542" w:rsidP="00D62538">
            <w:pPr>
              <w:pStyle w:val="TAL"/>
              <w:keepNext w:val="0"/>
              <w:keepLines w:val="0"/>
              <w:rPr>
                <w:rFonts w:cs="Arial"/>
              </w:rPr>
            </w:pPr>
            <w:r w:rsidRPr="00130358">
              <w:rPr>
                <w:rFonts w:cs="Arial"/>
                <w:position w:val="-12"/>
              </w:rPr>
              <w:object w:dxaOrig="620" w:dyaOrig="380" w14:anchorId="298D9825">
                <v:shape id="_x0000_i1088" type="#_x0000_t75" style="width:31.5pt;height:18.75pt" o:ole="" fillcolor="window">
                  <v:imagedata r:id="rId9" o:title=""/>
                </v:shape>
                <o:OLEObject Type="Embed" ProgID="Equation.3" ShapeID="_x0000_i1088" DrawAspect="Content" ObjectID="_1736593579" r:id="rId78"/>
              </w:object>
            </w:r>
          </w:p>
        </w:tc>
        <w:tc>
          <w:tcPr>
            <w:tcW w:w="1047" w:type="pct"/>
            <w:vAlign w:val="center"/>
          </w:tcPr>
          <w:p w14:paraId="0FA385F0" w14:textId="77777777" w:rsidR="00316542" w:rsidRPr="00130358" w:rsidRDefault="00316542" w:rsidP="00D62538">
            <w:pPr>
              <w:pStyle w:val="TAC"/>
              <w:keepNext w:val="0"/>
              <w:keepLines w:val="0"/>
              <w:rPr>
                <w:rFonts w:cs="Arial"/>
              </w:rPr>
            </w:pPr>
            <w:r w:rsidRPr="00130358">
              <w:rPr>
                <w:rFonts w:cs="Arial"/>
              </w:rPr>
              <w:t>dB</w:t>
            </w:r>
          </w:p>
        </w:tc>
        <w:tc>
          <w:tcPr>
            <w:tcW w:w="1368" w:type="pct"/>
            <w:vAlign w:val="center"/>
          </w:tcPr>
          <w:p w14:paraId="0F55FA18"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2656B86C" w14:textId="77777777" w:rsidTr="00772922">
        <w:trPr>
          <w:cantSplit/>
          <w:jc w:val="center"/>
        </w:trPr>
        <w:tc>
          <w:tcPr>
            <w:tcW w:w="1115" w:type="pct"/>
            <w:vMerge w:val="restart"/>
            <w:vAlign w:val="center"/>
          </w:tcPr>
          <w:p w14:paraId="6532F7A5" w14:textId="77777777" w:rsidR="00316542" w:rsidRPr="00130358" w:rsidRDefault="00316542" w:rsidP="00D62538">
            <w:pPr>
              <w:pStyle w:val="TAL"/>
              <w:keepNext w:val="0"/>
              <w:keepLines w:val="0"/>
              <w:rPr>
                <w:rFonts w:cs="Arial"/>
                <w:vertAlign w:val="superscript"/>
                <w:lang w:eastAsia="zh-CN"/>
              </w:rPr>
            </w:pPr>
            <w:r w:rsidRPr="00130358">
              <w:rPr>
                <w:rFonts w:cs="Arial"/>
              </w:rPr>
              <w:t>RSRP</w:t>
            </w:r>
            <w:r w:rsidRPr="00130358">
              <w:rPr>
                <w:rFonts w:cs="Arial"/>
                <w:vertAlign w:val="superscript"/>
              </w:rPr>
              <w:t>Note</w:t>
            </w:r>
            <w:r w:rsidRPr="00130358">
              <w:rPr>
                <w:rFonts w:cs="Arial"/>
                <w:vertAlign w:val="superscript"/>
                <w:lang w:eastAsia="zh-CN"/>
              </w:rPr>
              <w:t>4</w:t>
            </w:r>
          </w:p>
        </w:tc>
        <w:tc>
          <w:tcPr>
            <w:tcW w:w="1470" w:type="pct"/>
            <w:vAlign w:val="center"/>
          </w:tcPr>
          <w:p w14:paraId="6F5361A9" w14:textId="4A326D9D"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CD67FBC" w14:textId="2EACE16B" w:rsidR="00316542" w:rsidRPr="00130358" w:rsidRDefault="00316542"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7BEF4C80"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124.4</w:t>
            </w:r>
          </w:p>
        </w:tc>
      </w:tr>
      <w:tr w:rsidR="00316542" w:rsidRPr="00130358" w14:paraId="1812DFD8" w14:textId="77777777" w:rsidTr="00772922">
        <w:trPr>
          <w:cantSplit/>
          <w:jc w:val="center"/>
        </w:trPr>
        <w:tc>
          <w:tcPr>
            <w:tcW w:w="1115" w:type="pct"/>
            <w:vMerge/>
            <w:vAlign w:val="center"/>
          </w:tcPr>
          <w:p w14:paraId="67EDCCB1" w14:textId="77777777" w:rsidR="00316542" w:rsidRPr="00130358" w:rsidRDefault="00316542" w:rsidP="00D62538">
            <w:pPr>
              <w:pStyle w:val="TAL"/>
              <w:keepNext w:val="0"/>
              <w:keepLines w:val="0"/>
              <w:rPr>
                <w:rFonts w:cs="Arial"/>
              </w:rPr>
            </w:pPr>
          </w:p>
        </w:tc>
        <w:tc>
          <w:tcPr>
            <w:tcW w:w="1470" w:type="pct"/>
            <w:vAlign w:val="center"/>
          </w:tcPr>
          <w:p w14:paraId="28D28AC1" w14:textId="6062F075"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3021C988" w14:textId="77777777" w:rsidR="00316542" w:rsidRPr="00130358" w:rsidRDefault="00316542" w:rsidP="00D62538">
            <w:pPr>
              <w:pStyle w:val="TAC"/>
              <w:keepNext w:val="0"/>
              <w:keepLines w:val="0"/>
              <w:rPr>
                <w:rFonts w:cs="Arial"/>
              </w:rPr>
            </w:pPr>
          </w:p>
        </w:tc>
        <w:tc>
          <w:tcPr>
            <w:tcW w:w="1368" w:type="pct"/>
            <w:vAlign w:val="center"/>
          </w:tcPr>
          <w:p w14:paraId="1B3D41D2"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123.4</w:t>
            </w:r>
          </w:p>
        </w:tc>
      </w:tr>
      <w:tr w:rsidR="00316542" w:rsidRPr="00130358" w14:paraId="467041A4" w14:textId="77777777" w:rsidTr="00772922">
        <w:trPr>
          <w:cantSplit/>
          <w:jc w:val="center"/>
        </w:trPr>
        <w:tc>
          <w:tcPr>
            <w:tcW w:w="1115" w:type="pct"/>
            <w:vMerge/>
            <w:vAlign w:val="center"/>
          </w:tcPr>
          <w:p w14:paraId="2722310B" w14:textId="77777777" w:rsidR="00316542" w:rsidRPr="00130358" w:rsidRDefault="00316542" w:rsidP="00D62538">
            <w:pPr>
              <w:pStyle w:val="TAL"/>
              <w:keepNext w:val="0"/>
              <w:keepLines w:val="0"/>
              <w:rPr>
                <w:rFonts w:cs="Arial"/>
              </w:rPr>
            </w:pPr>
          </w:p>
        </w:tc>
        <w:tc>
          <w:tcPr>
            <w:tcW w:w="1470" w:type="pct"/>
            <w:vAlign w:val="center"/>
          </w:tcPr>
          <w:p w14:paraId="65C04916" w14:textId="43D28602"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1CC0C5E2" w14:textId="77777777" w:rsidR="00316542" w:rsidRPr="00130358" w:rsidRDefault="00316542" w:rsidP="00D62538">
            <w:pPr>
              <w:pStyle w:val="TAC"/>
              <w:keepNext w:val="0"/>
              <w:keepLines w:val="0"/>
              <w:rPr>
                <w:rFonts w:cs="Arial"/>
              </w:rPr>
            </w:pPr>
          </w:p>
        </w:tc>
        <w:tc>
          <w:tcPr>
            <w:tcW w:w="1368" w:type="pct"/>
            <w:vAlign w:val="center"/>
          </w:tcPr>
          <w:p w14:paraId="2A74305E" w14:textId="77777777" w:rsidR="00316542" w:rsidRPr="00130358" w:rsidRDefault="00316542" w:rsidP="00D62538">
            <w:pPr>
              <w:pStyle w:val="TAC"/>
              <w:keepNext w:val="0"/>
              <w:keepLines w:val="0"/>
              <w:rPr>
                <w:rFonts w:cs="Arial"/>
                <w:lang w:eastAsia="zh-CN"/>
              </w:rPr>
            </w:pPr>
            <w:r w:rsidRPr="00130358">
              <w:rPr>
                <w:rFonts w:cs="Arial"/>
              </w:rPr>
              <w:t>-</w:t>
            </w:r>
            <w:r w:rsidR="003919D6" w:rsidRPr="00130358">
              <w:rPr>
                <w:rFonts w:cs="Arial"/>
              </w:rPr>
              <w:t>122.4</w:t>
            </w:r>
          </w:p>
        </w:tc>
      </w:tr>
      <w:tr w:rsidR="00316542" w:rsidRPr="00130358" w14:paraId="0B10C51F" w14:textId="77777777" w:rsidTr="00772922">
        <w:trPr>
          <w:cantSplit/>
          <w:jc w:val="center"/>
        </w:trPr>
        <w:tc>
          <w:tcPr>
            <w:tcW w:w="1115" w:type="pct"/>
            <w:vMerge w:val="restart"/>
            <w:vAlign w:val="center"/>
          </w:tcPr>
          <w:p w14:paraId="5B9312F5" w14:textId="77777777" w:rsidR="00316542" w:rsidRPr="00130358" w:rsidRDefault="00316542" w:rsidP="00D62538">
            <w:pPr>
              <w:pStyle w:val="TAL"/>
              <w:keepNext w:val="0"/>
              <w:keepLines w:val="0"/>
              <w:rPr>
                <w:rFonts w:cs="Arial"/>
                <w:lang w:eastAsia="zh-CN"/>
              </w:rPr>
            </w:pPr>
            <w:r w:rsidRPr="00130358">
              <w:rPr>
                <w:rFonts w:cs="Arial"/>
              </w:rPr>
              <w:t>RSRQ</w:t>
            </w:r>
            <w:r w:rsidRPr="00130358">
              <w:rPr>
                <w:rFonts w:cs="Arial"/>
                <w:vertAlign w:val="superscript"/>
              </w:rPr>
              <w:t>Note</w:t>
            </w:r>
            <w:r w:rsidRPr="00130358">
              <w:rPr>
                <w:rFonts w:cs="Arial"/>
                <w:vertAlign w:val="superscript"/>
                <w:lang w:eastAsia="zh-CN"/>
              </w:rPr>
              <w:t>4</w:t>
            </w:r>
          </w:p>
        </w:tc>
        <w:tc>
          <w:tcPr>
            <w:tcW w:w="1470" w:type="pct"/>
            <w:vAlign w:val="center"/>
          </w:tcPr>
          <w:p w14:paraId="344B2DCD" w14:textId="08370254"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4328E16C" w14:textId="77777777" w:rsidR="00316542" w:rsidRPr="00130358" w:rsidRDefault="00316542" w:rsidP="00D62538">
            <w:pPr>
              <w:pStyle w:val="TAC"/>
              <w:keepNext w:val="0"/>
              <w:keepLines w:val="0"/>
              <w:rPr>
                <w:rFonts w:cs="Arial"/>
              </w:rPr>
            </w:pPr>
            <w:r w:rsidRPr="00130358">
              <w:rPr>
                <w:rFonts w:cs="Arial"/>
              </w:rPr>
              <w:t>dB</w:t>
            </w:r>
          </w:p>
        </w:tc>
        <w:tc>
          <w:tcPr>
            <w:tcW w:w="1368" w:type="pct"/>
            <w:vMerge w:val="restart"/>
            <w:vAlign w:val="center"/>
          </w:tcPr>
          <w:p w14:paraId="125CBECF" w14:textId="77777777" w:rsidR="00316542" w:rsidRPr="00130358" w:rsidRDefault="00316542" w:rsidP="00D62538">
            <w:pPr>
              <w:pStyle w:val="TAC"/>
              <w:keepNext w:val="0"/>
              <w:keepLines w:val="0"/>
              <w:rPr>
                <w:rFonts w:cs="Arial"/>
              </w:rPr>
            </w:pPr>
            <w:r w:rsidRPr="00130358">
              <w:rPr>
                <w:rFonts w:cs="Arial"/>
              </w:rPr>
              <w:t>-14.93</w:t>
            </w:r>
          </w:p>
        </w:tc>
      </w:tr>
      <w:tr w:rsidR="00316542" w:rsidRPr="00130358" w14:paraId="40D4011F" w14:textId="77777777" w:rsidTr="00772922">
        <w:trPr>
          <w:cantSplit/>
          <w:jc w:val="center"/>
        </w:trPr>
        <w:tc>
          <w:tcPr>
            <w:tcW w:w="1115" w:type="pct"/>
            <w:vMerge/>
            <w:vAlign w:val="center"/>
          </w:tcPr>
          <w:p w14:paraId="1D66F966" w14:textId="77777777" w:rsidR="00316542" w:rsidRPr="00130358" w:rsidRDefault="00316542" w:rsidP="00D62538">
            <w:pPr>
              <w:pStyle w:val="TAL"/>
              <w:keepNext w:val="0"/>
              <w:keepLines w:val="0"/>
              <w:rPr>
                <w:rFonts w:cs="Arial"/>
              </w:rPr>
            </w:pPr>
          </w:p>
        </w:tc>
        <w:tc>
          <w:tcPr>
            <w:tcW w:w="1470" w:type="pct"/>
            <w:vAlign w:val="center"/>
          </w:tcPr>
          <w:p w14:paraId="127A8E4E" w14:textId="416FFE1E"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02B20E6C" w14:textId="77777777" w:rsidR="00316542" w:rsidRPr="00130358" w:rsidRDefault="00316542" w:rsidP="00D62538">
            <w:pPr>
              <w:pStyle w:val="TAC"/>
              <w:keepNext w:val="0"/>
              <w:keepLines w:val="0"/>
              <w:rPr>
                <w:rFonts w:cs="Arial"/>
              </w:rPr>
            </w:pPr>
          </w:p>
        </w:tc>
        <w:tc>
          <w:tcPr>
            <w:tcW w:w="1368" w:type="pct"/>
            <w:vMerge/>
            <w:vAlign w:val="center"/>
          </w:tcPr>
          <w:p w14:paraId="03DFEEAC" w14:textId="77777777" w:rsidR="00316542" w:rsidRPr="00130358" w:rsidRDefault="00316542" w:rsidP="00D62538">
            <w:pPr>
              <w:pStyle w:val="TAC"/>
              <w:keepNext w:val="0"/>
              <w:keepLines w:val="0"/>
              <w:rPr>
                <w:rFonts w:cs="Arial"/>
              </w:rPr>
            </w:pPr>
          </w:p>
        </w:tc>
      </w:tr>
      <w:tr w:rsidR="00316542" w:rsidRPr="00130358" w14:paraId="79492A9A" w14:textId="77777777" w:rsidTr="00772922">
        <w:trPr>
          <w:cantSplit/>
          <w:jc w:val="center"/>
        </w:trPr>
        <w:tc>
          <w:tcPr>
            <w:tcW w:w="1115" w:type="pct"/>
            <w:vMerge/>
            <w:vAlign w:val="center"/>
          </w:tcPr>
          <w:p w14:paraId="203BDB6B" w14:textId="77777777" w:rsidR="00316542" w:rsidRPr="00130358" w:rsidRDefault="00316542" w:rsidP="00D62538">
            <w:pPr>
              <w:pStyle w:val="TAL"/>
              <w:keepNext w:val="0"/>
              <w:keepLines w:val="0"/>
              <w:rPr>
                <w:rFonts w:cs="Arial"/>
              </w:rPr>
            </w:pPr>
          </w:p>
        </w:tc>
        <w:tc>
          <w:tcPr>
            <w:tcW w:w="1470" w:type="pct"/>
            <w:vAlign w:val="center"/>
          </w:tcPr>
          <w:p w14:paraId="335D6845" w14:textId="169E3774"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2175F516" w14:textId="77777777" w:rsidR="00316542" w:rsidRPr="00130358" w:rsidRDefault="00316542" w:rsidP="00D62538">
            <w:pPr>
              <w:pStyle w:val="TAC"/>
              <w:keepNext w:val="0"/>
              <w:keepLines w:val="0"/>
              <w:rPr>
                <w:rFonts w:cs="Arial"/>
              </w:rPr>
            </w:pPr>
          </w:p>
        </w:tc>
        <w:tc>
          <w:tcPr>
            <w:tcW w:w="1368" w:type="pct"/>
            <w:vMerge/>
            <w:vAlign w:val="center"/>
          </w:tcPr>
          <w:p w14:paraId="4548148C" w14:textId="77777777" w:rsidR="00316542" w:rsidRPr="00130358" w:rsidRDefault="00316542" w:rsidP="00D62538">
            <w:pPr>
              <w:pStyle w:val="TAC"/>
              <w:keepNext w:val="0"/>
              <w:keepLines w:val="0"/>
              <w:rPr>
                <w:rFonts w:cs="Arial"/>
              </w:rPr>
            </w:pPr>
          </w:p>
        </w:tc>
      </w:tr>
      <w:tr w:rsidR="00316542" w:rsidRPr="00130358" w14:paraId="2B9A0D90" w14:textId="77777777" w:rsidTr="00772922">
        <w:trPr>
          <w:cantSplit/>
          <w:jc w:val="center"/>
        </w:trPr>
        <w:tc>
          <w:tcPr>
            <w:tcW w:w="1115" w:type="pct"/>
            <w:vMerge w:val="restart"/>
            <w:vAlign w:val="center"/>
          </w:tcPr>
          <w:p w14:paraId="06F45DCB" w14:textId="77777777" w:rsidR="00316542" w:rsidRPr="00130358" w:rsidRDefault="00316542" w:rsidP="00D62538">
            <w:pPr>
              <w:pStyle w:val="TAL"/>
              <w:keepNext w:val="0"/>
              <w:keepLines w:val="0"/>
              <w:rPr>
                <w:rFonts w:cs="Arial"/>
                <w:vertAlign w:val="superscript"/>
                <w:lang w:eastAsia="zh-CN"/>
              </w:rPr>
            </w:pPr>
            <w:r w:rsidRPr="00130358">
              <w:rPr>
                <w:rFonts w:cs="Arial"/>
              </w:rPr>
              <w:t>Io</w:t>
            </w:r>
            <w:r w:rsidRPr="00130358">
              <w:rPr>
                <w:rFonts w:cs="Arial"/>
                <w:vertAlign w:val="superscript"/>
              </w:rPr>
              <w:t>Note</w:t>
            </w:r>
            <w:r w:rsidRPr="00130358">
              <w:rPr>
                <w:rFonts w:cs="Arial"/>
                <w:vertAlign w:val="superscript"/>
                <w:lang w:eastAsia="zh-CN"/>
              </w:rPr>
              <w:t>4</w:t>
            </w:r>
          </w:p>
        </w:tc>
        <w:tc>
          <w:tcPr>
            <w:tcW w:w="1470" w:type="pct"/>
            <w:vAlign w:val="center"/>
          </w:tcPr>
          <w:p w14:paraId="67BEF45C" w14:textId="07C4C667"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23B14F6E" w14:textId="38E4EC9A" w:rsidR="00316542" w:rsidRPr="00130358" w:rsidRDefault="00316542"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6440F8EA"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91.16</w:t>
            </w:r>
          </w:p>
        </w:tc>
      </w:tr>
      <w:tr w:rsidR="00316542" w:rsidRPr="00130358" w14:paraId="4EA55385" w14:textId="77777777" w:rsidTr="00772922">
        <w:trPr>
          <w:cantSplit/>
          <w:jc w:val="center"/>
        </w:trPr>
        <w:tc>
          <w:tcPr>
            <w:tcW w:w="1115" w:type="pct"/>
            <w:vMerge/>
            <w:vAlign w:val="center"/>
          </w:tcPr>
          <w:p w14:paraId="50071E02" w14:textId="77777777" w:rsidR="00316542" w:rsidRPr="00130358" w:rsidRDefault="00316542" w:rsidP="00D62538">
            <w:pPr>
              <w:pStyle w:val="TAL"/>
              <w:keepNext w:val="0"/>
              <w:keepLines w:val="0"/>
              <w:rPr>
                <w:rFonts w:cs="Arial"/>
              </w:rPr>
            </w:pPr>
          </w:p>
        </w:tc>
        <w:tc>
          <w:tcPr>
            <w:tcW w:w="1470" w:type="pct"/>
            <w:vAlign w:val="center"/>
          </w:tcPr>
          <w:p w14:paraId="3C17249E" w14:textId="0AB91FBA" w:rsidR="00316542" w:rsidRPr="00130358" w:rsidRDefault="00316542"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5EE49ED5" w14:textId="77777777" w:rsidR="00316542" w:rsidRPr="00130358" w:rsidRDefault="00316542" w:rsidP="00D62538">
            <w:pPr>
              <w:pStyle w:val="TAC"/>
              <w:keepNext w:val="0"/>
              <w:keepLines w:val="0"/>
              <w:rPr>
                <w:rFonts w:cs="Arial"/>
              </w:rPr>
            </w:pPr>
          </w:p>
        </w:tc>
        <w:tc>
          <w:tcPr>
            <w:tcW w:w="1368" w:type="pct"/>
            <w:vAlign w:val="center"/>
          </w:tcPr>
          <w:p w14:paraId="03AE3EA1"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90.16</w:t>
            </w:r>
          </w:p>
        </w:tc>
      </w:tr>
      <w:tr w:rsidR="00316542" w:rsidRPr="00130358" w14:paraId="250928B8" w14:textId="77777777" w:rsidTr="00772922">
        <w:trPr>
          <w:cantSplit/>
          <w:jc w:val="center"/>
        </w:trPr>
        <w:tc>
          <w:tcPr>
            <w:tcW w:w="1115" w:type="pct"/>
            <w:vMerge/>
            <w:vAlign w:val="center"/>
          </w:tcPr>
          <w:p w14:paraId="3781F586" w14:textId="77777777" w:rsidR="00316542" w:rsidRPr="00130358" w:rsidRDefault="00316542" w:rsidP="00D62538">
            <w:pPr>
              <w:pStyle w:val="TAL"/>
              <w:keepNext w:val="0"/>
              <w:keepLines w:val="0"/>
              <w:rPr>
                <w:rFonts w:cs="Arial"/>
              </w:rPr>
            </w:pPr>
          </w:p>
        </w:tc>
        <w:tc>
          <w:tcPr>
            <w:tcW w:w="1470" w:type="pct"/>
            <w:vAlign w:val="center"/>
          </w:tcPr>
          <w:p w14:paraId="0FB4F837" w14:textId="3647C2A1" w:rsidR="00316542" w:rsidRPr="00130358" w:rsidRDefault="00316542"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2CA303FD" w14:textId="77777777" w:rsidR="00316542" w:rsidRPr="00130358" w:rsidRDefault="00316542" w:rsidP="00D62538">
            <w:pPr>
              <w:pStyle w:val="TAC"/>
              <w:keepNext w:val="0"/>
              <w:keepLines w:val="0"/>
              <w:rPr>
                <w:rFonts w:cs="Arial"/>
              </w:rPr>
            </w:pPr>
          </w:p>
        </w:tc>
        <w:tc>
          <w:tcPr>
            <w:tcW w:w="1368" w:type="pct"/>
            <w:vAlign w:val="center"/>
          </w:tcPr>
          <w:p w14:paraId="04DCC89F" w14:textId="77777777" w:rsidR="00316542" w:rsidRPr="00130358" w:rsidRDefault="00316542" w:rsidP="00D62538">
            <w:pPr>
              <w:pStyle w:val="TAC"/>
              <w:keepNext w:val="0"/>
              <w:keepLines w:val="0"/>
              <w:rPr>
                <w:rFonts w:cs="Arial"/>
              </w:rPr>
            </w:pPr>
            <w:r w:rsidRPr="00130358">
              <w:rPr>
                <w:rFonts w:cs="Arial"/>
              </w:rPr>
              <w:t>-</w:t>
            </w:r>
            <w:r w:rsidR="003919D6" w:rsidRPr="00130358">
              <w:rPr>
                <w:rFonts w:cs="Arial"/>
              </w:rPr>
              <w:t>89.16</w:t>
            </w:r>
          </w:p>
        </w:tc>
      </w:tr>
      <w:tr w:rsidR="00316542" w:rsidRPr="00130358" w14:paraId="0C51F924" w14:textId="77777777" w:rsidTr="00772922">
        <w:trPr>
          <w:jc w:val="center"/>
        </w:trPr>
        <w:tc>
          <w:tcPr>
            <w:tcW w:w="2585" w:type="pct"/>
            <w:gridSpan w:val="2"/>
            <w:vAlign w:val="center"/>
          </w:tcPr>
          <w:p w14:paraId="6B6BF415" w14:textId="77777777" w:rsidR="00316542" w:rsidRPr="00130358" w:rsidRDefault="00316542" w:rsidP="00D62538">
            <w:pPr>
              <w:pStyle w:val="TAL"/>
              <w:keepNext w:val="0"/>
              <w:keepLines w:val="0"/>
              <w:rPr>
                <w:rFonts w:cs="Arial"/>
              </w:rPr>
            </w:pPr>
            <w:r w:rsidRPr="00130358">
              <w:rPr>
                <w:rFonts w:cs="Arial"/>
                <w:position w:val="-12"/>
              </w:rPr>
              <w:object w:dxaOrig="800" w:dyaOrig="380" w14:anchorId="38129830">
                <v:shape id="_x0000_i1089" type="#_x0000_t75" style="width:39.75pt;height:18.75pt" o:ole="" fillcolor="window">
                  <v:imagedata r:id="rId11" o:title=""/>
                </v:shape>
                <o:OLEObject Type="Embed" ProgID="Equation.3" ShapeID="_x0000_i1089" DrawAspect="Content" ObjectID="_1736593580" r:id="rId79"/>
              </w:object>
            </w:r>
          </w:p>
        </w:tc>
        <w:tc>
          <w:tcPr>
            <w:tcW w:w="1047" w:type="pct"/>
            <w:vAlign w:val="center"/>
          </w:tcPr>
          <w:p w14:paraId="277FB048" w14:textId="77777777" w:rsidR="00316542" w:rsidRPr="00130358" w:rsidRDefault="00316542" w:rsidP="00D62538">
            <w:pPr>
              <w:pStyle w:val="TAC"/>
              <w:keepNext w:val="0"/>
              <w:keepLines w:val="0"/>
              <w:rPr>
                <w:rFonts w:cs="Arial"/>
              </w:rPr>
            </w:pPr>
            <w:r w:rsidRPr="00130358">
              <w:rPr>
                <w:rFonts w:cs="Arial"/>
              </w:rPr>
              <w:t>dB</w:t>
            </w:r>
          </w:p>
        </w:tc>
        <w:tc>
          <w:tcPr>
            <w:tcW w:w="1368" w:type="pct"/>
            <w:vAlign w:val="center"/>
          </w:tcPr>
          <w:p w14:paraId="689A8E4C" w14:textId="77777777" w:rsidR="00316542" w:rsidRPr="00130358" w:rsidRDefault="00316542" w:rsidP="00D62538">
            <w:pPr>
              <w:pStyle w:val="TAC"/>
              <w:keepNext w:val="0"/>
              <w:keepLines w:val="0"/>
              <w:rPr>
                <w:rFonts w:cs="Arial"/>
              </w:rPr>
            </w:pPr>
            <w:r w:rsidRPr="00130358">
              <w:rPr>
                <w:rFonts w:cs="Arial"/>
              </w:rPr>
              <w:t>-4</w:t>
            </w:r>
          </w:p>
        </w:tc>
      </w:tr>
      <w:tr w:rsidR="00316542" w:rsidRPr="00130358" w14:paraId="111C5F31" w14:textId="77777777" w:rsidTr="00772922">
        <w:trPr>
          <w:jc w:val="center"/>
        </w:trPr>
        <w:tc>
          <w:tcPr>
            <w:tcW w:w="2585" w:type="pct"/>
            <w:gridSpan w:val="2"/>
            <w:vAlign w:val="center"/>
          </w:tcPr>
          <w:p w14:paraId="3FCF9366" w14:textId="4827AF5D" w:rsidR="00316542" w:rsidRPr="00130358" w:rsidRDefault="00316542"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1956882C" w14:textId="77777777" w:rsidR="00316542" w:rsidRPr="00130358" w:rsidRDefault="00316542" w:rsidP="00D62538">
            <w:pPr>
              <w:pStyle w:val="TAC"/>
              <w:keepNext w:val="0"/>
              <w:keepLines w:val="0"/>
              <w:rPr>
                <w:rFonts w:cs="Arial"/>
              </w:rPr>
            </w:pPr>
            <w:r w:rsidRPr="00130358">
              <w:rPr>
                <w:rFonts w:cs="Arial"/>
              </w:rPr>
              <w:t>-</w:t>
            </w:r>
          </w:p>
        </w:tc>
        <w:tc>
          <w:tcPr>
            <w:tcW w:w="1368" w:type="pct"/>
            <w:vAlign w:val="center"/>
          </w:tcPr>
          <w:p w14:paraId="27B2CAD7" w14:textId="77777777" w:rsidR="00316542" w:rsidRPr="00130358" w:rsidRDefault="00316542" w:rsidP="00D62538">
            <w:pPr>
              <w:pStyle w:val="TAC"/>
              <w:keepNext w:val="0"/>
              <w:keepLines w:val="0"/>
              <w:rPr>
                <w:rFonts w:cs="Arial"/>
              </w:rPr>
            </w:pPr>
            <w:r w:rsidRPr="00130358">
              <w:rPr>
                <w:rFonts w:cs="Arial"/>
              </w:rPr>
              <w:t>AWGN</w:t>
            </w:r>
          </w:p>
        </w:tc>
      </w:tr>
      <w:tr w:rsidR="00316542" w:rsidRPr="00130358" w14:paraId="0C174290" w14:textId="77777777" w:rsidTr="00772922">
        <w:trPr>
          <w:cantSplit/>
          <w:jc w:val="center"/>
        </w:trPr>
        <w:tc>
          <w:tcPr>
            <w:tcW w:w="5000" w:type="pct"/>
            <w:gridSpan w:val="4"/>
            <w:vAlign w:val="center"/>
          </w:tcPr>
          <w:p w14:paraId="087CA06A" w14:textId="6504903A" w:rsidR="00316542" w:rsidRPr="00130358" w:rsidRDefault="00483222" w:rsidP="00D62538">
            <w:pPr>
              <w:pStyle w:val="TAN"/>
              <w:keepNext w:val="0"/>
              <w:keepLines w:val="0"/>
              <w:rPr>
                <w:rFonts w:cs="Arial"/>
                <w:lang w:eastAsia="zh-CN"/>
              </w:rPr>
            </w:pPr>
            <w:r w:rsidRPr="00130358">
              <w:rPr>
                <w:rFonts w:cs="Arial"/>
                <w:lang w:eastAsia="zh-CN"/>
              </w:rPr>
              <w:t>NOTE 1:</w:t>
            </w:r>
            <w:r w:rsidR="00316542" w:rsidRPr="00130358">
              <w:rPr>
                <w:rFonts w:cs="Arial"/>
                <w:lang w:eastAsia="zh-CN"/>
              </w:rPr>
              <w:tab/>
              <w:t>For</w:t>
            </w:r>
            <w:r w:rsidR="00D62538" w:rsidRPr="00130358">
              <w:rPr>
                <w:rFonts w:cs="Arial"/>
                <w:lang w:eastAsia="zh-CN"/>
              </w:rPr>
              <w:t xml:space="preserve"> </w:t>
            </w:r>
            <w:r w:rsidR="00316542" w:rsidRPr="00130358">
              <w:rPr>
                <w:rFonts w:cs="Arial"/>
                <w:lang w:eastAsia="zh-CN"/>
              </w:rPr>
              <w:t>special</w:t>
            </w:r>
            <w:r w:rsidR="00D62538" w:rsidRPr="00130358">
              <w:rPr>
                <w:rFonts w:cs="Arial"/>
                <w:lang w:eastAsia="zh-CN"/>
              </w:rPr>
              <w:t xml:space="preserve"> </w:t>
            </w:r>
            <w:r w:rsidR="00316542" w:rsidRPr="00130358">
              <w:rPr>
                <w:rFonts w:cs="Arial"/>
                <w:lang w:eastAsia="zh-CN"/>
              </w:rPr>
              <w:t>subframe</w:t>
            </w:r>
            <w:r w:rsidR="00D62538" w:rsidRPr="00130358">
              <w:rPr>
                <w:rFonts w:cs="Arial"/>
                <w:lang w:eastAsia="zh-CN"/>
              </w:rPr>
              <w:t xml:space="preserve"> </w:t>
            </w:r>
            <w:r w:rsidR="00316542" w:rsidRPr="00130358">
              <w:rPr>
                <w:rFonts w:cs="Arial"/>
                <w:lang w:eastAsia="zh-CN"/>
              </w:rPr>
              <w:t>and</w:t>
            </w:r>
            <w:r w:rsidR="00D62538" w:rsidRPr="00130358">
              <w:rPr>
                <w:rFonts w:cs="Arial"/>
                <w:lang w:eastAsia="zh-CN"/>
              </w:rPr>
              <w:t xml:space="preserve"> </w:t>
            </w:r>
            <w:r w:rsidR="00316542" w:rsidRPr="00130358">
              <w:rPr>
                <w:rFonts w:cs="Arial"/>
                <w:lang w:eastAsia="zh-CN"/>
              </w:rPr>
              <w:t>uplink-downlink</w:t>
            </w:r>
            <w:r w:rsidR="00D62538" w:rsidRPr="00130358">
              <w:rPr>
                <w:rFonts w:cs="Arial"/>
                <w:lang w:eastAsia="zh-CN"/>
              </w:rPr>
              <w:t xml:space="preserve"> </w:t>
            </w:r>
            <w:r w:rsidR="00316542" w:rsidRPr="00130358">
              <w:rPr>
                <w:rFonts w:cs="Arial"/>
                <w:lang w:eastAsia="zh-CN"/>
              </w:rPr>
              <w:t>configurations</w:t>
            </w:r>
            <w:r w:rsidR="00D62538" w:rsidRPr="00130358">
              <w:rPr>
                <w:rFonts w:cs="Arial"/>
                <w:lang w:eastAsia="zh-CN"/>
              </w:rPr>
              <w:t xml:space="preserve"> </w:t>
            </w:r>
            <w:r w:rsidR="00316542" w:rsidRPr="00130358">
              <w:rPr>
                <w:rFonts w:cs="Arial"/>
                <w:lang w:eastAsia="zh-CN"/>
              </w:rPr>
              <w:t>see</w:t>
            </w:r>
            <w:r w:rsidR="00D62538" w:rsidRPr="00130358">
              <w:rPr>
                <w:rFonts w:cs="Arial"/>
                <w:lang w:eastAsia="zh-CN"/>
              </w:rPr>
              <w:t xml:space="preserve"> </w:t>
            </w:r>
            <w:r w:rsidR="00316542" w:rsidRPr="00130358">
              <w:rPr>
                <w:rFonts w:cs="Arial"/>
                <w:lang w:eastAsia="zh-CN"/>
              </w:rPr>
              <w:t>Tables</w:t>
            </w:r>
            <w:r w:rsidR="00D62538" w:rsidRPr="00130358">
              <w:rPr>
                <w:rFonts w:cs="Arial"/>
                <w:lang w:eastAsia="zh-CN"/>
              </w:rPr>
              <w:t xml:space="preserve"> </w:t>
            </w:r>
            <w:r w:rsidR="00316542" w:rsidRPr="00130358">
              <w:rPr>
                <w:rFonts w:cs="Arial"/>
                <w:lang w:eastAsia="zh-CN"/>
              </w:rPr>
              <w:t>4.2-1</w:t>
            </w:r>
            <w:r w:rsidR="00D62538" w:rsidRPr="00130358">
              <w:rPr>
                <w:rFonts w:cs="Arial"/>
                <w:lang w:eastAsia="zh-CN"/>
              </w:rPr>
              <w:t xml:space="preserve"> </w:t>
            </w:r>
            <w:r w:rsidR="00316542" w:rsidRPr="00130358">
              <w:rPr>
                <w:rFonts w:cs="Arial"/>
                <w:lang w:eastAsia="zh-CN"/>
              </w:rPr>
              <w:t>and</w:t>
            </w:r>
            <w:r w:rsidR="00D62538" w:rsidRPr="00130358">
              <w:rPr>
                <w:rFonts w:cs="Arial"/>
                <w:lang w:eastAsia="zh-CN"/>
              </w:rPr>
              <w:t xml:space="preserve"> </w:t>
            </w:r>
            <w:r w:rsidR="00316542" w:rsidRPr="00130358">
              <w:rPr>
                <w:rFonts w:cs="Arial"/>
                <w:lang w:eastAsia="zh-CN"/>
              </w:rPr>
              <w:t>4.2-2</w:t>
            </w:r>
            <w:r w:rsidR="00D62538" w:rsidRPr="00130358">
              <w:rPr>
                <w:rFonts w:cs="Arial"/>
                <w:lang w:eastAsia="zh-CN"/>
              </w:rPr>
              <w:t xml:space="preserve"> </w:t>
            </w:r>
            <w:r w:rsidR="00062A7B" w:rsidRPr="00130358">
              <w:rPr>
                <w:rFonts w:cs="Arial"/>
                <w:lang w:eastAsia="zh-CN"/>
              </w:rPr>
              <w:t>in</w:t>
            </w:r>
            <w:r w:rsidR="00D62538" w:rsidRPr="00130358">
              <w:rPr>
                <w:rFonts w:cs="Arial"/>
                <w:lang w:eastAsia="zh-CN"/>
              </w:rPr>
              <w:t xml:space="preserve"> </w:t>
            </w:r>
            <w:r w:rsidR="00062A7B" w:rsidRPr="00130358">
              <w:rPr>
                <w:rFonts w:cs="Arial"/>
                <w:lang w:eastAsia="zh-CN"/>
              </w:rPr>
              <w:t>3GPP</w:t>
            </w:r>
            <w:r w:rsidR="00D62538" w:rsidRPr="00130358">
              <w:rPr>
                <w:rFonts w:cs="Arial"/>
                <w:lang w:eastAsia="zh-CN"/>
              </w:rPr>
              <w:t xml:space="preserve"> </w:t>
            </w:r>
            <w:r w:rsidR="00062A7B" w:rsidRPr="00130358">
              <w:rPr>
                <w:rFonts w:cs="Arial"/>
                <w:lang w:eastAsia="zh-CN"/>
              </w:rPr>
              <w:t>TS</w:t>
            </w:r>
            <w:r w:rsidR="00D62538" w:rsidRPr="00130358">
              <w:rPr>
                <w:rFonts w:cs="Arial"/>
                <w:lang w:eastAsia="zh-CN"/>
              </w:rPr>
              <w:t xml:space="preserve"> </w:t>
            </w:r>
            <w:r w:rsidR="00316542" w:rsidRPr="00130358">
              <w:rPr>
                <w:rFonts w:cs="Arial"/>
                <w:lang w:eastAsia="zh-CN"/>
              </w:rPr>
              <w:t>36.211.</w:t>
            </w:r>
          </w:p>
          <w:p w14:paraId="3022AC2B" w14:textId="54CF11AB" w:rsidR="00316542" w:rsidRPr="00130358" w:rsidRDefault="00483222" w:rsidP="00D62538">
            <w:pPr>
              <w:pStyle w:val="TAN"/>
              <w:keepNext w:val="0"/>
              <w:keepLines w:val="0"/>
              <w:rPr>
                <w:rFonts w:cs="Arial"/>
              </w:rPr>
            </w:pPr>
            <w:r w:rsidRPr="00130358">
              <w:rPr>
                <w:rFonts w:cs="Arial"/>
              </w:rPr>
              <w:t>NOTE 2:</w:t>
            </w:r>
            <w:r w:rsidR="00316542" w:rsidRPr="00130358">
              <w:rPr>
                <w:rFonts w:cs="Arial"/>
              </w:rPr>
              <w:tab/>
              <w:t>OCNG</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used</w:t>
            </w:r>
            <w:r w:rsidR="00D62538" w:rsidRPr="00130358">
              <w:rPr>
                <w:rFonts w:cs="Arial"/>
              </w:rPr>
              <w:t xml:space="preserve"> </w:t>
            </w:r>
            <w:r w:rsidR="00316542" w:rsidRPr="00130358">
              <w:rPr>
                <w:rFonts w:cs="Arial"/>
              </w:rPr>
              <w:t>such</w:t>
            </w:r>
            <w:r w:rsidR="00D62538" w:rsidRPr="00130358">
              <w:rPr>
                <w:rFonts w:cs="Arial"/>
              </w:rPr>
              <w:t xml:space="preserve"> </w:t>
            </w:r>
            <w:r w:rsidR="00316542" w:rsidRPr="00130358">
              <w:rPr>
                <w:rFonts w:cs="Arial"/>
              </w:rPr>
              <w:t>that</w:t>
            </w:r>
            <w:r w:rsidR="00D62538" w:rsidRPr="00130358">
              <w:rPr>
                <w:rFonts w:cs="Arial"/>
              </w:rPr>
              <w:t xml:space="preserve"> </w:t>
            </w:r>
            <w:r w:rsidR="00316542" w:rsidRPr="00130358">
              <w:rPr>
                <w:rFonts w:cs="Arial"/>
              </w:rPr>
              <w:t>both</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fully</w:t>
            </w:r>
            <w:r w:rsidR="00D62538" w:rsidRPr="00130358">
              <w:rPr>
                <w:rFonts w:cs="Arial"/>
              </w:rPr>
              <w:t xml:space="preserve"> </w:t>
            </w:r>
            <w:r w:rsidR="00316542" w:rsidRPr="00130358">
              <w:rPr>
                <w:rFonts w:cs="Arial"/>
              </w:rPr>
              <w:t>allocated</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a</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total</w:t>
            </w:r>
            <w:r w:rsidR="00D62538" w:rsidRPr="00130358">
              <w:rPr>
                <w:rFonts w:cs="Arial"/>
              </w:rPr>
              <w:t xml:space="preserve"> </w:t>
            </w:r>
            <w:r w:rsidR="00316542" w:rsidRPr="00130358">
              <w:rPr>
                <w:rFonts w:cs="Arial"/>
              </w:rPr>
              <w:t>transmitted</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spectral</w:t>
            </w:r>
            <w:r w:rsidR="00D62538" w:rsidRPr="00130358">
              <w:rPr>
                <w:rFonts w:cs="Arial"/>
              </w:rPr>
              <w:t xml:space="preserve"> </w:t>
            </w:r>
            <w:r w:rsidR="00316542" w:rsidRPr="00130358">
              <w:rPr>
                <w:rFonts w:cs="Arial"/>
              </w:rPr>
              <w:t>density</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achieved</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all</w:t>
            </w:r>
            <w:r w:rsidR="00D62538" w:rsidRPr="00130358">
              <w:rPr>
                <w:rFonts w:cs="Arial"/>
              </w:rPr>
              <w:t xml:space="preserve"> </w:t>
            </w:r>
            <w:r w:rsidR="00316542" w:rsidRPr="00130358">
              <w:rPr>
                <w:rFonts w:cs="Arial"/>
              </w:rPr>
              <w:t>OFDM</w:t>
            </w:r>
            <w:r w:rsidR="00D62538" w:rsidRPr="00130358">
              <w:rPr>
                <w:rFonts w:cs="Arial"/>
              </w:rPr>
              <w:t xml:space="preserve"> </w:t>
            </w:r>
            <w:r w:rsidR="00316542" w:rsidRPr="00130358">
              <w:rPr>
                <w:rFonts w:cs="Arial"/>
              </w:rPr>
              <w:t>symbols.</w:t>
            </w:r>
          </w:p>
          <w:p w14:paraId="3D33C729" w14:textId="76139C7C" w:rsidR="00316542" w:rsidRPr="00130358" w:rsidRDefault="00483222" w:rsidP="00D62538">
            <w:pPr>
              <w:pStyle w:val="TAN"/>
              <w:keepNext w:val="0"/>
              <w:keepLines w:val="0"/>
              <w:rPr>
                <w:rFonts w:cs="Arial"/>
              </w:rPr>
            </w:pPr>
            <w:r w:rsidRPr="00130358">
              <w:rPr>
                <w:rFonts w:cs="Arial"/>
              </w:rPr>
              <w:t>NOTE 3:</w:t>
            </w:r>
            <w:r w:rsidR="00316542" w:rsidRPr="00130358">
              <w:rPr>
                <w:rFonts w:cs="Arial"/>
              </w:rPr>
              <w:tab/>
              <w:t>Interference</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cells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sources</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in</w:t>
            </w:r>
            <w:r w:rsidR="00D62538" w:rsidRPr="00130358">
              <w:rPr>
                <w:rFonts w:cs="Arial"/>
              </w:rPr>
              <w:t xml:space="preserve"> </w:t>
            </w:r>
            <w:r w:rsidR="00316542" w:rsidRPr="00130358">
              <w:rPr>
                <w:rFonts w:cs="Arial"/>
              </w:rPr>
              <w:t>the</w:t>
            </w:r>
            <w:r w:rsidR="00D62538" w:rsidRPr="00130358">
              <w:rPr>
                <w:rFonts w:cs="Arial"/>
              </w:rPr>
              <w:t xml:space="preserve"> </w:t>
            </w:r>
            <w:r w:rsidR="00316542" w:rsidRPr="00130358">
              <w:rPr>
                <w:rFonts w:cs="Arial"/>
              </w:rPr>
              <w:t>test</w:t>
            </w:r>
            <w:r w:rsidR="00D62538" w:rsidRPr="00130358">
              <w:rPr>
                <w:rFonts w:cs="Arial"/>
              </w:rPr>
              <w:t xml:space="preserve"> </w:t>
            </w:r>
            <w:r w:rsidR="00316542" w:rsidRPr="00130358">
              <w:rPr>
                <w:rFonts w:cs="Arial"/>
              </w:rPr>
              <w:t>is</w:t>
            </w:r>
            <w:r w:rsidR="00D62538" w:rsidRPr="00130358">
              <w:rPr>
                <w:rFonts w:cs="Arial"/>
              </w:rPr>
              <w:t xml:space="preserve"> </w:t>
            </w:r>
            <w:r w:rsidR="00316542" w:rsidRPr="00130358">
              <w:rPr>
                <w:rFonts w:cs="Arial"/>
              </w:rPr>
              <w:t>assumed</w: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constant</w:t>
            </w:r>
            <w:r w:rsidR="00D62538" w:rsidRPr="00130358">
              <w:rPr>
                <w:rFonts w:cs="Arial"/>
              </w:rPr>
              <w:t xml:space="preserve"> </w:t>
            </w:r>
            <w:r w:rsidR="00316542" w:rsidRPr="00130358">
              <w:rPr>
                <w:rFonts w:cs="Arial"/>
              </w:rPr>
              <w:t>over</w:t>
            </w:r>
            <w:r w:rsidR="00D62538" w:rsidRPr="00130358">
              <w:rPr>
                <w:rFonts w:cs="Arial"/>
              </w:rPr>
              <w:t xml:space="preserve"> </w:t>
            </w:r>
            <w:r w:rsidR="00316542" w:rsidRPr="00130358">
              <w:rPr>
                <w:rFonts w:cs="Arial"/>
              </w:rPr>
              <w:t>subcarriers</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time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shall</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modelled</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AWGN</w:t>
            </w:r>
            <w:r w:rsidR="00D62538" w:rsidRPr="00130358">
              <w:rPr>
                <w:rFonts w:cs="Arial"/>
              </w:rPr>
              <w:t xml:space="preserve"> </w:t>
            </w:r>
            <w:r w:rsidR="00316542" w:rsidRPr="00130358">
              <w:rPr>
                <w:rFonts w:cs="Arial"/>
              </w:rPr>
              <w:t>of</w:t>
            </w:r>
            <w:r w:rsidR="00D62538" w:rsidRPr="00130358">
              <w:rPr>
                <w:rFonts w:cs="Arial"/>
              </w:rPr>
              <w:t xml:space="preserve"> </w:t>
            </w:r>
            <w:r w:rsidR="00316542" w:rsidRPr="00130358">
              <w:rPr>
                <w:rFonts w:cs="Arial"/>
              </w:rPr>
              <w:t>appropriate</w:t>
            </w:r>
            <w:r w:rsidR="00D62538" w:rsidRPr="00130358">
              <w:rPr>
                <w:rFonts w:cs="Arial"/>
              </w:rPr>
              <w:t xml:space="preserve"> </w:t>
            </w:r>
            <w:r w:rsidR="00316542" w:rsidRPr="00130358">
              <w:rPr>
                <w:rFonts w:cs="Arial"/>
              </w:rPr>
              <w:t>power</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v4.2.0"/>
                <w:position w:val="-12"/>
              </w:rPr>
              <w:object w:dxaOrig="400" w:dyaOrig="360" w14:anchorId="3C652D9F">
                <v:shape id="_x0000_i1090" type="#_x0000_t75" style="width:20.25pt;height:18.75pt" o:ole="" fillcolor="window">
                  <v:imagedata r:id="rId7" o:title=""/>
                </v:shape>
                <o:OLEObject Type="Embed" ProgID="Equation.3" ShapeID="_x0000_i1090" DrawAspect="Content" ObjectID="_1736593581" r:id="rId80"/>
              </w:object>
            </w:r>
            <w:r w:rsidR="00D62538" w:rsidRPr="00130358">
              <w:rPr>
                <w:rFonts w:cs="Arial"/>
              </w:rPr>
              <w:t xml:space="preserve"> </w:t>
            </w:r>
            <w:r w:rsidR="00316542" w:rsidRPr="00130358">
              <w:rPr>
                <w:rFonts w:cs="Arial"/>
              </w:rPr>
              <w:t>to</w:t>
            </w:r>
            <w:r w:rsidR="00D62538" w:rsidRPr="00130358">
              <w:rPr>
                <w:rFonts w:cs="Arial"/>
              </w:rPr>
              <w:t xml:space="preserve"> </w:t>
            </w:r>
            <w:r w:rsidR="00316542" w:rsidRPr="00130358">
              <w:rPr>
                <w:rFonts w:cs="Arial"/>
              </w:rPr>
              <w:t>be</w:t>
            </w:r>
            <w:r w:rsidR="00D62538" w:rsidRPr="00130358">
              <w:rPr>
                <w:rFonts w:cs="Arial"/>
              </w:rPr>
              <w:t xml:space="preserve"> </w:t>
            </w:r>
            <w:r w:rsidR="00316542" w:rsidRPr="00130358">
              <w:rPr>
                <w:rFonts w:cs="Arial"/>
              </w:rPr>
              <w:t>fulfilled.</w:t>
            </w:r>
          </w:p>
          <w:p w14:paraId="066C4C0F" w14:textId="59604E8A" w:rsidR="00316542" w:rsidRPr="00130358" w:rsidRDefault="00483222" w:rsidP="00D62538">
            <w:pPr>
              <w:pStyle w:val="TAN"/>
              <w:keepNext w:val="0"/>
              <w:keepLines w:val="0"/>
              <w:rPr>
                <w:rFonts w:cs="Arial"/>
              </w:rPr>
            </w:pPr>
            <w:r w:rsidRPr="00130358">
              <w:rPr>
                <w:rFonts w:cs="Arial"/>
              </w:rPr>
              <w:t>NOTE 4:</w:t>
            </w:r>
            <w:r w:rsidR="00316542" w:rsidRPr="00130358">
              <w:rPr>
                <w:rFonts w:cs="Arial"/>
              </w:rPr>
              <w:tab/>
              <w:t>RSRP,</w:t>
            </w:r>
            <w:r w:rsidR="00D62538" w:rsidRPr="00130358">
              <w:rPr>
                <w:rFonts w:cs="Arial"/>
              </w:rPr>
              <w:t xml:space="preserve"> </w:t>
            </w:r>
            <w:r w:rsidR="00316542" w:rsidRPr="00130358">
              <w:rPr>
                <w:rFonts w:cs="Arial"/>
              </w:rPr>
              <w:t>RSRQ</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Io</w:t>
            </w:r>
            <w:r w:rsidR="00D62538" w:rsidRPr="00130358">
              <w:rPr>
                <w:rFonts w:cs="Arial"/>
              </w:rPr>
              <w:t xml:space="preserve"> </w:t>
            </w:r>
            <w:r w:rsidR="00316542" w:rsidRPr="00130358">
              <w:rPr>
                <w:rFonts w:cs="Arial"/>
              </w:rPr>
              <w:t>levels</w:t>
            </w:r>
            <w:r w:rsidR="00D62538" w:rsidRPr="00130358">
              <w:rPr>
                <w:rFonts w:cs="Arial"/>
              </w:rPr>
              <w:t xml:space="preserve"> </w:t>
            </w:r>
            <w:r w:rsidR="00316542" w:rsidRPr="00130358">
              <w:rPr>
                <w:rFonts w:cs="Arial"/>
              </w:rPr>
              <w:t>have</w:t>
            </w:r>
            <w:r w:rsidR="00D62538" w:rsidRPr="00130358">
              <w:rPr>
                <w:rFonts w:cs="Arial"/>
              </w:rPr>
              <w:t xml:space="preserve"> </w:t>
            </w:r>
            <w:r w:rsidR="00316542" w:rsidRPr="00130358">
              <w:rPr>
                <w:rFonts w:cs="Arial"/>
              </w:rPr>
              <w:t>been</w:t>
            </w:r>
            <w:r w:rsidR="00D62538" w:rsidRPr="00130358">
              <w:rPr>
                <w:rFonts w:cs="Arial"/>
              </w:rPr>
              <w:t xml:space="preserve"> </w:t>
            </w:r>
            <w:r w:rsidR="00316542" w:rsidRPr="00130358">
              <w:rPr>
                <w:rFonts w:cs="Arial"/>
              </w:rPr>
              <w:t>derived</w:t>
            </w:r>
            <w:r w:rsidR="00D62538" w:rsidRPr="00130358">
              <w:rPr>
                <w:rFonts w:cs="Arial"/>
              </w:rPr>
              <w:t xml:space="preserve"> </w:t>
            </w:r>
            <w:r w:rsidR="00316542" w:rsidRPr="00130358">
              <w:rPr>
                <w:rFonts w:cs="Arial"/>
              </w:rPr>
              <w:t>from</w:t>
            </w:r>
            <w:r w:rsidR="00D62538" w:rsidRPr="00130358">
              <w:rPr>
                <w:rFonts w:cs="Arial"/>
              </w:rPr>
              <w:t xml:space="preserve"> </w:t>
            </w:r>
            <w:r w:rsidR="00316542" w:rsidRPr="00130358">
              <w:rPr>
                <w:rFonts w:cs="Arial"/>
              </w:rPr>
              <w:t>other</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for</w:t>
            </w:r>
            <w:r w:rsidR="00D62538" w:rsidRPr="00130358">
              <w:rPr>
                <w:rFonts w:cs="Arial"/>
              </w:rPr>
              <w:t xml:space="preserve"> </w:t>
            </w:r>
            <w:r w:rsidR="00316542" w:rsidRPr="00130358">
              <w:rPr>
                <w:rFonts w:cs="Arial"/>
              </w:rPr>
              <w:t>information</w:t>
            </w:r>
            <w:r w:rsidR="00D62538" w:rsidRPr="00130358">
              <w:rPr>
                <w:rFonts w:cs="Arial"/>
              </w:rPr>
              <w:t xml:space="preserve"> </w:t>
            </w:r>
            <w:r w:rsidR="00316542" w:rsidRPr="00130358">
              <w:rPr>
                <w:rFonts w:cs="Arial"/>
              </w:rPr>
              <w:t>purposes.</w:t>
            </w:r>
            <w:r w:rsidR="00D62538" w:rsidRPr="00130358">
              <w:rPr>
                <w:rFonts w:cs="Arial"/>
              </w:rPr>
              <w:t xml:space="preserve"> </w:t>
            </w:r>
            <w:r w:rsidR="00316542" w:rsidRPr="00130358">
              <w:rPr>
                <w:rFonts w:cs="Arial"/>
              </w:rPr>
              <w:t>They</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not</w:t>
            </w:r>
            <w:r w:rsidR="00D62538" w:rsidRPr="00130358">
              <w:rPr>
                <w:rFonts w:cs="Arial"/>
              </w:rPr>
              <w:t xml:space="preserve"> </w:t>
            </w:r>
            <w:r w:rsidR="00316542" w:rsidRPr="00130358">
              <w:rPr>
                <w:rFonts w:cs="Arial"/>
              </w:rPr>
              <w:t>settable</w:t>
            </w:r>
            <w:r w:rsidR="00D62538" w:rsidRPr="00130358">
              <w:rPr>
                <w:rFonts w:cs="Arial"/>
              </w:rPr>
              <w:t xml:space="preserve"> </w:t>
            </w:r>
            <w:r w:rsidR="00316542" w:rsidRPr="00130358">
              <w:rPr>
                <w:rFonts w:cs="Arial"/>
              </w:rPr>
              <w:t>parameters</w:t>
            </w:r>
            <w:r w:rsidR="00D62538" w:rsidRPr="00130358">
              <w:rPr>
                <w:rFonts w:cs="Arial"/>
              </w:rPr>
              <w:t xml:space="preserve"> </w:t>
            </w:r>
            <w:r w:rsidR="00316542" w:rsidRPr="00130358">
              <w:rPr>
                <w:rFonts w:cs="Arial"/>
              </w:rPr>
              <w:t>themselves.</w:t>
            </w:r>
          </w:p>
          <w:p w14:paraId="03AE9EF7" w14:textId="31A85CFE" w:rsidR="00316542" w:rsidRPr="00130358" w:rsidRDefault="00483222" w:rsidP="00D62538">
            <w:pPr>
              <w:pStyle w:val="TAN"/>
              <w:keepNext w:val="0"/>
              <w:keepLines w:val="0"/>
              <w:rPr>
                <w:rFonts w:cs="Arial"/>
              </w:rPr>
            </w:pPr>
            <w:r w:rsidRPr="00130358">
              <w:rPr>
                <w:rFonts w:cs="Arial"/>
              </w:rPr>
              <w:t>NOTE 5:</w:t>
            </w:r>
            <w:r w:rsidR="00316542" w:rsidRPr="00130358">
              <w:rPr>
                <w:rFonts w:cs="Arial"/>
              </w:rPr>
              <w:tab/>
              <w:t>RSRP</w:t>
            </w:r>
            <w:r w:rsidR="00D62538" w:rsidRPr="00130358">
              <w:rPr>
                <w:rFonts w:cs="Arial"/>
              </w:rPr>
              <w:t xml:space="preserve"> </w:t>
            </w:r>
            <w:r w:rsidR="00316542" w:rsidRPr="00130358">
              <w:rPr>
                <w:rFonts w:cs="Arial"/>
              </w:rPr>
              <w:t>minimum</w:t>
            </w:r>
            <w:r w:rsidR="00D62538" w:rsidRPr="00130358">
              <w:rPr>
                <w:rFonts w:cs="Arial"/>
              </w:rPr>
              <w:t xml:space="preserve"> </w:t>
            </w:r>
            <w:r w:rsidR="00316542" w:rsidRPr="00130358">
              <w:rPr>
                <w:rFonts w:cs="Arial"/>
              </w:rPr>
              <w:t>requirements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specified</w:t>
            </w:r>
            <w:r w:rsidR="00D62538" w:rsidRPr="00130358">
              <w:rPr>
                <w:rFonts w:cs="Arial"/>
              </w:rPr>
              <w:t xml:space="preserve"> </w:t>
            </w:r>
            <w:r w:rsidR="00316542" w:rsidRPr="00130358">
              <w:rPr>
                <w:rFonts w:cs="Arial"/>
              </w:rPr>
              <w:t>assuming</w:t>
            </w:r>
            <w:r w:rsidR="00D62538" w:rsidRPr="00130358">
              <w:rPr>
                <w:rFonts w:cs="Arial"/>
              </w:rPr>
              <w:t xml:space="preserve"> </w:t>
            </w:r>
            <w:r w:rsidR="00316542" w:rsidRPr="00130358">
              <w:rPr>
                <w:rFonts w:cs="Arial"/>
              </w:rPr>
              <w:t>independent</w:t>
            </w:r>
            <w:r w:rsidR="00D62538" w:rsidRPr="00130358">
              <w:rPr>
                <w:rFonts w:cs="Arial"/>
              </w:rPr>
              <w:t xml:space="preserve"> </w:t>
            </w:r>
            <w:r w:rsidR="00316542" w:rsidRPr="00130358">
              <w:rPr>
                <w:rFonts w:cs="Arial"/>
              </w:rPr>
              <w:t>interference</w:t>
            </w:r>
            <w:r w:rsidR="00D62538" w:rsidRPr="00130358">
              <w:rPr>
                <w:rFonts w:cs="Arial"/>
              </w:rPr>
              <w:t xml:space="preserve"> </w:t>
            </w:r>
            <w:r w:rsidR="00316542" w:rsidRPr="00130358">
              <w:rPr>
                <w:rFonts w:cs="Arial"/>
              </w:rPr>
              <w:t>and</w:t>
            </w:r>
            <w:r w:rsidR="00D62538" w:rsidRPr="00130358">
              <w:rPr>
                <w:rFonts w:cs="Arial"/>
              </w:rPr>
              <w:t xml:space="preserve"> </w:t>
            </w:r>
            <w:r w:rsidR="00316542" w:rsidRPr="00130358">
              <w:rPr>
                <w:rFonts w:cs="Arial"/>
              </w:rPr>
              <w:t>noise</w:t>
            </w:r>
            <w:r w:rsidR="00D62538" w:rsidRPr="00130358">
              <w:rPr>
                <w:rFonts w:cs="Arial"/>
              </w:rPr>
              <w:t xml:space="preserve"> </w:t>
            </w:r>
            <w:r w:rsidR="00316542" w:rsidRPr="00130358">
              <w:rPr>
                <w:rFonts w:cs="Arial"/>
              </w:rPr>
              <w:t>at</w:t>
            </w:r>
            <w:r w:rsidR="00D62538" w:rsidRPr="00130358">
              <w:rPr>
                <w:rFonts w:cs="Arial"/>
              </w:rPr>
              <w:t xml:space="preserve"> </w:t>
            </w:r>
            <w:r w:rsidR="00316542" w:rsidRPr="00130358">
              <w:rPr>
                <w:rFonts w:cs="Arial"/>
              </w:rPr>
              <w:t>each</w:t>
            </w:r>
            <w:r w:rsidR="00D62538" w:rsidRPr="00130358">
              <w:rPr>
                <w:rFonts w:cs="Arial"/>
              </w:rPr>
              <w:t xml:space="preserve"> </w:t>
            </w:r>
            <w:r w:rsidR="00316542" w:rsidRPr="00130358">
              <w:rPr>
                <w:rFonts w:cs="Arial"/>
              </w:rPr>
              <w:t>receiver</w:t>
            </w:r>
            <w:r w:rsidR="00D62538" w:rsidRPr="00130358">
              <w:rPr>
                <w:rFonts w:cs="Arial"/>
              </w:rPr>
              <w:t xml:space="preserve"> </w:t>
            </w:r>
            <w:r w:rsidR="00316542" w:rsidRPr="00130358">
              <w:rPr>
                <w:rFonts w:cs="Arial"/>
              </w:rPr>
              <w:t>antenna</w:t>
            </w:r>
            <w:r w:rsidR="00D62538" w:rsidRPr="00130358">
              <w:rPr>
                <w:rFonts w:cs="Arial"/>
              </w:rPr>
              <w:t xml:space="preserve"> </w:t>
            </w:r>
            <w:r w:rsidR="00316542" w:rsidRPr="00130358">
              <w:rPr>
                <w:rFonts w:cs="Arial"/>
              </w:rPr>
              <w:t>port.</w:t>
            </w:r>
          </w:p>
          <w:p w14:paraId="5D151018" w14:textId="0460CB31" w:rsidR="00316542" w:rsidRPr="00130358" w:rsidRDefault="00483222" w:rsidP="00D62538">
            <w:pPr>
              <w:pStyle w:val="TAN"/>
              <w:keepNext w:val="0"/>
              <w:keepLines w:val="0"/>
              <w:rPr>
                <w:rFonts w:cs="Arial"/>
              </w:rPr>
            </w:pPr>
            <w:r w:rsidRPr="00130358">
              <w:rPr>
                <w:rFonts w:cs="Arial"/>
              </w:rPr>
              <w:t>NOTE 6:</w:t>
            </w:r>
            <w:r w:rsidR="00316542" w:rsidRPr="00130358">
              <w:rPr>
                <w:rFonts w:cs="Arial"/>
              </w:rPr>
              <w:tab/>
              <w:t>E-UTRA</w:t>
            </w:r>
            <w:r w:rsidR="00D62538" w:rsidRPr="00130358">
              <w:rPr>
                <w:rFonts w:cs="Arial"/>
              </w:rPr>
              <w:t xml:space="preserve"> </w:t>
            </w:r>
            <w:r w:rsidR="00316542" w:rsidRPr="00130358">
              <w:rPr>
                <w:rFonts w:cs="Arial"/>
              </w:rPr>
              <w:t>operating</w:t>
            </w:r>
            <w:r w:rsidR="00D62538" w:rsidRPr="00130358">
              <w:rPr>
                <w:rFonts w:cs="Arial"/>
              </w:rPr>
              <w:t xml:space="preserve"> </w:t>
            </w:r>
            <w:r w:rsidR="00316542" w:rsidRPr="00130358">
              <w:rPr>
                <w:rFonts w:cs="Arial"/>
              </w:rPr>
              <w:t>band</w:t>
            </w:r>
            <w:r w:rsidR="00D62538" w:rsidRPr="00130358">
              <w:rPr>
                <w:rFonts w:cs="Arial"/>
              </w:rPr>
              <w:t xml:space="preserve"> </w:t>
            </w:r>
            <w:r w:rsidR="00316542" w:rsidRPr="00130358">
              <w:rPr>
                <w:rFonts w:cs="Arial"/>
              </w:rPr>
              <w:t>groups</w:t>
            </w:r>
            <w:r w:rsidR="00D62538" w:rsidRPr="00130358">
              <w:rPr>
                <w:rFonts w:cs="Arial"/>
              </w:rPr>
              <w:t xml:space="preserve"> </w:t>
            </w:r>
            <w:r w:rsidR="00316542" w:rsidRPr="00130358">
              <w:rPr>
                <w:rFonts w:cs="Arial"/>
              </w:rPr>
              <w:t>are</w:t>
            </w:r>
            <w:r w:rsidR="00D62538" w:rsidRPr="00130358">
              <w:rPr>
                <w:rFonts w:cs="Arial"/>
              </w:rPr>
              <w:t xml:space="preserve"> </w:t>
            </w:r>
            <w:r w:rsidR="00316542" w:rsidRPr="00130358">
              <w:rPr>
                <w:rFonts w:cs="Arial"/>
              </w:rPr>
              <w:t>as</w:t>
            </w:r>
            <w:r w:rsidR="00D62538" w:rsidRPr="00130358">
              <w:rPr>
                <w:rFonts w:cs="Arial"/>
              </w:rPr>
              <w:t xml:space="preserve"> </w:t>
            </w:r>
            <w:r w:rsidR="00316542" w:rsidRPr="00130358">
              <w:rPr>
                <w:rFonts w:cs="Arial"/>
              </w:rPr>
              <w:t>defined</w:t>
            </w:r>
            <w:r w:rsidR="00D62538" w:rsidRPr="00130358">
              <w:rPr>
                <w:rFonts w:cs="Arial"/>
              </w:rPr>
              <w:t xml:space="preserve"> </w:t>
            </w:r>
            <w:r w:rsidR="00316542"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316542" w:rsidRPr="00130358">
              <w:rPr>
                <w:rFonts w:cs="Arial"/>
              </w:rPr>
              <w:t>3.5.</w:t>
            </w:r>
          </w:p>
        </w:tc>
      </w:tr>
    </w:tbl>
    <w:p w14:paraId="7361399E" w14:textId="77777777" w:rsidR="00FC5896" w:rsidRPr="00130358" w:rsidRDefault="00FC5896" w:rsidP="00D62538"/>
    <w:p w14:paraId="73EC6226" w14:textId="77777777" w:rsidR="00316542" w:rsidRPr="00130358" w:rsidRDefault="00316542" w:rsidP="00772922">
      <w:pPr>
        <w:pStyle w:val="TH"/>
        <w:rPr>
          <w:lang w:eastAsia="zh-CN"/>
        </w:rPr>
      </w:pPr>
      <w:r w:rsidRPr="00130358">
        <w:t>Table 9.9.2</w:t>
      </w:r>
      <w:r w:rsidRPr="00130358">
        <w:rPr>
          <w:rFonts w:cs="v4.2.0"/>
          <w:lang w:eastAsia="zh-CN"/>
        </w:rPr>
        <w:t>.</w:t>
      </w:r>
      <w:r w:rsidRPr="00130358">
        <w:t>1.5-</w:t>
      </w:r>
      <w:r w:rsidRPr="00130358">
        <w:rPr>
          <w:lang w:eastAsia="zh-CN"/>
        </w:rPr>
        <w:t>2</w:t>
      </w:r>
      <w:r w:rsidRPr="00130358">
        <w:t xml:space="preserve">: RSRP </w:t>
      </w:r>
      <w:r w:rsidRPr="00130358">
        <w:rPr>
          <w:lang w:eastAsia="zh-CN"/>
        </w:rPr>
        <w:t>T</w:t>
      </w:r>
      <w:r w:rsidRPr="00130358">
        <w:t>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945"/>
        <w:gridCol w:w="1457"/>
      </w:tblGrid>
      <w:tr w:rsidR="00316542" w:rsidRPr="00130358" w14:paraId="1E40E128"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E7E4078" w14:textId="20352FD8" w:rsidR="00316542" w:rsidRPr="00130358" w:rsidRDefault="00316542" w:rsidP="00772922">
            <w:pPr>
              <w:pStyle w:val="TAH"/>
            </w:pPr>
            <w:r w:rsidRPr="00130358">
              <w:t>Normal</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C7C0E63" w14:textId="49D5E639" w:rsidR="00316542" w:rsidRPr="00130358" w:rsidRDefault="00316542"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316542" w:rsidRPr="00130358" w14:paraId="46DEBF90"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3A0A724E" w14:textId="106DD334" w:rsidR="00316542" w:rsidRPr="00130358" w:rsidRDefault="00316542"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3DCFEBB5" w14:textId="6630C293" w:rsidR="00316542" w:rsidRPr="00130358" w:rsidRDefault="00316542"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6C9262A2" w14:textId="77777777" w:rsidR="00316542" w:rsidRPr="00130358" w:rsidRDefault="00316542" w:rsidP="00772922">
            <w:pPr>
              <w:pStyle w:val="TAC"/>
              <w:rPr>
                <w:lang w:eastAsia="zh-CN"/>
              </w:rPr>
            </w:pPr>
            <w:r w:rsidRPr="00130358">
              <w:t>RSRP_</w:t>
            </w:r>
            <w:r w:rsidRPr="00130358">
              <w:rPr>
                <w:lang w:eastAsia="zh-CN"/>
              </w:rPr>
              <w:t>9</w:t>
            </w:r>
          </w:p>
        </w:tc>
      </w:tr>
      <w:tr w:rsidR="00316542" w:rsidRPr="00130358" w14:paraId="0EBE9F31" w14:textId="77777777" w:rsidTr="00D62538">
        <w:trPr>
          <w:jc w:val="center"/>
        </w:trPr>
        <w:tc>
          <w:tcPr>
            <w:tcW w:w="2631" w:type="dxa"/>
            <w:vMerge/>
            <w:tcBorders>
              <w:left w:val="single" w:sz="4" w:space="0" w:color="auto"/>
              <w:right w:val="single" w:sz="4" w:space="0" w:color="auto"/>
            </w:tcBorders>
            <w:vAlign w:val="center"/>
          </w:tcPr>
          <w:p w14:paraId="6A67C190"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2979B1BE" w14:textId="209B4950" w:rsidR="00316542" w:rsidRPr="00130358" w:rsidRDefault="00316542"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vAlign w:val="center"/>
          </w:tcPr>
          <w:p w14:paraId="3CA4863D" w14:textId="77777777" w:rsidR="00316542" w:rsidRPr="00130358" w:rsidRDefault="00316542" w:rsidP="00772922">
            <w:pPr>
              <w:pStyle w:val="TAC"/>
              <w:rPr>
                <w:lang w:eastAsia="zh-CN"/>
              </w:rPr>
            </w:pPr>
            <w:r w:rsidRPr="00130358">
              <w:t>RSRP_1</w:t>
            </w:r>
            <w:r w:rsidRPr="00130358">
              <w:rPr>
                <w:lang w:eastAsia="zh-CN"/>
              </w:rPr>
              <w:t>0</w:t>
            </w:r>
          </w:p>
        </w:tc>
      </w:tr>
      <w:tr w:rsidR="00316542" w:rsidRPr="00130358" w14:paraId="73C2DE99" w14:textId="77777777" w:rsidTr="00D62538">
        <w:trPr>
          <w:jc w:val="center"/>
        </w:trPr>
        <w:tc>
          <w:tcPr>
            <w:tcW w:w="2631" w:type="dxa"/>
            <w:vMerge/>
            <w:tcBorders>
              <w:left w:val="single" w:sz="4" w:space="0" w:color="auto"/>
              <w:right w:val="single" w:sz="4" w:space="0" w:color="auto"/>
            </w:tcBorders>
            <w:vAlign w:val="center"/>
          </w:tcPr>
          <w:p w14:paraId="41EDC3C9"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597CDD92" w14:textId="57E488EF" w:rsidR="00316542" w:rsidRPr="00130358" w:rsidRDefault="00316542"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vAlign w:val="center"/>
          </w:tcPr>
          <w:p w14:paraId="264D04EE" w14:textId="77777777" w:rsidR="00316542" w:rsidRPr="00130358" w:rsidRDefault="00316542" w:rsidP="00772922">
            <w:pPr>
              <w:pStyle w:val="TAC"/>
              <w:rPr>
                <w:lang w:eastAsia="zh-CN"/>
              </w:rPr>
            </w:pPr>
            <w:r w:rsidRPr="00130358">
              <w:t>RSRP_1</w:t>
            </w:r>
            <w:r w:rsidRPr="00130358">
              <w:rPr>
                <w:lang w:eastAsia="zh-CN"/>
              </w:rPr>
              <w:t>1</w:t>
            </w:r>
          </w:p>
        </w:tc>
      </w:tr>
      <w:tr w:rsidR="00316542" w:rsidRPr="00130358" w14:paraId="094DDAE4"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15E28002" w14:textId="43CEBBAA" w:rsidR="00316542" w:rsidRPr="00130358" w:rsidRDefault="00316542" w:rsidP="007729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2D5579E9" w14:textId="09DBC39B" w:rsidR="00316542" w:rsidRPr="00130358" w:rsidRDefault="00316542" w:rsidP="00772922">
            <w:pPr>
              <w:pStyle w:val="TAC"/>
              <w:jc w:val="left"/>
            </w:pPr>
            <w:r w:rsidRPr="00130358">
              <w:t>Bands</w:t>
            </w:r>
            <w:r w:rsidR="00D62538" w:rsidRPr="00130358">
              <w:t xml:space="preserve"> </w:t>
            </w:r>
            <w:r w:rsidRPr="00130358">
              <w:t>TDD_A</w:t>
            </w:r>
          </w:p>
        </w:tc>
        <w:tc>
          <w:tcPr>
            <w:tcW w:w="1457" w:type="dxa"/>
            <w:tcBorders>
              <w:left w:val="single" w:sz="4" w:space="0" w:color="auto"/>
              <w:bottom w:val="single" w:sz="4" w:space="0" w:color="auto"/>
              <w:right w:val="single" w:sz="4" w:space="0" w:color="auto"/>
            </w:tcBorders>
            <w:shd w:val="clear" w:color="auto" w:fill="auto"/>
            <w:vAlign w:val="center"/>
          </w:tcPr>
          <w:p w14:paraId="4332A76D" w14:textId="77777777" w:rsidR="00316542" w:rsidRPr="00130358" w:rsidRDefault="00316542" w:rsidP="00772922">
            <w:pPr>
              <w:pStyle w:val="TAC"/>
              <w:rPr>
                <w:lang w:eastAsia="zh-CN"/>
              </w:rPr>
            </w:pPr>
            <w:r w:rsidRPr="00130358">
              <w:t>RSRP_</w:t>
            </w:r>
            <w:r w:rsidR="003919D6" w:rsidRPr="00130358">
              <w:rPr>
                <w:lang w:eastAsia="zh-CN"/>
              </w:rPr>
              <w:t>24</w:t>
            </w:r>
          </w:p>
        </w:tc>
      </w:tr>
      <w:tr w:rsidR="00316542" w:rsidRPr="00130358" w14:paraId="398BC05A" w14:textId="77777777" w:rsidTr="00D62538">
        <w:trPr>
          <w:jc w:val="center"/>
        </w:trPr>
        <w:tc>
          <w:tcPr>
            <w:tcW w:w="2631" w:type="dxa"/>
            <w:vMerge/>
            <w:tcBorders>
              <w:left w:val="single" w:sz="4" w:space="0" w:color="auto"/>
              <w:right w:val="single" w:sz="4" w:space="0" w:color="auto"/>
            </w:tcBorders>
            <w:vAlign w:val="center"/>
          </w:tcPr>
          <w:p w14:paraId="0AD30B96"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5D703A27" w14:textId="4387C01C" w:rsidR="00316542" w:rsidRPr="00130358" w:rsidRDefault="00316542" w:rsidP="00772922">
            <w:pPr>
              <w:pStyle w:val="TAC"/>
              <w:jc w:val="left"/>
            </w:pPr>
            <w:r w:rsidRPr="00130358">
              <w:t>Bands</w:t>
            </w:r>
            <w:r w:rsidR="00D62538" w:rsidRPr="00130358">
              <w:t xml:space="preserve"> </w:t>
            </w:r>
            <w:r w:rsidRPr="00130358">
              <w:rPr>
                <w:lang w:eastAsia="zh-CN"/>
              </w:rPr>
              <w:t>TDD_C</w:t>
            </w:r>
          </w:p>
        </w:tc>
        <w:tc>
          <w:tcPr>
            <w:tcW w:w="1457" w:type="dxa"/>
            <w:tcBorders>
              <w:top w:val="single" w:sz="4" w:space="0" w:color="auto"/>
              <w:left w:val="single" w:sz="4" w:space="0" w:color="auto"/>
              <w:right w:val="single" w:sz="4" w:space="0" w:color="auto"/>
            </w:tcBorders>
            <w:shd w:val="clear" w:color="auto" w:fill="auto"/>
            <w:vAlign w:val="center"/>
          </w:tcPr>
          <w:p w14:paraId="3573E101" w14:textId="77777777" w:rsidR="00316542" w:rsidRPr="00130358" w:rsidRDefault="00316542" w:rsidP="00772922">
            <w:pPr>
              <w:pStyle w:val="TAC"/>
              <w:rPr>
                <w:lang w:eastAsia="zh-CN"/>
              </w:rPr>
            </w:pPr>
            <w:r w:rsidRPr="00130358">
              <w:t>RSRP_</w:t>
            </w:r>
            <w:r w:rsidR="003919D6" w:rsidRPr="00130358">
              <w:rPr>
                <w:lang w:eastAsia="zh-CN"/>
              </w:rPr>
              <w:t>25</w:t>
            </w:r>
          </w:p>
        </w:tc>
      </w:tr>
      <w:tr w:rsidR="00316542" w:rsidRPr="00130358" w14:paraId="0B6D07CD" w14:textId="77777777" w:rsidTr="00D62538">
        <w:trPr>
          <w:jc w:val="center"/>
        </w:trPr>
        <w:tc>
          <w:tcPr>
            <w:tcW w:w="2631" w:type="dxa"/>
            <w:vMerge/>
            <w:tcBorders>
              <w:left w:val="single" w:sz="4" w:space="0" w:color="auto"/>
              <w:right w:val="single" w:sz="4" w:space="0" w:color="auto"/>
            </w:tcBorders>
            <w:vAlign w:val="center"/>
          </w:tcPr>
          <w:p w14:paraId="415F0022"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7494DE1B" w14:textId="74FDB089" w:rsidR="00316542" w:rsidRPr="00130358" w:rsidRDefault="00316542" w:rsidP="00772922">
            <w:pPr>
              <w:pStyle w:val="TAC"/>
              <w:jc w:val="left"/>
            </w:pPr>
            <w:r w:rsidRPr="00130358">
              <w:t>Bands</w:t>
            </w:r>
            <w:r w:rsidR="00D62538" w:rsidRPr="00130358">
              <w:t xml:space="preserve"> </w:t>
            </w:r>
            <w:r w:rsidRPr="00130358">
              <w:rPr>
                <w:lang w:eastAsia="zh-CN"/>
              </w:rPr>
              <w:t>TDD_E</w:t>
            </w:r>
          </w:p>
        </w:tc>
        <w:tc>
          <w:tcPr>
            <w:tcW w:w="1457" w:type="dxa"/>
            <w:tcBorders>
              <w:top w:val="single" w:sz="4" w:space="0" w:color="auto"/>
              <w:left w:val="single" w:sz="4" w:space="0" w:color="auto"/>
              <w:right w:val="single" w:sz="4" w:space="0" w:color="auto"/>
            </w:tcBorders>
            <w:shd w:val="clear" w:color="auto" w:fill="auto"/>
            <w:vAlign w:val="center"/>
          </w:tcPr>
          <w:p w14:paraId="0E19B623" w14:textId="77777777" w:rsidR="00316542" w:rsidRPr="00130358" w:rsidRDefault="00316542" w:rsidP="00772922">
            <w:pPr>
              <w:pStyle w:val="TAC"/>
              <w:rPr>
                <w:lang w:eastAsia="zh-CN"/>
              </w:rPr>
            </w:pPr>
            <w:r w:rsidRPr="00130358">
              <w:t>RSRP_</w:t>
            </w:r>
            <w:r w:rsidR="003919D6" w:rsidRPr="00130358">
              <w:rPr>
                <w:lang w:eastAsia="zh-CN"/>
              </w:rPr>
              <w:t>26</w:t>
            </w:r>
          </w:p>
        </w:tc>
      </w:tr>
      <w:tr w:rsidR="00316542" w:rsidRPr="00130358" w14:paraId="76F4BDEB"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0D107F4" w14:textId="671356FE" w:rsidR="00316542" w:rsidRPr="00130358" w:rsidRDefault="00316542" w:rsidP="00772922">
            <w:pPr>
              <w:pStyle w:val="TAH"/>
            </w:pPr>
            <w:r w:rsidRPr="00130358">
              <w:t>Extreme</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E2B1C98" w14:textId="6FCC8F16" w:rsidR="00316542" w:rsidRPr="00130358" w:rsidRDefault="00316542"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316542" w:rsidRPr="00130358" w14:paraId="1326D069"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2626E43F" w14:textId="754DFA85" w:rsidR="00316542" w:rsidRPr="00130358" w:rsidRDefault="00316542"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3D0F12BD" w14:textId="096A94C2" w:rsidR="00316542" w:rsidRPr="00130358" w:rsidRDefault="00316542"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064EABF0" w14:textId="77777777" w:rsidR="00316542" w:rsidRPr="00130358" w:rsidRDefault="00316542" w:rsidP="00772922">
            <w:pPr>
              <w:pStyle w:val="TAC"/>
            </w:pPr>
            <w:r w:rsidRPr="00130358">
              <w:t>RSRP_</w:t>
            </w:r>
            <w:r w:rsidRPr="00130358">
              <w:rPr>
                <w:lang w:eastAsia="zh-CN"/>
              </w:rPr>
              <w:t>6</w:t>
            </w:r>
          </w:p>
        </w:tc>
      </w:tr>
      <w:tr w:rsidR="00316542" w:rsidRPr="00130358" w14:paraId="2CEE0FB3" w14:textId="77777777" w:rsidTr="00D62538">
        <w:trPr>
          <w:jc w:val="center"/>
        </w:trPr>
        <w:tc>
          <w:tcPr>
            <w:tcW w:w="2631" w:type="dxa"/>
            <w:vMerge/>
            <w:tcBorders>
              <w:left w:val="single" w:sz="4" w:space="0" w:color="auto"/>
              <w:right w:val="single" w:sz="4" w:space="0" w:color="auto"/>
            </w:tcBorders>
            <w:vAlign w:val="center"/>
          </w:tcPr>
          <w:p w14:paraId="531604CA" w14:textId="77777777" w:rsidR="00316542" w:rsidRPr="00130358" w:rsidRDefault="00316542"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0EC29F83" w14:textId="2E9C2FA6" w:rsidR="00316542" w:rsidRPr="00130358" w:rsidRDefault="00316542"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vAlign w:val="center"/>
          </w:tcPr>
          <w:p w14:paraId="5B6E2E2B" w14:textId="77777777" w:rsidR="00316542" w:rsidRPr="00130358" w:rsidRDefault="00316542" w:rsidP="00772922">
            <w:pPr>
              <w:pStyle w:val="TAC"/>
              <w:rPr>
                <w:lang w:eastAsia="zh-CN"/>
              </w:rPr>
            </w:pPr>
            <w:r w:rsidRPr="00130358">
              <w:t>RSRP_</w:t>
            </w:r>
            <w:r w:rsidRPr="00130358">
              <w:rPr>
                <w:lang w:eastAsia="zh-CN"/>
              </w:rPr>
              <w:t>7</w:t>
            </w:r>
          </w:p>
        </w:tc>
      </w:tr>
      <w:tr w:rsidR="00316542" w:rsidRPr="00130358" w14:paraId="7659D224" w14:textId="77777777" w:rsidTr="00D62538">
        <w:trPr>
          <w:jc w:val="center"/>
        </w:trPr>
        <w:tc>
          <w:tcPr>
            <w:tcW w:w="2631" w:type="dxa"/>
            <w:vMerge/>
            <w:tcBorders>
              <w:left w:val="single" w:sz="4" w:space="0" w:color="auto"/>
              <w:right w:val="single" w:sz="4" w:space="0" w:color="auto"/>
            </w:tcBorders>
            <w:vAlign w:val="center"/>
          </w:tcPr>
          <w:p w14:paraId="43DD04F8" w14:textId="77777777" w:rsidR="00316542" w:rsidRPr="00130358" w:rsidRDefault="00316542"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tcPr>
          <w:p w14:paraId="111467C0" w14:textId="05DCE27A" w:rsidR="00316542" w:rsidRPr="00130358" w:rsidRDefault="00316542" w:rsidP="00D62538">
            <w:pPr>
              <w:pStyle w:val="TAC"/>
              <w:keepNext w:val="0"/>
              <w:keepLines w:val="0"/>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vAlign w:val="center"/>
          </w:tcPr>
          <w:p w14:paraId="56DCF96E" w14:textId="77777777" w:rsidR="00316542" w:rsidRPr="00130358" w:rsidRDefault="00316542" w:rsidP="00D62538">
            <w:pPr>
              <w:pStyle w:val="TAC"/>
              <w:keepNext w:val="0"/>
              <w:keepLines w:val="0"/>
              <w:rPr>
                <w:lang w:eastAsia="zh-CN"/>
              </w:rPr>
            </w:pPr>
            <w:r w:rsidRPr="00130358">
              <w:t>RSRP_</w:t>
            </w:r>
            <w:r w:rsidRPr="00130358">
              <w:rPr>
                <w:lang w:eastAsia="zh-CN"/>
              </w:rPr>
              <w:t>8</w:t>
            </w:r>
          </w:p>
        </w:tc>
      </w:tr>
      <w:tr w:rsidR="00316542" w:rsidRPr="00130358" w14:paraId="61F0AD17"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6EDF9F78" w14:textId="46215475" w:rsidR="00316542" w:rsidRPr="00130358" w:rsidRDefault="00316542"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13F5AA1E" w14:textId="4FE9E39D" w:rsidR="00316542" w:rsidRPr="00130358" w:rsidRDefault="00316542" w:rsidP="00D62538">
            <w:pPr>
              <w:pStyle w:val="TAC"/>
              <w:keepNext w:val="0"/>
              <w:keepLines w:val="0"/>
              <w:jc w:val="left"/>
            </w:pPr>
            <w:r w:rsidRPr="00130358">
              <w:t>Bands</w:t>
            </w:r>
            <w:r w:rsidR="00D62538" w:rsidRPr="00130358">
              <w:t xml:space="preserve"> </w:t>
            </w:r>
            <w:r w:rsidRPr="00130358">
              <w:t>TDD_A</w:t>
            </w:r>
          </w:p>
        </w:tc>
        <w:tc>
          <w:tcPr>
            <w:tcW w:w="1457" w:type="dxa"/>
            <w:tcBorders>
              <w:left w:val="single" w:sz="4" w:space="0" w:color="auto"/>
              <w:right w:val="single" w:sz="4" w:space="0" w:color="auto"/>
            </w:tcBorders>
            <w:shd w:val="clear" w:color="auto" w:fill="auto"/>
            <w:vAlign w:val="center"/>
          </w:tcPr>
          <w:p w14:paraId="528C0D8D" w14:textId="77777777" w:rsidR="00316542" w:rsidRPr="00130358" w:rsidRDefault="00316542" w:rsidP="00D62538">
            <w:pPr>
              <w:pStyle w:val="TAC"/>
              <w:keepNext w:val="0"/>
              <w:keepLines w:val="0"/>
            </w:pPr>
            <w:r w:rsidRPr="00130358">
              <w:t>RSRP_</w:t>
            </w:r>
            <w:r w:rsidR="003919D6" w:rsidRPr="00130358">
              <w:rPr>
                <w:lang w:eastAsia="zh-CN"/>
              </w:rPr>
              <w:t>27</w:t>
            </w:r>
          </w:p>
        </w:tc>
      </w:tr>
      <w:tr w:rsidR="00316542" w:rsidRPr="00130358" w14:paraId="0FDB8272" w14:textId="77777777" w:rsidTr="00D62538">
        <w:trPr>
          <w:jc w:val="center"/>
        </w:trPr>
        <w:tc>
          <w:tcPr>
            <w:tcW w:w="2631" w:type="dxa"/>
            <w:vMerge/>
            <w:tcBorders>
              <w:left w:val="single" w:sz="4" w:space="0" w:color="auto"/>
              <w:right w:val="single" w:sz="4" w:space="0" w:color="auto"/>
            </w:tcBorders>
            <w:vAlign w:val="center"/>
          </w:tcPr>
          <w:p w14:paraId="692D4782" w14:textId="77777777" w:rsidR="00316542" w:rsidRPr="00130358" w:rsidRDefault="00316542"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tcPr>
          <w:p w14:paraId="091D459C" w14:textId="25DC9E2E" w:rsidR="00316542" w:rsidRPr="00130358" w:rsidRDefault="00316542" w:rsidP="00D62538">
            <w:pPr>
              <w:pStyle w:val="TAC"/>
              <w:keepNext w:val="0"/>
              <w:keepLines w:val="0"/>
              <w:jc w:val="left"/>
            </w:pPr>
            <w:r w:rsidRPr="00130358">
              <w:t>Bands</w:t>
            </w:r>
            <w:r w:rsidR="00D62538" w:rsidRPr="00130358">
              <w:t xml:space="preserve"> </w:t>
            </w:r>
            <w:r w:rsidRPr="00130358">
              <w:rPr>
                <w:lang w:eastAsia="zh-CN"/>
              </w:rPr>
              <w:t>TDD_C</w:t>
            </w:r>
          </w:p>
        </w:tc>
        <w:tc>
          <w:tcPr>
            <w:tcW w:w="1457" w:type="dxa"/>
            <w:tcBorders>
              <w:left w:val="single" w:sz="4" w:space="0" w:color="auto"/>
              <w:right w:val="single" w:sz="4" w:space="0" w:color="auto"/>
            </w:tcBorders>
            <w:shd w:val="clear" w:color="auto" w:fill="auto"/>
            <w:vAlign w:val="center"/>
          </w:tcPr>
          <w:p w14:paraId="43041D0E" w14:textId="77777777" w:rsidR="00316542" w:rsidRPr="00130358" w:rsidRDefault="00316542" w:rsidP="00D62538">
            <w:pPr>
              <w:pStyle w:val="TAC"/>
              <w:keepNext w:val="0"/>
              <w:keepLines w:val="0"/>
            </w:pPr>
            <w:r w:rsidRPr="00130358">
              <w:t>RSRP_</w:t>
            </w:r>
            <w:r w:rsidR="003919D6" w:rsidRPr="00130358">
              <w:rPr>
                <w:lang w:eastAsia="zh-CN"/>
              </w:rPr>
              <w:t>28</w:t>
            </w:r>
          </w:p>
        </w:tc>
      </w:tr>
      <w:tr w:rsidR="00316542" w:rsidRPr="00130358" w14:paraId="4E2A074A" w14:textId="77777777" w:rsidTr="00D62538">
        <w:trPr>
          <w:jc w:val="center"/>
        </w:trPr>
        <w:tc>
          <w:tcPr>
            <w:tcW w:w="2631" w:type="dxa"/>
            <w:vMerge/>
            <w:tcBorders>
              <w:left w:val="single" w:sz="4" w:space="0" w:color="auto"/>
              <w:right w:val="single" w:sz="4" w:space="0" w:color="auto"/>
            </w:tcBorders>
            <w:vAlign w:val="center"/>
          </w:tcPr>
          <w:p w14:paraId="73281984" w14:textId="77777777" w:rsidR="00316542" w:rsidRPr="00130358" w:rsidRDefault="00316542" w:rsidP="00D62538">
            <w:pPr>
              <w:pStyle w:val="TAL"/>
              <w:keepNext w:val="0"/>
              <w:keepLines w:val="0"/>
            </w:pPr>
          </w:p>
        </w:tc>
        <w:tc>
          <w:tcPr>
            <w:tcW w:w="1945" w:type="dxa"/>
            <w:tcBorders>
              <w:top w:val="single" w:sz="4" w:space="0" w:color="auto"/>
              <w:left w:val="single" w:sz="4" w:space="0" w:color="auto"/>
              <w:bottom w:val="single" w:sz="4" w:space="0" w:color="auto"/>
              <w:right w:val="single" w:sz="4" w:space="0" w:color="auto"/>
            </w:tcBorders>
            <w:vAlign w:val="center"/>
          </w:tcPr>
          <w:p w14:paraId="6467CF71" w14:textId="572D22C5" w:rsidR="00316542" w:rsidRPr="00130358" w:rsidRDefault="00316542" w:rsidP="00D62538">
            <w:pPr>
              <w:pStyle w:val="TAC"/>
              <w:keepNext w:val="0"/>
              <w:keepLines w:val="0"/>
              <w:jc w:val="left"/>
            </w:pPr>
            <w:r w:rsidRPr="00130358">
              <w:t>Bands</w:t>
            </w:r>
            <w:r w:rsidR="00D62538" w:rsidRPr="00130358">
              <w:t xml:space="preserve"> </w:t>
            </w:r>
            <w:r w:rsidRPr="00130358">
              <w:rPr>
                <w:lang w:eastAsia="zh-CN"/>
              </w:rPr>
              <w:t>TDD_E</w:t>
            </w:r>
          </w:p>
        </w:tc>
        <w:tc>
          <w:tcPr>
            <w:tcW w:w="1457" w:type="dxa"/>
            <w:tcBorders>
              <w:left w:val="single" w:sz="4" w:space="0" w:color="auto"/>
              <w:right w:val="single" w:sz="4" w:space="0" w:color="auto"/>
            </w:tcBorders>
            <w:shd w:val="clear" w:color="auto" w:fill="auto"/>
            <w:vAlign w:val="center"/>
          </w:tcPr>
          <w:p w14:paraId="7D8E10DE" w14:textId="77777777" w:rsidR="00316542" w:rsidRPr="00130358" w:rsidRDefault="00316542" w:rsidP="00D62538">
            <w:pPr>
              <w:pStyle w:val="TAC"/>
              <w:keepNext w:val="0"/>
              <w:keepLines w:val="0"/>
            </w:pPr>
            <w:r w:rsidRPr="00130358">
              <w:t>RSRP_</w:t>
            </w:r>
            <w:r w:rsidR="003919D6" w:rsidRPr="00130358">
              <w:rPr>
                <w:lang w:eastAsia="zh-CN"/>
              </w:rPr>
              <w:t>29</w:t>
            </w:r>
          </w:p>
        </w:tc>
      </w:tr>
    </w:tbl>
    <w:p w14:paraId="3D66786D" w14:textId="77777777" w:rsidR="00FC5896" w:rsidRPr="00130358" w:rsidRDefault="00FC5896" w:rsidP="00D62538"/>
    <w:p w14:paraId="1F26BF92" w14:textId="77777777" w:rsidR="00316542" w:rsidRPr="00130358" w:rsidRDefault="00316542" w:rsidP="00D62538">
      <w:r w:rsidRPr="00130358">
        <w:t>For the test to pass, the ratio of successful reported values in each test shall be more than 90% with a confidence level of 95%.</w:t>
      </w:r>
    </w:p>
    <w:p w14:paraId="2C9012F1" w14:textId="77777777" w:rsidR="00720854" w:rsidRPr="00130358" w:rsidRDefault="00720854" w:rsidP="00D62538">
      <w:pPr>
        <w:pStyle w:val="Heading4"/>
        <w:keepNext w:val="0"/>
        <w:keepLines w:val="0"/>
        <w:rPr>
          <w:lang w:eastAsia="zh-CN"/>
        </w:rPr>
      </w:pPr>
      <w:r w:rsidRPr="00130358">
        <w:t>9.9.2.1_1</w:t>
      </w:r>
      <w:r w:rsidRPr="00130358">
        <w:tab/>
        <w:t>TDD Intra Frequency Serving Cell Absolute RSRP Accuracy</w:t>
      </w:r>
      <w:r w:rsidRPr="00130358">
        <w:rPr>
          <w:lang w:eastAsia="zh-CN"/>
        </w:rPr>
        <w:t xml:space="preserve"> </w:t>
      </w:r>
      <w:r w:rsidRPr="00130358">
        <w:t>(Rel</w:t>
      </w:r>
      <w:r w:rsidRPr="00130358">
        <w:noBreakHyphen/>
        <w:t>1</w:t>
      </w:r>
      <w:r w:rsidRPr="00130358">
        <w:rPr>
          <w:lang w:eastAsia="zh-CN"/>
        </w:rPr>
        <w:t>2</w:t>
      </w:r>
      <w:r w:rsidRPr="00130358">
        <w:t xml:space="preserve"> and forward)</w:t>
      </w:r>
    </w:p>
    <w:p w14:paraId="2E33654B" w14:textId="77777777" w:rsidR="00720854" w:rsidRPr="00130358" w:rsidRDefault="00720854" w:rsidP="00D62538">
      <w:pPr>
        <w:pStyle w:val="Heading5"/>
        <w:keepNext w:val="0"/>
        <w:keepLines w:val="0"/>
      </w:pPr>
      <w:r w:rsidRPr="00130358">
        <w:t>9.9.2.1_1</w:t>
      </w:r>
      <w:r w:rsidRPr="00130358">
        <w:rPr>
          <w:lang w:eastAsia="zh-CN"/>
        </w:rPr>
        <w:t>.</w:t>
      </w:r>
      <w:r w:rsidRPr="00130358">
        <w:t>1</w:t>
      </w:r>
      <w:r w:rsidRPr="00130358">
        <w:tab/>
        <w:t>Test purpose</w:t>
      </w:r>
    </w:p>
    <w:p w14:paraId="04C1BB80" w14:textId="77777777" w:rsidR="00E341A0" w:rsidRPr="00130358" w:rsidRDefault="00E341A0" w:rsidP="00D62538">
      <w:pPr>
        <w:rPr>
          <w:lang w:eastAsia="zh-CN"/>
        </w:rPr>
      </w:pPr>
      <w:r w:rsidRPr="00130358">
        <w:rPr>
          <w:lang w:eastAsia="zh-CN"/>
        </w:rPr>
        <w:t>Same test purpose as in clause 9.9.2.1.1.</w:t>
      </w:r>
    </w:p>
    <w:p w14:paraId="1742DB65" w14:textId="77777777" w:rsidR="00720854" w:rsidRPr="00130358" w:rsidRDefault="00720854" w:rsidP="00D62538">
      <w:pPr>
        <w:pStyle w:val="Heading5"/>
        <w:keepNext w:val="0"/>
        <w:keepLines w:val="0"/>
      </w:pPr>
      <w:r w:rsidRPr="00130358">
        <w:t>9.9.2.1_1.2</w:t>
      </w:r>
      <w:r w:rsidRPr="00130358">
        <w:tab/>
        <w:t>Test applicability</w:t>
      </w:r>
    </w:p>
    <w:p w14:paraId="7AE76683" w14:textId="77777777" w:rsidR="00720854" w:rsidRPr="00130358" w:rsidRDefault="00720854" w:rsidP="00D62538">
      <w:r w:rsidRPr="00130358">
        <w:t xml:space="preserve">This test applies to all types of E-UTRA </w:t>
      </w:r>
      <w:r w:rsidRPr="00130358">
        <w:rPr>
          <w:lang w:eastAsia="zh-CN"/>
        </w:rPr>
        <w:t>T</w:t>
      </w:r>
      <w:r w:rsidRPr="00130358">
        <w:t xml:space="preserve">DD UE release </w:t>
      </w:r>
      <w:r w:rsidRPr="00130358">
        <w:rPr>
          <w:lang w:eastAsia="zh-CN"/>
        </w:rPr>
        <w:t>12</w:t>
      </w:r>
      <w:r w:rsidRPr="00130358">
        <w:t xml:space="preserve"> and forward. Applicability requires support for FGI bit 16.</w:t>
      </w:r>
    </w:p>
    <w:p w14:paraId="1A54B1F8" w14:textId="77777777" w:rsidR="00720854" w:rsidRPr="00130358" w:rsidRDefault="00720854" w:rsidP="00D62538">
      <w:pPr>
        <w:pStyle w:val="Heading5"/>
        <w:keepNext w:val="0"/>
        <w:keepLines w:val="0"/>
      </w:pPr>
      <w:r w:rsidRPr="00130358">
        <w:t>9.9.2.1_1.3</w:t>
      </w:r>
      <w:r w:rsidRPr="00130358">
        <w:tab/>
        <w:t>Minimum conformance requirements</w:t>
      </w:r>
    </w:p>
    <w:p w14:paraId="3E3C2CAB" w14:textId="77777777" w:rsidR="00720854" w:rsidRPr="00130358" w:rsidRDefault="00720854" w:rsidP="00D62538">
      <w:pPr>
        <w:rPr>
          <w:rFonts w:cs="v4.2.0"/>
          <w:i/>
        </w:rPr>
      </w:pPr>
      <w:r w:rsidRPr="00130358">
        <w:rPr>
          <w:rFonts w:cs="v4.2.0"/>
        </w:rPr>
        <w:t>The</w:t>
      </w:r>
      <w:r w:rsidRPr="00130358">
        <w:t xml:space="preserve"> serving cell</w:t>
      </w:r>
      <w:r w:rsidRPr="00130358">
        <w:rPr>
          <w:rFonts w:cs="v4.2.0"/>
        </w:rPr>
        <w:t xml:space="preserve"> absolute accuracy of RSRP is defined as the RSRP measured </w:t>
      </w:r>
      <w:r w:rsidRPr="00130358">
        <w:rPr>
          <w:rFonts w:cs="v4.2.0"/>
          <w:lang w:eastAsia="zh-CN"/>
        </w:rPr>
        <w:t>of</w:t>
      </w:r>
      <w:r w:rsidRPr="00130358">
        <w:rPr>
          <w:rFonts w:cs="v4.2.0"/>
        </w:rPr>
        <w:t xml:space="preserve"> the serving cell.</w:t>
      </w:r>
    </w:p>
    <w:p w14:paraId="258A7117" w14:textId="77777777" w:rsidR="00720854" w:rsidRPr="00130358" w:rsidRDefault="00720854" w:rsidP="00D62538">
      <w:pPr>
        <w:rPr>
          <w:rFonts w:cs="v4.2.0"/>
        </w:rPr>
      </w:pPr>
      <w:r w:rsidRPr="00130358">
        <w:rPr>
          <w:rFonts w:cs="v4.2.0"/>
        </w:rPr>
        <w:t>The accuracy requirements in Table 9.9.2.1_1</w:t>
      </w:r>
      <w:r w:rsidRPr="00130358">
        <w:rPr>
          <w:rFonts w:cs="v4.2.0"/>
          <w:lang w:eastAsia="zh-CN"/>
        </w:rPr>
        <w:t>.3</w:t>
      </w:r>
      <w:r w:rsidRPr="00130358">
        <w:rPr>
          <w:rFonts w:cs="v4.2.0"/>
        </w:rPr>
        <w:t>-1 are valid under the following conditions:</w:t>
      </w:r>
    </w:p>
    <w:p w14:paraId="4B215872" w14:textId="77777777" w:rsidR="00720854" w:rsidRPr="00130358" w:rsidRDefault="00720854" w:rsidP="00772922">
      <w:pPr>
        <w:pStyle w:val="B1"/>
      </w:pPr>
      <w:r w:rsidRPr="00130358">
        <w:t>Cell specific reference signals are transmitted either from one, two or four antenna ports.</w:t>
      </w:r>
    </w:p>
    <w:p w14:paraId="594AE621" w14:textId="1D0BCBF1" w:rsidR="00720854" w:rsidRPr="00130358" w:rsidRDefault="00720854" w:rsidP="007729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296B5C3A" w14:textId="77777777" w:rsidR="00720854" w:rsidRPr="00130358" w:rsidRDefault="00720854" w:rsidP="00772922">
      <w:pPr>
        <w:pStyle w:val="B1"/>
      </w:pPr>
      <w:proofErr w:type="spellStart"/>
      <w:r w:rsidRPr="00130358">
        <w:t>RSRP|</w:t>
      </w:r>
      <w:r w:rsidRPr="00130358">
        <w:rPr>
          <w:vertAlign w:val="subscript"/>
        </w:rPr>
        <w:t>dBm</w:t>
      </w:r>
      <w:proofErr w:type="spellEnd"/>
      <w:r w:rsidRPr="00130358">
        <w:t xml:space="preserve"> according to Annex I.3.1 for a corresponding Band.</w:t>
      </w:r>
    </w:p>
    <w:p w14:paraId="16BDE78D" w14:textId="77777777" w:rsidR="00720854" w:rsidRPr="00130358" w:rsidRDefault="00720854" w:rsidP="000835DA">
      <w:pPr>
        <w:pStyle w:val="TH"/>
        <w:keepLines w:val="0"/>
      </w:pPr>
      <w:r w:rsidRPr="00130358">
        <w:t>Table 9.9.2.1_1</w:t>
      </w:r>
      <w:r w:rsidRPr="00130358">
        <w:rPr>
          <w:lang w:eastAsia="zh-CN"/>
        </w:rPr>
        <w:t>.3</w:t>
      </w:r>
      <w:r w:rsidRPr="00130358">
        <w:t>-1: RSRP</w:t>
      </w:r>
      <w:r w:rsidRPr="00130358">
        <w:rPr>
          <w:lang w:eastAsia="zh-CN"/>
        </w:rPr>
        <w:t xml:space="preserve"> TDD</w:t>
      </w:r>
      <w:r w:rsidRPr="00130358">
        <w:t xml:space="preserve"> Intra frequency absolute accuracy</w:t>
      </w:r>
    </w:p>
    <w:tbl>
      <w:tblPr>
        <w:tblW w:w="0" w:type="auto"/>
        <w:jc w:val="center"/>
        <w:tblLayout w:type="fixed"/>
        <w:tblCellMar>
          <w:left w:w="28" w:type="dxa"/>
        </w:tblCellMar>
        <w:tblLook w:val="01E0" w:firstRow="1" w:lastRow="1" w:firstColumn="1" w:lastColumn="1" w:noHBand="0" w:noVBand="0"/>
      </w:tblPr>
      <w:tblGrid>
        <w:gridCol w:w="1039"/>
        <w:gridCol w:w="1061"/>
        <w:gridCol w:w="863"/>
        <w:gridCol w:w="2559"/>
        <w:gridCol w:w="1455"/>
        <w:gridCol w:w="1440"/>
        <w:gridCol w:w="1440"/>
      </w:tblGrid>
      <w:tr w:rsidR="00720854" w:rsidRPr="00130358" w14:paraId="7AB7DC95" w14:textId="77777777" w:rsidTr="00D62538">
        <w:trPr>
          <w:jc w:val="center"/>
        </w:trPr>
        <w:tc>
          <w:tcPr>
            <w:tcW w:w="210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68D4D5" w14:textId="77777777" w:rsidR="00720854" w:rsidRPr="00130358" w:rsidRDefault="00720854" w:rsidP="00D62538">
            <w:pPr>
              <w:pStyle w:val="TAH"/>
              <w:keepNext w:val="0"/>
              <w:keepLines w:val="0"/>
            </w:pPr>
            <w:r w:rsidRPr="00130358">
              <w:t>Accuracy</w:t>
            </w:r>
          </w:p>
        </w:tc>
        <w:tc>
          <w:tcPr>
            <w:tcW w:w="7757"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66B9A33A" w14:textId="77777777" w:rsidR="00720854" w:rsidRPr="00130358" w:rsidRDefault="00720854" w:rsidP="00D62538">
            <w:pPr>
              <w:pStyle w:val="TAH"/>
              <w:keepNext w:val="0"/>
              <w:keepLines w:val="0"/>
            </w:pPr>
            <w:r w:rsidRPr="00130358">
              <w:t>Conditions</w:t>
            </w:r>
          </w:p>
        </w:tc>
      </w:tr>
      <w:tr w:rsidR="00720854" w:rsidRPr="00130358" w14:paraId="04568A93" w14:textId="77777777" w:rsidTr="00D62538">
        <w:trPr>
          <w:jc w:val="center"/>
        </w:trPr>
        <w:tc>
          <w:tcPr>
            <w:tcW w:w="1039"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A962B46" w14:textId="6A4F0C79" w:rsidR="00720854" w:rsidRPr="00130358" w:rsidRDefault="00720854" w:rsidP="00D62538">
            <w:pPr>
              <w:pStyle w:val="TAH"/>
              <w:keepNext w:val="0"/>
              <w:keepLines w:val="0"/>
            </w:pPr>
            <w:r w:rsidRPr="00130358">
              <w:t>Normal</w:t>
            </w:r>
            <w:r w:rsidR="00D62538" w:rsidRPr="00130358">
              <w:t xml:space="preserve"> </w:t>
            </w:r>
            <w:r w:rsidRPr="00130358">
              <w:t>condition</w:t>
            </w:r>
          </w:p>
        </w:tc>
        <w:tc>
          <w:tcPr>
            <w:tcW w:w="10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E07130A" w14:textId="576435BA" w:rsidR="00720854" w:rsidRPr="00130358" w:rsidRDefault="00720854" w:rsidP="00D62538">
            <w:pPr>
              <w:pStyle w:val="TAH"/>
              <w:keepNext w:val="0"/>
              <w:keepLines w:val="0"/>
            </w:pPr>
            <w:r w:rsidRPr="00130358">
              <w:t>Extreme</w:t>
            </w:r>
            <w:r w:rsidR="00D62538" w:rsidRPr="00130358">
              <w:t xml:space="preserve"> </w:t>
            </w:r>
            <w:r w:rsidRPr="00130358">
              <w:t>condition</w:t>
            </w:r>
          </w:p>
        </w:tc>
        <w:tc>
          <w:tcPr>
            <w:tcW w:w="86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0725528" w14:textId="77777777" w:rsidR="00720854" w:rsidRPr="00130358" w:rsidRDefault="00720854" w:rsidP="00D62538">
            <w:pPr>
              <w:pStyle w:val="TAH"/>
              <w:keepNext w:val="0"/>
              <w:keepLines w:val="0"/>
            </w:pPr>
            <w:proofErr w:type="spellStart"/>
            <w:r w:rsidRPr="00130358">
              <w:t>Ês</w:t>
            </w:r>
            <w:proofErr w:type="spellEnd"/>
            <w:r w:rsidRPr="00130358">
              <w:t>/</w:t>
            </w:r>
            <w:proofErr w:type="spellStart"/>
            <w:r w:rsidRPr="00130358">
              <w:t>Iot</w:t>
            </w:r>
            <w:proofErr w:type="spellEnd"/>
          </w:p>
        </w:tc>
        <w:tc>
          <w:tcPr>
            <w:tcW w:w="6894"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D399002" w14:textId="754E9DC1" w:rsidR="00720854" w:rsidRPr="00130358" w:rsidRDefault="00720854"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720854" w:rsidRPr="00130358" w14:paraId="0B04D48E" w14:textId="77777777" w:rsidTr="00D62538">
        <w:trPr>
          <w:jc w:val="center"/>
        </w:trPr>
        <w:tc>
          <w:tcPr>
            <w:tcW w:w="103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0EE7D2" w14:textId="77777777" w:rsidR="00720854" w:rsidRPr="00130358" w:rsidRDefault="00720854" w:rsidP="00D62538">
            <w:pPr>
              <w:pStyle w:val="TAH"/>
              <w:keepNext w:val="0"/>
              <w:keepLines w:val="0"/>
            </w:pPr>
          </w:p>
        </w:tc>
        <w:tc>
          <w:tcPr>
            <w:tcW w:w="10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1E02287" w14:textId="77777777" w:rsidR="00720854" w:rsidRPr="00130358" w:rsidRDefault="00720854" w:rsidP="00D62538">
            <w:pPr>
              <w:pStyle w:val="TAH"/>
              <w:keepNext w:val="0"/>
              <w:keepLines w:val="0"/>
            </w:pPr>
          </w:p>
        </w:tc>
        <w:tc>
          <w:tcPr>
            <w:tcW w:w="863" w:type="dxa"/>
            <w:vMerge/>
            <w:tcBorders>
              <w:top w:val="single" w:sz="6" w:space="0" w:color="auto"/>
              <w:left w:val="single" w:sz="6" w:space="0" w:color="auto"/>
              <w:bottom w:val="single" w:sz="6" w:space="0" w:color="auto"/>
              <w:right w:val="single" w:sz="6" w:space="0" w:color="auto"/>
            </w:tcBorders>
            <w:shd w:val="clear" w:color="auto" w:fill="auto"/>
          </w:tcPr>
          <w:p w14:paraId="6E997A91" w14:textId="77777777" w:rsidR="00720854" w:rsidRPr="00130358" w:rsidRDefault="00720854" w:rsidP="00D62538">
            <w:pPr>
              <w:pStyle w:val="TAH"/>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1100119A" w14:textId="47721A47" w:rsidR="00720854" w:rsidRPr="00130358" w:rsidRDefault="00720854"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3</w:t>
            </w:r>
          </w:p>
        </w:tc>
        <w:tc>
          <w:tcPr>
            <w:tcW w:w="289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AAFFD6A" w14:textId="2AB92EE3" w:rsidR="00720854" w:rsidRPr="00130358" w:rsidRDefault="00720854" w:rsidP="00D62538">
            <w:pPr>
              <w:pStyle w:val="TAH"/>
              <w:keepNext w:val="0"/>
              <w:keepLines w:val="0"/>
            </w:pPr>
            <w:r w:rsidRPr="00130358">
              <w:t>Minimum</w:t>
            </w:r>
            <w:r w:rsidR="00D62538" w:rsidRPr="00130358">
              <w:t xml:space="preserve"> </w:t>
            </w:r>
            <w:r w:rsidRPr="00130358">
              <w:t>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C999563" w14:textId="032C547F" w:rsidR="00720854" w:rsidRPr="00130358" w:rsidRDefault="00720854" w:rsidP="00D62538">
            <w:pPr>
              <w:pStyle w:val="TAH"/>
              <w:keepNext w:val="0"/>
              <w:keepLines w:val="0"/>
            </w:pPr>
            <w:r w:rsidRPr="00130358">
              <w:t>Maximum</w:t>
            </w:r>
            <w:r w:rsidR="00D62538" w:rsidRPr="00130358">
              <w:t xml:space="preserve"> </w:t>
            </w:r>
            <w:r w:rsidRPr="00130358">
              <w:t>Io</w:t>
            </w:r>
          </w:p>
        </w:tc>
      </w:tr>
      <w:tr w:rsidR="00720854" w:rsidRPr="00130358" w14:paraId="3805A7BE" w14:textId="77777777" w:rsidTr="00D62538">
        <w:trPr>
          <w:jc w:val="center"/>
        </w:trPr>
        <w:tc>
          <w:tcPr>
            <w:tcW w:w="1039" w:type="dxa"/>
            <w:tcBorders>
              <w:top w:val="single" w:sz="6" w:space="0" w:color="auto"/>
              <w:left w:val="single" w:sz="4" w:space="0" w:color="auto"/>
              <w:bottom w:val="single" w:sz="6" w:space="0" w:color="auto"/>
              <w:right w:val="single" w:sz="6" w:space="0" w:color="auto"/>
            </w:tcBorders>
            <w:shd w:val="clear" w:color="auto" w:fill="auto"/>
            <w:vAlign w:val="center"/>
          </w:tcPr>
          <w:p w14:paraId="535AFA0A" w14:textId="77777777" w:rsidR="00720854" w:rsidRPr="00130358" w:rsidRDefault="00720854" w:rsidP="00D62538">
            <w:pPr>
              <w:pStyle w:val="TAH"/>
              <w:keepNext w:val="0"/>
              <w:keepLines w:val="0"/>
            </w:pPr>
            <w:r w:rsidRPr="00130358">
              <w:t>dB</w:t>
            </w:r>
          </w:p>
        </w:tc>
        <w:tc>
          <w:tcPr>
            <w:tcW w:w="1061" w:type="dxa"/>
            <w:tcBorders>
              <w:top w:val="single" w:sz="6" w:space="0" w:color="auto"/>
              <w:left w:val="single" w:sz="6" w:space="0" w:color="auto"/>
              <w:bottom w:val="single" w:sz="6" w:space="0" w:color="auto"/>
              <w:right w:val="single" w:sz="6" w:space="0" w:color="auto"/>
            </w:tcBorders>
            <w:shd w:val="clear" w:color="auto" w:fill="auto"/>
            <w:vAlign w:val="center"/>
          </w:tcPr>
          <w:p w14:paraId="64374326" w14:textId="77777777" w:rsidR="00720854" w:rsidRPr="00130358" w:rsidRDefault="00720854" w:rsidP="00D62538">
            <w:pPr>
              <w:pStyle w:val="TAH"/>
              <w:keepNext w:val="0"/>
              <w:keepLines w:val="0"/>
            </w:pPr>
            <w:r w:rsidRPr="00130358">
              <w:t>dB</w:t>
            </w:r>
          </w:p>
        </w:tc>
        <w:tc>
          <w:tcPr>
            <w:tcW w:w="863" w:type="dxa"/>
            <w:tcBorders>
              <w:top w:val="single" w:sz="6" w:space="0" w:color="auto"/>
              <w:left w:val="single" w:sz="6" w:space="0" w:color="auto"/>
              <w:bottom w:val="single" w:sz="6" w:space="0" w:color="auto"/>
              <w:right w:val="single" w:sz="6" w:space="0" w:color="auto"/>
            </w:tcBorders>
            <w:shd w:val="clear" w:color="auto" w:fill="auto"/>
          </w:tcPr>
          <w:p w14:paraId="3717E9C3" w14:textId="77777777" w:rsidR="00720854" w:rsidRPr="00130358" w:rsidRDefault="00720854" w:rsidP="00D62538">
            <w:pPr>
              <w:pStyle w:val="TAH"/>
              <w:keepNext w:val="0"/>
              <w:keepLines w:val="0"/>
            </w:pPr>
            <w:r w:rsidRPr="00130358">
              <w:t>dB</w:t>
            </w: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2B6FB954" w14:textId="77777777" w:rsidR="00720854" w:rsidRPr="00130358" w:rsidRDefault="00720854" w:rsidP="00D62538">
            <w:pPr>
              <w:pStyle w:val="TAH"/>
              <w:keepNext w:val="0"/>
              <w:keepLines w:val="0"/>
            </w:pP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78259D09" w14:textId="382FBBFE" w:rsidR="00720854" w:rsidRPr="00130358" w:rsidRDefault="00720854" w:rsidP="00D62538">
            <w:pPr>
              <w:pStyle w:val="TAH"/>
              <w:keepNext w:val="0"/>
              <w:keepLines w:val="0"/>
            </w:pPr>
            <w:r w:rsidRPr="00130358">
              <w:t>dBm/15kHz</w:t>
            </w:r>
            <w:r w:rsidR="00D62538" w:rsidRPr="00130358">
              <w:rPr>
                <w:sz w:val="22"/>
                <w:szCs w:val="22"/>
                <w:vertAlign w:val="superscript"/>
                <w:lang w:eastAsia="zh-CN"/>
              </w:rPr>
              <w:t xml:space="preserve"> </w:t>
            </w:r>
            <w:r w:rsidRPr="00130358">
              <w:rPr>
                <w:sz w:val="22"/>
                <w:szCs w:val="22"/>
                <w:vertAlign w:val="superscript"/>
                <w:lang w:eastAsia="zh-CN"/>
              </w:rPr>
              <w:t>Note</w:t>
            </w:r>
            <w:r w:rsidR="00D62538" w:rsidRPr="00130358">
              <w:rPr>
                <w:sz w:val="22"/>
                <w:szCs w:val="22"/>
                <w:vertAlign w:val="superscript"/>
                <w:lang w:eastAsia="zh-CN"/>
              </w:rPr>
              <w:t xml:space="preserve"> </w:t>
            </w:r>
            <w:r w:rsidRPr="00130358">
              <w:rPr>
                <w:sz w:val="22"/>
                <w:szCs w:val="22"/>
                <w:vertAlign w:val="superscript"/>
                <w:lang w:eastAsia="zh-CN"/>
              </w:rPr>
              <w:t>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065416" w14:textId="77777777" w:rsidR="00720854" w:rsidRPr="00130358" w:rsidRDefault="00720854" w:rsidP="00D62538">
            <w:pPr>
              <w:pStyle w:val="TAH"/>
              <w:keepNext w:val="0"/>
              <w:keepLines w:val="0"/>
            </w:pPr>
            <w:r w:rsidRPr="00130358">
              <w:t>dBm/</w:t>
            </w:r>
            <w:proofErr w:type="spellStart"/>
            <w:r w:rsidRPr="00130358">
              <w:t>BW</w:t>
            </w:r>
            <w:r w:rsidRPr="00130358">
              <w:rPr>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D4A689" w14:textId="77777777" w:rsidR="00720854" w:rsidRPr="00130358" w:rsidRDefault="00720854" w:rsidP="00D62538">
            <w:pPr>
              <w:pStyle w:val="TAH"/>
              <w:keepNext w:val="0"/>
              <w:keepLines w:val="0"/>
            </w:pPr>
            <w:r w:rsidRPr="00130358">
              <w:t>dBm/</w:t>
            </w:r>
            <w:proofErr w:type="spellStart"/>
            <w:r w:rsidRPr="00130358">
              <w:t>BW</w:t>
            </w:r>
            <w:r w:rsidRPr="00130358">
              <w:rPr>
                <w:vertAlign w:val="subscript"/>
              </w:rPr>
              <w:t>Channel</w:t>
            </w:r>
            <w:proofErr w:type="spellEnd"/>
          </w:p>
        </w:tc>
      </w:tr>
      <w:tr w:rsidR="00720854" w:rsidRPr="00130358" w14:paraId="68EB94C2" w14:textId="77777777" w:rsidTr="00D62538">
        <w:trPr>
          <w:jc w:val="center"/>
        </w:trPr>
        <w:tc>
          <w:tcPr>
            <w:tcW w:w="1039" w:type="dxa"/>
            <w:vMerge w:val="restart"/>
            <w:tcBorders>
              <w:top w:val="single" w:sz="6" w:space="0" w:color="auto"/>
              <w:left w:val="single" w:sz="4" w:space="0" w:color="auto"/>
              <w:right w:val="single" w:sz="6" w:space="0" w:color="auto"/>
            </w:tcBorders>
            <w:shd w:val="clear" w:color="auto" w:fill="auto"/>
            <w:vAlign w:val="center"/>
          </w:tcPr>
          <w:p w14:paraId="4C00F2EC" w14:textId="77777777" w:rsidR="00720854" w:rsidRPr="00130358" w:rsidRDefault="00720854" w:rsidP="00D62538">
            <w:pPr>
              <w:pStyle w:val="TAC"/>
              <w:keepNext w:val="0"/>
              <w:keepLines w:val="0"/>
              <w:rPr>
                <w:lang w:eastAsia="zh-CN"/>
              </w:rPr>
            </w:pPr>
            <w:r w:rsidRPr="00130358">
              <w:sym w:font="Symbol" w:char="F0B1"/>
            </w:r>
            <w:r w:rsidRPr="00130358">
              <w:rPr>
                <w:lang w:eastAsia="zh-CN"/>
              </w:rPr>
              <w:t>4.5</w:t>
            </w:r>
          </w:p>
        </w:tc>
        <w:tc>
          <w:tcPr>
            <w:tcW w:w="1061" w:type="dxa"/>
            <w:vMerge w:val="restart"/>
            <w:tcBorders>
              <w:top w:val="single" w:sz="6" w:space="0" w:color="auto"/>
              <w:left w:val="single" w:sz="6" w:space="0" w:color="auto"/>
              <w:right w:val="single" w:sz="6" w:space="0" w:color="auto"/>
            </w:tcBorders>
            <w:shd w:val="clear" w:color="auto" w:fill="auto"/>
            <w:vAlign w:val="center"/>
          </w:tcPr>
          <w:p w14:paraId="5B742BD6" w14:textId="77777777" w:rsidR="00720854" w:rsidRPr="00130358" w:rsidRDefault="00720854" w:rsidP="00D62538">
            <w:pPr>
              <w:pStyle w:val="TAC"/>
              <w:keepNext w:val="0"/>
              <w:keepLines w:val="0"/>
            </w:pPr>
            <w:r w:rsidRPr="00130358">
              <w:sym w:font="Symbol" w:char="F0B1"/>
            </w:r>
            <w:r w:rsidRPr="00130358">
              <w:t>9</w:t>
            </w:r>
          </w:p>
        </w:tc>
        <w:tc>
          <w:tcPr>
            <w:tcW w:w="863" w:type="dxa"/>
            <w:vMerge w:val="restart"/>
            <w:tcBorders>
              <w:top w:val="single" w:sz="6" w:space="0" w:color="auto"/>
              <w:left w:val="single" w:sz="6" w:space="0" w:color="auto"/>
              <w:right w:val="single" w:sz="6" w:space="0" w:color="auto"/>
            </w:tcBorders>
            <w:shd w:val="clear" w:color="auto" w:fill="auto"/>
            <w:vAlign w:val="center"/>
          </w:tcPr>
          <w:p w14:paraId="12C2A45C" w14:textId="6950F0AA" w:rsidR="00720854" w:rsidRPr="00130358" w:rsidRDefault="00720854" w:rsidP="00D62538">
            <w:pPr>
              <w:pStyle w:val="TAC"/>
              <w:keepNext w:val="0"/>
              <w:keepLines w:val="0"/>
            </w:pPr>
            <w:r w:rsidRPr="00130358">
              <w:sym w:font="Symbol" w:char="F0B3"/>
            </w:r>
            <w:r w:rsidRPr="00130358">
              <w:t>-6</w:t>
            </w:r>
            <w:r w:rsidR="00D62538" w:rsidRPr="00130358">
              <w:t xml:space="preserve"> </w:t>
            </w:r>
            <w:r w:rsidRPr="00130358">
              <w:t>dB</w:t>
            </w: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50281B50" w14:textId="2CEFD5CB" w:rsidR="00720854" w:rsidRPr="00130358" w:rsidRDefault="00720854" w:rsidP="00D62538">
            <w:pPr>
              <w:pStyle w:val="TAC"/>
              <w:keepNext w:val="0"/>
              <w:keepLines w:val="0"/>
            </w:pPr>
            <w:r w:rsidRPr="00130358">
              <w:t>FDD_A,</w:t>
            </w:r>
            <w:r w:rsidR="00D62538" w:rsidRPr="00130358">
              <w:t xml:space="preserve"> </w:t>
            </w:r>
            <w:r w:rsidRPr="00130358">
              <w:t>TDD_A</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2DACA740" w14:textId="77777777" w:rsidR="00720854" w:rsidRPr="00130358" w:rsidRDefault="00720854" w:rsidP="00D62538">
            <w:pPr>
              <w:pStyle w:val="TAC"/>
              <w:keepNext w:val="0"/>
              <w:keepLines w:val="0"/>
            </w:pPr>
            <w:r w:rsidRPr="00130358">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91E43"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2ACC47" w14:textId="77777777" w:rsidR="00720854" w:rsidRPr="00130358" w:rsidRDefault="00720854" w:rsidP="00D62538">
            <w:pPr>
              <w:pStyle w:val="TAC"/>
              <w:keepNext w:val="0"/>
              <w:keepLines w:val="0"/>
            </w:pPr>
            <w:r w:rsidRPr="00130358">
              <w:t>-70</w:t>
            </w:r>
          </w:p>
        </w:tc>
      </w:tr>
      <w:tr w:rsidR="00305C9B" w:rsidRPr="00130358" w14:paraId="123391D2" w14:textId="77777777" w:rsidTr="00D62538">
        <w:trPr>
          <w:jc w:val="center"/>
        </w:trPr>
        <w:tc>
          <w:tcPr>
            <w:tcW w:w="1039" w:type="dxa"/>
            <w:vMerge/>
            <w:tcBorders>
              <w:top w:val="single" w:sz="6" w:space="0" w:color="auto"/>
              <w:left w:val="single" w:sz="4" w:space="0" w:color="auto"/>
              <w:right w:val="single" w:sz="6" w:space="0" w:color="auto"/>
            </w:tcBorders>
            <w:shd w:val="clear" w:color="auto" w:fill="auto"/>
            <w:vAlign w:val="center"/>
          </w:tcPr>
          <w:p w14:paraId="30B6D5EE" w14:textId="77777777" w:rsidR="00305C9B" w:rsidRPr="00130358" w:rsidRDefault="00305C9B" w:rsidP="00D62538">
            <w:pPr>
              <w:pStyle w:val="TAC"/>
              <w:keepNext w:val="0"/>
              <w:keepLines w:val="0"/>
            </w:pPr>
          </w:p>
        </w:tc>
        <w:tc>
          <w:tcPr>
            <w:tcW w:w="1061" w:type="dxa"/>
            <w:vMerge/>
            <w:tcBorders>
              <w:top w:val="single" w:sz="6" w:space="0" w:color="auto"/>
              <w:left w:val="single" w:sz="6" w:space="0" w:color="auto"/>
              <w:right w:val="single" w:sz="6" w:space="0" w:color="auto"/>
            </w:tcBorders>
            <w:shd w:val="clear" w:color="auto" w:fill="auto"/>
            <w:vAlign w:val="center"/>
          </w:tcPr>
          <w:p w14:paraId="7139E42C" w14:textId="77777777" w:rsidR="00305C9B" w:rsidRPr="00130358" w:rsidRDefault="00305C9B" w:rsidP="00D62538">
            <w:pPr>
              <w:pStyle w:val="TAC"/>
              <w:keepNext w:val="0"/>
              <w:keepLines w:val="0"/>
            </w:pPr>
          </w:p>
        </w:tc>
        <w:tc>
          <w:tcPr>
            <w:tcW w:w="863" w:type="dxa"/>
            <w:vMerge/>
            <w:tcBorders>
              <w:top w:val="single" w:sz="6" w:space="0" w:color="auto"/>
              <w:left w:val="single" w:sz="6" w:space="0" w:color="auto"/>
              <w:right w:val="single" w:sz="6" w:space="0" w:color="auto"/>
            </w:tcBorders>
            <w:shd w:val="clear" w:color="auto" w:fill="auto"/>
            <w:vAlign w:val="center"/>
          </w:tcPr>
          <w:p w14:paraId="54F36E95" w14:textId="77777777" w:rsidR="00305C9B" w:rsidRPr="00130358" w:rsidRDefault="00305C9B"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tcPr>
          <w:p w14:paraId="19E63B0C" w14:textId="29CDF87C" w:rsidR="00305C9B" w:rsidRPr="00130358" w:rsidRDefault="00B63883" w:rsidP="00D62538">
            <w:pPr>
              <w:pStyle w:val="TAC"/>
              <w:keepNext w:val="0"/>
              <w:keepLines w:val="0"/>
            </w:pPr>
            <w:r w:rsidRPr="00130358">
              <w:rPr>
                <w:rFonts w:cs="Arial"/>
              </w:rPr>
              <w:t>FDD_B1,</w:t>
            </w:r>
            <w:r w:rsidR="00D62538" w:rsidRPr="00130358">
              <w:rPr>
                <w:rFonts w:cs="Arial"/>
              </w:rPr>
              <w:t xml:space="preserve"> </w:t>
            </w:r>
            <w:r w:rsidRPr="00130358">
              <w:rPr>
                <w:rFonts w:cs="Arial"/>
              </w:rPr>
              <w:t>FDD_B2</w:t>
            </w:r>
          </w:p>
        </w:tc>
        <w:tc>
          <w:tcPr>
            <w:tcW w:w="1455" w:type="dxa"/>
            <w:tcBorders>
              <w:top w:val="single" w:sz="6" w:space="0" w:color="auto"/>
              <w:left w:val="single" w:sz="4" w:space="0" w:color="auto"/>
              <w:bottom w:val="single" w:sz="6" w:space="0" w:color="auto"/>
              <w:right w:val="single" w:sz="6" w:space="0" w:color="auto"/>
            </w:tcBorders>
            <w:shd w:val="clear" w:color="auto" w:fill="auto"/>
          </w:tcPr>
          <w:p w14:paraId="30740AEF" w14:textId="77777777" w:rsidR="00305C9B" w:rsidRPr="00130358" w:rsidRDefault="00305C9B" w:rsidP="00D62538">
            <w:pPr>
              <w:pStyle w:val="TAC"/>
              <w:keepNext w:val="0"/>
              <w:keepLines w:val="0"/>
            </w:pPr>
            <w:r w:rsidRPr="00130358">
              <w:rPr>
                <w:rFonts w:cs="Arial"/>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ED448EA" w14:textId="77777777" w:rsidR="00305C9B" w:rsidRPr="00130358" w:rsidRDefault="00305C9B" w:rsidP="00D62538">
            <w:pPr>
              <w:pStyle w:val="TAC"/>
              <w:keepNext w:val="0"/>
              <w:keepLines w:val="0"/>
            </w:pPr>
            <w:r w:rsidRPr="00130358">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FE2DE5" w14:textId="77777777" w:rsidR="00305C9B" w:rsidRPr="00130358" w:rsidRDefault="00305C9B" w:rsidP="00D62538">
            <w:pPr>
              <w:pStyle w:val="TAC"/>
              <w:keepNext w:val="0"/>
              <w:keepLines w:val="0"/>
            </w:pPr>
            <w:r w:rsidRPr="00130358">
              <w:rPr>
                <w:rFonts w:cs="Arial"/>
              </w:rPr>
              <w:t>-70</w:t>
            </w:r>
          </w:p>
        </w:tc>
      </w:tr>
      <w:tr w:rsidR="00720854" w:rsidRPr="00130358" w14:paraId="77D5B4B0" w14:textId="77777777" w:rsidTr="00D62538">
        <w:trPr>
          <w:jc w:val="center"/>
        </w:trPr>
        <w:tc>
          <w:tcPr>
            <w:tcW w:w="1039" w:type="dxa"/>
            <w:vMerge/>
            <w:tcBorders>
              <w:left w:val="single" w:sz="4" w:space="0" w:color="auto"/>
              <w:right w:val="single" w:sz="6" w:space="0" w:color="auto"/>
            </w:tcBorders>
            <w:shd w:val="clear" w:color="auto" w:fill="auto"/>
            <w:vAlign w:val="center"/>
          </w:tcPr>
          <w:p w14:paraId="5F6DE0C8"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15553B0A"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01C6B512"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3F1D1D20" w14:textId="0864BF2B" w:rsidR="00720854" w:rsidRPr="00130358" w:rsidRDefault="00720854" w:rsidP="00D62538">
            <w:pPr>
              <w:pStyle w:val="TAC"/>
              <w:keepNext w:val="0"/>
              <w:keepLines w:val="0"/>
            </w:pPr>
            <w:r w:rsidRPr="00130358">
              <w:t>FDD_C,</w:t>
            </w:r>
            <w:r w:rsidR="00D62538" w:rsidRPr="00130358">
              <w:t xml:space="preserve"> </w:t>
            </w:r>
            <w:r w:rsidRPr="00130358">
              <w:t>TDD_C</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5AF32732" w14:textId="77777777" w:rsidR="00720854" w:rsidRPr="00130358" w:rsidRDefault="00720854" w:rsidP="00D62538">
            <w:pPr>
              <w:pStyle w:val="TAC"/>
              <w:keepNext w:val="0"/>
              <w:keepLines w:val="0"/>
            </w:pPr>
            <w:r w:rsidRPr="00130358">
              <w:t>-</w:t>
            </w:r>
            <w:r w:rsidRPr="00130358">
              <w:rPr>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33A073"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9F3C37" w14:textId="77777777" w:rsidR="00720854" w:rsidRPr="00130358" w:rsidRDefault="00720854" w:rsidP="00D62538">
            <w:pPr>
              <w:pStyle w:val="TAC"/>
              <w:keepNext w:val="0"/>
              <w:keepLines w:val="0"/>
            </w:pPr>
            <w:r w:rsidRPr="00130358">
              <w:t>-70</w:t>
            </w:r>
          </w:p>
        </w:tc>
      </w:tr>
      <w:tr w:rsidR="00720854" w:rsidRPr="00130358" w14:paraId="1C5BA357" w14:textId="77777777" w:rsidTr="00D62538">
        <w:trPr>
          <w:jc w:val="center"/>
        </w:trPr>
        <w:tc>
          <w:tcPr>
            <w:tcW w:w="1039" w:type="dxa"/>
            <w:vMerge/>
            <w:tcBorders>
              <w:left w:val="single" w:sz="4" w:space="0" w:color="auto"/>
              <w:right w:val="single" w:sz="6" w:space="0" w:color="auto"/>
            </w:tcBorders>
            <w:shd w:val="clear" w:color="auto" w:fill="auto"/>
            <w:vAlign w:val="center"/>
          </w:tcPr>
          <w:p w14:paraId="5C81B24E"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76A25524"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4CA93B1E"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134DBD40" w14:textId="77777777" w:rsidR="00720854" w:rsidRPr="00130358" w:rsidRDefault="00720854" w:rsidP="00D62538">
            <w:pPr>
              <w:pStyle w:val="TAC"/>
              <w:keepNext w:val="0"/>
              <w:keepLines w:val="0"/>
            </w:pPr>
            <w:r w:rsidRPr="00130358">
              <w:t>FDD_D</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28620170" w14:textId="77777777" w:rsidR="00720854" w:rsidRPr="00130358" w:rsidRDefault="00720854" w:rsidP="00D62538">
            <w:pPr>
              <w:pStyle w:val="TAC"/>
              <w:keepNext w:val="0"/>
              <w:keepLines w:val="0"/>
            </w:pPr>
            <w:r w:rsidRPr="00130358">
              <w:t>-1</w:t>
            </w:r>
            <w:r w:rsidRPr="00130358">
              <w:rPr>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DE0093"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C8EDE8" w14:textId="77777777" w:rsidR="00720854" w:rsidRPr="00130358" w:rsidRDefault="00720854" w:rsidP="00D62538">
            <w:pPr>
              <w:pStyle w:val="TAC"/>
              <w:keepNext w:val="0"/>
              <w:keepLines w:val="0"/>
            </w:pPr>
            <w:r w:rsidRPr="00130358">
              <w:t>-70</w:t>
            </w:r>
          </w:p>
        </w:tc>
      </w:tr>
      <w:tr w:rsidR="00720854" w:rsidRPr="00130358" w14:paraId="64176293" w14:textId="77777777" w:rsidTr="00D62538">
        <w:trPr>
          <w:jc w:val="center"/>
        </w:trPr>
        <w:tc>
          <w:tcPr>
            <w:tcW w:w="1039" w:type="dxa"/>
            <w:vMerge/>
            <w:tcBorders>
              <w:left w:val="single" w:sz="4" w:space="0" w:color="auto"/>
              <w:right w:val="single" w:sz="6" w:space="0" w:color="auto"/>
            </w:tcBorders>
            <w:shd w:val="clear" w:color="auto" w:fill="auto"/>
            <w:vAlign w:val="center"/>
          </w:tcPr>
          <w:p w14:paraId="02961414"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528D0414"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06E251AE"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33644598" w14:textId="4426BBA8" w:rsidR="00720854" w:rsidRPr="00130358" w:rsidRDefault="00720854" w:rsidP="00D62538">
            <w:pPr>
              <w:pStyle w:val="TAC"/>
              <w:keepNext w:val="0"/>
              <w:keepLines w:val="0"/>
            </w:pPr>
            <w:r w:rsidRPr="00130358">
              <w:t>FDD_E,</w:t>
            </w:r>
            <w:r w:rsidR="00D62538" w:rsidRPr="00130358">
              <w:t xml:space="preserve"> </w:t>
            </w:r>
            <w:r w:rsidRPr="00130358">
              <w:t>TDD_E</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28CEB9B4" w14:textId="77777777" w:rsidR="00720854" w:rsidRPr="00130358" w:rsidRDefault="00720854" w:rsidP="00D62538">
            <w:pPr>
              <w:pStyle w:val="TAC"/>
              <w:keepNext w:val="0"/>
              <w:keepLines w:val="0"/>
            </w:pPr>
            <w:r w:rsidRPr="00130358">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6EDEF"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D29E81" w14:textId="77777777" w:rsidR="00720854" w:rsidRPr="00130358" w:rsidRDefault="00720854" w:rsidP="00D62538">
            <w:pPr>
              <w:pStyle w:val="TAC"/>
              <w:keepNext w:val="0"/>
              <w:keepLines w:val="0"/>
            </w:pPr>
            <w:r w:rsidRPr="00130358">
              <w:t>-70</w:t>
            </w:r>
          </w:p>
        </w:tc>
      </w:tr>
      <w:tr w:rsidR="00720854" w:rsidRPr="00130358" w14:paraId="1A26A2E2" w14:textId="77777777" w:rsidTr="00D62538">
        <w:trPr>
          <w:jc w:val="center"/>
        </w:trPr>
        <w:tc>
          <w:tcPr>
            <w:tcW w:w="1039" w:type="dxa"/>
            <w:vMerge/>
            <w:tcBorders>
              <w:left w:val="single" w:sz="4" w:space="0" w:color="auto"/>
              <w:right w:val="single" w:sz="6" w:space="0" w:color="auto"/>
            </w:tcBorders>
            <w:shd w:val="clear" w:color="auto" w:fill="auto"/>
            <w:vAlign w:val="center"/>
          </w:tcPr>
          <w:p w14:paraId="702D8594"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1D6A795A"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18BE2B78"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52964FCB" w14:textId="77777777" w:rsidR="00720854" w:rsidRPr="00130358" w:rsidRDefault="00720854" w:rsidP="00D62538">
            <w:pPr>
              <w:pStyle w:val="TAC"/>
              <w:keepNext w:val="0"/>
              <w:keepLines w:val="0"/>
            </w:pPr>
            <w:r w:rsidRPr="00130358">
              <w:t>FDD_F</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6B7FF73C" w14:textId="77777777" w:rsidR="00720854" w:rsidRPr="00130358" w:rsidRDefault="00720854" w:rsidP="00D62538">
            <w:pPr>
              <w:pStyle w:val="TAC"/>
              <w:keepNext w:val="0"/>
              <w:keepLines w:val="0"/>
            </w:pPr>
            <w:r w:rsidRPr="00130358">
              <w:t>-1</w:t>
            </w:r>
            <w:r w:rsidRPr="00130358">
              <w:rPr>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3CA67E"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CC069D" w14:textId="77777777" w:rsidR="00720854" w:rsidRPr="00130358" w:rsidRDefault="00720854" w:rsidP="00D62538">
            <w:pPr>
              <w:pStyle w:val="TAC"/>
              <w:keepNext w:val="0"/>
              <w:keepLines w:val="0"/>
            </w:pPr>
            <w:r w:rsidRPr="00130358">
              <w:t>-70</w:t>
            </w:r>
          </w:p>
        </w:tc>
      </w:tr>
      <w:tr w:rsidR="00720854" w:rsidRPr="00130358" w14:paraId="1D9B4B52" w14:textId="77777777" w:rsidTr="00D62538">
        <w:trPr>
          <w:jc w:val="center"/>
        </w:trPr>
        <w:tc>
          <w:tcPr>
            <w:tcW w:w="1039" w:type="dxa"/>
            <w:vMerge/>
            <w:tcBorders>
              <w:left w:val="single" w:sz="4" w:space="0" w:color="auto"/>
              <w:right w:val="single" w:sz="6" w:space="0" w:color="auto"/>
            </w:tcBorders>
            <w:shd w:val="clear" w:color="auto" w:fill="auto"/>
            <w:vAlign w:val="center"/>
          </w:tcPr>
          <w:p w14:paraId="57437684"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52268B8E"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2BC4AC1E"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330BB319" w14:textId="77777777" w:rsidR="00720854" w:rsidRPr="00130358" w:rsidRDefault="00720854" w:rsidP="00D62538">
            <w:pPr>
              <w:pStyle w:val="TAC"/>
              <w:keepNext w:val="0"/>
              <w:keepLines w:val="0"/>
            </w:pPr>
            <w:r w:rsidRPr="00130358">
              <w:t>FDD_G</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62E28266" w14:textId="77777777" w:rsidR="00720854" w:rsidRPr="00130358" w:rsidRDefault="00720854" w:rsidP="00D62538">
            <w:pPr>
              <w:pStyle w:val="TAC"/>
              <w:keepNext w:val="0"/>
              <w:keepLines w:val="0"/>
            </w:pPr>
            <w:r w:rsidRPr="00130358">
              <w:t>-1</w:t>
            </w:r>
            <w:r w:rsidRPr="00130358">
              <w:rPr>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B1655D"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8A603F" w14:textId="77777777" w:rsidR="00720854" w:rsidRPr="00130358" w:rsidRDefault="00720854" w:rsidP="00D62538">
            <w:pPr>
              <w:pStyle w:val="TAC"/>
              <w:keepNext w:val="0"/>
              <w:keepLines w:val="0"/>
            </w:pPr>
            <w:r w:rsidRPr="00130358">
              <w:t>-70</w:t>
            </w:r>
          </w:p>
        </w:tc>
      </w:tr>
      <w:tr w:rsidR="00720854" w:rsidRPr="00130358" w14:paraId="5551674D" w14:textId="77777777" w:rsidTr="00D62538">
        <w:trPr>
          <w:jc w:val="center"/>
        </w:trPr>
        <w:tc>
          <w:tcPr>
            <w:tcW w:w="1039" w:type="dxa"/>
            <w:vMerge/>
            <w:tcBorders>
              <w:left w:val="single" w:sz="4" w:space="0" w:color="auto"/>
              <w:right w:val="single" w:sz="6" w:space="0" w:color="auto"/>
            </w:tcBorders>
            <w:shd w:val="clear" w:color="auto" w:fill="auto"/>
            <w:vAlign w:val="center"/>
          </w:tcPr>
          <w:p w14:paraId="69A55B22" w14:textId="77777777" w:rsidR="00720854" w:rsidRPr="00130358" w:rsidRDefault="00720854" w:rsidP="00D62538">
            <w:pPr>
              <w:pStyle w:val="TAC"/>
              <w:keepNext w:val="0"/>
              <w:keepLines w:val="0"/>
            </w:pPr>
          </w:p>
        </w:tc>
        <w:tc>
          <w:tcPr>
            <w:tcW w:w="1061" w:type="dxa"/>
            <w:vMerge/>
            <w:tcBorders>
              <w:left w:val="single" w:sz="6" w:space="0" w:color="auto"/>
              <w:right w:val="single" w:sz="6" w:space="0" w:color="auto"/>
            </w:tcBorders>
            <w:shd w:val="clear" w:color="auto" w:fill="auto"/>
            <w:vAlign w:val="center"/>
          </w:tcPr>
          <w:p w14:paraId="07A61919" w14:textId="77777777" w:rsidR="00720854" w:rsidRPr="00130358" w:rsidRDefault="00720854" w:rsidP="00D62538">
            <w:pPr>
              <w:pStyle w:val="TAC"/>
              <w:keepNext w:val="0"/>
              <w:keepLines w:val="0"/>
            </w:pPr>
          </w:p>
        </w:tc>
        <w:tc>
          <w:tcPr>
            <w:tcW w:w="863" w:type="dxa"/>
            <w:vMerge/>
            <w:tcBorders>
              <w:left w:val="single" w:sz="6" w:space="0" w:color="auto"/>
              <w:right w:val="single" w:sz="6" w:space="0" w:color="auto"/>
            </w:tcBorders>
            <w:shd w:val="clear" w:color="auto" w:fill="auto"/>
            <w:vAlign w:val="center"/>
          </w:tcPr>
          <w:p w14:paraId="0A1D7D39"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28599C78" w14:textId="77777777" w:rsidR="00720854" w:rsidRPr="00130358" w:rsidRDefault="00720854" w:rsidP="00D62538">
            <w:pPr>
              <w:pStyle w:val="TAC"/>
              <w:keepNext w:val="0"/>
              <w:keepLines w:val="0"/>
            </w:pPr>
            <w:r w:rsidRPr="00130358">
              <w:t>FDD_H</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10D47A3E" w14:textId="77777777" w:rsidR="00720854" w:rsidRPr="00130358" w:rsidRDefault="00720854" w:rsidP="00D62538">
            <w:pPr>
              <w:pStyle w:val="TAC"/>
              <w:keepNext w:val="0"/>
              <w:keepLines w:val="0"/>
            </w:pPr>
            <w:r w:rsidRPr="00130358">
              <w:t>-1</w:t>
            </w:r>
            <w:r w:rsidRPr="00130358">
              <w:rPr>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625D69"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A66A86" w14:textId="77777777" w:rsidR="00720854" w:rsidRPr="00130358" w:rsidRDefault="00720854" w:rsidP="00D62538">
            <w:pPr>
              <w:pStyle w:val="TAC"/>
              <w:keepNext w:val="0"/>
              <w:keepLines w:val="0"/>
            </w:pPr>
            <w:r w:rsidRPr="00130358">
              <w:t>-70</w:t>
            </w:r>
          </w:p>
        </w:tc>
      </w:tr>
      <w:tr w:rsidR="00720854" w:rsidRPr="00130358" w14:paraId="03B0C883" w14:textId="77777777" w:rsidTr="00D62538">
        <w:trPr>
          <w:jc w:val="center"/>
        </w:trPr>
        <w:tc>
          <w:tcPr>
            <w:tcW w:w="1039" w:type="dxa"/>
            <w:vMerge/>
            <w:tcBorders>
              <w:left w:val="single" w:sz="4" w:space="0" w:color="auto"/>
              <w:bottom w:val="single" w:sz="6" w:space="0" w:color="auto"/>
              <w:right w:val="single" w:sz="6" w:space="0" w:color="auto"/>
            </w:tcBorders>
            <w:shd w:val="clear" w:color="auto" w:fill="auto"/>
            <w:vAlign w:val="center"/>
          </w:tcPr>
          <w:p w14:paraId="2EF4DFE6" w14:textId="77777777" w:rsidR="00720854" w:rsidRPr="00130358" w:rsidRDefault="00720854" w:rsidP="00D62538">
            <w:pPr>
              <w:pStyle w:val="TAC"/>
              <w:keepNext w:val="0"/>
              <w:keepLines w:val="0"/>
            </w:pPr>
          </w:p>
        </w:tc>
        <w:tc>
          <w:tcPr>
            <w:tcW w:w="1061" w:type="dxa"/>
            <w:vMerge/>
            <w:tcBorders>
              <w:left w:val="single" w:sz="6" w:space="0" w:color="auto"/>
              <w:bottom w:val="single" w:sz="6" w:space="0" w:color="auto"/>
              <w:right w:val="single" w:sz="6" w:space="0" w:color="auto"/>
            </w:tcBorders>
            <w:shd w:val="clear" w:color="auto" w:fill="auto"/>
            <w:vAlign w:val="center"/>
          </w:tcPr>
          <w:p w14:paraId="033E35C1" w14:textId="77777777" w:rsidR="00720854" w:rsidRPr="00130358" w:rsidRDefault="00720854" w:rsidP="00D62538">
            <w:pPr>
              <w:pStyle w:val="TAC"/>
              <w:keepNext w:val="0"/>
              <w:keepLines w:val="0"/>
            </w:pPr>
          </w:p>
        </w:tc>
        <w:tc>
          <w:tcPr>
            <w:tcW w:w="863" w:type="dxa"/>
            <w:vMerge/>
            <w:tcBorders>
              <w:left w:val="single" w:sz="6" w:space="0" w:color="auto"/>
              <w:bottom w:val="single" w:sz="6" w:space="0" w:color="auto"/>
              <w:right w:val="single" w:sz="6" w:space="0" w:color="auto"/>
            </w:tcBorders>
            <w:shd w:val="clear" w:color="auto" w:fill="auto"/>
            <w:vAlign w:val="center"/>
          </w:tcPr>
          <w:p w14:paraId="04A0CD43" w14:textId="77777777" w:rsidR="00720854" w:rsidRPr="00130358" w:rsidRDefault="00720854" w:rsidP="00D62538">
            <w:pPr>
              <w:pStyle w:val="TAC"/>
              <w:keepNext w:val="0"/>
              <w:keepLines w:val="0"/>
            </w:pP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27EF33E6" w14:textId="77777777" w:rsidR="00720854" w:rsidRPr="00130358" w:rsidRDefault="00720854" w:rsidP="00D62538">
            <w:pPr>
              <w:pStyle w:val="TAC"/>
              <w:keepNext w:val="0"/>
              <w:keepLines w:val="0"/>
            </w:pPr>
            <w:r w:rsidRPr="00130358">
              <w:rPr>
                <w:lang w:eastAsia="zh-CN"/>
              </w:rPr>
              <w:t>FDD_N</w:t>
            </w:r>
          </w:p>
        </w:tc>
        <w:tc>
          <w:tcPr>
            <w:tcW w:w="1455" w:type="dxa"/>
            <w:tcBorders>
              <w:top w:val="single" w:sz="6" w:space="0" w:color="auto"/>
              <w:left w:val="single" w:sz="4" w:space="0" w:color="auto"/>
              <w:bottom w:val="single" w:sz="6" w:space="0" w:color="auto"/>
              <w:right w:val="single" w:sz="6" w:space="0" w:color="auto"/>
            </w:tcBorders>
            <w:shd w:val="clear" w:color="auto" w:fill="auto"/>
            <w:vAlign w:val="center"/>
          </w:tcPr>
          <w:p w14:paraId="1EA6BDA3" w14:textId="77777777" w:rsidR="00720854" w:rsidRPr="00130358" w:rsidRDefault="00720854" w:rsidP="00D62538">
            <w:pPr>
              <w:pStyle w:val="TAC"/>
              <w:keepNext w:val="0"/>
              <w:keepLines w:val="0"/>
            </w:pPr>
            <w:r w:rsidRPr="00130358">
              <w:rPr>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C5DE8E"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F7E8F5" w14:textId="77777777" w:rsidR="00720854" w:rsidRPr="00130358" w:rsidRDefault="00720854" w:rsidP="00D62538">
            <w:pPr>
              <w:pStyle w:val="TAC"/>
              <w:keepNext w:val="0"/>
              <w:keepLines w:val="0"/>
            </w:pPr>
            <w:r w:rsidRPr="00130358">
              <w:rPr>
                <w:lang w:eastAsia="zh-CN"/>
              </w:rPr>
              <w:t>-70</w:t>
            </w:r>
          </w:p>
        </w:tc>
      </w:tr>
      <w:tr w:rsidR="00720854" w:rsidRPr="00130358" w14:paraId="4335B457" w14:textId="77777777" w:rsidTr="00D62538">
        <w:trPr>
          <w:jc w:val="center"/>
        </w:trPr>
        <w:tc>
          <w:tcPr>
            <w:tcW w:w="1039" w:type="dxa"/>
            <w:tcBorders>
              <w:top w:val="single" w:sz="6" w:space="0" w:color="auto"/>
              <w:left w:val="single" w:sz="4" w:space="0" w:color="auto"/>
              <w:bottom w:val="single" w:sz="6" w:space="0" w:color="auto"/>
              <w:right w:val="single" w:sz="6" w:space="0" w:color="auto"/>
            </w:tcBorders>
            <w:shd w:val="clear" w:color="auto" w:fill="auto"/>
            <w:vAlign w:val="center"/>
          </w:tcPr>
          <w:p w14:paraId="30090456" w14:textId="77777777" w:rsidR="00720854" w:rsidRPr="00130358" w:rsidRDefault="00720854" w:rsidP="00D62538">
            <w:pPr>
              <w:pStyle w:val="TAC"/>
              <w:keepNext w:val="0"/>
              <w:keepLines w:val="0"/>
            </w:pPr>
            <w:r w:rsidRPr="00130358">
              <w:sym w:font="Symbol" w:char="F0B1"/>
            </w:r>
            <w:r w:rsidRPr="00130358">
              <w:t>8</w:t>
            </w:r>
          </w:p>
        </w:tc>
        <w:tc>
          <w:tcPr>
            <w:tcW w:w="1061" w:type="dxa"/>
            <w:tcBorders>
              <w:top w:val="single" w:sz="6" w:space="0" w:color="auto"/>
              <w:left w:val="single" w:sz="6" w:space="0" w:color="auto"/>
              <w:bottom w:val="single" w:sz="6" w:space="0" w:color="auto"/>
              <w:right w:val="single" w:sz="6" w:space="0" w:color="auto"/>
            </w:tcBorders>
            <w:shd w:val="clear" w:color="auto" w:fill="auto"/>
            <w:vAlign w:val="center"/>
          </w:tcPr>
          <w:p w14:paraId="64F81A4D" w14:textId="77777777" w:rsidR="00720854" w:rsidRPr="00130358" w:rsidRDefault="00720854" w:rsidP="00D62538">
            <w:pPr>
              <w:pStyle w:val="TAC"/>
              <w:keepNext w:val="0"/>
              <w:keepLines w:val="0"/>
            </w:pPr>
            <w:r w:rsidRPr="00130358">
              <w:sym w:font="Symbol" w:char="F0B1"/>
            </w:r>
            <w:r w:rsidRPr="00130358">
              <w:t>11</w:t>
            </w:r>
          </w:p>
        </w:tc>
        <w:tc>
          <w:tcPr>
            <w:tcW w:w="863" w:type="dxa"/>
            <w:tcBorders>
              <w:top w:val="single" w:sz="6" w:space="0" w:color="auto"/>
              <w:left w:val="single" w:sz="6" w:space="0" w:color="auto"/>
              <w:bottom w:val="single" w:sz="6" w:space="0" w:color="auto"/>
              <w:right w:val="single" w:sz="6" w:space="0" w:color="auto"/>
            </w:tcBorders>
            <w:shd w:val="clear" w:color="auto" w:fill="auto"/>
            <w:vAlign w:val="center"/>
          </w:tcPr>
          <w:p w14:paraId="1D15EB9E" w14:textId="3B4EE9B6" w:rsidR="00720854" w:rsidRPr="00130358" w:rsidRDefault="00720854" w:rsidP="00D62538">
            <w:pPr>
              <w:pStyle w:val="TAC"/>
              <w:keepNext w:val="0"/>
              <w:keepLines w:val="0"/>
            </w:pPr>
            <w:r w:rsidRPr="00130358">
              <w:sym w:font="Symbol" w:char="F0B3"/>
            </w:r>
            <w:r w:rsidRPr="00130358">
              <w:t>-6</w:t>
            </w:r>
            <w:r w:rsidR="00D62538" w:rsidRPr="00130358">
              <w:t xml:space="preserve"> </w:t>
            </w:r>
            <w:r w:rsidRPr="00130358">
              <w:t>dB</w:t>
            </w:r>
          </w:p>
        </w:tc>
        <w:tc>
          <w:tcPr>
            <w:tcW w:w="2559" w:type="dxa"/>
            <w:tcBorders>
              <w:top w:val="single" w:sz="6" w:space="0" w:color="auto"/>
              <w:left w:val="single" w:sz="6" w:space="0" w:color="auto"/>
              <w:bottom w:val="single" w:sz="6" w:space="0" w:color="auto"/>
              <w:right w:val="single" w:sz="4" w:space="0" w:color="auto"/>
            </w:tcBorders>
            <w:shd w:val="clear" w:color="auto" w:fill="auto"/>
            <w:vAlign w:val="center"/>
          </w:tcPr>
          <w:p w14:paraId="6CFCD899" w14:textId="7BA20623" w:rsidR="00720854" w:rsidRPr="00130358" w:rsidRDefault="00720854" w:rsidP="00D62538">
            <w:pPr>
              <w:pStyle w:val="TAC"/>
              <w:keepNext w:val="0"/>
              <w:keepLines w:val="0"/>
            </w:pPr>
            <w:r w:rsidRPr="00130358">
              <w:t>FDD_A,</w:t>
            </w:r>
            <w:r w:rsidR="00D62538" w:rsidRPr="00130358">
              <w:t xml:space="preserve"> </w:t>
            </w:r>
            <w:r w:rsidRPr="00130358">
              <w:t>TDD_A,</w:t>
            </w:r>
            <w:r w:rsidR="00D62538" w:rsidRPr="00130358">
              <w:t xml:space="preserve"> </w:t>
            </w:r>
            <w:r w:rsidRPr="00130358">
              <w:t>FDD_C,</w:t>
            </w:r>
            <w:r w:rsidR="00D62538" w:rsidRPr="00130358">
              <w:t xml:space="preserve"> </w:t>
            </w:r>
            <w:r w:rsidRPr="00130358">
              <w:t>TDD_C,</w:t>
            </w:r>
            <w:r w:rsidR="00D62538" w:rsidRPr="00130358">
              <w:t xml:space="preserve"> </w:t>
            </w:r>
            <w:r w:rsidRPr="00130358">
              <w:t>FDD_D,</w:t>
            </w:r>
            <w:r w:rsidR="00D62538" w:rsidRPr="00130358">
              <w:t xml:space="preserve"> </w:t>
            </w:r>
            <w:r w:rsidRPr="00130358">
              <w:t>FDD_E,</w:t>
            </w:r>
            <w:r w:rsidR="00D62538" w:rsidRPr="00130358">
              <w:t xml:space="preserve"> </w:t>
            </w:r>
            <w:r w:rsidRPr="00130358">
              <w:t>TDD_E,</w:t>
            </w:r>
            <w:r w:rsidR="00D62538" w:rsidRPr="00130358">
              <w:t xml:space="preserve"> </w:t>
            </w:r>
            <w:r w:rsidRPr="00130358">
              <w:t>FDD_F,</w:t>
            </w:r>
            <w:r w:rsidR="00D62538" w:rsidRPr="00130358">
              <w:t xml:space="preserve"> </w:t>
            </w:r>
            <w:r w:rsidRPr="00130358">
              <w:t>FDD_G,</w:t>
            </w:r>
            <w:r w:rsidR="00D62538" w:rsidRPr="00130358">
              <w:t xml:space="preserve"> </w:t>
            </w:r>
            <w:r w:rsidRPr="00130358">
              <w:t>FDD_H,</w:t>
            </w:r>
            <w:r w:rsidR="00D62538" w:rsidRPr="00130358">
              <w:t xml:space="preserve"> </w:t>
            </w:r>
            <w:r w:rsidRPr="00130358">
              <w:t>FDD_N</w:t>
            </w:r>
          </w:p>
        </w:tc>
        <w:tc>
          <w:tcPr>
            <w:tcW w:w="1455" w:type="dxa"/>
            <w:tcBorders>
              <w:top w:val="single" w:sz="6" w:space="0" w:color="auto"/>
              <w:left w:val="single" w:sz="4" w:space="0" w:color="auto"/>
              <w:bottom w:val="single" w:sz="4" w:space="0" w:color="auto"/>
              <w:right w:val="single" w:sz="6" w:space="0" w:color="auto"/>
            </w:tcBorders>
            <w:shd w:val="clear" w:color="auto" w:fill="auto"/>
            <w:vAlign w:val="center"/>
          </w:tcPr>
          <w:p w14:paraId="3B0E5B5F" w14:textId="77777777" w:rsidR="00720854" w:rsidRPr="00130358" w:rsidRDefault="00720854" w:rsidP="00D62538">
            <w:pPr>
              <w:pStyle w:val="TAC"/>
              <w:keepNext w:val="0"/>
              <w:keepLines w:val="0"/>
            </w:pPr>
            <w:r w:rsidRPr="00130358">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0D413AB" w14:textId="77777777" w:rsidR="00720854" w:rsidRPr="00130358" w:rsidRDefault="00720854" w:rsidP="00D62538">
            <w:pPr>
              <w:pStyle w:val="TAC"/>
              <w:keepNext w:val="0"/>
              <w:keepLines w:val="0"/>
            </w:pPr>
            <w:r w:rsidRPr="00130358">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035DE3" w14:textId="77777777" w:rsidR="00720854" w:rsidRPr="00130358" w:rsidRDefault="00720854" w:rsidP="00D62538">
            <w:pPr>
              <w:pStyle w:val="TAC"/>
              <w:keepNext w:val="0"/>
              <w:keepLines w:val="0"/>
            </w:pPr>
            <w:r w:rsidRPr="00130358">
              <w:t>-50</w:t>
            </w:r>
          </w:p>
        </w:tc>
      </w:tr>
      <w:tr w:rsidR="00720854" w:rsidRPr="00130358" w14:paraId="77878973" w14:textId="77777777" w:rsidTr="00D62538">
        <w:trPr>
          <w:jc w:val="center"/>
        </w:trPr>
        <w:tc>
          <w:tcPr>
            <w:tcW w:w="985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E545680" w14:textId="36B0B740" w:rsidR="00720854" w:rsidRPr="00130358" w:rsidRDefault="00720854" w:rsidP="00D62538">
            <w:pPr>
              <w:pStyle w:val="TAN"/>
              <w:keepNext w:val="0"/>
              <w:keepLines w:val="0"/>
            </w:pPr>
            <w:r w:rsidRPr="00130358">
              <w:t>NOTE</w:t>
            </w:r>
            <w:r w:rsidR="00D62538" w:rsidRPr="00130358">
              <w:t xml:space="preserve"> </w:t>
            </w:r>
            <w:r w:rsidRPr="00130358">
              <w:t>1:</w:t>
            </w:r>
            <w:r w:rsidRPr="00130358">
              <w:tab/>
              <w:t>Io</w:t>
            </w:r>
            <w:r w:rsidR="00D62538" w:rsidRPr="00130358">
              <w:t xml:space="preserve"> </w:t>
            </w:r>
            <w:r w:rsidRPr="00130358">
              <w:t>is</w:t>
            </w:r>
            <w:r w:rsidR="00D62538" w:rsidRPr="00130358">
              <w:t xml:space="preserve"> </w:t>
            </w:r>
            <w:r w:rsidRPr="00130358">
              <w:t>assumed</w:t>
            </w:r>
            <w:r w:rsidR="00D62538" w:rsidRPr="00130358">
              <w:t xml:space="preserve"> </w:t>
            </w:r>
            <w:r w:rsidRPr="00130358">
              <w:t>to</w:t>
            </w:r>
            <w:r w:rsidR="00D62538" w:rsidRPr="00130358">
              <w:t xml:space="preserve"> </w:t>
            </w:r>
            <w:r w:rsidRPr="00130358">
              <w:t>have</w:t>
            </w:r>
            <w:r w:rsidR="00D62538" w:rsidRPr="00130358">
              <w:t xml:space="preserve"> </w:t>
            </w:r>
            <w:r w:rsidRPr="00130358">
              <w:t>constant</w:t>
            </w:r>
            <w:r w:rsidR="00D62538" w:rsidRPr="00130358">
              <w:t xml:space="preserve"> </w:t>
            </w:r>
            <w:r w:rsidRPr="00130358">
              <w:t>EPRE</w:t>
            </w:r>
            <w:r w:rsidR="00D62538" w:rsidRPr="00130358">
              <w:t xml:space="preserve"> </w:t>
            </w:r>
            <w:r w:rsidRPr="00130358">
              <w:t>across</w:t>
            </w:r>
            <w:r w:rsidR="00D62538" w:rsidRPr="00130358">
              <w:t xml:space="preserve"> </w:t>
            </w:r>
            <w:r w:rsidRPr="00130358">
              <w:t>the</w:t>
            </w:r>
            <w:r w:rsidR="00D62538" w:rsidRPr="00130358">
              <w:t xml:space="preserve"> </w:t>
            </w:r>
            <w:r w:rsidRPr="00130358">
              <w:t>bandwidth.</w:t>
            </w:r>
          </w:p>
          <w:p w14:paraId="04877818" w14:textId="32AC3152" w:rsidR="00720854" w:rsidRPr="00130358" w:rsidRDefault="00720854" w:rsidP="00D62538">
            <w:pPr>
              <w:pStyle w:val="TAN"/>
              <w:keepNext w:val="0"/>
              <w:keepLines w:val="0"/>
            </w:pPr>
            <w:r w:rsidRPr="00130358">
              <w:t>NOTE</w:t>
            </w:r>
            <w:r w:rsidR="00D62538" w:rsidRPr="00130358">
              <w:t xml:space="preserve"> </w:t>
            </w:r>
            <w:r w:rsidRPr="00130358">
              <w:t>2:</w:t>
            </w:r>
            <w:r w:rsidRPr="00130358">
              <w:tab/>
              <w:t>The</w:t>
            </w:r>
            <w:r w:rsidR="00D62538" w:rsidRPr="00130358">
              <w:t xml:space="preserve"> </w:t>
            </w:r>
            <w:r w:rsidRPr="00130358">
              <w:t>condition</w:t>
            </w:r>
            <w:r w:rsidR="00D62538" w:rsidRPr="00130358">
              <w:t xml:space="preserve"> </w:t>
            </w:r>
            <w:r w:rsidRPr="00130358">
              <w:t>level</w:t>
            </w:r>
            <w:r w:rsidR="00D62538" w:rsidRPr="00130358">
              <w:t xml:space="preserve"> </w:t>
            </w:r>
            <w:r w:rsidRPr="00130358">
              <w:t>is</w:t>
            </w:r>
            <w:r w:rsidR="00D62538" w:rsidRPr="00130358">
              <w:t xml:space="preserve"> </w:t>
            </w:r>
            <w:r w:rsidRPr="00130358">
              <w:t>increased</w:t>
            </w:r>
            <w:r w:rsidR="00D62538" w:rsidRPr="00130358">
              <w:t xml:space="preserve"> </w:t>
            </w:r>
            <w:r w:rsidRPr="00130358">
              <w:t>by</w:t>
            </w:r>
            <w:r w:rsidR="00D62538" w:rsidRPr="00130358">
              <w:t xml:space="preserve"> </w:t>
            </w:r>
            <w:r w:rsidRPr="00130358">
              <w:t>∆&gt;0,</w:t>
            </w:r>
            <w:r w:rsidR="00D62538" w:rsidRPr="00130358">
              <w:t xml:space="preserve"> </w:t>
            </w:r>
            <w:r w:rsidRPr="00130358">
              <w:t>when</w:t>
            </w:r>
            <w:r w:rsidR="00D62538" w:rsidRPr="00130358">
              <w:t xml:space="preserve"> </w:t>
            </w:r>
            <w:r w:rsidRPr="00130358">
              <w:t>applicable,</w:t>
            </w:r>
            <w:r w:rsidR="00D62538" w:rsidRPr="00130358">
              <w:t xml:space="preserve"> </w:t>
            </w:r>
            <w:r w:rsidRPr="00130358">
              <w:t>as</w:t>
            </w:r>
            <w:r w:rsidR="00D62538" w:rsidRPr="00130358">
              <w:t xml:space="preserve"> </w:t>
            </w:r>
            <w:r w:rsidRPr="00130358">
              <w:t>described</w:t>
            </w:r>
            <w:r w:rsidR="00D62538" w:rsidRPr="00130358">
              <w:t xml:space="preserve"> </w:t>
            </w:r>
            <w:r w:rsidRPr="00130358">
              <w:t>in</w:t>
            </w:r>
            <w:r w:rsidR="00D62538" w:rsidRPr="00130358">
              <w:t xml:space="preserve"> </w:t>
            </w:r>
            <w:r w:rsidR="00483222" w:rsidRPr="00130358">
              <w:t>Clause</w:t>
            </w:r>
            <w:r w:rsidRPr="00130358">
              <w:t>s</w:t>
            </w:r>
            <w:r w:rsidR="00D62538" w:rsidRPr="00130358">
              <w:t xml:space="preserve"> </w:t>
            </w:r>
            <w:r w:rsidRPr="00130358">
              <w:t>I.4.2</w:t>
            </w:r>
            <w:r w:rsidR="00D62538" w:rsidRPr="00130358">
              <w:t xml:space="preserve"> </w:t>
            </w:r>
            <w:r w:rsidRPr="00130358">
              <w:t>and</w:t>
            </w:r>
            <w:r w:rsidR="00D62538" w:rsidRPr="00130358">
              <w:t xml:space="preserve"> </w:t>
            </w:r>
            <w:r w:rsidRPr="00130358">
              <w:t>I.4.3.</w:t>
            </w:r>
          </w:p>
          <w:p w14:paraId="5C16F37A" w14:textId="2459FEDF" w:rsidR="00720854" w:rsidRPr="00130358" w:rsidRDefault="00720854" w:rsidP="00D62538">
            <w:pPr>
              <w:pStyle w:val="TAN"/>
              <w:keepNext w:val="0"/>
              <w:keepLines w:val="0"/>
            </w:pPr>
            <w:r w:rsidRPr="00130358">
              <w:t>NOTE</w:t>
            </w:r>
            <w:r w:rsidR="00D62538" w:rsidRPr="00130358">
              <w:t xml:space="preserve"> </w:t>
            </w:r>
            <w:r w:rsidRPr="00130358">
              <w:t>3:</w:t>
            </w:r>
            <w:r w:rsidRPr="00130358">
              <w:tab/>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t xml:space="preserve"> </w:t>
            </w:r>
            <w:r w:rsidRPr="00130358">
              <w:t>are</w:t>
            </w:r>
            <w:r w:rsidR="00D62538" w:rsidRPr="00130358">
              <w:t xml:space="preserve"> </w:t>
            </w:r>
            <w:r w:rsidRPr="00130358">
              <w:t>as</w:t>
            </w:r>
            <w:r w:rsidR="00D62538" w:rsidRPr="00130358">
              <w:t xml:space="preserve"> </w:t>
            </w:r>
            <w:r w:rsidRPr="00130358">
              <w:t>defined</w:t>
            </w:r>
            <w:r w:rsidR="00D62538" w:rsidRPr="00130358">
              <w:t xml:space="preserve"> </w:t>
            </w:r>
            <w:r w:rsidRPr="00130358">
              <w:t>in</w:t>
            </w:r>
            <w:r w:rsidR="00D62538" w:rsidRPr="00130358">
              <w:t xml:space="preserve"> </w:t>
            </w:r>
            <w:r w:rsidR="00483222" w:rsidRPr="00130358">
              <w:t>Clause</w:t>
            </w:r>
            <w:r w:rsidR="00D62538" w:rsidRPr="00130358">
              <w:t xml:space="preserve"> </w:t>
            </w:r>
            <w:r w:rsidRPr="00130358">
              <w:t>3.5.</w:t>
            </w:r>
          </w:p>
        </w:tc>
      </w:tr>
    </w:tbl>
    <w:p w14:paraId="25B103D4" w14:textId="77777777" w:rsidR="00720854" w:rsidRPr="00130358" w:rsidRDefault="00720854" w:rsidP="00D62538"/>
    <w:p w14:paraId="12ECAA05" w14:textId="77777777" w:rsidR="00720854" w:rsidRPr="00130358" w:rsidRDefault="00720854" w:rsidP="00D62538">
      <w:pPr>
        <w:rPr>
          <w:rFonts w:cs="v4.2.0"/>
          <w:lang w:eastAsia="zh-CN"/>
        </w:rPr>
      </w:pPr>
      <w:r w:rsidRPr="00130358">
        <w:rPr>
          <w:rFonts w:cs="v4.2.0"/>
        </w:rPr>
        <w:t>The reporting range of RSRP is defined from -140 dBm to -44 dBm with 1 dB resolution.</w:t>
      </w:r>
    </w:p>
    <w:p w14:paraId="1C4338AB" w14:textId="77777777" w:rsidR="00720854" w:rsidRPr="00130358" w:rsidRDefault="00720854" w:rsidP="00D62538">
      <w:pPr>
        <w:rPr>
          <w:rFonts w:cs="v4.2.0"/>
          <w:lang w:eastAsia="zh-CN"/>
        </w:rPr>
      </w:pPr>
      <w:r w:rsidRPr="00130358">
        <w:rPr>
          <w:rFonts w:cs="v4.2.0"/>
        </w:rPr>
        <w:t>The mapping of measured quantity is defined in Table 9.9.2.1_1</w:t>
      </w:r>
      <w:r w:rsidRPr="00130358">
        <w:rPr>
          <w:rFonts w:cs="v4.2.0"/>
          <w:lang w:eastAsia="zh-CN"/>
        </w:rPr>
        <w:t>.3</w:t>
      </w:r>
      <w:r w:rsidRPr="00130358">
        <w:rPr>
          <w:rFonts w:cs="v4.2.0"/>
        </w:rPr>
        <w:t>-</w:t>
      </w:r>
      <w:r w:rsidRPr="00130358">
        <w:rPr>
          <w:rFonts w:cs="v4.2.0"/>
          <w:lang w:eastAsia="zh-CN"/>
        </w:rPr>
        <w:t>2</w:t>
      </w:r>
      <w:r w:rsidRPr="00130358">
        <w:rPr>
          <w:rFonts w:cs="v4.2.0"/>
        </w:rPr>
        <w:t>. The range in the signalling may be larger than the guaranteed accuracy range.</w:t>
      </w:r>
    </w:p>
    <w:p w14:paraId="59E1AA19" w14:textId="77777777" w:rsidR="00720854" w:rsidRPr="00130358" w:rsidRDefault="00720854" w:rsidP="00D62538">
      <w:pPr>
        <w:pStyle w:val="TH"/>
        <w:keepNext w:val="0"/>
        <w:keepLines w:val="0"/>
        <w:rPr>
          <w:rFonts w:cs="v4.2.0"/>
          <w:lang w:eastAsia="zh-CN"/>
        </w:rPr>
      </w:pPr>
      <w:r w:rsidRPr="00130358">
        <w:t>Table 9.9.2.1_1.3-2: 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720854" w:rsidRPr="00130358" w14:paraId="60AB223A" w14:textId="77777777" w:rsidTr="00D62538">
        <w:trPr>
          <w:cantSplit/>
          <w:jc w:val="center"/>
        </w:trPr>
        <w:tc>
          <w:tcPr>
            <w:tcW w:w="2693" w:type="dxa"/>
          </w:tcPr>
          <w:p w14:paraId="414760D7" w14:textId="5C546405" w:rsidR="00720854" w:rsidRPr="00130358" w:rsidRDefault="00720854"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6A5AF730" w14:textId="385B6DAC" w:rsidR="00720854" w:rsidRPr="00130358" w:rsidRDefault="00720854"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3EC9D989" w14:textId="77777777" w:rsidR="00720854" w:rsidRPr="00130358" w:rsidRDefault="00720854" w:rsidP="00D62538">
            <w:pPr>
              <w:pStyle w:val="TAH"/>
              <w:keepNext w:val="0"/>
              <w:keepLines w:val="0"/>
              <w:rPr>
                <w:rFonts w:cs="v3.7.0"/>
              </w:rPr>
            </w:pPr>
            <w:r w:rsidRPr="00130358">
              <w:rPr>
                <w:rFonts w:cs="v3.7.0"/>
              </w:rPr>
              <w:t>Unit</w:t>
            </w:r>
          </w:p>
        </w:tc>
      </w:tr>
      <w:tr w:rsidR="00720854" w:rsidRPr="00130358" w14:paraId="25AFD3B1" w14:textId="77777777" w:rsidTr="00D62538">
        <w:trPr>
          <w:cantSplit/>
          <w:jc w:val="center"/>
        </w:trPr>
        <w:tc>
          <w:tcPr>
            <w:tcW w:w="2693" w:type="dxa"/>
          </w:tcPr>
          <w:p w14:paraId="204CF386" w14:textId="77777777" w:rsidR="00720854" w:rsidRPr="00130358" w:rsidRDefault="00720854" w:rsidP="00D62538">
            <w:pPr>
              <w:pStyle w:val="TAL"/>
              <w:keepNext w:val="0"/>
              <w:keepLines w:val="0"/>
            </w:pPr>
            <w:r w:rsidRPr="00130358">
              <w:t>RSRP_00</w:t>
            </w:r>
          </w:p>
        </w:tc>
        <w:tc>
          <w:tcPr>
            <w:tcW w:w="3260" w:type="dxa"/>
          </w:tcPr>
          <w:p w14:paraId="43271719" w14:textId="7A1572F4" w:rsidR="00720854" w:rsidRPr="00130358" w:rsidRDefault="00720854" w:rsidP="00D62538">
            <w:pPr>
              <w:pStyle w:val="TAC"/>
              <w:keepNext w:val="0"/>
              <w:keepLines w:val="0"/>
            </w:pPr>
            <w:r w:rsidRPr="00130358">
              <w:t>RSRP</w:t>
            </w:r>
            <w:r w:rsidR="00D62538" w:rsidRPr="00130358">
              <w:t xml:space="preserve"> </w:t>
            </w:r>
            <w:r w:rsidRPr="00130358">
              <w:sym w:font="Symbol" w:char="F03C"/>
            </w:r>
            <w:r w:rsidR="00D62538" w:rsidRPr="00130358">
              <w:t xml:space="preserve"> </w:t>
            </w:r>
            <w:r w:rsidRPr="00130358">
              <w:t>-140</w:t>
            </w:r>
          </w:p>
        </w:tc>
        <w:tc>
          <w:tcPr>
            <w:tcW w:w="1985" w:type="dxa"/>
          </w:tcPr>
          <w:p w14:paraId="4DADF57E" w14:textId="77777777" w:rsidR="00720854" w:rsidRPr="00130358" w:rsidRDefault="00720854" w:rsidP="00D62538">
            <w:pPr>
              <w:pStyle w:val="TAC"/>
              <w:keepNext w:val="0"/>
              <w:keepLines w:val="0"/>
            </w:pPr>
            <w:r w:rsidRPr="00130358">
              <w:t>dBm</w:t>
            </w:r>
          </w:p>
        </w:tc>
      </w:tr>
      <w:tr w:rsidR="00720854" w:rsidRPr="00130358" w14:paraId="2D539387" w14:textId="77777777" w:rsidTr="00D62538">
        <w:trPr>
          <w:cantSplit/>
          <w:jc w:val="center"/>
        </w:trPr>
        <w:tc>
          <w:tcPr>
            <w:tcW w:w="2693" w:type="dxa"/>
          </w:tcPr>
          <w:p w14:paraId="6558FCDF" w14:textId="77777777" w:rsidR="00720854" w:rsidRPr="00130358" w:rsidRDefault="00720854" w:rsidP="00D62538">
            <w:pPr>
              <w:pStyle w:val="TAL"/>
              <w:keepNext w:val="0"/>
              <w:keepLines w:val="0"/>
            </w:pPr>
            <w:r w:rsidRPr="00130358">
              <w:t>RSRP_01</w:t>
            </w:r>
          </w:p>
        </w:tc>
        <w:tc>
          <w:tcPr>
            <w:tcW w:w="3260" w:type="dxa"/>
          </w:tcPr>
          <w:p w14:paraId="21E9F378" w14:textId="71540ACA" w:rsidR="00720854" w:rsidRPr="00130358" w:rsidRDefault="00720854" w:rsidP="00D62538">
            <w:pPr>
              <w:pStyle w:val="TAC"/>
              <w:keepNext w:val="0"/>
              <w:keepLines w:val="0"/>
            </w:pPr>
            <w:r w:rsidRPr="00130358">
              <w:t>-140</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-139</w:t>
            </w:r>
          </w:p>
        </w:tc>
        <w:tc>
          <w:tcPr>
            <w:tcW w:w="1985" w:type="dxa"/>
          </w:tcPr>
          <w:p w14:paraId="272E111F" w14:textId="77777777" w:rsidR="00720854" w:rsidRPr="00130358" w:rsidRDefault="00720854" w:rsidP="00D62538">
            <w:pPr>
              <w:pStyle w:val="TAC"/>
              <w:keepNext w:val="0"/>
              <w:keepLines w:val="0"/>
            </w:pPr>
            <w:r w:rsidRPr="00130358">
              <w:t>dBm</w:t>
            </w:r>
          </w:p>
        </w:tc>
      </w:tr>
      <w:tr w:rsidR="00720854" w:rsidRPr="00130358" w14:paraId="4E1134C4" w14:textId="77777777" w:rsidTr="00D62538">
        <w:trPr>
          <w:cantSplit/>
          <w:jc w:val="center"/>
        </w:trPr>
        <w:tc>
          <w:tcPr>
            <w:tcW w:w="2693" w:type="dxa"/>
          </w:tcPr>
          <w:p w14:paraId="7A4F5D88" w14:textId="77777777" w:rsidR="00720854" w:rsidRPr="00130358" w:rsidRDefault="00720854" w:rsidP="00D62538">
            <w:pPr>
              <w:pStyle w:val="TAL"/>
              <w:keepNext w:val="0"/>
              <w:keepLines w:val="0"/>
            </w:pPr>
            <w:r w:rsidRPr="00130358">
              <w:t>RSRP_02</w:t>
            </w:r>
          </w:p>
        </w:tc>
        <w:tc>
          <w:tcPr>
            <w:tcW w:w="3260" w:type="dxa"/>
          </w:tcPr>
          <w:p w14:paraId="51C43326" w14:textId="0EDED00D" w:rsidR="00720854" w:rsidRPr="00130358" w:rsidRDefault="00720854" w:rsidP="00D62538">
            <w:pPr>
              <w:pStyle w:val="TAC"/>
              <w:keepNext w:val="0"/>
              <w:keepLines w:val="0"/>
            </w:pPr>
            <w:r w:rsidRPr="00130358">
              <w:t>-139</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-138</w:t>
            </w:r>
          </w:p>
        </w:tc>
        <w:tc>
          <w:tcPr>
            <w:tcW w:w="1985" w:type="dxa"/>
          </w:tcPr>
          <w:p w14:paraId="6EEB25AC" w14:textId="77777777" w:rsidR="00720854" w:rsidRPr="00130358" w:rsidRDefault="00720854" w:rsidP="00D62538">
            <w:pPr>
              <w:pStyle w:val="TAC"/>
              <w:keepNext w:val="0"/>
              <w:keepLines w:val="0"/>
            </w:pPr>
            <w:r w:rsidRPr="00130358">
              <w:t>dBm</w:t>
            </w:r>
          </w:p>
        </w:tc>
      </w:tr>
      <w:tr w:rsidR="00720854" w:rsidRPr="00130358" w14:paraId="1549C5FF" w14:textId="77777777" w:rsidTr="00D62538">
        <w:trPr>
          <w:cantSplit/>
          <w:jc w:val="center"/>
        </w:trPr>
        <w:tc>
          <w:tcPr>
            <w:tcW w:w="2693" w:type="dxa"/>
          </w:tcPr>
          <w:p w14:paraId="052211A8" w14:textId="77777777" w:rsidR="00720854" w:rsidRPr="00130358" w:rsidRDefault="00720854" w:rsidP="00D62538">
            <w:pPr>
              <w:pStyle w:val="TAL"/>
              <w:keepNext w:val="0"/>
              <w:keepLines w:val="0"/>
            </w:pPr>
            <w:r w:rsidRPr="00130358">
              <w:t>…</w:t>
            </w:r>
          </w:p>
        </w:tc>
        <w:tc>
          <w:tcPr>
            <w:tcW w:w="3260" w:type="dxa"/>
          </w:tcPr>
          <w:p w14:paraId="070C1454" w14:textId="77777777" w:rsidR="00720854" w:rsidRPr="00130358" w:rsidRDefault="00720854" w:rsidP="00D62538">
            <w:pPr>
              <w:pStyle w:val="TAC"/>
              <w:keepNext w:val="0"/>
              <w:keepLines w:val="0"/>
            </w:pPr>
            <w:r w:rsidRPr="00130358">
              <w:t>…</w:t>
            </w:r>
          </w:p>
        </w:tc>
        <w:tc>
          <w:tcPr>
            <w:tcW w:w="1985" w:type="dxa"/>
          </w:tcPr>
          <w:p w14:paraId="75749A20" w14:textId="77777777" w:rsidR="00720854" w:rsidRPr="00130358" w:rsidRDefault="00720854" w:rsidP="00D62538">
            <w:pPr>
              <w:pStyle w:val="TAC"/>
              <w:keepNext w:val="0"/>
              <w:keepLines w:val="0"/>
            </w:pPr>
            <w:r w:rsidRPr="00130358">
              <w:t>…</w:t>
            </w:r>
          </w:p>
        </w:tc>
      </w:tr>
      <w:tr w:rsidR="00720854" w:rsidRPr="00130358" w14:paraId="03E44800" w14:textId="77777777" w:rsidTr="00D62538">
        <w:trPr>
          <w:cantSplit/>
          <w:jc w:val="center"/>
        </w:trPr>
        <w:tc>
          <w:tcPr>
            <w:tcW w:w="2693" w:type="dxa"/>
          </w:tcPr>
          <w:p w14:paraId="4A3D9197" w14:textId="77777777" w:rsidR="00720854" w:rsidRPr="00130358" w:rsidRDefault="00720854" w:rsidP="00D62538">
            <w:pPr>
              <w:pStyle w:val="TAL"/>
              <w:keepNext w:val="0"/>
              <w:keepLines w:val="0"/>
            </w:pPr>
            <w:r w:rsidRPr="00130358">
              <w:t>RSRP_95</w:t>
            </w:r>
          </w:p>
        </w:tc>
        <w:tc>
          <w:tcPr>
            <w:tcW w:w="3260" w:type="dxa"/>
          </w:tcPr>
          <w:p w14:paraId="37073269" w14:textId="501A6F09" w:rsidR="00720854" w:rsidRPr="00130358" w:rsidRDefault="00720854" w:rsidP="00D62538">
            <w:pPr>
              <w:pStyle w:val="TAC"/>
              <w:keepNext w:val="0"/>
              <w:keepLines w:val="0"/>
            </w:pPr>
            <w:r w:rsidRPr="00130358">
              <w:t>-46</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-45</w:t>
            </w:r>
          </w:p>
        </w:tc>
        <w:tc>
          <w:tcPr>
            <w:tcW w:w="1985" w:type="dxa"/>
          </w:tcPr>
          <w:p w14:paraId="2A25B6D8" w14:textId="77777777" w:rsidR="00720854" w:rsidRPr="00130358" w:rsidRDefault="00720854" w:rsidP="00D62538">
            <w:pPr>
              <w:pStyle w:val="TAC"/>
              <w:keepNext w:val="0"/>
              <w:keepLines w:val="0"/>
            </w:pPr>
            <w:r w:rsidRPr="00130358">
              <w:t>dBm</w:t>
            </w:r>
          </w:p>
        </w:tc>
      </w:tr>
      <w:tr w:rsidR="00720854" w:rsidRPr="00130358" w14:paraId="13D7DEB8" w14:textId="77777777" w:rsidTr="00D62538">
        <w:trPr>
          <w:cantSplit/>
          <w:jc w:val="center"/>
        </w:trPr>
        <w:tc>
          <w:tcPr>
            <w:tcW w:w="2693" w:type="dxa"/>
          </w:tcPr>
          <w:p w14:paraId="67AADF12" w14:textId="77777777" w:rsidR="00720854" w:rsidRPr="00130358" w:rsidRDefault="00720854" w:rsidP="00D62538">
            <w:pPr>
              <w:pStyle w:val="TAL"/>
              <w:keepNext w:val="0"/>
              <w:keepLines w:val="0"/>
            </w:pPr>
            <w:r w:rsidRPr="00130358">
              <w:t>RSRP_96</w:t>
            </w:r>
          </w:p>
        </w:tc>
        <w:tc>
          <w:tcPr>
            <w:tcW w:w="3260" w:type="dxa"/>
          </w:tcPr>
          <w:p w14:paraId="213CA2C9" w14:textId="527E66AD" w:rsidR="00720854" w:rsidRPr="00130358" w:rsidRDefault="00720854" w:rsidP="00D62538">
            <w:pPr>
              <w:pStyle w:val="TAC"/>
              <w:keepNext w:val="0"/>
              <w:keepLines w:val="0"/>
            </w:pPr>
            <w:r w:rsidRPr="00130358">
              <w:t>-45</w:t>
            </w:r>
            <w:r w:rsidR="00D62538" w:rsidRPr="00130358">
              <w:t xml:space="preserve"> </w:t>
            </w:r>
            <w:r w:rsidRPr="00130358">
              <w:sym w:font="Symbol" w:char="F0A3"/>
            </w:r>
            <w:r w:rsidR="00D62538" w:rsidRPr="00130358">
              <w:t xml:space="preserve"> </w:t>
            </w:r>
            <w:r w:rsidRPr="00130358">
              <w:t>RSRP</w:t>
            </w:r>
            <w:r w:rsidR="00D62538" w:rsidRPr="00130358">
              <w:t xml:space="preserve"> </w:t>
            </w:r>
            <w:r w:rsidRPr="00130358">
              <w:t>&lt;</w:t>
            </w:r>
            <w:r w:rsidR="00D62538" w:rsidRPr="00130358">
              <w:t xml:space="preserve"> </w:t>
            </w:r>
            <w:r w:rsidRPr="00130358">
              <w:t>-44</w:t>
            </w:r>
          </w:p>
        </w:tc>
        <w:tc>
          <w:tcPr>
            <w:tcW w:w="1985" w:type="dxa"/>
          </w:tcPr>
          <w:p w14:paraId="2E3DCC6B" w14:textId="77777777" w:rsidR="00720854" w:rsidRPr="00130358" w:rsidRDefault="00720854" w:rsidP="00D62538">
            <w:pPr>
              <w:pStyle w:val="TAC"/>
              <w:keepNext w:val="0"/>
              <w:keepLines w:val="0"/>
            </w:pPr>
            <w:r w:rsidRPr="00130358">
              <w:t>dBm</w:t>
            </w:r>
          </w:p>
        </w:tc>
      </w:tr>
      <w:tr w:rsidR="00720854" w:rsidRPr="00130358" w14:paraId="6E9F40B8" w14:textId="77777777" w:rsidTr="00D62538">
        <w:trPr>
          <w:cantSplit/>
          <w:jc w:val="center"/>
        </w:trPr>
        <w:tc>
          <w:tcPr>
            <w:tcW w:w="2693" w:type="dxa"/>
          </w:tcPr>
          <w:p w14:paraId="5B87F503" w14:textId="77777777" w:rsidR="00720854" w:rsidRPr="00130358" w:rsidRDefault="00720854" w:rsidP="00D62538">
            <w:pPr>
              <w:pStyle w:val="TAL"/>
              <w:keepNext w:val="0"/>
              <w:keepLines w:val="0"/>
            </w:pPr>
            <w:r w:rsidRPr="00130358">
              <w:t>RSRP_97</w:t>
            </w:r>
          </w:p>
        </w:tc>
        <w:tc>
          <w:tcPr>
            <w:tcW w:w="3260" w:type="dxa"/>
          </w:tcPr>
          <w:p w14:paraId="09CF4876" w14:textId="5080ED99" w:rsidR="00720854" w:rsidRPr="00130358" w:rsidRDefault="00720854" w:rsidP="00D62538">
            <w:pPr>
              <w:pStyle w:val="TAC"/>
              <w:keepNext w:val="0"/>
              <w:keepLines w:val="0"/>
            </w:pPr>
            <w:r w:rsidRPr="00130358">
              <w:t>-44</w:t>
            </w:r>
            <w:r w:rsidR="00D62538" w:rsidRPr="00130358">
              <w:t xml:space="preserve"> </w:t>
            </w:r>
            <w:r w:rsidRPr="00130358">
              <w:sym w:font="Symbol" w:char="F0A3"/>
            </w:r>
            <w:r w:rsidR="00D62538" w:rsidRPr="00130358">
              <w:t xml:space="preserve"> </w:t>
            </w:r>
            <w:r w:rsidRPr="00130358">
              <w:t>RSRP</w:t>
            </w:r>
          </w:p>
        </w:tc>
        <w:tc>
          <w:tcPr>
            <w:tcW w:w="1985" w:type="dxa"/>
          </w:tcPr>
          <w:p w14:paraId="701B9E92" w14:textId="77777777" w:rsidR="00720854" w:rsidRPr="00130358" w:rsidRDefault="00720854" w:rsidP="00D62538">
            <w:pPr>
              <w:pStyle w:val="TAC"/>
              <w:keepNext w:val="0"/>
              <w:keepLines w:val="0"/>
            </w:pPr>
            <w:r w:rsidRPr="00130358">
              <w:t>dBm</w:t>
            </w:r>
          </w:p>
        </w:tc>
      </w:tr>
    </w:tbl>
    <w:p w14:paraId="6E82D272" w14:textId="77777777" w:rsidR="00720854" w:rsidRPr="00130358" w:rsidRDefault="00720854" w:rsidP="00D62538">
      <w:pPr>
        <w:rPr>
          <w:lang w:eastAsia="zh-CN"/>
        </w:rPr>
      </w:pPr>
    </w:p>
    <w:p w14:paraId="2BD04624" w14:textId="7C52A149" w:rsidR="00720854" w:rsidRPr="00130358" w:rsidRDefault="00720854" w:rsidP="00D62538">
      <w:r w:rsidRPr="00130358">
        <w:t xml:space="preserve">The normative reference for this requirement </w:t>
      </w:r>
      <w:r w:rsidR="00483222" w:rsidRPr="00130358">
        <w:t>is 3GPP TS</w:t>
      </w:r>
      <w:r w:rsidRPr="00130358">
        <w:t xml:space="preserve"> 36.133 [4] clause 9.</w:t>
      </w:r>
      <w:r w:rsidRPr="00130358">
        <w:rPr>
          <w:lang w:eastAsia="zh-CN"/>
        </w:rPr>
        <w:t>1.</w:t>
      </w:r>
      <w:r w:rsidRPr="00130358">
        <w:t>2</w:t>
      </w:r>
      <w:r w:rsidRPr="00130358">
        <w:rPr>
          <w:lang w:eastAsia="zh-CN"/>
        </w:rPr>
        <w:t xml:space="preserve">.1, </w:t>
      </w:r>
      <w:r w:rsidRPr="00130358">
        <w:t>clause 9.1.4 and A.9.</w:t>
      </w:r>
      <w:r w:rsidRPr="00130358">
        <w:rPr>
          <w:lang w:eastAsia="zh-CN"/>
        </w:rPr>
        <w:t>9</w:t>
      </w:r>
      <w:r w:rsidRPr="00130358">
        <w:t>.</w:t>
      </w:r>
      <w:r w:rsidRPr="00130358">
        <w:rPr>
          <w:lang w:eastAsia="zh-CN"/>
        </w:rPr>
        <w:t>2</w:t>
      </w:r>
      <w:r w:rsidRPr="00130358">
        <w:t>.</w:t>
      </w:r>
    </w:p>
    <w:p w14:paraId="701FAE1D" w14:textId="77777777" w:rsidR="00720854" w:rsidRPr="00130358" w:rsidRDefault="00720854" w:rsidP="00D62538">
      <w:pPr>
        <w:pStyle w:val="Heading5"/>
        <w:keepNext w:val="0"/>
        <w:keepLines w:val="0"/>
      </w:pPr>
      <w:r w:rsidRPr="00130358">
        <w:t>9.9.2.1_1</w:t>
      </w:r>
      <w:r w:rsidRPr="00130358">
        <w:rPr>
          <w:lang w:eastAsia="zh-CN"/>
        </w:rPr>
        <w:t>.</w:t>
      </w:r>
      <w:r w:rsidRPr="00130358">
        <w:t>4</w:t>
      </w:r>
      <w:r w:rsidRPr="00130358">
        <w:tab/>
        <w:t>Test description</w:t>
      </w:r>
    </w:p>
    <w:p w14:paraId="0A6782FA" w14:textId="77777777" w:rsidR="00720854" w:rsidRPr="00130358" w:rsidRDefault="00720854" w:rsidP="00483222">
      <w:pPr>
        <w:pStyle w:val="H6"/>
      </w:pPr>
      <w:r w:rsidRPr="00130358">
        <w:t>9.9.2.1_1</w:t>
      </w:r>
      <w:r w:rsidRPr="00130358">
        <w:rPr>
          <w:lang w:eastAsia="zh-CN"/>
        </w:rPr>
        <w:t>.</w:t>
      </w:r>
      <w:r w:rsidRPr="00130358">
        <w:t>4.1</w:t>
      </w:r>
      <w:r w:rsidRPr="00130358">
        <w:tab/>
        <w:t>Initial conditions</w:t>
      </w:r>
    </w:p>
    <w:p w14:paraId="40186EC9" w14:textId="77777777" w:rsidR="00E341A0" w:rsidRPr="00130358" w:rsidRDefault="00E341A0" w:rsidP="00D62538">
      <w:pPr>
        <w:rPr>
          <w:lang w:eastAsia="zh-CN"/>
        </w:rPr>
      </w:pPr>
      <w:r w:rsidRPr="00130358">
        <w:rPr>
          <w:lang w:eastAsia="zh-CN"/>
        </w:rPr>
        <w:t>Same initial conditions as in clause 9.9.2.1.4.1 with the following exceptions:</w:t>
      </w:r>
    </w:p>
    <w:p w14:paraId="045EF72E" w14:textId="77777777" w:rsidR="00E341A0" w:rsidRPr="00130358" w:rsidRDefault="00E341A0" w:rsidP="00772922">
      <w:pPr>
        <w:pStyle w:val="B1"/>
        <w:rPr>
          <w:lang w:eastAsia="zh-CN"/>
        </w:rPr>
      </w:pPr>
      <w:r w:rsidRPr="00130358">
        <w:t>-</w:t>
      </w:r>
      <w:r w:rsidRPr="00130358">
        <w:tab/>
        <w:t>Instead of 9.</w:t>
      </w:r>
      <w:r w:rsidRPr="00130358">
        <w:rPr>
          <w:lang w:eastAsia="zh-CN"/>
        </w:rPr>
        <w:t>9</w:t>
      </w:r>
      <w:r w:rsidRPr="00130358">
        <w:t>.</w:t>
      </w:r>
      <w:r w:rsidRPr="00130358">
        <w:rPr>
          <w:lang w:eastAsia="zh-CN"/>
        </w:rPr>
        <w:t>2</w:t>
      </w:r>
      <w:r w:rsidRPr="00130358">
        <w:t xml:space="preserve">.1.4.3 </w:t>
      </w:r>
      <w:r w:rsidRPr="00130358">
        <w:sym w:font="Wingdings" w:char="00E0"/>
      </w:r>
      <w:r w:rsidRPr="00130358">
        <w:t xml:space="preserve"> use </w:t>
      </w:r>
      <w:r w:rsidRPr="00130358">
        <w:rPr>
          <w:lang w:eastAsia="zh-CN"/>
        </w:rPr>
        <w:t>9.9.2.1_1.4.3</w:t>
      </w:r>
      <w:r w:rsidRPr="00130358">
        <w:t>.</w:t>
      </w:r>
    </w:p>
    <w:p w14:paraId="4A3D513D" w14:textId="77777777" w:rsidR="00720854" w:rsidRPr="00130358" w:rsidRDefault="00720854" w:rsidP="00483222">
      <w:pPr>
        <w:pStyle w:val="H6"/>
      </w:pPr>
      <w:r w:rsidRPr="00130358">
        <w:t>9.9.2.1_1</w:t>
      </w:r>
      <w:r w:rsidRPr="00130358">
        <w:rPr>
          <w:lang w:eastAsia="zh-CN"/>
        </w:rPr>
        <w:t>.</w:t>
      </w:r>
      <w:r w:rsidRPr="00130358">
        <w:t>4.2</w:t>
      </w:r>
      <w:r w:rsidRPr="00130358">
        <w:tab/>
        <w:t>Test procedure</w:t>
      </w:r>
    </w:p>
    <w:p w14:paraId="2D626D79" w14:textId="77777777" w:rsidR="00E341A0" w:rsidRPr="00130358" w:rsidRDefault="00E341A0" w:rsidP="00D62538">
      <w:pPr>
        <w:rPr>
          <w:lang w:eastAsia="zh-CN"/>
        </w:rPr>
      </w:pPr>
      <w:r w:rsidRPr="00130358">
        <w:rPr>
          <w:lang w:eastAsia="zh-CN"/>
        </w:rPr>
        <w:t>Same t</w:t>
      </w:r>
      <w:r w:rsidRPr="00130358">
        <w:t>est procedure</w:t>
      </w:r>
      <w:r w:rsidRPr="00130358">
        <w:rPr>
          <w:lang w:eastAsia="zh-CN"/>
        </w:rPr>
        <w:t xml:space="preserve"> as in clause 9.9.1.1.4.2 with the following exceptions:</w:t>
      </w:r>
    </w:p>
    <w:p w14:paraId="340E8C68" w14:textId="77777777" w:rsidR="00E341A0" w:rsidRPr="00130358" w:rsidRDefault="00E341A0" w:rsidP="00772922">
      <w:pPr>
        <w:pStyle w:val="B1"/>
        <w:rPr>
          <w:lang w:eastAsia="zh-CN"/>
        </w:rPr>
      </w:pPr>
      <w:r w:rsidRPr="00130358">
        <w:t>-</w:t>
      </w:r>
      <w:r w:rsidRPr="00130358">
        <w:tab/>
        <w:t>Instead of Table 9.9.</w:t>
      </w:r>
      <w:r w:rsidRPr="00130358">
        <w:rPr>
          <w:lang w:eastAsia="zh-CN"/>
        </w:rPr>
        <w:t>2</w:t>
      </w:r>
      <w:r w:rsidRPr="00130358">
        <w:t xml:space="preserve">.1.5-1 </w:t>
      </w:r>
      <w:r w:rsidRPr="00130358">
        <w:sym w:font="Wingdings" w:char="00E0"/>
      </w:r>
      <w:r w:rsidRPr="00130358">
        <w:t xml:space="preserve"> use Table 9.9.</w:t>
      </w:r>
      <w:r w:rsidRPr="00130358">
        <w:rPr>
          <w:lang w:eastAsia="zh-CN"/>
        </w:rPr>
        <w:t>2</w:t>
      </w:r>
      <w:r w:rsidRPr="00130358">
        <w:t>.1</w:t>
      </w:r>
      <w:r w:rsidRPr="00130358">
        <w:rPr>
          <w:lang w:eastAsia="zh-CN"/>
        </w:rPr>
        <w:t>_1</w:t>
      </w:r>
      <w:r w:rsidRPr="00130358">
        <w:t>.5-1.</w:t>
      </w:r>
    </w:p>
    <w:p w14:paraId="2D2D3644" w14:textId="77777777" w:rsidR="00E341A0" w:rsidRPr="00130358" w:rsidRDefault="00E341A0" w:rsidP="00772922">
      <w:pPr>
        <w:pStyle w:val="B1"/>
        <w:rPr>
          <w:lang w:eastAsia="zh-CN"/>
        </w:rPr>
      </w:pPr>
      <w:r w:rsidRPr="00130358">
        <w:rPr>
          <w:lang w:eastAsia="zh-CN"/>
        </w:rPr>
        <w:t>-</w:t>
      </w:r>
      <w:r w:rsidRPr="00130358">
        <w:rPr>
          <w:lang w:eastAsia="zh-CN"/>
        </w:rPr>
        <w:tab/>
      </w:r>
      <w:r w:rsidRPr="00130358">
        <w:t>Instead of Table 9.9.</w:t>
      </w:r>
      <w:r w:rsidRPr="00130358">
        <w:rPr>
          <w:lang w:eastAsia="zh-CN"/>
        </w:rPr>
        <w:t>2</w:t>
      </w:r>
      <w:r w:rsidRPr="00130358">
        <w:t>.</w:t>
      </w:r>
      <w:r w:rsidRPr="00130358">
        <w:rPr>
          <w:lang w:eastAsia="zh-CN"/>
        </w:rPr>
        <w:t>1.</w:t>
      </w:r>
      <w:r w:rsidRPr="00130358">
        <w:t>5-</w:t>
      </w:r>
      <w:r w:rsidRPr="00130358">
        <w:rPr>
          <w:lang w:eastAsia="zh-CN"/>
        </w:rPr>
        <w:t xml:space="preserve">2 </w:t>
      </w:r>
      <w:r w:rsidRPr="00130358">
        <w:sym w:font="Wingdings" w:char="00E0"/>
      </w:r>
      <w:r w:rsidRPr="00130358">
        <w:t xml:space="preserve"> use</w:t>
      </w:r>
      <w:r w:rsidRPr="00130358">
        <w:rPr>
          <w:lang w:eastAsia="zh-CN"/>
        </w:rPr>
        <w:t xml:space="preserve"> Table </w:t>
      </w:r>
      <w:r w:rsidRPr="00130358">
        <w:t>9.9.</w:t>
      </w:r>
      <w:r w:rsidRPr="00130358">
        <w:rPr>
          <w:lang w:eastAsia="zh-CN"/>
        </w:rPr>
        <w:t>2</w:t>
      </w:r>
      <w:r w:rsidRPr="00130358">
        <w:t>.</w:t>
      </w:r>
      <w:r w:rsidRPr="00130358">
        <w:rPr>
          <w:lang w:eastAsia="zh-CN"/>
        </w:rPr>
        <w:t>1_1.</w:t>
      </w:r>
      <w:r w:rsidRPr="00130358">
        <w:t>5-</w:t>
      </w:r>
      <w:r w:rsidRPr="00130358">
        <w:rPr>
          <w:lang w:eastAsia="zh-CN"/>
        </w:rPr>
        <w:t>2.</w:t>
      </w:r>
    </w:p>
    <w:p w14:paraId="3A87A94B" w14:textId="77777777" w:rsidR="00720854" w:rsidRPr="00130358" w:rsidRDefault="00720854" w:rsidP="00D62538">
      <w:pPr>
        <w:pStyle w:val="H6"/>
        <w:keepNext w:val="0"/>
        <w:keepLines w:val="0"/>
        <w:tabs>
          <w:tab w:val="left" w:pos="4678"/>
        </w:tabs>
        <w:rPr>
          <w:lang w:eastAsia="zh-CN"/>
        </w:rPr>
      </w:pPr>
      <w:r w:rsidRPr="00130358">
        <w:t>9.9.2.1_1</w:t>
      </w:r>
      <w:r w:rsidRPr="00130358">
        <w:rPr>
          <w:lang w:eastAsia="zh-CN"/>
        </w:rPr>
        <w:t>.</w:t>
      </w:r>
      <w:r w:rsidRPr="00130358">
        <w:t>4.3</w:t>
      </w:r>
      <w:r w:rsidRPr="00130358">
        <w:tab/>
        <w:t>Message contents</w:t>
      </w:r>
    </w:p>
    <w:p w14:paraId="01766CE1" w14:textId="77777777" w:rsidR="00720854" w:rsidRPr="00130358" w:rsidRDefault="00E341A0" w:rsidP="00D62538">
      <w:pPr>
        <w:rPr>
          <w:lang w:eastAsia="zh-CN"/>
        </w:rPr>
      </w:pPr>
      <w:r w:rsidRPr="00130358">
        <w:rPr>
          <w:lang w:eastAsia="zh-CN"/>
        </w:rPr>
        <w:t>Same m</w:t>
      </w:r>
      <w:r w:rsidRPr="00130358">
        <w:t>essage contents</w:t>
      </w:r>
      <w:r w:rsidRPr="00130358">
        <w:rPr>
          <w:lang w:eastAsia="zh-CN"/>
        </w:rPr>
        <w:t xml:space="preserve"> as in clause </w:t>
      </w:r>
      <w:r w:rsidRPr="00130358">
        <w:t>9.</w:t>
      </w:r>
      <w:r w:rsidRPr="00130358">
        <w:rPr>
          <w:lang w:eastAsia="zh-CN"/>
        </w:rPr>
        <w:t>9</w:t>
      </w:r>
      <w:r w:rsidRPr="00130358">
        <w:t>.</w:t>
      </w:r>
      <w:r w:rsidRPr="00130358">
        <w:rPr>
          <w:lang w:eastAsia="zh-CN"/>
        </w:rPr>
        <w:t>2</w:t>
      </w:r>
      <w:r w:rsidRPr="00130358">
        <w:t>.1.4.3.</w:t>
      </w:r>
    </w:p>
    <w:p w14:paraId="373BA3EB" w14:textId="77777777" w:rsidR="00720854" w:rsidRPr="00130358" w:rsidRDefault="00720854" w:rsidP="00D62538">
      <w:pPr>
        <w:pStyle w:val="Heading5"/>
        <w:keepNext w:val="0"/>
        <w:keepLines w:val="0"/>
      </w:pPr>
      <w:r w:rsidRPr="00130358">
        <w:t>9.9.2.1_1.5</w:t>
      </w:r>
      <w:r w:rsidRPr="00130358">
        <w:tab/>
        <w:t>Test requirement</w:t>
      </w:r>
    </w:p>
    <w:p w14:paraId="060C4059" w14:textId="77777777" w:rsidR="00720854" w:rsidRPr="00130358" w:rsidRDefault="00720854" w:rsidP="00D62538">
      <w:r w:rsidRPr="00130358">
        <w:t>Table 9.9.2.1_1.5-</w:t>
      </w:r>
      <w:r w:rsidRPr="00130358">
        <w:rPr>
          <w:lang w:eastAsia="zh-CN"/>
        </w:rPr>
        <w:t>1</w:t>
      </w:r>
      <w:r w:rsidRPr="00130358">
        <w:t xml:space="preserve"> defines the primary level settings including test tolerances for all tests.</w:t>
      </w:r>
    </w:p>
    <w:p w14:paraId="1F0D4A56" w14:textId="77777777" w:rsidR="00720854" w:rsidRPr="00130358" w:rsidRDefault="00720854" w:rsidP="00D62538">
      <w:pPr>
        <w:rPr>
          <w:rFonts w:cs="v4.2.0"/>
          <w:lang w:eastAsia="zh-CN"/>
        </w:rPr>
      </w:pPr>
      <w:r w:rsidRPr="00130358">
        <w:t xml:space="preserve">Each RSRP </w:t>
      </w:r>
      <w:r w:rsidRPr="00130358">
        <w:rPr>
          <w:lang w:eastAsia="zh-CN"/>
        </w:rPr>
        <w:t>T</w:t>
      </w:r>
      <w:r w:rsidRPr="00130358">
        <w:t xml:space="preserve">DD intra-frequency </w:t>
      </w:r>
      <w:r w:rsidRPr="00130358">
        <w:rPr>
          <w:lang w:eastAsia="zh-CN"/>
        </w:rPr>
        <w:t xml:space="preserve">absolute </w:t>
      </w:r>
      <w:r w:rsidRPr="00130358">
        <w:t>accuracy test shall meet the reported values test requirements in table 9.9.2.1_1.5-</w:t>
      </w:r>
      <w:r w:rsidRPr="00130358">
        <w:rPr>
          <w:lang w:eastAsia="zh-CN"/>
        </w:rPr>
        <w:t>2</w:t>
      </w:r>
      <w:r w:rsidRPr="00130358">
        <w:t>.</w:t>
      </w:r>
    </w:p>
    <w:p w14:paraId="5BE97AF7" w14:textId="77777777" w:rsidR="00720854" w:rsidRPr="00130358" w:rsidRDefault="00720854" w:rsidP="00D62538">
      <w:pPr>
        <w:pStyle w:val="TH"/>
        <w:keepNext w:val="0"/>
        <w:keepLines w:val="0"/>
        <w:rPr>
          <w:lang w:eastAsia="zh-CN"/>
        </w:rPr>
      </w:pPr>
      <w:r w:rsidRPr="00130358">
        <w:t>Table 9.9.2.1_1.5-</w:t>
      </w:r>
      <w:r w:rsidRPr="00130358">
        <w:rPr>
          <w:lang w:eastAsia="zh-CN"/>
        </w:rPr>
        <w:t>1</w:t>
      </w:r>
      <w:r w:rsidRPr="00130358">
        <w:t xml:space="preserve">: RSRP </w:t>
      </w:r>
      <w:r w:rsidRPr="00130358">
        <w:rPr>
          <w:lang w:eastAsia="zh-CN"/>
        </w:rPr>
        <w:t>T</w:t>
      </w:r>
      <w:r w:rsidRPr="00130358">
        <w:t>DD Intra frequency absolute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1"/>
        <w:gridCol w:w="2874"/>
        <w:gridCol w:w="2047"/>
        <w:gridCol w:w="2675"/>
      </w:tblGrid>
      <w:tr w:rsidR="00720854" w:rsidRPr="00130358" w14:paraId="135B2224" w14:textId="77777777" w:rsidTr="00772922">
        <w:trPr>
          <w:cantSplit/>
          <w:tblHeader/>
          <w:jc w:val="center"/>
        </w:trPr>
        <w:tc>
          <w:tcPr>
            <w:tcW w:w="2585" w:type="pct"/>
            <w:gridSpan w:val="2"/>
            <w:vMerge w:val="restart"/>
            <w:vAlign w:val="center"/>
          </w:tcPr>
          <w:p w14:paraId="271F38A3" w14:textId="77777777" w:rsidR="00720854" w:rsidRPr="00130358" w:rsidRDefault="00720854" w:rsidP="00D62538">
            <w:pPr>
              <w:pStyle w:val="TAH"/>
              <w:keepNext w:val="0"/>
              <w:keepLines w:val="0"/>
              <w:rPr>
                <w:rFonts w:cs="Arial"/>
              </w:rPr>
            </w:pPr>
            <w:r w:rsidRPr="00130358">
              <w:rPr>
                <w:rFonts w:cs="Arial"/>
              </w:rPr>
              <w:t>Parameter</w:t>
            </w:r>
          </w:p>
        </w:tc>
        <w:tc>
          <w:tcPr>
            <w:tcW w:w="1047" w:type="pct"/>
            <w:vMerge w:val="restart"/>
            <w:vAlign w:val="center"/>
          </w:tcPr>
          <w:p w14:paraId="73CC960F" w14:textId="77777777" w:rsidR="00720854" w:rsidRPr="00130358" w:rsidRDefault="00720854" w:rsidP="00D62538">
            <w:pPr>
              <w:pStyle w:val="TAH"/>
              <w:keepNext w:val="0"/>
              <w:keepLines w:val="0"/>
              <w:rPr>
                <w:rFonts w:cs="Arial"/>
              </w:rPr>
            </w:pPr>
            <w:r w:rsidRPr="00130358">
              <w:rPr>
                <w:rFonts w:cs="Arial"/>
              </w:rPr>
              <w:t>Unit</w:t>
            </w:r>
          </w:p>
        </w:tc>
        <w:tc>
          <w:tcPr>
            <w:tcW w:w="1368" w:type="pct"/>
            <w:vAlign w:val="center"/>
          </w:tcPr>
          <w:p w14:paraId="0AA5BD48" w14:textId="77777777" w:rsidR="00720854" w:rsidRPr="00130358" w:rsidRDefault="00720854" w:rsidP="00D62538">
            <w:pPr>
              <w:pStyle w:val="TAH"/>
              <w:keepNext w:val="0"/>
              <w:keepLines w:val="0"/>
              <w:rPr>
                <w:rFonts w:cs="Arial"/>
              </w:rPr>
            </w:pPr>
            <w:r w:rsidRPr="00130358">
              <w:rPr>
                <w:rFonts w:cs="Arial"/>
              </w:rPr>
              <w:t>Test</w:t>
            </w:r>
          </w:p>
        </w:tc>
      </w:tr>
      <w:tr w:rsidR="00720854" w:rsidRPr="00130358" w14:paraId="61D78CD0" w14:textId="77777777" w:rsidTr="00772922">
        <w:trPr>
          <w:cantSplit/>
          <w:tblHeader/>
          <w:jc w:val="center"/>
        </w:trPr>
        <w:tc>
          <w:tcPr>
            <w:tcW w:w="2585" w:type="pct"/>
            <w:gridSpan w:val="2"/>
            <w:vMerge/>
            <w:vAlign w:val="center"/>
          </w:tcPr>
          <w:p w14:paraId="2A396E49" w14:textId="77777777" w:rsidR="00720854" w:rsidRPr="00130358" w:rsidRDefault="00720854" w:rsidP="00D62538">
            <w:pPr>
              <w:pStyle w:val="TAH"/>
              <w:keepNext w:val="0"/>
              <w:keepLines w:val="0"/>
              <w:rPr>
                <w:rFonts w:cs="Arial"/>
              </w:rPr>
            </w:pPr>
          </w:p>
        </w:tc>
        <w:tc>
          <w:tcPr>
            <w:tcW w:w="1047" w:type="pct"/>
            <w:vMerge/>
            <w:vAlign w:val="center"/>
          </w:tcPr>
          <w:p w14:paraId="7848AAA0" w14:textId="77777777" w:rsidR="00720854" w:rsidRPr="00130358" w:rsidRDefault="00720854" w:rsidP="00D62538">
            <w:pPr>
              <w:pStyle w:val="TAH"/>
              <w:keepNext w:val="0"/>
              <w:keepLines w:val="0"/>
              <w:rPr>
                <w:rFonts w:cs="Arial"/>
              </w:rPr>
            </w:pPr>
          </w:p>
        </w:tc>
        <w:tc>
          <w:tcPr>
            <w:tcW w:w="1368" w:type="pct"/>
            <w:vAlign w:val="center"/>
          </w:tcPr>
          <w:p w14:paraId="16C6C09A" w14:textId="015758B1" w:rsidR="00720854" w:rsidRPr="00130358" w:rsidRDefault="00720854"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720854" w:rsidRPr="00130358" w14:paraId="5982E470" w14:textId="77777777" w:rsidTr="00772922">
        <w:trPr>
          <w:cantSplit/>
          <w:jc w:val="center"/>
        </w:trPr>
        <w:tc>
          <w:tcPr>
            <w:tcW w:w="2585" w:type="pct"/>
            <w:gridSpan w:val="2"/>
            <w:vAlign w:val="center"/>
          </w:tcPr>
          <w:p w14:paraId="25420299" w14:textId="4693F65E" w:rsidR="00720854" w:rsidRPr="00130358" w:rsidRDefault="00720854"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706A64CC" w14:textId="77777777" w:rsidR="00720854" w:rsidRPr="00130358" w:rsidRDefault="00720854" w:rsidP="00D62538">
            <w:pPr>
              <w:pStyle w:val="TAC"/>
              <w:keepNext w:val="0"/>
              <w:keepLines w:val="0"/>
              <w:rPr>
                <w:rFonts w:cs="Arial"/>
              </w:rPr>
            </w:pPr>
          </w:p>
        </w:tc>
        <w:tc>
          <w:tcPr>
            <w:tcW w:w="1368" w:type="pct"/>
            <w:vAlign w:val="center"/>
          </w:tcPr>
          <w:p w14:paraId="3CA9CF4F" w14:textId="77777777" w:rsidR="00720854" w:rsidRPr="00130358" w:rsidRDefault="00720854" w:rsidP="00D62538">
            <w:pPr>
              <w:pStyle w:val="TAC"/>
              <w:keepNext w:val="0"/>
              <w:keepLines w:val="0"/>
              <w:rPr>
                <w:rFonts w:cs="Arial"/>
              </w:rPr>
            </w:pPr>
            <w:r w:rsidRPr="00130358">
              <w:rPr>
                <w:rFonts w:cs="Arial"/>
              </w:rPr>
              <w:t>1</w:t>
            </w:r>
          </w:p>
        </w:tc>
      </w:tr>
      <w:tr w:rsidR="00720854" w:rsidRPr="00130358" w14:paraId="5386B0CA" w14:textId="77777777" w:rsidTr="00772922">
        <w:trPr>
          <w:cantSplit/>
          <w:jc w:val="center"/>
        </w:trPr>
        <w:tc>
          <w:tcPr>
            <w:tcW w:w="2585" w:type="pct"/>
            <w:gridSpan w:val="2"/>
            <w:vAlign w:val="center"/>
          </w:tcPr>
          <w:p w14:paraId="0D827542" w14:textId="77777777" w:rsidR="00720854" w:rsidRPr="00130358" w:rsidRDefault="00720854" w:rsidP="00D62538">
            <w:pPr>
              <w:pStyle w:val="TAL"/>
              <w:keepNext w:val="0"/>
              <w:keepLines w:val="0"/>
              <w:rPr>
                <w:rFonts w:cs="Arial"/>
              </w:rPr>
            </w:pPr>
            <w:proofErr w:type="spellStart"/>
            <w:r w:rsidRPr="00130358">
              <w:rPr>
                <w:rFonts w:cs="Arial"/>
              </w:rPr>
              <w:t>BW</w:t>
            </w:r>
            <w:r w:rsidRPr="00130358">
              <w:rPr>
                <w:rFonts w:cs="Arial"/>
                <w:vertAlign w:val="subscript"/>
              </w:rPr>
              <w:t>channel</w:t>
            </w:r>
            <w:proofErr w:type="spellEnd"/>
          </w:p>
        </w:tc>
        <w:tc>
          <w:tcPr>
            <w:tcW w:w="1047" w:type="pct"/>
            <w:vAlign w:val="center"/>
          </w:tcPr>
          <w:p w14:paraId="60D90CE9" w14:textId="77777777" w:rsidR="00720854" w:rsidRPr="00130358" w:rsidRDefault="00720854" w:rsidP="00D62538">
            <w:pPr>
              <w:pStyle w:val="TAC"/>
              <w:keepNext w:val="0"/>
              <w:keepLines w:val="0"/>
              <w:rPr>
                <w:rFonts w:cs="Arial"/>
              </w:rPr>
            </w:pPr>
            <w:r w:rsidRPr="00130358">
              <w:rPr>
                <w:rFonts w:cs="Arial"/>
              </w:rPr>
              <w:t>MHz</w:t>
            </w:r>
          </w:p>
        </w:tc>
        <w:tc>
          <w:tcPr>
            <w:tcW w:w="1368" w:type="pct"/>
            <w:vAlign w:val="center"/>
          </w:tcPr>
          <w:p w14:paraId="01D13FBC" w14:textId="77777777" w:rsidR="00720854" w:rsidRPr="00130358" w:rsidRDefault="00720854" w:rsidP="00D62538">
            <w:pPr>
              <w:pStyle w:val="TAC"/>
              <w:keepNext w:val="0"/>
              <w:keepLines w:val="0"/>
              <w:rPr>
                <w:rFonts w:cs="Arial"/>
              </w:rPr>
            </w:pPr>
            <w:r w:rsidRPr="00130358">
              <w:rPr>
                <w:rFonts w:cs="Arial"/>
              </w:rPr>
              <w:t>10</w:t>
            </w:r>
          </w:p>
        </w:tc>
      </w:tr>
      <w:tr w:rsidR="00720854" w:rsidRPr="00130358" w14:paraId="5D1E1038" w14:textId="77777777" w:rsidTr="00772922">
        <w:trPr>
          <w:cantSplit/>
          <w:jc w:val="center"/>
        </w:trPr>
        <w:tc>
          <w:tcPr>
            <w:tcW w:w="2585" w:type="pct"/>
            <w:gridSpan w:val="2"/>
            <w:vAlign w:val="center"/>
          </w:tcPr>
          <w:p w14:paraId="713916A4" w14:textId="245F5329" w:rsidR="00720854" w:rsidRPr="00130358" w:rsidRDefault="00720854"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vAlign w:val="center"/>
          </w:tcPr>
          <w:p w14:paraId="36267994" w14:textId="77777777" w:rsidR="00720854" w:rsidRPr="00130358" w:rsidRDefault="00720854" w:rsidP="00D62538">
            <w:pPr>
              <w:pStyle w:val="TAC"/>
              <w:keepNext w:val="0"/>
              <w:keepLines w:val="0"/>
              <w:rPr>
                <w:rFonts w:cs="Arial"/>
              </w:rPr>
            </w:pPr>
          </w:p>
        </w:tc>
        <w:tc>
          <w:tcPr>
            <w:tcW w:w="1368" w:type="pct"/>
            <w:vAlign w:val="center"/>
          </w:tcPr>
          <w:p w14:paraId="7D130119" w14:textId="77777777" w:rsidR="00720854" w:rsidRPr="00130358" w:rsidRDefault="00720854" w:rsidP="00D62538">
            <w:pPr>
              <w:pStyle w:val="TAC"/>
              <w:keepNext w:val="0"/>
              <w:keepLines w:val="0"/>
              <w:rPr>
                <w:rFonts w:cs="Arial"/>
              </w:rPr>
            </w:pPr>
            <w:r w:rsidRPr="00130358">
              <w:rPr>
                <w:bCs/>
              </w:rPr>
              <w:t>1x2</w:t>
            </w:r>
          </w:p>
        </w:tc>
      </w:tr>
      <w:tr w:rsidR="00720854" w:rsidRPr="00130358" w14:paraId="245BF34B" w14:textId="77777777" w:rsidTr="00772922">
        <w:trPr>
          <w:cantSplit/>
          <w:jc w:val="center"/>
        </w:trPr>
        <w:tc>
          <w:tcPr>
            <w:tcW w:w="2585" w:type="pct"/>
            <w:gridSpan w:val="2"/>
            <w:vAlign w:val="center"/>
          </w:tcPr>
          <w:p w14:paraId="65612329" w14:textId="1F3AB412" w:rsidR="00720854" w:rsidRPr="00130358" w:rsidRDefault="00720854" w:rsidP="00D62538">
            <w:pPr>
              <w:pStyle w:val="TAL"/>
              <w:keepNext w:val="0"/>
              <w:keepLines w:val="0"/>
              <w:rPr>
                <w:rFonts w:cs="Arial"/>
              </w:rPr>
            </w:pPr>
            <w:r w:rsidRPr="00130358">
              <w:rPr>
                <w:rFonts w:cs="Arial"/>
              </w:rPr>
              <w:t>Special</w:t>
            </w:r>
            <w:r w:rsidR="00D62538" w:rsidRPr="00130358">
              <w:rPr>
                <w:rFonts w:cs="Arial"/>
              </w:rPr>
              <w:t xml:space="preserve"> </w:t>
            </w:r>
            <w:r w:rsidRPr="00130358">
              <w:rPr>
                <w:rFonts w:cs="Arial"/>
              </w:rPr>
              <w:t>subframe</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5A8ECE89" w14:textId="77777777" w:rsidR="00720854" w:rsidRPr="00130358" w:rsidRDefault="00720854" w:rsidP="00D62538">
            <w:pPr>
              <w:pStyle w:val="TAC"/>
              <w:keepNext w:val="0"/>
              <w:keepLines w:val="0"/>
              <w:rPr>
                <w:rFonts w:cs="Arial"/>
              </w:rPr>
            </w:pPr>
          </w:p>
        </w:tc>
        <w:tc>
          <w:tcPr>
            <w:tcW w:w="1368" w:type="pct"/>
            <w:vAlign w:val="center"/>
          </w:tcPr>
          <w:p w14:paraId="3396342A" w14:textId="77777777" w:rsidR="00720854" w:rsidRPr="00130358" w:rsidRDefault="00720854" w:rsidP="00D62538">
            <w:pPr>
              <w:pStyle w:val="TAC"/>
              <w:keepNext w:val="0"/>
              <w:keepLines w:val="0"/>
              <w:rPr>
                <w:rFonts w:cs="Arial"/>
                <w:lang w:eastAsia="zh-CN"/>
              </w:rPr>
            </w:pPr>
            <w:r w:rsidRPr="00130358">
              <w:rPr>
                <w:rFonts w:cs="Arial"/>
                <w:lang w:eastAsia="zh-CN"/>
              </w:rPr>
              <w:t>6</w:t>
            </w:r>
          </w:p>
        </w:tc>
      </w:tr>
      <w:tr w:rsidR="00720854" w:rsidRPr="00130358" w14:paraId="55F1BA78" w14:textId="77777777" w:rsidTr="00772922">
        <w:trPr>
          <w:cantSplit/>
          <w:jc w:val="center"/>
        </w:trPr>
        <w:tc>
          <w:tcPr>
            <w:tcW w:w="2585" w:type="pct"/>
            <w:gridSpan w:val="2"/>
            <w:vAlign w:val="center"/>
          </w:tcPr>
          <w:p w14:paraId="76915B62" w14:textId="644B6484" w:rsidR="00720854" w:rsidRPr="00130358" w:rsidRDefault="00720854" w:rsidP="00D62538">
            <w:pPr>
              <w:pStyle w:val="TAL"/>
              <w:keepNext w:val="0"/>
              <w:keepLines w:val="0"/>
              <w:rPr>
                <w:rFonts w:cs="Arial"/>
              </w:rPr>
            </w:pPr>
            <w:r w:rsidRPr="00130358">
              <w:rPr>
                <w:rFonts w:cs="Arial"/>
              </w:rPr>
              <w:t>Uplink/downlink</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416BC852" w14:textId="77777777" w:rsidR="00720854" w:rsidRPr="00130358" w:rsidRDefault="00720854" w:rsidP="00D62538">
            <w:pPr>
              <w:pStyle w:val="TAC"/>
              <w:keepNext w:val="0"/>
              <w:keepLines w:val="0"/>
              <w:rPr>
                <w:rFonts w:cs="Arial"/>
              </w:rPr>
            </w:pPr>
          </w:p>
        </w:tc>
        <w:tc>
          <w:tcPr>
            <w:tcW w:w="1368" w:type="pct"/>
            <w:vAlign w:val="center"/>
          </w:tcPr>
          <w:p w14:paraId="5EF0C63B" w14:textId="77777777" w:rsidR="00720854" w:rsidRPr="00130358" w:rsidRDefault="00720854" w:rsidP="00D62538">
            <w:pPr>
              <w:pStyle w:val="TAC"/>
              <w:keepNext w:val="0"/>
              <w:keepLines w:val="0"/>
              <w:rPr>
                <w:rFonts w:cs="Arial"/>
                <w:lang w:eastAsia="zh-CN"/>
              </w:rPr>
            </w:pPr>
            <w:r w:rsidRPr="00130358">
              <w:rPr>
                <w:rFonts w:cs="Arial"/>
                <w:lang w:eastAsia="zh-CN"/>
              </w:rPr>
              <w:t>1</w:t>
            </w:r>
          </w:p>
        </w:tc>
      </w:tr>
      <w:tr w:rsidR="00720854" w:rsidRPr="00130358" w14:paraId="037DE3CC" w14:textId="77777777" w:rsidTr="007729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358B8328" w14:textId="536CAD59" w:rsidR="00720854" w:rsidRPr="00130358" w:rsidRDefault="00720854"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44336F25" w14:textId="77777777" w:rsidR="00720854" w:rsidRPr="00130358" w:rsidRDefault="00720854" w:rsidP="00D62538">
            <w:pPr>
              <w:pStyle w:val="TAC"/>
              <w:keepNext w:val="0"/>
              <w:keepLines w:val="0"/>
              <w:rPr>
                <w:rFonts w:cs="Arial"/>
              </w:rPr>
            </w:pPr>
            <w:r w:rsidRPr="00130358">
              <w:rPr>
                <w:rFonts w:cs="Arial"/>
              </w:rPr>
              <w:object w:dxaOrig="460" w:dyaOrig="340" w14:anchorId="109411D8">
                <v:shape id="_x0000_i1091" type="#_x0000_t75" style="width:24pt;height:17.25pt" o:ole="">
                  <v:imagedata r:id="rId56" o:title=""/>
                </v:shape>
                <o:OLEObject Type="Embed" ProgID="Equation.3" ShapeID="_x0000_i1091" DrawAspect="Content" ObjectID="_1736593582" r:id="rId81"/>
              </w:object>
            </w:r>
          </w:p>
        </w:tc>
        <w:tc>
          <w:tcPr>
            <w:tcW w:w="1368" w:type="pct"/>
            <w:tcBorders>
              <w:top w:val="single" w:sz="4" w:space="0" w:color="auto"/>
              <w:left w:val="single" w:sz="4" w:space="0" w:color="auto"/>
              <w:bottom w:val="single" w:sz="4" w:space="0" w:color="auto"/>
              <w:right w:val="single" w:sz="4" w:space="0" w:color="auto"/>
            </w:tcBorders>
            <w:vAlign w:val="center"/>
          </w:tcPr>
          <w:p w14:paraId="043BC193" w14:textId="77777777" w:rsidR="00720854" w:rsidRPr="00130358" w:rsidRDefault="00720854" w:rsidP="00D62538">
            <w:pPr>
              <w:pStyle w:val="TAC"/>
              <w:keepNext w:val="0"/>
              <w:keepLines w:val="0"/>
              <w:rPr>
                <w:rFonts w:cs="Arial"/>
              </w:rPr>
            </w:pPr>
            <w:r w:rsidRPr="00130358">
              <w:rPr>
                <w:rFonts w:cs="Arial"/>
              </w:rPr>
              <w:t>22—27</w:t>
            </w:r>
          </w:p>
        </w:tc>
      </w:tr>
      <w:tr w:rsidR="00720854" w:rsidRPr="00130358" w14:paraId="3E72D823" w14:textId="77777777" w:rsidTr="00772922">
        <w:trPr>
          <w:cantSplit/>
          <w:jc w:val="center"/>
        </w:trPr>
        <w:tc>
          <w:tcPr>
            <w:tcW w:w="2585" w:type="pct"/>
            <w:gridSpan w:val="2"/>
            <w:vAlign w:val="center"/>
          </w:tcPr>
          <w:p w14:paraId="0F98AFDA" w14:textId="4BA5AA06" w:rsidR="00720854" w:rsidRPr="00130358" w:rsidRDefault="00720854" w:rsidP="00D62538">
            <w:pPr>
              <w:pStyle w:val="TAL"/>
              <w:keepNext w:val="0"/>
              <w:keepLines w:val="0"/>
              <w:rPr>
                <w:rFonts w:cs="Arial"/>
                <w:lang w:eastAsia="zh-CN"/>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A.3.1.1.</w:t>
            </w:r>
            <w:r w:rsidRPr="00130358">
              <w:rPr>
                <w:rFonts w:cs="Arial"/>
                <w:lang w:eastAsia="zh-CN"/>
              </w:rPr>
              <w:t>2</w:t>
            </w:r>
          </w:p>
        </w:tc>
        <w:tc>
          <w:tcPr>
            <w:tcW w:w="1047" w:type="pct"/>
            <w:vAlign w:val="center"/>
          </w:tcPr>
          <w:p w14:paraId="6F9EEE26" w14:textId="77777777" w:rsidR="00720854" w:rsidRPr="00130358" w:rsidRDefault="00720854" w:rsidP="00D62538">
            <w:pPr>
              <w:pStyle w:val="TAC"/>
              <w:keepNext w:val="0"/>
              <w:keepLines w:val="0"/>
              <w:rPr>
                <w:rFonts w:cs="Arial"/>
              </w:rPr>
            </w:pPr>
          </w:p>
        </w:tc>
        <w:tc>
          <w:tcPr>
            <w:tcW w:w="1368" w:type="pct"/>
            <w:vAlign w:val="center"/>
          </w:tcPr>
          <w:p w14:paraId="3F230B3C" w14:textId="02E74E14" w:rsidR="00720854" w:rsidRPr="00130358" w:rsidRDefault="00720854"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lang w:eastAsia="zh-CN"/>
              </w:rPr>
              <w:t>T</w:t>
            </w:r>
            <w:r w:rsidRPr="00130358">
              <w:rPr>
                <w:rFonts w:cs="Arial"/>
              </w:rPr>
              <w:t>DD</w:t>
            </w:r>
          </w:p>
        </w:tc>
      </w:tr>
      <w:tr w:rsidR="00720854" w:rsidRPr="00130358" w14:paraId="42E1F227" w14:textId="77777777" w:rsidTr="00772922">
        <w:trPr>
          <w:cantSplit/>
          <w:jc w:val="center"/>
        </w:trPr>
        <w:tc>
          <w:tcPr>
            <w:tcW w:w="2585" w:type="pct"/>
            <w:gridSpan w:val="2"/>
            <w:vAlign w:val="center"/>
          </w:tcPr>
          <w:p w14:paraId="56DA7A4D" w14:textId="034469A6" w:rsidR="00720854" w:rsidRPr="00130358" w:rsidRDefault="00720854"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1692AFAC" w14:textId="77777777" w:rsidR="00720854" w:rsidRPr="00130358" w:rsidRDefault="00720854" w:rsidP="00D62538">
            <w:pPr>
              <w:pStyle w:val="TAC"/>
              <w:keepNext w:val="0"/>
              <w:keepLines w:val="0"/>
              <w:rPr>
                <w:rFonts w:cs="Arial"/>
              </w:rPr>
            </w:pPr>
            <w:r w:rsidRPr="00130358">
              <w:rPr>
                <w:rFonts w:cs="Arial"/>
                <w:position w:val="-10"/>
              </w:rPr>
              <w:object w:dxaOrig="460" w:dyaOrig="340" w14:anchorId="1B7D4039">
                <v:shape id="_x0000_i1092" type="#_x0000_t75" style="width:24pt;height:17.25pt" o:ole="">
                  <v:imagedata r:id="rId56" o:title=""/>
                </v:shape>
                <o:OLEObject Type="Embed" ProgID="Equation.3" ShapeID="_x0000_i1092" DrawAspect="Content" ObjectID="_1736593583" r:id="rId82"/>
              </w:object>
            </w:r>
          </w:p>
        </w:tc>
        <w:tc>
          <w:tcPr>
            <w:tcW w:w="1368" w:type="pct"/>
            <w:vAlign w:val="center"/>
          </w:tcPr>
          <w:p w14:paraId="146A08D8" w14:textId="77777777" w:rsidR="00720854" w:rsidRPr="00130358" w:rsidRDefault="00720854" w:rsidP="00D62538">
            <w:pPr>
              <w:pStyle w:val="TAC"/>
              <w:keepNext w:val="0"/>
              <w:keepLines w:val="0"/>
              <w:rPr>
                <w:rFonts w:cs="Arial"/>
              </w:rPr>
            </w:pPr>
            <w:r w:rsidRPr="00130358">
              <w:rPr>
                <w:rFonts w:cs="Arial"/>
              </w:rPr>
              <w:t>13—36</w:t>
            </w:r>
          </w:p>
        </w:tc>
      </w:tr>
      <w:tr w:rsidR="00720854" w:rsidRPr="00130358" w14:paraId="5C4D1CC3" w14:textId="77777777" w:rsidTr="00772922">
        <w:trPr>
          <w:cantSplit/>
          <w:jc w:val="center"/>
        </w:trPr>
        <w:tc>
          <w:tcPr>
            <w:tcW w:w="2585" w:type="pct"/>
            <w:gridSpan w:val="2"/>
            <w:vAlign w:val="center"/>
          </w:tcPr>
          <w:p w14:paraId="71139808" w14:textId="475037E7" w:rsidR="00720854" w:rsidRPr="00130358" w:rsidRDefault="00720854" w:rsidP="00D62538">
            <w:pPr>
              <w:pStyle w:val="TAL"/>
              <w:keepNext w:val="0"/>
              <w:keepLines w:val="0"/>
              <w:rPr>
                <w:rFonts w:cs="Arial"/>
                <w:vertAlign w:val="superscript"/>
                <w:lang w:eastAsia="zh-CN"/>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A.3.1.2.</w:t>
            </w:r>
            <w:r w:rsidRPr="00130358">
              <w:rPr>
                <w:rFonts w:cs="Arial"/>
                <w:lang w:eastAsia="zh-CN"/>
              </w:rPr>
              <w:t>2</w:t>
            </w:r>
          </w:p>
        </w:tc>
        <w:tc>
          <w:tcPr>
            <w:tcW w:w="1047" w:type="pct"/>
            <w:vAlign w:val="center"/>
          </w:tcPr>
          <w:p w14:paraId="17BC7141" w14:textId="77777777" w:rsidR="00720854" w:rsidRPr="00130358" w:rsidRDefault="00720854" w:rsidP="00D62538">
            <w:pPr>
              <w:pStyle w:val="TAC"/>
              <w:keepNext w:val="0"/>
              <w:keepLines w:val="0"/>
              <w:rPr>
                <w:rFonts w:cs="Arial"/>
              </w:rPr>
            </w:pPr>
          </w:p>
        </w:tc>
        <w:tc>
          <w:tcPr>
            <w:tcW w:w="1368" w:type="pct"/>
            <w:vAlign w:val="center"/>
          </w:tcPr>
          <w:p w14:paraId="33519851" w14:textId="476325BE" w:rsidR="00720854" w:rsidRPr="00130358" w:rsidRDefault="00720854"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lang w:eastAsia="zh-CN"/>
              </w:rPr>
              <w:t>T</w:t>
            </w:r>
            <w:r w:rsidRPr="00130358">
              <w:rPr>
                <w:rFonts w:cs="Arial"/>
              </w:rPr>
              <w:t>DD</w:t>
            </w:r>
          </w:p>
        </w:tc>
      </w:tr>
      <w:tr w:rsidR="00720854" w:rsidRPr="00130358" w14:paraId="3ED80D8D" w14:textId="77777777" w:rsidTr="00772922">
        <w:trPr>
          <w:cantSplit/>
          <w:jc w:val="center"/>
        </w:trPr>
        <w:tc>
          <w:tcPr>
            <w:tcW w:w="2585" w:type="pct"/>
            <w:gridSpan w:val="2"/>
            <w:vAlign w:val="center"/>
          </w:tcPr>
          <w:p w14:paraId="15554DAB" w14:textId="4D633490" w:rsidR="00720854" w:rsidRPr="00130358" w:rsidRDefault="00720854"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w:t>
            </w:r>
            <w:r w:rsidRPr="00130358">
              <w:rPr>
                <w:rFonts w:cs="Arial"/>
                <w:lang w:eastAsia="zh-CN"/>
              </w:rPr>
              <w:t>2</w:t>
            </w:r>
            <w:r w:rsidRPr="00130358">
              <w:rPr>
                <w:rFonts w:cs="Arial"/>
              </w:rPr>
              <w:t>.</w:t>
            </w:r>
            <w:r w:rsidRPr="00130358">
              <w:rPr>
                <w:rFonts w:cs="Arial"/>
                <w:lang w:eastAsia="zh-CN"/>
              </w:rPr>
              <w:t>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tc>
        <w:tc>
          <w:tcPr>
            <w:tcW w:w="1047" w:type="pct"/>
            <w:vAlign w:val="center"/>
          </w:tcPr>
          <w:p w14:paraId="04915106" w14:textId="77777777" w:rsidR="00720854" w:rsidRPr="00130358" w:rsidRDefault="00720854" w:rsidP="00D62538">
            <w:pPr>
              <w:pStyle w:val="TAC"/>
              <w:keepNext w:val="0"/>
              <w:keepLines w:val="0"/>
              <w:rPr>
                <w:rFonts w:cs="Arial"/>
              </w:rPr>
            </w:pPr>
          </w:p>
        </w:tc>
        <w:tc>
          <w:tcPr>
            <w:tcW w:w="1368" w:type="pct"/>
            <w:vAlign w:val="center"/>
          </w:tcPr>
          <w:p w14:paraId="55DDF39F" w14:textId="5E1C8041" w:rsidR="00720854" w:rsidRPr="00130358" w:rsidRDefault="00720854"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lang w:eastAsia="zh-CN"/>
              </w:rPr>
              <w:t>T</w:t>
            </w:r>
            <w:r w:rsidRPr="00130358">
              <w:rPr>
                <w:rFonts w:cs="Arial"/>
              </w:rPr>
              <w:t>DD</w:t>
            </w:r>
          </w:p>
        </w:tc>
      </w:tr>
      <w:tr w:rsidR="00720854" w:rsidRPr="00130358" w14:paraId="418527CD" w14:textId="77777777" w:rsidTr="00772922">
        <w:trPr>
          <w:cantSplit/>
          <w:jc w:val="center"/>
        </w:trPr>
        <w:tc>
          <w:tcPr>
            <w:tcW w:w="2585" w:type="pct"/>
            <w:gridSpan w:val="2"/>
            <w:vAlign w:val="center"/>
          </w:tcPr>
          <w:p w14:paraId="018CBE8E" w14:textId="77777777" w:rsidR="00720854" w:rsidRPr="00130358" w:rsidRDefault="00720854" w:rsidP="00D62538">
            <w:pPr>
              <w:pStyle w:val="TAL"/>
              <w:keepNext w:val="0"/>
              <w:keepLines w:val="0"/>
              <w:rPr>
                <w:rFonts w:cs="Arial"/>
              </w:rPr>
            </w:pPr>
            <w:r w:rsidRPr="00130358">
              <w:rPr>
                <w:rFonts w:cs="Arial"/>
              </w:rPr>
              <w:t>PBCH_RA</w:t>
            </w:r>
          </w:p>
        </w:tc>
        <w:tc>
          <w:tcPr>
            <w:tcW w:w="1047" w:type="pct"/>
            <w:vMerge w:val="restart"/>
            <w:vAlign w:val="center"/>
          </w:tcPr>
          <w:p w14:paraId="0F770962" w14:textId="77777777" w:rsidR="00720854" w:rsidRPr="00130358" w:rsidRDefault="00720854" w:rsidP="00D62538">
            <w:pPr>
              <w:pStyle w:val="TAC"/>
              <w:keepNext w:val="0"/>
              <w:keepLines w:val="0"/>
              <w:rPr>
                <w:rFonts w:cs="Arial"/>
              </w:rPr>
            </w:pPr>
            <w:r w:rsidRPr="00130358">
              <w:rPr>
                <w:rFonts w:cs="Arial"/>
              </w:rPr>
              <w:t>dB</w:t>
            </w:r>
          </w:p>
        </w:tc>
        <w:tc>
          <w:tcPr>
            <w:tcW w:w="1368" w:type="pct"/>
            <w:vMerge w:val="restart"/>
            <w:vAlign w:val="center"/>
          </w:tcPr>
          <w:p w14:paraId="64AFA621" w14:textId="77777777" w:rsidR="00720854" w:rsidRPr="00130358" w:rsidRDefault="00720854" w:rsidP="00D62538">
            <w:pPr>
              <w:pStyle w:val="TAC"/>
              <w:keepNext w:val="0"/>
              <w:keepLines w:val="0"/>
              <w:rPr>
                <w:rFonts w:cs="Arial"/>
              </w:rPr>
            </w:pPr>
            <w:r w:rsidRPr="00130358">
              <w:rPr>
                <w:rFonts w:cs="Arial"/>
              </w:rPr>
              <w:t>0</w:t>
            </w:r>
          </w:p>
        </w:tc>
      </w:tr>
      <w:tr w:rsidR="00720854" w:rsidRPr="00130358" w14:paraId="42696EFE" w14:textId="77777777" w:rsidTr="00772922">
        <w:trPr>
          <w:cantSplit/>
          <w:jc w:val="center"/>
        </w:trPr>
        <w:tc>
          <w:tcPr>
            <w:tcW w:w="2585" w:type="pct"/>
            <w:gridSpan w:val="2"/>
            <w:vAlign w:val="center"/>
          </w:tcPr>
          <w:p w14:paraId="2C54C388" w14:textId="77777777" w:rsidR="00720854" w:rsidRPr="00130358" w:rsidRDefault="00720854" w:rsidP="00D62538">
            <w:pPr>
              <w:pStyle w:val="TAL"/>
              <w:keepNext w:val="0"/>
              <w:keepLines w:val="0"/>
              <w:rPr>
                <w:rFonts w:cs="Arial"/>
              </w:rPr>
            </w:pPr>
            <w:r w:rsidRPr="00130358">
              <w:rPr>
                <w:rFonts w:cs="Arial"/>
              </w:rPr>
              <w:t>PBCH_RB</w:t>
            </w:r>
          </w:p>
        </w:tc>
        <w:tc>
          <w:tcPr>
            <w:tcW w:w="1047" w:type="pct"/>
            <w:vMerge/>
            <w:vAlign w:val="center"/>
          </w:tcPr>
          <w:p w14:paraId="4ADE0D00" w14:textId="77777777" w:rsidR="00720854" w:rsidRPr="00130358" w:rsidRDefault="00720854" w:rsidP="00D62538">
            <w:pPr>
              <w:pStyle w:val="TAC"/>
              <w:keepNext w:val="0"/>
              <w:keepLines w:val="0"/>
              <w:rPr>
                <w:rFonts w:cs="Arial"/>
              </w:rPr>
            </w:pPr>
          </w:p>
        </w:tc>
        <w:tc>
          <w:tcPr>
            <w:tcW w:w="1368" w:type="pct"/>
            <w:vMerge/>
            <w:vAlign w:val="center"/>
          </w:tcPr>
          <w:p w14:paraId="43A5959D" w14:textId="77777777" w:rsidR="00720854" w:rsidRPr="00130358" w:rsidRDefault="00720854" w:rsidP="00D62538">
            <w:pPr>
              <w:pStyle w:val="TAC"/>
              <w:keepNext w:val="0"/>
              <w:keepLines w:val="0"/>
              <w:rPr>
                <w:rFonts w:cs="Arial"/>
              </w:rPr>
            </w:pPr>
          </w:p>
        </w:tc>
      </w:tr>
      <w:tr w:rsidR="00720854" w:rsidRPr="00130358" w14:paraId="71647595" w14:textId="77777777" w:rsidTr="00772922">
        <w:trPr>
          <w:cantSplit/>
          <w:jc w:val="center"/>
        </w:trPr>
        <w:tc>
          <w:tcPr>
            <w:tcW w:w="2585" w:type="pct"/>
            <w:gridSpan w:val="2"/>
            <w:vAlign w:val="center"/>
          </w:tcPr>
          <w:p w14:paraId="61D3E0A3" w14:textId="77777777" w:rsidR="00720854" w:rsidRPr="00130358" w:rsidRDefault="00720854" w:rsidP="00D62538">
            <w:pPr>
              <w:pStyle w:val="TAL"/>
              <w:keepNext w:val="0"/>
              <w:keepLines w:val="0"/>
              <w:rPr>
                <w:rFonts w:cs="Arial"/>
              </w:rPr>
            </w:pPr>
            <w:r w:rsidRPr="00130358">
              <w:rPr>
                <w:rFonts w:cs="Arial"/>
              </w:rPr>
              <w:t>PSS_RA</w:t>
            </w:r>
          </w:p>
        </w:tc>
        <w:tc>
          <w:tcPr>
            <w:tcW w:w="1047" w:type="pct"/>
            <w:vMerge/>
            <w:vAlign w:val="center"/>
          </w:tcPr>
          <w:p w14:paraId="185DA94E" w14:textId="77777777" w:rsidR="00720854" w:rsidRPr="00130358" w:rsidRDefault="00720854" w:rsidP="00D62538">
            <w:pPr>
              <w:pStyle w:val="TAC"/>
              <w:keepNext w:val="0"/>
              <w:keepLines w:val="0"/>
              <w:rPr>
                <w:rFonts w:cs="Arial"/>
              </w:rPr>
            </w:pPr>
          </w:p>
        </w:tc>
        <w:tc>
          <w:tcPr>
            <w:tcW w:w="1368" w:type="pct"/>
            <w:vMerge/>
            <w:vAlign w:val="center"/>
          </w:tcPr>
          <w:p w14:paraId="5C34D1E0" w14:textId="77777777" w:rsidR="00720854" w:rsidRPr="00130358" w:rsidRDefault="00720854" w:rsidP="00D62538">
            <w:pPr>
              <w:pStyle w:val="TAC"/>
              <w:keepNext w:val="0"/>
              <w:keepLines w:val="0"/>
              <w:rPr>
                <w:rFonts w:cs="Arial"/>
              </w:rPr>
            </w:pPr>
          </w:p>
        </w:tc>
      </w:tr>
      <w:tr w:rsidR="00720854" w:rsidRPr="00130358" w14:paraId="5FF51107" w14:textId="77777777" w:rsidTr="00772922">
        <w:trPr>
          <w:cantSplit/>
          <w:jc w:val="center"/>
        </w:trPr>
        <w:tc>
          <w:tcPr>
            <w:tcW w:w="2585" w:type="pct"/>
            <w:gridSpan w:val="2"/>
            <w:vAlign w:val="center"/>
          </w:tcPr>
          <w:p w14:paraId="35FFD4F5" w14:textId="77777777" w:rsidR="00720854" w:rsidRPr="00130358" w:rsidRDefault="00720854" w:rsidP="00D62538">
            <w:pPr>
              <w:pStyle w:val="TAL"/>
              <w:keepNext w:val="0"/>
              <w:keepLines w:val="0"/>
              <w:rPr>
                <w:rFonts w:cs="Arial"/>
              </w:rPr>
            </w:pPr>
            <w:r w:rsidRPr="00130358">
              <w:rPr>
                <w:rFonts w:cs="Arial"/>
              </w:rPr>
              <w:t>SSS_RA</w:t>
            </w:r>
          </w:p>
        </w:tc>
        <w:tc>
          <w:tcPr>
            <w:tcW w:w="1047" w:type="pct"/>
            <w:vMerge/>
            <w:vAlign w:val="center"/>
          </w:tcPr>
          <w:p w14:paraId="32999059" w14:textId="77777777" w:rsidR="00720854" w:rsidRPr="00130358" w:rsidRDefault="00720854" w:rsidP="00D62538">
            <w:pPr>
              <w:pStyle w:val="TAC"/>
              <w:keepNext w:val="0"/>
              <w:keepLines w:val="0"/>
              <w:rPr>
                <w:rFonts w:cs="Arial"/>
              </w:rPr>
            </w:pPr>
          </w:p>
        </w:tc>
        <w:tc>
          <w:tcPr>
            <w:tcW w:w="1368" w:type="pct"/>
            <w:vMerge/>
            <w:vAlign w:val="center"/>
          </w:tcPr>
          <w:p w14:paraId="48437BE6" w14:textId="77777777" w:rsidR="00720854" w:rsidRPr="00130358" w:rsidRDefault="00720854" w:rsidP="00D62538">
            <w:pPr>
              <w:pStyle w:val="TAC"/>
              <w:keepNext w:val="0"/>
              <w:keepLines w:val="0"/>
              <w:rPr>
                <w:rFonts w:cs="Arial"/>
              </w:rPr>
            </w:pPr>
          </w:p>
        </w:tc>
      </w:tr>
      <w:tr w:rsidR="00720854" w:rsidRPr="00130358" w14:paraId="011D083A" w14:textId="77777777" w:rsidTr="00772922">
        <w:trPr>
          <w:cantSplit/>
          <w:jc w:val="center"/>
        </w:trPr>
        <w:tc>
          <w:tcPr>
            <w:tcW w:w="2585" w:type="pct"/>
            <w:gridSpan w:val="2"/>
            <w:vAlign w:val="center"/>
          </w:tcPr>
          <w:p w14:paraId="579B17A7" w14:textId="77777777" w:rsidR="00720854" w:rsidRPr="00130358" w:rsidRDefault="00720854" w:rsidP="00D62538">
            <w:pPr>
              <w:pStyle w:val="TAL"/>
              <w:keepNext w:val="0"/>
              <w:keepLines w:val="0"/>
              <w:rPr>
                <w:rFonts w:cs="Arial"/>
              </w:rPr>
            </w:pPr>
            <w:r w:rsidRPr="00130358">
              <w:rPr>
                <w:rFonts w:cs="Arial"/>
              </w:rPr>
              <w:t>PCFICH_RB</w:t>
            </w:r>
          </w:p>
        </w:tc>
        <w:tc>
          <w:tcPr>
            <w:tcW w:w="1047" w:type="pct"/>
            <w:vMerge/>
            <w:vAlign w:val="center"/>
          </w:tcPr>
          <w:p w14:paraId="73E740E6" w14:textId="77777777" w:rsidR="00720854" w:rsidRPr="00130358" w:rsidRDefault="00720854" w:rsidP="00D62538">
            <w:pPr>
              <w:pStyle w:val="TAC"/>
              <w:keepNext w:val="0"/>
              <w:keepLines w:val="0"/>
              <w:rPr>
                <w:rFonts w:cs="Arial"/>
              </w:rPr>
            </w:pPr>
          </w:p>
        </w:tc>
        <w:tc>
          <w:tcPr>
            <w:tcW w:w="1368" w:type="pct"/>
            <w:vMerge/>
            <w:vAlign w:val="center"/>
          </w:tcPr>
          <w:p w14:paraId="09B1B297" w14:textId="77777777" w:rsidR="00720854" w:rsidRPr="00130358" w:rsidRDefault="00720854" w:rsidP="00D62538">
            <w:pPr>
              <w:pStyle w:val="TAC"/>
              <w:keepNext w:val="0"/>
              <w:keepLines w:val="0"/>
              <w:rPr>
                <w:rFonts w:cs="Arial"/>
              </w:rPr>
            </w:pPr>
          </w:p>
        </w:tc>
      </w:tr>
      <w:tr w:rsidR="00720854" w:rsidRPr="00130358" w14:paraId="0D1AFE04" w14:textId="77777777" w:rsidTr="00772922">
        <w:trPr>
          <w:cantSplit/>
          <w:jc w:val="center"/>
        </w:trPr>
        <w:tc>
          <w:tcPr>
            <w:tcW w:w="2585" w:type="pct"/>
            <w:gridSpan w:val="2"/>
            <w:vAlign w:val="center"/>
          </w:tcPr>
          <w:p w14:paraId="51D1437B" w14:textId="77777777" w:rsidR="00720854" w:rsidRPr="00130358" w:rsidRDefault="00720854" w:rsidP="00D62538">
            <w:pPr>
              <w:pStyle w:val="TAL"/>
              <w:keepNext w:val="0"/>
              <w:keepLines w:val="0"/>
              <w:rPr>
                <w:rFonts w:cs="Arial"/>
              </w:rPr>
            </w:pPr>
            <w:r w:rsidRPr="00130358">
              <w:rPr>
                <w:rFonts w:cs="Arial"/>
              </w:rPr>
              <w:t>PHICH_RA</w:t>
            </w:r>
          </w:p>
        </w:tc>
        <w:tc>
          <w:tcPr>
            <w:tcW w:w="1047" w:type="pct"/>
            <w:vMerge/>
            <w:vAlign w:val="center"/>
          </w:tcPr>
          <w:p w14:paraId="6416982E" w14:textId="77777777" w:rsidR="00720854" w:rsidRPr="00130358" w:rsidRDefault="00720854" w:rsidP="00D62538">
            <w:pPr>
              <w:pStyle w:val="TAC"/>
              <w:keepNext w:val="0"/>
              <w:keepLines w:val="0"/>
              <w:rPr>
                <w:rFonts w:cs="Arial"/>
              </w:rPr>
            </w:pPr>
          </w:p>
        </w:tc>
        <w:tc>
          <w:tcPr>
            <w:tcW w:w="1368" w:type="pct"/>
            <w:vMerge/>
            <w:vAlign w:val="center"/>
          </w:tcPr>
          <w:p w14:paraId="51D9017D" w14:textId="77777777" w:rsidR="00720854" w:rsidRPr="00130358" w:rsidRDefault="00720854" w:rsidP="00D62538">
            <w:pPr>
              <w:pStyle w:val="TAC"/>
              <w:keepNext w:val="0"/>
              <w:keepLines w:val="0"/>
              <w:rPr>
                <w:rFonts w:cs="Arial"/>
              </w:rPr>
            </w:pPr>
          </w:p>
        </w:tc>
      </w:tr>
      <w:tr w:rsidR="00720854" w:rsidRPr="00130358" w14:paraId="236FE9E2" w14:textId="77777777" w:rsidTr="00772922">
        <w:trPr>
          <w:cantSplit/>
          <w:jc w:val="center"/>
        </w:trPr>
        <w:tc>
          <w:tcPr>
            <w:tcW w:w="2585" w:type="pct"/>
            <w:gridSpan w:val="2"/>
            <w:vAlign w:val="center"/>
          </w:tcPr>
          <w:p w14:paraId="5F8F9E9E" w14:textId="77777777" w:rsidR="00720854" w:rsidRPr="00130358" w:rsidRDefault="00720854" w:rsidP="00D62538">
            <w:pPr>
              <w:pStyle w:val="TAL"/>
              <w:keepNext w:val="0"/>
              <w:keepLines w:val="0"/>
              <w:rPr>
                <w:rFonts w:cs="Arial"/>
              </w:rPr>
            </w:pPr>
            <w:r w:rsidRPr="00130358">
              <w:rPr>
                <w:rFonts w:cs="Arial"/>
              </w:rPr>
              <w:t>PHICH_RB</w:t>
            </w:r>
          </w:p>
        </w:tc>
        <w:tc>
          <w:tcPr>
            <w:tcW w:w="1047" w:type="pct"/>
            <w:vMerge/>
            <w:vAlign w:val="center"/>
          </w:tcPr>
          <w:p w14:paraId="23C4F1F6" w14:textId="77777777" w:rsidR="00720854" w:rsidRPr="00130358" w:rsidRDefault="00720854" w:rsidP="00D62538">
            <w:pPr>
              <w:pStyle w:val="TAC"/>
              <w:keepNext w:val="0"/>
              <w:keepLines w:val="0"/>
              <w:rPr>
                <w:rFonts w:cs="Arial"/>
              </w:rPr>
            </w:pPr>
          </w:p>
        </w:tc>
        <w:tc>
          <w:tcPr>
            <w:tcW w:w="1368" w:type="pct"/>
            <w:vMerge/>
            <w:vAlign w:val="center"/>
          </w:tcPr>
          <w:p w14:paraId="558326AF" w14:textId="77777777" w:rsidR="00720854" w:rsidRPr="00130358" w:rsidRDefault="00720854" w:rsidP="00D62538">
            <w:pPr>
              <w:pStyle w:val="TAC"/>
              <w:keepNext w:val="0"/>
              <w:keepLines w:val="0"/>
              <w:rPr>
                <w:rFonts w:cs="Arial"/>
              </w:rPr>
            </w:pPr>
          </w:p>
        </w:tc>
      </w:tr>
      <w:tr w:rsidR="00720854" w:rsidRPr="00130358" w14:paraId="519C0CEF" w14:textId="77777777" w:rsidTr="00772922">
        <w:trPr>
          <w:cantSplit/>
          <w:jc w:val="center"/>
        </w:trPr>
        <w:tc>
          <w:tcPr>
            <w:tcW w:w="2585" w:type="pct"/>
            <w:gridSpan w:val="2"/>
            <w:vAlign w:val="center"/>
          </w:tcPr>
          <w:p w14:paraId="176C4292" w14:textId="77777777" w:rsidR="00720854" w:rsidRPr="00130358" w:rsidRDefault="00720854" w:rsidP="00D62538">
            <w:pPr>
              <w:pStyle w:val="TAL"/>
              <w:keepNext w:val="0"/>
              <w:keepLines w:val="0"/>
              <w:rPr>
                <w:rFonts w:cs="Arial"/>
              </w:rPr>
            </w:pPr>
            <w:r w:rsidRPr="00130358">
              <w:rPr>
                <w:rFonts w:cs="Arial"/>
              </w:rPr>
              <w:t>PDCCH_RA</w:t>
            </w:r>
          </w:p>
        </w:tc>
        <w:tc>
          <w:tcPr>
            <w:tcW w:w="1047" w:type="pct"/>
            <w:vMerge/>
            <w:vAlign w:val="center"/>
          </w:tcPr>
          <w:p w14:paraId="2F4288BF" w14:textId="77777777" w:rsidR="00720854" w:rsidRPr="00130358" w:rsidRDefault="00720854" w:rsidP="00D62538">
            <w:pPr>
              <w:pStyle w:val="TAC"/>
              <w:keepNext w:val="0"/>
              <w:keepLines w:val="0"/>
              <w:rPr>
                <w:rFonts w:cs="Arial"/>
              </w:rPr>
            </w:pPr>
          </w:p>
        </w:tc>
        <w:tc>
          <w:tcPr>
            <w:tcW w:w="1368" w:type="pct"/>
            <w:vMerge/>
            <w:vAlign w:val="center"/>
          </w:tcPr>
          <w:p w14:paraId="2684D996" w14:textId="77777777" w:rsidR="00720854" w:rsidRPr="00130358" w:rsidRDefault="00720854" w:rsidP="00D62538">
            <w:pPr>
              <w:pStyle w:val="TAC"/>
              <w:keepNext w:val="0"/>
              <w:keepLines w:val="0"/>
              <w:rPr>
                <w:rFonts w:cs="Arial"/>
              </w:rPr>
            </w:pPr>
          </w:p>
        </w:tc>
      </w:tr>
      <w:tr w:rsidR="00720854" w:rsidRPr="00130358" w14:paraId="12746752" w14:textId="77777777" w:rsidTr="00772922">
        <w:trPr>
          <w:cantSplit/>
          <w:jc w:val="center"/>
        </w:trPr>
        <w:tc>
          <w:tcPr>
            <w:tcW w:w="2585" w:type="pct"/>
            <w:gridSpan w:val="2"/>
            <w:vAlign w:val="center"/>
          </w:tcPr>
          <w:p w14:paraId="6AA90490" w14:textId="77777777" w:rsidR="00720854" w:rsidRPr="00130358" w:rsidRDefault="00720854" w:rsidP="00D62538">
            <w:pPr>
              <w:pStyle w:val="TAL"/>
              <w:keepNext w:val="0"/>
              <w:keepLines w:val="0"/>
              <w:rPr>
                <w:rFonts w:cs="Arial"/>
              </w:rPr>
            </w:pPr>
            <w:r w:rsidRPr="00130358">
              <w:rPr>
                <w:rFonts w:cs="Arial"/>
              </w:rPr>
              <w:t>PDCCH_RB</w:t>
            </w:r>
          </w:p>
        </w:tc>
        <w:tc>
          <w:tcPr>
            <w:tcW w:w="1047" w:type="pct"/>
            <w:vMerge/>
            <w:vAlign w:val="center"/>
          </w:tcPr>
          <w:p w14:paraId="7120FD0C" w14:textId="77777777" w:rsidR="00720854" w:rsidRPr="00130358" w:rsidRDefault="00720854" w:rsidP="00D62538">
            <w:pPr>
              <w:pStyle w:val="TAC"/>
              <w:keepNext w:val="0"/>
              <w:keepLines w:val="0"/>
              <w:rPr>
                <w:rFonts w:cs="Arial"/>
              </w:rPr>
            </w:pPr>
          </w:p>
        </w:tc>
        <w:tc>
          <w:tcPr>
            <w:tcW w:w="1368" w:type="pct"/>
            <w:vMerge/>
            <w:vAlign w:val="center"/>
          </w:tcPr>
          <w:p w14:paraId="1998B56A" w14:textId="77777777" w:rsidR="00720854" w:rsidRPr="00130358" w:rsidRDefault="00720854" w:rsidP="00D62538">
            <w:pPr>
              <w:pStyle w:val="TAC"/>
              <w:keepNext w:val="0"/>
              <w:keepLines w:val="0"/>
              <w:rPr>
                <w:rFonts w:cs="Arial"/>
              </w:rPr>
            </w:pPr>
          </w:p>
        </w:tc>
      </w:tr>
      <w:tr w:rsidR="00720854" w:rsidRPr="00130358" w14:paraId="22C61D06" w14:textId="77777777" w:rsidTr="00772922">
        <w:trPr>
          <w:cantSplit/>
          <w:jc w:val="center"/>
        </w:trPr>
        <w:tc>
          <w:tcPr>
            <w:tcW w:w="2585" w:type="pct"/>
            <w:gridSpan w:val="2"/>
            <w:vAlign w:val="center"/>
          </w:tcPr>
          <w:p w14:paraId="16AC7707" w14:textId="77777777" w:rsidR="00720854" w:rsidRPr="00130358" w:rsidRDefault="00720854" w:rsidP="00D62538">
            <w:pPr>
              <w:pStyle w:val="TAL"/>
              <w:keepNext w:val="0"/>
              <w:keepLines w:val="0"/>
              <w:rPr>
                <w:rFonts w:cs="Arial"/>
              </w:rPr>
            </w:pPr>
            <w:r w:rsidRPr="00130358">
              <w:rPr>
                <w:rFonts w:cs="Arial"/>
              </w:rPr>
              <w:t>PDSCH_RA</w:t>
            </w:r>
          </w:p>
        </w:tc>
        <w:tc>
          <w:tcPr>
            <w:tcW w:w="1047" w:type="pct"/>
            <w:vMerge/>
            <w:vAlign w:val="center"/>
          </w:tcPr>
          <w:p w14:paraId="715F10E5" w14:textId="77777777" w:rsidR="00720854" w:rsidRPr="00130358" w:rsidRDefault="00720854" w:rsidP="00D62538">
            <w:pPr>
              <w:pStyle w:val="TAC"/>
              <w:keepNext w:val="0"/>
              <w:keepLines w:val="0"/>
              <w:rPr>
                <w:rFonts w:cs="Arial"/>
              </w:rPr>
            </w:pPr>
          </w:p>
        </w:tc>
        <w:tc>
          <w:tcPr>
            <w:tcW w:w="1368" w:type="pct"/>
            <w:vMerge/>
            <w:vAlign w:val="center"/>
          </w:tcPr>
          <w:p w14:paraId="67181AB9" w14:textId="77777777" w:rsidR="00720854" w:rsidRPr="00130358" w:rsidRDefault="00720854" w:rsidP="00D62538">
            <w:pPr>
              <w:pStyle w:val="TAC"/>
              <w:keepNext w:val="0"/>
              <w:keepLines w:val="0"/>
              <w:rPr>
                <w:rFonts w:cs="Arial"/>
              </w:rPr>
            </w:pPr>
          </w:p>
        </w:tc>
      </w:tr>
      <w:tr w:rsidR="00720854" w:rsidRPr="00130358" w14:paraId="40937793" w14:textId="77777777" w:rsidTr="00772922">
        <w:trPr>
          <w:cantSplit/>
          <w:jc w:val="center"/>
        </w:trPr>
        <w:tc>
          <w:tcPr>
            <w:tcW w:w="2585" w:type="pct"/>
            <w:gridSpan w:val="2"/>
            <w:vAlign w:val="center"/>
          </w:tcPr>
          <w:p w14:paraId="255445A6" w14:textId="77777777" w:rsidR="00720854" w:rsidRPr="00130358" w:rsidRDefault="00720854" w:rsidP="00D62538">
            <w:pPr>
              <w:pStyle w:val="TAL"/>
              <w:keepNext w:val="0"/>
              <w:keepLines w:val="0"/>
              <w:rPr>
                <w:rFonts w:cs="Arial"/>
              </w:rPr>
            </w:pPr>
            <w:r w:rsidRPr="00130358">
              <w:rPr>
                <w:rFonts w:cs="Arial"/>
              </w:rPr>
              <w:t>PDSCH_RB</w:t>
            </w:r>
          </w:p>
        </w:tc>
        <w:tc>
          <w:tcPr>
            <w:tcW w:w="1047" w:type="pct"/>
            <w:vMerge/>
            <w:vAlign w:val="center"/>
          </w:tcPr>
          <w:p w14:paraId="2D00BC4F" w14:textId="77777777" w:rsidR="00720854" w:rsidRPr="00130358" w:rsidRDefault="00720854" w:rsidP="00D62538">
            <w:pPr>
              <w:pStyle w:val="TAC"/>
              <w:keepNext w:val="0"/>
              <w:keepLines w:val="0"/>
              <w:rPr>
                <w:rFonts w:cs="Arial"/>
              </w:rPr>
            </w:pPr>
          </w:p>
        </w:tc>
        <w:tc>
          <w:tcPr>
            <w:tcW w:w="1368" w:type="pct"/>
            <w:vMerge/>
            <w:vAlign w:val="center"/>
          </w:tcPr>
          <w:p w14:paraId="1044F5B9" w14:textId="77777777" w:rsidR="00720854" w:rsidRPr="00130358" w:rsidRDefault="00720854" w:rsidP="00D62538">
            <w:pPr>
              <w:pStyle w:val="TAC"/>
              <w:keepNext w:val="0"/>
              <w:keepLines w:val="0"/>
              <w:rPr>
                <w:rFonts w:cs="Arial"/>
              </w:rPr>
            </w:pPr>
          </w:p>
        </w:tc>
      </w:tr>
      <w:tr w:rsidR="00720854" w:rsidRPr="00130358" w14:paraId="0A24303A" w14:textId="77777777" w:rsidTr="00772922">
        <w:trPr>
          <w:cantSplit/>
          <w:jc w:val="center"/>
        </w:trPr>
        <w:tc>
          <w:tcPr>
            <w:tcW w:w="2585" w:type="pct"/>
            <w:gridSpan w:val="2"/>
            <w:vAlign w:val="center"/>
          </w:tcPr>
          <w:p w14:paraId="745F132C" w14:textId="77777777" w:rsidR="00720854" w:rsidRPr="00130358" w:rsidRDefault="00720854" w:rsidP="00D62538">
            <w:pPr>
              <w:pStyle w:val="TAL"/>
              <w:keepNext w:val="0"/>
              <w:keepLines w:val="0"/>
              <w:rPr>
                <w:rFonts w:cs="Arial"/>
                <w:lang w:eastAsia="zh-CN"/>
              </w:rPr>
            </w:pPr>
            <w:r w:rsidRPr="00130358">
              <w:rPr>
                <w:rFonts w:cs="Arial"/>
              </w:rPr>
              <w:t>OCNG_RA</w:t>
            </w:r>
            <w:r w:rsidRPr="00130358">
              <w:rPr>
                <w:rFonts w:cs="Arial"/>
                <w:vertAlign w:val="superscript"/>
              </w:rPr>
              <w:t>Note</w:t>
            </w:r>
            <w:r w:rsidRPr="00130358">
              <w:rPr>
                <w:rFonts w:cs="Arial"/>
                <w:vertAlign w:val="superscript"/>
                <w:lang w:eastAsia="zh-CN"/>
              </w:rPr>
              <w:t>2</w:t>
            </w:r>
          </w:p>
        </w:tc>
        <w:tc>
          <w:tcPr>
            <w:tcW w:w="1047" w:type="pct"/>
            <w:vMerge/>
            <w:vAlign w:val="center"/>
          </w:tcPr>
          <w:p w14:paraId="7E6F77D7" w14:textId="77777777" w:rsidR="00720854" w:rsidRPr="00130358" w:rsidRDefault="00720854" w:rsidP="00D62538">
            <w:pPr>
              <w:pStyle w:val="TAC"/>
              <w:keepNext w:val="0"/>
              <w:keepLines w:val="0"/>
              <w:rPr>
                <w:rFonts w:cs="Arial"/>
              </w:rPr>
            </w:pPr>
          </w:p>
        </w:tc>
        <w:tc>
          <w:tcPr>
            <w:tcW w:w="1368" w:type="pct"/>
            <w:vMerge/>
            <w:vAlign w:val="center"/>
          </w:tcPr>
          <w:p w14:paraId="155572DC" w14:textId="77777777" w:rsidR="00720854" w:rsidRPr="00130358" w:rsidRDefault="00720854" w:rsidP="00D62538">
            <w:pPr>
              <w:pStyle w:val="TAC"/>
              <w:keepNext w:val="0"/>
              <w:keepLines w:val="0"/>
              <w:rPr>
                <w:rFonts w:cs="Arial"/>
              </w:rPr>
            </w:pPr>
          </w:p>
        </w:tc>
      </w:tr>
      <w:tr w:rsidR="00720854" w:rsidRPr="00130358" w14:paraId="2112FF13" w14:textId="77777777" w:rsidTr="00772922">
        <w:trPr>
          <w:cantSplit/>
          <w:jc w:val="center"/>
        </w:trPr>
        <w:tc>
          <w:tcPr>
            <w:tcW w:w="2585" w:type="pct"/>
            <w:gridSpan w:val="2"/>
            <w:vAlign w:val="center"/>
          </w:tcPr>
          <w:p w14:paraId="295ACD6E" w14:textId="3D5DFAA3" w:rsidR="00720854" w:rsidRPr="00130358" w:rsidRDefault="00720854" w:rsidP="00D62538">
            <w:pPr>
              <w:pStyle w:val="TAL"/>
              <w:keepNext w:val="0"/>
              <w:keepLines w:val="0"/>
              <w:rPr>
                <w:rFonts w:cs="Arial"/>
              </w:rPr>
            </w:pPr>
            <w:r w:rsidRPr="00130358">
              <w:rPr>
                <w:rFonts w:cs="Arial"/>
              </w:rPr>
              <w:t>OCNG_RB</w:t>
            </w:r>
            <w:r w:rsidRPr="00130358">
              <w:rPr>
                <w:rFonts w:cs="Arial"/>
                <w:vertAlign w:val="superscript"/>
              </w:rPr>
              <w:t>Note</w:t>
            </w:r>
            <w:r w:rsidRPr="00130358">
              <w:rPr>
                <w:rFonts w:cs="Arial"/>
                <w:vertAlign w:val="superscript"/>
                <w:lang w:eastAsia="zh-CN"/>
              </w:rPr>
              <w:t>2</w:t>
            </w:r>
            <w:r w:rsidR="00D62538" w:rsidRPr="00130358">
              <w:rPr>
                <w:rFonts w:cs="Arial"/>
                <w:vertAlign w:val="superscript"/>
              </w:rPr>
              <w:t xml:space="preserve"> </w:t>
            </w:r>
          </w:p>
        </w:tc>
        <w:tc>
          <w:tcPr>
            <w:tcW w:w="1047" w:type="pct"/>
            <w:vMerge/>
            <w:vAlign w:val="center"/>
          </w:tcPr>
          <w:p w14:paraId="1B87BCD2" w14:textId="77777777" w:rsidR="00720854" w:rsidRPr="00130358" w:rsidRDefault="00720854" w:rsidP="00D62538">
            <w:pPr>
              <w:pStyle w:val="TAC"/>
              <w:keepNext w:val="0"/>
              <w:keepLines w:val="0"/>
              <w:rPr>
                <w:rFonts w:cs="Arial"/>
              </w:rPr>
            </w:pPr>
          </w:p>
        </w:tc>
        <w:tc>
          <w:tcPr>
            <w:tcW w:w="1368" w:type="pct"/>
            <w:vMerge/>
            <w:vAlign w:val="center"/>
          </w:tcPr>
          <w:p w14:paraId="41637F2F" w14:textId="77777777" w:rsidR="00720854" w:rsidRPr="00130358" w:rsidRDefault="00720854" w:rsidP="00D62538">
            <w:pPr>
              <w:pStyle w:val="TAC"/>
              <w:keepNext w:val="0"/>
              <w:keepLines w:val="0"/>
              <w:rPr>
                <w:rFonts w:cs="Arial"/>
              </w:rPr>
            </w:pPr>
          </w:p>
        </w:tc>
      </w:tr>
      <w:tr w:rsidR="00720854" w:rsidRPr="00130358" w14:paraId="4FFC9370" w14:textId="77777777" w:rsidTr="00772922">
        <w:trPr>
          <w:cantSplit/>
          <w:jc w:val="center"/>
        </w:trPr>
        <w:tc>
          <w:tcPr>
            <w:tcW w:w="1115" w:type="pct"/>
            <w:vMerge w:val="restart"/>
            <w:vAlign w:val="center"/>
          </w:tcPr>
          <w:p w14:paraId="70D03CF0" w14:textId="77777777" w:rsidR="00720854" w:rsidRPr="00130358" w:rsidRDefault="00720854" w:rsidP="00D62538">
            <w:pPr>
              <w:pStyle w:val="TAL"/>
              <w:keepNext w:val="0"/>
              <w:keepLines w:val="0"/>
              <w:rPr>
                <w:rFonts w:cs="Arial"/>
                <w:vertAlign w:val="superscript"/>
                <w:lang w:eastAsia="zh-CN"/>
              </w:rPr>
            </w:pPr>
            <w:r w:rsidRPr="00130358">
              <w:rPr>
                <w:rFonts w:cs="Arial"/>
                <w:position w:val="-12"/>
              </w:rPr>
              <w:object w:dxaOrig="400" w:dyaOrig="360" w14:anchorId="2F157964">
                <v:shape id="_x0000_i1093" type="#_x0000_t75" style="width:20.25pt;height:18.75pt" o:ole="" fillcolor="window">
                  <v:imagedata r:id="rId7" o:title=""/>
                </v:shape>
                <o:OLEObject Type="Embed" ProgID="Equation.3" ShapeID="_x0000_i1093" DrawAspect="Content" ObjectID="_1736593584" r:id="rId83"/>
              </w:object>
            </w:r>
            <w:r w:rsidRPr="00130358">
              <w:rPr>
                <w:rFonts w:cs="Arial"/>
                <w:vertAlign w:val="superscript"/>
              </w:rPr>
              <w:t>Note</w:t>
            </w:r>
            <w:r w:rsidRPr="00130358">
              <w:rPr>
                <w:rFonts w:cs="Arial"/>
                <w:vertAlign w:val="superscript"/>
                <w:lang w:eastAsia="zh-CN"/>
              </w:rPr>
              <w:t>3</w:t>
            </w:r>
          </w:p>
        </w:tc>
        <w:tc>
          <w:tcPr>
            <w:tcW w:w="1470" w:type="pct"/>
            <w:vAlign w:val="center"/>
          </w:tcPr>
          <w:p w14:paraId="7FBEB680" w14:textId="17D23080"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526C3B51" w14:textId="6470A0CC" w:rsidR="00720854" w:rsidRPr="00130358" w:rsidRDefault="0072085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1D2C8525" w14:textId="77777777" w:rsidR="00720854" w:rsidRPr="00130358" w:rsidRDefault="00720854" w:rsidP="00D62538">
            <w:pPr>
              <w:pStyle w:val="TAC"/>
              <w:keepNext w:val="0"/>
              <w:keepLines w:val="0"/>
              <w:rPr>
                <w:rFonts w:cs="Arial"/>
              </w:rPr>
            </w:pPr>
            <w:r w:rsidRPr="00130358">
              <w:rPr>
                <w:rFonts w:cs="Arial"/>
              </w:rPr>
              <w:t>-12</w:t>
            </w:r>
            <w:r w:rsidR="00305C9B" w:rsidRPr="00130358">
              <w:rPr>
                <w:rFonts w:cs="Arial"/>
              </w:rPr>
              <w:t>0.4</w:t>
            </w:r>
          </w:p>
        </w:tc>
      </w:tr>
      <w:tr w:rsidR="00720854" w:rsidRPr="00130358" w14:paraId="2B5E0E51" w14:textId="77777777" w:rsidTr="00772922">
        <w:trPr>
          <w:cantSplit/>
          <w:jc w:val="center"/>
        </w:trPr>
        <w:tc>
          <w:tcPr>
            <w:tcW w:w="1115" w:type="pct"/>
            <w:vMerge/>
            <w:vAlign w:val="center"/>
          </w:tcPr>
          <w:p w14:paraId="27B115F7" w14:textId="77777777" w:rsidR="00720854" w:rsidRPr="00130358" w:rsidRDefault="00720854" w:rsidP="00D62538">
            <w:pPr>
              <w:pStyle w:val="TAL"/>
              <w:keepNext w:val="0"/>
              <w:keepLines w:val="0"/>
              <w:rPr>
                <w:rFonts w:cs="Arial"/>
              </w:rPr>
            </w:pPr>
          </w:p>
        </w:tc>
        <w:tc>
          <w:tcPr>
            <w:tcW w:w="1470" w:type="pct"/>
            <w:vAlign w:val="center"/>
          </w:tcPr>
          <w:p w14:paraId="4FA47C3F" w14:textId="530705AB"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43F5CB8" w14:textId="77777777" w:rsidR="00720854" w:rsidRPr="00130358" w:rsidRDefault="00720854" w:rsidP="00D62538">
            <w:pPr>
              <w:pStyle w:val="TAC"/>
              <w:keepNext w:val="0"/>
              <w:keepLines w:val="0"/>
              <w:rPr>
                <w:rFonts w:cs="Arial"/>
              </w:rPr>
            </w:pPr>
          </w:p>
        </w:tc>
        <w:tc>
          <w:tcPr>
            <w:tcW w:w="1368" w:type="pct"/>
            <w:vAlign w:val="center"/>
          </w:tcPr>
          <w:p w14:paraId="3DD4E4E6" w14:textId="77777777" w:rsidR="00720854" w:rsidRPr="00130358" w:rsidRDefault="00720854" w:rsidP="00D62538">
            <w:pPr>
              <w:pStyle w:val="TAC"/>
              <w:keepNext w:val="0"/>
              <w:keepLines w:val="0"/>
              <w:rPr>
                <w:rFonts w:cs="Arial"/>
                <w:lang w:eastAsia="zh-CN"/>
              </w:rPr>
            </w:pPr>
            <w:r w:rsidRPr="00130358">
              <w:rPr>
                <w:rFonts w:cs="Arial"/>
              </w:rPr>
              <w:t>-1</w:t>
            </w:r>
            <w:r w:rsidR="00305C9B" w:rsidRPr="00130358">
              <w:rPr>
                <w:rFonts w:cs="Arial"/>
                <w:lang w:eastAsia="zh-CN"/>
              </w:rPr>
              <w:t>19.4</w:t>
            </w:r>
          </w:p>
        </w:tc>
      </w:tr>
      <w:tr w:rsidR="00720854" w:rsidRPr="00130358" w14:paraId="1B984054" w14:textId="77777777" w:rsidTr="00772922">
        <w:trPr>
          <w:cantSplit/>
          <w:jc w:val="center"/>
        </w:trPr>
        <w:tc>
          <w:tcPr>
            <w:tcW w:w="1115" w:type="pct"/>
            <w:vMerge/>
            <w:vAlign w:val="center"/>
          </w:tcPr>
          <w:p w14:paraId="52580D32" w14:textId="77777777" w:rsidR="00720854" w:rsidRPr="00130358" w:rsidRDefault="00720854" w:rsidP="00D62538">
            <w:pPr>
              <w:pStyle w:val="TAL"/>
              <w:keepNext w:val="0"/>
              <w:keepLines w:val="0"/>
              <w:rPr>
                <w:rFonts w:cs="Arial"/>
              </w:rPr>
            </w:pPr>
          </w:p>
        </w:tc>
        <w:tc>
          <w:tcPr>
            <w:tcW w:w="1470" w:type="pct"/>
            <w:vAlign w:val="center"/>
          </w:tcPr>
          <w:p w14:paraId="16FF13DA" w14:textId="46C8E2E3"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52A9601F" w14:textId="77777777" w:rsidR="00720854" w:rsidRPr="00130358" w:rsidRDefault="00720854" w:rsidP="00D62538">
            <w:pPr>
              <w:pStyle w:val="TAC"/>
              <w:keepNext w:val="0"/>
              <w:keepLines w:val="0"/>
              <w:rPr>
                <w:rFonts w:cs="Arial"/>
              </w:rPr>
            </w:pPr>
          </w:p>
        </w:tc>
        <w:tc>
          <w:tcPr>
            <w:tcW w:w="1368" w:type="pct"/>
            <w:vAlign w:val="center"/>
          </w:tcPr>
          <w:p w14:paraId="46D95B81" w14:textId="77777777" w:rsidR="00720854" w:rsidRPr="00130358" w:rsidRDefault="00720854" w:rsidP="00D62538">
            <w:pPr>
              <w:pStyle w:val="TAC"/>
              <w:keepNext w:val="0"/>
              <w:keepLines w:val="0"/>
              <w:rPr>
                <w:rFonts w:cs="Arial"/>
                <w:lang w:eastAsia="zh-CN"/>
              </w:rPr>
            </w:pPr>
            <w:r w:rsidRPr="00130358">
              <w:rPr>
                <w:rFonts w:cs="Arial"/>
              </w:rPr>
              <w:t>-1</w:t>
            </w:r>
            <w:r w:rsidR="00305C9B" w:rsidRPr="00130358">
              <w:rPr>
                <w:rFonts w:cs="Arial"/>
                <w:lang w:eastAsia="zh-CN"/>
              </w:rPr>
              <w:t>18.4</w:t>
            </w:r>
          </w:p>
        </w:tc>
      </w:tr>
      <w:tr w:rsidR="00720854" w:rsidRPr="00130358" w14:paraId="40EF8C91" w14:textId="77777777" w:rsidTr="00772922">
        <w:trPr>
          <w:jc w:val="center"/>
        </w:trPr>
        <w:tc>
          <w:tcPr>
            <w:tcW w:w="2585" w:type="pct"/>
            <w:gridSpan w:val="2"/>
            <w:vAlign w:val="center"/>
          </w:tcPr>
          <w:p w14:paraId="3AE88F89" w14:textId="77777777" w:rsidR="00720854" w:rsidRPr="00130358" w:rsidRDefault="00720854" w:rsidP="00D62538">
            <w:pPr>
              <w:pStyle w:val="TAL"/>
              <w:keepNext w:val="0"/>
              <w:keepLines w:val="0"/>
              <w:rPr>
                <w:rFonts w:cs="Arial"/>
              </w:rPr>
            </w:pPr>
            <w:r w:rsidRPr="00130358">
              <w:rPr>
                <w:rFonts w:cs="Arial"/>
                <w:position w:val="-12"/>
              </w:rPr>
              <w:object w:dxaOrig="620" w:dyaOrig="380" w14:anchorId="65DEAB05">
                <v:shape id="_x0000_i1094" type="#_x0000_t75" style="width:31.5pt;height:18.75pt" o:ole="" fillcolor="window">
                  <v:imagedata r:id="rId9" o:title=""/>
                </v:shape>
                <o:OLEObject Type="Embed" ProgID="Equation.3" ShapeID="_x0000_i1094" DrawAspect="Content" ObjectID="_1736593585" r:id="rId84"/>
              </w:object>
            </w:r>
          </w:p>
        </w:tc>
        <w:tc>
          <w:tcPr>
            <w:tcW w:w="1047" w:type="pct"/>
            <w:vAlign w:val="center"/>
          </w:tcPr>
          <w:p w14:paraId="06D75D61" w14:textId="77777777" w:rsidR="00720854" w:rsidRPr="00130358" w:rsidRDefault="00720854" w:rsidP="00D62538">
            <w:pPr>
              <w:pStyle w:val="TAC"/>
              <w:keepNext w:val="0"/>
              <w:keepLines w:val="0"/>
              <w:rPr>
                <w:rFonts w:cs="Arial"/>
              </w:rPr>
            </w:pPr>
            <w:r w:rsidRPr="00130358">
              <w:rPr>
                <w:rFonts w:cs="Arial"/>
              </w:rPr>
              <w:t>dB</w:t>
            </w:r>
          </w:p>
        </w:tc>
        <w:tc>
          <w:tcPr>
            <w:tcW w:w="1368" w:type="pct"/>
            <w:vAlign w:val="center"/>
          </w:tcPr>
          <w:p w14:paraId="0F260737" w14:textId="77777777" w:rsidR="00720854" w:rsidRPr="00130358" w:rsidRDefault="00720854" w:rsidP="00D62538">
            <w:pPr>
              <w:pStyle w:val="TAC"/>
              <w:keepNext w:val="0"/>
              <w:keepLines w:val="0"/>
              <w:rPr>
                <w:rFonts w:cs="Arial"/>
              </w:rPr>
            </w:pPr>
            <w:r w:rsidRPr="00130358">
              <w:rPr>
                <w:rFonts w:cs="Arial"/>
              </w:rPr>
              <w:t>-4</w:t>
            </w:r>
          </w:p>
        </w:tc>
      </w:tr>
      <w:tr w:rsidR="00720854" w:rsidRPr="00130358" w14:paraId="74E04A34" w14:textId="77777777" w:rsidTr="00772922">
        <w:trPr>
          <w:cantSplit/>
          <w:jc w:val="center"/>
        </w:trPr>
        <w:tc>
          <w:tcPr>
            <w:tcW w:w="1115" w:type="pct"/>
            <w:vMerge w:val="restart"/>
            <w:vAlign w:val="center"/>
          </w:tcPr>
          <w:p w14:paraId="40F06A5F" w14:textId="77777777" w:rsidR="00720854" w:rsidRPr="00130358" w:rsidRDefault="00720854" w:rsidP="00D62538">
            <w:pPr>
              <w:pStyle w:val="TAL"/>
              <w:keepNext w:val="0"/>
              <w:keepLines w:val="0"/>
              <w:rPr>
                <w:rFonts w:cs="Arial"/>
                <w:vertAlign w:val="superscript"/>
                <w:lang w:eastAsia="zh-CN"/>
              </w:rPr>
            </w:pPr>
            <w:r w:rsidRPr="00130358">
              <w:rPr>
                <w:rFonts w:cs="Arial"/>
              </w:rPr>
              <w:t>RSRP</w:t>
            </w:r>
            <w:r w:rsidRPr="00130358">
              <w:rPr>
                <w:rFonts w:cs="Arial"/>
                <w:vertAlign w:val="superscript"/>
              </w:rPr>
              <w:t>Note</w:t>
            </w:r>
            <w:r w:rsidRPr="00130358">
              <w:rPr>
                <w:rFonts w:cs="Arial"/>
                <w:vertAlign w:val="superscript"/>
                <w:lang w:eastAsia="zh-CN"/>
              </w:rPr>
              <w:t>4</w:t>
            </w:r>
          </w:p>
        </w:tc>
        <w:tc>
          <w:tcPr>
            <w:tcW w:w="1470" w:type="pct"/>
            <w:vAlign w:val="center"/>
          </w:tcPr>
          <w:p w14:paraId="622D943A" w14:textId="6F92A66C"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099C6D7C" w14:textId="7E5EF1BB" w:rsidR="00720854" w:rsidRPr="00130358" w:rsidRDefault="0072085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5120DD8D" w14:textId="77777777" w:rsidR="00720854" w:rsidRPr="00130358" w:rsidRDefault="00720854" w:rsidP="00D62538">
            <w:pPr>
              <w:pStyle w:val="TAC"/>
              <w:keepNext w:val="0"/>
              <w:keepLines w:val="0"/>
              <w:rPr>
                <w:rFonts w:cs="Arial"/>
              </w:rPr>
            </w:pPr>
            <w:r w:rsidRPr="00130358">
              <w:rPr>
                <w:rFonts w:cs="Arial"/>
              </w:rPr>
              <w:t>-12</w:t>
            </w:r>
            <w:r w:rsidR="00305C9B" w:rsidRPr="00130358">
              <w:rPr>
                <w:rFonts w:cs="Arial"/>
              </w:rPr>
              <w:t>4.4</w:t>
            </w:r>
          </w:p>
        </w:tc>
      </w:tr>
      <w:tr w:rsidR="00720854" w:rsidRPr="00130358" w14:paraId="46982625" w14:textId="77777777" w:rsidTr="00772922">
        <w:trPr>
          <w:cantSplit/>
          <w:jc w:val="center"/>
        </w:trPr>
        <w:tc>
          <w:tcPr>
            <w:tcW w:w="1115" w:type="pct"/>
            <w:vMerge/>
            <w:vAlign w:val="center"/>
          </w:tcPr>
          <w:p w14:paraId="5B8BA0E1" w14:textId="77777777" w:rsidR="00720854" w:rsidRPr="00130358" w:rsidRDefault="00720854" w:rsidP="00D62538">
            <w:pPr>
              <w:pStyle w:val="TAL"/>
              <w:keepNext w:val="0"/>
              <w:keepLines w:val="0"/>
              <w:rPr>
                <w:rFonts w:cs="Arial"/>
              </w:rPr>
            </w:pPr>
          </w:p>
        </w:tc>
        <w:tc>
          <w:tcPr>
            <w:tcW w:w="1470" w:type="pct"/>
            <w:vAlign w:val="center"/>
          </w:tcPr>
          <w:p w14:paraId="16A7B879" w14:textId="2D307017"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3B5CC08A" w14:textId="77777777" w:rsidR="00720854" w:rsidRPr="00130358" w:rsidRDefault="00720854" w:rsidP="00D62538">
            <w:pPr>
              <w:pStyle w:val="TAC"/>
              <w:keepNext w:val="0"/>
              <w:keepLines w:val="0"/>
              <w:rPr>
                <w:rFonts w:cs="Arial"/>
              </w:rPr>
            </w:pPr>
          </w:p>
        </w:tc>
        <w:tc>
          <w:tcPr>
            <w:tcW w:w="1368" w:type="pct"/>
            <w:vAlign w:val="center"/>
          </w:tcPr>
          <w:p w14:paraId="70534C04" w14:textId="77777777" w:rsidR="00720854" w:rsidRPr="00130358" w:rsidRDefault="00720854" w:rsidP="00D62538">
            <w:pPr>
              <w:pStyle w:val="TAC"/>
              <w:keepNext w:val="0"/>
              <w:keepLines w:val="0"/>
              <w:rPr>
                <w:rFonts w:cs="Arial"/>
                <w:lang w:eastAsia="zh-CN"/>
              </w:rPr>
            </w:pPr>
            <w:r w:rsidRPr="00130358">
              <w:rPr>
                <w:rFonts w:cs="Arial"/>
              </w:rPr>
              <w:t>-12</w:t>
            </w:r>
            <w:r w:rsidR="00305C9B" w:rsidRPr="00130358">
              <w:rPr>
                <w:rFonts w:cs="Arial"/>
                <w:lang w:eastAsia="zh-CN"/>
              </w:rPr>
              <w:t>3.4</w:t>
            </w:r>
          </w:p>
        </w:tc>
      </w:tr>
      <w:tr w:rsidR="00720854" w:rsidRPr="00130358" w14:paraId="152CE7E8" w14:textId="77777777" w:rsidTr="00772922">
        <w:trPr>
          <w:cantSplit/>
          <w:jc w:val="center"/>
        </w:trPr>
        <w:tc>
          <w:tcPr>
            <w:tcW w:w="1115" w:type="pct"/>
            <w:vMerge/>
            <w:vAlign w:val="center"/>
          </w:tcPr>
          <w:p w14:paraId="55FC3A79" w14:textId="77777777" w:rsidR="00720854" w:rsidRPr="00130358" w:rsidRDefault="00720854" w:rsidP="00D62538">
            <w:pPr>
              <w:pStyle w:val="TAL"/>
              <w:keepNext w:val="0"/>
              <w:keepLines w:val="0"/>
              <w:rPr>
                <w:rFonts w:cs="Arial"/>
              </w:rPr>
            </w:pPr>
          </w:p>
        </w:tc>
        <w:tc>
          <w:tcPr>
            <w:tcW w:w="1470" w:type="pct"/>
            <w:vAlign w:val="center"/>
          </w:tcPr>
          <w:p w14:paraId="485C166A" w14:textId="26289C8F"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0FD4ADE9" w14:textId="77777777" w:rsidR="00720854" w:rsidRPr="00130358" w:rsidRDefault="00720854" w:rsidP="00D62538">
            <w:pPr>
              <w:pStyle w:val="TAC"/>
              <w:keepNext w:val="0"/>
              <w:keepLines w:val="0"/>
              <w:rPr>
                <w:rFonts w:cs="Arial"/>
              </w:rPr>
            </w:pPr>
          </w:p>
        </w:tc>
        <w:tc>
          <w:tcPr>
            <w:tcW w:w="1368" w:type="pct"/>
            <w:vAlign w:val="center"/>
          </w:tcPr>
          <w:p w14:paraId="6D208F78" w14:textId="77777777" w:rsidR="00720854" w:rsidRPr="00130358" w:rsidRDefault="00720854" w:rsidP="00D62538">
            <w:pPr>
              <w:pStyle w:val="TAC"/>
              <w:keepNext w:val="0"/>
              <w:keepLines w:val="0"/>
              <w:rPr>
                <w:rFonts w:cs="Arial"/>
                <w:lang w:eastAsia="zh-CN"/>
              </w:rPr>
            </w:pPr>
            <w:r w:rsidRPr="00130358">
              <w:rPr>
                <w:rFonts w:cs="Arial"/>
              </w:rPr>
              <w:t>-12</w:t>
            </w:r>
            <w:r w:rsidR="00305C9B" w:rsidRPr="00130358">
              <w:rPr>
                <w:rFonts w:cs="Arial"/>
                <w:lang w:eastAsia="zh-CN"/>
              </w:rPr>
              <w:t>2.4</w:t>
            </w:r>
          </w:p>
        </w:tc>
      </w:tr>
      <w:tr w:rsidR="00720854" w:rsidRPr="00130358" w14:paraId="706877C5" w14:textId="77777777" w:rsidTr="00772922">
        <w:trPr>
          <w:cantSplit/>
          <w:jc w:val="center"/>
        </w:trPr>
        <w:tc>
          <w:tcPr>
            <w:tcW w:w="1115" w:type="pct"/>
            <w:vMerge w:val="restart"/>
            <w:vAlign w:val="center"/>
          </w:tcPr>
          <w:p w14:paraId="76C965C0" w14:textId="77777777" w:rsidR="00720854" w:rsidRPr="00130358" w:rsidRDefault="00720854" w:rsidP="00D62538">
            <w:pPr>
              <w:pStyle w:val="TAL"/>
              <w:keepNext w:val="0"/>
              <w:keepLines w:val="0"/>
              <w:rPr>
                <w:rFonts w:cs="Arial"/>
                <w:lang w:eastAsia="zh-CN"/>
              </w:rPr>
            </w:pPr>
            <w:r w:rsidRPr="00130358">
              <w:rPr>
                <w:rFonts w:cs="Arial"/>
              </w:rPr>
              <w:t>RSRQ</w:t>
            </w:r>
            <w:r w:rsidRPr="00130358">
              <w:rPr>
                <w:rFonts w:cs="Arial"/>
                <w:vertAlign w:val="superscript"/>
              </w:rPr>
              <w:t>Note</w:t>
            </w:r>
            <w:r w:rsidRPr="00130358">
              <w:rPr>
                <w:rFonts w:cs="Arial"/>
                <w:vertAlign w:val="superscript"/>
                <w:lang w:eastAsia="zh-CN"/>
              </w:rPr>
              <w:t>4</w:t>
            </w:r>
          </w:p>
        </w:tc>
        <w:tc>
          <w:tcPr>
            <w:tcW w:w="1470" w:type="pct"/>
            <w:vAlign w:val="center"/>
          </w:tcPr>
          <w:p w14:paraId="275178FA" w14:textId="5D6BF546"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7B9ADCF8" w14:textId="77777777" w:rsidR="00720854" w:rsidRPr="00130358" w:rsidRDefault="00720854" w:rsidP="00D62538">
            <w:pPr>
              <w:pStyle w:val="TAC"/>
              <w:keepNext w:val="0"/>
              <w:keepLines w:val="0"/>
              <w:rPr>
                <w:rFonts w:cs="Arial"/>
              </w:rPr>
            </w:pPr>
            <w:r w:rsidRPr="00130358">
              <w:rPr>
                <w:rFonts w:cs="Arial"/>
              </w:rPr>
              <w:t>dB</w:t>
            </w:r>
          </w:p>
        </w:tc>
        <w:tc>
          <w:tcPr>
            <w:tcW w:w="1368" w:type="pct"/>
            <w:vMerge w:val="restart"/>
            <w:vAlign w:val="center"/>
          </w:tcPr>
          <w:p w14:paraId="7F1C013D" w14:textId="77777777" w:rsidR="00720854" w:rsidRPr="00130358" w:rsidRDefault="00720854" w:rsidP="00D62538">
            <w:pPr>
              <w:pStyle w:val="TAC"/>
              <w:keepNext w:val="0"/>
              <w:keepLines w:val="0"/>
              <w:rPr>
                <w:rFonts w:cs="Arial"/>
              </w:rPr>
            </w:pPr>
            <w:r w:rsidRPr="00130358">
              <w:rPr>
                <w:rFonts w:cs="Arial"/>
              </w:rPr>
              <w:t>-14.93</w:t>
            </w:r>
          </w:p>
        </w:tc>
      </w:tr>
      <w:tr w:rsidR="00720854" w:rsidRPr="00130358" w14:paraId="7C67017C" w14:textId="77777777" w:rsidTr="00772922">
        <w:trPr>
          <w:cantSplit/>
          <w:jc w:val="center"/>
        </w:trPr>
        <w:tc>
          <w:tcPr>
            <w:tcW w:w="1115" w:type="pct"/>
            <w:vMerge/>
            <w:vAlign w:val="center"/>
          </w:tcPr>
          <w:p w14:paraId="72C7AF15" w14:textId="77777777" w:rsidR="00720854" w:rsidRPr="00130358" w:rsidRDefault="00720854" w:rsidP="00D62538">
            <w:pPr>
              <w:pStyle w:val="TAL"/>
              <w:keepNext w:val="0"/>
              <w:keepLines w:val="0"/>
              <w:rPr>
                <w:rFonts w:cs="Arial"/>
              </w:rPr>
            </w:pPr>
          </w:p>
        </w:tc>
        <w:tc>
          <w:tcPr>
            <w:tcW w:w="1470" w:type="pct"/>
            <w:vAlign w:val="center"/>
          </w:tcPr>
          <w:p w14:paraId="7194B5D5" w14:textId="4710E7D6"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1109A4C" w14:textId="77777777" w:rsidR="00720854" w:rsidRPr="00130358" w:rsidRDefault="00720854" w:rsidP="00D62538">
            <w:pPr>
              <w:pStyle w:val="TAC"/>
              <w:keepNext w:val="0"/>
              <w:keepLines w:val="0"/>
              <w:rPr>
                <w:rFonts w:cs="Arial"/>
              </w:rPr>
            </w:pPr>
          </w:p>
        </w:tc>
        <w:tc>
          <w:tcPr>
            <w:tcW w:w="1368" w:type="pct"/>
            <w:vMerge/>
            <w:vAlign w:val="center"/>
          </w:tcPr>
          <w:p w14:paraId="24FC416F" w14:textId="77777777" w:rsidR="00720854" w:rsidRPr="00130358" w:rsidRDefault="00720854" w:rsidP="00D62538">
            <w:pPr>
              <w:pStyle w:val="TAC"/>
              <w:keepNext w:val="0"/>
              <w:keepLines w:val="0"/>
              <w:rPr>
                <w:rFonts w:cs="Arial"/>
              </w:rPr>
            </w:pPr>
          </w:p>
        </w:tc>
      </w:tr>
      <w:tr w:rsidR="00720854" w:rsidRPr="00130358" w14:paraId="2C3322EF" w14:textId="77777777" w:rsidTr="00772922">
        <w:trPr>
          <w:cantSplit/>
          <w:jc w:val="center"/>
        </w:trPr>
        <w:tc>
          <w:tcPr>
            <w:tcW w:w="1115" w:type="pct"/>
            <w:vMerge/>
            <w:vAlign w:val="center"/>
          </w:tcPr>
          <w:p w14:paraId="16B0DACD" w14:textId="77777777" w:rsidR="00720854" w:rsidRPr="00130358" w:rsidRDefault="00720854" w:rsidP="00D62538">
            <w:pPr>
              <w:pStyle w:val="TAL"/>
              <w:keepNext w:val="0"/>
              <w:keepLines w:val="0"/>
              <w:rPr>
                <w:rFonts w:cs="Arial"/>
              </w:rPr>
            </w:pPr>
          </w:p>
        </w:tc>
        <w:tc>
          <w:tcPr>
            <w:tcW w:w="1470" w:type="pct"/>
            <w:vAlign w:val="center"/>
          </w:tcPr>
          <w:p w14:paraId="19C69B8E" w14:textId="438EB62A"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734A4916" w14:textId="77777777" w:rsidR="00720854" w:rsidRPr="00130358" w:rsidRDefault="00720854" w:rsidP="00D62538">
            <w:pPr>
              <w:pStyle w:val="TAC"/>
              <w:keepNext w:val="0"/>
              <w:keepLines w:val="0"/>
              <w:rPr>
                <w:rFonts w:cs="Arial"/>
              </w:rPr>
            </w:pPr>
          </w:p>
        </w:tc>
        <w:tc>
          <w:tcPr>
            <w:tcW w:w="1368" w:type="pct"/>
            <w:vMerge/>
            <w:vAlign w:val="center"/>
          </w:tcPr>
          <w:p w14:paraId="03E2BB2B" w14:textId="77777777" w:rsidR="00720854" w:rsidRPr="00130358" w:rsidRDefault="00720854" w:rsidP="00D62538">
            <w:pPr>
              <w:pStyle w:val="TAC"/>
              <w:keepNext w:val="0"/>
              <w:keepLines w:val="0"/>
              <w:rPr>
                <w:rFonts w:cs="Arial"/>
              </w:rPr>
            </w:pPr>
          </w:p>
        </w:tc>
      </w:tr>
      <w:tr w:rsidR="00720854" w:rsidRPr="00130358" w14:paraId="4C7DABA0" w14:textId="77777777" w:rsidTr="00772922">
        <w:trPr>
          <w:cantSplit/>
          <w:jc w:val="center"/>
        </w:trPr>
        <w:tc>
          <w:tcPr>
            <w:tcW w:w="1115" w:type="pct"/>
            <w:vMerge w:val="restart"/>
            <w:vAlign w:val="center"/>
          </w:tcPr>
          <w:p w14:paraId="40CFFB26" w14:textId="77777777" w:rsidR="00720854" w:rsidRPr="00130358" w:rsidRDefault="00720854" w:rsidP="00D62538">
            <w:pPr>
              <w:pStyle w:val="TAL"/>
              <w:keepNext w:val="0"/>
              <w:keepLines w:val="0"/>
              <w:rPr>
                <w:rFonts w:cs="Arial"/>
                <w:vertAlign w:val="superscript"/>
                <w:lang w:eastAsia="zh-CN"/>
              </w:rPr>
            </w:pPr>
            <w:r w:rsidRPr="00130358">
              <w:rPr>
                <w:rFonts w:cs="Arial"/>
              </w:rPr>
              <w:t>Io</w:t>
            </w:r>
            <w:r w:rsidRPr="00130358">
              <w:rPr>
                <w:rFonts w:cs="Arial"/>
                <w:vertAlign w:val="superscript"/>
              </w:rPr>
              <w:t>Note</w:t>
            </w:r>
            <w:r w:rsidRPr="00130358">
              <w:rPr>
                <w:rFonts w:cs="Arial"/>
                <w:vertAlign w:val="superscript"/>
                <w:lang w:eastAsia="zh-CN"/>
              </w:rPr>
              <w:t>4</w:t>
            </w:r>
          </w:p>
        </w:tc>
        <w:tc>
          <w:tcPr>
            <w:tcW w:w="1470" w:type="pct"/>
            <w:vAlign w:val="center"/>
          </w:tcPr>
          <w:p w14:paraId="05E2AFDC" w14:textId="7B5257B7"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481303C" w14:textId="7DD6EC4E" w:rsidR="00720854" w:rsidRPr="00130358" w:rsidRDefault="00720854"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4B24592B" w14:textId="77777777" w:rsidR="00720854" w:rsidRPr="00130358" w:rsidRDefault="00720854" w:rsidP="00D62538">
            <w:pPr>
              <w:pStyle w:val="TAC"/>
              <w:keepNext w:val="0"/>
              <w:keepLines w:val="0"/>
              <w:rPr>
                <w:rFonts w:cs="Arial"/>
              </w:rPr>
            </w:pPr>
            <w:r w:rsidRPr="00130358">
              <w:rPr>
                <w:rFonts w:cs="Arial"/>
              </w:rPr>
              <w:t>-9</w:t>
            </w:r>
            <w:r w:rsidR="00305C9B" w:rsidRPr="00130358">
              <w:rPr>
                <w:lang w:eastAsia="zh-CN"/>
              </w:rPr>
              <w:t>1.16</w:t>
            </w:r>
          </w:p>
        </w:tc>
      </w:tr>
      <w:tr w:rsidR="00720854" w:rsidRPr="00130358" w14:paraId="19391B4F" w14:textId="77777777" w:rsidTr="00772922">
        <w:trPr>
          <w:cantSplit/>
          <w:jc w:val="center"/>
        </w:trPr>
        <w:tc>
          <w:tcPr>
            <w:tcW w:w="1115" w:type="pct"/>
            <w:vMerge/>
            <w:vAlign w:val="center"/>
          </w:tcPr>
          <w:p w14:paraId="0C2DED46" w14:textId="77777777" w:rsidR="00720854" w:rsidRPr="00130358" w:rsidRDefault="00720854" w:rsidP="00D62538">
            <w:pPr>
              <w:pStyle w:val="TAL"/>
              <w:keepNext w:val="0"/>
              <w:keepLines w:val="0"/>
              <w:rPr>
                <w:rFonts w:cs="Arial"/>
              </w:rPr>
            </w:pPr>
          </w:p>
        </w:tc>
        <w:tc>
          <w:tcPr>
            <w:tcW w:w="1470" w:type="pct"/>
            <w:vAlign w:val="center"/>
          </w:tcPr>
          <w:p w14:paraId="58F4493B" w14:textId="27F04171" w:rsidR="00720854" w:rsidRPr="00130358" w:rsidRDefault="0072085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2EAA3C1E" w14:textId="77777777" w:rsidR="00720854" w:rsidRPr="00130358" w:rsidRDefault="00720854" w:rsidP="00D62538">
            <w:pPr>
              <w:pStyle w:val="TAC"/>
              <w:keepNext w:val="0"/>
              <w:keepLines w:val="0"/>
              <w:rPr>
                <w:rFonts w:cs="Arial"/>
              </w:rPr>
            </w:pPr>
          </w:p>
        </w:tc>
        <w:tc>
          <w:tcPr>
            <w:tcW w:w="1368" w:type="pct"/>
            <w:vAlign w:val="center"/>
          </w:tcPr>
          <w:p w14:paraId="53D12303" w14:textId="77777777" w:rsidR="00720854" w:rsidRPr="00130358" w:rsidRDefault="00720854" w:rsidP="00D62538">
            <w:pPr>
              <w:pStyle w:val="TAC"/>
              <w:keepNext w:val="0"/>
              <w:keepLines w:val="0"/>
              <w:rPr>
                <w:rFonts w:cs="Arial"/>
              </w:rPr>
            </w:pPr>
            <w:r w:rsidRPr="00130358">
              <w:rPr>
                <w:rFonts w:cs="Arial"/>
              </w:rPr>
              <w:t>-9</w:t>
            </w:r>
            <w:r w:rsidR="00305C9B" w:rsidRPr="00130358">
              <w:rPr>
                <w:lang w:eastAsia="zh-CN"/>
              </w:rPr>
              <w:t>0.16</w:t>
            </w:r>
          </w:p>
        </w:tc>
      </w:tr>
      <w:tr w:rsidR="00720854" w:rsidRPr="00130358" w14:paraId="6C6CEB26" w14:textId="77777777" w:rsidTr="00772922">
        <w:trPr>
          <w:cantSplit/>
          <w:jc w:val="center"/>
        </w:trPr>
        <w:tc>
          <w:tcPr>
            <w:tcW w:w="1115" w:type="pct"/>
            <w:vMerge/>
            <w:vAlign w:val="center"/>
          </w:tcPr>
          <w:p w14:paraId="3ED96AC9" w14:textId="77777777" w:rsidR="00720854" w:rsidRPr="00130358" w:rsidRDefault="00720854" w:rsidP="00D62538">
            <w:pPr>
              <w:pStyle w:val="TAL"/>
              <w:keepNext w:val="0"/>
              <w:keepLines w:val="0"/>
              <w:rPr>
                <w:rFonts w:cs="Arial"/>
              </w:rPr>
            </w:pPr>
          </w:p>
        </w:tc>
        <w:tc>
          <w:tcPr>
            <w:tcW w:w="1470" w:type="pct"/>
            <w:vAlign w:val="center"/>
          </w:tcPr>
          <w:p w14:paraId="35E266A1" w14:textId="16FDFF4B" w:rsidR="00720854" w:rsidRPr="00130358" w:rsidRDefault="0072085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4987FE83" w14:textId="77777777" w:rsidR="00720854" w:rsidRPr="00130358" w:rsidRDefault="00720854" w:rsidP="00D62538">
            <w:pPr>
              <w:pStyle w:val="TAC"/>
              <w:keepNext w:val="0"/>
              <w:keepLines w:val="0"/>
              <w:rPr>
                <w:rFonts w:cs="Arial"/>
              </w:rPr>
            </w:pPr>
          </w:p>
        </w:tc>
        <w:tc>
          <w:tcPr>
            <w:tcW w:w="1368" w:type="pct"/>
            <w:vAlign w:val="center"/>
          </w:tcPr>
          <w:p w14:paraId="013BC122" w14:textId="77777777" w:rsidR="00720854" w:rsidRPr="00130358" w:rsidRDefault="00720854" w:rsidP="00D62538">
            <w:pPr>
              <w:pStyle w:val="TAC"/>
              <w:keepNext w:val="0"/>
              <w:keepLines w:val="0"/>
              <w:rPr>
                <w:rFonts w:cs="Arial"/>
              </w:rPr>
            </w:pPr>
            <w:r w:rsidRPr="00130358">
              <w:rPr>
                <w:rFonts w:cs="Arial"/>
              </w:rPr>
              <w:t>-</w:t>
            </w:r>
            <w:r w:rsidR="00305C9B" w:rsidRPr="00130358">
              <w:rPr>
                <w:lang w:eastAsia="zh-CN"/>
              </w:rPr>
              <w:t>89.16</w:t>
            </w:r>
          </w:p>
        </w:tc>
      </w:tr>
      <w:tr w:rsidR="00720854" w:rsidRPr="00130358" w14:paraId="6D87E144" w14:textId="77777777" w:rsidTr="00772922">
        <w:trPr>
          <w:jc w:val="center"/>
        </w:trPr>
        <w:tc>
          <w:tcPr>
            <w:tcW w:w="2585" w:type="pct"/>
            <w:gridSpan w:val="2"/>
            <w:vAlign w:val="center"/>
          </w:tcPr>
          <w:p w14:paraId="2985FAAE" w14:textId="77777777" w:rsidR="00720854" w:rsidRPr="00130358" w:rsidRDefault="00720854" w:rsidP="00D62538">
            <w:pPr>
              <w:pStyle w:val="TAL"/>
              <w:keepNext w:val="0"/>
              <w:keepLines w:val="0"/>
              <w:rPr>
                <w:rFonts w:cs="Arial"/>
              </w:rPr>
            </w:pPr>
            <w:r w:rsidRPr="00130358">
              <w:rPr>
                <w:rFonts w:cs="Arial"/>
                <w:position w:val="-12"/>
              </w:rPr>
              <w:object w:dxaOrig="800" w:dyaOrig="380" w14:anchorId="2A53D9C6">
                <v:shape id="_x0000_i1095" type="#_x0000_t75" style="width:39.75pt;height:18.75pt" o:ole="" fillcolor="window">
                  <v:imagedata r:id="rId11" o:title=""/>
                </v:shape>
                <o:OLEObject Type="Embed" ProgID="Equation.3" ShapeID="_x0000_i1095" DrawAspect="Content" ObjectID="_1736593586" r:id="rId85"/>
              </w:object>
            </w:r>
          </w:p>
        </w:tc>
        <w:tc>
          <w:tcPr>
            <w:tcW w:w="1047" w:type="pct"/>
            <w:vAlign w:val="center"/>
          </w:tcPr>
          <w:p w14:paraId="13EEBD8E" w14:textId="77777777" w:rsidR="00720854" w:rsidRPr="00130358" w:rsidRDefault="00720854" w:rsidP="00D62538">
            <w:pPr>
              <w:pStyle w:val="TAC"/>
              <w:keepNext w:val="0"/>
              <w:keepLines w:val="0"/>
              <w:rPr>
                <w:rFonts w:cs="Arial"/>
              </w:rPr>
            </w:pPr>
            <w:r w:rsidRPr="00130358">
              <w:rPr>
                <w:rFonts w:cs="Arial"/>
              </w:rPr>
              <w:t>dB</w:t>
            </w:r>
          </w:p>
        </w:tc>
        <w:tc>
          <w:tcPr>
            <w:tcW w:w="1368" w:type="pct"/>
            <w:vAlign w:val="center"/>
          </w:tcPr>
          <w:p w14:paraId="48EAA9FB" w14:textId="77777777" w:rsidR="00720854" w:rsidRPr="00130358" w:rsidRDefault="00720854" w:rsidP="00D62538">
            <w:pPr>
              <w:pStyle w:val="TAC"/>
              <w:keepNext w:val="0"/>
              <w:keepLines w:val="0"/>
              <w:rPr>
                <w:rFonts w:cs="Arial"/>
              </w:rPr>
            </w:pPr>
            <w:r w:rsidRPr="00130358">
              <w:rPr>
                <w:rFonts w:cs="Arial"/>
              </w:rPr>
              <w:t>-4</w:t>
            </w:r>
          </w:p>
        </w:tc>
      </w:tr>
      <w:tr w:rsidR="00720854" w:rsidRPr="00130358" w14:paraId="19803D6E" w14:textId="77777777" w:rsidTr="00772922">
        <w:trPr>
          <w:jc w:val="center"/>
        </w:trPr>
        <w:tc>
          <w:tcPr>
            <w:tcW w:w="2585" w:type="pct"/>
            <w:gridSpan w:val="2"/>
            <w:vAlign w:val="center"/>
          </w:tcPr>
          <w:p w14:paraId="10D9DACD" w14:textId="5627BAFD" w:rsidR="00720854" w:rsidRPr="00130358" w:rsidRDefault="00720854"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10ABAFEF" w14:textId="77777777" w:rsidR="00720854" w:rsidRPr="00130358" w:rsidRDefault="00720854" w:rsidP="00D62538">
            <w:pPr>
              <w:pStyle w:val="TAC"/>
              <w:keepNext w:val="0"/>
              <w:keepLines w:val="0"/>
              <w:rPr>
                <w:rFonts w:cs="Arial"/>
              </w:rPr>
            </w:pPr>
            <w:r w:rsidRPr="00130358">
              <w:rPr>
                <w:rFonts w:cs="Arial"/>
              </w:rPr>
              <w:t>-</w:t>
            </w:r>
          </w:p>
        </w:tc>
        <w:tc>
          <w:tcPr>
            <w:tcW w:w="1368" w:type="pct"/>
            <w:vAlign w:val="center"/>
          </w:tcPr>
          <w:p w14:paraId="258925EA" w14:textId="77777777" w:rsidR="00720854" w:rsidRPr="00130358" w:rsidRDefault="00720854" w:rsidP="00D62538">
            <w:pPr>
              <w:pStyle w:val="TAC"/>
              <w:keepNext w:val="0"/>
              <w:keepLines w:val="0"/>
              <w:rPr>
                <w:rFonts w:cs="Arial"/>
              </w:rPr>
            </w:pPr>
            <w:r w:rsidRPr="00130358">
              <w:rPr>
                <w:rFonts w:cs="Arial"/>
              </w:rPr>
              <w:t>AWGN</w:t>
            </w:r>
          </w:p>
        </w:tc>
      </w:tr>
      <w:tr w:rsidR="00720854" w:rsidRPr="00130358" w14:paraId="370C0EE8" w14:textId="77777777" w:rsidTr="00772922">
        <w:trPr>
          <w:cantSplit/>
          <w:jc w:val="center"/>
        </w:trPr>
        <w:tc>
          <w:tcPr>
            <w:tcW w:w="5000" w:type="pct"/>
            <w:gridSpan w:val="4"/>
            <w:vAlign w:val="center"/>
          </w:tcPr>
          <w:p w14:paraId="67C15A02" w14:textId="571EC6BE" w:rsidR="00720854" w:rsidRPr="00130358" w:rsidRDefault="00720854" w:rsidP="00D62538">
            <w:pPr>
              <w:pStyle w:val="TAN"/>
              <w:keepNext w:val="0"/>
              <w:keepLines w:val="0"/>
              <w:rPr>
                <w:rFonts w:cs="Arial"/>
                <w:lang w:eastAsia="zh-CN"/>
              </w:rPr>
            </w:pPr>
            <w:r w:rsidRPr="00130358">
              <w:rPr>
                <w:rFonts w:cs="Arial"/>
                <w:lang w:eastAsia="zh-CN"/>
              </w:rPr>
              <w:t>NOTE</w:t>
            </w:r>
            <w:r w:rsidR="00D62538" w:rsidRPr="00130358">
              <w:rPr>
                <w:rFonts w:cs="Arial"/>
                <w:lang w:eastAsia="zh-CN"/>
              </w:rPr>
              <w:t xml:space="preserve"> </w:t>
            </w:r>
            <w:r w:rsidRPr="00130358">
              <w:rPr>
                <w:rFonts w:cs="Arial"/>
                <w:lang w:eastAsia="zh-CN"/>
              </w:rPr>
              <w:t>1:</w:t>
            </w:r>
            <w:r w:rsidRPr="00130358">
              <w:rPr>
                <w:rFonts w:cs="Arial"/>
                <w:lang w:eastAsia="zh-CN"/>
              </w:rPr>
              <w:tab/>
              <w:t>For</w:t>
            </w:r>
            <w:r w:rsidR="00D62538" w:rsidRPr="00130358">
              <w:rPr>
                <w:rFonts w:cs="Arial"/>
                <w:lang w:eastAsia="zh-CN"/>
              </w:rPr>
              <w:t xml:space="preserve"> </w:t>
            </w:r>
            <w:r w:rsidRPr="00130358">
              <w:rPr>
                <w:rFonts w:cs="Arial"/>
                <w:lang w:eastAsia="zh-CN"/>
              </w:rPr>
              <w:t>special</w:t>
            </w:r>
            <w:r w:rsidR="00D62538" w:rsidRPr="00130358">
              <w:rPr>
                <w:rFonts w:cs="Arial"/>
                <w:lang w:eastAsia="zh-CN"/>
              </w:rPr>
              <w:t xml:space="preserve"> </w:t>
            </w:r>
            <w:r w:rsidRPr="00130358">
              <w:rPr>
                <w:rFonts w:cs="Arial"/>
                <w:lang w:eastAsia="zh-CN"/>
              </w:rPr>
              <w:t>subframe</w:t>
            </w:r>
            <w:r w:rsidR="00D62538" w:rsidRPr="00130358">
              <w:rPr>
                <w:rFonts w:cs="Arial"/>
                <w:lang w:eastAsia="zh-CN"/>
              </w:rPr>
              <w:t xml:space="preserve"> </w:t>
            </w:r>
            <w:r w:rsidRPr="00130358">
              <w:rPr>
                <w:rFonts w:cs="Arial"/>
                <w:lang w:eastAsia="zh-CN"/>
              </w:rPr>
              <w:t>and</w:t>
            </w:r>
            <w:r w:rsidR="00D62538" w:rsidRPr="00130358">
              <w:rPr>
                <w:rFonts w:cs="Arial"/>
                <w:lang w:eastAsia="zh-CN"/>
              </w:rPr>
              <w:t xml:space="preserve"> </w:t>
            </w:r>
            <w:r w:rsidRPr="00130358">
              <w:rPr>
                <w:rFonts w:cs="Arial"/>
                <w:lang w:eastAsia="zh-CN"/>
              </w:rPr>
              <w:t>uplink-downlink</w:t>
            </w:r>
            <w:r w:rsidR="00D62538" w:rsidRPr="00130358">
              <w:rPr>
                <w:rFonts w:cs="Arial"/>
                <w:lang w:eastAsia="zh-CN"/>
              </w:rPr>
              <w:t xml:space="preserve"> </w:t>
            </w:r>
            <w:r w:rsidRPr="00130358">
              <w:rPr>
                <w:rFonts w:cs="Arial"/>
                <w:lang w:eastAsia="zh-CN"/>
              </w:rPr>
              <w:t>configurations</w:t>
            </w:r>
            <w:r w:rsidR="00D62538" w:rsidRPr="00130358">
              <w:rPr>
                <w:rFonts w:cs="Arial"/>
                <w:lang w:eastAsia="zh-CN"/>
              </w:rPr>
              <w:t xml:space="preserve"> </w:t>
            </w:r>
            <w:r w:rsidRPr="00130358">
              <w:rPr>
                <w:rFonts w:cs="Arial"/>
                <w:lang w:eastAsia="zh-CN"/>
              </w:rPr>
              <w:t>see</w:t>
            </w:r>
            <w:r w:rsidR="00D62538" w:rsidRPr="00130358">
              <w:rPr>
                <w:rFonts w:cs="Arial"/>
                <w:lang w:eastAsia="zh-CN"/>
              </w:rPr>
              <w:t xml:space="preserve"> </w:t>
            </w:r>
            <w:r w:rsidRPr="00130358">
              <w:rPr>
                <w:rFonts w:cs="Arial"/>
                <w:lang w:eastAsia="zh-CN"/>
              </w:rPr>
              <w:t>Tables</w:t>
            </w:r>
            <w:r w:rsidR="00D62538" w:rsidRPr="00130358">
              <w:rPr>
                <w:rFonts w:cs="Arial"/>
                <w:lang w:eastAsia="zh-CN"/>
              </w:rPr>
              <w:t xml:space="preserve"> </w:t>
            </w:r>
            <w:r w:rsidRPr="00130358">
              <w:rPr>
                <w:rFonts w:cs="Arial"/>
                <w:lang w:eastAsia="zh-CN"/>
              </w:rPr>
              <w:t>4.2-1</w:t>
            </w:r>
            <w:r w:rsidR="00D62538" w:rsidRPr="00130358">
              <w:rPr>
                <w:rFonts w:cs="Arial"/>
                <w:lang w:eastAsia="zh-CN"/>
              </w:rPr>
              <w:t xml:space="preserve"> </w:t>
            </w:r>
            <w:r w:rsidRPr="00130358">
              <w:rPr>
                <w:rFonts w:cs="Arial"/>
                <w:lang w:eastAsia="zh-CN"/>
              </w:rPr>
              <w:t>and</w:t>
            </w:r>
            <w:r w:rsidR="00D62538" w:rsidRPr="00130358">
              <w:rPr>
                <w:rFonts w:cs="Arial"/>
                <w:lang w:eastAsia="zh-CN"/>
              </w:rPr>
              <w:t xml:space="preserve"> </w:t>
            </w:r>
            <w:r w:rsidRPr="00130358">
              <w:rPr>
                <w:rFonts w:cs="Arial"/>
                <w:lang w:eastAsia="zh-CN"/>
              </w:rPr>
              <w:t>4.2-2</w:t>
            </w:r>
            <w:r w:rsidR="00D62538" w:rsidRPr="00130358">
              <w:rPr>
                <w:rFonts w:cs="Arial"/>
                <w:lang w:eastAsia="zh-CN"/>
              </w:rPr>
              <w:t xml:space="preserve"> </w:t>
            </w:r>
            <w:r w:rsidR="00062A7B" w:rsidRPr="00130358">
              <w:rPr>
                <w:rFonts w:cs="Arial"/>
                <w:lang w:eastAsia="zh-CN"/>
              </w:rPr>
              <w:t>in</w:t>
            </w:r>
            <w:r w:rsidR="00D62538" w:rsidRPr="00130358">
              <w:rPr>
                <w:rFonts w:cs="Arial"/>
                <w:lang w:eastAsia="zh-CN"/>
              </w:rPr>
              <w:t xml:space="preserve"> </w:t>
            </w:r>
            <w:r w:rsidR="00062A7B" w:rsidRPr="00130358">
              <w:rPr>
                <w:rFonts w:cs="Arial"/>
                <w:lang w:eastAsia="zh-CN"/>
              </w:rPr>
              <w:t>3GPP</w:t>
            </w:r>
            <w:r w:rsidR="00D62538" w:rsidRPr="00130358">
              <w:rPr>
                <w:rFonts w:cs="Arial"/>
                <w:lang w:eastAsia="zh-CN"/>
              </w:rPr>
              <w:t xml:space="preserve"> </w:t>
            </w:r>
            <w:r w:rsidR="00062A7B" w:rsidRPr="00130358">
              <w:rPr>
                <w:rFonts w:cs="Arial"/>
                <w:lang w:eastAsia="zh-CN"/>
              </w:rPr>
              <w:t>TS</w:t>
            </w:r>
            <w:r w:rsidR="00D62538" w:rsidRPr="00130358">
              <w:rPr>
                <w:rFonts w:cs="Arial"/>
                <w:lang w:eastAsia="zh-CN"/>
              </w:rPr>
              <w:t xml:space="preserve"> </w:t>
            </w:r>
            <w:r w:rsidRPr="00130358">
              <w:rPr>
                <w:rFonts w:cs="Arial"/>
                <w:lang w:eastAsia="zh-CN"/>
              </w:rPr>
              <w:t>36.211.</w:t>
            </w:r>
          </w:p>
          <w:p w14:paraId="7FA6EFA4" w14:textId="63180A32" w:rsidR="00720854" w:rsidRPr="00130358" w:rsidRDefault="00720854"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lang w:eastAsia="zh-CN"/>
              </w:rPr>
              <w:t>2</w:t>
            </w:r>
            <w:r w:rsidRPr="00130358">
              <w:rPr>
                <w:rFonts w:cs="Arial"/>
              </w:rPr>
              <w:t>:</w:t>
            </w:r>
            <w:r w:rsidRPr="00130358">
              <w:rPr>
                <w:rFonts w:cs="Arial"/>
              </w:rPr>
              <w:tab/>
              <w:t>OCNG</w:t>
            </w:r>
            <w:r w:rsidR="00D62538" w:rsidRPr="00130358">
              <w:rPr>
                <w:rFonts w:cs="Arial"/>
              </w:rPr>
              <w:t xml:space="preserve"> </w:t>
            </w:r>
            <w:r w:rsidRPr="00130358">
              <w:rPr>
                <w:rFonts w:cs="Arial"/>
              </w:rPr>
              <w:t>shall</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such</w:t>
            </w:r>
            <w:r w:rsidR="00D62538" w:rsidRPr="00130358">
              <w:rPr>
                <w:rFonts w:cs="Arial"/>
              </w:rPr>
              <w:t xml:space="preserve"> </w:t>
            </w:r>
            <w:r w:rsidRPr="00130358">
              <w:rPr>
                <w:rFonts w:cs="Arial"/>
              </w:rPr>
              <w:t>that</w:t>
            </w:r>
            <w:r w:rsidR="00D62538" w:rsidRPr="00130358">
              <w:rPr>
                <w:rFonts w:cs="Arial"/>
              </w:rPr>
              <w:t xml:space="preserve"> </w:t>
            </w:r>
            <w:r w:rsidRPr="00130358">
              <w:rPr>
                <w:rFonts w:cs="Arial"/>
              </w:rPr>
              <w:t>both</w:t>
            </w:r>
            <w:r w:rsidR="00D62538" w:rsidRPr="00130358">
              <w:rPr>
                <w:rFonts w:cs="Arial"/>
              </w:rPr>
              <w:t xml:space="preserve"> </w:t>
            </w:r>
            <w:r w:rsidRPr="00130358">
              <w:rPr>
                <w:rFonts w:cs="Arial"/>
              </w:rPr>
              <w:t>cells</w:t>
            </w:r>
            <w:r w:rsidR="00D62538" w:rsidRPr="00130358">
              <w:rPr>
                <w:rFonts w:cs="Arial"/>
              </w:rPr>
              <w:t xml:space="preserve"> </w:t>
            </w:r>
            <w:r w:rsidRPr="00130358">
              <w:rPr>
                <w:rFonts w:cs="Arial"/>
              </w:rPr>
              <w:t>are</w:t>
            </w:r>
            <w:r w:rsidR="00D62538" w:rsidRPr="00130358">
              <w:rPr>
                <w:rFonts w:cs="Arial"/>
              </w:rPr>
              <w:t xml:space="preserve"> </w:t>
            </w:r>
            <w:r w:rsidRPr="00130358">
              <w:rPr>
                <w:rFonts w:cs="Arial"/>
              </w:rPr>
              <w:t>fully</w:t>
            </w:r>
            <w:r w:rsidR="00D62538" w:rsidRPr="00130358">
              <w:rPr>
                <w:rFonts w:cs="Arial"/>
              </w:rPr>
              <w:t xml:space="preserve"> </w:t>
            </w:r>
            <w:r w:rsidRPr="00130358">
              <w:rPr>
                <w:rFonts w:cs="Arial"/>
              </w:rPr>
              <w:t>allocated</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a</w:t>
            </w:r>
            <w:r w:rsidR="00D62538" w:rsidRPr="00130358">
              <w:rPr>
                <w:rFonts w:cs="Arial"/>
              </w:rPr>
              <w:t xml:space="preserve"> </w:t>
            </w:r>
            <w:r w:rsidRPr="00130358">
              <w:rPr>
                <w:rFonts w:cs="Arial"/>
              </w:rPr>
              <w:t>constant</w:t>
            </w:r>
            <w:r w:rsidR="00D62538" w:rsidRPr="00130358">
              <w:rPr>
                <w:rFonts w:cs="Arial"/>
              </w:rPr>
              <w:t xml:space="preserve"> </w:t>
            </w:r>
            <w:r w:rsidRPr="00130358">
              <w:rPr>
                <w:rFonts w:cs="Arial"/>
              </w:rPr>
              <w:t>total</w:t>
            </w:r>
            <w:r w:rsidR="00D62538" w:rsidRPr="00130358">
              <w:rPr>
                <w:rFonts w:cs="Arial"/>
              </w:rPr>
              <w:t xml:space="preserve"> </w:t>
            </w:r>
            <w:r w:rsidRPr="00130358">
              <w:rPr>
                <w:rFonts w:cs="Arial"/>
              </w:rPr>
              <w:t>transmitted</w:t>
            </w:r>
            <w:r w:rsidR="00D62538" w:rsidRPr="00130358">
              <w:rPr>
                <w:rFonts w:cs="Arial"/>
              </w:rPr>
              <w:t xml:space="preserve"> </w:t>
            </w:r>
            <w:r w:rsidRPr="00130358">
              <w:rPr>
                <w:rFonts w:cs="Arial"/>
              </w:rPr>
              <w:t>power</w:t>
            </w:r>
            <w:r w:rsidR="00D62538" w:rsidRPr="00130358">
              <w:rPr>
                <w:rFonts w:cs="Arial"/>
              </w:rPr>
              <w:t xml:space="preserve"> </w:t>
            </w:r>
            <w:r w:rsidRPr="00130358">
              <w:rPr>
                <w:rFonts w:cs="Arial"/>
              </w:rPr>
              <w:t>spectral</w:t>
            </w:r>
            <w:r w:rsidR="00D62538" w:rsidRPr="00130358">
              <w:rPr>
                <w:rFonts w:cs="Arial"/>
              </w:rPr>
              <w:t xml:space="preserve"> </w:t>
            </w:r>
            <w:r w:rsidRPr="00130358">
              <w:rPr>
                <w:rFonts w:cs="Arial"/>
              </w:rPr>
              <w:t>density</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achieved</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all</w:t>
            </w:r>
            <w:r w:rsidR="00D62538" w:rsidRPr="00130358">
              <w:rPr>
                <w:rFonts w:cs="Arial"/>
              </w:rPr>
              <w:t xml:space="preserve"> </w:t>
            </w:r>
            <w:r w:rsidRPr="00130358">
              <w:rPr>
                <w:rFonts w:cs="Arial"/>
              </w:rPr>
              <w:t>OFDM</w:t>
            </w:r>
            <w:r w:rsidR="00D62538" w:rsidRPr="00130358">
              <w:rPr>
                <w:rFonts w:cs="Arial"/>
              </w:rPr>
              <w:t xml:space="preserve"> </w:t>
            </w:r>
            <w:r w:rsidRPr="00130358">
              <w:rPr>
                <w:rFonts w:cs="Arial"/>
              </w:rPr>
              <w:t>symbols.</w:t>
            </w:r>
          </w:p>
          <w:p w14:paraId="42445C84" w14:textId="19438EAC" w:rsidR="00720854" w:rsidRPr="00130358" w:rsidRDefault="00720854"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lang w:eastAsia="zh-CN"/>
              </w:rPr>
              <w:t>3</w:t>
            </w:r>
            <w:r w:rsidRPr="00130358">
              <w:rPr>
                <w:rFonts w:cs="Arial"/>
              </w:rPr>
              <w:t>:</w:t>
            </w:r>
            <w:r w:rsidRPr="00130358">
              <w:rPr>
                <w:rFonts w:cs="Arial"/>
              </w:rPr>
              <w:tab/>
              <w:t>Interference</w:t>
            </w:r>
            <w:r w:rsidR="00D62538" w:rsidRPr="00130358">
              <w:rPr>
                <w:rFonts w:cs="Arial"/>
              </w:rPr>
              <w:t xml:space="preserve"> </w:t>
            </w:r>
            <w:r w:rsidRPr="00130358">
              <w:rPr>
                <w:rFonts w:cs="Arial"/>
              </w:rPr>
              <w:t>from</w:t>
            </w:r>
            <w:r w:rsidR="00D62538" w:rsidRPr="00130358">
              <w:rPr>
                <w:rFonts w:cs="Arial"/>
              </w:rPr>
              <w:t xml:space="preserve"> </w:t>
            </w:r>
            <w:r w:rsidRPr="00130358">
              <w:rPr>
                <w:rFonts w:cs="Arial"/>
              </w:rPr>
              <w:t>other</w:t>
            </w:r>
            <w:r w:rsidR="00D62538" w:rsidRPr="00130358">
              <w:rPr>
                <w:rFonts w:cs="Arial"/>
              </w:rPr>
              <w:t xml:space="preserve"> </w:t>
            </w:r>
            <w:r w:rsidRPr="00130358">
              <w:rPr>
                <w:rFonts w:cs="Arial"/>
              </w:rPr>
              <w:t>cells</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noise</w:t>
            </w:r>
            <w:r w:rsidR="00D62538" w:rsidRPr="00130358">
              <w:rPr>
                <w:rFonts w:cs="Arial"/>
              </w:rPr>
              <w:t xml:space="preserve"> </w:t>
            </w:r>
            <w:r w:rsidRPr="00130358">
              <w:rPr>
                <w:rFonts w:cs="Arial"/>
              </w:rPr>
              <w:t>sources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test</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assumed</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constant</w:t>
            </w:r>
            <w:r w:rsidR="00D62538" w:rsidRPr="00130358">
              <w:rPr>
                <w:rFonts w:cs="Arial"/>
              </w:rPr>
              <w:t xml:space="preserve"> </w:t>
            </w:r>
            <w:r w:rsidRPr="00130358">
              <w:rPr>
                <w:rFonts w:cs="Arial"/>
              </w:rPr>
              <w:t>over</w:t>
            </w:r>
            <w:r w:rsidR="00D62538" w:rsidRPr="00130358">
              <w:rPr>
                <w:rFonts w:cs="Arial"/>
              </w:rPr>
              <w:t xml:space="preserve"> </w:t>
            </w:r>
            <w:r w:rsidRPr="00130358">
              <w:rPr>
                <w:rFonts w:cs="Arial"/>
              </w:rPr>
              <w:t>subcarriers</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shall</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modelled</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AWGN</w:t>
            </w:r>
            <w:r w:rsidR="00D62538" w:rsidRPr="00130358">
              <w:rPr>
                <w:rFonts w:cs="Arial"/>
              </w:rPr>
              <w:t xml:space="preserve"> </w:t>
            </w:r>
            <w:r w:rsidRPr="00130358">
              <w:rPr>
                <w:rFonts w:cs="Arial"/>
              </w:rPr>
              <w:t>of</w:t>
            </w:r>
            <w:r w:rsidR="00D62538" w:rsidRPr="00130358">
              <w:rPr>
                <w:rFonts w:cs="Arial"/>
              </w:rPr>
              <w:t xml:space="preserve"> </w:t>
            </w:r>
            <w:r w:rsidRPr="00130358">
              <w:rPr>
                <w:rFonts w:cs="Arial"/>
              </w:rPr>
              <w:t>appropriate</w:t>
            </w:r>
            <w:r w:rsidR="00D62538" w:rsidRPr="00130358">
              <w:rPr>
                <w:rFonts w:cs="Arial"/>
              </w:rPr>
              <w:t xml:space="preserve"> </w:t>
            </w:r>
            <w:r w:rsidRPr="00130358">
              <w:rPr>
                <w:rFonts w:cs="Arial"/>
              </w:rPr>
              <w:t>power</w:t>
            </w:r>
            <w:r w:rsidR="00D62538" w:rsidRPr="00130358">
              <w:rPr>
                <w:rFonts w:cs="Arial"/>
              </w:rPr>
              <w:t xml:space="preserve"> </w:t>
            </w:r>
            <w:r w:rsidRPr="00130358">
              <w:rPr>
                <w:rFonts w:cs="Arial"/>
              </w:rPr>
              <w:t>for</w:t>
            </w:r>
            <w:r w:rsidR="00D62538" w:rsidRPr="00130358">
              <w:rPr>
                <w:rFonts w:cs="Arial"/>
              </w:rPr>
              <w:t xml:space="preserve"> </w:t>
            </w:r>
            <w:r w:rsidRPr="00130358">
              <w:rPr>
                <w:rFonts w:cs="v4.2.0"/>
                <w:position w:val="-12"/>
              </w:rPr>
              <w:object w:dxaOrig="400" w:dyaOrig="360" w14:anchorId="6DD65D8A">
                <v:shape id="_x0000_i1096" type="#_x0000_t75" style="width:20.25pt;height:18.75pt" o:ole="" fillcolor="window">
                  <v:imagedata r:id="rId7" o:title=""/>
                </v:shape>
                <o:OLEObject Type="Embed" ProgID="Equation.3" ShapeID="_x0000_i1096" DrawAspect="Content" ObjectID="_1736593587" r:id="rId86"/>
              </w:objec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be</w:t>
            </w:r>
            <w:r w:rsidR="00D62538" w:rsidRPr="00130358">
              <w:rPr>
                <w:rFonts w:cs="Arial"/>
              </w:rPr>
              <w:t xml:space="preserve"> </w:t>
            </w:r>
            <w:r w:rsidRPr="00130358">
              <w:rPr>
                <w:rFonts w:cs="Arial"/>
              </w:rPr>
              <w:t>fulfilled.</w:t>
            </w:r>
          </w:p>
          <w:p w14:paraId="539E0A32" w14:textId="341182DA" w:rsidR="00720854" w:rsidRPr="00130358" w:rsidRDefault="00720854"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lang w:eastAsia="zh-CN"/>
              </w:rPr>
              <w:t>4</w:t>
            </w:r>
            <w:r w:rsidRPr="00130358">
              <w:rPr>
                <w:rFonts w:cs="Arial"/>
              </w:rPr>
              <w:t>:</w:t>
            </w:r>
            <w:r w:rsidRPr="00130358">
              <w:rPr>
                <w:rFonts w:cs="Arial"/>
              </w:rPr>
              <w:tab/>
              <w:t>RSRP,</w:t>
            </w:r>
            <w:r w:rsidR="00D62538" w:rsidRPr="00130358">
              <w:rPr>
                <w:rFonts w:cs="Arial"/>
              </w:rPr>
              <w:t xml:space="preserve"> </w:t>
            </w:r>
            <w:r w:rsidRPr="00130358">
              <w:rPr>
                <w:rFonts w:cs="Arial"/>
              </w:rPr>
              <w:t>RSRQ</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Io</w:t>
            </w:r>
            <w:r w:rsidR="00D62538" w:rsidRPr="00130358">
              <w:rPr>
                <w:rFonts w:cs="Arial"/>
              </w:rPr>
              <w:t xml:space="preserve"> </w:t>
            </w:r>
            <w:r w:rsidRPr="00130358">
              <w:rPr>
                <w:rFonts w:cs="Arial"/>
              </w:rPr>
              <w:t>levels</w:t>
            </w:r>
            <w:r w:rsidR="00D62538" w:rsidRPr="00130358">
              <w:rPr>
                <w:rFonts w:cs="Arial"/>
              </w:rPr>
              <w:t xml:space="preserve"> </w:t>
            </w:r>
            <w:r w:rsidRPr="00130358">
              <w:rPr>
                <w:rFonts w:cs="Arial"/>
              </w:rPr>
              <w:t>have</w:t>
            </w:r>
            <w:r w:rsidR="00D62538" w:rsidRPr="00130358">
              <w:rPr>
                <w:rFonts w:cs="Arial"/>
              </w:rPr>
              <w:t xml:space="preserve"> </w:t>
            </w:r>
            <w:r w:rsidRPr="00130358">
              <w:rPr>
                <w:rFonts w:cs="Arial"/>
              </w:rPr>
              <w:t>been</w:t>
            </w:r>
            <w:r w:rsidR="00D62538" w:rsidRPr="00130358">
              <w:rPr>
                <w:rFonts w:cs="Arial"/>
              </w:rPr>
              <w:t xml:space="preserve"> </w:t>
            </w:r>
            <w:r w:rsidRPr="00130358">
              <w:rPr>
                <w:rFonts w:cs="Arial"/>
              </w:rPr>
              <w:t>derived</w:t>
            </w:r>
            <w:r w:rsidR="00D62538" w:rsidRPr="00130358">
              <w:rPr>
                <w:rFonts w:cs="Arial"/>
              </w:rPr>
              <w:t xml:space="preserve"> </w:t>
            </w:r>
            <w:r w:rsidRPr="00130358">
              <w:rPr>
                <w:rFonts w:cs="Arial"/>
              </w:rPr>
              <w:t>from</w:t>
            </w:r>
            <w:r w:rsidR="00D62538" w:rsidRPr="00130358">
              <w:rPr>
                <w:rFonts w:cs="Arial"/>
              </w:rPr>
              <w:t xml:space="preserve"> </w:t>
            </w:r>
            <w:r w:rsidRPr="00130358">
              <w:rPr>
                <w:rFonts w:cs="Arial"/>
              </w:rPr>
              <w:t>other</w:t>
            </w:r>
            <w:r w:rsidR="00D62538" w:rsidRPr="00130358">
              <w:rPr>
                <w:rFonts w:cs="Arial"/>
              </w:rPr>
              <w:t xml:space="preserve"> </w:t>
            </w:r>
            <w:r w:rsidRPr="00130358">
              <w:rPr>
                <w:rFonts w:cs="Arial"/>
              </w:rPr>
              <w:t>parameters</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information</w:t>
            </w:r>
            <w:r w:rsidR="00D62538" w:rsidRPr="00130358">
              <w:rPr>
                <w:rFonts w:cs="Arial"/>
              </w:rPr>
              <w:t xml:space="preserve"> </w:t>
            </w:r>
            <w:r w:rsidRPr="00130358">
              <w:rPr>
                <w:rFonts w:cs="Arial"/>
              </w:rPr>
              <w:t>purposes.</w:t>
            </w:r>
            <w:r w:rsidR="00D62538" w:rsidRPr="00130358">
              <w:rPr>
                <w:rFonts w:cs="Arial"/>
              </w:rPr>
              <w:t xml:space="preserve"> </w:t>
            </w:r>
            <w:r w:rsidRPr="00130358">
              <w:rPr>
                <w:rFonts w:cs="Arial"/>
              </w:rPr>
              <w:t>They</w:t>
            </w:r>
            <w:r w:rsidR="00D62538" w:rsidRPr="00130358">
              <w:rPr>
                <w:rFonts w:cs="Arial"/>
              </w:rPr>
              <w:t xml:space="preserve"> </w:t>
            </w:r>
            <w:r w:rsidRPr="00130358">
              <w:rPr>
                <w:rFonts w:cs="Arial"/>
              </w:rPr>
              <w:t>are</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settable</w:t>
            </w:r>
            <w:r w:rsidR="00D62538" w:rsidRPr="00130358">
              <w:rPr>
                <w:rFonts w:cs="Arial"/>
              </w:rPr>
              <w:t xml:space="preserve"> </w:t>
            </w:r>
            <w:r w:rsidRPr="00130358">
              <w:rPr>
                <w:rFonts w:cs="Arial"/>
              </w:rPr>
              <w:t>parameters</w:t>
            </w:r>
            <w:r w:rsidR="00D62538" w:rsidRPr="00130358">
              <w:rPr>
                <w:rFonts w:cs="Arial"/>
              </w:rPr>
              <w:t xml:space="preserve"> </w:t>
            </w:r>
            <w:r w:rsidRPr="00130358">
              <w:rPr>
                <w:rFonts w:cs="Arial"/>
              </w:rPr>
              <w:t>themselves.</w:t>
            </w:r>
          </w:p>
          <w:p w14:paraId="70F9FC9F" w14:textId="7748F523" w:rsidR="00720854" w:rsidRPr="00130358" w:rsidRDefault="00483222" w:rsidP="00D62538">
            <w:pPr>
              <w:pStyle w:val="TAN"/>
              <w:keepNext w:val="0"/>
              <w:keepLines w:val="0"/>
              <w:rPr>
                <w:rFonts w:cs="Arial"/>
              </w:rPr>
            </w:pPr>
            <w:r w:rsidRPr="00130358">
              <w:rPr>
                <w:rFonts w:cs="Arial"/>
              </w:rPr>
              <w:t>NOTE 5:</w:t>
            </w:r>
            <w:r w:rsidR="00720854" w:rsidRPr="00130358">
              <w:rPr>
                <w:rFonts w:cs="Arial"/>
              </w:rPr>
              <w:tab/>
              <w:t>RSRP</w:t>
            </w:r>
            <w:r w:rsidR="00D62538" w:rsidRPr="00130358">
              <w:rPr>
                <w:rFonts w:cs="Arial"/>
              </w:rPr>
              <w:t xml:space="preserve"> </w:t>
            </w:r>
            <w:r w:rsidR="00720854" w:rsidRPr="00130358">
              <w:rPr>
                <w:rFonts w:cs="Arial"/>
              </w:rPr>
              <w:t>minimum</w:t>
            </w:r>
            <w:r w:rsidR="00D62538" w:rsidRPr="00130358">
              <w:rPr>
                <w:rFonts w:cs="Arial"/>
              </w:rPr>
              <w:t xml:space="preserve"> </w:t>
            </w:r>
            <w:r w:rsidR="00720854" w:rsidRPr="00130358">
              <w:rPr>
                <w:rFonts w:cs="Arial"/>
              </w:rPr>
              <w:t>requirements</w:t>
            </w:r>
            <w:r w:rsidR="00D62538" w:rsidRPr="00130358">
              <w:rPr>
                <w:rFonts w:cs="Arial"/>
              </w:rPr>
              <w:t xml:space="preserve"> </w:t>
            </w:r>
            <w:r w:rsidR="00720854" w:rsidRPr="00130358">
              <w:rPr>
                <w:rFonts w:cs="Arial"/>
              </w:rPr>
              <w:t>are</w:t>
            </w:r>
            <w:r w:rsidR="00D62538" w:rsidRPr="00130358">
              <w:rPr>
                <w:rFonts w:cs="Arial"/>
              </w:rPr>
              <w:t xml:space="preserve"> </w:t>
            </w:r>
            <w:r w:rsidR="00720854" w:rsidRPr="00130358">
              <w:rPr>
                <w:rFonts w:cs="Arial"/>
              </w:rPr>
              <w:t>specified</w:t>
            </w:r>
            <w:r w:rsidR="00D62538" w:rsidRPr="00130358">
              <w:rPr>
                <w:rFonts w:cs="Arial"/>
              </w:rPr>
              <w:t xml:space="preserve"> </w:t>
            </w:r>
            <w:r w:rsidR="00720854" w:rsidRPr="00130358">
              <w:rPr>
                <w:rFonts w:cs="Arial"/>
              </w:rPr>
              <w:t>assuming</w:t>
            </w:r>
            <w:r w:rsidR="00D62538" w:rsidRPr="00130358">
              <w:rPr>
                <w:rFonts w:cs="Arial"/>
              </w:rPr>
              <w:t xml:space="preserve"> </w:t>
            </w:r>
            <w:r w:rsidR="00720854" w:rsidRPr="00130358">
              <w:rPr>
                <w:rFonts w:cs="Arial"/>
              </w:rPr>
              <w:t>independent</w:t>
            </w:r>
            <w:r w:rsidR="00D62538" w:rsidRPr="00130358">
              <w:rPr>
                <w:rFonts w:cs="Arial"/>
              </w:rPr>
              <w:t xml:space="preserve"> </w:t>
            </w:r>
            <w:r w:rsidR="00720854" w:rsidRPr="00130358">
              <w:rPr>
                <w:rFonts w:cs="Arial"/>
              </w:rPr>
              <w:t>interference</w:t>
            </w:r>
            <w:r w:rsidR="00D62538" w:rsidRPr="00130358">
              <w:rPr>
                <w:rFonts w:cs="Arial"/>
              </w:rPr>
              <w:t xml:space="preserve"> </w:t>
            </w:r>
            <w:r w:rsidR="00720854" w:rsidRPr="00130358">
              <w:rPr>
                <w:rFonts w:cs="Arial"/>
              </w:rPr>
              <w:t>and</w:t>
            </w:r>
            <w:r w:rsidR="00D62538" w:rsidRPr="00130358">
              <w:rPr>
                <w:rFonts w:cs="Arial"/>
              </w:rPr>
              <w:t xml:space="preserve"> </w:t>
            </w:r>
            <w:r w:rsidR="00720854" w:rsidRPr="00130358">
              <w:rPr>
                <w:rFonts w:cs="Arial"/>
              </w:rPr>
              <w:t>noise</w:t>
            </w:r>
            <w:r w:rsidR="00D62538" w:rsidRPr="00130358">
              <w:rPr>
                <w:rFonts w:cs="Arial"/>
              </w:rPr>
              <w:t xml:space="preserve"> </w:t>
            </w:r>
            <w:r w:rsidR="00720854" w:rsidRPr="00130358">
              <w:rPr>
                <w:rFonts w:cs="Arial"/>
              </w:rPr>
              <w:t>at</w:t>
            </w:r>
            <w:r w:rsidR="00D62538" w:rsidRPr="00130358">
              <w:rPr>
                <w:rFonts w:cs="Arial"/>
              </w:rPr>
              <w:t xml:space="preserve"> </w:t>
            </w:r>
            <w:r w:rsidR="00720854" w:rsidRPr="00130358">
              <w:rPr>
                <w:rFonts w:cs="Arial"/>
              </w:rPr>
              <w:t>each</w:t>
            </w:r>
            <w:r w:rsidR="00D62538" w:rsidRPr="00130358">
              <w:rPr>
                <w:rFonts w:cs="Arial"/>
              </w:rPr>
              <w:t xml:space="preserve"> </w:t>
            </w:r>
            <w:r w:rsidR="00720854" w:rsidRPr="00130358">
              <w:rPr>
                <w:rFonts w:cs="Arial"/>
              </w:rPr>
              <w:t>receiver</w:t>
            </w:r>
            <w:r w:rsidR="00D62538" w:rsidRPr="00130358">
              <w:rPr>
                <w:rFonts w:cs="Arial"/>
              </w:rPr>
              <w:t xml:space="preserve"> </w:t>
            </w:r>
            <w:r w:rsidR="00720854" w:rsidRPr="00130358">
              <w:rPr>
                <w:rFonts w:cs="Arial"/>
              </w:rPr>
              <w:t>antenna</w:t>
            </w:r>
            <w:r w:rsidR="00D62538" w:rsidRPr="00130358">
              <w:rPr>
                <w:rFonts w:cs="Arial"/>
              </w:rPr>
              <w:t xml:space="preserve"> </w:t>
            </w:r>
            <w:r w:rsidR="00720854" w:rsidRPr="00130358">
              <w:rPr>
                <w:rFonts w:cs="Arial"/>
              </w:rPr>
              <w:t>port.</w:t>
            </w:r>
          </w:p>
          <w:p w14:paraId="415D6582" w14:textId="461F149F" w:rsidR="00720854" w:rsidRPr="00130358" w:rsidRDefault="00483222" w:rsidP="00D62538">
            <w:pPr>
              <w:pStyle w:val="TAN"/>
              <w:keepNext w:val="0"/>
              <w:keepLines w:val="0"/>
              <w:rPr>
                <w:rFonts w:cs="Arial"/>
              </w:rPr>
            </w:pPr>
            <w:r w:rsidRPr="00130358">
              <w:rPr>
                <w:rFonts w:cs="Arial"/>
              </w:rPr>
              <w:t>NOTE 6:</w:t>
            </w:r>
            <w:r w:rsidR="00720854" w:rsidRPr="00130358">
              <w:rPr>
                <w:rFonts w:cs="Arial"/>
              </w:rPr>
              <w:tab/>
              <w:t>E-UTRA</w:t>
            </w:r>
            <w:r w:rsidR="00D62538" w:rsidRPr="00130358">
              <w:rPr>
                <w:rFonts w:cs="Arial"/>
              </w:rPr>
              <w:t xml:space="preserve"> </w:t>
            </w:r>
            <w:r w:rsidR="00720854" w:rsidRPr="00130358">
              <w:rPr>
                <w:rFonts w:cs="Arial"/>
              </w:rPr>
              <w:t>operating</w:t>
            </w:r>
            <w:r w:rsidR="00D62538" w:rsidRPr="00130358">
              <w:rPr>
                <w:rFonts w:cs="Arial"/>
              </w:rPr>
              <w:t xml:space="preserve"> </w:t>
            </w:r>
            <w:r w:rsidR="00720854" w:rsidRPr="00130358">
              <w:rPr>
                <w:rFonts w:cs="Arial"/>
              </w:rPr>
              <w:t>band</w:t>
            </w:r>
            <w:r w:rsidR="00D62538" w:rsidRPr="00130358">
              <w:rPr>
                <w:rFonts w:cs="Arial"/>
              </w:rPr>
              <w:t xml:space="preserve"> </w:t>
            </w:r>
            <w:r w:rsidR="00720854" w:rsidRPr="00130358">
              <w:rPr>
                <w:rFonts w:cs="Arial"/>
              </w:rPr>
              <w:t>groups</w:t>
            </w:r>
            <w:r w:rsidR="00D62538" w:rsidRPr="00130358">
              <w:rPr>
                <w:rFonts w:cs="Arial"/>
              </w:rPr>
              <w:t xml:space="preserve"> </w:t>
            </w:r>
            <w:r w:rsidR="00720854" w:rsidRPr="00130358">
              <w:rPr>
                <w:rFonts w:cs="Arial"/>
              </w:rPr>
              <w:t>are</w:t>
            </w:r>
            <w:r w:rsidR="00D62538" w:rsidRPr="00130358">
              <w:rPr>
                <w:rFonts w:cs="Arial"/>
              </w:rPr>
              <w:t xml:space="preserve"> </w:t>
            </w:r>
            <w:r w:rsidR="00720854" w:rsidRPr="00130358">
              <w:rPr>
                <w:rFonts w:cs="Arial"/>
              </w:rPr>
              <w:t>as</w:t>
            </w:r>
            <w:r w:rsidR="00D62538" w:rsidRPr="00130358">
              <w:rPr>
                <w:rFonts w:cs="Arial"/>
              </w:rPr>
              <w:t xml:space="preserve"> </w:t>
            </w:r>
            <w:r w:rsidR="00720854" w:rsidRPr="00130358">
              <w:rPr>
                <w:rFonts w:cs="Arial"/>
              </w:rPr>
              <w:t>defined</w:t>
            </w:r>
            <w:r w:rsidR="00D62538" w:rsidRPr="00130358">
              <w:rPr>
                <w:rFonts w:cs="Arial"/>
              </w:rPr>
              <w:t xml:space="preserve"> </w:t>
            </w:r>
            <w:r w:rsidR="00720854"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720854" w:rsidRPr="00130358">
              <w:rPr>
                <w:rFonts w:cs="Arial"/>
              </w:rPr>
              <w:t>3.5.</w:t>
            </w:r>
          </w:p>
        </w:tc>
      </w:tr>
    </w:tbl>
    <w:p w14:paraId="64A4BC96" w14:textId="77777777" w:rsidR="00720854" w:rsidRPr="00130358" w:rsidRDefault="00720854" w:rsidP="00D62538"/>
    <w:p w14:paraId="1EE3AC52" w14:textId="77777777" w:rsidR="00720854" w:rsidRPr="00130358" w:rsidRDefault="00720854" w:rsidP="00772922">
      <w:pPr>
        <w:pStyle w:val="TH"/>
        <w:rPr>
          <w:lang w:eastAsia="zh-CN"/>
        </w:rPr>
      </w:pPr>
      <w:r w:rsidRPr="00130358">
        <w:t>Table 9.9.2.1_1.5-</w:t>
      </w:r>
      <w:r w:rsidRPr="00130358">
        <w:rPr>
          <w:lang w:eastAsia="zh-CN"/>
        </w:rPr>
        <w:t>2</w:t>
      </w:r>
      <w:r w:rsidRPr="00130358">
        <w:t xml:space="preserve">: RSRP </w:t>
      </w:r>
      <w:r w:rsidRPr="00130358">
        <w:rPr>
          <w:lang w:eastAsia="zh-CN"/>
        </w:rPr>
        <w:t>T</w:t>
      </w:r>
      <w:r w:rsidRPr="00130358">
        <w:t>DD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945"/>
        <w:gridCol w:w="1457"/>
      </w:tblGrid>
      <w:tr w:rsidR="00720854" w:rsidRPr="00130358" w14:paraId="77A2E5B3"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F5699DC" w14:textId="36402CB5" w:rsidR="00720854" w:rsidRPr="00130358" w:rsidRDefault="00720854" w:rsidP="00772922">
            <w:pPr>
              <w:pStyle w:val="TAH"/>
            </w:pPr>
            <w:r w:rsidRPr="00130358">
              <w:t>Normal</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8595F1E" w14:textId="31671D75" w:rsidR="00720854" w:rsidRPr="00130358" w:rsidRDefault="00720854"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40A90D1E"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3F530222" w14:textId="29DB077C" w:rsidR="00720854" w:rsidRPr="00130358" w:rsidRDefault="00720854"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6E85A0CD" w14:textId="64F2861B"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1776B922" w14:textId="77777777" w:rsidR="00720854" w:rsidRPr="00130358" w:rsidRDefault="00305C9B" w:rsidP="00772922">
            <w:pPr>
              <w:pStyle w:val="TAC"/>
              <w:rPr>
                <w:lang w:eastAsia="zh-CN"/>
              </w:rPr>
            </w:pPr>
            <w:r w:rsidRPr="00130358">
              <w:t>RSRP_1</w:t>
            </w:r>
            <w:r w:rsidRPr="00130358">
              <w:rPr>
                <w:lang w:eastAsia="zh-CN"/>
              </w:rPr>
              <w:t>0</w:t>
            </w:r>
          </w:p>
        </w:tc>
      </w:tr>
      <w:tr w:rsidR="00720854" w:rsidRPr="00130358" w14:paraId="0D2D404B" w14:textId="77777777" w:rsidTr="00D62538">
        <w:trPr>
          <w:jc w:val="center"/>
        </w:trPr>
        <w:tc>
          <w:tcPr>
            <w:tcW w:w="2631" w:type="dxa"/>
            <w:vMerge/>
            <w:tcBorders>
              <w:left w:val="single" w:sz="4" w:space="0" w:color="auto"/>
              <w:right w:val="single" w:sz="4" w:space="0" w:color="auto"/>
            </w:tcBorders>
            <w:vAlign w:val="center"/>
          </w:tcPr>
          <w:p w14:paraId="3069017B"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476A8D65" w14:textId="41379893"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tcPr>
          <w:p w14:paraId="5DBF40FE" w14:textId="77777777" w:rsidR="00720854" w:rsidRPr="00130358" w:rsidRDefault="00305C9B" w:rsidP="00772922">
            <w:pPr>
              <w:pStyle w:val="TAC"/>
              <w:rPr>
                <w:lang w:eastAsia="zh-CN"/>
              </w:rPr>
            </w:pPr>
            <w:r w:rsidRPr="00130358">
              <w:t>RSRP_1</w:t>
            </w:r>
            <w:r w:rsidRPr="00130358">
              <w:rPr>
                <w:lang w:eastAsia="zh-CN"/>
              </w:rPr>
              <w:t>1</w:t>
            </w:r>
          </w:p>
        </w:tc>
      </w:tr>
      <w:tr w:rsidR="00720854" w:rsidRPr="00130358" w14:paraId="423E6099" w14:textId="77777777" w:rsidTr="00D62538">
        <w:trPr>
          <w:jc w:val="center"/>
        </w:trPr>
        <w:tc>
          <w:tcPr>
            <w:tcW w:w="2631" w:type="dxa"/>
            <w:vMerge/>
            <w:tcBorders>
              <w:left w:val="single" w:sz="4" w:space="0" w:color="auto"/>
              <w:right w:val="single" w:sz="4" w:space="0" w:color="auto"/>
            </w:tcBorders>
            <w:vAlign w:val="center"/>
          </w:tcPr>
          <w:p w14:paraId="1C0845EE"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046F7649" w14:textId="491AD2D2"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tcPr>
          <w:p w14:paraId="4319722F" w14:textId="77777777" w:rsidR="00720854" w:rsidRPr="00130358" w:rsidRDefault="00305C9B" w:rsidP="00772922">
            <w:pPr>
              <w:pStyle w:val="TAC"/>
              <w:rPr>
                <w:lang w:eastAsia="zh-CN"/>
              </w:rPr>
            </w:pPr>
            <w:r w:rsidRPr="00130358">
              <w:t>RSRP_1</w:t>
            </w:r>
            <w:r w:rsidRPr="00130358">
              <w:rPr>
                <w:lang w:eastAsia="zh-CN"/>
              </w:rPr>
              <w:t>2</w:t>
            </w:r>
          </w:p>
        </w:tc>
      </w:tr>
      <w:tr w:rsidR="00720854" w:rsidRPr="00130358" w14:paraId="257C4CC4"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6E0C9A28" w14:textId="6E87A3B6" w:rsidR="00720854" w:rsidRPr="00130358" w:rsidRDefault="00720854" w:rsidP="007729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7482E2CB" w14:textId="770C5D20"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left w:val="single" w:sz="4" w:space="0" w:color="auto"/>
              <w:bottom w:val="single" w:sz="4" w:space="0" w:color="auto"/>
              <w:right w:val="single" w:sz="4" w:space="0" w:color="auto"/>
            </w:tcBorders>
            <w:shd w:val="clear" w:color="auto" w:fill="auto"/>
          </w:tcPr>
          <w:p w14:paraId="5C438619" w14:textId="77777777" w:rsidR="00720854" w:rsidRPr="00130358" w:rsidRDefault="00305C9B" w:rsidP="00772922">
            <w:pPr>
              <w:pStyle w:val="TAC"/>
              <w:rPr>
                <w:lang w:eastAsia="zh-CN"/>
              </w:rPr>
            </w:pPr>
            <w:r w:rsidRPr="00130358">
              <w:t>RSRP_22</w:t>
            </w:r>
          </w:p>
        </w:tc>
      </w:tr>
      <w:tr w:rsidR="00720854" w:rsidRPr="00130358" w14:paraId="33D4C827" w14:textId="77777777" w:rsidTr="00D62538">
        <w:trPr>
          <w:jc w:val="center"/>
        </w:trPr>
        <w:tc>
          <w:tcPr>
            <w:tcW w:w="2631" w:type="dxa"/>
            <w:vMerge/>
            <w:tcBorders>
              <w:left w:val="single" w:sz="4" w:space="0" w:color="auto"/>
              <w:right w:val="single" w:sz="4" w:space="0" w:color="auto"/>
            </w:tcBorders>
            <w:vAlign w:val="center"/>
          </w:tcPr>
          <w:p w14:paraId="2C99D352"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244CBBA5" w14:textId="0D15A987"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top w:val="single" w:sz="4" w:space="0" w:color="auto"/>
              <w:left w:val="single" w:sz="4" w:space="0" w:color="auto"/>
              <w:right w:val="single" w:sz="4" w:space="0" w:color="auto"/>
            </w:tcBorders>
            <w:shd w:val="clear" w:color="auto" w:fill="auto"/>
          </w:tcPr>
          <w:p w14:paraId="2EC76E07" w14:textId="77777777" w:rsidR="00720854" w:rsidRPr="00130358" w:rsidRDefault="00305C9B" w:rsidP="00772922">
            <w:pPr>
              <w:pStyle w:val="TAC"/>
              <w:rPr>
                <w:lang w:eastAsia="zh-CN"/>
              </w:rPr>
            </w:pPr>
            <w:r w:rsidRPr="00130358">
              <w:t>RSRP_23</w:t>
            </w:r>
          </w:p>
        </w:tc>
      </w:tr>
      <w:tr w:rsidR="00720854" w:rsidRPr="00130358" w14:paraId="05648315" w14:textId="77777777" w:rsidTr="00D62538">
        <w:trPr>
          <w:jc w:val="center"/>
        </w:trPr>
        <w:tc>
          <w:tcPr>
            <w:tcW w:w="2631" w:type="dxa"/>
            <w:vMerge/>
            <w:tcBorders>
              <w:left w:val="single" w:sz="4" w:space="0" w:color="auto"/>
              <w:right w:val="single" w:sz="4" w:space="0" w:color="auto"/>
            </w:tcBorders>
            <w:vAlign w:val="center"/>
          </w:tcPr>
          <w:p w14:paraId="050F5032"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37844157" w14:textId="34F27E53"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top w:val="single" w:sz="4" w:space="0" w:color="auto"/>
              <w:left w:val="single" w:sz="4" w:space="0" w:color="auto"/>
              <w:right w:val="single" w:sz="4" w:space="0" w:color="auto"/>
            </w:tcBorders>
            <w:shd w:val="clear" w:color="auto" w:fill="auto"/>
          </w:tcPr>
          <w:p w14:paraId="67CB82C4" w14:textId="77777777" w:rsidR="00720854" w:rsidRPr="00130358" w:rsidRDefault="00305C9B" w:rsidP="00772922">
            <w:pPr>
              <w:pStyle w:val="TAC"/>
              <w:rPr>
                <w:lang w:eastAsia="zh-CN"/>
              </w:rPr>
            </w:pPr>
            <w:r w:rsidRPr="00130358">
              <w:t>RSRP_24</w:t>
            </w:r>
          </w:p>
        </w:tc>
      </w:tr>
      <w:tr w:rsidR="00720854" w:rsidRPr="00130358" w14:paraId="02E01E49" w14:textId="77777777" w:rsidTr="00D6253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C0562FD" w14:textId="4E6FC2C8" w:rsidR="00720854" w:rsidRPr="00130358" w:rsidRDefault="00720854" w:rsidP="00772922">
            <w:pPr>
              <w:pStyle w:val="TAH"/>
            </w:pPr>
            <w:r w:rsidRPr="00130358">
              <w:t>Extreme</w:t>
            </w:r>
            <w:r w:rsidR="00D62538" w:rsidRPr="00130358">
              <w:t xml:space="preserve"> </w:t>
            </w:r>
            <w:r w:rsidRPr="00130358">
              <w:t>Conditions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5B3841C" w14:textId="2D9975DE" w:rsidR="00720854" w:rsidRPr="00130358" w:rsidRDefault="00720854" w:rsidP="00772922">
            <w:pPr>
              <w:pStyle w:val="TAH"/>
              <w:rPr>
                <w:lang w:eastAsia="zh-CN"/>
              </w:rPr>
            </w:pPr>
            <w:r w:rsidRPr="00130358">
              <w:rPr>
                <w:rFonts w:ascii="Arial Bold" w:hAnsi="Arial Bold"/>
              </w:rPr>
              <w:t>Test</w:t>
            </w:r>
            <w:r w:rsidR="00D62538" w:rsidRPr="00130358">
              <w:rPr>
                <w:rFonts w:ascii="Arial Bold" w:hAnsi="Arial Bold"/>
              </w:rPr>
              <w:t xml:space="preserve"> </w:t>
            </w:r>
            <w:r w:rsidRPr="00130358">
              <w:rPr>
                <w:rFonts w:ascii="Arial Bold" w:hAnsi="Arial Bold"/>
                <w:lang w:eastAsia="zh-CN"/>
              </w:rPr>
              <w:t>1</w:t>
            </w:r>
          </w:p>
        </w:tc>
      </w:tr>
      <w:tr w:rsidR="00720854" w:rsidRPr="00130358" w14:paraId="5FAB0F97"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6AF69096" w14:textId="69C5436C" w:rsidR="00720854" w:rsidRPr="00130358" w:rsidRDefault="00720854" w:rsidP="00772922">
            <w:pPr>
              <w:pStyle w:val="TAL"/>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1015C1EF" w14:textId="752CC6CE"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top w:val="single" w:sz="4" w:space="0" w:color="auto"/>
              <w:left w:val="single" w:sz="4" w:space="0" w:color="auto"/>
              <w:right w:val="single" w:sz="4" w:space="0" w:color="auto"/>
            </w:tcBorders>
            <w:shd w:val="clear" w:color="auto" w:fill="auto"/>
            <w:vAlign w:val="center"/>
          </w:tcPr>
          <w:p w14:paraId="2DBDA68C" w14:textId="77777777" w:rsidR="00720854" w:rsidRPr="00130358" w:rsidRDefault="00720854" w:rsidP="00772922">
            <w:pPr>
              <w:pStyle w:val="TAC"/>
            </w:pPr>
            <w:r w:rsidRPr="00130358">
              <w:t>RSRP_</w:t>
            </w:r>
            <w:r w:rsidRPr="00130358">
              <w:rPr>
                <w:lang w:eastAsia="zh-CN"/>
              </w:rPr>
              <w:t>6</w:t>
            </w:r>
          </w:p>
        </w:tc>
      </w:tr>
      <w:tr w:rsidR="00720854" w:rsidRPr="00130358" w14:paraId="73AB20BD" w14:textId="77777777" w:rsidTr="00D62538">
        <w:trPr>
          <w:jc w:val="center"/>
        </w:trPr>
        <w:tc>
          <w:tcPr>
            <w:tcW w:w="2631" w:type="dxa"/>
            <w:vMerge/>
            <w:tcBorders>
              <w:left w:val="single" w:sz="4" w:space="0" w:color="auto"/>
              <w:right w:val="single" w:sz="4" w:space="0" w:color="auto"/>
            </w:tcBorders>
            <w:vAlign w:val="center"/>
          </w:tcPr>
          <w:p w14:paraId="4081FFAD"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563A784C" w14:textId="43B31E4C"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bottom w:val="single" w:sz="4" w:space="0" w:color="auto"/>
              <w:right w:val="single" w:sz="4" w:space="0" w:color="auto"/>
            </w:tcBorders>
            <w:shd w:val="clear" w:color="auto" w:fill="auto"/>
            <w:vAlign w:val="center"/>
          </w:tcPr>
          <w:p w14:paraId="1C25DD65" w14:textId="77777777" w:rsidR="00720854" w:rsidRPr="00130358" w:rsidRDefault="00720854" w:rsidP="00772922">
            <w:pPr>
              <w:pStyle w:val="TAC"/>
              <w:rPr>
                <w:lang w:eastAsia="zh-CN"/>
              </w:rPr>
            </w:pPr>
            <w:r w:rsidRPr="00130358">
              <w:t>RSRP_</w:t>
            </w:r>
            <w:r w:rsidRPr="00130358">
              <w:rPr>
                <w:lang w:eastAsia="zh-CN"/>
              </w:rPr>
              <w:t>7</w:t>
            </w:r>
          </w:p>
        </w:tc>
      </w:tr>
      <w:tr w:rsidR="00720854" w:rsidRPr="00130358" w14:paraId="64EB2271" w14:textId="77777777" w:rsidTr="00D62538">
        <w:trPr>
          <w:jc w:val="center"/>
        </w:trPr>
        <w:tc>
          <w:tcPr>
            <w:tcW w:w="2631" w:type="dxa"/>
            <w:vMerge/>
            <w:tcBorders>
              <w:left w:val="single" w:sz="4" w:space="0" w:color="auto"/>
              <w:right w:val="single" w:sz="4" w:space="0" w:color="auto"/>
            </w:tcBorders>
            <w:vAlign w:val="center"/>
          </w:tcPr>
          <w:p w14:paraId="0713E395"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210E746B" w14:textId="511C3776"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bottom w:val="single" w:sz="4" w:space="0" w:color="auto"/>
              <w:right w:val="single" w:sz="4" w:space="0" w:color="auto"/>
            </w:tcBorders>
            <w:shd w:val="clear" w:color="auto" w:fill="auto"/>
            <w:vAlign w:val="center"/>
          </w:tcPr>
          <w:p w14:paraId="4294E392" w14:textId="77777777" w:rsidR="00720854" w:rsidRPr="00130358" w:rsidRDefault="00720854" w:rsidP="00772922">
            <w:pPr>
              <w:pStyle w:val="TAC"/>
              <w:rPr>
                <w:lang w:eastAsia="zh-CN"/>
              </w:rPr>
            </w:pPr>
            <w:r w:rsidRPr="00130358">
              <w:t>RSRP_</w:t>
            </w:r>
            <w:r w:rsidRPr="00130358">
              <w:rPr>
                <w:lang w:eastAsia="zh-CN"/>
              </w:rPr>
              <w:t>8</w:t>
            </w:r>
          </w:p>
        </w:tc>
      </w:tr>
      <w:tr w:rsidR="00720854" w:rsidRPr="00130358" w14:paraId="149C4061" w14:textId="77777777" w:rsidTr="00D62538">
        <w:trPr>
          <w:jc w:val="center"/>
        </w:trPr>
        <w:tc>
          <w:tcPr>
            <w:tcW w:w="2631" w:type="dxa"/>
            <w:vMerge w:val="restart"/>
            <w:tcBorders>
              <w:top w:val="single" w:sz="4" w:space="0" w:color="auto"/>
              <w:left w:val="single" w:sz="4" w:space="0" w:color="auto"/>
              <w:right w:val="single" w:sz="4" w:space="0" w:color="auto"/>
            </w:tcBorders>
            <w:vAlign w:val="center"/>
          </w:tcPr>
          <w:p w14:paraId="2B95310E" w14:textId="28A8D226" w:rsidR="00720854" w:rsidRPr="00130358" w:rsidRDefault="00720854" w:rsidP="00772922">
            <w:pPr>
              <w:pStyle w:val="TAL"/>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1945" w:type="dxa"/>
            <w:tcBorders>
              <w:top w:val="single" w:sz="4" w:space="0" w:color="auto"/>
              <w:left w:val="single" w:sz="4" w:space="0" w:color="auto"/>
              <w:bottom w:val="single" w:sz="4" w:space="0" w:color="auto"/>
              <w:right w:val="single" w:sz="4" w:space="0" w:color="auto"/>
            </w:tcBorders>
            <w:vAlign w:val="center"/>
          </w:tcPr>
          <w:p w14:paraId="15879E0F" w14:textId="6AE21D3D" w:rsidR="00720854" w:rsidRPr="00130358" w:rsidRDefault="00720854" w:rsidP="00772922">
            <w:pPr>
              <w:pStyle w:val="TAC"/>
              <w:jc w:val="left"/>
            </w:pPr>
            <w:r w:rsidRPr="00130358">
              <w:t>Bands</w:t>
            </w:r>
            <w:r w:rsidR="00D62538" w:rsidRPr="00130358">
              <w:t xml:space="preserve"> </w:t>
            </w:r>
            <w:r w:rsidRPr="00130358">
              <w:t>TDD_A</w:t>
            </w:r>
          </w:p>
        </w:tc>
        <w:tc>
          <w:tcPr>
            <w:tcW w:w="1457" w:type="dxa"/>
            <w:tcBorders>
              <w:left w:val="single" w:sz="4" w:space="0" w:color="auto"/>
              <w:right w:val="single" w:sz="4" w:space="0" w:color="auto"/>
            </w:tcBorders>
            <w:shd w:val="clear" w:color="auto" w:fill="auto"/>
            <w:vAlign w:val="center"/>
          </w:tcPr>
          <w:p w14:paraId="0EC7733A" w14:textId="77777777" w:rsidR="00720854" w:rsidRPr="00130358" w:rsidRDefault="00720854" w:rsidP="00772922">
            <w:pPr>
              <w:pStyle w:val="TAC"/>
            </w:pPr>
            <w:r w:rsidRPr="00130358">
              <w:t>RSRP_</w:t>
            </w:r>
            <w:r w:rsidRPr="00130358">
              <w:rPr>
                <w:lang w:eastAsia="zh-CN"/>
              </w:rPr>
              <w:t>2</w:t>
            </w:r>
            <w:r w:rsidR="00305C9B" w:rsidRPr="00130358">
              <w:rPr>
                <w:lang w:eastAsia="zh-CN"/>
              </w:rPr>
              <w:t>7</w:t>
            </w:r>
          </w:p>
        </w:tc>
      </w:tr>
      <w:tr w:rsidR="00720854" w:rsidRPr="00130358" w14:paraId="53831093" w14:textId="77777777" w:rsidTr="00D62538">
        <w:trPr>
          <w:jc w:val="center"/>
        </w:trPr>
        <w:tc>
          <w:tcPr>
            <w:tcW w:w="2631" w:type="dxa"/>
            <w:vMerge/>
            <w:tcBorders>
              <w:left w:val="single" w:sz="4" w:space="0" w:color="auto"/>
              <w:right w:val="single" w:sz="4" w:space="0" w:color="auto"/>
            </w:tcBorders>
            <w:vAlign w:val="center"/>
          </w:tcPr>
          <w:p w14:paraId="495E8794"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4A841766" w14:textId="35E34366" w:rsidR="00720854" w:rsidRPr="00130358" w:rsidRDefault="00720854" w:rsidP="00772922">
            <w:pPr>
              <w:pStyle w:val="TAC"/>
              <w:jc w:val="left"/>
            </w:pPr>
            <w:r w:rsidRPr="00130358">
              <w:t>Bands</w:t>
            </w:r>
            <w:r w:rsidR="00D62538" w:rsidRPr="00130358">
              <w:t xml:space="preserve"> </w:t>
            </w:r>
            <w:r w:rsidRPr="00130358">
              <w:rPr>
                <w:lang w:eastAsia="zh-CN"/>
              </w:rPr>
              <w:t>TDD_C</w:t>
            </w:r>
          </w:p>
        </w:tc>
        <w:tc>
          <w:tcPr>
            <w:tcW w:w="1457" w:type="dxa"/>
            <w:tcBorders>
              <w:left w:val="single" w:sz="4" w:space="0" w:color="auto"/>
              <w:right w:val="single" w:sz="4" w:space="0" w:color="auto"/>
            </w:tcBorders>
            <w:shd w:val="clear" w:color="auto" w:fill="auto"/>
            <w:vAlign w:val="center"/>
          </w:tcPr>
          <w:p w14:paraId="48828DB4" w14:textId="77777777" w:rsidR="00720854" w:rsidRPr="00130358" w:rsidRDefault="00720854" w:rsidP="00772922">
            <w:pPr>
              <w:pStyle w:val="TAC"/>
            </w:pPr>
            <w:r w:rsidRPr="00130358">
              <w:t>RSRP_</w:t>
            </w:r>
            <w:r w:rsidRPr="00130358">
              <w:rPr>
                <w:lang w:eastAsia="zh-CN"/>
              </w:rPr>
              <w:t>2</w:t>
            </w:r>
            <w:r w:rsidR="00305C9B" w:rsidRPr="00130358">
              <w:rPr>
                <w:lang w:eastAsia="zh-CN"/>
              </w:rPr>
              <w:t>8</w:t>
            </w:r>
          </w:p>
        </w:tc>
      </w:tr>
      <w:tr w:rsidR="00720854" w:rsidRPr="00130358" w14:paraId="358DD345" w14:textId="77777777" w:rsidTr="00D62538">
        <w:trPr>
          <w:jc w:val="center"/>
        </w:trPr>
        <w:tc>
          <w:tcPr>
            <w:tcW w:w="2631" w:type="dxa"/>
            <w:vMerge/>
            <w:tcBorders>
              <w:left w:val="single" w:sz="4" w:space="0" w:color="auto"/>
              <w:right w:val="single" w:sz="4" w:space="0" w:color="auto"/>
            </w:tcBorders>
            <w:vAlign w:val="center"/>
          </w:tcPr>
          <w:p w14:paraId="661FBD9A" w14:textId="77777777" w:rsidR="00720854" w:rsidRPr="00130358" w:rsidRDefault="00720854" w:rsidP="00772922">
            <w:pPr>
              <w:pStyle w:val="TAL"/>
            </w:pPr>
          </w:p>
        </w:tc>
        <w:tc>
          <w:tcPr>
            <w:tcW w:w="1945" w:type="dxa"/>
            <w:tcBorders>
              <w:top w:val="single" w:sz="4" w:space="0" w:color="auto"/>
              <w:left w:val="single" w:sz="4" w:space="0" w:color="auto"/>
              <w:bottom w:val="single" w:sz="4" w:space="0" w:color="auto"/>
              <w:right w:val="single" w:sz="4" w:space="0" w:color="auto"/>
            </w:tcBorders>
            <w:vAlign w:val="center"/>
          </w:tcPr>
          <w:p w14:paraId="6AB9B3DB" w14:textId="3706901B" w:rsidR="00720854" w:rsidRPr="00130358" w:rsidRDefault="00720854" w:rsidP="00772922">
            <w:pPr>
              <w:pStyle w:val="TAC"/>
              <w:jc w:val="left"/>
            </w:pPr>
            <w:r w:rsidRPr="00130358">
              <w:t>Bands</w:t>
            </w:r>
            <w:r w:rsidR="00D62538" w:rsidRPr="00130358">
              <w:t xml:space="preserve"> </w:t>
            </w:r>
            <w:r w:rsidRPr="00130358">
              <w:rPr>
                <w:lang w:eastAsia="zh-CN"/>
              </w:rPr>
              <w:t>TDD_E</w:t>
            </w:r>
          </w:p>
        </w:tc>
        <w:tc>
          <w:tcPr>
            <w:tcW w:w="1457" w:type="dxa"/>
            <w:tcBorders>
              <w:left w:val="single" w:sz="4" w:space="0" w:color="auto"/>
              <w:right w:val="single" w:sz="4" w:space="0" w:color="auto"/>
            </w:tcBorders>
            <w:shd w:val="clear" w:color="auto" w:fill="auto"/>
            <w:vAlign w:val="center"/>
          </w:tcPr>
          <w:p w14:paraId="7135BC83" w14:textId="77777777" w:rsidR="00720854" w:rsidRPr="00130358" w:rsidRDefault="00720854" w:rsidP="00772922">
            <w:pPr>
              <w:pStyle w:val="TAC"/>
            </w:pPr>
            <w:r w:rsidRPr="00130358">
              <w:t>RSRP_</w:t>
            </w:r>
            <w:r w:rsidRPr="00130358">
              <w:rPr>
                <w:lang w:eastAsia="zh-CN"/>
              </w:rPr>
              <w:t>2</w:t>
            </w:r>
            <w:r w:rsidR="00305C9B" w:rsidRPr="00130358">
              <w:rPr>
                <w:lang w:eastAsia="zh-CN"/>
              </w:rPr>
              <w:t>9</w:t>
            </w:r>
          </w:p>
        </w:tc>
      </w:tr>
    </w:tbl>
    <w:p w14:paraId="1CEEC447" w14:textId="77777777" w:rsidR="00720854" w:rsidRPr="00130358" w:rsidRDefault="00720854" w:rsidP="00D62538"/>
    <w:p w14:paraId="0EEC92D7" w14:textId="77777777" w:rsidR="00720854" w:rsidRPr="00130358" w:rsidRDefault="00720854" w:rsidP="00D62538">
      <w:pPr>
        <w:rPr>
          <w:lang w:eastAsia="zh-CN"/>
        </w:rPr>
      </w:pPr>
      <w:r w:rsidRPr="00130358">
        <w:t>For the test to pass, the ratio of successful reported values in each test shall be more than 90% with a confidence level of 95%.</w:t>
      </w:r>
    </w:p>
    <w:p w14:paraId="24C9FAAE" w14:textId="77777777" w:rsidR="00250644" w:rsidRPr="00130358" w:rsidRDefault="00250644" w:rsidP="00D62538">
      <w:pPr>
        <w:pStyle w:val="Heading4"/>
        <w:keepNext w:val="0"/>
        <w:keepLines w:val="0"/>
        <w:rPr>
          <w:lang w:eastAsia="zh-CN"/>
        </w:rPr>
      </w:pPr>
      <w:r w:rsidRPr="00130358">
        <w:t>9.9.2</w:t>
      </w:r>
      <w:r w:rsidRPr="00130358">
        <w:rPr>
          <w:lang w:eastAsia="zh-CN"/>
        </w:rPr>
        <w:t>.2</w:t>
      </w:r>
      <w:r w:rsidRPr="00130358">
        <w:tab/>
      </w:r>
      <w:r w:rsidRPr="00130358">
        <w:rPr>
          <w:lang w:eastAsia="zh-CN"/>
        </w:rPr>
        <w:t>T</w:t>
      </w:r>
      <w:r w:rsidRPr="00130358">
        <w:t xml:space="preserve">DD Intra Frequency </w:t>
      </w:r>
      <w:r w:rsidRPr="00130358">
        <w:rPr>
          <w:lang w:eastAsia="zh-CN"/>
        </w:rPr>
        <w:t>S</w:t>
      </w:r>
      <w:r w:rsidRPr="00130358">
        <w:t xml:space="preserve">erving </w:t>
      </w:r>
      <w:r w:rsidRPr="00130358">
        <w:rPr>
          <w:lang w:eastAsia="zh-CN"/>
        </w:rPr>
        <w:t>C</w:t>
      </w:r>
      <w:r w:rsidRPr="00130358">
        <w:t>ell Absolute RSR</w:t>
      </w:r>
      <w:r w:rsidRPr="00130358">
        <w:rPr>
          <w:lang w:eastAsia="zh-CN"/>
        </w:rPr>
        <w:t>Q</w:t>
      </w:r>
      <w:r w:rsidRPr="00130358">
        <w:t xml:space="preserve"> Accuracy</w:t>
      </w:r>
    </w:p>
    <w:p w14:paraId="73A29E01" w14:textId="77777777" w:rsidR="00250644" w:rsidRPr="00130358" w:rsidRDefault="00250644" w:rsidP="00D62538">
      <w:pPr>
        <w:pStyle w:val="Heading5"/>
        <w:keepNext w:val="0"/>
        <w:keepLines w:val="0"/>
      </w:pPr>
      <w:r w:rsidRPr="00130358">
        <w:t>9.9.2</w:t>
      </w:r>
      <w:r w:rsidRPr="00130358">
        <w:rPr>
          <w:lang w:eastAsia="zh-CN"/>
        </w:rPr>
        <w:t>.2</w:t>
      </w:r>
      <w:r w:rsidRPr="00130358">
        <w:t>.1</w:t>
      </w:r>
      <w:r w:rsidRPr="00130358">
        <w:tab/>
        <w:t>Test purpose</w:t>
      </w:r>
    </w:p>
    <w:p w14:paraId="4094806D" w14:textId="77777777" w:rsidR="00250644" w:rsidRPr="00130358" w:rsidRDefault="00250644" w:rsidP="00D62538">
      <w:pPr>
        <w:rPr>
          <w:lang w:eastAsia="zh-CN"/>
        </w:rPr>
      </w:pPr>
      <w:r w:rsidRPr="00130358">
        <w:t xml:space="preserve">To verify the </w:t>
      </w:r>
      <w:r w:rsidRPr="00130358">
        <w:rPr>
          <w:lang w:eastAsia="zh-CN"/>
        </w:rPr>
        <w:t>T</w:t>
      </w:r>
      <w:r w:rsidRPr="00130358">
        <w:t>DD intra-frequency serving cell absolute RSR</w:t>
      </w:r>
      <w:r w:rsidRPr="00130358">
        <w:rPr>
          <w:lang w:eastAsia="zh-CN"/>
        </w:rPr>
        <w:t>Q</w:t>
      </w:r>
      <w:r w:rsidRPr="00130358">
        <w:t xml:space="preserve"> measurement accuracy is within the specified limit.</w:t>
      </w:r>
    </w:p>
    <w:p w14:paraId="1C0FBD60" w14:textId="77777777" w:rsidR="00250644" w:rsidRPr="00130358" w:rsidRDefault="00250644" w:rsidP="00D62538">
      <w:pPr>
        <w:pStyle w:val="Heading5"/>
        <w:keepNext w:val="0"/>
        <w:keepLines w:val="0"/>
      </w:pPr>
      <w:r w:rsidRPr="00130358">
        <w:t>9.9.2</w:t>
      </w:r>
      <w:r w:rsidRPr="00130358">
        <w:rPr>
          <w:lang w:eastAsia="zh-CN"/>
        </w:rPr>
        <w:t>.2</w:t>
      </w:r>
      <w:r w:rsidRPr="00130358">
        <w:t>.2</w:t>
      </w:r>
      <w:r w:rsidRPr="00130358">
        <w:tab/>
        <w:t>Test applicability</w:t>
      </w:r>
    </w:p>
    <w:p w14:paraId="22E0D54F" w14:textId="77777777" w:rsidR="00250644" w:rsidRPr="00130358" w:rsidRDefault="00250644" w:rsidP="00D62538">
      <w:pPr>
        <w:rPr>
          <w:lang w:eastAsia="zh-CN"/>
        </w:rPr>
      </w:pPr>
      <w:r w:rsidRPr="00130358">
        <w:t xml:space="preserve">This test applies to all types of E-UTRA TDD UE release </w:t>
      </w:r>
      <w:r w:rsidRPr="00130358">
        <w:rPr>
          <w:lang w:eastAsia="zh-CN"/>
        </w:rPr>
        <w:t xml:space="preserve">10 </w:t>
      </w:r>
      <w:r w:rsidRPr="00130358">
        <w:t>and forward. Applicability requires support for FGI bit 16.</w:t>
      </w:r>
    </w:p>
    <w:p w14:paraId="2663EB7A" w14:textId="77777777" w:rsidR="00250644" w:rsidRPr="00130358" w:rsidRDefault="00250644" w:rsidP="00D62538">
      <w:pPr>
        <w:pStyle w:val="Heading5"/>
        <w:keepNext w:val="0"/>
        <w:keepLines w:val="0"/>
      </w:pPr>
      <w:r w:rsidRPr="00130358">
        <w:t>9.9.2</w:t>
      </w:r>
      <w:r w:rsidRPr="00130358">
        <w:rPr>
          <w:lang w:eastAsia="zh-CN"/>
        </w:rPr>
        <w:t>.2</w:t>
      </w:r>
      <w:r w:rsidRPr="00130358">
        <w:t>.3</w:t>
      </w:r>
      <w:r w:rsidRPr="00130358">
        <w:tab/>
        <w:t>Minimum conformance requirements</w:t>
      </w:r>
    </w:p>
    <w:p w14:paraId="624D6E80" w14:textId="77777777" w:rsidR="00250644" w:rsidRPr="00130358" w:rsidRDefault="00250644" w:rsidP="00D62538">
      <w:pPr>
        <w:rPr>
          <w:rFonts w:cs="v4.2.0"/>
          <w:lang w:eastAsia="zh-CN"/>
        </w:rPr>
      </w:pPr>
      <w:r w:rsidRPr="00130358">
        <w:rPr>
          <w:rFonts w:cs="v4.2.0"/>
        </w:rPr>
        <w:t>The</w:t>
      </w:r>
      <w:r w:rsidRPr="00130358">
        <w:t xml:space="preserve"> serving cell</w:t>
      </w:r>
      <w:r w:rsidRPr="00130358">
        <w:rPr>
          <w:rFonts w:cs="v4.2.0"/>
        </w:rPr>
        <w:t xml:space="preserve"> absolute accuracy of RSR</w:t>
      </w:r>
      <w:r w:rsidRPr="00130358">
        <w:rPr>
          <w:rFonts w:cs="v4.2.0"/>
          <w:lang w:eastAsia="zh-CN"/>
        </w:rPr>
        <w:t>Q</w:t>
      </w:r>
      <w:r w:rsidRPr="00130358">
        <w:rPr>
          <w:rFonts w:cs="v4.2.0"/>
        </w:rPr>
        <w:t xml:space="preserve"> is defined as the RSR</w:t>
      </w:r>
      <w:r w:rsidRPr="00130358">
        <w:rPr>
          <w:rFonts w:cs="v4.2.0"/>
          <w:lang w:eastAsia="zh-CN"/>
        </w:rPr>
        <w:t>Q</w:t>
      </w:r>
      <w:r w:rsidRPr="00130358">
        <w:rPr>
          <w:rFonts w:cs="v4.2.0"/>
        </w:rPr>
        <w:t xml:space="preserve"> measured </w:t>
      </w:r>
      <w:r w:rsidRPr="00130358">
        <w:rPr>
          <w:rFonts w:cs="v4.2.0"/>
          <w:lang w:eastAsia="zh-CN"/>
        </w:rPr>
        <w:t>of</w:t>
      </w:r>
      <w:r w:rsidRPr="00130358">
        <w:rPr>
          <w:rFonts w:cs="v4.2.0"/>
        </w:rPr>
        <w:t xml:space="preserve"> the serving cell.</w:t>
      </w:r>
    </w:p>
    <w:p w14:paraId="4F9513C5" w14:textId="77777777" w:rsidR="00250644" w:rsidRPr="00130358" w:rsidRDefault="00250644" w:rsidP="00D62538">
      <w:pPr>
        <w:rPr>
          <w:rFonts w:cs="v4.2.0"/>
        </w:rPr>
      </w:pPr>
      <w:r w:rsidRPr="00130358">
        <w:rPr>
          <w:rFonts w:cs="v4.2.0"/>
        </w:rPr>
        <w:t>The accuracy requirements in table 9.9.2</w:t>
      </w:r>
      <w:r w:rsidRPr="00130358">
        <w:rPr>
          <w:lang w:eastAsia="zh-CN"/>
        </w:rPr>
        <w:t>.2</w:t>
      </w:r>
      <w:r w:rsidRPr="00130358">
        <w:rPr>
          <w:rFonts w:cs="v4.2.0"/>
        </w:rPr>
        <w:t>.3-1 are valid under the following conditions:</w:t>
      </w:r>
    </w:p>
    <w:p w14:paraId="25243C4B" w14:textId="77777777" w:rsidR="00250644" w:rsidRPr="00130358" w:rsidRDefault="00250644" w:rsidP="00772922">
      <w:pPr>
        <w:pStyle w:val="B1"/>
        <w:rPr>
          <w:lang w:eastAsia="zh-CN"/>
        </w:rPr>
      </w:pPr>
      <w:r w:rsidRPr="00130358">
        <w:t>Cell specific reference signals are transmitted either from one, two or four antenna ports.</w:t>
      </w:r>
      <w:r w:rsidRPr="00130358">
        <w:rPr>
          <w:lang w:eastAsia="zh-CN"/>
        </w:rPr>
        <w:t xml:space="preserve"> </w:t>
      </w:r>
    </w:p>
    <w:p w14:paraId="7A29C6E9" w14:textId="092CF0D4" w:rsidR="00250644" w:rsidRPr="00130358" w:rsidRDefault="00250644" w:rsidP="00772922">
      <w:pPr>
        <w:pStyle w:val="B1"/>
      </w:pPr>
      <w:r w:rsidRPr="00130358">
        <w:t xml:space="preserve">Conditions </w:t>
      </w:r>
      <w:r w:rsidR="00A366DF" w:rsidRPr="00130358">
        <w:t xml:space="preserve">defined </w:t>
      </w:r>
      <w:r w:rsidR="00062A7B" w:rsidRPr="00130358">
        <w:t>in 3GPP TS</w:t>
      </w:r>
      <w:r w:rsidR="00A366DF" w:rsidRPr="00130358">
        <w:t xml:space="preserve"> 36.101 </w:t>
      </w:r>
      <w:r w:rsidR="00483222" w:rsidRPr="00130358">
        <w:t>Clause</w:t>
      </w:r>
      <w:r w:rsidRPr="00130358">
        <w:t xml:space="preserve"> 7.3 for reference sensitivity are fulfilled.</w:t>
      </w:r>
    </w:p>
    <w:p w14:paraId="2FC0C54B" w14:textId="77777777" w:rsidR="00250644" w:rsidRPr="00130358" w:rsidRDefault="00250644" w:rsidP="00772922">
      <w:pPr>
        <w:pStyle w:val="B1"/>
      </w:pPr>
      <w:proofErr w:type="spellStart"/>
      <w:r w:rsidRPr="00130358">
        <w:t>RSRP|dBm</w:t>
      </w:r>
      <w:proofErr w:type="spellEnd"/>
      <w:r w:rsidRPr="00130358">
        <w:t xml:space="preserve"> according to Annex I.3.1 for a corresponding Band.</w:t>
      </w:r>
    </w:p>
    <w:p w14:paraId="115D9069" w14:textId="77777777" w:rsidR="00250644" w:rsidRPr="00130358" w:rsidRDefault="00250644" w:rsidP="00D62538">
      <w:pPr>
        <w:pStyle w:val="TH"/>
        <w:keepNext w:val="0"/>
        <w:keepLines w:val="0"/>
      </w:pPr>
      <w:r w:rsidRPr="00130358">
        <w:t>Table 9.9.2</w:t>
      </w:r>
      <w:r w:rsidRPr="00130358">
        <w:rPr>
          <w:lang w:eastAsia="zh-CN"/>
        </w:rPr>
        <w:t>.2</w:t>
      </w:r>
      <w:r w:rsidRPr="00130358">
        <w:t>.3-1: RSRQ TDD intra frequency absolute accuracy</w:t>
      </w:r>
    </w:p>
    <w:tbl>
      <w:tblPr>
        <w:tblW w:w="9180" w:type="dxa"/>
        <w:jc w:val="center"/>
        <w:tblLayout w:type="fixed"/>
        <w:tblCellMar>
          <w:left w:w="28" w:type="dxa"/>
        </w:tblCellMar>
        <w:tblLook w:val="01E0" w:firstRow="1" w:lastRow="1" w:firstColumn="1" w:lastColumn="1" w:noHBand="0" w:noVBand="0"/>
      </w:tblPr>
      <w:tblGrid>
        <w:gridCol w:w="1047"/>
        <w:gridCol w:w="1082"/>
        <w:gridCol w:w="1094"/>
        <w:gridCol w:w="2763"/>
        <w:gridCol w:w="1754"/>
        <w:gridCol w:w="1440"/>
      </w:tblGrid>
      <w:tr w:rsidR="00250644" w:rsidRPr="00130358" w14:paraId="5841B3F4" w14:textId="77777777" w:rsidTr="00D62538">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79CE88" w14:textId="77777777" w:rsidR="00250644" w:rsidRPr="00130358" w:rsidRDefault="00250644" w:rsidP="00D62538">
            <w:pPr>
              <w:pStyle w:val="TAH"/>
              <w:keepNext w:val="0"/>
              <w:keepLines w:val="0"/>
            </w:pPr>
            <w:r w:rsidRPr="00130358">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54F50EB2" w14:textId="77777777" w:rsidR="00250644" w:rsidRPr="00130358" w:rsidRDefault="00250644" w:rsidP="00D62538">
            <w:pPr>
              <w:pStyle w:val="TAH"/>
              <w:keepNext w:val="0"/>
              <w:keepLines w:val="0"/>
            </w:pPr>
            <w:r w:rsidRPr="00130358">
              <w:t>Conditions</w:t>
            </w:r>
          </w:p>
        </w:tc>
      </w:tr>
      <w:tr w:rsidR="00250644" w:rsidRPr="00130358" w14:paraId="434B35EE"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BA18A0E" w14:textId="6C1D513D" w:rsidR="00250644" w:rsidRPr="00130358" w:rsidRDefault="00250644" w:rsidP="00D62538">
            <w:pPr>
              <w:pStyle w:val="TAH"/>
              <w:keepNext w:val="0"/>
              <w:keepLines w:val="0"/>
            </w:pPr>
            <w:r w:rsidRPr="00130358">
              <w:rPr>
                <w:rFonts w:cs="v4.2.0"/>
              </w:rPr>
              <w:t>Normal</w:t>
            </w:r>
            <w:r w:rsidR="00D62538" w:rsidRPr="00130358">
              <w:rPr>
                <w:rFonts w:cs="v4.2.0"/>
              </w:rPr>
              <w:t xml:space="preserve"> </w:t>
            </w:r>
            <w:r w:rsidRPr="00130358">
              <w:rPr>
                <w:rFonts w:cs="v4.2.0"/>
              </w:rPr>
              <w:t>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22F0" w14:textId="2D47A879" w:rsidR="00250644" w:rsidRPr="00130358" w:rsidRDefault="00250644" w:rsidP="00D62538">
            <w:pPr>
              <w:pStyle w:val="TAH"/>
              <w:keepNext w:val="0"/>
              <w:keepLines w:val="0"/>
            </w:pPr>
            <w:r w:rsidRPr="00130358">
              <w:t>Extreme</w:t>
            </w:r>
            <w:r w:rsidR="00D62538" w:rsidRPr="00130358">
              <w:t xml:space="preserve"> </w:t>
            </w:r>
            <w:r w:rsidRPr="00130358">
              <w:t>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5B21BC" w14:textId="77777777" w:rsidR="00250644" w:rsidRPr="00130358" w:rsidRDefault="00250644" w:rsidP="00D62538">
            <w:pPr>
              <w:pStyle w:val="TAH"/>
              <w:keepNext w:val="0"/>
              <w:keepLines w:val="0"/>
            </w:pPr>
            <w:proofErr w:type="spellStart"/>
            <w:r w:rsidRPr="00130358">
              <w:t>Ês</w:t>
            </w:r>
            <w:proofErr w:type="spellEnd"/>
            <w:r w:rsidRPr="00130358">
              <w:t>/</w:t>
            </w:r>
            <w:proofErr w:type="spellStart"/>
            <w:r w:rsidRPr="00130358">
              <w:t>Iot</w:t>
            </w:r>
            <w:proofErr w:type="spellEnd"/>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72A0D41" w14:textId="7EE7EFA3" w:rsidR="00250644" w:rsidRPr="00130358" w:rsidRDefault="00250644" w:rsidP="00D62538">
            <w:pPr>
              <w:pStyle w:val="TAH"/>
              <w:keepNext w:val="0"/>
              <w:keepLines w:val="0"/>
            </w:pPr>
            <w:r w:rsidRPr="00130358">
              <w:t>Io</w:t>
            </w:r>
            <w:r w:rsidR="00D62538" w:rsidRPr="00130358">
              <w:rPr>
                <w:vertAlign w:val="superscript"/>
                <w:lang w:eastAsia="zh-CN"/>
              </w:rPr>
              <w:t xml:space="preserve"> </w:t>
            </w:r>
            <w:r w:rsidRPr="00130358">
              <w:rPr>
                <w:vertAlign w:val="superscript"/>
                <w:lang w:eastAsia="zh-CN"/>
              </w:rPr>
              <w:t>Note</w:t>
            </w:r>
            <w:r w:rsidR="00D62538" w:rsidRPr="00130358">
              <w:rPr>
                <w:vertAlign w:val="superscript"/>
                <w:lang w:eastAsia="zh-CN"/>
              </w:rPr>
              <w:t xml:space="preserve"> </w:t>
            </w:r>
            <w:r w:rsidRPr="00130358">
              <w:rPr>
                <w:vertAlign w:val="superscript"/>
                <w:lang w:eastAsia="zh-CN"/>
              </w:rPr>
              <w:t>1</w:t>
            </w:r>
            <w:r w:rsidR="00D62538" w:rsidRPr="00130358">
              <w:t xml:space="preserve"> </w:t>
            </w:r>
            <w:r w:rsidRPr="00130358">
              <w:t>range</w:t>
            </w:r>
          </w:p>
        </w:tc>
      </w:tr>
      <w:tr w:rsidR="00250644" w:rsidRPr="00130358" w14:paraId="1F447438"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760B198" w14:textId="77777777" w:rsidR="00250644" w:rsidRPr="00130358" w:rsidRDefault="00250644" w:rsidP="00D62538">
            <w:pPr>
              <w:pStyle w:val="TAH"/>
              <w:keepNext w:val="0"/>
              <w:keepLines w:val="0"/>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389EEA9" w14:textId="77777777" w:rsidR="00250644" w:rsidRPr="00130358" w:rsidRDefault="00250644" w:rsidP="00D62538">
            <w:pPr>
              <w:pStyle w:val="TAH"/>
              <w:keepNext w:val="0"/>
              <w:keepLines w:val="0"/>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2D958617" w14:textId="77777777" w:rsidR="00250644" w:rsidRPr="00130358" w:rsidRDefault="00250644" w:rsidP="00D62538">
            <w:pPr>
              <w:pStyle w:val="TAH"/>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C45D8C6" w14:textId="104D0102" w:rsidR="00250644" w:rsidRPr="00130358" w:rsidRDefault="00250644" w:rsidP="00D62538">
            <w:pPr>
              <w:pStyle w:val="TAH"/>
              <w:keepNext w:val="0"/>
              <w:keepLines w:val="0"/>
            </w:pPr>
            <w:r w:rsidRPr="00130358">
              <w:t>E-UTRA</w:t>
            </w:r>
            <w:r w:rsidR="00D62538" w:rsidRPr="00130358">
              <w:t xml:space="preserve"> </w:t>
            </w:r>
            <w:r w:rsidRPr="00130358">
              <w:t>operating</w:t>
            </w:r>
            <w:r w:rsidR="00D62538" w:rsidRPr="00130358">
              <w:t xml:space="preserve"> </w:t>
            </w:r>
            <w:r w:rsidRPr="00130358">
              <w:t>band</w:t>
            </w:r>
            <w:r w:rsidR="00D62538" w:rsidRPr="00130358">
              <w:t xml:space="preserve"> </w:t>
            </w:r>
            <w:r w:rsidRPr="00130358">
              <w:t>groups</w:t>
            </w:r>
            <w:r w:rsidR="00D62538" w:rsidRPr="00130358">
              <w:rPr>
                <w:vertAlign w:val="superscript"/>
              </w:rPr>
              <w:t xml:space="preserve"> </w:t>
            </w:r>
            <w:r w:rsidRPr="00130358">
              <w:rPr>
                <w:vertAlign w:val="superscript"/>
              </w:rPr>
              <w:t>Note</w:t>
            </w:r>
            <w:r w:rsidR="00D62538" w:rsidRPr="00130358">
              <w:rPr>
                <w:vertAlign w:val="superscript"/>
              </w:rPr>
              <w:t xml:space="preserve"> </w:t>
            </w:r>
            <w:r w:rsidRPr="00130358">
              <w:rPr>
                <w:vertAlign w:val="superscript"/>
              </w:rPr>
              <w:t>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E9A1B83" w14:textId="452B0118" w:rsidR="00250644" w:rsidRPr="00130358" w:rsidRDefault="00250644" w:rsidP="00D62538">
            <w:pPr>
              <w:pStyle w:val="TAH"/>
              <w:keepNext w:val="0"/>
              <w:keepLines w:val="0"/>
            </w:pPr>
            <w:r w:rsidRPr="00130358">
              <w:t>Minimum</w:t>
            </w:r>
            <w:r w:rsidR="00D62538" w:rsidRPr="00130358">
              <w:t xml:space="preserve"> </w:t>
            </w:r>
            <w:r w:rsidRPr="00130358">
              <w:t>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1E6CE5" w14:textId="2CC806CC" w:rsidR="00250644" w:rsidRPr="00130358" w:rsidRDefault="00250644" w:rsidP="00D62538">
            <w:pPr>
              <w:pStyle w:val="TAH"/>
              <w:keepNext w:val="0"/>
              <w:keepLines w:val="0"/>
            </w:pPr>
            <w:r w:rsidRPr="00130358">
              <w:t>Maximum</w:t>
            </w:r>
            <w:r w:rsidR="00D62538" w:rsidRPr="00130358">
              <w:t xml:space="preserve"> </w:t>
            </w:r>
            <w:r w:rsidRPr="00130358">
              <w:t>Io</w:t>
            </w:r>
          </w:p>
        </w:tc>
      </w:tr>
      <w:tr w:rsidR="00250644" w:rsidRPr="00130358" w14:paraId="6833BBAE"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02B58E5" w14:textId="77777777" w:rsidR="00250644" w:rsidRPr="00130358" w:rsidRDefault="00250644" w:rsidP="00D62538">
            <w:pPr>
              <w:pStyle w:val="TAH"/>
              <w:keepNext w:val="0"/>
              <w:keepLines w:val="0"/>
            </w:pPr>
            <w:r w:rsidRPr="00130358">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39FE06C8" w14:textId="77777777" w:rsidR="00250644" w:rsidRPr="00130358" w:rsidRDefault="00250644" w:rsidP="00D62538">
            <w:pPr>
              <w:pStyle w:val="TAH"/>
              <w:keepNext w:val="0"/>
              <w:keepLines w:val="0"/>
            </w:pPr>
            <w:r w:rsidRPr="00130358">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1570C55" w14:textId="77777777" w:rsidR="00250644" w:rsidRPr="00130358" w:rsidRDefault="00250644" w:rsidP="00D62538">
            <w:pPr>
              <w:pStyle w:val="TAH"/>
              <w:keepNext w:val="0"/>
              <w:keepLines w:val="0"/>
            </w:pPr>
            <w:r w:rsidRPr="00130358">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3810560" w14:textId="77777777" w:rsidR="00250644" w:rsidRPr="00130358" w:rsidRDefault="00250644" w:rsidP="00D62538">
            <w:pPr>
              <w:pStyle w:val="TAH"/>
              <w:keepNext w:val="0"/>
              <w:keepLines w:val="0"/>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7B80E50" w14:textId="449B5AFD" w:rsidR="00250644" w:rsidRPr="00130358" w:rsidRDefault="00250644" w:rsidP="00D62538">
            <w:pPr>
              <w:pStyle w:val="TAH"/>
              <w:keepNext w:val="0"/>
              <w:keepLines w:val="0"/>
            </w:pPr>
            <w:r w:rsidRPr="00130358">
              <w:t>dBm/15kHz</w:t>
            </w:r>
            <w:r w:rsidR="00D62538" w:rsidRPr="00130358">
              <w:rPr>
                <w:b w:val="0"/>
                <w:vertAlign w:val="superscript"/>
                <w:lang w:eastAsia="zh-CN"/>
              </w:rPr>
              <w:t xml:space="preserve"> </w:t>
            </w:r>
            <w:r w:rsidRPr="00130358">
              <w:rPr>
                <w:b w:val="0"/>
                <w:vertAlign w:val="superscript"/>
                <w:lang w:eastAsia="zh-CN"/>
              </w:rPr>
              <w:t>Note</w:t>
            </w:r>
            <w:r w:rsidR="00D62538" w:rsidRPr="00130358">
              <w:rPr>
                <w:b w:val="0"/>
                <w:vertAlign w:val="superscript"/>
                <w:lang w:eastAsia="zh-CN"/>
              </w:rPr>
              <w:t xml:space="preserve"> </w:t>
            </w:r>
            <w:r w:rsidRPr="00130358">
              <w:rPr>
                <w:b w:val="0"/>
                <w:vertAlign w:val="superscript"/>
                <w:lang w:eastAsia="zh-CN"/>
              </w:rPr>
              <w:t>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09F61F" w14:textId="77777777" w:rsidR="00250644" w:rsidRPr="00130358" w:rsidRDefault="00250644" w:rsidP="00D62538">
            <w:pPr>
              <w:pStyle w:val="TAH"/>
              <w:keepNext w:val="0"/>
              <w:keepLines w:val="0"/>
            </w:pPr>
            <w:r w:rsidRPr="00130358">
              <w:t>dBm/</w:t>
            </w:r>
            <w:proofErr w:type="spellStart"/>
            <w:r w:rsidRPr="00130358">
              <w:t>BW</w:t>
            </w:r>
            <w:r w:rsidRPr="00130358">
              <w:rPr>
                <w:vertAlign w:val="subscript"/>
              </w:rPr>
              <w:t>Channel</w:t>
            </w:r>
            <w:proofErr w:type="spellEnd"/>
          </w:p>
        </w:tc>
      </w:tr>
      <w:tr w:rsidR="00250644" w:rsidRPr="00130358" w14:paraId="591D12D5" w14:textId="77777777" w:rsidTr="00D62538">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23B3F9CC" w14:textId="77777777" w:rsidR="00250644" w:rsidRPr="00130358" w:rsidRDefault="00250644" w:rsidP="00D62538">
            <w:pPr>
              <w:pStyle w:val="TAC"/>
              <w:keepNext w:val="0"/>
              <w:keepLines w:val="0"/>
            </w:pPr>
            <w:r w:rsidRPr="00130358">
              <w:sym w:font="Symbol" w:char="F0B1"/>
            </w:r>
            <w:r w:rsidRPr="00130358">
              <w:t>2.5</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4A82DD0D" w14:textId="77777777" w:rsidR="00250644" w:rsidRPr="00130358" w:rsidRDefault="00250644" w:rsidP="00D62538">
            <w:pPr>
              <w:pStyle w:val="TAC"/>
              <w:keepNext w:val="0"/>
              <w:keepLines w:val="0"/>
            </w:pPr>
            <w:r w:rsidRPr="00130358">
              <w:sym w:font="Symbol" w:char="F0B1"/>
            </w:r>
            <w:r w:rsidRPr="00130358">
              <w:t>4</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196722AD" w14:textId="3879F522" w:rsidR="00250644" w:rsidRPr="00130358" w:rsidRDefault="00250644" w:rsidP="00D62538">
            <w:pPr>
              <w:pStyle w:val="TAC"/>
              <w:keepNext w:val="0"/>
              <w:keepLines w:val="0"/>
            </w:pPr>
            <w:r w:rsidRPr="00130358">
              <w:sym w:font="Symbol" w:char="F0B3"/>
            </w:r>
            <w:r w:rsidRPr="00130358">
              <w:t>-3</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4AA105B" w14:textId="4635FB56" w:rsidR="00250644" w:rsidRPr="00130358" w:rsidRDefault="00250644" w:rsidP="00D62538">
            <w:pPr>
              <w:pStyle w:val="TAC"/>
              <w:keepNext w:val="0"/>
              <w:keepLines w:val="0"/>
            </w:pPr>
            <w:r w:rsidRPr="00130358">
              <w:t>FDD_A,</w:t>
            </w:r>
            <w:r w:rsidR="00D62538" w:rsidRPr="00130358">
              <w:t xml:space="preserve"> </w:t>
            </w:r>
            <w:r w:rsidRPr="00130358">
              <w:t>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B422DCE" w14:textId="77777777" w:rsidR="00250644" w:rsidRPr="00130358" w:rsidRDefault="00250644" w:rsidP="00D62538">
            <w:pPr>
              <w:pStyle w:val="TAC"/>
              <w:keepNext w:val="0"/>
              <w:keepLines w:val="0"/>
            </w:pPr>
            <w:r w:rsidRPr="00130358">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E3FAE6" w14:textId="77777777" w:rsidR="00250644" w:rsidRPr="00130358" w:rsidRDefault="00250644" w:rsidP="00D62538">
            <w:pPr>
              <w:pStyle w:val="TAC"/>
              <w:keepNext w:val="0"/>
              <w:keepLines w:val="0"/>
            </w:pPr>
            <w:r w:rsidRPr="00130358">
              <w:t>-50</w:t>
            </w:r>
          </w:p>
        </w:tc>
      </w:tr>
      <w:tr w:rsidR="00250644" w:rsidRPr="00130358" w14:paraId="3D8A07B4" w14:textId="77777777" w:rsidTr="00D62538">
        <w:trPr>
          <w:jc w:val="center"/>
        </w:trPr>
        <w:tc>
          <w:tcPr>
            <w:tcW w:w="1047" w:type="dxa"/>
            <w:vMerge/>
            <w:tcBorders>
              <w:left w:val="single" w:sz="4" w:space="0" w:color="auto"/>
              <w:right w:val="single" w:sz="6" w:space="0" w:color="auto"/>
            </w:tcBorders>
            <w:shd w:val="clear" w:color="auto" w:fill="auto"/>
            <w:vAlign w:val="center"/>
          </w:tcPr>
          <w:p w14:paraId="4B6867F2"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7F687E56"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66C397C2"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8A1EAAE" w14:textId="0539F287" w:rsidR="00250644" w:rsidRPr="00130358" w:rsidRDefault="00250644" w:rsidP="00D62538">
            <w:pPr>
              <w:pStyle w:val="TAC"/>
              <w:keepNext w:val="0"/>
              <w:keepLines w:val="0"/>
            </w:pPr>
            <w:r w:rsidRPr="00130358">
              <w:t>FDD_C,</w:t>
            </w:r>
            <w:r w:rsidR="00D62538" w:rsidRPr="00130358">
              <w:t xml:space="preserve"> </w:t>
            </w:r>
            <w:r w:rsidRPr="00130358">
              <w:t>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6B5030E" w14:textId="77777777" w:rsidR="00250644" w:rsidRPr="00130358" w:rsidRDefault="00250644" w:rsidP="00D62538">
            <w:pPr>
              <w:pStyle w:val="TAC"/>
              <w:keepNext w:val="0"/>
              <w:keepLines w:val="0"/>
            </w:pPr>
            <w:r w:rsidRPr="00130358">
              <w:t>-</w:t>
            </w:r>
            <w:r w:rsidRPr="00130358">
              <w:rPr>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431504" w14:textId="77777777" w:rsidR="00250644" w:rsidRPr="00130358" w:rsidRDefault="00250644" w:rsidP="00D62538">
            <w:pPr>
              <w:pStyle w:val="TAC"/>
              <w:keepNext w:val="0"/>
              <w:keepLines w:val="0"/>
            </w:pPr>
            <w:r w:rsidRPr="00130358">
              <w:t>-50</w:t>
            </w:r>
          </w:p>
        </w:tc>
      </w:tr>
      <w:tr w:rsidR="00250644" w:rsidRPr="00130358" w14:paraId="6F5E58FE" w14:textId="77777777" w:rsidTr="00D62538">
        <w:trPr>
          <w:jc w:val="center"/>
        </w:trPr>
        <w:tc>
          <w:tcPr>
            <w:tcW w:w="1047" w:type="dxa"/>
            <w:vMerge/>
            <w:tcBorders>
              <w:left w:val="single" w:sz="4" w:space="0" w:color="auto"/>
              <w:right w:val="single" w:sz="6" w:space="0" w:color="auto"/>
            </w:tcBorders>
            <w:shd w:val="clear" w:color="auto" w:fill="auto"/>
            <w:vAlign w:val="center"/>
          </w:tcPr>
          <w:p w14:paraId="735668A4"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4F95D21"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7D769712"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98E96CF" w14:textId="77777777" w:rsidR="00250644" w:rsidRPr="00130358" w:rsidRDefault="00250644" w:rsidP="00D62538">
            <w:pPr>
              <w:pStyle w:val="TAC"/>
              <w:keepNext w:val="0"/>
              <w:keepLines w:val="0"/>
            </w:pPr>
            <w:r w:rsidRPr="00130358">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E3C540B" w14:textId="77777777" w:rsidR="00250644" w:rsidRPr="00130358" w:rsidRDefault="00250644" w:rsidP="00D62538">
            <w:pPr>
              <w:pStyle w:val="TAC"/>
              <w:keepNext w:val="0"/>
              <w:keepLines w:val="0"/>
            </w:pPr>
            <w:r w:rsidRPr="00130358">
              <w:t>-1</w:t>
            </w:r>
            <w:r w:rsidRPr="00130358">
              <w:rPr>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7129D2" w14:textId="77777777" w:rsidR="00250644" w:rsidRPr="00130358" w:rsidRDefault="00250644" w:rsidP="00D62538">
            <w:pPr>
              <w:pStyle w:val="TAC"/>
              <w:keepNext w:val="0"/>
              <w:keepLines w:val="0"/>
            </w:pPr>
            <w:r w:rsidRPr="00130358">
              <w:t>-50</w:t>
            </w:r>
          </w:p>
        </w:tc>
      </w:tr>
      <w:tr w:rsidR="00250644" w:rsidRPr="00130358" w14:paraId="3456366B" w14:textId="77777777" w:rsidTr="00D62538">
        <w:trPr>
          <w:jc w:val="center"/>
        </w:trPr>
        <w:tc>
          <w:tcPr>
            <w:tcW w:w="1047" w:type="dxa"/>
            <w:vMerge/>
            <w:tcBorders>
              <w:left w:val="single" w:sz="4" w:space="0" w:color="auto"/>
              <w:right w:val="single" w:sz="6" w:space="0" w:color="auto"/>
            </w:tcBorders>
            <w:shd w:val="clear" w:color="auto" w:fill="auto"/>
            <w:vAlign w:val="center"/>
          </w:tcPr>
          <w:p w14:paraId="11890448"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076094F"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5B4FFCA8"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69C9485" w14:textId="4B8E213A" w:rsidR="00250644" w:rsidRPr="00130358" w:rsidRDefault="00250644" w:rsidP="00D62538">
            <w:pPr>
              <w:pStyle w:val="TAC"/>
              <w:keepNext w:val="0"/>
              <w:keepLines w:val="0"/>
            </w:pPr>
            <w:r w:rsidRPr="00130358">
              <w:t>FDD_E,</w:t>
            </w:r>
            <w:r w:rsidR="00D62538" w:rsidRPr="00130358">
              <w:t xml:space="preserve"> </w:t>
            </w:r>
            <w:r w:rsidRPr="00130358">
              <w:t>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FFA83D6" w14:textId="77777777" w:rsidR="00250644" w:rsidRPr="00130358" w:rsidRDefault="00250644" w:rsidP="00D62538">
            <w:pPr>
              <w:pStyle w:val="TAC"/>
              <w:keepNext w:val="0"/>
              <w:keepLines w:val="0"/>
            </w:pPr>
            <w:r w:rsidRPr="00130358">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A09A8F" w14:textId="77777777" w:rsidR="00250644" w:rsidRPr="00130358" w:rsidRDefault="00250644" w:rsidP="00D62538">
            <w:pPr>
              <w:pStyle w:val="TAC"/>
              <w:keepNext w:val="0"/>
              <w:keepLines w:val="0"/>
            </w:pPr>
            <w:r w:rsidRPr="00130358">
              <w:t>-50</w:t>
            </w:r>
          </w:p>
        </w:tc>
      </w:tr>
      <w:tr w:rsidR="00250644" w:rsidRPr="00130358" w14:paraId="4E19BB62" w14:textId="77777777" w:rsidTr="00D62538">
        <w:trPr>
          <w:jc w:val="center"/>
        </w:trPr>
        <w:tc>
          <w:tcPr>
            <w:tcW w:w="1047" w:type="dxa"/>
            <w:vMerge/>
            <w:tcBorders>
              <w:left w:val="single" w:sz="4" w:space="0" w:color="auto"/>
              <w:right w:val="single" w:sz="6" w:space="0" w:color="auto"/>
            </w:tcBorders>
            <w:shd w:val="clear" w:color="auto" w:fill="auto"/>
            <w:vAlign w:val="center"/>
          </w:tcPr>
          <w:p w14:paraId="6A7271DF"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43877165"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3E16136C"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FF3E701" w14:textId="77777777" w:rsidR="00250644" w:rsidRPr="00130358" w:rsidRDefault="00250644" w:rsidP="00D62538">
            <w:pPr>
              <w:pStyle w:val="TAC"/>
              <w:keepNext w:val="0"/>
              <w:keepLines w:val="0"/>
            </w:pPr>
            <w:r w:rsidRPr="00130358">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AF20A38" w14:textId="77777777" w:rsidR="00250644" w:rsidRPr="00130358" w:rsidRDefault="00250644" w:rsidP="00D62538">
            <w:pPr>
              <w:pStyle w:val="TAC"/>
              <w:keepNext w:val="0"/>
              <w:keepLines w:val="0"/>
            </w:pPr>
            <w:r w:rsidRPr="00130358">
              <w:t>-1</w:t>
            </w:r>
            <w:r w:rsidRPr="00130358">
              <w:rPr>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F0619" w14:textId="77777777" w:rsidR="00250644" w:rsidRPr="00130358" w:rsidRDefault="00250644" w:rsidP="00D62538">
            <w:pPr>
              <w:pStyle w:val="TAC"/>
              <w:keepNext w:val="0"/>
              <w:keepLines w:val="0"/>
            </w:pPr>
            <w:r w:rsidRPr="00130358">
              <w:t>-50</w:t>
            </w:r>
          </w:p>
        </w:tc>
      </w:tr>
      <w:tr w:rsidR="00250644" w:rsidRPr="00130358" w14:paraId="51024C9B" w14:textId="77777777" w:rsidTr="00D62538">
        <w:trPr>
          <w:jc w:val="center"/>
        </w:trPr>
        <w:tc>
          <w:tcPr>
            <w:tcW w:w="1047" w:type="dxa"/>
            <w:vMerge/>
            <w:tcBorders>
              <w:left w:val="single" w:sz="4" w:space="0" w:color="auto"/>
              <w:right w:val="single" w:sz="6" w:space="0" w:color="auto"/>
            </w:tcBorders>
            <w:shd w:val="clear" w:color="auto" w:fill="auto"/>
            <w:vAlign w:val="center"/>
          </w:tcPr>
          <w:p w14:paraId="4C367152"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FA64502"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08B23EFD"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9271A8C" w14:textId="77777777" w:rsidR="00250644" w:rsidRPr="00130358" w:rsidRDefault="00250644" w:rsidP="00D62538">
            <w:pPr>
              <w:pStyle w:val="TAC"/>
              <w:keepNext w:val="0"/>
              <w:keepLines w:val="0"/>
            </w:pPr>
            <w:r w:rsidRPr="00130358">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C322DE6" w14:textId="77777777" w:rsidR="00250644" w:rsidRPr="00130358" w:rsidRDefault="00250644" w:rsidP="00D62538">
            <w:pPr>
              <w:pStyle w:val="TAC"/>
              <w:keepNext w:val="0"/>
              <w:keepLines w:val="0"/>
            </w:pPr>
            <w:r w:rsidRPr="00130358">
              <w:t>-1</w:t>
            </w:r>
            <w:r w:rsidRPr="00130358">
              <w:rPr>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79D82" w14:textId="77777777" w:rsidR="00250644" w:rsidRPr="00130358" w:rsidRDefault="00250644" w:rsidP="00D62538">
            <w:pPr>
              <w:pStyle w:val="TAC"/>
              <w:keepNext w:val="0"/>
              <w:keepLines w:val="0"/>
            </w:pPr>
            <w:r w:rsidRPr="00130358">
              <w:t>-50</w:t>
            </w:r>
          </w:p>
        </w:tc>
      </w:tr>
      <w:tr w:rsidR="00250644" w:rsidRPr="00130358" w14:paraId="2A64C0B8" w14:textId="77777777" w:rsidTr="00D62538">
        <w:trPr>
          <w:jc w:val="center"/>
        </w:trPr>
        <w:tc>
          <w:tcPr>
            <w:tcW w:w="1047" w:type="dxa"/>
            <w:vMerge/>
            <w:tcBorders>
              <w:left w:val="single" w:sz="4" w:space="0" w:color="auto"/>
              <w:right w:val="single" w:sz="6" w:space="0" w:color="auto"/>
            </w:tcBorders>
            <w:shd w:val="clear" w:color="auto" w:fill="auto"/>
            <w:vAlign w:val="center"/>
          </w:tcPr>
          <w:p w14:paraId="6041C1FB" w14:textId="77777777" w:rsidR="00250644" w:rsidRPr="00130358" w:rsidRDefault="00250644" w:rsidP="00D62538">
            <w:pPr>
              <w:pStyle w:val="TAC"/>
              <w:keepNext w:val="0"/>
              <w:keepLines w:val="0"/>
            </w:pPr>
          </w:p>
        </w:tc>
        <w:tc>
          <w:tcPr>
            <w:tcW w:w="1082" w:type="dxa"/>
            <w:vMerge/>
            <w:tcBorders>
              <w:left w:val="single" w:sz="6" w:space="0" w:color="auto"/>
              <w:right w:val="single" w:sz="6" w:space="0" w:color="auto"/>
            </w:tcBorders>
            <w:shd w:val="clear" w:color="auto" w:fill="auto"/>
            <w:vAlign w:val="center"/>
          </w:tcPr>
          <w:p w14:paraId="55BB94B2" w14:textId="77777777" w:rsidR="00250644" w:rsidRPr="00130358" w:rsidRDefault="00250644" w:rsidP="00D62538">
            <w:pPr>
              <w:pStyle w:val="TAC"/>
              <w:keepNext w:val="0"/>
              <w:keepLines w:val="0"/>
            </w:pPr>
          </w:p>
        </w:tc>
        <w:tc>
          <w:tcPr>
            <w:tcW w:w="1094" w:type="dxa"/>
            <w:vMerge/>
            <w:tcBorders>
              <w:left w:val="single" w:sz="6" w:space="0" w:color="auto"/>
              <w:right w:val="single" w:sz="6" w:space="0" w:color="auto"/>
            </w:tcBorders>
            <w:shd w:val="clear" w:color="auto" w:fill="auto"/>
            <w:vAlign w:val="center"/>
          </w:tcPr>
          <w:p w14:paraId="18445AB1"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157EC9B" w14:textId="77777777" w:rsidR="00250644" w:rsidRPr="00130358" w:rsidRDefault="00250644" w:rsidP="00D62538">
            <w:pPr>
              <w:pStyle w:val="TAC"/>
              <w:keepNext w:val="0"/>
              <w:keepLines w:val="0"/>
            </w:pPr>
            <w:r w:rsidRPr="00130358">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51CA18A" w14:textId="77777777" w:rsidR="00250644" w:rsidRPr="00130358" w:rsidRDefault="00250644" w:rsidP="00D62538">
            <w:pPr>
              <w:pStyle w:val="TAC"/>
              <w:keepNext w:val="0"/>
              <w:keepLines w:val="0"/>
            </w:pPr>
            <w:r w:rsidRPr="00130358">
              <w:t>-1</w:t>
            </w:r>
            <w:r w:rsidRPr="00130358">
              <w:rPr>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6E23EA" w14:textId="77777777" w:rsidR="00250644" w:rsidRPr="00130358" w:rsidRDefault="00250644" w:rsidP="00D62538">
            <w:pPr>
              <w:pStyle w:val="TAC"/>
              <w:keepNext w:val="0"/>
              <w:keepLines w:val="0"/>
            </w:pPr>
            <w:r w:rsidRPr="00130358">
              <w:t>-50</w:t>
            </w:r>
          </w:p>
        </w:tc>
      </w:tr>
      <w:tr w:rsidR="00250644" w:rsidRPr="00130358" w14:paraId="637E8EE4" w14:textId="77777777" w:rsidTr="00D62538">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76421E38" w14:textId="77777777" w:rsidR="00250644" w:rsidRPr="00130358" w:rsidRDefault="00250644" w:rsidP="00D62538">
            <w:pPr>
              <w:pStyle w:val="TAC"/>
              <w:keepNext w:val="0"/>
              <w:keepLines w:val="0"/>
            </w:pPr>
          </w:p>
        </w:tc>
        <w:tc>
          <w:tcPr>
            <w:tcW w:w="1082" w:type="dxa"/>
            <w:vMerge/>
            <w:tcBorders>
              <w:left w:val="single" w:sz="6" w:space="0" w:color="auto"/>
              <w:bottom w:val="single" w:sz="6" w:space="0" w:color="auto"/>
              <w:right w:val="single" w:sz="6" w:space="0" w:color="auto"/>
            </w:tcBorders>
            <w:shd w:val="clear" w:color="auto" w:fill="auto"/>
            <w:vAlign w:val="center"/>
          </w:tcPr>
          <w:p w14:paraId="618E4034" w14:textId="77777777" w:rsidR="00250644" w:rsidRPr="00130358" w:rsidRDefault="00250644" w:rsidP="00D62538">
            <w:pPr>
              <w:pStyle w:val="TAC"/>
              <w:keepNext w:val="0"/>
              <w:keepLines w:val="0"/>
            </w:pPr>
          </w:p>
        </w:tc>
        <w:tc>
          <w:tcPr>
            <w:tcW w:w="1094" w:type="dxa"/>
            <w:vMerge/>
            <w:tcBorders>
              <w:left w:val="single" w:sz="6" w:space="0" w:color="auto"/>
              <w:bottom w:val="single" w:sz="6" w:space="0" w:color="auto"/>
              <w:right w:val="single" w:sz="6" w:space="0" w:color="auto"/>
            </w:tcBorders>
            <w:shd w:val="clear" w:color="auto" w:fill="auto"/>
            <w:vAlign w:val="center"/>
          </w:tcPr>
          <w:p w14:paraId="29420074" w14:textId="77777777" w:rsidR="00250644" w:rsidRPr="00130358" w:rsidRDefault="00250644" w:rsidP="00D62538">
            <w:pPr>
              <w:pStyle w:val="TAC"/>
              <w:keepNext w:val="0"/>
              <w:keepLines w:val="0"/>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4183BC1" w14:textId="77777777" w:rsidR="00250644" w:rsidRPr="00130358" w:rsidRDefault="00250644" w:rsidP="00D62538">
            <w:pPr>
              <w:pStyle w:val="TAC"/>
              <w:keepNext w:val="0"/>
              <w:keepLines w:val="0"/>
            </w:pPr>
            <w:r w:rsidRPr="00130358">
              <w:rPr>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0B93E3F" w14:textId="77777777" w:rsidR="00250644" w:rsidRPr="00130358" w:rsidRDefault="00250644" w:rsidP="00D62538">
            <w:pPr>
              <w:pStyle w:val="TAC"/>
              <w:keepNext w:val="0"/>
              <w:keepLines w:val="0"/>
            </w:pPr>
            <w:r w:rsidRPr="00130358">
              <w:rPr>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95B647" w14:textId="77777777" w:rsidR="00250644" w:rsidRPr="00130358" w:rsidRDefault="00250644" w:rsidP="00D62538">
            <w:pPr>
              <w:pStyle w:val="TAC"/>
              <w:keepNext w:val="0"/>
              <w:keepLines w:val="0"/>
            </w:pPr>
            <w:r w:rsidRPr="00130358">
              <w:t>-50</w:t>
            </w:r>
          </w:p>
        </w:tc>
      </w:tr>
      <w:tr w:rsidR="00250644" w:rsidRPr="00130358" w14:paraId="0689BB2D"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93CBD83" w14:textId="77777777" w:rsidR="00250644" w:rsidRPr="00130358" w:rsidRDefault="00250644" w:rsidP="00D62538">
            <w:pPr>
              <w:pStyle w:val="TAC"/>
              <w:keepNext w:val="0"/>
              <w:keepLines w:val="0"/>
            </w:pPr>
            <w:r w:rsidRPr="00130358">
              <w:sym w:font="Symbol" w:char="F0B1"/>
            </w:r>
            <w:r w:rsidRPr="00130358">
              <w:t>3.5</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A3F07A7" w14:textId="77777777" w:rsidR="00250644" w:rsidRPr="00130358" w:rsidRDefault="00250644" w:rsidP="00D62538">
            <w:pPr>
              <w:pStyle w:val="TAC"/>
              <w:keepNext w:val="0"/>
              <w:keepLines w:val="0"/>
            </w:pPr>
            <w:r w:rsidRPr="00130358">
              <w:sym w:font="Symbol" w:char="F0B1"/>
            </w:r>
            <w:r w:rsidRPr="00130358">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5F15934B" w14:textId="04EC81E3" w:rsidR="00250644" w:rsidRPr="00130358" w:rsidRDefault="00250644" w:rsidP="00D62538">
            <w:pPr>
              <w:pStyle w:val="TAC"/>
              <w:keepNext w:val="0"/>
              <w:keepLines w:val="0"/>
            </w:pPr>
            <w:r w:rsidRPr="00130358">
              <w:sym w:font="Symbol" w:char="F0B3"/>
            </w:r>
            <w:r w:rsidRPr="00130358">
              <w:t>-6</w:t>
            </w:r>
            <w:r w:rsidR="00D62538" w:rsidRPr="00130358">
              <w:t xml:space="preserve"> </w:t>
            </w:r>
            <w:r w:rsidRPr="00130358">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9C08760" w14:textId="24FF13AB" w:rsidR="00250644" w:rsidRPr="00130358" w:rsidRDefault="00250644" w:rsidP="00D62538">
            <w:pPr>
              <w:pStyle w:val="TAC"/>
              <w:keepNext w:val="0"/>
              <w:keepLines w:val="0"/>
            </w:pPr>
            <w:r w:rsidRPr="00130358">
              <w:t>Note</w:t>
            </w:r>
            <w:r w:rsidR="00D62538" w:rsidRPr="00130358">
              <w:t xml:space="preserve"> </w:t>
            </w:r>
            <w:r w:rsidRPr="00130358">
              <w:t>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A1653A1" w14:textId="3726EC2B" w:rsidR="00250644" w:rsidRPr="00130358" w:rsidRDefault="00250644" w:rsidP="00D62538">
            <w:pPr>
              <w:pStyle w:val="TAC"/>
              <w:keepNext w:val="0"/>
              <w:keepLines w:val="0"/>
            </w:pPr>
            <w:r w:rsidRPr="00130358">
              <w:t>Note</w:t>
            </w:r>
            <w:r w:rsidR="00D62538" w:rsidRPr="00130358">
              <w:t xml:space="preserve"> </w:t>
            </w:r>
            <w:r w:rsidRPr="00130358">
              <w:t>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931497" w14:textId="6CAF044B" w:rsidR="00250644" w:rsidRPr="00130358" w:rsidRDefault="00250644" w:rsidP="00D62538">
            <w:pPr>
              <w:pStyle w:val="TAC"/>
              <w:keepNext w:val="0"/>
              <w:keepLines w:val="0"/>
            </w:pPr>
            <w:r w:rsidRPr="00130358">
              <w:t>Note</w:t>
            </w:r>
            <w:r w:rsidR="00D62538" w:rsidRPr="00130358">
              <w:t xml:space="preserve"> </w:t>
            </w:r>
            <w:r w:rsidRPr="00130358">
              <w:t>2</w:t>
            </w:r>
          </w:p>
        </w:tc>
      </w:tr>
      <w:tr w:rsidR="00250644" w:rsidRPr="00130358" w14:paraId="73AEC31F" w14:textId="77777777" w:rsidTr="00D62538">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CDE6A69" w14:textId="4447041A" w:rsidR="00250644" w:rsidRPr="00130358" w:rsidRDefault="00483222" w:rsidP="000835DA">
            <w:pPr>
              <w:pStyle w:val="TAN"/>
              <w:keepLines w:val="0"/>
            </w:pPr>
            <w:r w:rsidRPr="00130358">
              <w:t>NOTE 1:</w:t>
            </w:r>
            <w:r w:rsidR="00250644" w:rsidRPr="00130358">
              <w:tab/>
              <w:t>Io</w:t>
            </w:r>
            <w:r w:rsidR="00D62538" w:rsidRPr="00130358">
              <w:t xml:space="preserve"> </w:t>
            </w:r>
            <w:r w:rsidR="00250644" w:rsidRPr="00130358">
              <w:t>is</w:t>
            </w:r>
            <w:r w:rsidR="00D62538" w:rsidRPr="00130358">
              <w:t xml:space="preserve"> </w:t>
            </w:r>
            <w:r w:rsidR="00250644" w:rsidRPr="00130358">
              <w:t>assumed</w:t>
            </w:r>
            <w:r w:rsidR="00D62538" w:rsidRPr="00130358">
              <w:t xml:space="preserve"> </w:t>
            </w:r>
            <w:r w:rsidR="00250644" w:rsidRPr="00130358">
              <w:t>to</w:t>
            </w:r>
            <w:r w:rsidR="00D62538" w:rsidRPr="00130358">
              <w:t xml:space="preserve"> </w:t>
            </w:r>
            <w:r w:rsidR="00250644" w:rsidRPr="00130358">
              <w:t>have</w:t>
            </w:r>
            <w:r w:rsidR="00D62538" w:rsidRPr="00130358">
              <w:t xml:space="preserve"> </w:t>
            </w:r>
            <w:r w:rsidR="00250644" w:rsidRPr="00130358">
              <w:t>constant</w:t>
            </w:r>
            <w:r w:rsidR="00D62538" w:rsidRPr="00130358">
              <w:t xml:space="preserve"> </w:t>
            </w:r>
            <w:r w:rsidR="00250644" w:rsidRPr="00130358">
              <w:t>EPRE</w:t>
            </w:r>
            <w:r w:rsidR="00D62538" w:rsidRPr="00130358">
              <w:t xml:space="preserve"> </w:t>
            </w:r>
            <w:r w:rsidR="00250644" w:rsidRPr="00130358">
              <w:t>across</w:t>
            </w:r>
            <w:r w:rsidR="00D62538" w:rsidRPr="00130358">
              <w:t xml:space="preserve"> </w:t>
            </w:r>
            <w:r w:rsidR="00250644" w:rsidRPr="00130358">
              <w:t>the</w:t>
            </w:r>
            <w:r w:rsidR="00D62538" w:rsidRPr="00130358">
              <w:t xml:space="preserve"> </w:t>
            </w:r>
            <w:r w:rsidR="00250644" w:rsidRPr="00130358">
              <w:t>bandwidth.</w:t>
            </w:r>
          </w:p>
          <w:p w14:paraId="2BA53FC6" w14:textId="54C70B94" w:rsidR="00250644" w:rsidRPr="00130358" w:rsidRDefault="00483222" w:rsidP="000835DA">
            <w:pPr>
              <w:pStyle w:val="TAN"/>
              <w:keepLines w:val="0"/>
            </w:pPr>
            <w:r w:rsidRPr="00130358">
              <w:t>NOTE 2:</w:t>
            </w:r>
            <w:r w:rsidR="00250644" w:rsidRPr="00130358">
              <w:tab/>
              <w:t>The</w:t>
            </w:r>
            <w:r w:rsidR="00D62538" w:rsidRPr="00130358">
              <w:t xml:space="preserve"> </w:t>
            </w:r>
            <w:r w:rsidR="00250644" w:rsidRPr="00130358">
              <w:t>same</w:t>
            </w:r>
            <w:r w:rsidR="00D62538" w:rsidRPr="00130358">
              <w:t xml:space="preserve"> </w:t>
            </w:r>
            <w:r w:rsidR="00250644" w:rsidRPr="00130358">
              <w:t>bands</w:t>
            </w:r>
            <w:r w:rsidR="00D62538" w:rsidRPr="00130358">
              <w:t xml:space="preserve"> </w:t>
            </w:r>
            <w:r w:rsidR="00250644" w:rsidRPr="00130358">
              <w:t>and</w:t>
            </w:r>
            <w:r w:rsidR="00D62538" w:rsidRPr="00130358">
              <w:t xml:space="preserve"> </w:t>
            </w:r>
            <w:r w:rsidR="00250644" w:rsidRPr="00130358">
              <w:t>the</w:t>
            </w:r>
            <w:r w:rsidR="00D62538" w:rsidRPr="00130358">
              <w:t xml:space="preserve"> </w:t>
            </w:r>
            <w:r w:rsidR="00250644" w:rsidRPr="00130358">
              <w:t>same</w:t>
            </w:r>
            <w:r w:rsidR="00D62538" w:rsidRPr="00130358">
              <w:t xml:space="preserve"> </w:t>
            </w:r>
            <w:r w:rsidR="00250644" w:rsidRPr="00130358">
              <w:t>Io</w:t>
            </w:r>
            <w:r w:rsidR="00D62538" w:rsidRPr="00130358">
              <w:t xml:space="preserve"> </w:t>
            </w:r>
            <w:r w:rsidR="00250644" w:rsidRPr="00130358">
              <w:t>conditions</w:t>
            </w:r>
            <w:r w:rsidR="00D62538" w:rsidRPr="00130358">
              <w:t xml:space="preserve"> </w:t>
            </w:r>
            <w:r w:rsidR="00250644" w:rsidRPr="00130358">
              <w:t>for</w:t>
            </w:r>
            <w:r w:rsidR="00D62538" w:rsidRPr="00130358">
              <w:t xml:space="preserve"> </w:t>
            </w:r>
            <w:r w:rsidR="00250644" w:rsidRPr="00130358">
              <w:t>each</w:t>
            </w:r>
            <w:r w:rsidR="00D62538" w:rsidRPr="00130358">
              <w:t xml:space="preserve"> </w:t>
            </w:r>
            <w:r w:rsidR="00250644" w:rsidRPr="00130358">
              <w:t>band</w:t>
            </w:r>
            <w:r w:rsidR="00D62538" w:rsidRPr="00130358">
              <w:t xml:space="preserve"> </w:t>
            </w:r>
            <w:r w:rsidR="00250644" w:rsidRPr="00130358">
              <w:t>apply</w:t>
            </w:r>
            <w:r w:rsidR="00D62538" w:rsidRPr="00130358">
              <w:t xml:space="preserve"> </w:t>
            </w:r>
            <w:r w:rsidR="00250644" w:rsidRPr="00130358">
              <w:t>for</w:t>
            </w:r>
            <w:r w:rsidR="00D62538" w:rsidRPr="00130358">
              <w:t xml:space="preserve"> </w:t>
            </w:r>
            <w:r w:rsidR="00250644" w:rsidRPr="00130358">
              <w:t>this</w:t>
            </w:r>
            <w:r w:rsidR="00D62538" w:rsidRPr="00130358">
              <w:t xml:space="preserve"> </w:t>
            </w:r>
            <w:r w:rsidR="00250644" w:rsidRPr="00130358">
              <w:t>requirement</w:t>
            </w:r>
            <w:r w:rsidR="00D62538" w:rsidRPr="00130358">
              <w:t xml:space="preserve"> </w:t>
            </w:r>
            <w:r w:rsidR="00250644" w:rsidRPr="00130358">
              <w:t>as</w:t>
            </w:r>
            <w:r w:rsidR="00D62538" w:rsidRPr="00130358">
              <w:t xml:space="preserve"> </w:t>
            </w:r>
            <w:r w:rsidR="00250644" w:rsidRPr="00130358">
              <w:t>for</w:t>
            </w:r>
            <w:r w:rsidR="00D62538" w:rsidRPr="00130358">
              <w:t xml:space="preserve"> </w:t>
            </w:r>
            <w:r w:rsidR="00250644" w:rsidRPr="00130358">
              <w:t>the</w:t>
            </w:r>
            <w:r w:rsidR="00D62538" w:rsidRPr="00130358">
              <w:t xml:space="preserve"> </w:t>
            </w:r>
            <w:r w:rsidR="00250644" w:rsidRPr="00130358">
              <w:t>corresponding</w:t>
            </w:r>
            <w:r w:rsidR="00D62538" w:rsidRPr="00130358">
              <w:t xml:space="preserve"> </w:t>
            </w:r>
            <w:r w:rsidR="00250644" w:rsidRPr="00130358">
              <w:t>highest</w:t>
            </w:r>
            <w:r w:rsidR="00D62538" w:rsidRPr="00130358">
              <w:t xml:space="preserve"> </w:t>
            </w:r>
            <w:r w:rsidR="00250644" w:rsidRPr="00130358">
              <w:t>accuracy</w:t>
            </w:r>
            <w:r w:rsidR="00D62538" w:rsidRPr="00130358">
              <w:t xml:space="preserve"> </w:t>
            </w:r>
            <w:r w:rsidR="00250644" w:rsidRPr="00130358">
              <w:t>requirement.</w:t>
            </w:r>
          </w:p>
          <w:p w14:paraId="7D8C4BB1" w14:textId="3681A58E" w:rsidR="00250644" w:rsidRPr="00130358" w:rsidRDefault="00483222" w:rsidP="000835DA">
            <w:pPr>
              <w:pStyle w:val="TAN"/>
              <w:keepLines w:val="0"/>
            </w:pPr>
            <w:r w:rsidRPr="00130358">
              <w:t>NOTE 3:</w:t>
            </w:r>
            <w:r w:rsidR="00250644" w:rsidRPr="00130358">
              <w:tab/>
              <w:t>The</w:t>
            </w:r>
            <w:r w:rsidR="00D62538" w:rsidRPr="00130358">
              <w:t xml:space="preserve"> </w:t>
            </w:r>
            <w:r w:rsidR="00250644" w:rsidRPr="00130358">
              <w:t>condition</w:t>
            </w:r>
            <w:r w:rsidR="00D62538" w:rsidRPr="00130358">
              <w:t xml:space="preserve"> </w:t>
            </w:r>
            <w:r w:rsidR="00250644" w:rsidRPr="00130358">
              <w:t>level</w:t>
            </w:r>
            <w:r w:rsidR="00D62538" w:rsidRPr="00130358">
              <w:t xml:space="preserve"> </w:t>
            </w:r>
            <w:r w:rsidR="00250644" w:rsidRPr="00130358">
              <w:t>is</w:t>
            </w:r>
            <w:r w:rsidR="00D62538" w:rsidRPr="00130358">
              <w:t xml:space="preserve"> </w:t>
            </w:r>
            <w:r w:rsidR="00250644" w:rsidRPr="00130358">
              <w:t>increased</w:t>
            </w:r>
            <w:r w:rsidR="00D62538" w:rsidRPr="00130358">
              <w:t xml:space="preserve"> </w:t>
            </w:r>
            <w:r w:rsidR="00250644" w:rsidRPr="00130358">
              <w:t>by</w:t>
            </w:r>
            <w:r w:rsidR="00D62538" w:rsidRPr="00130358">
              <w:t xml:space="preserve"> </w:t>
            </w:r>
            <w:r w:rsidR="00250644" w:rsidRPr="00130358">
              <w:t>∆&gt;0,</w:t>
            </w:r>
            <w:r w:rsidR="00D62538" w:rsidRPr="00130358">
              <w:t xml:space="preserve"> </w:t>
            </w:r>
            <w:r w:rsidR="00250644" w:rsidRPr="00130358">
              <w:t>when</w:t>
            </w:r>
            <w:r w:rsidR="00D62538" w:rsidRPr="00130358">
              <w:t xml:space="preserve"> </w:t>
            </w:r>
            <w:r w:rsidR="00250644" w:rsidRPr="00130358">
              <w:t>applicable,</w:t>
            </w:r>
            <w:r w:rsidR="00D62538" w:rsidRPr="00130358">
              <w:t xml:space="preserve"> </w:t>
            </w:r>
            <w:r w:rsidR="00250644" w:rsidRPr="00130358">
              <w:t>as</w:t>
            </w:r>
            <w:r w:rsidR="00D62538" w:rsidRPr="00130358">
              <w:t xml:space="preserve"> </w:t>
            </w:r>
            <w:r w:rsidR="00250644" w:rsidRPr="00130358">
              <w:t>described</w:t>
            </w:r>
            <w:r w:rsidR="00D62538" w:rsidRPr="00130358">
              <w:t xml:space="preserve"> </w:t>
            </w:r>
            <w:r w:rsidR="00250644" w:rsidRPr="00130358">
              <w:t>in</w:t>
            </w:r>
            <w:r w:rsidR="00D62538" w:rsidRPr="00130358">
              <w:t xml:space="preserve"> </w:t>
            </w:r>
            <w:r w:rsidRPr="00130358">
              <w:t>Clause</w:t>
            </w:r>
            <w:r w:rsidR="00250644" w:rsidRPr="00130358">
              <w:t>s</w:t>
            </w:r>
            <w:r w:rsidR="00D62538" w:rsidRPr="00130358">
              <w:t xml:space="preserve"> </w:t>
            </w:r>
            <w:r w:rsidR="00250644" w:rsidRPr="00130358">
              <w:t>I.4.2</w:t>
            </w:r>
            <w:r w:rsidR="00D62538" w:rsidRPr="00130358">
              <w:t xml:space="preserve"> </w:t>
            </w:r>
            <w:r w:rsidR="00250644" w:rsidRPr="00130358">
              <w:t>and</w:t>
            </w:r>
            <w:r w:rsidR="00D62538" w:rsidRPr="00130358">
              <w:t xml:space="preserve"> </w:t>
            </w:r>
            <w:r w:rsidR="00250644" w:rsidRPr="00130358">
              <w:t>I.4.3.</w:t>
            </w:r>
          </w:p>
          <w:p w14:paraId="0A40D16C" w14:textId="6C4960D6" w:rsidR="00250644" w:rsidRPr="00130358" w:rsidRDefault="00483222" w:rsidP="000835DA">
            <w:pPr>
              <w:pStyle w:val="TAN"/>
              <w:keepLines w:val="0"/>
            </w:pPr>
            <w:r w:rsidRPr="00130358">
              <w:t>NOTE 4:</w:t>
            </w:r>
            <w:r w:rsidR="00250644" w:rsidRPr="00130358">
              <w:tab/>
              <w:t>E-UTRA</w:t>
            </w:r>
            <w:r w:rsidR="00D62538" w:rsidRPr="00130358">
              <w:t xml:space="preserve"> </w:t>
            </w:r>
            <w:r w:rsidR="00250644" w:rsidRPr="00130358">
              <w:t>operating</w:t>
            </w:r>
            <w:r w:rsidR="00D62538" w:rsidRPr="00130358">
              <w:t xml:space="preserve"> </w:t>
            </w:r>
            <w:r w:rsidR="00250644" w:rsidRPr="00130358">
              <w:t>band</w:t>
            </w:r>
            <w:r w:rsidR="00D62538" w:rsidRPr="00130358">
              <w:t xml:space="preserve"> </w:t>
            </w:r>
            <w:r w:rsidR="00250644" w:rsidRPr="00130358">
              <w:t>groups</w:t>
            </w:r>
            <w:r w:rsidR="00D62538" w:rsidRPr="00130358">
              <w:t xml:space="preserve"> </w:t>
            </w:r>
            <w:r w:rsidR="00250644" w:rsidRPr="00130358">
              <w:t>are</w:t>
            </w:r>
            <w:r w:rsidR="00D62538" w:rsidRPr="00130358">
              <w:t xml:space="preserve"> </w:t>
            </w:r>
            <w:r w:rsidR="00250644" w:rsidRPr="00130358">
              <w:t>as</w:t>
            </w:r>
            <w:r w:rsidR="00D62538" w:rsidRPr="00130358">
              <w:t xml:space="preserve"> </w:t>
            </w:r>
            <w:r w:rsidR="00250644" w:rsidRPr="00130358">
              <w:t>defined</w:t>
            </w:r>
            <w:r w:rsidR="00D62538" w:rsidRPr="00130358">
              <w:t xml:space="preserve"> </w:t>
            </w:r>
            <w:r w:rsidR="00250644" w:rsidRPr="00130358">
              <w:t>in</w:t>
            </w:r>
            <w:r w:rsidR="00D62538" w:rsidRPr="00130358">
              <w:t xml:space="preserve"> </w:t>
            </w:r>
            <w:r w:rsidRPr="00130358">
              <w:t>Clause</w:t>
            </w:r>
            <w:r w:rsidR="00D62538" w:rsidRPr="00130358">
              <w:t xml:space="preserve"> </w:t>
            </w:r>
            <w:r w:rsidR="00250644" w:rsidRPr="00130358">
              <w:t>3.5.</w:t>
            </w:r>
          </w:p>
        </w:tc>
      </w:tr>
    </w:tbl>
    <w:p w14:paraId="12806085" w14:textId="77777777" w:rsidR="00250644" w:rsidRPr="00130358" w:rsidRDefault="00250644" w:rsidP="00D62538"/>
    <w:p w14:paraId="6203834A" w14:textId="77777777" w:rsidR="00250644" w:rsidRPr="00130358" w:rsidRDefault="00250644" w:rsidP="00D62538">
      <w:pPr>
        <w:rPr>
          <w:szCs w:val="28"/>
          <w:lang w:eastAsia="zh-CN"/>
        </w:rPr>
      </w:pPr>
      <w:r w:rsidRPr="00130358">
        <w:rPr>
          <w:szCs w:val="28"/>
        </w:rPr>
        <w:t>The reporting range of RSRQ is defined from -19.5 dB to -3 with 0.5 dB resolution.</w:t>
      </w:r>
    </w:p>
    <w:p w14:paraId="3BD097D5" w14:textId="77777777" w:rsidR="00250644" w:rsidRPr="00130358" w:rsidRDefault="00250644" w:rsidP="00D62538">
      <w:pPr>
        <w:rPr>
          <w:szCs w:val="28"/>
        </w:rPr>
      </w:pPr>
      <w:r w:rsidRPr="00130358">
        <w:rPr>
          <w:szCs w:val="28"/>
        </w:rPr>
        <w:t>The mapping of measured quantity is defined in Table 9.9.2</w:t>
      </w:r>
      <w:r w:rsidRPr="00130358">
        <w:rPr>
          <w:lang w:eastAsia="zh-CN"/>
        </w:rPr>
        <w:t>.2</w:t>
      </w:r>
      <w:r w:rsidRPr="00130358">
        <w:rPr>
          <w:szCs w:val="28"/>
        </w:rPr>
        <w:t>.3-2.</w:t>
      </w:r>
      <w:r w:rsidRPr="00130358">
        <w:rPr>
          <w:szCs w:val="28"/>
          <w:lang w:eastAsia="zh-CN"/>
        </w:rPr>
        <w:t xml:space="preserve"> </w:t>
      </w:r>
      <w:r w:rsidRPr="00130358">
        <w:rPr>
          <w:rFonts w:cs="v4.2.0"/>
        </w:rPr>
        <w:t>The range in the signalling may be larger than the guaranteed accuracy range.</w:t>
      </w:r>
    </w:p>
    <w:p w14:paraId="4C5D9A13" w14:textId="77777777" w:rsidR="00250644" w:rsidRPr="00130358" w:rsidRDefault="00250644" w:rsidP="00D62538">
      <w:pPr>
        <w:pStyle w:val="TH"/>
        <w:keepNext w:val="0"/>
        <w:keepLines w:val="0"/>
      </w:pPr>
      <w:r w:rsidRPr="00130358">
        <w:t>Table 9.9.2</w:t>
      </w:r>
      <w:r w:rsidRPr="00130358">
        <w:rPr>
          <w:lang w:eastAsia="zh-CN"/>
        </w:rPr>
        <w:t>.2</w:t>
      </w:r>
      <w:r w:rsidRPr="00130358">
        <w:t>.3-2: RSRQ TDD Intra frequency absolute accuracy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250644" w:rsidRPr="00130358" w14:paraId="67B5A828" w14:textId="77777777" w:rsidTr="00D62538">
        <w:trPr>
          <w:cantSplit/>
          <w:jc w:val="center"/>
        </w:trPr>
        <w:tc>
          <w:tcPr>
            <w:tcW w:w="2693" w:type="dxa"/>
          </w:tcPr>
          <w:p w14:paraId="3DECA09F" w14:textId="4D07737C" w:rsidR="00250644" w:rsidRPr="00130358" w:rsidRDefault="00250644" w:rsidP="00D62538">
            <w:pPr>
              <w:pStyle w:val="TAH"/>
              <w:keepNext w:val="0"/>
              <w:keepLines w:val="0"/>
              <w:rPr>
                <w:rFonts w:cs="v3.7.0"/>
              </w:rPr>
            </w:pPr>
            <w:r w:rsidRPr="00130358">
              <w:rPr>
                <w:rFonts w:cs="v3.7.0"/>
              </w:rPr>
              <w:t>Reported</w:t>
            </w:r>
            <w:r w:rsidR="00D62538" w:rsidRPr="00130358">
              <w:rPr>
                <w:rFonts w:cs="v3.7.0"/>
              </w:rPr>
              <w:t xml:space="preserve"> </w:t>
            </w:r>
            <w:r w:rsidRPr="00130358">
              <w:rPr>
                <w:rFonts w:cs="v3.7.0"/>
              </w:rPr>
              <w:t>value</w:t>
            </w:r>
          </w:p>
        </w:tc>
        <w:tc>
          <w:tcPr>
            <w:tcW w:w="3260" w:type="dxa"/>
          </w:tcPr>
          <w:p w14:paraId="39DAC5CF" w14:textId="7D963488" w:rsidR="00250644" w:rsidRPr="00130358" w:rsidRDefault="00250644" w:rsidP="00D62538">
            <w:pPr>
              <w:pStyle w:val="TAH"/>
              <w:keepNext w:val="0"/>
              <w:keepLines w:val="0"/>
              <w:rPr>
                <w:rFonts w:cs="v3.7.0"/>
              </w:rPr>
            </w:pPr>
            <w:r w:rsidRPr="00130358">
              <w:rPr>
                <w:rFonts w:cs="v3.7.0"/>
              </w:rPr>
              <w:t>Measured</w:t>
            </w:r>
            <w:r w:rsidR="00D62538" w:rsidRPr="00130358">
              <w:rPr>
                <w:rFonts w:cs="v3.7.0"/>
              </w:rPr>
              <w:t xml:space="preserve"> </w:t>
            </w:r>
            <w:r w:rsidRPr="00130358">
              <w:rPr>
                <w:rFonts w:cs="v3.7.0"/>
              </w:rPr>
              <w:t>quantity</w:t>
            </w:r>
            <w:r w:rsidR="00D62538" w:rsidRPr="00130358">
              <w:rPr>
                <w:rFonts w:cs="v3.7.0"/>
              </w:rPr>
              <w:t xml:space="preserve"> </w:t>
            </w:r>
            <w:r w:rsidRPr="00130358">
              <w:rPr>
                <w:rFonts w:cs="v3.7.0"/>
              </w:rPr>
              <w:t>value</w:t>
            </w:r>
          </w:p>
        </w:tc>
        <w:tc>
          <w:tcPr>
            <w:tcW w:w="1985" w:type="dxa"/>
          </w:tcPr>
          <w:p w14:paraId="18E36C12" w14:textId="77777777" w:rsidR="00250644" w:rsidRPr="00130358" w:rsidRDefault="00250644" w:rsidP="00D62538">
            <w:pPr>
              <w:pStyle w:val="TAH"/>
              <w:keepNext w:val="0"/>
              <w:keepLines w:val="0"/>
              <w:rPr>
                <w:rFonts w:cs="v3.7.0"/>
              </w:rPr>
            </w:pPr>
            <w:r w:rsidRPr="00130358">
              <w:rPr>
                <w:rFonts w:cs="v3.7.0"/>
              </w:rPr>
              <w:t>Unit</w:t>
            </w:r>
          </w:p>
        </w:tc>
      </w:tr>
      <w:tr w:rsidR="00250644" w:rsidRPr="00130358" w14:paraId="21D22C39" w14:textId="77777777" w:rsidTr="00D62538">
        <w:trPr>
          <w:cantSplit/>
          <w:jc w:val="center"/>
        </w:trPr>
        <w:tc>
          <w:tcPr>
            <w:tcW w:w="2693" w:type="dxa"/>
          </w:tcPr>
          <w:p w14:paraId="3F00FA85" w14:textId="77777777" w:rsidR="00250644" w:rsidRPr="00130358" w:rsidRDefault="00250644" w:rsidP="00D62538">
            <w:pPr>
              <w:pStyle w:val="TAL"/>
              <w:keepNext w:val="0"/>
              <w:keepLines w:val="0"/>
            </w:pPr>
            <w:r w:rsidRPr="00130358">
              <w:t>RSRQ_00</w:t>
            </w:r>
          </w:p>
        </w:tc>
        <w:tc>
          <w:tcPr>
            <w:tcW w:w="3260" w:type="dxa"/>
          </w:tcPr>
          <w:p w14:paraId="2397A10D" w14:textId="30C7A263" w:rsidR="00250644" w:rsidRPr="00130358" w:rsidRDefault="00250644" w:rsidP="00D62538">
            <w:pPr>
              <w:pStyle w:val="TAC"/>
              <w:keepNext w:val="0"/>
              <w:keepLines w:val="0"/>
            </w:pPr>
            <w:r w:rsidRPr="00130358">
              <w:t>RSRQ</w:t>
            </w:r>
            <w:r w:rsidR="00D62538" w:rsidRPr="00130358">
              <w:t xml:space="preserve"> </w:t>
            </w:r>
            <w:r w:rsidRPr="00130358">
              <w:sym w:font="Symbol" w:char="F03C"/>
            </w:r>
            <w:r w:rsidR="00D62538" w:rsidRPr="00130358">
              <w:t xml:space="preserve"> </w:t>
            </w:r>
            <w:r w:rsidRPr="00130358">
              <w:t>-19.5</w:t>
            </w:r>
          </w:p>
        </w:tc>
        <w:tc>
          <w:tcPr>
            <w:tcW w:w="1985" w:type="dxa"/>
          </w:tcPr>
          <w:p w14:paraId="0B0A364F" w14:textId="77777777" w:rsidR="00250644" w:rsidRPr="00130358" w:rsidRDefault="00250644" w:rsidP="00D62538">
            <w:pPr>
              <w:pStyle w:val="TAC"/>
              <w:keepNext w:val="0"/>
              <w:keepLines w:val="0"/>
            </w:pPr>
            <w:r w:rsidRPr="00130358">
              <w:t>dB</w:t>
            </w:r>
          </w:p>
        </w:tc>
      </w:tr>
      <w:tr w:rsidR="00250644" w:rsidRPr="00130358" w14:paraId="051EA45E" w14:textId="77777777" w:rsidTr="00D62538">
        <w:trPr>
          <w:cantSplit/>
          <w:jc w:val="center"/>
        </w:trPr>
        <w:tc>
          <w:tcPr>
            <w:tcW w:w="2693" w:type="dxa"/>
          </w:tcPr>
          <w:p w14:paraId="16F7510A" w14:textId="77777777" w:rsidR="00250644" w:rsidRPr="00130358" w:rsidRDefault="00250644" w:rsidP="00D62538">
            <w:pPr>
              <w:pStyle w:val="TAL"/>
              <w:keepNext w:val="0"/>
              <w:keepLines w:val="0"/>
            </w:pPr>
            <w:r w:rsidRPr="00130358">
              <w:t>RSRQ_01</w:t>
            </w:r>
          </w:p>
        </w:tc>
        <w:tc>
          <w:tcPr>
            <w:tcW w:w="3260" w:type="dxa"/>
          </w:tcPr>
          <w:p w14:paraId="28ECA74E" w14:textId="5C35B219" w:rsidR="00250644" w:rsidRPr="00130358" w:rsidRDefault="00250644" w:rsidP="00D62538">
            <w:pPr>
              <w:pStyle w:val="TAC"/>
              <w:keepNext w:val="0"/>
              <w:keepLines w:val="0"/>
            </w:pPr>
            <w:r w:rsidRPr="00130358">
              <w:t>-19.5</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-19</w:t>
            </w:r>
          </w:p>
        </w:tc>
        <w:tc>
          <w:tcPr>
            <w:tcW w:w="1985" w:type="dxa"/>
          </w:tcPr>
          <w:p w14:paraId="19DB176E" w14:textId="77777777" w:rsidR="00250644" w:rsidRPr="00130358" w:rsidRDefault="00250644" w:rsidP="00D62538">
            <w:pPr>
              <w:pStyle w:val="TAC"/>
              <w:keepNext w:val="0"/>
              <w:keepLines w:val="0"/>
            </w:pPr>
            <w:r w:rsidRPr="00130358">
              <w:t>dB</w:t>
            </w:r>
          </w:p>
        </w:tc>
      </w:tr>
      <w:tr w:rsidR="00250644" w:rsidRPr="00130358" w14:paraId="135979F6" w14:textId="77777777" w:rsidTr="00D62538">
        <w:trPr>
          <w:cantSplit/>
          <w:jc w:val="center"/>
        </w:trPr>
        <w:tc>
          <w:tcPr>
            <w:tcW w:w="2693" w:type="dxa"/>
          </w:tcPr>
          <w:p w14:paraId="03944F9E" w14:textId="77777777" w:rsidR="00250644" w:rsidRPr="00130358" w:rsidRDefault="00250644" w:rsidP="00D62538">
            <w:pPr>
              <w:pStyle w:val="TAL"/>
              <w:keepNext w:val="0"/>
              <w:keepLines w:val="0"/>
            </w:pPr>
            <w:r w:rsidRPr="00130358">
              <w:t>RSRQ_02</w:t>
            </w:r>
          </w:p>
        </w:tc>
        <w:tc>
          <w:tcPr>
            <w:tcW w:w="3260" w:type="dxa"/>
          </w:tcPr>
          <w:p w14:paraId="6BBF0CFA" w14:textId="616B157B" w:rsidR="00250644" w:rsidRPr="00130358" w:rsidRDefault="00250644" w:rsidP="00D62538">
            <w:pPr>
              <w:pStyle w:val="TAC"/>
              <w:keepNext w:val="0"/>
              <w:keepLines w:val="0"/>
            </w:pPr>
            <w:r w:rsidRPr="00130358">
              <w:t>-19</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-18.5</w:t>
            </w:r>
          </w:p>
        </w:tc>
        <w:tc>
          <w:tcPr>
            <w:tcW w:w="1985" w:type="dxa"/>
          </w:tcPr>
          <w:p w14:paraId="1B61D5F3" w14:textId="77777777" w:rsidR="00250644" w:rsidRPr="00130358" w:rsidRDefault="00250644" w:rsidP="00D62538">
            <w:pPr>
              <w:pStyle w:val="TAC"/>
              <w:keepNext w:val="0"/>
              <w:keepLines w:val="0"/>
            </w:pPr>
            <w:r w:rsidRPr="00130358">
              <w:t>dB</w:t>
            </w:r>
          </w:p>
        </w:tc>
      </w:tr>
      <w:tr w:rsidR="00250644" w:rsidRPr="00130358" w14:paraId="16CE99A7" w14:textId="77777777" w:rsidTr="00D62538">
        <w:trPr>
          <w:cantSplit/>
          <w:jc w:val="center"/>
        </w:trPr>
        <w:tc>
          <w:tcPr>
            <w:tcW w:w="2693" w:type="dxa"/>
          </w:tcPr>
          <w:p w14:paraId="6AA88C0F" w14:textId="77777777" w:rsidR="00250644" w:rsidRPr="00130358" w:rsidRDefault="00250644" w:rsidP="00D62538">
            <w:pPr>
              <w:pStyle w:val="TAL"/>
              <w:keepNext w:val="0"/>
              <w:keepLines w:val="0"/>
            </w:pPr>
            <w:r w:rsidRPr="00130358">
              <w:t>…</w:t>
            </w:r>
          </w:p>
        </w:tc>
        <w:tc>
          <w:tcPr>
            <w:tcW w:w="3260" w:type="dxa"/>
          </w:tcPr>
          <w:p w14:paraId="5F121668" w14:textId="77777777" w:rsidR="00250644" w:rsidRPr="00130358" w:rsidRDefault="00250644" w:rsidP="00D62538">
            <w:pPr>
              <w:pStyle w:val="TAC"/>
              <w:keepNext w:val="0"/>
              <w:keepLines w:val="0"/>
            </w:pPr>
            <w:r w:rsidRPr="00130358">
              <w:t>…</w:t>
            </w:r>
          </w:p>
        </w:tc>
        <w:tc>
          <w:tcPr>
            <w:tcW w:w="1985" w:type="dxa"/>
          </w:tcPr>
          <w:p w14:paraId="53F27064" w14:textId="77777777" w:rsidR="00250644" w:rsidRPr="00130358" w:rsidRDefault="00250644" w:rsidP="00D62538">
            <w:pPr>
              <w:pStyle w:val="TAC"/>
              <w:keepNext w:val="0"/>
              <w:keepLines w:val="0"/>
            </w:pPr>
            <w:r w:rsidRPr="00130358">
              <w:t>…</w:t>
            </w:r>
          </w:p>
        </w:tc>
      </w:tr>
      <w:tr w:rsidR="00250644" w:rsidRPr="00130358" w14:paraId="7525E0BD" w14:textId="77777777" w:rsidTr="00D62538">
        <w:trPr>
          <w:cantSplit/>
          <w:jc w:val="center"/>
        </w:trPr>
        <w:tc>
          <w:tcPr>
            <w:tcW w:w="2693" w:type="dxa"/>
          </w:tcPr>
          <w:p w14:paraId="0EE94FAC" w14:textId="77777777" w:rsidR="00250644" w:rsidRPr="00130358" w:rsidRDefault="00250644" w:rsidP="00D62538">
            <w:pPr>
              <w:pStyle w:val="TAL"/>
              <w:keepNext w:val="0"/>
              <w:keepLines w:val="0"/>
            </w:pPr>
            <w:r w:rsidRPr="00130358">
              <w:t>RSRQ_32</w:t>
            </w:r>
          </w:p>
        </w:tc>
        <w:tc>
          <w:tcPr>
            <w:tcW w:w="3260" w:type="dxa"/>
          </w:tcPr>
          <w:p w14:paraId="27A22F36" w14:textId="1E272509" w:rsidR="00250644" w:rsidRPr="00130358" w:rsidRDefault="00250644" w:rsidP="00D62538">
            <w:pPr>
              <w:pStyle w:val="TAC"/>
              <w:keepNext w:val="0"/>
              <w:keepLines w:val="0"/>
            </w:pPr>
            <w:r w:rsidRPr="00130358">
              <w:t>-4</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-3.5</w:t>
            </w:r>
          </w:p>
        </w:tc>
        <w:tc>
          <w:tcPr>
            <w:tcW w:w="1985" w:type="dxa"/>
          </w:tcPr>
          <w:p w14:paraId="13F9E72A" w14:textId="77777777" w:rsidR="00250644" w:rsidRPr="00130358" w:rsidRDefault="00250644" w:rsidP="00D62538">
            <w:pPr>
              <w:pStyle w:val="TAC"/>
              <w:keepNext w:val="0"/>
              <w:keepLines w:val="0"/>
            </w:pPr>
            <w:r w:rsidRPr="00130358">
              <w:t>dB</w:t>
            </w:r>
          </w:p>
        </w:tc>
      </w:tr>
      <w:tr w:rsidR="00250644" w:rsidRPr="00130358" w14:paraId="7BFAA4AE" w14:textId="77777777" w:rsidTr="00D62538">
        <w:trPr>
          <w:cantSplit/>
          <w:jc w:val="center"/>
        </w:trPr>
        <w:tc>
          <w:tcPr>
            <w:tcW w:w="2693" w:type="dxa"/>
          </w:tcPr>
          <w:p w14:paraId="492BB27D" w14:textId="77777777" w:rsidR="00250644" w:rsidRPr="00130358" w:rsidRDefault="00250644" w:rsidP="00D62538">
            <w:pPr>
              <w:pStyle w:val="TAL"/>
              <w:keepNext w:val="0"/>
              <w:keepLines w:val="0"/>
            </w:pPr>
            <w:r w:rsidRPr="00130358">
              <w:t>RSRQ_33</w:t>
            </w:r>
          </w:p>
        </w:tc>
        <w:tc>
          <w:tcPr>
            <w:tcW w:w="3260" w:type="dxa"/>
          </w:tcPr>
          <w:p w14:paraId="2C6B3AC1" w14:textId="007697C5" w:rsidR="00250644" w:rsidRPr="00130358" w:rsidRDefault="00250644" w:rsidP="00D62538">
            <w:pPr>
              <w:pStyle w:val="TAC"/>
              <w:keepNext w:val="0"/>
              <w:keepLines w:val="0"/>
            </w:pPr>
            <w:r w:rsidRPr="00130358">
              <w:t>-3.5</w:t>
            </w:r>
            <w:r w:rsidR="00D62538" w:rsidRPr="00130358">
              <w:t xml:space="preserve"> </w:t>
            </w:r>
            <w:r w:rsidRPr="00130358">
              <w:sym w:font="Symbol" w:char="F0A3"/>
            </w:r>
            <w:r w:rsidR="00D62538" w:rsidRPr="00130358">
              <w:t xml:space="preserve"> </w:t>
            </w:r>
            <w:r w:rsidRPr="00130358">
              <w:t>RSRQ</w:t>
            </w:r>
            <w:r w:rsidR="00D62538" w:rsidRPr="00130358">
              <w:t xml:space="preserve"> </w:t>
            </w:r>
            <w:r w:rsidRPr="00130358">
              <w:t>&lt;</w:t>
            </w:r>
            <w:r w:rsidR="00D62538" w:rsidRPr="00130358">
              <w:t xml:space="preserve"> </w:t>
            </w:r>
            <w:r w:rsidRPr="00130358">
              <w:t>-3</w:t>
            </w:r>
          </w:p>
        </w:tc>
        <w:tc>
          <w:tcPr>
            <w:tcW w:w="1985" w:type="dxa"/>
          </w:tcPr>
          <w:p w14:paraId="28B9D3AF" w14:textId="77777777" w:rsidR="00250644" w:rsidRPr="00130358" w:rsidRDefault="00250644" w:rsidP="00D62538">
            <w:pPr>
              <w:pStyle w:val="TAC"/>
              <w:keepNext w:val="0"/>
              <w:keepLines w:val="0"/>
            </w:pPr>
            <w:r w:rsidRPr="00130358">
              <w:t>dB</w:t>
            </w:r>
          </w:p>
        </w:tc>
      </w:tr>
      <w:tr w:rsidR="00250644" w:rsidRPr="00130358" w14:paraId="29132C3B" w14:textId="77777777" w:rsidTr="00D62538">
        <w:trPr>
          <w:cantSplit/>
          <w:jc w:val="center"/>
        </w:trPr>
        <w:tc>
          <w:tcPr>
            <w:tcW w:w="2693" w:type="dxa"/>
          </w:tcPr>
          <w:p w14:paraId="598CABAF" w14:textId="77777777" w:rsidR="00250644" w:rsidRPr="00130358" w:rsidRDefault="00250644" w:rsidP="00D62538">
            <w:pPr>
              <w:pStyle w:val="TAL"/>
              <w:keepNext w:val="0"/>
              <w:keepLines w:val="0"/>
            </w:pPr>
            <w:r w:rsidRPr="00130358">
              <w:t>RSRQ_34</w:t>
            </w:r>
          </w:p>
        </w:tc>
        <w:tc>
          <w:tcPr>
            <w:tcW w:w="3260" w:type="dxa"/>
          </w:tcPr>
          <w:p w14:paraId="04A337D0" w14:textId="18151840" w:rsidR="00250644" w:rsidRPr="00130358" w:rsidRDefault="00250644" w:rsidP="00D62538">
            <w:pPr>
              <w:pStyle w:val="TAC"/>
              <w:keepNext w:val="0"/>
              <w:keepLines w:val="0"/>
            </w:pPr>
            <w:r w:rsidRPr="00130358">
              <w:t>-3</w:t>
            </w:r>
            <w:r w:rsidR="00D62538" w:rsidRPr="00130358">
              <w:t xml:space="preserve"> </w:t>
            </w:r>
            <w:r w:rsidRPr="00130358">
              <w:sym w:font="Symbol" w:char="F0A3"/>
            </w:r>
            <w:r w:rsidR="00D62538" w:rsidRPr="00130358">
              <w:t xml:space="preserve"> </w:t>
            </w:r>
            <w:r w:rsidRPr="00130358">
              <w:t>RSRQ</w:t>
            </w:r>
          </w:p>
        </w:tc>
        <w:tc>
          <w:tcPr>
            <w:tcW w:w="1985" w:type="dxa"/>
          </w:tcPr>
          <w:p w14:paraId="04A0D4DF" w14:textId="77777777" w:rsidR="00250644" w:rsidRPr="00130358" w:rsidRDefault="00250644" w:rsidP="00D62538">
            <w:pPr>
              <w:pStyle w:val="TAC"/>
              <w:keepNext w:val="0"/>
              <w:keepLines w:val="0"/>
            </w:pPr>
            <w:r w:rsidRPr="00130358">
              <w:t>dB</w:t>
            </w:r>
          </w:p>
        </w:tc>
      </w:tr>
    </w:tbl>
    <w:p w14:paraId="5F949645" w14:textId="77777777" w:rsidR="00250644" w:rsidRPr="00130358" w:rsidRDefault="00250644" w:rsidP="00D62538">
      <w:pPr>
        <w:rPr>
          <w:szCs w:val="28"/>
        </w:rPr>
      </w:pPr>
    </w:p>
    <w:p w14:paraId="6255AFCE" w14:textId="3C9FCAE2" w:rsidR="00250644" w:rsidRPr="00130358" w:rsidRDefault="00250644" w:rsidP="00D62538">
      <w:r w:rsidRPr="00130358">
        <w:t xml:space="preserve">The normative reference for this requirement </w:t>
      </w:r>
      <w:r w:rsidR="00483222" w:rsidRPr="00130358">
        <w:t>is 3GPP TS</w:t>
      </w:r>
      <w:r w:rsidRPr="00130358">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130358">
          <w:rPr>
            <w:lang w:eastAsia="zh-CN"/>
          </w:rPr>
          <w:t>9.1.5</w:t>
        </w:r>
      </w:smartTag>
      <w:r w:rsidRPr="00130358">
        <w:rPr>
          <w:lang w:eastAsia="zh-CN"/>
        </w:rPr>
        <w:t>.1, 9.1.7</w:t>
      </w:r>
      <w:r w:rsidRPr="00130358">
        <w:t xml:space="preserve"> and A.9.</w:t>
      </w:r>
      <w:r w:rsidRPr="00130358">
        <w:rPr>
          <w:lang w:eastAsia="zh-CN"/>
        </w:rPr>
        <w:t>9</w:t>
      </w:r>
      <w:r w:rsidRPr="00130358">
        <w:t>.2.</w:t>
      </w:r>
    </w:p>
    <w:p w14:paraId="0C464A68" w14:textId="77777777" w:rsidR="00250644" w:rsidRPr="00130358" w:rsidRDefault="00250644" w:rsidP="00D62538">
      <w:pPr>
        <w:pStyle w:val="Heading5"/>
        <w:keepNext w:val="0"/>
        <w:keepLines w:val="0"/>
      </w:pPr>
      <w:r w:rsidRPr="00130358">
        <w:t>9.9.2</w:t>
      </w:r>
      <w:r w:rsidRPr="00130358">
        <w:rPr>
          <w:lang w:eastAsia="zh-CN"/>
        </w:rPr>
        <w:t>.2</w:t>
      </w:r>
      <w:r w:rsidRPr="00130358">
        <w:t>.4</w:t>
      </w:r>
      <w:r w:rsidRPr="00130358">
        <w:tab/>
        <w:t>Test description</w:t>
      </w:r>
    </w:p>
    <w:p w14:paraId="7FA11FB7" w14:textId="77777777" w:rsidR="00250644" w:rsidRPr="00130358" w:rsidRDefault="00250644" w:rsidP="00483222">
      <w:pPr>
        <w:pStyle w:val="H6"/>
      </w:pPr>
      <w:r w:rsidRPr="00130358">
        <w:t>9.9.2</w:t>
      </w:r>
      <w:r w:rsidRPr="00130358">
        <w:rPr>
          <w:lang w:eastAsia="zh-CN"/>
        </w:rPr>
        <w:t>.2</w:t>
      </w:r>
      <w:r w:rsidRPr="00130358">
        <w:t>.4.1</w:t>
      </w:r>
      <w:r w:rsidRPr="00130358">
        <w:tab/>
        <w:t>Initial conditions</w:t>
      </w:r>
    </w:p>
    <w:p w14:paraId="634AA890" w14:textId="6BA7BFC3" w:rsidR="00250644" w:rsidRPr="00130358" w:rsidRDefault="00250644" w:rsidP="00D62538">
      <w:r w:rsidRPr="00130358">
        <w:t xml:space="preserve">Test Environment: Normal, TL/VL, TL/VH, TH/VL, TH/VH; as defined </w:t>
      </w:r>
      <w:r w:rsidR="00062A7B" w:rsidRPr="00130358">
        <w:t>in 3GPP TS</w:t>
      </w:r>
      <w:r w:rsidRPr="00130358">
        <w:t xml:space="preserve"> 36.508 [7] clause 4.1.</w:t>
      </w:r>
    </w:p>
    <w:p w14:paraId="42318A88" w14:textId="3B7C69EE" w:rsidR="00250644" w:rsidRPr="00130358" w:rsidRDefault="00250644" w:rsidP="00D62538">
      <w:r w:rsidRPr="00130358">
        <w:t xml:space="preserve">Frequencies to be tested: According to Annex E table E-1 </w:t>
      </w:r>
      <w:r w:rsidR="00483222" w:rsidRPr="00130358">
        <w:t>and 3GPP TS</w:t>
      </w:r>
      <w:r w:rsidRPr="00130358">
        <w:t xml:space="preserve"> 36.508 [7] clauses 4.4.2 and 4.3.1.</w:t>
      </w:r>
    </w:p>
    <w:p w14:paraId="019C64AB" w14:textId="192976A5" w:rsidR="00250644" w:rsidRPr="00130358" w:rsidRDefault="00250644" w:rsidP="00D62538">
      <w:r w:rsidRPr="00130358">
        <w:t xml:space="preserve">Channel Bandwidth to be tested: 10 MHz as defined </w:t>
      </w:r>
      <w:r w:rsidR="00062A7B" w:rsidRPr="00130358">
        <w:t>in 3GPP TS</w:t>
      </w:r>
      <w:r w:rsidRPr="00130358">
        <w:t xml:space="preserve"> 36.508 [7] clause 4.3.1.</w:t>
      </w:r>
    </w:p>
    <w:p w14:paraId="67CE9EC1" w14:textId="194C11FD" w:rsidR="00250644" w:rsidRPr="00130358" w:rsidRDefault="00250644" w:rsidP="00772922">
      <w:pPr>
        <w:pStyle w:val="B1"/>
      </w:pPr>
      <w:r w:rsidRPr="00130358">
        <w:t>1.</w:t>
      </w:r>
      <w:r w:rsidR="007729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w:t>
      </w:r>
      <w:r w:rsidRPr="00130358">
        <w:rPr>
          <w:lang w:eastAsia="zh-CN"/>
        </w:rPr>
        <w:t>18</w:t>
      </w:r>
      <w:r w:rsidR="005A1DAF" w:rsidRPr="00130358">
        <w:rPr>
          <w:lang w:eastAsia="zh-CN"/>
        </w:rPr>
        <w:t xml:space="preserve"> </w:t>
      </w:r>
      <w:r w:rsidR="005A1DAF" w:rsidRPr="00130358">
        <w:t>for UE with 2Rx RF band and Annex A, Figure A.75 (without using the faders) for 4Rx capable UE without any 2Rx RF bands</w:t>
      </w:r>
      <w:r w:rsidRPr="00130358">
        <w:t>.</w:t>
      </w:r>
    </w:p>
    <w:p w14:paraId="7CAD3983" w14:textId="359FB7CA" w:rsidR="00250644" w:rsidRPr="00130358" w:rsidRDefault="00250644" w:rsidP="00772922">
      <w:pPr>
        <w:pStyle w:val="B1"/>
      </w:pPr>
      <w:r w:rsidRPr="00130358">
        <w:t>2.</w:t>
      </w:r>
      <w:r w:rsidR="00772922" w:rsidRPr="00130358">
        <w:tab/>
      </w:r>
      <w:r w:rsidRPr="00130358">
        <w:t>Propagation conditions are set according to Annex B clause B.0.</w:t>
      </w:r>
    </w:p>
    <w:p w14:paraId="1C84555F" w14:textId="6ECCC383" w:rsidR="00250644" w:rsidRPr="00130358" w:rsidRDefault="00250644" w:rsidP="00772922">
      <w:pPr>
        <w:pStyle w:val="B1"/>
      </w:pPr>
      <w:r w:rsidRPr="00130358">
        <w:t>3.</w:t>
      </w:r>
      <w:r w:rsidR="00772922" w:rsidRPr="00130358">
        <w:tab/>
      </w:r>
      <w:r w:rsidRPr="00130358">
        <w:t>Message contents are defined in clause 9.9.2</w:t>
      </w:r>
      <w:r w:rsidRPr="00130358">
        <w:rPr>
          <w:lang w:eastAsia="zh-CN"/>
        </w:rPr>
        <w:t>.2</w:t>
      </w:r>
      <w:r w:rsidRPr="00130358">
        <w:t xml:space="preserve">.4.3. </w:t>
      </w:r>
    </w:p>
    <w:p w14:paraId="1BCBDDE1" w14:textId="757417D1" w:rsidR="00250644" w:rsidRPr="00130358" w:rsidRDefault="00250644" w:rsidP="00772922">
      <w:pPr>
        <w:pStyle w:val="B1"/>
      </w:pPr>
      <w:r w:rsidRPr="00130358">
        <w:t>4.</w:t>
      </w:r>
      <w:r w:rsidR="00772922" w:rsidRPr="00130358">
        <w:tab/>
      </w:r>
      <w:r w:rsidRPr="00130358">
        <w:t xml:space="preserve">Cell 1 is the serving cell used for </w:t>
      </w:r>
      <w:r w:rsidRPr="00130358">
        <w:rPr>
          <w:lang w:eastAsia="zh-CN"/>
        </w:rPr>
        <w:t xml:space="preserve">connection </w:t>
      </w:r>
      <w:r w:rsidRPr="00130358">
        <w:t>setup with the power levels set according to Annex C.0 and C.1 for this test.</w:t>
      </w:r>
    </w:p>
    <w:p w14:paraId="770BB556" w14:textId="77777777" w:rsidR="00250644" w:rsidRPr="00130358" w:rsidRDefault="00250644" w:rsidP="00483222">
      <w:pPr>
        <w:pStyle w:val="H6"/>
      </w:pPr>
      <w:r w:rsidRPr="00130358">
        <w:t>9.9.2</w:t>
      </w:r>
      <w:r w:rsidRPr="00130358">
        <w:rPr>
          <w:lang w:eastAsia="zh-CN"/>
        </w:rPr>
        <w:t>.2</w:t>
      </w:r>
      <w:r w:rsidRPr="00130358">
        <w:t>.4.2</w:t>
      </w:r>
      <w:r w:rsidRPr="00130358">
        <w:tab/>
        <w:t>Test procedure</w:t>
      </w:r>
    </w:p>
    <w:p w14:paraId="173891B7" w14:textId="77777777" w:rsidR="00250644" w:rsidRPr="00130358" w:rsidRDefault="00250644" w:rsidP="00D62538">
      <w:pPr>
        <w:rPr>
          <w:rFonts w:cs="v3.7.0"/>
        </w:rPr>
      </w:pPr>
      <w:r w:rsidRPr="00130358">
        <w:t xml:space="preserve">The </w:t>
      </w:r>
      <w:r w:rsidRPr="00130358">
        <w:rPr>
          <w:lang w:eastAsia="zh-CN"/>
        </w:rPr>
        <w:t xml:space="preserve">serving cell </w:t>
      </w:r>
      <w:r w:rsidRPr="00130358">
        <w:t xml:space="preserve">absolute accuracy of RSRQ is defined as the RSRQ measured from </w:t>
      </w:r>
      <w:r w:rsidRPr="00130358">
        <w:rPr>
          <w:lang w:eastAsia="zh-CN"/>
        </w:rPr>
        <w:t>the serving</w:t>
      </w:r>
      <w:r w:rsidRPr="00130358">
        <w:t xml:space="preserve"> cell</w:t>
      </w:r>
      <w:r w:rsidRPr="00130358">
        <w:rPr>
          <w:lang w:eastAsia="zh-CN"/>
        </w:rPr>
        <w:t xml:space="preserve"> 1</w:t>
      </w:r>
      <w:r w:rsidRPr="00130358">
        <w:t>.</w:t>
      </w:r>
    </w:p>
    <w:p w14:paraId="703ADB7D" w14:textId="64AEE025" w:rsidR="00250644" w:rsidRPr="00130358" w:rsidRDefault="00250644" w:rsidP="00772922">
      <w:pPr>
        <w:pStyle w:val="B1"/>
      </w:pPr>
      <w:r w:rsidRPr="00130358">
        <w:t>1.</w:t>
      </w:r>
      <w:r w:rsidR="00772922" w:rsidRPr="00130358">
        <w:tab/>
      </w:r>
      <w:r w:rsidRPr="00130358">
        <w:t xml:space="preserve">Ensure the UE is in State 3A-RF according </w:t>
      </w:r>
      <w:r w:rsidR="00772922" w:rsidRPr="00130358">
        <w:t>to 3GPP TS</w:t>
      </w:r>
      <w:r w:rsidRPr="00130358">
        <w:t xml:space="preserve"> 36.508 [7] clause 7.2A.3.</w:t>
      </w:r>
    </w:p>
    <w:p w14:paraId="1D034B97" w14:textId="633C16FE" w:rsidR="00250644" w:rsidRPr="00130358" w:rsidRDefault="00250644" w:rsidP="00772922">
      <w:pPr>
        <w:pStyle w:val="B1"/>
      </w:pPr>
      <w:r w:rsidRPr="00130358">
        <w:t>2.</w:t>
      </w:r>
      <w:r w:rsidR="00772922" w:rsidRPr="00130358">
        <w:tab/>
      </w:r>
      <w:r w:rsidRPr="00130358">
        <w:t>Set the parameters according to Table 9.9.2</w:t>
      </w:r>
      <w:r w:rsidRPr="00130358">
        <w:rPr>
          <w:lang w:eastAsia="zh-CN"/>
        </w:rPr>
        <w:t>.2</w:t>
      </w:r>
      <w:r w:rsidRPr="00130358">
        <w:t>.5-</w:t>
      </w:r>
      <w:r w:rsidRPr="00130358">
        <w:rPr>
          <w:lang w:eastAsia="zh-CN"/>
        </w:rPr>
        <w:t>1</w:t>
      </w:r>
      <w:r w:rsidRPr="00130358">
        <w:t xml:space="preserve"> as appropriate. Propagation conditions are set according to Annex B clause B.1.1.</w:t>
      </w:r>
    </w:p>
    <w:p w14:paraId="22779907" w14:textId="3EC54F08" w:rsidR="00250644" w:rsidRPr="00130358" w:rsidRDefault="00250644" w:rsidP="00772922">
      <w:pPr>
        <w:pStyle w:val="B1"/>
      </w:pPr>
      <w:r w:rsidRPr="00130358">
        <w:t>3.</w:t>
      </w:r>
      <w:r w:rsidR="00772922" w:rsidRPr="00130358">
        <w:tab/>
      </w:r>
      <w:r w:rsidRPr="00130358">
        <w:t>SS shall transmit an RRCConnectionReconfiguration message.</w:t>
      </w:r>
    </w:p>
    <w:p w14:paraId="61366BB8" w14:textId="68F6A351" w:rsidR="00250644" w:rsidRPr="00130358" w:rsidRDefault="00250644" w:rsidP="00772922">
      <w:pPr>
        <w:pStyle w:val="B1"/>
      </w:pPr>
      <w:r w:rsidRPr="00130358">
        <w:t>4.</w:t>
      </w:r>
      <w:r w:rsidR="00772922" w:rsidRPr="00130358">
        <w:tab/>
      </w:r>
      <w:r w:rsidRPr="00130358">
        <w:t xml:space="preserve">The UE shall transmit </w:t>
      </w:r>
      <w:proofErr w:type="spellStart"/>
      <w:r w:rsidRPr="00130358">
        <w:t>RRCConnectionReconfigurationComplete</w:t>
      </w:r>
      <w:proofErr w:type="spellEnd"/>
      <w:r w:rsidRPr="00130358">
        <w:t xml:space="preserve"> message.</w:t>
      </w:r>
    </w:p>
    <w:p w14:paraId="7FCF6B4D" w14:textId="49873A67" w:rsidR="00250644" w:rsidRPr="00130358" w:rsidRDefault="00250644" w:rsidP="00772922">
      <w:pPr>
        <w:pStyle w:val="B1"/>
      </w:pPr>
      <w:r w:rsidRPr="00130358">
        <w:t>5.</w:t>
      </w:r>
      <w:r w:rsidR="00772922" w:rsidRPr="00130358">
        <w:tab/>
      </w:r>
      <w:r w:rsidRPr="00130358">
        <w:t xml:space="preserve">UE shall transmit periodically </w:t>
      </w:r>
      <w:proofErr w:type="spellStart"/>
      <w:r w:rsidRPr="00130358">
        <w:t>MeasurementReport</w:t>
      </w:r>
      <w:proofErr w:type="spellEnd"/>
      <w:r w:rsidRPr="00130358">
        <w:t xml:space="preserve"> messages.</w:t>
      </w:r>
    </w:p>
    <w:p w14:paraId="535453AB" w14:textId="00DDE5DF" w:rsidR="00250644" w:rsidRPr="00130358" w:rsidRDefault="00250644" w:rsidP="00772922">
      <w:pPr>
        <w:pStyle w:val="B1"/>
      </w:pPr>
      <w:r w:rsidRPr="00130358">
        <w:t>6.</w:t>
      </w:r>
      <w:r w:rsidR="00772922" w:rsidRPr="00130358">
        <w:tab/>
      </w:r>
      <w:r w:rsidR="005B557F" w:rsidRPr="00130358">
        <w:t xml:space="preserve">After 10s wait from Step 3, </w:t>
      </w:r>
      <w:r w:rsidRPr="00130358">
        <w:t xml:space="preserve">SS shall check the RSRQ value in </w:t>
      </w:r>
      <w:r w:rsidR="005B557F" w:rsidRPr="00130358">
        <w:t xml:space="preserve">periodical </w:t>
      </w:r>
      <w:proofErr w:type="spellStart"/>
      <w:r w:rsidRPr="00130358">
        <w:t>MeasurementReport</w:t>
      </w:r>
      <w:proofErr w:type="spellEnd"/>
      <w:r w:rsidRPr="00130358">
        <w:t xml:space="preserve"> messages. The </w:t>
      </w:r>
      <w:r w:rsidRPr="00130358">
        <w:rPr>
          <w:lang w:eastAsia="zh-CN"/>
        </w:rPr>
        <w:t>RSRQ value of serving Cell 1 reported by the UE</w:t>
      </w:r>
      <w:r w:rsidRPr="00130358">
        <w:t xml:space="preserve"> is compared to the </w:t>
      </w:r>
      <w:r w:rsidRPr="00130358">
        <w:rPr>
          <w:lang w:eastAsia="zh-CN"/>
        </w:rPr>
        <w:t>actual</w:t>
      </w:r>
      <w:r w:rsidRPr="00130358">
        <w:t xml:space="preserve"> RSRQ according to Table 9.9.2</w:t>
      </w:r>
      <w:r w:rsidRPr="00130358">
        <w:rPr>
          <w:lang w:eastAsia="zh-CN"/>
        </w:rPr>
        <w:t>.2</w:t>
      </w:r>
      <w:r w:rsidRPr="00130358">
        <w:t>.5-</w:t>
      </w:r>
      <w:r w:rsidRPr="00130358">
        <w:rPr>
          <w:lang w:eastAsia="zh-CN"/>
        </w:rPr>
        <w:t>2</w:t>
      </w:r>
      <w:r w:rsidRPr="00130358">
        <w:t>.</w:t>
      </w:r>
    </w:p>
    <w:p w14:paraId="651ABA22" w14:textId="310B2426" w:rsidR="00250644" w:rsidRPr="00130358" w:rsidRDefault="00250644" w:rsidP="00772922">
      <w:pPr>
        <w:pStyle w:val="B1"/>
      </w:pPr>
      <w:r w:rsidRPr="00130358">
        <w:t>7.</w:t>
      </w:r>
      <w:r w:rsidR="00772922" w:rsidRPr="00130358">
        <w:tab/>
      </w:r>
      <w:r w:rsidRPr="00130358">
        <w:t xml:space="preserve">The SS shall check </w:t>
      </w:r>
      <w:proofErr w:type="spellStart"/>
      <w:r w:rsidRPr="00130358">
        <w:t>MeasurementReport</w:t>
      </w:r>
      <w:proofErr w:type="spellEnd"/>
      <w:r w:rsidRPr="00130358">
        <w:t xml:space="preserve"> messages transmitted by the UE until the confidence level according to </w:t>
      </w:r>
      <w:r w:rsidRPr="00130358">
        <w:rPr>
          <w:rFonts w:eastAsia="??"/>
        </w:rPr>
        <w:t xml:space="preserve">Tables G.2.3-1 in Annex G.2 </w:t>
      </w:r>
      <w:r w:rsidRPr="00130358">
        <w:t>is achieved.</w:t>
      </w:r>
    </w:p>
    <w:p w14:paraId="4D63A396" w14:textId="77777777" w:rsidR="00250644" w:rsidRPr="00130358" w:rsidRDefault="00250644" w:rsidP="00483222">
      <w:pPr>
        <w:pStyle w:val="H6"/>
      </w:pPr>
      <w:r w:rsidRPr="00130358">
        <w:t>9.9.2</w:t>
      </w:r>
      <w:r w:rsidRPr="00130358">
        <w:rPr>
          <w:lang w:eastAsia="zh-CN"/>
        </w:rPr>
        <w:t>.2</w:t>
      </w:r>
      <w:r w:rsidRPr="00130358">
        <w:t>.4.3</w:t>
      </w:r>
      <w:r w:rsidRPr="00130358">
        <w:tab/>
        <w:t>Message contents</w:t>
      </w:r>
    </w:p>
    <w:p w14:paraId="0287874A" w14:textId="79C4AF86" w:rsidR="00250644" w:rsidRPr="00130358" w:rsidRDefault="00250644" w:rsidP="00D62538">
      <w:r w:rsidRPr="00130358">
        <w:t xml:space="preserve">Message contents are according </w:t>
      </w:r>
      <w:r w:rsidR="00772922" w:rsidRPr="00130358">
        <w:t>to 3GPP TS</w:t>
      </w:r>
      <w:r w:rsidRPr="00130358">
        <w:t xml:space="preserve"> 36.508 [7] values 4.6 with the following exceptions:</w:t>
      </w:r>
    </w:p>
    <w:p w14:paraId="245DD489" w14:textId="77777777" w:rsidR="00250644" w:rsidRPr="00130358" w:rsidRDefault="00250644" w:rsidP="00D62538">
      <w:pPr>
        <w:pStyle w:val="TH"/>
        <w:keepNext w:val="0"/>
        <w:keepLines w:val="0"/>
        <w:rPr>
          <w:lang w:eastAsia="zh-CN"/>
        </w:rPr>
      </w:pPr>
      <w:r w:rsidRPr="00130358">
        <w:t>Table 9.9.2</w:t>
      </w:r>
      <w:r w:rsidRPr="00130358">
        <w:rPr>
          <w:lang w:eastAsia="zh-CN"/>
        </w:rPr>
        <w:t>.2</w:t>
      </w:r>
      <w:r w:rsidRPr="00130358">
        <w:t xml:space="preserve">.4.3-1: Common </w:t>
      </w:r>
      <w:r w:rsidRPr="00130358">
        <w:rPr>
          <w:lang w:eastAsia="zh-CN"/>
        </w:rPr>
        <w:t xml:space="preserve">Exception messages for </w:t>
      </w:r>
      <w:r w:rsidRPr="00130358">
        <w:t xml:space="preserve">RSRQ </w:t>
      </w:r>
      <w:r w:rsidRPr="00130358">
        <w:rPr>
          <w:lang w:eastAsia="zh-CN"/>
        </w:rPr>
        <w:t>TDD</w:t>
      </w:r>
      <w:r w:rsidRPr="00130358">
        <w:t xml:space="preserve"> intra frequency absolute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250644" w:rsidRPr="00130358" w14:paraId="68A38850" w14:textId="77777777" w:rsidTr="00772922">
        <w:trPr>
          <w:cantSplit/>
          <w:jc w:val="center"/>
        </w:trPr>
        <w:tc>
          <w:tcPr>
            <w:tcW w:w="8316" w:type="dxa"/>
            <w:gridSpan w:val="2"/>
          </w:tcPr>
          <w:p w14:paraId="3EAF5D85" w14:textId="573E6945" w:rsidR="00250644" w:rsidRPr="00130358" w:rsidRDefault="00250644" w:rsidP="00D62538">
            <w:pPr>
              <w:pStyle w:val="TAH"/>
              <w:keepNext w:val="0"/>
              <w:keepLines w:val="0"/>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250644" w:rsidRPr="00130358" w14:paraId="29915975" w14:textId="77777777" w:rsidTr="00772922">
        <w:trPr>
          <w:cantSplit/>
          <w:jc w:val="center"/>
        </w:trPr>
        <w:tc>
          <w:tcPr>
            <w:tcW w:w="5986" w:type="dxa"/>
          </w:tcPr>
          <w:p w14:paraId="64B14C76" w14:textId="692342AB" w:rsidR="00250644" w:rsidRPr="00130358" w:rsidRDefault="00250644"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00CF3E30" w14:textId="77777777" w:rsidR="00250644" w:rsidRPr="00130358" w:rsidRDefault="00250644" w:rsidP="00D62538">
            <w:pPr>
              <w:pStyle w:val="TAL"/>
              <w:keepNext w:val="0"/>
              <w:keepLines w:val="0"/>
              <w:rPr>
                <w:lang w:eastAsia="zh-CN"/>
              </w:rPr>
            </w:pPr>
          </w:p>
        </w:tc>
      </w:tr>
      <w:tr w:rsidR="00250644" w:rsidRPr="00130358" w14:paraId="5697C49D" w14:textId="77777777" w:rsidTr="00772922">
        <w:trPr>
          <w:cantSplit/>
          <w:jc w:val="center"/>
        </w:trPr>
        <w:tc>
          <w:tcPr>
            <w:tcW w:w="5986" w:type="dxa"/>
          </w:tcPr>
          <w:p w14:paraId="4821A2D0" w14:textId="2300E1F3" w:rsidR="00250644" w:rsidRPr="00130358" w:rsidRDefault="00250644"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4D6FEB94" w14:textId="4708D0B1" w:rsidR="00250644" w:rsidRPr="00130358" w:rsidRDefault="00250644" w:rsidP="00D62538">
            <w:pPr>
              <w:pStyle w:val="TAL"/>
              <w:keepNext w:val="0"/>
              <w:keepLines w:val="0"/>
            </w:pPr>
            <w:r w:rsidRPr="00130358">
              <w:t>Table</w:t>
            </w:r>
            <w:r w:rsidR="00D62538" w:rsidRPr="00130358">
              <w:t xml:space="preserve"> </w:t>
            </w:r>
            <w:r w:rsidRPr="00130358">
              <w:t>H.3.</w:t>
            </w:r>
            <w:r w:rsidRPr="00130358">
              <w:rPr>
                <w:lang w:eastAsia="zh-CN"/>
              </w:rPr>
              <w:t>1</w:t>
            </w:r>
            <w:r w:rsidRPr="00130358">
              <w:t>-1</w:t>
            </w:r>
          </w:p>
          <w:p w14:paraId="59AD5F09" w14:textId="469FF7D2" w:rsidR="00250644" w:rsidRPr="00130358" w:rsidRDefault="00250644" w:rsidP="00D62538">
            <w:pPr>
              <w:pStyle w:val="TAL"/>
              <w:keepNext w:val="0"/>
              <w:keepLines w:val="0"/>
            </w:pPr>
            <w:r w:rsidRPr="00130358">
              <w:t>Table</w:t>
            </w:r>
            <w:r w:rsidR="00D62538" w:rsidRPr="00130358">
              <w:t xml:space="preserve"> </w:t>
            </w:r>
            <w:r w:rsidRPr="00130358">
              <w:t>H.3.5-1</w:t>
            </w:r>
          </w:p>
          <w:p w14:paraId="6B23C70A" w14:textId="6542B189" w:rsidR="00250644" w:rsidRPr="00130358" w:rsidRDefault="00250644" w:rsidP="00D62538">
            <w:pPr>
              <w:pStyle w:val="TAL"/>
              <w:keepNext w:val="0"/>
              <w:keepLines w:val="0"/>
            </w:pPr>
            <w:r w:rsidRPr="00130358">
              <w:t>Table</w:t>
            </w:r>
            <w:r w:rsidR="00D62538" w:rsidRPr="00130358">
              <w:t xml:space="preserve"> </w:t>
            </w:r>
            <w:r w:rsidRPr="00130358">
              <w:t>H.3.5-4</w:t>
            </w:r>
          </w:p>
        </w:tc>
      </w:tr>
    </w:tbl>
    <w:p w14:paraId="175EB027" w14:textId="77777777" w:rsidR="00250644" w:rsidRPr="00130358" w:rsidRDefault="00250644" w:rsidP="00D62538"/>
    <w:p w14:paraId="269877F9" w14:textId="77777777" w:rsidR="00250644" w:rsidRPr="00130358" w:rsidRDefault="00250644" w:rsidP="00D62538">
      <w:pPr>
        <w:pStyle w:val="TH"/>
        <w:keepNext w:val="0"/>
        <w:keepLines w:val="0"/>
      </w:pPr>
      <w:r w:rsidRPr="00130358">
        <w:t>Table 9.9.2</w:t>
      </w:r>
      <w:r w:rsidRPr="00130358">
        <w:rPr>
          <w:lang w:eastAsia="zh-CN"/>
        </w:rPr>
        <w:t>.2</w:t>
      </w:r>
      <w:r w:rsidRPr="00130358">
        <w:t>.4.3-</w:t>
      </w:r>
      <w:r w:rsidRPr="00130358">
        <w:rPr>
          <w:lang w:eastAsia="zh-CN"/>
        </w:rPr>
        <w:t>2</w:t>
      </w:r>
      <w:r w:rsidRPr="00130358">
        <w:t xml:space="preserve">: </w:t>
      </w:r>
      <w:proofErr w:type="spellStart"/>
      <w:r w:rsidRPr="00130358">
        <w:rPr>
          <w:i/>
        </w:rPr>
        <w:t>MeasResults</w:t>
      </w:r>
      <w:proofErr w:type="spellEnd"/>
      <w:r w:rsidRPr="00130358">
        <w:t>: Additional RSRQ TDD intra frequency absolute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250644" w:rsidRPr="00130358" w14:paraId="14772DC9" w14:textId="77777777" w:rsidTr="00D62538">
        <w:trPr>
          <w:cantSplit/>
          <w:jc w:val="center"/>
        </w:trPr>
        <w:tc>
          <w:tcPr>
            <w:tcW w:w="9536" w:type="dxa"/>
            <w:gridSpan w:val="4"/>
          </w:tcPr>
          <w:p w14:paraId="423F60F3" w14:textId="5271B20C" w:rsidR="00250644" w:rsidRPr="00130358" w:rsidRDefault="00250644"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250644" w:rsidRPr="00130358" w14:paraId="741D0394" w14:textId="77777777" w:rsidTr="00D62538">
        <w:trPr>
          <w:jc w:val="center"/>
        </w:trPr>
        <w:tc>
          <w:tcPr>
            <w:tcW w:w="4436" w:type="dxa"/>
          </w:tcPr>
          <w:p w14:paraId="3B2433E3" w14:textId="518B8157" w:rsidR="00250644" w:rsidRPr="00130358" w:rsidRDefault="00250644" w:rsidP="00D62538">
            <w:pPr>
              <w:pStyle w:val="TAH"/>
              <w:keepNext w:val="0"/>
              <w:keepLines w:val="0"/>
            </w:pPr>
            <w:r w:rsidRPr="00130358">
              <w:t>Information</w:t>
            </w:r>
            <w:r w:rsidR="00D62538" w:rsidRPr="00130358">
              <w:t xml:space="preserve"> </w:t>
            </w:r>
            <w:r w:rsidRPr="00130358">
              <w:t>Element</w:t>
            </w:r>
          </w:p>
        </w:tc>
        <w:tc>
          <w:tcPr>
            <w:tcW w:w="2267" w:type="dxa"/>
          </w:tcPr>
          <w:p w14:paraId="76E76A52" w14:textId="77777777" w:rsidR="00250644" w:rsidRPr="00130358" w:rsidRDefault="00250644" w:rsidP="00D62538">
            <w:pPr>
              <w:pStyle w:val="TAH"/>
              <w:keepNext w:val="0"/>
              <w:keepLines w:val="0"/>
            </w:pPr>
            <w:r w:rsidRPr="00130358">
              <w:t>Value/remark</w:t>
            </w:r>
          </w:p>
        </w:tc>
        <w:tc>
          <w:tcPr>
            <w:tcW w:w="1700" w:type="dxa"/>
          </w:tcPr>
          <w:p w14:paraId="26E6CA58" w14:textId="77777777" w:rsidR="00250644" w:rsidRPr="00130358" w:rsidRDefault="00250644" w:rsidP="00D62538">
            <w:pPr>
              <w:pStyle w:val="TAH"/>
              <w:keepNext w:val="0"/>
              <w:keepLines w:val="0"/>
            </w:pPr>
            <w:r w:rsidRPr="00130358">
              <w:t>Comment</w:t>
            </w:r>
          </w:p>
        </w:tc>
        <w:tc>
          <w:tcPr>
            <w:tcW w:w="1133" w:type="dxa"/>
          </w:tcPr>
          <w:p w14:paraId="7EED63DD" w14:textId="77777777" w:rsidR="00250644" w:rsidRPr="00130358" w:rsidRDefault="00250644" w:rsidP="00D62538">
            <w:pPr>
              <w:pStyle w:val="TAH"/>
              <w:keepNext w:val="0"/>
              <w:keepLines w:val="0"/>
            </w:pPr>
            <w:r w:rsidRPr="00130358">
              <w:t>Condition</w:t>
            </w:r>
          </w:p>
        </w:tc>
      </w:tr>
      <w:tr w:rsidR="00250644" w:rsidRPr="00130358" w14:paraId="7BE03F07" w14:textId="77777777" w:rsidTr="00D62538">
        <w:trPr>
          <w:jc w:val="center"/>
        </w:trPr>
        <w:tc>
          <w:tcPr>
            <w:tcW w:w="4436" w:type="dxa"/>
          </w:tcPr>
          <w:p w14:paraId="181F2CFE" w14:textId="6D3D72B2" w:rsidR="00250644" w:rsidRPr="00130358" w:rsidRDefault="00D62538" w:rsidP="00D62538">
            <w:pPr>
              <w:pStyle w:val="TAL"/>
              <w:keepNext w:val="0"/>
              <w:keepLines w:val="0"/>
            </w:pPr>
            <w:r w:rsidRPr="00130358">
              <w:t xml:space="preserve"> </w:t>
            </w:r>
            <w:proofErr w:type="spellStart"/>
            <w:r w:rsidR="00250644" w:rsidRPr="00130358">
              <w:t>MeasResults</w:t>
            </w:r>
            <w:proofErr w:type="spellEnd"/>
            <w:r w:rsidRPr="00130358">
              <w:t xml:space="preserve"> </w:t>
            </w:r>
            <w:r w:rsidR="00250644" w:rsidRPr="00130358">
              <w:t>::=</w:t>
            </w:r>
            <w:r w:rsidRPr="00130358">
              <w:t xml:space="preserve"> </w:t>
            </w:r>
            <w:r w:rsidR="00250644" w:rsidRPr="00130358">
              <w:t>SEQUENCE</w:t>
            </w:r>
            <w:r w:rsidRPr="00130358">
              <w:t xml:space="preserve"> </w:t>
            </w:r>
            <w:r w:rsidR="00250644" w:rsidRPr="00130358">
              <w:t>{</w:t>
            </w:r>
          </w:p>
        </w:tc>
        <w:tc>
          <w:tcPr>
            <w:tcW w:w="2267" w:type="dxa"/>
          </w:tcPr>
          <w:p w14:paraId="7F0DD939" w14:textId="77777777" w:rsidR="00250644" w:rsidRPr="00130358" w:rsidRDefault="00250644" w:rsidP="00D62538">
            <w:pPr>
              <w:pStyle w:val="TAL"/>
              <w:keepNext w:val="0"/>
              <w:keepLines w:val="0"/>
            </w:pPr>
          </w:p>
        </w:tc>
        <w:tc>
          <w:tcPr>
            <w:tcW w:w="1700" w:type="dxa"/>
          </w:tcPr>
          <w:p w14:paraId="51534E73" w14:textId="77777777" w:rsidR="00250644" w:rsidRPr="00130358" w:rsidRDefault="00250644" w:rsidP="00D62538">
            <w:pPr>
              <w:pStyle w:val="TAL"/>
              <w:keepNext w:val="0"/>
              <w:keepLines w:val="0"/>
            </w:pPr>
          </w:p>
        </w:tc>
        <w:tc>
          <w:tcPr>
            <w:tcW w:w="1133" w:type="dxa"/>
          </w:tcPr>
          <w:p w14:paraId="03F57D9A" w14:textId="77777777" w:rsidR="00250644" w:rsidRPr="00130358" w:rsidRDefault="00250644" w:rsidP="00D62538">
            <w:pPr>
              <w:pStyle w:val="TAL"/>
              <w:keepNext w:val="0"/>
              <w:keepLines w:val="0"/>
            </w:pPr>
          </w:p>
        </w:tc>
      </w:tr>
      <w:tr w:rsidR="00250644" w:rsidRPr="00130358" w14:paraId="2E115FF3" w14:textId="77777777" w:rsidTr="00D62538">
        <w:trPr>
          <w:jc w:val="center"/>
        </w:trPr>
        <w:tc>
          <w:tcPr>
            <w:tcW w:w="4436" w:type="dxa"/>
          </w:tcPr>
          <w:p w14:paraId="64DEF7B0" w14:textId="1AE951FB" w:rsidR="00250644" w:rsidRPr="00130358" w:rsidRDefault="00D62538" w:rsidP="00D62538">
            <w:pPr>
              <w:pStyle w:val="TAL"/>
              <w:keepNext w:val="0"/>
              <w:keepLines w:val="0"/>
              <w:rPr>
                <w:lang w:eastAsia="zh-CN"/>
              </w:rPr>
            </w:pPr>
            <w:r w:rsidRPr="00130358">
              <w:t xml:space="preserve">   </w:t>
            </w:r>
            <w:proofErr w:type="spellStart"/>
            <w:r w:rsidR="00250644" w:rsidRPr="00130358">
              <w:t>measI</w:t>
            </w:r>
            <w:r w:rsidR="00250644" w:rsidRPr="00130358">
              <w:rPr>
                <w:lang w:eastAsia="zh-CN"/>
              </w:rPr>
              <w:t>d</w:t>
            </w:r>
            <w:proofErr w:type="spellEnd"/>
          </w:p>
        </w:tc>
        <w:tc>
          <w:tcPr>
            <w:tcW w:w="2267" w:type="dxa"/>
          </w:tcPr>
          <w:p w14:paraId="58D0F66C" w14:textId="77777777" w:rsidR="00250644" w:rsidRPr="00130358" w:rsidRDefault="00250644" w:rsidP="00D62538">
            <w:pPr>
              <w:pStyle w:val="TAL"/>
              <w:keepNext w:val="0"/>
              <w:keepLines w:val="0"/>
              <w:rPr>
                <w:lang w:eastAsia="zh-CN"/>
              </w:rPr>
            </w:pPr>
            <w:r w:rsidRPr="00130358">
              <w:rPr>
                <w:lang w:eastAsia="zh-CN"/>
              </w:rPr>
              <w:t>1</w:t>
            </w:r>
          </w:p>
        </w:tc>
        <w:tc>
          <w:tcPr>
            <w:tcW w:w="1700" w:type="dxa"/>
          </w:tcPr>
          <w:p w14:paraId="638A851E" w14:textId="77777777" w:rsidR="00250644" w:rsidRPr="00130358" w:rsidRDefault="00250644" w:rsidP="00D62538">
            <w:pPr>
              <w:pStyle w:val="TAL"/>
              <w:keepNext w:val="0"/>
              <w:keepLines w:val="0"/>
            </w:pPr>
          </w:p>
        </w:tc>
        <w:tc>
          <w:tcPr>
            <w:tcW w:w="1133" w:type="dxa"/>
          </w:tcPr>
          <w:p w14:paraId="5421C1B7" w14:textId="77777777" w:rsidR="00250644" w:rsidRPr="00130358" w:rsidRDefault="00250644" w:rsidP="00D62538">
            <w:pPr>
              <w:pStyle w:val="TAL"/>
              <w:keepNext w:val="0"/>
              <w:keepLines w:val="0"/>
            </w:pPr>
          </w:p>
        </w:tc>
      </w:tr>
      <w:tr w:rsidR="00250644" w:rsidRPr="00130358" w14:paraId="62275D47" w14:textId="77777777" w:rsidTr="00D62538">
        <w:trPr>
          <w:jc w:val="center"/>
        </w:trPr>
        <w:tc>
          <w:tcPr>
            <w:tcW w:w="4436" w:type="dxa"/>
          </w:tcPr>
          <w:p w14:paraId="6B9AB847" w14:textId="6F86CE8B" w:rsidR="00250644" w:rsidRPr="00130358" w:rsidRDefault="00D62538" w:rsidP="00D62538">
            <w:pPr>
              <w:pStyle w:val="TAL"/>
              <w:keepNext w:val="0"/>
              <w:keepLines w:val="0"/>
            </w:pPr>
            <w:r w:rsidRPr="00130358">
              <w:t xml:space="preserve">    </w:t>
            </w:r>
            <w:proofErr w:type="spellStart"/>
            <w:r w:rsidR="00250644" w:rsidRPr="00130358">
              <w:t>meaResultServ</w:t>
            </w:r>
            <w:r w:rsidR="00250644" w:rsidRPr="00130358">
              <w:rPr>
                <w:lang w:eastAsia="zh-CN"/>
              </w:rPr>
              <w:t>Cell</w:t>
            </w:r>
            <w:proofErr w:type="spellEnd"/>
            <w:r w:rsidRPr="00130358">
              <w:rPr>
                <w:lang w:eastAsia="zh-CN"/>
              </w:rPr>
              <w:t xml:space="preserve"> </w:t>
            </w:r>
            <w:r w:rsidR="00250644" w:rsidRPr="00130358">
              <w:rPr>
                <w:lang w:eastAsia="zh-CN"/>
              </w:rPr>
              <w:t>SEQUENCE</w:t>
            </w:r>
            <w:r w:rsidRPr="00130358">
              <w:rPr>
                <w:lang w:eastAsia="zh-CN"/>
              </w:rPr>
              <w:t xml:space="preserve"> </w:t>
            </w:r>
            <w:r w:rsidR="00250644" w:rsidRPr="00130358">
              <w:rPr>
                <w:lang w:eastAsia="zh-CN"/>
              </w:rPr>
              <w:t>{</w:t>
            </w:r>
          </w:p>
        </w:tc>
        <w:tc>
          <w:tcPr>
            <w:tcW w:w="2267" w:type="dxa"/>
          </w:tcPr>
          <w:p w14:paraId="299C752E" w14:textId="77777777" w:rsidR="00250644" w:rsidRPr="00130358" w:rsidRDefault="00250644" w:rsidP="00D62538">
            <w:pPr>
              <w:pStyle w:val="TAL"/>
              <w:keepNext w:val="0"/>
              <w:keepLines w:val="0"/>
            </w:pPr>
          </w:p>
        </w:tc>
        <w:tc>
          <w:tcPr>
            <w:tcW w:w="1700" w:type="dxa"/>
          </w:tcPr>
          <w:p w14:paraId="72482313" w14:textId="77777777" w:rsidR="00250644" w:rsidRPr="00130358" w:rsidRDefault="00250644" w:rsidP="00D62538">
            <w:pPr>
              <w:pStyle w:val="TAL"/>
              <w:keepNext w:val="0"/>
              <w:keepLines w:val="0"/>
            </w:pPr>
          </w:p>
        </w:tc>
        <w:tc>
          <w:tcPr>
            <w:tcW w:w="1133" w:type="dxa"/>
          </w:tcPr>
          <w:p w14:paraId="5476870A" w14:textId="77777777" w:rsidR="00250644" w:rsidRPr="00130358" w:rsidRDefault="00250644" w:rsidP="00D62538">
            <w:pPr>
              <w:pStyle w:val="TAL"/>
              <w:keepNext w:val="0"/>
              <w:keepLines w:val="0"/>
            </w:pPr>
          </w:p>
        </w:tc>
      </w:tr>
      <w:tr w:rsidR="00250644" w:rsidRPr="00130358" w14:paraId="0681BE02" w14:textId="77777777" w:rsidTr="00D62538">
        <w:trPr>
          <w:jc w:val="center"/>
        </w:trPr>
        <w:tc>
          <w:tcPr>
            <w:tcW w:w="4436" w:type="dxa"/>
          </w:tcPr>
          <w:p w14:paraId="1B32540C" w14:textId="332AFC2C" w:rsidR="00250644" w:rsidRPr="00130358" w:rsidRDefault="00D62538" w:rsidP="00D62538">
            <w:pPr>
              <w:pStyle w:val="TAL"/>
              <w:keepNext w:val="0"/>
              <w:keepLines w:val="0"/>
            </w:pPr>
            <w:r w:rsidRPr="00130358">
              <w:t xml:space="preserve">     </w:t>
            </w:r>
            <w:proofErr w:type="spellStart"/>
            <w:r w:rsidR="00250644" w:rsidRPr="00130358">
              <w:t>rsrpResult</w:t>
            </w:r>
            <w:proofErr w:type="spellEnd"/>
          </w:p>
        </w:tc>
        <w:tc>
          <w:tcPr>
            <w:tcW w:w="2267" w:type="dxa"/>
          </w:tcPr>
          <w:p w14:paraId="74CF0F5F" w14:textId="77777777" w:rsidR="00250644" w:rsidRPr="00130358" w:rsidRDefault="00250644" w:rsidP="00D62538">
            <w:pPr>
              <w:pStyle w:val="TAL"/>
              <w:keepNext w:val="0"/>
              <w:keepLines w:val="0"/>
            </w:pPr>
          </w:p>
        </w:tc>
        <w:tc>
          <w:tcPr>
            <w:tcW w:w="1700" w:type="dxa"/>
          </w:tcPr>
          <w:p w14:paraId="468DA67F" w14:textId="408CEC19" w:rsidR="00250644" w:rsidRPr="00130358" w:rsidRDefault="00250644"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4339410F" w14:textId="77777777" w:rsidR="00250644" w:rsidRPr="00130358" w:rsidRDefault="00250644" w:rsidP="00D62538">
            <w:pPr>
              <w:pStyle w:val="TAL"/>
              <w:keepNext w:val="0"/>
              <w:keepLines w:val="0"/>
            </w:pPr>
          </w:p>
        </w:tc>
      </w:tr>
      <w:tr w:rsidR="00250644" w:rsidRPr="00130358" w14:paraId="76C0FADF" w14:textId="77777777" w:rsidTr="00D62538">
        <w:trPr>
          <w:jc w:val="center"/>
        </w:trPr>
        <w:tc>
          <w:tcPr>
            <w:tcW w:w="4436" w:type="dxa"/>
          </w:tcPr>
          <w:p w14:paraId="3A63193C" w14:textId="4BB1E5D5" w:rsidR="00250644" w:rsidRPr="00130358" w:rsidRDefault="00D62538" w:rsidP="00D62538">
            <w:pPr>
              <w:pStyle w:val="TAL"/>
              <w:keepNext w:val="0"/>
              <w:keepLines w:val="0"/>
            </w:pPr>
            <w:r w:rsidRPr="00130358">
              <w:t xml:space="preserve">     </w:t>
            </w:r>
            <w:proofErr w:type="spellStart"/>
            <w:r w:rsidR="00250644" w:rsidRPr="00130358">
              <w:t>rsrqResult</w:t>
            </w:r>
            <w:proofErr w:type="spellEnd"/>
          </w:p>
        </w:tc>
        <w:tc>
          <w:tcPr>
            <w:tcW w:w="2267" w:type="dxa"/>
          </w:tcPr>
          <w:p w14:paraId="06CBE9B8" w14:textId="77777777" w:rsidR="00250644" w:rsidRPr="00130358" w:rsidRDefault="00250644" w:rsidP="00D62538">
            <w:pPr>
              <w:pStyle w:val="TAL"/>
              <w:keepNext w:val="0"/>
              <w:keepLines w:val="0"/>
            </w:pPr>
          </w:p>
        </w:tc>
        <w:tc>
          <w:tcPr>
            <w:tcW w:w="1700" w:type="dxa"/>
          </w:tcPr>
          <w:p w14:paraId="57D1DFEE" w14:textId="7BC7FC0E" w:rsidR="00250644" w:rsidRPr="00130358" w:rsidRDefault="00250644"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29888E1F" w14:textId="77777777" w:rsidR="00250644" w:rsidRPr="00130358" w:rsidRDefault="00250644" w:rsidP="00D62538">
            <w:pPr>
              <w:pStyle w:val="TAL"/>
              <w:keepNext w:val="0"/>
              <w:keepLines w:val="0"/>
            </w:pPr>
          </w:p>
        </w:tc>
      </w:tr>
      <w:tr w:rsidR="00250644" w:rsidRPr="00130358" w14:paraId="0F781CD3" w14:textId="77777777" w:rsidTr="00D62538">
        <w:trPr>
          <w:jc w:val="center"/>
        </w:trPr>
        <w:tc>
          <w:tcPr>
            <w:tcW w:w="4436" w:type="dxa"/>
          </w:tcPr>
          <w:p w14:paraId="64654561" w14:textId="328F6157" w:rsidR="00250644" w:rsidRPr="00130358" w:rsidRDefault="00D62538" w:rsidP="00D62538">
            <w:pPr>
              <w:pStyle w:val="TAL"/>
              <w:keepNext w:val="0"/>
              <w:keepLines w:val="0"/>
            </w:pPr>
            <w:r w:rsidRPr="00130358">
              <w:t xml:space="preserve">   </w:t>
            </w:r>
            <w:r w:rsidR="00250644" w:rsidRPr="00130358">
              <w:t>}</w:t>
            </w:r>
          </w:p>
        </w:tc>
        <w:tc>
          <w:tcPr>
            <w:tcW w:w="2267" w:type="dxa"/>
          </w:tcPr>
          <w:p w14:paraId="1C238A8F" w14:textId="77777777" w:rsidR="00250644" w:rsidRPr="00130358" w:rsidRDefault="00250644" w:rsidP="00D62538">
            <w:pPr>
              <w:pStyle w:val="TAL"/>
              <w:keepNext w:val="0"/>
              <w:keepLines w:val="0"/>
            </w:pPr>
          </w:p>
        </w:tc>
        <w:tc>
          <w:tcPr>
            <w:tcW w:w="1700" w:type="dxa"/>
          </w:tcPr>
          <w:p w14:paraId="1A874E24" w14:textId="77777777" w:rsidR="00250644" w:rsidRPr="00130358" w:rsidRDefault="00250644" w:rsidP="00D62538">
            <w:pPr>
              <w:pStyle w:val="TAL"/>
              <w:keepNext w:val="0"/>
              <w:keepLines w:val="0"/>
            </w:pPr>
          </w:p>
        </w:tc>
        <w:tc>
          <w:tcPr>
            <w:tcW w:w="1133" w:type="dxa"/>
          </w:tcPr>
          <w:p w14:paraId="53CD8BC6" w14:textId="77777777" w:rsidR="00250644" w:rsidRPr="00130358" w:rsidRDefault="00250644" w:rsidP="00D62538">
            <w:pPr>
              <w:pStyle w:val="TAL"/>
              <w:keepNext w:val="0"/>
              <w:keepLines w:val="0"/>
            </w:pPr>
          </w:p>
        </w:tc>
      </w:tr>
      <w:tr w:rsidR="00250644" w:rsidRPr="00130358" w14:paraId="5E18F059" w14:textId="77777777" w:rsidTr="00D62538">
        <w:trPr>
          <w:jc w:val="center"/>
        </w:trPr>
        <w:tc>
          <w:tcPr>
            <w:tcW w:w="4436" w:type="dxa"/>
          </w:tcPr>
          <w:p w14:paraId="0DF681BA" w14:textId="77777777" w:rsidR="00250644" w:rsidRPr="00130358" w:rsidRDefault="00250644" w:rsidP="00D62538">
            <w:pPr>
              <w:pStyle w:val="TAL"/>
              <w:keepNext w:val="0"/>
              <w:keepLines w:val="0"/>
            </w:pPr>
            <w:r w:rsidRPr="00130358">
              <w:t>}</w:t>
            </w:r>
          </w:p>
        </w:tc>
        <w:tc>
          <w:tcPr>
            <w:tcW w:w="2267" w:type="dxa"/>
          </w:tcPr>
          <w:p w14:paraId="44DB8374" w14:textId="77777777" w:rsidR="00250644" w:rsidRPr="00130358" w:rsidRDefault="00250644" w:rsidP="00D62538">
            <w:pPr>
              <w:pStyle w:val="TAL"/>
              <w:keepNext w:val="0"/>
              <w:keepLines w:val="0"/>
            </w:pPr>
          </w:p>
        </w:tc>
        <w:tc>
          <w:tcPr>
            <w:tcW w:w="1700" w:type="dxa"/>
          </w:tcPr>
          <w:p w14:paraId="344ECC89" w14:textId="77777777" w:rsidR="00250644" w:rsidRPr="00130358" w:rsidRDefault="00250644" w:rsidP="00D62538">
            <w:pPr>
              <w:pStyle w:val="TAL"/>
              <w:keepNext w:val="0"/>
              <w:keepLines w:val="0"/>
            </w:pPr>
          </w:p>
        </w:tc>
        <w:tc>
          <w:tcPr>
            <w:tcW w:w="1133" w:type="dxa"/>
          </w:tcPr>
          <w:p w14:paraId="4E0983FA" w14:textId="77777777" w:rsidR="00250644" w:rsidRPr="00130358" w:rsidRDefault="00250644" w:rsidP="00D62538">
            <w:pPr>
              <w:pStyle w:val="TAL"/>
              <w:keepNext w:val="0"/>
              <w:keepLines w:val="0"/>
            </w:pPr>
          </w:p>
        </w:tc>
      </w:tr>
    </w:tbl>
    <w:p w14:paraId="7DC98110" w14:textId="77777777" w:rsidR="00250644" w:rsidRPr="00130358" w:rsidRDefault="00250644" w:rsidP="00D62538"/>
    <w:p w14:paraId="366930E2" w14:textId="77777777" w:rsidR="00250644" w:rsidRPr="00130358" w:rsidRDefault="00250644" w:rsidP="00D62538">
      <w:pPr>
        <w:pStyle w:val="Heading5"/>
        <w:keepNext w:val="0"/>
        <w:keepLines w:val="0"/>
      </w:pPr>
      <w:r w:rsidRPr="00130358">
        <w:t>9.9.2</w:t>
      </w:r>
      <w:r w:rsidRPr="00130358">
        <w:rPr>
          <w:lang w:eastAsia="zh-CN"/>
        </w:rPr>
        <w:t>.2</w:t>
      </w:r>
      <w:r w:rsidRPr="00130358">
        <w:t>.5</w:t>
      </w:r>
      <w:r w:rsidRPr="00130358">
        <w:tab/>
        <w:t>Test requirement</w:t>
      </w:r>
    </w:p>
    <w:p w14:paraId="7C85217E" w14:textId="77777777" w:rsidR="00250644" w:rsidRPr="00130358" w:rsidRDefault="00250644" w:rsidP="00D62538">
      <w:r w:rsidRPr="00130358">
        <w:t>Table 9.9.2</w:t>
      </w:r>
      <w:r w:rsidRPr="00130358">
        <w:rPr>
          <w:lang w:eastAsia="zh-CN"/>
        </w:rPr>
        <w:t>.2</w:t>
      </w:r>
      <w:r w:rsidRPr="00130358">
        <w:t>.5-</w:t>
      </w:r>
      <w:r w:rsidRPr="00130358">
        <w:rPr>
          <w:lang w:eastAsia="zh-CN"/>
        </w:rPr>
        <w:t>1</w:t>
      </w:r>
      <w:r w:rsidRPr="00130358">
        <w:t xml:space="preserve"> defines the primary level settings including test tolerances for all tests.</w:t>
      </w:r>
    </w:p>
    <w:p w14:paraId="1A62E559" w14:textId="77777777" w:rsidR="00250644" w:rsidRPr="00130358" w:rsidRDefault="00250644" w:rsidP="00D62538">
      <w:r w:rsidRPr="00130358">
        <w:t>Each RSRQ TDD intra frequency absolute accuracy test shall meet the reported values test requirements in Table 9.9.2</w:t>
      </w:r>
      <w:r w:rsidRPr="00130358">
        <w:rPr>
          <w:lang w:eastAsia="zh-CN"/>
        </w:rPr>
        <w:t>.2</w:t>
      </w:r>
      <w:r w:rsidRPr="00130358">
        <w:t>.5-</w:t>
      </w:r>
      <w:r w:rsidRPr="00130358">
        <w:rPr>
          <w:lang w:eastAsia="zh-CN"/>
        </w:rPr>
        <w:t>2</w:t>
      </w:r>
      <w:r w:rsidRPr="00130358">
        <w:t>.</w:t>
      </w:r>
    </w:p>
    <w:p w14:paraId="5F05437F" w14:textId="77777777" w:rsidR="00250644" w:rsidRPr="00130358" w:rsidRDefault="00250644" w:rsidP="00D62538">
      <w:pPr>
        <w:pStyle w:val="TH"/>
        <w:keepNext w:val="0"/>
        <w:keepLines w:val="0"/>
        <w:rPr>
          <w:lang w:eastAsia="zh-CN"/>
        </w:rPr>
      </w:pPr>
      <w:r w:rsidRPr="00130358">
        <w:t>Table 9.9.2</w:t>
      </w:r>
      <w:r w:rsidRPr="00130358">
        <w:rPr>
          <w:lang w:eastAsia="zh-CN"/>
        </w:rPr>
        <w:t>.2</w:t>
      </w:r>
      <w:r w:rsidRPr="00130358">
        <w:t>.5-</w:t>
      </w:r>
      <w:r w:rsidRPr="00130358">
        <w:rPr>
          <w:lang w:eastAsia="zh-CN"/>
        </w:rPr>
        <w:t>1</w:t>
      </w:r>
      <w:r w:rsidRPr="00130358">
        <w:t>: Cell Specific Test requirement Parameters for RSRQ TDD intra frequency absolute accuracy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1"/>
        <w:gridCol w:w="2874"/>
        <w:gridCol w:w="2047"/>
        <w:gridCol w:w="2675"/>
      </w:tblGrid>
      <w:tr w:rsidR="00250644" w:rsidRPr="00130358" w14:paraId="7884317F" w14:textId="77777777" w:rsidTr="00772922">
        <w:trPr>
          <w:cantSplit/>
          <w:tblHeader/>
          <w:jc w:val="center"/>
        </w:trPr>
        <w:tc>
          <w:tcPr>
            <w:tcW w:w="2585" w:type="pct"/>
            <w:gridSpan w:val="2"/>
            <w:vMerge w:val="restart"/>
            <w:vAlign w:val="center"/>
          </w:tcPr>
          <w:p w14:paraId="67FB59DE" w14:textId="77777777" w:rsidR="00250644" w:rsidRPr="00130358" w:rsidRDefault="00250644" w:rsidP="00D62538">
            <w:pPr>
              <w:pStyle w:val="TAH"/>
              <w:keepNext w:val="0"/>
              <w:keepLines w:val="0"/>
              <w:rPr>
                <w:rFonts w:cs="Arial"/>
              </w:rPr>
            </w:pPr>
            <w:r w:rsidRPr="00130358">
              <w:rPr>
                <w:rFonts w:cs="Arial"/>
              </w:rPr>
              <w:t>Parameter</w:t>
            </w:r>
          </w:p>
        </w:tc>
        <w:tc>
          <w:tcPr>
            <w:tcW w:w="1047" w:type="pct"/>
            <w:vMerge w:val="restart"/>
            <w:vAlign w:val="center"/>
          </w:tcPr>
          <w:p w14:paraId="30B387B8" w14:textId="77777777" w:rsidR="00250644" w:rsidRPr="00130358" w:rsidRDefault="00250644" w:rsidP="00D62538">
            <w:pPr>
              <w:pStyle w:val="TAH"/>
              <w:keepNext w:val="0"/>
              <w:keepLines w:val="0"/>
              <w:rPr>
                <w:rFonts w:cs="Arial"/>
              </w:rPr>
            </w:pPr>
            <w:r w:rsidRPr="00130358">
              <w:rPr>
                <w:rFonts w:cs="Arial"/>
              </w:rPr>
              <w:t>Unit</w:t>
            </w:r>
          </w:p>
        </w:tc>
        <w:tc>
          <w:tcPr>
            <w:tcW w:w="1368" w:type="pct"/>
            <w:vAlign w:val="center"/>
          </w:tcPr>
          <w:p w14:paraId="726A7129" w14:textId="77777777" w:rsidR="00250644" w:rsidRPr="00130358" w:rsidRDefault="00250644" w:rsidP="00D62538">
            <w:pPr>
              <w:pStyle w:val="TAH"/>
              <w:keepNext w:val="0"/>
              <w:keepLines w:val="0"/>
              <w:rPr>
                <w:rFonts w:cs="Arial"/>
              </w:rPr>
            </w:pPr>
            <w:r w:rsidRPr="00130358">
              <w:rPr>
                <w:rFonts w:cs="Arial"/>
              </w:rPr>
              <w:t>Test</w:t>
            </w:r>
          </w:p>
        </w:tc>
      </w:tr>
      <w:tr w:rsidR="00250644" w:rsidRPr="00130358" w14:paraId="18955A55" w14:textId="77777777" w:rsidTr="00772922">
        <w:trPr>
          <w:cantSplit/>
          <w:tblHeader/>
          <w:jc w:val="center"/>
        </w:trPr>
        <w:tc>
          <w:tcPr>
            <w:tcW w:w="2585" w:type="pct"/>
            <w:gridSpan w:val="2"/>
            <w:vMerge/>
            <w:vAlign w:val="center"/>
          </w:tcPr>
          <w:p w14:paraId="026BBBDE" w14:textId="77777777" w:rsidR="00250644" w:rsidRPr="00130358" w:rsidRDefault="00250644" w:rsidP="00D62538">
            <w:pPr>
              <w:pStyle w:val="TAH"/>
              <w:keepNext w:val="0"/>
              <w:keepLines w:val="0"/>
              <w:rPr>
                <w:rFonts w:cs="Arial"/>
              </w:rPr>
            </w:pPr>
          </w:p>
        </w:tc>
        <w:tc>
          <w:tcPr>
            <w:tcW w:w="1047" w:type="pct"/>
            <w:vMerge/>
            <w:vAlign w:val="center"/>
          </w:tcPr>
          <w:p w14:paraId="7A12E852" w14:textId="77777777" w:rsidR="00250644" w:rsidRPr="00130358" w:rsidRDefault="00250644" w:rsidP="00D62538">
            <w:pPr>
              <w:pStyle w:val="TAH"/>
              <w:keepNext w:val="0"/>
              <w:keepLines w:val="0"/>
              <w:rPr>
                <w:rFonts w:cs="Arial"/>
              </w:rPr>
            </w:pPr>
          </w:p>
        </w:tc>
        <w:tc>
          <w:tcPr>
            <w:tcW w:w="1368" w:type="pct"/>
            <w:vAlign w:val="center"/>
          </w:tcPr>
          <w:p w14:paraId="4267863B" w14:textId="3487A832" w:rsidR="00250644" w:rsidRPr="00130358" w:rsidRDefault="00250644"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250644" w:rsidRPr="00130358" w14:paraId="31E4BAA5" w14:textId="77777777" w:rsidTr="00772922">
        <w:trPr>
          <w:cantSplit/>
          <w:jc w:val="center"/>
        </w:trPr>
        <w:tc>
          <w:tcPr>
            <w:tcW w:w="2585" w:type="pct"/>
            <w:gridSpan w:val="2"/>
            <w:vAlign w:val="center"/>
          </w:tcPr>
          <w:p w14:paraId="34B71AA3" w14:textId="7A971884" w:rsidR="00250644" w:rsidRPr="00130358" w:rsidRDefault="00250644"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047" w:type="pct"/>
            <w:vAlign w:val="center"/>
          </w:tcPr>
          <w:p w14:paraId="6F85BC0C" w14:textId="77777777" w:rsidR="00250644" w:rsidRPr="00130358" w:rsidRDefault="00250644" w:rsidP="00D62538">
            <w:pPr>
              <w:pStyle w:val="TAC"/>
              <w:keepNext w:val="0"/>
              <w:keepLines w:val="0"/>
              <w:rPr>
                <w:rFonts w:cs="Arial"/>
              </w:rPr>
            </w:pPr>
          </w:p>
        </w:tc>
        <w:tc>
          <w:tcPr>
            <w:tcW w:w="1368" w:type="pct"/>
            <w:vAlign w:val="center"/>
          </w:tcPr>
          <w:p w14:paraId="788C1A95" w14:textId="77777777" w:rsidR="00250644" w:rsidRPr="00130358" w:rsidRDefault="00250644" w:rsidP="00D62538">
            <w:pPr>
              <w:pStyle w:val="TAC"/>
              <w:keepNext w:val="0"/>
              <w:keepLines w:val="0"/>
              <w:rPr>
                <w:rFonts w:cs="Arial"/>
              </w:rPr>
            </w:pPr>
            <w:r w:rsidRPr="00130358">
              <w:rPr>
                <w:rFonts w:cs="Arial"/>
              </w:rPr>
              <w:t>1</w:t>
            </w:r>
          </w:p>
        </w:tc>
      </w:tr>
      <w:tr w:rsidR="00250644" w:rsidRPr="00130358" w14:paraId="4E4F7FBB" w14:textId="77777777" w:rsidTr="00772922">
        <w:trPr>
          <w:cantSplit/>
          <w:jc w:val="center"/>
        </w:trPr>
        <w:tc>
          <w:tcPr>
            <w:tcW w:w="2585" w:type="pct"/>
            <w:gridSpan w:val="2"/>
            <w:vAlign w:val="center"/>
          </w:tcPr>
          <w:p w14:paraId="2ED910CD" w14:textId="77777777" w:rsidR="00250644" w:rsidRPr="00130358" w:rsidRDefault="00250644" w:rsidP="00D62538">
            <w:pPr>
              <w:pStyle w:val="TAL"/>
              <w:keepNext w:val="0"/>
              <w:keepLines w:val="0"/>
              <w:rPr>
                <w:rFonts w:cs="Arial"/>
              </w:rPr>
            </w:pPr>
            <w:proofErr w:type="spellStart"/>
            <w:r w:rsidRPr="00130358">
              <w:rPr>
                <w:rFonts w:cs="Arial"/>
              </w:rPr>
              <w:t>BW</w:t>
            </w:r>
            <w:r w:rsidRPr="00130358">
              <w:rPr>
                <w:rFonts w:cs="Arial"/>
                <w:vertAlign w:val="subscript"/>
              </w:rPr>
              <w:t>channel</w:t>
            </w:r>
            <w:proofErr w:type="spellEnd"/>
          </w:p>
        </w:tc>
        <w:tc>
          <w:tcPr>
            <w:tcW w:w="1047" w:type="pct"/>
            <w:vAlign w:val="center"/>
          </w:tcPr>
          <w:p w14:paraId="58665F8A" w14:textId="77777777" w:rsidR="00250644" w:rsidRPr="00130358" w:rsidRDefault="00250644" w:rsidP="00D62538">
            <w:pPr>
              <w:pStyle w:val="TAC"/>
              <w:keepNext w:val="0"/>
              <w:keepLines w:val="0"/>
              <w:rPr>
                <w:rFonts w:cs="Arial"/>
              </w:rPr>
            </w:pPr>
            <w:r w:rsidRPr="00130358">
              <w:rPr>
                <w:rFonts w:cs="Arial"/>
              </w:rPr>
              <w:t>MHz</w:t>
            </w:r>
          </w:p>
        </w:tc>
        <w:tc>
          <w:tcPr>
            <w:tcW w:w="1368" w:type="pct"/>
            <w:vAlign w:val="center"/>
          </w:tcPr>
          <w:p w14:paraId="6A6C0D84" w14:textId="77777777" w:rsidR="00250644" w:rsidRPr="00130358" w:rsidRDefault="00250644" w:rsidP="00D62538">
            <w:pPr>
              <w:pStyle w:val="TAC"/>
              <w:keepNext w:val="0"/>
              <w:keepLines w:val="0"/>
              <w:rPr>
                <w:rFonts w:cs="Arial"/>
              </w:rPr>
            </w:pPr>
            <w:r w:rsidRPr="00130358">
              <w:rPr>
                <w:rFonts w:cs="Arial"/>
              </w:rPr>
              <w:t>10</w:t>
            </w:r>
          </w:p>
        </w:tc>
      </w:tr>
      <w:tr w:rsidR="00250644" w:rsidRPr="00130358" w14:paraId="0743DC6C" w14:textId="77777777" w:rsidTr="00772922">
        <w:trPr>
          <w:cantSplit/>
          <w:jc w:val="center"/>
        </w:trPr>
        <w:tc>
          <w:tcPr>
            <w:tcW w:w="2585" w:type="pct"/>
            <w:gridSpan w:val="2"/>
            <w:vAlign w:val="center"/>
          </w:tcPr>
          <w:p w14:paraId="5AE40FA9" w14:textId="068FCC87" w:rsidR="00250644" w:rsidRPr="00130358" w:rsidRDefault="00250644" w:rsidP="00D62538">
            <w:pPr>
              <w:pStyle w:val="TAL"/>
              <w:keepNext w:val="0"/>
              <w:keepLines w:val="0"/>
              <w:rPr>
                <w:rFonts w:cs="Arial"/>
              </w:rPr>
            </w:pPr>
            <w:r w:rsidRPr="00130358">
              <w:rPr>
                <w:bCs/>
              </w:rPr>
              <w:t>Antenna</w:t>
            </w:r>
            <w:r w:rsidR="00D62538" w:rsidRPr="00130358">
              <w:rPr>
                <w:bCs/>
              </w:rPr>
              <w:t xml:space="preserve"> </w:t>
            </w:r>
            <w:r w:rsidRPr="00130358">
              <w:rPr>
                <w:bCs/>
              </w:rPr>
              <w:t>Configuration</w:t>
            </w:r>
          </w:p>
        </w:tc>
        <w:tc>
          <w:tcPr>
            <w:tcW w:w="1047" w:type="pct"/>
            <w:vAlign w:val="center"/>
          </w:tcPr>
          <w:p w14:paraId="7A39A15B" w14:textId="77777777" w:rsidR="00250644" w:rsidRPr="00130358" w:rsidRDefault="00250644" w:rsidP="00D62538">
            <w:pPr>
              <w:pStyle w:val="TAC"/>
              <w:keepNext w:val="0"/>
              <w:keepLines w:val="0"/>
              <w:rPr>
                <w:rFonts w:cs="Arial"/>
              </w:rPr>
            </w:pPr>
          </w:p>
        </w:tc>
        <w:tc>
          <w:tcPr>
            <w:tcW w:w="1368" w:type="pct"/>
            <w:vAlign w:val="center"/>
          </w:tcPr>
          <w:p w14:paraId="0FF00D88" w14:textId="77777777" w:rsidR="00250644" w:rsidRPr="00130358" w:rsidRDefault="00250644" w:rsidP="00D62538">
            <w:pPr>
              <w:pStyle w:val="TAC"/>
              <w:keepNext w:val="0"/>
              <w:keepLines w:val="0"/>
              <w:rPr>
                <w:rFonts w:cs="Arial"/>
                <w:lang w:eastAsia="zh-CN"/>
              </w:rPr>
            </w:pPr>
            <w:r w:rsidRPr="00130358">
              <w:rPr>
                <w:bCs/>
              </w:rPr>
              <w:t>1x2</w:t>
            </w:r>
          </w:p>
        </w:tc>
      </w:tr>
      <w:tr w:rsidR="00250644" w:rsidRPr="00130358" w14:paraId="39A887CB" w14:textId="77777777" w:rsidTr="00772922">
        <w:trPr>
          <w:cantSplit/>
          <w:jc w:val="center"/>
        </w:trPr>
        <w:tc>
          <w:tcPr>
            <w:tcW w:w="2585" w:type="pct"/>
            <w:gridSpan w:val="2"/>
            <w:vAlign w:val="center"/>
          </w:tcPr>
          <w:p w14:paraId="516BCFAF" w14:textId="05A8BD87" w:rsidR="00250644" w:rsidRPr="00130358" w:rsidRDefault="00250644" w:rsidP="00D62538">
            <w:pPr>
              <w:pStyle w:val="TAL"/>
              <w:keepNext w:val="0"/>
              <w:keepLines w:val="0"/>
              <w:rPr>
                <w:rFonts w:cs="Arial"/>
              </w:rPr>
            </w:pPr>
            <w:r w:rsidRPr="00130358">
              <w:rPr>
                <w:rFonts w:cs="Arial"/>
              </w:rPr>
              <w:t>Special</w:t>
            </w:r>
            <w:r w:rsidR="00D62538" w:rsidRPr="00130358">
              <w:rPr>
                <w:rFonts w:cs="Arial"/>
              </w:rPr>
              <w:t xml:space="preserve"> </w:t>
            </w:r>
            <w:r w:rsidRPr="00130358">
              <w:rPr>
                <w:rFonts w:cs="Arial"/>
              </w:rPr>
              <w:t>subframe</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300B4C1C" w14:textId="77777777" w:rsidR="00250644" w:rsidRPr="00130358" w:rsidRDefault="00250644" w:rsidP="00D62538">
            <w:pPr>
              <w:pStyle w:val="TAC"/>
              <w:keepNext w:val="0"/>
              <w:keepLines w:val="0"/>
              <w:rPr>
                <w:rFonts w:cs="Arial"/>
              </w:rPr>
            </w:pPr>
          </w:p>
        </w:tc>
        <w:tc>
          <w:tcPr>
            <w:tcW w:w="1368" w:type="pct"/>
            <w:vAlign w:val="center"/>
          </w:tcPr>
          <w:p w14:paraId="3C73985A" w14:textId="77777777" w:rsidR="00250644" w:rsidRPr="00130358" w:rsidRDefault="00250644" w:rsidP="00D62538">
            <w:pPr>
              <w:pStyle w:val="TAC"/>
              <w:keepNext w:val="0"/>
              <w:keepLines w:val="0"/>
              <w:rPr>
                <w:rFonts w:cs="Arial"/>
                <w:lang w:eastAsia="zh-CN"/>
              </w:rPr>
            </w:pPr>
            <w:r w:rsidRPr="00130358">
              <w:rPr>
                <w:rFonts w:cs="Arial"/>
                <w:lang w:eastAsia="zh-CN"/>
              </w:rPr>
              <w:t>6</w:t>
            </w:r>
          </w:p>
        </w:tc>
      </w:tr>
      <w:tr w:rsidR="00250644" w:rsidRPr="00130358" w14:paraId="1D5E1457" w14:textId="77777777" w:rsidTr="00772922">
        <w:trPr>
          <w:cantSplit/>
          <w:jc w:val="center"/>
        </w:trPr>
        <w:tc>
          <w:tcPr>
            <w:tcW w:w="2585" w:type="pct"/>
            <w:gridSpan w:val="2"/>
            <w:vAlign w:val="center"/>
          </w:tcPr>
          <w:p w14:paraId="116E3B15" w14:textId="64421A87" w:rsidR="00250644" w:rsidRPr="00130358" w:rsidRDefault="00250644" w:rsidP="00D62538">
            <w:pPr>
              <w:pStyle w:val="TAL"/>
              <w:keepNext w:val="0"/>
              <w:keepLines w:val="0"/>
              <w:rPr>
                <w:rFonts w:cs="Arial"/>
              </w:rPr>
            </w:pPr>
            <w:r w:rsidRPr="00130358">
              <w:rPr>
                <w:rFonts w:cs="Arial"/>
              </w:rPr>
              <w:t>Uplink/downlink</w:t>
            </w:r>
            <w:r w:rsidR="00D62538" w:rsidRPr="00130358">
              <w:rPr>
                <w:rFonts w:cs="Arial"/>
              </w:rPr>
              <w:t xml:space="preserve"> </w:t>
            </w:r>
            <w:r w:rsidRPr="00130358">
              <w:rPr>
                <w:rFonts w:cs="Arial"/>
              </w:rPr>
              <w:t>configuration</w:t>
            </w:r>
            <w:r w:rsidRPr="00130358">
              <w:rPr>
                <w:rFonts w:cs="Arial"/>
                <w:vertAlign w:val="superscript"/>
              </w:rPr>
              <w:t>Note1</w:t>
            </w:r>
          </w:p>
        </w:tc>
        <w:tc>
          <w:tcPr>
            <w:tcW w:w="1047" w:type="pct"/>
            <w:vAlign w:val="center"/>
          </w:tcPr>
          <w:p w14:paraId="4CDD6148" w14:textId="77777777" w:rsidR="00250644" w:rsidRPr="00130358" w:rsidRDefault="00250644" w:rsidP="00D62538">
            <w:pPr>
              <w:pStyle w:val="TAC"/>
              <w:keepNext w:val="0"/>
              <w:keepLines w:val="0"/>
              <w:rPr>
                <w:rFonts w:cs="Arial"/>
              </w:rPr>
            </w:pPr>
          </w:p>
        </w:tc>
        <w:tc>
          <w:tcPr>
            <w:tcW w:w="1368" w:type="pct"/>
            <w:vAlign w:val="center"/>
          </w:tcPr>
          <w:p w14:paraId="63E9DA06" w14:textId="77777777" w:rsidR="00250644" w:rsidRPr="00130358" w:rsidRDefault="00250644" w:rsidP="00D62538">
            <w:pPr>
              <w:pStyle w:val="TAC"/>
              <w:keepNext w:val="0"/>
              <w:keepLines w:val="0"/>
              <w:rPr>
                <w:rFonts w:cs="Arial"/>
                <w:lang w:eastAsia="zh-CN"/>
              </w:rPr>
            </w:pPr>
            <w:r w:rsidRPr="00130358">
              <w:rPr>
                <w:rFonts w:cs="Arial"/>
                <w:lang w:eastAsia="zh-CN"/>
              </w:rPr>
              <w:t>1</w:t>
            </w:r>
          </w:p>
        </w:tc>
      </w:tr>
      <w:tr w:rsidR="00250644" w:rsidRPr="00130358" w14:paraId="7D4836C7" w14:textId="77777777" w:rsidTr="00772922">
        <w:trPr>
          <w:cantSplit/>
          <w:jc w:val="center"/>
        </w:trPr>
        <w:tc>
          <w:tcPr>
            <w:tcW w:w="2585" w:type="pct"/>
            <w:gridSpan w:val="2"/>
            <w:tcBorders>
              <w:top w:val="single" w:sz="4" w:space="0" w:color="auto"/>
              <w:left w:val="single" w:sz="4" w:space="0" w:color="auto"/>
              <w:bottom w:val="single" w:sz="4" w:space="0" w:color="auto"/>
              <w:right w:val="single" w:sz="4" w:space="0" w:color="auto"/>
            </w:tcBorders>
            <w:vAlign w:val="center"/>
          </w:tcPr>
          <w:p w14:paraId="3D3F0042" w14:textId="4A68BC18" w:rsidR="00250644" w:rsidRPr="00130358" w:rsidRDefault="00250644"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1047" w:type="pct"/>
            <w:tcBorders>
              <w:top w:val="single" w:sz="4" w:space="0" w:color="auto"/>
              <w:left w:val="single" w:sz="4" w:space="0" w:color="auto"/>
              <w:bottom w:val="single" w:sz="4" w:space="0" w:color="auto"/>
              <w:right w:val="single" w:sz="4" w:space="0" w:color="auto"/>
            </w:tcBorders>
            <w:vAlign w:val="center"/>
          </w:tcPr>
          <w:p w14:paraId="34F9B5B9" w14:textId="77777777" w:rsidR="00250644" w:rsidRPr="00130358" w:rsidRDefault="00250644" w:rsidP="00D62538">
            <w:pPr>
              <w:pStyle w:val="TAC"/>
              <w:keepNext w:val="0"/>
              <w:keepLines w:val="0"/>
              <w:rPr>
                <w:rFonts w:cs="Arial"/>
              </w:rPr>
            </w:pPr>
            <w:r w:rsidRPr="00130358">
              <w:rPr>
                <w:rFonts w:cs="Arial"/>
              </w:rPr>
              <w:object w:dxaOrig="460" w:dyaOrig="340" w14:anchorId="53CF6474">
                <v:shape id="_x0000_i1097" type="#_x0000_t75" style="width:24pt;height:17.25pt" o:ole="">
                  <v:imagedata r:id="rId56" o:title=""/>
                </v:shape>
                <o:OLEObject Type="Embed" ProgID="Equation.3" ShapeID="_x0000_i1097" DrawAspect="Content" ObjectID="_1736593588" r:id="rId87"/>
              </w:object>
            </w:r>
          </w:p>
        </w:tc>
        <w:tc>
          <w:tcPr>
            <w:tcW w:w="1368" w:type="pct"/>
            <w:tcBorders>
              <w:top w:val="single" w:sz="4" w:space="0" w:color="auto"/>
              <w:left w:val="single" w:sz="4" w:space="0" w:color="auto"/>
              <w:bottom w:val="single" w:sz="4" w:space="0" w:color="auto"/>
              <w:right w:val="single" w:sz="4" w:space="0" w:color="auto"/>
            </w:tcBorders>
            <w:vAlign w:val="center"/>
          </w:tcPr>
          <w:p w14:paraId="6ABD5A90" w14:textId="77777777" w:rsidR="00250644" w:rsidRPr="00130358" w:rsidRDefault="00250644" w:rsidP="00D62538">
            <w:pPr>
              <w:pStyle w:val="TAC"/>
              <w:keepNext w:val="0"/>
              <w:keepLines w:val="0"/>
              <w:rPr>
                <w:rFonts w:cs="Arial"/>
              </w:rPr>
            </w:pPr>
            <w:r w:rsidRPr="00130358">
              <w:rPr>
                <w:rFonts w:cs="Arial"/>
              </w:rPr>
              <w:t>22—27</w:t>
            </w:r>
          </w:p>
        </w:tc>
      </w:tr>
      <w:tr w:rsidR="00250644" w:rsidRPr="00130358" w14:paraId="7F4450F9" w14:textId="77777777" w:rsidTr="00772922">
        <w:trPr>
          <w:cantSplit/>
          <w:jc w:val="center"/>
        </w:trPr>
        <w:tc>
          <w:tcPr>
            <w:tcW w:w="2585" w:type="pct"/>
            <w:gridSpan w:val="2"/>
            <w:vAlign w:val="center"/>
          </w:tcPr>
          <w:p w14:paraId="566A62C8" w14:textId="01F067B7" w:rsidR="00250644" w:rsidRPr="00130358" w:rsidRDefault="00250644" w:rsidP="00D62538">
            <w:pPr>
              <w:pStyle w:val="TAL"/>
              <w:keepNext w:val="0"/>
              <w:keepLines w:val="0"/>
              <w:rPr>
                <w:rFonts w:cs="Arial"/>
                <w:lang w:eastAsia="zh-CN"/>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A.1.2-1</w:t>
            </w:r>
          </w:p>
        </w:tc>
        <w:tc>
          <w:tcPr>
            <w:tcW w:w="1047" w:type="pct"/>
            <w:vAlign w:val="center"/>
          </w:tcPr>
          <w:p w14:paraId="4A5C817A" w14:textId="77777777" w:rsidR="00250644" w:rsidRPr="00130358" w:rsidRDefault="00250644" w:rsidP="00D62538">
            <w:pPr>
              <w:pStyle w:val="TAC"/>
              <w:keepNext w:val="0"/>
              <w:keepLines w:val="0"/>
              <w:rPr>
                <w:rFonts w:cs="Arial"/>
              </w:rPr>
            </w:pPr>
          </w:p>
        </w:tc>
        <w:tc>
          <w:tcPr>
            <w:tcW w:w="1368" w:type="pct"/>
            <w:vAlign w:val="center"/>
          </w:tcPr>
          <w:p w14:paraId="59DFF199" w14:textId="46226216" w:rsidR="00250644" w:rsidRPr="00130358" w:rsidRDefault="00250644" w:rsidP="00D62538">
            <w:pPr>
              <w:pStyle w:val="TAC"/>
              <w:keepNext w:val="0"/>
              <w:keepLines w:val="0"/>
              <w:rPr>
                <w:rFonts w:cs="Arial"/>
              </w:rPr>
            </w:pPr>
            <w:r w:rsidRPr="00130358">
              <w:rPr>
                <w:rFonts w:cs="Arial"/>
              </w:rPr>
              <w:t>R.0</w:t>
            </w:r>
            <w:r w:rsidR="00D62538" w:rsidRPr="00130358">
              <w:rPr>
                <w:rFonts w:cs="Arial"/>
              </w:rPr>
              <w:t xml:space="preserve"> </w:t>
            </w:r>
            <w:r w:rsidRPr="00130358">
              <w:rPr>
                <w:rFonts w:cs="Arial"/>
                <w:lang w:eastAsia="zh-CN"/>
              </w:rPr>
              <w:t>T</w:t>
            </w:r>
            <w:r w:rsidRPr="00130358">
              <w:rPr>
                <w:rFonts w:cs="Arial"/>
              </w:rPr>
              <w:t>DD</w:t>
            </w:r>
          </w:p>
        </w:tc>
      </w:tr>
      <w:tr w:rsidR="00250644" w:rsidRPr="00130358" w14:paraId="37B0DBD8" w14:textId="77777777" w:rsidTr="00772922">
        <w:trPr>
          <w:cantSplit/>
          <w:jc w:val="center"/>
        </w:trPr>
        <w:tc>
          <w:tcPr>
            <w:tcW w:w="2585" w:type="pct"/>
            <w:gridSpan w:val="2"/>
            <w:vAlign w:val="center"/>
          </w:tcPr>
          <w:p w14:paraId="7AE34ADA" w14:textId="670F1DFB" w:rsidR="00250644" w:rsidRPr="00130358" w:rsidRDefault="00250644"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allocation</w:t>
            </w:r>
          </w:p>
        </w:tc>
        <w:tc>
          <w:tcPr>
            <w:tcW w:w="1047" w:type="pct"/>
            <w:vAlign w:val="center"/>
          </w:tcPr>
          <w:p w14:paraId="7CBB8AB2" w14:textId="77777777" w:rsidR="00250644" w:rsidRPr="00130358" w:rsidRDefault="00250644" w:rsidP="00D62538">
            <w:pPr>
              <w:pStyle w:val="TAC"/>
              <w:keepNext w:val="0"/>
              <w:keepLines w:val="0"/>
              <w:rPr>
                <w:rFonts w:cs="Arial"/>
              </w:rPr>
            </w:pPr>
            <w:r w:rsidRPr="00130358">
              <w:rPr>
                <w:rFonts w:cs="Arial"/>
                <w:position w:val="-10"/>
              </w:rPr>
              <w:object w:dxaOrig="460" w:dyaOrig="340" w14:anchorId="564D9094">
                <v:shape id="_x0000_i1098" type="#_x0000_t75" style="width:24pt;height:17.25pt" o:ole="">
                  <v:imagedata r:id="rId56" o:title=""/>
                </v:shape>
                <o:OLEObject Type="Embed" ProgID="Equation.3" ShapeID="_x0000_i1098" DrawAspect="Content" ObjectID="_1736593589" r:id="rId88"/>
              </w:object>
            </w:r>
          </w:p>
        </w:tc>
        <w:tc>
          <w:tcPr>
            <w:tcW w:w="1368" w:type="pct"/>
            <w:vAlign w:val="center"/>
          </w:tcPr>
          <w:p w14:paraId="41C4D875" w14:textId="77777777" w:rsidR="00250644" w:rsidRPr="00130358" w:rsidRDefault="00250644" w:rsidP="00D62538">
            <w:pPr>
              <w:pStyle w:val="TAC"/>
              <w:keepNext w:val="0"/>
              <w:keepLines w:val="0"/>
              <w:rPr>
                <w:rFonts w:cs="Arial"/>
              </w:rPr>
            </w:pPr>
            <w:r w:rsidRPr="00130358">
              <w:rPr>
                <w:rFonts w:cs="Arial"/>
              </w:rPr>
              <w:t>13—36</w:t>
            </w:r>
          </w:p>
        </w:tc>
      </w:tr>
      <w:tr w:rsidR="00250644" w:rsidRPr="00130358" w14:paraId="7B20CBEB" w14:textId="77777777" w:rsidTr="00772922">
        <w:trPr>
          <w:cantSplit/>
          <w:jc w:val="center"/>
        </w:trPr>
        <w:tc>
          <w:tcPr>
            <w:tcW w:w="2585" w:type="pct"/>
            <w:gridSpan w:val="2"/>
            <w:vAlign w:val="center"/>
          </w:tcPr>
          <w:p w14:paraId="16EEB10F" w14:textId="296E135F" w:rsidR="00250644" w:rsidRPr="00130358" w:rsidRDefault="00250644" w:rsidP="00D62538">
            <w:pPr>
              <w:pStyle w:val="TAL"/>
              <w:keepNext w:val="0"/>
              <w:keepLines w:val="0"/>
              <w:rPr>
                <w:rFonts w:cs="Arial"/>
                <w:vertAlign w:val="superscript"/>
                <w:lang w:eastAsia="zh-CN"/>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A.2.2-1</w:t>
            </w:r>
          </w:p>
        </w:tc>
        <w:tc>
          <w:tcPr>
            <w:tcW w:w="1047" w:type="pct"/>
            <w:vAlign w:val="center"/>
          </w:tcPr>
          <w:p w14:paraId="5E0B39C8" w14:textId="77777777" w:rsidR="00250644" w:rsidRPr="00130358" w:rsidRDefault="00250644" w:rsidP="00D62538">
            <w:pPr>
              <w:pStyle w:val="TAC"/>
              <w:keepNext w:val="0"/>
              <w:keepLines w:val="0"/>
              <w:rPr>
                <w:rFonts w:cs="Arial"/>
              </w:rPr>
            </w:pPr>
          </w:p>
        </w:tc>
        <w:tc>
          <w:tcPr>
            <w:tcW w:w="1368" w:type="pct"/>
            <w:vAlign w:val="center"/>
          </w:tcPr>
          <w:p w14:paraId="6FB4835F" w14:textId="6FE5EBAB" w:rsidR="00250644" w:rsidRPr="00130358" w:rsidRDefault="00250644"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lang w:eastAsia="zh-CN"/>
              </w:rPr>
              <w:t>T</w:t>
            </w:r>
            <w:r w:rsidRPr="00130358">
              <w:rPr>
                <w:rFonts w:cs="Arial"/>
              </w:rPr>
              <w:t>DD</w:t>
            </w:r>
          </w:p>
        </w:tc>
      </w:tr>
      <w:tr w:rsidR="00250644" w:rsidRPr="00130358" w14:paraId="15EB03F9" w14:textId="77777777" w:rsidTr="00772922">
        <w:trPr>
          <w:cantSplit/>
          <w:jc w:val="center"/>
        </w:trPr>
        <w:tc>
          <w:tcPr>
            <w:tcW w:w="2585" w:type="pct"/>
            <w:gridSpan w:val="2"/>
            <w:vAlign w:val="center"/>
          </w:tcPr>
          <w:p w14:paraId="343BF2AE" w14:textId="574D5B14" w:rsidR="00250644" w:rsidRPr="00130358" w:rsidRDefault="00250644"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B5007F" w:rsidRPr="00130358">
              <w:rPr>
                <w:rFonts w:cs="Arial"/>
              </w:rPr>
              <w:t>D.2.1-1</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tc>
        <w:tc>
          <w:tcPr>
            <w:tcW w:w="1047" w:type="pct"/>
            <w:vAlign w:val="center"/>
          </w:tcPr>
          <w:p w14:paraId="7AD9BDDF" w14:textId="77777777" w:rsidR="00250644" w:rsidRPr="00130358" w:rsidRDefault="00250644" w:rsidP="00D62538">
            <w:pPr>
              <w:pStyle w:val="TAC"/>
              <w:keepNext w:val="0"/>
              <w:keepLines w:val="0"/>
              <w:rPr>
                <w:rFonts w:cs="Arial"/>
              </w:rPr>
            </w:pPr>
          </w:p>
        </w:tc>
        <w:tc>
          <w:tcPr>
            <w:tcW w:w="1368" w:type="pct"/>
            <w:vAlign w:val="center"/>
          </w:tcPr>
          <w:p w14:paraId="0E560ADA" w14:textId="56812AA7" w:rsidR="00250644" w:rsidRPr="00130358" w:rsidRDefault="00250644" w:rsidP="00D62538">
            <w:pPr>
              <w:pStyle w:val="TAC"/>
              <w:keepNext w:val="0"/>
              <w:keepLines w:val="0"/>
              <w:rPr>
                <w:rFonts w:cs="Arial"/>
              </w:rPr>
            </w:pPr>
            <w:r w:rsidRPr="00130358">
              <w:rPr>
                <w:rFonts w:cs="Arial"/>
              </w:rPr>
              <w:t>OP.1</w:t>
            </w:r>
            <w:r w:rsidR="00D62538" w:rsidRPr="00130358">
              <w:rPr>
                <w:rFonts w:cs="Arial"/>
              </w:rPr>
              <w:t xml:space="preserve"> </w:t>
            </w:r>
            <w:r w:rsidRPr="00130358">
              <w:rPr>
                <w:rFonts w:cs="Arial"/>
                <w:lang w:eastAsia="zh-CN"/>
              </w:rPr>
              <w:t>T</w:t>
            </w:r>
            <w:r w:rsidRPr="00130358">
              <w:rPr>
                <w:rFonts w:cs="Arial"/>
              </w:rPr>
              <w:t>DD</w:t>
            </w:r>
          </w:p>
        </w:tc>
      </w:tr>
      <w:tr w:rsidR="00250644" w:rsidRPr="00130358" w14:paraId="419CF33A" w14:textId="77777777" w:rsidTr="00772922">
        <w:trPr>
          <w:cantSplit/>
          <w:jc w:val="center"/>
        </w:trPr>
        <w:tc>
          <w:tcPr>
            <w:tcW w:w="2585" w:type="pct"/>
            <w:gridSpan w:val="2"/>
            <w:vAlign w:val="center"/>
          </w:tcPr>
          <w:p w14:paraId="74041277" w14:textId="77777777" w:rsidR="00250644" w:rsidRPr="00130358" w:rsidRDefault="00250644" w:rsidP="00D62538">
            <w:pPr>
              <w:pStyle w:val="TAL"/>
              <w:keepNext w:val="0"/>
              <w:keepLines w:val="0"/>
              <w:rPr>
                <w:rFonts w:cs="Arial"/>
              </w:rPr>
            </w:pPr>
            <w:r w:rsidRPr="00130358">
              <w:rPr>
                <w:rFonts w:cs="Arial"/>
              </w:rPr>
              <w:t>PBCH_RA</w:t>
            </w:r>
          </w:p>
        </w:tc>
        <w:tc>
          <w:tcPr>
            <w:tcW w:w="1047" w:type="pct"/>
            <w:vMerge w:val="restart"/>
            <w:vAlign w:val="center"/>
          </w:tcPr>
          <w:p w14:paraId="5B45431C" w14:textId="77777777" w:rsidR="00250644" w:rsidRPr="00130358" w:rsidRDefault="00250644" w:rsidP="00D62538">
            <w:pPr>
              <w:pStyle w:val="TAC"/>
              <w:keepNext w:val="0"/>
              <w:keepLines w:val="0"/>
              <w:rPr>
                <w:rFonts w:cs="Arial"/>
              </w:rPr>
            </w:pPr>
            <w:r w:rsidRPr="00130358">
              <w:rPr>
                <w:rFonts w:cs="Arial"/>
              </w:rPr>
              <w:t>dB</w:t>
            </w:r>
          </w:p>
        </w:tc>
        <w:tc>
          <w:tcPr>
            <w:tcW w:w="1368" w:type="pct"/>
            <w:vMerge w:val="restart"/>
            <w:vAlign w:val="center"/>
          </w:tcPr>
          <w:p w14:paraId="0B2C67F6" w14:textId="77777777" w:rsidR="00250644" w:rsidRPr="00130358" w:rsidRDefault="00250644" w:rsidP="00D62538">
            <w:pPr>
              <w:pStyle w:val="TAC"/>
              <w:keepNext w:val="0"/>
              <w:keepLines w:val="0"/>
              <w:rPr>
                <w:rFonts w:cs="Arial"/>
              </w:rPr>
            </w:pPr>
            <w:r w:rsidRPr="00130358">
              <w:rPr>
                <w:rFonts w:cs="Arial"/>
              </w:rPr>
              <w:t>0</w:t>
            </w:r>
          </w:p>
        </w:tc>
      </w:tr>
      <w:tr w:rsidR="00250644" w:rsidRPr="00130358" w14:paraId="0791129C" w14:textId="77777777" w:rsidTr="00772922">
        <w:trPr>
          <w:cantSplit/>
          <w:jc w:val="center"/>
        </w:trPr>
        <w:tc>
          <w:tcPr>
            <w:tcW w:w="2585" w:type="pct"/>
            <w:gridSpan w:val="2"/>
            <w:vAlign w:val="center"/>
          </w:tcPr>
          <w:p w14:paraId="3D2BCE03" w14:textId="77777777" w:rsidR="00250644" w:rsidRPr="00130358" w:rsidRDefault="00250644" w:rsidP="00D62538">
            <w:pPr>
              <w:pStyle w:val="TAL"/>
              <w:keepNext w:val="0"/>
              <w:keepLines w:val="0"/>
              <w:rPr>
                <w:rFonts w:cs="Arial"/>
              </w:rPr>
            </w:pPr>
            <w:r w:rsidRPr="00130358">
              <w:rPr>
                <w:rFonts w:cs="Arial"/>
              </w:rPr>
              <w:t>PBCH_RB</w:t>
            </w:r>
          </w:p>
        </w:tc>
        <w:tc>
          <w:tcPr>
            <w:tcW w:w="1047" w:type="pct"/>
            <w:vMerge/>
            <w:vAlign w:val="center"/>
          </w:tcPr>
          <w:p w14:paraId="548B300A" w14:textId="77777777" w:rsidR="00250644" w:rsidRPr="00130358" w:rsidRDefault="00250644" w:rsidP="00D62538">
            <w:pPr>
              <w:pStyle w:val="TAC"/>
              <w:keepNext w:val="0"/>
              <w:keepLines w:val="0"/>
              <w:rPr>
                <w:rFonts w:cs="Arial"/>
              </w:rPr>
            </w:pPr>
          </w:p>
        </w:tc>
        <w:tc>
          <w:tcPr>
            <w:tcW w:w="1368" w:type="pct"/>
            <w:vMerge/>
            <w:vAlign w:val="center"/>
          </w:tcPr>
          <w:p w14:paraId="7ABEDF7F" w14:textId="77777777" w:rsidR="00250644" w:rsidRPr="00130358" w:rsidRDefault="00250644" w:rsidP="00D62538">
            <w:pPr>
              <w:pStyle w:val="TAC"/>
              <w:keepNext w:val="0"/>
              <w:keepLines w:val="0"/>
              <w:rPr>
                <w:rFonts w:cs="Arial"/>
              </w:rPr>
            </w:pPr>
          </w:p>
        </w:tc>
      </w:tr>
      <w:tr w:rsidR="00250644" w:rsidRPr="00130358" w14:paraId="6AA02C84" w14:textId="77777777" w:rsidTr="00772922">
        <w:trPr>
          <w:cantSplit/>
          <w:jc w:val="center"/>
        </w:trPr>
        <w:tc>
          <w:tcPr>
            <w:tcW w:w="2585" w:type="pct"/>
            <w:gridSpan w:val="2"/>
            <w:vAlign w:val="center"/>
          </w:tcPr>
          <w:p w14:paraId="6383ADBB" w14:textId="77777777" w:rsidR="00250644" w:rsidRPr="00130358" w:rsidRDefault="00250644" w:rsidP="00D62538">
            <w:pPr>
              <w:pStyle w:val="TAL"/>
              <w:keepNext w:val="0"/>
              <w:keepLines w:val="0"/>
              <w:rPr>
                <w:rFonts w:cs="Arial"/>
              </w:rPr>
            </w:pPr>
            <w:r w:rsidRPr="00130358">
              <w:rPr>
                <w:rFonts w:cs="Arial"/>
              </w:rPr>
              <w:t>PSS_RA</w:t>
            </w:r>
          </w:p>
        </w:tc>
        <w:tc>
          <w:tcPr>
            <w:tcW w:w="1047" w:type="pct"/>
            <w:vMerge/>
            <w:vAlign w:val="center"/>
          </w:tcPr>
          <w:p w14:paraId="4DACCE94" w14:textId="77777777" w:rsidR="00250644" w:rsidRPr="00130358" w:rsidRDefault="00250644" w:rsidP="00D62538">
            <w:pPr>
              <w:pStyle w:val="TAC"/>
              <w:keepNext w:val="0"/>
              <w:keepLines w:val="0"/>
              <w:rPr>
                <w:rFonts w:cs="Arial"/>
              </w:rPr>
            </w:pPr>
          </w:p>
        </w:tc>
        <w:tc>
          <w:tcPr>
            <w:tcW w:w="1368" w:type="pct"/>
            <w:vMerge/>
            <w:vAlign w:val="center"/>
          </w:tcPr>
          <w:p w14:paraId="797DCFF7" w14:textId="77777777" w:rsidR="00250644" w:rsidRPr="00130358" w:rsidRDefault="00250644" w:rsidP="00D62538">
            <w:pPr>
              <w:pStyle w:val="TAC"/>
              <w:keepNext w:val="0"/>
              <w:keepLines w:val="0"/>
              <w:rPr>
                <w:rFonts w:cs="Arial"/>
              </w:rPr>
            </w:pPr>
          </w:p>
        </w:tc>
      </w:tr>
      <w:tr w:rsidR="00250644" w:rsidRPr="00130358" w14:paraId="47466087" w14:textId="77777777" w:rsidTr="00772922">
        <w:trPr>
          <w:cantSplit/>
          <w:jc w:val="center"/>
        </w:trPr>
        <w:tc>
          <w:tcPr>
            <w:tcW w:w="2585" w:type="pct"/>
            <w:gridSpan w:val="2"/>
            <w:vAlign w:val="center"/>
          </w:tcPr>
          <w:p w14:paraId="1DD8B27A" w14:textId="77777777" w:rsidR="00250644" w:rsidRPr="00130358" w:rsidRDefault="00250644" w:rsidP="00D62538">
            <w:pPr>
              <w:pStyle w:val="TAL"/>
              <w:keepNext w:val="0"/>
              <w:keepLines w:val="0"/>
              <w:rPr>
                <w:rFonts w:cs="Arial"/>
              </w:rPr>
            </w:pPr>
            <w:r w:rsidRPr="00130358">
              <w:rPr>
                <w:rFonts w:cs="Arial"/>
              </w:rPr>
              <w:t>SSS_RA</w:t>
            </w:r>
          </w:p>
        </w:tc>
        <w:tc>
          <w:tcPr>
            <w:tcW w:w="1047" w:type="pct"/>
            <w:vMerge/>
            <w:vAlign w:val="center"/>
          </w:tcPr>
          <w:p w14:paraId="1D43A2BA" w14:textId="77777777" w:rsidR="00250644" w:rsidRPr="00130358" w:rsidRDefault="00250644" w:rsidP="00D62538">
            <w:pPr>
              <w:pStyle w:val="TAC"/>
              <w:keepNext w:val="0"/>
              <w:keepLines w:val="0"/>
              <w:rPr>
                <w:rFonts w:cs="Arial"/>
              </w:rPr>
            </w:pPr>
          </w:p>
        </w:tc>
        <w:tc>
          <w:tcPr>
            <w:tcW w:w="1368" w:type="pct"/>
            <w:vMerge/>
            <w:vAlign w:val="center"/>
          </w:tcPr>
          <w:p w14:paraId="46C67A15" w14:textId="77777777" w:rsidR="00250644" w:rsidRPr="00130358" w:rsidRDefault="00250644" w:rsidP="00D62538">
            <w:pPr>
              <w:pStyle w:val="TAC"/>
              <w:keepNext w:val="0"/>
              <w:keepLines w:val="0"/>
              <w:rPr>
                <w:rFonts w:cs="Arial"/>
              </w:rPr>
            </w:pPr>
          </w:p>
        </w:tc>
      </w:tr>
      <w:tr w:rsidR="00250644" w:rsidRPr="00130358" w14:paraId="7AD2F2A6" w14:textId="77777777" w:rsidTr="00772922">
        <w:trPr>
          <w:cantSplit/>
          <w:jc w:val="center"/>
        </w:trPr>
        <w:tc>
          <w:tcPr>
            <w:tcW w:w="2585" w:type="pct"/>
            <w:gridSpan w:val="2"/>
            <w:vAlign w:val="center"/>
          </w:tcPr>
          <w:p w14:paraId="71F20045" w14:textId="77777777" w:rsidR="00250644" w:rsidRPr="00130358" w:rsidRDefault="00250644" w:rsidP="00D62538">
            <w:pPr>
              <w:pStyle w:val="TAL"/>
              <w:keepNext w:val="0"/>
              <w:keepLines w:val="0"/>
              <w:rPr>
                <w:rFonts w:cs="Arial"/>
              </w:rPr>
            </w:pPr>
            <w:r w:rsidRPr="00130358">
              <w:rPr>
                <w:rFonts w:cs="Arial"/>
              </w:rPr>
              <w:t>PCFICH_RB</w:t>
            </w:r>
          </w:p>
        </w:tc>
        <w:tc>
          <w:tcPr>
            <w:tcW w:w="1047" w:type="pct"/>
            <w:vMerge/>
            <w:vAlign w:val="center"/>
          </w:tcPr>
          <w:p w14:paraId="6C01401D" w14:textId="77777777" w:rsidR="00250644" w:rsidRPr="00130358" w:rsidRDefault="00250644" w:rsidP="00D62538">
            <w:pPr>
              <w:pStyle w:val="TAC"/>
              <w:keepNext w:val="0"/>
              <w:keepLines w:val="0"/>
              <w:rPr>
                <w:rFonts w:cs="Arial"/>
              </w:rPr>
            </w:pPr>
          </w:p>
        </w:tc>
        <w:tc>
          <w:tcPr>
            <w:tcW w:w="1368" w:type="pct"/>
            <w:vMerge/>
            <w:vAlign w:val="center"/>
          </w:tcPr>
          <w:p w14:paraId="07058BDB" w14:textId="77777777" w:rsidR="00250644" w:rsidRPr="00130358" w:rsidRDefault="00250644" w:rsidP="00D62538">
            <w:pPr>
              <w:pStyle w:val="TAC"/>
              <w:keepNext w:val="0"/>
              <w:keepLines w:val="0"/>
              <w:rPr>
                <w:rFonts w:cs="Arial"/>
              </w:rPr>
            </w:pPr>
          </w:p>
        </w:tc>
      </w:tr>
      <w:tr w:rsidR="00250644" w:rsidRPr="00130358" w14:paraId="05A3DF39" w14:textId="77777777" w:rsidTr="00772922">
        <w:trPr>
          <w:cantSplit/>
          <w:jc w:val="center"/>
        </w:trPr>
        <w:tc>
          <w:tcPr>
            <w:tcW w:w="2585" w:type="pct"/>
            <w:gridSpan w:val="2"/>
            <w:vAlign w:val="center"/>
          </w:tcPr>
          <w:p w14:paraId="09B3BCF3" w14:textId="77777777" w:rsidR="00250644" w:rsidRPr="00130358" w:rsidRDefault="00250644" w:rsidP="00D62538">
            <w:pPr>
              <w:pStyle w:val="TAL"/>
              <w:keepNext w:val="0"/>
              <w:keepLines w:val="0"/>
              <w:rPr>
                <w:rFonts w:cs="Arial"/>
              </w:rPr>
            </w:pPr>
            <w:r w:rsidRPr="00130358">
              <w:rPr>
                <w:rFonts w:cs="Arial"/>
              </w:rPr>
              <w:t>PHICH_RA</w:t>
            </w:r>
          </w:p>
        </w:tc>
        <w:tc>
          <w:tcPr>
            <w:tcW w:w="1047" w:type="pct"/>
            <w:vMerge/>
            <w:vAlign w:val="center"/>
          </w:tcPr>
          <w:p w14:paraId="4F646675" w14:textId="77777777" w:rsidR="00250644" w:rsidRPr="00130358" w:rsidRDefault="00250644" w:rsidP="00D62538">
            <w:pPr>
              <w:pStyle w:val="TAC"/>
              <w:keepNext w:val="0"/>
              <w:keepLines w:val="0"/>
              <w:rPr>
                <w:rFonts w:cs="Arial"/>
              </w:rPr>
            </w:pPr>
          </w:p>
        </w:tc>
        <w:tc>
          <w:tcPr>
            <w:tcW w:w="1368" w:type="pct"/>
            <w:vMerge/>
            <w:vAlign w:val="center"/>
          </w:tcPr>
          <w:p w14:paraId="59BB6879" w14:textId="77777777" w:rsidR="00250644" w:rsidRPr="00130358" w:rsidRDefault="00250644" w:rsidP="00D62538">
            <w:pPr>
              <w:pStyle w:val="TAC"/>
              <w:keepNext w:val="0"/>
              <w:keepLines w:val="0"/>
              <w:rPr>
                <w:rFonts w:cs="Arial"/>
              </w:rPr>
            </w:pPr>
          </w:p>
        </w:tc>
      </w:tr>
      <w:tr w:rsidR="00250644" w:rsidRPr="00130358" w14:paraId="1845052C" w14:textId="77777777" w:rsidTr="00772922">
        <w:trPr>
          <w:cantSplit/>
          <w:jc w:val="center"/>
        </w:trPr>
        <w:tc>
          <w:tcPr>
            <w:tcW w:w="2585" w:type="pct"/>
            <w:gridSpan w:val="2"/>
            <w:vAlign w:val="center"/>
          </w:tcPr>
          <w:p w14:paraId="7AB74B72" w14:textId="77777777" w:rsidR="00250644" w:rsidRPr="00130358" w:rsidRDefault="00250644" w:rsidP="00D62538">
            <w:pPr>
              <w:pStyle w:val="TAL"/>
              <w:keepNext w:val="0"/>
              <w:keepLines w:val="0"/>
              <w:rPr>
                <w:rFonts w:cs="Arial"/>
              </w:rPr>
            </w:pPr>
            <w:r w:rsidRPr="00130358">
              <w:rPr>
                <w:rFonts w:cs="Arial"/>
              </w:rPr>
              <w:t>PHICH_RB</w:t>
            </w:r>
          </w:p>
        </w:tc>
        <w:tc>
          <w:tcPr>
            <w:tcW w:w="1047" w:type="pct"/>
            <w:vMerge/>
            <w:vAlign w:val="center"/>
          </w:tcPr>
          <w:p w14:paraId="64D64807" w14:textId="77777777" w:rsidR="00250644" w:rsidRPr="00130358" w:rsidRDefault="00250644" w:rsidP="00D62538">
            <w:pPr>
              <w:pStyle w:val="TAC"/>
              <w:keepNext w:val="0"/>
              <w:keepLines w:val="0"/>
              <w:rPr>
                <w:rFonts w:cs="Arial"/>
              </w:rPr>
            </w:pPr>
          </w:p>
        </w:tc>
        <w:tc>
          <w:tcPr>
            <w:tcW w:w="1368" w:type="pct"/>
            <w:vMerge/>
            <w:vAlign w:val="center"/>
          </w:tcPr>
          <w:p w14:paraId="0B9618E0" w14:textId="77777777" w:rsidR="00250644" w:rsidRPr="00130358" w:rsidRDefault="00250644" w:rsidP="00D62538">
            <w:pPr>
              <w:pStyle w:val="TAC"/>
              <w:keepNext w:val="0"/>
              <w:keepLines w:val="0"/>
              <w:rPr>
                <w:rFonts w:cs="Arial"/>
              </w:rPr>
            </w:pPr>
          </w:p>
        </w:tc>
      </w:tr>
      <w:tr w:rsidR="00250644" w:rsidRPr="00130358" w14:paraId="0A5FD4A3" w14:textId="77777777" w:rsidTr="00772922">
        <w:trPr>
          <w:cantSplit/>
          <w:jc w:val="center"/>
        </w:trPr>
        <w:tc>
          <w:tcPr>
            <w:tcW w:w="2585" w:type="pct"/>
            <w:gridSpan w:val="2"/>
            <w:vAlign w:val="center"/>
          </w:tcPr>
          <w:p w14:paraId="2AE41A83" w14:textId="77777777" w:rsidR="00250644" w:rsidRPr="00130358" w:rsidRDefault="00250644" w:rsidP="00D62538">
            <w:pPr>
              <w:pStyle w:val="TAL"/>
              <w:keepNext w:val="0"/>
              <w:keepLines w:val="0"/>
              <w:rPr>
                <w:rFonts w:cs="Arial"/>
              </w:rPr>
            </w:pPr>
            <w:r w:rsidRPr="00130358">
              <w:rPr>
                <w:rFonts w:cs="Arial"/>
              </w:rPr>
              <w:t>PDCCH_RA</w:t>
            </w:r>
          </w:p>
        </w:tc>
        <w:tc>
          <w:tcPr>
            <w:tcW w:w="1047" w:type="pct"/>
            <w:vMerge/>
            <w:vAlign w:val="center"/>
          </w:tcPr>
          <w:p w14:paraId="0BD9EFE8" w14:textId="77777777" w:rsidR="00250644" w:rsidRPr="00130358" w:rsidRDefault="00250644" w:rsidP="00D62538">
            <w:pPr>
              <w:pStyle w:val="TAC"/>
              <w:keepNext w:val="0"/>
              <w:keepLines w:val="0"/>
              <w:rPr>
                <w:rFonts w:cs="Arial"/>
              </w:rPr>
            </w:pPr>
          </w:p>
        </w:tc>
        <w:tc>
          <w:tcPr>
            <w:tcW w:w="1368" w:type="pct"/>
            <w:vMerge/>
            <w:vAlign w:val="center"/>
          </w:tcPr>
          <w:p w14:paraId="42D5425D" w14:textId="77777777" w:rsidR="00250644" w:rsidRPr="00130358" w:rsidRDefault="00250644" w:rsidP="00D62538">
            <w:pPr>
              <w:pStyle w:val="TAC"/>
              <w:keepNext w:val="0"/>
              <w:keepLines w:val="0"/>
              <w:rPr>
                <w:rFonts w:cs="Arial"/>
              </w:rPr>
            </w:pPr>
          </w:p>
        </w:tc>
      </w:tr>
      <w:tr w:rsidR="00250644" w:rsidRPr="00130358" w14:paraId="44D75D16" w14:textId="77777777" w:rsidTr="00772922">
        <w:trPr>
          <w:cantSplit/>
          <w:jc w:val="center"/>
        </w:trPr>
        <w:tc>
          <w:tcPr>
            <w:tcW w:w="2585" w:type="pct"/>
            <w:gridSpan w:val="2"/>
            <w:vAlign w:val="center"/>
          </w:tcPr>
          <w:p w14:paraId="196D2571" w14:textId="77777777" w:rsidR="00250644" w:rsidRPr="00130358" w:rsidRDefault="00250644" w:rsidP="00D62538">
            <w:pPr>
              <w:pStyle w:val="TAL"/>
              <w:keepNext w:val="0"/>
              <w:keepLines w:val="0"/>
              <w:rPr>
                <w:rFonts w:cs="Arial"/>
              </w:rPr>
            </w:pPr>
            <w:r w:rsidRPr="00130358">
              <w:rPr>
                <w:rFonts w:cs="Arial"/>
              </w:rPr>
              <w:t>PDCCH_RB</w:t>
            </w:r>
          </w:p>
        </w:tc>
        <w:tc>
          <w:tcPr>
            <w:tcW w:w="1047" w:type="pct"/>
            <w:vMerge/>
            <w:vAlign w:val="center"/>
          </w:tcPr>
          <w:p w14:paraId="0B422AAF" w14:textId="77777777" w:rsidR="00250644" w:rsidRPr="00130358" w:rsidRDefault="00250644" w:rsidP="00D62538">
            <w:pPr>
              <w:pStyle w:val="TAC"/>
              <w:keepNext w:val="0"/>
              <w:keepLines w:val="0"/>
              <w:rPr>
                <w:rFonts w:cs="Arial"/>
              </w:rPr>
            </w:pPr>
          </w:p>
        </w:tc>
        <w:tc>
          <w:tcPr>
            <w:tcW w:w="1368" w:type="pct"/>
            <w:vMerge/>
            <w:vAlign w:val="center"/>
          </w:tcPr>
          <w:p w14:paraId="046C2BC2" w14:textId="77777777" w:rsidR="00250644" w:rsidRPr="00130358" w:rsidRDefault="00250644" w:rsidP="00D62538">
            <w:pPr>
              <w:pStyle w:val="TAC"/>
              <w:keepNext w:val="0"/>
              <w:keepLines w:val="0"/>
              <w:rPr>
                <w:rFonts w:cs="Arial"/>
              </w:rPr>
            </w:pPr>
          </w:p>
        </w:tc>
      </w:tr>
      <w:tr w:rsidR="00250644" w:rsidRPr="00130358" w14:paraId="3E539028" w14:textId="77777777" w:rsidTr="00772922">
        <w:trPr>
          <w:cantSplit/>
          <w:jc w:val="center"/>
        </w:trPr>
        <w:tc>
          <w:tcPr>
            <w:tcW w:w="2585" w:type="pct"/>
            <w:gridSpan w:val="2"/>
            <w:vAlign w:val="center"/>
          </w:tcPr>
          <w:p w14:paraId="151AE3E5" w14:textId="77777777" w:rsidR="00250644" w:rsidRPr="00130358" w:rsidRDefault="00250644" w:rsidP="00D62538">
            <w:pPr>
              <w:pStyle w:val="TAL"/>
              <w:keepNext w:val="0"/>
              <w:keepLines w:val="0"/>
              <w:rPr>
                <w:rFonts w:cs="Arial"/>
              </w:rPr>
            </w:pPr>
            <w:r w:rsidRPr="00130358">
              <w:rPr>
                <w:rFonts w:cs="Arial"/>
              </w:rPr>
              <w:t>PDSCH_RA</w:t>
            </w:r>
          </w:p>
        </w:tc>
        <w:tc>
          <w:tcPr>
            <w:tcW w:w="1047" w:type="pct"/>
            <w:vMerge/>
            <w:vAlign w:val="center"/>
          </w:tcPr>
          <w:p w14:paraId="43A585EF" w14:textId="77777777" w:rsidR="00250644" w:rsidRPr="00130358" w:rsidRDefault="00250644" w:rsidP="00D62538">
            <w:pPr>
              <w:pStyle w:val="TAC"/>
              <w:keepNext w:val="0"/>
              <w:keepLines w:val="0"/>
              <w:rPr>
                <w:rFonts w:cs="Arial"/>
              </w:rPr>
            </w:pPr>
          </w:p>
        </w:tc>
        <w:tc>
          <w:tcPr>
            <w:tcW w:w="1368" w:type="pct"/>
            <w:vMerge/>
            <w:vAlign w:val="center"/>
          </w:tcPr>
          <w:p w14:paraId="400FEF13" w14:textId="77777777" w:rsidR="00250644" w:rsidRPr="00130358" w:rsidRDefault="00250644" w:rsidP="00D62538">
            <w:pPr>
              <w:pStyle w:val="TAC"/>
              <w:keepNext w:val="0"/>
              <w:keepLines w:val="0"/>
              <w:rPr>
                <w:rFonts w:cs="Arial"/>
              </w:rPr>
            </w:pPr>
          </w:p>
        </w:tc>
      </w:tr>
      <w:tr w:rsidR="00250644" w:rsidRPr="00130358" w14:paraId="1D68E11C" w14:textId="77777777" w:rsidTr="00772922">
        <w:trPr>
          <w:cantSplit/>
          <w:jc w:val="center"/>
        </w:trPr>
        <w:tc>
          <w:tcPr>
            <w:tcW w:w="2585" w:type="pct"/>
            <w:gridSpan w:val="2"/>
            <w:vAlign w:val="center"/>
          </w:tcPr>
          <w:p w14:paraId="26CE29B9" w14:textId="77777777" w:rsidR="00250644" w:rsidRPr="00130358" w:rsidRDefault="00250644" w:rsidP="00D62538">
            <w:pPr>
              <w:pStyle w:val="TAL"/>
              <w:keepNext w:val="0"/>
              <w:keepLines w:val="0"/>
              <w:rPr>
                <w:rFonts w:cs="Arial"/>
              </w:rPr>
            </w:pPr>
            <w:r w:rsidRPr="00130358">
              <w:rPr>
                <w:rFonts w:cs="Arial"/>
              </w:rPr>
              <w:t>PDSCH_RB</w:t>
            </w:r>
          </w:p>
        </w:tc>
        <w:tc>
          <w:tcPr>
            <w:tcW w:w="1047" w:type="pct"/>
            <w:vMerge/>
            <w:vAlign w:val="center"/>
          </w:tcPr>
          <w:p w14:paraId="4E2353DB" w14:textId="77777777" w:rsidR="00250644" w:rsidRPr="00130358" w:rsidRDefault="00250644" w:rsidP="00D62538">
            <w:pPr>
              <w:pStyle w:val="TAC"/>
              <w:keepNext w:val="0"/>
              <w:keepLines w:val="0"/>
              <w:rPr>
                <w:rFonts w:cs="Arial"/>
              </w:rPr>
            </w:pPr>
          </w:p>
        </w:tc>
        <w:tc>
          <w:tcPr>
            <w:tcW w:w="1368" w:type="pct"/>
            <w:vMerge/>
            <w:vAlign w:val="center"/>
          </w:tcPr>
          <w:p w14:paraId="3C54D47F" w14:textId="77777777" w:rsidR="00250644" w:rsidRPr="00130358" w:rsidRDefault="00250644" w:rsidP="00D62538">
            <w:pPr>
              <w:pStyle w:val="TAC"/>
              <w:keepNext w:val="0"/>
              <w:keepLines w:val="0"/>
              <w:rPr>
                <w:rFonts w:cs="Arial"/>
              </w:rPr>
            </w:pPr>
          </w:p>
        </w:tc>
      </w:tr>
      <w:tr w:rsidR="00250644" w:rsidRPr="00130358" w14:paraId="54E8F6D0" w14:textId="77777777" w:rsidTr="00772922">
        <w:trPr>
          <w:cantSplit/>
          <w:jc w:val="center"/>
        </w:trPr>
        <w:tc>
          <w:tcPr>
            <w:tcW w:w="2585" w:type="pct"/>
            <w:gridSpan w:val="2"/>
            <w:vAlign w:val="center"/>
          </w:tcPr>
          <w:p w14:paraId="5B90A1E6" w14:textId="77777777" w:rsidR="00250644" w:rsidRPr="00130358" w:rsidRDefault="00250644" w:rsidP="00D62538">
            <w:pPr>
              <w:pStyle w:val="TAL"/>
              <w:keepNext w:val="0"/>
              <w:keepLines w:val="0"/>
              <w:rPr>
                <w:rFonts w:cs="Arial"/>
                <w:lang w:eastAsia="zh-CN"/>
              </w:rPr>
            </w:pPr>
            <w:r w:rsidRPr="00130358">
              <w:rPr>
                <w:rFonts w:cs="Arial"/>
              </w:rPr>
              <w:t>OCNG_RA</w:t>
            </w:r>
            <w:r w:rsidRPr="00130358">
              <w:rPr>
                <w:rFonts w:cs="Arial"/>
                <w:vertAlign w:val="superscript"/>
              </w:rPr>
              <w:t>Note</w:t>
            </w:r>
            <w:r w:rsidRPr="00130358">
              <w:rPr>
                <w:rFonts w:cs="Arial"/>
                <w:vertAlign w:val="superscript"/>
                <w:lang w:eastAsia="zh-CN"/>
              </w:rPr>
              <w:t>2</w:t>
            </w:r>
          </w:p>
        </w:tc>
        <w:tc>
          <w:tcPr>
            <w:tcW w:w="1047" w:type="pct"/>
            <w:vMerge/>
            <w:vAlign w:val="center"/>
          </w:tcPr>
          <w:p w14:paraId="569FCD45" w14:textId="77777777" w:rsidR="00250644" w:rsidRPr="00130358" w:rsidRDefault="00250644" w:rsidP="00D62538">
            <w:pPr>
              <w:pStyle w:val="TAC"/>
              <w:keepNext w:val="0"/>
              <w:keepLines w:val="0"/>
              <w:rPr>
                <w:rFonts w:cs="Arial"/>
              </w:rPr>
            </w:pPr>
          </w:p>
        </w:tc>
        <w:tc>
          <w:tcPr>
            <w:tcW w:w="1368" w:type="pct"/>
            <w:vMerge/>
            <w:vAlign w:val="center"/>
          </w:tcPr>
          <w:p w14:paraId="4B92AC4E" w14:textId="77777777" w:rsidR="00250644" w:rsidRPr="00130358" w:rsidRDefault="00250644" w:rsidP="00D62538">
            <w:pPr>
              <w:pStyle w:val="TAC"/>
              <w:keepNext w:val="0"/>
              <w:keepLines w:val="0"/>
              <w:rPr>
                <w:rFonts w:cs="Arial"/>
              </w:rPr>
            </w:pPr>
          </w:p>
        </w:tc>
      </w:tr>
      <w:tr w:rsidR="00250644" w:rsidRPr="00130358" w14:paraId="7961FDCA" w14:textId="77777777" w:rsidTr="00772922">
        <w:trPr>
          <w:cantSplit/>
          <w:jc w:val="center"/>
        </w:trPr>
        <w:tc>
          <w:tcPr>
            <w:tcW w:w="2585" w:type="pct"/>
            <w:gridSpan w:val="2"/>
            <w:vAlign w:val="center"/>
          </w:tcPr>
          <w:p w14:paraId="08517889" w14:textId="36325405" w:rsidR="00250644" w:rsidRPr="00130358" w:rsidRDefault="00250644" w:rsidP="00D62538">
            <w:pPr>
              <w:pStyle w:val="TAL"/>
              <w:keepNext w:val="0"/>
              <w:keepLines w:val="0"/>
              <w:rPr>
                <w:rFonts w:cs="Arial"/>
              </w:rPr>
            </w:pPr>
            <w:r w:rsidRPr="00130358">
              <w:rPr>
                <w:rFonts w:cs="Arial"/>
              </w:rPr>
              <w:t>OCNG_RB</w:t>
            </w:r>
            <w:r w:rsidRPr="00130358">
              <w:rPr>
                <w:rFonts w:cs="Arial"/>
                <w:vertAlign w:val="superscript"/>
              </w:rPr>
              <w:t>Note</w:t>
            </w:r>
            <w:r w:rsidRPr="00130358">
              <w:rPr>
                <w:rFonts w:cs="Arial"/>
                <w:vertAlign w:val="superscript"/>
                <w:lang w:eastAsia="zh-CN"/>
              </w:rPr>
              <w:t>2</w:t>
            </w:r>
            <w:r w:rsidR="00D62538" w:rsidRPr="00130358">
              <w:rPr>
                <w:rFonts w:cs="Arial"/>
                <w:vertAlign w:val="superscript"/>
              </w:rPr>
              <w:t xml:space="preserve"> </w:t>
            </w:r>
          </w:p>
        </w:tc>
        <w:tc>
          <w:tcPr>
            <w:tcW w:w="1047" w:type="pct"/>
            <w:vMerge/>
            <w:vAlign w:val="center"/>
          </w:tcPr>
          <w:p w14:paraId="3889D39F" w14:textId="77777777" w:rsidR="00250644" w:rsidRPr="00130358" w:rsidRDefault="00250644" w:rsidP="00D62538">
            <w:pPr>
              <w:pStyle w:val="TAC"/>
              <w:keepNext w:val="0"/>
              <w:keepLines w:val="0"/>
              <w:rPr>
                <w:rFonts w:cs="Arial"/>
              </w:rPr>
            </w:pPr>
          </w:p>
        </w:tc>
        <w:tc>
          <w:tcPr>
            <w:tcW w:w="1368" w:type="pct"/>
            <w:vMerge/>
            <w:vAlign w:val="center"/>
          </w:tcPr>
          <w:p w14:paraId="1A8848EA" w14:textId="77777777" w:rsidR="00250644" w:rsidRPr="00130358" w:rsidRDefault="00250644" w:rsidP="00D62538">
            <w:pPr>
              <w:pStyle w:val="TAC"/>
              <w:keepNext w:val="0"/>
              <w:keepLines w:val="0"/>
              <w:rPr>
                <w:rFonts w:cs="Arial"/>
              </w:rPr>
            </w:pPr>
          </w:p>
        </w:tc>
      </w:tr>
      <w:tr w:rsidR="00250644" w:rsidRPr="00130358" w14:paraId="3689A365" w14:textId="77777777" w:rsidTr="00772922">
        <w:trPr>
          <w:cantSplit/>
          <w:jc w:val="center"/>
        </w:trPr>
        <w:tc>
          <w:tcPr>
            <w:tcW w:w="1115" w:type="pct"/>
            <w:vMerge w:val="restart"/>
            <w:vAlign w:val="center"/>
          </w:tcPr>
          <w:p w14:paraId="3F5224D8" w14:textId="77777777" w:rsidR="00250644" w:rsidRPr="00130358" w:rsidRDefault="00250644" w:rsidP="00D62538">
            <w:pPr>
              <w:pStyle w:val="TAL"/>
              <w:keepNext w:val="0"/>
              <w:keepLines w:val="0"/>
              <w:rPr>
                <w:rFonts w:cs="Arial"/>
                <w:vertAlign w:val="superscript"/>
                <w:lang w:eastAsia="zh-CN"/>
              </w:rPr>
            </w:pPr>
            <w:r w:rsidRPr="00130358">
              <w:rPr>
                <w:rFonts w:cs="Arial"/>
                <w:position w:val="-12"/>
              </w:rPr>
              <w:object w:dxaOrig="400" w:dyaOrig="360" w14:anchorId="78B060D1">
                <v:shape id="_x0000_i1099" type="#_x0000_t75" style="width:20.25pt;height:18.75pt" o:ole="" fillcolor="window">
                  <v:imagedata r:id="rId7" o:title=""/>
                </v:shape>
                <o:OLEObject Type="Embed" ProgID="Equation.3" ShapeID="_x0000_i1099" DrawAspect="Content" ObjectID="_1736593590" r:id="rId89"/>
              </w:object>
            </w:r>
            <w:r w:rsidRPr="00130358">
              <w:rPr>
                <w:rFonts w:cs="Arial"/>
                <w:vertAlign w:val="superscript"/>
              </w:rPr>
              <w:t>Note</w:t>
            </w:r>
            <w:r w:rsidRPr="00130358">
              <w:rPr>
                <w:rFonts w:cs="Arial"/>
                <w:vertAlign w:val="superscript"/>
                <w:lang w:eastAsia="zh-CN"/>
              </w:rPr>
              <w:t>3</w:t>
            </w:r>
          </w:p>
        </w:tc>
        <w:tc>
          <w:tcPr>
            <w:tcW w:w="1470" w:type="pct"/>
            <w:vAlign w:val="center"/>
          </w:tcPr>
          <w:p w14:paraId="4D5C530D" w14:textId="515535BE"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9EAF8BB" w14:textId="6BB787B2" w:rsidR="00250644" w:rsidRPr="00130358" w:rsidRDefault="0025064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7655040F"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120.4</w:t>
            </w:r>
          </w:p>
        </w:tc>
      </w:tr>
      <w:tr w:rsidR="00250644" w:rsidRPr="00130358" w14:paraId="2BDAE2A7" w14:textId="77777777" w:rsidTr="00772922">
        <w:trPr>
          <w:cantSplit/>
          <w:jc w:val="center"/>
        </w:trPr>
        <w:tc>
          <w:tcPr>
            <w:tcW w:w="1115" w:type="pct"/>
            <w:vMerge/>
            <w:vAlign w:val="center"/>
          </w:tcPr>
          <w:p w14:paraId="594E1B8D" w14:textId="77777777" w:rsidR="00250644" w:rsidRPr="00130358" w:rsidRDefault="00250644" w:rsidP="00D62538">
            <w:pPr>
              <w:pStyle w:val="TAL"/>
              <w:keepNext w:val="0"/>
              <w:keepLines w:val="0"/>
              <w:rPr>
                <w:rFonts w:cs="Arial"/>
              </w:rPr>
            </w:pPr>
          </w:p>
        </w:tc>
        <w:tc>
          <w:tcPr>
            <w:tcW w:w="1470" w:type="pct"/>
            <w:vAlign w:val="center"/>
          </w:tcPr>
          <w:p w14:paraId="2483E377" w14:textId="22EFBEEC"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2BA0DA4" w14:textId="77777777" w:rsidR="00250644" w:rsidRPr="00130358" w:rsidRDefault="00250644" w:rsidP="00D62538">
            <w:pPr>
              <w:pStyle w:val="TAC"/>
              <w:keepNext w:val="0"/>
              <w:keepLines w:val="0"/>
              <w:rPr>
                <w:rFonts w:cs="Arial"/>
              </w:rPr>
            </w:pPr>
          </w:p>
        </w:tc>
        <w:tc>
          <w:tcPr>
            <w:tcW w:w="1368" w:type="pct"/>
            <w:vAlign w:val="center"/>
          </w:tcPr>
          <w:p w14:paraId="66AA3C5E"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119.4</w:t>
            </w:r>
          </w:p>
        </w:tc>
      </w:tr>
      <w:tr w:rsidR="00250644" w:rsidRPr="00130358" w14:paraId="09FEA5F4" w14:textId="77777777" w:rsidTr="00772922">
        <w:trPr>
          <w:cantSplit/>
          <w:jc w:val="center"/>
        </w:trPr>
        <w:tc>
          <w:tcPr>
            <w:tcW w:w="1115" w:type="pct"/>
            <w:vMerge/>
            <w:vAlign w:val="center"/>
          </w:tcPr>
          <w:p w14:paraId="0735E7DB" w14:textId="77777777" w:rsidR="00250644" w:rsidRPr="00130358" w:rsidRDefault="00250644" w:rsidP="00D62538">
            <w:pPr>
              <w:pStyle w:val="TAL"/>
              <w:keepNext w:val="0"/>
              <w:keepLines w:val="0"/>
              <w:rPr>
                <w:rFonts w:cs="Arial"/>
              </w:rPr>
            </w:pPr>
          </w:p>
        </w:tc>
        <w:tc>
          <w:tcPr>
            <w:tcW w:w="1470" w:type="pct"/>
            <w:vAlign w:val="center"/>
          </w:tcPr>
          <w:p w14:paraId="3A0C5F1A" w14:textId="4D7C4553"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07A9382C" w14:textId="77777777" w:rsidR="00250644" w:rsidRPr="00130358" w:rsidRDefault="00250644" w:rsidP="00D62538">
            <w:pPr>
              <w:pStyle w:val="TAC"/>
              <w:keepNext w:val="0"/>
              <w:keepLines w:val="0"/>
              <w:rPr>
                <w:rFonts w:cs="Arial"/>
              </w:rPr>
            </w:pPr>
          </w:p>
        </w:tc>
        <w:tc>
          <w:tcPr>
            <w:tcW w:w="1368" w:type="pct"/>
            <w:vAlign w:val="center"/>
          </w:tcPr>
          <w:p w14:paraId="01DCADA8"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118.4</w:t>
            </w:r>
          </w:p>
        </w:tc>
      </w:tr>
      <w:tr w:rsidR="00250644" w:rsidRPr="00130358" w14:paraId="55D9ABBA" w14:textId="77777777" w:rsidTr="00772922">
        <w:trPr>
          <w:jc w:val="center"/>
        </w:trPr>
        <w:tc>
          <w:tcPr>
            <w:tcW w:w="2585" w:type="pct"/>
            <w:gridSpan w:val="2"/>
            <w:vAlign w:val="center"/>
          </w:tcPr>
          <w:p w14:paraId="093143A9" w14:textId="77777777" w:rsidR="00250644" w:rsidRPr="00130358" w:rsidRDefault="00250644" w:rsidP="00D62538">
            <w:pPr>
              <w:pStyle w:val="TAL"/>
              <w:keepNext w:val="0"/>
              <w:keepLines w:val="0"/>
              <w:rPr>
                <w:rFonts w:cs="Arial"/>
              </w:rPr>
            </w:pPr>
            <w:r w:rsidRPr="00130358">
              <w:rPr>
                <w:rFonts w:cs="Arial"/>
                <w:position w:val="-12"/>
              </w:rPr>
              <w:object w:dxaOrig="620" w:dyaOrig="380" w14:anchorId="217F3713">
                <v:shape id="_x0000_i1100" type="#_x0000_t75" style="width:31.5pt;height:18.75pt" o:ole="" fillcolor="window">
                  <v:imagedata r:id="rId9" o:title=""/>
                </v:shape>
                <o:OLEObject Type="Embed" ProgID="Equation.3" ShapeID="_x0000_i1100" DrawAspect="Content" ObjectID="_1736593591" r:id="rId90"/>
              </w:object>
            </w:r>
          </w:p>
        </w:tc>
        <w:tc>
          <w:tcPr>
            <w:tcW w:w="1047" w:type="pct"/>
            <w:vAlign w:val="center"/>
          </w:tcPr>
          <w:p w14:paraId="41FD4F7A" w14:textId="77777777" w:rsidR="00250644" w:rsidRPr="00130358" w:rsidRDefault="00250644" w:rsidP="00D62538">
            <w:pPr>
              <w:pStyle w:val="TAC"/>
              <w:keepNext w:val="0"/>
              <w:keepLines w:val="0"/>
              <w:rPr>
                <w:rFonts w:cs="Arial"/>
              </w:rPr>
            </w:pPr>
            <w:r w:rsidRPr="00130358">
              <w:rPr>
                <w:rFonts w:cs="Arial"/>
              </w:rPr>
              <w:t>dB</w:t>
            </w:r>
          </w:p>
        </w:tc>
        <w:tc>
          <w:tcPr>
            <w:tcW w:w="1368" w:type="pct"/>
            <w:vAlign w:val="center"/>
          </w:tcPr>
          <w:p w14:paraId="2DDEC288" w14:textId="77777777" w:rsidR="00250644" w:rsidRPr="00130358" w:rsidRDefault="00250644" w:rsidP="00D62538">
            <w:pPr>
              <w:pStyle w:val="TAC"/>
              <w:keepNext w:val="0"/>
              <w:keepLines w:val="0"/>
              <w:rPr>
                <w:rFonts w:cs="Arial"/>
              </w:rPr>
            </w:pPr>
            <w:r w:rsidRPr="00130358">
              <w:rPr>
                <w:rFonts w:cs="Arial"/>
              </w:rPr>
              <w:t>-4</w:t>
            </w:r>
          </w:p>
        </w:tc>
      </w:tr>
      <w:tr w:rsidR="00250644" w:rsidRPr="00130358" w14:paraId="7E19D335" w14:textId="77777777" w:rsidTr="00772922">
        <w:trPr>
          <w:cantSplit/>
          <w:jc w:val="center"/>
        </w:trPr>
        <w:tc>
          <w:tcPr>
            <w:tcW w:w="1115" w:type="pct"/>
            <w:vMerge w:val="restart"/>
            <w:vAlign w:val="center"/>
          </w:tcPr>
          <w:p w14:paraId="1A9DF3FC" w14:textId="77777777" w:rsidR="00250644" w:rsidRPr="00130358" w:rsidRDefault="00250644" w:rsidP="00D62538">
            <w:pPr>
              <w:pStyle w:val="TAL"/>
              <w:keepNext w:val="0"/>
              <w:keepLines w:val="0"/>
              <w:rPr>
                <w:rFonts w:cs="Arial"/>
                <w:vertAlign w:val="superscript"/>
                <w:lang w:eastAsia="zh-CN"/>
              </w:rPr>
            </w:pPr>
            <w:r w:rsidRPr="00130358">
              <w:rPr>
                <w:rFonts w:cs="Arial"/>
              </w:rPr>
              <w:t>RSRP</w:t>
            </w:r>
            <w:r w:rsidRPr="00130358">
              <w:rPr>
                <w:rFonts w:cs="Arial"/>
                <w:vertAlign w:val="superscript"/>
              </w:rPr>
              <w:t>Note</w:t>
            </w:r>
            <w:r w:rsidRPr="00130358">
              <w:rPr>
                <w:rFonts w:cs="Arial"/>
                <w:vertAlign w:val="superscript"/>
                <w:lang w:eastAsia="zh-CN"/>
              </w:rPr>
              <w:t>4</w:t>
            </w:r>
          </w:p>
        </w:tc>
        <w:tc>
          <w:tcPr>
            <w:tcW w:w="1470" w:type="pct"/>
            <w:vAlign w:val="center"/>
          </w:tcPr>
          <w:p w14:paraId="38A5D63A" w14:textId="43DB5E08"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4D183414" w14:textId="64CB02BE" w:rsidR="00250644" w:rsidRPr="00130358" w:rsidRDefault="00250644"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368" w:type="pct"/>
            <w:vAlign w:val="center"/>
          </w:tcPr>
          <w:p w14:paraId="3492C845"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124.4</w:t>
            </w:r>
          </w:p>
        </w:tc>
      </w:tr>
      <w:tr w:rsidR="00250644" w:rsidRPr="00130358" w14:paraId="7480E74D" w14:textId="77777777" w:rsidTr="00772922">
        <w:trPr>
          <w:cantSplit/>
          <w:jc w:val="center"/>
        </w:trPr>
        <w:tc>
          <w:tcPr>
            <w:tcW w:w="1115" w:type="pct"/>
            <w:vMerge/>
            <w:vAlign w:val="center"/>
          </w:tcPr>
          <w:p w14:paraId="3FC897C8" w14:textId="77777777" w:rsidR="00250644" w:rsidRPr="00130358" w:rsidRDefault="00250644" w:rsidP="00D62538">
            <w:pPr>
              <w:pStyle w:val="TAL"/>
              <w:keepNext w:val="0"/>
              <w:keepLines w:val="0"/>
              <w:rPr>
                <w:rFonts w:cs="Arial"/>
              </w:rPr>
            </w:pPr>
          </w:p>
        </w:tc>
        <w:tc>
          <w:tcPr>
            <w:tcW w:w="1470" w:type="pct"/>
            <w:vAlign w:val="center"/>
          </w:tcPr>
          <w:p w14:paraId="0D73B37E" w14:textId="21CA5774"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2AB9A877" w14:textId="77777777" w:rsidR="00250644" w:rsidRPr="00130358" w:rsidRDefault="00250644" w:rsidP="00D62538">
            <w:pPr>
              <w:pStyle w:val="TAC"/>
              <w:keepNext w:val="0"/>
              <w:keepLines w:val="0"/>
              <w:rPr>
                <w:rFonts w:cs="Arial"/>
              </w:rPr>
            </w:pPr>
          </w:p>
        </w:tc>
        <w:tc>
          <w:tcPr>
            <w:tcW w:w="1368" w:type="pct"/>
            <w:vAlign w:val="center"/>
          </w:tcPr>
          <w:p w14:paraId="2F809FD8"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123.4</w:t>
            </w:r>
          </w:p>
        </w:tc>
      </w:tr>
      <w:tr w:rsidR="00250644" w:rsidRPr="00130358" w14:paraId="50A92953" w14:textId="77777777" w:rsidTr="00772922">
        <w:trPr>
          <w:cantSplit/>
          <w:jc w:val="center"/>
        </w:trPr>
        <w:tc>
          <w:tcPr>
            <w:tcW w:w="1115" w:type="pct"/>
            <w:vMerge/>
            <w:vAlign w:val="center"/>
          </w:tcPr>
          <w:p w14:paraId="103659E8" w14:textId="77777777" w:rsidR="00250644" w:rsidRPr="00130358" w:rsidRDefault="00250644" w:rsidP="00D62538">
            <w:pPr>
              <w:pStyle w:val="TAL"/>
              <w:keepNext w:val="0"/>
              <w:keepLines w:val="0"/>
              <w:rPr>
                <w:rFonts w:cs="Arial"/>
              </w:rPr>
            </w:pPr>
          </w:p>
        </w:tc>
        <w:tc>
          <w:tcPr>
            <w:tcW w:w="1470" w:type="pct"/>
            <w:vAlign w:val="center"/>
          </w:tcPr>
          <w:p w14:paraId="1023C02C" w14:textId="4171563D"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469015E0" w14:textId="77777777" w:rsidR="00250644" w:rsidRPr="00130358" w:rsidRDefault="00250644" w:rsidP="00D62538">
            <w:pPr>
              <w:pStyle w:val="TAC"/>
              <w:keepNext w:val="0"/>
              <w:keepLines w:val="0"/>
              <w:rPr>
                <w:rFonts w:cs="Arial"/>
              </w:rPr>
            </w:pPr>
          </w:p>
        </w:tc>
        <w:tc>
          <w:tcPr>
            <w:tcW w:w="1368" w:type="pct"/>
            <w:vAlign w:val="center"/>
          </w:tcPr>
          <w:p w14:paraId="20A40D91" w14:textId="77777777" w:rsidR="00250644" w:rsidRPr="00130358" w:rsidRDefault="00250644" w:rsidP="00D62538">
            <w:pPr>
              <w:pStyle w:val="TAC"/>
              <w:keepNext w:val="0"/>
              <w:keepLines w:val="0"/>
              <w:rPr>
                <w:rFonts w:cs="Arial"/>
                <w:lang w:eastAsia="zh-CN"/>
              </w:rPr>
            </w:pPr>
            <w:r w:rsidRPr="00130358">
              <w:rPr>
                <w:rFonts w:cs="Arial"/>
              </w:rPr>
              <w:t>-</w:t>
            </w:r>
            <w:r w:rsidR="00247559" w:rsidRPr="00130358">
              <w:rPr>
                <w:rFonts w:cs="Arial"/>
              </w:rPr>
              <w:t>122.4</w:t>
            </w:r>
          </w:p>
        </w:tc>
      </w:tr>
      <w:tr w:rsidR="00250644" w:rsidRPr="00130358" w14:paraId="79CD6C65" w14:textId="77777777" w:rsidTr="00772922">
        <w:trPr>
          <w:cantSplit/>
          <w:jc w:val="center"/>
        </w:trPr>
        <w:tc>
          <w:tcPr>
            <w:tcW w:w="1115" w:type="pct"/>
            <w:vMerge w:val="restart"/>
            <w:vAlign w:val="center"/>
          </w:tcPr>
          <w:p w14:paraId="04A33118" w14:textId="77777777" w:rsidR="00250644" w:rsidRPr="00130358" w:rsidRDefault="00250644" w:rsidP="00D62538">
            <w:pPr>
              <w:pStyle w:val="TAL"/>
              <w:keepNext w:val="0"/>
              <w:keepLines w:val="0"/>
              <w:rPr>
                <w:rFonts w:cs="Arial"/>
                <w:lang w:eastAsia="zh-CN"/>
              </w:rPr>
            </w:pPr>
            <w:r w:rsidRPr="00130358">
              <w:rPr>
                <w:rFonts w:cs="Arial"/>
              </w:rPr>
              <w:t>RSRQ</w:t>
            </w:r>
            <w:r w:rsidRPr="00130358">
              <w:rPr>
                <w:rFonts w:cs="Arial"/>
                <w:vertAlign w:val="superscript"/>
              </w:rPr>
              <w:t>Note</w:t>
            </w:r>
            <w:r w:rsidRPr="00130358">
              <w:rPr>
                <w:rFonts w:cs="Arial"/>
                <w:vertAlign w:val="superscript"/>
                <w:lang w:eastAsia="zh-CN"/>
              </w:rPr>
              <w:t>4</w:t>
            </w:r>
          </w:p>
        </w:tc>
        <w:tc>
          <w:tcPr>
            <w:tcW w:w="1470" w:type="pct"/>
            <w:vAlign w:val="center"/>
          </w:tcPr>
          <w:p w14:paraId="039F1454" w14:textId="704F459D"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08DB8D3F" w14:textId="77777777" w:rsidR="00250644" w:rsidRPr="00130358" w:rsidRDefault="00250644" w:rsidP="00D62538">
            <w:pPr>
              <w:pStyle w:val="TAC"/>
              <w:keepNext w:val="0"/>
              <w:keepLines w:val="0"/>
              <w:rPr>
                <w:rFonts w:cs="Arial"/>
              </w:rPr>
            </w:pPr>
            <w:r w:rsidRPr="00130358">
              <w:rPr>
                <w:rFonts w:cs="Arial"/>
              </w:rPr>
              <w:t>dB</w:t>
            </w:r>
          </w:p>
        </w:tc>
        <w:tc>
          <w:tcPr>
            <w:tcW w:w="1368" w:type="pct"/>
            <w:vMerge w:val="restart"/>
            <w:vAlign w:val="center"/>
          </w:tcPr>
          <w:p w14:paraId="69C65C3C" w14:textId="77777777" w:rsidR="00250644" w:rsidRPr="00130358" w:rsidRDefault="00250644" w:rsidP="00D62538">
            <w:pPr>
              <w:pStyle w:val="TAC"/>
              <w:keepNext w:val="0"/>
              <w:keepLines w:val="0"/>
              <w:rPr>
                <w:rFonts w:cs="Arial"/>
              </w:rPr>
            </w:pPr>
            <w:r w:rsidRPr="00130358">
              <w:rPr>
                <w:rFonts w:cs="Arial"/>
              </w:rPr>
              <w:t>-</w:t>
            </w:r>
            <w:r w:rsidR="007757D8" w:rsidRPr="00130358">
              <w:rPr>
                <w:rFonts w:cs="Arial"/>
              </w:rPr>
              <w:t>16.25</w:t>
            </w:r>
          </w:p>
        </w:tc>
      </w:tr>
      <w:tr w:rsidR="00250644" w:rsidRPr="00130358" w14:paraId="19C5D43C" w14:textId="77777777" w:rsidTr="00772922">
        <w:trPr>
          <w:cantSplit/>
          <w:jc w:val="center"/>
        </w:trPr>
        <w:tc>
          <w:tcPr>
            <w:tcW w:w="1115" w:type="pct"/>
            <w:vMerge/>
            <w:vAlign w:val="center"/>
          </w:tcPr>
          <w:p w14:paraId="58C44F88" w14:textId="77777777" w:rsidR="00250644" w:rsidRPr="00130358" w:rsidRDefault="00250644" w:rsidP="00D62538">
            <w:pPr>
              <w:pStyle w:val="TAL"/>
              <w:keepNext w:val="0"/>
              <w:keepLines w:val="0"/>
              <w:rPr>
                <w:rFonts w:cs="Arial"/>
              </w:rPr>
            </w:pPr>
          </w:p>
        </w:tc>
        <w:tc>
          <w:tcPr>
            <w:tcW w:w="1470" w:type="pct"/>
            <w:vAlign w:val="center"/>
          </w:tcPr>
          <w:p w14:paraId="7E2C0385" w14:textId="129EAD65"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799013D4" w14:textId="77777777" w:rsidR="00250644" w:rsidRPr="00130358" w:rsidRDefault="00250644" w:rsidP="00D62538">
            <w:pPr>
              <w:pStyle w:val="TAC"/>
              <w:keepNext w:val="0"/>
              <w:keepLines w:val="0"/>
              <w:rPr>
                <w:rFonts w:cs="Arial"/>
              </w:rPr>
            </w:pPr>
          </w:p>
        </w:tc>
        <w:tc>
          <w:tcPr>
            <w:tcW w:w="1368" w:type="pct"/>
            <w:vMerge/>
            <w:vAlign w:val="center"/>
          </w:tcPr>
          <w:p w14:paraId="27559870" w14:textId="77777777" w:rsidR="00250644" w:rsidRPr="00130358" w:rsidRDefault="00250644" w:rsidP="00D62538">
            <w:pPr>
              <w:pStyle w:val="TAC"/>
              <w:keepNext w:val="0"/>
              <w:keepLines w:val="0"/>
              <w:rPr>
                <w:rFonts w:cs="Arial"/>
              </w:rPr>
            </w:pPr>
          </w:p>
        </w:tc>
      </w:tr>
      <w:tr w:rsidR="00250644" w:rsidRPr="00130358" w14:paraId="133673D9" w14:textId="77777777" w:rsidTr="00772922">
        <w:trPr>
          <w:cantSplit/>
          <w:jc w:val="center"/>
        </w:trPr>
        <w:tc>
          <w:tcPr>
            <w:tcW w:w="1115" w:type="pct"/>
            <w:vMerge/>
            <w:vAlign w:val="center"/>
          </w:tcPr>
          <w:p w14:paraId="556BC994" w14:textId="77777777" w:rsidR="00250644" w:rsidRPr="00130358" w:rsidRDefault="00250644" w:rsidP="00D62538">
            <w:pPr>
              <w:pStyle w:val="TAL"/>
              <w:keepNext w:val="0"/>
              <w:keepLines w:val="0"/>
              <w:rPr>
                <w:rFonts w:cs="Arial"/>
              </w:rPr>
            </w:pPr>
          </w:p>
        </w:tc>
        <w:tc>
          <w:tcPr>
            <w:tcW w:w="1470" w:type="pct"/>
            <w:vAlign w:val="center"/>
          </w:tcPr>
          <w:p w14:paraId="23210D0E" w14:textId="6BC4877E"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45FEA734" w14:textId="77777777" w:rsidR="00250644" w:rsidRPr="00130358" w:rsidRDefault="00250644" w:rsidP="00D62538">
            <w:pPr>
              <w:pStyle w:val="TAC"/>
              <w:keepNext w:val="0"/>
              <w:keepLines w:val="0"/>
              <w:rPr>
                <w:rFonts w:cs="Arial"/>
              </w:rPr>
            </w:pPr>
          </w:p>
        </w:tc>
        <w:tc>
          <w:tcPr>
            <w:tcW w:w="1368" w:type="pct"/>
            <w:vMerge/>
            <w:vAlign w:val="center"/>
          </w:tcPr>
          <w:p w14:paraId="55615CEB" w14:textId="77777777" w:rsidR="00250644" w:rsidRPr="00130358" w:rsidRDefault="00250644" w:rsidP="00D62538">
            <w:pPr>
              <w:pStyle w:val="TAC"/>
              <w:keepNext w:val="0"/>
              <w:keepLines w:val="0"/>
              <w:rPr>
                <w:rFonts w:cs="Arial"/>
              </w:rPr>
            </w:pPr>
          </w:p>
        </w:tc>
      </w:tr>
      <w:tr w:rsidR="00250644" w:rsidRPr="00130358" w14:paraId="2186DCB2" w14:textId="77777777" w:rsidTr="00772922">
        <w:trPr>
          <w:cantSplit/>
          <w:jc w:val="center"/>
        </w:trPr>
        <w:tc>
          <w:tcPr>
            <w:tcW w:w="1115" w:type="pct"/>
            <w:vMerge w:val="restart"/>
            <w:vAlign w:val="center"/>
          </w:tcPr>
          <w:p w14:paraId="2B070275" w14:textId="77777777" w:rsidR="00250644" w:rsidRPr="00130358" w:rsidRDefault="00250644" w:rsidP="00D62538">
            <w:pPr>
              <w:pStyle w:val="TAL"/>
              <w:keepNext w:val="0"/>
              <w:keepLines w:val="0"/>
              <w:rPr>
                <w:rFonts w:cs="Arial"/>
                <w:vertAlign w:val="superscript"/>
                <w:lang w:eastAsia="zh-CN"/>
              </w:rPr>
            </w:pPr>
            <w:r w:rsidRPr="00130358">
              <w:rPr>
                <w:rFonts w:cs="Arial"/>
              </w:rPr>
              <w:t>Io</w:t>
            </w:r>
            <w:r w:rsidRPr="00130358">
              <w:rPr>
                <w:rFonts w:cs="Arial"/>
                <w:vertAlign w:val="superscript"/>
              </w:rPr>
              <w:t>Note</w:t>
            </w:r>
            <w:r w:rsidRPr="00130358">
              <w:rPr>
                <w:rFonts w:cs="Arial"/>
                <w:vertAlign w:val="superscript"/>
                <w:lang w:eastAsia="zh-CN"/>
              </w:rPr>
              <w:t>4</w:t>
            </w:r>
          </w:p>
        </w:tc>
        <w:tc>
          <w:tcPr>
            <w:tcW w:w="1470" w:type="pct"/>
            <w:vAlign w:val="center"/>
          </w:tcPr>
          <w:p w14:paraId="46F605F0" w14:textId="1AFE746C"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rPr>
              <w:t>TDD_A</w:t>
            </w:r>
          </w:p>
        </w:tc>
        <w:tc>
          <w:tcPr>
            <w:tcW w:w="1047" w:type="pct"/>
            <w:vMerge w:val="restart"/>
            <w:vAlign w:val="center"/>
          </w:tcPr>
          <w:p w14:paraId="674EB44F" w14:textId="57268B38" w:rsidR="00250644" w:rsidRPr="00130358" w:rsidRDefault="00250644" w:rsidP="00D62538">
            <w:pPr>
              <w:pStyle w:val="TAC"/>
              <w:keepNext w:val="0"/>
              <w:keepLines w:val="0"/>
              <w:rPr>
                <w:rFonts w:cs="Arial"/>
              </w:rPr>
            </w:pPr>
            <w:r w:rsidRPr="00130358">
              <w:rPr>
                <w:rFonts w:cs="Arial"/>
              </w:rPr>
              <w:t>dBm/9</w:t>
            </w:r>
            <w:r w:rsidR="00D62538" w:rsidRPr="00130358">
              <w:rPr>
                <w:rFonts w:cs="Arial"/>
              </w:rPr>
              <w:t xml:space="preserve"> </w:t>
            </w:r>
            <w:r w:rsidRPr="00130358">
              <w:rPr>
                <w:rFonts w:cs="Arial"/>
              </w:rPr>
              <w:t>MHz</w:t>
            </w:r>
          </w:p>
        </w:tc>
        <w:tc>
          <w:tcPr>
            <w:tcW w:w="1368" w:type="pct"/>
            <w:vAlign w:val="center"/>
          </w:tcPr>
          <w:p w14:paraId="516818A9"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91.16</w:t>
            </w:r>
          </w:p>
        </w:tc>
      </w:tr>
      <w:tr w:rsidR="00250644" w:rsidRPr="00130358" w14:paraId="44D47238" w14:textId="77777777" w:rsidTr="00772922">
        <w:trPr>
          <w:cantSplit/>
          <w:jc w:val="center"/>
        </w:trPr>
        <w:tc>
          <w:tcPr>
            <w:tcW w:w="1115" w:type="pct"/>
            <w:vMerge/>
            <w:vAlign w:val="center"/>
          </w:tcPr>
          <w:p w14:paraId="4DCD4F36" w14:textId="77777777" w:rsidR="00250644" w:rsidRPr="00130358" w:rsidRDefault="00250644" w:rsidP="00D62538">
            <w:pPr>
              <w:pStyle w:val="TAL"/>
              <w:keepNext w:val="0"/>
              <w:keepLines w:val="0"/>
              <w:rPr>
                <w:rFonts w:cs="Arial"/>
              </w:rPr>
            </w:pPr>
          </w:p>
        </w:tc>
        <w:tc>
          <w:tcPr>
            <w:tcW w:w="1470" w:type="pct"/>
            <w:vAlign w:val="center"/>
          </w:tcPr>
          <w:p w14:paraId="5864AD72" w14:textId="32C164A4" w:rsidR="00250644" w:rsidRPr="00130358" w:rsidRDefault="00250644" w:rsidP="00D62538">
            <w:pPr>
              <w:pStyle w:val="TAL"/>
              <w:keepNext w:val="0"/>
              <w:keepLines w:val="0"/>
              <w:rPr>
                <w:rFonts w:cs="Arial"/>
              </w:rPr>
            </w:pPr>
            <w:r w:rsidRPr="00130358">
              <w:rPr>
                <w:rFonts w:cs="Arial"/>
              </w:rPr>
              <w:t>Bands</w:t>
            </w:r>
            <w:r w:rsidR="00D62538" w:rsidRPr="00130358">
              <w:rPr>
                <w:rFonts w:cs="Arial"/>
              </w:rPr>
              <w:t xml:space="preserve"> </w:t>
            </w:r>
            <w:r w:rsidRPr="00130358">
              <w:rPr>
                <w:rFonts w:cs="Arial"/>
                <w:lang w:eastAsia="zh-CN"/>
              </w:rPr>
              <w:t>TDD_C</w:t>
            </w:r>
          </w:p>
        </w:tc>
        <w:tc>
          <w:tcPr>
            <w:tcW w:w="1047" w:type="pct"/>
            <w:vMerge/>
            <w:vAlign w:val="center"/>
          </w:tcPr>
          <w:p w14:paraId="295EDEA9" w14:textId="77777777" w:rsidR="00250644" w:rsidRPr="00130358" w:rsidRDefault="00250644" w:rsidP="00D62538">
            <w:pPr>
              <w:pStyle w:val="TAC"/>
              <w:keepNext w:val="0"/>
              <w:keepLines w:val="0"/>
              <w:rPr>
                <w:rFonts w:cs="Arial"/>
              </w:rPr>
            </w:pPr>
          </w:p>
        </w:tc>
        <w:tc>
          <w:tcPr>
            <w:tcW w:w="1368" w:type="pct"/>
            <w:vAlign w:val="center"/>
          </w:tcPr>
          <w:p w14:paraId="3790B09E"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90.16</w:t>
            </w:r>
          </w:p>
        </w:tc>
      </w:tr>
      <w:tr w:rsidR="00250644" w:rsidRPr="00130358" w14:paraId="3351A1BF" w14:textId="77777777" w:rsidTr="00772922">
        <w:trPr>
          <w:cantSplit/>
          <w:jc w:val="center"/>
        </w:trPr>
        <w:tc>
          <w:tcPr>
            <w:tcW w:w="1115" w:type="pct"/>
            <w:vMerge/>
            <w:vAlign w:val="center"/>
          </w:tcPr>
          <w:p w14:paraId="252E9980" w14:textId="77777777" w:rsidR="00250644" w:rsidRPr="00130358" w:rsidRDefault="00250644" w:rsidP="00D62538">
            <w:pPr>
              <w:pStyle w:val="TAL"/>
              <w:keepNext w:val="0"/>
              <w:keepLines w:val="0"/>
              <w:rPr>
                <w:rFonts w:cs="Arial"/>
              </w:rPr>
            </w:pPr>
          </w:p>
        </w:tc>
        <w:tc>
          <w:tcPr>
            <w:tcW w:w="1470" w:type="pct"/>
            <w:vAlign w:val="center"/>
          </w:tcPr>
          <w:p w14:paraId="07C37E19" w14:textId="3FA3992B" w:rsidR="00250644" w:rsidRPr="00130358" w:rsidRDefault="00250644" w:rsidP="00D62538">
            <w:pPr>
              <w:pStyle w:val="TAL"/>
              <w:keepNext w:val="0"/>
              <w:keepLines w:val="0"/>
              <w:rPr>
                <w:rFonts w:cs="Arial"/>
                <w:lang w:eastAsia="zh-CN"/>
              </w:rPr>
            </w:pPr>
            <w:r w:rsidRPr="00130358">
              <w:rPr>
                <w:rFonts w:cs="Arial"/>
              </w:rPr>
              <w:t>Bands</w:t>
            </w:r>
            <w:r w:rsidR="00D62538" w:rsidRPr="00130358">
              <w:rPr>
                <w:rFonts w:cs="Arial"/>
              </w:rPr>
              <w:t xml:space="preserve"> </w:t>
            </w:r>
            <w:r w:rsidRPr="00130358">
              <w:rPr>
                <w:rFonts w:cs="Arial"/>
              </w:rPr>
              <w:t>TDD_E</w:t>
            </w:r>
          </w:p>
        </w:tc>
        <w:tc>
          <w:tcPr>
            <w:tcW w:w="1047" w:type="pct"/>
            <w:vMerge/>
            <w:vAlign w:val="center"/>
          </w:tcPr>
          <w:p w14:paraId="71C93A34" w14:textId="77777777" w:rsidR="00250644" w:rsidRPr="00130358" w:rsidRDefault="00250644" w:rsidP="00D62538">
            <w:pPr>
              <w:pStyle w:val="TAC"/>
              <w:keepNext w:val="0"/>
              <w:keepLines w:val="0"/>
              <w:rPr>
                <w:rFonts w:cs="Arial"/>
              </w:rPr>
            </w:pPr>
          </w:p>
        </w:tc>
        <w:tc>
          <w:tcPr>
            <w:tcW w:w="1368" w:type="pct"/>
            <w:vAlign w:val="center"/>
          </w:tcPr>
          <w:p w14:paraId="4FCAD4C6" w14:textId="77777777" w:rsidR="00250644" w:rsidRPr="00130358" w:rsidRDefault="00250644" w:rsidP="00D62538">
            <w:pPr>
              <w:pStyle w:val="TAC"/>
              <w:keepNext w:val="0"/>
              <w:keepLines w:val="0"/>
              <w:rPr>
                <w:rFonts w:cs="Arial"/>
              </w:rPr>
            </w:pPr>
            <w:r w:rsidRPr="00130358">
              <w:rPr>
                <w:rFonts w:cs="Arial"/>
              </w:rPr>
              <w:t>-</w:t>
            </w:r>
            <w:r w:rsidR="00247559" w:rsidRPr="00130358">
              <w:rPr>
                <w:rFonts w:cs="Arial"/>
              </w:rPr>
              <w:t>89.16</w:t>
            </w:r>
          </w:p>
        </w:tc>
      </w:tr>
      <w:tr w:rsidR="00250644" w:rsidRPr="00130358" w14:paraId="3081419C" w14:textId="77777777" w:rsidTr="00772922">
        <w:trPr>
          <w:jc w:val="center"/>
        </w:trPr>
        <w:tc>
          <w:tcPr>
            <w:tcW w:w="2585" w:type="pct"/>
            <w:gridSpan w:val="2"/>
            <w:vAlign w:val="center"/>
          </w:tcPr>
          <w:p w14:paraId="5DB6F2DA" w14:textId="77777777" w:rsidR="00250644" w:rsidRPr="00130358" w:rsidRDefault="00250644" w:rsidP="00D62538">
            <w:pPr>
              <w:pStyle w:val="TAL"/>
              <w:keepNext w:val="0"/>
              <w:keepLines w:val="0"/>
              <w:rPr>
                <w:rFonts w:cs="Arial"/>
              </w:rPr>
            </w:pPr>
            <w:r w:rsidRPr="00130358">
              <w:rPr>
                <w:rFonts w:cs="Arial"/>
                <w:position w:val="-12"/>
              </w:rPr>
              <w:object w:dxaOrig="800" w:dyaOrig="380" w14:anchorId="2870A534">
                <v:shape id="_x0000_i1101" type="#_x0000_t75" style="width:39.75pt;height:18.75pt" o:ole="" fillcolor="window">
                  <v:imagedata r:id="rId11" o:title=""/>
                </v:shape>
                <o:OLEObject Type="Embed" ProgID="Equation.3" ShapeID="_x0000_i1101" DrawAspect="Content" ObjectID="_1736593592" r:id="rId91"/>
              </w:object>
            </w:r>
          </w:p>
        </w:tc>
        <w:tc>
          <w:tcPr>
            <w:tcW w:w="1047" w:type="pct"/>
            <w:vAlign w:val="center"/>
          </w:tcPr>
          <w:p w14:paraId="4E8F8690" w14:textId="77777777" w:rsidR="00250644" w:rsidRPr="00130358" w:rsidRDefault="00250644" w:rsidP="00D62538">
            <w:pPr>
              <w:pStyle w:val="TAC"/>
              <w:keepNext w:val="0"/>
              <w:keepLines w:val="0"/>
              <w:rPr>
                <w:rFonts w:cs="Arial"/>
              </w:rPr>
            </w:pPr>
            <w:r w:rsidRPr="00130358">
              <w:rPr>
                <w:rFonts w:cs="Arial"/>
              </w:rPr>
              <w:t>dB</w:t>
            </w:r>
          </w:p>
        </w:tc>
        <w:tc>
          <w:tcPr>
            <w:tcW w:w="1368" w:type="pct"/>
            <w:vAlign w:val="center"/>
          </w:tcPr>
          <w:p w14:paraId="732A1555" w14:textId="77777777" w:rsidR="00250644" w:rsidRPr="00130358" w:rsidRDefault="00250644" w:rsidP="00D62538">
            <w:pPr>
              <w:pStyle w:val="TAC"/>
              <w:keepNext w:val="0"/>
              <w:keepLines w:val="0"/>
              <w:rPr>
                <w:rFonts w:cs="Arial"/>
              </w:rPr>
            </w:pPr>
            <w:r w:rsidRPr="00130358">
              <w:rPr>
                <w:rFonts w:cs="Arial"/>
              </w:rPr>
              <w:t>-4</w:t>
            </w:r>
          </w:p>
        </w:tc>
      </w:tr>
      <w:tr w:rsidR="00250644" w:rsidRPr="00130358" w14:paraId="387930D4" w14:textId="77777777" w:rsidTr="00772922">
        <w:trPr>
          <w:jc w:val="center"/>
        </w:trPr>
        <w:tc>
          <w:tcPr>
            <w:tcW w:w="2585" w:type="pct"/>
            <w:gridSpan w:val="2"/>
            <w:vAlign w:val="center"/>
          </w:tcPr>
          <w:p w14:paraId="69BECE84" w14:textId="343225F9" w:rsidR="00250644" w:rsidRPr="00130358" w:rsidRDefault="00250644"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047" w:type="pct"/>
            <w:vAlign w:val="center"/>
          </w:tcPr>
          <w:p w14:paraId="58059DC8" w14:textId="77777777" w:rsidR="00250644" w:rsidRPr="00130358" w:rsidRDefault="00250644" w:rsidP="00D62538">
            <w:pPr>
              <w:pStyle w:val="TAC"/>
              <w:keepNext w:val="0"/>
              <w:keepLines w:val="0"/>
              <w:rPr>
                <w:rFonts w:cs="Arial"/>
              </w:rPr>
            </w:pPr>
            <w:r w:rsidRPr="00130358">
              <w:rPr>
                <w:rFonts w:cs="Arial"/>
              </w:rPr>
              <w:t>-</w:t>
            </w:r>
          </w:p>
        </w:tc>
        <w:tc>
          <w:tcPr>
            <w:tcW w:w="1368" w:type="pct"/>
            <w:vAlign w:val="center"/>
          </w:tcPr>
          <w:p w14:paraId="6A82D6D9" w14:textId="77777777" w:rsidR="00250644" w:rsidRPr="00130358" w:rsidRDefault="00250644" w:rsidP="00D62538">
            <w:pPr>
              <w:pStyle w:val="TAC"/>
              <w:keepNext w:val="0"/>
              <w:keepLines w:val="0"/>
              <w:rPr>
                <w:rFonts w:cs="Arial"/>
              </w:rPr>
            </w:pPr>
            <w:r w:rsidRPr="00130358">
              <w:rPr>
                <w:rFonts w:cs="Arial"/>
              </w:rPr>
              <w:t>AWGN</w:t>
            </w:r>
          </w:p>
        </w:tc>
      </w:tr>
      <w:tr w:rsidR="00250644" w:rsidRPr="00130358" w14:paraId="1D342FB4" w14:textId="77777777" w:rsidTr="00772922">
        <w:trPr>
          <w:cantSplit/>
          <w:jc w:val="center"/>
        </w:trPr>
        <w:tc>
          <w:tcPr>
            <w:tcW w:w="5000" w:type="pct"/>
            <w:gridSpan w:val="4"/>
            <w:vAlign w:val="center"/>
          </w:tcPr>
          <w:p w14:paraId="1C53015F" w14:textId="6F632A0A" w:rsidR="00250644" w:rsidRPr="00130358" w:rsidRDefault="00483222" w:rsidP="00D62538">
            <w:pPr>
              <w:pStyle w:val="TAN"/>
              <w:keepNext w:val="0"/>
              <w:keepLines w:val="0"/>
              <w:rPr>
                <w:rFonts w:cs="Arial"/>
                <w:lang w:eastAsia="zh-CN"/>
              </w:rPr>
            </w:pPr>
            <w:r w:rsidRPr="00130358">
              <w:rPr>
                <w:rFonts w:cs="Arial"/>
                <w:lang w:eastAsia="zh-CN"/>
              </w:rPr>
              <w:t>NOTE 1:</w:t>
            </w:r>
            <w:r w:rsidR="00250644" w:rsidRPr="00130358">
              <w:rPr>
                <w:rFonts w:cs="Arial"/>
                <w:lang w:eastAsia="zh-CN"/>
              </w:rPr>
              <w:tab/>
              <w:t>For</w:t>
            </w:r>
            <w:r w:rsidR="00D62538" w:rsidRPr="00130358">
              <w:rPr>
                <w:rFonts w:cs="Arial"/>
                <w:lang w:eastAsia="zh-CN"/>
              </w:rPr>
              <w:t xml:space="preserve"> </w:t>
            </w:r>
            <w:r w:rsidR="00250644" w:rsidRPr="00130358">
              <w:rPr>
                <w:rFonts w:cs="Arial"/>
                <w:lang w:eastAsia="zh-CN"/>
              </w:rPr>
              <w:t>special</w:t>
            </w:r>
            <w:r w:rsidR="00D62538" w:rsidRPr="00130358">
              <w:rPr>
                <w:rFonts w:cs="Arial"/>
                <w:lang w:eastAsia="zh-CN"/>
              </w:rPr>
              <w:t xml:space="preserve"> </w:t>
            </w:r>
            <w:r w:rsidR="00250644" w:rsidRPr="00130358">
              <w:rPr>
                <w:rFonts w:cs="Arial"/>
                <w:lang w:eastAsia="zh-CN"/>
              </w:rPr>
              <w:t>subframe</w:t>
            </w:r>
            <w:r w:rsidR="00D62538" w:rsidRPr="00130358">
              <w:rPr>
                <w:rFonts w:cs="Arial"/>
                <w:lang w:eastAsia="zh-CN"/>
              </w:rPr>
              <w:t xml:space="preserve"> </w:t>
            </w:r>
            <w:r w:rsidR="00250644" w:rsidRPr="00130358">
              <w:rPr>
                <w:rFonts w:cs="Arial"/>
                <w:lang w:eastAsia="zh-CN"/>
              </w:rPr>
              <w:t>and</w:t>
            </w:r>
            <w:r w:rsidR="00D62538" w:rsidRPr="00130358">
              <w:rPr>
                <w:rFonts w:cs="Arial"/>
                <w:lang w:eastAsia="zh-CN"/>
              </w:rPr>
              <w:t xml:space="preserve"> </w:t>
            </w:r>
            <w:r w:rsidR="00250644" w:rsidRPr="00130358">
              <w:rPr>
                <w:rFonts w:cs="Arial"/>
                <w:lang w:eastAsia="zh-CN"/>
              </w:rPr>
              <w:t>uplink-downlink</w:t>
            </w:r>
            <w:r w:rsidR="00D62538" w:rsidRPr="00130358">
              <w:rPr>
                <w:rFonts w:cs="Arial"/>
                <w:lang w:eastAsia="zh-CN"/>
              </w:rPr>
              <w:t xml:space="preserve"> </w:t>
            </w:r>
            <w:r w:rsidR="00250644" w:rsidRPr="00130358">
              <w:rPr>
                <w:rFonts w:cs="Arial"/>
                <w:lang w:eastAsia="zh-CN"/>
              </w:rPr>
              <w:t>configurations</w:t>
            </w:r>
            <w:r w:rsidR="00D62538" w:rsidRPr="00130358">
              <w:rPr>
                <w:rFonts w:cs="Arial"/>
                <w:lang w:eastAsia="zh-CN"/>
              </w:rPr>
              <w:t xml:space="preserve"> </w:t>
            </w:r>
            <w:r w:rsidR="00250644" w:rsidRPr="00130358">
              <w:rPr>
                <w:rFonts w:cs="Arial"/>
                <w:lang w:eastAsia="zh-CN"/>
              </w:rPr>
              <w:t>see</w:t>
            </w:r>
            <w:r w:rsidR="00D62538" w:rsidRPr="00130358">
              <w:rPr>
                <w:rFonts w:cs="Arial"/>
                <w:lang w:eastAsia="zh-CN"/>
              </w:rPr>
              <w:t xml:space="preserve"> </w:t>
            </w:r>
            <w:r w:rsidR="00250644" w:rsidRPr="00130358">
              <w:rPr>
                <w:rFonts w:cs="Arial"/>
                <w:lang w:eastAsia="zh-CN"/>
              </w:rPr>
              <w:t>Tables</w:t>
            </w:r>
            <w:r w:rsidR="00D62538" w:rsidRPr="00130358">
              <w:rPr>
                <w:rFonts w:cs="Arial"/>
                <w:lang w:eastAsia="zh-CN"/>
              </w:rPr>
              <w:t xml:space="preserve"> </w:t>
            </w:r>
            <w:r w:rsidR="00250644" w:rsidRPr="00130358">
              <w:rPr>
                <w:rFonts w:cs="Arial"/>
                <w:lang w:eastAsia="zh-CN"/>
              </w:rPr>
              <w:t>4.2-1</w:t>
            </w:r>
            <w:r w:rsidR="00D62538" w:rsidRPr="00130358">
              <w:rPr>
                <w:rFonts w:cs="Arial"/>
                <w:lang w:eastAsia="zh-CN"/>
              </w:rPr>
              <w:t xml:space="preserve"> </w:t>
            </w:r>
            <w:r w:rsidR="00250644" w:rsidRPr="00130358">
              <w:rPr>
                <w:rFonts w:cs="Arial"/>
                <w:lang w:eastAsia="zh-CN"/>
              </w:rPr>
              <w:t>and</w:t>
            </w:r>
            <w:r w:rsidR="00D62538" w:rsidRPr="00130358">
              <w:rPr>
                <w:rFonts w:cs="Arial"/>
                <w:lang w:eastAsia="zh-CN"/>
              </w:rPr>
              <w:t xml:space="preserve"> </w:t>
            </w:r>
            <w:r w:rsidR="00250644" w:rsidRPr="00130358">
              <w:rPr>
                <w:rFonts w:cs="Arial"/>
                <w:lang w:eastAsia="zh-CN"/>
              </w:rPr>
              <w:t>4.2-2</w:t>
            </w:r>
            <w:r w:rsidR="00D62538" w:rsidRPr="00130358">
              <w:rPr>
                <w:rFonts w:cs="Arial"/>
                <w:lang w:eastAsia="zh-CN"/>
              </w:rPr>
              <w:t xml:space="preserve"> </w:t>
            </w:r>
            <w:r w:rsidR="00062A7B" w:rsidRPr="00130358">
              <w:rPr>
                <w:rFonts w:cs="Arial"/>
                <w:lang w:eastAsia="zh-CN"/>
              </w:rPr>
              <w:t>in</w:t>
            </w:r>
            <w:r w:rsidR="00D62538" w:rsidRPr="00130358">
              <w:rPr>
                <w:rFonts w:cs="Arial"/>
                <w:lang w:eastAsia="zh-CN"/>
              </w:rPr>
              <w:t xml:space="preserve"> </w:t>
            </w:r>
            <w:r w:rsidR="00062A7B" w:rsidRPr="00130358">
              <w:rPr>
                <w:rFonts w:cs="Arial"/>
                <w:lang w:eastAsia="zh-CN"/>
              </w:rPr>
              <w:t>3GPP</w:t>
            </w:r>
            <w:r w:rsidR="00D62538" w:rsidRPr="00130358">
              <w:rPr>
                <w:rFonts w:cs="Arial"/>
                <w:lang w:eastAsia="zh-CN"/>
              </w:rPr>
              <w:t xml:space="preserve"> </w:t>
            </w:r>
            <w:r w:rsidR="00062A7B" w:rsidRPr="00130358">
              <w:rPr>
                <w:rFonts w:cs="Arial"/>
                <w:lang w:eastAsia="zh-CN"/>
              </w:rPr>
              <w:t>TS</w:t>
            </w:r>
            <w:r w:rsidR="00D62538" w:rsidRPr="00130358">
              <w:rPr>
                <w:rFonts w:cs="Arial"/>
                <w:lang w:eastAsia="zh-CN"/>
              </w:rPr>
              <w:t xml:space="preserve"> </w:t>
            </w:r>
            <w:r w:rsidR="00250644" w:rsidRPr="00130358">
              <w:rPr>
                <w:rFonts w:cs="Arial"/>
                <w:lang w:eastAsia="zh-CN"/>
              </w:rPr>
              <w:t>36.211.</w:t>
            </w:r>
          </w:p>
          <w:p w14:paraId="37685083" w14:textId="6519F9C7" w:rsidR="00250644" w:rsidRPr="00130358" w:rsidRDefault="00483222" w:rsidP="00D62538">
            <w:pPr>
              <w:pStyle w:val="TAN"/>
              <w:keepNext w:val="0"/>
              <w:keepLines w:val="0"/>
              <w:rPr>
                <w:rFonts w:cs="Arial"/>
              </w:rPr>
            </w:pPr>
            <w:r w:rsidRPr="00130358">
              <w:rPr>
                <w:rFonts w:cs="Arial"/>
              </w:rPr>
              <w:t>NOTE 2:</w:t>
            </w:r>
            <w:r w:rsidR="00250644" w:rsidRPr="00130358">
              <w:rPr>
                <w:rFonts w:cs="Arial"/>
              </w:rPr>
              <w:tab/>
              <w:t>OCNG</w:t>
            </w:r>
            <w:r w:rsidR="00D62538" w:rsidRPr="00130358">
              <w:rPr>
                <w:rFonts w:cs="Arial"/>
              </w:rPr>
              <w:t xml:space="preserve"> </w:t>
            </w:r>
            <w:r w:rsidR="00250644" w:rsidRPr="00130358">
              <w:rPr>
                <w:rFonts w:cs="Arial"/>
              </w:rPr>
              <w:t>shall</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used</w:t>
            </w:r>
            <w:r w:rsidR="00D62538" w:rsidRPr="00130358">
              <w:rPr>
                <w:rFonts w:cs="Arial"/>
              </w:rPr>
              <w:t xml:space="preserve"> </w:t>
            </w:r>
            <w:r w:rsidR="00250644" w:rsidRPr="00130358">
              <w:rPr>
                <w:rFonts w:cs="Arial"/>
              </w:rPr>
              <w:t>such</w:t>
            </w:r>
            <w:r w:rsidR="00D62538" w:rsidRPr="00130358">
              <w:rPr>
                <w:rFonts w:cs="Arial"/>
              </w:rPr>
              <w:t xml:space="preserve"> </w:t>
            </w:r>
            <w:r w:rsidR="00250644" w:rsidRPr="00130358">
              <w:rPr>
                <w:rFonts w:cs="Arial"/>
              </w:rPr>
              <w:t>that</w:t>
            </w:r>
            <w:r w:rsidR="00D62538" w:rsidRPr="00130358">
              <w:rPr>
                <w:rFonts w:cs="Arial"/>
              </w:rPr>
              <w:t xml:space="preserve"> </w:t>
            </w:r>
            <w:r w:rsidR="00250644" w:rsidRPr="00130358">
              <w:rPr>
                <w:rFonts w:cs="Arial"/>
              </w:rPr>
              <w:t>both</w:t>
            </w:r>
            <w:r w:rsidR="00D62538" w:rsidRPr="00130358">
              <w:rPr>
                <w:rFonts w:cs="Arial"/>
              </w:rPr>
              <w:t xml:space="preserve"> </w:t>
            </w:r>
            <w:r w:rsidR="00250644" w:rsidRPr="00130358">
              <w:rPr>
                <w:rFonts w:cs="Arial"/>
              </w:rPr>
              <w:t>cells</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fully</w:t>
            </w:r>
            <w:r w:rsidR="00D62538" w:rsidRPr="00130358">
              <w:rPr>
                <w:rFonts w:cs="Arial"/>
              </w:rPr>
              <w:t xml:space="preserve"> </w:t>
            </w:r>
            <w:r w:rsidR="00250644" w:rsidRPr="00130358">
              <w:rPr>
                <w:rFonts w:cs="Arial"/>
              </w:rPr>
              <w:t>allocated</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a</w:t>
            </w:r>
            <w:r w:rsidR="00D62538" w:rsidRPr="00130358">
              <w:rPr>
                <w:rFonts w:cs="Arial"/>
              </w:rPr>
              <w:t xml:space="preserve"> </w:t>
            </w:r>
            <w:r w:rsidR="00250644" w:rsidRPr="00130358">
              <w:rPr>
                <w:rFonts w:cs="Arial"/>
              </w:rPr>
              <w:t>constant</w:t>
            </w:r>
            <w:r w:rsidR="00D62538" w:rsidRPr="00130358">
              <w:rPr>
                <w:rFonts w:cs="Arial"/>
              </w:rPr>
              <w:t xml:space="preserve"> </w:t>
            </w:r>
            <w:r w:rsidR="00250644" w:rsidRPr="00130358">
              <w:rPr>
                <w:rFonts w:cs="Arial"/>
              </w:rPr>
              <w:t>total</w:t>
            </w:r>
            <w:r w:rsidR="00D62538" w:rsidRPr="00130358">
              <w:rPr>
                <w:rFonts w:cs="Arial"/>
              </w:rPr>
              <w:t xml:space="preserve"> </w:t>
            </w:r>
            <w:r w:rsidR="00250644" w:rsidRPr="00130358">
              <w:rPr>
                <w:rFonts w:cs="Arial"/>
              </w:rPr>
              <w:t>transmitted</w:t>
            </w:r>
            <w:r w:rsidR="00D62538" w:rsidRPr="00130358">
              <w:rPr>
                <w:rFonts w:cs="Arial"/>
              </w:rPr>
              <w:t xml:space="preserve"> </w:t>
            </w:r>
            <w:r w:rsidR="00250644" w:rsidRPr="00130358">
              <w:rPr>
                <w:rFonts w:cs="Arial"/>
              </w:rPr>
              <w:t>power</w:t>
            </w:r>
            <w:r w:rsidR="00D62538" w:rsidRPr="00130358">
              <w:rPr>
                <w:rFonts w:cs="Arial"/>
              </w:rPr>
              <w:t xml:space="preserve"> </w:t>
            </w:r>
            <w:r w:rsidR="00250644" w:rsidRPr="00130358">
              <w:rPr>
                <w:rFonts w:cs="Arial"/>
              </w:rPr>
              <w:t>spectral</w:t>
            </w:r>
            <w:r w:rsidR="00D62538" w:rsidRPr="00130358">
              <w:rPr>
                <w:rFonts w:cs="Arial"/>
              </w:rPr>
              <w:t xml:space="preserve"> </w:t>
            </w:r>
            <w:r w:rsidR="00250644" w:rsidRPr="00130358">
              <w:rPr>
                <w:rFonts w:cs="Arial"/>
              </w:rPr>
              <w:t>density</w:t>
            </w:r>
            <w:r w:rsidR="00D62538" w:rsidRPr="00130358">
              <w:rPr>
                <w:rFonts w:cs="Arial"/>
              </w:rPr>
              <w:t xml:space="preserve"> </w:t>
            </w:r>
            <w:r w:rsidR="00250644" w:rsidRPr="00130358">
              <w:rPr>
                <w:rFonts w:cs="Arial"/>
              </w:rPr>
              <w:t>is</w:t>
            </w:r>
            <w:r w:rsidR="00D62538" w:rsidRPr="00130358">
              <w:rPr>
                <w:rFonts w:cs="Arial"/>
              </w:rPr>
              <w:t xml:space="preserve"> </w:t>
            </w:r>
            <w:r w:rsidR="00250644" w:rsidRPr="00130358">
              <w:rPr>
                <w:rFonts w:cs="Arial"/>
              </w:rPr>
              <w:t>achieved</w:t>
            </w:r>
            <w:r w:rsidR="00D62538" w:rsidRPr="00130358">
              <w:rPr>
                <w:rFonts w:cs="Arial"/>
              </w:rPr>
              <w:t xml:space="preserve"> </w:t>
            </w:r>
            <w:r w:rsidR="00250644" w:rsidRPr="00130358">
              <w:rPr>
                <w:rFonts w:cs="Arial"/>
              </w:rPr>
              <w:t>for</w:t>
            </w:r>
            <w:r w:rsidR="00D62538" w:rsidRPr="00130358">
              <w:rPr>
                <w:rFonts w:cs="Arial"/>
              </w:rPr>
              <w:t xml:space="preserve"> </w:t>
            </w:r>
            <w:r w:rsidR="00250644" w:rsidRPr="00130358">
              <w:rPr>
                <w:rFonts w:cs="Arial"/>
              </w:rPr>
              <w:t>all</w:t>
            </w:r>
            <w:r w:rsidR="00D62538" w:rsidRPr="00130358">
              <w:rPr>
                <w:rFonts w:cs="Arial"/>
              </w:rPr>
              <w:t xml:space="preserve"> </w:t>
            </w:r>
            <w:r w:rsidR="00250644" w:rsidRPr="00130358">
              <w:rPr>
                <w:rFonts w:cs="Arial"/>
              </w:rPr>
              <w:t>OFDM</w:t>
            </w:r>
            <w:r w:rsidR="00D62538" w:rsidRPr="00130358">
              <w:rPr>
                <w:rFonts w:cs="Arial"/>
              </w:rPr>
              <w:t xml:space="preserve"> </w:t>
            </w:r>
            <w:r w:rsidR="00250644" w:rsidRPr="00130358">
              <w:rPr>
                <w:rFonts w:cs="Arial"/>
              </w:rPr>
              <w:t>symbols.</w:t>
            </w:r>
          </w:p>
          <w:p w14:paraId="37E57181" w14:textId="21757A45" w:rsidR="00250644" w:rsidRPr="00130358" w:rsidRDefault="00483222" w:rsidP="00D62538">
            <w:pPr>
              <w:pStyle w:val="TAN"/>
              <w:keepNext w:val="0"/>
              <w:keepLines w:val="0"/>
              <w:rPr>
                <w:rFonts w:cs="Arial"/>
              </w:rPr>
            </w:pPr>
            <w:r w:rsidRPr="00130358">
              <w:rPr>
                <w:rFonts w:cs="Arial"/>
              </w:rPr>
              <w:t>NOTE 3:</w:t>
            </w:r>
            <w:r w:rsidR="00250644" w:rsidRPr="00130358">
              <w:rPr>
                <w:rFonts w:cs="Arial"/>
              </w:rPr>
              <w:tab/>
              <w:t>Interference</w:t>
            </w:r>
            <w:r w:rsidR="00D62538" w:rsidRPr="00130358">
              <w:rPr>
                <w:rFonts w:cs="Arial"/>
              </w:rPr>
              <w:t xml:space="preserve"> </w:t>
            </w:r>
            <w:r w:rsidR="00250644" w:rsidRPr="00130358">
              <w:rPr>
                <w:rFonts w:cs="Arial"/>
              </w:rPr>
              <w:t>from</w:t>
            </w:r>
            <w:r w:rsidR="00D62538" w:rsidRPr="00130358">
              <w:rPr>
                <w:rFonts w:cs="Arial"/>
              </w:rPr>
              <w:t xml:space="preserve"> </w:t>
            </w:r>
            <w:r w:rsidR="00250644" w:rsidRPr="00130358">
              <w:rPr>
                <w:rFonts w:cs="Arial"/>
              </w:rPr>
              <w:t>other</w:t>
            </w:r>
            <w:r w:rsidR="00D62538" w:rsidRPr="00130358">
              <w:rPr>
                <w:rFonts w:cs="Arial"/>
              </w:rPr>
              <w:t xml:space="preserve"> </w:t>
            </w:r>
            <w:r w:rsidR="00250644" w:rsidRPr="00130358">
              <w:rPr>
                <w:rFonts w:cs="Arial"/>
              </w:rPr>
              <w:t>cells</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noise</w:t>
            </w:r>
            <w:r w:rsidR="00D62538" w:rsidRPr="00130358">
              <w:rPr>
                <w:rFonts w:cs="Arial"/>
              </w:rPr>
              <w:t xml:space="preserve"> </w:t>
            </w:r>
            <w:r w:rsidR="00250644" w:rsidRPr="00130358">
              <w:rPr>
                <w:rFonts w:cs="Arial"/>
              </w:rPr>
              <w:t>sources</w:t>
            </w:r>
            <w:r w:rsidR="00D62538" w:rsidRPr="00130358">
              <w:rPr>
                <w:rFonts w:cs="Arial"/>
              </w:rPr>
              <w:t xml:space="preserve"> </w:t>
            </w:r>
            <w:r w:rsidR="00250644" w:rsidRPr="00130358">
              <w:rPr>
                <w:rFonts w:cs="Arial"/>
              </w:rPr>
              <w:t>not</w:t>
            </w:r>
            <w:r w:rsidR="00D62538" w:rsidRPr="00130358">
              <w:rPr>
                <w:rFonts w:cs="Arial"/>
              </w:rPr>
              <w:t xml:space="preserve"> </w:t>
            </w:r>
            <w:r w:rsidR="00250644" w:rsidRPr="00130358">
              <w:rPr>
                <w:rFonts w:cs="Arial"/>
              </w:rPr>
              <w:t>specified</w:t>
            </w:r>
            <w:r w:rsidR="00D62538" w:rsidRPr="00130358">
              <w:rPr>
                <w:rFonts w:cs="Arial"/>
              </w:rPr>
              <w:t xml:space="preserve"> </w:t>
            </w:r>
            <w:r w:rsidR="00250644" w:rsidRPr="00130358">
              <w:rPr>
                <w:rFonts w:cs="Arial"/>
              </w:rPr>
              <w:t>in</w:t>
            </w:r>
            <w:r w:rsidR="00D62538" w:rsidRPr="00130358">
              <w:rPr>
                <w:rFonts w:cs="Arial"/>
              </w:rPr>
              <w:t xml:space="preserve"> </w:t>
            </w:r>
            <w:r w:rsidR="00250644" w:rsidRPr="00130358">
              <w:rPr>
                <w:rFonts w:cs="Arial"/>
              </w:rPr>
              <w:t>the</w:t>
            </w:r>
            <w:r w:rsidR="00D62538" w:rsidRPr="00130358">
              <w:rPr>
                <w:rFonts w:cs="Arial"/>
              </w:rPr>
              <w:t xml:space="preserve"> </w:t>
            </w:r>
            <w:r w:rsidR="00250644" w:rsidRPr="00130358">
              <w:rPr>
                <w:rFonts w:cs="Arial"/>
              </w:rPr>
              <w:t>test</w:t>
            </w:r>
            <w:r w:rsidR="00D62538" w:rsidRPr="00130358">
              <w:rPr>
                <w:rFonts w:cs="Arial"/>
              </w:rPr>
              <w:t xml:space="preserve"> </w:t>
            </w:r>
            <w:r w:rsidR="00250644" w:rsidRPr="00130358">
              <w:rPr>
                <w:rFonts w:cs="Arial"/>
              </w:rPr>
              <w:t>is</w:t>
            </w:r>
            <w:r w:rsidR="00D62538" w:rsidRPr="00130358">
              <w:rPr>
                <w:rFonts w:cs="Arial"/>
              </w:rPr>
              <w:t xml:space="preserve"> </w:t>
            </w:r>
            <w:r w:rsidR="00250644" w:rsidRPr="00130358">
              <w:rPr>
                <w:rFonts w:cs="Arial"/>
              </w:rPr>
              <w:t>assumed</w:t>
            </w:r>
            <w:r w:rsidR="00D62538" w:rsidRPr="00130358">
              <w:rPr>
                <w:rFonts w:cs="Arial"/>
              </w:rPr>
              <w:t xml:space="preserve"> </w:t>
            </w:r>
            <w:r w:rsidR="00250644" w:rsidRPr="00130358">
              <w:rPr>
                <w:rFonts w:cs="Arial"/>
              </w:rPr>
              <w:t>to</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constant</w:t>
            </w:r>
            <w:r w:rsidR="00D62538" w:rsidRPr="00130358">
              <w:rPr>
                <w:rFonts w:cs="Arial"/>
              </w:rPr>
              <w:t xml:space="preserve"> </w:t>
            </w:r>
            <w:r w:rsidR="00250644" w:rsidRPr="00130358">
              <w:rPr>
                <w:rFonts w:cs="Arial"/>
              </w:rPr>
              <w:t>over</w:t>
            </w:r>
            <w:r w:rsidR="00D62538" w:rsidRPr="00130358">
              <w:rPr>
                <w:rFonts w:cs="Arial"/>
              </w:rPr>
              <w:t xml:space="preserve"> </w:t>
            </w:r>
            <w:r w:rsidR="00250644" w:rsidRPr="00130358">
              <w:rPr>
                <w:rFonts w:cs="Arial"/>
              </w:rPr>
              <w:t>subcarriers</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time</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shall</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modelled</w:t>
            </w:r>
            <w:r w:rsidR="00D62538" w:rsidRPr="00130358">
              <w:rPr>
                <w:rFonts w:cs="Arial"/>
              </w:rPr>
              <w:t xml:space="preserve"> </w:t>
            </w:r>
            <w:r w:rsidR="00250644" w:rsidRPr="00130358">
              <w:rPr>
                <w:rFonts w:cs="Arial"/>
              </w:rPr>
              <w:t>as</w:t>
            </w:r>
            <w:r w:rsidR="00D62538" w:rsidRPr="00130358">
              <w:rPr>
                <w:rFonts w:cs="Arial"/>
              </w:rPr>
              <w:t xml:space="preserve"> </w:t>
            </w:r>
            <w:r w:rsidR="00250644" w:rsidRPr="00130358">
              <w:rPr>
                <w:rFonts w:cs="Arial"/>
              </w:rPr>
              <w:t>AWGN</w:t>
            </w:r>
            <w:r w:rsidR="00D62538" w:rsidRPr="00130358">
              <w:rPr>
                <w:rFonts w:cs="Arial"/>
              </w:rPr>
              <w:t xml:space="preserve"> </w:t>
            </w:r>
            <w:r w:rsidR="00250644" w:rsidRPr="00130358">
              <w:rPr>
                <w:rFonts w:cs="Arial"/>
              </w:rPr>
              <w:t>of</w:t>
            </w:r>
            <w:r w:rsidR="00D62538" w:rsidRPr="00130358">
              <w:rPr>
                <w:rFonts w:cs="Arial"/>
              </w:rPr>
              <w:t xml:space="preserve"> </w:t>
            </w:r>
            <w:r w:rsidR="00250644" w:rsidRPr="00130358">
              <w:rPr>
                <w:rFonts w:cs="Arial"/>
              </w:rPr>
              <w:t>appropriate</w:t>
            </w:r>
            <w:r w:rsidR="00D62538" w:rsidRPr="00130358">
              <w:rPr>
                <w:rFonts w:cs="Arial"/>
              </w:rPr>
              <w:t xml:space="preserve"> </w:t>
            </w:r>
            <w:r w:rsidR="00250644" w:rsidRPr="00130358">
              <w:rPr>
                <w:rFonts w:cs="Arial"/>
              </w:rPr>
              <w:t>power</w:t>
            </w:r>
            <w:r w:rsidR="00D62538" w:rsidRPr="00130358">
              <w:rPr>
                <w:rFonts w:cs="Arial"/>
              </w:rPr>
              <w:t xml:space="preserve"> </w:t>
            </w:r>
            <w:r w:rsidR="00250644" w:rsidRPr="00130358">
              <w:rPr>
                <w:rFonts w:cs="Arial"/>
              </w:rPr>
              <w:t>for</w:t>
            </w:r>
            <w:r w:rsidR="00D62538" w:rsidRPr="00130358">
              <w:rPr>
                <w:rFonts w:cs="Arial"/>
              </w:rPr>
              <w:t xml:space="preserve"> </w:t>
            </w:r>
            <w:r w:rsidR="00250644" w:rsidRPr="00130358">
              <w:rPr>
                <w:rFonts w:cs="v4.2.0"/>
                <w:position w:val="-12"/>
              </w:rPr>
              <w:object w:dxaOrig="400" w:dyaOrig="360" w14:anchorId="047E7271">
                <v:shape id="_x0000_i1102" type="#_x0000_t75" style="width:20.25pt;height:18.75pt" o:ole="" fillcolor="window">
                  <v:imagedata r:id="rId7" o:title=""/>
                </v:shape>
                <o:OLEObject Type="Embed" ProgID="Equation.3" ShapeID="_x0000_i1102" DrawAspect="Content" ObjectID="_1736593593" r:id="rId92"/>
              </w:object>
            </w:r>
            <w:r w:rsidR="00D62538" w:rsidRPr="00130358">
              <w:rPr>
                <w:rFonts w:cs="Arial"/>
              </w:rPr>
              <w:t xml:space="preserve"> </w:t>
            </w:r>
            <w:r w:rsidR="00250644" w:rsidRPr="00130358">
              <w:rPr>
                <w:rFonts w:cs="Arial"/>
              </w:rPr>
              <w:t>to</w:t>
            </w:r>
            <w:r w:rsidR="00D62538" w:rsidRPr="00130358">
              <w:rPr>
                <w:rFonts w:cs="Arial"/>
              </w:rPr>
              <w:t xml:space="preserve"> </w:t>
            </w:r>
            <w:r w:rsidR="00250644" w:rsidRPr="00130358">
              <w:rPr>
                <w:rFonts w:cs="Arial"/>
              </w:rPr>
              <w:t>be</w:t>
            </w:r>
            <w:r w:rsidR="00D62538" w:rsidRPr="00130358">
              <w:rPr>
                <w:rFonts w:cs="Arial"/>
              </w:rPr>
              <w:t xml:space="preserve"> </w:t>
            </w:r>
            <w:r w:rsidR="00250644" w:rsidRPr="00130358">
              <w:rPr>
                <w:rFonts w:cs="Arial"/>
              </w:rPr>
              <w:t>fulfilled.</w:t>
            </w:r>
          </w:p>
          <w:p w14:paraId="78403960" w14:textId="7BC68BC4" w:rsidR="00250644" w:rsidRPr="00130358" w:rsidRDefault="00483222" w:rsidP="00D62538">
            <w:pPr>
              <w:pStyle w:val="TAN"/>
              <w:keepNext w:val="0"/>
              <w:keepLines w:val="0"/>
              <w:rPr>
                <w:rFonts w:cs="Arial"/>
              </w:rPr>
            </w:pPr>
            <w:r w:rsidRPr="00130358">
              <w:rPr>
                <w:rFonts w:cs="Arial"/>
              </w:rPr>
              <w:t>NOTE 4:</w:t>
            </w:r>
            <w:r w:rsidR="00250644" w:rsidRPr="00130358">
              <w:rPr>
                <w:rFonts w:cs="Arial"/>
              </w:rPr>
              <w:tab/>
              <w:t>RSRP,</w:t>
            </w:r>
            <w:r w:rsidR="00D62538" w:rsidRPr="00130358">
              <w:rPr>
                <w:rFonts w:cs="Arial"/>
              </w:rPr>
              <w:t xml:space="preserve"> </w:t>
            </w:r>
            <w:r w:rsidR="00250644" w:rsidRPr="00130358">
              <w:rPr>
                <w:rFonts w:cs="Arial"/>
              </w:rPr>
              <w:t>RSRQ</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Io</w:t>
            </w:r>
            <w:r w:rsidR="00D62538" w:rsidRPr="00130358">
              <w:rPr>
                <w:rFonts w:cs="Arial"/>
              </w:rPr>
              <w:t xml:space="preserve"> </w:t>
            </w:r>
            <w:r w:rsidR="00250644" w:rsidRPr="00130358">
              <w:rPr>
                <w:rFonts w:cs="Arial"/>
              </w:rPr>
              <w:t>levels</w:t>
            </w:r>
            <w:r w:rsidR="00D62538" w:rsidRPr="00130358">
              <w:rPr>
                <w:rFonts w:cs="Arial"/>
              </w:rPr>
              <w:t xml:space="preserve"> </w:t>
            </w:r>
            <w:r w:rsidR="00250644" w:rsidRPr="00130358">
              <w:rPr>
                <w:rFonts w:cs="Arial"/>
              </w:rPr>
              <w:t>have</w:t>
            </w:r>
            <w:r w:rsidR="00D62538" w:rsidRPr="00130358">
              <w:rPr>
                <w:rFonts w:cs="Arial"/>
              </w:rPr>
              <w:t xml:space="preserve"> </w:t>
            </w:r>
            <w:r w:rsidR="00250644" w:rsidRPr="00130358">
              <w:rPr>
                <w:rFonts w:cs="Arial"/>
              </w:rPr>
              <w:t>been</w:t>
            </w:r>
            <w:r w:rsidR="00D62538" w:rsidRPr="00130358">
              <w:rPr>
                <w:rFonts w:cs="Arial"/>
              </w:rPr>
              <w:t xml:space="preserve"> </w:t>
            </w:r>
            <w:r w:rsidR="00250644" w:rsidRPr="00130358">
              <w:rPr>
                <w:rFonts w:cs="Arial"/>
              </w:rPr>
              <w:t>derived</w:t>
            </w:r>
            <w:r w:rsidR="00D62538" w:rsidRPr="00130358">
              <w:rPr>
                <w:rFonts w:cs="Arial"/>
              </w:rPr>
              <w:t xml:space="preserve"> </w:t>
            </w:r>
            <w:r w:rsidR="00250644" w:rsidRPr="00130358">
              <w:rPr>
                <w:rFonts w:cs="Arial"/>
              </w:rPr>
              <w:t>from</w:t>
            </w:r>
            <w:r w:rsidR="00D62538" w:rsidRPr="00130358">
              <w:rPr>
                <w:rFonts w:cs="Arial"/>
              </w:rPr>
              <w:t xml:space="preserve"> </w:t>
            </w:r>
            <w:r w:rsidR="00250644" w:rsidRPr="00130358">
              <w:rPr>
                <w:rFonts w:cs="Arial"/>
              </w:rPr>
              <w:t>other</w:t>
            </w:r>
            <w:r w:rsidR="00D62538" w:rsidRPr="00130358">
              <w:rPr>
                <w:rFonts w:cs="Arial"/>
              </w:rPr>
              <w:t xml:space="preserve"> </w:t>
            </w:r>
            <w:r w:rsidR="00250644" w:rsidRPr="00130358">
              <w:rPr>
                <w:rFonts w:cs="Arial"/>
              </w:rPr>
              <w:t>parameters</w:t>
            </w:r>
            <w:r w:rsidR="00D62538" w:rsidRPr="00130358">
              <w:rPr>
                <w:rFonts w:cs="Arial"/>
              </w:rPr>
              <w:t xml:space="preserve"> </w:t>
            </w:r>
            <w:r w:rsidR="00250644" w:rsidRPr="00130358">
              <w:rPr>
                <w:rFonts w:cs="Arial"/>
              </w:rPr>
              <w:t>for</w:t>
            </w:r>
            <w:r w:rsidR="00D62538" w:rsidRPr="00130358">
              <w:rPr>
                <w:rFonts w:cs="Arial"/>
              </w:rPr>
              <w:t xml:space="preserve"> </w:t>
            </w:r>
            <w:r w:rsidR="00250644" w:rsidRPr="00130358">
              <w:rPr>
                <w:rFonts w:cs="Arial"/>
              </w:rPr>
              <w:t>information</w:t>
            </w:r>
            <w:r w:rsidR="00D62538" w:rsidRPr="00130358">
              <w:rPr>
                <w:rFonts w:cs="Arial"/>
              </w:rPr>
              <w:t xml:space="preserve"> </w:t>
            </w:r>
            <w:r w:rsidR="00250644" w:rsidRPr="00130358">
              <w:rPr>
                <w:rFonts w:cs="Arial"/>
              </w:rPr>
              <w:t>purposes.</w:t>
            </w:r>
            <w:r w:rsidR="00D62538" w:rsidRPr="00130358">
              <w:rPr>
                <w:rFonts w:cs="Arial"/>
              </w:rPr>
              <w:t xml:space="preserve"> </w:t>
            </w:r>
            <w:r w:rsidR="00250644" w:rsidRPr="00130358">
              <w:rPr>
                <w:rFonts w:cs="Arial"/>
              </w:rPr>
              <w:t>They</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not</w:t>
            </w:r>
            <w:r w:rsidR="00D62538" w:rsidRPr="00130358">
              <w:rPr>
                <w:rFonts w:cs="Arial"/>
              </w:rPr>
              <w:t xml:space="preserve"> </w:t>
            </w:r>
            <w:r w:rsidR="00250644" w:rsidRPr="00130358">
              <w:rPr>
                <w:rFonts w:cs="Arial"/>
              </w:rPr>
              <w:t>settable</w:t>
            </w:r>
            <w:r w:rsidR="00D62538" w:rsidRPr="00130358">
              <w:rPr>
                <w:rFonts w:cs="Arial"/>
              </w:rPr>
              <w:t xml:space="preserve"> </w:t>
            </w:r>
            <w:r w:rsidR="00250644" w:rsidRPr="00130358">
              <w:rPr>
                <w:rFonts w:cs="Arial"/>
              </w:rPr>
              <w:t>parameters</w:t>
            </w:r>
            <w:r w:rsidR="00D62538" w:rsidRPr="00130358">
              <w:rPr>
                <w:rFonts w:cs="Arial"/>
              </w:rPr>
              <w:t xml:space="preserve"> </w:t>
            </w:r>
            <w:r w:rsidR="00250644" w:rsidRPr="00130358">
              <w:rPr>
                <w:rFonts w:cs="Arial"/>
              </w:rPr>
              <w:t>themselves.</w:t>
            </w:r>
          </w:p>
          <w:p w14:paraId="52E61E12" w14:textId="74A13DF6" w:rsidR="00250644" w:rsidRPr="00130358" w:rsidRDefault="00483222" w:rsidP="00D62538">
            <w:pPr>
              <w:pStyle w:val="TAN"/>
              <w:keepNext w:val="0"/>
              <w:keepLines w:val="0"/>
              <w:rPr>
                <w:rFonts w:cs="Arial"/>
              </w:rPr>
            </w:pPr>
            <w:r w:rsidRPr="00130358">
              <w:rPr>
                <w:rFonts w:cs="Arial"/>
              </w:rPr>
              <w:t>NOTE 5:</w:t>
            </w:r>
            <w:r w:rsidR="00250644" w:rsidRPr="00130358">
              <w:rPr>
                <w:rFonts w:cs="Arial"/>
              </w:rPr>
              <w:tab/>
              <w:t>RSRP</w:t>
            </w:r>
            <w:r w:rsidR="00D62538" w:rsidRPr="00130358">
              <w:rPr>
                <w:rFonts w:cs="Arial"/>
              </w:rPr>
              <w:t xml:space="preserve"> </w:t>
            </w:r>
            <w:r w:rsidR="00250644" w:rsidRPr="00130358">
              <w:rPr>
                <w:rFonts w:cs="Arial"/>
              </w:rPr>
              <w:t>minimum</w:t>
            </w:r>
            <w:r w:rsidR="00D62538" w:rsidRPr="00130358">
              <w:rPr>
                <w:rFonts w:cs="Arial"/>
              </w:rPr>
              <w:t xml:space="preserve"> </w:t>
            </w:r>
            <w:r w:rsidR="00250644" w:rsidRPr="00130358">
              <w:rPr>
                <w:rFonts w:cs="Arial"/>
              </w:rPr>
              <w:t>requirements</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specified</w:t>
            </w:r>
            <w:r w:rsidR="00D62538" w:rsidRPr="00130358">
              <w:rPr>
                <w:rFonts w:cs="Arial"/>
              </w:rPr>
              <w:t xml:space="preserve"> </w:t>
            </w:r>
            <w:r w:rsidR="00250644" w:rsidRPr="00130358">
              <w:rPr>
                <w:rFonts w:cs="Arial"/>
              </w:rPr>
              <w:t>assuming</w:t>
            </w:r>
            <w:r w:rsidR="00D62538" w:rsidRPr="00130358">
              <w:rPr>
                <w:rFonts w:cs="Arial"/>
              </w:rPr>
              <w:t xml:space="preserve"> </w:t>
            </w:r>
            <w:r w:rsidR="00250644" w:rsidRPr="00130358">
              <w:rPr>
                <w:rFonts w:cs="Arial"/>
              </w:rPr>
              <w:t>independent</w:t>
            </w:r>
            <w:r w:rsidR="00D62538" w:rsidRPr="00130358">
              <w:rPr>
                <w:rFonts w:cs="Arial"/>
              </w:rPr>
              <w:t xml:space="preserve"> </w:t>
            </w:r>
            <w:r w:rsidR="00250644" w:rsidRPr="00130358">
              <w:rPr>
                <w:rFonts w:cs="Arial"/>
              </w:rPr>
              <w:t>interference</w:t>
            </w:r>
            <w:r w:rsidR="00D62538" w:rsidRPr="00130358">
              <w:rPr>
                <w:rFonts w:cs="Arial"/>
              </w:rPr>
              <w:t xml:space="preserve"> </w:t>
            </w:r>
            <w:r w:rsidR="00250644" w:rsidRPr="00130358">
              <w:rPr>
                <w:rFonts w:cs="Arial"/>
              </w:rPr>
              <w:t>and</w:t>
            </w:r>
            <w:r w:rsidR="00D62538" w:rsidRPr="00130358">
              <w:rPr>
                <w:rFonts w:cs="Arial"/>
              </w:rPr>
              <w:t xml:space="preserve"> </w:t>
            </w:r>
            <w:r w:rsidR="00250644" w:rsidRPr="00130358">
              <w:rPr>
                <w:rFonts w:cs="Arial"/>
              </w:rPr>
              <w:t>noise</w:t>
            </w:r>
            <w:r w:rsidR="00D62538" w:rsidRPr="00130358">
              <w:rPr>
                <w:rFonts w:cs="Arial"/>
              </w:rPr>
              <w:t xml:space="preserve"> </w:t>
            </w:r>
            <w:r w:rsidR="00250644" w:rsidRPr="00130358">
              <w:rPr>
                <w:rFonts w:cs="Arial"/>
              </w:rPr>
              <w:t>at</w:t>
            </w:r>
            <w:r w:rsidR="00D62538" w:rsidRPr="00130358">
              <w:rPr>
                <w:rFonts w:cs="Arial"/>
              </w:rPr>
              <w:t xml:space="preserve"> </w:t>
            </w:r>
            <w:r w:rsidR="00250644" w:rsidRPr="00130358">
              <w:rPr>
                <w:rFonts w:cs="Arial"/>
              </w:rPr>
              <w:t>each</w:t>
            </w:r>
            <w:r w:rsidR="00D62538" w:rsidRPr="00130358">
              <w:rPr>
                <w:rFonts w:cs="Arial"/>
              </w:rPr>
              <w:t xml:space="preserve"> </w:t>
            </w:r>
            <w:r w:rsidR="00250644" w:rsidRPr="00130358">
              <w:rPr>
                <w:rFonts w:cs="Arial"/>
              </w:rPr>
              <w:t>receiver</w:t>
            </w:r>
            <w:r w:rsidR="00D62538" w:rsidRPr="00130358">
              <w:rPr>
                <w:rFonts w:cs="Arial"/>
              </w:rPr>
              <w:t xml:space="preserve"> </w:t>
            </w:r>
            <w:r w:rsidR="00250644" w:rsidRPr="00130358">
              <w:rPr>
                <w:rFonts w:cs="Arial"/>
              </w:rPr>
              <w:t>antenna</w:t>
            </w:r>
            <w:r w:rsidR="00D62538" w:rsidRPr="00130358">
              <w:rPr>
                <w:rFonts w:cs="Arial"/>
              </w:rPr>
              <w:t xml:space="preserve"> </w:t>
            </w:r>
            <w:r w:rsidR="00250644" w:rsidRPr="00130358">
              <w:rPr>
                <w:rFonts w:cs="Arial"/>
              </w:rPr>
              <w:t>port.</w:t>
            </w:r>
          </w:p>
          <w:p w14:paraId="611C7EAA" w14:textId="53278B72" w:rsidR="00250644" w:rsidRPr="00130358" w:rsidRDefault="00483222" w:rsidP="00D62538">
            <w:pPr>
              <w:pStyle w:val="TAN"/>
              <w:keepNext w:val="0"/>
              <w:keepLines w:val="0"/>
              <w:rPr>
                <w:rFonts w:cs="Arial"/>
              </w:rPr>
            </w:pPr>
            <w:r w:rsidRPr="00130358">
              <w:rPr>
                <w:rFonts w:cs="Arial"/>
              </w:rPr>
              <w:t>NOTE 6:</w:t>
            </w:r>
            <w:r w:rsidR="00250644" w:rsidRPr="00130358">
              <w:rPr>
                <w:rFonts w:cs="Arial"/>
              </w:rPr>
              <w:tab/>
              <w:t>E-UTRA</w:t>
            </w:r>
            <w:r w:rsidR="00D62538" w:rsidRPr="00130358">
              <w:rPr>
                <w:rFonts w:cs="Arial"/>
              </w:rPr>
              <w:t xml:space="preserve"> </w:t>
            </w:r>
            <w:r w:rsidR="00250644" w:rsidRPr="00130358">
              <w:rPr>
                <w:rFonts w:cs="Arial"/>
              </w:rPr>
              <w:t>operating</w:t>
            </w:r>
            <w:r w:rsidR="00D62538" w:rsidRPr="00130358">
              <w:rPr>
                <w:rFonts w:cs="Arial"/>
              </w:rPr>
              <w:t xml:space="preserve"> </w:t>
            </w:r>
            <w:r w:rsidR="00250644" w:rsidRPr="00130358">
              <w:rPr>
                <w:rFonts w:cs="Arial"/>
              </w:rPr>
              <w:t>band</w:t>
            </w:r>
            <w:r w:rsidR="00D62538" w:rsidRPr="00130358">
              <w:rPr>
                <w:rFonts w:cs="Arial"/>
              </w:rPr>
              <w:t xml:space="preserve"> </w:t>
            </w:r>
            <w:r w:rsidR="00250644" w:rsidRPr="00130358">
              <w:rPr>
                <w:rFonts w:cs="Arial"/>
              </w:rPr>
              <w:t>groups</w:t>
            </w:r>
            <w:r w:rsidR="00D62538" w:rsidRPr="00130358">
              <w:rPr>
                <w:rFonts w:cs="Arial"/>
              </w:rPr>
              <w:t xml:space="preserve"> </w:t>
            </w:r>
            <w:r w:rsidR="00250644" w:rsidRPr="00130358">
              <w:rPr>
                <w:rFonts w:cs="Arial"/>
              </w:rPr>
              <w:t>are</w:t>
            </w:r>
            <w:r w:rsidR="00D62538" w:rsidRPr="00130358">
              <w:rPr>
                <w:rFonts w:cs="Arial"/>
              </w:rPr>
              <w:t xml:space="preserve"> </w:t>
            </w:r>
            <w:r w:rsidR="00250644" w:rsidRPr="00130358">
              <w:rPr>
                <w:rFonts w:cs="Arial"/>
              </w:rPr>
              <w:t>as</w:t>
            </w:r>
            <w:r w:rsidR="00D62538" w:rsidRPr="00130358">
              <w:rPr>
                <w:rFonts w:cs="Arial"/>
              </w:rPr>
              <w:t xml:space="preserve"> </w:t>
            </w:r>
            <w:r w:rsidR="00250644" w:rsidRPr="00130358">
              <w:rPr>
                <w:rFonts w:cs="Arial"/>
              </w:rPr>
              <w:t>defined</w:t>
            </w:r>
            <w:r w:rsidR="00D62538" w:rsidRPr="00130358">
              <w:rPr>
                <w:rFonts w:cs="Arial"/>
              </w:rPr>
              <w:t xml:space="preserve"> </w:t>
            </w:r>
            <w:r w:rsidR="00250644"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00250644" w:rsidRPr="00130358">
              <w:rPr>
                <w:rFonts w:cs="Arial"/>
              </w:rPr>
              <w:t>3.5.</w:t>
            </w:r>
          </w:p>
        </w:tc>
      </w:tr>
    </w:tbl>
    <w:p w14:paraId="7616CE1A" w14:textId="77777777" w:rsidR="00250644" w:rsidRPr="00130358" w:rsidRDefault="00250644" w:rsidP="00D62538"/>
    <w:p w14:paraId="63EDA0BF" w14:textId="77777777" w:rsidR="00250644" w:rsidRPr="00130358" w:rsidRDefault="00250644" w:rsidP="00D62538">
      <w:pPr>
        <w:pStyle w:val="TH"/>
        <w:keepNext w:val="0"/>
        <w:keepLines w:val="0"/>
      </w:pPr>
      <w:r w:rsidRPr="00130358">
        <w:t>Table 9.9.2</w:t>
      </w:r>
      <w:r w:rsidRPr="00130358">
        <w:rPr>
          <w:lang w:eastAsia="zh-CN"/>
        </w:rPr>
        <w:t>.2</w:t>
      </w:r>
      <w:r w:rsidRPr="00130358">
        <w:t>.5-</w:t>
      </w:r>
      <w:r w:rsidRPr="00130358">
        <w:rPr>
          <w:lang w:eastAsia="zh-CN"/>
        </w:rPr>
        <w:t>2</w:t>
      </w:r>
      <w:r w:rsidRPr="00130358">
        <w:t>: RSRQ TDD Intra frequency absolute accuracy requirements for the reported values</w:t>
      </w:r>
    </w:p>
    <w:tbl>
      <w:tblPr>
        <w:tblW w:w="5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3"/>
        <w:gridCol w:w="2025"/>
      </w:tblGrid>
      <w:tr w:rsidR="00250644" w:rsidRPr="00130358" w14:paraId="56391D0C"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2E3CAF68" w14:textId="77777777" w:rsidR="00250644" w:rsidRPr="00130358" w:rsidRDefault="00250644" w:rsidP="00D62538">
            <w:pPr>
              <w:pStyle w:val="TAH"/>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tcPr>
          <w:p w14:paraId="6921F176" w14:textId="015AF54C" w:rsidR="00250644" w:rsidRPr="00130358" w:rsidRDefault="00250644" w:rsidP="00D62538">
            <w:pPr>
              <w:pStyle w:val="TAH"/>
              <w:keepNext w:val="0"/>
              <w:keepLines w:val="0"/>
            </w:pPr>
            <w:r w:rsidRPr="00130358">
              <w:t>Test</w:t>
            </w:r>
            <w:r w:rsidR="00D62538" w:rsidRPr="00130358">
              <w:t xml:space="preserve"> </w:t>
            </w:r>
            <w:r w:rsidRPr="00130358">
              <w:t>1</w:t>
            </w:r>
          </w:p>
        </w:tc>
      </w:tr>
      <w:tr w:rsidR="00250644" w:rsidRPr="00130358" w14:paraId="41A5C402"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681C45C0" w14:textId="77777777" w:rsidR="00250644" w:rsidRPr="00130358" w:rsidRDefault="00250644" w:rsidP="00D62538">
            <w:pPr>
              <w:pStyle w:val="TAL"/>
              <w:keepNext w:val="0"/>
              <w:keepLines w:val="0"/>
            </w:pPr>
          </w:p>
        </w:tc>
        <w:tc>
          <w:tcPr>
            <w:tcW w:w="2025" w:type="dxa"/>
            <w:tcBorders>
              <w:top w:val="single" w:sz="4" w:space="0" w:color="auto"/>
              <w:left w:val="single" w:sz="4" w:space="0" w:color="auto"/>
              <w:bottom w:val="single" w:sz="4" w:space="0" w:color="auto"/>
              <w:right w:val="single" w:sz="4" w:space="0" w:color="auto"/>
            </w:tcBorders>
            <w:vAlign w:val="center"/>
          </w:tcPr>
          <w:p w14:paraId="1FACC246" w14:textId="0597976C" w:rsidR="00250644" w:rsidRPr="00130358" w:rsidRDefault="00250644" w:rsidP="00D62538">
            <w:pPr>
              <w:pStyle w:val="TAC"/>
              <w:keepNext w:val="0"/>
              <w:keepLines w:val="0"/>
            </w:pPr>
            <w:r w:rsidRPr="00130358">
              <w:t>All</w:t>
            </w:r>
            <w:r w:rsidR="00D62538" w:rsidRPr="00130358">
              <w:t xml:space="preserve"> </w:t>
            </w:r>
            <w:r w:rsidRPr="00130358">
              <w:t>bands</w:t>
            </w:r>
          </w:p>
        </w:tc>
      </w:tr>
      <w:tr w:rsidR="00250644" w:rsidRPr="00130358" w14:paraId="09519668"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tcPr>
          <w:p w14:paraId="0F5D4CA2" w14:textId="37915B42" w:rsidR="00250644" w:rsidRPr="00130358" w:rsidRDefault="00250644" w:rsidP="00772922">
            <w:pPr>
              <w:pStyle w:val="TAH"/>
              <w:rPr>
                <w:lang w:eastAsia="zh-CN"/>
              </w:rPr>
            </w:pPr>
            <w:r w:rsidRPr="00130358">
              <w:t>Normal</w:t>
            </w:r>
            <w:r w:rsidR="00D62538" w:rsidRPr="00130358">
              <w:t xml:space="preserve"> </w:t>
            </w:r>
            <w:r w:rsidRPr="00130358">
              <w:rPr>
                <w:lang w:eastAsia="zh-CN"/>
              </w:rPr>
              <w:t>C</w:t>
            </w:r>
            <w:r w:rsidRPr="00130358">
              <w:t>ondition</w:t>
            </w:r>
            <w:r w:rsidRPr="00130358">
              <w:rPr>
                <w:lang w:eastAsia="zh-CN"/>
              </w:rPr>
              <w:t>s</w:t>
            </w:r>
          </w:p>
        </w:tc>
      </w:tr>
      <w:tr w:rsidR="00250644" w:rsidRPr="00130358" w14:paraId="1CBF1B72"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1A03C610" w14:textId="0A9323B3" w:rsidR="00250644" w:rsidRPr="00130358" w:rsidRDefault="00250644"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1DD202B8" w14:textId="77777777" w:rsidR="00250644" w:rsidRPr="00130358" w:rsidRDefault="00250644" w:rsidP="00D62538">
            <w:pPr>
              <w:pStyle w:val="TAC"/>
              <w:keepNext w:val="0"/>
              <w:keepLines w:val="0"/>
              <w:rPr>
                <w:lang w:eastAsia="zh-CN"/>
              </w:rPr>
            </w:pPr>
            <w:r w:rsidRPr="00130358">
              <w:t>RSRQ_0</w:t>
            </w:r>
            <w:r w:rsidR="007757D8" w:rsidRPr="00130358">
              <w:rPr>
                <w:lang w:eastAsia="zh-CN"/>
              </w:rPr>
              <w:t>0</w:t>
            </w:r>
          </w:p>
        </w:tc>
      </w:tr>
      <w:tr w:rsidR="00250644" w:rsidRPr="00130358" w14:paraId="63A7B69A"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6A8CACA5" w14:textId="45FD6EC3" w:rsidR="00250644" w:rsidRPr="00130358" w:rsidRDefault="0025064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31C813AE" w14:textId="77777777" w:rsidR="00250644" w:rsidRPr="00130358" w:rsidRDefault="00250644" w:rsidP="00D62538">
            <w:pPr>
              <w:pStyle w:val="TAC"/>
              <w:keepNext w:val="0"/>
              <w:keepLines w:val="0"/>
              <w:rPr>
                <w:lang w:eastAsia="zh-CN"/>
              </w:rPr>
            </w:pPr>
            <w:r w:rsidRPr="00130358">
              <w:t>RSRQ_</w:t>
            </w:r>
            <w:r w:rsidR="00247559" w:rsidRPr="00130358">
              <w:t>1</w:t>
            </w:r>
            <w:r w:rsidR="007757D8" w:rsidRPr="00130358">
              <w:t>5</w:t>
            </w:r>
          </w:p>
        </w:tc>
      </w:tr>
      <w:tr w:rsidR="00250644" w:rsidRPr="00130358" w14:paraId="28C2150D" w14:textId="77777777" w:rsidTr="00D62538">
        <w:trPr>
          <w:jc w:val="center"/>
        </w:trPr>
        <w:tc>
          <w:tcPr>
            <w:tcW w:w="5288" w:type="dxa"/>
            <w:gridSpan w:val="2"/>
            <w:tcBorders>
              <w:top w:val="single" w:sz="4" w:space="0" w:color="auto"/>
              <w:left w:val="single" w:sz="4" w:space="0" w:color="auto"/>
              <w:bottom w:val="single" w:sz="4" w:space="0" w:color="auto"/>
              <w:right w:val="single" w:sz="4" w:space="0" w:color="auto"/>
            </w:tcBorders>
            <w:vAlign w:val="center"/>
          </w:tcPr>
          <w:p w14:paraId="34151B38" w14:textId="57A8F441" w:rsidR="00250644" w:rsidRPr="00130358" w:rsidRDefault="00250644" w:rsidP="00772922">
            <w:pPr>
              <w:pStyle w:val="TAH"/>
              <w:rPr>
                <w:lang w:eastAsia="zh-CN"/>
              </w:rPr>
            </w:pPr>
            <w:r w:rsidRPr="00130358">
              <w:t>Extreme</w:t>
            </w:r>
            <w:r w:rsidR="00D62538" w:rsidRPr="00130358">
              <w:t xml:space="preserve"> </w:t>
            </w:r>
            <w:r w:rsidRPr="00130358">
              <w:rPr>
                <w:lang w:eastAsia="zh-CN"/>
              </w:rPr>
              <w:t>C</w:t>
            </w:r>
            <w:r w:rsidRPr="00130358">
              <w:t>ondition</w:t>
            </w:r>
            <w:r w:rsidRPr="00130358">
              <w:rPr>
                <w:lang w:eastAsia="zh-CN"/>
              </w:rPr>
              <w:t>s</w:t>
            </w:r>
          </w:p>
        </w:tc>
      </w:tr>
      <w:tr w:rsidR="00250644" w:rsidRPr="00130358" w14:paraId="284E1ACF"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38AE682B" w14:textId="13265A8B" w:rsidR="00250644" w:rsidRPr="00130358" w:rsidRDefault="00250644"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15DF084C" w14:textId="77777777" w:rsidR="00250644" w:rsidRPr="00130358" w:rsidRDefault="00250644" w:rsidP="00D62538">
            <w:pPr>
              <w:pStyle w:val="TAC"/>
              <w:keepNext w:val="0"/>
              <w:keepLines w:val="0"/>
            </w:pPr>
            <w:r w:rsidRPr="00130358">
              <w:t>RSRQ_0</w:t>
            </w:r>
            <w:r w:rsidR="007757D8" w:rsidRPr="00130358">
              <w:t>0</w:t>
            </w:r>
          </w:p>
        </w:tc>
      </w:tr>
      <w:tr w:rsidR="00250644" w:rsidRPr="00130358" w14:paraId="1A6A520E" w14:textId="77777777" w:rsidTr="00D62538">
        <w:trPr>
          <w:jc w:val="center"/>
        </w:trPr>
        <w:tc>
          <w:tcPr>
            <w:tcW w:w="3263" w:type="dxa"/>
            <w:tcBorders>
              <w:top w:val="single" w:sz="4" w:space="0" w:color="auto"/>
              <w:left w:val="single" w:sz="4" w:space="0" w:color="auto"/>
              <w:bottom w:val="single" w:sz="4" w:space="0" w:color="auto"/>
              <w:right w:val="single" w:sz="4" w:space="0" w:color="auto"/>
            </w:tcBorders>
            <w:vAlign w:val="center"/>
          </w:tcPr>
          <w:p w14:paraId="576750D0" w14:textId="2DA548E0" w:rsidR="00250644" w:rsidRPr="00130358" w:rsidRDefault="00250644"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(Cell</w:t>
            </w:r>
            <w:r w:rsidR="00D62538" w:rsidRPr="00130358">
              <w:t xml:space="preserve"> </w:t>
            </w:r>
            <w:r w:rsidRPr="00130358">
              <w:rPr>
                <w:lang w:eastAsia="zh-CN"/>
              </w:rPr>
              <w:t>1</w:t>
            </w:r>
            <w:r w:rsidRPr="00130358">
              <w:t>)</w:t>
            </w:r>
          </w:p>
        </w:tc>
        <w:tc>
          <w:tcPr>
            <w:tcW w:w="2025" w:type="dxa"/>
            <w:tcBorders>
              <w:top w:val="single" w:sz="4" w:space="0" w:color="auto"/>
              <w:left w:val="single" w:sz="4" w:space="0" w:color="auto"/>
              <w:bottom w:val="single" w:sz="4" w:space="0" w:color="auto"/>
              <w:right w:val="single" w:sz="4" w:space="0" w:color="auto"/>
            </w:tcBorders>
            <w:vAlign w:val="center"/>
          </w:tcPr>
          <w:p w14:paraId="31941EB2" w14:textId="77777777" w:rsidR="00250644" w:rsidRPr="00130358" w:rsidRDefault="00250644" w:rsidP="00D62538">
            <w:pPr>
              <w:pStyle w:val="TAC"/>
              <w:keepNext w:val="0"/>
              <w:keepLines w:val="0"/>
              <w:rPr>
                <w:lang w:eastAsia="zh-CN"/>
              </w:rPr>
            </w:pPr>
            <w:r w:rsidRPr="00130358">
              <w:t>RSRQ_</w:t>
            </w:r>
            <w:r w:rsidR="00247559" w:rsidRPr="00130358">
              <w:t>1</w:t>
            </w:r>
            <w:r w:rsidR="007757D8" w:rsidRPr="00130358">
              <w:t>6</w:t>
            </w:r>
          </w:p>
        </w:tc>
      </w:tr>
    </w:tbl>
    <w:p w14:paraId="7BDAB02F" w14:textId="77777777" w:rsidR="00FC5896" w:rsidRPr="00130358" w:rsidRDefault="00FC5896" w:rsidP="00D62538"/>
    <w:p w14:paraId="0FA5F7C2" w14:textId="77777777" w:rsidR="00E115CB" w:rsidRPr="00130358" w:rsidRDefault="00250644" w:rsidP="00D62538">
      <w:r w:rsidRPr="00130358">
        <w:t>For the test to pass, the ratio of successful reported values in each test shall be more than 90% with a confidence level of 95%.</w:t>
      </w:r>
    </w:p>
    <w:p w14:paraId="6D1E8A8A" w14:textId="5E01BBB2" w:rsidR="003A229F" w:rsidRPr="00130358" w:rsidRDefault="003A229F" w:rsidP="00D62538">
      <w:pPr>
        <w:pStyle w:val="Heading2"/>
        <w:keepNext w:val="0"/>
        <w:keepLines w:val="0"/>
      </w:pPr>
      <w:r w:rsidRPr="00130358">
        <w:t>9.10</w:t>
      </w:r>
      <w:r w:rsidRPr="00130358">
        <w:tab/>
      </w:r>
    </w:p>
    <w:p w14:paraId="47B5D1C2" w14:textId="77777777" w:rsidR="00A734AB" w:rsidRPr="00130358" w:rsidRDefault="00A734AB" w:rsidP="00D62538">
      <w:pPr>
        <w:pStyle w:val="Heading2"/>
        <w:keepNext w:val="0"/>
        <w:keepLines w:val="0"/>
      </w:pPr>
      <w:r w:rsidRPr="00130358">
        <w:t>9.11</w:t>
      </w:r>
      <w:r w:rsidRPr="00130358">
        <w:tab/>
        <w:t>RSSI Accuracy</w:t>
      </w:r>
    </w:p>
    <w:p w14:paraId="253CE29C" w14:textId="77777777" w:rsidR="00A734AB" w:rsidRPr="00130358" w:rsidRDefault="00A734AB" w:rsidP="00D62538">
      <w:pPr>
        <w:pStyle w:val="Heading3"/>
        <w:keepNext w:val="0"/>
        <w:keepLines w:val="0"/>
      </w:pPr>
      <w:r w:rsidRPr="00130358">
        <w:t>9.11.1</w:t>
      </w:r>
      <w:r w:rsidRPr="00130358">
        <w:tab/>
        <w:t>FS3 average RSSI accuracy case (</w:t>
      </w:r>
      <w:proofErr w:type="spellStart"/>
      <w:r w:rsidRPr="00130358">
        <w:t>PCell</w:t>
      </w:r>
      <w:proofErr w:type="spellEnd"/>
      <w:r w:rsidRPr="00130358">
        <w:t xml:space="preserve"> using FDD)</w:t>
      </w:r>
    </w:p>
    <w:p w14:paraId="2BCE3A10" w14:textId="77777777" w:rsidR="00A734AB" w:rsidRPr="00130358" w:rsidRDefault="00A734AB" w:rsidP="00D62538">
      <w:pPr>
        <w:pStyle w:val="Heading4"/>
        <w:keepNext w:val="0"/>
        <w:keepLines w:val="0"/>
      </w:pPr>
      <w:r w:rsidRPr="00130358">
        <w:t>9.11.1.1</w:t>
      </w:r>
      <w:r w:rsidRPr="00130358">
        <w:tab/>
        <w:t>Test purpose</w:t>
      </w:r>
    </w:p>
    <w:p w14:paraId="219644EA" w14:textId="77777777" w:rsidR="00A734AB" w:rsidRPr="00130358" w:rsidRDefault="00A734AB" w:rsidP="00D62538">
      <w:r w:rsidRPr="00130358">
        <w:t>To verify that the average RSSI measurement accuracy is within the specified limits for all FS3 bands.</w:t>
      </w:r>
    </w:p>
    <w:p w14:paraId="1CDE9B54" w14:textId="77777777" w:rsidR="00A734AB" w:rsidRPr="00130358" w:rsidRDefault="00A734AB" w:rsidP="00D62538">
      <w:pPr>
        <w:pStyle w:val="Heading4"/>
        <w:keepNext w:val="0"/>
        <w:keepLines w:val="0"/>
      </w:pPr>
      <w:r w:rsidRPr="00130358">
        <w:t>9.11.1.2</w:t>
      </w:r>
      <w:r w:rsidRPr="00130358">
        <w:tab/>
        <w:t>Test applicability</w:t>
      </w:r>
    </w:p>
    <w:p w14:paraId="22F9A296" w14:textId="77777777" w:rsidR="00A734AB" w:rsidRPr="00130358" w:rsidRDefault="00A734AB" w:rsidP="00D62538">
      <w:r w:rsidRPr="00130358">
        <w:t>This test applies to all types of E-UTRA FDD UE from release 13 onwards supporting Downlink LAA and RSSI reporting. Applicability requires support for rssi-AndChannelOccupancyReporting-r13.</w:t>
      </w:r>
    </w:p>
    <w:p w14:paraId="5DDF0964" w14:textId="77777777" w:rsidR="00A734AB" w:rsidRPr="00130358" w:rsidRDefault="00A734AB" w:rsidP="00D62538">
      <w:pPr>
        <w:pStyle w:val="Heading4"/>
        <w:keepNext w:val="0"/>
        <w:keepLines w:val="0"/>
      </w:pPr>
      <w:r w:rsidRPr="00130358">
        <w:t>9.11.1.3</w:t>
      </w:r>
      <w:r w:rsidRPr="00130358">
        <w:tab/>
        <w:t>Minimum conformance requirements</w:t>
      </w:r>
    </w:p>
    <w:p w14:paraId="5078244F" w14:textId="77777777" w:rsidR="00A734AB" w:rsidRPr="00130358" w:rsidRDefault="00A734AB" w:rsidP="00D62538">
      <w:pPr>
        <w:rPr>
          <w:rFonts w:cs="v4.2.0"/>
          <w:i/>
        </w:rPr>
      </w:pPr>
      <w:r w:rsidRPr="00130358">
        <w:rPr>
          <w:rFonts w:cs="v4.2.0"/>
        </w:rPr>
        <w:t>The absolute accuracy of RSSI measurements is defined as the RSSI measurements from a FS3 cell in CA operation with a serving FDD or TDD cell.</w:t>
      </w:r>
    </w:p>
    <w:p w14:paraId="2C15C284" w14:textId="77777777" w:rsidR="00A734AB" w:rsidRPr="00130358" w:rsidRDefault="00A734AB" w:rsidP="00D62538">
      <w:pPr>
        <w:rPr>
          <w:rFonts w:cs="v4.2.0"/>
        </w:rPr>
      </w:pPr>
      <w:r w:rsidRPr="00130358">
        <w:rPr>
          <w:rFonts w:cs="v4.2.0"/>
        </w:rPr>
        <w:t>The accuracy requirements in table 9.11.1.3-1 are valid under the following conditions:</w:t>
      </w:r>
    </w:p>
    <w:p w14:paraId="59D4174C" w14:textId="789698AF" w:rsidR="00A734AB" w:rsidRPr="00130358" w:rsidRDefault="00772922" w:rsidP="00772922">
      <w:pPr>
        <w:pStyle w:val="B1"/>
      </w:pPr>
      <w:r w:rsidRPr="00130358">
        <w:rPr>
          <w:lang w:eastAsia="zh-CN"/>
        </w:rPr>
        <w:t>-</w:t>
      </w:r>
      <w:r w:rsidRPr="00130358">
        <w:rPr>
          <w:lang w:eastAsia="zh-CN"/>
        </w:rPr>
        <w:tab/>
      </w:r>
      <w:r w:rsidR="00A734AB" w:rsidRPr="00130358">
        <w:rPr>
          <w:lang w:eastAsia="zh-CN"/>
        </w:rPr>
        <w:t xml:space="preserve">All symbols </w:t>
      </w:r>
      <w:proofErr w:type="spellStart"/>
      <w:r w:rsidR="00A734AB" w:rsidRPr="00130358">
        <w:rPr>
          <w:lang w:eastAsia="zh-CN"/>
        </w:rPr>
        <w:t>duing</w:t>
      </w:r>
      <w:proofErr w:type="spellEnd"/>
      <w:r w:rsidR="00A734AB" w:rsidRPr="00130358">
        <w:rPr>
          <w:lang w:eastAsia="zh-CN"/>
        </w:rPr>
        <w:t xml:space="preserve"> each RSSI measurement duration are available for RSSI sampling within the same reporting interval</w:t>
      </w:r>
      <w:r w:rsidR="00A734AB" w:rsidRPr="00130358">
        <w:t>.</w:t>
      </w:r>
    </w:p>
    <w:p w14:paraId="388E942E" w14:textId="77777777" w:rsidR="00A734AB" w:rsidRPr="00130358" w:rsidRDefault="00A734AB" w:rsidP="00D62538">
      <w:pPr>
        <w:pStyle w:val="TH"/>
        <w:keepNext w:val="0"/>
        <w:keepLines w:val="0"/>
      </w:pPr>
      <w:r w:rsidRPr="00130358">
        <w:t>Table 9.11.1.3-1: Intra-frequency RSSI accuracy</w:t>
      </w:r>
    </w:p>
    <w:tbl>
      <w:tblPr>
        <w:tblW w:w="8088" w:type="dxa"/>
        <w:jc w:val="center"/>
        <w:tblLayout w:type="fixed"/>
        <w:tblCellMar>
          <w:left w:w="28" w:type="dxa"/>
        </w:tblCellMar>
        <w:tblLook w:val="01E0" w:firstRow="1" w:lastRow="1" w:firstColumn="1" w:lastColumn="1" w:noHBand="0" w:noVBand="0"/>
      </w:tblPr>
      <w:tblGrid>
        <w:gridCol w:w="1047"/>
        <w:gridCol w:w="1155"/>
        <w:gridCol w:w="2695"/>
        <w:gridCol w:w="1751"/>
        <w:gridCol w:w="1440"/>
      </w:tblGrid>
      <w:tr w:rsidR="00A734AB" w:rsidRPr="00130358" w14:paraId="26DB324A" w14:textId="77777777" w:rsidTr="00D62538">
        <w:trPr>
          <w:jc w:val="center"/>
        </w:trPr>
        <w:tc>
          <w:tcPr>
            <w:tcW w:w="220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0D76CD2" w14:textId="77777777" w:rsidR="00A734AB" w:rsidRPr="00130358" w:rsidRDefault="00A734AB" w:rsidP="00D62538">
            <w:pPr>
              <w:pStyle w:val="TAH"/>
              <w:keepNext w:val="0"/>
              <w:keepLines w:val="0"/>
              <w:rPr>
                <w:rFonts w:cs="Arial"/>
              </w:rPr>
            </w:pPr>
            <w:r w:rsidRPr="00130358">
              <w:rPr>
                <w:rFonts w:cs="Arial"/>
              </w:rPr>
              <w:t>Accuracy</w:t>
            </w:r>
          </w:p>
        </w:tc>
        <w:tc>
          <w:tcPr>
            <w:tcW w:w="5886" w:type="dxa"/>
            <w:gridSpan w:val="3"/>
            <w:tcBorders>
              <w:top w:val="single" w:sz="4" w:space="0" w:color="auto"/>
              <w:left w:val="single" w:sz="6" w:space="0" w:color="auto"/>
              <w:bottom w:val="single" w:sz="6" w:space="0" w:color="auto"/>
              <w:right w:val="single" w:sz="4" w:space="0" w:color="auto"/>
            </w:tcBorders>
            <w:shd w:val="clear" w:color="auto" w:fill="auto"/>
            <w:vAlign w:val="center"/>
          </w:tcPr>
          <w:p w14:paraId="73769265" w14:textId="77777777" w:rsidR="00A734AB" w:rsidRPr="00130358" w:rsidRDefault="00A734AB" w:rsidP="00D62538">
            <w:pPr>
              <w:pStyle w:val="TAH"/>
              <w:keepNext w:val="0"/>
              <w:keepLines w:val="0"/>
              <w:rPr>
                <w:rFonts w:cs="Arial"/>
              </w:rPr>
            </w:pPr>
            <w:r w:rsidRPr="00130358">
              <w:rPr>
                <w:rFonts w:cs="Arial"/>
              </w:rPr>
              <w:t>Conditions</w:t>
            </w:r>
          </w:p>
        </w:tc>
      </w:tr>
      <w:tr w:rsidR="00A734AB" w:rsidRPr="00130358" w14:paraId="6FFCFB6C" w14:textId="77777777" w:rsidTr="00D62538">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22515A0" w14:textId="736E1A66" w:rsidR="00A734AB" w:rsidRPr="00130358" w:rsidRDefault="00A734AB" w:rsidP="00D62538">
            <w:pPr>
              <w:pStyle w:val="TAH"/>
              <w:keepNext w:val="0"/>
              <w:keepLines w:val="0"/>
              <w:rPr>
                <w:rFonts w:cs="Arial"/>
              </w:rPr>
            </w:pPr>
            <w:r w:rsidRPr="00130358">
              <w:rPr>
                <w:rFonts w:cs="v4.2.0"/>
              </w:rPr>
              <w:t>Normal</w:t>
            </w:r>
            <w:r w:rsidR="00D62538" w:rsidRPr="00130358">
              <w:rPr>
                <w:rFonts w:cs="v4.2.0"/>
              </w:rPr>
              <w:t xml:space="preserve"> </w:t>
            </w:r>
            <w:r w:rsidRPr="00130358">
              <w:rPr>
                <w:rFonts w:cs="v4.2.0"/>
              </w:rPr>
              <w:t>condition</w:t>
            </w:r>
          </w:p>
        </w:tc>
        <w:tc>
          <w:tcPr>
            <w:tcW w:w="11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3BB85AD" w14:textId="786FFDCA" w:rsidR="00A734AB" w:rsidRPr="00130358" w:rsidRDefault="00A734AB" w:rsidP="00D62538">
            <w:pPr>
              <w:pStyle w:val="TAH"/>
              <w:keepNext w:val="0"/>
              <w:keepLines w:val="0"/>
              <w:rPr>
                <w:rFonts w:cs="Arial"/>
              </w:rPr>
            </w:pPr>
            <w:r w:rsidRPr="00130358">
              <w:rPr>
                <w:rFonts w:cs="Arial"/>
              </w:rPr>
              <w:t>Extreme</w:t>
            </w:r>
            <w:r w:rsidR="00D62538" w:rsidRPr="00130358">
              <w:rPr>
                <w:rFonts w:cs="Arial"/>
              </w:rPr>
              <w:t xml:space="preserve"> </w:t>
            </w:r>
            <w:r w:rsidRPr="00130358">
              <w:rPr>
                <w:rFonts w:cs="Arial"/>
              </w:rPr>
              <w:t>condition</w:t>
            </w:r>
          </w:p>
        </w:tc>
        <w:tc>
          <w:tcPr>
            <w:tcW w:w="5886"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C03FC8F" w14:textId="23D8B3B0" w:rsidR="00A734AB" w:rsidRPr="00130358" w:rsidRDefault="00A734AB" w:rsidP="00D62538">
            <w:pPr>
              <w:pStyle w:val="TAH"/>
              <w:keepNext w:val="0"/>
              <w:keepLines w:val="0"/>
              <w:rPr>
                <w:rFonts w:cs="Arial"/>
              </w:rPr>
            </w:pPr>
            <w:r w:rsidRPr="00130358">
              <w:rPr>
                <w:rFonts w:cs="Arial"/>
              </w:rPr>
              <w:t>Io</w:t>
            </w:r>
            <w:r w:rsidR="00D62538" w:rsidRPr="00130358">
              <w:rPr>
                <w:rFonts w:cs="Arial"/>
                <w:vertAlign w:val="superscript"/>
                <w:lang w:eastAsia="zh-CN"/>
              </w:rPr>
              <w:t xml:space="preserve"> </w:t>
            </w:r>
            <w:r w:rsidRPr="00130358">
              <w:rPr>
                <w:rFonts w:cs="Arial"/>
                <w:vertAlign w:val="superscript"/>
                <w:lang w:eastAsia="zh-CN"/>
              </w:rPr>
              <w:t>Note</w:t>
            </w:r>
            <w:r w:rsidR="00D62538" w:rsidRPr="00130358">
              <w:rPr>
                <w:rFonts w:cs="Arial"/>
                <w:vertAlign w:val="superscript"/>
                <w:lang w:eastAsia="zh-CN"/>
              </w:rPr>
              <w:t xml:space="preserve"> </w:t>
            </w:r>
            <w:r w:rsidRPr="00130358">
              <w:rPr>
                <w:rFonts w:cs="Arial"/>
                <w:vertAlign w:val="superscript"/>
                <w:lang w:eastAsia="zh-CN"/>
              </w:rPr>
              <w:t>1</w:t>
            </w:r>
            <w:r w:rsidR="00D62538" w:rsidRPr="00130358">
              <w:rPr>
                <w:rFonts w:cs="Arial"/>
              </w:rPr>
              <w:t xml:space="preserve"> </w:t>
            </w:r>
            <w:r w:rsidRPr="00130358">
              <w:rPr>
                <w:rFonts w:cs="Arial"/>
              </w:rPr>
              <w:t>range</w:t>
            </w:r>
          </w:p>
        </w:tc>
      </w:tr>
      <w:tr w:rsidR="00A734AB" w:rsidRPr="00130358" w14:paraId="640BC00C" w14:textId="77777777" w:rsidTr="00D62538">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74659A4" w14:textId="77777777" w:rsidR="00A734AB" w:rsidRPr="00130358" w:rsidRDefault="00A734AB" w:rsidP="00D62538">
            <w:pPr>
              <w:pStyle w:val="TAH"/>
              <w:keepNext w:val="0"/>
              <w:keepLines w:val="0"/>
              <w:rPr>
                <w:rFonts w:cs="Arial"/>
              </w:rPr>
            </w:pPr>
          </w:p>
        </w:tc>
        <w:tc>
          <w:tcPr>
            <w:tcW w:w="11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E9C8B6" w14:textId="77777777" w:rsidR="00A734AB" w:rsidRPr="00130358" w:rsidRDefault="00A734AB" w:rsidP="00D62538">
            <w:pPr>
              <w:pStyle w:val="TAH"/>
              <w:keepNext w:val="0"/>
              <w:keepLines w:val="0"/>
              <w:rPr>
                <w:rFonts w:cs="Arial"/>
              </w:rPr>
            </w:pP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63C5C9AD" w14:textId="4F5EA9AB" w:rsidR="00A734AB" w:rsidRPr="00130358" w:rsidRDefault="00A734AB" w:rsidP="00D62538">
            <w:pPr>
              <w:pStyle w:val="TAH"/>
              <w:keepNext w:val="0"/>
              <w:keepLines w:val="0"/>
              <w:rPr>
                <w:rFonts w:cs="Arial"/>
              </w:rPr>
            </w:pPr>
            <w:r w:rsidRPr="00130358">
              <w:rPr>
                <w:rFonts w:cs="Arial"/>
              </w:rPr>
              <w:t>E-UTRA</w:t>
            </w:r>
            <w:r w:rsidR="00D62538" w:rsidRPr="00130358">
              <w:rPr>
                <w:rFonts w:cs="Arial"/>
              </w:rPr>
              <w:t xml:space="preserve"> </w:t>
            </w:r>
            <w:r w:rsidRPr="00130358">
              <w:rPr>
                <w:rFonts w:cs="Arial"/>
              </w:rPr>
              <w:t>operating</w:t>
            </w:r>
            <w:r w:rsidR="00D62538" w:rsidRPr="00130358">
              <w:rPr>
                <w:rFonts w:cs="Arial"/>
              </w:rPr>
              <w:t xml:space="preserve"> </w:t>
            </w:r>
            <w:r w:rsidRPr="00130358">
              <w:rPr>
                <w:rFonts w:cs="Arial"/>
              </w:rPr>
              <w:t>band</w:t>
            </w:r>
            <w:r w:rsidR="00D62538" w:rsidRPr="00130358">
              <w:rPr>
                <w:rFonts w:cs="Arial"/>
              </w:rPr>
              <w:t xml:space="preserve"> </w:t>
            </w:r>
            <w:r w:rsidRPr="00130358">
              <w:rPr>
                <w:rFonts w:cs="Arial"/>
              </w:rPr>
              <w:t>groups</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35D6F0B4" w14:textId="7C752FCA" w:rsidR="00A734AB" w:rsidRPr="00130358" w:rsidRDefault="00A734AB" w:rsidP="00D62538">
            <w:pPr>
              <w:pStyle w:val="TAH"/>
              <w:keepNext w:val="0"/>
              <w:keepLines w:val="0"/>
              <w:rPr>
                <w:rFonts w:cs="Arial"/>
              </w:rPr>
            </w:pPr>
            <w:r w:rsidRPr="00130358">
              <w:rPr>
                <w:rFonts w:cs="Arial"/>
              </w:rPr>
              <w:t>Minimum</w:t>
            </w:r>
            <w:r w:rsidR="00D62538" w:rsidRPr="00130358">
              <w:rPr>
                <w:rFonts w:cs="Arial"/>
              </w:rPr>
              <w:t xml:space="preserve"> </w:t>
            </w:r>
            <w:r w:rsidRPr="00130358">
              <w:rPr>
                <w:rFonts w:cs="Arial"/>
              </w:rPr>
              <w:t>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DCF0BA" w14:textId="331EC09E" w:rsidR="00A734AB" w:rsidRPr="00130358" w:rsidRDefault="00A734AB" w:rsidP="00D62538">
            <w:pPr>
              <w:pStyle w:val="TAH"/>
              <w:keepNext w:val="0"/>
              <w:keepLines w:val="0"/>
              <w:rPr>
                <w:rFonts w:cs="Arial"/>
              </w:rPr>
            </w:pPr>
            <w:r w:rsidRPr="00130358">
              <w:rPr>
                <w:rFonts w:cs="Arial"/>
              </w:rPr>
              <w:t>Maximum</w:t>
            </w:r>
            <w:r w:rsidR="00D62538" w:rsidRPr="00130358">
              <w:rPr>
                <w:rFonts w:cs="Arial"/>
              </w:rPr>
              <w:t xml:space="preserve"> </w:t>
            </w:r>
            <w:r w:rsidRPr="00130358">
              <w:rPr>
                <w:rFonts w:cs="Arial"/>
              </w:rPr>
              <w:t>Io</w:t>
            </w:r>
          </w:p>
        </w:tc>
      </w:tr>
      <w:tr w:rsidR="00A734AB" w:rsidRPr="00130358" w14:paraId="2970CE3E"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1D37A35" w14:textId="77777777" w:rsidR="00A734AB" w:rsidRPr="00130358" w:rsidRDefault="00A734AB" w:rsidP="00D62538">
            <w:pPr>
              <w:pStyle w:val="TAH"/>
              <w:keepNext w:val="0"/>
              <w:keepLines w:val="0"/>
              <w:rPr>
                <w:rFonts w:cs="Arial"/>
              </w:rPr>
            </w:pPr>
            <w:r w:rsidRPr="00130358">
              <w:rPr>
                <w:rFonts w:cs="Arial"/>
              </w:rPr>
              <w:t>dB</w:t>
            </w:r>
          </w:p>
        </w:tc>
        <w:tc>
          <w:tcPr>
            <w:tcW w:w="1155" w:type="dxa"/>
            <w:tcBorders>
              <w:top w:val="single" w:sz="6" w:space="0" w:color="auto"/>
              <w:left w:val="single" w:sz="6" w:space="0" w:color="auto"/>
              <w:bottom w:val="single" w:sz="6" w:space="0" w:color="auto"/>
              <w:right w:val="single" w:sz="6" w:space="0" w:color="auto"/>
            </w:tcBorders>
            <w:shd w:val="clear" w:color="auto" w:fill="auto"/>
            <w:vAlign w:val="center"/>
          </w:tcPr>
          <w:p w14:paraId="190401AC" w14:textId="77777777" w:rsidR="00A734AB" w:rsidRPr="00130358" w:rsidRDefault="00A734AB" w:rsidP="00D62538">
            <w:pPr>
              <w:pStyle w:val="TAH"/>
              <w:keepNext w:val="0"/>
              <w:keepLines w:val="0"/>
              <w:rPr>
                <w:rFonts w:cs="Arial"/>
              </w:rPr>
            </w:pPr>
            <w:r w:rsidRPr="00130358">
              <w:rPr>
                <w:rFonts w:cs="Arial"/>
              </w:rPr>
              <w:t>dB</w:t>
            </w: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49C0E2B9" w14:textId="77777777" w:rsidR="00A734AB" w:rsidRPr="00130358" w:rsidRDefault="00A734AB" w:rsidP="00D62538">
            <w:pPr>
              <w:pStyle w:val="TAH"/>
              <w:keepNext w:val="0"/>
              <w:keepLines w:val="0"/>
              <w:rPr>
                <w:rFonts w:cs="Arial"/>
              </w:rPr>
            </w:pP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07C6B8BD" w14:textId="67EB489E" w:rsidR="00A734AB" w:rsidRPr="00130358" w:rsidRDefault="00A734AB" w:rsidP="00D62538">
            <w:pPr>
              <w:pStyle w:val="TAH"/>
              <w:keepNext w:val="0"/>
              <w:keepLines w:val="0"/>
              <w:rPr>
                <w:rFonts w:cs="Arial"/>
              </w:rPr>
            </w:pPr>
            <w:r w:rsidRPr="00130358">
              <w:rPr>
                <w:rFonts w:cs="Arial"/>
              </w:rPr>
              <w:t>dBm/15kHz</w:t>
            </w:r>
            <w:r w:rsidR="00D62538" w:rsidRPr="00130358">
              <w:rPr>
                <w:rFonts w:cs="Arial"/>
                <w:b w:val="0"/>
                <w:vertAlign w:val="superscript"/>
                <w:lang w:eastAsia="zh-CN"/>
              </w:rPr>
              <w:t xml:space="preserve"> </w:t>
            </w:r>
            <w:r w:rsidRPr="00130358">
              <w:rPr>
                <w:rFonts w:cs="Arial"/>
                <w:b w:val="0"/>
                <w:vertAlign w:val="superscript"/>
                <w:lang w:eastAsia="zh-CN"/>
              </w:rPr>
              <w:t>Note</w:t>
            </w:r>
            <w:r w:rsidR="00D62538" w:rsidRPr="00130358">
              <w:rPr>
                <w:rFonts w:cs="Arial"/>
                <w:b w:val="0"/>
                <w:vertAlign w:val="superscript"/>
                <w:lang w:eastAsia="zh-CN"/>
              </w:rPr>
              <w:t xml:space="preserve"> </w:t>
            </w:r>
            <w:r w:rsidRPr="00130358">
              <w:rPr>
                <w:rFonts w:cs="Arial"/>
                <w:b w:val="0"/>
                <w:vertAlign w:val="superscript"/>
                <w:lang w:eastAsia="zh-CN"/>
              </w:rPr>
              <w:t>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A9E2DB" w14:textId="77777777" w:rsidR="00A734AB" w:rsidRPr="00130358" w:rsidRDefault="00A734AB" w:rsidP="00D62538">
            <w:pPr>
              <w:pStyle w:val="TAH"/>
              <w:keepNext w:val="0"/>
              <w:keepLines w:val="0"/>
              <w:rPr>
                <w:rFonts w:cs="Arial"/>
              </w:rPr>
            </w:pPr>
            <w:r w:rsidRPr="00130358">
              <w:rPr>
                <w:rFonts w:cs="Arial"/>
              </w:rPr>
              <w:t>dBm/</w:t>
            </w:r>
            <w:proofErr w:type="spellStart"/>
            <w:r w:rsidRPr="00130358">
              <w:rPr>
                <w:rFonts w:cs="Arial"/>
              </w:rPr>
              <w:t>BW</w:t>
            </w:r>
            <w:r w:rsidRPr="00130358">
              <w:rPr>
                <w:rFonts w:cs="Arial"/>
                <w:vertAlign w:val="subscript"/>
              </w:rPr>
              <w:t>Channel</w:t>
            </w:r>
            <w:proofErr w:type="spellEnd"/>
          </w:p>
        </w:tc>
      </w:tr>
      <w:tr w:rsidR="00A734AB" w:rsidRPr="00130358" w14:paraId="322E0457" w14:textId="77777777" w:rsidTr="00D62538">
        <w:trPr>
          <w:jc w:val="center"/>
        </w:trPr>
        <w:tc>
          <w:tcPr>
            <w:tcW w:w="1047" w:type="dxa"/>
            <w:tcBorders>
              <w:left w:val="single" w:sz="4" w:space="0" w:color="auto"/>
              <w:right w:val="single" w:sz="6" w:space="0" w:color="auto"/>
            </w:tcBorders>
            <w:shd w:val="clear" w:color="auto" w:fill="auto"/>
            <w:vAlign w:val="center"/>
          </w:tcPr>
          <w:p w14:paraId="67A4DC8A"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2.5</w:t>
            </w:r>
          </w:p>
        </w:tc>
        <w:tc>
          <w:tcPr>
            <w:tcW w:w="1155" w:type="dxa"/>
            <w:tcBorders>
              <w:left w:val="single" w:sz="6" w:space="0" w:color="auto"/>
              <w:right w:val="single" w:sz="6" w:space="0" w:color="auto"/>
            </w:tcBorders>
            <w:shd w:val="clear" w:color="auto" w:fill="auto"/>
            <w:vAlign w:val="center"/>
          </w:tcPr>
          <w:p w14:paraId="3AAD86EE"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5.5</w:t>
            </w: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2E1E2869" w14:textId="77777777" w:rsidR="00A734AB" w:rsidRPr="00130358" w:rsidRDefault="00A734AB" w:rsidP="00D62538">
            <w:pPr>
              <w:pStyle w:val="TAC"/>
              <w:keepNext w:val="0"/>
              <w:keepLines w:val="0"/>
              <w:rPr>
                <w:rFonts w:cs="Arial"/>
              </w:rPr>
            </w:pPr>
            <w:r w:rsidRPr="00130358">
              <w:rPr>
                <w:rFonts w:cs="Arial"/>
              </w:rPr>
              <w:t>FS3_G</w:t>
            </w: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560116B7" w14:textId="77777777" w:rsidR="00A734AB" w:rsidRPr="00130358" w:rsidRDefault="00A734AB" w:rsidP="00D62538">
            <w:pPr>
              <w:pStyle w:val="TAC"/>
              <w:keepNext w:val="0"/>
              <w:keepLines w:val="0"/>
              <w:rPr>
                <w:rFonts w:cs="Arial"/>
              </w:rPr>
            </w:pPr>
            <w:r w:rsidRPr="00130358">
              <w:rPr>
                <w:rFonts w:cs="Arial"/>
              </w:rPr>
              <w:t>-1</w:t>
            </w:r>
            <w:r w:rsidRPr="00130358">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D14AC4" w14:textId="77777777" w:rsidR="00A734AB" w:rsidRPr="00130358" w:rsidRDefault="00A734AB" w:rsidP="00D62538">
            <w:pPr>
              <w:pStyle w:val="TAC"/>
              <w:keepNext w:val="0"/>
              <w:keepLines w:val="0"/>
              <w:rPr>
                <w:rFonts w:cs="Arial"/>
              </w:rPr>
            </w:pPr>
            <w:r w:rsidRPr="00130358">
              <w:rPr>
                <w:rFonts w:cs="Arial"/>
              </w:rPr>
              <w:t>-50</w:t>
            </w:r>
          </w:p>
        </w:tc>
      </w:tr>
      <w:tr w:rsidR="00A734AB" w:rsidRPr="00130358" w14:paraId="1E5673F4" w14:textId="77777777" w:rsidTr="00D62538">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A694DDC"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4.5</w:t>
            </w:r>
          </w:p>
        </w:tc>
        <w:tc>
          <w:tcPr>
            <w:tcW w:w="1155" w:type="dxa"/>
            <w:tcBorders>
              <w:top w:val="single" w:sz="6" w:space="0" w:color="auto"/>
              <w:left w:val="single" w:sz="6" w:space="0" w:color="auto"/>
              <w:bottom w:val="single" w:sz="6" w:space="0" w:color="auto"/>
              <w:right w:val="single" w:sz="6" w:space="0" w:color="auto"/>
            </w:tcBorders>
            <w:shd w:val="clear" w:color="auto" w:fill="auto"/>
            <w:vAlign w:val="center"/>
          </w:tcPr>
          <w:p w14:paraId="24DCA9A5" w14:textId="77777777" w:rsidR="00A734AB" w:rsidRPr="00130358" w:rsidRDefault="00A734AB" w:rsidP="00D62538">
            <w:pPr>
              <w:pStyle w:val="TAC"/>
              <w:keepNext w:val="0"/>
              <w:keepLines w:val="0"/>
              <w:rPr>
                <w:rFonts w:cs="Arial"/>
              </w:rPr>
            </w:pPr>
            <w:r w:rsidRPr="00130358">
              <w:rPr>
                <w:rFonts w:cs="Arial"/>
              </w:rPr>
              <w:sym w:font="Symbol" w:char="F0B1"/>
            </w:r>
            <w:r w:rsidRPr="00130358">
              <w:rPr>
                <w:rFonts w:cs="Arial"/>
              </w:rPr>
              <w:t>7.5</w:t>
            </w:r>
          </w:p>
        </w:tc>
        <w:tc>
          <w:tcPr>
            <w:tcW w:w="2695" w:type="dxa"/>
            <w:tcBorders>
              <w:top w:val="single" w:sz="6" w:space="0" w:color="auto"/>
              <w:left w:val="single" w:sz="6" w:space="0" w:color="auto"/>
              <w:bottom w:val="single" w:sz="6" w:space="0" w:color="auto"/>
              <w:right w:val="single" w:sz="6" w:space="0" w:color="auto"/>
            </w:tcBorders>
            <w:shd w:val="clear" w:color="auto" w:fill="auto"/>
            <w:vAlign w:val="center"/>
          </w:tcPr>
          <w:p w14:paraId="4064E5AD" w14:textId="6D1C65B6" w:rsidR="00A734AB" w:rsidRPr="00130358" w:rsidRDefault="00A734AB" w:rsidP="00D62538">
            <w:pPr>
              <w:pStyle w:val="TAC"/>
              <w:keepNext w:val="0"/>
              <w:keepLines w:val="0"/>
              <w:rPr>
                <w:rFonts w:cs="Arial"/>
              </w:rPr>
            </w:pPr>
            <w:r w:rsidRPr="00130358">
              <w:rPr>
                <w:rFonts w:cs="Arial"/>
              </w:rPr>
              <w:t>Note</w:t>
            </w:r>
            <w:r w:rsidR="00D62538" w:rsidRPr="00130358">
              <w:rPr>
                <w:rFonts w:cs="Arial"/>
              </w:rPr>
              <w:t xml:space="preserve"> </w:t>
            </w:r>
            <w:r w:rsidRPr="00130358">
              <w:rPr>
                <w:rFonts w:cs="Arial"/>
              </w:rPr>
              <w:t>2</w:t>
            </w:r>
          </w:p>
        </w:tc>
        <w:tc>
          <w:tcPr>
            <w:tcW w:w="1751" w:type="dxa"/>
            <w:tcBorders>
              <w:top w:val="single" w:sz="6" w:space="0" w:color="auto"/>
              <w:left w:val="single" w:sz="6" w:space="0" w:color="auto"/>
              <w:bottom w:val="single" w:sz="6" w:space="0" w:color="auto"/>
              <w:right w:val="single" w:sz="6" w:space="0" w:color="auto"/>
            </w:tcBorders>
            <w:shd w:val="clear" w:color="auto" w:fill="auto"/>
            <w:vAlign w:val="center"/>
          </w:tcPr>
          <w:p w14:paraId="79CBE34E" w14:textId="6B96E906" w:rsidR="00A734AB" w:rsidRPr="00130358" w:rsidRDefault="00A734AB" w:rsidP="00D62538">
            <w:pPr>
              <w:pStyle w:val="TAC"/>
              <w:keepNext w:val="0"/>
              <w:keepLines w:val="0"/>
              <w:rPr>
                <w:rFonts w:cs="Arial"/>
              </w:rPr>
            </w:pPr>
            <w:r w:rsidRPr="00130358">
              <w:rPr>
                <w:rFonts w:cs="Arial"/>
              </w:rPr>
              <w:t>Note</w:t>
            </w:r>
            <w:r w:rsidR="00D62538" w:rsidRPr="00130358">
              <w:rPr>
                <w:rFonts w:cs="Arial"/>
              </w:rPr>
              <w:t xml:space="preserve"> </w:t>
            </w:r>
            <w:r w:rsidRPr="00130358">
              <w:rPr>
                <w:rFonts w:cs="Arial"/>
              </w:rPr>
              <w:t>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DC0FCA" w14:textId="39C280DE" w:rsidR="00A734AB" w:rsidRPr="00130358" w:rsidRDefault="00A734AB" w:rsidP="00D62538">
            <w:pPr>
              <w:pStyle w:val="TAC"/>
              <w:keepNext w:val="0"/>
              <w:keepLines w:val="0"/>
              <w:rPr>
                <w:rFonts w:cs="Arial"/>
              </w:rPr>
            </w:pPr>
            <w:r w:rsidRPr="00130358">
              <w:rPr>
                <w:rFonts w:cs="Arial"/>
              </w:rPr>
              <w:t>Note</w:t>
            </w:r>
            <w:r w:rsidR="00D62538" w:rsidRPr="00130358">
              <w:rPr>
                <w:rFonts w:cs="Arial"/>
              </w:rPr>
              <w:t xml:space="preserve"> </w:t>
            </w:r>
            <w:r w:rsidRPr="00130358">
              <w:rPr>
                <w:rFonts w:cs="Arial"/>
              </w:rPr>
              <w:t>2</w:t>
            </w:r>
          </w:p>
        </w:tc>
      </w:tr>
      <w:tr w:rsidR="00A734AB" w:rsidRPr="00130358" w14:paraId="0F860377" w14:textId="77777777" w:rsidTr="00D62538">
        <w:trPr>
          <w:jc w:val="center"/>
        </w:trPr>
        <w:tc>
          <w:tcPr>
            <w:tcW w:w="8088" w:type="dxa"/>
            <w:gridSpan w:val="5"/>
            <w:tcBorders>
              <w:top w:val="single" w:sz="6" w:space="0" w:color="auto"/>
              <w:left w:val="single" w:sz="4" w:space="0" w:color="auto"/>
              <w:bottom w:val="single" w:sz="4" w:space="0" w:color="auto"/>
              <w:right w:val="single" w:sz="4" w:space="0" w:color="auto"/>
            </w:tcBorders>
            <w:shd w:val="clear" w:color="auto" w:fill="auto"/>
            <w:vAlign w:val="center"/>
          </w:tcPr>
          <w:p w14:paraId="75AB1AA0" w14:textId="77904CA8" w:rsidR="00A734AB" w:rsidRPr="00130358" w:rsidRDefault="00A734AB" w:rsidP="00D62538">
            <w:pPr>
              <w:pStyle w:val="TAN"/>
              <w:keepNext w:val="0"/>
              <w:keepLines w:val="0"/>
              <w:rPr>
                <w:rFonts w:cs="Arial"/>
              </w:rPr>
            </w:pPr>
            <w:r w:rsidRPr="00130358">
              <w:rPr>
                <w:rFonts w:cs="Arial"/>
              </w:rPr>
              <w:t>N</w:t>
            </w:r>
            <w:r w:rsidRPr="00130358">
              <w:rPr>
                <w:rFonts w:cs="Arial"/>
                <w:lang w:eastAsia="zh-CN"/>
              </w:rPr>
              <w:t>OTE</w:t>
            </w:r>
            <w:r w:rsidR="00D62538" w:rsidRPr="00130358">
              <w:rPr>
                <w:rFonts w:cs="Arial"/>
              </w:rPr>
              <w:t xml:space="preserve"> </w:t>
            </w:r>
            <w:r w:rsidRPr="00130358">
              <w:rPr>
                <w:rFonts w:cs="Arial"/>
              </w:rPr>
              <w:t>1:</w:t>
            </w:r>
            <w:r w:rsidRPr="00130358">
              <w:rPr>
                <w:rFonts w:cs="Arial"/>
              </w:rPr>
              <w:tab/>
              <w:t>Io</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assumed</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have</w:t>
            </w:r>
            <w:r w:rsidR="00D62538" w:rsidRPr="00130358">
              <w:rPr>
                <w:rFonts w:cs="Arial"/>
              </w:rPr>
              <w:t xml:space="preserve"> </w:t>
            </w:r>
            <w:r w:rsidRPr="00130358">
              <w:rPr>
                <w:rFonts w:cs="Arial"/>
              </w:rPr>
              <w:t>constant</w:t>
            </w:r>
            <w:r w:rsidR="00D62538" w:rsidRPr="00130358">
              <w:rPr>
                <w:rFonts w:cs="Arial"/>
              </w:rPr>
              <w:t xml:space="preserve"> </w:t>
            </w:r>
            <w:r w:rsidRPr="00130358">
              <w:rPr>
                <w:rFonts w:cs="Arial"/>
              </w:rPr>
              <w:t>EPRE</w:t>
            </w:r>
            <w:r w:rsidR="00D62538" w:rsidRPr="00130358">
              <w:rPr>
                <w:rFonts w:cs="Arial"/>
              </w:rPr>
              <w:t xml:space="preserve"> </w:t>
            </w:r>
            <w:r w:rsidRPr="00130358">
              <w:rPr>
                <w:rFonts w:cs="Arial"/>
              </w:rPr>
              <w:t>across</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bandwidth.</w:t>
            </w:r>
          </w:p>
          <w:p w14:paraId="402954CD" w14:textId="222D61AB" w:rsidR="00A734AB" w:rsidRPr="00130358" w:rsidRDefault="00A734AB" w:rsidP="00D62538">
            <w:pPr>
              <w:pStyle w:val="TAN"/>
              <w:keepNext w:val="0"/>
              <w:keepLines w:val="0"/>
              <w:rPr>
                <w:rFonts w:cs="Arial"/>
              </w:rPr>
            </w:pPr>
            <w:r w:rsidRPr="00130358">
              <w:rPr>
                <w:rFonts w:cs="Arial"/>
              </w:rPr>
              <w:t>N</w:t>
            </w:r>
            <w:r w:rsidRPr="00130358">
              <w:rPr>
                <w:rFonts w:cs="Arial"/>
                <w:lang w:eastAsia="zh-CN"/>
              </w:rPr>
              <w:t>OTE</w:t>
            </w:r>
            <w:r w:rsidR="00D62538" w:rsidRPr="00130358">
              <w:rPr>
                <w:rFonts w:cs="Arial"/>
              </w:rPr>
              <w:t xml:space="preserve"> </w:t>
            </w:r>
            <w:r w:rsidRPr="00130358">
              <w:rPr>
                <w:rFonts w:cs="Arial"/>
              </w:rPr>
              <w:t>2:</w:t>
            </w:r>
            <w:r w:rsidRPr="00130358">
              <w:rPr>
                <w:rFonts w:cs="Arial"/>
              </w:rPr>
              <w:tab/>
              <w:t>The</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bands</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Io</w:t>
            </w:r>
            <w:r w:rsidR="00D62538" w:rsidRPr="00130358">
              <w:rPr>
                <w:rFonts w:cs="Arial"/>
              </w:rPr>
              <w:t xml:space="preserve"> </w:t>
            </w:r>
            <w:r w:rsidRPr="00130358">
              <w:rPr>
                <w:rFonts w:cs="Arial"/>
              </w:rPr>
              <w:t>conditions</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each</w:t>
            </w:r>
            <w:r w:rsidR="00D62538" w:rsidRPr="00130358">
              <w:rPr>
                <w:rFonts w:cs="Arial"/>
              </w:rPr>
              <w:t xml:space="preserve"> </w:t>
            </w:r>
            <w:r w:rsidRPr="00130358">
              <w:rPr>
                <w:rFonts w:cs="Arial"/>
              </w:rPr>
              <w:t>band</w:t>
            </w:r>
            <w:r w:rsidR="00D62538" w:rsidRPr="00130358">
              <w:rPr>
                <w:rFonts w:cs="Arial"/>
              </w:rPr>
              <w:t xml:space="preserve"> </w:t>
            </w:r>
            <w:r w:rsidRPr="00130358">
              <w:rPr>
                <w:rFonts w:cs="Arial"/>
              </w:rPr>
              <w:t>apply</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requirement</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for</w:t>
            </w:r>
            <w:r w:rsidR="00D62538" w:rsidRPr="00130358">
              <w:rPr>
                <w:rFonts w:cs="Arial"/>
              </w:rPr>
              <w:t xml:space="preserve"> </w:t>
            </w:r>
            <w:r w:rsidRPr="00130358">
              <w:rPr>
                <w:rFonts w:cs="Arial"/>
              </w:rPr>
              <w:t>the</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highest</w:t>
            </w:r>
            <w:r w:rsidR="00D62538" w:rsidRPr="00130358">
              <w:rPr>
                <w:rFonts w:cs="Arial"/>
              </w:rPr>
              <w:t xml:space="preserve"> </w:t>
            </w:r>
            <w:r w:rsidRPr="00130358">
              <w:rPr>
                <w:rFonts w:cs="Arial"/>
              </w:rPr>
              <w:t>accuracy</w:t>
            </w:r>
            <w:r w:rsidR="00D62538" w:rsidRPr="00130358">
              <w:rPr>
                <w:rFonts w:cs="Arial"/>
              </w:rPr>
              <w:t xml:space="preserve"> </w:t>
            </w:r>
            <w:r w:rsidRPr="00130358">
              <w:rPr>
                <w:rFonts w:cs="Arial"/>
              </w:rPr>
              <w:t>requirement.</w:t>
            </w:r>
          </w:p>
          <w:p w14:paraId="0CA70CE0" w14:textId="754ED2AB" w:rsidR="00A734AB" w:rsidRPr="00130358" w:rsidRDefault="00A734AB"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rPr>
              <w:t>3:</w:t>
            </w:r>
            <w:r w:rsidRPr="00130358">
              <w:rPr>
                <w:rFonts w:cs="Arial"/>
              </w:rPr>
              <w:tab/>
              <w:t>The</w:t>
            </w:r>
            <w:r w:rsidR="00D62538" w:rsidRPr="00130358">
              <w:rPr>
                <w:rFonts w:cs="Arial"/>
              </w:rPr>
              <w:t xml:space="preserve"> </w:t>
            </w:r>
            <w:r w:rsidRPr="00130358">
              <w:rPr>
                <w:rFonts w:cs="Arial"/>
              </w:rPr>
              <w:t>condition</w:t>
            </w:r>
            <w:r w:rsidR="00D62538" w:rsidRPr="00130358">
              <w:rPr>
                <w:rFonts w:cs="Arial"/>
              </w:rPr>
              <w:t xml:space="preserve"> </w:t>
            </w:r>
            <w:r w:rsidRPr="00130358">
              <w:rPr>
                <w:rFonts w:cs="Arial"/>
              </w:rPr>
              <w:t>level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increased</w:t>
            </w:r>
            <w:r w:rsidR="00D62538" w:rsidRPr="00130358">
              <w:rPr>
                <w:rFonts w:cs="Arial"/>
              </w:rPr>
              <w:t xml:space="preserve"> </w:t>
            </w:r>
            <w:r w:rsidRPr="00130358">
              <w:rPr>
                <w:rFonts w:cs="Arial"/>
              </w:rPr>
              <w:t>by</w:t>
            </w:r>
            <w:r w:rsidR="00D62538" w:rsidRPr="00130358">
              <w:rPr>
                <w:rFonts w:cs="Arial"/>
              </w:rPr>
              <w:t xml:space="preserve"> </w:t>
            </w:r>
            <w:r w:rsidRPr="00130358">
              <w:rPr>
                <w:rFonts w:cs="Arial"/>
              </w:rPr>
              <w:t>∆&gt;0,</w:t>
            </w:r>
            <w:r w:rsidR="00D62538" w:rsidRPr="00130358">
              <w:rPr>
                <w:rFonts w:cs="Arial"/>
              </w:rPr>
              <w:t xml:space="preserve"> </w:t>
            </w:r>
            <w:r w:rsidRPr="00130358">
              <w:rPr>
                <w:rFonts w:cs="Arial"/>
              </w:rPr>
              <w:t>when</w:t>
            </w:r>
            <w:r w:rsidR="00D62538" w:rsidRPr="00130358">
              <w:rPr>
                <w:rFonts w:cs="Arial"/>
              </w:rPr>
              <w:t xml:space="preserve"> </w:t>
            </w:r>
            <w:r w:rsidRPr="00130358">
              <w:rPr>
                <w:rFonts w:cs="Arial"/>
              </w:rPr>
              <w:t>applicable,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described</w:t>
            </w:r>
            <w:r w:rsidR="00D62538" w:rsidRPr="00130358">
              <w:rPr>
                <w:rFonts w:cs="Arial"/>
              </w:rPr>
              <w:t xml:space="preserve"> </w:t>
            </w:r>
            <w:r w:rsidRPr="00130358">
              <w:rPr>
                <w:rFonts w:cs="Arial"/>
              </w:rPr>
              <w:t>in</w:t>
            </w:r>
            <w:r w:rsidR="00D62538" w:rsidRPr="00130358">
              <w:rPr>
                <w:rFonts w:cs="Arial"/>
              </w:rPr>
              <w:t xml:space="preserve"> </w:t>
            </w:r>
            <w:r w:rsidR="00483222" w:rsidRPr="00130358">
              <w:rPr>
                <w:rFonts w:cs="Arial"/>
              </w:rPr>
              <w:t>Clause</w:t>
            </w:r>
            <w:r w:rsidRPr="00130358">
              <w:rPr>
                <w:rFonts w:cs="Arial"/>
              </w:rPr>
              <w:t>s</w:t>
            </w:r>
            <w:r w:rsidR="00D62538" w:rsidRPr="00130358">
              <w:rPr>
                <w:rFonts w:cs="Arial"/>
              </w:rPr>
              <w:t xml:space="preserve"> </w:t>
            </w:r>
            <w:r w:rsidRPr="00130358">
              <w:rPr>
                <w:rFonts w:cs="Arial"/>
              </w:rPr>
              <w:t>B.4.2</w:t>
            </w:r>
            <w:r w:rsidR="00D62538" w:rsidRPr="00130358">
              <w:rPr>
                <w:rFonts w:cs="Arial"/>
              </w:rPr>
              <w:t xml:space="preserve"> </w:t>
            </w:r>
            <w:r w:rsidRPr="00130358">
              <w:rPr>
                <w:rFonts w:cs="Arial"/>
              </w:rPr>
              <w:t>and</w:t>
            </w:r>
            <w:r w:rsidR="00D62538" w:rsidRPr="00130358">
              <w:rPr>
                <w:rFonts w:cs="Arial"/>
              </w:rPr>
              <w:t xml:space="preserve"> </w:t>
            </w:r>
            <w:r w:rsidRPr="00130358">
              <w:rPr>
                <w:rFonts w:cs="Arial"/>
              </w:rPr>
              <w:t>B.4.3.</w:t>
            </w:r>
          </w:p>
          <w:p w14:paraId="7FA59D07" w14:textId="29BAD2C5" w:rsidR="00A734AB" w:rsidRPr="00130358" w:rsidRDefault="00A734AB" w:rsidP="00D62538">
            <w:pPr>
              <w:pStyle w:val="TAN"/>
              <w:keepNext w:val="0"/>
              <w:keepLines w:val="0"/>
              <w:rPr>
                <w:rFonts w:cs="Arial"/>
              </w:rPr>
            </w:pPr>
            <w:r w:rsidRPr="00130358">
              <w:rPr>
                <w:rFonts w:cs="Arial"/>
              </w:rPr>
              <w:t>NOTE</w:t>
            </w:r>
            <w:r w:rsidR="00D62538" w:rsidRPr="00130358">
              <w:rPr>
                <w:rFonts w:cs="Arial"/>
              </w:rPr>
              <w:t xml:space="preserve"> </w:t>
            </w:r>
            <w:r w:rsidRPr="00130358">
              <w:rPr>
                <w:rFonts w:cs="Arial"/>
              </w:rPr>
              <w:t>4:</w:t>
            </w:r>
            <w:r w:rsidRPr="00130358">
              <w:rPr>
                <w:rFonts w:cs="Arial"/>
              </w:rPr>
              <w:tab/>
              <w:t>E-UTRA</w:t>
            </w:r>
            <w:r w:rsidR="00D62538" w:rsidRPr="00130358">
              <w:rPr>
                <w:rFonts w:cs="Arial"/>
              </w:rPr>
              <w:t xml:space="preserve"> </w:t>
            </w:r>
            <w:r w:rsidRPr="00130358">
              <w:rPr>
                <w:rFonts w:cs="Arial"/>
              </w:rPr>
              <w:t>operating</w:t>
            </w:r>
            <w:r w:rsidR="00D62538" w:rsidRPr="00130358">
              <w:rPr>
                <w:rFonts w:cs="Arial"/>
              </w:rPr>
              <w:t xml:space="preserve"> </w:t>
            </w:r>
            <w:r w:rsidRPr="00130358">
              <w:rPr>
                <w:rFonts w:cs="Arial"/>
              </w:rPr>
              <w:t>band</w:t>
            </w:r>
            <w:r w:rsidR="00D62538" w:rsidRPr="00130358">
              <w:rPr>
                <w:rFonts w:cs="Arial"/>
              </w:rPr>
              <w:t xml:space="preserve"> </w:t>
            </w:r>
            <w:r w:rsidRPr="00130358">
              <w:rPr>
                <w:rFonts w:cs="Arial"/>
              </w:rPr>
              <w:t>groups</w:t>
            </w:r>
            <w:r w:rsidR="00D62538" w:rsidRPr="00130358">
              <w:rPr>
                <w:rFonts w:cs="Arial"/>
              </w:rPr>
              <w:t xml:space="preserve"> </w:t>
            </w:r>
            <w:r w:rsidRPr="00130358">
              <w:rPr>
                <w:rFonts w:cs="Arial"/>
              </w:rPr>
              <w:t>are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483222" w:rsidRPr="00130358">
              <w:rPr>
                <w:rFonts w:cs="Arial"/>
              </w:rPr>
              <w:t>Clause</w:t>
            </w:r>
            <w:r w:rsidR="00D62538" w:rsidRPr="00130358">
              <w:rPr>
                <w:rFonts w:cs="Arial"/>
              </w:rPr>
              <w:t xml:space="preserve"> </w:t>
            </w:r>
            <w:r w:rsidRPr="00130358">
              <w:rPr>
                <w:rFonts w:cs="Arial"/>
              </w:rPr>
              <w:t>3.5.</w:t>
            </w:r>
          </w:p>
        </w:tc>
      </w:tr>
    </w:tbl>
    <w:p w14:paraId="233FB1B1" w14:textId="77777777" w:rsidR="00A734AB" w:rsidRPr="00130358" w:rsidRDefault="00A734AB" w:rsidP="00D62538"/>
    <w:p w14:paraId="5D909563" w14:textId="77777777" w:rsidR="00A734AB" w:rsidRPr="00130358" w:rsidRDefault="00A734AB" w:rsidP="00D62538">
      <w:pPr>
        <w:rPr>
          <w:rFonts w:cs="v4.2.0"/>
        </w:rPr>
      </w:pPr>
      <w:r w:rsidRPr="00130358">
        <w:rPr>
          <w:rFonts w:cs="v4.2.0"/>
        </w:rPr>
        <w:t>The reporting range of RSSI measurement is defined from -100 dBm to -25 dBm with 1 dBm resolution.</w:t>
      </w:r>
    </w:p>
    <w:p w14:paraId="0EBFD8C0" w14:textId="77777777" w:rsidR="00A734AB" w:rsidRPr="00130358" w:rsidRDefault="00A734AB" w:rsidP="00D62538">
      <w:pPr>
        <w:rPr>
          <w:rFonts w:cs="v4.2.0"/>
        </w:rPr>
      </w:pPr>
      <w:r w:rsidRPr="00130358">
        <w:rPr>
          <w:rFonts w:cs="v4.2.0"/>
        </w:rPr>
        <w:t>The mapping of measured quantity is defined in Table 9.11.1.3-2. The range in the signalling may be larger than the guaranteed accuracy range.</w:t>
      </w:r>
    </w:p>
    <w:p w14:paraId="70EAF2CC" w14:textId="77777777" w:rsidR="00A734AB" w:rsidRPr="00130358" w:rsidRDefault="00A734AB" w:rsidP="00D62538">
      <w:pPr>
        <w:pStyle w:val="TH"/>
        <w:keepNext w:val="0"/>
        <w:keepLines w:val="0"/>
      </w:pPr>
      <w:r w:rsidRPr="00130358">
        <w:t>Table 9.11.1.3-2: RSSI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3402"/>
        <w:gridCol w:w="1418"/>
      </w:tblGrid>
      <w:tr w:rsidR="00A734AB" w:rsidRPr="00130358" w14:paraId="04E9B532" w14:textId="77777777" w:rsidTr="00D62538">
        <w:trPr>
          <w:cantSplit/>
          <w:jc w:val="center"/>
        </w:trPr>
        <w:tc>
          <w:tcPr>
            <w:tcW w:w="3118" w:type="dxa"/>
          </w:tcPr>
          <w:p w14:paraId="00716D08" w14:textId="3A35D8FE" w:rsidR="00A734AB" w:rsidRPr="00130358" w:rsidRDefault="00A734AB" w:rsidP="00D62538">
            <w:pPr>
              <w:pStyle w:val="TAH"/>
              <w:keepNext w:val="0"/>
              <w:keepLines w:val="0"/>
              <w:rPr>
                <w:rFonts w:cs="v4.2.0"/>
              </w:rPr>
            </w:pPr>
            <w:r w:rsidRPr="00130358">
              <w:rPr>
                <w:rFonts w:cs="v4.2.0"/>
              </w:rPr>
              <w:t>Reported</w:t>
            </w:r>
            <w:r w:rsidR="00D62538" w:rsidRPr="00130358">
              <w:rPr>
                <w:rFonts w:cs="v4.2.0"/>
              </w:rPr>
              <w:t xml:space="preserve"> </w:t>
            </w:r>
            <w:r w:rsidRPr="00130358">
              <w:rPr>
                <w:rFonts w:cs="v4.2.0"/>
              </w:rPr>
              <w:t>value</w:t>
            </w:r>
          </w:p>
        </w:tc>
        <w:tc>
          <w:tcPr>
            <w:tcW w:w="3402" w:type="dxa"/>
          </w:tcPr>
          <w:p w14:paraId="1A707532" w14:textId="52F7509E" w:rsidR="00A734AB" w:rsidRPr="00130358" w:rsidRDefault="00A734AB" w:rsidP="00D62538">
            <w:pPr>
              <w:pStyle w:val="TAH"/>
              <w:keepNext w:val="0"/>
              <w:keepLines w:val="0"/>
              <w:rPr>
                <w:rFonts w:cs="v4.2.0"/>
              </w:rPr>
            </w:pPr>
            <w:r w:rsidRPr="00130358">
              <w:rPr>
                <w:rFonts w:cs="v4.2.0"/>
              </w:rPr>
              <w:t>Measured</w:t>
            </w:r>
            <w:r w:rsidR="00D62538" w:rsidRPr="00130358">
              <w:rPr>
                <w:rFonts w:cs="v4.2.0"/>
              </w:rPr>
              <w:t xml:space="preserve"> </w:t>
            </w:r>
            <w:r w:rsidRPr="00130358">
              <w:rPr>
                <w:rFonts w:cs="v4.2.0"/>
              </w:rPr>
              <w:t>quantity</w:t>
            </w:r>
            <w:r w:rsidR="00D62538" w:rsidRPr="00130358">
              <w:rPr>
                <w:rFonts w:cs="v4.2.0"/>
              </w:rPr>
              <w:t xml:space="preserve"> </w:t>
            </w:r>
            <w:r w:rsidRPr="00130358">
              <w:rPr>
                <w:rFonts w:cs="v4.2.0"/>
              </w:rPr>
              <w:t>value</w:t>
            </w:r>
          </w:p>
        </w:tc>
        <w:tc>
          <w:tcPr>
            <w:tcW w:w="1418" w:type="dxa"/>
          </w:tcPr>
          <w:p w14:paraId="674CB5DC" w14:textId="77777777" w:rsidR="00A734AB" w:rsidRPr="00130358" w:rsidRDefault="00A734AB" w:rsidP="00D62538">
            <w:pPr>
              <w:pStyle w:val="TAH"/>
              <w:keepNext w:val="0"/>
              <w:keepLines w:val="0"/>
              <w:rPr>
                <w:rFonts w:cs="v4.2.0"/>
              </w:rPr>
            </w:pPr>
            <w:r w:rsidRPr="00130358">
              <w:rPr>
                <w:rFonts w:cs="v4.2.0"/>
              </w:rPr>
              <w:t>Unit</w:t>
            </w:r>
          </w:p>
        </w:tc>
      </w:tr>
      <w:tr w:rsidR="00A734AB" w:rsidRPr="00130358" w14:paraId="464A4F0D" w14:textId="77777777" w:rsidTr="00D62538">
        <w:trPr>
          <w:cantSplit/>
          <w:jc w:val="center"/>
        </w:trPr>
        <w:tc>
          <w:tcPr>
            <w:tcW w:w="3118" w:type="dxa"/>
          </w:tcPr>
          <w:p w14:paraId="14D8E920" w14:textId="77777777" w:rsidR="00A734AB" w:rsidRPr="00130358" w:rsidRDefault="00A734AB" w:rsidP="00D62538">
            <w:pPr>
              <w:pStyle w:val="TAC"/>
              <w:keepNext w:val="0"/>
              <w:keepLines w:val="0"/>
              <w:rPr>
                <w:rFonts w:cs="Arial"/>
              </w:rPr>
            </w:pPr>
            <w:r w:rsidRPr="00130358">
              <w:rPr>
                <w:rFonts w:cs="Arial"/>
              </w:rPr>
              <w:t>RSSI_00</w:t>
            </w:r>
          </w:p>
        </w:tc>
        <w:tc>
          <w:tcPr>
            <w:tcW w:w="3402" w:type="dxa"/>
          </w:tcPr>
          <w:p w14:paraId="60743FAC" w14:textId="15391E6B" w:rsidR="00A734AB" w:rsidRPr="00130358" w:rsidRDefault="00A734AB" w:rsidP="00D62538">
            <w:pPr>
              <w:pStyle w:val="TAC"/>
              <w:keepNext w:val="0"/>
              <w:keepLines w:val="0"/>
              <w:rPr>
                <w:rFonts w:cs="Arial"/>
              </w:rPr>
            </w:pP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noBreakHyphen/>
              <w:t>100</w:t>
            </w:r>
            <w:r w:rsidR="00D62538" w:rsidRPr="00130358">
              <w:rPr>
                <w:rFonts w:cs="Arial"/>
              </w:rPr>
              <w:t xml:space="preserve"> </w:t>
            </w:r>
          </w:p>
        </w:tc>
        <w:tc>
          <w:tcPr>
            <w:tcW w:w="1418" w:type="dxa"/>
          </w:tcPr>
          <w:p w14:paraId="66BB9B86"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5BD5E7A0" w14:textId="77777777" w:rsidTr="00D62538">
        <w:trPr>
          <w:cantSplit/>
          <w:jc w:val="center"/>
        </w:trPr>
        <w:tc>
          <w:tcPr>
            <w:tcW w:w="3118" w:type="dxa"/>
          </w:tcPr>
          <w:p w14:paraId="2BC78ABA" w14:textId="77777777" w:rsidR="00A734AB" w:rsidRPr="00130358" w:rsidRDefault="00A734AB" w:rsidP="00D62538">
            <w:pPr>
              <w:pStyle w:val="TAC"/>
              <w:keepNext w:val="0"/>
              <w:keepLines w:val="0"/>
              <w:rPr>
                <w:rFonts w:cs="Arial"/>
              </w:rPr>
            </w:pPr>
            <w:r w:rsidRPr="00130358">
              <w:rPr>
                <w:rFonts w:cs="Arial"/>
              </w:rPr>
              <w:t>RSSI_01</w:t>
            </w:r>
          </w:p>
        </w:tc>
        <w:tc>
          <w:tcPr>
            <w:tcW w:w="3402" w:type="dxa"/>
          </w:tcPr>
          <w:p w14:paraId="2121D5B8" w14:textId="6A45DC8F" w:rsidR="00A734AB" w:rsidRPr="00130358" w:rsidRDefault="00A734AB" w:rsidP="00D62538">
            <w:pPr>
              <w:pStyle w:val="TAC"/>
              <w:keepNext w:val="0"/>
              <w:keepLines w:val="0"/>
              <w:rPr>
                <w:rFonts w:cs="Arial"/>
              </w:rPr>
            </w:pPr>
            <w:r w:rsidRPr="00130358">
              <w:rPr>
                <w:rFonts w:cs="Arial"/>
              </w:rPr>
              <w:t>-100</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noBreakHyphen/>
              <w:t>99</w:t>
            </w:r>
          </w:p>
        </w:tc>
        <w:tc>
          <w:tcPr>
            <w:tcW w:w="1418" w:type="dxa"/>
          </w:tcPr>
          <w:p w14:paraId="2A10A6A6"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09CAB9C4" w14:textId="77777777" w:rsidTr="00D62538">
        <w:trPr>
          <w:cantSplit/>
          <w:jc w:val="center"/>
        </w:trPr>
        <w:tc>
          <w:tcPr>
            <w:tcW w:w="3118" w:type="dxa"/>
          </w:tcPr>
          <w:p w14:paraId="3823BD3E" w14:textId="77777777" w:rsidR="00A734AB" w:rsidRPr="00130358" w:rsidRDefault="00A734AB" w:rsidP="00D62538">
            <w:pPr>
              <w:pStyle w:val="TAC"/>
              <w:keepNext w:val="0"/>
              <w:keepLines w:val="0"/>
              <w:rPr>
                <w:rFonts w:cs="Arial"/>
              </w:rPr>
            </w:pPr>
            <w:r w:rsidRPr="00130358">
              <w:rPr>
                <w:rFonts w:cs="Arial"/>
              </w:rPr>
              <w:t>RSSI_02</w:t>
            </w:r>
          </w:p>
        </w:tc>
        <w:tc>
          <w:tcPr>
            <w:tcW w:w="3402" w:type="dxa"/>
          </w:tcPr>
          <w:p w14:paraId="4E1FBE60" w14:textId="297554C8" w:rsidR="00A734AB" w:rsidRPr="00130358" w:rsidRDefault="00A734AB" w:rsidP="00D62538">
            <w:pPr>
              <w:pStyle w:val="TAC"/>
              <w:keepNext w:val="0"/>
              <w:keepLines w:val="0"/>
              <w:rPr>
                <w:rFonts w:cs="Arial"/>
              </w:rPr>
            </w:pPr>
            <w:r w:rsidRPr="00130358">
              <w:rPr>
                <w:rFonts w:cs="Arial"/>
              </w:rPr>
              <w:t>-99</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noBreakHyphen/>
              <w:t>98</w:t>
            </w:r>
          </w:p>
        </w:tc>
        <w:tc>
          <w:tcPr>
            <w:tcW w:w="1418" w:type="dxa"/>
          </w:tcPr>
          <w:p w14:paraId="32D75453"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48E48770" w14:textId="77777777" w:rsidTr="00D62538">
        <w:trPr>
          <w:cantSplit/>
          <w:jc w:val="center"/>
        </w:trPr>
        <w:tc>
          <w:tcPr>
            <w:tcW w:w="3118" w:type="dxa"/>
          </w:tcPr>
          <w:p w14:paraId="41453DDD" w14:textId="77777777" w:rsidR="00A734AB" w:rsidRPr="00130358" w:rsidRDefault="00A734AB" w:rsidP="00D62538">
            <w:pPr>
              <w:pStyle w:val="TAC"/>
              <w:keepNext w:val="0"/>
              <w:keepLines w:val="0"/>
              <w:rPr>
                <w:rFonts w:cs="Arial"/>
              </w:rPr>
            </w:pPr>
            <w:r w:rsidRPr="00130358">
              <w:rPr>
                <w:rFonts w:cs="Arial"/>
              </w:rPr>
              <w:t>…</w:t>
            </w:r>
          </w:p>
        </w:tc>
        <w:tc>
          <w:tcPr>
            <w:tcW w:w="3402" w:type="dxa"/>
          </w:tcPr>
          <w:p w14:paraId="186320D4" w14:textId="77777777" w:rsidR="00A734AB" w:rsidRPr="00130358" w:rsidRDefault="00A734AB" w:rsidP="00D62538">
            <w:pPr>
              <w:pStyle w:val="TAC"/>
              <w:keepNext w:val="0"/>
              <w:keepLines w:val="0"/>
              <w:rPr>
                <w:rFonts w:cs="Arial"/>
              </w:rPr>
            </w:pPr>
            <w:r w:rsidRPr="00130358">
              <w:rPr>
                <w:rFonts w:cs="Arial"/>
              </w:rPr>
              <w:t>…</w:t>
            </w:r>
          </w:p>
        </w:tc>
        <w:tc>
          <w:tcPr>
            <w:tcW w:w="1418" w:type="dxa"/>
          </w:tcPr>
          <w:p w14:paraId="2DEF1AD1" w14:textId="77777777" w:rsidR="00A734AB" w:rsidRPr="00130358" w:rsidRDefault="00A734AB" w:rsidP="00D62538">
            <w:pPr>
              <w:pStyle w:val="TAC"/>
              <w:keepNext w:val="0"/>
              <w:keepLines w:val="0"/>
              <w:rPr>
                <w:rFonts w:cs="Arial"/>
              </w:rPr>
            </w:pPr>
            <w:r w:rsidRPr="00130358">
              <w:rPr>
                <w:rFonts w:cs="Arial"/>
              </w:rPr>
              <w:t>…</w:t>
            </w:r>
          </w:p>
        </w:tc>
      </w:tr>
      <w:tr w:rsidR="00A734AB" w:rsidRPr="00130358" w14:paraId="61B85ABF" w14:textId="77777777" w:rsidTr="00D62538">
        <w:trPr>
          <w:cantSplit/>
          <w:jc w:val="center"/>
        </w:trPr>
        <w:tc>
          <w:tcPr>
            <w:tcW w:w="3118" w:type="dxa"/>
          </w:tcPr>
          <w:p w14:paraId="022CA06B" w14:textId="77777777" w:rsidR="00A734AB" w:rsidRPr="00130358" w:rsidRDefault="00A734AB" w:rsidP="00D62538">
            <w:pPr>
              <w:pStyle w:val="TAC"/>
              <w:keepNext w:val="0"/>
              <w:keepLines w:val="0"/>
              <w:rPr>
                <w:rFonts w:cs="Arial"/>
              </w:rPr>
            </w:pPr>
            <w:r w:rsidRPr="00130358">
              <w:rPr>
                <w:rFonts w:cs="Arial"/>
              </w:rPr>
              <w:t>RSSI_74</w:t>
            </w:r>
          </w:p>
        </w:tc>
        <w:tc>
          <w:tcPr>
            <w:tcW w:w="3402" w:type="dxa"/>
          </w:tcPr>
          <w:p w14:paraId="0512DC5A" w14:textId="6548FBBE" w:rsidR="00A734AB" w:rsidRPr="00130358" w:rsidRDefault="00A734AB" w:rsidP="00D62538">
            <w:pPr>
              <w:pStyle w:val="TAC"/>
              <w:keepNext w:val="0"/>
              <w:keepLines w:val="0"/>
              <w:rPr>
                <w:rFonts w:cs="Arial"/>
              </w:rPr>
            </w:pPr>
            <w:r w:rsidRPr="00130358">
              <w:rPr>
                <w:rFonts w:cs="Arial"/>
              </w:rPr>
              <w:t>-27</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t>-26</w:t>
            </w:r>
          </w:p>
        </w:tc>
        <w:tc>
          <w:tcPr>
            <w:tcW w:w="1418" w:type="dxa"/>
          </w:tcPr>
          <w:p w14:paraId="3F9C1402"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04C729F7" w14:textId="77777777" w:rsidTr="00D62538">
        <w:trPr>
          <w:cantSplit/>
          <w:jc w:val="center"/>
        </w:trPr>
        <w:tc>
          <w:tcPr>
            <w:tcW w:w="3118" w:type="dxa"/>
          </w:tcPr>
          <w:p w14:paraId="787E2D9F" w14:textId="77777777" w:rsidR="00A734AB" w:rsidRPr="00130358" w:rsidRDefault="00A734AB" w:rsidP="00D62538">
            <w:pPr>
              <w:pStyle w:val="TAC"/>
              <w:keepNext w:val="0"/>
              <w:keepLines w:val="0"/>
              <w:rPr>
                <w:rFonts w:cs="Arial"/>
              </w:rPr>
            </w:pPr>
            <w:r w:rsidRPr="00130358">
              <w:rPr>
                <w:rFonts w:cs="Arial"/>
              </w:rPr>
              <w:t>RSSI_75</w:t>
            </w:r>
          </w:p>
        </w:tc>
        <w:tc>
          <w:tcPr>
            <w:tcW w:w="3402" w:type="dxa"/>
          </w:tcPr>
          <w:p w14:paraId="1BA91D9B" w14:textId="1409A527" w:rsidR="00A734AB" w:rsidRPr="00130358" w:rsidRDefault="00A734AB" w:rsidP="00D62538">
            <w:pPr>
              <w:pStyle w:val="TAC"/>
              <w:keepNext w:val="0"/>
              <w:keepLines w:val="0"/>
              <w:rPr>
                <w:rFonts w:cs="Arial"/>
              </w:rPr>
            </w:pPr>
            <w:r w:rsidRPr="00130358">
              <w:rPr>
                <w:rFonts w:cs="Arial"/>
              </w:rPr>
              <w:t>-26</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&lt;</w:t>
            </w:r>
            <w:r w:rsidR="00D62538" w:rsidRPr="00130358">
              <w:rPr>
                <w:rFonts w:cs="Arial"/>
              </w:rPr>
              <w:t xml:space="preserve"> </w:t>
            </w:r>
            <w:r w:rsidRPr="00130358">
              <w:rPr>
                <w:rFonts w:cs="Arial"/>
              </w:rPr>
              <w:t>-25</w:t>
            </w:r>
          </w:p>
        </w:tc>
        <w:tc>
          <w:tcPr>
            <w:tcW w:w="1418" w:type="dxa"/>
          </w:tcPr>
          <w:p w14:paraId="41E18C10" w14:textId="77777777" w:rsidR="00A734AB" w:rsidRPr="00130358" w:rsidRDefault="00A734AB" w:rsidP="00D62538">
            <w:pPr>
              <w:pStyle w:val="TAC"/>
              <w:keepNext w:val="0"/>
              <w:keepLines w:val="0"/>
              <w:rPr>
                <w:rFonts w:cs="Arial"/>
              </w:rPr>
            </w:pPr>
            <w:r w:rsidRPr="00130358">
              <w:rPr>
                <w:rFonts w:cs="Arial"/>
              </w:rPr>
              <w:t>dBm</w:t>
            </w:r>
          </w:p>
        </w:tc>
      </w:tr>
      <w:tr w:rsidR="00A734AB" w:rsidRPr="00130358" w14:paraId="0562C285" w14:textId="77777777" w:rsidTr="00D62538">
        <w:trPr>
          <w:cantSplit/>
          <w:jc w:val="center"/>
        </w:trPr>
        <w:tc>
          <w:tcPr>
            <w:tcW w:w="3118" w:type="dxa"/>
          </w:tcPr>
          <w:p w14:paraId="67A1AEA3" w14:textId="77777777" w:rsidR="00A734AB" w:rsidRPr="00130358" w:rsidRDefault="00A734AB" w:rsidP="00D62538">
            <w:pPr>
              <w:pStyle w:val="TAC"/>
              <w:keepNext w:val="0"/>
              <w:keepLines w:val="0"/>
              <w:rPr>
                <w:rFonts w:cs="Arial"/>
              </w:rPr>
            </w:pPr>
            <w:r w:rsidRPr="00130358">
              <w:rPr>
                <w:rFonts w:cs="Arial"/>
              </w:rPr>
              <w:t>RSSI_76</w:t>
            </w:r>
          </w:p>
        </w:tc>
        <w:tc>
          <w:tcPr>
            <w:tcW w:w="3402" w:type="dxa"/>
          </w:tcPr>
          <w:p w14:paraId="40B58F1D" w14:textId="707630D0" w:rsidR="00A734AB" w:rsidRPr="00130358" w:rsidRDefault="00A734AB" w:rsidP="00D62538">
            <w:pPr>
              <w:pStyle w:val="TAC"/>
              <w:keepNext w:val="0"/>
              <w:keepLines w:val="0"/>
              <w:rPr>
                <w:rFonts w:cs="Arial"/>
              </w:rPr>
            </w:pPr>
            <w:r w:rsidRPr="00130358">
              <w:rPr>
                <w:rFonts w:cs="Arial"/>
              </w:rPr>
              <w:t>-25</w:t>
            </w:r>
            <w:r w:rsidR="00D62538" w:rsidRPr="00130358">
              <w:rPr>
                <w:rFonts w:cs="Arial"/>
              </w:rPr>
              <w:t xml:space="preserve"> </w:t>
            </w:r>
            <w:r w:rsidRPr="00130358">
              <w:rPr>
                <w:rFonts w:cs="Arial"/>
              </w:rPr>
              <w:sym w:font="Symbol" w:char="F0A3"/>
            </w:r>
            <w:r w:rsidR="00D62538" w:rsidRPr="00130358">
              <w:rPr>
                <w:rFonts w:cs="Arial"/>
              </w:rPr>
              <w:t xml:space="preserve"> </w:t>
            </w:r>
            <w:r w:rsidRPr="00130358">
              <w:rPr>
                <w:rFonts w:cs="Arial"/>
              </w:rPr>
              <w:t>RSSI</w:t>
            </w:r>
          </w:p>
        </w:tc>
        <w:tc>
          <w:tcPr>
            <w:tcW w:w="1418" w:type="dxa"/>
          </w:tcPr>
          <w:p w14:paraId="10401498" w14:textId="77777777" w:rsidR="00A734AB" w:rsidRPr="00130358" w:rsidRDefault="00A734AB" w:rsidP="00D62538">
            <w:pPr>
              <w:pStyle w:val="TAC"/>
              <w:keepNext w:val="0"/>
              <w:keepLines w:val="0"/>
              <w:rPr>
                <w:rFonts w:cs="Arial"/>
              </w:rPr>
            </w:pPr>
            <w:r w:rsidRPr="00130358">
              <w:rPr>
                <w:rFonts w:cs="Arial"/>
              </w:rPr>
              <w:t>dBm</w:t>
            </w:r>
          </w:p>
        </w:tc>
      </w:tr>
    </w:tbl>
    <w:p w14:paraId="38CD1DBE" w14:textId="77777777" w:rsidR="00A734AB" w:rsidRPr="00130358" w:rsidRDefault="00A734AB" w:rsidP="00D62538">
      <w:pPr>
        <w:rPr>
          <w:szCs w:val="28"/>
        </w:rPr>
      </w:pPr>
    </w:p>
    <w:p w14:paraId="2FFAC90F" w14:textId="322D2140" w:rsidR="00A734AB" w:rsidRPr="00130358" w:rsidRDefault="00A734AB" w:rsidP="00D62538">
      <w:r w:rsidRPr="00130358">
        <w:t xml:space="preserve">The normative reference for this requirement </w:t>
      </w:r>
      <w:r w:rsidR="00483222" w:rsidRPr="00130358">
        <w:t>is 3GPP TS</w:t>
      </w:r>
      <w:r w:rsidRPr="00130358">
        <w:t xml:space="preserve"> 36.133 [4] clause 9.1.18.5 and A.9.11.1.</w:t>
      </w:r>
    </w:p>
    <w:p w14:paraId="42FFFF6B" w14:textId="77777777" w:rsidR="00A734AB" w:rsidRPr="00130358" w:rsidRDefault="00A734AB" w:rsidP="00D62538">
      <w:pPr>
        <w:pStyle w:val="Heading4"/>
        <w:keepNext w:val="0"/>
        <w:keepLines w:val="0"/>
      </w:pPr>
      <w:r w:rsidRPr="00130358">
        <w:t>9.11.1.4</w:t>
      </w:r>
      <w:r w:rsidRPr="00130358">
        <w:tab/>
        <w:t>Test description</w:t>
      </w:r>
    </w:p>
    <w:p w14:paraId="71F683D6" w14:textId="77777777" w:rsidR="00A734AB" w:rsidRPr="00130358" w:rsidRDefault="00A734AB" w:rsidP="00D62538">
      <w:pPr>
        <w:pStyle w:val="Heading5"/>
        <w:keepNext w:val="0"/>
        <w:keepLines w:val="0"/>
      </w:pPr>
      <w:r w:rsidRPr="00130358">
        <w:t>9.11.1.4.1</w:t>
      </w:r>
      <w:r w:rsidRPr="00130358">
        <w:tab/>
        <w:t>Initial conditions</w:t>
      </w:r>
    </w:p>
    <w:p w14:paraId="192C8C06" w14:textId="444448B5" w:rsidR="00A734AB" w:rsidRPr="00130358" w:rsidRDefault="00A734AB" w:rsidP="00D62538">
      <w:r w:rsidRPr="00130358">
        <w:t xml:space="preserve">Test Environment: Normal, TL/VL, TL/VH, TH/VL, TH/VH; as defined </w:t>
      </w:r>
      <w:r w:rsidR="00062A7B" w:rsidRPr="00130358">
        <w:t>in 3GPP TS</w:t>
      </w:r>
      <w:r w:rsidRPr="00130358">
        <w:t xml:space="preserve"> 36.508 [7] clause 4.1.</w:t>
      </w:r>
    </w:p>
    <w:p w14:paraId="5D048F94" w14:textId="130291FA" w:rsidR="00A734AB" w:rsidRPr="00130358" w:rsidRDefault="00A734AB"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130512F6" w14:textId="24074303" w:rsidR="00A734AB" w:rsidRPr="00130358" w:rsidRDefault="00A734AB" w:rsidP="00772922">
      <w:pPr>
        <w:keepNext/>
        <w:keepLines/>
      </w:pPr>
      <w:r w:rsidRPr="00130358">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9.11.1.5-1.</w:t>
      </w:r>
    </w:p>
    <w:p w14:paraId="44B513F3" w14:textId="0778612D" w:rsidR="00A734AB" w:rsidRPr="00130358" w:rsidRDefault="00C02171" w:rsidP="00772922">
      <w:pPr>
        <w:pStyle w:val="B1"/>
        <w:keepNext/>
        <w:keepLines/>
      </w:pPr>
      <w:r w:rsidRPr="00130358">
        <w:t>1.</w:t>
      </w:r>
      <w:r w:rsidRPr="00130358">
        <w:tab/>
      </w:r>
      <w:r w:rsidR="00A734AB" w:rsidRPr="00130358">
        <w:t xml:space="preserve">Connect the SS (node B emulator) and AWGN noise sources to the UE antenna connectors as shown </w:t>
      </w:r>
      <w:r w:rsidR="00062A7B" w:rsidRPr="00130358">
        <w:t>in 3GPP TS</w:t>
      </w:r>
      <w:r w:rsidR="00A734AB" w:rsidRPr="00130358">
        <w:t xml:space="preserve"> 36.508 [7] Annex A figure A.4</w:t>
      </w:r>
      <w:r w:rsidR="00191304" w:rsidRPr="00130358">
        <w:t>5</w:t>
      </w:r>
      <w:r w:rsidR="005A1DAF" w:rsidRPr="00130358">
        <w:t xml:space="preserve"> for UE supporting only 2Rx RF bands on all CC and Annex A, Figure A.X2 (without faders on active cells and without using neighbours) for UE supporting 4Rx RF band on any of the CC</w:t>
      </w:r>
      <w:r w:rsidR="00A734AB" w:rsidRPr="00130358">
        <w:t>.</w:t>
      </w:r>
    </w:p>
    <w:p w14:paraId="71CB2E09" w14:textId="77777777" w:rsidR="00A734AB" w:rsidRPr="00130358" w:rsidRDefault="00C02171" w:rsidP="00D62538">
      <w:pPr>
        <w:pStyle w:val="B1"/>
      </w:pPr>
      <w:r w:rsidRPr="00130358">
        <w:t>2.</w:t>
      </w:r>
      <w:r w:rsidRPr="00130358">
        <w:tab/>
      </w:r>
      <w:r w:rsidR="00A734AB" w:rsidRPr="00130358">
        <w:t>Propagation conditions are set according to Annex B clause B.0.</w:t>
      </w:r>
    </w:p>
    <w:p w14:paraId="1AB20A87" w14:textId="77777777" w:rsidR="00A734AB" w:rsidRPr="00130358" w:rsidRDefault="00C02171" w:rsidP="00D62538">
      <w:pPr>
        <w:pStyle w:val="B1"/>
      </w:pPr>
      <w:r w:rsidRPr="00130358">
        <w:t>3.</w:t>
      </w:r>
      <w:r w:rsidRPr="00130358">
        <w:tab/>
      </w:r>
      <w:r w:rsidR="00A734AB" w:rsidRPr="00130358">
        <w:t>Message contents are defined in clause 9.11.1.4.3.</w:t>
      </w:r>
    </w:p>
    <w:p w14:paraId="3B4AAF3D" w14:textId="77777777" w:rsidR="00A734AB" w:rsidRPr="00130358" w:rsidRDefault="00A734AB" w:rsidP="00D62538">
      <w:pPr>
        <w:pStyle w:val="B1"/>
      </w:pPr>
      <w:r w:rsidRPr="00130358">
        <w:t>4.</w:t>
      </w:r>
      <w:r w:rsidR="00C02171" w:rsidRPr="00130358">
        <w:tab/>
      </w:r>
      <w:r w:rsidRPr="00130358">
        <w:t>Both cells in the test are in different bands. Cell 1 is the serving FDD cell and Cell 2 is the target FS3 cell. Cell 1 is the cell used for connection setup with the power levels set according to Annex C.0 and C.1 for this test.</w:t>
      </w:r>
    </w:p>
    <w:p w14:paraId="3B319AF7" w14:textId="77777777" w:rsidR="00A734AB" w:rsidRPr="00130358" w:rsidRDefault="00A734AB" w:rsidP="00D62538">
      <w:pPr>
        <w:pStyle w:val="Heading5"/>
        <w:keepNext w:val="0"/>
        <w:keepLines w:val="0"/>
      </w:pPr>
      <w:r w:rsidRPr="00130358">
        <w:t>9.11.1.4.2</w:t>
      </w:r>
      <w:r w:rsidRPr="00130358">
        <w:tab/>
        <w:t>Test procedure</w:t>
      </w:r>
    </w:p>
    <w:p w14:paraId="7912CD78" w14:textId="4132D631" w:rsidR="00191304" w:rsidRPr="00130358" w:rsidRDefault="00C02171" w:rsidP="00772922">
      <w:pPr>
        <w:pStyle w:val="B1"/>
        <w:ind w:left="709" w:hanging="425"/>
      </w:pPr>
      <w:r w:rsidRPr="00130358">
        <w:t>1.</w:t>
      </w:r>
      <w:r w:rsidRPr="00130358">
        <w:tab/>
      </w:r>
      <w:r w:rsidR="00A734AB" w:rsidRPr="00130358">
        <w:t xml:space="preserve">Ensure that the UE is in State 3A-RF according </w:t>
      </w:r>
      <w:r w:rsidR="00772922" w:rsidRPr="00130358">
        <w:t>to 3GPP TS</w:t>
      </w:r>
      <w:r w:rsidR="00A734AB" w:rsidRPr="00130358">
        <w:t xml:space="preserve"> 36.508 [7] clause 7.2A.3.</w:t>
      </w:r>
    </w:p>
    <w:p w14:paraId="61616955" w14:textId="77777777" w:rsidR="00191304" w:rsidRPr="00130358" w:rsidRDefault="00191304" w:rsidP="00772922">
      <w:pPr>
        <w:pStyle w:val="B1"/>
        <w:ind w:left="709" w:hanging="425"/>
      </w:pPr>
      <w:r w:rsidRPr="00130358">
        <w:t xml:space="preserve">2. </w:t>
      </w:r>
      <w:r w:rsidRPr="00130358">
        <w:tab/>
        <w:t xml:space="preserve">Configure </w:t>
      </w:r>
      <w:proofErr w:type="spellStart"/>
      <w:r w:rsidRPr="00130358">
        <w:t>SCell</w:t>
      </w:r>
      <w:proofErr w:type="spellEnd"/>
      <w:r w:rsidRPr="00130358">
        <w:t xml:space="preserve"> according to Annex C.0, C.1 for all downlink physical channels.</w:t>
      </w:r>
    </w:p>
    <w:p w14:paraId="7112BBB7" w14:textId="14367C00" w:rsidR="00191304" w:rsidRPr="00130358" w:rsidRDefault="00191304" w:rsidP="00772922">
      <w:pPr>
        <w:pStyle w:val="B1"/>
        <w:ind w:left="709" w:hanging="425"/>
      </w:pPr>
      <w:r w:rsidRPr="00130358">
        <w:t xml:space="preserve">3. </w:t>
      </w:r>
      <w:r w:rsidRPr="00130358">
        <w:tab/>
        <w:t xml:space="preserve">The SS shall configure </w:t>
      </w:r>
      <w:proofErr w:type="spellStart"/>
      <w:r w:rsidRPr="00130358">
        <w:t>SCell</w:t>
      </w:r>
      <w:proofErr w:type="spellEnd"/>
      <w:r w:rsidRPr="00130358">
        <w:t xml:space="preserve"> (Cell 2) on the SCC as </w:t>
      </w:r>
      <w:r w:rsidR="00483222" w:rsidRPr="00130358">
        <w:t>per 3GPP TS</w:t>
      </w:r>
      <w:r w:rsidRPr="00130358">
        <w:t xml:space="preserve"> 36.508 [7] clause 5.2A.4.</w:t>
      </w:r>
    </w:p>
    <w:p w14:paraId="76B85383" w14:textId="77777777" w:rsidR="00A734AB" w:rsidRPr="00130358" w:rsidRDefault="00191304" w:rsidP="00772922">
      <w:pPr>
        <w:pStyle w:val="B1"/>
        <w:ind w:left="709" w:hanging="425"/>
      </w:pPr>
      <w:r w:rsidRPr="00130358">
        <w:t xml:space="preserve">4. </w:t>
      </w:r>
      <w:r w:rsidRPr="00130358">
        <w:tab/>
        <w:t>SS activates SCC by sending the activation MAC-CE (Refer TS 36.321 [11], clauses 5.13, 6.1.3.8). Wait for at least 2 seconds (Refer TS 36.133 [4], clauses 8.3.3.2).</w:t>
      </w:r>
    </w:p>
    <w:p w14:paraId="1868C87F" w14:textId="77777777" w:rsidR="00A734AB" w:rsidRPr="00130358" w:rsidRDefault="00191304" w:rsidP="00772922">
      <w:pPr>
        <w:pStyle w:val="B1"/>
        <w:ind w:left="709" w:hanging="425"/>
      </w:pPr>
      <w:r w:rsidRPr="00130358">
        <w:t>5</w:t>
      </w:r>
      <w:r w:rsidR="00C02171" w:rsidRPr="00130358">
        <w:t>.</w:t>
      </w:r>
      <w:r w:rsidR="00C02171" w:rsidRPr="00130358">
        <w:tab/>
      </w:r>
      <w:r w:rsidR="00A734AB" w:rsidRPr="00130358">
        <w:t>Set the parameters according to Table 9.11.1.5-1 as appropriate. Propagation conditions are set according to Annex B clause B.1.1.</w:t>
      </w:r>
    </w:p>
    <w:p w14:paraId="06E06604" w14:textId="77777777" w:rsidR="00A734AB" w:rsidRPr="00130358" w:rsidRDefault="00191304" w:rsidP="00772922">
      <w:pPr>
        <w:pStyle w:val="B1"/>
        <w:ind w:left="709" w:hanging="425"/>
      </w:pPr>
      <w:r w:rsidRPr="00130358">
        <w:t>6</w:t>
      </w:r>
      <w:r w:rsidR="00C02171" w:rsidRPr="00130358">
        <w:t>.</w:t>
      </w:r>
      <w:r w:rsidR="00C02171" w:rsidRPr="00130358">
        <w:tab/>
      </w:r>
      <w:r w:rsidR="00A734AB" w:rsidRPr="00130358">
        <w:t>SS shall transmit an RRCConnectionReconfiguration message on Cell 1.</w:t>
      </w:r>
    </w:p>
    <w:p w14:paraId="69B64B91" w14:textId="77777777" w:rsidR="00A734AB" w:rsidRPr="00130358" w:rsidRDefault="00191304" w:rsidP="00772922">
      <w:pPr>
        <w:pStyle w:val="B1"/>
        <w:ind w:left="709" w:hanging="425"/>
      </w:pPr>
      <w:r w:rsidRPr="00130358">
        <w:t>7</w:t>
      </w:r>
      <w:r w:rsidR="00C02171" w:rsidRPr="00130358">
        <w:t>.</w:t>
      </w:r>
      <w:r w:rsidR="00C02171" w:rsidRPr="00130358">
        <w:tab/>
      </w:r>
      <w:r w:rsidR="00A734AB" w:rsidRPr="00130358">
        <w:t xml:space="preserve">The UE shall transmit </w:t>
      </w:r>
      <w:proofErr w:type="spellStart"/>
      <w:r w:rsidR="00A734AB" w:rsidRPr="00130358">
        <w:t>RRCConnectionReconfigurationComplete</w:t>
      </w:r>
      <w:proofErr w:type="spellEnd"/>
      <w:r w:rsidR="00A734AB" w:rsidRPr="00130358">
        <w:t xml:space="preserve"> message.</w:t>
      </w:r>
    </w:p>
    <w:p w14:paraId="117DE8A6" w14:textId="77777777" w:rsidR="00A734AB" w:rsidRPr="00130358" w:rsidRDefault="00191304" w:rsidP="00772922">
      <w:pPr>
        <w:pStyle w:val="B1"/>
        <w:ind w:left="709" w:hanging="425"/>
      </w:pPr>
      <w:r w:rsidRPr="00130358">
        <w:t>8</w:t>
      </w:r>
      <w:r w:rsidR="00C02171" w:rsidRPr="00130358">
        <w:t>.</w:t>
      </w:r>
      <w:r w:rsidR="00C02171" w:rsidRPr="00130358">
        <w:tab/>
      </w:r>
      <w:r w:rsidR="00A734AB" w:rsidRPr="00130358">
        <w:t xml:space="preserve">UE shall transmit periodically </w:t>
      </w:r>
      <w:proofErr w:type="spellStart"/>
      <w:r w:rsidR="00A734AB" w:rsidRPr="00130358">
        <w:t>MeasurementReport</w:t>
      </w:r>
      <w:proofErr w:type="spellEnd"/>
      <w:r w:rsidR="00A734AB" w:rsidRPr="00130358">
        <w:t xml:space="preserve"> messages.</w:t>
      </w:r>
    </w:p>
    <w:p w14:paraId="2652DC28" w14:textId="77777777" w:rsidR="00A734AB" w:rsidRPr="00130358" w:rsidRDefault="00191304" w:rsidP="00772922">
      <w:pPr>
        <w:pStyle w:val="B1"/>
        <w:ind w:left="709" w:hanging="425"/>
      </w:pPr>
      <w:r w:rsidRPr="00130358">
        <w:t>9</w:t>
      </w:r>
      <w:r w:rsidR="00C02171" w:rsidRPr="00130358">
        <w:t>.</w:t>
      </w:r>
      <w:r w:rsidR="00C02171" w:rsidRPr="00130358">
        <w:tab/>
      </w:r>
      <w:r w:rsidR="00A734AB" w:rsidRPr="00130358">
        <w:t xml:space="preserve">After 10s wait from Step </w:t>
      </w:r>
      <w:r w:rsidRPr="00130358">
        <w:t>6</w:t>
      </w:r>
      <w:r w:rsidR="00A734AB" w:rsidRPr="00130358">
        <w:t xml:space="preserve">, SS shall check RSSI reported value in periodical </w:t>
      </w:r>
      <w:proofErr w:type="spellStart"/>
      <w:r w:rsidR="00A734AB" w:rsidRPr="00130358">
        <w:t>MeasurementReport</w:t>
      </w:r>
      <w:proofErr w:type="spellEnd"/>
      <w:r w:rsidR="00A734AB" w:rsidRPr="00130358">
        <w:t xml:space="preserve"> messages. The</w:t>
      </w:r>
      <w:r w:rsidR="00A734AB" w:rsidRPr="00130358">
        <w:rPr>
          <w:rFonts w:eastAsia="SimSun"/>
          <w:lang w:eastAsia="zh-CN"/>
        </w:rPr>
        <w:t xml:space="preserve"> RSSI </w:t>
      </w:r>
      <w:r w:rsidR="00A734AB" w:rsidRPr="00130358">
        <w:t>value</w:t>
      </w:r>
      <w:r w:rsidR="00A734AB" w:rsidRPr="00130358">
        <w:rPr>
          <w:rFonts w:eastAsia="SimSun"/>
          <w:lang w:eastAsia="zh-CN"/>
        </w:rPr>
        <w:t xml:space="preserve"> reported by the UE</w:t>
      </w:r>
      <w:r w:rsidR="00A734AB" w:rsidRPr="00130358">
        <w:t xml:space="preserve"> is compared to the </w:t>
      </w:r>
      <w:r w:rsidR="00A734AB" w:rsidRPr="00130358">
        <w:rPr>
          <w:rFonts w:eastAsia="SimSun"/>
          <w:lang w:eastAsia="zh-CN"/>
        </w:rPr>
        <w:t xml:space="preserve">actual RSSI </w:t>
      </w:r>
      <w:r w:rsidR="00A734AB" w:rsidRPr="00130358">
        <w:t>value</w:t>
      </w:r>
      <w:r w:rsidR="00A734AB" w:rsidRPr="00130358">
        <w:rPr>
          <w:rFonts w:eastAsia="SimSun"/>
          <w:lang w:eastAsia="zh-CN"/>
        </w:rPr>
        <w:t xml:space="preserve"> according</w:t>
      </w:r>
      <w:r w:rsidR="00A734AB" w:rsidRPr="00130358">
        <w:t xml:space="preserve"> to Table 9.11.1.5-2. If the UE fails to report the measurement value, the number of failed iterations is increased by one.</w:t>
      </w:r>
    </w:p>
    <w:p w14:paraId="53D4B8AE" w14:textId="77777777" w:rsidR="00A734AB" w:rsidRPr="00130358" w:rsidRDefault="00191304" w:rsidP="00772922">
      <w:pPr>
        <w:pStyle w:val="B1"/>
        <w:ind w:left="709" w:hanging="425"/>
      </w:pPr>
      <w:r w:rsidRPr="00130358">
        <w:t>10</w:t>
      </w:r>
      <w:r w:rsidR="00C02171" w:rsidRPr="00130358">
        <w:t>.</w:t>
      </w:r>
      <w:r w:rsidR="00C02171" w:rsidRPr="00130358">
        <w:tab/>
      </w:r>
      <w:r w:rsidRPr="00130358">
        <w:t xml:space="preserve">The SS shall check </w:t>
      </w:r>
      <w:proofErr w:type="spellStart"/>
      <w:r w:rsidRPr="00130358">
        <w:t>MeasurementReport</w:t>
      </w:r>
      <w:proofErr w:type="spellEnd"/>
      <w:r w:rsidRPr="00130358">
        <w:t xml:space="preserve"> messages transmitted by the UE</w:t>
      </w:r>
      <w:r w:rsidR="00A734AB" w:rsidRPr="00130358">
        <w:t xml:space="preserve"> until the confidence level according to </w:t>
      </w:r>
      <w:r w:rsidR="00A734AB" w:rsidRPr="00130358">
        <w:rPr>
          <w:rFonts w:eastAsia="??"/>
        </w:rPr>
        <w:t xml:space="preserve">Tables G.2.3-1 in </w:t>
      </w:r>
      <w:r w:rsidR="00A734AB" w:rsidRPr="00130358">
        <w:t>Annex G.2 is achieved.</w:t>
      </w:r>
    </w:p>
    <w:p w14:paraId="22BDD65C" w14:textId="77777777" w:rsidR="00A734AB" w:rsidRPr="00130358" w:rsidRDefault="00A734AB" w:rsidP="00D62538">
      <w:pPr>
        <w:pStyle w:val="Heading5"/>
        <w:keepNext w:val="0"/>
        <w:keepLines w:val="0"/>
      </w:pPr>
      <w:r w:rsidRPr="00130358">
        <w:t>9.11.1.4.3</w:t>
      </w:r>
      <w:r w:rsidRPr="00130358">
        <w:tab/>
        <w:t>Message contents</w:t>
      </w:r>
    </w:p>
    <w:p w14:paraId="67D55785" w14:textId="5566C434" w:rsidR="00A734AB" w:rsidRPr="00130358" w:rsidRDefault="00A734AB" w:rsidP="00D62538">
      <w:r w:rsidRPr="00130358">
        <w:t xml:space="preserve">Message contents are according </w:t>
      </w:r>
      <w:r w:rsidR="00772922" w:rsidRPr="00130358">
        <w:t>to 3GPP TS</w:t>
      </w:r>
      <w:r w:rsidRPr="00130358">
        <w:t xml:space="preserve"> 36.508 [7] clause 4.6 with the following exceptions:</w:t>
      </w:r>
    </w:p>
    <w:p w14:paraId="7E8B69D2" w14:textId="77777777" w:rsidR="00A734AB" w:rsidRPr="00130358" w:rsidRDefault="00A734AB" w:rsidP="00D62538">
      <w:pPr>
        <w:pStyle w:val="TH"/>
        <w:keepNext w:val="0"/>
        <w:keepLines w:val="0"/>
        <w:rPr>
          <w:rFonts w:eastAsia="SimSun"/>
          <w:lang w:eastAsia="zh-CN"/>
        </w:rPr>
      </w:pPr>
      <w:r w:rsidRPr="00130358">
        <w:t xml:space="preserve">Table 9.11.1.4.3-1: Common </w:t>
      </w:r>
      <w:r w:rsidRPr="00130358">
        <w:rPr>
          <w:rFonts w:eastAsia="SimSun"/>
          <w:lang w:eastAsia="zh-CN"/>
        </w:rPr>
        <w:t xml:space="preserve">Exception messages for </w:t>
      </w:r>
      <w:r w:rsidR="00191304" w:rsidRPr="00130358">
        <w:rPr>
          <w:rFonts w:eastAsia="SimSun"/>
          <w:lang w:eastAsia="zh-CN"/>
        </w:rPr>
        <w:t xml:space="preserve">average </w:t>
      </w:r>
      <w:r w:rsidRPr="00130358">
        <w:t>RS</w:t>
      </w:r>
      <w:r w:rsidR="00191304" w:rsidRPr="00130358">
        <w:t>SI</w:t>
      </w:r>
      <w:r w:rsidRPr="00130358">
        <w:t xml:space="preserve"> accuracy test requirement</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86"/>
        <w:gridCol w:w="2330"/>
      </w:tblGrid>
      <w:tr w:rsidR="00A734AB" w:rsidRPr="00130358" w14:paraId="32CCBFA0" w14:textId="77777777" w:rsidTr="00772922">
        <w:trPr>
          <w:cantSplit/>
          <w:jc w:val="center"/>
        </w:trPr>
        <w:tc>
          <w:tcPr>
            <w:tcW w:w="8316" w:type="dxa"/>
            <w:gridSpan w:val="2"/>
          </w:tcPr>
          <w:p w14:paraId="45679BB1" w14:textId="608FF919" w:rsidR="00A734AB" w:rsidRPr="00130358" w:rsidRDefault="00A734AB" w:rsidP="00D62538">
            <w:pPr>
              <w:pStyle w:val="TAH"/>
              <w:keepNext w:val="0"/>
              <w:keepLines w:val="0"/>
            </w:pPr>
            <w:r w:rsidRPr="00130358">
              <w:t>Default</w:t>
            </w:r>
            <w:r w:rsidR="00D62538" w:rsidRPr="00130358">
              <w:t xml:space="preserve"> </w:t>
            </w:r>
            <w:r w:rsidRPr="00130358">
              <w:t>Message</w:t>
            </w:r>
            <w:r w:rsidR="00D62538" w:rsidRPr="00130358">
              <w:t xml:space="preserve"> </w:t>
            </w:r>
            <w:r w:rsidRPr="00130358">
              <w:t>Contents</w:t>
            </w:r>
          </w:p>
        </w:tc>
      </w:tr>
      <w:tr w:rsidR="00A734AB" w:rsidRPr="00130358" w14:paraId="1D41B3FD" w14:textId="77777777" w:rsidTr="00772922">
        <w:trPr>
          <w:cantSplit/>
          <w:jc w:val="center"/>
        </w:trPr>
        <w:tc>
          <w:tcPr>
            <w:tcW w:w="5986" w:type="dxa"/>
          </w:tcPr>
          <w:p w14:paraId="73E02D4C" w14:textId="2A635A6B" w:rsidR="00A734AB" w:rsidRPr="00130358" w:rsidRDefault="00A734AB"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30" w:type="dxa"/>
          </w:tcPr>
          <w:p w14:paraId="7A36A415" w14:textId="77777777" w:rsidR="00A734AB" w:rsidRPr="00130358" w:rsidRDefault="00A734AB" w:rsidP="00D62538">
            <w:pPr>
              <w:pStyle w:val="TAL"/>
              <w:keepNext w:val="0"/>
              <w:keepLines w:val="0"/>
              <w:rPr>
                <w:rFonts w:eastAsia="SimSun"/>
                <w:lang w:eastAsia="zh-CN"/>
              </w:rPr>
            </w:pPr>
          </w:p>
        </w:tc>
      </w:tr>
      <w:tr w:rsidR="00A734AB" w:rsidRPr="00130358" w14:paraId="7DF7F4E7" w14:textId="77777777" w:rsidTr="00772922">
        <w:trPr>
          <w:cantSplit/>
          <w:jc w:val="center"/>
        </w:trPr>
        <w:tc>
          <w:tcPr>
            <w:tcW w:w="5986" w:type="dxa"/>
          </w:tcPr>
          <w:p w14:paraId="7CA2BC36" w14:textId="447D2F8D" w:rsidR="00A734AB" w:rsidRPr="00130358" w:rsidRDefault="00A734AB"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30" w:type="dxa"/>
          </w:tcPr>
          <w:p w14:paraId="0A1B5284" w14:textId="45080916" w:rsidR="00A734AB" w:rsidRPr="00130358" w:rsidRDefault="00A734AB" w:rsidP="00D62538">
            <w:pPr>
              <w:pStyle w:val="TAL"/>
              <w:keepNext w:val="0"/>
              <w:keepLines w:val="0"/>
            </w:pPr>
            <w:r w:rsidRPr="00130358">
              <w:t>Table</w:t>
            </w:r>
            <w:r w:rsidR="00D62538" w:rsidRPr="00130358">
              <w:t xml:space="preserve"> </w:t>
            </w:r>
            <w:r w:rsidRPr="00130358">
              <w:t>H.3.1-1</w:t>
            </w:r>
          </w:p>
          <w:p w14:paraId="55393ED6" w14:textId="306AA8CF" w:rsidR="00A734AB" w:rsidRPr="00130358" w:rsidRDefault="00A734AB" w:rsidP="00D62538">
            <w:pPr>
              <w:pStyle w:val="TAL"/>
              <w:keepNext w:val="0"/>
              <w:keepLines w:val="0"/>
            </w:pPr>
            <w:r w:rsidRPr="00130358">
              <w:t>Table</w:t>
            </w:r>
            <w:r w:rsidR="00D62538" w:rsidRPr="00130358">
              <w:t xml:space="preserve"> </w:t>
            </w:r>
            <w:r w:rsidRPr="00130358">
              <w:t>H.3.9-1</w:t>
            </w:r>
          </w:p>
          <w:p w14:paraId="102C6A04" w14:textId="140F9CA4" w:rsidR="00A734AB" w:rsidRPr="00130358" w:rsidRDefault="00A734AB" w:rsidP="00D62538">
            <w:pPr>
              <w:pStyle w:val="TAL"/>
              <w:keepNext w:val="0"/>
              <w:keepLines w:val="0"/>
            </w:pPr>
            <w:r w:rsidRPr="00130358">
              <w:t>Table</w:t>
            </w:r>
            <w:r w:rsidR="00D62538" w:rsidRPr="00130358">
              <w:t xml:space="preserve"> </w:t>
            </w:r>
            <w:r w:rsidRPr="00130358">
              <w:t>H.3.9-2</w:t>
            </w:r>
          </w:p>
          <w:p w14:paraId="12EBDFDE" w14:textId="29AB3C1B" w:rsidR="00A734AB" w:rsidRPr="00130358" w:rsidRDefault="00A734AB" w:rsidP="00D62538">
            <w:pPr>
              <w:pStyle w:val="TAL"/>
              <w:keepNext w:val="0"/>
              <w:keepLines w:val="0"/>
            </w:pPr>
            <w:r w:rsidRPr="00130358">
              <w:t>Table</w:t>
            </w:r>
            <w:r w:rsidR="00D62538" w:rsidRPr="00130358">
              <w:t xml:space="preserve"> </w:t>
            </w:r>
            <w:r w:rsidRPr="00130358">
              <w:t>H.3.9-3</w:t>
            </w:r>
          </w:p>
        </w:tc>
      </w:tr>
    </w:tbl>
    <w:p w14:paraId="2C7B3708" w14:textId="77777777" w:rsidR="00A734AB" w:rsidRPr="00130358" w:rsidRDefault="00A734AB" w:rsidP="00D62538"/>
    <w:p w14:paraId="0DFB0427" w14:textId="77777777" w:rsidR="00A734AB" w:rsidRPr="00130358" w:rsidRDefault="00A734AB" w:rsidP="000835DA">
      <w:pPr>
        <w:pStyle w:val="TH"/>
        <w:keepLines w:val="0"/>
      </w:pPr>
      <w:r w:rsidRPr="00130358">
        <w:t xml:space="preserve">Table 9.11.1.4.3-2: </w:t>
      </w:r>
      <w:proofErr w:type="spellStart"/>
      <w:r w:rsidRPr="00130358">
        <w:rPr>
          <w:i/>
        </w:rPr>
        <w:t>MeasResults</w:t>
      </w:r>
      <w:proofErr w:type="spellEnd"/>
      <w:r w:rsidRPr="00130358">
        <w:t xml:space="preserve">: Additional </w:t>
      </w:r>
      <w:r w:rsidR="00191304" w:rsidRPr="00130358">
        <w:t xml:space="preserve">average </w:t>
      </w:r>
      <w:r w:rsidRPr="00130358">
        <w:t>RSSI accuracy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A734AB" w:rsidRPr="00130358" w14:paraId="79F2CA15" w14:textId="77777777" w:rsidTr="00D62538">
        <w:trPr>
          <w:cantSplit/>
          <w:jc w:val="center"/>
        </w:trPr>
        <w:tc>
          <w:tcPr>
            <w:tcW w:w="9536" w:type="dxa"/>
            <w:gridSpan w:val="4"/>
          </w:tcPr>
          <w:p w14:paraId="71DB0243" w14:textId="19823A9E" w:rsidR="00A734AB" w:rsidRPr="00130358" w:rsidRDefault="00A734AB" w:rsidP="000835DA">
            <w:pPr>
              <w:pStyle w:val="TAL"/>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A734AB" w:rsidRPr="00130358" w14:paraId="52AEE63A" w14:textId="77777777" w:rsidTr="00D62538">
        <w:trPr>
          <w:jc w:val="center"/>
        </w:trPr>
        <w:tc>
          <w:tcPr>
            <w:tcW w:w="4436" w:type="dxa"/>
          </w:tcPr>
          <w:p w14:paraId="723F90AC" w14:textId="3BEE8374" w:rsidR="00A734AB" w:rsidRPr="00130358" w:rsidRDefault="00A734AB" w:rsidP="000835DA">
            <w:pPr>
              <w:pStyle w:val="TAH"/>
              <w:keepLines w:val="0"/>
            </w:pPr>
            <w:r w:rsidRPr="00130358">
              <w:t>Information</w:t>
            </w:r>
            <w:r w:rsidR="00D62538" w:rsidRPr="00130358">
              <w:t xml:space="preserve"> </w:t>
            </w:r>
            <w:r w:rsidRPr="00130358">
              <w:t>Element</w:t>
            </w:r>
          </w:p>
        </w:tc>
        <w:tc>
          <w:tcPr>
            <w:tcW w:w="2267" w:type="dxa"/>
          </w:tcPr>
          <w:p w14:paraId="0B9DF8DE" w14:textId="77777777" w:rsidR="00A734AB" w:rsidRPr="00130358" w:rsidRDefault="00A734AB" w:rsidP="000835DA">
            <w:pPr>
              <w:pStyle w:val="TAH"/>
              <w:keepLines w:val="0"/>
            </w:pPr>
            <w:r w:rsidRPr="00130358">
              <w:t>Value/remark</w:t>
            </w:r>
          </w:p>
        </w:tc>
        <w:tc>
          <w:tcPr>
            <w:tcW w:w="1700" w:type="dxa"/>
          </w:tcPr>
          <w:p w14:paraId="46612328" w14:textId="77777777" w:rsidR="00A734AB" w:rsidRPr="00130358" w:rsidRDefault="00A734AB" w:rsidP="000835DA">
            <w:pPr>
              <w:pStyle w:val="TAH"/>
              <w:keepLines w:val="0"/>
            </w:pPr>
            <w:r w:rsidRPr="00130358">
              <w:t>Comment</w:t>
            </w:r>
          </w:p>
        </w:tc>
        <w:tc>
          <w:tcPr>
            <w:tcW w:w="1133" w:type="dxa"/>
          </w:tcPr>
          <w:p w14:paraId="178E8C73" w14:textId="77777777" w:rsidR="00A734AB" w:rsidRPr="00130358" w:rsidRDefault="00A734AB" w:rsidP="000835DA">
            <w:pPr>
              <w:pStyle w:val="TAH"/>
              <w:keepLines w:val="0"/>
            </w:pPr>
            <w:r w:rsidRPr="00130358">
              <w:t>Condition</w:t>
            </w:r>
          </w:p>
        </w:tc>
      </w:tr>
      <w:tr w:rsidR="00A734AB" w:rsidRPr="00130358" w14:paraId="3D6DF280" w14:textId="77777777" w:rsidTr="00D62538">
        <w:trPr>
          <w:jc w:val="center"/>
        </w:trPr>
        <w:tc>
          <w:tcPr>
            <w:tcW w:w="4436" w:type="dxa"/>
          </w:tcPr>
          <w:p w14:paraId="1AC31FBB" w14:textId="6FEDAE92" w:rsidR="00A734AB" w:rsidRPr="00130358" w:rsidRDefault="00D62538" w:rsidP="000835DA">
            <w:pPr>
              <w:pStyle w:val="TAL"/>
              <w:keepLines w:val="0"/>
            </w:pPr>
            <w:r w:rsidRPr="00130358">
              <w:t xml:space="preserve"> </w:t>
            </w:r>
            <w:proofErr w:type="spellStart"/>
            <w:r w:rsidR="00A734AB" w:rsidRPr="00130358">
              <w:t>MeasResults</w:t>
            </w:r>
            <w:proofErr w:type="spellEnd"/>
            <w:r w:rsidRPr="00130358">
              <w:t xml:space="preserve"> </w:t>
            </w:r>
            <w:r w:rsidR="00A734AB" w:rsidRPr="00130358">
              <w:t>::=</w:t>
            </w:r>
            <w:r w:rsidRPr="00130358">
              <w:t xml:space="preserve"> </w:t>
            </w:r>
            <w:r w:rsidR="00A734AB" w:rsidRPr="00130358">
              <w:t>SEQUENCE</w:t>
            </w:r>
            <w:r w:rsidRPr="00130358">
              <w:t xml:space="preserve"> </w:t>
            </w:r>
            <w:r w:rsidR="00A734AB" w:rsidRPr="00130358">
              <w:t>{</w:t>
            </w:r>
          </w:p>
        </w:tc>
        <w:tc>
          <w:tcPr>
            <w:tcW w:w="2267" w:type="dxa"/>
          </w:tcPr>
          <w:p w14:paraId="4AA5088C" w14:textId="77777777" w:rsidR="00A734AB" w:rsidRPr="00130358" w:rsidRDefault="00A734AB" w:rsidP="000835DA">
            <w:pPr>
              <w:pStyle w:val="TAL"/>
              <w:keepLines w:val="0"/>
            </w:pPr>
          </w:p>
        </w:tc>
        <w:tc>
          <w:tcPr>
            <w:tcW w:w="1700" w:type="dxa"/>
          </w:tcPr>
          <w:p w14:paraId="3845C4DE" w14:textId="77777777" w:rsidR="00A734AB" w:rsidRPr="00130358" w:rsidRDefault="00A734AB" w:rsidP="000835DA">
            <w:pPr>
              <w:pStyle w:val="TAL"/>
              <w:keepLines w:val="0"/>
            </w:pPr>
          </w:p>
        </w:tc>
        <w:tc>
          <w:tcPr>
            <w:tcW w:w="1133" w:type="dxa"/>
          </w:tcPr>
          <w:p w14:paraId="679E429A" w14:textId="77777777" w:rsidR="00A734AB" w:rsidRPr="00130358" w:rsidRDefault="00A734AB" w:rsidP="000835DA">
            <w:pPr>
              <w:pStyle w:val="TAL"/>
              <w:keepLines w:val="0"/>
            </w:pPr>
          </w:p>
        </w:tc>
      </w:tr>
      <w:tr w:rsidR="00A734AB" w:rsidRPr="00130358" w14:paraId="771085B4" w14:textId="77777777" w:rsidTr="00D62538">
        <w:trPr>
          <w:jc w:val="center"/>
        </w:trPr>
        <w:tc>
          <w:tcPr>
            <w:tcW w:w="4436" w:type="dxa"/>
          </w:tcPr>
          <w:p w14:paraId="3DFCE933" w14:textId="5BB76A6B" w:rsidR="00A734AB" w:rsidRPr="00130358" w:rsidRDefault="00D62538" w:rsidP="000835DA">
            <w:pPr>
              <w:pStyle w:val="TAL"/>
              <w:keepLines w:val="0"/>
            </w:pPr>
            <w:r w:rsidRPr="00130358">
              <w:t xml:space="preserve">   </w:t>
            </w:r>
            <w:proofErr w:type="spellStart"/>
            <w:r w:rsidR="00A734AB" w:rsidRPr="00130358">
              <w:t>measId</w:t>
            </w:r>
            <w:proofErr w:type="spellEnd"/>
          </w:p>
        </w:tc>
        <w:tc>
          <w:tcPr>
            <w:tcW w:w="2267" w:type="dxa"/>
          </w:tcPr>
          <w:p w14:paraId="2A8B150F" w14:textId="77777777" w:rsidR="00A734AB" w:rsidRPr="00130358" w:rsidRDefault="00A734AB" w:rsidP="000835DA">
            <w:pPr>
              <w:pStyle w:val="TAL"/>
              <w:keepLines w:val="0"/>
            </w:pPr>
            <w:r w:rsidRPr="00130358">
              <w:t>1</w:t>
            </w:r>
          </w:p>
        </w:tc>
        <w:tc>
          <w:tcPr>
            <w:tcW w:w="1700" w:type="dxa"/>
          </w:tcPr>
          <w:p w14:paraId="34B39786" w14:textId="1FE4715D" w:rsidR="00A734AB" w:rsidRPr="00130358" w:rsidRDefault="00A734AB" w:rsidP="000835DA">
            <w:pPr>
              <w:pStyle w:val="TAL"/>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68C8B68F" w14:textId="77777777" w:rsidR="00A734AB" w:rsidRPr="00130358" w:rsidRDefault="00A734AB" w:rsidP="000835DA">
            <w:pPr>
              <w:pStyle w:val="TAL"/>
              <w:keepLines w:val="0"/>
            </w:pPr>
          </w:p>
        </w:tc>
      </w:tr>
      <w:tr w:rsidR="00A734AB" w:rsidRPr="00130358" w14:paraId="15C1DF29" w14:textId="77777777" w:rsidTr="00D62538">
        <w:trPr>
          <w:jc w:val="center"/>
        </w:trPr>
        <w:tc>
          <w:tcPr>
            <w:tcW w:w="4436" w:type="dxa"/>
          </w:tcPr>
          <w:p w14:paraId="4FE650F6" w14:textId="423921DC" w:rsidR="00A734AB" w:rsidRPr="00130358" w:rsidRDefault="00D62538" w:rsidP="00D62538">
            <w:pPr>
              <w:pStyle w:val="TAL"/>
              <w:keepNext w:val="0"/>
              <w:keepLines w:val="0"/>
            </w:pPr>
            <w:r w:rsidRPr="00130358">
              <w:t xml:space="preserve">   </w:t>
            </w:r>
            <w:r w:rsidR="00A734AB" w:rsidRPr="00130358">
              <w:t>measResultForRSSI-r13</w:t>
            </w:r>
            <w:r w:rsidRPr="00130358">
              <w:t xml:space="preserve"> </w:t>
            </w:r>
            <w:r w:rsidR="00A734AB" w:rsidRPr="00130358">
              <w:t>SEQUENCE</w:t>
            </w:r>
            <w:r w:rsidRPr="00130358">
              <w:t xml:space="preserve"> </w:t>
            </w:r>
            <w:r w:rsidR="00A734AB" w:rsidRPr="00130358">
              <w:t>{</w:t>
            </w:r>
          </w:p>
        </w:tc>
        <w:tc>
          <w:tcPr>
            <w:tcW w:w="2267" w:type="dxa"/>
          </w:tcPr>
          <w:p w14:paraId="51BCCFE6" w14:textId="77777777" w:rsidR="00A734AB" w:rsidRPr="00130358" w:rsidRDefault="00A734AB" w:rsidP="00D62538">
            <w:pPr>
              <w:pStyle w:val="TAL"/>
              <w:keepNext w:val="0"/>
              <w:keepLines w:val="0"/>
            </w:pPr>
          </w:p>
        </w:tc>
        <w:tc>
          <w:tcPr>
            <w:tcW w:w="1700" w:type="dxa"/>
          </w:tcPr>
          <w:p w14:paraId="53807EEC" w14:textId="77777777" w:rsidR="00A734AB" w:rsidRPr="00130358" w:rsidRDefault="00A734AB" w:rsidP="00D62538">
            <w:pPr>
              <w:pStyle w:val="TAL"/>
              <w:keepNext w:val="0"/>
              <w:keepLines w:val="0"/>
            </w:pPr>
          </w:p>
        </w:tc>
        <w:tc>
          <w:tcPr>
            <w:tcW w:w="1133" w:type="dxa"/>
          </w:tcPr>
          <w:p w14:paraId="039211CF" w14:textId="77777777" w:rsidR="00A734AB" w:rsidRPr="00130358" w:rsidRDefault="00A734AB" w:rsidP="00D62538">
            <w:pPr>
              <w:pStyle w:val="TAL"/>
              <w:keepNext w:val="0"/>
              <w:keepLines w:val="0"/>
            </w:pPr>
          </w:p>
        </w:tc>
      </w:tr>
      <w:tr w:rsidR="00A734AB" w:rsidRPr="00130358" w14:paraId="545DE54E" w14:textId="77777777" w:rsidTr="00D62538">
        <w:trPr>
          <w:jc w:val="center"/>
        </w:trPr>
        <w:tc>
          <w:tcPr>
            <w:tcW w:w="4436" w:type="dxa"/>
          </w:tcPr>
          <w:p w14:paraId="499ADAC5" w14:textId="11CBB7D4" w:rsidR="00A734AB" w:rsidRPr="00130358" w:rsidRDefault="00D62538" w:rsidP="00D62538">
            <w:pPr>
              <w:pStyle w:val="TAL"/>
              <w:keepNext w:val="0"/>
              <w:keepLines w:val="0"/>
            </w:pPr>
            <w:r w:rsidRPr="00130358">
              <w:t xml:space="preserve">     </w:t>
            </w:r>
            <w:r w:rsidR="00A734AB" w:rsidRPr="00130358">
              <w:t>rssi-Result-r13</w:t>
            </w:r>
          </w:p>
        </w:tc>
        <w:tc>
          <w:tcPr>
            <w:tcW w:w="2267" w:type="dxa"/>
          </w:tcPr>
          <w:p w14:paraId="54C79E38" w14:textId="77777777" w:rsidR="00A734AB" w:rsidRPr="00130358" w:rsidRDefault="00A734AB" w:rsidP="00D62538">
            <w:pPr>
              <w:pStyle w:val="TAL"/>
              <w:keepNext w:val="0"/>
              <w:keepLines w:val="0"/>
            </w:pPr>
            <w:r w:rsidRPr="00130358">
              <w:t>RSSI-Range-r13</w:t>
            </w:r>
          </w:p>
        </w:tc>
        <w:tc>
          <w:tcPr>
            <w:tcW w:w="1700" w:type="dxa"/>
          </w:tcPr>
          <w:p w14:paraId="090D9E58" w14:textId="1E88D3CF" w:rsidR="00A734AB" w:rsidRPr="00130358" w:rsidRDefault="00A734AB"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6A803AD5" w14:textId="77777777" w:rsidR="00A734AB" w:rsidRPr="00130358" w:rsidRDefault="00A734AB" w:rsidP="00D62538">
            <w:pPr>
              <w:pStyle w:val="TAL"/>
              <w:keepNext w:val="0"/>
              <w:keepLines w:val="0"/>
            </w:pPr>
          </w:p>
        </w:tc>
      </w:tr>
      <w:tr w:rsidR="00A734AB" w:rsidRPr="00130358" w14:paraId="0D728D44" w14:textId="77777777" w:rsidTr="00D62538">
        <w:trPr>
          <w:jc w:val="center"/>
        </w:trPr>
        <w:tc>
          <w:tcPr>
            <w:tcW w:w="4436" w:type="dxa"/>
          </w:tcPr>
          <w:p w14:paraId="3132B8B4" w14:textId="1F98A48A" w:rsidR="00A734AB" w:rsidRPr="00130358" w:rsidRDefault="00D62538" w:rsidP="00D62538">
            <w:pPr>
              <w:pStyle w:val="TAL"/>
              <w:keepNext w:val="0"/>
              <w:keepLines w:val="0"/>
            </w:pPr>
            <w:r w:rsidRPr="00130358">
              <w:t xml:space="preserve">   </w:t>
            </w:r>
            <w:r w:rsidR="00A734AB" w:rsidRPr="00130358">
              <w:t>}</w:t>
            </w:r>
          </w:p>
        </w:tc>
        <w:tc>
          <w:tcPr>
            <w:tcW w:w="2267" w:type="dxa"/>
          </w:tcPr>
          <w:p w14:paraId="01E4A34B" w14:textId="77777777" w:rsidR="00A734AB" w:rsidRPr="00130358" w:rsidRDefault="00A734AB" w:rsidP="00D62538">
            <w:pPr>
              <w:pStyle w:val="TAL"/>
              <w:keepNext w:val="0"/>
              <w:keepLines w:val="0"/>
            </w:pPr>
          </w:p>
        </w:tc>
        <w:tc>
          <w:tcPr>
            <w:tcW w:w="1700" w:type="dxa"/>
          </w:tcPr>
          <w:p w14:paraId="3B5915D1" w14:textId="77777777" w:rsidR="00A734AB" w:rsidRPr="00130358" w:rsidRDefault="00A734AB" w:rsidP="00D62538">
            <w:pPr>
              <w:pStyle w:val="TAL"/>
              <w:keepNext w:val="0"/>
              <w:keepLines w:val="0"/>
            </w:pPr>
          </w:p>
        </w:tc>
        <w:tc>
          <w:tcPr>
            <w:tcW w:w="1133" w:type="dxa"/>
          </w:tcPr>
          <w:p w14:paraId="63A6B4CA" w14:textId="77777777" w:rsidR="00A734AB" w:rsidRPr="00130358" w:rsidRDefault="00A734AB" w:rsidP="00D62538">
            <w:pPr>
              <w:pStyle w:val="TAL"/>
              <w:keepNext w:val="0"/>
              <w:keepLines w:val="0"/>
            </w:pPr>
          </w:p>
        </w:tc>
      </w:tr>
      <w:tr w:rsidR="00A734AB" w:rsidRPr="00130358" w14:paraId="6648BC20" w14:textId="77777777" w:rsidTr="00D62538">
        <w:trPr>
          <w:jc w:val="center"/>
        </w:trPr>
        <w:tc>
          <w:tcPr>
            <w:tcW w:w="4436" w:type="dxa"/>
          </w:tcPr>
          <w:p w14:paraId="7EA2220C" w14:textId="77777777" w:rsidR="00A734AB" w:rsidRPr="00130358" w:rsidRDefault="00A734AB" w:rsidP="00D62538">
            <w:pPr>
              <w:pStyle w:val="TAL"/>
              <w:keepNext w:val="0"/>
              <w:keepLines w:val="0"/>
            </w:pPr>
            <w:r w:rsidRPr="00130358">
              <w:t>}</w:t>
            </w:r>
          </w:p>
        </w:tc>
        <w:tc>
          <w:tcPr>
            <w:tcW w:w="2267" w:type="dxa"/>
          </w:tcPr>
          <w:p w14:paraId="2D0116FA" w14:textId="77777777" w:rsidR="00A734AB" w:rsidRPr="00130358" w:rsidRDefault="00A734AB" w:rsidP="00D62538">
            <w:pPr>
              <w:pStyle w:val="TAL"/>
              <w:keepNext w:val="0"/>
              <w:keepLines w:val="0"/>
            </w:pPr>
          </w:p>
        </w:tc>
        <w:tc>
          <w:tcPr>
            <w:tcW w:w="1700" w:type="dxa"/>
          </w:tcPr>
          <w:p w14:paraId="1DDB4EF6" w14:textId="77777777" w:rsidR="00A734AB" w:rsidRPr="00130358" w:rsidRDefault="00A734AB" w:rsidP="00D62538">
            <w:pPr>
              <w:pStyle w:val="TAL"/>
              <w:keepNext w:val="0"/>
              <w:keepLines w:val="0"/>
            </w:pPr>
          </w:p>
        </w:tc>
        <w:tc>
          <w:tcPr>
            <w:tcW w:w="1133" w:type="dxa"/>
          </w:tcPr>
          <w:p w14:paraId="0170FA8E" w14:textId="77777777" w:rsidR="00A734AB" w:rsidRPr="00130358" w:rsidRDefault="00A734AB" w:rsidP="00D62538">
            <w:pPr>
              <w:pStyle w:val="TAL"/>
              <w:keepNext w:val="0"/>
              <w:keepLines w:val="0"/>
            </w:pPr>
          </w:p>
        </w:tc>
      </w:tr>
    </w:tbl>
    <w:p w14:paraId="0F660DB7" w14:textId="77777777" w:rsidR="00A734AB" w:rsidRPr="00130358" w:rsidRDefault="00A734AB" w:rsidP="00D62538"/>
    <w:p w14:paraId="5928EE9C" w14:textId="77777777" w:rsidR="00A734AB" w:rsidRPr="00130358" w:rsidRDefault="00A734AB" w:rsidP="00D62538">
      <w:pPr>
        <w:pStyle w:val="Heading4"/>
        <w:keepNext w:val="0"/>
        <w:keepLines w:val="0"/>
      </w:pPr>
      <w:r w:rsidRPr="00130358">
        <w:t>9.11.1.5</w:t>
      </w:r>
      <w:r w:rsidRPr="00130358">
        <w:tab/>
        <w:t>Test requirement</w:t>
      </w:r>
    </w:p>
    <w:p w14:paraId="1256BB4E" w14:textId="77777777" w:rsidR="00A734AB" w:rsidRPr="00130358" w:rsidRDefault="00A734AB" w:rsidP="00D62538">
      <w:r w:rsidRPr="00130358">
        <w:t>Table 9.11.1.5-1 defines the primary level settings including test tolerances for all tests.</w:t>
      </w:r>
    </w:p>
    <w:p w14:paraId="245C50A4" w14:textId="77777777" w:rsidR="00A734AB" w:rsidRPr="00130358" w:rsidRDefault="00A734AB" w:rsidP="00D62538">
      <w:r w:rsidRPr="00130358">
        <w:t>The average RSSI accuracy shall meet the reported values test requirements in table 9.11.1.5-2.</w:t>
      </w:r>
    </w:p>
    <w:p w14:paraId="048E6AFD" w14:textId="77777777" w:rsidR="00A734AB" w:rsidRPr="00130358" w:rsidRDefault="00A734AB" w:rsidP="00D62538">
      <w:pPr>
        <w:pStyle w:val="TH"/>
        <w:keepNext w:val="0"/>
        <w:keepLines w:val="0"/>
      </w:pPr>
      <w:r w:rsidRPr="00130358">
        <w:t xml:space="preserve">Table 9.11.1.5-1: Average RSSI </w:t>
      </w:r>
      <w:r w:rsidR="00191304" w:rsidRPr="00130358">
        <w:t xml:space="preserve">accuracy </w:t>
      </w:r>
      <w:r w:rsidRPr="00130358">
        <w:t>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0"/>
        <w:gridCol w:w="1621"/>
        <w:gridCol w:w="2159"/>
        <w:gridCol w:w="1981"/>
        <w:gridCol w:w="8"/>
        <w:gridCol w:w="8"/>
      </w:tblGrid>
      <w:tr w:rsidR="00A734AB" w:rsidRPr="00130358" w14:paraId="396FCB48" w14:textId="77777777" w:rsidTr="00772922">
        <w:trPr>
          <w:cantSplit/>
          <w:tblHeader/>
          <w:jc w:val="center"/>
        </w:trPr>
        <w:tc>
          <w:tcPr>
            <w:tcW w:w="2046" w:type="pct"/>
            <w:vMerge w:val="restart"/>
            <w:vAlign w:val="center"/>
          </w:tcPr>
          <w:p w14:paraId="66AB235B" w14:textId="77777777" w:rsidR="00A734AB" w:rsidRPr="00130358" w:rsidRDefault="00A734AB" w:rsidP="00D62538">
            <w:pPr>
              <w:pStyle w:val="TAH"/>
              <w:keepNext w:val="0"/>
              <w:keepLines w:val="0"/>
              <w:rPr>
                <w:rFonts w:cs="Arial"/>
              </w:rPr>
            </w:pPr>
            <w:r w:rsidRPr="00130358">
              <w:rPr>
                <w:rFonts w:cs="Arial"/>
              </w:rPr>
              <w:t>Parameter</w:t>
            </w:r>
          </w:p>
        </w:tc>
        <w:tc>
          <w:tcPr>
            <w:tcW w:w="829" w:type="pct"/>
            <w:vMerge w:val="restart"/>
            <w:vAlign w:val="center"/>
          </w:tcPr>
          <w:p w14:paraId="4E7843C8" w14:textId="77777777" w:rsidR="00A734AB" w:rsidRPr="00130358" w:rsidRDefault="00A734AB" w:rsidP="00D62538">
            <w:pPr>
              <w:pStyle w:val="TAH"/>
              <w:keepNext w:val="0"/>
              <w:keepLines w:val="0"/>
              <w:rPr>
                <w:rFonts w:cs="Arial"/>
              </w:rPr>
            </w:pPr>
            <w:r w:rsidRPr="00130358">
              <w:rPr>
                <w:rFonts w:cs="Arial"/>
              </w:rPr>
              <w:t>Unit</w:t>
            </w:r>
          </w:p>
        </w:tc>
        <w:tc>
          <w:tcPr>
            <w:tcW w:w="2125" w:type="pct"/>
            <w:gridSpan w:val="4"/>
            <w:vAlign w:val="center"/>
          </w:tcPr>
          <w:p w14:paraId="76CD34CE" w14:textId="46D67080" w:rsidR="00A734AB" w:rsidRPr="00130358" w:rsidRDefault="00A734AB"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A734AB" w:rsidRPr="00130358" w14:paraId="5A6C7457" w14:textId="77777777" w:rsidTr="00772922">
        <w:trPr>
          <w:gridAfter w:val="1"/>
          <w:wAfter w:w="5" w:type="pct"/>
          <w:cantSplit/>
          <w:tblHeader/>
          <w:jc w:val="center"/>
        </w:trPr>
        <w:tc>
          <w:tcPr>
            <w:tcW w:w="2046" w:type="pct"/>
            <w:vMerge/>
            <w:vAlign w:val="center"/>
          </w:tcPr>
          <w:p w14:paraId="10D65A28" w14:textId="77777777" w:rsidR="00A734AB" w:rsidRPr="00130358" w:rsidRDefault="00A734AB" w:rsidP="00D62538">
            <w:pPr>
              <w:pStyle w:val="TAH"/>
              <w:keepNext w:val="0"/>
              <w:keepLines w:val="0"/>
              <w:rPr>
                <w:rFonts w:cs="Arial"/>
              </w:rPr>
            </w:pPr>
          </w:p>
        </w:tc>
        <w:tc>
          <w:tcPr>
            <w:tcW w:w="829" w:type="pct"/>
            <w:vMerge/>
            <w:vAlign w:val="center"/>
          </w:tcPr>
          <w:p w14:paraId="0A4D7193" w14:textId="77777777" w:rsidR="00A734AB" w:rsidRPr="00130358" w:rsidRDefault="00A734AB" w:rsidP="00D62538">
            <w:pPr>
              <w:pStyle w:val="TAH"/>
              <w:keepNext w:val="0"/>
              <w:keepLines w:val="0"/>
              <w:rPr>
                <w:rFonts w:cs="Arial"/>
              </w:rPr>
            </w:pPr>
          </w:p>
        </w:tc>
        <w:tc>
          <w:tcPr>
            <w:tcW w:w="1104" w:type="pct"/>
            <w:vAlign w:val="center"/>
          </w:tcPr>
          <w:p w14:paraId="580ABAFD" w14:textId="33D2CC1C"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2EB46AA8" w14:textId="7AEBA65D"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A734AB" w:rsidRPr="00130358" w14:paraId="7178D316" w14:textId="77777777" w:rsidTr="00772922">
        <w:trPr>
          <w:jc w:val="center"/>
        </w:trPr>
        <w:tc>
          <w:tcPr>
            <w:tcW w:w="2046" w:type="pct"/>
            <w:vAlign w:val="center"/>
          </w:tcPr>
          <w:p w14:paraId="0DB8081F" w14:textId="29BE7B40" w:rsidR="00A734AB" w:rsidRPr="00130358" w:rsidRDefault="00A734AB"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681C50EB" w14:textId="77777777" w:rsidR="00A734AB" w:rsidRPr="00130358" w:rsidRDefault="00A734AB" w:rsidP="00D62538">
            <w:pPr>
              <w:pStyle w:val="TAL"/>
              <w:keepNext w:val="0"/>
              <w:keepLines w:val="0"/>
              <w:jc w:val="center"/>
              <w:rPr>
                <w:rFonts w:cs="Arial"/>
              </w:rPr>
            </w:pPr>
          </w:p>
        </w:tc>
        <w:tc>
          <w:tcPr>
            <w:tcW w:w="1104" w:type="pct"/>
            <w:vAlign w:val="center"/>
          </w:tcPr>
          <w:p w14:paraId="21594866" w14:textId="77777777" w:rsidR="00A734AB" w:rsidRPr="00130358" w:rsidRDefault="00A734AB" w:rsidP="00D62538">
            <w:pPr>
              <w:pStyle w:val="TAL"/>
              <w:keepNext w:val="0"/>
              <w:keepLines w:val="0"/>
              <w:jc w:val="center"/>
              <w:rPr>
                <w:rFonts w:cs="Arial"/>
              </w:rPr>
            </w:pPr>
            <w:r w:rsidRPr="00130358">
              <w:rPr>
                <w:rFonts w:cs="Arial"/>
              </w:rPr>
              <w:t>1</w:t>
            </w:r>
          </w:p>
        </w:tc>
        <w:tc>
          <w:tcPr>
            <w:tcW w:w="1021" w:type="pct"/>
            <w:gridSpan w:val="3"/>
            <w:vAlign w:val="center"/>
          </w:tcPr>
          <w:p w14:paraId="793B42A6" w14:textId="77777777" w:rsidR="00A734AB" w:rsidRPr="00130358" w:rsidRDefault="00A734AB" w:rsidP="00D62538">
            <w:pPr>
              <w:pStyle w:val="TAL"/>
              <w:keepNext w:val="0"/>
              <w:keepLines w:val="0"/>
              <w:jc w:val="center"/>
              <w:rPr>
                <w:rFonts w:cs="Arial"/>
              </w:rPr>
            </w:pPr>
            <w:r w:rsidRPr="00130358">
              <w:rPr>
                <w:rFonts w:cs="Arial"/>
              </w:rPr>
              <w:t>2</w:t>
            </w:r>
          </w:p>
        </w:tc>
      </w:tr>
      <w:tr w:rsidR="00A734AB" w:rsidRPr="00130358" w14:paraId="489EB298" w14:textId="77777777" w:rsidTr="00772922">
        <w:trPr>
          <w:jc w:val="center"/>
        </w:trPr>
        <w:tc>
          <w:tcPr>
            <w:tcW w:w="2046" w:type="pct"/>
            <w:vAlign w:val="center"/>
          </w:tcPr>
          <w:p w14:paraId="4346EBB4" w14:textId="77777777" w:rsidR="00A734AB" w:rsidRPr="00130358" w:rsidRDefault="00A734AB" w:rsidP="00D62538">
            <w:pPr>
              <w:pStyle w:val="TAL"/>
              <w:keepNext w:val="0"/>
              <w:keepLines w:val="0"/>
              <w:rPr>
                <w:rFonts w:cs="Arial"/>
              </w:rPr>
            </w:pPr>
            <w:proofErr w:type="spellStart"/>
            <w:r w:rsidRPr="00130358">
              <w:rPr>
                <w:rFonts w:cs="Arial"/>
              </w:rPr>
              <w:t>BW</w:t>
            </w:r>
            <w:r w:rsidRPr="00130358">
              <w:rPr>
                <w:rFonts w:cs="Arial"/>
                <w:vertAlign w:val="subscript"/>
              </w:rPr>
              <w:t>channel</w:t>
            </w:r>
            <w:proofErr w:type="spellEnd"/>
          </w:p>
        </w:tc>
        <w:tc>
          <w:tcPr>
            <w:tcW w:w="829" w:type="pct"/>
            <w:vAlign w:val="center"/>
          </w:tcPr>
          <w:p w14:paraId="12CD23D9" w14:textId="77777777" w:rsidR="00A734AB" w:rsidRPr="00130358" w:rsidRDefault="00A734AB" w:rsidP="00D62538">
            <w:pPr>
              <w:pStyle w:val="TAL"/>
              <w:keepNext w:val="0"/>
              <w:keepLines w:val="0"/>
              <w:jc w:val="center"/>
              <w:rPr>
                <w:rFonts w:cs="Arial"/>
              </w:rPr>
            </w:pPr>
            <w:r w:rsidRPr="00130358">
              <w:rPr>
                <w:rFonts w:cs="Arial"/>
              </w:rPr>
              <w:t>MHz</w:t>
            </w:r>
          </w:p>
        </w:tc>
        <w:tc>
          <w:tcPr>
            <w:tcW w:w="1104" w:type="pct"/>
            <w:vAlign w:val="center"/>
          </w:tcPr>
          <w:p w14:paraId="62E4EBEF" w14:textId="77777777" w:rsidR="00A734AB" w:rsidRPr="00130358" w:rsidRDefault="00A734AB" w:rsidP="00D62538">
            <w:pPr>
              <w:pStyle w:val="TAL"/>
              <w:keepNext w:val="0"/>
              <w:keepLines w:val="0"/>
              <w:jc w:val="center"/>
              <w:rPr>
                <w:rFonts w:cs="Arial"/>
              </w:rPr>
            </w:pPr>
            <w:r w:rsidRPr="00130358">
              <w:rPr>
                <w:rFonts w:cs="Arial"/>
              </w:rPr>
              <w:t>5</w:t>
            </w:r>
          </w:p>
          <w:p w14:paraId="033C2132" w14:textId="77777777" w:rsidR="00A734AB" w:rsidRPr="00130358" w:rsidRDefault="00A734AB" w:rsidP="00D62538">
            <w:pPr>
              <w:pStyle w:val="TAL"/>
              <w:keepNext w:val="0"/>
              <w:keepLines w:val="0"/>
              <w:jc w:val="center"/>
              <w:rPr>
                <w:rFonts w:cs="Arial"/>
              </w:rPr>
            </w:pPr>
            <w:r w:rsidRPr="00130358">
              <w:rPr>
                <w:rFonts w:cs="Arial"/>
              </w:rPr>
              <w:t>10</w:t>
            </w:r>
          </w:p>
          <w:p w14:paraId="34D227D3" w14:textId="77777777" w:rsidR="00A734AB" w:rsidRPr="00130358" w:rsidRDefault="00A734AB" w:rsidP="00D62538">
            <w:pPr>
              <w:pStyle w:val="TAL"/>
              <w:keepNext w:val="0"/>
              <w:keepLines w:val="0"/>
              <w:jc w:val="center"/>
              <w:rPr>
                <w:rFonts w:cs="Arial"/>
              </w:rPr>
            </w:pPr>
            <w:r w:rsidRPr="00130358">
              <w:rPr>
                <w:rFonts w:cs="Arial"/>
              </w:rPr>
              <w:t>20</w:t>
            </w:r>
          </w:p>
        </w:tc>
        <w:tc>
          <w:tcPr>
            <w:tcW w:w="1021" w:type="pct"/>
            <w:gridSpan w:val="3"/>
            <w:vAlign w:val="center"/>
          </w:tcPr>
          <w:p w14:paraId="7D4E8704" w14:textId="77777777" w:rsidR="00A734AB" w:rsidRPr="00130358" w:rsidRDefault="00A734AB" w:rsidP="00D62538">
            <w:pPr>
              <w:pStyle w:val="TAL"/>
              <w:keepNext w:val="0"/>
              <w:keepLines w:val="0"/>
              <w:jc w:val="center"/>
              <w:rPr>
                <w:rFonts w:cs="Arial"/>
              </w:rPr>
            </w:pPr>
            <w:r w:rsidRPr="00130358">
              <w:rPr>
                <w:rFonts w:cs="Arial"/>
              </w:rPr>
              <w:t>20</w:t>
            </w:r>
          </w:p>
        </w:tc>
      </w:tr>
      <w:tr w:rsidR="00A734AB" w:rsidRPr="00130358" w14:paraId="4C433881" w14:textId="77777777" w:rsidTr="00772922">
        <w:trPr>
          <w:jc w:val="center"/>
        </w:trPr>
        <w:tc>
          <w:tcPr>
            <w:tcW w:w="2046" w:type="pct"/>
            <w:vAlign w:val="center"/>
          </w:tcPr>
          <w:p w14:paraId="0B363ABA" w14:textId="5D9C06CD" w:rsidR="00A734AB" w:rsidRPr="00130358" w:rsidRDefault="00A734AB"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3A77AC51" w14:textId="77777777" w:rsidR="00A734AB" w:rsidRPr="00130358" w:rsidRDefault="00A734AB" w:rsidP="00D62538">
            <w:pPr>
              <w:pStyle w:val="TAL"/>
              <w:keepNext w:val="0"/>
              <w:keepLines w:val="0"/>
              <w:jc w:val="center"/>
              <w:rPr>
                <w:rFonts w:cs="Arial"/>
              </w:rPr>
            </w:pPr>
          </w:p>
        </w:tc>
        <w:tc>
          <w:tcPr>
            <w:tcW w:w="1104" w:type="pct"/>
            <w:vAlign w:val="center"/>
          </w:tcPr>
          <w:p w14:paraId="1C1A627D" w14:textId="1E47CF0D"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1" w:type="pct"/>
            <w:gridSpan w:val="3"/>
            <w:vAlign w:val="center"/>
          </w:tcPr>
          <w:p w14:paraId="3B411EB1" w14:textId="5B193ED7"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A734AB" w:rsidRPr="00130358" w14:paraId="749FF0EE"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49DB7C49" w14:textId="177FC726" w:rsidR="00A734AB" w:rsidRPr="00130358" w:rsidRDefault="00A734AB"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043BEB0B" w14:textId="77777777" w:rsidR="00A734AB" w:rsidRPr="00130358" w:rsidRDefault="00A734AB" w:rsidP="00D62538">
            <w:pPr>
              <w:pStyle w:val="TAL"/>
              <w:keepNext w:val="0"/>
              <w:keepLines w:val="0"/>
              <w:jc w:val="center"/>
              <w:rPr>
                <w:rFonts w:cs="Arial"/>
              </w:rPr>
            </w:pPr>
            <w:r w:rsidRPr="00130358">
              <w:rPr>
                <w:rFonts w:cs="Arial"/>
              </w:rPr>
              <w:object w:dxaOrig="460" w:dyaOrig="340" w14:anchorId="01F91586">
                <v:shape id="_x0000_i1103" type="#_x0000_t75" style="width:24pt;height:17.25pt" o:ole="">
                  <v:imagedata r:id="rId56" o:title=""/>
                </v:shape>
                <o:OLEObject Type="Embed" ProgID="Equation.3" ShapeID="_x0000_i1103" DrawAspect="Content" ObjectID="_1736593594" r:id="rId93"/>
              </w:object>
            </w:r>
          </w:p>
        </w:tc>
        <w:tc>
          <w:tcPr>
            <w:tcW w:w="2125" w:type="pct"/>
            <w:gridSpan w:val="4"/>
            <w:tcBorders>
              <w:top w:val="single" w:sz="4" w:space="0" w:color="auto"/>
              <w:left w:val="single" w:sz="4" w:space="0" w:color="auto"/>
              <w:bottom w:val="single" w:sz="4" w:space="0" w:color="auto"/>
              <w:right w:val="single" w:sz="4" w:space="0" w:color="auto"/>
            </w:tcBorders>
            <w:vAlign w:val="center"/>
          </w:tcPr>
          <w:p w14:paraId="09B4B567" w14:textId="77777777" w:rsidR="00A734AB" w:rsidRPr="00130358" w:rsidRDefault="00A734AB" w:rsidP="00D62538">
            <w:pPr>
              <w:pStyle w:val="TAL"/>
              <w:keepNext w:val="0"/>
              <w:keepLines w:val="0"/>
              <w:jc w:val="center"/>
              <w:rPr>
                <w:rFonts w:cs="Arial"/>
              </w:rPr>
            </w:pPr>
            <w:r w:rsidRPr="00130358">
              <w:rPr>
                <w:rFonts w:cs="Arial"/>
              </w:rPr>
              <w:t>6</w:t>
            </w:r>
          </w:p>
        </w:tc>
      </w:tr>
      <w:tr w:rsidR="00A734AB" w:rsidRPr="00130358" w14:paraId="668912CF" w14:textId="77777777" w:rsidTr="00772922">
        <w:trPr>
          <w:jc w:val="center"/>
        </w:trPr>
        <w:tc>
          <w:tcPr>
            <w:tcW w:w="2046" w:type="pct"/>
            <w:vAlign w:val="center"/>
          </w:tcPr>
          <w:p w14:paraId="36EAC35D" w14:textId="60A0D5E5" w:rsidR="00A734AB" w:rsidRPr="00130358" w:rsidRDefault="00A734A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675585A6" w14:textId="77777777" w:rsidR="00A734AB" w:rsidRPr="00130358" w:rsidRDefault="00A734AB" w:rsidP="00D62538">
            <w:pPr>
              <w:pStyle w:val="TAL"/>
              <w:keepNext w:val="0"/>
              <w:keepLines w:val="0"/>
              <w:jc w:val="center"/>
              <w:rPr>
                <w:rFonts w:cs="Arial"/>
              </w:rPr>
            </w:pPr>
          </w:p>
        </w:tc>
        <w:tc>
          <w:tcPr>
            <w:tcW w:w="1104" w:type="pct"/>
            <w:vAlign w:val="center"/>
          </w:tcPr>
          <w:p w14:paraId="56F51A5A" w14:textId="15E0DB7C" w:rsidR="00A734AB" w:rsidRPr="00130358" w:rsidRDefault="00A734AB"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R.5</w:t>
            </w:r>
            <w:r w:rsidR="00D62538" w:rsidRPr="00130358">
              <w:rPr>
                <w:rFonts w:cs="Arial"/>
                <w:szCs w:val="16"/>
              </w:rPr>
              <w:t xml:space="preserve"> </w:t>
            </w:r>
            <w:r w:rsidRPr="00130358">
              <w:rPr>
                <w:rFonts w:cs="Arial"/>
                <w:szCs w:val="16"/>
              </w:rPr>
              <w:t>FDD</w:t>
            </w:r>
          </w:p>
          <w:p w14:paraId="1400E1DD" w14:textId="6367BE60" w:rsidR="00A734AB" w:rsidRPr="00130358" w:rsidRDefault="00A734AB"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R.0</w:t>
            </w:r>
            <w:r w:rsidR="00D62538" w:rsidRPr="00130358">
              <w:rPr>
                <w:rFonts w:cs="Arial"/>
                <w:szCs w:val="16"/>
              </w:rPr>
              <w:t xml:space="preserve"> </w:t>
            </w:r>
            <w:r w:rsidRPr="00130358">
              <w:rPr>
                <w:rFonts w:cs="Arial"/>
                <w:szCs w:val="16"/>
              </w:rPr>
              <w:t>FDD</w:t>
            </w:r>
          </w:p>
          <w:p w14:paraId="00E595BC" w14:textId="7738C079" w:rsidR="00A734AB" w:rsidRPr="00130358" w:rsidRDefault="00A734AB"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R.4</w:t>
            </w:r>
            <w:r w:rsidR="00D62538" w:rsidRPr="00130358">
              <w:rPr>
                <w:rFonts w:cs="Arial"/>
                <w:szCs w:val="16"/>
              </w:rPr>
              <w:t xml:space="preserve"> </w:t>
            </w:r>
            <w:r w:rsidRPr="00130358">
              <w:rPr>
                <w:rFonts w:cs="Arial"/>
                <w:szCs w:val="16"/>
              </w:rPr>
              <w:t>FDD</w:t>
            </w:r>
          </w:p>
        </w:tc>
        <w:tc>
          <w:tcPr>
            <w:tcW w:w="1021" w:type="pct"/>
            <w:gridSpan w:val="3"/>
            <w:vAlign w:val="center"/>
          </w:tcPr>
          <w:p w14:paraId="02ADF47D"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2FF53711" w14:textId="77777777" w:rsidTr="00772922">
        <w:trPr>
          <w:jc w:val="center"/>
        </w:trPr>
        <w:tc>
          <w:tcPr>
            <w:tcW w:w="2046" w:type="pct"/>
            <w:vAlign w:val="center"/>
          </w:tcPr>
          <w:p w14:paraId="33A38BC4" w14:textId="4B050B3C" w:rsidR="00A734AB" w:rsidRPr="00130358" w:rsidRDefault="00A734AB"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2435B366" w14:textId="77777777" w:rsidR="00A734AB" w:rsidRPr="00130358" w:rsidRDefault="00A734AB" w:rsidP="00D62538">
            <w:pPr>
              <w:pStyle w:val="TAL"/>
              <w:keepNext w:val="0"/>
              <w:keepLines w:val="0"/>
              <w:jc w:val="center"/>
              <w:rPr>
                <w:rFonts w:cs="Arial"/>
              </w:rPr>
            </w:pPr>
          </w:p>
        </w:tc>
        <w:tc>
          <w:tcPr>
            <w:tcW w:w="1104" w:type="pct"/>
            <w:vAlign w:val="center"/>
          </w:tcPr>
          <w:p w14:paraId="3B3017B0" w14:textId="707E3BEA" w:rsidR="00A734AB" w:rsidRPr="00130358" w:rsidRDefault="00A734AB"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R.11</w:t>
            </w:r>
            <w:r w:rsidR="00D62538" w:rsidRPr="00130358">
              <w:rPr>
                <w:rFonts w:cs="Arial"/>
                <w:szCs w:val="16"/>
              </w:rPr>
              <w:t xml:space="preserve"> </w:t>
            </w:r>
            <w:r w:rsidRPr="00130358">
              <w:rPr>
                <w:rFonts w:cs="Arial"/>
                <w:szCs w:val="16"/>
              </w:rPr>
              <w:t>FDD</w:t>
            </w:r>
          </w:p>
          <w:p w14:paraId="3F09874A" w14:textId="160B73F0" w:rsidR="00A734AB" w:rsidRPr="00130358" w:rsidRDefault="00A734AB"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R.6</w:t>
            </w:r>
            <w:r w:rsidR="00D62538" w:rsidRPr="00130358">
              <w:rPr>
                <w:rFonts w:cs="Arial"/>
                <w:szCs w:val="16"/>
              </w:rPr>
              <w:t xml:space="preserve"> </w:t>
            </w:r>
            <w:r w:rsidRPr="00130358">
              <w:rPr>
                <w:rFonts w:cs="Arial"/>
                <w:szCs w:val="16"/>
              </w:rPr>
              <w:t>FDD</w:t>
            </w:r>
          </w:p>
          <w:p w14:paraId="6B97FF3E" w14:textId="5706A058" w:rsidR="00A734AB" w:rsidRPr="00130358" w:rsidRDefault="00A734AB"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R.10</w:t>
            </w:r>
            <w:r w:rsidR="00D62538" w:rsidRPr="00130358">
              <w:rPr>
                <w:rFonts w:cs="Arial"/>
                <w:szCs w:val="16"/>
              </w:rPr>
              <w:t xml:space="preserve"> </w:t>
            </w:r>
            <w:r w:rsidRPr="00130358">
              <w:rPr>
                <w:rFonts w:cs="Arial"/>
                <w:szCs w:val="16"/>
              </w:rPr>
              <w:t>FDD</w:t>
            </w:r>
          </w:p>
        </w:tc>
        <w:tc>
          <w:tcPr>
            <w:tcW w:w="1021" w:type="pct"/>
            <w:gridSpan w:val="3"/>
            <w:vAlign w:val="center"/>
          </w:tcPr>
          <w:p w14:paraId="4127D3CD"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1A1DBE9C" w14:textId="77777777" w:rsidTr="00772922">
        <w:trPr>
          <w:jc w:val="center"/>
        </w:trPr>
        <w:tc>
          <w:tcPr>
            <w:tcW w:w="2046" w:type="pct"/>
            <w:vAlign w:val="center"/>
          </w:tcPr>
          <w:p w14:paraId="6D4E479D" w14:textId="46173ED6" w:rsidR="00A734AB" w:rsidRPr="00130358" w:rsidRDefault="00A734AB"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191304" w:rsidRPr="00130358">
              <w:rPr>
                <w:rFonts w:cs="Arial"/>
              </w:rPr>
              <w:t>D.1</w:t>
            </w:r>
          </w:p>
        </w:tc>
        <w:tc>
          <w:tcPr>
            <w:tcW w:w="829" w:type="pct"/>
            <w:vAlign w:val="center"/>
          </w:tcPr>
          <w:p w14:paraId="6F1E33F7" w14:textId="77777777" w:rsidR="00A734AB" w:rsidRPr="00130358" w:rsidRDefault="00A734AB" w:rsidP="00D62538">
            <w:pPr>
              <w:pStyle w:val="TAL"/>
              <w:keepNext w:val="0"/>
              <w:keepLines w:val="0"/>
              <w:jc w:val="center"/>
              <w:rPr>
                <w:rFonts w:cs="Arial"/>
              </w:rPr>
            </w:pPr>
          </w:p>
        </w:tc>
        <w:tc>
          <w:tcPr>
            <w:tcW w:w="1104" w:type="pct"/>
            <w:vAlign w:val="center"/>
          </w:tcPr>
          <w:p w14:paraId="74BC7427" w14:textId="7E061C51" w:rsidR="00A734AB" w:rsidRPr="00130358" w:rsidRDefault="00A734AB"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OP.15</w:t>
            </w:r>
            <w:r w:rsidR="00D62538" w:rsidRPr="00130358">
              <w:rPr>
                <w:rFonts w:cs="Arial"/>
                <w:szCs w:val="16"/>
              </w:rPr>
              <w:t xml:space="preserve"> </w:t>
            </w:r>
            <w:r w:rsidRPr="00130358">
              <w:rPr>
                <w:rFonts w:cs="Arial"/>
                <w:szCs w:val="16"/>
              </w:rPr>
              <w:t>FDD</w:t>
            </w:r>
          </w:p>
          <w:p w14:paraId="7CC0EBE2" w14:textId="72459735" w:rsidR="00A734AB" w:rsidRPr="00130358" w:rsidRDefault="00A734AB"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OP.1</w:t>
            </w:r>
            <w:r w:rsidR="00D62538" w:rsidRPr="00130358">
              <w:rPr>
                <w:rFonts w:cs="Arial"/>
                <w:szCs w:val="16"/>
              </w:rPr>
              <w:t xml:space="preserve"> </w:t>
            </w:r>
            <w:r w:rsidRPr="00130358">
              <w:rPr>
                <w:rFonts w:cs="Arial"/>
                <w:szCs w:val="16"/>
              </w:rPr>
              <w:t>FDD</w:t>
            </w:r>
          </w:p>
          <w:p w14:paraId="102636B7" w14:textId="6F61E22D" w:rsidR="00A734AB" w:rsidRPr="00130358" w:rsidRDefault="00A734AB" w:rsidP="00D62538">
            <w:pPr>
              <w:pStyle w:val="TAL"/>
              <w:keepNext w:val="0"/>
              <w:keepLines w:val="0"/>
              <w:jc w:val="center"/>
              <w:rPr>
                <w:rFonts w:cs="v4.2.0"/>
              </w:rPr>
            </w:pPr>
            <w:r w:rsidRPr="00130358">
              <w:rPr>
                <w:rFonts w:cs="Arial"/>
                <w:szCs w:val="16"/>
              </w:rPr>
              <w:t>20MHz:</w:t>
            </w:r>
            <w:r w:rsidR="00D62538" w:rsidRPr="00130358">
              <w:rPr>
                <w:rFonts w:cs="Arial"/>
                <w:szCs w:val="16"/>
              </w:rPr>
              <w:t xml:space="preserve"> </w:t>
            </w:r>
            <w:r w:rsidRPr="00130358">
              <w:rPr>
                <w:rFonts w:cs="Arial"/>
                <w:szCs w:val="16"/>
              </w:rPr>
              <w:t>OP.11</w:t>
            </w:r>
            <w:r w:rsidR="00D62538" w:rsidRPr="00130358">
              <w:rPr>
                <w:rFonts w:cs="Arial"/>
                <w:szCs w:val="16"/>
              </w:rPr>
              <w:t xml:space="preserve"> </w:t>
            </w:r>
            <w:r w:rsidRPr="00130358">
              <w:rPr>
                <w:rFonts w:cs="Arial"/>
                <w:szCs w:val="16"/>
              </w:rPr>
              <w:t>FDD</w:t>
            </w:r>
          </w:p>
        </w:tc>
        <w:tc>
          <w:tcPr>
            <w:tcW w:w="1021" w:type="pct"/>
            <w:gridSpan w:val="3"/>
            <w:vAlign w:val="center"/>
          </w:tcPr>
          <w:p w14:paraId="250DB677" w14:textId="35C064C3" w:rsidR="00A734AB" w:rsidRPr="00130358" w:rsidRDefault="00A734AB" w:rsidP="00D62538">
            <w:pPr>
              <w:pStyle w:val="TAL"/>
              <w:keepNext w:val="0"/>
              <w:keepLines w:val="0"/>
              <w:jc w:val="center"/>
              <w:rPr>
                <w:rFonts w:cs="Arial"/>
              </w:rPr>
            </w:pPr>
            <w:r w:rsidRPr="00130358">
              <w:rPr>
                <w:rFonts w:cs="Arial"/>
              </w:rPr>
              <w:t>OP.1</w:t>
            </w:r>
            <w:r w:rsidR="00191304" w:rsidRPr="00130358">
              <w:rPr>
                <w:rFonts w:cs="Arial"/>
              </w:rPr>
              <w:t>3</w:t>
            </w:r>
            <w:r w:rsidR="00D62538" w:rsidRPr="00130358">
              <w:rPr>
                <w:rFonts w:cs="Arial"/>
              </w:rPr>
              <w:t xml:space="preserve"> </w:t>
            </w:r>
            <w:r w:rsidRPr="00130358">
              <w:rPr>
                <w:rFonts w:cs="Arial"/>
              </w:rPr>
              <w:t>FDD</w:t>
            </w:r>
          </w:p>
        </w:tc>
      </w:tr>
      <w:tr w:rsidR="00D27003" w:rsidRPr="00130358" w14:paraId="50220E06" w14:textId="77777777" w:rsidTr="00772922">
        <w:trPr>
          <w:gridAfter w:val="2"/>
          <w:wAfter w:w="8" w:type="pct"/>
          <w:jc w:val="center"/>
        </w:trPr>
        <w:tc>
          <w:tcPr>
            <w:tcW w:w="2046" w:type="pct"/>
            <w:vAlign w:val="center"/>
          </w:tcPr>
          <w:p w14:paraId="0226362D" w14:textId="77777777" w:rsidR="00D27003" w:rsidRPr="00130358" w:rsidRDefault="00D27003" w:rsidP="00D62538">
            <w:pPr>
              <w:pStyle w:val="TAL"/>
              <w:keepNext w:val="0"/>
              <w:keepLines w:val="0"/>
              <w:rPr>
                <w:rFonts w:cs="Arial"/>
              </w:rPr>
            </w:pPr>
            <w:r w:rsidRPr="00130358">
              <w:rPr>
                <w:rFonts w:cs="Arial"/>
              </w:rPr>
              <w:t>PBCH_RA</w:t>
            </w:r>
          </w:p>
        </w:tc>
        <w:tc>
          <w:tcPr>
            <w:tcW w:w="829" w:type="pct"/>
            <w:vMerge w:val="restart"/>
            <w:vAlign w:val="center"/>
          </w:tcPr>
          <w:p w14:paraId="0EF9051D" w14:textId="77777777" w:rsidR="00D27003" w:rsidRPr="00130358" w:rsidRDefault="00D27003" w:rsidP="00D62538">
            <w:pPr>
              <w:pStyle w:val="TAL"/>
              <w:keepNext w:val="0"/>
              <w:keepLines w:val="0"/>
              <w:jc w:val="center"/>
              <w:rPr>
                <w:rFonts w:cs="Arial"/>
              </w:rPr>
            </w:pPr>
            <w:r w:rsidRPr="00130358">
              <w:rPr>
                <w:rFonts w:cs="Arial"/>
              </w:rPr>
              <w:t>dB</w:t>
            </w:r>
          </w:p>
        </w:tc>
        <w:tc>
          <w:tcPr>
            <w:tcW w:w="1104" w:type="pct"/>
            <w:vMerge w:val="restart"/>
            <w:vAlign w:val="center"/>
          </w:tcPr>
          <w:p w14:paraId="0245D5D3" w14:textId="77777777" w:rsidR="00D27003" w:rsidRPr="00130358" w:rsidRDefault="00D27003" w:rsidP="00D62538">
            <w:pPr>
              <w:pStyle w:val="TAL"/>
              <w:keepNext w:val="0"/>
              <w:keepLines w:val="0"/>
              <w:jc w:val="center"/>
              <w:rPr>
                <w:rFonts w:cs="Arial"/>
              </w:rPr>
            </w:pPr>
            <w:r w:rsidRPr="00130358">
              <w:rPr>
                <w:rFonts w:cs="Arial"/>
              </w:rPr>
              <w:t>0</w:t>
            </w:r>
          </w:p>
        </w:tc>
        <w:tc>
          <w:tcPr>
            <w:tcW w:w="1013" w:type="pct"/>
            <w:vMerge w:val="restart"/>
            <w:vAlign w:val="center"/>
          </w:tcPr>
          <w:p w14:paraId="4C28B12E" w14:textId="77777777" w:rsidR="00D27003" w:rsidRPr="00130358" w:rsidRDefault="00D27003" w:rsidP="00D62538">
            <w:pPr>
              <w:pStyle w:val="TAL"/>
              <w:keepNext w:val="0"/>
              <w:keepLines w:val="0"/>
              <w:jc w:val="center"/>
              <w:rPr>
                <w:rFonts w:cs="Arial"/>
              </w:rPr>
            </w:pPr>
            <w:r w:rsidRPr="00130358">
              <w:rPr>
                <w:rFonts w:cs="Arial"/>
              </w:rPr>
              <w:t>0</w:t>
            </w:r>
          </w:p>
        </w:tc>
      </w:tr>
      <w:tr w:rsidR="00D27003" w:rsidRPr="00130358" w14:paraId="7C4318BB" w14:textId="77777777" w:rsidTr="00772922">
        <w:trPr>
          <w:gridAfter w:val="2"/>
          <w:wAfter w:w="8" w:type="pct"/>
          <w:jc w:val="center"/>
        </w:trPr>
        <w:tc>
          <w:tcPr>
            <w:tcW w:w="2046" w:type="pct"/>
            <w:vAlign w:val="center"/>
          </w:tcPr>
          <w:p w14:paraId="4580E4A1" w14:textId="77777777" w:rsidR="00D27003" w:rsidRPr="00130358" w:rsidRDefault="00D27003" w:rsidP="00D62538">
            <w:pPr>
              <w:pStyle w:val="TAL"/>
              <w:keepNext w:val="0"/>
              <w:keepLines w:val="0"/>
              <w:rPr>
                <w:rFonts w:cs="Arial"/>
              </w:rPr>
            </w:pPr>
            <w:r w:rsidRPr="00130358">
              <w:rPr>
                <w:rFonts w:cs="Arial"/>
              </w:rPr>
              <w:t>PBCH_RB</w:t>
            </w:r>
          </w:p>
        </w:tc>
        <w:tc>
          <w:tcPr>
            <w:tcW w:w="829" w:type="pct"/>
            <w:vMerge/>
            <w:vAlign w:val="center"/>
          </w:tcPr>
          <w:p w14:paraId="7CCFD644" w14:textId="77777777" w:rsidR="00D27003" w:rsidRPr="00130358" w:rsidRDefault="00D27003" w:rsidP="00D62538">
            <w:pPr>
              <w:pStyle w:val="TAL"/>
              <w:keepNext w:val="0"/>
              <w:keepLines w:val="0"/>
              <w:jc w:val="center"/>
              <w:rPr>
                <w:rFonts w:cs="Arial"/>
              </w:rPr>
            </w:pPr>
          </w:p>
        </w:tc>
        <w:tc>
          <w:tcPr>
            <w:tcW w:w="1104" w:type="pct"/>
            <w:vMerge/>
            <w:vAlign w:val="center"/>
          </w:tcPr>
          <w:p w14:paraId="4C5BF07A" w14:textId="77777777" w:rsidR="00D27003" w:rsidRPr="00130358" w:rsidRDefault="00D27003" w:rsidP="00D62538">
            <w:pPr>
              <w:pStyle w:val="TAL"/>
              <w:keepNext w:val="0"/>
              <w:keepLines w:val="0"/>
              <w:jc w:val="center"/>
              <w:rPr>
                <w:rFonts w:cs="Arial"/>
              </w:rPr>
            </w:pPr>
          </w:p>
        </w:tc>
        <w:tc>
          <w:tcPr>
            <w:tcW w:w="1013" w:type="pct"/>
            <w:vMerge/>
            <w:vAlign w:val="center"/>
          </w:tcPr>
          <w:p w14:paraId="7E25693C" w14:textId="77777777" w:rsidR="00D27003" w:rsidRPr="00130358" w:rsidRDefault="00D27003" w:rsidP="00D62538">
            <w:pPr>
              <w:pStyle w:val="TAL"/>
              <w:keepNext w:val="0"/>
              <w:keepLines w:val="0"/>
              <w:jc w:val="center"/>
              <w:rPr>
                <w:rFonts w:cs="Arial"/>
              </w:rPr>
            </w:pPr>
          </w:p>
        </w:tc>
      </w:tr>
      <w:tr w:rsidR="00D27003" w:rsidRPr="00130358" w14:paraId="510B8CC3" w14:textId="77777777" w:rsidTr="00772922">
        <w:trPr>
          <w:gridAfter w:val="2"/>
          <w:wAfter w:w="8" w:type="pct"/>
          <w:jc w:val="center"/>
        </w:trPr>
        <w:tc>
          <w:tcPr>
            <w:tcW w:w="2046" w:type="pct"/>
            <w:vAlign w:val="center"/>
          </w:tcPr>
          <w:p w14:paraId="3518BA8A" w14:textId="77777777" w:rsidR="00D27003" w:rsidRPr="00130358" w:rsidRDefault="00D27003" w:rsidP="00D62538">
            <w:pPr>
              <w:pStyle w:val="TAL"/>
              <w:keepNext w:val="0"/>
              <w:keepLines w:val="0"/>
              <w:rPr>
                <w:rFonts w:cs="Arial"/>
              </w:rPr>
            </w:pPr>
            <w:r w:rsidRPr="00130358">
              <w:rPr>
                <w:rFonts w:cs="Arial"/>
              </w:rPr>
              <w:t>PSS_RA</w:t>
            </w:r>
          </w:p>
        </w:tc>
        <w:tc>
          <w:tcPr>
            <w:tcW w:w="829" w:type="pct"/>
            <w:vMerge/>
            <w:vAlign w:val="center"/>
          </w:tcPr>
          <w:p w14:paraId="10B91CAC" w14:textId="77777777" w:rsidR="00D27003" w:rsidRPr="00130358" w:rsidRDefault="00D27003" w:rsidP="00D62538">
            <w:pPr>
              <w:pStyle w:val="TAL"/>
              <w:keepNext w:val="0"/>
              <w:keepLines w:val="0"/>
              <w:jc w:val="center"/>
              <w:rPr>
                <w:rFonts w:cs="Arial"/>
              </w:rPr>
            </w:pPr>
          </w:p>
        </w:tc>
        <w:tc>
          <w:tcPr>
            <w:tcW w:w="1104" w:type="pct"/>
            <w:vMerge/>
            <w:vAlign w:val="center"/>
          </w:tcPr>
          <w:p w14:paraId="288DB27A" w14:textId="77777777" w:rsidR="00D27003" w:rsidRPr="00130358" w:rsidRDefault="00D27003" w:rsidP="00D62538">
            <w:pPr>
              <w:pStyle w:val="TAL"/>
              <w:keepNext w:val="0"/>
              <w:keepLines w:val="0"/>
              <w:jc w:val="center"/>
              <w:rPr>
                <w:rFonts w:cs="Arial"/>
              </w:rPr>
            </w:pPr>
          </w:p>
        </w:tc>
        <w:tc>
          <w:tcPr>
            <w:tcW w:w="1013" w:type="pct"/>
            <w:vMerge/>
            <w:vAlign w:val="center"/>
          </w:tcPr>
          <w:p w14:paraId="5F04AA71" w14:textId="77777777" w:rsidR="00D27003" w:rsidRPr="00130358" w:rsidRDefault="00D27003" w:rsidP="00D62538">
            <w:pPr>
              <w:pStyle w:val="TAL"/>
              <w:keepNext w:val="0"/>
              <w:keepLines w:val="0"/>
              <w:jc w:val="center"/>
              <w:rPr>
                <w:rFonts w:cs="Arial"/>
              </w:rPr>
            </w:pPr>
          </w:p>
        </w:tc>
      </w:tr>
      <w:tr w:rsidR="00D27003" w:rsidRPr="00130358" w14:paraId="3BFF82BF" w14:textId="77777777" w:rsidTr="00772922">
        <w:trPr>
          <w:gridAfter w:val="2"/>
          <w:wAfter w:w="8" w:type="pct"/>
          <w:jc w:val="center"/>
        </w:trPr>
        <w:tc>
          <w:tcPr>
            <w:tcW w:w="2046" w:type="pct"/>
            <w:vAlign w:val="center"/>
          </w:tcPr>
          <w:p w14:paraId="4323FB44" w14:textId="77777777" w:rsidR="00D27003" w:rsidRPr="00130358" w:rsidRDefault="00D27003" w:rsidP="00D62538">
            <w:pPr>
              <w:pStyle w:val="TAL"/>
              <w:keepNext w:val="0"/>
              <w:keepLines w:val="0"/>
              <w:rPr>
                <w:rFonts w:cs="Arial"/>
              </w:rPr>
            </w:pPr>
            <w:r w:rsidRPr="00130358">
              <w:rPr>
                <w:rFonts w:cs="Arial"/>
              </w:rPr>
              <w:t>SSS_RA</w:t>
            </w:r>
          </w:p>
        </w:tc>
        <w:tc>
          <w:tcPr>
            <w:tcW w:w="829" w:type="pct"/>
            <w:vMerge/>
            <w:vAlign w:val="center"/>
          </w:tcPr>
          <w:p w14:paraId="566B4528" w14:textId="77777777" w:rsidR="00D27003" w:rsidRPr="00130358" w:rsidRDefault="00D27003" w:rsidP="00D62538">
            <w:pPr>
              <w:pStyle w:val="TAL"/>
              <w:keepNext w:val="0"/>
              <w:keepLines w:val="0"/>
              <w:jc w:val="center"/>
              <w:rPr>
                <w:rFonts w:cs="Arial"/>
              </w:rPr>
            </w:pPr>
          </w:p>
        </w:tc>
        <w:tc>
          <w:tcPr>
            <w:tcW w:w="1104" w:type="pct"/>
            <w:vMerge/>
            <w:vAlign w:val="center"/>
          </w:tcPr>
          <w:p w14:paraId="6C48E71F" w14:textId="77777777" w:rsidR="00D27003" w:rsidRPr="00130358" w:rsidRDefault="00D27003" w:rsidP="00D62538">
            <w:pPr>
              <w:pStyle w:val="TAL"/>
              <w:keepNext w:val="0"/>
              <w:keepLines w:val="0"/>
              <w:jc w:val="center"/>
              <w:rPr>
                <w:rFonts w:cs="Arial"/>
              </w:rPr>
            </w:pPr>
          </w:p>
        </w:tc>
        <w:tc>
          <w:tcPr>
            <w:tcW w:w="1013" w:type="pct"/>
            <w:vMerge/>
            <w:vAlign w:val="center"/>
          </w:tcPr>
          <w:p w14:paraId="43D77710" w14:textId="77777777" w:rsidR="00D27003" w:rsidRPr="00130358" w:rsidRDefault="00D27003" w:rsidP="00D62538">
            <w:pPr>
              <w:pStyle w:val="TAL"/>
              <w:keepNext w:val="0"/>
              <w:keepLines w:val="0"/>
              <w:jc w:val="center"/>
              <w:rPr>
                <w:rFonts w:cs="Arial"/>
              </w:rPr>
            </w:pPr>
          </w:p>
        </w:tc>
      </w:tr>
      <w:tr w:rsidR="00D27003" w:rsidRPr="00130358" w14:paraId="56995F81" w14:textId="77777777" w:rsidTr="00772922">
        <w:trPr>
          <w:gridAfter w:val="2"/>
          <w:wAfter w:w="8" w:type="pct"/>
          <w:jc w:val="center"/>
        </w:trPr>
        <w:tc>
          <w:tcPr>
            <w:tcW w:w="2046" w:type="pct"/>
            <w:vAlign w:val="center"/>
          </w:tcPr>
          <w:p w14:paraId="54479C5F" w14:textId="77777777" w:rsidR="00D27003" w:rsidRPr="00130358" w:rsidRDefault="00D27003" w:rsidP="00D62538">
            <w:pPr>
              <w:pStyle w:val="TAL"/>
              <w:keepNext w:val="0"/>
              <w:keepLines w:val="0"/>
              <w:rPr>
                <w:rFonts w:cs="Arial"/>
              </w:rPr>
            </w:pPr>
            <w:r w:rsidRPr="00130358">
              <w:rPr>
                <w:rFonts w:cs="Arial"/>
              </w:rPr>
              <w:t>PCFICH_RB</w:t>
            </w:r>
          </w:p>
        </w:tc>
        <w:tc>
          <w:tcPr>
            <w:tcW w:w="829" w:type="pct"/>
            <w:vMerge/>
            <w:vAlign w:val="center"/>
          </w:tcPr>
          <w:p w14:paraId="5A46D12F" w14:textId="77777777" w:rsidR="00D27003" w:rsidRPr="00130358" w:rsidRDefault="00D27003" w:rsidP="00D62538">
            <w:pPr>
              <w:pStyle w:val="TAL"/>
              <w:keepNext w:val="0"/>
              <w:keepLines w:val="0"/>
              <w:jc w:val="center"/>
              <w:rPr>
                <w:rFonts w:cs="Arial"/>
              </w:rPr>
            </w:pPr>
          </w:p>
        </w:tc>
        <w:tc>
          <w:tcPr>
            <w:tcW w:w="1104" w:type="pct"/>
            <w:vMerge/>
            <w:vAlign w:val="center"/>
          </w:tcPr>
          <w:p w14:paraId="69D3EEC2" w14:textId="77777777" w:rsidR="00D27003" w:rsidRPr="00130358" w:rsidRDefault="00D27003" w:rsidP="00D62538">
            <w:pPr>
              <w:pStyle w:val="TAL"/>
              <w:keepNext w:val="0"/>
              <w:keepLines w:val="0"/>
              <w:jc w:val="center"/>
              <w:rPr>
                <w:rFonts w:cs="Arial"/>
              </w:rPr>
            </w:pPr>
          </w:p>
        </w:tc>
        <w:tc>
          <w:tcPr>
            <w:tcW w:w="1013" w:type="pct"/>
            <w:vMerge/>
            <w:vAlign w:val="center"/>
          </w:tcPr>
          <w:p w14:paraId="027B7DE5" w14:textId="77777777" w:rsidR="00D27003" w:rsidRPr="00130358" w:rsidRDefault="00D27003" w:rsidP="00D62538">
            <w:pPr>
              <w:pStyle w:val="TAL"/>
              <w:keepNext w:val="0"/>
              <w:keepLines w:val="0"/>
              <w:jc w:val="center"/>
              <w:rPr>
                <w:rFonts w:cs="Arial"/>
              </w:rPr>
            </w:pPr>
          </w:p>
        </w:tc>
      </w:tr>
      <w:tr w:rsidR="00D27003" w:rsidRPr="00130358" w14:paraId="2C2ED93F" w14:textId="77777777" w:rsidTr="00772922">
        <w:trPr>
          <w:gridAfter w:val="2"/>
          <w:wAfter w:w="8" w:type="pct"/>
          <w:jc w:val="center"/>
        </w:trPr>
        <w:tc>
          <w:tcPr>
            <w:tcW w:w="2046" w:type="pct"/>
            <w:vAlign w:val="center"/>
          </w:tcPr>
          <w:p w14:paraId="54F1C33D" w14:textId="77777777" w:rsidR="00D27003" w:rsidRPr="00130358" w:rsidRDefault="00D27003" w:rsidP="00D62538">
            <w:pPr>
              <w:pStyle w:val="TAL"/>
              <w:keepNext w:val="0"/>
              <w:keepLines w:val="0"/>
              <w:rPr>
                <w:rFonts w:cs="Arial"/>
              </w:rPr>
            </w:pPr>
            <w:r w:rsidRPr="00130358">
              <w:rPr>
                <w:rFonts w:cs="Arial"/>
              </w:rPr>
              <w:t>PHICH_RA</w:t>
            </w:r>
          </w:p>
        </w:tc>
        <w:tc>
          <w:tcPr>
            <w:tcW w:w="829" w:type="pct"/>
            <w:vMerge/>
            <w:vAlign w:val="center"/>
          </w:tcPr>
          <w:p w14:paraId="59DBD0CD" w14:textId="77777777" w:rsidR="00D27003" w:rsidRPr="00130358" w:rsidRDefault="00D27003" w:rsidP="00D62538">
            <w:pPr>
              <w:pStyle w:val="TAL"/>
              <w:keepNext w:val="0"/>
              <w:keepLines w:val="0"/>
              <w:jc w:val="center"/>
              <w:rPr>
                <w:rFonts w:cs="Arial"/>
              </w:rPr>
            </w:pPr>
          </w:p>
        </w:tc>
        <w:tc>
          <w:tcPr>
            <w:tcW w:w="1104" w:type="pct"/>
            <w:vMerge/>
            <w:vAlign w:val="center"/>
          </w:tcPr>
          <w:p w14:paraId="60E639EA" w14:textId="77777777" w:rsidR="00D27003" w:rsidRPr="00130358" w:rsidRDefault="00D27003" w:rsidP="00D62538">
            <w:pPr>
              <w:pStyle w:val="TAL"/>
              <w:keepNext w:val="0"/>
              <w:keepLines w:val="0"/>
              <w:jc w:val="center"/>
              <w:rPr>
                <w:rFonts w:cs="Arial"/>
              </w:rPr>
            </w:pPr>
          </w:p>
        </w:tc>
        <w:tc>
          <w:tcPr>
            <w:tcW w:w="1013" w:type="pct"/>
            <w:vMerge/>
            <w:vAlign w:val="center"/>
          </w:tcPr>
          <w:p w14:paraId="7B489FFE" w14:textId="77777777" w:rsidR="00D27003" w:rsidRPr="00130358" w:rsidRDefault="00D27003" w:rsidP="00D62538">
            <w:pPr>
              <w:pStyle w:val="TAL"/>
              <w:keepNext w:val="0"/>
              <w:keepLines w:val="0"/>
              <w:jc w:val="center"/>
              <w:rPr>
                <w:rFonts w:cs="Arial"/>
              </w:rPr>
            </w:pPr>
          </w:p>
        </w:tc>
      </w:tr>
      <w:tr w:rsidR="00D27003" w:rsidRPr="00130358" w14:paraId="25B4549E" w14:textId="77777777" w:rsidTr="00772922">
        <w:trPr>
          <w:gridAfter w:val="2"/>
          <w:wAfter w:w="8" w:type="pct"/>
          <w:jc w:val="center"/>
        </w:trPr>
        <w:tc>
          <w:tcPr>
            <w:tcW w:w="2046" w:type="pct"/>
            <w:vAlign w:val="center"/>
          </w:tcPr>
          <w:p w14:paraId="1C511709" w14:textId="77777777" w:rsidR="00D27003" w:rsidRPr="00130358" w:rsidRDefault="00D27003" w:rsidP="00D62538">
            <w:pPr>
              <w:pStyle w:val="TAL"/>
              <w:keepNext w:val="0"/>
              <w:keepLines w:val="0"/>
              <w:rPr>
                <w:rFonts w:cs="Arial"/>
              </w:rPr>
            </w:pPr>
            <w:r w:rsidRPr="00130358">
              <w:rPr>
                <w:rFonts w:cs="Arial"/>
              </w:rPr>
              <w:t>PHICH_RB</w:t>
            </w:r>
          </w:p>
        </w:tc>
        <w:tc>
          <w:tcPr>
            <w:tcW w:w="829" w:type="pct"/>
            <w:vMerge/>
            <w:vAlign w:val="center"/>
          </w:tcPr>
          <w:p w14:paraId="6DED833E" w14:textId="77777777" w:rsidR="00D27003" w:rsidRPr="00130358" w:rsidRDefault="00D27003" w:rsidP="00D62538">
            <w:pPr>
              <w:pStyle w:val="TAL"/>
              <w:keepNext w:val="0"/>
              <w:keepLines w:val="0"/>
              <w:jc w:val="center"/>
              <w:rPr>
                <w:rFonts w:cs="Arial"/>
              </w:rPr>
            </w:pPr>
          </w:p>
        </w:tc>
        <w:tc>
          <w:tcPr>
            <w:tcW w:w="1104" w:type="pct"/>
            <w:vMerge/>
            <w:vAlign w:val="center"/>
          </w:tcPr>
          <w:p w14:paraId="4BD0CC98" w14:textId="77777777" w:rsidR="00D27003" w:rsidRPr="00130358" w:rsidRDefault="00D27003" w:rsidP="00D62538">
            <w:pPr>
              <w:pStyle w:val="TAL"/>
              <w:keepNext w:val="0"/>
              <w:keepLines w:val="0"/>
              <w:jc w:val="center"/>
              <w:rPr>
                <w:rFonts w:cs="Arial"/>
              </w:rPr>
            </w:pPr>
          </w:p>
        </w:tc>
        <w:tc>
          <w:tcPr>
            <w:tcW w:w="1013" w:type="pct"/>
            <w:vMerge/>
            <w:vAlign w:val="center"/>
          </w:tcPr>
          <w:p w14:paraId="2445D2CA" w14:textId="77777777" w:rsidR="00D27003" w:rsidRPr="00130358" w:rsidRDefault="00D27003" w:rsidP="00D62538">
            <w:pPr>
              <w:pStyle w:val="TAL"/>
              <w:keepNext w:val="0"/>
              <w:keepLines w:val="0"/>
              <w:jc w:val="center"/>
              <w:rPr>
                <w:rFonts w:cs="Arial"/>
              </w:rPr>
            </w:pPr>
          </w:p>
        </w:tc>
      </w:tr>
      <w:tr w:rsidR="00D27003" w:rsidRPr="00130358" w14:paraId="7A8B5B80" w14:textId="77777777" w:rsidTr="00772922">
        <w:trPr>
          <w:gridAfter w:val="2"/>
          <w:wAfter w:w="8" w:type="pct"/>
          <w:jc w:val="center"/>
        </w:trPr>
        <w:tc>
          <w:tcPr>
            <w:tcW w:w="2046" w:type="pct"/>
            <w:vAlign w:val="center"/>
          </w:tcPr>
          <w:p w14:paraId="121F04F2" w14:textId="77777777" w:rsidR="00D27003" w:rsidRPr="00130358" w:rsidRDefault="00D27003" w:rsidP="00D62538">
            <w:pPr>
              <w:pStyle w:val="TAL"/>
              <w:keepNext w:val="0"/>
              <w:keepLines w:val="0"/>
              <w:rPr>
                <w:rFonts w:cs="Arial"/>
              </w:rPr>
            </w:pPr>
            <w:r w:rsidRPr="00130358">
              <w:rPr>
                <w:rFonts w:cs="Arial"/>
              </w:rPr>
              <w:t>PDCCH_RA</w:t>
            </w:r>
          </w:p>
        </w:tc>
        <w:tc>
          <w:tcPr>
            <w:tcW w:w="829" w:type="pct"/>
            <w:vMerge/>
            <w:vAlign w:val="center"/>
          </w:tcPr>
          <w:p w14:paraId="4B0D7FB2" w14:textId="77777777" w:rsidR="00D27003" w:rsidRPr="00130358" w:rsidRDefault="00D27003" w:rsidP="00D62538">
            <w:pPr>
              <w:pStyle w:val="TAL"/>
              <w:keepNext w:val="0"/>
              <w:keepLines w:val="0"/>
              <w:jc w:val="center"/>
              <w:rPr>
                <w:rFonts w:cs="Arial"/>
              </w:rPr>
            </w:pPr>
          </w:p>
        </w:tc>
        <w:tc>
          <w:tcPr>
            <w:tcW w:w="1104" w:type="pct"/>
            <w:vMerge/>
            <w:vAlign w:val="center"/>
          </w:tcPr>
          <w:p w14:paraId="5FE8A9F3" w14:textId="77777777" w:rsidR="00D27003" w:rsidRPr="00130358" w:rsidRDefault="00D27003" w:rsidP="00D62538">
            <w:pPr>
              <w:pStyle w:val="TAL"/>
              <w:keepNext w:val="0"/>
              <w:keepLines w:val="0"/>
              <w:jc w:val="center"/>
              <w:rPr>
                <w:rFonts w:cs="Arial"/>
              </w:rPr>
            </w:pPr>
          </w:p>
        </w:tc>
        <w:tc>
          <w:tcPr>
            <w:tcW w:w="1013" w:type="pct"/>
            <w:vMerge/>
            <w:vAlign w:val="center"/>
          </w:tcPr>
          <w:p w14:paraId="7BCCCAC1" w14:textId="77777777" w:rsidR="00D27003" w:rsidRPr="00130358" w:rsidRDefault="00D27003" w:rsidP="00D62538">
            <w:pPr>
              <w:pStyle w:val="TAL"/>
              <w:keepNext w:val="0"/>
              <w:keepLines w:val="0"/>
              <w:jc w:val="center"/>
              <w:rPr>
                <w:rFonts w:cs="Arial"/>
              </w:rPr>
            </w:pPr>
          </w:p>
        </w:tc>
      </w:tr>
      <w:tr w:rsidR="00D27003" w:rsidRPr="00130358" w14:paraId="3A201919" w14:textId="77777777" w:rsidTr="00772922">
        <w:trPr>
          <w:gridAfter w:val="2"/>
          <w:wAfter w:w="8" w:type="pct"/>
          <w:jc w:val="center"/>
        </w:trPr>
        <w:tc>
          <w:tcPr>
            <w:tcW w:w="2046" w:type="pct"/>
            <w:vAlign w:val="center"/>
          </w:tcPr>
          <w:p w14:paraId="4F423469" w14:textId="77777777" w:rsidR="00D27003" w:rsidRPr="00130358" w:rsidRDefault="00D27003" w:rsidP="00D62538">
            <w:pPr>
              <w:pStyle w:val="TAL"/>
              <w:keepNext w:val="0"/>
              <w:keepLines w:val="0"/>
              <w:rPr>
                <w:rFonts w:cs="Arial"/>
              </w:rPr>
            </w:pPr>
            <w:r w:rsidRPr="00130358">
              <w:rPr>
                <w:rFonts w:cs="Arial"/>
              </w:rPr>
              <w:t>PDCCH_RB</w:t>
            </w:r>
          </w:p>
        </w:tc>
        <w:tc>
          <w:tcPr>
            <w:tcW w:w="829" w:type="pct"/>
            <w:vMerge/>
            <w:vAlign w:val="center"/>
          </w:tcPr>
          <w:p w14:paraId="39E1842D" w14:textId="77777777" w:rsidR="00D27003" w:rsidRPr="00130358" w:rsidRDefault="00D27003" w:rsidP="00D62538">
            <w:pPr>
              <w:pStyle w:val="TAL"/>
              <w:keepNext w:val="0"/>
              <w:keepLines w:val="0"/>
              <w:jc w:val="center"/>
              <w:rPr>
                <w:rFonts w:cs="Arial"/>
              </w:rPr>
            </w:pPr>
          </w:p>
        </w:tc>
        <w:tc>
          <w:tcPr>
            <w:tcW w:w="1104" w:type="pct"/>
            <w:vMerge/>
            <w:vAlign w:val="center"/>
          </w:tcPr>
          <w:p w14:paraId="1B9878A2" w14:textId="77777777" w:rsidR="00D27003" w:rsidRPr="00130358" w:rsidRDefault="00D27003" w:rsidP="00D62538">
            <w:pPr>
              <w:pStyle w:val="TAL"/>
              <w:keepNext w:val="0"/>
              <w:keepLines w:val="0"/>
              <w:jc w:val="center"/>
              <w:rPr>
                <w:rFonts w:cs="Arial"/>
              </w:rPr>
            </w:pPr>
          </w:p>
        </w:tc>
        <w:tc>
          <w:tcPr>
            <w:tcW w:w="1013" w:type="pct"/>
            <w:vMerge/>
            <w:vAlign w:val="center"/>
          </w:tcPr>
          <w:p w14:paraId="4358A0DD" w14:textId="77777777" w:rsidR="00D27003" w:rsidRPr="00130358" w:rsidRDefault="00D27003" w:rsidP="00D62538">
            <w:pPr>
              <w:pStyle w:val="TAL"/>
              <w:keepNext w:val="0"/>
              <w:keepLines w:val="0"/>
              <w:jc w:val="center"/>
              <w:rPr>
                <w:rFonts w:cs="Arial"/>
              </w:rPr>
            </w:pPr>
          </w:p>
        </w:tc>
      </w:tr>
      <w:tr w:rsidR="00D27003" w:rsidRPr="00130358" w14:paraId="4E480432" w14:textId="77777777" w:rsidTr="00772922">
        <w:trPr>
          <w:gridAfter w:val="2"/>
          <w:wAfter w:w="8" w:type="pct"/>
          <w:jc w:val="center"/>
        </w:trPr>
        <w:tc>
          <w:tcPr>
            <w:tcW w:w="2046" w:type="pct"/>
            <w:vAlign w:val="center"/>
          </w:tcPr>
          <w:p w14:paraId="7C6FB39D" w14:textId="77777777" w:rsidR="00D27003" w:rsidRPr="00130358" w:rsidRDefault="00D27003" w:rsidP="00D62538">
            <w:pPr>
              <w:pStyle w:val="TAL"/>
              <w:keepNext w:val="0"/>
              <w:keepLines w:val="0"/>
              <w:rPr>
                <w:rFonts w:cs="Arial"/>
              </w:rPr>
            </w:pPr>
            <w:r w:rsidRPr="00130358">
              <w:rPr>
                <w:rFonts w:cs="Arial"/>
              </w:rPr>
              <w:t>PDSCH_RA</w:t>
            </w:r>
          </w:p>
        </w:tc>
        <w:tc>
          <w:tcPr>
            <w:tcW w:w="829" w:type="pct"/>
            <w:vMerge/>
            <w:vAlign w:val="center"/>
          </w:tcPr>
          <w:p w14:paraId="644A7E93" w14:textId="77777777" w:rsidR="00D27003" w:rsidRPr="00130358" w:rsidRDefault="00D27003" w:rsidP="00D62538">
            <w:pPr>
              <w:pStyle w:val="TAL"/>
              <w:keepNext w:val="0"/>
              <w:keepLines w:val="0"/>
              <w:jc w:val="center"/>
              <w:rPr>
                <w:rFonts w:cs="Arial"/>
              </w:rPr>
            </w:pPr>
          </w:p>
        </w:tc>
        <w:tc>
          <w:tcPr>
            <w:tcW w:w="1104" w:type="pct"/>
            <w:vMerge/>
            <w:vAlign w:val="center"/>
          </w:tcPr>
          <w:p w14:paraId="18E6C703" w14:textId="77777777" w:rsidR="00D27003" w:rsidRPr="00130358" w:rsidRDefault="00D27003" w:rsidP="00D62538">
            <w:pPr>
              <w:pStyle w:val="TAL"/>
              <w:keepNext w:val="0"/>
              <w:keepLines w:val="0"/>
              <w:jc w:val="center"/>
              <w:rPr>
                <w:rFonts w:cs="Arial"/>
              </w:rPr>
            </w:pPr>
          </w:p>
        </w:tc>
        <w:tc>
          <w:tcPr>
            <w:tcW w:w="1013" w:type="pct"/>
            <w:vMerge/>
            <w:vAlign w:val="center"/>
          </w:tcPr>
          <w:p w14:paraId="686D905C" w14:textId="77777777" w:rsidR="00D27003" w:rsidRPr="00130358" w:rsidRDefault="00D27003" w:rsidP="00D62538">
            <w:pPr>
              <w:pStyle w:val="TAL"/>
              <w:keepNext w:val="0"/>
              <w:keepLines w:val="0"/>
              <w:jc w:val="center"/>
              <w:rPr>
                <w:rFonts w:cs="Arial"/>
              </w:rPr>
            </w:pPr>
          </w:p>
        </w:tc>
      </w:tr>
      <w:tr w:rsidR="00D27003" w:rsidRPr="00130358" w14:paraId="716E6EE3" w14:textId="77777777" w:rsidTr="00772922">
        <w:trPr>
          <w:gridAfter w:val="2"/>
          <w:wAfter w:w="8" w:type="pct"/>
          <w:jc w:val="center"/>
        </w:trPr>
        <w:tc>
          <w:tcPr>
            <w:tcW w:w="2046" w:type="pct"/>
            <w:vAlign w:val="center"/>
          </w:tcPr>
          <w:p w14:paraId="3BD5C5C9" w14:textId="77777777" w:rsidR="00D27003" w:rsidRPr="00130358" w:rsidRDefault="00D27003" w:rsidP="00D62538">
            <w:pPr>
              <w:pStyle w:val="TAL"/>
              <w:keepNext w:val="0"/>
              <w:keepLines w:val="0"/>
              <w:rPr>
                <w:rFonts w:cs="Arial"/>
              </w:rPr>
            </w:pPr>
            <w:r w:rsidRPr="00130358">
              <w:rPr>
                <w:rFonts w:cs="Arial"/>
              </w:rPr>
              <w:t>PDSCH_RB</w:t>
            </w:r>
          </w:p>
        </w:tc>
        <w:tc>
          <w:tcPr>
            <w:tcW w:w="829" w:type="pct"/>
            <w:vMerge/>
            <w:vAlign w:val="center"/>
          </w:tcPr>
          <w:p w14:paraId="13117EC6" w14:textId="77777777" w:rsidR="00D27003" w:rsidRPr="00130358" w:rsidRDefault="00D27003" w:rsidP="00D62538">
            <w:pPr>
              <w:pStyle w:val="TAL"/>
              <w:keepNext w:val="0"/>
              <w:keepLines w:val="0"/>
              <w:jc w:val="center"/>
              <w:rPr>
                <w:rFonts w:cs="Arial"/>
              </w:rPr>
            </w:pPr>
          </w:p>
        </w:tc>
        <w:tc>
          <w:tcPr>
            <w:tcW w:w="1104" w:type="pct"/>
            <w:vMerge/>
            <w:vAlign w:val="center"/>
          </w:tcPr>
          <w:p w14:paraId="213921BC" w14:textId="77777777" w:rsidR="00D27003" w:rsidRPr="00130358" w:rsidRDefault="00D27003" w:rsidP="00D62538">
            <w:pPr>
              <w:pStyle w:val="TAL"/>
              <w:keepNext w:val="0"/>
              <w:keepLines w:val="0"/>
              <w:jc w:val="center"/>
              <w:rPr>
                <w:rFonts w:cs="Arial"/>
              </w:rPr>
            </w:pPr>
          </w:p>
        </w:tc>
        <w:tc>
          <w:tcPr>
            <w:tcW w:w="1013" w:type="pct"/>
            <w:vMerge/>
            <w:vAlign w:val="center"/>
          </w:tcPr>
          <w:p w14:paraId="27CFFECB" w14:textId="77777777" w:rsidR="00D27003" w:rsidRPr="00130358" w:rsidRDefault="00D27003" w:rsidP="00D62538">
            <w:pPr>
              <w:pStyle w:val="TAL"/>
              <w:keepNext w:val="0"/>
              <w:keepLines w:val="0"/>
              <w:jc w:val="center"/>
              <w:rPr>
                <w:rFonts w:cs="Arial"/>
              </w:rPr>
            </w:pPr>
          </w:p>
        </w:tc>
      </w:tr>
      <w:tr w:rsidR="00D27003" w:rsidRPr="00130358" w14:paraId="37778DE9" w14:textId="77777777" w:rsidTr="00772922">
        <w:trPr>
          <w:gridAfter w:val="2"/>
          <w:wAfter w:w="8" w:type="pct"/>
          <w:jc w:val="center"/>
        </w:trPr>
        <w:tc>
          <w:tcPr>
            <w:tcW w:w="2046" w:type="pct"/>
            <w:vAlign w:val="center"/>
          </w:tcPr>
          <w:p w14:paraId="34A0DCB2" w14:textId="77777777" w:rsidR="00D27003" w:rsidRPr="00130358" w:rsidRDefault="00D27003"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1A3F779A" w14:textId="77777777" w:rsidR="00D27003" w:rsidRPr="00130358" w:rsidRDefault="00D27003" w:rsidP="00D62538">
            <w:pPr>
              <w:pStyle w:val="TAL"/>
              <w:keepNext w:val="0"/>
              <w:keepLines w:val="0"/>
              <w:jc w:val="center"/>
              <w:rPr>
                <w:rFonts w:cs="Arial"/>
              </w:rPr>
            </w:pPr>
          </w:p>
        </w:tc>
        <w:tc>
          <w:tcPr>
            <w:tcW w:w="1104" w:type="pct"/>
            <w:vMerge/>
            <w:vAlign w:val="center"/>
          </w:tcPr>
          <w:p w14:paraId="0FDC07BF" w14:textId="77777777" w:rsidR="00D27003" w:rsidRPr="00130358" w:rsidRDefault="00D27003" w:rsidP="00D62538">
            <w:pPr>
              <w:pStyle w:val="TAL"/>
              <w:keepNext w:val="0"/>
              <w:keepLines w:val="0"/>
              <w:jc w:val="center"/>
              <w:rPr>
                <w:rFonts w:cs="Arial"/>
              </w:rPr>
            </w:pPr>
          </w:p>
        </w:tc>
        <w:tc>
          <w:tcPr>
            <w:tcW w:w="1013" w:type="pct"/>
            <w:vMerge/>
            <w:vAlign w:val="center"/>
          </w:tcPr>
          <w:p w14:paraId="0721D1BA" w14:textId="77777777" w:rsidR="00D27003" w:rsidRPr="00130358" w:rsidRDefault="00D27003" w:rsidP="00D62538">
            <w:pPr>
              <w:pStyle w:val="TAL"/>
              <w:keepNext w:val="0"/>
              <w:keepLines w:val="0"/>
              <w:jc w:val="center"/>
              <w:rPr>
                <w:rFonts w:cs="Arial"/>
              </w:rPr>
            </w:pPr>
          </w:p>
        </w:tc>
      </w:tr>
      <w:tr w:rsidR="00D27003" w:rsidRPr="00130358" w14:paraId="60CDE5EA" w14:textId="77777777" w:rsidTr="00772922">
        <w:trPr>
          <w:gridAfter w:val="2"/>
          <w:wAfter w:w="8" w:type="pct"/>
          <w:jc w:val="center"/>
        </w:trPr>
        <w:tc>
          <w:tcPr>
            <w:tcW w:w="2046" w:type="pct"/>
            <w:vAlign w:val="center"/>
          </w:tcPr>
          <w:p w14:paraId="008BE61C" w14:textId="121211FB" w:rsidR="00D27003" w:rsidRPr="00130358" w:rsidRDefault="00D27003"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12077812" w14:textId="77777777" w:rsidR="00D27003" w:rsidRPr="00130358" w:rsidRDefault="00D27003" w:rsidP="00D62538">
            <w:pPr>
              <w:pStyle w:val="TAL"/>
              <w:keepNext w:val="0"/>
              <w:keepLines w:val="0"/>
              <w:jc w:val="center"/>
              <w:rPr>
                <w:rFonts w:cs="Arial"/>
              </w:rPr>
            </w:pPr>
          </w:p>
        </w:tc>
        <w:tc>
          <w:tcPr>
            <w:tcW w:w="1104" w:type="pct"/>
            <w:vMerge/>
            <w:vAlign w:val="center"/>
          </w:tcPr>
          <w:p w14:paraId="43961159" w14:textId="77777777" w:rsidR="00D27003" w:rsidRPr="00130358" w:rsidRDefault="00D27003" w:rsidP="00D62538">
            <w:pPr>
              <w:pStyle w:val="TAL"/>
              <w:keepNext w:val="0"/>
              <w:keepLines w:val="0"/>
              <w:jc w:val="center"/>
              <w:rPr>
                <w:rFonts w:cs="Arial"/>
              </w:rPr>
            </w:pPr>
          </w:p>
        </w:tc>
        <w:tc>
          <w:tcPr>
            <w:tcW w:w="1013" w:type="pct"/>
            <w:vMerge/>
            <w:vAlign w:val="center"/>
          </w:tcPr>
          <w:p w14:paraId="6F245B42" w14:textId="77777777" w:rsidR="00D27003" w:rsidRPr="00130358" w:rsidRDefault="00D27003" w:rsidP="00D62538">
            <w:pPr>
              <w:pStyle w:val="TAL"/>
              <w:keepNext w:val="0"/>
              <w:keepLines w:val="0"/>
              <w:jc w:val="center"/>
              <w:rPr>
                <w:rFonts w:cs="Arial"/>
              </w:rPr>
            </w:pPr>
          </w:p>
        </w:tc>
      </w:tr>
      <w:tr w:rsidR="00A734AB" w:rsidRPr="00130358" w14:paraId="30702AC3" w14:textId="77777777" w:rsidTr="00772922">
        <w:trPr>
          <w:jc w:val="center"/>
        </w:trPr>
        <w:tc>
          <w:tcPr>
            <w:tcW w:w="2046" w:type="pct"/>
            <w:vAlign w:val="center"/>
          </w:tcPr>
          <w:p w14:paraId="55FA346C" w14:textId="311C502A"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4BBB5932">
                <v:shape id="_x0000_i1104" type="#_x0000_t75" style="width:20.25pt;height:18.75pt" o:ole="" fillcolor="window">
                  <v:imagedata r:id="rId7" o:title=""/>
                </v:shape>
                <o:OLEObject Type="Embed" ProgID="Equation.3" ShapeID="_x0000_i1104" DrawAspect="Content" ObjectID="_1736593595" r:id="rId94"/>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7AB9FB15" w14:textId="6B75384A"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4BE24B64"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4373116C" w14:textId="77777777" w:rsidR="00A734AB" w:rsidRPr="00130358" w:rsidRDefault="00A734AB" w:rsidP="00D62538">
            <w:pPr>
              <w:pStyle w:val="TAL"/>
              <w:keepNext w:val="0"/>
              <w:keepLines w:val="0"/>
              <w:jc w:val="center"/>
              <w:rPr>
                <w:rFonts w:cs="Arial"/>
              </w:rPr>
            </w:pPr>
            <w:r w:rsidRPr="00130358">
              <w:rPr>
                <w:rFonts w:cs="Arial"/>
              </w:rPr>
              <w:t>-106</w:t>
            </w:r>
          </w:p>
        </w:tc>
      </w:tr>
      <w:tr w:rsidR="00A734AB" w:rsidRPr="00130358" w14:paraId="7C8C81B8" w14:textId="77777777" w:rsidTr="00772922">
        <w:trPr>
          <w:jc w:val="center"/>
        </w:trPr>
        <w:tc>
          <w:tcPr>
            <w:tcW w:w="2046" w:type="pct"/>
            <w:vAlign w:val="center"/>
          </w:tcPr>
          <w:p w14:paraId="5A253C1A" w14:textId="2DC0EFD1"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6D59B0C0">
                <v:shape id="_x0000_i1105" type="#_x0000_t75" style="width:20.25pt;height:18.75pt" o:ole="" fillcolor="window">
                  <v:imagedata r:id="rId7" o:title=""/>
                </v:shape>
                <o:OLEObject Type="Embed" ProgID="Equation.3" ShapeID="_x0000_i1105" DrawAspect="Content" ObjectID="_1736593596" r:id="rId95"/>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17F934D" w14:textId="32EEA043"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7642D35A"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7CB3107D" w14:textId="77777777" w:rsidR="00A734AB" w:rsidRPr="00130358" w:rsidRDefault="00A734AB" w:rsidP="00D62538">
            <w:pPr>
              <w:pStyle w:val="TAL"/>
              <w:keepNext w:val="0"/>
              <w:keepLines w:val="0"/>
              <w:jc w:val="center"/>
              <w:rPr>
                <w:rFonts w:cs="Arial"/>
              </w:rPr>
            </w:pPr>
            <w:r w:rsidRPr="00130358">
              <w:rPr>
                <w:rFonts w:cs="Arial"/>
              </w:rPr>
              <w:t>-83</w:t>
            </w:r>
          </w:p>
        </w:tc>
      </w:tr>
      <w:tr w:rsidR="00A734AB" w:rsidRPr="00130358" w14:paraId="58E92946" w14:textId="77777777" w:rsidTr="00772922">
        <w:trPr>
          <w:jc w:val="center"/>
        </w:trPr>
        <w:tc>
          <w:tcPr>
            <w:tcW w:w="2046" w:type="pct"/>
            <w:vAlign w:val="center"/>
          </w:tcPr>
          <w:p w14:paraId="355968DB" w14:textId="262DDDA9" w:rsidR="00A734AB" w:rsidRPr="00130358" w:rsidRDefault="00A734AB" w:rsidP="00D62538">
            <w:pPr>
              <w:pStyle w:val="TAL"/>
              <w:keepNext w:val="0"/>
              <w:keepLines w:val="0"/>
              <w:rPr>
                <w:rFonts w:cs="Arial"/>
              </w:rPr>
            </w:pPr>
            <w:r w:rsidRPr="00130358">
              <w:rPr>
                <w:rFonts w:cs="Arial"/>
                <w:position w:val="-12"/>
              </w:rPr>
              <w:object w:dxaOrig="620" w:dyaOrig="380" w14:anchorId="24DEA193">
                <v:shape id="_x0000_i1106" type="#_x0000_t75" style="width:31.5pt;height:18.75pt" o:ole="" fillcolor="window">
                  <v:imagedata r:id="rId9" o:title=""/>
                </v:shape>
                <o:OLEObject Type="Embed" ProgID="Equation.3" ShapeID="_x0000_i1106" DrawAspect="Content" ObjectID="_1736593597" r:id="rId96"/>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2185A86"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3B558CAA"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5C022242" w14:textId="77777777" w:rsidR="00A734AB" w:rsidRPr="00130358" w:rsidRDefault="00A734AB" w:rsidP="00D62538">
            <w:pPr>
              <w:pStyle w:val="TAL"/>
              <w:keepNext w:val="0"/>
              <w:keepLines w:val="0"/>
              <w:jc w:val="center"/>
              <w:rPr>
                <w:rFonts w:cs="Arial"/>
              </w:rPr>
            </w:pPr>
            <w:r w:rsidRPr="00130358">
              <w:rPr>
                <w:rFonts w:cs="Arial"/>
              </w:rPr>
              <w:t>2.5</w:t>
            </w:r>
          </w:p>
        </w:tc>
      </w:tr>
      <w:tr w:rsidR="00A734AB" w:rsidRPr="00130358" w14:paraId="00C84292" w14:textId="77777777" w:rsidTr="00772922">
        <w:trPr>
          <w:jc w:val="center"/>
        </w:trPr>
        <w:tc>
          <w:tcPr>
            <w:tcW w:w="2046" w:type="pct"/>
            <w:vAlign w:val="center"/>
          </w:tcPr>
          <w:p w14:paraId="03E14078" w14:textId="2EC83950" w:rsidR="00A734AB" w:rsidRPr="00130358" w:rsidRDefault="00A734AB" w:rsidP="00D62538">
            <w:pPr>
              <w:pStyle w:val="TAL"/>
              <w:keepNext w:val="0"/>
              <w:keepLines w:val="0"/>
              <w:rPr>
                <w:rFonts w:cs="Arial"/>
              </w:rPr>
            </w:pPr>
            <w:r w:rsidRPr="00130358">
              <w:rPr>
                <w:rFonts w:cs="Arial"/>
                <w:position w:val="-12"/>
              </w:rPr>
              <w:object w:dxaOrig="620" w:dyaOrig="380" w14:anchorId="0BE94691">
                <v:shape id="_x0000_i1107" type="#_x0000_t75" style="width:31.5pt;height:18.75pt" o:ole="" fillcolor="window">
                  <v:imagedata r:id="rId9" o:title=""/>
                </v:shape>
                <o:OLEObject Type="Embed" ProgID="Equation.3" ShapeID="_x0000_i1107" DrawAspect="Content" ObjectID="_1736593598" r:id="rId97"/>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7372ED7E"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1B0DF9EE"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0239DC62"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222D5C3F" w14:textId="77777777" w:rsidTr="00772922">
        <w:trPr>
          <w:jc w:val="center"/>
        </w:trPr>
        <w:tc>
          <w:tcPr>
            <w:tcW w:w="2046" w:type="pct"/>
            <w:vAlign w:val="center"/>
          </w:tcPr>
          <w:p w14:paraId="1DAE798A" w14:textId="626394ED" w:rsidR="00A734AB" w:rsidRPr="00130358" w:rsidRDefault="00A734AB"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9796AD5" w14:textId="5ABBBD95"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520453EB"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0B143B23" w14:textId="77777777" w:rsidR="00A734AB" w:rsidRPr="00130358" w:rsidRDefault="00A734AB" w:rsidP="00D62538">
            <w:pPr>
              <w:pStyle w:val="TAL"/>
              <w:keepNext w:val="0"/>
              <w:keepLines w:val="0"/>
              <w:jc w:val="center"/>
              <w:rPr>
                <w:rFonts w:cs="Arial"/>
              </w:rPr>
            </w:pPr>
            <w:r w:rsidRPr="00130358">
              <w:rPr>
                <w:rFonts w:cs="Arial"/>
              </w:rPr>
              <w:t>-103.5</w:t>
            </w:r>
          </w:p>
        </w:tc>
      </w:tr>
      <w:tr w:rsidR="00A734AB" w:rsidRPr="00130358" w14:paraId="2AAFAB8C" w14:textId="77777777" w:rsidTr="00772922">
        <w:trPr>
          <w:jc w:val="center"/>
        </w:trPr>
        <w:tc>
          <w:tcPr>
            <w:tcW w:w="2046" w:type="pct"/>
            <w:vAlign w:val="center"/>
          </w:tcPr>
          <w:p w14:paraId="4138AF02" w14:textId="66B8695A" w:rsidR="00A734AB" w:rsidRPr="00130358" w:rsidRDefault="00A734AB"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369EBC90" w14:textId="77777777" w:rsidR="00A734AB" w:rsidRPr="00130358" w:rsidRDefault="00A734AB" w:rsidP="00D62538">
            <w:pPr>
              <w:pStyle w:val="TAL"/>
              <w:keepNext w:val="0"/>
              <w:keepLines w:val="0"/>
              <w:jc w:val="center"/>
              <w:rPr>
                <w:rFonts w:cs="Arial"/>
              </w:rPr>
            </w:pPr>
          </w:p>
        </w:tc>
        <w:tc>
          <w:tcPr>
            <w:tcW w:w="1104" w:type="pct"/>
            <w:vAlign w:val="center"/>
          </w:tcPr>
          <w:p w14:paraId="02B4BC2E"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6AA3D859"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1CE605B7" w14:textId="77777777" w:rsidTr="00772922">
        <w:trPr>
          <w:jc w:val="center"/>
        </w:trPr>
        <w:tc>
          <w:tcPr>
            <w:tcW w:w="2046" w:type="pct"/>
            <w:vAlign w:val="center"/>
          </w:tcPr>
          <w:p w14:paraId="3054E2D7" w14:textId="784505CC"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38F28CC" w14:textId="0C6CE8FD"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661CFA04" w14:textId="42D2DEE7"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00B0587A" w14:textId="4C4C66E2"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083EFED0" w14:textId="77777777" w:rsidR="00A734AB" w:rsidRPr="00130358" w:rsidRDefault="00A734AB" w:rsidP="00D62538">
            <w:pPr>
              <w:pStyle w:val="TAL"/>
              <w:keepNext w:val="0"/>
              <w:keepLines w:val="0"/>
              <w:jc w:val="center"/>
              <w:rPr>
                <w:rFonts w:cs="Arial"/>
              </w:rPr>
            </w:pPr>
            <w:r w:rsidRPr="00130358">
              <w:rPr>
                <w:rFonts w:cs="Arial"/>
              </w:rPr>
              <w:t>-76.79</w:t>
            </w:r>
          </w:p>
          <w:p w14:paraId="73C237C5" w14:textId="77777777" w:rsidR="00A734AB" w:rsidRPr="00130358" w:rsidRDefault="00A734AB" w:rsidP="00D62538">
            <w:pPr>
              <w:pStyle w:val="TAL"/>
              <w:keepNext w:val="0"/>
              <w:keepLines w:val="0"/>
              <w:jc w:val="center"/>
              <w:rPr>
                <w:rFonts w:cs="Arial"/>
              </w:rPr>
            </w:pPr>
            <w:r w:rsidRPr="00130358">
              <w:rPr>
                <w:rFonts w:cs="Arial"/>
              </w:rPr>
              <w:t>-73.78</w:t>
            </w:r>
          </w:p>
          <w:p w14:paraId="7CE26D79"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158EA894" w14:textId="77777777" w:rsidR="00A734AB" w:rsidRPr="00130358" w:rsidRDefault="00A734AB" w:rsidP="00D62538">
            <w:pPr>
              <w:pStyle w:val="TAL"/>
              <w:keepNext w:val="0"/>
              <w:keepLines w:val="0"/>
              <w:jc w:val="center"/>
              <w:rPr>
                <w:rFonts w:cs="Arial"/>
              </w:rPr>
            </w:pPr>
            <w:r w:rsidRPr="00130358">
              <w:rPr>
                <w:rFonts w:cs="Arial"/>
              </w:rPr>
              <w:t>-52.21</w:t>
            </w:r>
          </w:p>
        </w:tc>
      </w:tr>
      <w:tr w:rsidR="00A734AB" w:rsidRPr="00130358" w14:paraId="494B8C9B" w14:textId="77777777" w:rsidTr="00772922">
        <w:trPr>
          <w:jc w:val="center"/>
        </w:trPr>
        <w:tc>
          <w:tcPr>
            <w:tcW w:w="2046" w:type="pct"/>
            <w:vAlign w:val="center"/>
          </w:tcPr>
          <w:p w14:paraId="3F76100D" w14:textId="0AA347D4"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2F52A302" w14:textId="70F49E9E"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104446DE" w14:textId="12651D82"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265F5C89" w14:textId="78427D02"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336DBBDA" w14:textId="77777777" w:rsidR="00A734AB" w:rsidRPr="00130358" w:rsidRDefault="00A734AB" w:rsidP="00D62538">
            <w:pPr>
              <w:pStyle w:val="TAL"/>
              <w:keepNext w:val="0"/>
              <w:keepLines w:val="0"/>
              <w:jc w:val="center"/>
              <w:rPr>
                <w:rFonts w:cs="Arial"/>
              </w:rPr>
            </w:pPr>
            <w:r w:rsidRPr="00130358">
              <w:rPr>
                <w:rFonts w:cs="Arial"/>
              </w:rPr>
              <w:t>-76.79</w:t>
            </w:r>
          </w:p>
          <w:p w14:paraId="13CC69FF" w14:textId="77777777" w:rsidR="00A734AB" w:rsidRPr="00130358" w:rsidRDefault="00A734AB" w:rsidP="00D62538">
            <w:pPr>
              <w:pStyle w:val="TAL"/>
              <w:keepNext w:val="0"/>
              <w:keepLines w:val="0"/>
              <w:jc w:val="center"/>
              <w:rPr>
                <w:rFonts w:cs="Arial"/>
              </w:rPr>
            </w:pPr>
            <w:r w:rsidRPr="00130358">
              <w:rPr>
                <w:rFonts w:cs="Arial"/>
              </w:rPr>
              <w:t>-73.78</w:t>
            </w:r>
          </w:p>
          <w:p w14:paraId="240B2046"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59E1DF97" w14:textId="77777777" w:rsidR="00A734AB" w:rsidRPr="00130358" w:rsidRDefault="00A734AB" w:rsidP="00D62538">
            <w:pPr>
              <w:pStyle w:val="TAL"/>
              <w:keepNext w:val="0"/>
              <w:keepLines w:val="0"/>
              <w:jc w:val="center"/>
              <w:rPr>
                <w:rFonts w:cs="Arial"/>
              </w:rPr>
            </w:pPr>
            <w:r w:rsidRPr="00130358">
              <w:rPr>
                <w:rFonts w:cs="Arial"/>
              </w:rPr>
              <w:t>-70.77</w:t>
            </w:r>
          </w:p>
        </w:tc>
      </w:tr>
      <w:tr w:rsidR="00A734AB" w:rsidRPr="00130358" w14:paraId="3CCFF573" w14:textId="77777777" w:rsidTr="00772922">
        <w:trPr>
          <w:jc w:val="center"/>
        </w:trPr>
        <w:tc>
          <w:tcPr>
            <w:tcW w:w="2046" w:type="pct"/>
            <w:vAlign w:val="center"/>
          </w:tcPr>
          <w:p w14:paraId="725DED99" w14:textId="2ABC6063" w:rsidR="00A734AB" w:rsidRPr="00130358" w:rsidRDefault="00A734AB"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1870F7E0" w14:textId="77777777" w:rsidR="00A734AB" w:rsidRPr="00130358" w:rsidRDefault="00A734AB" w:rsidP="00D62538">
            <w:pPr>
              <w:pStyle w:val="TAL"/>
              <w:keepNext w:val="0"/>
              <w:keepLines w:val="0"/>
              <w:jc w:val="center"/>
              <w:rPr>
                <w:rFonts w:cs="Arial"/>
              </w:rPr>
            </w:pPr>
            <w:r w:rsidRPr="00130358">
              <w:rPr>
                <w:rFonts w:cs="Arial"/>
              </w:rPr>
              <w:t>-</w:t>
            </w:r>
          </w:p>
        </w:tc>
        <w:tc>
          <w:tcPr>
            <w:tcW w:w="2125" w:type="pct"/>
            <w:gridSpan w:val="4"/>
            <w:vAlign w:val="center"/>
          </w:tcPr>
          <w:p w14:paraId="40E2186D" w14:textId="77777777" w:rsidR="00A734AB" w:rsidRPr="00130358" w:rsidRDefault="00A734AB" w:rsidP="00D62538">
            <w:pPr>
              <w:pStyle w:val="TAL"/>
              <w:keepNext w:val="0"/>
              <w:keepLines w:val="0"/>
              <w:jc w:val="center"/>
              <w:rPr>
                <w:rFonts w:cs="Arial"/>
              </w:rPr>
            </w:pPr>
            <w:r w:rsidRPr="00130358">
              <w:rPr>
                <w:rFonts w:cs="Arial"/>
              </w:rPr>
              <w:t>AWGN</w:t>
            </w:r>
          </w:p>
        </w:tc>
      </w:tr>
    </w:tbl>
    <w:p w14:paraId="11080D2E" w14:textId="77777777" w:rsidR="00A734AB" w:rsidRPr="00130358" w:rsidRDefault="00A734AB" w:rsidP="00D62538"/>
    <w:p w14:paraId="7CEE4D5D" w14:textId="77777777" w:rsidR="00A734AB" w:rsidRPr="00130358" w:rsidRDefault="00A734AB" w:rsidP="00D62538">
      <w:pPr>
        <w:pStyle w:val="TH"/>
        <w:keepNext w:val="0"/>
        <w:keepLines w:val="0"/>
      </w:pPr>
      <w:r w:rsidRPr="00130358">
        <w:t xml:space="preserve">Table 9.11.1.5-2: </w:t>
      </w:r>
      <w:r w:rsidR="00D27003" w:rsidRPr="00130358">
        <w:t xml:space="preserve">Average </w:t>
      </w:r>
      <w:r w:rsidRPr="00130358">
        <w:t>RSSI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2166"/>
        <w:gridCol w:w="1134"/>
      </w:tblGrid>
      <w:tr w:rsidR="00A734AB" w:rsidRPr="00130358" w14:paraId="78A13710"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1AD6B4" w14:textId="4D77EBFC" w:rsidR="00A734AB" w:rsidRPr="00130358" w:rsidRDefault="00A734AB" w:rsidP="00D62538">
            <w:pPr>
              <w:pStyle w:val="TAH"/>
              <w:keepNext w:val="0"/>
              <w:keepLines w:val="0"/>
            </w:pPr>
            <w:r w:rsidRPr="00130358">
              <w:t>Normal</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69ABA336" w14:textId="33F6EB29" w:rsidR="00A734AB" w:rsidRPr="00130358" w:rsidRDefault="00A734AB" w:rsidP="00D62538">
            <w:pPr>
              <w:pStyle w:val="ZD"/>
              <w:framePr w:wrap="auto" w:vAnchor="margin" w:hAnchor="text" w:yAlign="inline"/>
              <w:widowControl/>
              <w:jc w:val="center"/>
              <w:rPr>
                <w:noProof w:val="0"/>
                <w:sz w:val="18"/>
                <w:szCs w:val="18"/>
              </w:rPr>
            </w:pPr>
            <w:r w:rsidRPr="00130358">
              <w:rPr>
                <w:rFonts w:ascii="Arial Bold" w:hAnsi="Arial Bold"/>
                <w:noProof w:val="0"/>
                <w:sz w:val="18"/>
                <w:szCs w:val="18"/>
              </w:rPr>
              <w:t>Test</w:t>
            </w:r>
            <w:r w:rsidR="00D62538" w:rsidRPr="00130358">
              <w:rPr>
                <w:rFonts w:ascii="Arial Bold" w:hAnsi="Arial Bold"/>
                <w:noProof w:val="0"/>
                <w:sz w:val="18"/>
                <w:szCs w:val="18"/>
              </w:rPr>
              <w:t xml:space="preserve"> </w:t>
            </w:r>
            <w:r w:rsidRPr="00130358">
              <w:rPr>
                <w:rFonts w:ascii="Arial Bold" w:hAnsi="Arial Bold"/>
                <w:noProof w:val="0"/>
                <w:sz w:val="18"/>
                <w:szCs w:val="18"/>
              </w:rPr>
              <w:t>1</w:t>
            </w:r>
          </w:p>
        </w:tc>
      </w:tr>
      <w:tr w:rsidR="00A734AB" w:rsidRPr="00130358" w14:paraId="2F17E010" w14:textId="77777777" w:rsidTr="00D62538">
        <w:trPr>
          <w:jc w:val="center"/>
        </w:trPr>
        <w:tc>
          <w:tcPr>
            <w:tcW w:w="2733" w:type="dxa"/>
            <w:tcBorders>
              <w:top w:val="single" w:sz="4" w:space="0" w:color="auto"/>
              <w:left w:val="single" w:sz="4" w:space="0" w:color="auto"/>
              <w:right w:val="single" w:sz="4" w:space="0" w:color="auto"/>
            </w:tcBorders>
            <w:vAlign w:val="center"/>
          </w:tcPr>
          <w:p w14:paraId="5BCA68F5" w14:textId="475BF3C8"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7F295A7D" w14:textId="0E588D72"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top w:val="single" w:sz="4" w:space="0" w:color="auto"/>
              <w:left w:val="single" w:sz="4" w:space="0" w:color="auto"/>
              <w:right w:val="single" w:sz="4" w:space="0" w:color="auto"/>
            </w:tcBorders>
            <w:shd w:val="clear" w:color="auto" w:fill="auto"/>
            <w:vAlign w:val="center"/>
          </w:tcPr>
          <w:p w14:paraId="7081654B" w14:textId="77777777" w:rsidR="00A734AB" w:rsidRPr="00130358" w:rsidRDefault="00A734AB" w:rsidP="00D62538">
            <w:pPr>
              <w:pStyle w:val="TAC"/>
              <w:keepNext w:val="0"/>
              <w:keepLines w:val="0"/>
              <w:rPr>
                <w:szCs w:val="18"/>
              </w:rPr>
            </w:pPr>
            <w:r w:rsidRPr="00130358">
              <w:rPr>
                <w:szCs w:val="18"/>
              </w:rPr>
              <w:t>RSSI_44</w:t>
            </w:r>
          </w:p>
        </w:tc>
      </w:tr>
      <w:tr w:rsidR="00A734AB" w:rsidRPr="00130358" w14:paraId="0E590905" w14:textId="77777777" w:rsidTr="00D62538">
        <w:trPr>
          <w:jc w:val="center"/>
        </w:trPr>
        <w:tc>
          <w:tcPr>
            <w:tcW w:w="2733" w:type="dxa"/>
            <w:tcBorders>
              <w:top w:val="single" w:sz="4" w:space="0" w:color="auto"/>
              <w:left w:val="single" w:sz="4" w:space="0" w:color="auto"/>
              <w:right w:val="single" w:sz="4" w:space="0" w:color="auto"/>
            </w:tcBorders>
            <w:vAlign w:val="center"/>
          </w:tcPr>
          <w:p w14:paraId="41FB9C5B" w14:textId="200068A4"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6CAA2107" w14:textId="054BBD1D"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left w:val="single" w:sz="4" w:space="0" w:color="auto"/>
              <w:bottom w:val="single" w:sz="4" w:space="0" w:color="auto"/>
              <w:right w:val="single" w:sz="4" w:space="0" w:color="auto"/>
            </w:tcBorders>
            <w:shd w:val="clear" w:color="auto" w:fill="auto"/>
            <w:vAlign w:val="center"/>
          </w:tcPr>
          <w:p w14:paraId="55C1FECE" w14:textId="77777777" w:rsidR="00A734AB" w:rsidRPr="00130358" w:rsidRDefault="00A734AB" w:rsidP="00D62538">
            <w:pPr>
              <w:pStyle w:val="TAC"/>
              <w:keepNext w:val="0"/>
              <w:keepLines w:val="0"/>
              <w:rPr>
                <w:szCs w:val="18"/>
              </w:rPr>
            </w:pPr>
            <w:r w:rsidRPr="00130358">
              <w:rPr>
                <w:szCs w:val="18"/>
              </w:rPr>
              <w:t>RSSI_53</w:t>
            </w:r>
          </w:p>
        </w:tc>
      </w:tr>
      <w:tr w:rsidR="00A734AB" w:rsidRPr="00130358" w14:paraId="709B98F5"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BBB2AD" w14:textId="109F07E4" w:rsidR="00A734AB" w:rsidRPr="00130358" w:rsidRDefault="00A734AB" w:rsidP="00D62538">
            <w:pPr>
              <w:pStyle w:val="TAH"/>
              <w:keepNext w:val="0"/>
              <w:keepLines w:val="0"/>
            </w:pPr>
            <w:r w:rsidRPr="00130358">
              <w:t>Extreme</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23C2509F" w14:textId="1F1A7B80" w:rsidR="00A734AB" w:rsidRPr="00130358" w:rsidRDefault="00A734AB" w:rsidP="00D62538">
            <w:pPr>
              <w:pStyle w:val="ZD"/>
              <w:framePr w:wrap="auto" w:vAnchor="margin" w:hAnchor="text" w:yAlign="inline"/>
              <w:widowControl/>
              <w:jc w:val="center"/>
              <w:rPr>
                <w:b/>
                <w:noProof w:val="0"/>
                <w:sz w:val="18"/>
                <w:szCs w:val="18"/>
              </w:rPr>
            </w:pPr>
            <w:r w:rsidRPr="00130358">
              <w:rPr>
                <w:b/>
                <w:noProof w:val="0"/>
                <w:sz w:val="18"/>
                <w:szCs w:val="18"/>
              </w:rPr>
              <w:t>Test</w:t>
            </w:r>
            <w:r w:rsidR="00D62538" w:rsidRPr="00130358">
              <w:rPr>
                <w:b/>
                <w:noProof w:val="0"/>
                <w:sz w:val="18"/>
                <w:szCs w:val="18"/>
              </w:rPr>
              <w:t xml:space="preserve"> </w:t>
            </w:r>
            <w:r w:rsidRPr="00130358">
              <w:rPr>
                <w:b/>
                <w:noProof w:val="0"/>
                <w:sz w:val="18"/>
                <w:szCs w:val="18"/>
              </w:rPr>
              <w:t>1</w:t>
            </w:r>
          </w:p>
        </w:tc>
      </w:tr>
      <w:tr w:rsidR="00A734AB" w:rsidRPr="00130358" w14:paraId="6E0E15E0" w14:textId="77777777" w:rsidTr="00D62538">
        <w:trPr>
          <w:jc w:val="center"/>
        </w:trPr>
        <w:tc>
          <w:tcPr>
            <w:tcW w:w="2733" w:type="dxa"/>
            <w:tcBorders>
              <w:top w:val="single" w:sz="4" w:space="0" w:color="auto"/>
              <w:left w:val="single" w:sz="4" w:space="0" w:color="auto"/>
              <w:right w:val="single" w:sz="4" w:space="0" w:color="auto"/>
            </w:tcBorders>
            <w:vAlign w:val="center"/>
          </w:tcPr>
          <w:p w14:paraId="1C47EDDC" w14:textId="2EAEF9DB"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0E7CD855" w14:textId="5D012999"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top w:val="single" w:sz="4" w:space="0" w:color="auto"/>
              <w:left w:val="single" w:sz="4" w:space="0" w:color="auto"/>
              <w:right w:val="single" w:sz="4" w:space="0" w:color="auto"/>
            </w:tcBorders>
            <w:shd w:val="clear" w:color="auto" w:fill="auto"/>
            <w:vAlign w:val="center"/>
          </w:tcPr>
          <w:p w14:paraId="6683EC53" w14:textId="77777777" w:rsidR="00A734AB" w:rsidRPr="00130358" w:rsidRDefault="00A734AB" w:rsidP="00D62538">
            <w:pPr>
              <w:pStyle w:val="TAC"/>
              <w:keepNext w:val="0"/>
              <w:keepLines w:val="0"/>
              <w:rPr>
                <w:szCs w:val="18"/>
              </w:rPr>
            </w:pPr>
            <w:r w:rsidRPr="00130358">
              <w:rPr>
                <w:szCs w:val="18"/>
              </w:rPr>
              <w:t>RSSI_41</w:t>
            </w:r>
          </w:p>
        </w:tc>
      </w:tr>
      <w:tr w:rsidR="00A734AB" w:rsidRPr="00130358" w14:paraId="06AF9314" w14:textId="77777777" w:rsidTr="00D62538">
        <w:trPr>
          <w:jc w:val="center"/>
        </w:trPr>
        <w:tc>
          <w:tcPr>
            <w:tcW w:w="2733" w:type="dxa"/>
            <w:tcBorders>
              <w:top w:val="single" w:sz="4" w:space="0" w:color="auto"/>
              <w:left w:val="single" w:sz="4" w:space="0" w:color="auto"/>
              <w:right w:val="single" w:sz="4" w:space="0" w:color="auto"/>
            </w:tcBorders>
            <w:vAlign w:val="center"/>
          </w:tcPr>
          <w:p w14:paraId="2D6A1788" w14:textId="2973DBCF"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5A157846" w14:textId="76486C9B"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left w:val="single" w:sz="4" w:space="0" w:color="auto"/>
              <w:right w:val="single" w:sz="4" w:space="0" w:color="auto"/>
            </w:tcBorders>
            <w:shd w:val="clear" w:color="auto" w:fill="auto"/>
            <w:vAlign w:val="center"/>
          </w:tcPr>
          <w:p w14:paraId="04B3F44B" w14:textId="77777777" w:rsidR="00A734AB" w:rsidRPr="00130358" w:rsidRDefault="00A734AB" w:rsidP="00D62538">
            <w:pPr>
              <w:pStyle w:val="TAC"/>
              <w:keepNext w:val="0"/>
              <w:keepLines w:val="0"/>
              <w:rPr>
                <w:szCs w:val="18"/>
              </w:rPr>
            </w:pPr>
            <w:r w:rsidRPr="00130358">
              <w:rPr>
                <w:szCs w:val="18"/>
              </w:rPr>
              <w:t>RSSI_56</w:t>
            </w:r>
          </w:p>
        </w:tc>
      </w:tr>
      <w:tr w:rsidR="00A734AB" w:rsidRPr="00130358" w14:paraId="4F76CD88" w14:textId="77777777" w:rsidTr="00D62538">
        <w:trPr>
          <w:jc w:val="center"/>
        </w:trPr>
        <w:tc>
          <w:tcPr>
            <w:tcW w:w="6033" w:type="dxa"/>
            <w:gridSpan w:val="3"/>
            <w:tcBorders>
              <w:top w:val="single" w:sz="4" w:space="0" w:color="auto"/>
              <w:left w:val="single" w:sz="4" w:space="0" w:color="auto"/>
              <w:right w:val="single" w:sz="4" w:space="0" w:color="auto"/>
            </w:tcBorders>
            <w:vAlign w:val="center"/>
          </w:tcPr>
          <w:p w14:paraId="18AA11BA" w14:textId="12FBB09A" w:rsidR="00A734AB" w:rsidRPr="00130358" w:rsidRDefault="00483222" w:rsidP="00D62538">
            <w:pPr>
              <w:pStyle w:val="TAC"/>
              <w:keepNext w:val="0"/>
              <w:keepLines w:val="0"/>
            </w:pPr>
            <w:r w:rsidRPr="00130358">
              <w:t>NOTE 1:</w:t>
            </w:r>
            <w:r w:rsidR="00A734AB" w:rsidRPr="00130358">
              <w:tab/>
              <w:t>E-UTRA</w:t>
            </w:r>
            <w:r w:rsidR="00D62538" w:rsidRPr="00130358">
              <w:t xml:space="preserve"> </w:t>
            </w:r>
            <w:r w:rsidR="00A734AB" w:rsidRPr="00130358">
              <w:t>operating</w:t>
            </w:r>
            <w:r w:rsidR="00D62538" w:rsidRPr="00130358">
              <w:t xml:space="preserve"> </w:t>
            </w:r>
            <w:r w:rsidR="00A734AB" w:rsidRPr="00130358">
              <w:t>band</w:t>
            </w:r>
            <w:r w:rsidR="00D62538" w:rsidRPr="00130358">
              <w:t xml:space="preserve"> </w:t>
            </w:r>
            <w:r w:rsidR="00A734AB" w:rsidRPr="00130358">
              <w:t>groups</w:t>
            </w:r>
            <w:r w:rsidR="00D62538" w:rsidRPr="00130358">
              <w:t xml:space="preserve"> </w:t>
            </w:r>
            <w:r w:rsidR="00A734AB" w:rsidRPr="00130358">
              <w:t>are</w:t>
            </w:r>
            <w:r w:rsidR="00D62538" w:rsidRPr="00130358">
              <w:t xml:space="preserve"> </w:t>
            </w:r>
            <w:r w:rsidR="00A734AB" w:rsidRPr="00130358">
              <w:t>as</w:t>
            </w:r>
            <w:r w:rsidR="00D62538" w:rsidRPr="00130358">
              <w:t xml:space="preserve"> </w:t>
            </w:r>
            <w:r w:rsidR="00A734AB" w:rsidRPr="00130358">
              <w:t>defined</w:t>
            </w:r>
            <w:r w:rsidR="00D62538" w:rsidRPr="00130358">
              <w:t xml:space="preserve"> </w:t>
            </w:r>
            <w:r w:rsidR="00A734AB" w:rsidRPr="00130358">
              <w:t>in</w:t>
            </w:r>
            <w:r w:rsidR="00D62538" w:rsidRPr="00130358">
              <w:t xml:space="preserve"> </w:t>
            </w:r>
            <w:r w:rsidRPr="00130358">
              <w:t>Clause</w:t>
            </w:r>
            <w:r w:rsidR="00D62538" w:rsidRPr="00130358">
              <w:t xml:space="preserve"> </w:t>
            </w:r>
            <w:r w:rsidR="00A734AB" w:rsidRPr="00130358">
              <w:t>3.5.</w:t>
            </w:r>
          </w:p>
        </w:tc>
      </w:tr>
    </w:tbl>
    <w:p w14:paraId="1BB7C6C1" w14:textId="77777777" w:rsidR="00A734AB" w:rsidRPr="00130358" w:rsidRDefault="00A734AB" w:rsidP="00D62538"/>
    <w:p w14:paraId="7450A69D" w14:textId="77777777" w:rsidR="00DF190F" w:rsidRPr="00130358" w:rsidRDefault="00DF190F" w:rsidP="00D62538">
      <w:pPr>
        <w:pStyle w:val="TH"/>
        <w:keepNext w:val="0"/>
        <w:keepLines w:val="0"/>
      </w:pPr>
      <w:r w:rsidRPr="00130358">
        <w:t>Table 9.11.1.5-3: Average RSSI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DF190F" w:rsidRPr="00130358" w14:paraId="1F639B47" w14:textId="77777777" w:rsidTr="00D62538">
        <w:trPr>
          <w:jc w:val="center"/>
        </w:trPr>
        <w:tc>
          <w:tcPr>
            <w:tcW w:w="2534" w:type="dxa"/>
            <w:shd w:val="clear" w:color="auto" w:fill="auto"/>
          </w:tcPr>
          <w:p w14:paraId="5514C055" w14:textId="77777777" w:rsidR="00DF190F" w:rsidRPr="00130358" w:rsidRDefault="00DF190F" w:rsidP="00D62538">
            <w:pPr>
              <w:pStyle w:val="TAL"/>
              <w:keepNext w:val="0"/>
              <w:keepLines w:val="0"/>
              <w:rPr>
                <w:rFonts w:cs="Arial"/>
                <w:kern w:val="2"/>
              </w:rPr>
            </w:pPr>
            <w:r w:rsidRPr="00130358">
              <w:rPr>
                <w:rFonts w:cs="Arial"/>
                <w:kern w:val="2"/>
              </w:rPr>
              <w:t>measDuration-r13</w:t>
            </w:r>
          </w:p>
        </w:tc>
        <w:tc>
          <w:tcPr>
            <w:tcW w:w="1685" w:type="dxa"/>
            <w:shd w:val="clear" w:color="auto" w:fill="auto"/>
          </w:tcPr>
          <w:p w14:paraId="18235AEB" w14:textId="77777777" w:rsidR="00DF190F" w:rsidRPr="00130358" w:rsidRDefault="00DF190F" w:rsidP="00D62538">
            <w:pPr>
              <w:pStyle w:val="TAL"/>
              <w:keepNext w:val="0"/>
              <w:keepLines w:val="0"/>
              <w:rPr>
                <w:rFonts w:cs="Arial"/>
              </w:rPr>
            </w:pPr>
            <w:r w:rsidRPr="00130358">
              <w:rPr>
                <w:rFonts w:cs="Arial"/>
              </w:rPr>
              <w:t>sym14</w:t>
            </w:r>
          </w:p>
        </w:tc>
      </w:tr>
      <w:tr w:rsidR="00DF190F" w:rsidRPr="00130358" w14:paraId="73413F94" w14:textId="77777777" w:rsidTr="00D62538">
        <w:trPr>
          <w:jc w:val="center"/>
        </w:trPr>
        <w:tc>
          <w:tcPr>
            <w:tcW w:w="2534" w:type="dxa"/>
            <w:shd w:val="clear" w:color="auto" w:fill="auto"/>
          </w:tcPr>
          <w:p w14:paraId="4B48A538" w14:textId="77777777" w:rsidR="00DF190F" w:rsidRPr="00130358" w:rsidRDefault="00DF190F" w:rsidP="00D62538">
            <w:pPr>
              <w:pStyle w:val="TAL"/>
              <w:keepNext w:val="0"/>
              <w:keepLines w:val="0"/>
              <w:rPr>
                <w:rFonts w:cs="Arial"/>
              </w:rPr>
            </w:pPr>
            <w:r w:rsidRPr="00130358">
              <w:rPr>
                <w:rFonts w:cs="Arial"/>
                <w:kern w:val="2"/>
              </w:rPr>
              <w:t>rmtc-Period-r13</w:t>
            </w:r>
          </w:p>
        </w:tc>
        <w:tc>
          <w:tcPr>
            <w:tcW w:w="1685" w:type="dxa"/>
            <w:shd w:val="clear" w:color="auto" w:fill="auto"/>
          </w:tcPr>
          <w:p w14:paraId="3CF7388D" w14:textId="77777777" w:rsidR="00DF190F" w:rsidRPr="00130358" w:rsidRDefault="00DF190F" w:rsidP="00D62538">
            <w:pPr>
              <w:pStyle w:val="TAL"/>
              <w:keepNext w:val="0"/>
              <w:keepLines w:val="0"/>
              <w:rPr>
                <w:rFonts w:cs="Arial"/>
              </w:rPr>
            </w:pPr>
            <w:r w:rsidRPr="00130358">
              <w:rPr>
                <w:rFonts w:cs="Arial"/>
              </w:rPr>
              <w:t>ms40</w:t>
            </w:r>
          </w:p>
        </w:tc>
      </w:tr>
      <w:tr w:rsidR="00DF190F" w:rsidRPr="00130358" w14:paraId="7C0CA5EE" w14:textId="77777777" w:rsidTr="00D62538">
        <w:trPr>
          <w:jc w:val="center"/>
        </w:trPr>
        <w:tc>
          <w:tcPr>
            <w:tcW w:w="2534" w:type="dxa"/>
            <w:shd w:val="clear" w:color="auto" w:fill="auto"/>
          </w:tcPr>
          <w:p w14:paraId="2931001C" w14:textId="77777777" w:rsidR="00DF190F" w:rsidRPr="00130358" w:rsidRDefault="00DF190F" w:rsidP="00D62538">
            <w:pPr>
              <w:pStyle w:val="TAL"/>
              <w:keepNext w:val="0"/>
              <w:keepLines w:val="0"/>
              <w:rPr>
                <w:rFonts w:cs="Arial"/>
                <w:kern w:val="2"/>
              </w:rPr>
            </w:pPr>
            <w:r w:rsidRPr="00130358">
              <w:rPr>
                <w:rFonts w:cs="Arial"/>
                <w:kern w:val="2"/>
              </w:rPr>
              <w:t>rmtc-SubframeOffset-r13</w:t>
            </w:r>
          </w:p>
        </w:tc>
        <w:tc>
          <w:tcPr>
            <w:tcW w:w="1685" w:type="dxa"/>
            <w:shd w:val="clear" w:color="auto" w:fill="auto"/>
          </w:tcPr>
          <w:p w14:paraId="57DE0903" w14:textId="77777777" w:rsidR="00DF190F" w:rsidRPr="00130358" w:rsidRDefault="00DF190F" w:rsidP="00D62538">
            <w:pPr>
              <w:pStyle w:val="TAL"/>
              <w:keepNext w:val="0"/>
              <w:keepLines w:val="0"/>
              <w:rPr>
                <w:rFonts w:cs="Arial"/>
              </w:rPr>
            </w:pPr>
            <w:r w:rsidRPr="00130358">
              <w:rPr>
                <w:rFonts w:cs="Arial"/>
              </w:rPr>
              <w:t>20</w:t>
            </w:r>
          </w:p>
        </w:tc>
      </w:tr>
      <w:tr w:rsidR="00DF190F" w:rsidRPr="00130358" w14:paraId="74328B41" w14:textId="77777777" w:rsidTr="00D62538">
        <w:trPr>
          <w:jc w:val="center"/>
        </w:trPr>
        <w:tc>
          <w:tcPr>
            <w:tcW w:w="2534" w:type="dxa"/>
            <w:shd w:val="clear" w:color="auto" w:fill="auto"/>
          </w:tcPr>
          <w:p w14:paraId="0C46A69B" w14:textId="77777777" w:rsidR="00DF190F" w:rsidRPr="00130358" w:rsidRDefault="00DF190F" w:rsidP="00D62538">
            <w:pPr>
              <w:pStyle w:val="TAL"/>
              <w:keepNext w:val="0"/>
              <w:keepLines w:val="0"/>
              <w:rPr>
                <w:rFonts w:cs="Arial"/>
              </w:rPr>
            </w:pPr>
            <w:proofErr w:type="spellStart"/>
            <w:r w:rsidRPr="00130358">
              <w:rPr>
                <w:rFonts w:cs="Arial"/>
                <w:kern w:val="2"/>
              </w:rPr>
              <w:t>ReportInterval</w:t>
            </w:r>
            <w:proofErr w:type="spellEnd"/>
          </w:p>
        </w:tc>
        <w:tc>
          <w:tcPr>
            <w:tcW w:w="1685" w:type="dxa"/>
            <w:shd w:val="clear" w:color="auto" w:fill="auto"/>
          </w:tcPr>
          <w:p w14:paraId="0D7247A0" w14:textId="77777777" w:rsidR="00DF190F" w:rsidRPr="00130358" w:rsidRDefault="00DF190F" w:rsidP="00D62538">
            <w:pPr>
              <w:pStyle w:val="TAL"/>
              <w:keepNext w:val="0"/>
              <w:keepLines w:val="0"/>
              <w:rPr>
                <w:rFonts w:cs="Arial"/>
              </w:rPr>
            </w:pPr>
            <w:r w:rsidRPr="00130358">
              <w:rPr>
                <w:rFonts w:cs="Arial"/>
              </w:rPr>
              <w:t>ms120</w:t>
            </w:r>
          </w:p>
        </w:tc>
      </w:tr>
      <w:tr w:rsidR="00DF190F" w:rsidRPr="00130358" w14:paraId="5D8CC8F7" w14:textId="77777777" w:rsidTr="00D62538">
        <w:trPr>
          <w:jc w:val="center"/>
        </w:trPr>
        <w:tc>
          <w:tcPr>
            <w:tcW w:w="2534" w:type="dxa"/>
            <w:shd w:val="clear" w:color="auto" w:fill="auto"/>
          </w:tcPr>
          <w:p w14:paraId="52153D6A" w14:textId="77777777" w:rsidR="00DF190F" w:rsidRPr="00130358" w:rsidRDefault="00DF190F" w:rsidP="00D62538">
            <w:pPr>
              <w:pStyle w:val="TAL"/>
              <w:keepNext w:val="0"/>
              <w:keepLines w:val="0"/>
              <w:rPr>
                <w:rFonts w:cs="Arial"/>
              </w:rPr>
            </w:pPr>
            <w:r w:rsidRPr="00130358">
              <w:rPr>
                <w:rFonts w:cs="Arial"/>
              </w:rPr>
              <w:t>dmtc-PeriodOffset-r12</w:t>
            </w:r>
          </w:p>
        </w:tc>
        <w:tc>
          <w:tcPr>
            <w:tcW w:w="1685" w:type="dxa"/>
            <w:shd w:val="clear" w:color="auto" w:fill="auto"/>
          </w:tcPr>
          <w:p w14:paraId="13E1EEA4" w14:textId="0D28E19F" w:rsidR="00DF190F" w:rsidRPr="00130358" w:rsidRDefault="00DF190F" w:rsidP="00D62538">
            <w:pPr>
              <w:pStyle w:val="TAL"/>
              <w:keepNext w:val="0"/>
              <w:keepLines w:val="0"/>
              <w:rPr>
                <w:rFonts w:cs="Arial"/>
              </w:rPr>
            </w:pPr>
            <w:r w:rsidRPr="00130358">
              <w:rPr>
                <w:rFonts w:cs="Arial"/>
              </w:rPr>
              <w:t>ms40-r12</w:t>
            </w:r>
            <w:r w:rsidR="00D62538" w:rsidRPr="00130358">
              <w:rPr>
                <w:rFonts w:cs="Arial"/>
              </w:rPr>
              <w:t xml:space="preserve"> </w:t>
            </w:r>
            <w:r w:rsidRPr="00130358">
              <w:rPr>
                <w:rFonts w:cs="Arial"/>
              </w:rPr>
              <w:t>value</w:t>
            </w:r>
            <w:r w:rsidR="00D62538" w:rsidRPr="00130358">
              <w:rPr>
                <w:rFonts w:cs="Arial"/>
              </w:rPr>
              <w:t xml:space="preserve"> </w:t>
            </w:r>
            <w:r w:rsidRPr="00130358">
              <w:rPr>
                <w:rFonts w:cs="Arial"/>
              </w:rPr>
              <w:t>0</w:t>
            </w:r>
          </w:p>
        </w:tc>
      </w:tr>
    </w:tbl>
    <w:p w14:paraId="7D069F31" w14:textId="77777777" w:rsidR="00DF190F" w:rsidRPr="00130358" w:rsidRDefault="00DF190F" w:rsidP="00D62538"/>
    <w:p w14:paraId="0216177C" w14:textId="77777777" w:rsidR="00A734AB" w:rsidRPr="00130358" w:rsidRDefault="00A734AB" w:rsidP="00D62538">
      <w:r w:rsidRPr="00130358">
        <w:t>For the test to pass, the ratio of successful reported values shall be more than 90% with a confidence level of 95%.</w:t>
      </w:r>
    </w:p>
    <w:p w14:paraId="248FAD1E" w14:textId="77777777" w:rsidR="00A734AB" w:rsidRPr="00130358" w:rsidRDefault="00A734AB" w:rsidP="00D62538">
      <w:pPr>
        <w:pStyle w:val="Heading3"/>
        <w:keepNext w:val="0"/>
        <w:keepLines w:val="0"/>
      </w:pPr>
      <w:r w:rsidRPr="00130358">
        <w:t>9.11.2</w:t>
      </w:r>
      <w:r w:rsidRPr="00130358">
        <w:tab/>
        <w:t>FS3 average RSSI accuracy case (</w:t>
      </w:r>
      <w:proofErr w:type="spellStart"/>
      <w:r w:rsidRPr="00130358">
        <w:t>PCell</w:t>
      </w:r>
      <w:proofErr w:type="spellEnd"/>
      <w:r w:rsidRPr="00130358">
        <w:t xml:space="preserve"> using TDD)</w:t>
      </w:r>
    </w:p>
    <w:p w14:paraId="36F10CCD" w14:textId="77777777" w:rsidR="00A734AB" w:rsidRPr="00130358" w:rsidRDefault="00A734AB" w:rsidP="00D62538">
      <w:pPr>
        <w:pStyle w:val="Heading4"/>
        <w:keepNext w:val="0"/>
        <w:keepLines w:val="0"/>
      </w:pPr>
      <w:r w:rsidRPr="00130358">
        <w:t>9.11.2.1</w:t>
      </w:r>
      <w:r w:rsidRPr="00130358">
        <w:tab/>
        <w:t>Test purpose</w:t>
      </w:r>
    </w:p>
    <w:p w14:paraId="5884E817" w14:textId="77777777" w:rsidR="00A734AB" w:rsidRPr="00130358" w:rsidRDefault="00A734AB" w:rsidP="00D62538">
      <w:r w:rsidRPr="00130358">
        <w:t>To verify that the average RSSI measurement accuracy is within the specified limits for all FS3 bands.</w:t>
      </w:r>
    </w:p>
    <w:p w14:paraId="7DC8AF77" w14:textId="77777777" w:rsidR="00A734AB" w:rsidRPr="00130358" w:rsidRDefault="00A734AB" w:rsidP="00D62538">
      <w:pPr>
        <w:pStyle w:val="Heading4"/>
        <w:keepNext w:val="0"/>
        <w:keepLines w:val="0"/>
      </w:pPr>
      <w:r w:rsidRPr="00130358">
        <w:t>9.11.2.2</w:t>
      </w:r>
      <w:r w:rsidRPr="00130358">
        <w:tab/>
        <w:t>Test applicability</w:t>
      </w:r>
    </w:p>
    <w:p w14:paraId="170064C4" w14:textId="77777777" w:rsidR="00A734AB" w:rsidRPr="00130358" w:rsidRDefault="00A734AB" w:rsidP="00D62538">
      <w:r w:rsidRPr="00130358">
        <w:t>This test applies to all types of E-UTRA TDD UE from release 13 onwards supporting Downlink LAA and RSSI reporting. Applicability requires support for rssi-AndChannelOccupancyReporting-r13.</w:t>
      </w:r>
    </w:p>
    <w:p w14:paraId="0526627D" w14:textId="77777777" w:rsidR="00A734AB" w:rsidRPr="00130358" w:rsidRDefault="00A734AB" w:rsidP="00D62538">
      <w:pPr>
        <w:pStyle w:val="Heading4"/>
        <w:keepNext w:val="0"/>
        <w:keepLines w:val="0"/>
      </w:pPr>
      <w:r w:rsidRPr="00130358">
        <w:t>9.11.2.3</w:t>
      </w:r>
      <w:r w:rsidRPr="00130358">
        <w:tab/>
        <w:t>Minimum conformance requirements</w:t>
      </w:r>
    </w:p>
    <w:p w14:paraId="2C9CFA20" w14:textId="77777777" w:rsidR="00A734AB" w:rsidRPr="00130358" w:rsidRDefault="00A734AB" w:rsidP="00D62538">
      <w:r w:rsidRPr="00130358">
        <w:rPr>
          <w:rFonts w:cs="v4.2.0"/>
        </w:rPr>
        <w:t>Same as in clause 9.11.1.3</w:t>
      </w:r>
    </w:p>
    <w:p w14:paraId="1D34779E" w14:textId="77777777" w:rsidR="00A734AB" w:rsidRPr="00130358" w:rsidRDefault="00A734AB" w:rsidP="00D62538">
      <w:pPr>
        <w:pStyle w:val="Heading4"/>
        <w:keepNext w:val="0"/>
        <w:keepLines w:val="0"/>
      </w:pPr>
      <w:r w:rsidRPr="00130358">
        <w:t>9.11.2.4</w:t>
      </w:r>
      <w:r w:rsidRPr="00130358">
        <w:tab/>
        <w:t>Test description</w:t>
      </w:r>
    </w:p>
    <w:p w14:paraId="00DDA1A6" w14:textId="77777777" w:rsidR="00A734AB" w:rsidRPr="00130358" w:rsidRDefault="00A734AB" w:rsidP="00D62538">
      <w:pPr>
        <w:pStyle w:val="Heading5"/>
        <w:keepNext w:val="0"/>
        <w:keepLines w:val="0"/>
      </w:pPr>
      <w:r w:rsidRPr="00130358">
        <w:t>9.11.2.4.1</w:t>
      </w:r>
      <w:r w:rsidRPr="00130358">
        <w:tab/>
        <w:t>Initial conditions</w:t>
      </w:r>
    </w:p>
    <w:p w14:paraId="518F0817" w14:textId="7176D710" w:rsidR="00A734AB" w:rsidRPr="00130358" w:rsidRDefault="00A734AB" w:rsidP="00D62538">
      <w:r w:rsidRPr="00130358">
        <w:t xml:space="preserve">Test Environment: Normal, TL/VL, TL/VH, TH/VL, TH/VH; as defined </w:t>
      </w:r>
      <w:r w:rsidR="00062A7B" w:rsidRPr="00130358">
        <w:t>in 3GPP TS</w:t>
      </w:r>
      <w:r w:rsidRPr="00130358">
        <w:t xml:space="preserve"> 36.508 [7] clause 4.1.</w:t>
      </w:r>
    </w:p>
    <w:p w14:paraId="77362954" w14:textId="71D1B6EE" w:rsidR="00A734AB" w:rsidRPr="00130358" w:rsidRDefault="00A734AB"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73DC720D" w14:textId="70DF75B8" w:rsidR="00A734AB" w:rsidRPr="00130358" w:rsidRDefault="00A734AB" w:rsidP="00D62538">
      <w:r w:rsidRPr="00130358">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9.11.2.5-1.</w:t>
      </w:r>
    </w:p>
    <w:p w14:paraId="6B104459" w14:textId="7C08FD43" w:rsidR="00A734AB" w:rsidRPr="00130358" w:rsidRDefault="00A734AB" w:rsidP="00D62538">
      <w:pPr>
        <w:pStyle w:val="B1"/>
      </w:pPr>
      <w:r w:rsidRPr="00130358">
        <w:t>1.</w:t>
      </w:r>
      <w:r w:rsidR="00772922" w:rsidRPr="00130358">
        <w:tab/>
      </w:r>
      <w:r w:rsidRPr="00130358">
        <w:t xml:space="preserve">Connect the SS (node B emulator) and AWGN noise sources to the UE antenna connectors as shown </w:t>
      </w:r>
      <w:r w:rsidR="00062A7B" w:rsidRPr="00130358">
        <w:t>in 3GPP TS</w:t>
      </w:r>
      <w:r w:rsidRPr="00130358">
        <w:t xml:space="preserve"> 36.508 [7] Annex A figure A.4</w:t>
      </w:r>
      <w:r w:rsidR="00D27003" w:rsidRPr="00130358">
        <w:t>5</w:t>
      </w:r>
      <w:r w:rsidR="005A1DAF" w:rsidRPr="00130358">
        <w:t xml:space="preserve"> for UE supporting only 2Rx RF bands on all CC and Annex A, Figure A.X2 (without faders on active cells and without using neighbours) for UE supporting 4Rx RF band on any of the CC</w:t>
      </w:r>
      <w:r w:rsidRPr="00130358">
        <w:t>.</w:t>
      </w:r>
    </w:p>
    <w:p w14:paraId="6A1AEC43" w14:textId="59A83C7D" w:rsidR="00A734AB" w:rsidRPr="00130358" w:rsidRDefault="00A734AB" w:rsidP="00D62538">
      <w:pPr>
        <w:pStyle w:val="B1"/>
      </w:pPr>
      <w:r w:rsidRPr="00130358">
        <w:t>2.</w:t>
      </w:r>
      <w:r w:rsidR="00772922" w:rsidRPr="00130358">
        <w:tab/>
      </w:r>
      <w:r w:rsidRPr="00130358">
        <w:t>Propagation conditions are set according to Annex B clause B.0.</w:t>
      </w:r>
    </w:p>
    <w:p w14:paraId="25E6AFC4" w14:textId="04979456" w:rsidR="00A734AB" w:rsidRPr="00130358" w:rsidRDefault="00A734AB" w:rsidP="00D62538">
      <w:pPr>
        <w:pStyle w:val="B1"/>
      </w:pPr>
      <w:r w:rsidRPr="00130358">
        <w:t>3.</w:t>
      </w:r>
      <w:r w:rsidR="00772922" w:rsidRPr="00130358">
        <w:tab/>
      </w:r>
      <w:r w:rsidRPr="00130358">
        <w:t>Message contents are defined in clause 9.11.2.4.3.</w:t>
      </w:r>
    </w:p>
    <w:p w14:paraId="1DF1BB7C" w14:textId="312CBD6D" w:rsidR="00A734AB" w:rsidRPr="00130358" w:rsidRDefault="00A734AB" w:rsidP="00D62538">
      <w:pPr>
        <w:pStyle w:val="B1"/>
      </w:pPr>
      <w:r w:rsidRPr="00130358">
        <w:t>4.</w:t>
      </w:r>
      <w:r w:rsidR="00772922" w:rsidRPr="00130358">
        <w:tab/>
      </w:r>
      <w:r w:rsidRPr="00130358">
        <w:t>Both cells in the test are in different bands. Cell 1 is the serving TDD cell and Cell 2 is the target FS3 cell. Cell 1 is the cell used for connection setup with the power levels set according to Annex C.0 and C.1 for this test.</w:t>
      </w:r>
    </w:p>
    <w:p w14:paraId="5DB2503F" w14:textId="77777777" w:rsidR="00A734AB" w:rsidRPr="00130358" w:rsidRDefault="00A734AB" w:rsidP="00D62538">
      <w:pPr>
        <w:pStyle w:val="Heading5"/>
        <w:keepNext w:val="0"/>
        <w:keepLines w:val="0"/>
      </w:pPr>
      <w:r w:rsidRPr="00130358">
        <w:t>9.11.2.4.2</w:t>
      </w:r>
      <w:r w:rsidRPr="00130358">
        <w:tab/>
        <w:t>Test procedure</w:t>
      </w:r>
    </w:p>
    <w:p w14:paraId="1CBD76AD" w14:textId="77777777" w:rsidR="00A734AB" w:rsidRPr="00130358" w:rsidRDefault="00A734AB" w:rsidP="00D62538">
      <w:pPr>
        <w:pStyle w:val="B1"/>
      </w:pPr>
      <w:r w:rsidRPr="00130358">
        <w:t>Same as in clause 9.11.1.4.2</w:t>
      </w:r>
    </w:p>
    <w:p w14:paraId="2B7E9301" w14:textId="77777777" w:rsidR="00A734AB" w:rsidRPr="00130358" w:rsidRDefault="00A734AB" w:rsidP="00D62538">
      <w:pPr>
        <w:pStyle w:val="Heading5"/>
        <w:keepNext w:val="0"/>
        <w:keepLines w:val="0"/>
      </w:pPr>
      <w:r w:rsidRPr="00130358">
        <w:t>9.11.2.4.3</w:t>
      </w:r>
      <w:r w:rsidRPr="00130358">
        <w:tab/>
        <w:t>Message contents</w:t>
      </w:r>
    </w:p>
    <w:p w14:paraId="31DA6422" w14:textId="77777777" w:rsidR="00A734AB" w:rsidRPr="00130358" w:rsidRDefault="00A734AB" w:rsidP="00D62538">
      <w:r w:rsidRPr="00130358">
        <w:t>Same as in clause 9.11.1.4.3</w:t>
      </w:r>
    </w:p>
    <w:p w14:paraId="22402CDE" w14:textId="77777777" w:rsidR="00A734AB" w:rsidRPr="00130358" w:rsidRDefault="00A734AB" w:rsidP="00D62538">
      <w:pPr>
        <w:pStyle w:val="Heading4"/>
        <w:keepNext w:val="0"/>
        <w:keepLines w:val="0"/>
      </w:pPr>
      <w:r w:rsidRPr="00130358">
        <w:t>9.11.2.5</w:t>
      </w:r>
      <w:r w:rsidRPr="00130358">
        <w:tab/>
        <w:t>Test requirement</w:t>
      </w:r>
    </w:p>
    <w:p w14:paraId="13060330" w14:textId="77777777" w:rsidR="00A734AB" w:rsidRPr="00130358" w:rsidRDefault="00A734AB" w:rsidP="00D62538">
      <w:r w:rsidRPr="00130358">
        <w:t>Table 9.11.2.5-1 defines the primary level settings including test tolerances for all tests.</w:t>
      </w:r>
    </w:p>
    <w:p w14:paraId="68B5074D" w14:textId="77777777" w:rsidR="00A734AB" w:rsidRPr="00130358" w:rsidRDefault="00A734AB" w:rsidP="00D62538">
      <w:r w:rsidRPr="00130358">
        <w:t>The average RSSI accuracy shall meet the reported values test requirements in table 9.11.2.5-2.</w:t>
      </w:r>
    </w:p>
    <w:p w14:paraId="03E5FE07" w14:textId="77777777" w:rsidR="00A734AB" w:rsidRPr="00130358" w:rsidRDefault="00A734AB" w:rsidP="00D62538">
      <w:pPr>
        <w:pStyle w:val="TH"/>
        <w:keepNext w:val="0"/>
        <w:keepLines w:val="0"/>
      </w:pPr>
      <w:r w:rsidRPr="00130358">
        <w:t xml:space="preserve">Table 9.11.2.5-1: Average RSSI </w:t>
      </w:r>
      <w:r w:rsidR="00D27003" w:rsidRPr="00130358">
        <w:t xml:space="preserve">accuracy </w:t>
      </w:r>
      <w:r w:rsidRPr="00130358">
        <w:t>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0"/>
        <w:gridCol w:w="1621"/>
        <w:gridCol w:w="2159"/>
        <w:gridCol w:w="1981"/>
        <w:gridCol w:w="8"/>
        <w:gridCol w:w="8"/>
      </w:tblGrid>
      <w:tr w:rsidR="00A734AB" w:rsidRPr="00130358" w14:paraId="55ACBE6A" w14:textId="77777777" w:rsidTr="00772922">
        <w:trPr>
          <w:cantSplit/>
          <w:tblHeader/>
          <w:jc w:val="center"/>
        </w:trPr>
        <w:tc>
          <w:tcPr>
            <w:tcW w:w="2046" w:type="pct"/>
            <w:vMerge w:val="restart"/>
            <w:vAlign w:val="center"/>
          </w:tcPr>
          <w:p w14:paraId="294EF8FC" w14:textId="77777777" w:rsidR="00A734AB" w:rsidRPr="00130358" w:rsidRDefault="00A734AB" w:rsidP="00D62538">
            <w:pPr>
              <w:pStyle w:val="TAH"/>
              <w:keepNext w:val="0"/>
              <w:keepLines w:val="0"/>
              <w:rPr>
                <w:rFonts w:cs="Arial"/>
              </w:rPr>
            </w:pPr>
            <w:r w:rsidRPr="00130358">
              <w:rPr>
                <w:rFonts w:cs="Arial"/>
              </w:rPr>
              <w:t>Parameter</w:t>
            </w:r>
          </w:p>
        </w:tc>
        <w:tc>
          <w:tcPr>
            <w:tcW w:w="829" w:type="pct"/>
            <w:vMerge w:val="restart"/>
            <w:vAlign w:val="center"/>
          </w:tcPr>
          <w:p w14:paraId="55B295FD" w14:textId="77777777" w:rsidR="00A734AB" w:rsidRPr="00130358" w:rsidRDefault="00A734AB" w:rsidP="00D62538">
            <w:pPr>
              <w:pStyle w:val="TAH"/>
              <w:keepNext w:val="0"/>
              <w:keepLines w:val="0"/>
              <w:rPr>
                <w:rFonts w:cs="Arial"/>
              </w:rPr>
            </w:pPr>
            <w:r w:rsidRPr="00130358">
              <w:rPr>
                <w:rFonts w:cs="Arial"/>
              </w:rPr>
              <w:t>Unit</w:t>
            </w:r>
          </w:p>
        </w:tc>
        <w:tc>
          <w:tcPr>
            <w:tcW w:w="2125" w:type="pct"/>
            <w:gridSpan w:val="4"/>
            <w:vAlign w:val="center"/>
          </w:tcPr>
          <w:p w14:paraId="3F30FED3" w14:textId="459D89B4" w:rsidR="00A734AB" w:rsidRPr="00130358" w:rsidRDefault="00A734AB"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A734AB" w:rsidRPr="00130358" w14:paraId="396A94BF" w14:textId="77777777" w:rsidTr="00772922">
        <w:trPr>
          <w:gridAfter w:val="1"/>
          <w:wAfter w:w="5" w:type="pct"/>
          <w:cantSplit/>
          <w:tblHeader/>
          <w:jc w:val="center"/>
        </w:trPr>
        <w:tc>
          <w:tcPr>
            <w:tcW w:w="2046" w:type="pct"/>
            <w:vMerge/>
            <w:vAlign w:val="center"/>
          </w:tcPr>
          <w:p w14:paraId="5F11D993" w14:textId="77777777" w:rsidR="00A734AB" w:rsidRPr="00130358" w:rsidRDefault="00A734AB" w:rsidP="00D62538">
            <w:pPr>
              <w:pStyle w:val="TAH"/>
              <w:keepNext w:val="0"/>
              <w:keepLines w:val="0"/>
              <w:rPr>
                <w:rFonts w:cs="Arial"/>
              </w:rPr>
            </w:pPr>
          </w:p>
        </w:tc>
        <w:tc>
          <w:tcPr>
            <w:tcW w:w="829" w:type="pct"/>
            <w:vMerge/>
            <w:vAlign w:val="center"/>
          </w:tcPr>
          <w:p w14:paraId="4AD4B9EA" w14:textId="77777777" w:rsidR="00A734AB" w:rsidRPr="00130358" w:rsidRDefault="00A734AB" w:rsidP="00D62538">
            <w:pPr>
              <w:pStyle w:val="TAH"/>
              <w:keepNext w:val="0"/>
              <w:keepLines w:val="0"/>
              <w:rPr>
                <w:rFonts w:cs="Arial"/>
              </w:rPr>
            </w:pPr>
          </w:p>
        </w:tc>
        <w:tc>
          <w:tcPr>
            <w:tcW w:w="1104" w:type="pct"/>
            <w:vAlign w:val="center"/>
          </w:tcPr>
          <w:p w14:paraId="5DED13DB" w14:textId="0F0868DE"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6B1FAE32" w14:textId="6A748096" w:rsidR="00A734AB" w:rsidRPr="00130358" w:rsidRDefault="00A734AB"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A734AB" w:rsidRPr="00130358" w14:paraId="058C84E2" w14:textId="77777777" w:rsidTr="00772922">
        <w:trPr>
          <w:jc w:val="center"/>
        </w:trPr>
        <w:tc>
          <w:tcPr>
            <w:tcW w:w="2046" w:type="pct"/>
            <w:vAlign w:val="center"/>
          </w:tcPr>
          <w:p w14:paraId="48D94278" w14:textId="3FE8C4F6" w:rsidR="00A734AB" w:rsidRPr="00130358" w:rsidRDefault="00A734AB"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51D7E2B0" w14:textId="77777777" w:rsidR="00A734AB" w:rsidRPr="00130358" w:rsidRDefault="00A734AB" w:rsidP="00D62538">
            <w:pPr>
              <w:pStyle w:val="TAL"/>
              <w:keepNext w:val="0"/>
              <w:keepLines w:val="0"/>
              <w:jc w:val="center"/>
              <w:rPr>
                <w:rFonts w:cs="Arial"/>
              </w:rPr>
            </w:pPr>
          </w:p>
        </w:tc>
        <w:tc>
          <w:tcPr>
            <w:tcW w:w="1104" w:type="pct"/>
            <w:vAlign w:val="center"/>
          </w:tcPr>
          <w:p w14:paraId="622065C2" w14:textId="77777777" w:rsidR="00A734AB" w:rsidRPr="00130358" w:rsidRDefault="00A734AB" w:rsidP="00D62538">
            <w:pPr>
              <w:pStyle w:val="TAL"/>
              <w:keepNext w:val="0"/>
              <w:keepLines w:val="0"/>
              <w:jc w:val="center"/>
              <w:rPr>
                <w:rFonts w:cs="Arial"/>
              </w:rPr>
            </w:pPr>
            <w:r w:rsidRPr="00130358">
              <w:rPr>
                <w:rFonts w:cs="Arial"/>
              </w:rPr>
              <w:t>1</w:t>
            </w:r>
          </w:p>
        </w:tc>
        <w:tc>
          <w:tcPr>
            <w:tcW w:w="1021" w:type="pct"/>
            <w:gridSpan w:val="3"/>
            <w:vAlign w:val="center"/>
          </w:tcPr>
          <w:p w14:paraId="0FECABEE" w14:textId="77777777" w:rsidR="00A734AB" w:rsidRPr="00130358" w:rsidRDefault="00A734AB" w:rsidP="00D62538">
            <w:pPr>
              <w:pStyle w:val="TAL"/>
              <w:keepNext w:val="0"/>
              <w:keepLines w:val="0"/>
              <w:jc w:val="center"/>
              <w:rPr>
                <w:rFonts w:cs="Arial"/>
              </w:rPr>
            </w:pPr>
            <w:r w:rsidRPr="00130358">
              <w:rPr>
                <w:rFonts w:cs="Arial"/>
              </w:rPr>
              <w:t>2</w:t>
            </w:r>
          </w:p>
        </w:tc>
      </w:tr>
      <w:tr w:rsidR="00A734AB" w:rsidRPr="00130358" w14:paraId="2F6F5585" w14:textId="77777777" w:rsidTr="00772922">
        <w:trPr>
          <w:jc w:val="center"/>
        </w:trPr>
        <w:tc>
          <w:tcPr>
            <w:tcW w:w="2046" w:type="pct"/>
            <w:vAlign w:val="center"/>
          </w:tcPr>
          <w:p w14:paraId="7AD28726" w14:textId="77777777" w:rsidR="00A734AB" w:rsidRPr="00130358" w:rsidRDefault="00A734AB" w:rsidP="00D62538">
            <w:pPr>
              <w:pStyle w:val="TAL"/>
              <w:keepNext w:val="0"/>
              <w:keepLines w:val="0"/>
              <w:rPr>
                <w:rFonts w:cs="Arial"/>
              </w:rPr>
            </w:pPr>
            <w:proofErr w:type="spellStart"/>
            <w:r w:rsidRPr="00130358">
              <w:rPr>
                <w:rFonts w:cs="Arial"/>
              </w:rPr>
              <w:t>BW</w:t>
            </w:r>
            <w:r w:rsidRPr="00130358">
              <w:rPr>
                <w:rFonts w:cs="Arial"/>
                <w:vertAlign w:val="subscript"/>
              </w:rPr>
              <w:t>channel</w:t>
            </w:r>
            <w:proofErr w:type="spellEnd"/>
          </w:p>
        </w:tc>
        <w:tc>
          <w:tcPr>
            <w:tcW w:w="829" w:type="pct"/>
            <w:vAlign w:val="center"/>
          </w:tcPr>
          <w:p w14:paraId="7997ADB8" w14:textId="77777777" w:rsidR="00A734AB" w:rsidRPr="00130358" w:rsidRDefault="00A734AB" w:rsidP="00D62538">
            <w:pPr>
              <w:pStyle w:val="TAL"/>
              <w:keepNext w:val="0"/>
              <w:keepLines w:val="0"/>
              <w:jc w:val="center"/>
              <w:rPr>
                <w:rFonts w:cs="Arial"/>
              </w:rPr>
            </w:pPr>
            <w:r w:rsidRPr="00130358">
              <w:rPr>
                <w:rFonts w:cs="Arial"/>
              </w:rPr>
              <w:t>MHz</w:t>
            </w:r>
          </w:p>
        </w:tc>
        <w:tc>
          <w:tcPr>
            <w:tcW w:w="1104" w:type="pct"/>
            <w:vAlign w:val="center"/>
          </w:tcPr>
          <w:p w14:paraId="4AF061DB" w14:textId="77777777" w:rsidR="00A734AB" w:rsidRPr="00130358" w:rsidRDefault="00A734AB" w:rsidP="00D62538">
            <w:pPr>
              <w:pStyle w:val="TAL"/>
              <w:keepNext w:val="0"/>
              <w:keepLines w:val="0"/>
              <w:jc w:val="center"/>
              <w:rPr>
                <w:rFonts w:cs="Arial"/>
              </w:rPr>
            </w:pPr>
            <w:r w:rsidRPr="00130358">
              <w:rPr>
                <w:rFonts w:cs="Arial"/>
              </w:rPr>
              <w:t>5</w:t>
            </w:r>
          </w:p>
          <w:p w14:paraId="02E6EBB3" w14:textId="77777777" w:rsidR="00A734AB" w:rsidRPr="00130358" w:rsidRDefault="00A734AB" w:rsidP="00D62538">
            <w:pPr>
              <w:pStyle w:val="TAL"/>
              <w:keepNext w:val="0"/>
              <w:keepLines w:val="0"/>
              <w:jc w:val="center"/>
              <w:rPr>
                <w:rFonts w:cs="Arial"/>
              </w:rPr>
            </w:pPr>
            <w:r w:rsidRPr="00130358">
              <w:rPr>
                <w:rFonts w:cs="Arial"/>
              </w:rPr>
              <w:t>10</w:t>
            </w:r>
          </w:p>
          <w:p w14:paraId="6FECDD09" w14:textId="77777777" w:rsidR="00A734AB" w:rsidRPr="00130358" w:rsidRDefault="00A734AB" w:rsidP="00D62538">
            <w:pPr>
              <w:pStyle w:val="TAL"/>
              <w:keepNext w:val="0"/>
              <w:keepLines w:val="0"/>
              <w:jc w:val="center"/>
              <w:rPr>
                <w:rFonts w:cs="Arial"/>
              </w:rPr>
            </w:pPr>
            <w:r w:rsidRPr="00130358">
              <w:rPr>
                <w:rFonts w:cs="Arial"/>
              </w:rPr>
              <w:t>20</w:t>
            </w:r>
          </w:p>
        </w:tc>
        <w:tc>
          <w:tcPr>
            <w:tcW w:w="1021" w:type="pct"/>
            <w:gridSpan w:val="3"/>
            <w:vAlign w:val="center"/>
          </w:tcPr>
          <w:p w14:paraId="6CE88626" w14:textId="77777777" w:rsidR="00A734AB" w:rsidRPr="00130358" w:rsidRDefault="00A734AB" w:rsidP="00D62538">
            <w:pPr>
              <w:pStyle w:val="TAL"/>
              <w:keepNext w:val="0"/>
              <w:keepLines w:val="0"/>
              <w:jc w:val="center"/>
              <w:rPr>
                <w:rFonts w:cs="Arial"/>
              </w:rPr>
            </w:pPr>
            <w:r w:rsidRPr="00130358">
              <w:rPr>
                <w:rFonts w:cs="Arial"/>
              </w:rPr>
              <w:t>20</w:t>
            </w:r>
          </w:p>
        </w:tc>
      </w:tr>
      <w:tr w:rsidR="00A734AB" w:rsidRPr="00130358" w14:paraId="44098F53" w14:textId="77777777" w:rsidTr="00772922">
        <w:trPr>
          <w:jc w:val="center"/>
        </w:trPr>
        <w:tc>
          <w:tcPr>
            <w:tcW w:w="2046" w:type="pct"/>
            <w:vAlign w:val="center"/>
          </w:tcPr>
          <w:p w14:paraId="5D309094" w14:textId="2B702139" w:rsidR="00A734AB" w:rsidRPr="00130358" w:rsidRDefault="00A734AB"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2B275FA0" w14:textId="77777777" w:rsidR="00A734AB" w:rsidRPr="00130358" w:rsidRDefault="00A734AB" w:rsidP="00D62538">
            <w:pPr>
              <w:pStyle w:val="TAL"/>
              <w:keepNext w:val="0"/>
              <w:keepLines w:val="0"/>
              <w:jc w:val="center"/>
              <w:rPr>
                <w:rFonts w:cs="Arial"/>
              </w:rPr>
            </w:pPr>
          </w:p>
        </w:tc>
        <w:tc>
          <w:tcPr>
            <w:tcW w:w="1104" w:type="pct"/>
            <w:vAlign w:val="center"/>
          </w:tcPr>
          <w:p w14:paraId="208C3925" w14:textId="1DFB6E01"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1" w:type="pct"/>
            <w:gridSpan w:val="3"/>
            <w:vAlign w:val="center"/>
          </w:tcPr>
          <w:p w14:paraId="3E7906E0" w14:textId="154B2A28" w:rsidR="00A734AB" w:rsidRPr="00130358" w:rsidRDefault="00A734AB"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A734AB" w:rsidRPr="00130358" w14:paraId="084078E5"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3DCC35B9" w14:textId="46465FFF" w:rsidR="00A734AB" w:rsidRPr="00130358" w:rsidRDefault="00A734AB"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5E35DA7D" w14:textId="77777777" w:rsidR="00A734AB" w:rsidRPr="00130358" w:rsidRDefault="00A734AB" w:rsidP="00D62538">
            <w:pPr>
              <w:pStyle w:val="TAL"/>
              <w:keepNext w:val="0"/>
              <w:keepLines w:val="0"/>
              <w:jc w:val="center"/>
              <w:rPr>
                <w:rFonts w:cs="Arial"/>
              </w:rPr>
            </w:pPr>
            <w:r w:rsidRPr="00130358">
              <w:rPr>
                <w:rFonts w:cs="Arial"/>
              </w:rPr>
              <w:object w:dxaOrig="460" w:dyaOrig="340" w14:anchorId="0F44EB11">
                <v:shape id="_x0000_i1108" type="#_x0000_t75" style="width:24pt;height:17.25pt" o:ole="">
                  <v:imagedata r:id="rId56" o:title=""/>
                </v:shape>
                <o:OLEObject Type="Embed" ProgID="Equation.3" ShapeID="_x0000_i1108" DrawAspect="Content" ObjectID="_1736593599" r:id="rId98"/>
              </w:object>
            </w:r>
          </w:p>
        </w:tc>
        <w:tc>
          <w:tcPr>
            <w:tcW w:w="2125" w:type="pct"/>
            <w:gridSpan w:val="4"/>
            <w:tcBorders>
              <w:top w:val="single" w:sz="4" w:space="0" w:color="auto"/>
              <w:left w:val="single" w:sz="4" w:space="0" w:color="auto"/>
              <w:bottom w:val="single" w:sz="4" w:space="0" w:color="auto"/>
              <w:right w:val="single" w:sz="4" w:space="0" w:color="auto"/>
            </w:tcBorders>
            <w:vAlign w:val="center"/>
          </w:tcPr>
          <w:p w14:paraId="530BD6E9" w14:textId="77777777" w:rsidR="00A734AB" w:rsidRPr="00130358" w:rsidRDefault="00A734AB" w:rsidP="00D62538">
            <w:pPr>
              <w:pStyle w:val="TAL"/>
              <w:keepNext w:val="0"/>
              <w:keepLines w:val="0"/>
              <w:jc w:val="center"/>
              <w:rPr>
                <w:rFonts w:cs="Arial"/>
              </w:rPr>
            </w:pPr>
            <w:r w:rsidRPr="00130358">
              <w:rPr>
                <w:rFonts w:cs="Arial"/>
              </w:rPr>
              <w:t>6</w:t>
            </w:r>
          </w:p>
        </w:tc>
      </w:tr>
      <w:tr w:rsidR="00A734AB" w:rsidRPr="00130358" w14:paraId="01A8AF6D" w14:textId="77777777" w:rsidTr="00772922">
        <w:trPr>
          <w:jc w:val="center"/>
        </w:trPr>
        <w:tc>
          <w:tcPr>
            <w:tcW w:w="2046" w:type="pct"/>
            <w:vAlign w:val="center"/>
          </w:tcPr>
          <w:p w14:paraId="2C6AB146" w14:textId="12A13285" w:rsidR="00A734AB" w:rsidRPr="00130358" w:rsidRDefault="00A734AB"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141F9A3B" w14:textId="77777777" w:rsidR="00A734AB" w:rsidRPr="00130358" w:rsidRDefault="00A734AB" w:rsidP="00D62538">
            <w:pPr>
              <w:pStyle w:val="TAL"/>
              <w:keepNext w:val="0"/>
              <w:keepLines w:val="0"/>
              <w:jc w:val="center"/>
              <w:rPr>
                <w:rFonts w:cs="Arial"/>
              </w:rPr>
            </w:pPr>
          </w:p>
        </w:tc>
        <w:tc>
          <w:tcPr>
            <w:tcW w:w="1104" w:type="pct"/>
            <w:vAlign w:val="center"/>
          </w:tcPr>
          <w:p w14:paraId="1B6C8E12" w14:textId="6E3134A5" w:rsidR="00A734AB" w:rsidRPr="00130358" w:rsidRDefault="00A734AB"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R.4</w:t>
            </w:r>
            <w:r w:rsidR="00D62538" w:rsidRPr="00130358">
              <w:rPr>
                <w:rFonts w:cs="Arial"/>
              </w:rPr>
              <w:t xml:space="preserve"> </w:t>
            </w:r>
            <w:r w:rsidRPr="00130358">
              <w:rPr>
                <w:rFonts w:cs="Arial"/>
              </w:rPr>
              <w:t>TDD</w:t>
            </w:r>
          </w:p>
          <w:p w14:paraId="2E930AB4" w14:textId="63BB1783" w:rsidR="00A734AB" w:rsidRPr="00130358" w:rsidRDefault="00A734AB"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R.0</w:t>
            </w:r>
            <w:r w:rsidR="00D62538" w:rsidRPr="00130358">
              <w:rPr>
                <w:rFonts w:cs="Arial"/>
              </w:rPr>
              <w:t xml:space="preserve"> </w:t>
            </w:r>
            <w:r w:rsidRPr="00130358">
              <w:rPr>
                <w:rFonts w:cs="Arial"/>
              </w:rPr>
              <w:t>TDD</w:t>
            </w:r>
          </w:p>
          <w:p w14:paraId="5A0E5DC7" w14:textId="327AB345" w:rsidR="00A734AB" w:rsidRPr="00130358" w:rsidRDefault="00A734AB" w:rsidP="00D62538">
            <w:pPr>
              <w:pStyle w:val="TAL"/>
              <w:keepNext w:val="0"/>
              <w:keepLines w:val="0"/>
              <w:jc w:val="center"/>
              <w:rPr>
                <w:rFonts w:cs="Arial"/>
                <w:szCs w:val="16"/>
              </w:rPr>
            </w:pPr>
            <w:r w:rsidRPr="00130358">
              <w:rPr>
                <w:rFonts w:cs="Arial"/>
              </w:rPr>
              <w:t>20MHz:</w:t>
            </w:r>
            <w:r w:rsidR="00D62538" w:rsidRPr="00130358">
              <w:rPr>
                <w:rFonts w:cs="Arial"/>
              </w:rPr>
              <w:t xml:space="preserve"> </w:t>
            </w:r>
            <w:r w:rsidRPr="00130358">
              <w:rPr>
                <w:rFonts w:cs="Arial"/>
              </w:rPr>
              <w:t>R.3</w:t>
            </w:r>
            <w:r w:rsidR="00D62538" w:rsidRPr="00130358">
              <w:rPr>
                <w:rFonts w:cs="Arial"/>
              </w:rPr>
              <w:t xml:space="preserve"> </w:t>
            </w:r>
            <w:r w:rsidRPr="00130358">
              <w:rPr>
                <w:rFonts w:cs="Arial"/>
              </w:rPr>
              <w:t>TDD</w:t>
            </w:r>
          </w:p>
        </w:tc>
        <w:tc>
          <w:tcPr>
            <w:tcW w:w="1021" w:type="pct"/>
            <w:gridSpan w:val="3"/>
            <w:vAlign w:val="center"/>
          </w:tcPr>
          <w:p w14:paraId="74307295"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623BBB07" w14:textId="77777777" w:rsidTr="00772922">
        <w:trPr>
          <w:jc w:val="center"/>
        </w:trPr>
        <w:tc>
          <w:tcPr>
            <w:tcW w:w="2046" w:type="pct"/>
            <w:vAlign w:val="center"/>
          </w:tcPr>
          <w:p w14:paraId="3F5E8E49" w14:textId="73DAECB6" w:rsidR="00A734AB" w:rsidRPr="00130358" w:rsidRDefault="00A734AB"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29856E5F" w14:textId="77777777" w:rsidR="00A734AB" w:rsidRPr="00130358" w:rsidRDefault="00A734AB" w:rsidP="00D62538">
            <w:pPr>
              <w:pStyle w:val="TAL"/>
              <w:keepNext w:val="0"/>
              <w:keepLines w:val="0"/>
              <w:jc w:val="center"/>
              <w:rPr>
                <w:rFonts w:cs="Arial"/>
              </w:rPr>
            </w:pPr>
          </w:p>
        </w:tc>
        <w:tc>
          <w:tcPr>
            <w:tcW w:w="1104" w:type="pct"/>
            <w:vAlign w:val="center"/>
          </w:tcPr>
          <w:p w14:paraId="7EE80E5F" w14:textId="4F627040" w:rsidR="00A734AB" w:rsidRPr="00130358" w:rsidRDefault="00A734AB"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R.11</w:t>
            </w:r>
            <w:r w:rsidR="00D62538" w:rsidRPr="00130358">
              <w:rPr>
                <w:rFonts w:cs="Arial"/>
              </w:rPr>
              <w:t xml:space="preserve"> </w:t>
            </w:r>
            <w:r w:rsidRPr="00130358">
              <w:rPr>
                <w:rFonts w:cs="Arial"/>
              </w:rPr>
              <w:t>TDD</w:t>
            </w:r>
          </w:p>
          <w:p w14:paraId="277C46E1" w14:textId="77279DF8" w:rsidR="00A734AB" w:rsidRPr="00130358" w:rsidRDefault="00A734AB"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R.6</w:t>
            </w:r>
            <w:r w:rsidR="00D62538" w:rsidRPr="00130358">
              <w:rPr>
                <w:rFonts w:cs="Arial"/>
              </w:rPr>
              <w:t xml:space="preserve"> </w:t>
            </w:r>
            <w:r w:rsidRPr="00130358">
              <w:rPr>
                <w:rFonts w:cs="Arial"/>
              </w:rPr>
              <w:t>TDD</w:t>
            </w:r>
          </w:p>
          <w:p w14:paraId="65B7DCA9" w14:textId="2C914A39" w:rsidR="00A734AB" w:rsidRPr="00130358" w:rsidRDefault="00A734AB" w:rsidP="00D62538">
            <w:pPr>
              <w:pStyle w:val="TAL"/>
              <w:keepNext w:val="0"/>
              <w:keepLines w:val="0"/>
              <w:jc w:val="center"/>
              <w:rPr>
                <w:rFonts w:cs="Arial"/>
              </w:rPr>
            </w:pPr>
            <w:r w:rsidRPr="00130358">
              <w:rPr>
                <w:rFonts w:cs="Arial"/>
              </w:rPr>
              <w:t>20MHz:</w:t>
            </w:r>
            <w:r w:rsidR="00D62538" w:rsidRPr="00130358">
              <w:rPr>
                <w:rFonts w:cs="Arial"/>
              </w:rPr>
              <w:t xml:space="preserve"> </w:t>
            </w:r>
            <w:r w:rsidRPr="00130358">
              <w:rPr>
                <w:rFonts w:cs="Arial"/>
              </w:rPr>
              <w:t>R.10</w:t>
            </w:r>
            <w:r w:rsidR="00D62538" w:rsidRPr="00130358">
              <w:rPr>
                <w:rFonts w:cs="Arial"/>
              </w:rPr>
              <w:t xml:space="preserve"> </w:t>
            </w:r>
            <w:r w:rsidRPr="00130358">
              <w:rPr>
                <w:rFonts w:cs="Arial"/>
              </w:rPr>
              <w:t>TDD</w:t>
            </w:r>
          </w:p>
        </w:tc>
        <w:tc>
          <w:tcPr>
            <w:tcW w:w="1021" w:type="pct"/>
            <w:gridSpan w:val="3"/>
            <w:vAlign w:val="center"/>
          </w:tcPr>
          <w:p w14:paraId="59991EB4" w14:textId="77777777" w:rsidR="00A734AB" w:rsidRPr="00130358" w:rsidRDefault="00A734AB" w:rsidP="00D62538">
            <w:pPr>
              <w:pStyle w:val="TAL"/>
              <w:keepNext w:val="0"/>
              <w:keepLines w:val="0"/>
              <w:jc w:val="center"/>
              <w:rPr>
                <w:rFonts w:cs="Arial"/>
              </w:rPr>
            </w:pPr>
            <w:r w:rsidRPr="00130358">
              <w:rPr>
                <w:rFonts w:cs="Arial"/>
              </w:rPr>
              <w:t>R0.FS3</w:t>
            </w:r>
          </w:p>
        </w:tc>
      </w:tr>
      <w:tr w:rsidR="00A734AB" w:rsidRPr="00130358" w14:paraId="70F7CA66" w14:textId="77777777" w:rsidTr="00772922">
        <w:trPr>
          <w:jc w:val="center"/>
        </w:trPr>
        <w:tc>
          <w:tcPr>
            <w:tcW w:w="2046" w:type="pct"/>
            <w:vAlign w:val="center"/>
          </w:tcPr>
          <w:p w14:paraId="2882DB01" w14:textId="3AD3A563" w:rsidR="00A734AB" w:rsidRPr="00130358" w:rsidRDefault="00A734AB"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D27003" w:rsidRPr="00130358">
              <w:rPr>
                <w:rFonts w:cs="Arial"/>
              </w:rPr>
              <w:t>D.2</w:t>
            </w:r>
            <w:r w:rsidR="00D62538" w:rsidRPr="00130358">
              <w:rPr>
                <w:rFonts w:cs="Arial"/>
              </w:rPr>
              <w:t xml:space="preserve"> </w:t>
            </w:r>
            <w:r w:rsidR="00D27003" w:rsidRPr="00130358">
              <w:rPr>
                <w:rFonts w:cs="Arial"/>
              </w:rPr>
              <w:t>and</w:t>
            </w:r>
            <w:r w:rsidR="00D62538" w:rsidRPr="00130358">
              <w:rPr>
                <w:rFonts w:cs="Arial"/>
              </w:rPr>
              <w:t xml:space="preserve"> </w:t>
            </w:r>
            <w:r w:rsidR="00D27003" w:rsidRPr="00130358">
              <w:rPr>
                <w:rFonts w:cs="Arial"/>
              </w:rPr>
              <w:t>D.1</w:t>
            </w:r>
          </w:p>
        </w:tc>
        <w:tc>
          <w:tcPr>
            <w:tcW w:w="829" w:type="pct"/>
            <w:vAlign w:val="center"/>
          </w:tcPr>
          <w:p w14:paraId="3F187893" w14:textId="77777777" w:rsidR="00A734AB" w:rsidRPr="00130358" w:rsidRDefault="00A734AB" w:rsidP="00D62538">
            <w:pPr>
              <w:pStyle w:val="TAL"/>
              <w:keepNext w:val="0"/>
              <w:keepLines w:val="0"/>
              <w:jc w:val="center"/>
              <w:rPr>
                <w:rFonts w:cs="Arial"/>
              </w:rPr>
            </w:pPr>
          </w:p>
        </w:tc>
        <w:tc>
          <w:tcPr>
            <w:tcW w:w="1104" w:type="pct"/>
            <w:vAlign w:val="center"/>
          </w:tcPr>
          <w:p w14:paraId="28D6769F" w14:textId="46318E05" w:rsidR="00A734AB" w:rsidRPr="00130358" w:rsidRDefault="00A734AB"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OP.9</w:t>
            </w:r>
            <w:r w:rsidR="00D62538" w:rsidRPr="00130358">
              <w:rPr>
                <w:rFonts w:cs="Arial"/>
              </w:rPr>
              <w:t xml:space="preserve"> </w:t>
            </w:r>
            <w:r w:rsidRPr="00130358">
              <w:rPr>
                <w:rFonts w:cs="Arial"/>
              </w:rPr>
              <w:t>TDD</w:t>
            </w:r>
          </w:p>
          <w:p w14:paraId="469175B9" w14:textId="4424C5B7" w:rsidR="00A734AB" w:rsidRPr="00130358" w:rsidRDefault="00A734AB"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p w14:paraId="555E0A61" w14:textId="68760B8E" w:rsidR="00A734AB" w:rsidRPr="00130358" w:rsidRDefault="00A734AB" w:rsidP="00D62538">
            <w:pPr>
              <w:pStyle w:val="TAL"/>
              <w:keepNext w:val="0"/>
              <w:keepLines w:val="0"/>
              <w:jc w:val="center"/>
              <w:rPr>
                <w:rFonts w:cs="Arial"/>
              </w:rPr>
            </w:pPr>
            <w:r w:rsidRPr="00130358">
              <w:rPr>
                <w:rFonts w:cs="Arial"/>
              </w:rPr>
              <w:t>20MHz:</w:t>
            </w:r>
            <w:r w:rsidR="00D62538" w:rsidRPr="00130358">
              <w:rPr>
                <w:rFonts w:cs="Arial"/>
              </w:rPr>
              <w:t xml:space="preserve"> </w:t>
            </w:r>
            <w:r w:rsidRPr="00130358">
              <w:rPr>
                <w:rFonts w:cs="Arial"/>
              </w:rPr>
              <w:t>OP.7</w:t>
            </w:r>
            <w:r w:rsidR="00D62538" w:rsidRPr="00130358">
              <w:rPr>
                <w:rFonts w:cs="Arial"/>
              </w:rPr>
              <w:t xml:space="preserve"> </w:t>
            </w:r>
            <w:r w:rsidRPr="00130358">
              <w:rPr>
                <w:rFonts w:cs="Arial"/>
              </w:rPr>
              <w:t>TDD</w:t>
            </w:r>
          </w:p>
        </w:tc>
        <w:tc>
          <w:tcPr>
            <w:tcW w:w="1021" w:type="pct"/>
            <w:gridSpan w:val="3"/>
            <w:vAlign w:val="center"/>
          </w:tcPr>
          <w:p w14:paraId="13C112B8" w14:textId="6A0B3DAE" w:rsidR="00A734AB" w:rsidRPr="00130358" w:rsidRDefault="00A734AB" w:rsidP="00D62538">
            <w:pPr>
              <w:pStyle w:val="TAL"/>
              <w:keepNext w:val="0"/>
              <w:keepLines w:val="0"/>
              <w:jc w:val="center"/>
              <w:rPr>
                <w:rFonts w:cs="Arial"/>
              </w:rPr>
            </w:pPr>
            <w:r w:rsidRPr="00130358">
              <w:rPr>
                <w:rFonts w:cs="Arial"/>
              </w:rPr>
              <w:t>OP.1</w:t>
            </w:r>
            <w:r w:rsidR="00D27003" w:rsidRPr="00130358">
              <w:rPr>
                <w:rFonts w:cs="Arial"/>
              </w:rPr>
              <w:t>3</w:t>
            </w:r>
            <w:r w:rsidR="00D62538" w:rsidRPr="00130358">
              <w:rPr>
                <w:rFonts w:cs="Arial"/>
              </w:rPr>
              <w:t xml:space="preserve"> </w:t>
            </w:r>
            <w:r w:rsidRPr="00130358">
              <w:rPr>
                <w:rFonts w:cs="Arial"/>
              </w:rPr>
              <w:t>FDD</w:t>
            </w:r>
          </w:p>
        </w:tc>
      </w:tr>
      <w:tr w:rsidR="00D27003" w:rsidRPr="00130358" w14:paraId="7386FD45" w14:textId="77777777" w:rsidTr="00772922">
        <w:trPr>
          <w:gridAfter w:val="2"/>
          <w:wAfter w:w="8" w:type="pct"/>
          <w:jc w:val="center"/>
        </w:trPr>
        <w:tc>
          <w:tcPr>
            <w:tcW w:w="2046" w:type="pct"/>
            <w:vAlign w:val="center"/>
          </w:tcPr>
          <w:p w14:paraId="6D1C95AD" w14:textId="77777777" w:rsidR="00D27003" w:rsidRPr="00130358" w:rsidRDefault="00D27003" w:rsidP="00D62538">
            <w:pPr>
              <w:pStyle w:val="TAL"/>
              <w:keepNext w:val="0"/>
              <w:keepLines w:val="0"/>
              <w:rPr>
                <w:rFonts w:cs="Arial"/>
              </w:rPr>
            </w:pPr>
            <w:r w:rsidRPr="00130358">
              <w:rPr>
                <w:rFonts w:cs="Arial"/>
              </w:rPr>
              <w:t>PBCH_RA</w:t>
            </w:r>
          </w:p>
        </w:tc>
        <w:tc>
          <w:tcPr>
            <w:tcW w:w="829" w:type="pct"/>
            <w:vMerge w:val="restart"/>
            <w:vAlign w:val="center"/>
          </w:tcPr>
          <w:p w14:paraId="7CA6F9F7" w14:textId="77777777" w:rsidR="00D27003" w:rsidRPr="00130358" w:rsidRDefault="00D27003" w:rsidP="00D62538">
            <w:pPr>
              <w:pStyle w:val="TAL"/>
              <w:keepNext w:val="0"/>
              <w:keepLines w:val="0"/>
              <w:jc w:val="center"/>
              <w:rPr>
                <w:rFonts w:cs="Arial"/>
              </w:rPr>
            </w:pPr>
            <w:r w:rsidRPr="00130358">
              <w:rPr>
                <w:rFonts w:cs="Arial"/>
              </w:rPr>
              <w:t>dB</w:t>
            </w:r>
          </w:p>
        </w:tc>
        <w:tc>
          <w:tcPr>
            <w:tcW w:w="1104" w:type="pct"/>
            <w:vMerge w:val="restart"/>
            <w:vAlign w:val="center"/>
          </w:tcPr>
          <w:p w14:paraId="2CD07D21" w14:textId="77777777" w:rsidR="00D27003" w:rsidRPr="00130358" w:rsidRDefault="00D27003" w:rsidP="00D62538">
            <w:pPr>
              <w:pStyle w:val="TAL"/>
              <w:keepNext w:val="0"/>
              <w:keepLines w:val="0"/>
              <w:jc w:val="center"/>
              <w:rPr>
                <w:rFonts w:cs="Arial"/>
              </w:rPr>
            </w:pPr>
            <w:r w:rsidRPr="00130358">
              <w:rPr>
                <w:rFonts w:cs="Arial"/>
              </w:rPr>
              <w:t>0</w:t>
            </w:r>
          </w:p>
        </w:tc>
        <w:tc>
          <w:tcPr>
            <w:tcW w:w="1013" w:type="pct"/>
            <w:vMerge w:val="restart"/>
            <w:vAlign w:val="center"/>
          </w:tcPr>
          <w:p w14:paraId="555D3354" w14:textId="77777777" w:rsidR="00D27003" w:rsidRPr="00130358" w:rsidRDefault="00D27003" w:rsidP="00D62538">
            <w:pPr>
              <w:pStyle w:val="TAL"/>
              <w:keepNext w:val="0"/>
              <w:keepLines w:val="0"/>
              <w:jc w:val="center"/>
              <w:rPr>
                <w:rFonts w:cs="Arial"/>
              </w:rPr>
            </w:pPr>
            <w:r w:rsidRPr="00130358">
              <w:rPr>
                <w:rFonts w:cs="Arial"/>
              </w:rPr>
              <w:t>0</w:t>
            </w:r>
          </w:p>
        </w:tc>
      </w:tr>
      <w:tr w:rsidR="00D27003" w:rsidRPr="00130358" w14:paraId="04AABE11" w14:textId="77777777" w:rsidTr="00772922">
        <w:trPr>
          <w:gridAfter w:val="2"/>
          <w:wAfter w:w="8" w:type="pct"/>
          <w:jc w:val="center"/>
        </w:trPr>
        <w:tc>
          <w:tcPr>
            <w:tcW w:w="2046" w:type="pct"/>
            <w:vAlign w:val="center"/>
          </w:tcPr>
          <w:p w14:paraId="1CAF4584" w14:textId="77777777" w:rsidR="00D27003" w:rsidRPr="00130358" w:rsidRDefault="00D27003" w:rsidP="00D62538">
            <w:pPr>
              <w:pStyle w:val="TAL"/>
              <w:keepNext w:val="0"/>
              <w:keepLines w:val="0"/>
              <w:rPr>
                <w:rFonts w:cs="Arial"/>
              </w:rPr>
            </w:pPr>
            <w:r w:rsidRPr="00130358">
              <w:rPr>
                <w:rFonts w:cs="Arial"/>
              </w:rPr>
              <w:t>PBCH_RB</w:t>
            </w:r>
          </w:p>
        </w:tc>
        <w:tc>
          <w:tcPr>
            <w:tcW w:w="829" w:type="pct"/>
            <w:vMerge/>
            <w:vAlign w:val="center"/>
          </w:tcPr>
          <w:p w14:paraId="0B0A9FC4" w14:textId="77777777" w:rsidR="00D27003" w:rsidRPr="00130358" w:rsidRDefault="00D27003" w:rsidP="00D62538">
            <w:pPr>
              <w:pStyle w:val="TAL"/>
              <w:keepNext w:val="0"/>
              <w:keepLines w:val="0"/>
              <w:jc w:val="center"/>
              <w:rPr>
                <w:rFonts w:cs="Arial"/>
              </w:rPr>
            </w:pPr>
          </w:p>
        </w:tc>
        <w:tc>
          <w:tcPr>
            <w:tcW w:w="1104" w:type="pct"/>
            <w:vMerge/>
            <w:vAlign w:val="center"/>
          </w:tcPr>
          <w:p w14:paraId="319FC845" w14:textId="77777777" w:rsidR="00D27003" w:rsidRPr="00130358" w:rsidRDefault="00D27003" w:rsidP="00D62538">
            <w:pPr>
              <w:pStyle w:val="TAL"/>
              <w:keepNext w:val="0"/>
              <w:keepLines w:val="0"/>
              <w:jc w:val="center"/>
              <w:rPr>
                <w:rFonts w:cs="Arial"/>
              </w:rPr>
            </w:pPr>
          </w:p>
        </w:tc>
        <w:tc>
          <w:tcPr>
            <w:tcW w:w="1013" w:type="pct"/>
            <w:vMerge/>
            <w:vAlign w:val="center"/>
          </w:tcPr>
          <w:p w14:paraId="59D2BD08" w14:textId="77777777" w:rsidR="00D27003" w:rsidRPr="00130358" w:rsidRDefault="00D27003" w:rsidP="00D62538">
            <w:pPr>
              <w:pStyle w:val="TAL"/>
              <w:keepNext w:val="0"/>
              <w:keepLines w:val="0"/>
              <w:jc w:val="center"/>
              <w:rPr>
                <w:rFonts w:cs="Arial"/>
              </w:rPr>
            </w:pPr>
          </w:p>
        </w:tc>
      </w:tr>
      <w:tr w:rsidR="00D27003" w:rsidRPr="00130358" w14:paraId="78077D97" w14:textId="77777777" w:rsidTr="00772922">
        <w:trPr>
          <w:gridAfter w:val="2"/>
          <w:wAfter w:w="8" w:type="pct"/>
          <w:jc w:val="center"/>
        </w:trPr>
        <w:tc>
          <w:tcPr>
            <w:tcW w:w="2046" w:type="pct"/>
            <w:vAlign w:val="center"/>
          </w:tcPr>
          <w:p w14:paraId="254A43B5" w14:textId="77777777" w:rsidR="00D27003" w:rsidRPr="00130358" w:rsidRDefault="00D27003" w:rsidP="00D62538">
            <w:pPr>
              <w:pStyle w:val="TAL"/>
              <w:keepNext w:val="0"/>
              <w:keepLines w:val="0"/>
              <w:rPr>
                <w:rFonts w:cs="Arial"/>
              </w:rPr>
            </w:pPr>
            <w:r w:rsidRPr="00130358">
              <w:rPr>
                <w:rFonts w:cs="Arial"/>
              </w:rPr>
              <w:t>PSS_RA</w:t>
            </w:r>
          </w:p>
        </w:tc>
        <w:tc>
          <w:tcPr>
            <w:tcW w:w="829" w:type="pct"/>
            <w:vMerge/>
            <w:vAlign w:val="center"/>
          </w:tcPr>
          <w:p w14:paraId="2D142CB4" w14:textId="77777777" w:rsidR="00D27003" w:rsidRPr="00130358" w:rsidRDefault="00D27003" w:rsidP="00D62538">
            <w:pPr>
              <w:pStyle w:val="TAL"/>
              <w:keepNext w:val="0"/>
              <w:keepLines w:val="0"/>
              <w:jc w:val="center"/>
              <w:rPr>
                <w:rFonts w:cs="Arial"/>
              </w:rPr>
            </w:pPr>
          </w:p>
        </w:tc>
        <w:tc>
          <w:tcPr>
            <w:tcW w:w="1104" w:type="pct"/>
            <w:vMerge/>
            <w:vAlign w:val="center"/>
          </w:tcPr>
          <w:p w14:paraId="7A03C6D6" w14:textId="77777777" w:rsidR="00D27003" w:rsidRPr="00130358" w:rsidRDefault="00D27003" w:rsidP="00D62538">
            <w:pPr>
              <w:pStyle w:val="TAL"/>
              <w:keepNext w:val="0"/>
              <w:keepLines w:val="0"/>
              <w:jc w:val="center"/>
              <w:rPr>
                <w:rFonts w:cs="Arial"/>
              </w:rPr>
            </w:pPr>
          </w:p>
        </w:tc>
        <w:tc>
          <w:tcPr>
            <w:tcW w:w="1013" w:type="pct"/>
            <w:vMerge/>
            <w:vAlign w:val="center"/>
          </w:tcPr>
          <w:p w14:paraId="7DEFEA96" w14:textId="77777777" w:rsidR="00D27003" w:rsidRPr="00130358" w:rsidRDefault="00D27003" w:rsidP="00D62538">
            <w:pPr>
              <w:pStyle w:val="TAL"/>
              <w:keepNext w:val="0"/>
              <w:keepLines w:val="0"/>
              <w:jc w:val="center"/>
              <w:rPr>
                <w:rFonts w:cs="Arial"/>
              </w:rPr>
            </w:pPr>
          </w:p>
        </w:tc>
      </w:tr>
      <w:tr w:rsidR="00D27003" w:rsidRPr="00130358" w14:paraId="5D91683E" w14:textId="77777777" w:rsidTr="00772922">
        <w:trPr>
          <w:gridAfter w:val="2"/>
          <w:wAfter w:w="8" w:type="pct"/>
          <w:jc w:val="center"/>
        </w:trPr>
        <w:tc>
          <w:tcPr>
            <w:tcW w:w="2046" w:type="pct"/>
            <w:vAlign w:val="center"/>
          </w:tcPr>
          <w:p w14:paraId="526A08DC" w14:textId="77777777" w:rsidR="00D27003" w:rsidRPr="00130358" w:rsidRDefault="00D27003" w:rsidP="00D62538">
            <w:pPr>
              <w:pStyle w:val="TAL"/>
              <w:keepNext w:val="0"/>
              <w:keepLines w:val="0"/>
              <w:rPr>
                <w:rFonts w:cs="Arial"/>
              </w:rPr>
            </w:pPr>
            <w:r w:rsidRPr="00130358">
              <w:rPr>
                <w:rFonts w:cs="Arial"/>
              </w:rPr>
              <w:t>SSS_RA</w:t>
            </w:r>
          </w:p>
        </w:tc>
        <w:tc>
          <w:tcPr>
            <w:tcW w:w="829" w:type="pct"/>
            <w:vMerge/>
            <w:vAlign w:val="center"/>
          </w:tcPr>
          <w:p w14:paraId="48E2B544" w14:textId="77777777" w:rsidR="00D27003" w:rsidRPr="00130358" w:rsidRDefault="00D27003" w:rsidP="00D62538">
            <w:pPr>
              <w:pStyle w:val="TAL"/>
              <w:keepNext w:val="0"/>
              <w:keepLines w:val="0"/>
              <w:jc w:val="center"/>
              <w:rPr>
                <w:rFonts w:cs="Arial"/>
              </w:rPr>
            </w:pPr>
          </w:p>
        </w:tc>
        <w:tc>
          <w:tcPr>
            <w:tcW w:w="1104" w:type="pct"/>
            <w:vMerge/>
            <w:vAlign w:val="center"/>
          </w:tcPr>
          <w:p w14:paraId="3C50C746" w14:textId="77777777" w:rsidR="00D27003" w:rsidRPr="00130358" w:rsidRDefault="00D27003" w:rsidP="00D62538">
            <w:pPr>
              <w:pStyle w:val="TAL"/>
              <w:keepNext w:val="0"/>
              <w:keepLines w:val="0"/>
              <w:jc w:val="center"/>
              <w:rPr>
                <w:rFonts w:cs="Arial"/>
              </w:rPr>
            </w:pPr>
          </w:p>
        </w:tc>
        <w:tc>
          <w:tcPr>
            <w:tcW w:w="1013" w:type="pct"/>
            <w:vMerge/>
            <w:vAlign w:val="center"/>
          </w:tcPr>
          <w:p w14:paraId="01F98C8B" w14:textId="77777777" w:rsidR="00D27003" w:rsidRPr="00130358" w:rsidRDefault="00D27003" w:rsidP="00D62538">
            <w:pPr>
              <w:pStyle w:val="TAL"/>
              <w:keepNext w:val="0"/>
              <w:keepLines w:val="0"/>
              <w:jc w:val="center"/>
              <w:rPr>
                <w:rFonts w:cs="Arial"/>
              </w:rPr>
            </w:pPr>
          </w:p>
        </w:tc>
      </w:tr>
      <w:tr w:rsidR="00D27003" w:rsidRPr="00130358" w14:paraId="01E77272" w14:textId="77777777" w:rsidTr="00772922">
        <w:trPr>
          <w:gridAfter w:val="2"/>
          <w:wAfter w:w="8" w:type="pct"/>
          <w:jc w:val="center"/>
        </w:trPr>
        <w:tc>
          <w:tcPr>
            <w:tcW w:w="2046" w:type="pct"/>
            <w:vAlign w:val="center"/>
          </w:tcPr>
          <w:p w14:paraId="2E58F1C3" w14:textId="77777777" w:rsidR="00D27003" w:rsidRPr="00130358" w:rsidRDefault="00D27003" w:rsidP="00D62538">
            <w:pPr>
              <w:pStyle w:val="TAL"/>
              <w:keepNext w:val="0"/>
              <w:keepLines w:val="0"/>
              <w:rPr>
                <w:rFonts w:cs="Arial"/>
              </w:rPr>
            </w:pPr>
            <w:r w:rsidRPr="00130358">
              <w:rPr>
                <w:rFonts w:cs="Arial"/>
              </w:rPr>
              <w:t>PCFICH_RB</w:t>
            </w:r>
          </w:p>
        </w:tc>
        <w:tc>
          <w:tcPr>
            <w:tcW w:w="829" w:type="pct"/>
            <w:vMerge/>
            <w:vAlign w:val="center"/>
          </w:tcPr>
          <w:p w14:paraId="253F8B27" w14:textId="77777777" w:rsidR="00D27003" w:rsidRPr="00130358" w:rsidRDefault="00D27003" w:rsidP="00D62538">
            <w:pPr>
              <w:pStyle w:val="TAL"/>
              <w:keepNext w:val="0"/>
              <w:keepLines w:val="0"/>
              <w:jc w:val="center"/>
              <w:rPr>
                <w:rFonts w:cs="Arial"/>
              </w:rPr>
            </w:pPr>
          </w:p>
        </w:tc>
        <w:tc>
          <w:tcPr>
            <w:tcW w:w="1104" w:type="pct"/>
            <w:vMerge/>
            <w:vAlign w:val="center"/>
          </w:tcPr>
          <w:p w14:paraId="11CA0B52" w14:textId="77777777" w:rsidR="00D27003" w:rsidRPr="00130358" w:rsidRDefault="00D27003" w:rsidP="00D62538">
            <w:pPr>
              <w:pStyle w:val="TAL"/>
              <w:keepNext w:val="0"/>
              <w:keepLines w:val="0"/>
              <w:jc w:val="center"/>
              <w:rPr>
                <w:rFonts w:cs="Arial"/>
              </w:rPr>
            </w:pPr>
          </w:p>
        </w:tc>
        <w:tc>
          <w:tcPr>
            <w:tcW w:w="1013" w:type="pct"/>
            <w:vMerge/>
            <w:vAlign w:val="center"/>
          </w:tcPr>
          <w:p w14:paraId="0F210C74" w14:textId="77777777" w:rsidR="00D27003" w:rsidRPr="00130358" w:rsidRDefault="00D27003" w:rsidP="00D62538">
            <w:pPr>
              <w:pStyle w:val="TAL"/>
              <w:keepNext w:val="0"/>
              <w:keepLines w:val="0"/>
              <w:jc w:val="center"/>
              <w:rPr>
                <w:rFonts w:cs="Arial"/>
              </w:rPr>
            </w:pPr>
          </w:p>
        </w:tc>
      </w:tr>
      <w:tr w:rsidR="00D27003" w:rsidRPr="00130358" w14:paraId="4A4A08AF" w14:textId="77777777" w:rsidTr="00772922">
        <w:trPr>
          <w:gridAfter w:val="2"/>
          <w:wAfter w:w="8" w:type="pct"/>
          <w:jc w:val="center"/>
        </w:trPr>
        <w:tc>
          <w:tcPr>
            <w:tcW w:w="2046" w:type="pct"/>
            <w:vAlign w:val="center"/>
          </w:tcPr>
          <w:p w14:paraId="271E2AA6" w14:textId="77777777" w:rsidR="00D27003" w:rsidRPr="00130358" w:rsidRDefault="00D27003" w:rsidP="00D62538">
            <w:pPr>
              <w:pStyle w:val="TAL"/>
              <w:keepNext w:val="0"/>
              <w:keepLines w:val="0"/>
              <w:rPr>
                <w:rFonts w:cs="Arial"/>
              </w:rPr>
            </w:pPr>
            <w:r w:rsidRPr="00130358">
              <w:rPr>
                <w:rFonts w:cs="Arial"/>
              </w:rPr>
              <w:t>PHICH_RA</w:t>
            </w:r>
          </w:p>
        </w:tc>
        <w:tc>
          <w:tcPr>
            <w:tcW w:w="829" w:type="pct"/>
            <w:vMerge/>
            <w:vAlign w:val="center"/>
          </w:tcPr>
          <w:p w14:paraId="4B56F4BA" w14:textId="77777777" w:rsidR="00D27003" w:rsidRPr="00130358" w:rsidRDefault="00D27003" w:rsidP="00D62538">
            <w:pPr>
              <w:pStyle w:val="TAL"/>
              <w:keepNext w:val="0"/>
              <w:keepLines w:val="0"/>
              <w:jc w:val="center"/>
              <w:rPr>
                <w:rFonts w:cs="Arial"/>
              </w:rPr>
            </w:pPr>
          </w:p>
        </w:tc>
        <w:tc>
          <w:tcPr>
            <w:tcW w:w="1104" w:type="pct"/>
            <w:vMerge/>
            <w:vAlign w:val="center"/>
          </w:tcPr>
          <w:p w14:paraId="61F76CEB" w14:textId="77777777" w:rsidR="00D27003" w:rsidRPr="00130358" w:rsidRDefault="00D27003" w:rsidP="00D62538">
            <w:pPr>
              <w:pStyle w:val="TAL"/>
              <w:keepNext w:val="0"/>
              <w:keepLines w:val="0"/>
              <w:jc w:val="center"/>
              <w:rPr>
                <w:rFonts w:cs="Arial"/>
              </w:rPr>
            </w:pPr>
          </w:p>
        </w:tc>
        <w:tc>
          <w:tcPr>
            <w:tcW w:w="1013" w:type="pct"/>
            <w:vMerge/>
            <w:vAlign w:val="center"/>
          </w:tcPr>
          <w:p w14:paraId="6C1A5C0B" w14:textId="77777777" w:rsidR="00D27003" w:rsidRPr="00130358" w:rsidRDefault="00D27003" w:rsidP="00D62538">
            <w:pPr>
              <w:pStyle w:val="TAL"/>
              <w:keepNext w:val="0"/>
              <w:keepLines w:val="0"/>
              <w:jc w:val="center"/>
              <w:rPr>
                <w:rFonts w:cs="Arial"/>
              </w:rPr>
            </w:pPr>
          </w:p>
        </w:tc>
      </w:tr>
      <w:tr w:rsidR="00D27003" w:rsidRPr="00130358" w14:paraId="703B1119" w14:textId="77777777" w:rsidTr="00772922">
        <w:trPr>
          <w:gridAfter w:val="2"/>
          <w:wAfter w:w="8" w:type="pct"/>
          <w:jc w:val="center"/>
        </w:trPr>
        <w:tc>
          <w:tcPr>
            <w:tcW w:w="2046" w:type="pct"/>
            <w:vAlign w:val="center"/>
          </w:tcPr>
          <w:p w14:paraId="153BF0A0" w14:textId="77777777" w:rsidR="00D27003" w:rsidRPr="00130358" w:rsidRDefault="00D27003" w:rsidP="00D62538">
            <w:pPr>
              <w:pStyle w:val="TAL"/>
              <w:keepNext w:val="0"/>
              <w:keepLines w:val="0"/>
              <w:rPr>
                <w:rFonts w:cs="Arial"/>
              </w:rPr>
            </w:pPr>
            <w:r w:rsidRPr="00130358">
              <w:rPr>
                <w:rFonts w:cs="Arial"/>
              </w:rPr>
              <w:t>PHICH_RB</w:t>
            </w:r>
          </w:p>
        </w:tc>
        <w:tc>
          <w:tcPr>
            <w:tcW w:w="829" w:type="pct"/>
            <w:vMerge/>
            <w:vAlign w:val="center"/>
          </w:tcPr>
          <w:p w14:paraId="378AF5CE" w14:textId="77777777" w:rsidR="00D27003" w:rsidRPr="00130358" w:rsidRDefault="00D27003" w:rsidP="00D62538">
            <w:pPr>
              <w:pStyle w:val="TAL"/>
              <w:keepNext w:val="0"/>
              <w:keepLines w:val="0"/>
              <w:jc w:val="center"/>
              <w:rPr>
                <w:rFonts w:cs="Arial"/>
              </w:rPr>
            </w:pPr>
          </w:p>
        </w:tc>
        <w:tc>
          <w:tcPr>
            <w:tcW w:w="1104" w:type="pct"/>
            <w:vMerge/>
            <w:vAlign w:val="center"/>
          </w:tcPr>
          <w:p w14:paraId="6904A4D8" w14:textId="77777777" w:rsidR="00D27003" w:rsidRPr="00130358" w:rsidRDefault="00D27003" w:rsidP="00D62538">
            <w:pPr>
              <w:pStyle w:val="TAL"/>
              <w:keepNext w:val="0"/>
              <w:keepLines w:val="0"/>
              <w:jc w:val="center"/>
              <w:rPr>
                <w:rFonts w:cs="Arial"/>
              </w:rPr>
            </w:pPr>
          </w:p>
        </w:tc>
        <w:tc>
          <w:tcPr>
            <w:tcW w:w="1013" w:type="pct"/>
            <w:vMerge/>
            <w:vAlign w:val="center"/>
          </w:tcPr>
          <w:p w14:paraId="7234D778" w14:textId="77777777" w:rsidR="00D27003" w:rsidRPr="00130358" w:rsidRDefault="00D27003" w:rsidP="00D62538">
            <w:pPr>
              <w:pStyle w:val="TAL"/>
              <w:keepNext w:val="0"/>
              <w:keepLines w:val="0"/>
              <w:jc w:val="center"/>
              <w:rPr>
                <w:rFonts w:cs="Arial"/>
              </w:rPr>
            </w:pPr>
          </w:p>
        </w:tc>
      </w:tr>
      <w:tr w:rsidR="00D27003" w:rsidRPr="00130358" w14:paraId="7F072A9E" w14:textId="77777777" w:rsidTr="00772922">
        <w:trPr>
          <w:gridAfter w:val="2"/>
          <w:wAfter w:w="8" w:type="pct"/>
          <w:jc w:val="center"/>
        </w:trPr>
        <w:tc>
          <w:tcPr>
            <w:tcW w:w="2046" w:type="pct"/>
            <w:vAlign w:val="center"/>
          </w:tcPr>
          <w:p w14:paraId="250BEBB0" w14:textId="77777777" w:rsidR="00D27003" w:rsidRPr="00130358" w:rsidRDefault="00D27003" w:rsidP="00D62538">
            <w:pPr>
              <w:pStyle w:val="TAL"/>
              <w:keepNext w:val="0"/>
              <w:keepLines w:val="0"/>
              <w:rPr>
                <w:rFonts w:cs="Arial"/>
              </w:rPr>
            </w:pPr>
            <w:r w:rsidRPr="00130358">
              <w:rPr>
                <w:rFonts w:cs="Arial"/>
              </w:rPr>
              <w:t>PDCCH_RA</w:t>
            </w:r>
          </w:p>
        </w:tc>
        <w:tc>
          <w:tcPr>
            <w:tcW w:w="829" w:type="pct"/>
            <w:vMerge/>
            <w:vAlign w:val="center"/>
          </w:tcPr>
          <w:p w14:paraId="555D7F4D" w14:textId="77777777" w:rsidR="00D27003" w:rsidRPr="00130358" w:rsidRDefault="00D27003" w:rsidP="00D62538">
            <w:pPr>
              <w:pStyle w:val="TAL"/>
              <w:keepNext w:val="0"/>
              <w:keepLines w:val="0"/>
              <w:jc w:val="center"/>
              <w:rPr>
                <w:rFonts w:cs="Arial"/>
              </w:rPr>
            </w:pPr>
          </w:p>
        </w:tc>
        <w:tc>
          <w:tcPr>
            <w:tcW w:w="1104" w:type="pct"/>
            <w:vMerge/>
            <w:vAlign w:val="center"/>
          </w:tcPr>
          <w:p w14:paraId="7EE987EF" w14:textId="77777777" w:rsidR="00D27003" w:rsidRPr="00130358" w:rsidRDefault="00D27003" w:rsidP="00D62538">
            <w:pPr>
              <w:pStyle w:val="TAL"/>
              <w:keepNext w:val="0"/>
              <w:keepLines w:val="0"/>
              <w:jc w:val="center"/>
              <w:rPr>
                <w:rFonts w:cs="Arial"/>
              </w:rPr>
            </w:pPr>
          </w:p>
        </w:tc>
        <w:tc>
          <w:tcPr>
            <w:tcW w:w="1013" w:type="pct"/>
            <w:vMerge/>
            <w:vAlign w:val="center"/>
          </w:tcPr>
          <w:p w14:paraId="6010C94B" w14:textId="77777777" w:rsidR="00D27003" w:rsidRPr="00130358" w:rsidRDefault="00D27003" w:rsidP="00D62538">
            <w:pPr>
              <w:pStyle w:val="TAL"/>
              <w:keepNext w:val="0"/>
              <w:keepLines w:val="0"/>
              <w:jc w:val="center"/>
              <w:rPr>
                <w:rFonts w:cs="Arial"/>
              </w:rPr>
            </w:pPr>
          </w:p>
        </w:tc>
      </w:tr>
      <w:tr w:rsidR="00D27003" w:rsidRPr="00130358" w14:paraId="3A03D139" w14:textId="77777777" w:rsidTr="00772922">
        <w:trPr>
          <w:gridAfter w:val="2"/>
          <w:wAfter w:w="8" w:type="pct"/>
          <w:jc w:val="center"/>
        </w:trPr>
        <w:tc>
          <w:tcPr>
            <w:tcW w:w="2046" w:type="pct"/>
            <w:vAlign w:val="center"/>
          </w:tcPr>
          <w:p w14:paraId="50FAF093" w14:textId="77777777" w:rsidR="00D27003" w:rsidRPr="00130358" w:rsidRDefault="00D27003" w:rsidP="00D62538">
            <w:pPr>
              <w:pStyle w:val="TAL"/>
              <w:keepNext w:val="0"/>
              <w:keepLines w:val="0"/>
              <w:rPr>
                <w:rFonts w:cs="Arial"/>
              </w:rPr>
            </w:pPr>
            <w:r w:rsidRPr="00130358">
              <w:rPr>
                <w:rFonts w:cs="Arial"/>
              </w:rPr>
              <w:t>PDCCH_RB</w:t>
            </w:r>
          </w:p>
        </w:tc>
        <w:tc>
          <w:tcPr>
            <w:tcW w:w="829" w:type="pct"/>
            <w:vMerge/>
            <w:vAlign w:val="center"/>
          </w:tcPr>
          <w:p w14:paraId="45EC16F0" w14:textId="77777777" w:rsidR="00D27003" w:rsidRPr="00130358" w:rsidRDefault="00D27003" w:rsidP="00D62538">
            <w:pPr>
              <w:pStyle w:val="TAL"/>
              <w:keepNext w:val="0"/>
              <w:keepLines w:val="0"/>
              <w:jc w:val="center"/>
              <w:rPr>
                <w:rFonts w:cs="Arial"/>
              </w:rPr>
            </w:pPr>
          </w:p>
        </w:tc>
        <w:tc>
          <w:tcPr>
            <w:tcW w:w="1104" w:type="pct"/>
            <w:vMerge/>
            <w:vAlign w:val="center"/>
          </w:tcPr>
          <w:p w14:paraId="0D38BF5F" w14:textId="77777777" w:rsidR="00D27003" w:rsidRPr="00130358" w:rsidRDefault="00D27003" w:rsidP="00D62538">
            <w:pPr>
              <w:pStyle w:val="TAL"/>
              <w:keepNext w:val="0"/>
              <w:keepLines w:val="0"/>
              <w:jc w:val="center"/>
              <w:rPr>
                <w:rFonts w:cs="Arial"/>
              </w:rPr>
            </w:pPr>
          </w:p>
        </w:tc>
        <w:tc>
          <w:tcPr>
            <w:tcW w:w="1013" w:type="pct"/>
            <w:vMerge/>
            <w:vAlign w:val="center"/>
          </w:tcPr>
          <w:p w14:paraId="55124C3E" w14:textId="77777777" w:rsidR="00D27003" w:rsidRPr="00130358" w:rsidRDefault="00D27003" w:rsidP="00D62538">
            <w:pPr>
              <w:pStyle w:val="TAL"/>
              <w:keepNext w:val="0"/>
              <w:keepLines w:val="0"/>
              <w:jc w:val="center"/>
              <w:rPr>
                <w:rFonts w:cs="Arial"/>
              </w:rPr>
            </w:pPr>
          </w:p>
        </w:tc>
      </w:tr>
      <w:tr w:rsidR="00D27003" w:rsidRPr="00130358" w14:paraId="5230250D" w14:textId="77777777" w:rsidTr="00772922">
        <w:trPr>
          <w:gridAfter w:val="2"/>
          <w:wAfter w:w="8" w:type="pct"/>
          <w:jc w:val="center"/>
        </w:trPr>
        <w:tc>
          <w:tcPr>
            <w:tcW w:w="2046" w:type="pct"/>
            <w:vAlign w:val="center"/>
          </w:tcPr>
          <w:p w14:paraId="3F7E445C" w14:textId="77777777" w:rsidR="00D27003" w:rsidRPr="00130358" w:rsidRDefault="00D27003" w:rsidP="00D62538">
            <w:pPr>
              <w:pStyle w:val="TAL"/>
              <w:keepNext w:val="0"/>
              <w:keepLines w:val="0"/>
              <w:rPr>
                <w:rFonts w:cs="Arial"/>
              </w:rPr>
            </w:pPr>
            <w:r w:rsidRPr="00130358">
              <w:rPr>
                <w:rFonts w:cs="Arial"/>
              </w:rPr>
              <w:t>PDSCH_RA</w:t>
            </w:r>
          </w:p>
        </w:tc>
        <w:tc>
          <w:tcPr>
            <w:tcW w:w="829" w:type="pct"/>
            <w:vMerge/>
            <w:vAlign w:val="center"/>
          </w:tcPr>
          <w:p w14:paraId="6A11504A" w14:textId="77777777" w:rsidR="00D27003" w:rsidRPr="00130358" w:rsidRDefault="00D27003" w:rsidP="00D62538">
            <w:pPr>
              <w:pStyle w:val="TAL"/>
              <w:keepNext w:val="0"/>
              <w:keepLines w:val="0"/>
              <w:jc w:val="center"/>
              <w:rPr>
                <w:rFonts w:cs="Arial"/>
              </w:rPr>
            </w:pPr>
          </w:p>
        </w:tc>
        <w:tc>
          <w:tcPr>
            <w:tcW w:w="1104" w:type="pct"/>
            <w:vMerge/>
            <w:vAlign w:val="center"/>
          </w:tcPr>
          <w:p w14:paraId="3542230A" w14:textId="77777777" w:rsidR="00D27003" w:rsidRPr="00130358" w:rsidRDefault="00D27003" w:rsidP="00D62538">
            <w:pPr>
              <w:pStyle w:val="TAL"/>
              <w:keepNext w:val="0"/>
              <w:keepLines w:val="0"/>
              <w:jc w:val="center"/>
              <w:rPr>
                <w:rFonts w:cs="Arial"/>
              </w:rPr>
            </w:pPr>
          </w:p>
        </w:tc>
        <w:tc>
          <w:tcPr>
            <w:tcW w:w="1013" w:type="pct"/>
            <w:vMerge/>
            <w:vAlign w:val="center"/>
          </w:tcPr>
          <w:p w14:paraId="45470FA6" w14:textId="77777777" w:rsidR="00D27003" w:rsidRPr="00130358" w:rsidRDefault="00D27003" w:rsidP="00D62538">
            <w:pPr>
              <w:pStyle w:val="TAL"/>
              <w:keepNext w:val="0"/>
              <w:keepLines w:val="0"/>
              <w:jc w:val="center"/>
              <w:rPr>
                <w:rFonts w:cs="Arial"/>
              </w:rPr>
            </w:pPr>
          </w:p>
        </w:tc>
      </w:tr>
      <w:tr w:rsidR="00D27003" w:rsidRPr="00130358" w14:paraId="5E1EB25D" w14:textId="77777777" w:rsidTr="00772922">
        <w:trPr>
          <w:gridAfter w:val="2"/>
          <w:wAfter w:w="8" w:type="pct"/>
          <w:jc w:val="center"/>
        </w:trPr>
        <w:tc>
          <w:tcPr>
            <w:tcW w:w="2046" w:type="pct"/>
            <w:vAlign w:val="center"/>
          </w:tcPr>
          <w:p w14:paraId="1C0A4415" w14:textId="77777777" w:rsidR="00D27003" w:rsidRPr="00130358" w:rsidRDefault="00D27003" w:rsidP="00D62538">
            <w:pPr>
              <w:pStyle w:val="TAL"/>
              <w:keepNext w:val="0"/>
              <w:keepLines w:val="0"/>
              <w:rPr>
                <w:rFonts w:cs="Arial"/>
              </w:rPr>
            </w:pPr>
            <w:r w:rsidRPr="00130358">
              <w:rPr>
                <w:rFonts w:cs="Arial"/>
              </w:rPr>
              <w:t>PDSCH_RB</w:t>
            </w:r>
          </w:p>
        </w:tc>
        <w:tc>
          <w:tcPr>
            <w:tcW w:w="829" w:type="pct"/>
            <w:vMerge/>
            <w:vAlign w:val="center"/>
          </w:tcPr>
          <w:p w14:paraId="50E2A3BB" w14:textId="77777777" w:rsidR="00D27003" w:rsidRPr="00130358" w:rsidRDefault="00D27003" w:rsidP="00D62538">
            <w:pPr>
              <w:pStyle w:val="TAL"/>
              <w:keepNext w:val="0"/>
              <w:keepLines w:val="0"/>
              <w:jc w:val="center"/>
              <w:rPr>
                <w:rFonts w:cs="Arial"/>
              </w:rPr>
            </w:pPr>
          </w:p>
        </w:tc>
        <w:tc>
          <w:tcPr>
            <w:tcW w:w="1104" w:type="pct"/>
            <w:vMerge/>
            <w:vAlign w:val="center"/>
          </w:tcPr>
          <w:p w14:paraId="21B02F6D" w14:textId="77777777" w:rsidR="00D27003" w:rsidRPr="00130358" w:rsidRDefault="00D27003" w:rsidP="00D62538">
            <w:pPr>
              <w:pStyle w:val="TAL"/>
              <w:keepNext w:val="0"/>
              <w:keepLines w:val="0"/>
              <w:jc w:val="center"/>
              <w:rPr>
                <w:rFonts w:cs="Arial"/>
              </w:rPr>
            </w:pPr>
          </w:p>
        </w:tc>
        <w:tc>
          <w:tcPr>
            <w:tcW w:w="1013" w:type="pct"/>
            <w:vMerge/>
            <w:vAlign w:val="center"/>
          </w:tcPr>
          <w:p w14:paraId="7F18310D" w14:textId="77777777" w:rsidR="00D27003" w:rsidRPr="00130358" w:rsidRDefault="00D27003" w:rsidP="00D62538">
            <w:pPr>
              <w:pStyle w:val="TAL"/>
              <w:keepNext w:val="0"/>
              <w:keepLines w:val="0"/>
              <w:jc w:val="center"/>
              <w:rPr>
                <w:rFonts w:cs="Arial"/>
              </w:rPr>
            </w:pPr>
          </w:p>
        </w:tc>
      </w:tr>
      <w:tr w:rsidR="00D27003" w:rsidRPr="00130358" w14:paraId="11D01017" w14:textId="77777777" w:rsidTr="00772922">
        <w:trPr>
          <w:gridAfter w:val="2"/>
          <w:wAfter w:w="8" w:type="pct"/>
          <w:jc w:val="center"/>
        </w:trPr>
        <w:tc>
          <w:tcPr>
            <w:tcW w:w="2046" w:type="pct"/>
            <w:vAlign w:val="center"/>
          </w:tcPr>
          <w:p w14:paraId="5AAD7053" w14:textId="77777777" w:rsidR="00D27003" w:rsidRPr="00130358" w:rsidRDefault="00D27003"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4ABB187D" w14:textId="77777777" w:rsidR="00D27003" w:rsidRPr="00130358" w:rsidRDefault="00D27003" w:rsidP="00D62538">
            <w:pPr>
              <w:pStyle w:val="TAL"/>
              <w:keepNext w:val="0"/>
              <w:keepLines w:val="0"/>
              <w:jc w:val="center"/>
              <w:rPr>
                <w:rFonts w:cs="Arial"/>
              </w:rPr>
            </w:pPr>
          </w:p>
        </w:tc>
        <w:tc>
          <w:tcPr>
            <w:tcW w:w="1104" w:type="pct"/>
            <w:vMerge/>
            <w:vAlign w:val="center"/>
          </w:tcPr>
          <w:p w14:paraId="06A74250" w14:textId="77777777" w:rsidR="00D27003" w:rsidRPr="00130358" w:rsidRDefault="00D27003" w:rsidP="00D62538">
            <w:pPr>
              <w:pStyle w:val="TAL"/>
              <w:keepNext w:val="0"/>
              <w:keepLines w:val="0"/>
              <w:jc w:val="center"/>
              <w:rPr>
                <w:rFonts w:cs="Arial"/>
              </w:rPr>
            </w:pPr>
          </w:p>
        </w:tc>
        <w:tc>
          <w:tcPr>
            <w:tcW w:w="1013" w:type="pct"/>
            <w:vMerge/>
            <w:vAlign w:val="center"/>
          </w:tcPr>
          <w:p w14:paraId="59A7B4CD" w14:textId="77777777" w:rsidR="00D27003" w:rsidRPr="00130358" w:rsidRDefault="00D27003" w:rsidP="00D62538">
            <w:pPr>
              <w:pStyle w:val="TAL"/>
              <w:keepNext w:val="0"/>
              <w:keepLines w:val="0"/>
              <w:jc w:val="center"/>
              <w:rPr>
                <w:rFonts w:cs="Arial"/>
              </w:rPr>
            </w:pPr>
          </w:p>
        </w:tc>
      </w:tr>
      <w:tr w:rsidR="00D27003" w:rsidRPr="00130358" w14:paraId="05D60EC7" w14:textId="77777777" w:rsidTr="00772922">
        <w:trPr>
          <w:gridAfter w:val="2"/>
          <w:wAfter w:w="8" w:type="pct"/>
          <w:jc w:val="center"/>
        </w:trPr>
        <w:tc>
          <w:tcPr>
            <w:tcW w:w="2046" w:type="pct"/>
            <w:vAlign w:val="center"/>
          </w:tcPr>
          <w:p w14:paraId="7606003E" w14:textId="5527F542" w:rsidR="00D27003" w:rsidRPr="00130358" w:rsidRDefault="00D27003"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5F444C13" w14:textId="77777777" w:rsidR="00D27003" w:rsidRPr="00130358" w:rsidRDefault="00D27003" w:rsidP="00D62538">
            <w:pPr>
              <w:pStyle w:val="TAL"/>
              <w:keepNext w:val="0"/>
              <w:keepLines w:val="0"/>
              <w:jc w:val="center"/>
              <w:rPr>
                <w:rFonts w:cs="Arial"/>
              </w:rPr>
            </w:pPr>
          </w:p>
        </w:tc>
        <w:tc>
          <w:tcPr>
            <w:tcW w:w="1104" w:type="pct"/>
            <w:vMerge/>
            <w:vAlign w:val="center"/>
          </w:tcPr>
          <w:p w14:paraId="5A2750FD" w14:textId="77777777" w:rsidR="00D27003" w:rsidRPr="00130358" w:rsidRDefault="00D27003" w:rsidP="00D62538">
            <w:pPr>
              <w:pStyle w:val="TAL"/>
              <w:keepNext w:val="0"/>
              <w:keepLines w:val="0"/>
              <w:jc w:val="center"/>
              <w:rPr>
                <w:rFonts w:cs="Arial"/>
              </w:rPr>
            </w:pPr>
          </w:p>
        </w:tc>
        <w:tc>
          <w:tcPr>
            <w:tcW w:w="1013" w:type="pct"/>
            <w:vMerge/>
            <w:vAlign w:val="center"/>
          </w:tcPr>
          <w:p w14:paraId="315ADCD1" w14:textId="77777777" w:rsidR="00D27003" w:rsidRPr="00130358" w:rsidRDefault="00D27003" w:rsidP="00D62538">
            <w:pPr>
              <w:pStyle w:val="TAL"/>
              <w:keepNext w:val="0"/>
              <w:keepLines w:val="0"/>
              <w:jc w:val="center"/>
              <w:rPr>
                <w:rFonts w:cs="Arial"/>
              </w:rPr>
            </w:pPr>
          </w:p>
        </w:tc>
      </w:tr>
      <w:tr w:rsidR="00A734AB" w:rsidRPr="00130358" w14:paraId="7B6050C2" w14:textId="77777777" w:rsidTr="00772922">
        <w:trPr>
          <w:jc w:val="center"/>
        </w:trPr>
        <w:tc>
          <w:tcPr>
            <w:tcW w:w="2046" w:type="pct"/>
            <w:vAlign w:val="center"/>
          </w:tcPr>
          <w:p w14:paraId="00019B66" w14:textId="2793E630"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61FA9C1A">
                <v:shape id="_x0000_i1109" type="#_x0000_t75" style="width:20.25pt;height:18.75pt" o:ole="" fillcolor="window">
                  <v:imagedata r:id="rId7" o:title=""/>
                </v:shape>
                <o:OLEObject Type="Embed" ProgID="Equation.3" ShapeID="_x0000_i1109" DrawAspect="Content" ObjectID="_1736593600" r:id="rId99"/>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58B346E2" w14:textId="43E74467"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70B33A18"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26C8AB4C" w14:textId="77777777" w:rsidR="00A734AB" w:rsidRPr="00130358" w:rsidRDefault="00A734AB" w:rsidP="00D62538">
            <w:pPr>
              <w:pStyle w:val="TAL"/>
              <w:keepNext w:val="0"/>
              <w:keepLines w:val="0"/>
              <w:jc w:val="center"/>
              <w:rPr>
                <w:rFonts w:cs="Arial"/>
              </w:rPr>
            </w:pPr>
            <w:r w:rsidRPr="00130358">
              <w:rPr>
                <w:rFonts w:cs="Arial"/>
              </w:rPr>
              <w:t>-106</w:t>
            </w:r>
          </w:p>
        </w:tc>
      </w:tr>
      <w:tr w:rsidR="00A734AB" w:rsidRPr="00130358" w14:paraId="4AE7DA78" w14:textId="77777777" w:rsidTr="00772922">
        <w:trPr>
          <w:jc w:val="center"/>
        </w:trPr>
        <w:tc>
          <w:tcPr>
            <w:tcW w:w="2046" w:type="pct"/>
            <w:vAlign w:val="center"/>
          </w:tcPr>
          <w:p w14:paraId="39070DA0" w14:textId="21A4CDCE" w:rsidR="00A734AB" w:rsidRPr="00130358" w:rsidRDefault="00A734AB" w:rsidP="00D62538">
            <w:pPr>
              <w:pStyle w:val="TAL"/>
              <w:keepNext w:val="0"/>
              <w:keepLines w:val="0"/>
              <w:rPr>
                <w:rFonts w:cs="Arial"/>
                <w:vertAlign w:val="superscript"/>
              </w:rPr>
            </w:pPr>
            <w:r w:rsidRPr="00130358">
              <w:rPr>
                <w:rFonts w:cs="Arial"/>
                <w:position w:val="-12"/>
              </w:rPr>
              <w:object w:dxaOrig="400" w:dyaOrig="360" w14:anchorId="664382BC">
                <v:shape id="_x0000_i1110" type="#_x0000_t75" style="width:20.25pt;height:18.75pt" o:ole="" fillcolor="window">
                  <v:imagedata r:id="rId7" o:title=""/>
                </v:shape>
                <o:OLEObject Type="Embed" ProgID="Equation.3" ShapeID="_x0000_i1110" DrawAspect="Content" ObjectID="_1736593601" r:id="rId100"/>
              </w:objec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5EA2835F" w14:textId="7CC9718A"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1B96C1F5" w14:textId="77777777" w:rsidR="00A734AB" w:rsidRPr="00130358" w:rsidRDefault="00A734AB" w:rsidP="00D62538">
            <w:pPr>
              <w:pStyle w:val="TAL"/>
              <w:keepNext w:val="0"/>
              <w:keepLines w:val="0"/>
              <w:jc w:val="center"/>
              <w:rPr>
                <w:rFonts w:cs="Arial"/>
              </w:rPr>
            </w:pPr>
            <w:r w:rsidRPr="00130358">
              <w:rPr>
                <w:rFonts w:cs="Arial"/>
              </w:rPr>
              <w:t>-106</w:t>
            </w:r>
          </w:p>
        </w:tc>
        <w:tc>
          <w:tcPr>
            <w:tcW w:w="1021" w:type="pct"/>
            <w:gridSpan w:val="3"/>
            <w:vAlign w:val="center"/>
          </w:tcPr>
          <w:p w14:paraId="019BA3CF" w14:textId="77777777" w:rsidR="00A734AB" w:rsidRPr="00130358" w:rsidRDefault="00A734AB" w:rsidP="00D62538">
            <w:pPr>
              <w:pStyle w:val="TAL"/>
              <w:keepNext w:val="0"/>
              <w:keepLines w:val="0"/>
              <w:jc w:val="center"/>
              <w:rPr>
                <w:rFonts w:cs="Arial"/>
              </w:rPr>
            </w:pPr>
            <w:r w:rsidRPr="00130358">
              <w:rPr>
                <w:rFonts w:cs="Arial"/>
              </w:rPr>
              <w:t>-83</w:t>
            </w:r>
          </w:p>
        </w:tc>
      </w:tr>
      <w:tr w:rsidR="00A734AB" w:rsidRPr="00130358" w14:paraId="4E3DDCAA" w14:textId="77777777" w:rsidTr="00772922">
        <w:trPr>
          <w:jc w:val="center"/>
        </w:trPr>
        <w:tc>
          <w:tcPr>
            <w:tcW w:w="2046" w:type="pct"/>
            <w:vAlign w:val="center"/>
          </w:tcPr>
          <w:p w14:paraId="3BB5161F" w14:textId="14DFF081" w:rsidR="00A734AB" w:rsidRPr="00130358" w:rsidRDefault="00A734AB" w:rsidP="00D62538">
            <w:pPr>
              <w:pStyle w:val="TAL"/>
              <w:keepNext w:val="0"/>
              <w:keepLines w:val="0"/>
              <w:rPr>
                <w:rFonts w:cs="Arial"/>
              </w:rPr>
            </w:pPr>
            <w:r w:rsidRPr="00130358">
              <w:rPr>
                <w:rFonts w:cs="Arial"/>
                <w:position w:val="-12"/>
              </w:rPr>
              <w:object w:dxaOrig="620" w:dyaOrig="380" w14:anchorId="46FB58B6">
                <v:shape id="_x0000_i1111" type="#_x0000_t75" style="width:31.5pt;height:18.75pt" o:ole="" fillcolor="window">
                  <v:imagedata r:id="rId9" o:title=""/>
                </v:shape>
                <o:OLEObject Type="Embed" ProgID="Equation.3" ShapeID="_x0000_i1111" DrawAspect="Content" ObjectID="_1736593602" r:id="rId101"/>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2D1E711D"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03E634D0"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3184C9C8" w14:textId="77777777" w:rsidR="00A734AB" w:rsidRPr="00130358" w:rsidRDefault="00A734AB" w:rsidP="00D62538">
            <w:pPr>
              <w:pStyle w:val="TAL"/>
              <w:keepNext w:val="0"/>
              <w:keepLines w:val="0"/>
              <w:jc w:val="center"/>
              <w:rPr>
                <w:rFonts w:cs="Arial"/>
              </w:rPr>
            </w:pPr>
            <w:r w:rsidRPr="00130358">
              <w:rPr>
                <w:rFonts w:cs="Arial"/>
              </w:rPr>
              <w:t>2.5</w:t>
            </w:r>
          </w:p>
        </w:tc>
      </w:tr>
      <w:tr w:rsidR="00A734AB" w:rsidRPr="00130358" w14:paraId="71BFC21F" w14:textId="77777777" w:rsidTr="00772922">
        <w:trPr>
          <w:jc w:val="center"/>
        </w:trPr>
        <w:tc>
          <w:tcPr>
            <w:tcW w:w="2046" w:type="pct"/>
            <w:vAlign w:val="center"/>
          </w:tcPr>
          <w:p w14:paraId="36474BE3" w14:textId="52F1182E" w:rsidR="00A734AB" w:rsidRPr="00130358" w:rsidRDefault="00A734AB" w:rsidP="00D62538">
            <w:pPr>
              <w:pStyle w:val="TAL"/>
              <w:keepNext w:val="0"/>
              <w:keepLines w:val="0"/>
              <w:rPr>
                <w:rFonts w:cs="Arial"/>
              </w:rPr>
            </w:pPr>
            <w:r w:rsidRPr="00130358">
              <w:rPr>
                <w:rFonts w:cs="Arial"/>
                <w:position w:val="-12"/>
              </w:rPr>
              <w:object w:dxaOrig="620" w:dyaOrig="380" w14:anchorId="338725F8">
                <v:shape id="_x0000_i1112" type="#_x0000_t75" style="width:31.5pt;height:18.75pt" o:ole="" fillcolor="window">
                  <v:imagedata r:id="rId9" o:title=""/>
                </v:shape>
                <o:OLEObject Type="Embed" ProgID="Equation.3" ShapeID="_x0000_i1112" DrawAspect="Content" ObjectID="_1736593603" r:id="rId102"/>
              </w:objec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8370D0B" w14:textId="77777777" w:rsidR="00A734AB" w:rsidRPr="00130358" w:rsidRDefault="00A734AB" w:rsidP="00D62538">
            <w:pPr>
              <w:pStyle w:val="TAL"/>
              <w:keepNext w:val="0"/>
              <w:keepLines w:val="0"/>
              <w:jc w:val="center"/>
              <w:rPr>
                <w:rFonts w:cs="Arial"/>
              </w:rPr>
            </w:pPr>
            <w:r w:rsidRPr="00130358">
              <w:rPr>
                <w:rFonts w:cs="Arial"/>
              </w:rPr>
              <w:t>dB</w:t>
            </w:r>
          </w:p>
        </w:tc>
        <w:tc>
          <w:tcPr>
            <w:tcW w:w="1104" w:type="pct"/>
            <w:vAlign w:val="center"/>
          </w:tcPr>
          <w:p w14:paraId="22FC4713" w14:textId="77777777" w:rsidR="00A734AB" w:rsidRPr="00130358" w:rsidRDefault="00A734AB" w:rsidP="00D62538">
            <w:pPr>
              <w:pStyle w:val="TAL"/>
              <w:keepNext w:val="0"/>
              <w:keepLines w:val="0"/>
              <w:jc w:val="center"/>
              <w:rPr>
                <w:rFonts w:cs="Arial"/>
              </w:rPr>
            </w:pPr>
            <w:r w:rsidRPr="00130358">
              <w:rPr>
                <w:rFonts w:cs="Arial"/>
              </w:rPr>
              <w:t>2.5</w:t>
            </w:r>
          </w:p>
        </w:tc>
        <w:tc>
          <w:tcPr>
            <w:tcW w:w="1021" w:type="pct"/>
            <w:gridSpan w:val="3"/>
            <w:vAlign w:val="center"/>
          </w:tcPr>
          <w:p w14:paraId="433F62D8"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7B65D8C1" w14:textId="77777777" w:rsidTr="00772922">
        <w:trPr>
          <w:jc w:val="center"/>
        </w:trPr>
        <w:tc>
          <w:tcPr>
            <w:tcW w:w="2046" w:type="pct"/>
            <w:vAlign w:val="center"/>
          </w:tcPr>
          <w:p w14:paraId="64870E4E" w14:textId="10B9EF93" w:rsidR="00A734AB" w:rsidRPr="00130358" w:rsidRDefault="00A734AB"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2C3CA7AB" w14:textId="5702E078" w:rsidR="00A734AB" w:rsidRPr="00130358" w:rsidRDefault="00A734AB"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2DF92317"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49C3E646" w14:textId="77777777" w:rsidR="00A734AB" w:rsidRPr="00130358" w:rsidRDefault="00A734AB" w:rsidP="00D62538">
            <w:pPr>
              <w:pStyle w:val="TAL"/>
              <w:keepNext w:val="0"/>
              <w:keepLines w:val="0"/>
              <w:jc w:val="center"/>
              <w:rPr>
                <w:rFonts w:cs="Arial"/>
              </w:rPr>
            </w:pPr>
            <w:r w:rsidRPr="00130358">
              <w:rPr>
                <w:rFonts w:cs="Arial"/>
              </w:rPr>
              <w:t>-103.5</w:t>
            </w:r>
          </w:p>
        </w:tc>
      </w:tr>
      <w:tr w:rsidR="00A734AB" w:rsidRPr="00130358" w14:paraId="118C8CB7" w14:textId="77777777" w:rsidTr="00772922">
        <w:trPr>
          <w:jc w:val="center"/>
        </w:trPr>
        <w:tc>
          <w:tcPr>
            <w:tcW w:w="2046" w:type="pct"/>
            <w:vAlign w:val="center"/>
          </w:tcPr>
          <w:p w14:paraId="0D394F57" w14:textId="267C08D8" w:rsidR="00A734AB" w:rsidRPr="00130358" w:rsidRDefault="00A734AB"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AA56D62" w14:textId="77777777" w:rsidR="00A734AB" w:rsidRPr="00130358" w:rsidRDefault="00A734AB" w:rsidP="00D62538">
            <w:pPr>
              <w:pStyle w:val="TAL"/>
              <w:keepNext w:val="0"/>
              <w:keepLines w:val="0"/>
              <w:jc w:val="center"/>
              <w:rPr>
                <w:rFonts w:cs="Arial"/>
              </w:rPr>
            </w:pPr>
          </w:p>
        </w:tc>
        <w:tc>
          <w:tcPr>
            <w:tcW w:w="1104" w:type="pct"/>
            <w:vAlign w:val="center"/>
          </w:tcPr>
          <w:p w14:paraId="67622BF4" w14:textId="77777777" w:rsidR="00A734AB" w:rsidRPr="00130358" w:rsidRDefault="00A734AB" w:rsidP="00D62538">
            <w:pPr>
              <w:pStyle w:val="TAL"/>
              <w:keepNext w:val="0"/>
              <w:keepLines w:val="0"/>
              <w:jc w:val="center"/>
              <w:rPr>
                <w:rFonts w:cs="Arial"/>
              </w:rPr>
            </w:pPr>
            <w:r w:rsidRPr="00130358">
              <w:rPr>
                <w:rFonts w:cs="Arial"/>
              </w:rPr>
              <w:t>-103.5</w:t>
            </w:r>
          </w:p>
        </w:tc>
        <w:tc>
          <w:tcPr>
            <w:tcW w:w="1021" w:type="pct"/>
            <w:gridSpan w:val="3"/>
            <w:vAlign w:val="center"/>
          </w:tcPr>
          <w:p w14:paraId="3C3D2A4C" w14:textId="77777777" w:rsidR="00A734AB" w:rsidRPr="00130358" w:rsidRDefault="00A734AB" w:rsidP="00D62538">
            <w:pPr>
              <w:pStyle w:val="TAL"/>
              <w:keepNext w:val="0"/>
              <w:keepLines w:val="0"/>
              <w:jc w:val="center"/>
              <w:rPr>
                <w:rFonts w:cs="Arial"/>
              </w:rPr>
            </w:pPr>
            <w:r w:rsidRPr="00130358">
              <w:rPr>
                <w:rFonts w:cs="Arial"/>
              </w:rPr>
              <w:t>-Infinity</w:t>
            </w:r>
          </w:p>
        </w:tc>
      </w:tr>
      <w:tr w:rsidR="00A734AB" w:rsidRPr="00130358" w14:paraId="1EC9A5A2" w14:textId="77777777" w:rsidTr="00772922">
        <w:trPr>
          <w:jc w:val="center"/>
        </w:trPr>
        <w:tc>
          <w:tcPr>
            <w:tcW w:w="2046" w:type="pct"/>
            <w:vAlign w:val="center"/>
          </w:tcPr>
          <w:p w14:paraId="57FEF98F" w14:textId="21737838"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6BB8BBD0" w14:textId="204FA824"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290A04BD" w14:textId="29D42B59"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006488FA" w14:textId="6634065B"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2BE788C8" w14:textId="77777777" w:rsidR="00A734AB" w:rsidRPr="00130358" w:rsidRDefault="00A734AB" w:rsidP="00D62538">
            <w:pPr>
              <w:pStyle w:val="TAL"/>
              <w:keepNext w:val="0"/>
              <w:keepLines w:val="0"/>
              <w:jc w:val="center"/>
              <w:rPr>
                <w:rFonts w:cs="Arial"/>
              </w:rPr>
            </w:pPr>
            <w:r w:rsidRPr="00130358">
              <w:rPr>
                <w:rFonts w:cs="Arial"/>
              </w:rPr>
              <w:t>-76.79</w:t>
            </w:r>
          </w:p>
          <w:p w14:paraId="6C772FB4" w14:textId="77777777" w:rsidR="00A734AB" w:rsidRPr="00130358" w:rsidRDefault="00A734AB" w:rsidP="00D62538">
            <w:pPr>
              <w:pStyle w:val="TAL"/>
              <w:keepNext w:val="0"/>
              <w:keepLines w:val="0"/>
              <w:jc w:val="center"/>
              <w:rPr>
                <w:rFonts w:cs="Arial"/>
              </w:rPr>
            </w:pPr>
            <w:r w:rsidRPr="00130358">
              <w:rPr>
                <w:rFonts w:cs="Arial"/>
              </w:rPr>
              <w:t>-73.78</w:t>
            </w:r>
          </w:p>
          <w:p w14:paraId="336E0CD2"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1FEE94A8" w14:textId="77777777" w:rsidR="00A734AB" w:rsidRPr="00130358" w:rsidRDefault="00A734AB" w:rsidP="00D62538">
            <w:pPr>
              <w:pStyle w:val="TAL"/>
              <w:keepNext w:val="0"/>
              <w:keepLines w:val="0"/>
              <w:jc w:val="center"/>
              <w:rPr>
                <w:rFonts w:cs="Arial"/>
              </w:rPr>
            </w:pPr>
            <w:r w:rsidRPr="00130358">
              <w:rPr>
                <w:rFonts w:cs="Arial"/>
              </w:rPr>
              <w:t>-52.21</w:t>
            </w:r>
          </w:p>
        </w:tc>
      </w:tr>
      <w:tr w:rsidR="00A734AB" w:rsidRPr="00130358" w14:paraId="72AA4B94" w14:textId="77777777" w:rsidTr="00772922">
        <w:trPr>
          <w:jc w:val="center"/>
        </w:trPr>
        <w:tc>
          <w:tcPr>
            <w:tcW w:w="2046" w:type="pct"/>
            <w:vAlign w:val="center"/>
          </w:tcPr>
          <w:p w14:paraId="38E3FEF6" w14:textId="441FF9CF" w:rsidR="00A734AB" w:rsidRPr="00130358" w:rsidRDefault="00A734AB"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1DB8E54E" w14:textId="5E57FAA9" w:rsidR="00A734AB" w:rsidRPr="00130358" w:rsidRDefault="00A734AB"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5941B52E" w14:textId="34383991" w:rsidR="00A734AB" w:rsidRPr="00130358" w:rsidRDefault="00A734AB"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48D0895E" w14:textId="204FB0BC" w:rsidR="00A734AB" w:rsidRPr="00130358" w:rsidRDefault="00A734AB"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0332A4F5" w14:textId="77777777" w:rsidR="00A734AB" w:rsidRPr="00130358" w:rsidRDefault="00A734AB" w:rsidP="00D62538">
            <w:pPr>
              <w:pStyle w:val="TAL"/>
              <w:keepNext w:val="0"/>
              <w:keepLines w:val="0"/>
              <w:jc w:val="center"/>
              <w:rPr>
                <w:rFonts w:cs="Arial"/>
              </w:rPr>
            </w:pPr>
            <w:r w:rsidRPr="00130358">
              <w:rPr>
                <w:rFonts w:cs="Arial"/>
              </w:rPr>
              <w:t>-76.79</w:t>
            </w:r>
          </w:p>
          <w:p w14:paraId="48EEFB42" w14:textId="77777777" w:rsidR="00A734AB" w:rsidRPr="00130358" w:rsidRDefault="00A734AB" w:rsidP="00D62538">
            <w:pPr>
              <w:pStyle w:val="TAL"/>
              <w:keepNext w:val="0"/>
              <w:keepLines w:val="0"/>
              <w:jc w:val="center"/>
              <w:rPr>
                <w:rFonts w:cs="Arial"/>
              </w:rPr>
            </w:pPr>
            <w:r w:rsidRPr="00130358">
              <w:rPr>
                <w:rFonts w:cs="Arial"/>
              </w:rPr>
              <w:t>-73.78</w:t>
            </w:r>
          </w:p>
          <w:p w14:paraId="1329EBEC" w14:textId="77777777" w:rsidR="00A734AB" w:rsidRPr="00130358" w:rsidRDefault="00A734AB" w:rsidP="00D62538">
            <w:pPr>
              <w:pStyle w:val="TAL"/>
              <w:keepNext w:val="0"/>
              <w:keepLines w:val="0"/>
              <w:jc w:val="center"/>
              <w:rPr>
                <w:rFonts w:cs="Arial"/>
              </w:rPr>
            </w:pPr>
            <w:r w:rsidRPr="00130358">
              <w:rPr>
                <w:rFonts w:cs="Arial"/>
              </w:rPr>
              <w:t>-70.77</w:t>
            </w:r>
          </w:p>
        </w:tc>
        <w:tc>
          <w:tcPr>
            <w:tcW w:w="1021" w:type="pct"/>
            <w:gridSpan w:val="3"/>
            <w:vAlign w:val="center"/>
          </w:tcPr>
          <w:p w14:paraId="4A4C7827" w14:textId="77777777" w:rsidR="00A734AB" w:rsidRPr="00130358" w:rsidRDefault="00A734AB" w:rsidP="00D62538">
            <w:pPr>
              <w:pStyle w:val="TAL"/>
              <w:keepNext w:val="0"/>
              <w:keepLines w:val="0"/>
              <w:jc w:val="center"/>
              <w:rPr>
                <w:rFonts w:cs="Arial"/>
              </w:rPr>
            </w:pPr>
            <w:r w:rsidRPr="00130358">
              <w:rPr>
                <w:rFonts w:cs="Arial"/>
              </w:rPr>
              <w:t>-70.77</w:t>
            </w:r>
          </w:p>
        </w:tc>
      </w:tr>
      <w:tr w:rsidR="00A734AB" w:rsidRPr="00130358" w14:paraId="2BD99CF9" w14:textId="77777777" w:rsidTr="00772922">
        <w:trPr>
          <w:jc w:val="center"/>
        </w:trPr>
        <w:tc>
          <w:tcPr>
            <w:tcW w:w="2046" w:type="pct"/>
            <w:vAlign w:val="center"/>
          </w:tcPr>
          <w:p w14:paraId="0A225DB0" w14:textId="0DCCAE89" w:rsidR="00A734AB" w:rsidRPr="00130358" w:rsidRDefault="00A734AB"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6370D239" w14:textId="77777777" w:rsidR="00A734AB" w:rsidRPr="00130358" w:rsidRDefault="00A734AB" w:rsidP="00D62538">
            <w:pPr>
              <w:pStyle w:val="TAL"/>
              <w:keepNext w:val="0"/>
              <w:keepLines w:val="0"/>
              <w:jc w:val="center"/>
              <w:rPr>
                <w:rFonts w:cs="Arial"/>
              </w:rPr>
            </w:pPr>
            <w:r w:rsidRPr="00130358">
              <w:rPr>
                <w:rFonts w:cs="Arial"/>
              </w:rPr>
              <w:t>-</w:t>
            </w:r>
          </w:p>
        </w:tc>
        <w:tc>
          <w:tcPr>
            <w:tcW w:w="2125" w:type="pct"/>
            <w:gridSpan w:val="4"/>
            <w:vAlign w:val="center"/>
          </w:tcPr>
          <w:p w14:paraId="7A3DB1C4" w14:textId="77777777" w:rsidR="00A734AB" w:rsidRPr="00130358" w:rsidRDefault="00A734AB" w:rsidP="00D62538">
            <w:pPr>
              <w:pStyle w:val="TAL"/>
              <w:keepNext w:val="0"/>
              <w:keepLines w:val="0"/>
              <w:jc w:val="center"/>
              <w:rPr>
                <w:rFonts w:cs="Arial"/>
              </w:rPr>
            </w:pPr>
            <w:r w:rsidRPr="00130358">
              <w:rPr>
                <w:rFonts w:cs="Arial"/>
              </w:rPr>
              <w:t>AWGN</w:t>
            </w:r>
          </w:p>
        </w:tc>
      </w:tr>
    </w:tbl>
    <w:p w14:paraId="5667BE2B" w14:textId="77777777" w:rsidR="00A734AB" w:rsidRPr="00130358" w:rsidRDefault="00A734AB" w:rsidP="00D62538"/>
    <w:p w14:paraId="64F75CEC" w14:textId="77777777" w:rsidR="00A734AB" w:rsidRPr="00130358" w:rsidRDefault="00A734AB" w:rsidP="00D62538">
      <w:pPr>
        <w:pStyle w:val="TH"/>
        <w:keepNext w:val="0"/>
        <w:keepLines w:val="0"/>
      </w:pPr>
      <w:r w:rsidRPr="00130358">
        <w:t xml:space="preserve">Table 9.11.2.5-2: </w:t>
      </w:r>
      <w:r w:rsidR="00D27003" w:rsidRPr="00130358">
        <w:t xml:space="preserve">Average </w:t>
      </w:r>
      <w:r w:rsidRPr="00130358">
        <w:t>RSSI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2166"/>
        <w:gridCol w:w="1134"/>
      </w:tblGrid>
      <w:tr w:rsidR="00A734AB" w:rsidRPr="00130358" w14:paraId="2B83F1EE"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B4B9C2" w14:textId="2AA1FDB7" w:rsidR="00A734AB" w:rsidRPr="00130358" w:rsidRDefault="00A734AB" w:rsidP="00D62538">
            <w:pPr>
              <w:pStyle w:val="TAH"/>
              <w:keepNext w:val="0"/>
              <w:keepLines w:val="0"/>
            </w:pPr>
            <w:r w:rsidRPr="00130358">
              <w:t>Normal</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3046E9CC" w14:textId="4248F433" w:rsidR="00A734AB" w:rsidRPr="00130358" w:rsidRDefault="00A734AB" w:rsidP="00D62538">
            <w:pPr>
              <w:pStyle w:val="ZD"/>
              <w:framePr w:wrap="auto" w:vAnchor="margin" w:hAnchor="text" w:yAlign="inline"/>
              <w:widowControl/>
              <w:jc w:val="center"/>
              <w:rPr>
                <w:noProof w:val="0"/>
                <w:sz w:val="18"/>
                <w:szCs w:val="18"/>
              </w:rPr>
            </w:pPr>
            <w:r w:rsidRPr="00130358">
              <w:rPr>
                <w:rFonts w:ascii="Arial Bold" w:hAnsi="Arial Bold"/>
                <w:noProof w:val="0"/>
                <w:sz w:val="18"/>
                <w:szCs w:val="18"/>
              </w:rPr>
              <w:t>Test</w:t>
            </w:r>
            <w:r w:rsidR="00D62538" w:rsidRPr="00130358">
              <w:rPr>
                <w:rFonts w:ascii="Arial Bold" w:hAnsi="Arial Bold"/>
                <w:noProof w:val="0"/>
                <w:sz w:val="18"/>
                <w:szCs w:val="18"/>
              </w:rPr>
              <w:t xml:space="preserve"> </w:t>
            </w:r>
            <w:r w:rsidRPr="00130358">
              <w:rPr>
                <w:rFonts w:ascii="Arial Bold" w:hAnsi="Arial Bold"/>
                <w:noProof w:val="0"/>
                <w:sz w:val="18"/>
                <w:szCs w:val="18"/>
              </w:rPr>
              <w:t>1</w:t>
            </w:r>
          </w:p>
        </w:tc>
      </w:tr>
      <w:tr w:rsidR="00A734AB" w:rsidRPr="00130358" w14:paraId="2C020641" w14:textId="77777777" w:rsidTr="00D62538">
        <w:trPr>
          <w:jc w:val="center"/>
        </w:trPr>
        <w:tc>
          <w:tcPr>
            <w:tcW w:w="2733" w:type="dxa"/>
            <w:tcBorders>
              <w:top w:val="single" w:sz="4" w:space="0" w:color="auto"/>
              <w:left w:val="single" w:sz="4" w:space="0" w:color="auto"/>
              <w:right w:val="single" w:sz="4" w:space="0" w:color="auto"/>
            </w:tcBorders>
            <w:vAlign w:val="center"/>
          </w:tcPr>
          <w:p w14:paraId="7FE50CFD" w14:textId="334C84D0"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11304015" w14:textId="402F5AD2"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top w:val="single" w:sz="4" w:space="0" w:color="auto"/>
              <w:left w:val="single" w:sz="4" w:space="0" w:color="auto"/>
              <w:right w:val="single" w:sz="4" w:space="0" w:color="auto"/>
            </w:tcBorders>
            <w:shd w:val="clear" w:color="auto" w:fill="auto"/>
            <w:vAlign w:val="center"/>
          </w:tcPr>
          <w:p w14:paraId="031732BC" w14:textId="77777777" w:rsidR="00A734AB" w:rsidRPr="00130358" w:rsidRDefault="00A734AB" w:rsidP="00D62538">
            <w:pPr>
              <w:pStyle w:val="TAC"/>
              <w:keepNext w:val="0"/>
              <w:keepLines w:val="0"/>
              <w:rPr>
                <w:szCs w:val="18"/>
              </w:rPr>
            </w:pPr>
            <w:r w:rsidRPr="00130358">
              <w:rPr>
                <w:szCs w:val="18"/>
              </w:rPr>
              <w:t>RSSI_44</w:t>
            </w:r>
          </w:p>
        </w:tc>
      </w:tr>
      <w:tr w:rsidR="00A734AB" w:rsidRPr="00130358" w14:paraId="12966571" w14:textId="77777777" w:rsidTr="00D62538">
        <w:trPr>
          <w:jc w:val="center"/>
        </w:trPr>
        <w:tc>
          <w:tcPr>
            <w:tcW w:w="2733" w:type="dxa"/>
            <w:tcBorders>
              <w:top w:val="single" w:sz="4" w:space="0" w:color="auto"/>
              <w:left w:val="single" w:sz="4" w:space="0" w:color="auto"/>
              <w:right w:val="single" w:sz="4" w:space="0" w:color="auto"/>
            </w:tcBorders>
            <w:vAlign w:val="center"/>
          </w:tcPr>
          <w:p w14:paraId="64B6A8AE" w14:textId="11566CF5"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4E720D7A" w14:textId="4F06DE22" w:rsidR="00A734AB" w:rsidRPr="00130358" w:rsidRDefault="00A734AB" w:rsidP="00D62538">
            <w:pPr>
              <w:pStyle w:val="TOC5"/>
              <w:keepLines w:val="0"/>
              <w:widowControl/>
              <w:tabs>
                <w:tab w:val="clear" w:pos="9639"/>
              </w:tabs>
              <w:ind w:left="0" w:right="0" w:firstLine="0"/>
              <w:rPr>
                <w:noProof w:val="0"/>
              </w:rPr>
            </w:pPr>
            <w:r w:rsidRPr="00130358">
              <w:rPr>
                <w:rFonts w:ascii="Arial" w:hAnsi="Arial"/>
                <w:noProof w:val="0"/>
                <w:sz w:val="18"/>
              </w:rPr>
              <w:t>Bands</w:t>
            </w:r>
            <w:r w:rsidR="00D62538" w:rsidRPr="00130358">
              <w:rPr>
                <w:rFonts w:ascii="Arial" w:hAnsi="Arial"/>
                <w:noProof w:val="0"/>
                <w:sz w:val="18"/>
              </w:rPr>
              <w:t xml:space="preserve"> </w:t>
            </w:r>
            <w:r w:rsidRPr="00130358">
              <w:rPr>
                <w:rFonts w:ascii="Arial" w:hAnsi="Arial"/>
                <w:noProof w:val="0"/>
                <w:sz w:val="18"/>
              </w:rPr>
              <w:t>FS3_</w:t>
            </w:r>
            <w:r w:rsidR="00D27003" w:rsidRPr="00130358">
              <w:rPr>
                <w:rFonts w:ascii="Arial" w:hAnsi="Arial"/>
                <w:noProof w:val="0"/>
                <w:sz w:val="18"/>
              </w:rPr>
              <w:t>G</w:t>
            </w:r>
          </w:p>
        </w:tc>
        <w:tc>
          <w:tcPr>
            <w:tcW w:w="1134" w:type="dxa"/>
            <w:tcBorders>
              <w:left w:val="single" w:sz="4" w:space="0" w:color="auto"/>
              <w:bottom w:val="single" w:sz="4" w:space="0" w:color="auto"/>
              <w:right w:val="single" w:sz="4" w:space="0" w:color="auto"/>
            </w:tcBorders>
            <w:shd w:val="clear" w:color="auto" w:fill="auto"/>
            <w:vAlign w:val="center"/>
          </w:tcPr>
          <w:p w14:paraId="087BDB3D" w14:textId="77777777" w:rsidR="00A734AB" w:rsidRPr="00130358" w:rsidRDefault="00A734AB" w:rsidP="00D62538">
            <w:pPr>
              <w:pStyle w:val="TAC"/>
              <w:keepNext w:val="0"/>
              <w:keepLines w:val="0"/>
              <w:rPr>
                <w:szCs w:val="18"/>
              </w:rPr>
            </w:pPr>
            <w:r w:rsidRPr="00130358">
              <w:rPr>
                <w:szCs w:val="18"/>
              </w:rPr>
              <w:t>RSSI_53</w:t>
            </w:r>
          </w:p>
        </w:tc>
      </w:tr>
      <w:tr w:rsidR="00A734AB" w:rsidRPr="00130358" w14:paraId="3AE0918A" w14:textId="77777777" w:rsidTr="00D6253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BE4EF5" w14:textId="5B595B43" w:rsidR="00A734AB" w:rsidRPr="00130358" w:rsidRDefault="00A734AB" w:rsidP="00D62538">
            <w:pPr>
              <w:pStyle w:val="TAH"/>
              <w:keepNext w:val="0"/>
              <w:keepLines w:val="0"/>
            </w:pPr>
            <w:r w:rsidRPr="00130358">
              <w:t>Extreme</w:t>
            </w:r>
            <w:r w:rsidR="00D62538" w:rsidRPr="00130358">
              <w:t xml:space="preserve"> </w:t>
            </w:r>
            <w:r w:rsidRPr="00130358">
              <w:t>Conditions</w:t>
            </w:r>
          </w:p>
        </w:tc>
        <w:tc>
          <w:tcPr>
            <w:tcW w:w="3300" w:type="dxa"/>
            <w:gridSpan w:val="2"/>
            <w:tcBorders>
              <w:top w:val="single" w:sz="4" w:space="0" w:color="auto"/>
              <w:left w:val="single" w:sz="4" w:space="0" w:color="auto"/>
              <w:bottom w:val="single" w:sz="4" w:space="0" w:color="auto"/>
              <w:right w:val="single" w:sz="4" w:space="0" w:color="auto"/>
            </w:tcBorders>
            <w:vAlign w:val="center"/>
          </w:tcPr>
          <w:p w14:paraId="55E7DB9A" w14:textId="735C864A" w:rsidR="00A734AB" w:rsidRPr="00130358" w:rsidRDefault="00A734AB" w:rsidP="00D62538">
            <w:pPr>
              <w:pStyle w:val="ZD"/>
              <w:framePr w:wrap="auto" w:vAnchor="margin" w:hAnchor="text" w:yAlign="inline"/>
              <w:widowControl/>
              <w:jc w:val="center"/>
              <w:rPr>
                <w:b/>
                <w:noProof w:val="0"/>
                <w:sz w:val="18"/>
                <w:szCs w:val="18"/>
              </w:rPr>
            </w:pPr>
            <w:r w:rsidRPr="00130358">
              <w:rPr>
                <w:b/>
                <w:noProof w:val="0"/>
                <w:sz w:val="18"/>
                <w:szCs w:val="18"/>
              </w:rPr>
              <w:t>Test</w:t>
            </w:r>
            <w:r w:rsidR="00D62538" w:rsidRPr="00130358">
              <w:rPr>
                <w:b/>
                <w:noProof w:val="0"/>
                <w:sz w:val="18"/>
                <w:szCs w:val="18"/>
              </w:rPr>
              <w:t xml:space="preserve"> </w:t>
            </w:r>
            <w:r w:rsidRPr="00130358">
              <w:rPr>
                <w:b/>
                <w:noProof w:val="0"/>
                <w:sz w:val="18"/>
                <w:szCs w:val="18"/>
              </w:rPr>
              <w:t>1</w:t>
            </w:r>
          </w:p>
        </w:tc>
      </w:tr>
      <w:tr w:rsidR="00A734AB" w:rsidRPr="00130358" w14:paraId="05781703" w14:textId="77777777" w:rsidTr="00D62538">
        <w:trPr>
          <w:jc w:val="center"/>
        </w:trPr>
        <w:tc>
          <w:tcPr>
            <w:tcW w:w="2733" w:type="dxa"/>
            <w:tcBorders>
              <w:top w:val="single" w:sz="4" w:space="0" w:color="auto"/>
              <w:left w:val="single" w:sz="4" w:space="0" w:color="auto"/>
              <w:right w:val="single" w:sz="4" w:space="0" w:color="auto"/>
            </w:tcBorders>
            <w:vAlign w:val="center"/>
          </w:tcPr>
          <w:p w14:paraId="543C38DE" w14:textId="296BB506" w:rsidR="00A734AB" w:rsidRPr="00130358" w:rsidRDefault="00A734AB" w:rsidP="00D62538">
            <w:pPr>
              <w:pStyle w:val="TAL"/>
              <w:keepNext w:val="0"/>
              <w:keepLines w:val="0"/>
            </w:pPr>
            <w:r w:rsidRPr="00130358">
              <w:t>Lowest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255E7F68" w14:textId="0B62F529"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top w:val="single" w:sz="4" w:space="0" w:color="auto"/>
              <w:left w:val="single" w:sz="4" w:space="0" w:color="auto"/>
              <w:right w:val="single" w:sz="4" w:space="0" w:color="auto"/>
            </w:tcBorders>
            <w:shd w:val="clear" w:color="auto" w:fill="auto"/>
            <w:vAlign w:val="center"/>
          </w:tcPr>
          <w:p w14:paraId="354A7BB1" w14:textId="77777777" w:rsidR="00A734AB" w:rsidRPr="00130358" w:rsidRDefault="00A734AB" w:rsidP="00D62538">
            <w:pPr>
              <w:pStyle w:val="TAC"/>
              <w:keepNext w:val="0"/>
              <w:keepLines w:val="0"/>
              <w:rPr>
                <w:szCs w:val="18"/>
              </w:rPr>
            </w:pPr>
            <w:r w:rsidRPr="00130358">
              <w:rPr>
                <w:szCs w:val="18"/>
              </w:rPr>
              <w:t>RSSI_41</w:t>
            </w:r>
          </w:p>
        </w:tc>
      </w:tr>
      <w:tr w:rsidR="00A734AB" w:rsidRPr="00130358" w14:paraId="73EE3CA5" w14:textId="77777777" w:rsidTr="00D62538">
        <w:trPr>
          <w:jc w:val="center"/>
        </w:trPr>
        <w:tc>
          <w:tcPr>
            <w:tcW w:w="2733" w:type="dxa"/>
            <w:tcBorders>
              <w:top w:val="single" w:sz="4" w:space="0" w:color="auto"/>
              <w:left w:val="single" w:sz="4" w:space="0" w:color="auto"/>
              <w:right w:val="single" w:sz="4" w:space="0" w:color="auto"/>
            </w:tcBorders>
            <w:vAlign w:val="center"/>
          </w:tcPr>
          <w:p w14:paraId="6B177C2B" w14:textId="0779BCE1" w:rsidR="00A734AB" w:rsidRPr="00130358" w:rsidRDefault="00A734AB" w:rsidP="00D62538">
            <w:pPr>
              <w:pStyle w:val="TAL"/>
              <w:keepNext w:val="0"/>
              <w:keepLines w:val="0"/>
            </w:pPr>
            <w:r w:rsidRPr="00130358">
              <w:t>Highest</w:t>
            </w:r>
            <w:r w:rsidR="00D62538" w:rsidRPr="00130358">
              <w:t xml:space="preserve"> </w:t>
            </w:r>
            <w:r w:rsidRPr="00130358">
              <w:t>reported</w:t>
            </w:r>
            <w:r w:rsidR="00D62538" w:rsidRPr="00130358">
              <w:t xml:space="preserve"> </w:t>
            </w:r>
            <w:r w:rsidRPr="00130358">
              <w:t>value</w:t>
            </w:r>
            <w:r w:rsidR="00D62538" w:rsidRPr="00130358">
              <w:t xml:space="preserve"> </w:t>
            </w:r>
            <w:r w:rsidRPr="00130358">
              <w:t>(Freq</w:t>
            </w:r>
            <w:r w:rsidR="00D62538" w:rsidRPr="00130358">
              <w:t xml:space="preserve"> </w:t>
            </w:r>
            <w:r w:rsidRPr="00130358">
              <w:t>2)</w:t>
            </w:r>
          </w:p>
        </w:tc>
        <w:tc>
          <w:tcPr>
            <w:tcW w:w="2166" w:type="dxa"/>
            <w:tcBorders>
              <w:top w:val="single" w:sz="4" w:space="0" w:color="auto"/>
              <w:left w:val="single" w:sz="4" w:space="0" w:color="auto"/>
              <w:bottom w:val="single" w:sz="4" w:space="0" w:color="auto"/>
              <w:right w:val="single" w:sz="4" w:space="0" w:color="auto"/>
            </w:tcBorders>
            <w:vAlign w:val="center"/>
          </w:tcPr>
          <w:p w14:paraId="7F0372A8" w14:textId="628D7B22" w:rsidR="00A734AB" w:rsidRPr="00130358" w:rsidRDefault="00A734AB" w:rsidP="00D62538">
            <w:pPr>
              <w:pStyle w:val="TAC"/>
              <w:keepNext w:val="0"/>
              <w:keepLines w:val="0"/>
              <w:jc w:val="left"/>
            </w:pPr>
            <w:r w:rsidRPr="00130358">
              <w:t>Bands</w:t>
            </w:r>
            <w:r w:rsidR="00D62538" w:rsidRPr="00130358">
              <w:t xml:space="preserve"> </w:t>
            </w:r>
            <w:r w:rsidRPr="00130358">
              <w:t>FS3_</w:t>
            </w:r>
            <w:r w:rsidR="00D27003" w:rsidRPr="00130358">
              <w:t>G</w:t>
            </w:r>
          </w:p>
        </w:tc>
        <w:tc>
          <w:tcPr>
            <w:tcW w:w="1134" w:type="dxa"/>
            <w:tcBorders>
              <w:left w:val="single" w:sz="4" w:space="0" w:color="auto"/>
              <w:right w:val="single" w:sz="4" w:space="0" w:color="auto"/>
            </w:tcBorders>
            <w:shd w:val="clear" w:color="auto" w:fill="auto"/>
            <w:vAlign w:val="center"/>
          </w:tcPr>
          <w:p w14:paraId="42528CBE" w14:textId="77777777" w:rsidR="00A734AB" w:rsidRPr="00130358" w:rsidRDefault="00A734AB" w:rsidP="00D62538">
            <w:pPr>
              <w:pStyle w:val="TAC"/>
              <w:keepNext w:val="0"/>
              <w:keepLines w:val="0"/>
              <w:rPr>
                <w:szCs w:val="18"/>
              </w:rPr>
            </w:pPr>
            <w:r w:rsidRPr="00130358">
              <w:rPr>
                <w:szCs w:val="18"/>
              </w:rPr>
              <w:t>RSSI_56</w:t>
            </w:r>
          </w:p>
        </w:tc>
      </w:tr>
      <w:tr w:rsidR="00A734AB" w:rsidRPr="00130358" w14:paraId="3EEF9D6D" w14:textId="77777777" w:rsidTr="00D62538">
        <w:trPr>
          <w:jc w:val="center"/>
        </w:trPr>
        <w:tc>
          <w:tcPr>
            <w:tcW w:w="6033" w:type="dxa"/>
            <w:gridSpan w:val="3"/>
            <w:tcBorders>
              <w:top w:val="single" w:sz="4" w:space="0" w:color="auto"/>
              <w:left w:val="single" w:sz="4" w:space="0" w:color="auto"/>
              <w:right w:val="single" w:sz="4" w:space="0" w:color="auto"/>
            </w:tcBorders>
            <w:vAlign w:val="center"/>
          </w:tcPr>
          <w:p w14:paraId="15998E2A" w14:textId="4FF4133E" w:rsidR="00A734AB" w:rsidRPr="00130358" w:rsidRDefault="00483222" w:rsidP="00D62538">
            <w:pPr>
              <w:pStyle w:val="TAC"/>
              <w:keepNext w:val="0"/>
              <w:keepLines w:val="0"/>
            </w:pPr>
            <w:r w:rsidRPr="00130358">
              <w:t>NOTE 1:</w:t>
            </w:r>
            <w:r w:rsidR="00A734AB" w:rsidRPr="00130358">
              <w:tab/>
              <w:t>E-UTRA</w:t>
            </w:r>
            <w:r w:rsidR="00D62538" w:rsidRPr="00130358">
              <w:t xml:space="preserve"> </w:t>
            </w:r>
            <w:r w:rsidR="00A734AB" w:rsidRPr="00130358">
              <w:t>operating</w:t>
            </w:r>
            <w:r w:rsidR="00D62538" w:rsidRPr="00130358">
              <w:t xml:space="preserve"> </w:t>
            </w:r>
            <w:r w:rsidR="00A734AB" w:rsidRPr="00130358">
              <w:t>band</w:t>
            </w:r>
            <w:r w:rsidR="00D62538" w:rsidRPr="00130358">
              <w:t xml:space="preserve"> </w:t>
            </w:r>
            <w:r w:rsidR="00A734AB" w:rsidRPr="00130358">
              <w:t>groups</w:t>
            </w:r>
            <w:r w:rsidR="00D62538" w:rsidRPr="00130358">
              <w:t xml:space="preserve"> </w:t>
            </w:r>
            <w:r w:rsidR="00A734AB" w:rsidRPr="00130358">
              <w:t>are</w:t>
            </w:r>
            <w:r w:rsidR="00D62538" w:rsidRPr="00130358">
              <w:t xml:space="preserve"> </w:t>
            </w:r>
            <w:r w:rsidR="00A734AB" w:rsidRPr="00130358">
              <w:t>as</w:t>
            </w:r>
            <w:r w:rsidR="00D62538" w:rsidRPr="00130358">
              <w:t xml:space="preserve"> </w:t>
            </w:r>
            <w:r w:rsidR="00A734AB" w:rsidRPr="00130358">
              <w:t>defined</w:t>
            </w:r>
            <w:r w:rsidR="00D62538" w:rsidRPr="00130358">
              <w:t xml:space="preserve"> </w:t>
            </w:r>
            <w:r w:rsidR="00A734AB" w:rsidRPr="00130358">
              <w:t>in</w:t>
            </w:r>
            <w:r w:rsidR="00D62538" w:rsidRPr="00130358">
              <w:t xml:space="preserve"> </w:t>
            </w:r>
            <w:r w:rsidRPr="00130358">
              <w:t>Clause</w:t>
            </w:r>
            <w:r w:rsidR="00D62538" w:rsidRPr="00130358">
              <w:t xml:space="preserve"> </w:t>
            </w:r>
            <w:r w:rsidR="00A734AB" w:rsidRPr="00130358">
              <w:t>3.5.</w:t>
            </w:r>
          </w:p>
        </w:tc>
      </w:tr>
    </w:tbl>
    <w:p w14:paraId="097732F8" w14:textId="77777777" w:rsidR="00A734AB" w:rsidRPr="00130358" w:rsidRDefault="00A734AB" w:rsidP="00D62538"/>
    <w:p w14:paraId="3CEB1BCD" w14:textId="77777777" w:rsidR="00DF190F" w:rsidRPr="00130358" w:rsidRDefault="00DF190F" w:rsidP="00D62538">
      <w:pPr>
        <w:pStyle w:val="TH"/>
        <w:keepNext w:val="0"/>
        <w:keepLines w:val="0"/>
      </w:pPr>
      <w:r w:rsidRPr="00130358">
        <w:t>Table 9.11.2.5-3: Average RSSI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93"/>
      </w:tblGrid>
      <w:tr w:rsidR="00DF190F" w:rsidRPr="00130358" w14:paraId="34810833" w14:textId="77777777" w:rsidTr="00D62538">
        <w:trPr>
          <w:jc w:val="center"/>
        </w:trPr>
        <w:tc>
          <w:tcPr>
            <w:tcW w:w="3285" w:type="dxa"/>
            <w:shd w:val="clear" w:color="auto" w:fill="auto"/>
          </w:tcPr>
          <w:p w14:paraId="22965ACC" w14:textId="77777777" w:rsidR="00DF190F" w:rsidRPr="00130358" w:rsidRDefault="00DF190F" w:rsidP="00D62538">
            <w:pPr>
              <w:pStyle w:val="TAL"/>
              <w:keepNext w:val="0"/>
              <w:keepLines w:val="0"/>
              <w:rPr>
                <w:kern w:val="2"/>
              </w:rPr>
            </w:pPr>
            <w:r w:rsidRPr="00130358">
              <w:rPr>
                <w:kern w:val="2"/>
              </w:rPr>
              <w:t>measDuration-r13</w:t>
            </w:r>
          </w:p>
        </w:tc>
        <w:tc>
          <w:tcPr>
            <w:tcW w:w="1093" w:type="dxa"/>
            <w:shd w:val="clear" w:color="auto" w:fill="auto"/>
          </w:tcPr>
          <w:p w14:paraId="7D25F6FB" w14:textId="77777777" w:rsidR="00DF190F" w:rsidRPr="00130358" w:rsidRDefault="00DF190F" w:rsidP="00D62538">
            <w:pPr>
              <w:pStyle w:val="TAL"/>
              <w:keepNext w:val="0"/>
              <w:keepLines w:val="0"/>
            </w:pPr>
            <w:r w:rsidRPr="00130358">
              <w:t>sym14</w:t>
            </w:r>
          </w:p>
        </w:tc>
      </w:tr>
      <w:tr w:rsidR="00DF190F" w:rsidRPr="00130358" w14:paraId="0836E2FE" w14:textId="77777777" w:rsidTr="00D62538">
        <w:trPr>
          <w:jc w:val="center"/>
        </w:trPr>
        <w:tc>
          <w:tcPr>
            <w:tcW w:w="3285" w:type="dxa"/>
            <w:shd w:val="clear" w:color="auto" w:fill="auto"/>
          </w:tcPr>
          <w:p w14:paraId="552460AC" w14:textId="77777777" w:rsidR="00DF190F" w:rsidRPr="00130358" w:rsidRDefault="00DF190F" w:rsidP="00D62538">
            <w:pPr>
              <w:pStyle w:val="TAL"/>
              <w:keepNext w:val="0"/>
              <w:keepLines w:val="0"/>
            </w:pPr>
            <w:r w:rsidRPr="00130358">
              <w:rPr>
                <w:kern w:val="2"/>
              </w:rPr>
              <w:t>rmtc-Period-r13</w:t>
            </w:r>
          </w:p>
        </w:tc>
        <w:tc>
          <w:tcPr>
            <w:tcW w:w="1093" w:type="dxa"/>
            <w:shd w:val="clear" w:color="auto" w:fill="auto"/>
          </w:tcPr>
          <w:p w14:paraId="6F9D7FA5" w14:textId="77777777" w:rsidR="00DF190F" w:rsidRPr="00130358" w:rsidRDefault="00DF190F" w:rsidP="00D62538">
            <w:pPr>
              <w:pStyle w:val="TAL"/>
              <w:keepNext w:val="0"/>
              <w:keepLines w:val="0"/>
            </w:pPr>
            <w:r w:rsidRPr="00130358">
              <w:t>ms40</w:t>
            </w:r>
          </w:p>
        </w:tc>
      </w:tr>
      <w:tr w:rsidR="00DF190F" w:rsidRPr="00130358" w14:paraId="4D0A4F07" w14:textId="77777777" w:rsidTr="00D62538">
        <w:trPr>
          <w:jc w:val="center"/>
        </w:trPr>
        <w:tc>
          <w:tcPr>
            <w:tcW w:w="3285" w:type="dxa"/>
            <w:shd w:val="clear" w:color="auto" w:fill="auto"/>
          </w:tcPr>
          <w:p w14:paraId="3CAEDC1A" w14:textId="77777777" w:rsidR="00DF190F" w:rsidRPr="00130358" w:rsidRDefault="00DF190F" w:rsidP="00D62538">
            <w:pPr>
              <w:pStyle w:val="TAL"/>
              <w:keepNext w:val="0"/>
              <w:keepLines w:val="0"/>
              <w:rPr>
                <w:kern w:val="2"/>
              </w:rPr>
            </w:pPr>
            <w:r w:rsidRPr="00130358">
              <w:rPr>
                <w:kern w:val="2"/>
              </w:rPr>
              <w:t>rmtc-SubframeOffset-r13</w:t>
            </w:r>
          </w:p>
        </w:tc>
        <w:tc>
          <w:tcPr>
            <w:tcW w:w="1093" w:type="dxa"/>
            <w:shd w:val="clear" w:color="auto" w:fill="auto"/>
          </w:tcPr>
          <w:p w14:paraId="1B3EA345" w14:textId="77777777" w:rsidR="00DF190F" w:rsidRPr="00130358" w:rsidRDefault="00DF190F" w:rsidP="00D62538">
            <w:pPr>
              <w:pStyle w:val="TAL"/>
              <w:keepNext w:val="0"/>
              <w:keepLines w:val="0"/>
            </w:pPr>
            <w:r w:rsidRPr="00130358">
              <w:t>20</w:t>
            </w:r>
          </w:p>
        </w:tc>
      </w:tr>
      <w:tr w:rsidR="00DF190F" w:rsidRPr="00130358" w14:paraId="35CE7FD0" w14:textId="77777777" w:rsidTr="00D62538">
        <w:trPr>
          <w:jc w:val="center"/>
        </w:trPr>
        <w:tc>
          <w:tcPr>
            <w:tcW w:w="3285" w:type="dxa"/>
            <w:shd w:val="clear" w:color="auto" w:fill="auto"/>
          </w:tcPr>
          <w:p w14:paraId="1F86ABE4" w14:textId="77777777" w:rsidR="00DF190F" w:rsidRPr="00130358" w:rsidRDefault="00DF190F" w:rsidP="00D62538">
            <w:pPr>
              <w:pStyle w:val="TAL"/>
              <w:keepNext w:val="0"/>
              <w:keepLines w:val="0"/>
            </w:pPr>
            <w:proofErr w:type="spellStart"/>
            <w:r w:rsidRPr="00130358">
              <w:rPr>
                <w:kern w:val="2"/>
              </w:rPr>
              <w:t>ReportInterval</w:t>
            </w:r>
            <w:proofErr w:type="spellEnd"/>
          </w:p>
        </w:tc>
        <w:tc>
          <w:tcPr>
            <w:tcW w:w="1093" w:type="dxa"/>
            <w:shd w:val="clear" w:color="auto" w:fill="auto"/>
          </w:tcPr>
          <w:p w14:paraId="0C7D1655" w14:textId="77777777" w:rsidR="00DF190F" w:rsidRPr="00130358" w:rsidRDefault="00DF190F" w:rsidP="00D62538">
            <w:pPr>
              <w:pStyle w:val="TAL"/>
              <w:keepNext w:val="0"/>
              <w:keepLines w:val="0"/>
            </w:pPr>
            <w:r w:rsidRPr="00130358">
              <w:t>ms120</w:t>
            </w:r>
          </w:p>
        </w:tc>
      </w:tr>
      <w:tr w:rsidR="00DF190F" w:rsidRPr="00130358" w14:paraId="62E27A9F" w14:textId="77777777" w:rsidTr="00D62538">
        <w:trPr>
          <w:jc w:val="center"/>
        </w:trPr>
        <w:tc>
          <w:tcPr>
            <w:tcW w:w="3285" w:type="dxa"/>
            <w:shd w:val="clear" w:color="auto" w:fill="auto"/>
          </w:tcPr>
          <w:p w14:paraId="4E0A2C99" w14:textId="77777777" w:rsidR="00DF190F" w:rsidRPr="00130358" w:rsidRDefault="00DF190F" w:rsidP="00D62538">
            <w:pPr>
              <w:pStyle w:val="TAL"/>
              <w:keepNext w:val="0"/>
              <w:keepLines w:val="0"/>
            </w:pPr>
            <w:r w:rsidRPr="00130358">
              <w:t>dmtc-PeriodOffset-r12</w:t>
            </w:r>
            <w:r w:rsidRPr="00130358">
              <w:tab/>
            </w:r>
          </w:p>
        </w:tc>
        <w:tc>
          <w:tcPr>
            <w:tcW w:w="1093" w:type="dxa"/>
            <w:shd w:val="clear" w:color="auto" w:fill="auto"/>
          </w:tcPr>
          <w:p w14:paraId="775DC1D8" w14:textId="46A769A9" w:rsidR="00DF190F" w:rsidRPr="00130358" w:rsidRDefault="00DF190F" w:rsidP="00D62538">
            <w:pPr>
              <w:pStyle w:val="TAL"/>
              <w:keepNext w:val="0"/>
              <w:keepLines w:val="0"/>
            </w:pPr>
            <w:r w:rsidRPr="00130358">
              <w:t>ms40-r12</w:t>
            </w:r>
            <w:r w:rsidR="00D62538" w:rsidRPr="00130358">
              <w:t xml:space="preserve"> </w:t>
            </w:r>
            <w:r w:rsidRPr="00130358">
              <w:t>value</w:t>
            </w:r>
            <w:r w:rsidR="00D62538" w:rsidRPr="00130358">
              <w:t xml:space="preserve"> </w:t>
            </w:r>
            <w:r w:rsidRPr="00130358">
              <w:t>0</w:t>
            </w:r>
          </w:p>
        </w:tc>
      </w:tr>
    </w:tbl>
    <w:p w14:paraId="2587090B" w14:textId="77777777" w:rsidR="00DF190F" w:rsidRPr="00130358" w:rsidRDefault="00DF190F" w:rsidP="00D62538"/>
    <w:p w14:paraId="4872B852" w14:textId="77777777" w:rsidR="00A734AB" w:rsidRPr="00130358" w:rsidRDefault="00A734AB" w:rsidP="00D62538">
      <w:r w:rsidRPr="00130358">
        <w:t>For the test to pass, the ratio of successful reported values shall be more than 90% with a confidence level of 95%.</w:t>
      </w:r>
    </w:p>
    <w:p w14:paraId="74160D02" w14:textId="77777777" w:rsidR="00C91918" w:rsidRPr="00130358" w:rsidRDefault="00C91918" w:rsidP="00D62538">
      <w:pPr>
        <w:pStyle w:val="Heading2"/>
        <w:keepNext w:val="0"/>
        <w:keepLines w:val="0"/>
      </w:pPr>
      <w:r w:rsidRPr="00130358">
        <w:t>9.12</w:t>
      </w:r>
      <w:r w:rsidRPr="00130358">
        <w:tab/>
        <w:t>Channel Occupancy</w:t>
      </w:r>
    </w:p>
    <w:p w14:paraId="0CFE0329" w14:textId="77777777" w:rsidR="00C91918" w:rsidRPr="00130358" w:rsidRDefault="00C91918" w:rsidP="00D62538">
      <w:pPr>
        <w:pStyle w:val="Heading3"/>
        <w:keepNext w:val="0"/>
        <w:keepLines w:val="0"/>
      </w:pPr>
      <w:r w:rsidRPr="00130358">
        <w:t>9.12.1</w:t>
      </w:r>
      <w:r w:rsidRPr="00130358">
        <w:tab/>
      </w:r>
      <w:r w:rsidR="00440332" w:rsidRPr="00130358">
        <w:t>FS3 channel occupancy test</w:t>
      </w:r>
      <w:r w:rsidRPr="00130358">
        <w:t xml:space="preserve"> (</w:t>
      </w:r>
      <w:proofErr w:type="spellStart"/>
      <w:r w:rsidRPr="00130358">
        <w:t>PCell</w:t>
      </w:r>
      <w:proofErr w:type="spellEnd"/>
      <w:r w:rsidRPr="00130358">
        <w:t xml:space="preserve"> using FDD)</w:t>
      </w:r>
    </w:p>
    <w:p w14:paraId="07CBF212" w14:textId="77777777" w:rsidR="00C91918" w:rsidRPr="00130358" w:rsidRDefault="00C91918" w:rsidP="00D62538">
      <w:pPr>
        <w:pStyle w:val="Heading4"/>
        <w:keepNext w:val="0"/>
        <w:keepLines w:val="0"/>
      </w:pPr>
      <w:r w:rsidRPr="00130358">
        <w:t>9.12.1.1</w:t>
      </w:r>
      <w:r w:rsidRPr="00130358">
        <w:tab/>
        <w:t>Test purpose</w:t>
      </w:r>
    </w:p>
    <w:p w14:paraId="36125C87" w14:textId="77777777" w:rsidR="00C91918" w:rsidRPr="00130358" w:rsidRDefault="00C91918" w:rsidP="00D62538">
      <w:r w:rsidRPr="00130358">
        <w:t>To verify that the Channel Occupancy measurement is within the specified limits for all FS3 bands.</w:t>
      </w:r>
    </w:p>
    <w:p w14:paraId="79748586" w14:textId="77777777" w:rsidR="00C91918" w:rsidRPr="00130358" w:rsidRDefault="00C91918" w:rsidP="00D62538">
      <w:pPr>
        <w:pStyle w:val="Heading4"/>
        <w:keepNext w:val="0"/>
        <w:keepLines w:val="0"/>
      </w:pPr>
      <w:r w:rsidRPr="00130358">
        <w:t>9.12.1.2</w:t>
      </w:r>
      <w:r w:rsidRPr="00130358">
        <w:tab/>
        <w:t>Test applicability</w:t>
      </w:r>
    </w:p>
    <w:p w14:paraId="063367C2" w14:textId="77777777" w:rsidR="00C91918" w:rsidRPr="00130358" w:rsidRDefault="00C91918" w:rsidP="00D62538">
      <w:r w:rsidRPr="00130358">
        <w:t>This test applies to all types of E-UTRA FDD UE from release 13 onwards supporting Downlink LAA and rssi-AndChannelOccupancyReporting-r13.</w:t>
      </w:r>
    </w:p>
    <w:p w14:paraId="7D203D89" w14:textId="77777777" w:rsidR="00C91918" w:rsidRPr="00130358" w:rsidRDefault="00C91918" w:rsidP="000835DA">
      <w:pPr>
        <w:pStyle w:val="Heading4"/>
        <w:keepLines w:val="0"/>
      </w:pPr>
      <w:r w:rsidRPr="00130358">
        <w:t>9.12.1.3</w:t>
      </w:r>
      <w:r w:rsidRPr="00130358">
        <w:tab/>
        <w:t>Minimum conformance requirements</w:t>
      </w:r>
    </w:p>
    <w:p w14:paraId="58E5BC96" w14:textId="77777777" w:rsidR="00C91918" w:rsidRPr="00130358" w:rsidRDefault="00C91918" w:rsidP="00D62538">
      <w:pPr>
        <w:rPr>
          <w:rFonts w:cs="v4.2.0"/>
          <w:i/>
        </w:rPr>
      </w:pPr>
      <w:r w:rsidRPr="00130358">
        <w:rPr>
          <w:rFonts w:cs="v4.2.0"/>
        </w:rPr>
        <w:t>The absolute accuracy of RSSI measurements is defined as the RSSI measurements from a FS3 cell in CA operation with a serving FDD or TDD cell.</w:t>
      </w:r>
    </w:p>
    <w:p w14:paraId="00809E3D" w14:textId="77777777" w:rsidR="00C91918" w:rsidRPr="00130358" w:rsidRDefault="00C91918" w:rsidP="00D62538">
      <w:pPr>
        <w:rPr>
          <w:rFonts w:cs="v4.2.0"/>
        </w:rPr>
      </w:pPr>
      <w:r w:rsidRPr="00130358">
        <w:rPr>
          <w:rFonts w:cs="v4.2.0"/>
        </w:rPr>
        <w:t>The accuracy requirements are valid under the following conditions:</w:t>
      </w:r>
    </w:p>
    <w:p w14:paraId="6143322C" w14:textId="77777777" w:rsidR="00C91918" w:rsidRPr="00130358" w:rsidRDefault="00C91918" w:rsidP="00D62538">
      <w:pPr>
        <w:pStyle w:val="B1"/>
        <w:rPr>
          <w:lang w:eastAsia="zh-CN"/>
        </w:rPr>
      </w:pPr>
      <w:r w:rsidRPr="00130358">
        <w:rPr>
          <w:lang w:eastAsia="zh-CN"/>
        </w:rPr>
        <w:t>-</w:t>
      </w:r>
      <w:r w:rsidRPr="00130358">
        <w:rPr>
          <w:lang w:eastAsia="zh-CN"/>
        </w:rPr>
        <w:tab/>
        <w:t>All symbols during each RSSI measurement duration are available for RSSI sampling within the same reporting interval,</w:t>
      </w:r>
    </w:p>
    <w:p w14:paraId="69E89BAC" w14:textId="77777777" w:rsidR="00C91918" w:rsidRPr="00130358" w:rsidRDefault="00C91918" w:rsidP="00772922">
      <w:pPr>
        <w:pStyle w:val="B1"/>
        <w:keepNext/>
        <w:keepLines/>
        <w:rPr>
          <w:lang w:eastAsia="zh-CN"/>
        </w:rPr>
      </w:pPr>
      <w:r w:rsidRPr="00130358">
        <w:rPr>
          <w:lang w:eastAsia="zh-CN"/>
        </w:rPr>
        <w:t>-</w:t>
      </w:r>
      <w:r w:rsidRPr="00130358">
        <w:rPr>
          <w:lang w:eastAsia="zh-CN"/>
        </w:rPr>
        <w:tab/>
        <w:t xml:space="preserve">RSSI at the UE receiver meets the following condition with respect to the configured </w:t>
      </w:r>
      <w:proofErr w:type="spellStart"/>
      <w:r w:rsidRPr="00130358">
        <w:rPr>
          <w:i/>
          <w:lang w:eastAsia="zh-CN"/>
        </w:rPr>
        <w:t>channelOccupancyThreshold</w:t>
      </w:r>
      <w:proofErr w:type="spellEnd"/>
      <w:r w:rsidRPr="00130358">
        <w:rPr>
          <w:lang w:eastAsia="zh-CN"/>
        </w:rPr>
        <w:t xml:space="preserve"> [</w:t>
      </w:r>
      <w:r w:rsidR="00D27003" w:rsidRPr="00130358">
        <w:rPr>
          <w:lang w:eastAsia="zh-CN"/>
        </w:rPr>
        <w:t>5</w:t>
      </w:r>
      <w:r w:rsidRPr="00130358">
        <w:rPr>
          <w:lang w:eastAsia="zh-CN"/>
        </w:rPr>
        <w:t>]:</w:t>
      </w:r>
    </w:p>
    <w:p w14:paraId="1BA90B0D" w14:textId="77777777" w:rsidR="00C91918" w:rsidRPr="00130358" w:rsidRDefault="00C91918" w:rsidP="00772922">
      <w:pPr>
        <w:pStyle w:val="B3"/>
        <w:keepNext/>
        <w:keepLines/>
        <w:rPr>
          <w:lang w:eastAsia="zh-CN"/>
        </w:rPr>
      </w:pPr>
      <w:r w:rsidRPr="00130358">
        <w:rPr>
          <w:lang w:eastAsia="zh-CN"/>
        </w:rPr>
        <w:t xml:space="preserve">RSSI at the UE receiver is below </w:t>
      </w:r>
      <w:proofErr w:type="spellStart"/>
      <w:r w:rsidRPr="00130358">
        <w:rPr>
          <w:i/>
          <w:lang w:eastAsia="zh-CN"/>
        </w:rPr>
        <w:t>channelOccupancyThreshold</w:t>
      </w:r>
      <w:proofErr w:type="spellEnd"/>
      <w:r w:rsidRPr="00130358">
        <w:rPr>
          <w:lang w:eastAsia="zh-CN"/>
        </w:rPr>
        <w:t>-</w:t>
      </w:r>
      <w:r w:rsidRPr="00130358">
        <w:rPr>
          <w:position w:val="-12"/>
          <w:lang w:eastAsia="zh-CN"/>
        </w:rPr>
        <w:object w:dxaOrig="540" w:dyaOrig="360" w14:anchorId="62C86B7D">
          <v:shape id="_x0000_i1113" type="#_x0000_t75" style="width:27pt;height:18.75pt" o:ole="">
            <v:imagedata r:id="rId103" o:title=""/>
          </v:shape>
          <o:OLEObject Type="Embed" ProgID="Equation.3" ShapeID="_x0000_i1113" DrawAspect="Content" ObjectID="_1736593604" r:id="rId104"/>
        </w:object>
      </w:r>
      <w:r w:rsidRPr="00130358">
        <w:rPr>
          <w:lang w:eastAsia="zh-CN"/>
        </w:rPr>
        <w:t>, or</w:t>
      </w:r>
    </w:p>
    <w:p w14:paraId="3F19A4F9" w14:textId="77777777" w:rsidR="00C91918" w:rsidRPr="00130358" w:rsidRDefault="00C91918" w:rsidP="00772922">
      <w:pPr>
        <w:pStyle w:val="B3"/>
        <w:keepNext/>
        <w:keepLines/>
        <w:rPr>
          <w:lang w:eastAsia="zh-CN"/>
        </w:rPr>
      </w:pPr>
      <w:r w:rsidRPr="00130358">
        <w:rPr>
          <w:lang w:eastAsia="zh-CN"/>
        </w:rPr>
        <w:t xml:space="preserve">RSSI at the UE receiver is above </w:t>
      </w:r>
      <w:proofErr w:type="spellStart"/>
      <w:r w:rsidRPr="00130358">
        <w:rPr>
          <w:i/>
          <w:lang w:eastAsia="zh-CN"/>
        </w:rPr>
        <w:t>channelOccupancyThreshold</w:t>
      </w:r>
      <w:proofErr w:type="spellEnd"/>
      <w:r w:rsidRPr="00130358">
        <w:rPr>
          <w:lang w:eastAsia="zh-CN"/>
        </w:rPr>
        <w:t>+</w:t>
      </w:r>
      <w:r w:rsidRPr="00130358">
        <w:rPr>
          <w:position w:val="-12"/>
          <w:lang w:eastAsia="zh-CN"/>
        </w:rPr>
        <w:object w:dxaOrig="540" w:dyaOrig="360" w14:anchorId="3DD096CB">
          <v:shape id="_x0000_i1114" type="#_x0000_t75" style="width:27pt;height:18.75pt" o:ole="">
            <v:imagedata r:id="rId105" o:title=""/>
          </v:shape>
          <o:OLEObject Type="Embed" ProgID="Equation.3" ShapeID="_x0000_i1114" DrawAspect="Content" ObjectID="_1736593605" r:id="rId106"/>
        </w:object>
      </w:r>
      <w:r w:rsidRPr="00130358">
        <w:rPr>
          <w:lang w:eastAsia="zh-CN"/>
        </w:rPr>
        <w:t>,</w:t>
      </w:r>
    </w:p>
    <w:p w14:paraId="55DAC796" w14:textId="1D9BB371" w:rsidR="00C91918" w:rsidRPr="00130358" w:rsidRDefault="00C91918" w:rsidP="00D62538">
      <w:pPr>
        <w:ind w:left="540"/>
        <w:rPr>
          <w:lang w:eastAsia="zh-CN"/>
        </w:rPr>
      </w:pPr>
      <w:r w:rsidRPr="00130358">
        <w:rPr>
          <w:lang w:eastAsia="zh-CN"/>
        </w:rPr>
        <w:t xml:space="preserve">where </w:t>
      </w:r>
      <w:r w:rsidRPr="00130358">
        <w:rPr>
          <w:position w:val="-12"/>
          <w:lang w:eastAsia="zh-CN"/>
        </w:rPr>
        <w:object w:dxaOrig="540" w:dyaOrig="360" w14:anchorId="0635B14E">
          <v:shape id="_x0000_i1115" type="#_x0000_t75" style="width:27pt;height:18.75pt" o:ole="">
            <v:imagedata r:id="rId107" o:title=""/>
          </v:shape>
          <o:OLEObject Type="Embed" ProgID="Equation.3" ShapeID="_x0000_i1115" DrawAspect="Content" ObjectID="_1736593606" r:id="rId108"/>
        </w:object>
      </w:r>
      <w:r w:rsidRPr="00130358">
        <w:rPr>
          <w:lang w:eastAsia="zh-CN"/>
        </w:rPr>
        <w:t xml:space="preserve"> is the applicable RSSI measurement accuracy value from the RSSI measurement accuracy requirements specified </w:t>
      </w:r>
      <w:r w:rsidR="00062A7B" w:rsidRPr="00130358">
        <w:rPr>
          <w:lang w:eastAsia="zh-CN"/>
        </w:rPr>
        <w:t>in 3GPP TS</w:t>
      </w:r>
      <w:r w:rsidRPr="00130358">
        <w:rPr>
          <w:lang w:eastAsia="zh-CN"/>
        </w:rPr>
        <w:t xml:space="preserve"> 36.133 [4] </w:t>
      </w:r>
      <w:r w:rsidR="00483222" w:rsidRPr="00130358">
        <w:rPr>
          <w:lang w:eastAsia="zh-CN"/>
        </w:rPr>
        <w:t>Clause</w:t>
      </w:r>
      <w:r w:rsidRPr="00130358">
        <w:rPr>
          <w:lang w:eastAsia="zh-CN"/>
        </w:rPr>
        <w:t xml:space="preserve"> </w:t>
      </w:r>
      <w:r w:rsidRPr="00130358">
        <w:t>9.1.18.</w:t>
      </w:r>
      <w:r w:rsidR="00D27003" w:rsidRPr="00130358">
        <w:t>6.2</w:t>
      </w:r>
      <w:r w:rsidRPr="00130358">
        <w:rPr>
          <w:lang w:eastAsia="zh-CN"/>
        </w:rPr>
        <w:t>.</w:t>
      </w:r>
    </w:p>
    <w:p w14:paraId="4527AB3F" w14:textId="77777777" w:rsidR="00C91918" w:rsidRPr="00130358" w:rsidRDefault="00C91918" w:rsidP="00D62538">
      <w:pPr>
        <w:rPr>
          <w:lang w:eastAsia="zh-CN"/>
        </w:rPr>
      </w:pPr>
      <w:r w:rsidRPr="00130358">
        <w:t xml:space="preserve">The nominal reported </w:t>
      </w:r>
      <w:proofErr w:type="spellStart"/>
      <w:r w:rsidRPr="00130358">
        <w:rPr>
          <w:i/>
        </w:rPr>
        <w:t>channelOccupancy</w:t>
      </w:r>
      <w:proofErr w:type="spellEnd"/>
      <w:r w:rsidRPr="00130358">
        <w:rPr>
          <w:i/>
        </w:rPr>
        <w:t xml:space="preserve"> s</w:t>
      </w:r>
      <w:r w:rsidRPr="00130358">
        <w:t>hall be 33. At least 89% of channel occupancy reports made by the UE shall indicate this value</w:t>
      </w:r>
    </w:p>
    <w:p w14:paraId="1DE15CFE" w14:textId="1A0339F9" w:rsidR="00C91918" w:rsidRPr="00130358" w:rsidRDefault="00C91918" w:rsidP="00D62538">
      <w:r w:rsidRPr="00130358">
        <w:t xml:space="preserve">The normative reference for this requirement </w:t>
      </w:r>
      <w:r w:rsidR="00483222" w:rsidRPr="00130358">
        <w:t>is 3GPP TS</w:t>
      </w:r>
      <w:r w:rsidRPr="00130358">
        <w:t xml:space="preserve"> 36.133 [4] clause 9.1.18.</w:t>
      </w:r>
      <w:r w:rsidR="00D27003" w:rsidRPr="00130358">
        <w:t>6</w:t>
      </w:r>
      <w:r w:rsidRPr="00130358">
        <w:t xml:space="preserve"> and A.9.12.1.</w:t>
      </w:r>
    </w:p>
    <w:p w14:paraId="69B92C3A" w14:textId="77777777" w:rsidR="00C91918" w:rsidRPr="00130358" w:rsidRDefault="00C91918" w:rsidP="00D62538">
      <w:pPr>
        <w:pStyle w:val="Heading4"/>
        <w:keepNext w:val="0"/>
        <w:keepLines w:val="0"/>
      </w:pPr>
      <w:r w:rsidRPr="00130358">
        <w:t>9.12.1.4</w:t>
      </w:r>
      <w:r w:rsidRPr="00130358">
        <w:tab/>
        <w:t>Test description</w:t>
      </w:r>
    </w:p>
    <w:p w14:paraId="7FE2907F" w14:textId="77777777" w:rsidR="00C91918" w:rsidRPr="00130358" w:rsidRDefault="00C91918" w:rsidP="00D62538">
      <w:pPr>
        <w:pStyle w:val="Heading5"/>
        <w:keepNext w:val="0"/>
        <w:keepLines w:val="0"/>
      </w:pPr>
      <w:r w:rsidRPr="00130358">
        <w:t>9.12.1.4.1</w:t>
      </w:r>
      <w:r w:rsidRPr="00130358">
        <w:tab/>
        <w:t>Initial conditions</w:t>
      </w:r>
    </w:p>
    <w:p w14:paraId="31CE59C4" w14:textId="6D62143B" w:rsidR="00C91918" w:rsidRPr="00130358" w:rsidRDefault="00C91918" w:rsidP="00D62538">
      <w:r w:rsidRPr="00130358">
        <w:t xml:space="preserve">Test Environment: Normal, TL/VL, TL/VH, TH/VL, TH/VH; as defined </w:t>
      </w:r>
      <w:r w:rsidR="00062A7B" w:rsidRPr="00130358">
        <w:t>in 3GPP TS</w:t>
      </w:r>
      <w:r w:rsidRPr="00130358">
        <w:t xml:space="preserve"> 36.508 [7] clause 4.1.</w:t>
      </w:r>
    </w:p>
    <w:p w14:paraId="545670F8" w14:textId="2FB437E7" w:rsidR="00C91918" w:rsidRPr="00130358" w:rsidRDefault="00C91918"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1338BFD9" w14:textId="627CDF4F" w:rsidR="00C91918" w:rsidRPr="00130358" w:rsidRDefault="00C91918" w:rsidP="00D62538">
      <w:r w:rsidRPr="00130358">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9.12.1.5-1.</w:t>
      </w:r>
    </w:p>
    <w:p w14:paraId="0324B4F0" w14:textId="04829451" w:rsidR="00C91918" w:rsidRPr="00130358" w:rsidRDefault="00C91918" w:rsidP="00D62538">
      <w:pPr>
        <w:pStyle w:val="B1"/>
      </w:pPr>
      <w:r w:rsidRPr="00130358">
        <w:t>1.</w:t>
      </w:r>
      <w:r w:rsidRPr="00130358">
        <w:tab/>
        <w:t xml:space="preserve">Connect the SS (node B emulator) and AWGN noise sources to the UE antenna connectors as shown </w:t>
      </w:r>
      <w:r w:rsidR="00062A7B" w:rsidRPr="00130358">
        <w:t>in 3GPP TS</w:t>
      </w:r>
      <w:r w:rsidRPr="00130358">
        <w:t xml:space="preserve"> 36.508 [7] Annex A figure A.4</w:t>
      </w:r>
      <w:r w:rsidR="00D27003" w:rsidRPr="00130358">
        <w:t>5</w:t>
      </w:r>
      <w:r w:rsidR="005A1DAF" w:rsidRPr="00130358">
        <w:t xml:space="preserve"> for UE supporting only 2Rx RF bands on all CC and Annex A, Figure A.X2 (without faders on active cells and without using neighbours) for UE supporting 4Rx RF band on any of the CC</w:t>
      </w:r>
      <w:r w:rsidRPr="00130358">
        <w:t>.</w:t>
      </w:r>
    </w:p>
    <w:p w14:paraId="323E0B25" w14:textId="77777777" w:rsidR="00C91918" w:rsidRPr="00130358" w:rsidRDefault="00C91918" w:rsidP="00D62538">
      <w:pPr>
        <w:pStyle w:val="B1"/>
      </w:pPr>
      <w:r w:rsidRPr="00130358">
        <w:t>2.</w:t>
      </w:r>
      <w:r w:rsidRPr="00130358">
        <w:tab/>
        <w:t>Propagation conditions are set according to Annex B clause B.0.</w:t>
      </w:r>
    </w:p>
    <w:p w14:paraId="113E4783" w14:textId="77777777" w:rsidR="00C91918" w:rsidRPr="00130358" w:rsidRDefault="00C91918" w:rsidP="00D62538">
      <w:pPr>
        <w:pStyle w:val="B1"/>
      </w:pPr>
      <w:r w:rsidRPr="00130358">
        <w:t>3.</w:t>
      </w:r>
      <w:r w:rsidRPr="00130358">
        <w:tab/>
        <w:t>Message contents are defined in clause 9.12.1.4.3.</w:t>
      </w:r>
    </w:p>
    <w:p w14:paraId="1D4A387F" w14:textId="77777777" w:rsidR="00C91918" w:rsidRPr="00130358" w:rsidRDefault="00C91918" w:rsidP="00D62538">
      <w:pPr>
        <w:pStyle w:val="B1"/>
      </w:pPr>
      <w:r w:rsidRPr="00130358">
        <w:t>4.</w:t>
      </w:r>
      <w:r w:rsidRPr="00130358">
        <w:tab/>
        <w:t>Both cells in the test are in different bands. Cell 1 is the serving FDD cell and Cell 2 is the target FS3 cell. Cell 1 is the cell used for connection setup with the power levels set according to Annex C.0 and C.1 for this test.</w:t>
      </w:r>
    </w:p>
    <w:p w14:paraId="436613B0" w14:textId="77777777" w:rsidR="00C91918" w:rsidRPr="00130358" w:rsidRDefault="00C91918" w:rsidP="00D62538">
      <w:pPr>
        <w:pStyle w:val="Heading5"/>
        <w:keepNext w:val="0"/>
        <w:keepLines w:val="0"/>
      </w:pPr>
      <w:r w:rsidRPr="00130358">
        <w:t>9.12.1.4.2</w:t>
      </w:r>
      <w:r w:rsidRPr="00130358">
        <w:tab/>
        <w:t>Test procedure</w:t>
      </w:r>
    </w:p>
    <w:p w14:paraId="3E0E1F94" w14:textId="2C55993C" w:rsidR="00D27003" w:rsidRPr="00130358" w:rsidRDefault="00C91918" w:rsidP="00772922">
      <w:pPr>
        <w:pStyle w:val="B1"/>
        <w:ind w:left="709" w:hanging="425"/>
      </w:pPr>
      <w:r w:rsidRPr="00130358">
        <w:t>1.</w:t>
      </w:r>
      <w:r w:rsidRPr="00130358">
        <w:tab/>
        <w:t xml:space="preserve">Ensure that the UE is in State 3A-RF according </w:t>
      </w:r>
      <w:r w:rsidR="00772922" w:rsidRPr="00130358">
        <w:t>to 3GPP TS</w:t>
      </w:r>
      <w:r w:rsidRPr="00130358">
        <w:t xml:space="preserve"> 36.508 [7] clause 7.2A.3.</w:t>
      </w:r>
    </w:p>
    <w:p w14:paraId="3EDE4609" w14:textId="77777777" w:rsidR="00D27003" w:rsidRPr="00130358" w:rsidRDefault="00D27003" w:rsidP="00772922">
      <w:pPr>
        <w:pStyle w:val="B1"/>
        <w:ind w:left="709" w:hanging="425"/>
      </w:pPr>
      <w:r w:rsidRPr="00130358">
        <w:t>2.</w:t>
      </w:r>
      <w:r w:rsidRPr="00130358">
        <w:tab/>
        <w:t xml:space="preserve">Configure </w:t>
      </w:r>
      <w:proofErr w:type="spellStart"/>
      <w:r w:rsidRPr="00130358">
        <w:t>SCell</w:t>
      </w:r>
      <w:proofErr w:type="spellEnd"/>
      <w:r w:rsidRPr="00130358">
        <w:t xml:space="preserve"> according to Annex C.0, C.1 for all downlink physical channels.</w:t>
      </w:r>
    </w:p>
    <w:p w14:paraId="703195DE" w14:textId="708FBB3C" w:rsidR="00D27003" w:rsidRPr="00130358" w:rsidRDefault="00D27003" w:rsidP="00772922">
      <w:pPr>
        <w:pStyle w:val="B1"/>
        <w:ind w:left="709" w:hanging="425"/>
      </w:pPr>
      <w:r w:rsidRPr="00130358">
        <w:t>3.</w:t>
      </w:r>
      <w:r w:rsidRPr="00130358">
        <w:tab/>
        <w:t xml:space="preserve">The SS shall configure </w:t>
      </w:r>
      <w:proofErr w:type="spellStart"/>
      <w:r w:rsidRPr="00130358">
        <w:t>SCell</w:t>
      </w:r>
      <w:proofErr w:type="spellEnd"/>
      <w:r w:rsidRPr="00130358">
        <w:t xml:space="preserve"> (Cell 2) on the SCC as </w:t>
      </w:r>
      <w:r w:rsidR="00483222" w:rsidRPr="00130358">
        <w:t>per 3GPP TS</w:t>
      </w:r>
      <w:r w:rsidRPr="00130358">
        <w:t xml:space="preserve"> 36.508 [7] clause 5.2A.4.</w:t>
      </w:r>
    </w:p>
    <w:p w14:paraId="394F543E" w14:textId="77777777" w:rsidR="00C91918" w:rsidRPr="00130358" w:rsidRDefault="00D27003" w:rsidP="00772922">
      <w:pPr>
        <w:pStyle w:val="B1"/>
        <w:ind w:left="709" w:hanging="425"/>
      </w:pPr>
      <w:r w:rsidRPr="00130358">
        <w:t>4.</w:t>
      </w:r>
      <w:r w:rsidRPr="00130358">
        <w:tab/>
        <w:t>SS activates SCC by sending the activation MAC-CE (Refer TS 36.321 [11], clauses 5.13, 6.1.3.8). Wait for at least 2 seconds (Refer TS 36.133 [4], clauses 8.3.3.2).</w:t>
      </w:r>
    </w:p>
    <w:p w14:paraId="335FAC43" w14:textId="77777777" w:rsidR="00C91918" w:rsidRPr="00130358" w:rsidRDefault="00D27003" w:rsidP="00772922">
      <w:pPr>
        <w:pStyle w:val="B1"/>
        <w:ind w:left="709" w:hanging="425"/>
      </w:pPr>
      <w:r w:rsidRPr="00130358">
        <w:t>5</w:t>
      </w:r>
      <w:r w:rsidR="00C91918" w:rsidRPr="00130358">
        <w:t>.</w:t>
      </w:r>
      <w:r w:rsidR="00C91918" w:rsidRPr="00130358">
        <w:tab/>
        <w:t>Set the parameters according to Table 9.12.1.5-1 as appropriate. Propagation conditions are set according to Annex B clause B.1.1.</w:t>
      </w:r>
    </w:p>
    <w:p w14:paraId="786042BB" w14:textId="77777777" w:rsidR="00C91918" w:rsidRPr="00130358" w:rsidRDefault="00D27003" w:rsidP="00772922">
      <w:pPr>
        <w:pStyle w:val="B1"/>
        <w:ind w:left="709" w:hanging="425"/>
      </w:pPr>
      <w:r w:rsidRPr="00130358">
        <w:t>6</w:t>
      </w:r>
      <w:r w:rsidR="00C91918" w:rsidRPr="00130358">
        <w:t>.</w:t>
      </w:r>
      <w:r w:rsidR="00C91918" w:rsidRPr="00130358">
        <w:tab/>
        <w:t>SS shall transmit an RRCConnectionReconfiguration message on Cell 1.</w:t>
      </w:r>
    </w:p>
    <w:p w14:paraId="1FECE936" w14:textId="77777777" w:rsidR="00C91918" w:rsidRPr="00130358" w:rsidRDefault="00D27003" w:rsidP="00772922">
      <w:pPr>
        <w:pStyle w:val="B1"/>
        <w:ind w:left="709" w:hanging="425"/>
      </w:pPr>
      <w:r w:rsidRPr="00130358">
        <w:t>7</w:t>
      </w:r>
      <w:r w:rsidR="00C91918" w:rsidRPr="00130358">
        <w:t>.</w:t>
      </w:r>
      <w:r w:rsidR="00C91918" w:rsidRPr="00130358">
        <w:tab/>
        <w:t xml:space="preserve">The UE shall transmit </w:t>
      </w:r>
      <w:proofErr w:type="spellStart"/>
      <w:r w:rsidR="00C91918" w:rsidRPr="00130358">
        <w:t>RRCConnectionReconfigurationComplete</w:t>
      </w:r>
      <w:proofErr w:type="spellEnd"/>
      <w:r w:rsidR="00C91918" w:rsidRPr="00130358">
        <w:t xml:space="preserve"> message.</w:t>
      </w:r>
    </w:p>
    <w:p w14:paraId="5EBB7809" w14:textId="77777777" w:rsidR="00C91918" w:rsidRPr="00130358" w:rsidRDefault="00D27003" w:rsidP="00772922">
      <w:pPr>
        <w:pStyle w:val="B1"/>
        <w:ind w:left="709" w:hanging="425"/>
      </w:pPr>
      <w:r w:rsidRPr="00130358">
        <w:t>8</w:t>
      </w:r>
      <w:r w:rsidR="00C91918" w:rsidRPr="00130358">
        <w:t>.</w:t>
      </w:r>
      <w:r w:rsidR="00C91918" w:rsidRPr="00130358">
        <w:tab/>
        <w:t xml:space="preserve">UE shall transmit periodically </w:t>
      </w:r>
      <w:proofErr w:type="spellStart"/>
      <w:r w:rsidR="00C91918" w:rsidRPr="00130358">
        <w:t>MeasurementReport</w:t>
      </w:r>
      <w:proofErr w:type="spellEnd"/>
      <w:r w:rsidR="00C91918" w:rsidRPr="00130358">
        <w:t xml:space="preserve"> messages.</w:t>
      </w:r>
    </w:p>
    <w:p w14:paraId="58F8CCAE" w14:textId="77777777" w:rsidR="00C91918" w:rsidRPr="00130358" w:rsidRDefault="00D27003" w:rsidP="00772922">
      <w:pPr>
        <w:pStyle w:val="B1"/>
        <w:ind w:left="709" w:hanging="425"/>
      </w:pPr>
      <w:r w:rsidRPr="00130358">
        <w:t>9</w:t>
      </w:r>
      <w:r w:rsidR="00C91918" w:rsidRPr="00130358">
        <w:t>.</w:t>
      </w:r>
      <w:r w:rsidR="00C91918" w:rsidRPr="00130358">
        <w:tab/>
        <w:t xml:space="preserve">After 10s wait from Step </w:t>
      </w:r>
      <w:r w:rsidRPr="00130358">
        <w:t>6</w:t>
      </w:r>
      <w:r w:rsidR="00C91918" w:rsidRPr="00130358">
        <w:t xml:space="preserve">, SS shall check channel occupancy reported value in periodical </w:t>
      </w:r>
      <w:proofErr w:type="spellStart"/>
      <w:r w:rsidR="00C91918" w:rsidRPr="00130358">
        <w:t>MeasurementReport</w:t>
      </w:r>
      <w:proofErr w:type="spellEnd"/>
      <w:r w:rsidR="00C91918" w:rsidRPr="00130358">
        <w:t xml:space="preserve"> messages. The</w:t>
      </w:r>
      <w:r w:rsidR="00C91918" w:rsidRPr="00130358">
        <w:rPr>
          <w:rFonts w:eastAsia="SimSun"/>
          <w:lang w:eastAsia="zh-CN"/>
        </w:rPr>
        <w:t xml:space="preserve"> </w:t>
      </w:r>
      <w:r w:rsidR="00C91918" w:rsidRPr="00130358">
        <w:t xml:space="preserve">channel occupancy </w:t>
      </w:r>
      <w:r w:rsidR="00C91918" w:rsidRPr="00130358">
        <w:rPr>
          <w:rFonts w:eastAsia="SimSun"/>
          <w:lang w:eastAsia="zh-CN"/>
        </w:rPr>
        <w:t>reported by the UE</w:t>
      </w:r>
      <w:r w:rsidR="00C91918" w:rsidRPr="00130358">
        <w:t xml:space="preserve"> is compared to the </w:t>
      </w:r>
      <w:r w:rsidR="00C91918" w:rsidRPr="00130358">
        <w:rPr>
          <w:rFonts w:eastAsia="SimSun"/>
          <w:lang w:eastAsia="zh-CN"/>
        </w:rPr>
        <w:t>actual channel occupancy value defined in clause 9.12.1.5</w:t>
      </w:r>
      <w:r w:rsidR="00C91918" w:rsidRPr="00130358">
        <w:t>. If the UE fails to report the measurement value, the number of failed iterations is increased by one.</w:t>
      </w:r>
    </w:p>
    <w:p w14:paraId="5BD12020" w14:textId="77777777" w:rsidR="00C91918" w:rsidRPr="00130358" w:rsidRDefault="00D27003" w:rsidP="00772922">
      <w:pPr>
        <w:pStyle w:val="B1"/>
        <w:ind w:left="709" w:hanging="425"/>
      </w:pPr>
      <w:r w:rsidRPr="00130358">
        <w:t>10</w:t>
      </w:r>
      <w:r w:rsidR="00C91918" w:rsidRPr="00130358">
        <w:t>.</w:t>
      </w:r>
      <w:r w:rsidR="00C91918" w:rsidRPr="00130358">
        <w:tab/>
      </w:r>
      <w:r w:rsidRPr="00130358">
        <w:t xml:space="preserve">The SS shall check </w:t>
      </w:r>
      <w:proofErr w:type="spellStart"/>
      <w:r w:rsidRPr="00130358">
        <w:t>MeasurementReport</w:t>
      </w:r>
      <w:proofErr w:type="spellEnd"/>
      <w:r w:rsidRPr="00130358">
        <w:t xml:space="preserve"> messages transmitted by the UE</w:t>
      </w:r>
      <w:r w:rsidR="00C91918" w:rsidRPr="00130358">
        <w:t xml:space="preserve"> until the confidence level according to </w:t>
      </w:r>
      <w:r w:rsidR="00C91918" w:rsidRPr="00130358">
        <w:rPr>
          <w:rFonts w:eastAsia="??"/>
        </w:rPr>
        <w:t xml:space="preserve">Tables G.2.3-1 in </w:t>
      </w:r>
      <w:r w:rsidR="00C91918" w:rsidRPr="00130358">
        <w:t>Annex G.2 is achieved.</w:t>
      </w:r>
    </w:p>
    <w:p w14:paraId="00CA6191" w14:textId="77777777" w:rsidR="00C91918" w:rsidRPr="00130358" w:rsidRDefault="00C91918" w:rsidP="00D62538">
      <w:pPr>
        <w:pStyle w:val="Heading5"/>
        <w:keepNext w:val="0"/>
        <w:keepLines w:val="0"/>
      </w:pPr>
      <w:r w:rsidRPr="00130358">
        <w:t>9.12.1.4.3</w:t>
      </w:r>
      <w:r w:rsidRPr="00130358">
        <w:tab/>
        <w:t>Message contents</w:t>
      </w:r>
    </w:p>
    <w:p w14:paraId="6F0DA767" w14:textId="77777777" w:rsidR="00C91918" w:rsidRPr="00130358" w:rsidRDefault="00C91918" w:rsidP="00D62538">
      <w:r w:rsidRPr="00130358">
        <w:t>Same as clause 9.11.1.4.3 with the following exceptions:</w:t>
      </w:r>
    </w:p>
    <w:p w14:paraId="79DC0F4E" w14:textId="77777777" w:rsidR="00C91918" w:rsidRPr="00130358" w:rsidRDefault="00C91918" w:rsidP="00D62538">
      <w:pPr>
        <w:pStyle w:val="TH"/>
        <w:keepNext w:val="0"/>
        <w:keepLines w:val="0"/>
      </w:pPr>
      <w:r w:rsidRPr="00130358">
        <w:t xml:space="preserve">Table 9.12.1.4.3-2: </w:t>
      </w:r>
      <w:proofErr w:type="spellStart"/>
      <w:r w:rsidRPr="00130358">
        <w:rPr>
          <w:i/>
        </w:rPr>
        <w:t>MeasResults</w:t>
      </w:r>
      <w:proofErr w:type="spellEnd"/>
      <w:r w:rsidRPr="00130358">
        <w:t xml:space="preserve">: Additional </w:t>
      </w:r>
      <w:r w:rsidR="00D27003" w:rsidRPr="00130358">
        <w:t>Channel occupancy</w:t>
      </w:r>
      <w:r w:rsidRPr="00130358">
        <w:t xml:space="preserve"> test requirement</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91918" w:rsidRPr="00130358" w14:paraId="71200D61" w14:textId="77777777" w:rsidTr="00D62538">
        <w:trPr>
          <w:cantSplit/>
          <w:jc w:val="center"/>
        </w:trPr>
        <w:tc>
          <w:tcPr>
            <w:tcW w:w="9536" w:type="dxa"/>
            <w:gridSpan w:val="4"/>
          </w:tcPr>
          <w:p w14:paraId="0A441681" w14:textId="544018CC" w:rsidR="00C91918" w:rsidRPr="00130358" w:rsidRDefault="00C91918"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331</w:t>
            </w:r>
            <w:r w:rsidR="00D62538" w:rsidRPr="00130358">
              <w:t xml:space="preserve"> </w:t>
            </w:r>
            <w:r w:rsidRPr="00130358">
              <w:t>clause</w:t>
            </w:r>
            <w:r w:rsidR="00D62538" w:rsidRPr="00130358">
              <w:t xml:space="preserve"> </w:t>
            </w:r>
            <w:r w:rsidRPr="00130358">
              <w:t>6.3.5</w:t>
            </w:r>
          </w:p>
        </w:tc>
      </w:tr>
      <w:tr w:rsidR="00C91918" w:rsidRPr="00130358" w14:paraId="069EB2A6" w14:textId="77777777" w:rsidTr="00D62538">
        <w:trPr>
          <w:jc w:val="center"/>
        </w:trPr>
        <w:tc>
          <w:tcPr>
            <w:tcW w:w="4436" w:type="dxa"/>
          </w:tcPr>
          <w:p w14:paraId="75AE3D1E" w14:textId="0F21758C" w:rsidR="00C91918" w:rsidRPr="00130358" w:rsidRDefault="00C91918" w:rsidP="00D62538">
            <w:pPr>
              <w:pStyle w:val="TAH"/>
              <w:keepNext w:val="0"/>
              <w:keepLines w:val="0"/>
            </w:pPr>
            <w:r w:rsidRPr="00130358">
              <w:t>Information</w:t>
            </w:r>
            <w:r w:rsidR="00D62538" w:rsidRPr="00130358">
              <w:t xml:space="preserve"> </w:t>
            </w:r>
            <w:r w:rsidRPr="00130358">
              <w:t>Element</w:t>
            </w:r>
          </w:p>
        </w:tc>
        <w:tc>
          <w:tcPr>
            <w:tcW w:w="2267" w:type="dxa"/>
          </w:tcPr>
          <w:p w14:paraId="386BA3E8" w14:textId="77777777" w:rsidR="00C91918" w:rsidRPr="00130358" w:rsidRDefault="00C91918" w:rsidP="00D62538">
            <w:pPr>
              <w:pStyle w:val="TAH"/>
              <w:keepNext w:val="0"/>
              <w:keepLines w:val="0"/>
            </w:pPr>
            <w:r w:rsidRPr="00130358">
              <w:t>Value/remark</w:t>
            </w:r>
          </w:p>
        </w:tc>
        <w:tc>
          <w:tcPr>
            <w:tcW w:w="1700" w:type="dxa"/>
          </w:tcPr>
          <w:p w14:paraId="147BC670" w14:textId="77777777" w:rsidR="00C91918" w:rsidRPr="00130358" w:rsidRDefault="00C91918" w:rsidP="00D62538">
            <w:pPr>
              <w:pStyle w:val="TAH"/>
              <w:keepNext w:val="0"/>
              <w:keepLines w:val="0"/>
            </w:pPr>
            <w:r w:rsidRPr="00130358">
              <w:t>Comment</w:t>
            </w:r>
          </w:p>
        </w:tc>
        <w:tc>
          <w:tcPr>
            <w:tcW w:w="1133" w:type="dxa"/>
          </w:tcPr>
          <w:p w14:paraId="6B787147" w14:textId="77777777" w:rsidR="00C91918" w:rsidRPr="00130358" w:rsidRDefault="00C91918" w:rsidP="00D62538">
            <w:pPr>
              <w:pStyle w:val="TAH"/>
              <w:keepNext w:val="0"/>
              <w:keepLines w:val="0"/>
            </w:pPr>
            <w:r w:rsidRPr="00130358">
              <w:t>Condition</w:t>
            </w:r>
          </w:p>
        </w:tc>
      </w:tr>
      <w:tr w:rsidR="00C91918" w:rsidRPr="00130358" w14:paraId="53FDAC8A" w14:textId="77777777" w:rsidTr="00D62538">
        <w:trPr>
          <w:jc w:val="center"/>
        </w:trPr>
        <w:tc>
          <w:tcPr>
            <w:tcW w:w="4436" w:type="dxa"/>
          </w:tcPr>
          <w:p w14:paraId="1138358B" w14:textId="2880D9C2" w:rsidR="00C91918" w:rsidRPr="00130358" w:rsidRDefault="00D62538" w:rsidP="00D62538">
            <w:pPr>
              <w:pStyle w:val="TAL"/>
              <w:keepNext w:val="0"/>
              <w:keepLines w:val="0"/>
            </w:pPr>
            <w:r w:rsidRPr="00130358">
              <w:t xml:space="preserve"> </w:t>
            </w:r>
            <w:proofErr w:type="spellStart"/>
            <w:r w:rsidR="00C91918" w:rsidRPr="00130358">
              <w:t>MeasResults</w:t>
            </w:r>
            <w:proofErr w:type="spellEnd"/>
            <w:r w:rsidRPr="00130358">
              <w:t xml:space="preserve"> </w:t>
            </w:r>
            <w:r w:rsidR="00C91918" w:rsidRPr="00130358">
              <w:t>::=</w:t>
            </w:r>
            <w:r w:rsidRPr="00130358">
              <w:t xml:space="preserve"> </w:t>
            </w:r>
            <w:r w:rsidR="00C91918" w:rsidRPr="00130358">
              <w:t>SEQUENCE</w:t>
            </w:r>
            <w:r w:rsidRPr="00130358">
              <w:t xml:space="preserve"> </w:t>
            </w:r>
            <w:r w:rsidR="00C91918" w:rsidRPr="00130358">
              <w:t>{</w:t>
            </w:r>
          </w:p>
        </w:tc>
        <w:tc>
          <w:tcPr>
            <w:tcW w:w="2267" w:type="dxa"/>
          </w:tcPr>
          <w:p w14:paraId="346AC18E" w14:textId="77777777" w:rsidR="00C91918" w:rsidRPr="00130358" w:rsidRDefault="00C91918" w:rsidP="00D62538">
            <w:pPr>
              <w:pStyle w:val="TAL"/>
              <w:keepNext w:val="0"/>
              <w:keepLines w:val="0"/>
            </w:pPr>
          </w:p>
        </w:tc>
        <w:tc>
          <w:tcPr>
            <w:tcW w:w="1700" w:type="dxa"/>
          </w:tcPr>
          <w:p w14:paraId="7E9036EE" w14:textId="77777777" w:rsidR="00C91918" w:rsidRPr="00130358" w:rsidRDefault="00C91918" w:rsidP="00D62538">
            <w:pPr>
              <w:pStyle w:val="TAL"/>
              <w:keepNext w:val="0"/>
              <w:keepLines w:val="0"/>
            </w:pPr>
          </w:p>
        </w:tc>
        <w:tc>
          <w:tcPr>
            <w:tcW w:w="1133" w:type="dxa"/>
          </w:tcPr>
          <w:p w14:paraId="7D983A33" w14:textId="77777777" w:rsidR="00C91918" w:rsidRPr="00130358" w:rsidRDefault="00C91918" w:rsidP="00D62538">
            <w:pPr>
              <w:pStyle w:val="TAL"/>
              <w:keepNext w:val="0"/>
              <w:keepLines w:val="0"/>
            </w:pPr>
          </w:p>
        </w:tc>
      </w:tr>
      <w:tr w:rsidR="00C91918" w:rsidRPr="00130358" w14:paraId="2FD9A017" w14:textId="77777777" w:rsidTr="00D62538">
        <w:trPr>
          <w:jc w:val="center"/>
        </w:trPr>
        <w:tc>
          <w:tcPr>
            <w:tcW w:w="4436" w:type="dxa"/>
          </w:tcPr>
          <w:p w14:paraId="45D10745" w14:textId="65430966" w:rsidR="00C91918" w:rsidRPr="00130358" w:rsidRDefault="00D62538" w:rsidP="00D62538">
            <w:pPr>
              <w:pStyle w:val="TAL"/>
              <w:keepNext w:val="0"/>
              <w:keepLines w:val="0"/>
            </w:pPr>
            <w:r w:rsidRPr="00130358">
              <w:t xml:space="preserve">   </w:t>
            </w:r>
            <w:proofErr w:type="spellStart"/>
            <w:r w:rsidR="00C91918" w:rsidRPr="00130358">
              <w:t>measId</w:t>
            </w:r>
            <w:proofErr w:type="spellEnd"/>
          </w:p>
        </w:tc>
        <w:tc>
          <w:tcPr>
            <w:tcW w:w="2267" w:type="dxa"/>
          </w:tcPr>
          <w:p w14:paraId="7F10B36F" w14:textId="77777777" w:rsidR="00C91918" w:rsidRPr="00130358" w:rsidRDefault="00C91918" w:rsidP="00D62538">
            <w:pPr>
              <w:pStyle w:val="TAL"/>
              <w:keepNext w:val="0"/>
              <w:keepLines w:val="0"/>
            </w:pPr>
            <w:r w:rsidRPr="00130358">
              <w:t>1</w:t>
            </w:r>
          </w:p>
        </w:tc>
        <w:tc>
          <w:tcPr>
            <w:tcW w:w="1700" w:type="dxa"/>
          </w:tcPr>
          <w:p w14:paraId="3EC0B391" w14:textId="2982BF1E" w:rsidR="00C91918" w:rsidRPr="00130358" w:rsidRDefault="00C91918" w:rsidP="00D62538">
            <w:pPr>
              <w:pStyle w:val="TAL"/>
              <w:keepNext w:val="0"/>
              <w:keepLines w:val="0"/>
            </w:pPr>
            <w:r w:rsidRPr="00130358">
              <w:t>Identifies</w:t>
            </w:r>
            <w:r w:rsidR="00D62538" w:rsidRPr="00130358">
              <w:t xml:space="preserve"> </w:t>
            </w:r>
            <w:r w:rsidRPr="00130358">
              <w:t>the</w:t>
            </w:r>
            <w:r w:rsidR="00D62538" w:rsidRPr="00130358">
              <w:t xml:space="preserve"> </w:t>
            </w:r>
            <w:r w:rsidRPr="00130358">
              <w:t>measurement</w:t>
            </w:r>
            <w:r w:rsidR="00D62538" w:rsidRPr="00130358">
              <w:t xml:space="preserve"> </w:t>
            </w:r>
            <w:r w:rsidRPr="00130358">
              <w:t>id</w:t>
            </w:r>
            <w:r w:rsidR="00D62538" w:rsidRPr="00130358">
              <w:t xml:space="preserve"> </w:t>
            </w:r>
            <w:r w:rsidRPr="00130358">
              <w:t>for</w:t>
            </w:r>
            <w:r w:rsidR="00D62538" w:rsidRPr="00130358">
              <w:t xml:space="preserve"> </w:t>
            </w:r>
            <w:r w:rsidRPr="00130358">
              <w:t>the</w:t>
            </w:r>
            <w:r w:rsidR="00D62538" w:rsidRPr="00130358">
              <w:t xml:space="preserve"> </w:t>
            </w:r>
            <w:r w:rsidRPr="00130358">
              <w:t>reporting</w:t>
            </w:r>
            <w:r w:rsidR="00D62538" w:rsidRPr="00130358">
              <w:t xml:space="preserve"> </w:t>
            </w:r>
            <w:r w:rsidRPr="00130358">
              <w:t>being</w:t>
            </w:r>
            <w:r w:rsidR="00D62538" w:rsidRPr="00130358">
              <w:t xml:space="preserve"> </w:t>
            </w:r>
            <w:r w:rsidRPr="00130358">
              <w:t>performed</w:t>
            </w:r>
          </w:p>
        </w:tc>
        <w:tc>
          <w:tcPr>
            <w:tcW w:w="1133" w:type="dxa"/>
          </w:tcPr>
          <w:p w14:paraId="01B5A077" w14:textId="77777777" w:rsidR="00C91918" w:rsidRPr="00130358" w:rsidRDefault="00C91918" w:rsidP="00D62538">
            <w:pPr>
              <w:pStyle w:val="TAL"/>
              <w:keepNext w:val="0"/>
              <w:keepLines w:val="0"/>
            </w:pPr>
          </w:p>
        </w:tc>
      </w:tr>
      <w:tr w:rsidR="00C91918" w:rsidRPr="00130358" w14:paraId="105C3095" w14:textId="77777777" w:rsidTr="00D62538">
        <w:trPr>
          <w:jc w:val="center"/>
        </w:trPr>
        <w:tc>
          <w:tcPr>
            <w:tcW w:w="4436" w:type="dxa"/>
          </w:tcPr>
          <w:p w14:paraId="4ADF684D" w14:textId="55229DCC" w:rsidR="00C91918" w:rsidRPr="00130358" w:rsidRDefault="00D62538" w:rsidP="00D62538">
            <w:pPr>
              <w:pStyle w:val="TAL"/>
              <w:keepNext w:val="0"/>
              <w:keepLines w:val="0"/>
            </w:pPr>
            <w:r w:rsidRPr="00130358">
              <w:t xml:space="preserve">   </w:t>
            </w:r>
            <w:r w:rsidR="00C91918" w:rsidRPr="00130358">
              <w:t>measResultForRSSI-r13</w:t>
            </w:r>
            <w:r w:rsidRPr="00130358">
              <w:t xml:space="preserve"> </w:t>
            </w:r>
            <w:r w:rsidR="00C91918" w:rsidRPr="00130358">
              <w:t>SEQUENCE</w:t>
            </w:r>
            <w:r w:rsidRPr="00130358">
              <w:t xml:space="preserve"> </w:t>
            </w:r>
            <w:r w:rsidR="00C91918" w:rsidRPr="00130358">
              <w:t>{</w:t>
            </w:r>
          </w:p>
        </w:tc>
        <w:tc>
          <w:tcPr>
            <w:tcW w:w="2267" w:type="dxa"/>
          </w:tcPr>
          <w:p w14:paraId="77B12990" w14:textId="77777777" w:rsidR="00C91918" w:rsidRPr="00130358" w:rsidRDefault="00C91918" w:rsidP="00D62538">
            <w:pPr>
              <w:pStyle w:val="TAL"/>
              <w:keepNext w:val="0"/>
              <w:keepLines w:val="0"/>
            </w:pPr>
          </w:p>
        </w:tc>
        <w:tc>
          <w:tcPr>
            <w:tcW w:w="1700" w:type="dxa"/>
          </w:tcPr>
          <w:p w14:paraId="6294601D" w14:textId="77777777" w:rsidR="00C91918" w:rsidRPr="00130358" w:rsidRDefault="00C91918" w:rsidP="00D62538">
            <w:pPr>
              <w:pStyle w:val="TAL"/>
              <w:keepNext w:val="0"/>
              <w:keepLines w:val="0"/>
            </w:pPr>
          </w:p>
        </w:tc>
        <w:tc>
          <w:tcPr>
            <w:tcW w:w="1133" w:type="dxa"/>
          </w:tcPr>
          <w:p w14:paraId="71381A77" w14:textId="77777777" w:rsidR="00C91918" w:rsidRPr="00130358" w:rsidRDefault="00C91918" w:rsidP="00D62538">
            <w:pPr>
              <w:pStyle w:val="TAL"/>
              <w:keepNext w:val="0"/>
              <w:keepLines w:val="0"/>
            </w:pPr>
          </w:p>
        </w:tc>
      </w:tr>
      <w:tr w:rsidR="00C91918" w:rsidRPr="00130358" w14:paraId="4F1D930A" w14:textId="77777777" w:rsidTr="00D62538">
        <w:trPr>
          <w:jc w:val="center"/>
        </w:trPr>
        <w:tc>
          <w:tcPr>
            <w:tcW w:w="4436" w:type="dxa"/>
          </w:tcPr>
          <w:p w14:paraId="3BC08697" w14:textId="3F90427C" w:rsidR="00C91918" w:rsidRPr="00130358" w:rsidRDefault="00D62538" w:rsidP="00D62538">
            <w:pPr>
              <w:pStyle w:val="TAL"/>
              <w:keepNext w:val="0"/>
              <w:keepLines w:val="0"/>
            </w:pPr>
            <w:r w:rsidRPr="00130358">
              <w:t xml:space="preserve">     </w:t>
            </w:r>
            <w:r w:rsidR="00C91918" w:rsidRPr="00130358">
              <w:t>rssi-Result-r13</w:t>
            </w:r>
          </w:p>
        </w:tc>
        <w:tc>
          <w:tcPr>
            <w:tcW w:w="2267" w:type="dxa"/>
          </w:tcPr>
          <w:p w14:paraId="63F82D1D" w14:textId="77777777" w:rsidR="00C91918" w:rsidRPr="00130358" w:rsidRDefault="00C91918" w:rsidP="00D62538">
            <w:pPr>
              <w:pStyle w:val="TAL"/>
              <w:keepNext w:val="0"/>
              <w:keepLines w:val="0"/>
            </w:pPr>
            <w:r w:rsidRPr="00130358">
              <w:t>RSSI-Range-r13</w:t>
            </w:r>
          </w:p>
        </w:tc>
        <w:tc>
          <w:tcPr>
            <w:tcW w:w="1700" w:type="dxa"/>
          </w:tcPr>
          <w:p w14:paraId="42E79EB5" w14:textId="0B50DA84" w:rsidR="00C91918" w:rsidRPr="00130358" w:rsidRDefault="00C91918"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4AC0522E" w14:textId="77777777" w:rsidR="00C91918" w:rsidRPr="00130358" w:rsidRDefault="00C91918" w:rsidP="00D62538">
            <w:pPr>
              <w:pStyle w:val="TAL"/>
              <w:keepNext w:val="0"/>
              <w:keepLines w:val="0"/>
            </w:pPr>
          </w:p>
        </w:tc>
      </w:tr>
      <w:tr w:rsidR="00C91918" w:rsidRPr="00130358" w14:paraId="00BD8272" w14:textId="77777777" w:rsidTr="00D62538">
        <w:trPr>
          <w:jc w:val="center"/>
        </w:trPr>
        <w:tc>
          <w:tcPr>
            <w:tcW w:w="4436" w:type="dxa"/>
          </w:tcPr>
          <w:p w14:paraId="3C9EC8CA" w14:textId="602F1940" w:rsidR="00C91918" w:rsidRPr="00130358" w:rsidRDefault="00D62538" w:rsidP="00D62538">
            <w:pPr>
              <w:pStyle w:val="TAL"/>
              <w:keepNext w:val="0"/>
              <w:keepLines w:val="0"/>
            </w:pPr>
            <w:r w:rsidRPr="00130358">
              <w:t xml:space="preserve">      </w:t>
            </w:r>
            <w:r w:rsidR="00C91918" w:rsidRPr="00130358">
              <w:t>channelOccupancy-r13</w:t>
            </w:r>
          </w:p>
        </w:tc>
        <w:tc>
          <w:tcPr>
            <w:tcW w:w="2267" w:type="dxa"/>
          </w:tcPr>
          <w:p w14:paraId="3289C546" w14:textId="77777777" w:rsidR="00C91918" w:rsidRPr="00130358" w:rsidRDefault="00C91918" w:rsidP="00D62538">
            <w:pPr>
              <w:pStyle w:val="TAL"/>
              <w:keepNext w:val="0"/>
              <w:keepLines w:val="0"/>
            </w:pPr>
            <w:r w:rsidRPr="00130358">
              <w:t>INTEGER</w:t>
            </w:r>
          </w:p>
        </w:tc>
        <w:tc>
          <w:tcPr>
            <w:tcW w:w="1700" w:type="dxa"/>
          </w:tcPr>
          <w:p w14:paraId="6A61EABD" w14:textId="43EEA8C1" w:rsidR="00C91918" w:rsidRPr="00130358" w:rsidRDefault="00C91918" w:rsidP="00D62538">
            <w:pPr>
              <w:pStyle w:val="TAL"/>
              <w:keepNext w:val="0"/>
              <w:keepLines w:val="0"/>
            </w:pPr>
            <w:r w:rsidRPr="00130358">
              <w:t>Set</w:t>
            </w:r>
            <w:r w:rsidR="00D62538" w:rsidRPr="00130358">
              <w:t xml:space="preserve"> </w:t>
            </w:r>
            <w:r w:rsidRPr="00130358">
              <w:t>according</w:t>
            </w:r>
            <w:r w:rsidR="00D62538" w:rsidRPr="00130358">
              <w:t xml:space="preserve"> </w:t>
            </w:r>
            <w:r w:rsidRPr="00130358">
              <w:t>to</w:t>
            </w:r>
            <w:r w:rsidR="00D62538" w:rsidRPr="00130358">
              <w:t xml:space="preserve"> </w:t>
            </w:r>
            <w:r w:rsidRPr="00130358">
              <w:t>specific</w:t>
            </w:r>
            <w:r w:rsidR="00D62538" w:rsidRPr="00130358">
              <w:t xml:space="preserve"> </w:t>
            </w:r>
            <w:r w:rsidRPr="00130358">
              <w:t>test</w:t>
            </w:r>
          </w:p>
        </w:tc>
        <w:tc>
          <w:tcPr>
            <w:tcW w:w="1133" w:type="dxa"/>
          </w:tcPr>
          <w:p w14:paraId="49774C78" w14:textId="77777777" w:rsidR="00C91918" w:rsidRPr="00130358" w:rsidRDefault="00C91918" w:rsidP="00D62538">
            <w:pPr>
              <w:pStyle w:val="TAL"/>
              <w:keepNext w:val="0"/>
              <w:keepLines w:val="0"/>
            </w:pPr>
          </w:p>
        </w:tc>
      </w:tr>
      <w:tr w:rsidR="00C91918" w:rsidRPr="00130358" w14:paraId="42F24675" w14:textId="77777777" w:rsidTr="00D62538">
        <w:trPr>
          <w:jc w:val="center"/>
        </w:trPr>
        <w:tc>
          <w:tcPr>
            <w:tcW w:w="4436" w:type="dxa"/>
          </w:tcPr>
          <w:p w14:paraId="014203A5" w14:textId="1FE6D035" w:rsidR="00C91918" w:rsidRPr="00130358" w:rsidRDefault="00D62538" w:rsidP="00D62538">
            <w:pPr>
              <w:pStyle w:val="TAL"/>
              <w:keepNext w:val="0"/>
              <w:keepLines w:val="0"/>
            </w:pPr>
            <w:r w:rsidRPr="00130358">
              <w:t xml:space="preserve">   </w:t>
            </w:r>
            <w:r w:rsidR="00C91918" w:rsidRPr="00130358">
              <w:t>}</w:t>
            </w:r>
          </w:p>
        </w:tc>
        <w:tc>
          <w:tcPr>
            <w:tcW w:w="2267" w:type="dxa"/>
          </w:tcPr>
          <w:p w14:paraId="5C927535" w14:textId="77777777" w:rsidR="00C91918" w:rsidRPr="00130358" w:rsidRDefault="00C91918" w:rsidP="00D62538">
            <w:pPr>
              <w:pStyle w:val="TAL"/>
              <w:keepNext w:val="0"/>
              <w:keepLines w:val="0"/>
            </w:pPr>
          </w:p>
        </w:tc>
        <w:tc>
          <w:tcPr>
            <w:tcW w:w="1700" w:type="dxa"/>
          </w:tcPr>
          <w:p w14:paraId="79A7544B" w14:textId="77777777" w:rsidR="00C91918" w:rsidRPr="00130358" w:rsidRDefault="00C91918" w:rsidP="00D62538">
            <w:pPr>
              <w:pStyle w:val="TAL"/>
              <w:keepNext w:val="0"/>
              <w:keepLines w:val="0"/>
            </w:pPr>
          </w:p>
        </w:tc>
        <w:tc>
          <w:tcPr>
            <w:tcW w:w="1133" w:type="dxa"/>
          </w:tcPr>
          <w:p w14:paraId="2359B144" w14:textId="77777777" w:rsidR="00C91918" w:rsidRPr="00130358" w:rsidRDefault="00C91918" w:rsidP="00D62538">
            <w:pPr>
              <w:pStyle w:val="TAL"/>
              <w:keepNext w:val="0"/>
              <w:keepLines w:val="0"/>
            </w:pPr>
          </w:p>
        </w:tc>
      </w:tr>
      <w:tr w:rsidR="00C91918" w:rsidRPr="00130358" w14:paraId="20677E06" w14:textId="77777777" w:rsidTr="00D62538">
        <w:trPr>
          <w:jc w:val="center"/>
        </w:trPr>
        <w:tc>
          <w:tcPr>
            <w:tcW w:w="4436" w:type="dxa"/>
          </w:tcPr>
          <w:p w14:paraId="6385DEA7" w14:textId="77777777" w:rsidR="00C91918" w:rsidRPr="00130358" w:rsidRDefault="00C91918" w:rsidP="00D62538">
            <w:pPr>
              <w:pStyle w:val="TAL"/>
              <w:keepNext w:val="0"/>
              <w:keepLines w:val="0"/>
            </w:pPr>
            <w:r w:rsidRPr="00130358">
              <w:t>}</w:t>
            </w:r>
          </w:p>
        </w:tc>
        <w:tc>
          <w:tcPr>
            <w:tcW w:w="2267" w:type="dxa"/>
          </w:tcPr>
          <w:p w14:paraId="21BB98F1" w14:textId="77777777" w:rsidR="00C91918" w:rsidRPr="00130358" w:rsidRDefault="00C91918" w:rsidP="00D62538">
            <w:pPr>
              <w:pStyle w:val="TAL"/>
              <w:keepNext w:val="0"/>
              <w:keepLines w:val="0"/>
            </w:pPr>
          </w:p>
        </w:tc>
        <w:tc>
          <w:tcPr>
            <w:tcW w:w="1700" w:type="dxa"/>
          </w:tcPr>
          <w:p w14:paraId="34E71B16" w14:textId="77777777" w:rsidR="00C91918" w:rsidRPr="00130358" w:rsidRDefault="00C91918" w:rsidP="00D62538">
            <w:pPr>
              <w:pStyle w:val="TAL"/>
              <w:keepNext w:val="0"/>
              <w:keepLines w:val="0"/>
            </w:pPr>
          </w:p>
        </w:tc>
        <w:tc>
          <w:tcPr>
            <w:tcW w:w="1133" w:type="dxa"/>
          </w:tcPr>
          <w:p w14:paraId="2106E40D" w14:textId="77777777" w:rsidR="00C91918" w:rsidRPr="00130358" w:rsidRDefault="00C91918" w:rsidP="00D62538">
            <w:pPr>
              <w:pStyle w:val="TAL"/>
              <w:keepNext w:val="0"/>
              <w:keepLines w:val="0"/>
            </w:pPr>
          </w:p>
        </w:tc>
      </w:tr>
    </w:tbl>
    <w:p w14:paraId="3D5A619B" w14:textId="77777777" w:rsidR="00C91918" w:rsidRPr="00130358" w:rsidRDefault="00C91918" w:rsidP="00D62538"/>
    <w:p w14:paraId="4F5F3E57" w14:textId="77777777" w:rsidR="00C91918" w:rsidRPr="00130358" w:rsidRDefault="00C91918" w:rsidP="00D62538">
      <w:pPr>
        <w:pStyle w:val="Heading4"/>
        <w:keepNext w:val="0"/>
        <w:keepLines w:val="0"/>
      </w:pPr>
      <w:r w:rsidRPr="00130358">
        <w:t>9.12.1.5</w:t>
      </w:r>
      <w:r w:rsidRPr="00130358">
        <w:tab/>
        <w:t>Test requirement</w:t>
      </w:r>
    </w:p>
    <w:p w14:paraId="13E770F1" w14:textId="77777777" w:rsidR="00C91918" w:rsidRPr="00130358" w:rsidRDefault="00C91918" w:rsidP="00D62538">
      <w:r w:rsidRPr="00130358">
        <w:t>Table 9.12.1.5-1 defines the primary level settings including test tolerances for all tests.</w:t>
      </w:r>
    </w:p>
    <w:p w14:paraId="30E47F28" w14:textId="77777777" w:rsidR="00C91918" w:rsidRPr="00130358" w:rsidRDefault="00C91918" w:rsidP="00D62538">
      <w:pPr>
        <w:pStyle w:val="TH"/>
        <w:keepNext w:val="0"/>
        <w:keepLines w:val="0"/>
      </w:pPr>
      <w:r w:rsidRPr="00130358">
        <w:t xml:space="preserve">Table 9.12.1.5-1: </w:t>
      </w:r>
      <w:r w:rsidR="0040381D" w:rsidRPr="00130358">
        <w:t>Channel occupancy</w:t>
      </w:r>
      <w:r w:rsidRPr="00130358">
        <w:t xml:space="preserve">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1"/>
        <w:gridCol w:w="1621"/>
        <w:gridCol w:w="2159"/>
        <w:gridCol w:w="723"/>
        <w:gridCol w:w="1265"/>
        <w:gridCol w:w="8"/>
      </w:tblGrid>
      <w:tr w:rsidR="00C91918" w:rsidRPr="00130358" w14:paraId="21766E31" w14:textId="77777777" w:rsidTr="00772922">
        <w:trPr>
          <w:cantSplit/>
          <w:tblHeader/>
          <w:jc w:val="center"/>
        </w:trPr>
        <w:tc>
          <w:tcPr>
            <w:tcW w:w="2046" w:type="pct"/>
            <w:vMerge w:val="restart"/>
            <w:vAlign w:val="center"/>
          </w:tcPr>
          <w:p w14:paraId="48EEDE73" w14:textId="77777777" w:rsidR="00C91918" w:rsidRPr="00130358" w:rsidRDefault="00C91918" w:rsidP="00D62538">
            <w:pPr>
              <w:pStyle w:val="TAH"/>
              <w:keepNext w:val="0"/>
              <w:keepLines w:val="0"/>
              <w:rPr>
                <w:rFonts w:cs="Arial"/>
              </w:rPr>
            </w:pPr>
            <w:r w:rsidRPr="00130358">
              <w:rPr>
                <w:rFonts w:cs="Arial"/>
              </w:rPr>
              <w:t>Parameter</w:t>
            </w:r>
          </w:p>
        </w:tc>
        <w:tc>
          <w:tcPr>
            <w:tcW w:w="829" w:type="pct"/>
            <w:vMerge w:val="restart"/>
            <w:vAlign w:val="center"/>
          </w:tcPr>
          <w:p w14:paraId="0ED8AF1B" w14:textId="77777777" w:rsidR="00C91918" w:rsidRPr="00130358" w:rsidRDefault="00C91918" w:rsidP="00D62538">
            <w:pPr>
              <w:pStyle w:val="TAH"/>
              <w:keepNext w:val="0"/>
              <w:keepLines w:val="0"/>
              <w:rPr>
                <w:rFonts w:cs="Arial"/>
              </w:rPr>
            </w:pPr>
            <w:r w:rsidRPr="00130358">
              <w:rPr>
                <w:rFonts w:cs="Arial"/>
              </w:rPr>
              <w:t>Unit</w:t>
            </w:r>
          </w:p>
        </w:tc>
        <w:tc>
          <w:tcPr>
            <w:tcW w:w="2125" w:type="pct"/>
            <w:gridSpan w:val="4"/>
            <w:vAlign w:val="center"/>
          </w:tcPr>
          <w:p w14:paraId="29C263AB" w14:textId="262E5715" w:rsidR="00C91918" w:rsidRPr="00130358" w:rsidRDefault="00C91918"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C91918" w:rsidRPr="00130358" w14:paraId="19638536" w14:textId="77777777" w:rsidTr="00772922">
        <w:trPr>
          <w:gridAfter w:val="1"/>
          <w:wAfter w:w="5" w:type="pct"/>
          <w:cantSplit/>
          <w:tblHeader/>
          <w:jc w:val="center"/>
        </w:trPr>
        <w:tc>
          <w:tcPr>
            <w:tcW w:w="2046" w:type="pct"/>
            <w:vMerge/>
            <w:vAlign w:val="center"/>
          </w:tcPr>
          <w:p w14:paraId="576E03D3" w14:textId="77777777" w:rsidR="00C91918" w:rsidRPr="00130358" w:rsidRDefault="00C91918" w:rsidP="00D62538">
            <w:pPr>
              <w:pStyle w:val="TAH"/>
              <w:keepNext w:val="0"/>
              <w:keepLines w:val="0"/>
              <w:rPr>
                <w:rFonts w:cs="Arial"/>
              </w:rPr>
            </w:pPr>
          </w:p>
        </w:tc>
        <w:tc>
          <w:tcPr>
            <w:tcW w:w="829" w:type="pct"/>
            <w:vMerge/>
            <w:vAlign w:val="center"/>
          </w:tcPr>
          <w:p w14:paraId="32958E12" w14:textId="77777777" w:rsidR="00C91918" w:rsidRPr="00130358" w:rsidRDefault="00C91918" w:rsidP="00D62538">
            <w:pPr>
              <w:pStyle w:val="TAH"/>
              <w:keepNext w:val="0"/>
              <w:keepLines w:val="0"/>
              <w:rPr>
                <w:rFonts w:cs="Arial"/>
              </w:rPr>
            </w:pPr>
          </w:p>
        </w:tc>
        <w:tc>
          <w:tcPr>
            <w:tcW w:w="1104" w:type="pct"/>
            <w:vAlign w:val="center"/>
          </w:tcPr>
          <w:p w14:paraId="2E7808E7" w14:textId="64F93238"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4DFA60E1" w14:textId="2A5D900E"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C91918" w:rsidRPr="00130358" w14:paraId="45154495" w14:textId="77777777" w:rsidTr="00772922">
        <w:trPr>
          <w:cantSplit/>
          <w:jc w:val="center"/>
        </w:trPr>
        <w:tc>
          <w:tcPr>
            <w:tcW w:w="2046" w:type="pct"/>
            <w:vAlign w:val="center"/>
          </w:tcPr>
          <w:p w14:paraId="19FA2A8F" w14:textId="3C59B7D9" w:rsidR="00C91918" w:rsidRPr="00130358" w:rsidRDefault="00C91918"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2D3F5D6F" w14:textId="77777777" w:rsidR="00C91918" w:rsidRPr="00130358" w:rsidRDefault="00C91918" w:rsidP="00D62538">
            <w:pPr>
              <w:pStyle w:val="TAL"/>
              <w:keepNext w:val="0"/>
              <w:keepLines w:val="0"/>
              <w:jc w:val="center"/>
              <w:rPr>
                <w:rFonts w:cs="Arial"/>
              </w:rPr>
            </w:pPr>
          </w:p>
        </w:tc>
        <w:tc>
          <w:tcPr>
            <w:tcW w:w="1104" w:type="pct"/>
            <w:vAlign w:val="center"/>
          </w:tcPr>
          <w:p w14:paraId="72F0289D" w14:textId="77777777" w:rsidR="00C91918" w:rsidRPr="00130358" w:rsidRDefault="00C91918" w:rsidP="00D62538">
            <w:pPr>
              <w:pStyle w:val="TAL"/>
              <w:keepNext w:val="0"/>
              <w:keepLines w:val="0"/>
              <w:jc w:val="center"/>
              <w:rPr>
                <w:rFonts w:cs="Arial"/>
              </w:rPr>
            </w:pPr>
            <w:r w:rsidRPr="00130358">
              <w:rPr>
                <w:rFonts w:cs="Arial"/>
              </w:rPr>
              <w:t>1</w:t>
            </w:r>
          </w:p>
        </w:tc>
        <w:tc>
          <w:tcPr>
            <w:tcW w:w="1022" w:type="pct"/>
            <w:gridSpan w:val="3"/>
            <w:vAlign w:val="center"/>
          </w:tcPr>
          <w:p w14:paraId="0252FF35" w14:textId="77777777" w:rsidR="00C91918" w:rsidRPr="00130358" w:rsidRDefault="00C91918" w:rsidP="00D62538">
            <w:pPr>
              <w:pStyle w:val="TAL"/>
              <w:keepNext w:val="0"/>
              <w:keepLines w:val="0"/>
              <w:jc w:val="center"/>
              <w:rPr>
                <w:rFonts w:cs="Arial"/>
              </w:rPr>
            </w:pPr>
            <w:r w:rsidRPr="00130358">
              <w:rPr>
                <w:rFonts w:cs="Arial"/>
              </w:rPr>
              <w:t>2</w:t>
            </w:r>
          </w:p>
        </w:tc>
      </w:tr>
      <w:tr w:rsidR="00C91918" w:rsidRPr="00130358" w14:paraId="6861A240" w14:textId="77777777" w:rsidTr="00772922">
        <w:trPr>
          <w:jc w:val="center"/>
        </w:trPr>
        <w:tc>
          <w:tcPr>
            <w:tcW w:w="2046" w:type="pct"/>
            <w:vAlign w:val="center"/>
          </w:tcPr>
          <w:p w14:paraId="5BF4E80A" w14:textId="77777777" w:rsidR="00C91918" w:rsidRPr="00130358" w:rsidRDefault="00C91918" w:rsidP="00D62538">
            <w:pPr>
              <w:pStyle w:val="TAL"/>
              <w:keepNext w:val="0"/>
              <w:keepLines w:val="0"/>
              <w:rPr>
                <w:rFonts w:cs="Arial"/>
              </w:rPr>
            </w:pPr>
            <w:proofErr w:type="spellStart"/>
            <w:r w:rsidRPr="00130358">
              <w:rPr>
                <w:rFonts w:cs="Arial"/>
              </w:rPr>
              <w:t>BW</w:t>
            </w:r>
            <w:r w:rsidRPr="00130358">
              <w:rPr>
                <w:rFonts w:cs="Arial"/>
                <w:vertAlign w:val="subscript"/>
              </w:rPr>
              <w:t>channel</w:t>
            </w:r>
            <w:proofErr w:type="spellEnd"/>
          </w:p>
        </w:tc>
        <w:tc>
          <w:tcPr>
            <w:tcW w:w="829" w:type="pct"/>
            <w:vAlign w:val="center"/>
          </w:tcPr>
          <w:p w14:paraId="5D76A54B" w14:textId="77777777" w:rsidR="00C91918" w:rsidRPr="00130358" w:rsidRDefault="00C91918" w:rsidP="00D62538">
            <w:pPr>
              <w:pStyle w:val="TAL"/>
              <w:keepNext w:val="0"/>
              <w:keepLines w:val="0"/>
              <w:jc w:val="center"/>
              <w:rPr>
                <w:rFonts w:cs="Arial"/>
              </w:rPr>
            </w:pPr>
            <w:r w:rsidRPr="00130358">
              <w:rPr>
                <w:rFonts w:cs="Arial"/>
              </w:rPr>
              <w:t>MHz</w:t>
            </w:r>
          </w:p>
        </w:tc>
        <w:tc>
          <w:tcPr>
            <w:tcW w:w="1104" w:type="pct"/>
            <w:vAlign w:val="center"/>
          </w:tcPr>
          <w:p w14:paraId="2BB00A09" w14:textId="77777777" w:rsidR="00C91918" w:rsidRPr="00130358" w:rsidRDefault="00C91918" w:rsidP="00D62538">
            <w:pPr>
              <w:pStyle w:val="TAL"/>
              <w:keepNext w:val="0"/>
              <w:keepLines w:val="0"/>
              <w:jc w:val="center"/>
              <w:rPr>
                <w:rFonts w:cs="Arial"/>
              </w:rPr>
            </w:pPr>
            <w:r w:rsidRPr="00130358">
              <w:rPr>
                <w:rFonts w:cs="Arial"/>
              </w:rPr>
              <w:t>5</w:t>
            </w:r>
          </w:p>
          <w:p w14:paraId="1B7DC24E" w14:textId="77777777" w:rsidR="00C91918" w:rsidRPr="00130358" w:rsidRDefault="00C91918" w:rsidP="00D62538">
            <w:pPr>
              <w:pStyle w:val="TAL"/>
              <w:keepNext w:val="0"/>
              <w:keepLines w:val="0"/>
              <w:jc w:val="center"/>
              <w:rPr>
                <w:rFonts w:cs="Arial"/>
              </w:rPr>
            </w:pPr>
            <w:r w:rsidRPr="00130358">
              <w:rPr>
                <w:rFonts w:cs="Arial"/>
              </w:rPr>
              <w:t>10</w:t>
            </w:r>
          </w:p>
          <w:p w14:paraId="4293E54E" w14:textId="77777777" w:rsidR="00C91918" w:rsidRPr="00130358" w:rsidRDefault="00C91918" w:rsidP="00D62538">
            <w:pPr>
              <w:pStyle w:val="TAL"/>
              <w:keepNext w:val="0"/>
              <w:keepLines w:val="0"/>
              <w:jc w:val="center"/>
              <w:rPr>
                <w:rFonts w:cs="Arial"/>
              </w:rPr>
            </w:pPr>
            <w:r w:rsidRPr="00130358">
              <w:rPr>
                <w:rFonts w:cs="Arial"/>
              </w:rPr>
              <w:t>20</w:t>
            </w:r>
          </w:p>
        </w:tc>
        <w:tc>
          <w:tcPr>
            <w:tcW w:w="1022" w:type="pct"/>
            <w:gridSpan w:val="3"/>
            <w:vAlign w:val="center"/>
          </w:tcPr>
          <w:p w14:paraId="3ED0B94D" w14:textId="77777777" w:rsidR="00C91918" w:rsidRPr="00130358" w:rsidRDefault="00C91918" w:rsidP="00D62538">
            <w:pPr>
              <w:pStyle w:val="TAL"/>
              <w:keepNext w:val="0"/>
              <w:keepLines w:val="0"/>
              <w:jc w:val="center"/>
              <w:rPr>
                <w:rFonts w:cs="Arial"/>
              </w:rPr>
            </w:pPr>
            <w:r w:rsidRPr="00130358">
              <w:rPr>
                <w:rFonts w:cs="Arial"/>
              </w:rPr>
              <w:t>20</w:t>
            </w:r>
          </w:p>
        </w:tc>
      </w:tr>
      <w:tr w:rsidR="00C91918" w:rsidRPr="00130358" w14:paraId="7BA41BDA" w14:textId="77777777" w:rsidTr="00772922">
        <w:trPr>
          <w:jc w:val="center"/>
        </w:trPr>
        <w:tc>
          <w:tcPr>
            <w:tcW w:w="2046" w:type="pct"/>
            <w:vAlign w:val="center"/>
          </w:tcPr>
          <w:p w14:paraId="049A64F1" w14:textId="552E88F2" w:rsidR="00C91918" w:rsidRPr="00130358" w:rsidRDefault="00C91918"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321F3669" w14:textId="77777777" w:rsidR="00C91918" w:rsidRPr="00130358" w:rsidRDefault="00C91918" w:rsidP="00D62538">
            <w:pPr>
              <w:pStyle w:val="TAL"/>
              <w:keepNext w:val="0"/>
              <w:keepLines w:val="0"/>
              <w:jc w:val="center"/>
              <w:rPr>
                <w:rFonts w:cs="Arial"/>
              </w:rPr>
            </w:pPr>
          </w:p>
        </w:tc>
        <w:tc>
          <w:tcPr>
            <w:tcW w:w="1104" w:type="pct"/>
            <w:vAlign w:val="center"/>
          </w:tcPr>
          <w:p w14:paraId="72773135" w14:textId="7D706A0E"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2" w:type="pct"/>
            <w:gridSpan w:val="3"/>
            <w:vAlign w:val="center"/>
          </w:tcPr>
          <w:p w14:paraId="61A7C101" w14:textId="3BD859C6"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C91918" w:rsidRPr="00130358" w14:paraId="4240ED82"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61CD67E3" w14:textId="6438C867" w:rsidR="00C91918" w:rsidRPr="00130358" w:rsidRDefault="00C91918"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20176CAC" w14:textId="77777777" w:rsidR="00C91918" w:rsidRPr="00130358" w:rsidRDefault="00000000" w:rsidP="00D62538">
            <w:pPr>
              <w:pStyle w:val="TAL"/>
              <w:keepNext w:val="0"/>
              <w:keepLines w:val="0"/>
              <w:jc w:val="center"/>
              <w:rPr>
                <w:rFonts w:cs="Arial"/>
              </w:rPr>
            </w:pPr>
            <w:r>
              <w:rPr>
                <w:rFonts w:cs="Arial"/>
              </w:rPr>
              <w:pict w14:anchorId="54DFC2B8">
                <v:shape id="_x0000_i1116" type="#_x0000_t75" style="width:24pt;height:17.25pt">
                  <v:imagedata r:id="rId56" o:title=""/>
                </v:shape>
              </w:pict>
            </w:r>
          </w:p>
        </w:tc>
        <w:tc>
          <w:tcPr>
            <w:tcW w:w="2125" w:type="pct"/>
            <w:gridSpan w:val="4"/>
            <w:tcBorders>
              <w:top w:val="single" w:sz="4" w:space="0" w:color="auto"/>
              <w:left w:val="single" w:sz="4" w:space="0" w:color="auto"/>
              <w:bottom w:val="single" w:sz="4" w:space="0" w:color="auto"/>
              <w:right w:val="single" w:sz="4" w:space="0" w:color="auto"/>
            </w:tcBorders>
            <w:vAlign w:val="center"/>
          </w:tcPr>
          <w:p w14:paraId="3DB0C9F7" w14:textId="77777777" w:rsidR="00C91918" w:rsidRPr="00130358" w:rsidRDefault="00C91918" w:rsidP="00D62538">
            <w:pPr>
              <w:pStyle w:val="TAL"/>
              <w:keepNext w:val="0"/>
              <w:keepLines w:val="0"/>
              <w:jc w:val="center"/>
              <w:rPr>
                <w:rFonts w:cs="Arial"/>
              </w:rPr>
            </w:pPr>
            <w:r w:rsidRPr="00130358">
              <w:rPr>
                <w:rFonts w:cs="Arial"/>
              </w:rPr>
              <w:t>6</w:t>
            </w:r>
          </w:p>
        </w:tc>
      </w:tr>
      <w:tr w:rsidR="00C91918" w:rsidRPr="00130358" w14:paraId="491E7028" w14:textId="77777777" w:rsidTr="00772922">
        <w:trPr>
          <w:jc w:val="center"/>
        </w:trPr>
        <w:tc>
          <w:tcPr>
            <w:tcW w:w="2046" w:type="pct"/>
            <w:vAlign w:val="center"/>
          </w:tcPr>
          <w:p w14:paraId="4FE479D4" w14:textId="1BD8EED2" w:rsidR="00C91918" w:rsidRPr="00130358" w:rsidRDefault="00C91918"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0B229F8C" w14:textId="77777777" w:rsidR="00C91918" w:rsidRPr="00130358" w:rsidRDefault="00C91918" w:rsidP="00D62538">
            <w:pPr>
              <w:pStyle w:val="TAL"/>
              <w:keepNext w:val="0"/>
              <w:keepLines w:val="0"/>
              <w:jc w:val="center"/>
              <w:rPr>
                <w:rFonts w:cs="Arial"/>
              </w:rPr>
            </w:pPr>
          </w:p>
        </w:tc>
        <w:tc>
          <w:tcPr>
            <w:tcW w:w="1104" w:type="pct"/>
            <w:vAlign w:val="center"/>
          </w:tcPr>
          <w:p w14:paraId="4A4F760E" w14:textId="4D5BF9B3" w:rsidR="00C91918" w:rsidRPr="00130358" w:rsidRDefault="00C91918"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R.5</w:t>
            </w:r>
            <w:r w:rsidR="00D62538" w:rsidRPr="00130358">
              <w:rPr>
                <w:rFonts w:cs="Arial"/>
                <w:szCs w:val="16"/>
              </w:rPr>
              <w:t xml:space="preserve"> </w:t>
            </w:r>
            <w:r w:rsidRPr="00130358">
              <w:rPr>
                <w:rFonts w:cs="Arial"/>
                <w:szCs w:val="16"/>
              </w:rPr>
              <w:t>FDD</w:t>
            </w:r>
          </w:p>
          <w:p w14:paraId="6570D9C4" w14:textId="3F45C7FF" w:rsidR="00C91918" w:rsidRPr="00130358" w:rsidRDefault="00C91918"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R.0</w:t>
            </w:r>
            <w:r w:rsidR="00D62538" w:rsidRPr="00130358">
              <w:rPr>
                <w:rFonts w:cs="Arial"/>
                <w:szCs w:val="16"/>
              </w:rPr>
              <w:t xml:space="preserve"> </w:t>
            </w:r>
            <w:r w:rsidRPr="00130358">
              <w:rPr>
                <w:rFonts w:cs="Arial"/>
                <w:szCs w:val="16"/>
              </w:rPr>
              <w:t>FDD</w:t>
            </w:r>
          </w:p>
          <w:p w14:paraId="355F1683" w14:textId="313AF564" w:rsidR="00C91918" w:rsidRPr="00130358" w:rsidRDefault="00C91918"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R.4</w:t>
            </w:r>
            <w:r w:rsidR="00D62538" w:rsidRPr="00130358">
              <w:rPr>
                <w:rFonts w:cs="Arial"/>
                <w:szCs w:val="16"/>
              </w:rPr>
              <w:t xml:space="preserve"> </w:t>
            </w:r>
            <w:r w:rsidRPr="00130358">
              <w:rPr>
                <w:rFonts w:cs="Arial"/>
                <w:szCs w:val="16"/>
              </w:rPr>
              <w:t>FDD</w:t>
            </w:r>
          </w:p>
        </w:tc>
        <w:tc>
          <w:tcPr>
            <w:tcW w:w="1022" w:type="pct"/>
            <w:gridSpan w:val="3"/>
            <w:vAlign w:val="center"/>
          </w:tcPr>
          <w:p w14:paraId="1BEF5F0E"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179D054F" w14:textId="77777777" w:rsidTr="00772922">
        <w:trPr>
          <w:jc w:val="center"/>
        </w:trPr>
        <w:tc>
          <w:tcPr>
            <w:tcW w:w="2046" w:type="pct"/>
            <w:vAlign w:val="center"/>
          </w:tcPr>
          <w:p w14:paraId="2FC180BB" w14:textId="11E75A2D" w:rsidR="00C91918" w:rsidRPr="00130358" w:rsidRDefault="00C91918"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2D744360" w14:textId="77777777" w:rsidR="00C91918" w:rsidRPr="00130358" w:rsidRDefault="00C91918" w:rsidP="00D62538">
            <w:pPr>
              <w:pStyle w:val="TAL"/>
              <w:keepNext w:val="0"/>
              <w:keepLines w:val="0"/>
              <w:jc w:val="center"/>
              <w:rPr>
                <w:rFonts w:cs="Arial"/>
              </w:rPr>
            </w:pPr>
          </w:p>
        </w:tc>
        <w:tc>
          <w:tcPr>
            <w:tcW w:w="1104" w:type="pct"/>
            <w:vAlign w:val="center"/>
          </w:tcPr>
          <w:p w14:paraId="6049919D" w14:textId="58443931" w:rsidR="00C91918" w:rsidRPr="00130358" w:rsidRDefault="00C91918"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R.11</w:t>
            </w:r>
            <w:r w:rsidR="00D62538" w:rsidRPr="00130358">
              <w:rPr>
                <w:rFonts w:cs="Arial"/>
                <w:szCs w:val="16"/>
              </w:rPr>
              <w:t xml:space="preserve"> </w:t>
            </w:r>
            <w:r w:rsidRPr="00130358">
              <w:rPr>
                <w:rFonts w:cs="Arial"/>
                <w:szCs w:val="16"/>
              </w:rPr>
              <w:t>FDD</w:t>
            </w:r>
          </w:p>
          <w:p w14:paraId="016428C7" w14:textId="4C1D8BC5" w:rsidR="00C91918" w:rsidRPr="00130358" w:rsidRDefault="00C91918"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R.6</w:t>
            </w:r>
            <w:r w:rsidR="00D62538" w:rsidRPr="00130358">
              <w:rPr>
                <w:rFonts w:cs="Arial"/>
                <w:szCs w:val="16"/>
              </w:rPr>
              <w:t xml:space="preserve"> </w:t>
            </w:r>
            <w:r w:rsidRPr="00130358">
              <w:rPr>
                <w:rFonts w:cs="Arial"/>
                <w:szCs w:val="16"/>
              </w:rPr>
              <w:t>FDD</w:t>
            </w:r>
          </w:p>
          <w:p w14:paraId="7A7D0D9E" w14:textId="26C4F752" w:rsidR="00C91918" w:rsidRPr="00130358" w:rsidRDefault="00C91918" w:rsidP="00D62538">
            <w:pPr>
              <w:pStyle w:val="TAL"/>
              <w:keepNext w:val="0"/>
              <w:keepLines w:val="0"/>
              <w:jc w:val="center"/>
              <w:rPr>
                <w:rFonts w:cs="Arial"/>
                <w:szCs w:val="16"/>
              </w:rPr>
            </w:pPr>
            <w:r w:rsidRPr="00130358">
              <w:rPr>
                <w:rFonts w:cs="Arial"/>
                <w:szCs w:val="16"/>
              </w:rPr>
              <w:t>20MHz:</w:t>
            </w:r>
            <w:r w:rsidR="00D62538" w:rsidRPr="00130358">
              <w:rPr>
                <w:rFonts w:cs="Arial"/>
                <w:szCs w:val="16"/>
              </w:rPr>
              <w:t xml:space="preserve"> </w:t>
            </w:r>
            <w:r w:rsidRPr="00130358">
              <w:rPr>
                <w:rFonts w:cs="Arial"/>
                <w:szCs w:val="16"/>
              </w:rPr>
              <w:t>R.10</w:t>
            </w:r>
            <w:r w:rsidR="00D62538" w:rsidRPr="00130358">
              <w:rPr>
                <w:rFonts w:cs="Arial"/>
                <w:szCs w:val="16"/>
              </w:rPr>
              <w:t xml:space="preserve"> </w:t>
            </w:r>
            <w:r w:rsidRPr="00130358">
              <w:rPr>
                <w:rFonts w:cs="Arial"/>
                <w:szCs w:val="16"/>
              </w:rPr>
              <w:t>FDD</w:t>
            </w:r>
          </w:p>
        </w:tc>
        <w:tc>
          <w:tcPr>
            <w:tcW w:w="1022" w:type="pct"/>
            <w:gridSpan w:val="3"/>
            <w:vAlign w:val="center"/>
          </w:tcPr>
          <w:p w14:paraId="2A805080"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6BE94A71" w14:textId="77777777" w:rsidTr="00772922">
        <w:trPr>
          <w:jc w:val="center"/>
        </w:trPr>
        <w:tc>
          <w:tcPr>
            <w:tcW w:w="2046" w:type="pct"/>
            <w:vAlign w:val="center"/>
          </w:tcPr>
          <w:p w14:paraId="7DE1741F" w14:textId="5C299E08" w:rsidR="00C91918" w:rsidRPr="00130358" w:rsidRDefault="00C91918"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40381D" w:rsidRPr="00130358">
              <w:rPr>
                <w:rFonts w:cs="Arial"/>
              </w:rPr>
              <w:t>D.1</w:t>
            </w:r>
          </w:p>
        </w:tc>
        <w:tc>
          <w:tcPr>
            <w:tcW w:w="829" w:type="pct"/>
            <w:vAlign w:val="center"/>
          </w:tcPr>
          <w:p w14:paraId="4D30D3F4" w14:textId="77777777" w:rsidR="00C91918" w:rsidRPr="00130358" w:rsidRDefault="00C91918" w:rsidP="00D62538">
            <w:pPr>
              <w:pStyle w:val="TAL"/>
              <w:keepNext w:val="0"/>
              <w:keepLines w:val="0"/>
              <w:jc w:val="center"/>
              <w:rPr>
                <w:rFonts w:cs="Arial"/>
              </w:rPr>
            </w:pPr>
          </w:p>
        </w:tc>
        <w:tc>
          <w:tcPr>
            <w:tcW w:w="1104" w:type="pct"/>
            <w:vAlign w:val="center"/>
          </w:tcPr>
          <w:p w14:paraId="654019DF" w14:textId="407C5B8B" w:rsidR="00C91918" w:rsidRPr="00130358" w:rsidRDefault="00C91918" w:rsidP="00D62538">
            <w:pPr>
              <w:pStyle w:val="TAL"/>
              <w:keepNext w:val="0"/>
              <w:keepLines w:val="0"/>
              <w:jc w:val="center"/>
              <w:rPr>
                <w:rFonts w:cs="Arial"/>
                <w:szCs w:val="16"/>
              </w:rPr>
            </w:pPr>
            <w:r w:rsidRPr="00130358">
              <w:rPr>
                <w:rFonts w:cs="Arial"/>
                <w:szCs w:val="16"/>
              </w:rPr>
              <w:t>5MHz:</w:t>
            </w:r>
            <w:r w:rsidR="00D62538" w:rsidRPr="00130358">
              <w:rPr>
                <w:rFonts w:cs="Arial"/>
                <w:szCs w:val="16"/>
              </w:rPr>
              <w:t xml:space="preserve"> </w:t>
            </w:r>
            <w:r w:rsidRPr="00130358">
              <w:rPr>
                <w:rFonts w:cs="Arial"/>
                <w:szCs w:val="16"/>
              </w:rPr>
              <w:t>OP.15</w:t>
            </w:r>
            <w:r w:rsidR="00D62538" w:rsidRPr="00130358">
              <w:rPr>
                <w:rFonts w:cs="Arial"/>
                <w:szCs w:val="16"/>
              </w:rPr>
              <w:t xml:space="preserve"> </w:t>
            </w:r>
            <w:r w:rsidRPr="00130358">
              <w:rPr>
                <w:rFonts w:cs="Arial"/>
                <w:szCs w:val="16"/>
              </w:rPr>
              <w:t>FDD</w:t>
            </w:r>
          </w:p>
          <w:p w14:paraId="672D5EDE" w14:textId="290A90D3" w:rsidR="00C91918" w:rsidRPr="00130358" w:rsidRDefault="00C91918" w:rsidP="00D62538">
            <w:pPr>
              <w:pStyle w:val="TAL"/>
              <w:keepNext w:val="0"/>
              <w:keepLines w:val="0"/>
              <w:jc w:val="center"/>
              <w:rPr>
                <w:rFonts w:cs="Arial"/>
                <w:szCs w:val="16"/>
              </w:rPr>
            </w:pPr>
            <w:r w:rsidRPr="00130358">
              <w:rPr>
                <w:rFonts w:cs="Arial"/>
                <w:szCs w:val="16"/>
              </w:rPr>
              <w:t>10MHz:</w:t>
            </w:r>
            <w:r w:rsidR="00D62538" w:rsidRPr="00130358">
              <w:rPr>
                <w:rFonts w:cs="Arial"/>
                <w:szCs w:val="16"/>
              </w:rPr>
              <w:t xml:space="preserve"> </w:t>
            </w:r>
            <w:r w:rsidRPr="00130358">
              <w:rPr>
                <w:rFonts w:cs="Arial"/>
                <w:szCs w:val="16"/>
              </w:rPr>
              <w:t>OP.1</w:t>
            </w:r>
            <w:r w:rsidR="00D62538" w:rsidRPr="00130358">
              <w:rPr>
                <w:rFonts w:cs="Arial"/>
                <w:szCs w:val="16"/>
              </w:rPr>
              <w:t xml:space="preserve"> </w:t>
            </w:r>
            <w:r w:rsidRPr="00130358">
              <w:rPr>
                <w:rFonts w:cs="Arial"/>
                <w:szCs w:val="16"/>
              </w:rPr>
              <w:t>FDD</w:t>
            </w:r>
          </w:p>
          <w:p w14:paraId="529D6934" w14:textId="735C0437" w:rsidR="00C91918" w:rsidRPr="00130358" w:rsidRDefault="00C91918" w:rsidP="00D62538">
            <w:pPr>
              <w:pStyle w:val="TAL"/>
              <w:keepNext w:val="0"/>
              <w:keepLines w:val="0"/>
              <w:jc w:val="center"/>
              <w:rPr>
                <w:rFonts w:cs="v4.2.0"/>
              </w:rPr>
            </w:pPr>
            <w:r w:rsidRPr="00130358">
              <w:rPr>
                <w:rFonts w:cs="Arial"/>
                <w:szCs w:val="16"/>
              </w:rPr>
              <w:t>20MHz:</w:t>
            </w:r>
            <w:r w:rsidR="00D62538" w:rsidRPr="00130358">
              <w:rPr>
                <w:rFonts w:cs="Arial"/>
                <w:szCs w:val="16"/>
              </w:rPr>
              <w:t xml:space="preserve"> </w:t>
            </w:r>
            <w:r w:rsidRPr="00130358">
              <w:rPr>
                <w:rFonts w:cs="Arial"/>
                <w:szCs w:val="16"/>
              </w:rPr>
              <w:t>OP.11</w:t>
            </w:r>
            <w:r w:rsidR="00D62538" w:rsidRPr="00130358">
              <w:rPr>
                <w:rFonts w:cs="Arial"/>
                <w:szCs w:val="16"/>
              </w:rPr>
              <w:t xml:space="preserve"> </w:t>
            </w:r>
            <w:r w:rsidRPr="00130358">
              <w:rPr>
                <w:rFonts w:cs="Arial"/>
                <w:szCs w:val="16"/>
              </w:rPr>
              <w:t>FDD</w:t>
            </w:r>
          </w:p>
        </w:tc>
        <w:tc>
          <w:tcPr>
            <w:tcW w:w="1022" w:type="pct"/>
            <w:gridSpan w:val="3"/>
            <w:vAlign w:val="center"/>
          </w:tcPr>
          <w:p w14:paraId="7BD9C1B6" w14:textId="158919F7" w:rsidR="00C91918" w:rsidRPr="00130358" w:rsidRDefault="00C91918" w:rsidP="00D62538">
            <w:pPr>
              <w:pStyle w:val="TAL"/>
              <w:keepNext w:val="0"/>
              <w:keepLines w:val="0"/>
              <w:jc w:val="center"/>
              <w:rPr>
                <w:rFonts w:cs="Arial"/>
              </w:rPr>
            </w:pPr>
            <w:r w:rsidRPr="00130358">
              <w:rPr>
                <w:rFonts w:cs="Arial"/>
              </w:rPr>
              <w:t>OP.1</w:t>
            </w:r>
            <w:r w:rsidR="0040381D" w:rsidRPr="00130358">
              <w:rPr>
                <w:rFonts w:cs="Arial"/>
              </w:rPr>
              <w:t>3</w:t>
            </w:r>
            <w:r w:rsidR="00D62538" w:rsidRPr="00130358">
              <w:rPr>
                <w:rFonts w:cs="Arial"/>
              </w:rPr>
              <w:t xml:space="preserve"> </w:t>
            </w:r>
            <w:r w:rsidRPr="00130358">
              <w:rPr>
                <w:rFonts w:cs="Arial"/>
              </w:rPr>
              <w:t>FDD</w:t>
            </w:r>
          </w:p>
        </w:tc>
      </w:tr>
      <w:tr w:rsidR="0040381D" w:rsidRPr="00130358" w14:paraId="10ADEC72" w14:textId="77777777" w:rsidTr="00772922">
        <w:trPr>
          <w:gridAfter w:val="1"/>
          <w:wAfter w:w="5" w:type="pct"/>
          <w:jc w:val="center"/>
        </w:trPr>
        <w:tc>
          <w:tcPr>
            <w:tcW w:w="2046" w:type="pct"/>
            <w:vAlign w:val="center"/>
          </w:tcPr>
          <w:p w14:paraId="6FD9BD78" w14:textId="77777777" w:rsidR="0040381D" w:rsidRPr="00130358" w:rsidRDefault="0040381D" w:rsidP="00D62538">
            <w:pPr>
              <w:pStyle w:val="TAL"/>
              <w:keepNext w:val="0"/>
              <w:keepLines w:val="0"/>
              <w:rPr>
                <w:rFonts w:cs="Arial"/>
              </w:rPr>
            </w:pPr>
            <w:r w:rsidRPr="00130358">
              <w:rPr>
                <w:rFonts w:cs="Arial"/>
              </w:rPr>
              <w:t>PBCH_RA</w:t>
            </w:r>
          </w:p>
        </w:tc>
        <w:tc>
          <w:tcPr>
            <w:tcW w:w="829" w:type="pct"/>
            <w:vMerge w:val="restart"/>
            <w:vAlign w:val="center"/>
          </w:tcPr>
          <w:p w14:paraId="0F469E81" w14:textId="77777777" w:rsidR="0040381D" w:rsidRPr="00130358" w:rsidRDefault="0040381D" w:rsidP="00D62538">
            <w:pPr>
              <w:pStyle w:val="TAL"/>
              <w:keepNext w:val="0"/>
              <w:keepLines w:val="0"/>
              <w:jc w:val="center"/>
              <w:rPr>
                <w:rFonts w:cs="Arial"/>
              </w:rPr>
            </w:pPr>
            <w:r w:rsidRPr="00130358">
              <w:rPr>
                <w:rFonts w:cs="Arial"/>
              </w:rPr>
              <w:t>dB</w:t>
            </w:r>
          </w:p>
        </w:tc>
        <w:tc>
          <w:tcPr>
            <w:tcW w:w="1104" w:type="pct"/>
            <w:vMerge w:val="restart"/>
            <w:vAlign w:val="center"/>
          </w:tcPr>
          <w:p w14:paraId="233B82B9" w14:textId="77777777" w:rsidR="0040381D" w:rsidRPr="00130358" w:rsidRDefault="0040381D" w:rsidP="00D62538">
            <w:pPr>
              <w:pStyle w:val="TAL"/>
              <w:keepNext w:val="0"/>
              <w:keepLines w:val="0"/>
              <w:jc w:val="center"/>
              <w:rPr>
                <w:rFonts w:cs="Arial"/>
              </w:rPr>
            </w:pPr>
            <w:r w:rsidRPr="00130358">
              <w:rPr>
                <w:rFonts w:cs="Arial"/>
              </w:rPr>
              <w:t>0</w:t>
            </w:r>
          </w:p>
        </w:tc>
        <w:tc>
          <w:tcPr>
            <w:tcW w:w="1017" w:type="pct"/>
            <w:gridSpan w:val="2"/>
            <w:vMerge w:val="restart"/>
            <w:vAlign w:val="center"/>
          </w:tcPr>
          <w:p w14:paraId="3D12AE1A" w14:textId="77777777" w:rsidR="0040381D" w:rsidRPr="00130358" w:rsidRDefault="0040381D" w:rsidP="00D62538">
            <w:pPr>
              <w:pStyle w:val="TAL"/>
              <w:keepNext w:val="0"/>
              <w:keepLines w:val="0"/>
              <w:jc w:val="center"/>
              <w:rPr>
                <w:rFonts w:cs="Arial"/>
              </w:rPr>
            </w:pPr>
            <w:r w:rsidRPr="00130358">
              <w:rPr>
                <w:rFonts w:cs="Arial"/>
              </w:rPr>
              <w:t>0</w:t>
            </w:r>
          </w:p>
        </w:tc>
      </w:tr>
      <w:tr w:rsidR="0040381D" w:rsidRPr="00130358" w14:paraId="5E4E1863" w14:textId="77777777" w:rsidTr="00772922">
        <w:trPr>
          <w:gridAfter w:val="1"/>
          <w:wAfter w:w="5" w:type="pct"/>
          <w:jc w:val="center"/>
        </w:trPr>
        <w:tc>
          <w:tcPr>
            <w:tcW w:w="2046" w:type="pct"/>
            <w:vAlign w:val="center"/>
          </w:tcPr>
          <w:p w14:paraId="7B549273" w14:textId="77777777" w:rsidR="0040381D" w:rsidRPr="00130358" w:rsidRDefault="0040381D" w:rsidP="00D62538">
            <w:pPr>
              <w:pStyle w:val="TAL"/>
              <w:keepNext w:val="0"/>
              <w:keepLines w:val="0"/>
              <w:rPr>
                <w:rFonts w:cs="Arial"/>
              </w:rPr>
            </w:pPr>
            <w:r w:rsidRPr="00130358">
              <w:rPr>
                <w:rFonts w:cs="Arial"/>
              </w:rPr>
              <w:t>PBCH_RB</w:t>
            </w:r>
          </w:p>
        </w:tc>
        <w:tc>
          <w:tcPr>
            <w:tcW w:w="829" w:type="pct"/>
            <w:vMerge/>
            <w:vAlign w:val="center"/>
          </w:tcPr>
          <w:p w14:paraId="76833917" w14:textId="77777777" w:rsidR="0040381D" w:rsidRPr="00130358" w:rsidRDefault="0040381D" w:rsidP="00D62538">
            <w:pPr>
              <w:pStyle w:val="TAL"/>
              <w:keepNext w:val="0"/>
              <w:keepLines w:val="0"/>
              <w:jc w:val="center"/>
              <w:rPr>
                <w:rFonts w:cs="Arial"/>
              </w:rPr>
            </w:pPr>
          </w:p>
        </w:tc>
        <w:tc>
          <w:tcPr>
            <w:tcW w:w="1104" w:type="pct"/>
            <w:vMerge/>
            <w:vAlign w:val="center"/>
          </w:tcPr>
          <w:p w14:paraId="2332162D"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38988B3" w14:textId="77777777" w:rsidR="0040381D" w:rsidRPr="00130358" w:rsidRDefault="0040381D" w:rsidP="00D62538">
            <w:pPr>
              <w:pStyle w:val="TAL"/>
              <w:keepNext w:val="0"/>
              <w:keepLines w:val="0"/>
              <w:jc w:val="center"/>
              <w:rPr>
                <w:rFonts w:cs="Arial"/>
              </w:rPr>
            </w:pPr>
          </w:p>
        </w:tc>
      </w:tr>
      <w:tr w:rsidR="0040381D" w:rsidRPr="00130358" w14:paraId="5AA29721" w14:textId="77777777" w:rsidTr="00772922">
        <w:trPr>
          <w:gridAfter w:val="1"/>
          <w:wAfter w:w="5" w:type="pct"/>
          <w:jc w:val="center"/>
        </w:trPr>
        <w:tc>
          <w:tcPr>
            <w:tcW w:w="2046" w:type="pct"/>
            <w:vAlign w:val="center"/>
          </w:tcPr>
          <w:p w14:paraId="750A743D" w14:textId="77777777" w:rsidR="0040381D" w:rsidRPr="00130358" w:rsidRDefault="0040381D" w:rsidP="00D62538">
            <w:pPr>
              <w:pStyle w:val="TAL"/>
              <w:keepNext w:val="0"/>
              <w:keepLines w:val="0"/>
              <w:rPr>
                <w:rFonts w:cs="Arial"/>
              </w:rPr>
            </w:pPr>
            <w:r w:rsidRPr="00130358">
              <w:rPr>
                <w:rFonts w:cs="Arial"/>
              </w:rPr>
              <w:t>PSS_RA</w:t>
            </w:r>
          </w:p>
        </w:tc>
        <w:tc>
          <w:tcPr>
            <w:tcW w:w="829" w:type="pct"/>
            <w:vMerge/>
            <w:vAlign w:val="center"/>
          </w:tcPr>
          <w:p w14:paraId="2D1A460B" w14:textId="77777777" w:rsidR="0040381D" w:rsidRPr="00130358" w:rsidRDefault="0040381D" w:rsidP="00D62538">
            <w:pPr>
              <w:pStyle w:val="TAL"/>
              <w:keepNext w:val="0"/>
              <w:keepLines w:val="0"/>
              <w:jc w:val="center"/>
              <w:rPr>
                <w:rFonts w:cs="Arial"/>
              </w:rPr>
            </w:pPr>
          </w:p>
        </w:tc>
        <w:tc>
          <w:tcPr>
            <w:tcW w:w="1104" w:type="pct"/>
            <w:vMerge/>
            <w:vAlign w:val="center"/>
          </w:tcPr>
          <w:p w14:paraId="63FDCD77"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1AC03449" w14:textId="77777777" w:rsidR="0040381D" w:rsidRPr="00130358" w:rsidRDefault="0040381D" w:rsidP="00D62538">
            <w:pPr>
              <w:pStyle w:val="TAL"/>
              <w:keepNext w:val="0"/>
              <w:keepLines w:val="0"/>
              <w:jc w:val="center"/>
              <w:rPr>
                <w:rFonts w:cs="Arial"/>
              </w:rPr>
            </w:pPr>
          </w:p>
        </w:tc>
      </w:tr>
      <w:tr w:rsidR="0040381D" w:rsidRPr="00130358" w14:paraId="70BBAAEB" w14:textId="77777777" w:rsidTr="00772922">
        <w:trPr>
          <w:gridAfter w:val="1"/>
          <w:wAfter w:w="5" w:type="pct"/>
          <w:jc w:val="center"/>
        </w:trPr>
        <w:tc>
          <w:tcPr>
            <w:tcW w:w="2046" w:type="pct"/>
            <w:vAlign w:val="center"/>
          </w:tcPr>
          <w:p w14:paraId="2A8CB930" w14:textId="77777777" w:rsidR="0040381D" w:rsidRPr="00130358" w:rsidRDefault="0040381D" w:rsidP="00D62538">
            <w:pPr>
              <w:pStyle w:val="TAL"/>
              <w:keepNext w:val="0"/>
              <w:keepLines w:val="0"/>
              <w:rPr>
                <w:rFonts w:cs="Arial"/>
              </w:rPr>
            </w:pPr>
            <w:r w:rsidRPr="00130358">
              <w:rPr>
                <w:rFonts w:cs="Arial"/>
              </w:rPr>
              <w:t>SSS_RA</w:t>
            </w:r>
          </w:p>
        </w:tc>
        <w:tc>
          <w:tcPr>
            <w:tcW w:w="829" w:type="pct"/>
            <w:vMerge/>
            <w:vAlign w:val="center"/>
          </w:tcPr>
          <w:p w14:paraId="73A92500" w14:textId="77777777" w:rsidR="0040381D" w:rsidRPr="00130358" w:rsidRDefault="0040381D" w:rsidP="00D62538">
            <w:pPr>
              <w:pStyle w:val="TAL"/>
              <w:keepNext w:val="0"/>
              <w:keepLines w:val="0"/>
              <w:jc w:val="center"/>
              <w:rPr>
                <w:rFonts w:cs="Arial"/>
              </w:rPr>
            </w:pPr>
          </w:p>
        </w:tc>
        <w:tc>
          <w:tcPr>
            <w:tcW w:w="1104" w:type="pct"/>
            <w:vMerge/>
            <w:vAlign w:val="center"/>
          </w:tcPr>
          <w:p w14:paraId="3AFD648A"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606DF92" w14:textId="77777777" w:rsidR="0040381D" w:rsidRPr="00130358" w:rsidRDefault="0040381D" w:rsidP="00D62538">
            <w:pPr>
              <w:pStyle w:val="TAL"/>
              <w:keepNext w:val="0"/>
              <w:keepLines w:val="0"/>
              <w:jc w:val="center"/>
              <w:rPr>
                <w:rFonts w:cs="Arial"/>
              </w:rPr>
            </w:pPr>
          </w:p>
        </w:tc>
      </w:tr>
      <w:tr w:rsidR="0040381D" w:rsidRPr="00130358" w14:paraId="40C62B2E" w14:textId="77777777" w:rsidTr="00772922">
        <w:trPr>
          <w:gridAfter w:val="1"/>
          <w:wAfter w:w="5" w:type="pct"/>
          <w:jc w:val="center"/>
        </w:trPr>
        <w:tc>
          <w:tcPr>
            <w:tcW w:w="2046" w:type="pct"/>
            <w:vAlign w:val="center"/>
          </w:tcPr>
          <w:p w14:paraId="6A98F321" w14:textId="77777777" w:rsidR="0040381D" w:rsidRPr="00130358" w:rsidRDefault="0040381D" w:rsidP="00D62538">
            <w:pPr>
              <w:pStyle w:val="TAL"/>
              <w:keepNext w:val="0"/>
              <w:keepLines w:val="0"/>
              <w:rPr>
                <w:rFonts w:cs="Arial"/>
              </w:rPr>
            </w:pPr>
            <w:r w:rsidRPr="00130358">
              <w:rPr>
                <w:rFonts w:cs="Arial"/>
              </w:rPr>
              <w:t>PCFICH_RB</w:t>
            </w:r>
          </w:p>
        </w:tc>
        <w:tc>
          <w:tcPr>
            <w:tcW w:w="829" w:type="pct"/>
            <w:vMerge/>
            <w:vAlign w:val="center"/>
          </w:tcPr>
          <w:p w14:paraId="08B41946" w14:textId="77777777" w:rsidR="0040381D" w:rsidRPr="00130358" w:rsidRDefault="0040381D" w:rsidP="00D62538">
            <w:pPr>
              <w:pStyle w:val="TAL"/>
              <w:keepNext w:val="0"/>
              <w:keepLines w:val="0"/>
              <w:jc w:val="center"/>
              <w:rPr>
                <w:rFonts w:cs="Arial"/>
              </w:rPr>
            </w:pPr>
          </w:p>
        </w:tc>
        <w:tc>
          <w:tcPr>
            <w:tcW w:w="1104" w:type="pct"/>
            <w:vMerge/>
            <w:vAlign w:val="center"/>
          </w:tcPr>
          <w:p w14:paraId="003A5592"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8F16BEC" w14:textId="77777777" w:rsidR="0040381D" w:rsidRPr="00130358" w:rsidRDefault="0040381D" w:rsidP="00D62538">
            <w:pPr>
              <w:pStyle w:val="TAL"/>
              <w:keepNext w:val="0"/>
              <w:keepLines w:val="0"/>
              <w:jc w:val="center"/>
              <w:rPr>
                <w:rFonts w:cs="Arial"/>
              </w:rPr>
            </w:pPr>
          </w:p>
        </w:tc>
      </w:tr>
      <w:tr w:rsidR="0040381D" w:rsidRPr="00130358" w14:paraId="36B83537" w14:textId="77777777" w:rsidTr="00772922">
        <w:trPr>
          <w:gridAfter w:val="1"/>
          <w:wAfter w:w="5" w:type="pct"/>
          <w:jc w:val="center"/>
        </w:trPr>
        <w:tc>
          <w:tcPr>
            <w:tcW w:w="2046" w:type="pct"/>
            <w:vAlign w:val="center"/>
          </w:tcPr>
          <w:p w14:paraId="0D7361E6" w14:textId="77777777" w:rsidR="0040381D" w:rsidRPr="00130358" w:rsidRDefault="0040381D" w:rsidP="00D62538">
            <w:pPr>
              <w:pStyle w:val="TAL"/>
              <w:keepNext w:val="0"/>
              <w:keepLines w:val="0"/>
              <w:rPr>
                <w:rFonts w:cs="Arial"/>
              </w:rPr>
            </w:pPr>
            <w:r w:rsidRPr="00130358">
              <w:rPr>
                <w:rFonts w:cs="Arial"/>
              </w:rPr>
              <w:t>PHICH_RA</w:t>
            </w:r>
          </w:p>
        </w:tc>
        <w:tc>
          <w:tcPr>
            <w:tcW w:w="829" w:type="pct"/>
            <w:vMerge/>
            <w:vAlign w:val="center"/>
          </w:tcPr>
          <w:p w14:paraId="1E7F7465" w14:textId="77777777" w:rsidR="0040381D" w:rsidRPr="00130358" w:rsidRDefault="0040381D" w:rsidP="00D62538">
            <w:pPr>
              <w:pStyle w:val="TAL"/>
              <w:keepNext w:val="0"/>
              <w:keepLines w:val="0"/>
              <w:jc w:val="center"/>
              <w:rPr>
                <w:rFonts w:cs="Arial"/>
              </w:rPr>
            </w:pPr>
          </w:p>
        </w:tc>
        <w:tc>
          <w:tcPr>
            <w:tcW w:w="1104" w:type="pct"/>
            <w:vMerge/>
            <w:vAlign w:val="center"/>
          </w:tcPr>
          <w:p w14:paraId="1AA1173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105631E" w14:textId="77777777" w:rsidR="0040381D" w:rsidRPr="00130358" w:rsidRDefault="0040381D" w:rsidP="00D62538">
            <w:pPr>
              <w:pStyle w:val="TAL"/>
              <w:keepNext w:val="0"/>
              <w:keepLines w:val="0"/>
              <w:jc w:val="center"/>
              <w:rPr>
                <w:rFonts w:cs="Arial"/>
              </w:rPr>
            </w:pPr>
          </w:p>
        </w:tc>
      </w:tr>
      <w:tr w:rsidR="0040381D" w:rsidRPr="00130358" w14:paraId="729A0E2B" w14:textId="77777777" w:rsidTr="00772922">
        <w:trPr>
          <w:gridAfter w:val="1"/>
          <w:wAfter w:w="5" w:type="pct"/>
          <w:jc w:val="center"/>
        </w:trPr>
        <w:tc>
          <w:tcPr>
            <w:tcW w:w="2046" w:type="pct"/>
            <w:vAlign w:val="center"/>
          </w:tcPr>
          <w:p w14:paraId="53DE451D" w14:textId="77777777" w:rsidR="0040381D" w:rsidRPr="00130358" w:rsidRDefault="0040381D" w:rsidP="00D62538">
            <w:pPr>
              <w:pStyle w:val="TAL"/>
              <w:keepNext w:val="0"/>
              <w:keepLines w:val="0"/>
              <w:rPr>
                <w:rFonts w:cs="Arial"/>
              </w:rPr>
            </w:pPr>
            <w:r w:rsidRPr="00130358">
              <w:rPr>
                <w:rFonts w:cs="Arial"/>
              </w:rPr>
              <w:t>PHICH_RB</w:t>
            </w:r>
          </w:p>
        </w:tc>
        <w:tc>
          <w:tcPr>
            <w:tcW w:w="829" w:type="pct"/>
            <w:vMerge/>
            <w:vAlign w:val="center"/>
          </w:tcPr>
          <w:p w14:paraId="110E43FA" w14:textId="77777777" w:rsidR="0040381D" w:rsidRPr="00130358" w:rsidRDefault="0040381D" w:rsidP="00D62538">
            <w:pPr>
              <w:pStyle w:val="TAL"/>
              <w:keepNext w:val="0"/>
              <w:keepLines w:val="0"/>
              <w:jc w:val="center"/>
              <w:rPr>
                <w:rFonts w:cs="Arial"/>
              </w:rPr>
            </w:pPr>
          </w:p>
        </w:tc>
        <w:tc>
          <w:tcPr>
            <w:tcW w:w="1104" w:type="pct"/>
            <w:vMerge/>
            <w:vAlign w:val="center"/>
          </w:tcPr>
          <w:p w14:paraId="6B528A83"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898A25F" w14:textId="77777777" w:rsidR="0040381D" w:rsidRPr="00130358" w:rsidRDefault="0040381D" w:rsidP="00D62538">
            <w:pPr>
              <w:pStyle w:val="TAL"/>
              <w:keepNext w:val="0"/>
              <w:keepLines w:val="0"/>
              <w:jc w:val="center"/>
              <w:rPr>
                <w:rFonts w:cs="Arial"/>
              </w:rPr>
            </w:pPr>
          </w:p>
        </w:tc>
      </w:tr>
      <w:tr w:rsidR="0040381D" w:rsidRPr="00130358" w14:paraId="488F54D4" w14:textId="77777777" w:rsidTr="00772922">
        <w:trPr>
          <w:gridAfter w:val="1"/>
          <w:wAfter w:w="5" w:type="pct"/>
          <w:jc w:val="center"/>
        </w:trPr>
        <w:tc>
          <w:tcPr>
            <w:tcW w:w="2046" w:type="pct"/>
            <w:vAlign w:val="center"/>
          </w:tcPr>
          <w:p w14:paraId="1B1E8AE6" w14:textId="77777777" w:rsidR="0040381D" w:rsidRPr="00130358" w:rsidRDefault="0040381D" w:rsidP="00D62538">
            <w:pPr>
              <w:pStyle w:val="TAL"/>
              <w:keepNext w:val="0"/>
              <w:keepLines w:val="0"/>
              <w:rPr>
                <w:rFonts w:cs="Arial"/>
              </w:rPr>
            </w:pPr>
            <w:r w:rsidRPr="00130358">
              <w:rPr>
                <w:rFonts w:cs="Arial"/>
              </w:rPr>
              <w:t>PDCCH_RA</w:t>
            </w:r>
          </w:p>
        </w:tc>
        <w:tc>
          <w:tcPr>
            <w:tcW w:w="829" w:type="pct"/>
            <w:vMerge/>
            <w:vAlign w:val="center"/>
          </w:tcPr>
          <w:p w14:paraId="7DC35605" w14:textId="77777777" w:rsidR="0040381D" w:rsidRPr="00130358" w:rsidRDefault="0040381D" w:rsidP="00D62538">
            <w:pPr>
              <w:pStyle w:val="TAL"/>
              <w:keepNext w:val="0"/>
              <w:keepLines w:val="0"/>
              <w:jc w:val="center"/>
              <w:rPr>
                <w:rFonts w:cs="Arial"/>
              </w:rPr>
            </w:pPr>
          </w:p>
        </w:tc>
        <w:tc>
          <w:tcPr>
            <w:tcW w:w="1104" w:type="pct"/>
            <w:vMerge/>
            <w:vAlign w:val="center"/>
          </w:tcPr>
          <w:p w14:paraId="49C7EE0F"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16049330" w14:textId="77777777" w:rsidR="0040381D" w:rsidRPr="00130358" w:rsidRDefault="0040381D" w:rsidP="00D62538">
            <w:pPr>
              <w:pStyle w:val="TAL"/>
              <w:keepNext w:val="0"/>
              <w:keepLines w:val="0"/>
              <w:jc w:val="center"/>
              <w:rPr>
                <w:rFonts w:cs="Arial"/>
              </w:rPr>
            </w:pPr>
          </w:p>
        </w:tc>
      </w:tr>
      <w:tr w:rsidR="0040381D" w:rsidRPr="00130358" w14:paraId="705A2E80" w14:textId="77777777" w:rsidTr="00772922">
        <w:trPr>
          <w:gridAfter w:val="1"/>
          <w:wAfter w:w="5" w:type="pct"/>
          <w:jc w:val="center"/>
        </w:trPr>
        <w:tc>
          <w:tcPr>
            <w:tcW w:w="2046" w:type="pct"/>
            <w:vAlign w:val="center"/>
          </w:tcPr>
          <w:p w14:paraId="3DB6324A" w14:textId="77777777" w:rsidR="0040381D" w:rsidRPr="00130358" w:rsidRDefault="0040381D" w:rsidP="00D62538">
            <w:pPr>
              <w:pStyle w:val="TAL"/>
              <w:keepNext w:val="0"/>
              <w:keepLines w:val="0"/>
              <w:rPr>
                <w:rFonts w:cs="Arial"/>
              </w:rPr>
            </w:pPr>
            <w:r w:rsidRPr="00130358">
              <w:rPr>
                <w:rFonts w:cs="Arial"/>
              </w:rPr>
              <w:t>PDCCH_RB</w:t>
            </w:r>
          </w:p>
        </w:tc>
        <w:tc>
          <w:tcPr>
            <w:tcW w:w="829" w:type="pct"/>
            <w:vMerge/>
            <w:vAlign w:val="center"/>
          </w:tcPr>
          <w:p w14:paraId="11B42298" w14:textId="77777777" w:rsidR="0040381D" w:rsidRPr="00130358" w:rsidRDefault="0040381D" w:rsidP="00D62538">
            <w:pPr>
              <w:pStyle w:val="TAL"/>
              <w:keepNext w:val="0"/>
              <w:keepLines w:val="0"/>
              <w:jc w:val="center"/>
              <w:rPr>
                <w:rFonts w:cs="Arial"/>
              </w:rPr>
            </w:pPr>
          </w:p>
        </w:tc>
        <w:tc>
          <w:tcPr>
            <w:tcW w:w="1104" w:type="pct"/>
            <w:vMerge/>
            <w:vAlign w:val="center"/>
          </w:tcPr>
          <w:p w14:paraId="469FCF4D"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7BE08BA5" w14:textId="77777777" w:rsidR="0040381D" w:rsidRPr="00130358" w:rsidRDefault="0040381D" w:rsidP="00D62538">
            <w:pPr>
              <w:pStyle w:val="TAL"/>
              <w:keepNext w:val="0"/>
              <w:keepLines w:val="0"/>
              <w:jc w:val="center"/>
              <w:rPr>
                <w:rFonts w:cs="Arial"/>
              </w:rPr>
            </w:pPr>
          </w:p>
        </w:tc>
      </w:tr>
      <w:tr w:rsidR="0040381D" w:rsidRPr="00130358" w14:paraId="40341331" w14:textId="77777777" w:rsidTr="00772922">
        <w:trPr>
          <w:gridAfter w:val="1"/>
          <w:wAfter w:w="5" w:type="pct"/>
          <w:jc w:val="center"/>
        </w:trPr>
        <w:tc>
          <w:tcPr>
            <w:tcW w:w="2046" w:type="pct"/>
            <w:vAlign w:val="center"/>
          </w:tcPr>
          <w:p w14:paraId="4EB6E48D" w14:textId="77777777" w:rsidR="0040381D" w:rsidRPr="00130358" w:rsidRDefault="0040381D" w:rsidP="00D62538">
            <w:pPr>
              <w:pStyle w:val="TAL"/>
              <w:keepNext w:val="0"/>
              <w:keepLines w:val="0"/>
              <w:rPr>
                <w:rFonts w:cs="Arial"/>
              </w:rPr>
            </w:pPr>
            <w:r w:rsidRPr="00130358">
              <w:rPr>
                <w:rFonts w:cs="Arial"/>
              </w:rPr>
              <w:t>PDSCH_RA</w:t>
            </w:r>
          </w:p>
        </w:tc>
        <w:tc>
          <w:tcPr>
            <w:tcW w:w="829" w:type="pct"/>
            <w:vMerge/>
            <w:vAlign w:val="center"/>
          </w:tcPr>
          <w:p w14:paraId="596ADF65" w14:textId="77777777" w:rsidR="0040381D" w:rsidRPr="00130358" w:rsidRDefault="0040381D" w:rsidP="00D62538">
            <w:pPr>
              <w:pStyle w:val="TAL"/>
              <w:keepNext w:val="0"/>
              <w:keepLines w:val="0"/>
              <w:jc w:val="center"/>
              <w:rPr>
                <w:rFonts w:cs="Arial"/>
              </w:rPr>
            </w:pPr>
          </w:p>
        </w:tc>
        <w:tc>
          <w:tcPr>
            <w:tcW w:w="1104" w:type="pct"/>
            <w:vMerge/>
            <w:vAlign w:val="center"/>
          </w:tcPr>
          <w:p w14:paraId="74090E4A"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1A761C9B" w14:textId="77777777" w:rsidR="0040381D" w:rsidRPr="00130358" w:rsidRDefault="0040381D" w:rsidP="00D62538">
            <w:pPr>
              <w:pStyle w:val="TAL"/>
              <w:keepNext w:val="0"/>
              <w:keepLines w:val="0"/>
              <w:jc w:val="center"/>
              <w:rPr>
                <w:rFonts w:cs="Arial"/>
              </w:rPr>
            </w:pPr>
          </w:p>
        </w:tc>
      </w:tr>
      <w:tr w:rsidR="0040381D" w:rsidRPr="00130358" w14:paraId="3CFE7052" w14:textId="77777777" w:rsidTr="00772922">
        <w:trPr>
          <w:gridAfter w:val="1"/>
          <w:wAfter w:w="5" w:type="pct"/>
          <w:jc w:val="center"/>
        </w:trPr>
        <w:tc>
          <w:tcPr>
            <w:tcW w:w="2046" w:type="pct"/>
            <w:vAlign w:val="center"/>
          </w:tcPr>
          <w:p w14:paraId="28D11113" w14:textId="77777777" w:rsidR="0040381D" w:rsidRPr="00130358" w:rsidRDefault="0040381D" w:rsidP="00D62538">
            <w:pPr>
              <w:pStyle w:val="TAL"/>
              <w:keepNext w:val="0"/>
              <w:keepLines w:val="0"/>
              <w:rPr>
                <w:rFonts w:cs="Arial"/>
              </w:rPr>
            </w:pPr>
            <w:r w:rsidRPr="00130358">
              <w:rPr>
                <w:rFonts w:cs="Arial"/>
              </w:rPr>
              <w:t>PDSCH_RB</w:t>
            </w:r>
          </w:p>
        </w:tc>
        <w:tc>
          <w:tcPr>
            <w:tcW w:w="829" w:type="pct"/>
            <w:vMerge/>
            <w:vAlign w:val="center"/>
          </w:tcPr>
          <w:p w14:paraId="7788CA4F" w14:textId="77777777" w:rsidR="0040381D" w:rsidRPr="00130358" w:rsidRDefault="0040381D" w:rsidP="00D62538">
            <w:pPr>
              <w:pStyle w:val="TAL"/>
              <w:keepNext w:val="0"/>
              <w:keepLines w:val="0"/>
              <w:jc w:val="center"/>
              <w:rPr>
                <w:rFonts w:cs="Arial"/>
              </w:rPr>
            </w:pPr>
          </w:p>
        </w:tc>
        <w:tc>
          <w:tcPr>
            <w:tcW w:w="1104" w:type="pct"/>
            <w:vMerge/>
            <w:vAlign w:val="center"/>
          </w:tcPr>
          <w:p w14:paraId="55C632A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F933253" w14:textId="77777777" w:rsidR="0040381D" w:rsidRPr="00130358" w:rsidRDefault="0040381D" w:rsidP="00D62538">
            <w:pPr>
              <w:pStyle w:val="TAL"/>
              <w:keepNext w:val="0"/>
              <w:keepLines w:val="0"/>
              <w:jc w:val="center"/>
              <w:rPr>
                <w:rFonts w:cs="Arial"/>
              </w:rPr>
            </w:pPr>
          </w:p>
        </w:tc>
      </w:tr>
      <w:tr w:rsidR="0040381D" w:rsidRPr="00130358" w14:paraId="2B2FF09C" w14:textId="77777777" w:rsidTr="00772922">
        <w:trPr>
          <w:gridAfter w:val="1"/>
          <w:wAfter w:w="5" w:type="pct"/>
          <w:jc w:val="center"/>
        </w:trPr>
        <w:tc>
          <w:tcPr>
            <w:tcW w:w="2046" w:type="pct"/>
            <w:vAlign w:val="center"/>
          </w:tcPr>
          <w:p w14:paraId="0827CF49" w14:textId="77777777" w:rsidR="0040381D" w:rsidRPr="00130358" w:rsidRDefault="0040381D"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7A47E0A8" w14:textId="77777777" w:rsidR="0040381D" w:rsidRPr="00130358" w:rsidRDefault="0040381D" w:rsidP="00D62538">
            <w:pPr>
              <w:pStyle w:val="TAL"/>
              <w:keepNext w:val="0"/>
              <w:keepLines w:val="0"/>
              <w:jc w:val="center"/>
              <w:rPr>
                <w:rFonts w:cs="Arial"/>
              </w:rPr>
            </w:pPr>
          </w:p>
        </w:tc>
        <w:tc>
          <w:tcPr>
            <w:tcW w:w="1104" w:type="pct"/>
            <w:vMerge/>
            <w:vAlign w:val="center"/>
          </w:tcPr>
          <w:p w14:paraId="328295A0"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6B2FA0F" w14:textId="77777777" w:rsidR="0040381D" w:rsidRPr="00130358" w:rsidRDefault="0040381D" w:rsidP="00D62538">
            <w:pPr>
              <w:pStyle w:val="TAL"/>
              <w:keepNext w:val="0"/>
              <w:keepLines w:val="0"/>
              <w:jc w:val="center"/>
              <w:rPr>
                <w:rFonts w:cs="Arial"/>
              </w:rPr>
            </w:pPr>
          </w:p>
        </w:tc>
      </w:tr>
      <w:tr w:rsidR="0040381D" w:rsidRPr="00130358" w14:paraId="542BAF05" w14:textId="77777777" w:rsidTr="00772922">
        <w:trPr>
          <w:gridAfter w:val="1"/>
          <w:wAfter w:w="5" w:type="pct"/>
          <w:jc w:val="center"/>
        </w:trPr>
        <w:tc>
          <w:tcPr>
            <w:tcW w:w="2046" w:type="pct"/>
            <w:vAlign w:val="center"/>
          </w:tcPr>
          <w:p w14:paraId="692E5E5F" w14:textId="24CC7A67" w:rsidR="0040381D" w:rsidRPr="00130358" w:rsidRDefault="0040381D"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32E74A37" w14:textId="77777777" w:rsidR="0040381D" w:rsidRPr="00130358" w:rsidRDefault="0040381D" w:rsidP="00D62538">
            <w:pPr>
              <w:pStyle w:val="TAL"/>
              <w:keepNext w:val="0"/>
              <w:keepLines w:val="0"/>
              <w:jc w:val="center"/>
              <w:rPr>
                <w:rFonts w:cs="Arial"/>
              </w:rPr>
            </w:pPr>
          </w:p>
        </w:tc>
        <w:tc>
          <w:tcPr>
            <w:tcW w:w="1104" w:type="pct"/>
            <w:vMerge/>
            <w:vAlign w:val="center"/>
          </w:tcPr>
          <w:p w14:paraId="6E16E270"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7EF9E74F" w14:textId="77777777" w:rsidR="0040381D" w:rsidRPr="00130358" w:rsidRDefault="0040381D" w:rsidP="00D62538">
            <w:pPr>
              <w:pStyle w:val="TAL"/>
              <w:keepNext w:val="0"/>
              <w:keepLines w:val="0"/>
              <w:jc w:val="center"/>
              <w:rPr>
                <w:rFonts w:cs="Arial"/>
              </w:rPr>
            </w:pPr>
          </w:p>
        </w:tc>
      </w:tr>
      <w:tr w:rsidR="00C91918" w:rsidRPr="00130358" w14:paraId="203D16CF" w14:textId="77777777" w:rsidTr="00772922">
        <w:trPr>
          <w:jc w:val="center"/>
        </w:trPr>
        <w:tc>
          <w:tcPr>
            <w:tcW w:w="2046" w:type="pct"/>
            <w:vAlign w:val="center"/>
          </w:tcPr>
          <w:p w14:paraId="2AE62D42" w14:textId="6674628A" w:rsidR="00C91918" w:rsidRPr="00130358" w:rsidRDefault="00000000" w:rsidP="00D62538">
            <w:pPr>
              <w:pStyle w:val="TAL"/>
              <w:keepNext w:val="0"/>
              <w:keepLines w:val="0"/>
              <w:rPr>
                <w:rFonts w:cs="Arial"/>
                <w:vertAlign w:val="superscript"/>
              </w:rPr>
            </w:pPr>
            <w:r>
              <w:rPr>
                <w:rFonts w:cs="Arial"/>
                <w:position w:val="-12"/>
              </w:rPr>
              <w:pict w14:anchorId="273DEE54">
                <v:shape id="_x0000_i1117" type="#_x0000_t75" style="width:20.25pt;height:18.75pt" fillcolor="window">
                  <v:imagedata r:id="rId7" o:title=""/>
                </v:shape>
              </w:pic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5B62F9AB" w14:textId="71B6DEFB"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7F10F3E7" w14:textId="77777777" w:rsidR="00C91918" w:rsidRPr="00130358" w:rsidRDefault="00C91918" w:rsidP="00D62538">
            <w:pPr>
              <w:pStyle w:val="TAL"/>
              <w:keepNext w:val="0"/>
              <w:keepLines w:val="0"/>
              <w:jc w:val="center"/>
              <w:rPr>
                <w:rFonts w:cs="Arial"/>
              </w:rPr>
            </w:pPr>
            <w:r w:rsidRPr="00130358">
              <w:rPr>
                <w:rFonts w:cs="Arial"/>
              </w:rPr>
              <w:t>-106</w:t>
            </w:r>
          </w:p>
        </w:tc>
        <w:tc>
          <w:tcPr>
            <w:tcW w:w="1022" w:type="pct"/>
            <w:gridSpan w:val="3"/>
            <w:vAlign w:val="center"/>
          </w:tcPr>
          <w:p w14:paraId="4869DC81" w14:textId="77777777" w:rsidR="00C91918" w:rsidRPr="00130358" w:rsidRDefault="00C91918" w:rsidP="00D62538">
            <w:pPr>
              <w:pStyle w:val="TAL"/>
              <w:keepNext w:val="0"/>
              <w:keepLines w:val="0"/>
              <w:jc w:val="center"/>
              <w:rPr>
                <w:rFonts w:cs="Arial"/>
              </w:rPr>
            </w:pPr>
            <w:r w:rsidRPr="00130358">
              <w:rPr>
                <w:rFonts w:cs="Arial"/>
              </w:rPr>
              <w:t>-106</w:t>
            </w:r>
          </w:p>
        </w:tc>
      </w:tr>
      <w:tr w:rsidR="003436F5" w:rsidRPr="00130358" w:rsidDel="003436F5" w14:paraId="46CCBBAA" w14:textId="77777777" w:rsidTr="00772922">
        <w:trPr>
          <w:jc w:val="center"/>
        </w:trPr>
        <w:tc>
          <w:tcPr>
            <w:tcW w:w="2046" w:type="pct"/>
            <w:vMerge w:val="restart"/>
            <w:vAlign w:val="center"/>
          </w:tcPr>
          <w:p w14:paraId="62A0C3C9" w14:textId="5F36C71A" w:rsidR="003436F5" w:rsidRPr="00130358" w:rsidDel="003436F5" w:rsidRDefault="00000000" w:rsidP="00D62538">
            <w:pPr>
              <w:pStyle w:val="TAL"/>
              <w:keepNext w:val="0"/>
              <w:keepLines w:val="0"/>
              <w:rPr>
                <w:rFonts w:cs="Arial"/>
                <w:position w:val="-12"/>
              </w:rPr>
            </w:pPr>
            <w:r>
              <w:rPr>
                <w:rFonts w:cs="Arial"/>
                <w:position w:val="-12"/>
              </w:rPr>
              <w:pict w14:anchorId="0DECCC0F">
                <v:shape id="_x0000_i1118" type="#_x0000_t75" style="width:20.25pt;height:18.75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4C83E5E3" w14:textId="1996B722"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7B171692"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3FC9C877" w14:textId="77777777" w:rsidR="003436F5" w:rsidRPr="00130358" w:rsidDel="003436F5" w:rsidRDefault="003436F5" w:rsidP="00D62538">
            <w:pPr>
              <w:pStyle w:val="TH"/>
              <w:keepNext w:val="0"/>
              <w:keepLines w:val="0"/>
              <w:spacing w:before="0" w:after="0"/>
              <w:rPr>
                <w:b w:val="0"/>
              </w:rPr>
            </w:pPr>
            <w:r w:rsidRPr="00130358">
              <w:rPr>
                <w:b w:val="0"/>
                <w:sz w:val="18"/>
                <w:szCs w:val="18"/>
              </w:rPr>
              <w:t>NC</w:t>
            </w:r>
          </w:p>
        </w:tc>
        <w:tc>
          <w:tcPr>
            <w:tcW w:w="652" w:type="pct"/>
            <w:gridSpan w:val="2"/>
            <w:vAlign w:val="center"/>
          </w:tcPr>
          <w:p w14:paraId="3B1C4696" w14:textId="77777777" w:rsidR="003436F5" w:rsidRPr="00130358" w:rsidDel="003436F5" w:rsidRDefault="003436F5" w:rsidP="00D62538">
            <w:pPr>
              <w:pStyle w:val="TH"/>
              <w:keepNext w:val="0"/>
              <w:keepLines w:val="0"/>
              <w:spacing w:before="0" w:after="0"/>
              <w:rPr>
                <w:b w:val="0"/>
              </w:rPr>
            </w:pPr>
            <w:r w:rsidRPr="00130358">
              <w:rPr>
                <w:b w:val="0"/>
                <w:sz w:val="18"/>
                <w:szCs w:val="18"/>
              </w:rPr>
              <w:t>-89.41</w:t>
            </w:r>
          </w:p>
        </w:tc>
      </w:tr>
      <w:tr w:rsidR="003436F5" w:rsidRPr="00130358" w:rsidDel="003436F5" w14:paraId="5BA944E0" w14:textId="77777777" w:rsidTr="00772922">
        <w:trPr>
          <w:jc w:val="center"/>
        </w:trPr>
        <w:tc>
          <w:tcPr>
            <w:tcW w:w="2046" w:type="pct"/>
            <w:vMerge/>
            <w:vAlign w:val="center"/>
          </w:tcPr>
          <w:p w14:paraId="37483410"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68021257"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32868D37"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6EE44940" w14:textId="77777777" w:rsidR="003436F5" w:rsidRPr="00130358" w:rsidDel="003436F5" w:rsidRDefault="003436F5" w:rsidP="00D62538">
            <w:pPr>
              <w:pStyle w:val="TH"/>
              <w:keepNext w:val="0"/>
              <w:keepLines w:val="0"/>
              <w:spacing w:before="0" w:after="0"/>
              <w:rPr>
                <w:b w:val="0"/>
              </w:rPr>
            </w:pPr>
            <w:r w:rsidRPr="00130358">
              <w:rPr>
                <w:b w:val="0"/>
                <w:sz w:val="18"/>
                <w:szCs w:val="18"/>
              </w:rPr>
              <w:t>EC</w:t>
            </w:r>
          </w:p>
        </w:tc>
        <w:tc>
          <w:tcPr>
            <w:tcW w:w="652" w:type="pct"/>
            <w:gridSpan w:val="2"/>
            <w:vAlign w:val="center"/>
          </w:tcPr>
          <w:p w14:paraId="46DB0706" w14:textId="77777777" w:rsidR="003436F5" w:rsidRPr="00130358" w:rsidDel="003436F5" w:rsidRDefault="003436F5" w:rsidP="00D62538">
            <w:pPr>
              <w:pStyle w:val="TH"/>
              <w:keepNext w:val="0"/>
              <w:keepLines w:val="0"/>
              <w:spacing w:before="0" w:after="0"/>
              <w:rPr>
                <w:b w:val="0"/>
              </w:rPr>
            </w:pPr>
            <w:r w:rsidRPr="00130358">
              <w:rPr>
                <w:b w:val="0"/>
                <w:sz w:val="18"/>
                <w:szCs w:val="18"/>
              </w:rPr>
              <w:t>-86.41</w:t>
            </w:r>
          </w:p>
        </w:tc>
      </w:tr>
      <w:tr w:rsidR="003436F5" w:rsidRPr="00130358" w:rsidDel="003436F5" w14:paraId="3542DF12" w14:textId="77777777" w:rsidTr="00772922">
        <w:trPr>
          <w:jc w:val="center"/>
        </w:trPr>
        <w:tc>
          <w:tcPr>
            <w:tcW w:w="2046" w:type="pct"/>
            <w:vMerge w:val="restart"/>
            <w:vAlign w:val="center"/>
          </w:tcPr>
          <w:p w14:paraId="07C41B19" w14:textId="6D236D06" w:rsidR="003436F5" w:rsidRPr="00130358" w:rsidDel="003436F5" w:rsidRDefault="00000000" w:rsidP="00D62538">
            <w:pPr>
              <w:pStyle w:val="TAL"/>
              <w:keepNext w:val="0"/>
              <w:keepLines w:val="0"/>
              <w:rPr>
                <w:rFonts w:cs="Arial"/>
                <w:position w:val="-12"/>
              </w:rPr>
            </w:pPr>
            <w:r>
              <w:rPr>
                <w:rFonts w:cs="Arial"/>
                <w:position w:val="-12"/>
              </w:rPr>
              <w:pict w14:anchorId="505D1020">
                <v:shape id="_x0000_i1119" type="#_x0000_t75" style="width:20.25pt;height:18.75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is</w:t>
            </w:r>
            <w:r w:rsidR="00D62538" w:rsidRPr="00130358">
              <w:rPr>
                <w:rFonts w:cs="Arial"/>
              </w:rPr>
              <w:t xml:space="preserve"> </w:t>
            </w:r>
            <w:r w:rsidR="003436F5" w:rsidRPr="00130358">
              <w:rPr>
                <w:rFonts w:cs="Arial"/>
              </w:rPr>
              <w:t>not</w:t>
            </w:r>
            <w:r w:rsidR="00D62538" w:rsidRPr="00130358">
              <w:rPr>
                <w:rFonts w:cs="Arial"/>
              </w:rPr>
              <w:t xml:space="preserve"> </w:t>
            </w:r>
            <w:r w:rsidR="003436F5" w:rsidRPr="00130358">
              <w:rPr>
                <w:rFonts w:cs="Arial"/>
              </w:rPr>
              <w:t>equal</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095039C5" w14:textId="2A9E4409"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65C4EA12"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4E549486" w14:textId="77777777" w:rsidR="003436F5" w:rsidRPr="00130358" w:rsidDel="003436F5" w:rsidRDefault="003436F5" w:rsidP="00D62538">
            <w:pPr>
              <w:pStyle w:val="TH"/>
              <w:keepNext w:val="0"/>
              <w:keepLines w:val="0"/>
              <w:spacing w:before="0" w:after="0"/>
              <w:rPr>
                <w:b w:val="0"/>
              </w:rPr>
            </w:pPr>
            <w:r w:rsidRPr="00130358">
              <w:rPr>
                <w:b w:val="0"/>
                <w:sz w:val="18"/>
                <w:szCs w:val="18"/>
              </w:rPr>
              <w:t>NC</w:t>
            </w:r>
          </w:p>
        </w:tc>
        <w:tc>
          <w:tcPr>
            <w:tcW w:w="652" w:type="pct"/>
            <w:gridSpan w:val="2"/>
            <w:vAlign w:val="center"/>
          </w:tcPr>
          <w:p w14:paraId="1DD2A64F" w14:textId="77777777" w:rsidR="003436F5" w:rsidRPr="00130358" w:rsidDel="003436F5" w:rsidRDefault="003436F5" w:rsidP="00D62538">
            <w:pPr>
              <w:pStyle w:val="TH"/>
              <w:keepNext w:val="0"/>
              <w:keepLines w:val="0"/>
              <w:spacing w:before="0" w:after="0"/>
              <w:rPr>
                <w:b w:val="0"/>
              </w:rPr>
            </w:pPr>
            <w:r w:rsidRPr="00130358">
              <w:rPr>
                <w:b w:val="0"/>
                <w:sz w:val="18"/>
                <w:szCs w:val="18"/>
              </w:rPr>
              <w:t>-98.17</w:t>
            </w:r>
          </w:p>
        </w:tc>
      </w:tr>
      <w:tr w:rsidR="003436F5" w:rsidRPr="00130358" w:rsidDel="003436F5" w14:paraId="15D4C2DA" w14:textId="77777777" w:rsidTr="00772922">
        <w:trPr>
          <w:jc w:val="center"/>
        </w:trPr>
        <w:tc>
          <w:tcPr>
            <w:tcW w:w="2046" w:type="pct"/>
            <w:vMerge/>
            <w:vAlign w:val="center"/>
          </w:tcPr>
          <w:p w14:paraId="61747C1F"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4CCA8F25"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11E26F23"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36CE4C62" w14:textId="77777777" w:rsidR="003436F5" w:rsidRPr="00130358" w:rsidDel="003436F5" w:rsidRDefault="003436F5" w:rsidP="00D62538">
            <w:pPr>
              <w:pStyle w:val="TH"/>
              <w:keepNext w:val="0"/>
              <w:keepLines w:val="0"/>
              <w:spacing w:before="0" w:after="0"/>
              <w:rPr>
                <w:b w:val="0"/>
              </w:rPr>
            </w:pPr>
            <w:r w:rsidRPr="00130358">
              <w:rPr>
                <w:b w:val="0"/>
                <w:sz w:val="18"/>
                <w:szCs w:val="18"/>
              </w:rPr>
              <w:t>EC</w:t>
            </w:r>
          </w:p>
        </w:tc>
        <w:tc>
          <w:tcPr>
            <w:tcW w:w="652" w:type="pct"/>
            <w:gridSpan w:val="2"/>
            <w:vAlign w:val="center"/>
          </w:tcPr>
          <w:p w14:paraId="23552E0F" w14:textId="77777777" w:rsidR="003436F5" w:rsidRPr="00130358" w:rsidDel="003436F5" w:rsidRDefault="003436F5" w:rsidP="00D62538">
            <w:pPr>
              <w:pStyle w:val="TH"/>
              <w:keepNext w:val="0"/>
              <w:keepLines w:val="0"/>
              <w:spacing w:before="0" w:after="0"/>
              <w:rPr>
                <w:b w:val="0"/>
              </w:rPr>
            </w:pPr>
            <w:r w:rsidRPr="00130358">
              <w:rPr>
                <w:b w:val="0"/>
                <w:sz w:val="18"/>
                <w:szCs w:val="18"/>
              </w:rPr>
              <w:t>-101.17</w:t>
            </w:r>
          </w:p>
        </w:tc>
      </w:tr>
      <w:tr w:rsidR="00C91918" w:rsidRPr="00130358" w14:paraId="1796D20C" w14:textId="77777777" w:rsidTr="00772922">
        <w:trPr>
          <w:jc w:val="center"/>
        </w:trPr>
        <w:tc>
          <w:tcPr>
            <w:tcW w:w="2046" w:type="pct"/>
            <w:vAlign w:val="center"/>
          </w:tcPr>
          <w:p w14:paraId="1E43F106" w14:textId="7686B8F0" w:rsidR="00C91918" w:rsidRPr="00130358" w:rsidRDefault="00000000" w:rsidP="00D62538">
            <w:pPr>
              <w:pStyle w:val="TAL"/>
              <w:keepNext w:val="0"/>
              <w:keepLines w:val="0"/>
              <w:rPr>
                <w:rFonts w:cs="Arial"/>
              </w:rPr>
            </w:pPr>
            <w:r>
              <w:rPr>
                <w:rFonts w:cs="Arial"/>
                <w:position w:val="-12"/>
              </w:rPr>
              <w:pict w14:anchorId="1D4069B4">
                <v:shape id="_x0000_i1120" type="#_x0000_t75" style="width:31.5pt;height:18.75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2F824620"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33C91663"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446CA8DC" w14:textId="77777777" w:rsidR="00C91918" w:rsidRPr="00130358" w:rsidRDefault="00C91918" w:rsidP="00D62538">
            <w:pPr>
              <w:pStyle w:val="TAL"/>
              <w:keepNext w:val="0"/>
              <w:keepLines w:val="0"/>
              <w:jc w:val="center"/>
              <w:rPr>
                <w:rFonts w:cs="Arial"/>
              </w:rPr>
            </w:pPr>
            <w:r w:rsidRPr="00130358">
              <w:rPr>
                <w:rFonts w:cs="Arial"/>
              </w:rPr>
              <w:t>2.5</w:t>
            </w:r>
          </w:p>
        </w:tc>
      </w:tr>
      <w:tr w:rsidR="00C91918" w:rsidRPr="00130358" w14:paraId="6053D72B" w14:textId="77777777" w:rsidTr="00772922">
        <w:trPr>
          <w:jc w:val="center"/>
        </w:trPr>
        <w:tc>
          <w:tcPr>
            <w:tcW w:w="2046" w:type="pct"/>
            <w:vAlign w:val="center"/>
          </w:tcPr>
          <w:p w14:paraId="1004CCD6" w14:textId="7868D0BF" w:rsidR="00C91918" w:rsidRPr="00130358" w:rsidRDefault="00000000" w:rsidP="00D62538">
            <w:pPr>
              <w:pStyle w:val="TAL"/>
              <w:keepNext w:val="0"/>
              <w:keepLines w:val="0"/>
              <w:rPr>
                <w:rFonts w:cs="Arial"/>
              </w:rPr>
            </w:pPr>
            <w:r>
              <w:rPr>
                <w:rFonts w:cs="Arial"/>
                <w:position w:val="-12"/>
              </w:rPr>
              <w:pict w14:anchorId="4B23DC35">
                <v:shape id="_x0000_i1121" type="#_x0000_t75" style="width:31.5pt;height:18.75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2332E33E"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72448F85"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4B42E4E4" w14:textId="77777777" w:rsidR="00C91918" w:rsidRPr="00130358" w:rsidRDefault="00C91918" w:rsidP="00D62538">
            <w:pPr>
              <w:pStyle w:val="TAL"/>
              <w:keepNext w:val="0"/>
              <w:keepLines w:val="0"/>
              <w:jc w:val="center"/>
              <w:rPr>
                <w:rFonts w:cs="Arial"/>
              </w:rPr>
            </w:pPr>
            <w:r w:rsidRPr="00130358">
              <w:rPr>
                <w:rFonts w:cs="Arial"/>
              </w:rPr>
              <w:t>-Infinity</w:t>
            </w:r>
          </w:p>
        </w:tc>
      </w:tr>
      <w:tr w:rsidR="00C91918" w:rsidRPr="00130358" w14:paraId="2555E530" w14:textId="77777777" w:rsidTr="00772922">
        <w:trPr>
          <w:jc w:val="center"/>
        </w:trPr>
        <w:tc>
          <w:tcPr>
            <w:tcW w:w="2046" w:type="pct"/>
            <w:vAlign w:val="center"/>
          </w:tcPr>
          <w:p w14:paraId="0B726C62" w14:textId="4A4C44AC"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3FB4A453" w14:textId="156C7504"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1010CAE3"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6F442BEC" w14:textId="77777777" w:rsidR="00C91918" w:rsidRPr="00130358" w:rsidRDefault="00C91918" w:rsidP="00D62538">
            <w:pPr>
              <w:pStyle w:val="TAL"/>
              <w:keepNext w:val="0"/>
              <w:keepLines w:val="0"/>
              <w:jc w:val="center"/>
              <w:rPr>
                <w:rFonts w:cs="Arial"/>
              </w:rPr>
            </w:pPr>
            <w:r w:rsidRPr="00130358">
              <w:rPr>
                <w:rFonts w:cs="Arial"/>
              </w:rPr>
              <w:t>-103.5</w:t>
            </w:r>
          </w:p>
        </w:tc>
      </w:tr>
      <w:tr w:rsidR="00C91918" w:rsidRPr="00130358" w14:paraId="3207E83E" w14:textId="77777777" w:rsidTr="00772922">
        <w:trPr>
          <w:jc w:val="center"/>
        </w:trPr>
        <w:tc>
          <w:tcPr>
            <w:tcW w:w="2046" w:type="pct"/>
            <w:vAlign w:val="center"/>
          </w:tcPr>
          <w:p w14:paraId="6B461E01" w14:textId="0D210A07"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7BF9F5B6" w14:textId="77777777" w:rsidR="00C91918" w:rsidRPr="00130358" w:rsidRDefault="00C91918" w:rsidP="00D62538">
            <w:pPr>
              <w:pStyle w:val="TAL"/>
              <w:keepNext w:val="0"/>
              <w:keepLines w:val="0"/>
              <w:jc w:val="center"/>
              <w:rPr>
                <w:rFonts w:cs="Arial"/>
              </w:rPr>
            </w:pPr>
          </w:p>
        </w:tc>
        <w:tc>
          <w:tcPr>
            <w:tcW w:w="1104" w:type="pct"/>
            <w:vAlign w:val="center"/>
          </w:tcPr>
          <w:p w14:paraId="3F542FF1"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1BC00EE3" w14:textId="77777777" w:rsidR="00C91918" w:rsidRPr="00130358" w:rsidRDefault="00C91918" w:rsidP="00D62538">
            <w:pPr>
              <w:pStyle w:val="TAL"/>
              <w:keepNext w:val="0"/>
              <w:keepLines w:val="0"/>
              <w:jc w:val="center"/>
              <w:rPr>
                <w:rFonts w:cs="Arial"/>
              </w:rPr>
            </w:pPr>
            <w:r w:rsidRPr="00130358">
              <w:rPr>
                <w:rFonts w:cs="Arial"/>
              </w:rPr>
              <w:t>-Infinity</w:t>
            </w:r>
          </w:p>
        </w:tc>
      </w:tr>
      <w:tr w:rsidR="003436F5" w:rsidRPr="00130358" w:rsidDel="003436F5" w14:paraId="4FD0C026" w14:textId="77777777" w:rsidTr="00772922">
        <w:trPr>
          <w:jc w:val="center"/>
        </w:trPr>
        <w:tc>
          <w:tcPr>
            <w:tcW w:w="2046" w:type="pct"/>
            <w:vMerge w:val="restart"/>
            <w:vAlign w:val="center"/>
          </w:tcPr>
          <w:p w14:paraId="74655AD4" w14:textId="745655F3" w:rsidR="003436F5" w:rsidRPr="00130358" w:rsidDel="003436F5" w:rsidRDefault="003436F5" w:rsidP="00D62538">
            <w:pPr>
              <w:pStyle w:val="TAL"/>
              <w:keepNext w:val="0"/>
              <w:keepLines w:val="0"/>
              <w:rPr>
                <w:rFonts w:cs="Arial"/>
                <w:position w:val="-12"/>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6F5A5BB7" w14:textId="4FBA920D" w:rsidR="003436F5" w:rsidRPr="00130358" w:rsidRDefault="003436F5"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787D807A" w14:textId="6ABD19B1" w:rsidR="003436F5" w:rsidRPr="00130358" w:rsidRDefault="003436F5"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01B6B20C" w14:textId="66815EB7" w:rsidR="003436F5" w:rsidRPr="00130358" w:rsidDel="003436F5" w:rsidRDefault="003436F5"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58D93539" w14:textId="77777777" w:rsidR="003436F5" w:rsidRPr="00130358" w:rsidRDefault="003436F5" w:rsidP="00D62538">
            <w:pPr>
              <w:pStyle w:val="TAL"/>
              <w:keepNext w:val="0"/>
              <w:keepLines w:val="0"/>
              <w:jc w:val="center"/>
              <w:rPr>
                <w:rFonts w:cs="Arial"/>
              </w:rPr>
            </w:pPr>
            <w:r w:rsidRPr="00130358">
              <w:rPr>
                <w:rFonts w:cs="Arial"/>
              </w:rPr>
              <w:t>-76.79</w:t>
            </w:r>
          </w:p>
          <w:p w14:paraId="1FDBB4C3" w14:textId="77777777" w:rsidR="003436F5" w:rsidRPr="00130358" w:rsidRDefault="003436F5" w:rsidP="00D62538">
            <w:pPr>
              <w:pStyle w:val="TAL"/>
              <w:keepNext w:val="0"/>
              <w:keepLines w:val="0"/>
              <w:jc w:val="center"/>
              <w:rPr>
                <w:rFonts w:cs="Arial"/>
              </w:rPr>
            </w:pPr>
            <w:r w:rsidRPr="00130358">
              <w:rPr>
                <w:rFonts w:cs="Arial"/>
              </w:rPr>
              <w:t>-73.78</w:t>
            </w:r>
          </w:p>
          <w:p w14:paraId="4AB25A48" w14:textId="77777777" w:rsidR="003436F5" w:rsidRPr="00130358" w:rsidDel="003436F5" w:rsidRDefault="003436F5" w:rsidP="00D62538">
            <w:pPr>
              <w:pStyle w:val="TAL"/>
              <w:keepNext w:val="0"/>
              <w:keepLines w:val="0"/>
              <w:jc w:val="center"/>
              <w:rPr>
                <w:rFonts w:cs="Arial"/>
              </w:rPr>
            </w:pPr>
            <w:r w:rsidRPr="00130358">
              <w:rPr>
                <w:rFonts w:cs="Arial"/>
              </w:rPr>
              <w:t>-70.77</w:t>
            </w:r>
          </w:p>
        </w:tc>
        <w:tc>
          <w:tcPr>
            <w:tcW w:w="370" w:type="pct"/>
            <w:vAlign w:val="center"/>
          </w:tcPr>
          <w:p w14:paraId="373E53E6" w14:textId="77777777" w:rsidR="003436F5" w:rsidRPr="00130358" w:rsidDel="003436F5" w:rsidRDefault="003436F5" w:rsidP="00D62538">
            <w:pPr>
              <w:pStyle w:val="TAL"/>
              <w:keepNext w:val="0"/>
              <w:keepLines w:val="0"/>
            </w:pPr>
            <w:r w:rsidRPr="00130358">
              <w:t>NC</w:t>
            </w:r>
          </w:p>
        </w:tc>
        <w:tc>
          <w:tcPr>
            <w:tcW w:w="652" w:type="pct"/>
            <w:gridSpan w:val="2"/>
            <w:vAlign w:val="center"/>
          </w:tcPr>
          <w:p w14:paraId="6D256CED" w14:textId="77777777" w:rsidR="003436F5" w:rsidRPr="00130358" w:rsidDel="003436F5" w:rsidRDefault="003436F5" w:rsidP="00D62538">
            <w:pPr>
              <w:pStyle w:val="TAL"/>
              <w:keepNext w:val="0"/>
              <w:keepLines w:val="0"/>
            </w:pPr>
            <w:r w:rsidRPr="00130358">
              <w:t>-58.62</w:t>
            </w:r>
          </w:p>
        </w:tc>
      </w:tr>
      <w:tr w:rsidR="003436F5" w:rsidRPr="00130358" w:rsidDel="003436F5" w14:paraId="29B7E21B" w14:textId="77777777" w:rsidTr="00772922">
        <w:trPr>
          <w:jc w:val="center"/>
        </w:trPr>
        <w:tc>
          <w:tcPr>
            <w:tcW w:w="2046" w:type="pct"/>
            <w:vMerge/>
            <w:vAlign w:val="center"/>
          </w:tcPr>
          <w:p w14:paraId="16685BFB"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3C9D6E6C"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7EA1EE96"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254AEA07" w14:textId="77777777" w:rsidR="003436F5" w:rsidRPr="00130358" w:rsidDel="003436F5" w:rsidRDefault="003436F5" w:rsidP="00D62538">
            <w:pPr>
              <w:pStyle w:val="TAL"/>
              <w:keepNext w:val="0"/>
              <w:keepLines w:val="0"/>
            </w:pPr>
            <w:r w:rsidRPr="00130358">
              <w:t>EC</w:t>
            </w:r>
          </w:p>
        </w:tc>
        <w:tc>
          <w:tcPr>
            <w:tcW w:w="652" w:type="pct"/>
            <w:gridSpan w:val="2"/>
            <w:vAlign w:val="center"/>
          </w:tcPr>
          <w:p w14:paraId="4600D9FF" w14:textId="77777777" w:rsidR="003436F5" w:rsidRPr="00130358" w:rsidDel="003436F5" w:rsidRDefault="003436F5" w:rsidP="00D62538">
            <w:pPr>
              <w:pStyle w:val="TAL"/>
              <w:keepNext w:val="0"/>
              <w:keepLines w:val="0"/>
            </w:pPr>
            <w:r w:rsidRPr="00130358">
              <w:t>-55.62</w:t>
            </w:r>
          </w:p>
        </w:tc>
      </w:tr>
      <w:tr w:rsidR="003436F5" w:rsidRPr="00130358" w:rsidDel="003436F5" w14:paraId="0892FC7E" w14:textId="77777777" w:rsidTr="00772922">
        <w:trPr>
          <w:jc w:val="center"/>
        </w:trPr>
        <w:tc>
          <w:tcPr>
            <w:tcW w:w="2046" w:type="pct"/>
            <w:vMerge w:val="restart"/>
            <w:vAlign w:val="center"/>
          </w:tcPr>
          <w:p w14:paraId="0E69F0D1" w14:textId="1CC3AC9A" w:rsidR="003436F5" w:rsidRPr="00130358" w:rsidDel="003436F5" w:rsidRDefault="003436F5" w:rsidP="00D62538">
            <w:pPr>
              <w:pStyle w:val="TAL"/>
              <w:keepNext w:val="0"/>
              <w:keepLines w:val="0"/>
              <w:rPr>
                <w:rFonts w:cs="Arial"/>
                <w:position w:val="-12"/>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equal</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11482E96" w14:textId="27248DD2" w:rsidR="003436F5" w:rsidRPr="00130358" w:rsidRDefault="003436F5"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192FEDDC" w14:textId="76E45C86" w:rsidR="003436F5" w:rsidRPr="00130358" w:rsidRDefault="003436F5"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5EC4E1B1" w14:textId="715B12C3" w:rsidR="003436F5" w:rsidRPr="00130358" w:rsidDel="003436F5" w:rsidRDefault="003436F5"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42133C29" w14:textId="77777777" w:rsidR="003436F5" w:rsidRPr="00130358" w:rsidRDefault="003436F5" w:rsidP="00D62538">
            <w:pPr>
              <w:pStyle w:val="TAL"/>
              <w:keepNext w:val="0"/>
              <w:keepLines w:val="0"/>
              <w:jc w:val="center"/>
              <w:rPr>
                <w:rFonts w:cs="Arial"/>
              </w:rPr>
            </w:pPr>
            <w:r w:rsidRPr="00130358">
              <w:rPr>
                <w:rFonts w:cs="Arial"/>
              </w:rPr>
              <w:t>-76.79</w:t>
            </w:r>
          </w:p>
          <w:p w14:paraId="76F7CA35" w14:textId="77777777" w:rsidR="003436F5" w:rsidRPr="00130358" w:rsidRDefault="003436F5" w:rsidP="00D62538">
            <w:pPr>
              <w:pStyle w:val="TAL"/>
              <w:keepNext w:val="0"/>
              <w:keepLines w:val="0"/>
              <w:jc w:val="center"/>
              <w:rPr>
                <w:rFonts w:cs="Arial"/>
              </w:rPr>
            </w:pPr>
            <w:r w:rsidRPr="00130358">
              <w:rPr>
                <w:rFonts w:cs="Arial"/>
              </w:rPr>
              <w:t>-73.78</w:t>
            </w:r>
          </w:p>
          <w:p w14:paraId="1B1540E0" w14:textId="77777777" w:rsidR="003436F5" w:rsidRPr="00130358" w:rsidDel="003436F5" w:rsidRDefault="003436F5" w:rsidP="00D62538">
            <w:pPr>
              <w:pStyle w:val="TAL"/>
              <w:keepNext w:val="0"/>
              <w:keepLines w:val="0"/>
              <w:jc w:val="center"/>
              <w:rPr>
                <w:rFonts w:cs="Arial"/>
              </w:rPr>
            </w:pPr>
            <w:r w:rsidRPr="00130358">
              <w:rPr>
                <w:rFonts w:cs="Arial"/>
              </w:rPr>
              <w:t>-70.77</w:t>
            </w:r>
          </w:p>
        </w:tc>
        <w:tc>
          <w:tcPr>
            <w:tcW w:w="370" w:type="pct"/>
            <w:vAlign w:val="center"/>
          </w:tcPr>
          <w:p w14:paraId="1966A153" w14:textId="77777777" w:rsidR="003436F5" w:rsidRPr="00130358" w:rsidDel="003436F5" w:rsidRDefault="003436F5" w:rsidP="00D62538">
            <w:pPr>
              <w:pStyle w:val="TAL"/>
              <w:keepNext w:val="0"/>
              <w:keepLines w:val="0"/>
            </w:pPr>
            <w:r w:rsidRPr="00130358">
              <w:rPr>
                <w:rFonts w:cs="Arial"/>
              </w:rPr>
              <w:t>NC</w:t>
            </w:r>
          </w:p>
        </w:tc>
        <w:tc>
          <w:tcPr>
            <w:tcW w:w="652" w:type="pct"/>
            <w:gridSpan w:val="2"/>
            <w:vAlign w:val="center"/>
          </w:tcPr>
          <w:p w14:paraId="1147BFBA" w14:textId="77777777" w:rsidR="003436F5" w:rsidRPr="00130358" w:rsidDel="003436F5" w:rsidRDefault="003436F5" w:rsidP="00D62538">
            <w:pPr>
              <w:pStyle w:val="TAL"/>
              <w:keepNext w:val="0"/>
              <w:keepLines w:val="0"/>
            </w:pPr>
            <w:r w:rsidRPr="00130358">
              <w:rPr>
                <w:rFonts w:cs="Arial"/>
              </w:rPr>
              <w:t>-67,38</w:t>
            </w:r>
          </w:p>
        </w:tc>
      </w:tr>
      <w:tr w:rsidR="003436F5" w:rsidRPr="00130358" w:rsidDel="003436F5" w14:paraId="03D8307C" w14:textId="77777777" w:rsidTr="00772922">
        <w:trPr>
          <w:jc w:val="center"/>
        </w:trPr>
        <w:tc>
          <w:tcPr>
            <w:tcW w:w="2046" w:type="pct"/>
            <w:vMerge/>
            <w:vAlign w:val="center"/>
          </w:tcPr>
          <w:p w14:paraId="09ED30EA"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6B7A2AE4"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48CC5B46"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62D65C60" w14:textId="77777777" w:rsidR="003436F5" w:rsidRPr="00130358" w:rsidDel="003436F5" w:rsidRDefault="003436F5" w:rsidP="00D62538">
            <w:pPr>
              <w:pStyle w:val="TAL"/>
              <w:keepNext w:val="0"/>
              <w:keepLines w:val="0"/>
            </w:pPr>
            <w:r w:rsidRPr="00130358">
              <w:rPr>
                <w:rFonts w:cs="Arial"/>
              </w:rPr>
              <w:t>EC</w:t>
            </w:r>
          </w:p>
        </w:tc>
        <w:tc>
          <w:tcPr>
            <w:tcW w:w="652" w:type="pct"/>
            <w:gridSpan w:val="2"/>
            <w:vAlign w:val="center"/>
          </w:tcPr>
          <w:p w14:paraId="54A2C7CF" w14:textId="77777777" w:rsidR="003436F5" w:rsidRPr="00130358" w:rsidDel="003436F5" w:rsidRDefault="003436F5" w:rsidP="00D62538">
            <w:pPr>
              <w:pStyle w:val="TAL"/>
              <w:keepNext w:val="0"/>
              <w:keepLines w:val="0"/>
            </w:pPr>
            <w:r w:rsidRPr="00130358">
              <w:rPr>
                <w:rFonts w:cs="Arial"/>
              </w:rPr>
              <w:t>-70,38</w:t>
            </w:r>
          </w:p>
        </w:tc>
      </w:tr>
      <w:tr w:rsidR="00C91918" w:rsidRPr="00130358" w14:paraId="7F99D614" w14:textId="77777777" w:rsidTr="00772922">
        <w:trPr>
          <w:jc w:val="center"/>
        </w:trPr>
        <w:tc>
          <w:tcPr>
            <w:tcW w:w="2046" w:type="pct"/>
            <w:vAlign w:val="center"/>
          </w:tcPr>
          <w:p w14:paraId="17C8C82F" w14:textId="69481070" w:rsidR="00C91918" w:rsidRPr="00130358" w:rsidRDefault="00C91918"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0CB48353" w14:textId="2BA85070" w:rsidR="00C91918" w:rsidRPr="00130358" w:rsidRDefault="00C91918"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041ECF3D" w14:textId="1081AC42" w:rsidR="00C91918" w:rsidRPr="00130358" w:rsidRDefault="00C91918"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2D010099" w14:textId="552F7C4A" w:rsidR="00C91918" w:rsidRPr="00130358" w:rsidRDefault="00C91918"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1A80B238" w14:textId="77777777" w:rsidR="00C91918" w:rsidRPr="00130358" w:rsidRDefault="00C91918" w:rsidP="00D62538">
            <w:pPr>
              <w:pStyle w:val="TAL"/>
              <w:keepNext w:val="0"/>
              <w:keepLines w:val="0"/>
              <w:jc w:val="center"/>
              <w:rPr>
                <w:rFonts w:cs="Arial"/>
              </w:rPr>
            </w:pPr>
            <w:r w:rsidRPr="00130358">
              <w:rPr>
                <w:rFonts w:cs="Arial"/>
              </w:rPr>
              <w:t>-76.79</w:t>
            </w:r>
          </w:p>
          <w:p w14:paraId="5641D081" w14:textId="77777777" w:rsidR="00C91918" w:rsidRPr="00130358" w:rsidRDefault="00C91918" w:rsidP="00D62538">
            <w:pPr>
              <w:pStyle w:val="TAL"/>
              <w:keepNext w:val="0"/>
              <w:keepLines w:val="0"/>
              <w:jc w:val="center"/>
              <w:rPr>
                <w:rFonts w:cs="Arial"/>
              </w:rPr>
            </w:pPr>
            <w:r w:rsidRPr="00130358">
              <w:rPr>
                <w:rFonts w:cs="Arial"/>
              </w:rPr>
              <w:t>-73.78</w:t>
            </w:r>
          </w:p>
          <w:p w14:paraId="35E8CD9D" w14:textId="77777777" w:rsidR="00C91918" w:rsidRPr="00130358" w:rsidRDefault="00C91918" w:rsidP="00D62538">
            <w:pPr>
              <w:pStyle w:val="TAL"/>
              <w:keepNext w:val="0"/>
              <w:keepLines w:val="0"/>
              <w:jc w:val="center"/>
              <w:rPr>
                <w:rFonts w:cs="Arial"/>
              </w:rPr>
            </w:pPr>
            <w:r w:rsidRPr="00130358">
              <w:rPr>
                <w:rFonts w:cs="Arial"/>
              </w:rPr>
              <w:t>-70.77</w:t>
            </w:r>
          </w:p>
        </w:tc>
        <w:tc>
          <w:tcPr>
            <w:tcW w:w="1022" w:type="pct"/>
            <w:gridSpan w:val="3"/>
            <w:vAlign w:val="center"/>
          </w:tcPr>
          <w:p w14:paraId="3F24D754" w14:textId="77777777" w:rsidR="00C91918" w:rsidRPr="00130358" w:rsidRDefault="00C91918" w:rsidP="00D62538">
            <w:pPr>
              <w:pStyle w:val="TAL"/>
              <w:keepNext w:val="0"/>
              <w:keepLines w:val="0"/>
              <w:jc w:val="center"/>
              <w:rPr>
                <w:rFonts w:cs="Arial"/>
              </w:rPr>
            </w:pPr>
          </w:p>
          <w:p w14:paraId="03657C73" w14:textId="77777777" w:rsidR="00C91918" w:rsidRPr="00130358" w:rsidRDefault="00C91918" w:rsidP="00D62538">
            <w:pPr>
              <w:pStyle w:val="TAL"/>
              <w:keepNext w:val="0"/>
              <w:keepLines w:val="0"/>
              <w:jc w:val="center"/>
              <w:rPr>
                <w:rFonts w:cs="Arial"/>
              </w:rPr>
            </w:pPr>
            <w:r w:rsidRPr="00130358">
              <w:rPr>
                <w:rFonts w:cs="Arial"/>
              </w:rPr>
              <w:t>-70.77</w:t>
            </w:r>
          </w:p>
          <w:p w14:paraId="6763ED77" w14:textId="77777777" w:rsidR="00C91918" w:rsidRPr="00130358" w:rsidRDefault="00C91918" w:rsidP="00D62538">
            <w:pPr>
              <w:pStyle w:val="TAL"/>
              <w:keepNext w:val="0"/>
              <w:keepLines w:val="0"/>
              <w:jc w:val="center"/>
              <w:rPr>
                <w:rFonts w:cs="Arial"/>
              </w:rPr>
            </w:pPr>
          </w:p>
        </w:tc>
      </w:tr>
      <w:tr w:rsidR="00C91918" w:rsidRPr="00130358" w14:paraId="2D639F4A" w14:textId="77777777" w:rsidTr="00772922">
        <w:trPr>
          <w:jc w:val="center"/>
        </w:trPr>
        <w:tc>
          <w:tcPr>
            <w:tcW w:w="2046" w:type="pct"/>
            <w:vAlign w:val="center"/>
          </w:tcPr>
          <w:p w14:paraId="4BB6B407" w14:textId="78F82CB7" w:rsidR="00C91918" w:rsidRPr="00130358" w:rsidRDefault="00C91918"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3B2546A3" w14:textId="77777777" w:rsidR="00C91918" w:rsidRPr="00130358" w:rsidRDefault="00C91918" w:rsidP="00D62538">
            <w:pPr>
              <w:pStyle w:val="TAL"/>
              <w:keepNext w:val="0"/>
              <w:keepLines w:val="0"/>
              <w:jc w:val="center"/>
              <w:rPr>
                <w:rFonts w:cs="Arial"/>
              </w:rPr>
            </w:pPr>
            <w:r w:rsidRPr="00130358">
              <w:rPr>
                <w:rFonts w:cs="Arial"/>
              </w:rPr>
              <w:t>-</w:t>
            </w:r>
          </w:p>
        </w:tc>
        <w:tc>
          <w:tcPr>
            <w:tcW w:w="2125" w:type="pct"/>
            <w:gridSpan w:val="4"/>
            <w:vAlign w:val="center"/>
          </w:tcPr>
          <w:p w14:paraId="2013A9BE" w14:textId="77777777" w:rsidR="00C91918" w:rsidRPr="00130358" w:rsidRDefault="00C91918" w:rsidP="00D62538">
            <w:pPr>
              <w:pStyle w:val="TAL"/>
              <w:keepNext w:val="0"/>
              <w:keepLines w:val="0"/>
              <w:jc w:val="center"/>
              <w:rPr>
                <w:rFonts w:cs="Arial"/>
              </w:rPr>
            </w:pPr>
            <w:r w:rsidRPr="00130358">
              <w:rPr>
                <w:rFonts w:cs="Arial"/>
              </w:rPr>
              <w:t>AWGN</w:t>
            </w:r>
          </w:p>
        </w:tc>
      </w:tr>
      <w:tr w:rsidR="00C91918" w:rsidRPr="00130358" w14:paraId="71C36417" w14:textId="77777777" w:rsidTr="00772922">
        <w:trPr>
          <w:jc w:val="center"/>
        </w:trPr>
        <w:tc>
          <w:tcPr>
            <w:tcW w:w="2046" w:type="pct"/>
            <w:vAlign w:val="center"/>
          </w:tcPr>
          <w:p w14:paraId="61E29560" w14:textId="77777777" w:rsidR="00C91918" w:rsidRPr="00130358" w:rsidRDefault="00C91918" w:rsidP="00D62538">
            <w:pPr>
              <w:pStyle w:val="TAL"/>
              <w:keepNext w:val="0"/>
              <w:keepLines w:val="0"/>
              <w:rPr>
                <w:rFonts w:cs="Arial"/>
              </w:rPr>
            </w:pPr>
            <w:proofErr w:type="spellStart"/>
            <w:r w:rsidRPr="00130358">
              <w:rPr>
                <w:rFonts w:cs="Arial"/>
              </w:rPr>
              <w:t>channelOccupancyThreshold</w:t>
            </w:r>
            <w:proofErr w:type="spellEnd"/>
          </w:p>
        </w:tc>
        <w:tc>
          <w:tcPr>
            <w:tcW w:w="829" w:type="pct"/>
            <w:vAlign w:val="center"/>
          </w:tcPr>
          <w:p w14:paraId="4C896641" w14:textId="77777777" w:rsidR="00C91918" w:rsidRPr="00130358" w:rsidRDefault="00C91918" w:rsidP="00D62538">
            <w:pPr>
              <w:pStyle w:val="TAL"/>
              <w:keepNext w:val="0"/>
              <w:keepLines w:val="0"/>
              <w:jc w:val="center"/>
              <w:rPr>
                <w:rFonts w:cs="Arial"/>
              </w:rPr>
            </w:pPr>
            <w:r w:rsidRPr="00130358">
              <w:rPr>
                <w:rFonts w:cs="Arial"/>
              </w:rPr>
              <w:t>dBm</w:t>
            </w:r>
          </w:p>
        </w:tc>
        <w:tc>
          <w:tcPr>
            <w:tcW w:w="2125" w:type="pct"/>
            <w:gridSpan w:val="4"/>
            <w:vAlign w:val="center"/>
          </w:tcPr>
          <w:p w14:paraId="4E24B869" w14:textId="77777777" w:rsidR="00C91918" w:rsidRPr="00130358" w:rsidRDefault="00C91918" w:rsidP="00D62538">
            <w:pPr>
              <w:pStyle w:val="TAL"/>
              <w:keepNext w:val="0"/>
              <w:keepLines w:val="0"/>
              <w:jc w:val="center"/>
              <w:rPr>
                <w:rFonts w:cs="Arial"/>
              </w:rPr>
            </w:pPr>
            <w:r w:rsidRPr="00130358">
              <w:rPr>
                <w:rFonts w:cs="Arial"/>
              </w:rPr>
              <w:t>-63</w:t>
            </w:r>
          </w:p>
        </w:tc>
      </w:tr>
      <w:tr w:rsidR="003436F5" w:rsidRPr="00130358" w14:paraId="004BA694" w14:textId="77777777" w:rsidTr="00772922">
        <w:trPr>
          <w:jc w:val="center"/>
        </w:trPr>
        <w:tc>
          <w:tcPr>
            <w:tcW w:w="5000" w:type="pct"/>
            <w:gridSpan w:val="6"/>
            <w:vAlign w:val="center"/>
          </w:tcPr>
          <w:p w14:paraId="6FE3BF4A" w14:textId="61FFD08E" w:rsidR="003436F5" w:rsidRPr="00130358" w:rsidRDefault="003436F5" w:rsidP="00D62538">
            <w:pPr>
              <w:pStyle w:val="TAN"/>
              <w:keepNext w:val="0"/>
              <w:keepLines w:val="0"/>
            </w:pPr>
            <w:r w:rsidRPr="00130358">
              <w:t>NOTE</w:t>
            </w:r>
            <w:r w:rsidR="00D62538" w:rsidRPr="00130358">
              <w:t xml:space="preserve"> </w:t>
            </w:r>
            <w:r w:rsidRPr="00130358">
              <w:t>1:</w:t>
            </w:r>
            <w:r w:rsidR="0040381D" w:rsidRPr="00130358">
              <w:tab/>
            </w:r>
            <w:r w:rsidRPr="00130358">
              <w:t>NC</w:t>
            </w:r>
            <w:r w:rsidR="00D62538" w:rsidRPr="00130358">
              <w:t xml:space="preserve"> </w:t>
            </w:r>
            <w:r w:rsidRPr="00130358">
              <w:t>and</w:t>
            </w:r>
            <w:r w:rsidR="00D62538" w:rsidRPr="00130358">
              <w:t xml:space="preserve"> </w:t>
            </w:r>
            <w:r w:rsidRPr="00130358">
              <w:t>EC</w:t>
            </w:r>
            <w:r w:rsidR="00D62538" w:rsidRPr="00130358">
              <w:t xml:space="preserve"> </w:t>
            </w:r>
            <w:r w:rsidRPr="00130358">
              <w:t>refer</w:t>
            </w:r>
            <w:r w:rsidR="00D62538" w:rsidRPr="00130358">
              <w:t xml:space="preserve"> </w:t>
            </w:r>
            <w:r w:rsidRPr="00130358">
              <w:t>to</w:t>
            </w:r>
            <w:r w:rsidR="00D62538" w:rsidRPr="00130358">
              <w:t xml:space="preserve"> </w:t>
            </w:r>
            <w:r w:rsidRPr="00130358">
              <w:t>Normal</w:t>
            </w:r>
            <w:r w:rsidR="00D62538" w:rsidRPr="00130358">
              <w:t xml:space="preserve"> </w:t>
            </w:r>
            <w:r w:rsidRPr="00130358">
              <w:t>Conditions</w:t>
            </w:r>
            <w:r w:rsidR="00D62538" w:rsidRPr="00130358">
              <w:t xml:space="preserve"> </w:t>
            </w:r>
            <w:r w:rsidRPr="00130358">
              <w:t>and</w:t>
            </w:r>
            <w:r w:rsidR="00D62538" w:rsidRPr="00130358">
              <w:t xml:space="preserve"> </w:t>
            </w:r>
            <w:r w:rsidRPr="00130358">
              <w:t>Extreme</w:t>
            </w:r>
            <w:r w:rsidR="00D62538" w:rsidRPr="00130358">
              <w:t xml:space="preserve"> </w:t>
            </w:r>
            <w:r w:rsidRPr="00130358">
              <w:t>Conditions.</w:t>
            </w:r>
          </w:p>
          <w:p w14:paraId="0F2E5A52" w14:textId="15F23179" w:rsidR="00EA3C07" w:rsidRPr="00130358" w:rsidRDefault="00EA3C07" w:rsidP="00D62538">
            <w:pPr>
              <w:pStyle w:val="TAN"/>
              <w:keepNext w:val="0"/>
              <w:keepLines w:val="0"/>
            </w:pPr>
            <w:r w:rsidRPr="00130358">
              <w:rPr>
                <w:rFonts w:cs="Arial"/>
                <w:lang w:eastAsia="ja-JP"/>
              </w:rPr>
              <w:t>NOTE</w:t>
            </w:r>
            <w:r w:rsidR="00D62538" w:rsidRPr="00130358">
              <w:rPr>
                <w:rFonts w:cs="Arial"/>
                <w:lang w:eastAsia="ja-JP"/>
              </w:rPr>
              <w:t xml:space="preserve"> </w:t>
            </w:r>
            <w:r w:rsidRPr="00130358">
              <w:rPr>
                <w:rFonts w:cs="Arial"/>
                <w:lang w:eastAsia="ja-JP"/>
              </w:rPr>
              <w:t>2:</w:t>
            </w:r>
            <w:r w:rsidR="00D62538" w:rsidRPr="00130358">
              <w:t xml:space="preserve"> </w:t>
            </w:r>
            <w:r w:rsidRPr="00130358">
              <w:tab/>
            </w:r>
            <w:r w:rsidRPr="00130358">
              <w:rPr>
                <w:rFonts w:cs="Arial"/>
                <w:lang w:eastAsia="ja-JP"/>
              </w:rPr>
              <w:t>Accumulated</w:t>
            </w:r>
            <w:r w:rsidR="00D62538" w:rsidRPr="00130358">
              <w:rPr>
                <w:rFonts w:cs="Arial"/>
                <w:lang w:eastAsia="ja-JP"/>
              </w:rPr>
              <w:t xml:space="preserve"> </w:t>
            </w:r>
            <w:r w:rsidRPr="00130358">
              <w:rPr>
                <w:rFonts w:cs="Arial"/>
                <w:lang w:eastAsia="ja-JP"/>
              </w:rPr>
              <w:t>system</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used</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avoid</w:t>
            </w:r>
            <w:r w:rsidR="00D62538" w:rsidRPr="00130358">
              <w:rPr>
                <w:rFonts w:cs="Arial"/>
                <w:lang w:eastAsia="ja-JP"/>
              </w:rPr>
              <w:t xml:space="preserve"> </w:t>
            </w:r>
            <w:r w:rsidRPr="00130358">
              <w:rPr>
                <w:rFonts w:cs="Arial"/>
                <w:lang w:eastAsia="ja-JP"/>
              </w:rPr>
              <w:t>a</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not</w:t>
            </w:r>
            <w:r w:rsidR="00D62538" w:rsidRPr="00130358">
              <w:rPr>
                <w:rFonts w:cs="Arial"/>
                <w:lang w:eastAsia="ja-JP"/>
              </w:rPr>
              <w:t xml:space="preserve"> </w:t>
            </w:r>
            <w:r w:rsidRPr="00130358">
              <w:rPr>
                <w:rFonts w:cs="Arial"/>
                <w:lang w:eastAsia="ja-JP"/>
              </w:rPr>
              <w:t>match</w:t>
            </w:r>
            <w:r w:rsidR="00D62538" w:rsidRPr="00130358">
              <w:rPr>
                <w:rFonts w:cs="Arial"/>
                <w:lang w:eastAsia="ja-JP"/>
              </w:rPr>
              <w:t xml:space="preserve"> </w:t>
            </w:r>
            <w:r w:rsidRPr="00130358">
              <w:rPr>
                <w:rFonts w:cs="Arial"/>
                <w:lang w:eastAsia="ja-JP"/>
              </w:rPr>
              <w:t>test</w:t>
            </w:r>
            <w:r w:rsidR="00D62538" w:rsidRPr="00130358">
              <w:rPr>
                <w:rFonts w:cs="Arial"/>
                <w:lang w:eastAsia="ja-JP"/>
              </w:rPr>
              <w:t xml:space="preserve"> </w:t>
            </w:r>
            <w:r w:rsidRPr="00130358">
              <w:rPr>
                <w:rFonts w:cs="Arial"/>
                <w:lang w:eastAsia="ja-JP"/>
              </w:rPr>
              <w:t>purpose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boundary</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hyper</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numbers.</w:t>
            </w:r>
          </w:p>
        </w:tc>
      </w:tr>
    </w:tbl>
    <w:p w14:paraId="71422460" w14:textId="77777777" w:rsidR="00C91918" w:rsidRPr="00130358" w:rsidRDefault="00C91918" w:rsidP="00D62538"/>
    <w:p w14:paraId="117A61F4" w14:textId="77777777" w:rsidR="003436F5" w:rsidRPr="00130358" w:rsidRDefault="003436F5" w:rsidP="00D62538">
      <w:pPr>
        <w:pStyle w:val="TH"/>
        <w:keepNext w:val="0"/>
        <w:keepLines w:val="0"/>
      </w:pPr>
      <w:r w:rsidRPr="00130358">
        <w:t>Table 9.12.1.5-2: Channel occupancy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3436F5" w:rsidRPr="00130358" w14:paraId="711AAAB5" w14:textId="77777777" w:rsidTr="00D62538">
        <w:trPr>
          <w:jc w:val="center"/>
        </w:trPr>
        <w:tc>
          <w:tcPr>
            <w:tcW w:w="2534" w:type="dxa"/>
            <w:shd w:val="clear" w:color="auto" w:fill="auto"/>
          </w:tcPr>
          <w:p w14:paraId="1F0C7EDF" w14:textId="77777777" w:rsidR="003436F5" w:rsidRPr="00130358" w:rsidRDefault="003436F5" w:rsidP="00D62538">
            <w:pPr>
              <w:pStyle w:val="TAL"/>
              <w:keepNext w:val="0"/>
              <w:keepLines w:val="0"/>
              <w:rPr>
                <w:rFonts w:cs="Arial"/>
                <w:kern w:val="2"/>
              </w:rPr>
            </w:pPr>
            <w:r w:rsidRPr="00130358">
              <w:rPr>
                <w:rFonts w:cs="Arial"/>
                <w:kern w:val="2"/>
              </w:rPr>
              <w:t>measDuration-r13</w:t>
            </w:r>
          </w:p>
        </w:tc>
        <w:tc>
          <w:tcPr>
            <w:tcW w:w="1685" w:type="dxa"/>
            <w:shd w:val="clear" w:color="auto" w:fill="auto"/>
          </w:tcPr>
          <w:p w14:paraId="3D6BF173" w14:textId="77777777" w:rsidR="003436F5" w:rsidRPr="00130358" w:rsidRDefault="003436F5" w:rsidP="00D62538">
            <w:pPr>
              <w:pStyle w:val="TAL"/>
              <w:keepNext w:val="0"/>
              <w:keepLines w:val="0"/>
              <w:rPr>
                <w:rFonts w:cs="Arial"/>
              </w:rPr>
            </w:pPr>
            <w:r w:rsidRPr="00130358">
              <w:rPr>
                <w:rFonts w:cs="Arial"/>
              </w:rPr>
              <w:t>sym14</w:t>
            </w:r>
          </w:p>
        </w:tc>
      </w:tr>
      <w:tr w:rsidR="003436F5" w:rsidRPr="00130358" w14:paraId="2F2F6E54" w14:textId="77777777" w:rsidTr="00D62538">
        <w:trPr>
          <w:jc w:val="center"/>
        </w:trPr>
        <w:tc>
          <w:tcPr>
            <w:tcW w:w="2534" w:type="dxa"/>
            <w:shd w:val="clear" w:color="auto" w:fill="auto"/>
          </w:tcPr>
          <w:p w14:paraId="2713CB1B" w14:textId="77777777" w:rsidR="003436F5" w:rsidRPr="00130358" w:rsidRDefault="003436F5" w:rsidP="00D62538">
            <w:pPr>
              <w:pStyle w:val="TAL"/>
              <w:keepNext w:val="0"/>
              <w:keepLines w:val="0"/>
              <w:rPr>
                <w:rFonts w:cs="Arial"/>
              </w:rPr>
            </w:pPr>
            <w:r w:rsidRPr="00130358">
              <w:rPr>
                <w:rFonts w:cs="Arial"/>
                <w:kern w:val="2"/>
              </w:rPr>
              <w:t>rmtc-Period-r13</w:t>
            </w:r>
          </w:p>
        </w:tc>
        <w:tc>
          <w:tcPr>
            <w:tcW w:w="1685" w:type="dxa"/>
            <w:shd w:val="clear" w:color="auto" w:fill="auto"/>
          </w:tcPr>
          <w:p w14:paraId="3D638D45" w14:textId="77777777" w:rsidR="003436F5" w:rsidRPr="00130358" w:rsidRDefault="003436F5" w:rsidP="00D62538">
            <w:pPr>
              <w:pStyle w:val="TAL"/>
              <w:keepNext w:val="0"/>
              <w:keepLines w:val="0"/>
              <w:rPr>
                <w:rFonts w:cs="Arial"/>
              </w:rPr>
            </w:pPr>
            <w:r w:rsidRPr="00130358">
              <w:rPr>
                <w:rFonts w:cs="Arial"/>
              </w:rPr>
              <w:t>ms40</w:t>
            </w:r>
          </w:p>
        </w:tc>
      </w:tr>
      <w:tr w:rsidR="003436F5" w:rsidRPr="00130358" w14:paraId="39A60918" w14:textId="77777777" w:rsidTr="00D62538">
        <w:trPr>
          <w:jc w:val="center"/>
        </w:trPr>
        <w:tc>
          <w:tcPr>
            <w:tcW w:w="2534" w:type="dxa"/>
            <w:shd w:val="clear" w:color="auto" w:fill="auto"/>
          </w:tcPr>
          <w:p w14:paraId="49A85353" w14:textId="77777777" w:rsidR="003436F5" w:rsidRPr="00130358" w:rsidRDefault="003436F5" w:rsidP="00D62538">
            <w:pPr>
              <w:pStyle w:val="TAL"/>
              <w:keepNext w:val="0"/>
              <w:keepLines w:val="0"/>
              <w:rPr>
                <w:rFonts w:cs="Arial"/>
                <w:kern w:val="2"/>
              </w:rPr>
            </w:pPr>
            <w:r w:rsidRPr="00130358">
              <w:rPr>
                <w:rFonts w:cs="Arial"/>
                <w:kern w:val="2"/>
              </w:rPr>
              <w:t>rmtc-SubframeOffset-r13</w:t>
            </w:r>
          </w:p>
        </w:tc>
        <w:tc>
          <w:tcPr>
            <w:tcW w:w="1685" w:type="dxa"/>
            <w:shd w:val="clear" w:color="auto" w:fill="auto"/>
          </w:tcPr>
          <w:p w14:paraId="59916394" w14:textId="77777777" w:rsidR="003436F5" w:rsidRPr="00130358" w:rsidRDefault="003436F5" w:rsidP="00D62538">
            <w:pPr>
              <w:pStyle w:val="TAL"/>
              <w:keepNext w:val="0"/>
              <w:keepLines w:val="0"/>
              <w:rPr>
                <w:rFonts w:cs="Arial"/>
              </w:rPr>
            </w:pPr>
            <w:r w:rsidRPr="00130358">
              <w:rPr>
                <w:rFonts w:cs="Arial"/>
              </w:rPr>
              <w:t>20</w:t>
            </w:r>
          </w:p>
        </w:tc>
      </w:tr>
      <w:tr w:rsidR="003436F5" w:rsidRPr="00130358" w14:paraId="10D12905" w14:textId="77777777" w:rsidTr="00D62538">
        <w:trPr>
          <w:jc w:val="center"/>
        </w:trPr>
        <w:tc>
          <w:tcPr>
            <w:tcW w:w="2534" w:type="dxa"/>
            <w:shd w:val="clear" w:color="auto" w:fill="auto"/>
          </w:tcPr>
          <w:p w14:paraId="31B7BFE0" w14:textId="77777777" w:rsidR="003436F5" w:rsidRPr="00130358" w:rsidRDefault="003436F5" w:rsidP="00D62538">
            <w:pPr>
              <w:pStyle w:val="TAL"/>
              <w:keepNext w:val="0"/>
              <w:keepLines w:val="0"/>
              <w:rPr>
                <w:rFonts w:cs="Arial"/>
              </w:rPr>
            </w:pPr>
            <w:proofErr w:type="spellStart"/>
            <w:r w:rsidRPr="00130358">
              <w:rPr>
                <w:rFonts w:cs="Arial"/>
                <w:kern w:val="2"/>
              </w:rPr>
              <w:t>ReportInterval</w:t>
            </w:r>
            <w:proofErr w:type="spellEnd"/>
          </w:p>
        </w:tc>
        <w:tc>
          <w:tcPr>
            <w:tcW w:w="1685" w:type="dxa"/>
            <w:shd w:val="clear" w:color="auto" w:fill="auto"/>
          </w:tcPr>
          <w:p w14:paraId="7148CC43" w14:textId="77777777" w:rsidR="003436F5" w:rsidRPr="00130358" w:rsidRDefault="003436F5" w:rsidP="00D62538">
            <w:pPr>
              <w:pStyle w:val="TAL"/>
              <w:keepNext w:val="0"/>
              <w:keepLines w:val="0"/>
              <w:rPr>
                <w:rFonts w:cs="Arial"/>
              </w:rPr>
            </w:pPr>
            <w:r w:rsidRPr="00130358">
              <w:rPr>
                <w:rFonts w:cs="Arial"/>
              </w:rPr>
              <w:t>ms120</w:t>
            </w:r>
          </w:p>
        </w:tc>
      </w:tr>
      <w:tr w:rsidR="003436F5" w:rsidRPr="00130358" w14:paraId="45C6EB02" w14:textId="77777777" w:rsidTr="00D62538">
        <w:trPr>
          <w:jc w:val="center"/>
        </w:trPr>
        <w:tc>
          <w:tcPr>
            <w:tcW w:w="2534" w:type="dxa"/>
            <w:shd w:val="clear" w:color="auto" w:fill="auto"/>
          </w:tcPr>
          <w:p w14:paraId="431F4FE6" w14:textId="77777777" w:rsidR="003436F5" w:rsidRPr="00130358" w:rsidRDefault="003436F5" w:rsidP="00D62538">
            <w:pPr>
              <w:pStyle w:val="TAL"/>
              <w:keepNext w:val="0"/>
              <w:keepLines w:val="0"/>
              <w:rPr>
                <w:rFonts w:cs="Arial"/>
              </w:rPr>
            </w:pPr>
            <w:r w:rsidRPr="00130358">
              <w:rPr>
                <w:rFonts w:cs="Arial"/>
              </w:rPr>
              <w:t>dmtc-PeriodOffset-r12</w:t>
            </w:r>
          </w:p>
        </w:tc>
        <w:tc>
          <w:tcPr>
            <w:tcW w:w="1685" w:type="dxa"/>
            <w:shd w:val="clear" w:color="auto" w:fill="auto"/>
          </w:tcPr>
          <w:p w14:paraId="23491568" w14:textId="7B0A06A4" w:rsidR="003436F5" w:rsidRPr="00130358" w:rsidRDefault="003436F5" w:rsidP="00D62538">
            <w:pPr>
              <w:pStyle w:val="TAL"/>
              <w:keepNext w:val="0"/>
              <w:keepLines w:val="0"/>
              <w:rPr>
                <w:rFonts w:cs="Arial"/>
              </w:rPr>
            </w:pPr>
            <w:r w:rsidRPr="00130358">
              <w:rPr>
                <w:rFonts w:cs="Arial"/>
              </w:rPr>
              <w:t>ms40-r12</w:t>
            </w:r>
            <w:r w:rsidR="00D62538" w:rsidRPr="00130358">
              <w:rPr>
                <w:rFonts w:cs="Arial"/>
              </w:rPr>
              <w:t xml:space="preserve"> </w:t>
            </w:r>
            <w:r w:rsidRPr="00130358">
              <w:rPr>
                <w:rFonts w:cs="Arial"/>
              </w:rPr>
              <w:t>value</w:t>
            </w:r>
            <w:r w:rsidR="00D62538" w:rsidRPr="00130358">
              <w:rPr>
                <w:rFonts w:cs="Arial"/>
              </w:rPr>
              <w:t xml:space="preserve"> </w:t>
            </w:r>
            <w:r w:rsidRPr="00130358">
              <w:rPr>
                <w:rFonts w:cs="Arial"/>
              </w:rPr>
              <w:t>0</w:t>
            </w:r>
          </w:p>
        </w:tc>
      </w:tr>
    </w:tbl>
    <w:p w14:paraId="7B32765A" w14:textId="77777777" w:rsidR="003436F5" w:rsidRPr="00130358" w:rsidRDefault="003436F5" w:rsidP="00D62538"/>
    <w:p w14:paraId="59F35799" w14:textId="77777777" w:rsidR="00C91918" w:rsidRPr="00130358" w:rsidRDefault="00C91918" w:rsidP="00D62538">
      <w:r w:rsidRPr="00130358">
        <w:t xml:space="preserve">The nominal reported </w:t>
      </w:r>
      <w:proofErr w:type="spellStart"/>
      <w:r w:rsidRPr="00130358">
        <w:rPr>
          <w:i/>
        </w:rPr>
        <w:t>channelOccupancy</w:t>
      </w:r>
      <w:proofErr w:type="spellEnd"/>
      <w:r w:rsidRPr="00130358">
        <w:rPr>
          <w:i/>
        </w:rPr>
        <w:t xml:space="preserve"> s</w:t>
      </w:r>
      <w:r w:rsidRPr="00130358">
        <w:t>hall be 33. For the test to pass, the ratio of successful reported values shall be more than 9</w:t>
      </w:r>
      <w:r w:rsidR="002D3E0D" w:rsidRPr="00130358">
        <w:t>0</w:t>
      </w:r>
      <w:r w:rsidRPr="00130358">
        <w:t>% with a confidence level of 95%.</w:t>
      </w:r>
    </w:p>
    <w:p w14:paraId="677480FD" w14:textId="77777777" w:rsidR="00C91918" w:rsidRPr="00130358" w:rsidRDefault="00C91918" w:rsidP="00D62538">
      <w:pPr>
        <w:pStyle w:val="Heading3"/>
        <w:keepNext w:val="0"/>
        <w:keepLines w:val="0"/>
      </w:pPr>
      <w:r w:rsidRPr="00130358">
        <w:t>9.12.2</w:t>
      </w:r>
      <w:r w:rsidRPr="00130358">
        <w:tab/>
      </w:r>
      <w:r w:rsidR="003436F5" w:rsidRPr="00130358">
        <w:t>FS3 channel occupancy test</w:t>
      </w:r>
      <w:r w:rsidRPr="00130358">
        <w:t xml:space="preserve"> (</w:t>
      </w:r>
      <w:proofErr w:type="spellStart"/>
      <w:r w:rsidRPr="00130358">
        <w:t>PCell</w:t>
      </w:r>
      <w:proofErr w:type="spellEnd"/>
      <w:r w:rsidRPr="00130358">
        <w:t xml:space="preserve"> using TDD)</w:t>
      </w:r>
    </w:p>
    <w:p w14:paraId="7B856623" w14:textId="77777777" w:rsidR="00C91918" w:rsidRPr="00130358" w:rsidRDefault="00C91918" w:rsidP="00D62538">
      <w:pPr>
        <w:pStyle w:val="Heading4"/>
        <w:keepNext w:val="0"/>
        <w:keepLines w:val="0"/>
      </w:pPr>
      <w:r w:rsidRPr="00130358">
        <w:t>9.12.2.1</w:t>
      </w:r>
      <w:r w:rsidRPr="00130358">
        <w:tab/>
        <w:t>Test purpose</w:t>
      </w:r>
    </w:p>
    <w:p w14:paraId="47AC5310" w14:textId="77777777" w:rsidR="00C91918" w:rsidRPr="00130358" w:rsidRDefault="00C91918" w:rsidP="00D62538">
      <w:r w:rsidRPr="00130358">
        <w:t>To verify that the Channel Occupancy measurement is within the specified limits for all FS3 bands.</w:t>
      </w:r>
    </w:p>
    <w:p w14:paraId="38FB5A84" w14:textId="77777777" w:rsidR="00C91918" w:rsidRPr="00130358" w:rsidRDefault="00C91918" w:rsidP="00D62538">
      <w:pPr>
        <w:pStyle w:val="Heading4"/>
        <w:keepNext w:val="0"/>
        <w:keepLines w:val="0"/>
      </w:pPr>
      <w:r w:rsidRPr="00130358">
        <w:t>9.12.2.2</w:t>
      </w:r>
      <w:r w:rsidRPr="00130358">
        <w:tab/>
        <w:t>Test applicability</w:t>
      </w:r>
    </w:p>
    <w:p w14:paraId="1DCC3B4B" w14:textId="77777777" w:rsidR="00C91918" w:rsidRPr="00130358" w:rsidRDefault="00C91918" w:rsidP="00D62538">
      <w:r w:rsidRPr="00130358">
        <w:t>This test applies to all types of E-UTRA TDD UE from release 13 onwards supporting Downlink LAA and rssi-AndChannelOccupancyReporting-r13.</w:t>
      </w:r>
    </w:p>
    <w:p w14:paraId="3F0B6EB5" w14:textId="77777777" w:rsidR="00C91918" w:rsidRPr="00130358" w:rsidRDefault="00C91918" w:rsidP="00D62538">
      <w:pPr>
        <w:pStyle w:val="Heading4"/>
        <w:keepNext w:val="0"/>
        <w:keepLines w:val="0"/>
      </w:pPr>
      <w:r w:rsidRPr="00130358">
        <w:t>9.12.2.3</w:t>
      </w:r>
      <w:r w:rsidRPr="00130358">
        <w:tab/>
        <w:t>Minimum conformance requirements</w:t>
      </w:r>
    </w:p>
    <w:p w14:paraId="34A2F404" w14:textId="77777777" w:rsidR="00C91918" w:rsidRPr="00130358" w:rsidRDefault="00C91918" w:rsidP="00D62538">
      <w:r w:rsidRPr="00130358">
        <w:rPr>
          <w:rFonts w:cs="v4.2.0"/>
        </w:rPr>
        <w:t>Same as in clause 9.12.1.3</w:t>
      </w:r>
    </w:p>
    <w:p w14:paraId="6A780442" w14:textId="77777777" w:rsidR="00C91918" w:rsidRPr="00130358" w:rsidRDefault="00C91918" w:rsidP="00D62538">
      <w:pPr>
        <w:pStyle w:val="Heading4"/>
        <w:keepNext w:val="0"/>
        <w:keepLines w:val="0"/>
      </w:pPr>
      <w:r w:rsidRPr="00130358">
        <w:t>9.12.2.4</w:t>
      </w:r>
      <w:r w:rsidRPr="00130358">
        <w:tab/>
        <w:t>Test description</w:t>
      </w:r>
    </w:p>
    <w:p w14:paraId="19484AC5" w14:textId="77777777" w:rsidR="00C91918" w:rsidRPr="00130358" w:rsidRDefault="00C91918" w:rsidP="00D62538">
      <w:pPr>
        <w:pStyle w:val="Heading5"/>
        <w:keepNext w:val="0"/>
        <w:keepLines w:val="0"/>
      </w:pPr>
      <w:r w:rsidRPr="00130358">
        <w:t>9.12.2.4.1</w:t>
      </w:r>
      <w:r w:rsidRPr="00130358">
        <w:tab/>
        <w:t>Initial conditions</w:t>
      </w:r>
    </w:p>
    <w:p w14:paraId="05692589" w14:textId="7EA13A29" w:rsidR="00C91918" w:rsidRPr="00130358" w:rsidRDefault="00C91918" w:rsidP="00D62538">
      <w:r w:rsidRPr="00130358">
        <w:t xml:space="preserve">Test Environment: Normal, TL/VL, TL/VH, TH/VL, TH/VH; as defined </w:t>
      </w:r>
      <w:r w:rsidR="00062A7B" w:rsidRPr="00130358">
        <w:t>in 3GPP TS</w:t>
      </w:r>
      <w:r w:rsidRPr="00130358">
        <w:t xml:space="preserve"> 36.508 [7] clause 4.1.</w:t>
      </w:r>
    </w:p>
    <w:p w14:paraId="2DD1B490" w14:textId="1026B9EC" w:rsidR="00C91918" w:rsidRPr="00130358" w:rsidRDefault="00C91918" w:rsidP="00D62538">
      <w:r w:rsidRPr="00130358">
        <w:t xml:space="preserve">Frequencies to be tested: According to Annex E table E-1 </w:t>
      </w:r>
      <w:r w:rsidR="00483222" w:rsidRPr="00130358">
        <w:t>and 3GPP TS</w:t>
      </w:r>
      <w:r w:rsidRPr="00130358">
        <w:t xml:space="preserve"> 36.508 [7] clauses 4.4.2 and 4.3.1</w:t>
      </w:r>
      <w:r w:rsidR="000E73E5" w:rsidRPr="00130358">
        <w:t xml:space="preserve"> for different CA bandwidth classes</w:t>
      </w:r>
      <w:r w:rsidRPr="00130358">
        <w:t>.</w:t>
      </w:r>
    </w:p>
    <w:p w14:paraId="6108D034" w14:textId="7F7633A8" w:rsidR="00C91918" w:rsidRPr="00130358" w:rsidRDefault="00C91918" w:rsidP="00D62538">
      <w:r w:rsidRPr="00130358">
        <w:t xml:space="preserve">Channel Bandwidth to be tested: The largest aggregated bandwidth combination supported by the UE for the CA configuration under test as defined </w:t>
      </w:r>
      <w:r w:rsidR="00062A7B" w:rsidRPr="00130358">
        <w:t>in 3GPP TS</w:t>
      </w:r>
      <w:r w:rsidRPr="00130358">
        <w:t xml:space="preserve"> </w:t>
      </w:r>
      <w:r w:rsidR="00A366DF" w:rsidRPr="00130358">
        <w:t>36.521-1 [1</w:t>
      </w:r>
      <w:r w:rsidRPr="00130358">
        <w:t>0] clause 5.4.2A. The allowed bandwidths for each cell are shown in Table 9.12.2.5-1.</w:t>
      </w:r>
    </w:p>
    <w:p w14:paraId="2A283734" w14:textId="088FC2AE" w:rsidR="00C91918" w:rsidRPr="00130358" w:rsidRDefault="008A1EB3" w:rsidP="00D62538">
      <w:pPr>
        <w:pStyle w:val="B1"/>
      </w:pPr>
      <w:r w:rsidRPr="00130358">
        <w:t>1.</w:t>
      </w:r>
      <w:r w:rsidRPr="00130358">
        <w:tab/>
      </w:r>
      <w:r w:rsidR="00C91918" w:rsidRPr="00130358">
        <w:t xml:space="preserve">Connect the SS (node B emulator) and AWGN noise sources to the UE antenna connectors as shown </w:t>
      </w:r>
      <w:r w:rsidR="00062A7B" w:rsidRPr="00130358">
        <w:t>in 3GPP TS</w:t>
      </w:r>
      <w:r w:rsidR="00C91918" w:rsidRPr="00130358">
        <w:t xml:space="preserve"> 36.508 [7] Annex A figure A.4</w:t>
      </w:r>
      <w:r w:rsidR="0040381D" w:rsidRPr="00130358">
        <w:t>5</w:t>
      </w:r>
      <w:r w:rsidR="005A1DAF" w:rsidRPr="00130358">
        <w:t xml:space="preserve"> for UE supporting only 2Rx RF bands on all CC and Annex A, Figure A.X2 (without faders on active cells and without using neighbours) for UE supporting 4Rx RF band on any of the CC</w:t>
      </w:r>
      <w:r w:rsidR="00C91918" w:rsidRPr="00130358">
        <w:t>.</w:t>
      </w:r>
    </w:p>
    <w:p w14:paraId="63DA9756" w14:textId="77777777" w:rsidR="00C91918" w:rsidRPr="00130358" w:rsidRDefault="008A1EB3" w:rsidP="00D62538">
      <w:pPr>
        <w:pStyle w:val="B1"/>
      </w:pPr>
      <w:r w:rsidRPr="00130358">
        <w:t>2.</w:t>
      </w:r>
      <w:r w:rsidRPr="00130358">
        <w:tab/>
      </w:r>
      <w:r w:rsidR="00C91918" w:rsidRPr="00130358">
        <w:t>Propagation conditions are set according to Annex B clause B.0.</w:t>
      </w:r>
    </w:p>
    <w:p w14:paraId="53ECA917" w14:textId="77777777" w:rsidR="00C91918" w:rsidRPr="00130358" w:rsidRDefault="008A1EB3" w:rsidP="00D62538">
      <w:pPr>
        <w:pStyle w:val="B1"/>
      </w:pPr>
      <w:r w:rsidRPr="00130358">
        <w:t>3.</w:t>
      </w:r>
      <w:r w:rsidRPr="00130358">
        <w:tab/>
      </w:r>
      <w:r w:rsidR="00C91918" w:rsidRPr="00130358">
        <w:t>Message contents are defined in clause 9.12.2.4.3.</w:t>
      </w:r>
    </w:p>
    <w:p w14:paraId="391FB1F2" w14:textId="77777777" w:rsidR="00C91918" w:rsidRPr="00130358" w:rsidRDefault="00C91918" w:rsidP="00D62538">
      <w:pPr>
        <w:pStyle w:val="B1"/>
      </w:pPr>
      <w:r w:rsidRPr="00130358">
        <w:t>4.</w:t>
      </w:r>
      <w:r w:rsidR="008A1EB3" w:rsidRPr="00130358">
        <w:tab/>
      </w:r>
      <w:r w:rsidRPr="00130358">
        <w:t>Both cells in the test are in different bands. Cell 1 is the serving TDD cell and Cell 2 is the target FS3 cell. Cell 1 is the cell used for connection setup with the power levels set according to Annex C.0 and C.1 for this test.</w:t>
      </w:r>
    </w:p>
    <w:p w14:paraId="0FFA5B8C" w14:textId="77777777" w:rsidR="00C91918" w:rsidRPr="00130358" w:rsidRDefault="00C91918" w:rsidP="00D62538">
      <w:pPr>
        <w:pStyle w:val="Heading5"/>
        <w:keepNext w:val="0"/>
        <w:keepLines w:val="0"/>
      </w:pPr>
      <w:r w:rsidRPr="00130358">
        <w:t>9.12.2.4.2</w:t>
      </w:r>
      <w:r w:rsidRPr="00130358">
        <w:tab/>
        <w:t>Test procedure</w:t>
      </w:r>
    </w:p>
    <w:p w14:paraId="1296BA0B" w14:textId="77777777" w:rsidR="00C91918" w:rsidRPr="00130358" w:rsidRDefault="00C91918" w:rsidP="00D62538">
      <w:pPr>
        <w:pStyle w:val="B1"/>
      </w:pPr>
      <w:r w:rsidRPr="00130358">
        <w:t>Same as in clause 9.12.1.4.2</w:t>
      </w:r>
    </w:p>
    <w:p w14:paraId="3B6BE39B" w14:textId="77777777" w:rsidR="00C91918" w:rsidRPr="00130358" w:rsidRDefault="00C91918" w:rsidP="00D62538">
      <w:pPr>
        <w:pStyle w:val="Heading5"/>
        <w:keepNext w:val="0"/>
        <w:keepLines w:val="0"/>
      </w:pPr>
      <w:r w:rsidRPr="00130358">
        <w:t>9.12.2.4.3</w:t>
      </w:r>
      <w:r w:rsidRPr="00130358">
        <w:tab/>
        <w:t>Message contents</w:t>
      </w:r>
    </w:p>
    <w:p w14:paraId="35078036" w14:textId="77777777" w:rsidR="00C91918" w:rsidRPr="00130358" w:rsidRDefault="00C91918" w:rsidP="00D62538">
      <w:r w:rsidRPr="00130358">
        <w:t>Same as in clause 9.12.1.4.3</w:t>
      </w:r>
    </w:p>
    <w:p w14:paraId="7BCE555B" w14:textId="77777777" w:rsidR="00C91918" w:rsidRPr="00130358" w:rsidRDefault="00C91918" w:rsidP="00D62538">
      <w:pPr>
        <w:pStyle w:val="Heading4"/>
        <w:keepNext w:val="0"/>
        <w:keepLines w:val="0"/>
      </w:pPr>
      <w:r w:rsidRPr="00130358">
        <w:t>9.12.2.5</w:t>
      </w:r>
      <w:r w:rsidRPr="00130358">
        <w:tab/>
        <w:t>Test requirement</w:t>
      </w:r>
    </w:p>
    <w:p w14:paraId="35AD77AD" w14:textId="77777777" w:rsidR="00C91918" w:rsidRPr="00130358" w:rsidRDefault="00C91918" w:rsidP="00D62538">
      <w:r w:rsidRPr="00130358">
        <w:t>Table 9.12.2.5-1 defines the primary level settings including test tolerances for all tests.</w:t>
      </w:r>
    </w:p>
    <w:p w14:paraId="5AD4E5D0" w14:textId="77777777" w:rsidR="00C91918" w:rsidRPr="00130358" w:rsidRDefault="00C91918" w:rsidP="00D62538">
      <w:pPr>
        <w:pStyle w:val="TH"/>
        <w:keepNext w:val="0"/>
        <w:keepLines w:val="0"/>
      </w:pPr>
      <w:r w:rsidRPr="00130358">
        <w:t xml:space="preserve">Table 9.12.2.5-1: </w:t>
      </w:r>
      <w:r w:rsidR="0040381D" w:rsidRPr="00130358">
        <w:t>Channel occupancy</w:t>
      </w:r>
      <w:r w:rsidRPr="00130358">
        <w:t xml:space="preserve">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001"/>
        <w:gridCol w:w="1621"/>
        <w:gridCol w:w="2159"/>
        <w:gridCol w:w="723"/>
        <w:gridCol w:w="1265"/>
        <w:gridCol w:w="8"/>
      </w:tblGrid>
      <w:tr w:rsidR="00C91918" w:rsidRPr="00130358" w14:paraId="682F8A1E" w14:textId="77777777" w:rsidTr="00772922">
        <w:trPr>
          <w:cantSplit/>
          <w:tblHeader/>
          <w:jc w:val="center"/>
        </w:trPr>
        <w:tc>
          <w:tcPr>
            <w:tcW w:w="2046" w:type="pct"/>
            <w:vMerge w:val="restart"/>
            <w:vAlign w:val="center"/>
          </w:tcPr>
          <w:p w14:paraId="34813EB8" w14:textId="77777777" w:rsidR="00C91918" w:rsidRPr="00130358" w:rsidRDefault="00C91918" w:rsidP="00D62538">
            <w:pPr>
              <w:pStyle w:val="TAH"/>
              <w:keepNext w:val="0"/>
              <w:keepLines w:val="0"/>
              <w:rPr>
                <w:rFonts w:cs="Arial"/>
              </w:rPr>
            </w:pPr>
            <w:r w:rsidRPr="00130358">
              <w:rPr>
                <w:rFonts w:cs="Arial"/>
              </w:rPr>
              <w:t>Parameter</w:t>
            </w:r>
          </w:p>
        </w:tc>
        <w:tc>
          <w:tcPr>
            <w:tcW w:w="829" w:type="pct"/>
            <w:vMerge w:val="restart"/>
            <w:vAlign w:val="center"/>
          </w:tcPr>
          <w:p w14:paraId="5D4FF0BC" w14:textId="77777777" w:rsidR="00C91918" w:rsidRPr="00130358" w:rsidRDefault="00C91918" w:rsidP="00D62538">
            <w:pPr>
              <w:pStyle w:val="TAH"/>
              <w:keepNext w:val="0"/>
              <w:keepLines w:val="0"/>
              <w:rPr>
                <w:rFonts w:cs="Arial"/>
              </w:rPr>
            </w:pPr>
            <w:r w:rsidRPr="00130358">
              <w:rPr>
                <w:rFonts w:cs="Arial"/>
              </w:rPr>
              <w:t>Unit</w:t>
            </w:r>
          </w:p>
        </w:tc>
        <w:tc>
          <w:tcPr>
            <w:tcW w:w="2126" w:type="pct"/>
            <w:gridSpan w:val="4"/>
            <w:vAlign w:val="center"/>
          </w:tcPr>
          <w:p w14:paraId="5ED3389B" w14:textId="0596F6ED" w:rsidR="00C91918" w:rsidRPr="00130358" w:rsidRDefault="00C91918" w:rsidP="00D62538">
            <w:pPr>
              <w:pStyle w:val="TAH"/>
              <w:keepNext w:val="0"/>
              <w:keepLines w:val="0"/>
              <w:rPr>
                <w:rFonts w:cs="Arial"/>
              </w:rPr>
            </w:pPr>
            <w:r w:rsidRPr="00130358">
              <w:rPr>
                <w:rFonts w:cs="Arial"/>
              </w:rPr>
              <w:t>Test</w:t>
            </w:r>
            <w:r w:rsidR="00D62538" w:rsidRPr="00130358">
              <w:rPr>
                <w:rFonts w:cs="Arial"/>
              </w:rPr>
              <w:t xml:space="preserve"> </w:t>
            </w:r>
            <w:r w:rsidRPr="00130358">
              <w:rPr>
                <w:rFonts w:cs="Arial"/>
              </w:rPr>
              <w:t>1</w:t>
            </w:r>
          </w:p>
        </w:tc>
      </w:tr>
      <w:tr w:rsidR="00C91918" w:rsidRPr="00130358" w14:paraId="6FBDFF34" w14:textId="77777777" w:rsidTr="00772922">
        <w:trPr>
          <w:gridAfter w:val="1"/>
          <w:wAfter w:w="5" w:type="pct"/>
          <w:cantSplit/>
          <w:tblHeader/>
          <w:jc w:val="center"/>
        </w:trPr>
        <w:tc>
          <w:tcPr>
            <w:tcW w:w="2046" w:type="pct"/>
            <w:vMerge/>
            <w:vAlign w:val="center"/>
          </w:tcPr>
          <w:p w14:paraId="02D28BC0" w14:textId="77777777" w:rsidR="00C91918" w:rsidRPr="00130358" w:rsidRDefault="00C91918" w:rsidP="00D62538">
            <w:pPr>
              <w:pStyle w:val="TAH"/>
              <w:keepNext w:val="0"/>
              <w:keepLines w:val="0"/>
              <w:rPr>
                <w:rFonts w:cs="Arial"/>
              </w:rPr>
            </w:pPr>
          </w:p>
        </w:tc>
        <w:tc>
          <w:tcPr>
            <w:tcW w:w="829" w:type="pct"/>
            <w:vMerge/>
            <w:vAlign w:val="center"/>
          </w:tcPr>
          <w:p w14:paraId="6247F8F9" w14:textId="77777777" w:rsidR="00C91918" w:rsidRPr="00130358" w:rsidRDefault="00C91918" w:rsidP="00D62538">
            <w:pPr>
              <w:pStyle w:val="TAH"/>
              <w:keepNext w:val="0"/>
              <w:keepLines w:val="0"/>
              <w:rPr>
                <w:rFonts w:cs="Arial"/>
              </w:rPr>
            </w:pPr>
          </w:p>
        </w:tc>
        <w:tc>
          <w:tcPr>
            <w:tcW w:w="1104" w:type="pct"/>
            <w:vAlign w:val="center"/>
          </w:tcPr>
          <w:p w14:paraId="7E275973" w14:textId="054F1612"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1017" w:type="pct"/>
            <w:gridSpan w:val="2"/>
            <w:vAlign w:val="center"/>
          </w:tcPr>
          <w:p w14:paraId="469F7E53" w14:textId="2F28B5C2" w:rsidR="00C91918" w:rsidRPr="00130358" w:rsidRDefault="00C91918"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2</w:t>
            </w:r>
          </w:p>
        </w:tc>
      </w:tr>
      <w:tr w:rsidR="00C91918" w:rsidRPr="00130358" w14:paraId="6DD16083" w14:textId="77777777" w:rsidTr="00772922">
        <w:trPr>
          <w:jc w:val="center"/>
        </w:trPr>
        <w:tc>
          <w:tcPr>
            <w:tcW w:w="2046" w:type="pct"/>
            <w:vAlign w:val="center"/>
          </w:tcPr>
          <w:p w14:paraId="66F471EA" w14:textId="6047480F" w:rsidR="00C91918" w:rsidRPr="00130358" w:rsidRDefault="00C91918"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29" w:type="pct"/>
            <w:vAlign w:val="center"/>
          </w:tcPr>
          <w:p w14:paraId="4AC2F9F2" w14:textId="77777777" w:rsidR="00C91918" w:rsidRPr="00130358" w:rsidRDefault="00C91918" w:rsidP="00D62538">
            <w:pPr>
              <w:pStyle w:val="TAL"/>
              <w:keepNext w:val="0"/>
              <w:keepLines w:val="0"/>
              <w:jc w:val="center"/>
              <w:rPr>
                <w:rFonts w:cs="Arial"/>
              </w:rPr>
            </w:pPr>
          </w:p>
        </w:tc>
        <w:tc>
          <w:tcPr>
            <w:tcW w:w="1104" w:type="pct"/>
            <w:vAlign w:val="center"/>
          </w:tcPr>
          <w:p w14:paraId="34FB8DE2" w14:textId="77777777" w:rsidR="00C91918" w:rsidRPr="00130358" w:rsidRDefault="00C91918" w:rsidP="00D62538">
            <w:pPr>
              <w:pStyle w:val="TAL"/>
              <w:keepNext w:val="0"/>
              <w:keepLines w:val="0"/>
              <w:jc w:val="center"/>
              <w:rPr>
                <w:rFonts w:cs="Arial"/>
              </w:rPr>
            </w:pPr>
            <w:r w:rsidRPr="00130358">
              <w:rPr>
                <w:rFonts w:cs="Arial"/>
              </w:rPr>
              <w:t>1</w:t>
            </w:r>
          </w:p>
        </w:tc>
        <w:tc>
          <w:tcPr>
            <w:tcW w:w="1022" w:type="pct"/>
            <w:gridSpan w:val="3"/>
            <w:vAlign w:val="center"/>
          </w:tcPr>
          <w:p w14:paraId="317EF031" w14:textId="77777777" w:rsidR="00C91918" w:rsidRPr="00130358" w:rsidRDefault="00C91918" w:rsidP="00D62538">
            <w:pPr>
              <w:pStyle w:val="TAL"/>
              <w:keepNext w:val="0"/>
              <w:keepLines w:val="0"/>
              <w:jc w:val="center"/>
              <w:rPr>
                <w:rFonts w:cs="Arial"/>
              </w:rPr>
            </w:pPr>
            <w:r w:rsidRPr="00130358">
              <w:rPr>
                <w:rFonts w:cs="Arial"/>
              </w:rPr>
              <w:t>2</w:t>
            </w:r>
          </w:p>
        </w:tc>
      </w:tr>
      <w:tr w:rsidR="00C91918" w:rsidRPr="00130358" w14:paraId="71B9ECEB" w14:textId="77777777" w:rsidTr="00772922">
        <w:trPr>
          <w:jc w:val="center"/>
        </w:trPr>
        <w:tc>
          <w:tcPr>
            <w:tcW w:w="2046" w:type="pct"/>
            <w:vAlign w:val="center"/>
          </w:tcPr>
          <w:p w14:paraId="14708431" w14:textId="77777777" w:rsidR="00C91918" w:rsidRPr="00130358" w:rsidRDefault="00C91918" w:rsidP="00D62538">
            <w:pPr>
              <w:pStyle w:val="TAL"/>
              <w:keepNext w:val="0"/>
              <w:keepLines w:val="0"/>
              <w:rPr>
                <w:rFonts w:cs="Arial"/>
              </w:rPr>
            </w:pPr>
            <w:proofErr w:type="spellStart"/>
            <w:r w:rsidRPr="00130358">
              <w:rPr>
                <w:rFonts w:cs="Arial"/>
              </w:rPr>
              <w:t>BW</w:t>
            </w:r>
            <w:r w:rsidRPr="00130358">
              <w:rPr>
                <w:rFonts w:cs="Arial"/>
                <w:vertAlign w:val="subscript"/>
              </w:rPr>
              <w:t>channel</w:t>
            </w:r>
            <w:proofErr w:type="spellEnd"/>
          </w:p>
        </w:tc>
        <w:tc>
          <w:tcPr>
            <w:tcW w:w="829" w:type="pct"/>
            <w:vAlign w:val="center"/>
          </w:tcPr>
          <w:p w14:paraId="3B8C165B" w14:textId="77777777" w:rsidR="00C91918" w:rsidRPr="00130358" w:rsidRDefault="00C91918" w:rsidP="00D62538">
            <w:pPr>
              <w:pStyle w:val="TAL"/>
              <w:keepNext w:val="0"/>
              <w:keepLines w:val="0"/>
              <w:jc w:val="center"/>
              <w:rPr>
                <w:rFonts w:cs="Arial"/>
              </w:rPr>
            </w:pPr>
            <w:r w:rsidRPr="00130358">
              <w:rPr>
                <w:rFonts w:cs="Arial"/>
              </w:rPr>
              <w:t>MHz</w:t>
            </w:r>
          </w:p>
        </w:tc>
        <w:tc>
          <w:tcPr>
            <w:tcW w:w="1104" w:type="pct"/>
            <w:vAlign w:val="center"/>
          </w:tcPr>
          <w:p w14:paraId="084270A3" w14:textId="77777777" w:rsidR="00C91918" w:rsidRPr="00130358" w:rsidRDefault="00C91918" w:rsidP="00D62538">
            <w:pPr>
              <w:pStyle w:val="TAL"/>
              <w:keepNext w:val="0"/>
              <w:keepLines w:val="0"/>
              <w:jc w:val="center"/>
              <w:rPr>
                <w:rFonts w:cs="Arial"/>
              </w:rPr>
            </w:pPr>
            <w:r w:rsidRPr="00130358">
              <w:rPr>
                <w:rFonts w:cs="Arial"/>
              </w:rPr>
              <w:t>5</w:t>
            </w:r>
          </w:p>
          <w:p w14:paraId="77E7CCF1" w14:textId="77777777" w:rsidR="00C91918" w:rsidRPr="00130358" w:rsidRDefault="00C91918" w:rsidP="00D62538">
            <w:pPr>
              <w:pStyle w:val="TAL"/>
              <w:keepNext w:val="0"/>
              <w:keepLines w:val="0"/>
              <w:jc w:val="center"/>
              <w:rPr>
                <w:rFonts w:cs="Arial"/>
              </w:rPr>
            </w:pPr>
            <w:r w:rsidRPr="00130358">
              <w:rPr>
                <w:rFonts w:cs="Arial"/>
              </w:rPr>
              <w:t>10</w:t>
            </w:r>
          </w:p>
          <w:p w14:paraId="12AE2E71" w14:textId="77777777" w:rsidR="00C91918" w:rsidRPr="00130358" w:rsidRDefault="00C91918" w:rsidP="00D62538">
            <w:pPr>
              <w:pStyle w:val="TAL"/>
              <w:keepNext w:val="0"/>
              <w:keepLines w:val="0"/>
              <w:jc w:val="center"/>
              <w:rPr>
                <w:rFonts w:cs="Arial"/>
              </w:rPr>
            </w:pPr>
            <w:r w:rsidRPr="00130358">
              <w:rPr>
                <w:rFonts w:cs="Arial"/>
              </w:rPr>
              <w:t>20</w:t>
            </w:r>
          </w:p>
        </w:tc>
        <w:tc>
          <w:tcPr>
            <w:tcW w:w="1022" w:type="pct"/>
            <w:gridSpan w:val="3"/>
            <w:vAlign w:val="center"/>
          </w:tcPr>
          <w:p w14:paraId="3F386650" w14:textId="77777777" w:rsidR="00C91918" w:rsidRPr="00130358" w:rsidRDefault="00C91918" w:rsidP="00D62538">
            <w:pPr>
              <w:pStyle w:val="TAL"/>
              <w:keepNext w:val="0"/>
              <w:keepLines w:val="0"/>
              <w:jc w:val="center"/>
              <w:rPr>
                <w:rFonts w:cs="Arial"/>
              </w:rPr>
            </w:pPr>
            <w:r w:rsidRPr="00130358">
              <w:rPr>
                <w:rFonts w:cs="Arial"/>
              </w:rPr>
              <w:t>20</w:t>
            </w:r>
          </w:p>
        </w:tc>
      </w:tr>
      <w:tr w:rsidR="00C91918" w:rsidRPr="00130358" w14:paraId="2C9ACA0E" w14:textId="77777777" w:rsidTr="00772922">
        <w:trPr>
          <w:jc w:val="center"/>
        </w:trPr>
        <w:tc>
          <w:tcPr>
            <w:tcW w:w="2046" w:type="pct"/>
            <w:vAlign w:val="center"/>
          </w:tcPr>
          <w:p w14:paraId="04C2D5C2" w14:textId="5EDBA066" w:rsidR="00C91918" w:rsidRPr="00130358" w:rsidRDefault="00C91918" w:rsidP="00D62538">
            <w:pPr>
              <w:pStyle w:val="TAL"/>
              <w:keepNext w:val="0"/>
              <w:keepLines w:val="0"/>
              <w:rPr>
                <w:rFonts w:cs="Arial"/>
              </w:rPr>
            </w:pPr>
            <w:r w:rsidRPr="00130358">
              <w:rPr>
                <w:rFonts w:cs="Arial"/>
              </w:rPr>
              <w:t>Listen</w:t>
            </w:r>
            <w:r w:rsidR="00D62538" w:rsidRPr="00130358">
              <w:rPr>
                <w:rFonts w:cs="Arial"/>
              </w:rPr>
              <w:t xml:space="preserve"> </w:t>
            </w:r>
            <w:r w:rsidRPr="00130358">
              <w:rPr>
                <w:rFonts w:cs="Arial"/>
              </w:rPr>
              <w:t>before</w:t>
            </w:r>
            <w:r w:rsidR="00D62538" w:rsidRPr="00130358">
              <w:rPr>
                <w:rFonts w:cs="Arial"/>
              </w:rPr>
              <w:t xml:space="preserve"> </w:t>
            </w:r>
            <w:r w:rsidRPr="00130358">
              <w:rPr>
                <w:rFonts w:cs="Arial"/>
              </w:rPr>
              <w:t>talk</w:t>
            </w:r>
            <w:r w:rsidR="00D62538" w:rsidRPr="00130358">
              <w:rPr>
                <w:rFonts w:cs="Arial"/>
              </w:rPr>
              <w:t xml:space="preserve"> </w:t>
            </w:r>
            <w:r w:rsidRPr="00130358">
              <w:rPr>
                <w:rFonts w:cs="Arial"/>
              </w:rPr>
              <w:t>model</w:t>
            </w:r>
          </w:p>
        </w:tc>
        <w:tc>
          <w:tcPr>
            <w:tcW w:w="829" w:type="pct"/>
            <w:vAlign w:val="center"/>
          </w:tcPr>
          <w:p w14:paraId="418F139F" w14:textId="77777777" w:rsidR="00C91918" w:rsidRPr="00130358" w:rsidRDefault="00C91918" w:rsidP="00D62538">
            <w:pPr>
              <w:pStyle w:val="TAL"/>
              <w:keepNext w:val="0"/>
              <w:keepLines w:val="0"/>
              <w:jc w:val="center"/>
              <w:rPr>
                <w:rFonts w:cs="Arial"/>
              </w:rPr>
            </w:pPr>
          </w:p>
        </w:tc>
        <w:tc>
          <w:tcPr>
            <w:tcW w:w="1104" w:type="pct"/>
            <w:vAlign w:val="center"/>
          </w:tcPr>
          <w:p w14:paraId="28F091AE" w14:textId="21321ACC"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applicable</w:t>
            </w:r>
          </w:p>
        </w:tc>
        <w:tc>
          <w:tcPr>
            <w:tcW w:w="1022" w:type="pct"/>
            <w:gridSpan w:val="3"/>
            <w:vAlign w:val="center"/>
          </w:tcPr>
          <w:p w14:paraId="30118EAA" w14:textId="5B2E7551" w:rsidR="00C91918" w:rsidRPr="00130358" w:rsidRDefault="00C91918" w:rsidP="00D62538">
            <w:pPr>
              <w:pStyle w:val="TAL"/>
              <w:keepNext w:val="0"/>
              <w:keepLines w:val="0"/>
              <w:jc w:val="center"/>
              <w:rPr>
                <w:rFonts w:cs="Arial"/>
              </w:rPr>
            </w:pPr>
            <w:r w:rsidRPr="00130358">
              <w:rPr>
                <w:rFonts w:cs="Arial"/>
              </w:rPr>
              <w:t>Not</w:t>
            </w:r>
            <w:r w:rsidR="00D62538" w:rsidRPr="00130358">
              <w:rPr>
                <w:rFonts w:cs="Arial"/>
              </w:rPr>
              <w:t xml:space="preserve"> </w:t>
            </w:r>
            <w:r w:rsidRPr="00130358">
              <w:rPr>
                <w:rFonts w:cs="Arial"/>
              </w:rPr>
              <w:t>used</w:t>
            </w:r>
          </w:p>
        </w:tc>
      </w:tr>
      <w:tr w:rsidR="00C91918" w:rsidRPr="00130358" w14:paraId="4FE76543" w14:textId="77777777" w:rsidTr="00772922">
        <w:trPr>
          <w:jc w:val="center"/>
        </w:trPr>
        <w:tc>
          <w:tcPr>
            <w:tcW w:w="2046" w:type="pct"/>
            <w:tcBorders>
              <w:top w:val="single" w:sz="4" w:space="0" w:color="auto"/>
              <w:left w:val="single" w:sz="4" w:space="0" w:color="auto"/>
              <w:bottom w:val="single" w:sz="4" w:space="0" w:color="auto"/>
              <w:right w:val="single" w:sz="4" w:space="0" w:color="auto"/>
            </w:tcBorders>
            <w:vAlign w:val="center"/>
          </w:tcPr>
          <w:p w14:paraId="49463AB3" w14:textId="58853D83" w:rsidR="00C91918" w:rsidRPr="00130358" w:rsidRDefault="00C91918" w:rsidP="00D62538">
            <w:pPr>
              <w:pStyle w:val="TAL"/>
              <w:keepNext w:val="0"/>
              <w:keepLines w:val="0"/>
              <w:rPr>
                <w:rFonts w:cs="Arial"/>
              </w:rPr>
            </w:pPr>
            <w:r w:rsidRPr="00130358">
              <w:rPr>
                <w:rFonts w:cs="Arial"/>
              </w:rPr>
              <w:t>Measurement</w:t>
            </w:r>
            <w:r w:rsidR="00D62538" w:rsidRPr="00130358">
              <w:rPr>
                <w:rFonts w:cs="Arial"/>
              </w:rPr>
              <w:t xml:space="preserve"> </w:t>
            </w:r>
            <w:r w:rsidRPr="00130358">
              <w:rPr>
                <w:rFonts w:cs="Arial"/>
              </w:rPr>
              <w:t>bandwidth</w:t>
            </w:r>
          </w:p>
        </w:tc>
        <w:tc>
          <w:tcPr>
            <w:tcW w:w="829" w:type="pct"/>
            <w:tcBorders>
              <w:top w:val="single" w:sz="4" w:space="0" w:color="auto"/>
              <w:left w:val="single" w:sz="4" w:space="0" w:color="auto"/>
              <w:bottom w:val="single" w:sz="4" w:space="0" w:color="auto"/>
              <w:right w:val="single" w:sz="4" w:space="0" w:color="auto"/>
            </w:tcBorders>
            <w:vAlign w:val="center"/>
          </w:tcPr>
          <w:p w14:paraId="2646C709" w14:textId="77777777" w:rsidR="00C91918" w:rsidRPr="00130358" w:rsidRDefault="00000000" w:rsidP="00D62538">
            <w:pPr>
              <w:pStyle w:val="TAL"/>
              <w:keepNext w:val="0"/>
              <w:keepLines w:val="0"/>
              <w:jc w:val="center"/>
              <w:rPr>
                <w:rFonts w:cs="Arial"/>
              </w:rPr>
            </w:pPr>
            <w:r>
              <w:rPr>
                <w:rFonts w:cs="Arial"/>
              </w:rPr>
              <w:pict w14:anchorId="39C3B179">
                <v:shape id="_x0000_i1122" type="#_x0000_t75" style="width:24pt;height:17.25pt">
                  <v:imagedata r:id="rId56" o:title=""/>
                </v:shape>
              </w:pict>
            </w:r>
          </w:p>
        </w:tc>
        <w:tc>
          <w:tcPr>
            <w:tcW w:w="2126" w:type="pct"/>
            <w:gridSpan w:val="4"/>
            <w:tcBorders>
              <w:top w:val="single" w:sz="4" w:space="0" w:color="auto"/>
              <w:left w:val="single" w:sz="4" w:space="0" w:color="auto"/>
              <w:bottom w:val="single" w:sz="4" w:space="0" w:color="auto"/>
              <w:right w:val="single" w:sz="4" w:space="0" w:color="auto"/>
            </w:tcBorders>
            <w:vAlign w:val="center"/>
          </w:tcPr>
          <w:p w14:paraId="044E6E3A" w14:textId="77777777" w:rsidR="00C91918" w:rsidRPr="00130358" w:rsidRDefault="00C91918" w:rsidP="00D62538">
            <w:pPr>
              <w:pStyle w:val="TAL"/>
              <w:keepNext w:val="0"/>
              <w:keepLines w:val="0"/>
              <w:jc w:val="center"/>
              <w:rPr>
                <w:rFonts w:cs="Arial"/>
              </w:rPr>
            </w:pPr>
            <w:r w:rsidRPr="00130358">
              <w:rPr>
                <w:rFonts w:cs="Arial"/>
              </w:rPr>
              <w:t>6</w:t>
            </w:r>
          </w:p>
        </w:tc>
      </w:tr>
      <w:tr w:rsidR="00C91918" w:rsidRPr="00130358" w14:paraId="6C9D66E4" w14:textId="77777777" w:rsidTr="00772922">
        <w:trPr>
          <w:jc w:val="center"/>
        </w:trPr>
        <w:tc>
          <w:tcPr>
            <w:tcW w:w="2046" w:type="pct"/>
            <w:vAlign w:val="center"/>
          </w:tcPr>
          <w:p w14:paraId="7B248C09" w14:textId="5737136E" w:rsidR="00C91918" w:rsidRPr="00130358" w:rsidRDefault="00C91918"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A.1</w:t>
            </w:r>
          </w:p>
        </w:tc>
        <w:tc>
          <w:tcPr>
            <w:tcW w:w="829" w:type="pct"/>
            <w:vAlign w:val="center"/>
          </w:tcPr>
          <w:p w14:paraId="441D2729" w14:textId="77777777" w:rsidR="00C91918" w:rsidRPr="00130358" w:rsidRDefault="00C91918" w:rsidP="00D62538">
            <w:pPr>
              <w:pStyle w:val="TAL"/>
              <w:keepNext w:val="0"/>
              <w:keepLines w:val="0"/>
              <w:jc w:val="center"/>
              <w:rPr>
                <w:rFonts w:cs="Arial"/>
              </w:rPr>
            </w:pPr>
          </w:p>
        </w:tc>
        <w:tc>
          <w:tcPr>
            <w:tcW w:w="1104" w:type="pct"/>
            <w:vAlign w:val="center"/>
          </w:tcPr>
          <w:p w14:paraId="2D742D55" w14:textId="19730FCF" w:rsidR="00C91918" w:rsidRPr="00130358" w:rsidRDefault="00C91918"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R.4</w:t>
            </w:r>
            <w:r w:rsidR="00D62538" w:rsidRPr="00130358">
              <w:rPr>
                <w:rFonts w:cs="Arial"/>
              </w:rPr>
              <w:t xml:space="preserve"> </w:t>
            </w:r>
            <w:r w:rsidRPr="00130358">
              <w:rPr>
                <w:rFonts w:cs="Arial"/>
              </w:rPr>
              <w:t>TDD</w:t>
            </w:r>
          </w:p>
          <w:p w14:paraId="5CFBDCC2" w14:textId="2078EA55" w:rsidR="00C91918" w:rsidRPr="00130358" w:rsidRDefault="00C91918"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R.0</w:t>
            </w:r>
            <w:r w:rsidR="00D62538" w:rsidRPr="00130358">
              <w:rPr>
                <w:rFonts w:cs="Arial"/>
              </w:rPr>
              <w:t xml:space="preserve"> </w:t>
            </w:r>
            <w:r w:rsidRPr="00130358">
              <w:rPr>
                <w:rFonts w:cs="Arial"/>
              </w:rPr>
              <w:t>TDD</w:t>
            </w:r>
          </w:p>
          <w:p w14:paraId="4550F83C" w14:textId="7D4D467D" w:rsidR="00C91918" w:rsidRPr="00130358" w:rsidRDefault="00C91918" w:rsidP="00D62538">
            <w:pPr>
              <w:pStyle w:val="TAL"/>
              <w:keepNext w:val="0"/>
              <w:keepLines w:val="0"/>
              <w:jc w:val="center"/>
              <w:rPr>
                <w:rFonts w:cs="Arial"/>
                <w:szCs w:val="16"/>
              </w:rPr>
            </w:pPr>
            <w:r w:rsidRPr="00130358">
              <w:rPr>
                <w:rFonts w:cs="Arial"/>
              </w:rPr>
              <w:t>20MHz:</w:t>
            </w:r>
            <w:r w:rsidR="00D62538" w:rsidRPr="00130358">
              <w:rPr>
                <w:rFonts w:cs="Arial"/>
              </w:rPr>
              <w:t xml:space="preserve"> </w:t>
            </w:r>
            <w:r w:rsidRPr="00130358">
              <w:rPr>
                <w:rFonts w:cs="Arial"/>
              </w:rPr>
              <w:t>R.3</w:t>
            </w:r>
            <w:r w:rsidR="00D62538" w:rsidRPr="00130358">
              <w:rPr>
                <w:rFonts w:cs="Arial"/>
              </w:rPr>
              <w:t xml:space="preserve"> </w:t>
            </w:r>
            <w:r w:rsidRPr="00130358">
              <w:rPr>
                <w:rFonts w:cs="Arial"/>
              </w:rPr>
              <w:t>TDD</w:t>
            </w:r>
          </w:p>
        </w:tc>
        <w:tc>
          <w:tcPr>
            <w:tcW w:w="1022" w:type="pct"/>
            <w:gridSpan w:val="3"/>
            <w:vAlign w:val="center"/>
          </w:tcPr>
          <w:p w14:paraId="4E4FF601"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37FF7FDE" w14:textId="77777777" w:rsidTr="00772922">
        <w:trPr>
          <w:jc w:val="center"/>
        </w:trPr>
        <w:tc>
          <w:tcPr>
            <w:tcW w:w="2046" w:type="pct"/>
            <w:vAlign w:val="center"/>
          </w:tcPr>
          <w:p w14:paraId="6D81338F" w14:textId="29C4289D" w:rsidR="00C91918" w:rsidRPr="00130358" w:rsidRDefault="00C91918"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A.2</w:t>
            </w:r>
          </w:p>
        </w:tc>
        <w:tc>
          <w:tcPr>
            <w:tcW w:w="829" w:type="pct"/>
            <w:vAlign w:val="center"/>
          </w:tcPr>
          <w:p w14:paraId="10A3E32C" w14:textId="77777777" w:rsidR="00C91918" w:rsidRPr="00130358" w:rsidRDefault="00C91918" w:rsidP="00D62538">
            <w:pPr>
              <w:pStyle w:val="TAL"/>
              <w:keepNext w:val="0"/>
              <w:keepLines w:val="0"/>
              <w:jc w:val="center"/>
              <w:rPr>
                <w:rFonts w:cs="Arial"/>
              </w:rPr>
            </w:pPr>
          </w:p>
        </w:tc>
        <w:tc>
          <w:tcPr>
            <w:tcW w:w="1104" w:type="pct"/>
            <w:vAlign w:val="center"/>
          </w:tcPr>
          <w:p w14:paraId="7A4EC9F3" w14:textId="4D4D1B59" w:rsidR="00C91918" w:rsidRPr="00130358" w:rsidRDefault="00C91918" w:rsidP="00D62538">
            <w:pPr>
              <w:pStyle w:val="TAL"/>
              <w:keepNext w:val="0"/>
              <w:keepLines w:val="0"/>
              <w:jc w:val="center"/>
              <w:rPr>
                <w:rFonts w:cs="Arial"/>
              </w:rPr>
            </w:pPr>
            <w:r w:rsidRPr="00130358">
              <w:rPr>
                <w:rFonts w:cs="Arial"/>
              </w:rPr>
              <w:t>5MHz:</w:t>
            </w:r>
            <w:r w:rsidR="00D62538" w:rsidRPr="00130358">
              <w:rPr>
                <w:rFonts w:cs="Arial"/>
              </w:rPr>
              <w:t xml:space="preserve"> </w:t>
            </w:r>
            <w:r w:rsidRPr="00130358">
              <w:rPr>
                <w:rFonts w:cs="Arial"/>
              </w:rPr>
              <w:t>R.11</w:t>
            </w:r>
            <w:r w:rsidR="00D62538" w:rsidRPr="00130358">
              <w:rPr>
                <w:rFonts w:cs="Arial"/>
              </w:rPr>
              <w:t xml:space="preserve"> </w:t>
            </w:r>
            <w:r w:rsidRPr="00130358">
              <w:rPr>
                <w:rFonts w:cs="Arial"/>
              </w:rPr>
              <w:t>TDD</w:t>
            </w:r>
          </w:p>
          <w:p w14:paraId="3BA66D9B" w14:textId="209F6FC6" w:rsidR="00C91918" w:rsidRPr="00130358" w:rsidRDefault="00C91918" w:rsidP="00D62538">
            <w:pPr>
              <w:pStyle w:val="TAL"/>
              <w:keepNext w:val="0"/>
              <w:keepLines w:val="0"/>
              <w:jc w:val="center"/>
              <w:rPr>
                <w:rFonts w:cs="Arial"/>
              </w:rPr>
            </w:pPr>
            <w:r w:rsidRPr="00130358">
              <w:rPr>
                <w:rFonts w:cs="Arial"/>
              </w:rPr>
              <w:t>10MHz:</w:t>
            </w:r>
            <w:r w:rsidR="00D62538" w:rsidRPr="00130358">
              <w:rPr>
                <w:rFonts w:cs="Arial"/>
              </w:rPr>
              <w:t xml:space="preserve"> </w:t>
            </w:r>
            <w:r w:rsidRPr="00130358">
              <w:rPr>
                <w:rFonts w:cs="Arial"/>
              </w:rPr>
              <w:t>R.6</w:t>
            </w:r>
            <w:r w:rsidR="00D62538" w:rsidRPr="00130358">
              <w:rPr>
                <w:rFonts w:cs="Arial"/>
              </w:rPr>
              <w:t xml:space="preserve"> </w:t>
            </w:r>
            <w:r w:rsidRPr="00130358">
              <w:rPr>
                <w:rFonts w:cs="Arial"/>
              </w:rPr>
              <w:t>TDD</w:t>
            </w:r>
          </w:p>
          <w:p w14:paraId="7AC7B6BC" w14:textId="5EBC6203" w:rsidR="00C91918" w:rsidRPr="00130358" w:rsidRDefault="00C91918" w:rsidP="00D62538">
            <w:pPr>
              <w:pStyle w:val="TAL"/>
              <w:keepNext w:val="0"/>
              <w:keepLines w:val="0"/>
              <w:jc w:val="center"/>
              <w:rPr>
                <w:rFonts w:cs="Arial"/>
              </w:rPr>
            </w:pPr>
            <w:r w:rsidRPr="00130358">
              <w:rPr>
                <w:rFonts w:cs="Arial"/>
              </w:rPr>
              <w:t>20MHz:</w:t>
            </w:r>
            <w:r w:rsidR="00D62538" w:rsidRPr="00130358">
              <w:rPr>
                <w:rFonts w:cs="Arial"/>
              </w:rPr>
              <w:t xml:space="preserve"> </w:t>
            </w:r>
            <w:r w:rsidRPr="00130358">
              <w:rPr>
                <w:rFonts w:cs="Arial"/>
              </w:rPr>
              <w:t>R.10</w:t>
            </w:r>
            <w:r w:rsidR="00D62538" w:rsidRPr="00130358">
              <w:rPr>
                <w:rFonts w:cs="Arial"/>
              </w:rPr>
              <w:t xml:space="preserve"> </w:t>
            </w:r>
            <w:r w:rsidRPr="00130358">
              <w:rPr>
                <w:rFonts w:cs="Arial"/>
              </w:rPr>
              <w:t>TDD</w:t>
            </w:r>
          </w:p>
        </w:tc>
        <w:tc>
          <w:tcPr>
            <w:tcW w:w="1022" w:type="pct"/>
            <w:gridSpan w:val="3"/>
            <w:vAlign w:val="center"/>
          </w:tcPr>
          <w:p w14:paraId="5ABA4BEC" w14:textId="77777777" w:rsidR="00C91918" w:rsidRPr="00130358" w:rsidRDefault="00C91918" w:rsidP="00D62538">
            <w:pPr>
              <w:pStyle w:val="TAL"/>
              <w:keepNext w:val="0"/>
              <w:keepLines w:val="0"/>
              <w:jc w:val="center"/>
              <w:rPr>
                <w:rFonts w:cs="Arial"/>
              </w:rPr>
            </w:pPr>
            <w:r w:rsidRPr="00130358">
              <w:rPr>
                <w:rFonts w:cs="Arial"/>
              </w:rPr>
              <w:t>R0.FS3</w:t>
            </w:r>
          </w:p>
        </w:tc>
      </w:tr>
      <w:tr w:rsidR="00C91918" w:rsidRPr="00130358" w14:paraId="779406ED" w14:textId="77777777" w:rsidTr="00772922">
        <w:trPr>
          <w:jc w:val="center"/>
        </w:trPr>
        <w:tc>
          <w:tcPr>
            <w:tcW w:w="2046" w:type="pct"/>
            <w:vAlign w:val="center"/>
          </w:tcPr>
          <w:p w14:paraId="5FD92709" w14:textId="267D85CD" w:rsidR="00C91918" w:rsidRPr="00130358" w:rsidRDefault="00C91918" w:rsidP="000835DA">
            <w:pPr>
              <w:pStyle w:val="TAL"/>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0040381D" w:rsidRPr="00130358">
              <w:rPr>
                <w:rFonts w:cs="Arial"/>
              </w:rPr>
              <w:t>D.2</w:t>
            </w:r>
            <w:r w:rsidR="00D62538" w:rsidRPr="00130358">
              <w:rPr>
                <w:rFonts w:cs="Arial"/>
              </w:rPr>
              <w:t xml:space="preserve"> </w:t>
            </w:r>
            <w:r w:rsidR="0040381D" w:rsidRPr="00130358">
              <w:rPr>
                <w:rFonts w:cs="Arial"/>
              </w:rPr>
              <w:t>and</w:t>
            </w:r>
            <w:r w:rsidR="00D62538" w:rsidRPr="00130358">
              <w:rPr>
                <w:rFonts w:cs="Arial"/>
              </w:rPr>
              <w:t xml:space="preserve"> </w:t>
            </w:r>
            <w:r w:rsidR="0040381D" w:rsidRPr="00130358">
              <w:rPr>
                <w:rFonts w:cs="Arial"/>
              </w:rPr>
              <w:t>D.1</w:t>
            </w:r>
          </w:p>
        </w:tc>
        <w:tc>
          <w:tcPr>
            <w:tcW w:w="829" w:type="pct"/>
            <w:vAlign w:val="center"/>
          </w:tcPr>
          <w:p w14:paraId="28BB77BC" w14:textId="77777777" w:rsidR="00C91918" w:rsidRPr="00130358" w:rsidRDefault="00C91918" w:rsidP="000835DA">
            <w:pPr>
              <w:pStyle w:val="TAL"/>
              <w:keepLines w:val="0"/>
              <w:jc w:val="center"/>
              <w:rPr>
                <w:rFonts w:cs="Arial"/>
              </w:rPr>
            </w:pPr>
          </w:p>
        </w:tc>
        <w:tc>
          <w:tcPr>
            <w:tcW w:w="1104" w:type="pct"/>
            <w:vAlign w:val="center"/>
          </w:tcPr>
          <w:p w14:paraId="3AED3D9D" w14:textId="0AD6E8DE" w:rsidR="00C91918" w:rsidRPr="00130358" w:rsidRDefault="00C91918" w:rsidP="000835DA">
            <w:pPr>
              <w:pStyle w:val="TAL"/>
              <w:keepLines w:val="0"/>
              <w:jc w:val="center"/>
              <w:rPr>
                <w:rFonts w:cs="Arial"/>
              </w:rPr>
            </w:pPr>
            <w:r w:rsidRPr="00130358">
              <w:rPr>
                <w:rFonts w:cs="Arial"/>
              </w:rPr>
              <w:t>5MHz:</w:t>
            </w:r>
            <w:r w:rsidR="00D62538" w:rsidRPr="00130358">
              <w:rPr>
                <w:rFonts w:cs="Arial"/>
              </w:rPr>
              <w:t xml:space="preserve"> </w:t>
            </w:r>
            <w:r w:rsidRPr="00130358">
              <w:rPr>
                <w:rFonts w:cs="Arial"/>
              </w:rPr>
              <w:t>OP.9</w:t>
            </w:r>
            <w:r w:rsidR="00D62538" w:rsidRPr="00130358">
              <w:rPr>
                <w:rFonts w:cs="Arial"/>
              </w:rPr>
              <w:t xml:space="preserve"> </w:t>
            </w:r>
            <w:r w:rsidRPr="00130358">
              <w:rPr>
                <w:rFonts w:cs="Arial"/>
              </w:rPr>
              <w:t>TDD</w:t>
            </w:r>
          </w:p>
          <w:p w14:paraId="3A619377" w14:textId="2A577D4C" w:rsidR="00C91918" w:rsidRPr="00130358" w:rsidRDefault="00C91918" w:rsidP="000835DA">
            <w:pPr>
              <w:pStyle w:val="TAL"/>
              <w:keepLines w:val="0"/>
              <w:jc w:val="center"/>
              <w:rPr>
                <w:rFonts w:cs="Arial"/>
              </w:rPr>
            </w:pPr>
            <w:r w:rsidRPr="00130358">
              <w:rPr>
                <w:rFonts w:cs="Arial"/>
              </w:rPr>
              <w:t>10MHz:</w:t>
            </w:r>
            <w:r w:rsidR="00D62538" w:rsidRPr="00130358">
              <w:rPr>
                <w:rFonts w:cs="Arial"/>
              </w:rPr>
              <w:t xml:space="preserve"> </w:t>
            </w:r>
            <w:r w:rsidRPr="00130358">
              <w:rPr>
                <w:rFonts w:cs="Arial"/>
              </w:rPr>
              <w:t>OP.1</w:t>
            </w:r>
            <w:r w:rsidR="00D62538" w:rsidRPr="00130358">
              <w:rPr>
                <w:rFonts w:cs="Arial"/>
              </w:rPr>
              <w:t xml:space="preserve"> </w:t>
            </w:r>
            <w:r w:rsidRPr="00130358">
              <w:rPr>
                <w:rFonts w:cs="Arial"/>
              </w:rPr>
              <w:t>TDD</w:t>
            </w:r>
          </w:p>
          <w:p w14:paraId="4C63177E" w14:textId="2223034B" w:rsidR="00C91918" w:rsidRPr="00130358" w:rsidRDefault="00C91918" w:rsidP="000835DA">
            <w:pPr>
              <w:pStyle w:val="TAL"/>
              <w:keepLines w:val="0"/>
              <w:jc w:val="center"/>
              <w:rPr>
                <w:rFonts w:cs="Arial"/>
              </w:rPr>
            </w:pPr>
            <w:r w:rsidRPr="00130358">
              <w:rPr>
                <w:rFonts w:cs="Arial"/>
              </w:rPr>
              <w:t>20MHz:</w:t>
            </w:r>
            <w:r w:rsidR="00D62538" w:rsidRPr="00130358">
              <w:rPr>
                <w:rFonts w:cs="Arial"/>
              </w:rPr>
              <w:t xml:space="preserve"> </w:t>
            </w:r>
            <w:r w:rsidRPr="00130358">
              <w:rPr>
                <w:rFonts w:cs="Arial"/>
              </w:rPr>
              <w:t>OP.7</w:t>
            </w:r>
            <w:r w:rsidR="00D62538" w:rsidRPr="00130358">
              <w:rPr>
                <w:rFonts w:cs="Arial"/>
              </w:rPr>
              <w:t xml:space="preserve"> </w:t>
            </w:r>
            <w:r w:rsidRPr="00130358">
              <w:rPr>
                <w:rFonts w:cs="Arial"/>
              </w:rPr>
              <w:t>TDD</w:t>
            </w:r>
          </w:p>
        </w:tc>
        <w:tc>
          <w:tcPr>
            <w:tcW w:w="1022" w:type="pct"/>
            <w:gridSpan w:val="3"/>
            <w:vAlign w:val="center"/>
          </w:tcPr>
          <w:p w14:paraId="10891FC2" w14:textId="689BA2EC" w:rsidR="00C91918" w:rsidRPr="00130358" w:rsidRDefault="00C91918" w:rsidP="000835DA">
            <w:pPr>
              <w:pStyle w:val="TAL"/>
              <w:keepLines w:val="0"/>
              <w:jc w:val="center"/>
              <w:rPr>
                <w:rFonts w:cs="Arial"/>
              </w:rPr>
            </w:pPr>
            <w:r w:rsidRPr="00130358">
              <w:rPr>
                <w:rFonts w:cs="Arial"/>
              </w:rPr>
              <w:t>OP.1</w:t>
            </w:r>
            <w:r w:rsidR="0040381D" w:rsidRPr="00130358">
              <w:rPr>
                <w:rFonts w:cs="Arial"/>
              </w:rPr>
              <w:t>3</w:t>
            </w:r>
            <w:r w:rsidR="00D62538" w:rsidRPr="00130358">
              <w:rPr>
                <w:rFonts w:cs="Arial"/>
              </w:rPr>
              <w:t xml:space="preserve"> </w:t>
            </w:r>
            <w:r w:rsidRPr="00130358">
              <w:rPr>
                <w:rFonts w:cs="Arial"/>
              </w:rPr>
              <w:t>FDD</w:t>
            </w:r>
          </w:p>
        </w:tc>
      </w:tr>
      <w:tr w:rsidR="0040381D" w:rsidRPr="00130358" w14:paraId="3256B0A0" w14:textId="77777777" w:rsidTr="00772922">
        <w:trPr>
          <w:gridAfter w:val="1"/>
          <w:wAfter w:w="5" w:type="pct"/>
          <w:jc w:val="center"/>
        </w:trPr>
        <w:tc>
          <w:tcPr>
            <w:tcW w:w="2046" w:type="pct"/>
            <w:vAlign w:val="center"/>
          </w:tcPr>
          <w:p w14:paraId="04DAADCF" w14:textId="77777777" w:rsidR="0040381D" w:rsidRPr="00130358" w:rsidRDefault="0040381D" w:rsidP="00D62538">
            <w:pPr>
              <w:pStyle w:val="TAL"/>
              <w:keepNext w:val="0"/>
              <w:keepLines w:val="0"/>
              <w:rPr>
                <w:rFonts w:cs="Arial"/>
              </w:rPr>
            </w:pPr>
            <w:r w:rsidRPr="00130358">
              <w:rPr>
                <w:rFonts w:cs="Arial"/>
              </w:rPr>
              <w:t>PBCH_RA</w:t>
            </w:r>
          </w:p>
        </w:tc>
        <w:tc>
          <w:tcPr>
            <w:tcW w:w="829" w:type="pct"/>
            <w:vMerge w:val="restart"/>
            <w:vAlign w:val="center"/>
          </w:tcPr>
          <w:p w14:paraId="544A8D7A" w14:textId="77777777" w:rsidR="0040381D" w:rsidRPr="00130358" w:rsidRDefault="0040381D" w:rsidP="00D62538">
            <w:pPr>
              <w:pStyle w:val="TAL"/>
              <w:keepNext w:val="0"/>
              <w:keepLines w:val="0"/>
              <w:jc w:val="center"/>
              <w:rPr>
                <w:rFonts w:cs="Arial"/>
              </w:rPr>
            </w:pPr>
            <w:r w:rsidRPr="00130358">
              <w:rPr>
                <w:rFonts w:cs="Arial"/>
              </w:rPr>
              <w:t>dB</w:t>
            </w:r>
          </w:p>
        </w:tc>
        <w:tc>
          <w:tcPr>
            <w:tcW w:w="1104" w:type="pct"/>
            <w:vMerge w:val="restart"/>
            <w:vAlign w:val="center"/>
          </w:tcPr>
          <w:p w14:paraId="4B2272C3" w14:textId="77777777" w:rsidR="0040381D" w:rsidRPr="00130358" w:rsidRDefault="0040381D" w:rsidP="00D62538">
            <w:pPr>
              <w:pStyle w:val="TAL"/>
              <w:keepNext w:val="0"/>
              <w:keepLines w:val="0"/>
              <w:jc w:val="center"/>
              <w:rPr>
                <w:rFonts w:cs="Arial"/>
              </w:rPr>
            </w:pPr>
            <w:r w:rsidRPr="00130358">
              <w:rPr>
                <w:rFonts w:cs="Arial"/>
              </w:rPr>
              <w:t>0</w:t>
            </w:r>
          </w:p>
        </w:tc>
        <w:tc>
          <w:tcPr>
            <w:tcW w:w="1017" w:type="pct"/>
            <w:gridSpan w:val="2"/>
            <w:vMerge w:val="restart"/>
            <w:vAlign w:val="center"/>
          </w:tcPr>
          <w:p w14:paraId="03997CD5" w14:textId="77777777" w:rsidR="0040381D" w:rsidRPr="00130358" w:rsidRDefault="0040381D" w:rsidP="00D62538">
            <w:pPr>
              <w:pStyle w:val="TAL"/>
              <w:keepNext w:val="0"/>
              <w:keepLines w:val="0"/>
              <w:jc w:val="center"/>
              <w:rPr>
                <w:rFonts w:cs="Arial"/>
              </w:rPr>
            </w:pPr>
            <w:r w:rsidRPr="00130358">
              <w:rPr>
                <w:rFonts w:cs="Arial"/>
              </w:rPr>
              <w:t>0</w:t>
            </w:r>
          </w:p>
        </w:tc>
      </w:tr>
      <w:tr w:rsidR="0040381D" w:rsidRPr="00130358" w14:paraId="1FAD158D" w14:textId="77777777" w:rsidTr="00772922">
        <w:trPr>
          <w:gridAfter w:val="1"/>
          <w:wAfter w:w="5" w:type="pct"/>
          <w:jc w:val="center"/>
        </w:trPr>
        <w:tc>
          <w:tcPr>
            <w:tcW w:w="2046" w:type="pct"/>
            <w:vAlign w:val="center"/>
          </w:tcPr>
          <w:p w14:paraId="42C2BB46" w14:textId="77777777" w:rsidR="0040381D" w:rsidRPr="00130358" w:rsidRDefault="0040381D" w:rsidP="00D62538">
            <w:pPr>
              <w:pStyle w:val="TAL"/>
              <w:keepNext w:val="0"/>
              <w:keepLines w:val="0"/>
              <w:rPr>
                <w:rFonts w:cs="Arial"/>
              </w:rPr>
            </w:pPr>
            <w:r w:rsidRPr="00130358">
              <w:rPr>
                <w:rFonts w:cs="Arial"/>
              </w:rPr>
              <w:t>PBCH_RB</w:t>
            </w:r>
          </w:p>
        </w:tc>
        <w:tc>
          <w:tcPr>
            <w:tcW w:w="829" w:type="pct"/>
            <w:vMerge/>
            <w:vAlign w:val="center"/>
          </w:tcPr>
          <w:p w14:paraId="43973B67" w14:textId="77777777" w:rsidR="0040381D" w:rsidRPr="00130358" w:rsidRDefault="0040381D" w:rsidP="00D62538">
            <w:pPr>
              <w:pStyle w:val="TAL"/>
              <w:keepNext w:val="0"/>
              <w:keepLines w:val="0"/>
              <w:jc w:val="center"/>
              <w:rPr>
                <w:rFonts w:cs="Arial"/>
              </w:rPr>
            </w:pPr>
          </w:p>
        </w:tc>
        <w:tc>
          <w:tcPr>
            <w:tcW w:w="1104" w:type="pct"/>
            <w:vMerge/>
            <w:vAlign w:val="center"/>
          </w:tcPr>
          <w:p w14:paraId="1BCEC97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714AFE7" w14:textId="77777777" w:rsidR="0040381D" w:rsidRPr="00130358" w:rsidRDefault="0040381D" w:rsidP="00D62538">
            <w:pPr>
              <w:pStyle w:val="TAL"/>
              <w:keepNext w:val="0"/>
              <w:keepLines w:val="0"/>
              <w:jc w:val="center"/>
              <w:rPr>
                <w:rFonts w:cs="Arial"/>
              </w:rPr>
            </w:pPr>
          </w:p>
        </w:tc>
      </w:tr>
      <w:tr w:rsidR="0040381D" w:rsidRPr="00130358" w14:paraId="0FD70536" w14:textId="77777777" w:rsidTr="00772922">
        <w:trPr>
          <w:gridAfter w:val="1"/>
          <w:wAfter w:w="5" w:type="pct"/>
          <w:jc w:val="center"/>
        </w:trPr>
        <w:tc>
          <w:tcPr>
            <w:tcW w:w="2046" w:type="pct"/>
            <w:vAlign w:val="center"/>
          </w:tcPr>
          <w:p w14:paraId="4E207386" w14:textId="77777777" w:rsidR="0040381D" w:rsidRPr="00130358" w:rsidRDefault="0040381D" w:rsidP="00D62538">
            <w:pPr>
              <w:pStyle w:val="TAL"/>
              <w:keepNext w:val="0"/>
              <w:keepLines w:val="0"/>
              <w:rPr>
                <w:rFonts w:cs="Arial"/>
              </w:rPr>
            </w:pPr>
            <w:r w:rsidRPr="00130358">
              <w:rPr>
                <w:rFonts w:cs="Arial"/>
              </w:rPr>
              <w:t>PSS_RA</w:t>
            </w:r>
          </w:p>
        </w:tc>
        <w:tc>
          <w:tcPr>
            <w:tcW w:w="829" w:type="pct"/>
            <w:vMerge/>
            <w:vAlign w:val="center"/>
          </w:tcPr>
          <w:p w14:paraId="4DFCC973" w14:textId="77777777" w:rsidR="0040381D" w:rsidRPr="00130358" w:rsidRDefault="0040381D" w:rsidP="00D62538">
            <w:pPr>
              <w:pStyle w:val="TAL"/>
              <w:keepNext w:val="0"/>
              <w:keepLines w:val="0"/>
              <w:jc w:val="center"/>
              <w:rPr>
                <w:rFonts w:cs="Arial"/>
              </w:rPr>
            </w:pPr>
          </w:p>
        </w:tc>
        <w:tc>
          <w:tcPr>
            <w:tcW w:w="1104" w:type="pct"/>
            <w:vMerge/>
            <w:vAlign w:val="center"/>
          </w:tcPr>
          <w:p w14:paraId="75C91E96"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FA74A37" w14:textId="77777777" w:rsidR="0040381D" w:rsidRPr="00130358" w:rsidRDefault="0040381D" w:rsidP="00D62538">
            <w:pPr>
              <w:pStyle w:val="TAL"/>
              <w:keepNext w:val="0"/>
              <w:keepLines w:val="0"/>
              <w:jc w:val="center"/>
              <w:rPr>
                <w:rFonts w:cs="Arial"/>
              </w:rPr>
            </w:pPr>
          </w:p>
        </w:tc>
      </w:tr>
      <w:tr w:rsidR="0040381D" w:rsidRPr="00130358" w14:paraId="024B2E34" w14:textId="77777777" w:rsidTr="00772922">
        <w:trPr>
          <w:gridAfter w:val="1"/>
          <w:wAfter w:w="5" w:type="pct"/>
          <w:jc w:val="center"/>
        </w:trPr>
        <w:tc>
          <w:tcPr>
            <w:tcW w:w="2046" w:type="pct"/>
            <w:vAlign w:val="center"/>
          </w:tcPr>
          <w:p w14:paraId="46EFAB4E" w14:textId="77777777" w:rsidR="0040381D" w:rsidRPr="00130358" w:rsidRDefault="0040381D" w:rsidP="00D62538">
            <w:pPr>
              <w:pStyle w:val="TAL"/>
              <w:keepNext w:val="0"/>
              <w:keepLines w:val="0"/>
              <w:rPr>
                <w:rFonts w:cs="Arial"/>
              </w:rPr>
            </w:pPr>
            <w:r w:rsidRPr="00130358">
              <w:rPr>
                <w:rFonts w:cs="Arial"/>
              </w:rPr>
              <w:t>SSS_RA</w:t>
            </w:r>
          </w:p>
        </w:tc>
        <w:tc>
          <w:tcPr>
            <w:tcW w:w="829" w:type="pct"/>
            <w:vMerge/>
            <w:vAlign w:val="center"/>
          </w:tcPr>
          <w:p w14:paraId="738B9C22" w14:textId="77777777" w:rsidR="0040381D" w:rsidRPr="00130358" w:rsidRDefault="0040381D" w:rsidP="00D62538">
            <w:pPr>
              <w:pStyle w:val="TAL"/>
              <w:keepNext w:val="0"/>
              <w:keepLines w:val="0"/>
              <w:jc w:val="center"/>
              <w:rPr>
                <w:rFonts w:cs="Arial"/>
              </w:rPr>
            </w:pPr>
          </w:p>
        </w:tc>
        <w:tc>
          <w:tcPr>
            <w:tcW w:w="1104" w:type="pct"/>
            <w:vMerge/>
            <w:vAlign w:val="center"/>
          </w:tcPr>
          <w:p w14:paraId="4DF1CB86"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5019A13B" w14:textId="77777777" w:rsidR="0040381D" w:rsidRPr="00130358" w:rsidRDefault="0040381D" w:rsidP="00D62538">
            <w:pPr>
              <w:pStyle w:val="TAL"/>
              <w:keepNext w:val="0"/>
              <w:keepLines w:val="0"/>
              <w:jc w:val="center"/>
              <w:rPr>
                <w:rFonts w:cs="Arial"/>
              </w:rPr>
            </w:pPr>
          </w:p>
        </w:tc>
      </w:tr>
      <w:tr w:rsidR="0040381D" w:rsidRPr="00130358" w14:paraId="628FED56" w14:textId="77777777" w:rsidTr="00772922">
        <w:trPr>
          <w:gridAfter w:val="1"/>
          <w:wAfter w:w="5" w:type="pct"/>
          <w:jc w:val="center"/>
        </w:trPr>
        <w:tc>
          <w:tcPr>
            <w:tcW w:w="2046" w:type="pct"/>
            <w:vAlign w:val="center"/>
          </w:tcPr>
          <w:p w14:paraId="1938253C" w14:textId="77777777" w:rsidR="0040381D" w:rsidRPr="00130358" w:rsidRDefault="0040381D" w:rsidP="00D62538">
            <w:pPr>
              <w:pStyle w:val="TAL"/>
              <w:keepNext w:val="0"/>
              <w:keepLines w:val="0"/>
              <w:rPr>
                <w:rFonts w:cs="Arial"/>
              </w:rPr>
            </w:pPr>
            <w:r w:rsidRPr="00130358">
              <w:rPr>
                <w:rFonts w:cs="Arial"/>
              </w:rPr>
              <w:t>PCFICH_RB</w:t>
            </w:r>
          </w:p>
        </w:tc>
        <w:tc>
          <w:tcPr>
            <w:tcW w:w="829" w:type="pct"/>
            <w:vMerge/>
            <w:vAlign w:val="center"/>
          </w:tcPr>
          <w:p w14:paraId="19F925F3" w14:textId="77777777" w:rsidR="0040381D" w:rsidRPr="00130358" w:rsidRDefault="0040381D" w:rsidP="00D62538">
            <w:pPr>
              <w:pStyle w:val="TAL"/>
              <w:keepNext w:val="0"/>
              <w:keepLines w:val="0"/>
              <w:jc w:val="center"/>
              <w:rPr>
                <w:rFonts w:cs="Arial"/>
              </w:rPr>
            </w:pPr>
          </w:p>
        </w:tc>
        <w:tc>
          <w:tcPr>
            <w:tcW w:w="1104" w:type="pct"/>
            <w:vMerge/>
            <w:vAlign w:val="center"/>
          </w:tcPr>
          <w:p w14:paraId="063199C5"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7E4E0C6" w14:textId="77777777" w:rsidR="0040381D" w:rsidRPr="00130358" w:rsidRDefault="0040381D" w:rsidP="00D62538">
            <w:pPr>
              <w:pStyle w:val="TAL"/>
              <w:keepNext w:val="0"/>
              <w:keepLines w:val="0"/>
              <w:jc w:val="center"/>
              <w:rPr>
                <w:rFonts w:cs="Arial"/>
              </w:rPr>
            </w:pPr>
          </w:p>
        </w:tc>
      </w:tr>
      <w:tr w:rsidR="0040381D" w:rsidRPr="00130358" w14:paraId="0A8EBDF0" w14:textId="77777777" w:rsidTr="00772922">
        <w:trPr>
          <w:gridAfter w:val="1"/>
          <w:wAfter w:w="5" w:type="pct"/>
          <w:jc w:val="center"/>
        </w:trPr>
        <w:tc>
          <w:tcPr>
            <w:tcW w:w="2046" w:type="pct"/>
            <w:vAlign w:val="center"/>
          </w:tcPr>
          <w:p w14:paraId="4690DB2D" w14:textId="77777777" w:rsidR="0040381D" w:rsidRPr="00130358" w:rsidRDefault="0040381D" w:rsidP="00D62538">
            <w:pPr>
              <w:pStyle w:val="TAL"/>
              <w:keepNext w:val="0"/>
              <w:keepLines w:val="0"/>
              <w:rPr>
                <w:rFonts w:cs="Arial"/>
              </w:rPr>
            </w:pPr>
            <w:r w:rsidRPr="00130358">
              <w:rPr>
                <w:rFonts w:cs="Arial"/>
              </w:rPr>
              <w:t>PHICH_RA</w:t>
            </w:r>
          </w:p>
        </w:tc>
        <w:tc>
          <w:tcPr>
            <w:tcW w:w="829" w:type="pct"/>
            <w:vMerge/>
            <w:vAlign w:val="center"/>
          </w:tcPr>
          <w:p w14:paraId="3E352C82" w14:textId="77777777" w:rsidR="0040381D" w:rsidRPr="00130358" w:rsidRDefault="0040381D" w:rsidP="00D62538">
            <w:pPr>
              <w:pStyle w:val="TAL"/>
              <w:keepNext w:val="0"/>
              <w:keepLines w:val="0"/>
              <w:jc w:val="center"/>
              <w:rPr>
                <w:rFonts w:cs="Arial"/>
              </w:rPr>
            </w:pPr>
          </w:p>
        </w:tc>
        <w:tc>
          <w:tcPr>
            <w:tcW w:w="1104" w:type="pct"/>
            <w:vMerge/>
            <w:vAlign w:val="center"/>
          </w:tcPr>
          <w:p w14:paraId="18F944EE"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DD61FCD" w14:textId="77777777" w:rsidR="0040381D" w:rsidRPr="00130358" w:rsidRDefault="0040381D" w:rsidP="00D62538">
            <w:pPr>
              <w:pStyle w:val="TAL"/>
              <w:keepNext w:val="0"/>
              <w:keepLines w:val="0"/>
              <w:jc w:val="center"/>
              <w:rPr>
                <w:rFonts w:cs="Arial"/>
              </w:rPr>
            </w:pPr>
          </w:p>
        </w:tc>
      </w:tr>
      <w:tr w:rsidR="0040381D" w:rsidRPr="00130358" w14:paraId="17FCA543" w14:textId="77777777" w:rsidTr="00772922">
        <w:trPr>
          <w:gridAfter w:val="1"/>
          <w:wAfter w:w="5" w:type="pct"/>
          <w:jc w:val="center"/>
        </w:trPr>
        <w:tc>
          <w:tcPr>
            <w:tcW w:w="2046" w:type="pct"/>
            <w:vAlign w:val="center"/>
          </w:tcPr>
          <w:p w14:paraId="21195816" w14:textId="77777777" w:rsidR="0040381D" w:rsidRPr="00130358" w:rsidRDefault="0040381D" w:rsidP="00D62538">
            <w:pPr>
              <w:pStyle w:val="TAL"/>
              <w:keepNext w:val="0"/>
              <w:keepLines w:val="0"/>
              <w:rPr>
                <w:rFonts w:cs="Arial"/>
              </w:rPr>
            </w:pPr>
            <w:r w:rsidRPr="00130358">
              <w:rPr>
                <w:rFonts w:cs="Arial"/>
              </w:rPr>
              <w:t>PHICH_RB</w:t>
            </w:r>
          </w:p>
        </w:tc>
        <w:tc>
          <w:tcPr>
            <w:tcW w:w="829" w:type="pct"/>
            <w:vMerge/>
            <w:vAlign w:val="center"/>
          </w:tcPr>
          <w:p w14:paraId="64550ACC" w14:textId="77777777" w:rsidR="0040381D" w:rsidRPr="00130358" w:rsidRDefault="0040381D" w:rsidP="00D62538">
            <w:pPr>
              <w:pStyle w:val="TAL"/>
              <w:keepNext w:val="0"/>
              <w:keepLines w:val="0"/>
              <w:jc w:val="center"/>
              <w:rPr>
                <w:rFonts w:cs="Arial"/>
              </w:rPr>
            </w:pPr>
          </w:p>
        </w:tc>
        <w:tc>
          <w:tcPr>
            <w:tcW w:w="1104" w:type="pct"/>
            <w:vMerge/>
            <w:vAlign w:val="center"/>
          </w:tcPr>
          <w:p w14:paraId="2D8C26E7"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74BD29E1" w14:textId="77777777" w:rsidR="0040381D" w:rsidRPr="00130358" w:rsidRDefault="0040381D" w:rsidP="00D62538">
            <w:pPr>
              <w:pStyle w:val="TAL"/>
              <w:keepNext w:val="0"/>
              <w:keepLines w:val="0"/>
              <w:jc w:val="center"/>
              <w:rPr>
                <w:rFonts w:cs="Arial"/>
              </w:rPr>
            </w:pPr>
          </w:p>
        </w:tc>
      </w:tr>
      <w:tr w:rsidR="0040381D" w:rsidRPr="00130358" w14:paraId="63E0ED78" w14:textId="77777777" w:rsidTr="00772922">
        <w:trPr>
          <w:gridAfter w:val="1"/>
          <w:wAfter w:w="5" w:type="pct"/>
          <w:jc w:val="center"/>
        </w:trPr>
        <w:tc>
          <w:tcPr>
            <w:tcW w:w="2046" w:type="pct"/>
            <w:vAlign w:val="center"/>
          </w:tcPr>
          <w:p w14:paraId="525CAD04" w14:textId="77777777" w:rsidR="0040381D" w:rsidRPr="00130358" w:rsidRDefault="0040381D" w:rsidP="00D62538">
            <w:pPr>
              <w:pStyle w:val="TAL"/>
              <w:keepNext w:val="0"/>
              <w:keepLines w:val="0"/>
              <w:rPr>
                <w:rFonts w:cs="Arial"/>
              </w:rPr>
            </w:pPr>
            <w:r w:rsidRPr="00130358">
              <w:rPr>
                <w:rFonts w:cs="Arial"/>
              </w:rPr>
              <w:t>PDCCH_RA</w:t>
            </w:r>
          </w:p>
        </w:tc>
        <w:tc>
          <w:tcPr>
            <w:tcW w:w="829" w:type="pct"/>
            <w:vMerge/>
            <w:vAlign w:val="center"/>
          </w:tcPr>
          <w:p w14:paraId="48665CB4" w14:textId="77777777" w:rsidR="0040381D" w:rsidRPr="00130358" w:rsidRDefault="0040381D" w:rsidP="00D62538">
            <w:pPr>
              <w:pStyle w:val="TAL"/>
              <w:keepNext w:val="0"/>
              <w:keepLines w:val="0"/>
              <w:jc w:val="center"/>
              <w:rPr>
                <w:rFonts w:cs="Arial"/>
              </w:rPr>
            </w:pPr>
          </w:p>
        </w:tc>
        <w:tc>
          <w:tcPr>
            <w:tcW w:w="1104" w:type="pct"/>
            <w:vMerge/>
            <w:vAlign w:val="center"/>
          </w:tcPr>
          <w:p w14:paraId="19FF2E99"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DAB68D0" w14:textId="77777777" w:rsidR="0040381D" w:rsidRPr="00130358" w:rsidRDefault="0040381D" w:rsidP="00D62538">
            <w:pPr>
              <w:pStyle w:val="TAL"/>
              <w:keepNext w:val="0"/>
              <w:keepLines w:val="0"/>
              <w:jc w:val="center"/>
              <w:rPr>
                <w:rFonts w:cs="Arial"/>
              </w:rPr>
            </w:pPr>
          </w:p>
        </w:tc>
      </w:tr>
      <w:tr w:rsidR="0040381D" w:rsidRPr="00130358" w14:paraId="3FEC74B0" w14:textId="77777777" w:rsidTr="00772922">
        <w:trPr>
          <w:gridAfter w:val="1"/>
          <w:wAfter w:w="5" w:type="pct"/>
          <w:jc w:val="center"/>
        </w:trPr>
        <w:tc>
          <w:tcPr>
            <w:tcW w:w="2046" w:type="pct"/>
            <w:vAlign w:val="center"/>
          </w:tcPr>
          <w:p w14:paraId="470302D0" w14:textId="77777777" w:rsidR="0040381D" w:rsidRPr="00130358" w:rsidRDefault="0040381D" w:rsidP="00D62538">
            <w:pPr>
              <w:pStyle w:val="TAL"/>
              <w:keepNext w:val="0"/>
              <w:keepLines w:val="0"/>
              <w:rPr>
                <w:rFonts w:cs="Arial"/>
              </w:rPr>
            </w:pPr>
            <w:r w:rsidRPr="00130358">
              <w:rPr>
                <w:rFonts w:cs="Arial"/>
              </w:rPr>
              <w:t>PDCCH_RB</w:t>
            </w:r>
          </w:p>
        </w:tc>
        <w:tc>
          <w:tcPr>
            <w:tcW w:w="829" w:type="pct"/>
            <w:vMerge/>
            <w:vAlign w:val="center"/>
          </w:tcPr>
          <w:p w14:paraId="598FC6D1" w14:textId="77777777" w:rsidR="0040381D" w:rsidRPr="00130358" w:rsidRDefault="0040381D" w:rsidP="00D62538">
            <w:pPr>
              <w:pStyle w:val="TAL"/>
              <w:keepNext w:val="0"/>
              <w:keepLines w:val="0"/>
              <w:jc w:val="center"/>
              <w:rPr>
                <w:rFonts w:cs="Arial"/>
              </w:rPr>
            </w:pPr>
          </w:p>
        </w:tc>
        <w:tc>
          <w:tcPr>
            <w:tcW w:w="1104" w:type="pct"/>
            <w:vMerge/>
            <w:vAlign w:val="center"/>
          </w:tcPr>
          <w:p w14:paraId="7BCB3749"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3E14D2EC" w14:textId="77777777" w:rsidR="0040381D" w:rsidRPr="00130358" w:rsidRDefault="0040381D" w:rsidP="00D62538">
            <w:pPr>
              <w:pStyle w:val="TAL"/>
              <w:keepNext w:val="0"/>
              <w:keepLines w:val="0"/>
              <w:jc w:val="center"/>
              <w:rPr>
                <w:rFonts w:cs="Arial"/>
              </w:rPr>
            </w:pPr>
          </w:p>
        </w:tc>
      </w:tr>
      <w:tr w:rsidR="0040381D" w:rsidRPr="00130358" w14:paraId="68F35413" w14:textId="77777777" w:rsidTr="00772922">
        <w:trPr>
          <w:gridAfter w:val="1"/>
          <w:wAfter w:w="5" w:type="pct"/>
          <w:jc w:val="center"/>
        </w:trPr>
        <w:tc>
          <w:tcPr>
            <w:tcW w:w="2046" w:type="pct"/>
            <w:vAlign w:val="center"/>
          </w:tcPr>
          <w:p w14:paraId="6D454C51" w14:textId="77777777" w:rsidR="0040381D" w:rsidRPr="00130358" w:rsidRDefault="0040381D" w:rsidP="00D62538">
            <w:pPr>
              <w:pStyle w:val="TAL"/>
              <w:keepNext w:val="0"/>
              <w:keepLines w:val="0"/>
              <w:rPr>
                <w:rFonts w:cs="Arial"/>
              </w:rPr>
            </w:pPr>
            <w:r w:rsidRPr="00130358">
              <w:rPr>
                <w:rFonts w:cs="Arial"/>
              </w:rPr>
              <w:t>PDSCH_RA</w:t>
            </w:r>
          </w:p>
        </w:tc>
        <w:tc>
          <w:tcPr>
            <w:tcW w:w="829" w:type="pct"/>
            <w:vMerge/>
            <w:vAlign w:val="center"/>
          </w:tcPr>
          <w:p w14:paraId="168DAB1A" w14:textId="77777777" w:rsidR="0040381D" w:rsidRPr="00130358" w:rsidRDefault="0040381D" w:rsidP="00D62538">
            <w:pPr>
              <w:pStyle w:val="TAL"/>
              <w:keepNext w:val="0"/>
              <w:keepLines w:val="0"/>
              <w:jc w:val="center"/>
              <w:rPr>
                <w:rFonts w:cs="Arial"/>
              </w:rPr>
            </w:pPr>
          </w:p>
        </w:tc>
        <w:tc>
          <w:tcPr>
            <w:tcW w:w="1104" w:type="pct"/>
            <w:vMerge/>
            <w:vAlign w:val="center"/>
          </w:tcPr>
          <w:p w14:paraId="53E9B8AB"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485E691D" w14:textId="77777777" w:rsidR="0040381D" w:rsidRPr="00130358" w:rsidRDefault="0040381D" w:rsidP="00D62538">
            <w:pPr>
              <w:pStyle w:val="TAL"/>
              <w:keepNext w:val="0"/>
              <w:keepLines w:val="0"/>
              <w:jc w:val="center"/>
              <w:rPr>
                <w:rFonts w:cs="Arial"/>
              </w:rPr>
            </w:pPr>
          </w:p>
        </w:tc>
      </w:tr>
      <w:tr w:rsidR="0040381D" w:rsidRPr="00130358" w14:paraId="0C7AE49D" w14:textId="77777777" w:rsidTr="00772922">
        <w:trPr>
          <w:gridAfter w:val="1"/>
          <w:wAfter w:w="5" w:type="pct"/>
          <w:jc w:val="center"/>
        </w:trPr>
        <w:tc>
          <w:tcPr>
            <w:tcW w:w="2046" w:type="pct"/>
            <w:vAlign w:val="center"/>
          </w:tcPr>
          <w:p w14:paraId="59ED553C" w14:textId="77777777" w:rsidR="0040381D" w:rsidRPr="00130358" w:rsidRDefault="0040381D" w:rsidP="00D62538">
            <w:pPr>
              <w:pStyle w:val="TAL"/>
              <w:keepNext w:val="0"/>
              <w:keepLines w:val="0"/>
              <w:rPr>
                <w:rFonts w:cs="Arial"/>
              </w:rPr>
            </w:pPr>
            <w:r w:rsidRPr="00130358">
              <w:rPr>
                <w:rFonts w:cs="Arial"/>
              </w:rPr>
              <w:t>PDSCH_RB</w:t>
            </w:r>
          </w:p>
        </w:tc>
        <w:tc>
          <w:tcPr>
            <w:tcW w:w="829" w:type="pct"/>
            <w:vMerge/>
            <w:vAlign w:val="center"/>
          </w:tcPr>
          <w:p w14:paraId="00EBD410" w14:textId="77777777" w:rsidR="0040381D" w:rsidRPr="00130358" w:rsidRDefault="0040381D" w:rsidP="00D62538">
            <w:pPr>
              <w:pStyle w:val="TAL"/>
              <w:keepNext w:val="0"/>
              <w:keepLines w:val="0"/>
              <w:jc w:val="center"/>
              <w:rPr>
                <w:rFonts w:cs="Arial"/>
              </w:rPr>
            </w:pPr>
          </w:p>
        </w:tc>
        <w:tc>
          <w:tcPr>
            <w:tcW w:w="1104" w:type="pct"/>
            <w:vMerge/>
            <w:vAlign w:val="center"/>
          </w:tcPr>
          <w:p w14:paraId="7233278D"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2F813FD7" w14:textId="77777777" w:rsidR="0040381D" w:rsidRPr="00130358" w:rsidRDefault="0040381D" w:rsidP="00D62538">
            <w:pPr>
              <w:pStyle w:val="TAL"/>
              <w:keepNext w:val="0"/>
              <w:keepLines w:val="0"/>
              <w:jc w:val="center"/>
              <w:rPr>
                <w:rFonts w:cs="Arial"/>
              </w:rPr>
            </w:pPr>
          </w:p>
        </w:tc>
      </w:tr>
      <w:tr w:rsidR="0040381D" w:rsidRPr="00130358" w14:paraId="7E7F372D" w14:textId="77777777" w:rsidTr="00772922">
        <w:trPr>
          <w:gridAfter w:val="1"/>
          <w:wAfter w:w="5" w:type="pct"/>
          <w:jc w:val="center"/>
        </w:trPr>
        <w:tc>
          <w:tcPr>
            <w:tcW w:w="2046" w:type="pct"/>
            <w:vAlign w:val="center"/>
          </w:tcPr>
          <w:p w14:paraId="61A115C7" w14:textId="77777777" w:rsidR="0040381D" w:rsidRPr="00130358" w:rsidRDefault="0040381D" w:rsidP="00D62538">
            <w:pPr>
              <w:pStyle w:val="TAL"/>
              <w:keepNext w:val="0"/>
              <w:keepLines w:val="0"/>
              <w:rPr>
                <w:rFonts w:cs="Arial"/>
              </w:rPr>
            </w:pPr>
            <w:r w:rsidRPr="00130358">
              <w:rPr>
                <w:rFonts w:cs="Arial"/>
              </w:rPr>
              <w:t>OCNG_RA</w:t>
            </w:r>
            <w:r w:rsidRPr="00130358">
              <w:rPr>
                <w:rFonts w:cs="Arial"/>
                <w:vertAlign w:val="superscript"/>
              </w:rPr>
              <w:t>Note1</w:t>
            </w:r>
          </w:p>
        </w:tc>
        <w:tc>
          <w:tcPr>
            <w:tcW w:w="829" w:type="pct"/>
            <w:vMerge/>
            <w:vAlign w:val="center"/>
          </w:tcPr>
          <w:p w14:paraId="7BCD5CB7" w14:textId="77777777" w:rsidR="0040381D" w:rsidRPr="00130358" w:rsidRDefault="0040381D" w:rsidP="00D62538">
            <w:pPr>
              <w:pStyle w:val="TAL"/>
              <w:keepNext w:val="0"/>
              <w:keepLines w:val="0"/>
              <w:jc w:val="center"/>
              <w:rPr>
                <w:rFonts w:cs="Arial"/>
              </w:rPr>
            </w:pPr>
          </w:p>
        </w:tc>
        <w:tc>
          <w:tcPr>
            <w:tcW w:w="1104" w:type="pct"/>
            <w:vMerge/>
            <w:vAlign w:val="center"/>
          </w:tcPr>
          <w:p w14:paraId="106AC820"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B8C3FF9" w14:textId="77777777" w:rsidR="0040381D" w:rsidRPr="00130358" w:rsidRDefault="0040381D" w:rsidP="00D62538">
            <w:pPr>
              <w:pStyle w:val="TAL"/>
              <w:keepNext w:val="0"/>
              <w:keepLines w:val="0"/>
              <w:jc w:val="center"/>
              <w:rPr>
                <w:rFonts w:cs="Arial"/>
              </w:rPr>
            </w:pPr>
          </w:p>
        </w:tc>
      </w:tr>
      <w:tr w:rsidR="0040381D" w:rsidRPr="00130358" w14:paraId="328795E6" w14:textId="77777777" w:rsidTr="00772922">
        <w:trPr>
          <w:gridAfter w:val="1"/>
          <w:wAfter w:w="5" w:type="pct"/>
          <w:jc w:val="center"/>
        </w:trPr>
        <w:tc>
          <w:tcPr>
            <w:tcW w:w="2046" w:type="pct"/>
            <w:vAlign w:val="center"/>
          </w:tcPr>
          <w:p w14:paraId="7174C623" w14:textId="0E6E5A1B" w:rsidR="0040381D" w:rsidRPr="00130358" w:rsidRDefault="0040381D"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29" w:type="pct"/>
            <w:vMerge/>
            <w:vAlign w:val="center"/>
          </w:tcPr>
          <w:p w14:paraId="27E2123F" w14:textId="77777777" w:rsidR="0040381D" w:rsidRPr="00130358" w:rsidRDefault="0040381D" w:rsidP="00D62538">
            <w:pPr>
              <w:pStyle w:val="TAL"/>
              <w:keepNext w:val="0"/>
              <w:keepLines w:val="0"/>
              <w:jc w:val="center"/>
              <w:rPr>
                <w:rFonts w:cs="Arial"/>
              </w:rPr>
            </w:pPr>
          </w:p>
        </w:tc>
        <w:tc>
          <w:tcPr>
            <w:tcW w:w="1104" w:type="pct"/>
            <w:vMerge/>
            <w:vAlign w:val="center"/>
          </w:tcPr>
          <w:p w14:paraId="26E2B329" w14:textId="77777777" w:rsidR="0040381D" w:rsidRPr="00130358" w:rsidRDefault="0040381D" w:rsidP="00D62538">
            <w:pPr>
              <w:pStyle w:val="TAL"/>
              <w:keepNext w:val="0"/>
              <w:keepLines w:val="0"/>
              <w:jc w:val="center"/>
              <w:rPr>
                <w:rFonts w:cs="Arial"/>
              </w:rPr>
            </w:pPr>
          </w:p>
        </w:tc>
        <w:tc>
          <w:tcPr>
            <w:tcW w:w="1017" w:type="pct"/>
            <w:gridSpan w:val="2"/>
            <w:vMerge/>
            <w:vAlign w:val="center"/>
          </w:tcPr>
          <w:p w14:paraId="61FFEF2E" w14:textId="77777777" w:rsidR="0040381D" w:rsidRPr="00130358" w:rsidRDefault="0040381D" w:rsidP="00D62538">
            <w:pPr>
              <w:pStyle w:val="TAL"/>
              <w:keepNext w:val="0"/>
              <w:keepLines w:val="0"/>
              <w:jc w:val="center"/>
              <w:rPr>
                <w:rFonts w:cs="Arial"/>
              </w:rPr>
            </w:pPr>
          </w:p>
        </w:tc>
      </w:tr>
      <w:tr w:rsidR="00C91918" w:rsidRPr="00130358" w14:paraId="55C828DB" w14:textId="77777777" w:rsidTr="00772922">
        <w:trPr>
          <w:jc w:val="center"/>
        </w:trPr>
        <w:tc>
          <w:tcPr>
            <w:tcW w:w="2046" w:type="pct"/>
            <w:vAlign w:val="center"/>
          </w:tcPr>
          <w:p w14:paraId="168E5865" w14:textId="211F5D50" w:rsidR="00C91918" w:rsidRPr="00130358" w:rsidRDefault="00000000" w:rsidP="00D62538">
            <w:pPr>
              <w:pStyle w:val="TAL"/>
              <w:keepNext w:val="0"/>
              <w:keepLines w:val="0"/>
              <w:rPr>
                <w:rFonts w:cs="Arial"/>
                <w:vertAlign w:val="superscript"/>
              </w:rPr>
            </w:pPr>
            <w:r>
              <w:rPr>
                <w:rFonts w:cs="Arial"/>
                <w:position w:val="-12"/>
              </w:rPr>
              <w:pict w14:anchorId="237C4F18">
                <v:shape id="_x0000_i1123" type="#_x0000_t75" style="width:20.25pt;height:18.75pt" fillcolor="window">
                  <v:imagedata r:id="rId7" o:title=""/>
                </v:shape>
              </w:pic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6DE1EB3D" w14:textId="2E14602C"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0F0A671E" w14:textId="77777777" w:rsidR="00C91918" w:rsidRPr="00130358" w:rsidRDefault="00C91918" w:rsidP="00D62538">
            <w:pPr>
              <w:pStyle w:val="TAL"/>
              <w:keepNext w:val="0"/>
              <w:keepLines w:val="0"/>
              <w:jc w:val="center"/>
              <w:rPr>
                <w:rFonts w:cs="Arial"/>
              </w:rPr>
            </w:pPr>
            <w:r w:rsidRPr="00130358">
              <w:rPr>
                <w:rFonts w:cs="Arial"/>
              </w:rPr>
              <w:t>-106</w:t>
            </w:r>
          </w:p>
        </w:tc>
        <w:tc>
          <w:tcPr>
            <w:tcW w:w="1022" w:type="pct"/>
            <w:gridSpan w:val="3"/>
            <w:vAlign w:val="center"/>
          </w:tcPr>
          <w:p w14:paraId="1D22A95D" w14:textId="77777777" w:rsidR="00C91918" w:rsidRPr="00130358" w:rsidRDefault="00C91918" w:rsidP="00D62538">
            <w:pPr>
              <w:pStyle w:val="TAL"/>
              <w:keepNext w:val="0"/>
              <w:keepLines w:val="0"/>
              <w:jc w:val="center"/>
              <w:rPr>
                <w:rFonts w:cs="Arial"/>
              </w:rPr>
            </w:pPr>
            <w:r w:rsidRPr="00130358">
              <w:rPr>
                <w:rFonts w:cs="Arial"/>
              </w:rPr>
              <w:t>-106</w:t>
            </w:r>
          </w:p>
        </w:tc>
      </w:tr>
      <w:tr w:rsidR="003436F5" w:rsidRPr="00130358" w:rsidDel="003436F5" w14:paraId="6623C9FA" w14:textId="77777777" w:rsidTr="00772922">
        <w:trPr>
          <w:jc w:val="center"/>
        </w:trPr>
        <w:tc>
          <w:tcPr>
            <w:tcW w:w="2046" w:type="pct"/>
            <w:vMerge w:val="restart"/>
            <w:vAlign w:val="center"/>
          </w:tcPr>
          <w:p w14:paraId="7AD42BC0" w14:textId="5A5D7EB8" w:rsidR="003436F5" w:rsidRPr="00130358" w:rsidDel="003436F5" w:rsidRDefault="00000000" w:rsidP="00D62538">
            <w:pPr>
              <w:pStyle w:val="TAL"/>
              <w:keepNext w:val="0"/>
              <w:keepLines w:val="0"/>
              <w:rPr>
                <w:rFonts w:cs="Arial"/>
                <w:position w:val="-12"/>
              </w:rPr>
            </w:pPr>
            <w:r>
              <w:rPr>
                <w:rFonts w:cs="Arial"/>
                <w:position w:val="-12"/>
              </w:rPr>
              <w:pict w14:anchorId="72F300EA">
                <v:shape id="_x0000_i1124" type="#_x0000_t75" style="width:20.25pt;height:18.75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389F6EEB" w14:textId="760F80F0"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576F051C"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5923F7E9" w14:textId="77777777" w:rsidR="003436F5" w:rsidRPr="00130358" w:rsidDel="003436F5" w:rsidRDefault="003436F5" w:rsidP="00D62538">
            <w:pPr>
              <w:pStyle w:val="TAL"/>
              <w:keepNext w:val="0"/>
              <w:keepLines w:val="0"/>
              <w:rPr>
                <w:rFonts w:cs="Arial"/>
              </w:rPr>
            </w:pPr>
            <w:r w:rsidRPr="00130358">
              <w:t>NC</w:t>
            </w:r>
          </w:p>
        </w:tc>
        <w:tc>
          <w:tcPr>
            <w:tcW w:w="652" w:type="pct"/>
            <w:gridSpan w:val="2"/>
            <w:vAlign w:val="center"/>
          </w:tcPr>
          <w:p w14:paraId="53EA7F55" w14:textId="77777777" w:rsidR="003436F5" w:rsidRPr="00130358" w:rsidDel="003436F5" w:rsidRDefault="003436F5" w:rsidP="00D62538">
            <w:pPr>
              <w:pStyle w:val="TAL"/>
              <w:keepNext w:val="0"/>
              <w:keepLines w:val="0"/>
              <w:rPr>
                <w:rFonts w:cs="Arial"/>
              </w:rPr>
            </w:pPr>
            <w:r w:rsidRPr="00130358">
              <w:t>-89.41</w:t>
            </w:r>
          </w:p>
        </w:tc>
      </w:tr>
      <w:tr w:rsidR="003436F5" w:rsidRPr="00130358" w:rsidDel="003436F5" w14:paraId="1D648CBC" w14:textId="77777777" w:rsidTr="00772922">
        <w:trPr>
          <w:jc w:val="center"/>
        </w:trPr>
        <w:tc>
          <w:tcPr>
            <w:tcW w:w="2046" w:type="pct"/>
            <w:vMerge/>
            <w:vAlign w:val="center"/>
          </w:tcPr>
          <w:p w14:paraId="06085D75"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09F5F89F"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3C4F9832"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548E84FD" w14:textId="77777777" w:rsidR="003436F5" w:rsidRPr="00130358" w:rsidDel="003436F5" w:rsidRDefault="003436F5" w:rsidP="00D62538">
            <w:pPr>
              <w:pStyle w:val="TAL"/>
              <w:keepNext w:val="0"/>
              <w:keepLines w:val="0"/>
              <w:rPr>
                <w:rFonts w:cs="Arial"/>
              </w:rPr>
            </w:pPr>
            <w:r w:rsidRPr="00130358">
              <w:t>EC</w:t>
            </w:r>
          </w:p>
        </w:tc>
        <w:tc>
          <w:tcPr>
            <w:tcW w:w="652" w:type="pct"/>
            <w:gridSpan w:val="2"/>
            <w:vAlign w:val="center"/>
          </w:tcPr>
          <w:p w14:paraId="7A90BB0B" w14:textId="77777777" w:rsidR="003436F5" w:rsidRPr="00130358" w:rsidDel="003436F5" w:rsidRDefault="003436F5" w:rsidP="00D62538">
            <w:pPr>
              <w:pStyle w:val="TAL"/>
              <w:keepNext w:val="0"/>
              <w:keepLines w:val="0"/>
              <w:rPr>
                <w:rFonts w:cs="Arial"/>
              </w:rPr>
            </w:pPr>
            <w:r w:rsidRPr="00130358">
              <w:t>-86.41</w:t>
            </w:r>
          </w:p>
        </w:tc>
      </w:tr>
      <w:tr w:rsidR="003436F5" w:rsidRPr="00130358" w:rsidDel="003436F5" w14:paraId="2801BE96" w14:textId="77777777" w:rsidTr="00772922">
        <w:trPr>
          <w:jc w:val="center"/>
        </w:trPr>
        <w:tc>
          <w:tcPr>
            <w:tcW w:w="2046" w:type="pct"/>
            <w:vMerge w:val="restart"/>
            <w:vAlign w:val="center"/>
          </w:tcPr>
          <w:p w14:paraId="3577C5F7" w14:textId="2D4C8192" w:rsidR="003436F5" w:rsidRPr="00130358" w:rsidDel="003436F5" w:rsidRDefault="00000000" w:rsidP="00D62538">
            <w:pPr>
              <w:pStyle w:val="TAL"/>
              <w:keepNext w:val="0"/>
              <w:keepLines w:val="0"/>
              <w:rPr>
                <w:rFonts w:cs="Arial"/>
                <w:position w:val="-12"/>
              </w:rPr>
            </w:pPr>
            <w:r>
              <w:rPr>
                <w:rFonts w:cs="Arial"/>
                <w:position w:val="-12"/>
              </w:rPr>
              <w:pict w14:anchorId="6F770FDC">
                <v:shape id="_x0000_i1125" type="#_x0000_t75" style="width:20.25pt;height:18.75pt" fillcolor="window">
                  <v:imagedata r:id="rId7" o:title=""/>
                </v:shape>
              </w:pict>
            </w:r>
            <w:r w:rsidR="003436F5" w:rsidRPr="00130358">
              <w:rPr>
                <w:rFonts w:cs="Arial"/>
              </w:rPr>
              <w:t>in</w:t>
            </w:r>
            <w:r w:rsidR="00D62538" w:rsidRPr="00130358">
              <w:rPr>
                <w:rFonts w:cs="Arial"/>
              </w:rPr>
              <w:t xml:space="preserve"> </w:t>
            </w:r>
            <w:r w:rsidR="003436F5" w:rsidRPr="00130358">
              <w:rPr>
                <w:rFonts w:cs="Arial"/>
              </w:rPr>
              <w:t>subframes</w:t>
            </w:r>
            <w:r w:rsidR="00D62538" w:rsidRPr="00130358">
              <w:rPr>
                <w:rFonts w:cs="Arial"/>
              </w:rPr>
              <w:t xml:space="preserve"> </w:t>
            </w:r>
            <w:r w:rsidR="003436F5" w:rsidRPr="00130358">
              <w:rPr>
                <w:rFonts w:cs="Arial"/>
              </w:rPr>
              <w:t>corresponding</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RSSI</w:t>
            </w:r>
            <w:r w:rsidR="00D62538" w:rsidRPr="00130358">
              <w:rPr>
                <w:rFonts w:cs="Arial"/>
              </w:rPr>
              <w:t xml:space="preserve"> </w:t>
            </w:r>
            <w:r w:rsidR="003436F5" w:rsidRPr="00130358">
              <w:rPr>
                <w:rFonts w:cs="Arial"/>
              </w:rPr>
              <w:t>measurement</w:t>
            </w:r>
            <w:r w:rsidR="00D62538" w:rsidRPr="00130358">
              <w:rPr>
                <w:rFonts w:cs="Arial"/>
              </w:rPr>
              <w:t xml:space="preserve"> </w:t>
            </w:r>
            <w:r w:rsidR="003436F5" w:rsidRPr="00130358">
              <w:rPr>
                <w:rFonts w:cs="Arial"/>
              </w:rPr>
              <w:t>time</w:t>
            </w:r>
            <w:r w:rsidR="00D62538" w:rsidRPr="00130358">
              <w:rPr>
                <w:rFonts w:cs="Arial"/>
              </w:rPr>
              <w:t xml:space="preserve"> </w:t>
            </w:r>
            <w:r w:rsidR="003436F5" w:rsidRPr="00130358">
              <w:rPr>
                <w:rFonts w:cs="Arial"/>
              </w:rPr>
              <w:t>configuration</w:t>
            </w:r>
            <w:r w:rsidR="00D62538" w:rsidRPr="00130358">
              <w:rPr>
                <w:rFonts w:cs="Arial"/>
              </w:rPr>
              <w:t xml:space="preserve"> </w:t>
            </w:r>
            <w:r w:rsidR="003436F5" w:rsidRPr="00130358">
              <w:rPr>
                <w:rFonts w:cs="Arial"/>
              </w:rPr>
              <w:t>(RMTC)</w:t>
            </w:r>
            <w:r w:rsidR="00D62538" w:rsidRPr="00130358">
              <w:rPr>
                <w:rFonts w:cs="Arial"/>
              </w:rPr>
              <w:t xml:space="preserve"> </w:t>
            </w:r>
            <w:r w:rsidR="003436F5" w:rsidRPr="00130358">
              <w:rPr>
                <w:rFonts w:cs="Arial"/>
              </w:rPr>
              <w:t>where</w:t>
            </w:r>
            <w:r w:rsidR="00D62538" w:rsidRPr="00130358">
              <w:rPr>
                <w:rFonts w:cs="Arial"/>
              </w:rPr>
              <w:t xml:space="preserve"> </w:t>
            </w:r>
            <w:r w:rsidR="003436F5" w:rsidRPr="00130358">
              <w:rPr>
                <w:rFonts w:cs="Arial"/>
              </w:rPr>
              <w:t>system</w:t>
            </w:r>
            <w:r w:rsidR="00D62538" w:rsidRPr="00130358">
              <w:rPr>
                <w:rFonts w:cs="Arial"/>
              </w:rPr>
              <w:t xml:space="preserve"> </w:t>
            </w:r>
            <w:r w:rsidR="003436F5" w:rsidRPr="00130358">
              <w:rPr>
                <w:rFonts w:cs="Arial"/>
              </w:rPr>
              <w:t>frame</w:t>
            </w:r>
            <w:r w:rsidR="00D62538" w:rsidRPr="00130358">
              <w:rPr>
                <w:rFonts w:cs="Arial"/>
              </w:rPr>
              <w:t xml:space="preserve"> </w:t>
            </w:r>
            <w:r w:rsidR="003436F5" w:rsidRPr="00130358">
              <w:rPr>
                <w:rFonts w:cs="Arial"/>
              </w:rPr>
              <w:t>number</w:t>
            </w:r>
            <w:r w:rsidR="00D62538" w:rsidRPr="00130358">
              <w:rPr>
                <w:rFonts w:cs="Arial"/>
              </w:rPr>
              <w:t xml:space="preserve"> </w:t>
            </w:r>
            <w:r w:rsidR="003436F5" w:rsidRPr="00130358">
              <w:rPr>
                <w:rFonts w:cs="Arial"/>
              </w:rPr>
              <w:t>mod</w:t>
            </w:r>
            <w:r w:rsidR="00D62538" w:rsidRPr="00130358">
              <w:rPr>
                <w:rFonts w:cs="Arial"/>
              </w:rPr>
              <w:t xml:space="preserve"> </w:t>
            </w:r>
            <w:r w:rsidR="003436F5" w:rsidRPr="00130358">
              <w:rPr>
                <w:rFonts w:cs="Arial"/>
              </w:rPr>
              <w:t>12</w:t>
            </w:r>
            <w:r w:rsidR="00D62538" w:rsidRPr="00130358">
              <w:rPr>
                <w:rFonts w:cs="Arial"/>
              </w:rPr>
              <w:t xml:space="preserve"> </w:t>
            </w:r>
            <w:r w:rsidR="003436F5" w:rsidRPr="00130358">
              <w:rPr>
                <w:rFonts w:cs="Arial"/>
              </w:rPr>
              <w:t>is</w:t>
            </w:r>
            <w:r w:rsidR="00D62538" w:rsidRPr="00130358">
              <w:rPr>
                <w:rFonts w:cs="Arial"/>
              </w:rPr>
              <w:t xml:space="preserve"> </w:t>
            </w:r>
            <w:r w:rsidR="003436F5" w:rsidRPr="00130358">
              <w:rPr>
                <w:rFonts w:cs="Arial"/>
              </w:rPr>
              <w:t>not</w:t>
            </w:r>
            <w:r w:rsidR="00D62538" w:rsidRPr="00130358">
              <w:rPr>
                <w:rFonts w:cs="Arial"/>
              </w:rPr>
              <w:t xml:space="preserve"> </w:t>
            </w:r>
            <w:r w:rsidR="003436F5" w:rsidRPr="00130358">
              <w:rPr>
                <w:rFonts w:cs="Arial"/>
              </w:rPr>
              <w:t>equal</w:t>
            </w:r>
            <w:r w:rsidR="00D62538" w:rsidRPr="00130358">
              <w:rPr>
                <w:rFonts w:cs="Arial"/>
              </w:rPr>
              <w:t xml:space="preserve"> </w:t>
            </w:r>
            <w:r w:rsidR="003436F5" w:rsidRPr="00130358">
              <w:rPr>
                <w:rFonts w:cs="Arial"/>
              </w:rPr>
              <w:t>to</w:t>
            </w:r>
            <w:r w:rsidR="00D62538" w:rsidRPr="00130358">
              <w:rPr>
                <w:rFonts w:cs="Arial"/>
              </w:rPr>
              <w:t xml:space="preserve"> </w:t>
            </w:r>
            <w:r w:rsidR="003436F5" w:rsidRPr="00130358">
              <w:rPr>
                <w:rFonts w:cs="Arial"/>
              </w:rPr>
              <w:t>2</w:t>
            </w:r>
            <w:r w:rsidR="00D62538" w:rsidRPr="00130358">
              <w:rPr>
                <w:rFonts w:cs="Arial"/>
              </w:rPr>
              <w:t xml:space="preserve"> </w:t>
            </w:r>
            <w:r w:rsidR="00EA3C07" w:rsidRPr="00130358">
              <w:rPr>
                <w:rFonts w:cs="Arial"/>
              </w:rPr>
              <w:t>(Note2)</w:t>
            </w:r>
          </w:p>
        </w:tc>
        <w:tc>
          <w:tcPr>
            <w:tcW w:w="829" w:type="pct"/>
            <w:vMerge w:val="restart"/>
            <w:vAlign w:val="center"/>
          </w:tcPr>
          <w:p w14:paraId="4EF25B03" w14:textId="682C9620" w:rsidR="003436F5" w:rsidRPr="00130358" w:rsidDel="003436F5" w:rsidRDefault="003436F5"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Merge w:val="restart"/>
            <w:vAlign w:val="center"/>
          </w:tcPr>
          <w:p w14:paraId="429A6A77" w14:textId="77777777" w:rsidR="003436F5" w:rsidRPr="00130358" w:rsidDel="003436F5" w:rsidRDefault="003436F5" w:rsidP="00D62538">
            <w:pPr>
              <w:pStyle w:val="TAL"/>
              <w:keepNext w:val="0"/>
              <w:keepLines w:val="0"/>
              <w:jc w:val="center"/>
              <w:rPr>
                <w:rFonts w:cs="Arial"/>
              </w:rPr>
            </w:pPr>
            <w:r w:rsidRPr="00130358">
              <w:rPr>
                <w:rFonts w:cs="Arial"/>
              </w:rPr>
              <w:t>-106</w:t>
            </w:r>
          </w:p>
        </w:tc>
        <w:tc>
          <w:tcPr>
            <w:tcW w:w="370" w:type="pct"/>
            <w:vAlign w:val="center"/>
          </w:tcPr>
          <w:p w14:paraId="38F3320B" w14:textId="77777777" w:rsidR="003436F5" w:rsidRPr="00130358" w:rsidDel="003436F5" w:rsidRDefault="003436F5" w:rsidP="00D62538">
            <w:pPr>
              <w:pStyle w:val="TAL"/>
              <w:keepNext w:val="0"/>
              <w:keepLines w:val="0"/>
              <w:rPr>
                <w:rFonts w:cs="Arial"/>
              </w:rPr>
            </w:pPr>
            <w:r w:rsidRPr="00130358">
              <w:t>NC</w:t>
            </w:r>
          </w:p>
        </w:tc>
        <w:tc>
          <w:tcPr>
            <w:tcW w:w="652" w:type="pct"/>
            <w:gridSpan w:val="2"/>
            <w:vAlign w:val="center"/>
          </w:tcPr>
          <w:p w14:paraId="64D3AF87" w14:textId="77777777" w:rsidR="003436F5" w:rsidRPr="00130358" w:rsidDel="003436F5" w:rsidRDefault="003436F5" w:rsidP="00D62538">
            <w:pPr>
              <w:pStyle w:val="TAL"/>
              <w:keepNext w:val="0"/>
              <w:keepLines w:val="0"/>
              <w:rPr>
                <w:rFonts w:cs="Arial"/>
              </w:rPr>
            </w:pPr>
            <w:r w:rsidRPr="00130358">
              <w:t>-98.17</w:t>
            </w:r>
          </w:p>
        </w:tc>
      </w:tr>
      <w:tr w:rsidR="003436F5" w:rsidRPr="00130358" w:rsidDel="003436F5" w14:paraId="6A5D7C1D" w14:textId="77777777" w:rsidTr="00772922">
        <w:trPr>
          <w:jc w:val="center"/>
        </w:trPr>
        <w:tc>
          <w:tcPr>
            <w:tcW w:w="2046" w:type="pct"/>
            <w:vMerge/>
            <w:vAlign w:val="center"/>
          </w:tcPr>
          <w:p w14:paraId="65F95396" w14:textId="77777777" w:rsidR="003436F5" w:rsidRPr="00130358" w:rsidDel="003436F5" w:rsidRDefault="003436F5" w:rsidP="00D62538">
            <w:pPr>
              <w:pStyle w:val="TAL"/>
              <w:keepNext w:val="0"/>
              <w:keepLines w:val="0"/>
              <w:rPr>
                <w:rFonts w:cs="Arial"/>
                <w:position w:val="-12"/>
              </w:rPr>
            </w:pPr>
          </w:p>
        </w:tc>
        <w:tc>
          <w:tcPr>
            <w:tcW w:w="829" w:type="pct"/>
            <w:vMerge/>
            <w:vAlign w:val="center"/>
          </w:tcPr>
          <w:p w14:paraId="29088C31" w14:textId="77777777" w:rsidR="003436F5" w:rsidRPr="00130358" w:rsidDel="003436F5" w:rsidRDefault="003436F5" w:rsidP="00D62538">
            <w:pPr>
              <w:pStyle w:val="TAL"/>
              <w:keepNext w:val="0"/>
              <w:keepLines w:val="0"/>
              <w:jc w:val="center"/>
              <w:rPr>
                <w:rFonts w:cs="Arial"/>
              </w:rPr>
            </w:pPr>
          </w:p>
        </w:tc>
        <w:tc>
          <w:tcPr>
            <w:tcW w:w="1104" w:type="pct"/>
            <w:vMerge/>
            <w:vAlign w:val="center"/>
          </w:tcPr>
          <w:p w14:paraId="47F70074" w14:textId="77777777" w:rsidR="003436F5" w:rsidRPr="00130358" w:rsidDel="003436F5" w:rsidRDefault="003436F5" w:rsidP="00D62538">
            <w:pPr>
              <w:pStyle w:val="TAL"/>
              <w:keepNext w:val="0"/>
              <w:keepLines w:val="0"/>
              <w:jc w:val="center"/>
              <w:rPr>
                <w:rFonts w:cs="Arial"/>
              </w:rPr>
            </w:pPr>
          </w:p>
        </w:tc>
        <w:tc>
          <w:tcPr>
            <w:tcW w:w="370" w:type="pct"/>
            <w:vAlign w:val="center"/>
          </w:tcPr>
          <w:p w14:paraId="69D93502" w14:textId="77777777" w:rsidR="003436F5" w:rsidRPr="00130358" w:rsidDel="003436F5" w:rsidRDefault="003436F5" w:rsidP="00D62538">
            <w:pPr>
              <w:pStyle w:val="TAL"/>
              <w:keepNext w:val="0"/>
              <w:keepLines w:val="0"/>
              <w:rPr>
                <w:rFonts w:cs="Arial"/>
              </w:rPr>
            </w:pPr>
            <w:r w:rsidRPr="00130358">
              <w:t>EC</w:t>
            </w:r>
          </w:p>
        </w:tc>
        <w:tc>
          <w:tcPr>
            <w:tcW w:w="652" w:type="pct"/>
            <w:gridSpan w:val="2"/>
            <w:vAlign w:val="center"/>
          </w:tcPr>
          <w:p w14:paraId="4CD389E2" w14:textId="77777777" w:rsidR="003436F5" w:rsidRPr="00130358" w:rsidDel="003436F5" w:rsidRDefault="003436F5" w:rsidP="00D62538">
            <w:pPr>
              <w:pStyle w:val="TAL"/>
              <w:keepNext w:val="0"/>
              <w:keepLines w:val="0"/>
              <w:rPr>
                <w:rFonts w:cs="Arial"/>
              </w:rPr>
            </w:pPr>
            <w:r w:rsidRPr="00130358">
              <w:t>-101.17</w:t>
            </w:r>
          </w:p>
        </w:tc>
      </w:tr>
      <w:tr w:rsidR="00C91918" w:rsidRPr="00130358" w14:paraId="7E12BC25" w14:textId="77777777" w:rsidTr="00772922">
        <w:trPr>
          <w:jc w:val="center"/>
        </w:trPr>
        <w:tc>
          <w:tcPr>
            <w:tcW w:w="2046" w:type="pct"/>
            <w:vAlign w:val="center"/>
          </w:tcPr>
          <w:p w14:paraId="1F6F5CA6" w14:textId="5C88D805" w:rsidR="00C91918" w:rsidRPr="00130358" w:rsidRDefault="00000000" w:rsidP="00D62538">
            <w:pPr>
              <w:pStyle w:val="TAL"/>
              <w:keepNext w:val="0"/>
              <w:keepLines w:val="0"/>
              <w:rPr>
                <w:rFonts w:cs="Arial"/>
              </w:rPr>
            </w:pPr>
            <w:r>
              <w:rPr>
                <w:rFonts w:cs="Arial"/>
                <w:position w:val="-12"/>
              </w:rPr>
              <w:pict w14:anchorId="45A858B1">
                <v:shape id="_x0000_i1126" type="#_x0000_t75" style="width:31.5pt;height:18.75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not</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w:t>
            </w:r>
          </w:p>
        </w:tc>
        <w:tc>
          <w:tcPr>
            <w:tcW w:w="829" w:type="pct"/>
            <w:vAlign w:val="center"/>
          </w:tcPr>
          <w:p w14:paraId="0E42064D"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15F88214"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79A30564" w14:textId="77777777" w:rsidR="00C91918" w:rsidRPr="00130358" w:rsidRDefault="00C91918" w:rsidP="00D62538">
            <w:pPr>
              <w:pStyle w:val="TAL"/>
              <w:keepNext w:val="0"/>
              <w:keepLines w:val="0"/>
              <w:jc w:val="center"/>
              <w:rPr>
                <w:rFonts w:cs="Arial"/>
              </w:rPr>
            </w:pPr>
            <w:r w:rsidRPr="00130358">
              <w:rPr>
                <w:rFonts w:cs="Arial"/>
              </w:rPr>
              <w:t>2.5</w:t>
            </w:r>
          </w:p>
        </w:tc>
      </w:tr>
      <w:tr w:rsidR="00C91918" w:rsidRPr="00130358" w14:paraId="0B64A131" w14:textId="77777777" w:rsidTr="00772922">
        <w:trPr>
          <w:jc w:val="center"/>
        </w:trPr>
        <w:tc>
          <w:tcPr>
            <w:tcW w:w="2046" w:type="pct"/>
            <w:vAlign w:val="center"/>
          </w:tcPr>
          <w:p w14:paraId="2FC8CA28" w14:textId="53D9365D" w:rsidR="00C91918" w:rsidRPr="00130358" w:rsidRDefault="00000000" w:rsidP="00D62538">
            <w:pPr>
              <w:pStyle w:val="TAL"/>
              <w:keepNext w:val="0"/>
              <w:keepLines w:val="0"/>
              <w:rPr>
                <w:rFonts w:cs="Arial"/>
              </w:rPr>
            </w:pPr>
            <w:r>
              <w:rPr>
                <w:rFonts w:cs="Arial"/>
                <w:position w:val="-12"/>
              </w:rPr>
              <w:pict w14:anchorId="665F5C2F">
                <v:shape id="_x0000_i1127" type="#_x0000_t75" style="width:31.5pt;height:18.75pt" fillcolor="window">
                  <v:imagedata r:id="rId9" o:title=""/>
                </v:shape>
              </w:pict>
            </w:r>
            <w:r w:rsidR="00D62538" w:rsidRPr="00130358">
              <w:rPr>
                <w:rFonts w:cs="Arial"/>
              </w:rPr>
              <w:t xml:space="preserve"> </w:t>
            </w:r>
            <w:r w:rsidR="00C91918" w:rsidRPr="00130358">
              <w:rPr>
                <w:rFonts w:cs="Arial"/>
              </w:rPr>
              <w:t>in</w:t>
            </w:r>
            <w:r w:rsidR="00D62538" w:rsidRPr="00130358">
              <w:rPr>
                <w:rFonts w:cs="Arial"/>
              </w:rPr>
              <w:t xml:space="preserve"> </w:t>
            </w:r>
            <w:r w:rsidR="00C91918" w:rsidRPr="00130358">
              <w:rPr>
                <w:rFonts w:cs="Arial"/>
              </w:rPr>
              <w:t>subframes</w:t>
            </w:r>
            <w:r w:rsidR="00D62538" w:rsidRPr="00130358">
              <w:rPr>
                <w:rFonts w:cs="Arial"/>
              </w:rPr>
              <w:t xml:space="preserve"> </w:t>
            </w:r>
            <w:r w:rsidR="00C91918" w:rsidRPr="00130358">
              <w:rPr>
                <w:rFonts w:cs="Arial"/>
              </w:rPr>
              <w:t>corresponding</w:t>
            </w:r>
            <w:r w:rsidR="00D62538" w:rsidRPr="00130358">
              <w:rPr>
                <w:rFonts w:cs="Arial"/>
              </w:rPr>
              <w:t xml:space="preserve"> </w:t>
            </w:r>
            <w:r w:rsidR="00C91918" w:rsidRPr="00130358">
              <w:rPr>
                <w:rFonts w:cs="Arial"/>
              </w:rPr>
              <w:t>to</w:t>
            </w:r>
            <w:r w:rsidR="00D62538" w:rsidRPr="00130358">
              <w:rPr>
                <w:rFonts w:cs="Arial"/>
              </w:rPr>
              <w:t xml:space="preserve"> </w:t>
            </w:r>
            <w:r w:rsidR="00C91918" w:rsidRPr="00130358">
              <w:rPr>
                <w:rFonts w:cs="Arial"/>
              </w:rPr>
              <w:t>RSSI</w:t>
            </w:r>
            <w:r w:rsidR="00D62538" w:rsidRPr="00130358">
              <w:rPr>
                <w:rFonts w:cs="Arial"/>
              </w:rPr>
              <w:t xml:space="preserve"> </w:t>
            </w:r>
            <w:r w:rsidR="00C91918" w:rsidRPr="00130358">
              <w:rPr>
                <w:rFonts w:cs="Arial"/>
              </w:rPr>
              <w:t>measurement</w:t>
            </w:r>
            <w:r w:rsidR="00D62538" w:rsidRPr="00130358">
              <w:rPr>
                <w:rFonts w:cs="Arial"/>
              </w:rPr>
              <w:t xml:space="preserve"> </w:t>
            </w:r>
            <w:r w:rsidR="00C91918" w:rsidRPr="00130358">
              <w:rPr>
                <w:rFonts w:cs="Arial"/>
              </w:rPr>
              <w:t>time</w:t>
            </w:r>
            <w:r w:rsidR="00D62538" w:rsidRPr="00130358">
              <w:rPr>
                <w:rFonts w:cs="Arial"/>
              </w:rPr>
              <w:t xml:space="preserve"> </w:t>
            </w:r>
            <w:r w:rsidR="00C91918" w:rsidRPr="00130358">
              <w:rPr>
                <w:rFonts w:cs="Arial"/>
              </w:rPr>
              <w:t>configuration</w:t>
            </w:r>
            <w:r w:rsidR="00D62538" w:rsidRPr="00130358">
              <w:rPr>
                <w:rFonts w:cs="Arial"/>
              </w:rPr>
              <w:t xml:space="preserve"> </w:t>
            </w:r>
            <w:r w:rsidR="00C91918" w:rsidRPr="00130358">
              <w:rPr>
                <w:rFonts w:cs="Arial"/>
              </w:rPr>
              <w:t>(RMTC</w:t>
            </w:r>
          </w:p>
        </w:tc>
        <w:tc>
          <w:tcPr>
            <w:tcW w:w="829" w:type="pct"/>
            <w:vAlign w:val="center"/>
          </w:tcPr>
          <w:p w14:paraId="45003DF8" w14:textId="77777777" w:rsidR="00C91918" w:rsidRPr="00130358" w:rsidRDefault="00C91918" w:rsidP="00D62538">
            <w:pPr>
              <w:pStyle w:val="TAL"/>
              <w:keepNext w:val="0"/>
              <w:keepLines w:val="0"/>
              <w:jc w:val="center"/>
              <w:rPr>
                <w:rFonts w:cs="Arial"/>
              </w:rPr>
            </w:pPr>
            <w:r w:rsidRPr="00130358">
              <w:rPr>
                <w:rFonts w:cs="Arial"/>
              </w:rPr>
              <w:t>dB</w:t>
            </w:r>
          </w:p>
        </w:tc>
        <w:tc>
          <w:tcPr>
            <w:tcW w:w="1104" w:type="pct"/>
            <w:vAlign w:val="center"/>
          </w:tcPr>
          <w:p w14:paraId="355619FA" w14:textId="77777777" w:rsidR="00C91918" w:rsidRPr="00130358" w:rsidRDefault="00C91918" w:rsidP="00D62538">
            <w:pPr>
              <w:pStyle w:val="TAL"/>
              <w:keepNext w:val="0"/>
              <w:keepLines w:val="0"/>
              <w:jc w:val="center"/>
              <w:rPr>
                <w:rFonts w:cs="Arial"/>
              </w:rPr>
            </w:pPr>
            <w:r w:rsidRPr="00130358">
              <w:rPr>
                <w:rFonts w:cs="Arial"/>
              </w:rPr>
              <w:t>2.5</w:t>
            </w:r>
          </w:p>
        </w:tc>
        <w:tc>
          <w:tcPr>
            <w:tcW w:w="1022" w:type="pct"/>
            <w:gridSpan w:val="3"/>
            <w:vAlign w:val="center"/>
          </w:tcPr>
          <w:p w14:paraId="432F5F37" w14:textId="77777777" w:rsidR="00C91918" w:rsidRPr="00130358" w:rsidRDefault="00C91918" w:rsidP="00D62538">
            <w:pPr>
              <w:pStyle w:val="TAL"/>
              <w:keepNext w:val="0"/>
              <w:keepLines w:val="0"/>
              <w:jc w:val="center"/>
              <w:rPr>
                <w:rFonts w:cs="Arial"/>
              </w:rPr>
            </w:pPr>
            <w:r w:rsidRPr="00130358">
              <w:rPr>
                <w:rFonts w:cs="Arial"/>
              </w:rPr>
              <w:t>-Infinity</w:t>
            </w:r>
          </w:p>
        </w:tc>
      </w:tr>
      <w:tr w:rsidR="00C91918" w:rsidRPr="00130358" w14:paraId="61E1B877" w14:textId="77777777" w:rsidTr="00772922">
        <w:trPr>
          <w:jc w:val="center"/>
        </w:trPr>
        <w:tc>
          <w:tcPr>
            <w:tcW w:w="2046" w:type="pct"/>
            <w:vAlign w:val="center"/>
          </w:tcPr>
          <w:p w14:paraId="2E8890F8" w14:textId="31B2698D"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82E4E76" w14:textId="14BE9D70" w:rsidR="00C91918" w:rsidRPr="00130358" w:rsidRDefault="00C91918"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1104" w:type="pct"/>
            <w:vAlign w:val="center"/>
          </w:tcPr>
          <w:p w14:paraId="3384F2F0"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0E68B483" w14:textId="77777777" w:rsidR="00C91918" w:rsidRPr="00130358" w:rsidRDefault="00C91918" w:rsidP="00D62538">
            <w:pPr>
              <w:pStyle w:val="TAL"/>
              <w:keepNext w:val="0"/>
              <w:keepLines w:val="0"/>
              <w:jc w:val="center"/>
              <w:rPr>
                <w:rFonts w:cs="Arial"/>
              </w:rPr>
            </w:pPr>
            <w:r w:rsidRPr="00130358">
              <w:rPr>
                <w:rFonts w:cs="Arial"/>
              </w:rPr>
              <w:t>-103.5</w:t>
            </w:r>
          </w:p>
        </w:tc>
      </w:tr>
      <w:tr w:rsidR="00C91918" w:rsidRPr="00130358" w14:paraId="1698AE7F" w14:textId="77777777" w:rsidTr="00772922">
        <w:trPr>
          <w:jc w:val="center"/>
        </w:trPr>
        <w:tc>
          <w:tcPr>
            <w:tcW w:w="2046" w:type="pct"/>
            <w:vAlign w:val="center"/>
          </w:tcPr>
          <w:p w14:paraId="2B6E93E2" w14:textId="6FD1C8E6" w:rsidR="00C91918" w:rsidRPr="00130358" w:rsidRDefault="00C91918" w:rsidP="00D62538">
            <w:pPr>
              <w:pStyle w:val="TAL"/>
              <w:keepNext w:val="0"/>
              <w:keepLines w:val="0"/>
              <w:rPr>
                <w:rFonts w:cs="Arial"/>
                <w:vertAlign w:val="superscript"/>
              </w:rPr>
            </w:pPr>
            <w:r w:rsidRPr="00130358">
              <w:rPr>
                <w:rFonts w:cs="Arial"/>
              </w:rPr>
              <w:t>RSRP</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C2C1919" w14:textId="77777777" w:rsidR="00C91918" w:rsidRPr="00130358" w:rsidRDefault="00C91918" w:rsidP="00D62538">
            <w:pPr>
              <w:pStyle w:val="TAL"/>
              <w:keepNext w:val="0"/>
              <w:keepLines w:val="0"/>
              <w:jc w:val="center"/>
              <w:rPr>
                <w:rFonts w:cs="Arial"/>
              </w:rPr>
            </w:pPr>
          </w:p>
        </w:tc>
        <w:tc>
          <w:tcPr>
            <w:tcW w:w="1104" w:type="pct"/>
            <w:vAlign w:val="center"/>
          </w:tcPr>
          <w:p w14:paraId="52CB9F4F" w14:textId="77777777" w:rsidR="00C91918" w:rsidRPr="00130358" w:rsidRDefault="00C91918" w:rsidP="00D62538">
            <w:pPr>
              <w:pStyle w:val="TAL"/>
              <w:keepNext w:val="0"/>
              <w:keepLines w:val="0"/>
              <w:jc w:val="center"/>
              <w:rPr>
                <w:rFonts w:cs="Arial"/>
              </w:rPr>
            </w:pPr>
            <w:r w:rsidRPr="00130358">
              <w:rPr>
                <w:rFonts w:cs="Arial"/>
              </w:rPr>
              <w:t>-103.5</w:t>
            </w:r>
          </w:p>
        </w:tc>
        <w:tc>
          <w:tcPr>
            <w:tcW w:w="1022" w:type="pct"/>
            <w:gridSpan w:val="3"/>
            <w:vAlign w:val="center"/>
          </w:tcPr>
          <w:p w14:paraId="68AB819F" w14:textId="77777777" w:rsidR="00C91918" w:rsidRPr="00130358" w:rsidRDefault="00C91918" w:rsidP="00D62538">
            <w:pPr>
              <w:pStyle w:val="TAL"/>
              <w:keepNext w:val="0"/>
              <w:keepLines w:val="0"/>
              <w:jc w:val="center"/>
              <w:rPr>
                <w:rFonts w:cs="Arial"/>
              </w:rPr>
            </w:pPr>
            <w:r w:rsidRPr="00130358">
              <w:rPr>
                <w:rFonts w:cs="Arial"/>
              </w:rPr>
              <w:t>-Infinity</w:t>
            </w:r>
          </w:p>
        </w:tc>
      </w:tr>
      <w:tr w:rsidR="00657059" w:rsidRPr="00130358" w:rsidDel="005C5B91" w14:paraId="225C9C19" w14:textId="77777777" w:rsidTr="00772922">
        <w:trPr>
          <w:jc w:val="center"/>
        </w:trPr>
        <w:tc>
          <w:tcPr>
            <w:tcW w:w="2046" w:type="pct"/>
            <w:vMerge w:val="restart"/>
            <w:vAlign w:val="center"/>
          </w:tcPr>
          <w:p w14:paraId="7A6AE9AB" w14:textId="65B654A0" w:rsidR="00657059" w:rsidRPr="00130358" w:rsidDel="005C5B91" w:rsidRDefault="00657059" w:rsidP="00D62538">
            <w:pPr>
              <w:pStyle w:val="TAL"/>
              <w:keepNext w:val="0"/>
              <w:keepLines w:val="0"/>
              <w:rPr>
                <w:rFonts w:cs="Arial"/>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r w:rsidR="00D62538" w:rsidRPr="00130358">
              <w:rPr>
                <w:rFonts w:cs="Arial"/>
              </w:rPr>
              <w:t xml:space="preserve"> </w:t>
            </w:r>
            <w:r w:rsidR="00EA3C07" w:rsidRPr="00130358">
              <w:rPr>
                <w:rFonts w:cs="Arial"/>
              </w:rPr>
              <w:t>2)</w:t>
            </w:r>
          </w:p>
        </w:tc>
        <w:tc>
          <w:tcPr>
            <w:tcW w:w="829" w:type="pct"/>
            <w:vMerge w:val="restart"/>
            <w:vAlign w:val="center"/>
          </w:tcPr>
          <w:p w14:paraId="7293336A" w14:textId="178E3CAD" w:rsidR="00657059" w:rsidRPr="00130358" w:rsidRDefault="00657059"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142851BC" w14:textId="78F73C87" w:rsidR="00657059" w:rsidRPr="00130358" w:rsidRDefault="00657059"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69D4663F" w14:textId="29D65353" w:rsidR="00657059" w:rsidRPr="00130358" w:rsidDel="005C5B91" w:rsidRDefault="00657059"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14636DA2" w14:textId="77777777" w:rsidR="00657059" w:rsidRPr="00130358" w:rsidRDefault="00657059" w:rsidP="00D62538">
            <w:pPr>
              <w:pStyle w:val="TAL"/>
              <w:keepNext w:val="0"/>
              <w:keepLines w:val="0"/>
              <w:jc w:val="center"/>
              <w:rPr>
                <w:rFonts w:cs="Arial"/>
              </w:rPr>
            </w:pPr>
            <w:r w:rsidRPr="00130358">
              <w:rPr>
                <w:rFonts w:cs="Arial"/>
              </w:rPr>
              <w:t>-76.79</w:t>
            </w:r>
          </w:p>
          <w:p w14:paraId="4571A529" w14:textId="77777777" w:rsidR="00657059" w:rsidRPr="00130358" w:rsidRDefault="00657059" w:rsidP="00D62538">
            <w:pPr>
              <w:pStyle w:val="TAL"/>
              <w:keepNext w:val="0"/>
              <w:keepLines w:val="0"/>
              <w:jc w:val="center"/>
              <w:rPr>
                <w:rFonts w:cs="Arial"/>
              </w:rPr>
            </w:pPr>
            <w:r w:rsidRPr="00130358">
              <w:rPr>
                <w:rFonts w:cs="Arial"/>
              </w:rPr>
              <w:t>-73.78</w:t>
            </w:r>
          </w:p>
          <w:p w14:paraId="33D9F069" w14:textId="77777777" w:rsidR="00657059" w:rsidRPr="00130358" w:rsidDel="005C5B91" w:rsidRDefault="00657059" w:rsidP="00D62538">
            <w:pPr>
              <w:pStyle w:val="TAL"/>
              <w:keepNext w:val="0"/>
              <w:keepLines w:val="0"/>
              <w:jc w:val="center"/>
              <w:rPr>
                <w:rFonts w:cs="Arial"/>
              </w:rPr>
            </w:pPr>
            <w:r w:rsidRPr="00130358">
              <w:rPr>
                <w:rFonts w:cs="Arial"/>
              </w:rPr>
              <w:t>-70.77</w:t>
            </w:r>
          </w:p>
        </w:tc>
        <w:tc>
          <w:tcPr>
            <w:tcW w:w="370" w:type="pct"/>
            <w:vAlign w:val="center"/>
          </w:tcPr>
          <w:p w14:paraId="4AE8AFCE" w14:textId="77777777" w:rsidR="00657059" w:rsidRPr="00130358" w:rsidDel="005C5B91" w:rsidRDefault="00657059" w:rsidP="00D62538">
            <w:pPr>
              <w:pStyle w:val="TAL"/>
              <w:keepNext w:val="0"/>
              <w:keepLines w:val="0"/>
              <w:jc w:val="center"/>
              <w:rPr>
                <w:rFonts w:cs="Arial"/>
              </w:rPr>
            </w:pPr>
            <w:r w:rsidRPr="00130358">
              <w:rPr>
                <w:rFonts w:cs="Arial"/>
              </w:rPr>
              <w:t>NC</w:t>
            </w:r>
          </w:p>
        </w:tc>
        <w:tc>
          <w:tcPr>
            <w:tcW w:w="652" w:type="pct"/>
            <w:gridSpan w:val="2"/>
            <w:vAlign w:val="center"/>
          </w:tcPr>
          <w:p w14:paraId="5BAD4C7F" w14:textId="77777777" w:rsidR="00657059" w:rsidRPr="00130358" w:rsidDel="005C5B91" w:rsidRDefault="00657059" w:rsidP="00D62538">
            <w:pPr>
              <w:pStyle w:val="TAL"/>
              <w:keepNext w:val="0"/>
              <w:keepLines w:val="0"/>
              <w:jc w:val="center"/>
              <w:rPr>
                <w:rFonts w:cs="Arial"/>
              </w:rPr>
            </w:pPr>
            <w:r w:rsidRPr="00130358">
              <w:rPr>
                <w:rFonts w:cs="Arial"/>
              </w:rPr>
              <w:t>-58.62</w:t>
            </w:r>
          </w:p>
        </w:tc>
      </w:tr>
      <w:tr w:rsidR="00657059" w:rsidRPr="00130358" w:rsidDel="005C5B91" w14:paraId="1EB113B3" w14:textId="77777777" w:rsidTr="00772922">
        <w:trPr>
          <w:jc w:val="center"/>
        </w:trPr>
        <w:tc>
          <w:tcPr>
            <w:tcW w:w="2046" w:type="pct"/>
            <w:vMerge/>
            <w:vAlign w:val="center"/>
          </w:tcPr>
          <w:p w14:paraId="55DD3D81" w14:textId="77777777" w:rsidR="00657059" w:rsidRPr="00130358" w:rsidRDefault="00657059" w:rsidP="00D62538">
            <w:pPr>
              <w:pStyle w:val="TAL"/>
              <w:keepNext w:val="0"/>
              <w:keepLines w:val="0"/>
              <w:rPr>
                <w:rFonts w:cs="Arial"/>
              </w:rPr>
            </w:pPr>
          </w:p>
        </w:tc>
        <w:tc>
          <w:tcPr>
            <w:tcW w:w="829" w:type="pct"/>
            <w:vMerge/>
            <w:vAlign w:val="center"/>
          </w:tcPr>
          <w:p w14:paraId="238D5036" w14:textId="77777777" w:rsidR="00657059" w:rsidRPr="00130358" w:rsidRDefault="00657059" w:rsidP="00D62538">
            <w:pPr>
              <w:pStyle w:val="TAL"/>
              <w:keepNext w:val="0"/>
              <w:keepLines w:val="0"/>
              <w:jc w:val="center"/>
              <w:rPr>
                <w:rFonts w:cs="Arial"/>
              </w:rPr>
            </w:pPr>
          </w:p>
        </w:tc>
        <w:tc>
          <w:tcPr>
            <w:tcW w:w="1104" w:type="pct"/>
            <w:vMerge/>
            <w:vAlign w:val="center"/>
          </w:tcPr>
          <w:p w14:paraId="7F4AF2FE" w14:textId="77777777" w:rsidR="00657059" w:rsidRPr="00130358" w:rsidRDefault="00657059" w:rsidP="00D62538">
            <w:pPr>
              <w:pStyle w:val="TAL"/>
              <w:keepNext w:val="0"/>
              <w:keepLines w:val="0"/>
              <w:jc w:val="center"/>
              <w:rPr>
                <w:rFonts w:cs="Arial"/>
              </w:rPr>
            </w:pPr>
          </w:p>
        </w:tc>
        <w:tc>
          <w:tcPr>
            <w:tcW w:w="370" w:type="pct"/>
            <w:vAlign w:val="center"/>
          </w:tcPr>
          <w:p w14:paraId="7958F022" w14:textId="77777777" w:rsidR="00657059" w:rsidRPr="00130358" w:rsidDel="005C5B91" w:rsidRDefault="00657059" w:rsidP="00D62538">
            <w:pPr>
              <w:pStyle w:val="TAL"/>
              <w:keepNext w:val="0"/>
              <w:keepLines w:val="0"/>
              <w:jc w:val="center"/>
              <w:rPr>
                <w:rFonts w:cs="Arial"/>
              </w:rPr>
            </w:pPr>
            <w:r w:rsidRPr="00130358">
              <w:rPr>
                <w:rFonts w:cs="Arial"/>
              </w:rPr>
              <w:t>EC</w:t>
            </w:r>
          </w:p>
        </w:tc>
        <w:tc>
          <w:tcPr>
            <w:tcW w:w="652" w:type="pct"/>
            <w:gridSpan w:val="2"/>
            <w:vAlign w:val="center"/>
          </w:tcPr>
          <w:p w14:paraId="64013DEA" w14:textId="77777777" w:rsidR="00657059" w:rsidRPr="00130358" w:rsidDel="005C5B91" w:rsidRDefault="00657059" w:rsidP="00D62538">
            <w:pPr>
              <w:pStyle w:val="TAL"/>
              <w:keepNext w:val="0"/>
              <w:keepLines w:val="0"/>
              <w:jc w:val="center"/>
              <w:rPr>
                <w:rFonts w:cs="Arial"/>
              </w:rPr>
            </w:pPr>
            <w:r w:rsidRPr="00130358">
              <w:rPr>
                <w:rFonts w:cs="Arial"/>
              </w:rPr>
              <w:t>-55.62</w:t>
            </w:r>
          </w:p>
        </w:tc>
      </w:tr>
      <w:tr w:rsidR="00657059" w:rsidRPr="00130358" w:rsidDel="005C5B91" w14:paraId="228CB7D5" w14:textId="77777777" w:rsidTr="00772922">
        <w:trPr>
          <w:jc w:val="center"/>
        </w:trPr>
        <w:tc>
          <w:tcPr>
            <w:tcW w:w="2046" w:type="pct"/>
            <w:vMerge w:val="restart"/>
            <w:vAlign w:val="center"/>
          </w:tcPr>
          <w:p w14:paraId="0A4D7DC4" w14:textId="6BFCBF47" w:rsidR="00657059" w:rsidRPr="00130358" w:rsidDel="005C5B91" w:rsidRDefault="00657059" w:rsidP="00D62538">
            <w:pPr>
              <w:pStyle w:val="TAL"/>
              <w:keepNext w:val="0"/>
              <w:keepLines w:val="0"/>
              <w:rPr>
                <w:rFonts w:cs="Arial"/>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r w:rsidR="00D62538" w:rsidRPr="00130358">
              <w:rPr>
                <w:rFonts w:cs="Arial"/>
              </w:rPr>
              <w:t xml:space="preserve"> </w:t>
            </w:r>
            <w:r w:rsidRPr="00130358">
              <w:rPr>
                <w:rFonts w:cs="Arial"/>
              </w:rPr>
              <w:t>where</w:t>
            </w:r>
            <w:r w:rsidR="00D62538" w:rsidRPr="00130358">
              <w:rPr>
                <w:rFonts w:cs="Arial"/>
              </w:rPr>
              <w:t xml:space="preserve"> </w:t>
            </w:r>
            <w:r w:rsidRPr="00130358">
              <w:rPr>
                <w:rFonts w:cs="Arial"/>
              </w:rPr>
              <w:t>system</w:t>
            </w:r>
            <w:r w:rsidR="00D62538" w:rsidRPr="00130358">
              <w:rPr>
                <w:rFonts w:cs="Arial"/>
              </w:rPr>
              <w:t xml:space="preserve"> </w:t>
            </w:r>
            <w:r w:rsidRPr="00130358">
              <w:rPr>
                <w:rFonts w:cs="Arial"/>
              </w:rPr>
              <w:t>frame</w:t>
            </w:r>
            <w:r w:rsidR="00D62538" w:rsidRPr="00130358">
              <w:rPr>
                <w:rFonts w:cs="Arial"/>
              </w:rPr>
              <w:t xml:space="preserve"> </w:t>
            </w:r>
            <w:r w:rsidRPr="00130358">
              <w:rPr>
                <w:rFonts w:cs="Arial"/>
              </w:rPr>
              <w:t>number</w:t>
            </w:r>
            <w:r w:rsidR="00D62538" w:rsidRPr="00130358">
              <w:rPr>
                <w:rFonts w:cs="Arial"/>
              </w:rPr>
              <w:t xml:space="preserve"> </w:t>
            </w:r>
            <w:r w:rsidRPr="00130358">
              <w:rPr>
                <w:rFonts w:cs="Arial"/>
              </w:rPr>
              <w:t>mod</w:t>
            </w:r>
            <w:r w:rsidR="00D62538" w:rsidRPr="00130358">
              <w:rPr>
                <w:rFonts w:cs="Arial"/>
              </w:rPr>
              <w:t xml:space="preserve"> </w:t>
            </w:r>
            <w:r w:rsidRPr="00130358">
              <w:rPr>
                <w:rFonts w:cs="Arial"/>
              </w:rPr>
              <w:t>12</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equal</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2</w:t>
            </w:r>
            <w:r w:rsidR="00D62538" w:rsidRPr="00130358">
              <w:rPr>
                <w:rFonts w:cs="Arial"/>
              </w:rPr>
              <w:t xml:space="preserve"> </w:t>
            </w:r>
            <w:r w:rsidR="00EA3C07" w:rsidRPr="00130358">
              <w:rPr>
                <w:rFonts w:cs="Arial"/>
              </w:rPr>
              <w:t>(Note)</w:t>
            </w:r>
          </w:p>
        </w:tc>
        <w:tc>
          <w:tcPr>
            <w:tcW w:w="829" w:type="pct"/>
            <w:vMerge w:val="restart"/>
            <w:vAlign w:val="center"/>
          </w:tcPr>
          <w:p w14:paraId="59DE8378" w14:textId="5631503F" w:rsidR="00657059" w:rsidRPr="00130358" w:rsidRDefault="00657059"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4866866F" w14:textId="09C857EC" w:rsidR="00657059" w:rsidRPr="00130358" w:rsidRDefault="00657059"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2040231F" w14:textId="1D9B452A" w:rsidR="00657059" w:rsidRPr="00130358" w:rsidDel="005C5B91" w:rsidRDefault="00657059"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Merge w:val="restart"/>
            <w:vAlign w:val="center"/>
          </w:tcPr>
          <w:p w14:paraId="57902B16" w14:textId="77777777" w:rsidR="00657059" w:rsidRPr="00130358" w:rsidRDefault="00657059" w:rsidP="00D62538">
            <w:pPr>
              <w:pStyle w:val="TAL"/>
              <w:keepNext w:val="0"/>
              <w:keepLines w:val="0"/>
              <w:jc w:val="center"/>
              <w:rPr>
                <w:rFonts w:cs="Arial"/>
              </w:rPr>
            </w:pPr>
            <w:r w:rsidRPr="00130358">
              <w:rPr>
                <w:rFonts w:cs="Arial"/>
              </w:rPr>
              <w:t>-76.79</w:t>
            </w:r>
          </w:p>
          <w:p w14:paraId="50D1C821" w14:textId="77777777" w:rsidR="00657059" w:rsidRPr="00130358" w:rsidRDefault="00657059" w:rsidP="00D62538">
            <w:pPr>
              <w:pStyle w:val="TAL"/>
              <w:keepNext w:val="0"/>
              <w:keepLines w:val="0"/>
              <w:jc w:val="center"/>
              <w:rPr>
                <w:rFonts w:cs="Arial"/>
              </w:rPr>
            </w:pPr>
            <w:r w:rsidRPr="00130358">
              <w:rPr>
                <w:rFonts w:cs="Arial"/>
              </w:rPr>
              <w:t>-73.78</w:t>
            </w:r>
          </w:p>
          <w:p w14:paraId="1AF76B5D" w14:textId="77777777" w:rsidR="00657059" w:rsidRPr="00130358" w:rsidDel="005C5B91" w:rsidRDefault="00657059" w:rsidP="00D62538">
            <w:pPr>
              <w:pStyle w:val="TAL"/>
              <w:keepNext w:val="0"/>
              <w:keepLines w:val="0"/>
              <w:jc w:val="center"/>
              <w:rPr>
                <w:rFonts w:cs="Arial"/>
              </w:rPr>
            </w:pPr>
            <w:r w:rsidRPr="00130358">
              <w:rPr>
                <w:rFonts w:cs="Arial"/>
              </w:rPr>
              <w:t>-70.77</w:t>
            </w:r>
          </w:p>
        </w:tc>
        <w:tc>
          <w:tcPr>
            <w:tcW w:w="370" w:type="pct"/>
            <w:vAlign w:val="center"/>
          </w:tcPr>
          <w:p w14:paraId="20DE8C4E" w14:textId="77777777" w:rsidR="00657059" w:rsidRPr="00130358" w:rsidDel="005C5B91" w:rsidRDefault="00657059" w:rsidP="00D62538">
            <w:pPr>
              <w:pStyle w:val="TAL"/>
              <w:keepNext w:val="0"/>
              <w:keepLines w:val="0"/>
              <w:jc w:val="center"/>
              <w:rPr>
                <w:rFonts w:cs="Arial"/>
              </w:rPr>
            </w:pPr>
            <w:r w:rsidRPr="00130358">
              <w:rPr>
                <w:rFonts w:cs="Arial"/>
              </w:rPr>
              <w:t>NC</w:t>
            </w:r>
          </w:p>
        </w:tc>
        <w:tc>
          <w:tcPr>
            <w:tcW w:w="652" w:type="pct"/>
            <w:gridSpan w:val="2"/>
            <w:vAlign w:val="center"/>
          </w:tcPr>
          <w:p w14:paraId="14B944AF" w14:textId="77777777" w:rsidR="00657059" w:rsidRPr="00130358" w:rsidDel="005C5B91" w:rsidRDefault="00657059" w:rsidP="00D62538">
            <w:pPr>
              <w:pStyle w:val="TAL"/>
              <w:keepNext w:val="0"/>
              <w:keepLines w:val="0"/>
              <w:jc w:val="center"/>
              <w:rPr>
                <w:rFonts w:cs="Arial"/>
              </w:rPr>
            </w:pPr>
            <w:r w:rsidRPr="00130358">
              <w:rPr>
                <w:rFonts w:cs="Arial"/>
              </w:rPr>
              <w:t>-67,38</w:t>
            </w:r>
          </w:p>
        </w:tc>
      </w:tr>
      <w:tr w:rsidR="00657059" w:rsidRPr="00130358" w:rsidDel="005C5B91" w14:paraId="7ECE8177" w14:textId="77777777" w:rsidTr="00772922">
        <w:trPr>
          <w:jc w:val="center"/>
        </w:trPr>
        <w:tc>
          <w:tcPr>
            <w:tcW w:w="2046" w:type="pct"/>
            <w:vMerge/>
            <w:vAlign w:val="center"/>
          </w:tcPr>
          <w:p w14:paraId="0B751A15" w14:textId="77777777" w:rsidR="00657059" w:rsidRPr="00130358" w:rsidRDefault="00657059" w:rsidP="00D62538">
            <w:pPr>
              <w:pStyle w:val="TAL"/>
              <w:keepNext w:val="0"/>
              <w:keepLines w:val="0"/>
              <w:rPr>
                <w:rFonts w:cs="Arial"/>
              </w:rPr>
            </w:pPr>
          </w:p>
        </w:tc>
        <w:tc>
          <w:tcPr>
            <w:tcW w:w="829" w:type="pct"/>
            <w:vMerge/>
            <w:vAlign w:val="center"/>
          </w:tcPr>
          <w:p w14:paraId="267657D8" w14:textId="77777777" w:rsidR="00657059" w:rsidRPr="00130358" w:rsidRDefault="00657059" w:rsidP="00D62538">
            <w:pPr>
              <w:pStyle w:val="TAL"/>
              <w:keepNext w:val="0"/>
              <w:keepLines w:val="0"/>
              <w:jc w:val="center"/>
              <w:rPr>
                <w:rFonts w:cs="Arial"/>
              </w:rPr>
            </w:pPr>
          </w:p>
        </w:tc>
        <w:tc>
          <w:tcPr>
            <w:tcW w:w="1104" w:type="pct"/>
            <w:vMerge/>
            <w:vAlign w:val="center"/>
          </w:tcPr>
          <w:p w14:paraId="2514C67F" w14:textId="77777777" w:rsidR="00657059" w:rsidRPr="00130358" w:rsidRDefault="00657059" w:rsidP="00D62538">
            <w:pPr>
              <w:pStyle w:val="TAL"/>
              <w:keepNext w:val="0"/>
              <w:keepLines w:val="0"/>
              <w:jc w:val="center"/>
              <w:rPr>
                <w:rFonts w:cs="Arial"/>
              </w:rPr>
            </w:pPr>
          </w:p>
        </w:tc>
        <w:tc>
          <w:tcPr>
            <w:tcW w:w="370" w:type="pct"/>
            <w:vAlign w:val="center"/>
          </w:tcPr>
          <w:p w14:paraId="290FC57D" w14:textId="77777777" w:rsidR="00657059" w:rsidRPr="00130358" w:rsidDel="005C5B91" w:rsidRDefault="00657059" w:rsidP="00D62538">
            <w:pPr>
              <w:pStyle w:val="TAL"/>
              <w:keepNext w:val="0"/>
              <w:keepLines w:val="0"/>
              <w:jc w:val="center"/>
              <w:rPr>
                <w:rFonts w:cs="Arial"/>
              </w:rPr>
            </w:pPr>
            <w:r w:rsidRPr="00130358">
              <w:rPr>
                <w:rFonts w:cs="Arial"/>
              </w:rPr>
              <w:t>EC</w:t>
            </w:r>
          </w:p>
        </w:tc>
        <w:tc>
          <w:tcPr>
            <w:tcW w:w="652" w:type="pct"/>
            <w:gridSpan w:val="2"/>
            <w:vAlign w:val="center"/>
          </w:tcPr>
          <w:p w14:paraId="5D180D99" w14:textId="77777777" w:rsidR="00657059" w:rsidRPr="00130358" w:rsidDel="005C5B91" w:rsidRDefault="00657059" w:rsidP="00D62538">
            <w:pPr>
              <w:pStyle w:val="TAL"/>
              <w:keepNext w:val="0"/>
              <w:keepLines w:val="0"/>
              <w:jc w:val="center"/>
              <w:rPr>
                <w:rFonts w:cs="Arial"/>
              </w:rPr>
            </w:pPr>
            <w:r w:rsidRPr="00130358">
              <w:rPr>
                <w:rFonts w:cs="Arial"/>
              </w:rPr>
              <w:t>-70,38</w:t>
            </w:r>
          </w:p>
        </w:tc>
      </w:tr>
      <w:tr w:rsidR="00C91918" w:rsidRPr="00130358" w14:paraId="0CDC5812" w14:textId="77777777" w:rsidTr="00772922">
        <w:trPr>
          <w:jc w:val="center"/>
        </w:trPr>
        <w:tc>
          <w:tcPr>
            <w:tcW w:w="2046" w:type="pct"/>
            <w:vAlign w:val="center"/>
          </w:tcPr>
          <w:p w14:paraId="5349BF18" w14:textId="09D6C2AC" w:rsidR="00C91918" w:rsidRPr="00130358" w:rsidRDefault="00C91918" w:rsidP="00D62538">
            <w:pPr>
              <w:pStyle w:val="TAL"/>
              <w:keepNext w:val="0"/>
              <w:keepLines w:val="0"/>
              <w:rPr>
                <w:rFonts w:cs="Arial"/>
                <w:vertAlign w:val="superscript"/>
              </w:rPr>
            </w:pPr>
            <w:r w:rsidRPr="00130358">
              <w:rPr>
                <w:rFonts w:cs="Arial"/>
              </w:rPr>
              <w:t>Io</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subframes</w:t>
            </w:r>
            <w:r w:rsidR="00D62538" w:rsidRPr="00130358">
              <w:rPr>
                <w:rFonts w:cs="Arial"/>
              </w:rPr>
              <w:t xml:space="preserve"> </w:t>
            </w:r>
            <w:r w:rsidRPr="00130358">
              <w:rPr>
                <w:rFonts w:cs="Arial"/>
              </w:rPr>
              <w:t>not</w:t>
            </w:r>
            <w:r w:rsidR="00D62538" w:rsidRPr="00130358">
              <w:rPr>
                <w:rFonts w:cs="Arial"/>
              </w:rPr>
              <w:t xml:space="preserve"> </w:t>
            </w:r>
            <w:r w:rsidRPr="00130358">
              <w:rPr>
                <w:rFonts w:cs="Arial"/>
              </w:rPr>
              <w:t>corresponding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RSSI</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time</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(RMTC)</w:t>
            </w:r>
          </w:p>
        </w:tc>
        <w:tc>
          <w:tcPr>
            <w:tcW w:w="829" w:type="pct"/>
            <w:vAlign w:val="center"/>
          </w:tcPr>
          <w:p w14:paraId="4F34E824" w14:textId="348F43CE" w:rsidR="00C91918" w:rsidRPr="00130358" w:rsidRDefault="00C91918" w:rsidP="00D62538">
            <w:pPr>
              <w:pStyle w:val="TAL"/>
              <w:keepNext w:val="0"/>
              <w:keepLines w:val="0"/>
              <w:jc w:val="center"/>
              <w:rPr>
                <w:rFonts w:cs="Arial"/>
              </w:rPr>
            </w:pPr>
            <w:r w:rsidRPr="00130358">
              <w:rPr>
                <w:rFonts w:cs="Arial"/>
              </w:rPr>
              <w:t>dBm/4.5</w:t>
            </w:r>
            <w:r w:rsidR="00D62538" w:rsidRPr="00130358">
              <w:rPr>
                <w:rFonts w:cs="Arial"/>
              </w:rPr>
              <w:t xml:space="preserve"> </w:t>
            </w:r>
            <w:r w:rsidRPr="00130358">
              <w:rPr>
                <w:rFonts w:cs="Arial"/>
              </w:rPr>
              <w:t>MHz</w:t>
            </w:r>
          </w:p>
          <w:p w14:paraId="3BBA808D" w14:textId="7C625BFE" w:rsidR="00C91918" w:rsidRPr="00130358" w:rsidRDefault="00C91918" w:rsidP="00D62538">
            <w:pPr>
              <w:pStyle w:val="TAL"/>
              <w:keepNext w:val="0"/>
              <w:keepLines w:val="0"/>
              <w:jc w:val="center"/>
              <w:rPr>
                <w:rFonts w:cs="Arial"/>
              </w:rPr>
            </w:pPr>
            <w:r w:rsidRPr="00130358">
              <w:rPr>
                <w:rFonts w:cs="Arial"/>
              </w:rPr>
              <w:t>dBm/9</w:t>
            </w:r>
            <w:r w:rsidR="00D62538" w:rsidRPr="00130358">
              <w:rPr>
                <w:rFonts w:cs="Arial"/>
              </w:rPr>
              <w:t xml:space="preserve"> </w:t>
            </w:r>
            <w:r w:rsidRPr="00130358">
              <w:rPr>
                <w:rFonts w:cs="Arial"/>
              </w:rPr>
              <w:t>MHz</w:t>
            </w:r>
          </w:p>
          <w:p w14:paraId="7CE26208" w14:textId="3AAE3180" w:rsidR="00C91918" w:rsidRPr="00130358" w:rsidRDefault="00C91918" w:rsidP="00D62538">
            <w:pPr>
              <w:pStyle w:val="TAL"/>
              <w:keepNext w:val="0"/>
              <w:keepLines w:val="0"/>
              <w:jc w:val="center"/>
              <w:rPr>
                <w:rFonts w:cs="Arial"/>
              </w:rPr>
            </w:pPr>
            <w:r w:rsidRPr="00130358">
              <w:rPr>
                <w:rFonts w:cs="Arial"/>
              </w:rPr>
              <w:t>dBm/18</w:t>
            </w:r>
            <w:r w:rsidR="00D62538" w:rsidRPr="00130358">
              <w:rPr>
                <w:rFonts w:cs="Arial"/>
              </w:rPr>
              <w:t xml:space="preserve"> </w:t>
            </w:r>
            <w:r w:rsidRPr="00130358">
              <w:rPr>
                <w:rFonts w:cs="Arial"/>
              </w:rPr>
              <w:t>MHz</w:t>
            </w:r>
          </w:p>
        </w:tc>
        <w:tc>
          <w:tcPr>
            <w:tcW w:w="1104" w:type="pct"/>
            <w:vAlign w:val="center"/>
          </w:tcPr>
          <w:p w14:paraId="13D7D1AF" w14:textId="77777777" w:rsidR="00C91918" w:rsidRPr="00130358" w:rsidRDefault="00C91918" w:rsidP="00D62538">
            <w:pPr>
              <w:pStyle w:val="TAL"/>
              <w:keepNext w:val="0"/>
              <w:keepLines w:val="0"/>
              <w:jc w:val="center"/>
              <w:rPr>
                <w:rFonts w:cs="Arial"/>
              </w:rPr>
            </w:pPr>
            <w:r w:rsidRPr="00130358">
              <w:rPr>
                <w:rFonts w:cs="Arial"/>
              </w:rPr>
              <w:t>-76.79</w:t>
            </w:r>
          </w:p>
          <w:p w14:paraId="5993D4F4" w14:textId="77777777" w:rsidR="00C91918" w:rsidRPr="00130358" w:rsidRDefault="00C91918" w:rsidP="00D62538">
            <w:pPr>
              <w:pStyle w:val="TAL"/>
              <w:keepNext w:val="0"/>
              <w:keepLines w:val="0"/>
              <w:jc w:val="center"/>
              <w:rPr>
                <w:rFonts w:cs="Arial"/>
              </w:rPr>
            </w:pPr>
            <w:r w:rsidRPr="00130358">
              <w:rPr>
                <w:rFonts w:cs="Arial"/>
              </w:rPr>
              <w:t>-73.78</w:t>
            </w:r>
          </w:p>
          <w:p w14:paraId="175D7F31" w14:textId="77777777" w:rsidR="00C91918" w:rsidRPr="00130358" w:rsidRDefault="00C91918" w:rsidP="00D62538">
            <w:pPr>
              <w:pStyle w:val="TAL"/>
              <w:keepNext w:val="0"/>
              <w:keepLines w:val="0"/>
              <w:jc w:val="center"/>
              <w:rPr>
                <w:rFonts w:cs="Arial"/>
              </w:rPr>
            </w:pPr>
            <w:r w:rsidRPr="00130358">
              <w:rPr>
                <w:rFonts w:cs="Arial"/>
              </w:rPr>
              <w:t>-70.77</w:t>
            </w:r>
          </w:p>
        </w:tc>
        <w:tc>
          <w:tcPr>
            <w:tcW w:w="1022" w:type="pct"/>
            <w:gridSpan w:val="3"/>
            <w:vAlign w:val="center"/>
          </w:tcPr>
          <w:p w14:paraId="78E53983" w14:textId="77777777" w:rsidR="00C91918" w:rsidRPr="00130358" w:rsidRDefault="00C91918" w:rsidP="00D62538">
            <w:pPr>
              <w:pStyle w:val="TAL"/>
              <w:keepNext w:val="0"/>
              <w:keepLines w:val="0"/>
              <w:jc w:val="center"/>
              <w:rPr>
                <w:rFonts w:cs="Arial"/>
              </w:rPr>
            </w:pPr>
            <w:r w:rsidRPr="00130358">
              <w:rPr>
                <w:rFonts w:cs="Arial"/>
              </w:rPr>
              <w:t>-70.77</w:t>
            </w:r>
          </w:p>
        </w:tc>
      </w:tr>
      <w:tr w:rsidR="00C91918" w:rsidRPr="00130358" w14:paraId="7EB6E470" w14:textId="77777777" w:rsidTr="00772922">
        <w:trPr>
          <w:jc w:val="center"/>
        </w:trPr>
        <w:tc>
          <w:tcPr>
            <w:tcW w:w="2046" w:type="pct"/>
            <w:vAlign w:val="center"/>
          </w:tcPr>
          <w:p w14:paraId="7C2B5937" w14:textId="73B012D5" w:rsidR="00C91918" w:rsidRPr="00130358" w:rsidRDefault="00C91918"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829" w:type="pct"/>
            <w:vAlign w:val="center"/>
          </w:tcPr>
          <w:p w14:paraId="260A9967" w14:textId="77777777" w:rsidR="00C91918" w:rsidRPr="00130358" w:rsidRDefault="00C91918" w:rsidP="00D62538">
            <w:pPr>
              <w:pStyle w:val="TAL"/>
              <w:keepNext w:val="0"/>
              <w:keepLines w:val="0"/>
              <w:jc w:val="center"/>
              <w:rPr>
                <w:rFonts w:cs="Arial"/>
              </w:rPr>
            </w:pPr>
            <w:r w:rsidRPr="00130358">
              <w:rPr>
                <w:rFonts w:cs="Arial"/>
              </w:rPr>
              <w:t>-</w:t>
            </w:r>
          </w:p>
        </w:tc>
        <w:tc>
          <w:tcPr>
            <w:tcW w:w="2126" w:type="pct"/>
            <w:gridSpan w:val="4"/>
            <w:vAlign w:val="center"/>
          </w:tcPr>
          <w:p w14:paraId="7FABD929" w14:textId="77777777" w:rsidR="00C91918" w:rsidRPr="00130358" w:rsidRDefault="00C91918" w:rsidP="00D62538">
            <w:pPr>
              <w:pStyle w:val="TAL"/>
              <w:keepNext w:val="0"/>
              <w:keepLines w:val="0"/>
              <w:jc w:val="center"/>
              <w:rPr>
                <w:rFonts w:cs="Arial"/>
              </w:rPr>
            </w:pPr>
            <w:r w:rsidRPr="00130358">
              <w:rPr>
                <w:rFonts w:cs="Arial"/>
              </w:rPr>
              <w:t>AWGN</w:t>
            </w:r>
          </w:p>
        </w:tc>
      </w:tr>
      <w:tr w:rsidR="00C91918" w:rsidRPr="00130358" w14:paraId="534274C4" w14:textId="77777777" w:rsidTr="00772922">
        <w:trPr>
          <w:jc w:val="center"/>
        </w:trPr>
        <w:tc>
          <w:tcPr>
            <w:tcW w:w="2046" w:type="pct"/>
            <w:vAlign w:val="center"/>
          </w:tcPr>
          <w:p w14:paraId="4966A847" w14:textId="77777777" w:rsidR="00C91918" w:rsidRPr="00130358" w:rsidRDefault="00C91918" w:rsidP="00D62538">
            <w:pPr>
              <w:pStyle w:val="TAL"/>
              <w:keepNext w:val="0"/>
              <w:keepLines w:val="0"/>
              <w:rPr>
                <w:rFonts w:cs="Arial"/>
              </w:rPr>
            </w:pPr>
            <w:proofErr w:type="spellStart"/>
            <w:r w:rsidRPr="00130358">
              <w:rPr>
                <w:rFonts w:cs="Arial"/>
              </w:rPr>
              <w:t>channelOccupancyThreshold</w:t>
            </w:r>
            <w:proofErr w:type="spellEnd"/>
          </w:p>
        </w:tc>
        <w:tc>
          <w:tcPr>
            <w:tcW w:w="829" w:type="pct"/>
            <w:vAlign w:val="center"/>
          </w:tcPr>
          <w:p w14:paraId="025294EC" w14:textId="77777777" w:rsidR="00C91918" w:rsidRPr="00130358" w:rsidRDefault="00C91918" w:rsidP="00D62538">
            <w:pPr>
              <w:pStyle w:val="TAL"/>
              <w:keepNext w:val="0"/>
              <w:keepLines w:val="0"/>
              <w:jc w:val="center"/>
              <w:rPr>
                <w:rFonts w:cs="Arial"/>
              </w:rPr>
            </w:pPr>
            <w:r w:rsidRPr="00130358">
              <w:rPr>
                <w:rFonts w:cs="Arial"/>
              </w:rPr>
              <w:t>dBm</w:t>
            </w:r>
          </w:p>
        </w:tc>
        <w:tc>
          <w:tcPr>
            <w:tcW w:w="2126" w:type="pct"/>
            <w:gridSpan w:val="4"/>
            <w:vAlign w:val="center"/>
          </w:tcPr>
          <w:p w14:paraId="3527CF24" w14:textId="77777777" w:rsidR="00C91918" w:rsidRPr="00130358" w:rsidRDefault="00C91918" w:rsidP="00D62538">
            <w:pPr>
              <w:pStyle w:val="TAL"/>
              <w:keepNext w:val="0"/>
              <w:keepLines w:val="0"/>
              <w:jc w:val="center"/>
              <w:rPr>
                <w:rFonts w:cs="Arial"/>
              </w:rPr>
            </w:pPr>
            <w:r w:rsidRPr="00130358">
              <w:rPr>
                <w:rFonts w:cs="Arial"/>
              </w:rPr>
              <w:t>-63</w:t>
            </w:r>
          </w:p>
        </w:tc>
      </w:tr>
      <w:tr w:rsidR="00657059" w:rsidRPr="00130358" w14:paraId="03EEF155" w14:textId="77777777" w:rsidTr="00772922">
        <w:trPr>
          <w:jc w:val="center"/>
        </w:trPr>
        <w:tc>
          <w:tcPr>
            <w:tcW w:w="5000" w:type="pct"/>
            <w:gridSpan w:val="6"/>
            <w:vAlign w:val="center"/>
          </w:tcPr>
          <w:p w14:paraId="37866822" w14:textId="3175F550" w:rsidR="00657059" w:rsidRPr="00130358" w:rsidRDefault="00657059" w:rsidP="00D62538">
            <w:pPr>
              <w:pStyle w:val="TAN"/>
              <w:keepNext w:val="0"/>
              <w:keepLines w:val="0"/>
            </w:pPr>
            <w:r w:rsidRPr="00130358">
              <w:t>NOTE</w:t>
            </w:r>
            <w:r w:rsidR="00D62538" w:rsidRPr="00130358">
              <w:t xml:space="preserve"> </w:t>
            </w:r>
            <w:r w:rsidRPr="00130358">
              <w:t>1:</w:t>
            </w:r>
            <w:r w:rsidR="0040381D" w:rsidRPr="00130358">
              <w:tab/>
            </w:r>
            <w:r w:rsidRPr="00130358">
              <w:t>NC</w:t>
            </w:r>
            <w:r w:rsidR="00D62538" w:rsidRPr="00130358">
              <w:t xml:space="preserve"> </w:t>
            </w:r>
            <w:r w:rsidRPr="00130358">
              <w:t>and</w:t>
            </w:r>
            <w:r w:rsidR="00D62538" w:rsidRPr="00130358">
              <w:t xml:space="preserve"> </w:t>
            </w:r>
            <w:r w:rsidRPr="00130358">
              <w:t>EC</w:t>
            </w:r>
            <w:r w:rsidR="00D62538" w:rsidRPr="00130358">
              <w:t xml:space="preserve"> </w:t>
            </w:r>
            <w:r w:rsidRPr="00130358">
              <w:t>refer</w:t>
            </w:r>
            <w:r w:rsidR="00D62538" w:rsidRPr="00130358">
              <w:t xml:space="preserve"> </w:t>
            </w:r>
            <w:r w:rsidRPr="00130358">
              <w:t>to</w:t>
            </w:r>
            <w:r w:rsidR="00D62538" w:rsidRPr="00130358">
              <w:t xml:space="preserve"> </w:t>
            </w:r>
            <w:r w:rsidRPr="00130358">
              <w:t>Normal</w:t>
            </w:r>
            <w:r w:rsidR="00D62538" w:rsidRPr="00130358">
              <w:t xml:space="preserve"> </w:t>
            </w:r>
            <w:r w:rsidRPr="00130358">
              <w:t>Conditions</w:t>
            </w:r>
            <w:r w:rsidR="00D62538" w:rsidRPr="00130358">
              <w:t xml:space="preserve"> </w:t>
            </w:r>
            <w:r w:rsidRPr="00130358">
              <w:t>and</w:t>
            </w:r>
            <w:r w:rsidR="00D62538" w:rsidRPr="00130358">
              <w:t xml:space="preserve"> </w:t>
            </w:r>
            <w:r w:rsidRPr="00130358">
              <w:t>Extreme</w:t>
            </w:r>
            <w:r w:rsidR="00D62538" w:rsidRPr="00130358">
              <w:t xml:space="preserve"> </w:t>
            </w:r>
            <w:r w:rsidRPr="00130358">
              <w:t>Conditions.</w:t>
            </w:r>
          </w:p>
          <w:p w14:paraId="3A55AD87" w14:textId="4C6935F9" w:rsidR="00EA3C07" w:rsidRPr="00130358" w:rsidRDefault="00EA3C07" w:rsidP="00D62538">
            <w:pPr>
              <w:pStyle w:val="TAN"/>
              <w:keepNext w:val="0"/>
              <w:keepLines w:val="0"/>
            </w:pPr>
            <w:r w:rsidRPr="00130358">
              <w:rPr>
                <w:rFonts w:cs="Arial"/>
                <w:lang w:eastAsia="ja-JP"/>
              </w:rPr>
              <w:t>NOTE</w:t>
            </w:r>
            <w:r w:rsidR="00D62538" w:rsidRPr="00130358">
              <w:rPr>
                <w:rFonts w:cs="Arial"/>
                <w:lang w:eastAsia="ja-JP"/>
              </w:rPr>
              <w:t xml:space="preserve"> </w:t>
            </w:r>
            <w:r w:rsidRPr="00130358">
              <w:rPr>
                <w:rFonts w:cs="Arial"/>
                <w:lang w:eastAsia="ja-JP"/>
              </w:rPr>
              <w:t>2:</w:t>
            </w:r>
            <w:r w:rsidRPr="00130358">
              <w:tab/>
            </w:r>
            <w:r w:rsidRPr="00130358">
              <w:rPr>
                <w:rFonts w:cs="Arial"/>
                <w:lang w:eastAsia="ja-JP"/>
              </w:rPr>
              <w:t>Accumulated</w:t>
            </w:r>
            <w:r w:rsidR="00D62538" w:rsidRPr="00130358">
              <w:rPr>
                <w:rFonts w:cs="Arial"/>
                <w:lang w:eastAsia="ja-JP"/>
              </w:rPr>
              <w:t xml:space="preserve"> </w:t>
            </w:r>
            <w:r w:rsidRPr="00130358">
              <w:rPr>
                <w:rFonts w:cs="Arial"/>
                <w:lang w:eastAsia="ja-JP"/>
              </w:rPr>
              <w:t>system</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used</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avoid</w:t>
            </w:r>
            <w:r w:rsidR="00D62538" w:rsidRPr="00130358">
              <w:rPr>
                <w:rFonts w:cs="Arial"/>
                <w:lang w:eastAsia="ja-JP"/>
              </w:rPr>
              <w:t xml:space="preserve"> </w:t>
            </w:r>
            <w:r w:rsidRPr="00130358">
              <w:rPr>
                <w:rFonts w:cs="Arial"/>
                <w:lang w:eastAsia="ja-JP"/>
              </w:rPr>
              <w:t>a</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not</w:t>
            </w:r>
            <w:r w:rsidR="00D62538" w:rsidRPr="00130358">
              <w:rPr>
                <w:rFonts w:cs="Arial"/>
                <w:lang w:eastAsia="ja-JP"/>
              </w:rPr>
              <w:t xml:space="preserve"> </w:t>
            </w:r>
            <w:r w:rsidRPr="00130358">
              <w:rPr>
                <w:rFonts w:cs="Arial"/>
                <w:lang w:eastAsia="ja-JP"/>
              </w:rPr>
              <w:t>match</w:t>
            </w:r>
            <w:r w:rsidR="00D62538" w:rsidRPr="00130358">
              <w:rPr>
                <w:rFonts w:cs="Arial"/>
                <w:lang w:eastAsia="ja-JP"/>
              </w:rPr>
              <w:t xml:space="preserve"> </w:t>
            </w:r>
            <w:r w:rsidRPr="00130358">
              <w:rPr>
                <w:rFonts w:cs="Arial"/>
                <w:lang w:eastAsia="ja-JP"/>
              </w:rPr>
              <w:t>test</w:t>
            </w:r>
            <w:r w:rsidR="00D62538" w:rsidRPr="00130358">
              <w:rPr>
                <w:rFonts w:cs="Arial"/>
                <w:lang w:eastAsia="ja-JP"/>
              </w:rPr>
              <w:t xml:space="preserve"> </w:t>
            </w:r>
            <w:r w:rsidRPr="00130358">
              <w:rPr>
                <w:rFonts w:cs="Arial"/>
                <w:lang w:eastAsia="ja-JP"/>
              </w:rPr>
              <w:t>purpose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boundary</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hyper</w:t>
            </w:r>
            <w:r w:rsidR="00D62538" w:rsidRPr="00130358">
              <w:rPr>
                <w:rFonts w:cs="Arial"/>
                <w:lang w:eastAsia="ja-JP"/>
              </w:rPr>
              <w:t xml:space="preserve"> </w:t>
            </w:r>
            <w:r w:rsidRPr="00130358">
              <w:rPr>
                <w:rFonts w:cs="Arial"/>
                <w:lang w:eastAsia="ja-JP"/>
              </w:rPr>
              <w:t>frame</w:t>
            </w:r>
            <w:r w:rsidR="00D62538" w:rsidRPr="00130358">
              <w:rPr>
                <w:rFonts w:cs="Arial"/>
                <w:lang w:eastAsia="ja-JP"/>
              </w:rPr>
              <w:t xml:space="preserve"> </w:t>
            </w:r>
            <w:r w:rsidRPr="00130358">
              <w:rPr>
                <w:rFonts w:cs="Arial"/>
                <w:lang w:eastAsia="ja-JP"/>
              </w:rPr>
              <w:t>numbers.</w:t>
            </w:r>
          </w:p>
        </w:tc>
      </w:tr>
    </w:tbl>
    <w:p w14:paraId="00AD02D4" w14:textId="77777777" w:rsidR="00C91918" w:rsidRPr="00130358" w:rsidRDefault="00C91918" w:rsidP="00D62538"/>
    <w:p w14:paraId="0852344B" w14:textId="77777777" w:rsidR="00657059" w:rsidRPr="00130358" w:rsidRDefault="00657059" w:rsidP="00D62538">
      <w:pPr>
        <w:pStyle w:val="TH"/>
        <w:keepNext w:val="0"/>
        <w:keepLines w:val="0"/>
      </w:pPr>
      <w:r w:rsidRPr="00130358">
        <w:t>Table 9.12.2.5-2: Channel occupancy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2"/>
        <w:gridCol w:w="1827"/>
      </w:tblGrid>
      <w:tr w:rsidR="00657059" w:rsidRPr="00130358" w14:paraId="0DF5691E" w14:textId="77777777" w:rsidTr="00D62538">
        <w:trPr>
          <w:jc w:val="center"/>
        </w:trPr>
        <w:tc>
          <w:tcPr>
            <w:tcW w:w="2392" w:type="dxa"/>
            <w:shd w:val="clear" w:color="auto" w:fill="auto"/>
          </w:tcPr>
          <w:p w14:paraId="54ACDA57" w14:textId="77777777" w:rsidR="00657059" w:rsidRPr="00130358" w:rsidRDefault="00657059" w:rsidP="00D62538">
            <w:pPr>
              <w:pStyle w:val="TAL"/>
              <w:keepNext w:val="0"/>
              <w:keepLines w:val="0"/>
              <w:rPr>
                <w:rFonts w:cs="Arial"/>
                <w:kern w:val="2"/>
              </w:rPr>
            </w:pPr>
            <w:r w:rsidRPr="00130358">
              <w:rPr>
                <w:rFonts w:cs="Arial"/>
                <w:kern w:val="2"/>
              </w:rPr>
              <w:t>measDuration-r13</w:t>
            </w:r>
          </w:p>
        </w:tc>
        <w:tc>
          <w:tcPr>
            <w:tcW w:w="1827" w:type="dxa"/>
            <w:shd w:val="clear" w:color="auto" w:fill="auto"/>
          </w:tcPr>
          <w:p w14:paraId="064130AF" w14:textId="77777777" w:rsidR="00657059" w:rsidRPr="00130358" w:rsidRDefault="00657059" w:rsidP="00D62538">
            <w:pPr>
              <w:pStyle w:val="TAL"/>
              <w:keepNext w:val="0"/>
              <w:keepLines w:val="0"/>
              <w:rPr>
                <w:rFonts w:cs="Arial"/>
              </w:rPr>
            </w:pPr>
            <w:r w:rsidRPr="00130358">
              <w:rPr>
                <w:rFonts w:cs="Arial"/>
              </w:rPr>
              <w:t>sym14</w:t>
            </w:r>
          </w:p>
        </w:tc>
      </w:tr>
      <w:tr w:rsidR="00657059" w:rsidRPr="00130358" w14:paraId="2D5FA580" w14:textId="77777777" w:rsidTr="00D62538">
        <w:trPr>
          <w:jc w:val="center"/>
        </w:trPr>
        <w:tc>
          <w:tcPr>
            <w:tcW w:w="2392" w:type="dxa"/>
            <w:shd w:val="clear" w:color="auto" w:fill="auto"/>
          </w:tcPr>
          <w:p w14:paraId="1ACE5893" w14:textId="77777777" w:rsidR="00657059" w:rsidRPr="00130358" w:rsidRDefault="00657059" w:rsidP="00D62538">
            <w:pPr>
              <w:pStyle w:val="TAL"/>
              <w:keepNext w:val="0"/>
              <w:keepLines w:val="0"/>
              <w:rPr>
                <w:rFonts w:cs="Arial"/>
              </w:rPr>
            </w:pPr>
            <w:r w:rsidRPr="00130358">
              <w:rPr>
                <w:rFonts w:cs="Arial"/>
                <w:kern w:val="2"/>
              </w:rPr>
              <w:t>rmtc-Period-r13</w:t>
            </w:r>
          </w:p>
        </w:tc>
        <w:tc>
          <w:tcPr>
            <w:tcW w:w="1827" w:type="dxa"/>
            <w:shd w:val="clear" w:color="auto" w:fill="auto"/>
          </w:tcPr>
          <w:p w14:paraId="7928CD79" w14:textId="77777777" w:rsidR="00657059" w:rsidRPr="00130358" w:rsidRDefault="00657059" w:rsidP="00D62538">
            <w:pPr>
              <w:pStyle w:val="TAL"/>
              <w:keepNext w:val="0"/>
              <w:keepLines w:val="0"/>
              <w:rPr>
                <w:rFonts w:cs="Arial"/>
              </w:rPr>
            </w:pPr>
            <w:r w:rsidRPr="00130358">
              <w:rPr>
                <w:rFonts w:cs="Arial"/>
              </w:rPr>
              <w:t>ms40</w:t>
            </w:r>
          </w:p>
        </w:tc>
      </w:tr>
      <w:tr w:rsidR="00657059" w:rsidRPr="00130358" w14:paraId="6E77F145" w14:textId="77777777" w:rsidTr="00D62538">
        <w:trPr>
          <w:jc w:val="center"/>
        </w:trPr>
        <w:tc>
          <w:tcPr>
            <w:tcW w:w="2392" w:type="dxa"/>
            <w:shd w:val="clear" w:color="auto" w:fill="auto"/>
          </w:tcPr>
          <w:p w14:paraId="495CF3CB" w14:textId="77777777" w:rsidR="00657059" w:rsidRPr="00130358" w:rsidRDefault="00657059" w:rsidP="00D62538">
            <w:pPr>
              <w:pStyle w:val="TAL"/>
              <w:keepNext w:val="0"/>
              <w:keepLines w:val="0"/>
              <w:rPr>
                <w:rFonts w:cs="Arial"/>
                <w:kern w:val="2"/>
              </w:rPr>
            </w:pPr>
            <w:r w:rsidRPr="00130358">
              <w:rPr>
                <w:rFonts w:cs="Arial"/>
                <w:kern w:val="2"/>
              </w:rPr>
              <w:t>rmtc-SubframeOffset-r13</w:t>
            </w:r>
          </w:p>
        </w:tc>
        <w:tc>
          <w:tcPr>
            <w:tcW w:w="1827" w:type="dxa"/>
            <w:shd w:val="clear" w:color="auto" w:fill="auto"/>
          </w:tcPr>
          <w:p w14:paraId="0E0199DA" w14:textId="77777777" w:rsidR="00657059" w:rsidRPr="00130358" w:rsidRDefault="00657059" w:rsidP="00D62538">
            <w:pPr>
              <w:pStyle w:val="TAL"/>
              <w:keepNext w:val="0"/>
              <w:keepLines w:val="0"/>
              <w:rPr>
                <w:rFonts w:cs="Arial"/>
              </w:rPr>
            </w:pPr>
            <w:r w:rsidRPr="00130358">
              <w:rPr>
                <w:rFonts w:cs="Arial"/>
              </w:rPr>
              <w:t>20</w:t>
            </w:r>
          </w:p>
        </w:tc>
      </w:tr>
      <w:tr w:rsidR="00657059" w:rsidRPr="00130358" w14:paraId="32231737" w14:textId="77777777" w:rsidTr="00D62538">
        <w:trPr>
          <w:jc w:val="center"/>
        </w:trPr>
        <w:tc>
          <w:tcPr>
            <w:tcW w:w="2392" w:type="dxa"/>
            <w:shd w:val="clear" w:color="auto" w:fill="auto"/>
          </w:tcPr>
          <w:p w14:paraId="0A6FE34C" w14:textId="77777777" w:rsidR="00657059" w:rsidRPr="00130358" w:rsidRDefault="00657059" w:rsidP="00D62538">
            <w:pPr>
              <w:pStyle w:val="TAL"/>
              <w:keepNext w:val="0"/>
              <w:keepLines w:val="0"/>
              <w:rPr>
                <w:rFonts w:cs="Arial"/>
              </w:rPr>
            </w:pPr>
            <w:proofErr w:type="spellStart"/>
            <w:r w:rsidRPr="00130358">
              <w:rPr>
                <w:rFonts w:cs="Arial"/>
                <w:kern w:val="2"/>
              </w:rPr>
              <w:t>ReportInterval</w:t>
            </w:r>
            <w:proofErr w:type="spellEnd"/>
          </w:p>
        </w:tc>
        <w:tc>
          <w:tcPr>
            <w:tcW w:w="1827" w:type="dxa"/>
            <w:shd w:val="clear" w:color="auto" w:fill="auto"/>
          </w:tcPr>
          <w:p w14:paraId="016F9E93" w14:textId="77777777" w:rsidR="00657059" w:rsidRPr="00130358" w:rsidRDefault="00657059" w:rsidP="00D62538">
            <w:pPr>
              <w:pStyle w:val="TAL"/>
              <w:keepNext w:val="0"/>
              <w:keepLines w:val="0"/>
              <w:rPr>
                <w:rFonts w:cs="Arial"/>
              </w:rPr>
            </w:pPr>
            <w:r w:rsidRPr="00130358">
              <w:rPr>
                <w:rFonts w:cs="Arial"/>
              </w:rPr>
              <w:t>ms120</w:t>
            </w:r>
          </w:p>
        </w:tc>
      </w:tr>
      <w:tr w:rsidR="00657059" w:rsidRPr="00130358" w14:paraId="404479FD" w14:textId="77777777" w:rsidTr="00D62538">
        <w:trPr>
          <w:jc w:val="center"/>
        </w:trPr>
        <w:tc>
          <w:tcPr>
            <w:tcW w:w="2392" w:type="dxa"/>
            <w:shd w:val="clear" w:color="auto" w:fill="auto"/>
          </w:tcPr>
          <w:p w14:paraId="073E5A19" w14:textId="77777777" w:rsidR="00657059" w:rsidRPr="00130358" w:rsidRDefault="00657059" w:rsidP="00D62538">
            <w:pPr>
              <w:pStyle w:val="TAL"/>
              <w:keepNext w:val="0"/>
              <w:keepLines w:val="0"/>
              <w:rPr>
                <w:rFonts w:cs="Arial"/>
              </w:rPr>
            </w:pPr>
            <w:r w:rsidRPr="00130358">
              <w:rPr>
                <w:rFonts w:cs="Arial"/>
              </w:rPr>
              <w:t>dmtc-PeriodOffset-r12</w:t>
            </w:r>
          </w:p>
        </w:tc>
        <w:tc>
          <w:tcPr>
            <w:tcW w:w="1827" w:type="dxa"/>
            <w:shd w:val="clear" w:color="auto" w:fill="auto"/>
          </w:tcPr>
          <w:p w14:paraId="7E132A23" w14:textId="6C76F572" w:rsidR="00657059" w:rsidRPr="00130358" w:rsidRDefault="00657059" w:rsidP="00D62538">
            <w:pPr>
              <w:pStyle w:val="TAL"/>
              <w:keepNext w:val="0"/>
              <w:keepLines w:val="0"/>
              <w:rPr>
                <w:rFonts w:cs="Arial"/>
              </w:rPr>
            </w:pPr>
            <w:r w:rsidRPr="00130358">
              <w:rPr>
                <w:rFonts w:cs="Arial"/>
              </w:rPr>
              <w:t>ms40-r12</w:t>
            </w:r>
            <w:r w:rsidR="00D62538" w:rsidRPr="00130358">
              <w:rPr>
                <w:rFonts w:cs="Arial"/>
              </w:rPr>
              <w:t xml:space="preserve"> </w:t>
            </w:r>
            <w:r w:rsidRPr="00130358">
              <w:rPr>
                <w:rFonts w:cs="Arial"/>
              </w:rPr>
              <w:t>value</w:t>
            </w:r>
            <w:r w:rsidR="00D62538" w:rsidRPr="00130358">
              <w:rPr>
                <w:rFonts w:cs="Arial"/>
              </w:rPr>
              <w:t xml:space="preserve"> </w:t>
            </w:r>
            <w:r w:rsidRPr="00130358">
              <w:rPr>
                <w:rFonts w:cs="Arial"/>
              </w:rPr>
              <w:t>0</w:t>
            </w:r>
          </w:p>
        </w:tc>
      </w:tr>
    </w:tbl>
    <w:p w14:paraId="1E08A51F" w14:textId="77777777" w:rsidR="00657059" w:rsidRPr="00130358" w:rsidRDefault="00657059" w:rsidP="00D62538"/>
    <w:p w14:paraId="4CB3514E" w14:textId="0575FCA2" w:rsidR="00C91918" w:rsidRPr="00130358" w:rsidRDefault="00C91918" w:rsidP="00D62538">
      <w:r w:rsidRPr="00130358">
        <w:t xml:space="preserve">The nominal reported </w:t>
      </w:r>
      <w:proofErr w:type="spellStart"/>
      <w:r w:rsidRPr="00130358">
        <w:rPr>
          <w:i/>
        </w:rPr>
        <w:t>channelOccupancy</w:t>
      </w:r>
      <w:proofErr w:type="spellEnd"/>
      <w:r w:rsidRPr="00130358">
        <w:rPr>
          <w:i/>
        </w:rPr>
        <w:t xml:space="preserve"> s</w:t>
      </w:r>
      <w:r w:rsidRPr="00130358">
        <w:t>hall be 33. For the test to pass, the ratio of successful reported values shall be more than 9</w:t>
      </w:r>
      <w:r w:rsidR="006F307D" w:rsidRPr="00130358">
        <w:t>0</w:t>
      </w:r>
      <w:r w:rsidRPr="00130358">
        <w:t>% with a confidence level of 95%.</w:t>
      </w:r>
    </w:p>
    <w:p w14:paraId="105C6302" w14:textId="77777777" w:rsidR="001363CF" w:rsidRPr="00130358" w:rsidRDefault="001363CF" w:rsidP="00D62538">
      <w:pPr>
        <w:pStyle w:val="Heading1"/>
        <w:keepNext w:val="0"/>
        <w:keepLines w:val="0"/>
      </w:pPr>
      <w:r w:rsidRPr="00130358">
        <w:t>10</w:t>
      </w:r>
      <w:r w:rsidRPr="00130358">
        <w:tab/>
        <w:t>Proximity-based Services in Any Cell Selection</w:t>
      </w:r>
    </w:p>
    <w:p w14:paraId="434EFD32" w14:textId="77777777" w:rsidR="001363CF" w:rsidRPr="00130358" w:rsidRDefault="001363CF" w:rsidP="00D62538">
      <w:pPr>
        <w:pStyle w:val="Heading2"/>
        <w:keepNext w:val="0"/>
        <w:keepLines w:val="0"/>
      </w:pPr>
      <w:r w:rsidRPr="00130358">
        <w:t>10.1</w:t>
      </w:r>
      <w:r w:rsidRPr="00130358">
        <w:tab/>
        <w:t>FFS</w:t>
      </w:r>
    </w:p>
    <w:p w14:paraId="48544D37" w14:textId="3192EF5F" w:rsidR="001363CF" w:rsidRPr="00130358" w:rsidRDefault="001363CF" w:rsidP="00D62538">
      <w:pPr>
        <w:pStyle w:val="Heading2"/>
        <w:keepNext w:val="0"/>
        <w:keepLines w:val="0"/>
        <w:rPr>
          <w:highlight w:val="cyan"/>
        </w:rPr>
      </w:pPr>
      <w:r w:rsidRPr="00130358">
        <w:rPr>
          <w:highlight w:val="cyan"/>
        </w:rPr>
        <w:t>10.2</w:t>
      </w:r>
      <w:r w:rsidRPr="00130358">
        <w:rPr>
          <w:highlight w:val="cyan"/>
        </w:rPr>
        <w:tab/>
        <w:t xml:space="preserve">E-UTRAN FDD </w:t>
      </w:r>
      <w:r w:rsidR="00483222" w:rsidRPr="00130358">
        <w:rPr>
          <w:highlight w:val="cyan"/>
        </w:rPr>
        <w:t>-</w:t>
      </w:r>
      <w:r w:rsidRPr="00130358">
        <w:rPr>
          <w:highlight w:val="cyan"/>
        </w:rPr>
        <w:t xml:space="preserve"> Initiation/Cease of SLSS Transmission with </w:t>
      </w:r>
      <w:proofErr w:type="spellStart"/>
      <w:r w:rsidRPr="00130358">
        <w:rPr>
          <w:highlight w:val="cyan"/>
        </w:rPr>
        <w:t>ProSe</w:t>
      </w:r>
      <w:proofErr w:type="spellEnd"/>
      <w:r w:rsidRPr="00130358">
        <w:rPr>
          <w:highlight w:val="cyan"/>
        </w:rPr>
        <w:t xml:space="preserve"> Direct Communication</w:t>
      </w:r>
    </w:p>
    <w:p w14:paraId="65231FF4" w14:textId="77777777" w:rsidR="001363CF" w:rsidRPr="00130358" w:rsidRDefault="001363CF" w:rsidP="00772922">
      <w:pPr>
        <w:pStyle w:val="EditorsNote"/>
        <w:keepLines w:val="0"/>
        <w:spacing w:after="0"/>
        <w:rPr>
          <w:highlight w:val="cyan"/>
        </w:rPr>
      </w:pPr>
      <w:r w:rsidRPr="00130358">
        <w:rPr>
          <w:highlight w:val="cyan"/>
        </w:rPr>
        <w:t>Editor's note: This test case is incomplete. The following aspects are either missing or not yet determined:</w:t>
      </w:r>
    </w:p>
    <w:p w14:paraId="0F8DBFD7" w14:textId="77777777" w:rsidR="001363CF" w:rsidRPr="00130358" w:rsidRDefault="001363CF" w:rsidP="00772922">
      <w:pPr>
        <w:pStyle w:val="EditorsNote"/>
        <w:keepLines w:val="0"/>
        <w:spacing w:after="0"/>
        <w:rPr>
          <w:highlight w:val="cyan"/>
        </w:rPr>
      </w:pPr>
      <w:r w:rsidRPr="00130358">
        <w:rPr>
          <w:highlight w:val="cyan"/>
        </w:rPr>
        <w:t>- Message contents are TBD.</w:t>
      </w:r>
    </w:p>
    <w:p w14:paraId="4C0559AC" w14:textId="77777777" w:rsidR="001363CF" w:rsidRPr="00130358" w:rsidRDefault="001363CF" w:rsidP="00772922">
      <w:pPr>
        <w:pStyle w:val="EditorsNote"/>
        <w:keepLines w:val="0"/>
        <w:spacing w:after="0"/>
        <w:rPr>
          <w:highlight w:val="cyan"/>
        </w:rPr>
      </w:pPr>
      <w:r w:rsidRPr="00130358">
        <w:rPr>
          <w:highlight w:val="cyan"/>
        </w:rPr>
        <w:t>- Connection diagrams are TBD</w:t>
      </w:r>
    </w:p>
    <w:p w14:paraId="044DE8AA" w14:textId="77777777" w:rsidR="001363CF" w:rsidRPr="00130358" w:rsidRDefault="001363CF" w:rsidP="00D62538">
      <w:pPr>
        <w:pStyle w:val="EditorsNote"/>
        <w:keepLines w:val="0"/>
        <w:rPr>
          <w:highlight w:val="cyan"/>
        </w:rPr>
      </w:pPr>
      <w:r w:rsidRPr="00130358">
        <w:rPr>
          <w:highlight w:val="cyan"/>
        </w:rPr>
        <w:t>- Annex E updates are pending.</w:t>
      </w:r>
    </w:p>
    <w:p w14:paraId="3BE378AE" w14:textId="77777777" w:rsidR="001363CF" w:rsidRPr="00130358" w:rsidRDefault="001363CF" w:rsidP="00D62538">
      <w:pPr>
        <w:pStyle w:val="Heading3"/>
        <w:keepNext w:val="0"/>
        <w:keepLines w:val="0"/>
        <w:rPr>
          <w:highlight w:val="cyan"/>
        </w:rPr>
      </w:pPr>
      <w:r w:rsidRPr="00130358">
        <w:rPr>
          <w:highlight w:val="cyan"/>
        </w:rPr>
        <w:t>10.2.1</w:t>
      </w:r>
      <w:r w:rsidRPr="00130358">
        <w:rPr>
          <w:highlight w:val="cyan"/>
        </w:rPr>
        <w:tab/>
        <w:t>Test purpose</w:t>
      </w:r>
    </w:p>
    <w:p w14:paraId="20998A86" w14:textId="77777777" w:rsidR="001363CF" w:rsidRPr="00130358" w:rsidRDefault="001363CF" w:rsidP="00D62538">
      <w:r w:rsidRPr="00130358">
        <w:t xml:space="preserve">To verify the </w:t>
      </w:r>
      <w:proofErr w:type="spellStart"/>
      <w:r w:rsidRPr="00130358">
        <w:t>ProSe</w:t>
      </w:r>
      <w:proofErr w:type="spellEnd"/>
      <w:r w:rsidRPr="00130358">
        <w:t xml:space="preserve"> UE's ability to initiate and cease SLSS transmissions during cell selection state and if the UE meets the maximum evaluation time.</w:t>
      </w:r>
    </w:p>
    <w:p w14:paraId="3D63EBF4" w14:textId="77777777" w:rsidR="001363CF" w:rsidRPr="00130358" w:rsidRDefault="001363CF" w:rsidP="00D62538">
      <w:pPr>
        <w:pStyle w:val="Heading3"/>
        <w:keepNext w:val="0"/>
        <w:keepLines w:val="0"/>
      </w:pPr>
      <w:r w:rsidRPr="00130358">
        <w:t>10.2.2</w:t>
      </w:r>
      <w:r w:rsidRPr="00130358">
        <w:tab/>
        <w:t>Test applicability</w:t>
      </w:r>
    </w:p>
    <w:p w14:paraId="3D5FCF1A" w14:textId="77777777" w:rsidR="001363CF" w:rsidRPr="00130358" w:rsidRDefault="001363CF" w:rsidP="00D62538">
      <w:r w:rsidRPr="00130358">
        <w:t xml:space="preserve">This test case applies to all types of E-UTRA UE release 12 and forward which support </w:t>
      </w:r>
      <w:proofErr w:type="spellStart"/>
      <w:r w:rsidRPr="00130358">
        <w:t>ProSe</w:t>
      </w:r>
      <w:proofErr w:type="spellEnd"/>
      <w:r w:rsidRPr="00130358">
        <w:t xml:space="preserve"> Direct Communication.</w:t>
      </w:r>
    </w:p>
    <w:p w14:paraId="1F98DBA9" w14:textId="77777777" w:rsidR="001363CF" w:rsidRPr="00130358" w:rsidRDefault="001363CF" w:rsidP="00D62538">
      <w:pPr>
        <w:pStyle w:val="Heading3"/>
        <w:keepNext w:val="0"/>
        <w:keepLines w:val="0"/>
      </w:pPr>
      <w:r w:rsidRPr="00130358">
        <w:t>10.2.3</w:t>
      </w:r>
      <w:r w:rsidRPr="00130358">
        <w:tab/>
        <w:t>Minimum conformance requirements</w:t>
      </w:r>
    </w:p>
    <w:p w14:paraId="462F933F"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2A30C236" w14:textId="77777777" w:rsidR="001363CF" w:rsidRPr="00130358" w:rsidRDefault="001363CF" w:rsidP="00D62538">
      <w:pPr>
        <w:rPr>
          <w:rFonts w:cs="v4.2.0"/>
        </w:rPr>
      </w:pPr>
      <w:r w:rsidRPr="00130358">
        <w:rPr>
          <w:rFonts w:cs="v4.2.0"/>
        </w:rPr>
        <w:t>The SLSS transmission initiation delay shall be less than 0.84 s.</w:t>
      </w:r>
    </w:p>
    <w:p w14:paraId="2B9761CB"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698F69DB" w14:textId="77777777" w:rsidR="001363CF" w:rsidRPr="00130358" w:rsidRDefault="001363CF" w:rsidP="00D62538">
      <w:pPr>
        <w:rPr>
          <w:rFonts w:cs="v4.2.0"/>
        </w:rPr>
      </w:pPr>
      <w:r w:rsidRPr="00130358">
        <w:rPr>
          <w:rFonts w:cs="v4.2.0"/>
        </w:rPr>
        <w:t>The SLSS transmission cease delay shall be less than 0.84 s.</w:t>
      </w:r>
    </w:p>
    <w:p w14:paraId="3DDCF0D8"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601052BA" w14:textId="77777777" w:rsidR="001363CF" w:rsidRPr="00130358" w:rsidRDefault="001363CF" w:rsidP="00D62538">
      <w:pPr>
        <w:pStyle w:val="NO"/>
        <w:keepLines w:val="0"/>
      </w:pPr>
      <w:r w:rsidRPr="00130358">
        <w:rPr>
          <w:rFonts w:cs="v4.2.0"/>
        </w:rPr>
        <w:t>NOTE:</w:t>
      </w:r>
      <w:r w:rsidRPr="00130358">
        <w:rPr>
          <w:rFonts w:cs="v4.2.0"/>
        </w:rPr>
        <w:tab/>
        <w:t xml:space="preserve">The initiation/cease delay of SLSS transmissions can be expressed as: </w:t>
      </w:r>
      <w:proofErr w:type="spellStart"/>
      <w:r w:rsidRPr="00130358">
        <w:rPr>
          <w:rFonts w:cs="v4.2.0"/>
        </w:rPr>
        <w:t>T</w:t>
      </w:r>
      <w:r w:rsidRPr="00130358">
        <w:rPr>
          <w:rFonts w:cs="v4.2.0"/>
          <w:vertAlign w:val="subscript"/>
        </w:rPr>
        <w:t>evaluate,SLSS</w:t>
      </w:r>
      <w:proofErr w:type="spellEnd"/>
      <w:r w:rsidRPr="00130358">
        <w:rPr>
          <w:rFonts w:cs="v4.2.0"/>
        </w:rPr>
        <w:t xml:space="preserve"> + SLSS period,</w:t>
      </w:r>
    </w:p>
    <w:p w14:paraId="6D42959D" w14:textId="77777777" w:rsidR="001363CF" w:rsidRPr="00130358" w:rsidRDefault="001363CF" w:rsidP="00D62538">
      <w:pPr>
        <w:tabs>
          <w:tab w:val="left" w:pos="4234"/>
        </w:tabs>
      </w:pPr>
      <w:r w:rsidRPr="00130358">
        <w:t>Where:</w:t>
      </w:r>
    </w:p>
    <w:p w14:paraId="2E72A564" w14:textId="77777777" w:rsidR="001363CF" w:rsidRPr="00130358" w:rsidRDefault="001363CF" w:rsidP="00D62538">
      <w:pPr>
        <w:pStyle w:val="EX"/>
        <w:keepLines w:val="0"/>
      </w:pPr>
      <w:proofErr w:type="spellStart"/>
      <w:r w:rsidRPr="00130358">
        <w:t>T</w:t>
      </w:r>
      <w:r w:rsidRPr="00130358">
        <w:rPr>
          <w:vertAlign w:val="subscript"/>
        </w:rPr>
        <w:t>evaluate,SLSS</w:t>
      </w:r>
      <w:proofErr w:type="spellEnd"/>
      <w:r w:rsidRPr="00130358">
        <w:t xml:space="preserve"> </w:t>
      </w:r>
      <w:r w:rsidRPr="00130358">
        <w:tab/>
        <w:t>is the evaluation time for initiate/cease of SLSS, and is 0.8 sec (clause 11.3.2) for the parameters in this test;</w:t>
      </w:r>
    </w:p>
    <w:p w14:paraId="7F3FC2D1" w14:textId="77777777" w:rsidR="001363CF" w:rsidRPr="00130358" w:rsidRDefault="001363CF" w:rsidP="00D62538">
      <w:pPr>
        <w:pStyle w:val="EX"/>
        <w:keepLines w:val="0"/>
      </w:pPr>
      <w:r w:rsidRPr="00130358">
        <w:rPr>
          <w:rFonts w:cs="v4.2.0"/>
        </w:rPr>
        <w:t>SLSS period</w:t>
      </w:r>
      <w:r w:rsidRPr="00130358">
        <w:tab/>
        <w:t>is set as 40ms in this test.</w:t>
      </w:r>
    </w:p>
    <w:p w14:paraId="4C21D5CB" w14:textId="4069F7F7" w:rsidR="001363CF" w:rsidRPr="00130358" w:rsidRDefault="001363CF" w:rsidP="00D62538">
      <w:r w:rsidRPr="00130358">
        <w:t xml:space="preserve">The normative reference for this requirement </w:t>
      </w:r>
      <w:r w:rsidR="00483222" w:rsidRPr="00130358">
        <w:t>is 3GPP TS</w:t>
      </w:r>
      <w:r w:rsidRPr="00130358">
        <w:t xml:space="preserve"> 36.133 [4] clause 11.3, and A.10.2.</w:t>
      </w:r>
    </w:p>
    <w:p w14:paraId="4913AEFA" w14:textId="77777777" w:rsidR="001363CF" w:rsidRPr="00130358" w:rsidRDefault="001363CF" w:rsidP="00D62538">
      <w:pPr>
        <w:pStyle w:val="Heading3"/>
        <w:keepNext w:val="0"/>
        <w:keepLines w:val="0"/>
      </w:pPr>
      <w:r w:rsidRPr="00130358">
        <w:t>10.2.4</w:t>
      </w:r>
      <w:r w:rsidRPr="00130358">
        <w:tab/>
        <w:t>Test description</w:t>
      </w:r>
    </w:p>
    <w:p w14:paraId="132C8BAF" w14:textId="77777777" w:rsidR="001363CF" w:rsidRPr="00130358" w:rsidRDefault="001363CF" w:rsidP="00D62538">
      <w:pPr>
        <w:pStyle w:val="Heading4"/>
        <w:keepNext w:val="0"/>
        <w:keepLines w:val="0"/>
      </w:pPr>
      <w:r w:rsidRPr="00130358">
        <w:t>10.2.4.1</w:t>
      </w:r>
      <w:r w:rsidRPr="00130358">
        <w:tab/>
        <w:t>Initial conditions</w:t>
      </w:r>
    </w:p>
    <w:p w14:paraId="2EF76A67" w14:textId="77777777" w:rsidR="001363CF" w:rsidRPr="00130358" w:rsidRDefault="001363CF" w:rsidP="00D62538">
      <w:r w:rsidRPr="00130358">
        <w:t>Test Environment: Normal, as defined in 3GPP TS 36.508 [7] clause 4.1.</w:t>
      </w:r>
    </w:p>
    <w:p w14:paraId="64B9C33D" w14:textId="68B186EF"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w:t>
      </w:r>
    </w:p>
    <w:p w14:paraId="4583E27C" w14:textId="77777777" w:rsidR="001363CF" w:rsidRPr="00130358" w:rsidRDefault="001363CF" w:rsidP="00D62538">
      <w:r w:rsidRPr="00130358">
        <w:t>Channel Bandwidth to be tested: 5 MHz or 10 MHz as defined in 3GPP TS 36.508 [7] clause 4.3.1.</w:t>
      </w:r>
    </w:p>
    <w:p w14:paraId="6F949B64" w14:textId="77777777" w:rsidR="001363CF" w:rsidRPr="00130358" w:rsidRDefault="001363CF" w:rsidP="00D62538">
      <w:pPr>
        <w:pStyle w:val="B1"/>
      </w:pPr>
      <w:r w:rsidRPr="00130358">
        <w:t>1.</w:t>
      </w:r>
      <w:r w:rsidRPr="00130358">
        <w:tab/>
        <w:t>Connect the SS (node B emulator) and faders and AWGN noise sources to the UE antenna connectors as shown in 3GPP TS 36.508 [7] Annex A figure FFS.</w:t>
      </w:r>
    </w:p>
    <w:p w14:paraId="331A3E32" w14:textId="77777777" w:rsidR="001363CF" w:rsidRPr="00130358" w:rsidRDefault="001363CF" w:rsidP="00D62538">
      <w:pPr>
        <w:pStyle w:val="B1"/>
      </w:pPr>
      <w:r w:rsidRPr="00130358">
        <w:t>2.</w:t>
      </w:r>
      <w:r w:rsidRPr="00130358">
        <w:tab/>
        <w:t>The general test parameter settings are set up according to Table 10.2.4.1-1.</w:t>
      </w:r>
    </w:p>
    <w:p w14:paraId="10D0C92D" w14:textId="77777777" w:rsidR="001363CF" w:rsidRPr="00130358" w:rsidRDefault="001363CF" w:rsidP="00D62538">
      <w:pPr>
        <w:pStyle w:val="B1"/>
      </w:pPr>
      <w:r w:rsidRPr="00130358">
        <w:t>3.</w:t>
      </w:r>
      <w:r w:rsidRPr="00130358">
        <w:tab/>
        <w:t>Propagation conditions are set according to Annex B clauses B.0.</w:t>
      </w:r>
    </w:p>
    <w:p w14:paraId="34C281FD" w14:textId="77777777" w:rsidR="001363CF" w:rsidRPr="00130358" w:rsidRDefault="001363CF" w:rsidP="00D62538">
      <w:pPr>
        <w:pStyle w:val="B1"/>
      </w:pPr>
      <w:r w:rsidRPr="00130358">
        <w:t>4.</w:t>
      </w:r>
      <w:r w:rsidRPr="00130358">
        <w:tab/>
        <w:t>Message contents are defined in clause 10.2.4.3.</w:t>
      </w:r>
    </w:p>
    <w:p w14:paraId="25019B0E" w14:textId="77777777" w:rsidR="001363CF" w:rsidRPr="00130358" w:rsidRDefault="001363CF" w:rsidP="00D62538">
      <w:pPr>
        <w:pStyle w:val="B1"/>
        <w:rPr>
          <w:rFonts w:cs="v3.7.0"/>
        </w:rPr>
      </w:pPr>
      <w:r w:rsidRPr="00130358">
        <w:t>5.</w:t>
      </w:r>
      <w:r w:rsidRPr="00130358">
        <w:tab/>
        <w:t xml:space="preserve">There no active cells in this test case during the actual test loop, and SS is expected to simulate a reference UE, </w:t>
      </w:r>
      <w:proofErr w:type="spellStart"/>
      <w:r w:rsidRPr="00130358">
        <w:t>SyncRef</w:t>
      </w:r>
      <w:proofErr w:type="spellEnd"/>
      <w:r w:rsidRPr="00130358">
        <w:t xml:space="preserve"> UE 1. Cell 1 is the cell used for connection setup with the power level set according to Annex C.0 and C.1 for this test.</w:t>
      </w:r>
    </w:p>
    <w:p w14:paraId="49A64140" w14:textId="77777777" w:rsidR="001363CF" w:rsidRPr="00130358" w:rsidRDefault="001363CF" w:rsidP="00D62538">
      <w:pPr>
        <w:pStyle w:val="TH"/>
        <w:keepNext w:val="0"/>
        <w:keepLines w:val="0"/>
      </w:pPr>
      <w:r w:rsidRPr="00130358">
        <w:t xml:space="preserve">Table 10.2.4.1-1: Test parameters for </w:t>
      </w:r>
      <w:r w:rsidRPr="00130358">
        <w:rPr>
          <w:rFonts w:cs="v4.2.0"/>
        </w:rPr>
        <w:t>i</w:t>
      </w:r>
      <w:r w:rsidRPr="00130358">
        <w:t>nitiation/cease of SLSS transmissions</w:t>
      </w:r>
      <w:r w:rsidRPr="00130358">
        <w:rPr>
          <w:rFonts w:cs="v4.2.0"/>
        </w:rPr>
        <w:t xml:space="preserve"> test for E-UTRAN FDD</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4"/>
        <w:gridCol w:w="1260"/>
        <w:gridCol w:w="2069"/>
        <w:gridCol w:w="2322"/>
      </w:tblGrid>
      <w:tr w:rsidR="001363CF" w:rsidRPr="00130358" w14:paraId="152EAF6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A2213F0" w14:textId="77777777" w:rsidR="001363CF" w:rsidRPr="00130358" w:rsidRDefault="001363CF" w:rsidP="00D62538">
            <w:pPr>
              <w:pStyle w:val="TAH"/>
              <w:keepNext w:val="0"/>
              <w:keepLines w:val="0"/>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8638FF0" w14:textId="77777777" w:rsidR="001363CF" w:rsidRPr="00130358" w:rsidRDefault="001363CF" w:rsidP="00D62538">
            <w:pPr>
              <w:pStyle w:val="TAH"/>
              <w:keepNext w:val="0"/>
              <w:keepLines w:val="0"/>
              <w:rPr>
                <w:rFonts w:cs="Arial"/>
              </w:rPr>
            </w:pPr>
            <w:r w:rsidRPr="00130358">
              <w:rPr>
                <w:rFonts w:cs="Arial"/>
              </w:rPr>
              <w:t>Unit</w:t>
            </w:r>
          </w:p>
        </w:tc>
        <w:tc>
          <w:tcPr>
            <w:tcW w:w="2069" w:type="dxa"/>
            <w:tcBorders>
              <w:top w:val="single" w:sz="4" w:space="0" w:color="auto"/>
              <w:left w:val="single" w:sz="4" w:space="0" w:color="auto"/>
              <w:bottom w:val="single" w:sz="4" w:space="0" w:color="auto"/>
              <w:right w:val="single" w:sz="4" w:space="0" w:color="auto"/>
            </w:tcBorders>
            <w:vAlign w:val="center"/>
            <w:hideMark/>
          </w:tcPr>
          <w:p w14:paraId="7E95DB67" w14:textId="77777777" w:rsidR="001363CF" w:rsidRPr="00130358" w:rsidRDefault="001363CF" w:rsidP="00D62538">
            <w:pPr>
              <w:pStyle w:val="TAH"/>
              <w:keepNext w:val="0"/>
              <w:keepLines w:val="0"/>
              <w:rPr>
                <w:rFonts w:cs="Arial"/>
              </w:rPr>
            </w:pPr>
            <w:r w:rsidRPr="00130358">
              <w:rPr>
                <w:rFonts w:cs="Arial"/>
              </w:rPr>
              <w:t>Value</w:t>
            </w:r>
          </w:p>
        </w:tc>
        <w:tc>
          <w:tcPr>
            <w:tcW w:w="2322" w:type="dxa"/>
            <w:tcBorders>
              <w:top w:val="single" w:sz="4" w:space="0" w:color="auto"/>
              <w:left w:val="single" w:sz="4" w:space="0" w:color="auto"/>
              <w:bottom w:val="single" w:sz="4" w:space="0" w:color="auto"/>
              <w:right w:val="single" w:sz="4" w:space="0" w:color="auto"/>
            </w:tcBorders>
            <w:vAlign w:val="center"/>
            <w:hideMark/>
          </w:tcPr>
          <w:p w14:paraId="560EE9DD"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221EB0CE"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B0C06BE" w14:textId="1D126DF5"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576B7852"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50F3BEB3" w14:textId="77777777" w:rsidR="001363CF" w:rsidRPr="00130358" w:rsidRDefault="001363CF" w:rsidP="00D62538">
            <w:pPr>
              <w:pStyle w:val="TAL"/>
              <w:keepNext w:val="0"/>
              <w:keepLines w:val="0"/>
              <w:jc w:val="center"/>
              <w:rPr>
                <w:rFonts w:cs="Arial"/>
              </w:rPr>
            </w:pP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tcPr>
          <w:p w14:paraId="31E7BBDC" w14:textId="77777777" w:rsidR="001363CF" w:rsidRPr="00130358" w:rsidRDefault="001363CF" w:rsidP="00D62538">
            <w:pPr>
              <w:pStyle w:val="TAL"/>
              <w:keepNext w:val="0"/>
              <w:keepLines w:val="0"/>
              <w:jc w:val="center"/>
              <w:rPr>
                <w:rFonts w:cs="Arial"/>
              </w:rPr>
            </w:pPr>
          </w:p>
        </w:tc>
      </w:tr>
      <w:tr w:rsidR="001363CF" w:rsidRPr="00130358" w14:paraId="53D7F27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E718610" w14:textId="6ECF5F57"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w:t>
            </w:r>
            <w:proofErr w:type="spellStart"/>
            <w:r w:rsidRPr="00130358">
              <w:rPr>
                <w:rFonts w:cs="Arial"/>
              </w:rPr>
              <w:t>BW</w:t>
            </w:r>
            <w:r w:rsidRPr="00130358">
              <w:rPr>
                <w:rFonts w:cs="Arial"/>
                <w:vertAlign w:val="subscript"/>
              </w:rPr>
              <w:t>channel</w:t>
            </w:r>
            <w:proofErr w:type="spellEnd"/>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430C245" w14:textId="77777777" w:rsidR="001363CF" w:rsidRPr="00130358" w:rsidRDefault="001363CF" w:rsidP="00D62538">
            <w:pPr>
              <w:pStyle w:val="TAL"/>
              <w:keepNext w:val="0"/>
              <w:keepLines w:val="0"/>
              <w:jc w:val="center"/>
              <w:rPr>
                <w:rFonts w:cs="Arial"/>
              </w:rPr>
            </w:pPr>
            <w:r w:rsidRPr="00130358">
              <w:rPr>
                <w:rFonts w:cs="Arial"/>
              </w:rPr>
              <w:t>MHz</w:t>
            </w:r>
          </w:p>
        </w:tc>
        <w:tc>
          <w:tcPr>
            <w:tcW w:w="2069" w:type="dxa"/>
            <w:tcBorders>
              <w:top w:val="single" w:sz="4" w:space="0" w:color="auto"/>
              <w:left w:val="single" w:sz="4" w:space="0" w:color="auto"/>
              <w:bottom w:val="single" w:sz="4" w:space="0" w:color="auto"/>
              <w:right w:val="single" w:sz="4" w:space="0" w:color="auto"/>
            </w:tcBorders>
            <w:vAlign w:val="center"/>
            <w:hideMark/>
          </w:tcPr>
          <w:p w14:paraId="4D999C38" w14:textId="4F94B25B" w:rsidR="001363CF" w:rsidRPr="00130358" w:rsidRDefault="001363CF" w:rsidP="00D62538">
            <w:pPr>
              <w:pStyle w:val="TAL"/>
              <w:keepNext w:val="0"/>
              <w:keepLines w:val="0"/>
              <w:jc w:val="center"/>
              <w:rPr>
                <w:rFonts w:cs="Arial"/>
              </w:rPr>
            </w:pPr>
            <w:r w:rsidRPr="00130358">
              <w:rPr>
                <w:rFonts w:cs="Arial"/>
              </w:rPr>
              <w:t>5</w:t>
            </w:r>
            <w:r w:rsidR="00D62538" w:rsidRPr="00130358">
              <w:rPr>
                <w:rFonts w:cs="Arial"/>
              </w:rPr>
              <w:t xml:space="preserve"> </w:t>
            </w:r>
            <w:r w:rsidRPr="00130358">
              <w:rPr>
                <w:rFonts w:cs="Arial"/>
              </w:rPr>
              <w:t>or</w:t>
            </w:r>
            <w:r w:rsidR="00D62538" w:rsidRPr="00130358">
              <w:rPr>
                <w:rFonts w:cs="Arial"/>
              </w:rPr>
              <w:t xml:space="preserve"> </w:t>
            </w:r>
            <w:r w:rsidRPr="00130358">
              <w:rPr>
                <w:rFonts w:cs="Arial"/>
              </w:rPr>
              <w:t>10</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90AF14E" w14:textId="6D5185E9" w:rsidR="001363CF" w:rsidRPr="00130358" w:rsidRDefault="001363CF" w:rsidP="00D62538">
            <w:pPr>
              <w:pStyle w:val="TAL"/>
              <w:keepNext w:val="0"/>
              <w:keepLines w:val="0"/>
              <w:jc w:val="center"/>
              <w:rPr>
                <w:rFonts w:cs="Arial"/>
              </w:rPr>
            </w:pPr>
            <w:r w:rsidRPr="00130358">
              <w:rPr>
                <w:rFonts w:cs="Arial"/>
              </w:rPr>
              <w:t>According</w:t>
            </w:r>
            <w:r w:rsidR="00D62538" w:rsidRPr="00130358">
              <w:rPr>
                <w:rFonts w:cs="Arial"/>
              </w:rPr>
              <w:t xml:space="preserve"> </w:t>
            </w:r>
            <w:r w:rsidRPr="00130358">
              <w:rPr>
                <w:rFonts w:cs="Arial"/>
              </w:rPr>
              <w:t>to</w:t>
            </w:r>
            <w:r w:rsidR="00D62538" w:rsidRPr="00130358">
              <w:rPr>
                <w:rFonts w:cs="Arial"/>
              </w:rPr>
              <w:t xml:space="preserve"> </w:t>
            </w:r>
            <w:r w:rsidRPr="00130358">
              <w:rPr>
                <w:rFonts w:cs="Arial"/>
              </w:rPr>
              <w:t>principle</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clause</w:t>
            </w:r>
            <w:r w:rsidR="00D62538" w:rsidRPr="00130358">
              <w:rPr>
                <w:rFonts w:cs="Arial"/>
              </w:rPr>
              <w:t xml:space="preserve"> </w:t>
            </w:r>
            <w:r w:rsidRPr="00130358">
              <w:rPr>
                <w:rFonts w:cs="Arial"/>
              </w:rPr>
              <w:t>A.3.12.3</w:t>
            </w:r>
          </w:p>
        </w:tc>
      </w:tr>
      <w:tr w:rsidR="001363CF" w:rsidRPr="00130358" w14:paraId="4748658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E7D6A64" w14:textId="552B00AF"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cell</w:t>
            </w:r>
          </w:p>
        </w:tc>
        <w:tc>
          <w:tcPr>
            <w:tcW w:w="1260" w:type="dxa"/>
            <w:tcBorders>
              <w:top w:val="single" w:sz="4" w:space="0" w:color="auto"/>
              <w:left w:val="single" w:sz="4" w:space="0" w:color="auto"/>
              <w:bottom w:val="single" w:sz="4" w:space="0" w:color="auto"/>
              <w:right w:val="single" w:sz="4" w:space="0" w:color="auto"/>
            </w:tcBorders>
            <w:vAlign w:val="center"/>
          </w:tcPr>
          <w:p w14:paraId="4C6749C8"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31865420" w14:textId="77777777" w:rsidR="001363CF" w:rsidRPr="00130358" w:rsidRDefault="001363CF" w:rsidP="00D62538">
            <w:pPr>
              <w:pStyle w:val="TAL"/>
              <w:keepNext w:val="0"/>
              <w:keepLines w:val="0"/>
              <w:jc w:val="center"/>
              <w:rPr>
                <w:rFonts w:cs="Arial"/>
              </w:rPr>
            </w:pPr>
            <w:r w:rsidRPr="00130358">
              <w:rPr>
                <w:rFonts w:cs="Arial"/>
              </w:rPr>
              <w:t>None</w:t>
            </w:r>
          </w:p>
        </w:tc>
        <w:tc>
          <w:tcPr>
            <w:tcW w:w="2322" w:type="dxa"/>
            <w:tcBorders>
              <w:top w:val="single" w:sz="4" w:space="0" w:color="auto"/>
              <w:left w:val="single" w:sz="4" w:space="0" w:color="auto"/>
              <w:bottom w:val="single" w:sz="4" w:space="0" w:color="auto"/>
              <w:right w:val="single" w:sz="4" w:space="0" w:color="auto"/>
            </w:tcBorders>
            <w:vAlign w:val="center"/>
          </w:tcPr>
          <w:p w14:paraId="09561AA2" w14:textId="77777777" w:rsidR="001363CF" w:rsidRPr="00130358" w:rsidRDefault="001363CF" w:rsidP="00D62538">
            <w:pPr>
              <w:pStyle w:val="TAL"/>
              <w:keepNext w:val="0"/>
              <w:keepLines w:val="0"/>
              <w:jc w:val="center"/>
              <w:rPr>
                <w:rFonts w:cs="Arial"/>
              </w:rPr>
            </w:pPr>
          </w:p>
        </w:tc>
      </w:tr>
      <w:tr w:rsidR="001363CF" w:rsidRPr="00130358" w14:paraId="43B4264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F6B0FF5" w14:textId="68CAD822"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proofErr w:type="spellStart"/>
            <w:r w:rsidRPr="00130358">
              <w:rPr>
                <w:rFonts w:cs="Arial"/>
              </w:rPr>
              <w:t>SyncRef</w:t>
            </w:r>
            <w:proofErr w:type="spellEnd"/>
            <w:r w:rsidR="00D62538" w:rsidRPr="00130358">
              <w:rPr>
                <w:rFonts w:cs="Arial"/>
              </w:rPr>
              <w:t xml:space="preserve"> </w:t>
            </w:r>
            <w:r w:rsidRPr="00130358">
              <w:rPr>
                <w:rFonts w:cs="Arial"/>
              </w:rPr>
              <w:t>UE</w:t>
            </w:r>
          </w:p>
        </w:tc>
        <w:tc>
          <w:tcPr>
            <w:tcW w:w="1260" w:type="dxa"/>
            <w:tcBorders>
              <w:top w:val="single" w:sz="4" w:space="0" w:color="auto"/>
              <w:left w:val="single" w:sz="4" w:space="0" w:color="auto"/>
              <w:bottom w:val="single" w:sz="4" w:space="0" w:color="auto"/>
              <w:right w:val="single" w:sz="4" w:space="0" w:color="auto"/>
            </w:tcBorders>
            <w:vAlign w:val="center"/>
          </w:tcPr>
          <w:p w14:paraId="094FFAC8"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5C5476CA" w14:textId="68DA749A" w:rsidR="001363CF" w:rsidRPr="00130358" w:rsidRDefault="001363CF" w:rsidP="00D62538">
            <w:pPr>
              <w:pStyle w:val="TAL"/>
              <w:keepNext w:val="0"/>
              <w:keepLines w:val="0"/>
              <w:jc w:val="center"/>
              <w:rPr>
                <w:rFonts w:cs="Arial"/>
              </w:rPr>
            </w:pPr>
            <w:proofErr w:type="spellStart"/>
            <w:r w:rsidRPr="00130358">
              <w:rPr>
                <w:rFonts w:cs="Arial"/>
              </w:rPr>
              <w:t>SyncRef</w:t>
            </w:r>
            <w:proofErr w:type="spellEnd"/>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hideMark/>
          </w:tcPr>
          <w:p w14:paraId="2F5DFCB3" w14:textId="5C9851B8" w:rsidR="001363CF" w:rsidRPr="00130358" w:rsidRDefault="001363CF" w:rsidP="00D62538">
            <w:pPr>
              <w:pStyle w:val="TAL"/>
              <w:keepNext w:val="0"/>
              <w:keepLines w:val="0"/>
              <w:jc w:val="center"/>
              <w:rPr>
                <w:rFonts w:cs="Arial"/>
              </w:rPr>
            </w:pPr>
            <w:r w:rsidRPr="00130358">
              <w:rPr>
                <w:rFonts w:cs="Arial"/>
              </w:rPr>
              <w:t>Transmitting</w:t>
            </w:r>
            <w:r w:rsidR="00D62538" w:rsidRPr="00130358">
              <w:rPr>
                <w:rFonts w:cs="Arial"/>
              </w:rPr>
              <w:t xml:space="preserve"> </w:t>
            </w:r>
            <w:r w:rsidRPr="00130358">
              <w:rPr>
                <w:rFonts w:cs="Arial"/>
              </w:rPr>
              <w:t>SLSS+MIB-SL</w:t>
            </w:r>
            <w:r w:rsidR="00D62538" w:rsidRPr="00130358">
              <w:rPr>
                <w:rFonts w:cs="Arial"/>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uplink</w:t>
            </w:r>
            <w:r w:rsidR="00D62538" w:rsidRPr="00130358">
              <w:rPr>
                <w:rFonts w:cs="Arial"/>
                <w:lang w:eastAsia="zh-CN"/>
              </w:rPr>
              <w:t xml:space="preserve"> </w:t>
            </w:r>
            <w:r w:rsidRPr="00130358">
              <w:rPr>
                <w:rFonts w:cs="Arial"/>
                <w:lang w:eastAsia="zh-CN"/>
              </w:rPr>
              <w:t>of</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5F6F89B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hideMark/>
          </w:tcPr>
          <w:p w14:paraId="712D8E64" w14:textId="4D2633FB" w:rsidR="001363CF" w:rsidRPr="00130358" w:rsidRDefault="001363CF" w:rsidP="00D62538">
            <w:pPr>
              <w:pStyle w:val="TAL"/>
              <w:keepNext w:val="0"/>
              <w:keepLines w:val="0"/>
              <w:rPr>
                <w:rFonts w:cs="Arial"/>
              </w:rPr>
            </w:pPr>
            <w:proofErr w:type="spellStart"/>
            <w:r w:rsidRPr="00130358">
              <w:rPr>
                <w:rFonts w:cs="Arial"/>
              </w:rPr>
              <w:t>ProSe</w:t>
            </w:r>
            <w:proofErr w:type="spellEnd"/>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proofErr w:type="spellStart"/>
            <w:r w:rsidRPr="00130358">
              <w:rPr>
                <w:rFonts w:cs="Arial"/>
              </w:rPr>
              <w:t>preconfiguration</w:t>
            </w:r>
            <w:proofErr w:type="spellEnd"/>
          </w:p>
        </w:tc>
        <w:tc>
          <w:tcPr>
            <w:tcW w:w="1260" w:type="dxa"/>
            <w:tcBorders>
              <w:top w:val="single" w:sz="4" w:space="0" w:color="auto"/>
              <w:left w:val="single" w:sz="4" w:space="0" w:color="auto"/>
              <w:bottom w:val="single" w:sz="4" w:space="0" w:color="auto"/>
              <w:right w:val="single" w:sz="4" w:space="0" w:color="auto"/>
            </w:tcBorders>
          </w:tcPr>
          <w:p w14:paraId="7BBC844A"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hideMark/>
          </w:tcPr>
          <w:p w14:paraId="0A2C15BB" w14:textId="57CE3DA5" w:rsidR="001363CF" w:rsidRPr="00130358" w:rsidRDefault="001363CF" w:rsidP="00D62538">
            <w:pPr>
              <w:pStyle w:val="TAL"/>
              <w:keepNext w:val="0"/>
              <w:keepLines w:val="0"/>
              <w:jc w:val="center"/>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A.3.12.5-2</w:t>
            </w:r>
          </w:p>
          <w:p w14:paraId="584A4A60" w14:textId="4518399E" w:rsidR="001363CF" w:rsidRPr="00130358" w:rsidRDefault="001363CF" w:rsidP="00D62538">
            <w:pPr>
              <w:pStyle w:val="TAL"/>
              <w:keepNext w:val="0"/>
              <w:keepLines w:val="0"/>
              <w:jc w:val="center"/>
              <w:rPr>
                <w:rFonts w:cs="Arial"/>
              </w:rPr>
            </w:pPr>
            <w:r w:rsidRPr="00130358">
              <w:rPr>
                <w:rFonts w:cs="Arial"/>
              </w:rPr>
              <w:t>(Configuration</w:t>
            </w:r>
            <w:r w:rsidR="00D62538" w:rsidRPr="00130358">
              <w:rPr>
                <w:rFonts w:cs="Arial"/>
              </w:rPr>
              <w:t xml:space="preserve"> </w:t>
            </w:r>
            <w:r w:rsidRPr="00130358">
              <w:rPr>
                <w:rFonts w:cs="Arial"/>
              </w:rPr>
              <w:t>#2)</w:t>
            </w:r>
          </w:p>
        </w:tc>
        <w:tc>
          <w:tcPr>
            <w:tcW w:w="2322" w:type="dxa"/>
            <w:tcBorders>
              <w:top w:val="single" w:sz="4" w:space="0" w:color="auto"/>
              <w:left w:val="single" w:sz="4" w:space="0" w:color="auto"/>
              <w:bottom w:val="single" w:sz="4" w:space="0" w:color="auto"/>
              <w:right w:val="single" w:sz="4" w:space="0" w:color="auto"/>
            </w:tcBorders>
            <w:hideMark/>
          </w:tcPr>
          <w:p w14:paraId="35141B7E" w14:textId="27FF222D" w:rsidR="001363CF" w:rsidRPr="00130358" w:rsidRDefault="001363CF" w:rsidP="00D62538">
            <w:pPr>
              <w:pStyle w:val="TAL"/>
              <w:keepNext w:val="0"/>
              <w:keepLines w:val="0"/>
              <w:jc w:val="center"/>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p>
        </w:tc>
      </w:tr>
      <w:tr w:rsidR="001363CF" w:rsidRPr="00130358" w14:paraId="5055717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hideMark/>
          </w:tcPr>
          <w:p w14:paraId="5502FC42" w14:textId="77777777" w:rsidR="001363CF" w:rsidRPr="00130358" w:rsidRDefault="001363CF" w:rsidP="00D62538">
            <w:pPr>
              <w:pStyle w:val="TAL"/>
              <w:keepNext w:val="0"/>
              <w:keepLines w:val="0"/>
              <w:rPr>
                <w:rFonts w:cs="Arial"/>
              </w:rPr>
            </w:pPr>
            <w:proofErr w:type="spellStart"/>
            <w:r w:rsidRPr="00130358">
              <w:rPr>
                <w:rFonts w:cs="Arial"/>
              </w:rPr>
              <w:t>syncTxThreshOoC</w:t>
            </w:r>
            <w:proofErr w:type="spellEnd"/>
          </w:p>
        </w:tc>
        <w:tc>
          <w:tcPr>
            <w:tcW w:w="1260" w:type="dxa"/>
            <w:tcBorders>
              <w:top w:val="single" w:sz="4" w:space="0" w:color="auto"/>
              <w:left w:val="single" w:sz="4" w:space="0" w:color="auto"/>
              <w:bottom w:val="single" w:sz="4" w:space="0" w:color="auto"/>
              <w:right w:val="single" w:sz="4" w:space="0" w:color="auto"/>
            </w:tcBorders>
            <w:vAlign w:val="center"/>
            <w:hideMark/>
          </w:tcPr>
          <w:p w14:paraId="6E945474" w14:textId="7981A060" w:rsidR="001363CF" w:rsidRPr="00130358" w:rsidRDefault="001363CF"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2069" w:type="dxa"/>
            <w:tcBorders>
              <w:top w:val="single" w:sz="4" w:space="0" w:color="auto"/>
              <w:left w:val="single" w:sz="4" w:space="0" w:color="auto"/>
              <w:bottom w:val="single" w:sz="4" w:space="0" w:color="auto"/>
              <w:right w:val="single" w:sz="4" w:space="0" w:color="auto"/>
            </w:tcBorders>
            <w:hideMark/>
          </w:tcPr>
          <w:p w14:paraId="4B78D63C" w14:textId="77777777" w:rsidR="001363CF" w:rsidRPr="00130358" w:rsidRDefault="001363CF" w:rsidP="00D62538">
            <w:pPr>
              <w:pStyle w:val="TAL"/>
              <w:keepNext w:val="0"/>
              <w:keepLines w:val="0"/>
              <w:jc w:val="center"/>
              <w:rPr>
                <w:rFonts w:cs="Arial"/>
              </w:rPr>
            </w:pPr>
            <w:r w:rsidRPr="00130358">
              <w:rPr>
                <w:rFonts w:cs="Arial"/>
              </w:rPr>
              <w:t>-95</w:t>
            </w:r>
          </w:p>
        </w:tc>
        <w:tc>
          <w:tcPr>
            <w:tcW w:w="2322" w:type="dxa"/>
            <w:tcBorders>
              <w:top w:val="single" w:sz="4" w:space="0" w:color="auto"/>
              <w:left w:val="single" w:sz="4" w:space="0" w:color="auto"/>
              <w:bottom w:val="single" w:sz="4" w:space="0" w:color="auto"/>
              <w:right w:val="single" w:sz="4" w:space="0" w:color="auto"/>
            </w:tcBorders>
          </w:tcPr>
          <w:p w14:paraId="75BF8B71" w14:textId="77777777" w:rsidR="001363CF" w:rsidRPr="00130358" w:rsidRDefault="001363CF" w:rsidP="00D62538">
            <w:pPr>
              <w:pStyle w:val="TAL"/>
              <w:keepNext w:val="0"/>
              <w:keepLines w:val="0"/>
              <w:jc w:val="center"/>
              <w:rPr>
                <w:rFonts w:cs="Arial"/>
              </w:rPr>
            </w:pPr>
          </w:p>
        </w:tc>
      </w:tr>
      <w:tr w:rsidR="001363CF" w:rsidRPr="00130358" w14:paraId="7D9482D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78EF1FDF" w14:textId="77777777" w:rsidR="001363CF" w:rsidRPr="00130358" w:rsidRDefault="001363CF" w:rsidP="00D62538">
            <w:pPr>
              <w:pStyle w:val="TAL"/>
              <w:keepNext w:val="0"/>
              <w:keepLines w:val="0"/>
              <w:rPr>
                <w:rFonts w:cs="Arial"/>
              </w:rPr>
            </w:pPr>
            <w:r w:rsidRPr="00130358">
              <w:rPr>
                <w:rFonts w:cs="Arial"/>
              </w:rPr>
              <w:t>T1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8A6A3F4" w14:textId="77777777" w:rsidR="001363CF" w:rsidRPr="00130358" w:rsidRDefault="001363CF" w:rsidP="00D62538">
            <w:pPr>
              <w:pStyle w:val="TAL"/>
              <w:keepNext w:val="0"/>
              <w:keepLines w:val="0"/>
              <w:jc w:val="center"/>
              <w:rPr>
                <w:rFonts w:cs="Arial"/>
              </w:rPr>
            </w:pPr>
            <w:r w:rsidRPr="00130358">
              <w:rPr>
                <w:rFonts w:cs="Arial"/>
              </w:rPr>
              <w:t>s</w:t>
            </w:r>
          </w:p>
        </w:tc>
        <w:tc>
          <w:tcPr>
            <w:tcW w:w="2069" w:type="dxa"/>
            <w:tcBorders>
              <w:top w:val="single" w:sz="4" w:space="0" w:color="auto"/>
              <w:left w:val="single" w:sz="4" w:space="0" w:color="auto"/>
              <w:bottom w:val="single" w:sz="4" w:space="0" w:color="auto"/>
              <w:right w:val="single" w:sz="4" w:space="0" w:color="auto"/>
            </w:tcBorders>
            <w:vAlign w:val="center"/>
            <w:hideMark/>
          </w:tcPr>
          <w:p w14:paraId="7BEC7784" w14:textId="77777777" w:rsidR="001363CF" w:rsidRPr="00130358" w:rsidRDefault="001363CF" w:rsidP="00D62538">
            <w:pPr>
              <w:pStyle w:val="TAL"/>
              <w:keepNext w:val="0"/>
              <w:keepLines w:val="0"/>
              <w:jc w:val="center"/>
              <w:rPr>
                <w:rFonts w:cs="Arial"/>
              </w:rPr>
            </w:pPr>
            <w:r w:rsidRPr="00130358">
              <w:rPr>
                <w:rFonts w:cs="Arial"/>
              </w:rPr>
              <w:t>3</w:t>
            </w:r>
          </w:p>
        </w:tc>
        <w:tc>
          <w:tcPr>
            <w:tcW w:w="2322" w:type="dxa"/>
            <w:tcBorders>
              <w:top w:val="single" w:sz="4" w:space="0" w:color="auto"/>
              <w:left w:val="single" w:sz="4" w:space="0" w:color="auto"/>
              <w:bottom w:val="single" w:sz="4" w:space="0" w:color="auto"/>
              <w:right w:val="single" w:sz="4" w:space="0" w:color="auto"/>
            </w:tcBorders>
            <w:vAlign w:val="center"/>
          </w:tcPr>
          <w:p w14:paraId="39B205C7" w14:textId="77777777" w:rsidR="001363CF" w:rsidRPr="00130358" w:rsidRDefault="001363CF" w:rsidP="00D62538">
            <w:pPr>
              <w:pStyle w:val="TAL"/>
              <w:keepNext w:val="0"/>
              <w:keepLines w:val="0"/>
              <w:jc w:val="center"/>
              <w:rPr>
                <w:rFonts w:cs="Arial"/>
              </w:rPr>
            </w:pPr>
          </w:p>
        </w:tc>
      </w:tr>
      <w:tr w:rsidR="001363CF" w:rsidRPr="00130358" w14:paraId="5FC942C7"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56BC932" w14:textId="77777777" w:rsidR="001363CF" w:rsidRPr="00130358" w:rsidRDefault="001363CF" w:rsidP="00D62538">
            <w:pPr>
              <w:pStyle w:val="TAL"/>
              <w:keepNext w:val="0"/>
              <w:keepLines w:val="0"/>
              <w:rPr>
                <w:rFonts w:cs="Arial"/>
              </w:rPr>
            </w:pPr>
            <w:r w:rsidRPr="00130358">
              <w:rPr>
                <w:rFonts w:cs="Arial"/>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125669" w14:textId="77777777" w:rsidR="001363CF" w:rsidRPr="00130358" w:rsidRDefault="001363CF" w:rsidP="00D62538">
            <w:pPr>
              <w:pStyle w:val="TAL"/>
              <w:keepNext w:val="0"/>
              <w:keepLines w:val="0"/>
              <w:jc w:val="center"/>
              <w:rPr>
                <w:rFonts w:cs="Arial"/>
              </w:rPr>
            </w:pPr>
            <w:r w:rsidRPr="00130358">
              <w:rPr>
                <w:rFonts w:cs="Arial"/>
              </w:rPr>
              <w:t>s</w:t>
            </w:r>
          </w:p>
        </w:tc>
        <w:tc>
          <w:tcPr>
            <w:tcW w:w="2069" w:type="dxa"/>
            <w:tcBorders>
              <w:top w:val="single" w:sz="4" w:space="0" w:color="auto"/>
              <w:left w:val="single" w:sz="4" w:space="0" w:color="auto"/>
              <w:bottom w:val="single" w:sz="4" w:space="0" w:color="auto"/>
              <w:right w:val="single" w:sz="4" w:space="0" w:color="auto"/>
            </w:tcBorders>
            <w:vAlign w:val="center"/>
            <w:hideMark/>
          </w:tcPr>
          <w:p w14:paraId="0189CC6C" w14:textId="77777777" w:rsidR="001363CF" w:rsidRPr="00130358" w:rsidRDefault="001363CF" w:rsidP="00D62538">
            <w:pPr>
              <w:pStyle w:val="TAL"/>
              <w:keepNext w:val="0"/>
              <w:keepLines w:val="0"/>
              <w:jc w:val="center"/>
              <w:rPr>
                <w:rFonts w:cs="Arial"/>
              </w:rPr>
            </w:pPr>
            <w:r w:rsidRPr="00130358">
              <w:rPr>
                <w:rFonts w:cs="Arial"/>
              </w:rPr>
              <w:t>5.24</w:t>
            </w:r>
          </w:p>
        </w:tc>
        <w:tc>
          <w:tcPr>
            <w:tcW w:w="2322" w:type="dxa"/>
            <w:tcBorders>
              <w:top w:val="single" w:sz="4" w:space="0" w:color="auto"/>
              <w:left w:val="single" w:sz="4" w:space="0" w:color="auto"/>
              <w:bottom w:val="single" w:sz="4" w:space="0" w:color="auto"/>
              <w:right w:val="single" w:sz="4" w:space="0" w:color="auto"/>
            </w:tcBorders>
            <w:vAlign w:val="center"/>
          </w:tcPr>
          <w:p w14:paraId="1E73E948" w14:textId="77777777" w:rsidR="001363CF" w:rsidRPr="00130358" w:rsidRDefault="001363CF" w:rsidP="00D62538">
            <w:pPr>
              <w:pStyle w:val="TAL"/>
              <w:keepNext w:val="0"/>
              <w:keepLines w:val="0"/>
              <w:jc w:val="center"/>
              <w:rPr>
                <w:rFonts w:cs="Arial"/>
              </w:rPr>
            </w:pPr>
          </w:p>
        </w:tc>
      </w:tr>
      <w:tr w:rsidR="001363CF" w:rsidRPr="00130358" w14:paraId="7A916715"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713A68B" w14:textId="77777777" w:rsidR="001363CF" w:rsidRPr="00130358" w:rsidRDefault="001363CF" w:rsidP="00D62538">
            <w:pPr>
              <w:pStyle w:val="TAL"/>
              <w:keepNext w:val="0"/>
              <w:keepLines w:val="0"/>
              <w:rPr>
                <w:rFonts w:cs="Arial"/>
              </w:rPr>
            </w:pPr>
            <w:r w:rsidRPr="00130358">
              <w:rPr>
                <w:rFonts w:cs="Arial"/>
              </w:rPr>
              <w:t>T3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7E90759" w14:textId="77777777" w:rsidR="001363CF" w:rsidRPr="00130358" w:rsidRDefault="001363CF" w:rsidP="00D62538">
            <w:pPr>
              <w:pStyle w:val="TAL"/>
              <w:keepNext w:val="0"/>
              <w:keepLines w:val="0"/>
              <w:jc w:val="center"/>
              <w:rPr>
                <w:rFonts w:cs="Arial"/>
              </w:rPr>
            </w:pPr>
            <w:r w:rsidRPr="00130358">
              <w:rPr>
                <w:rFonts w:cs="Arial"/>
              </w:rPr>
              <w:t>s</w:t>
            </w:r>
          </w:p>
        </w:tc>
        <w:tc>
          <w:tcPr>
            <w:tcW w:w="2069" w:type="dxa"/>
            <w:tcBorders>
              <w:top w:val="single" w:sz="4" w:space="0" w:color="auto"/>
              <w:left w:val="single" w:sz="4" w:space="0" w:color="auto"/>
              <w:bottom w:val="single" w:sz="4" w:space="0" w:color="auto"/>
              <w:right w:val="single" w:sz="4" w:space="0" w:color="auto"/>
            </w:tcBorders>
            <w:vAlign w:val="center"/>
            <w:hideMark/>
          </w:tcPr>
          <w:p w14:paraId="21CBCDE8" w14:textId="77777777" w:rsidR="001363CF" w:rsidRPr="00130358" w:rsidRDefault="001363CF" w:rsidP="00D62538">
            <w:pPr>
              <w:pStyle w:val="TAL"/>
              <w:keepNext w:val="0"/>
              <w:keepLines w:val="0"/>
              <w:jc w:val="center"/>
              <w:rPr>
                <w:rFonts w:cs="Arial"/>
              </w:rPr>
            </w:pPr>
            <w:r w:rsidRPr="00130358">
              <w:rPr>
                <w:rFonts w:cs="Arial"/>
              </w:rPr>
              <w:t>5.24</w:t>
            </w:r>
          </w:p>
        </w:tc>
        <w:tc>
          <w:tcPr>
            <w:tcW w:w="2322" w:type="dxa"/>
            <w:tcBorders>
              <w:top w:val="single" w:sz="4" w:space="0" w:color="auto"/>
              <w:left w:val="single" w:sz="4" w:space="0" w:color="auto"/>
              <w:bottom w:val="single" w:sz="4" w:space="0" w:color="auto"/>
              <w:right w:val="single" w:sz="4" w:space="0" w:color="auto"/>
            </w:tcBorders>
            <w:vAlign w:val="center"/>
          </w:tcPr>
          <w:p w14:paraId="22A6F854" w14:textId="77777777" w:rsidR="001363CF" w:rsidRPr="00130358" w:rsidRDefault="001363CF" w:rsidP="00D62538">
            <w:pPr>
              <w:pStyle w:val="TAL"/>
              <w:keepNext w:val="0"/>
              <w:keepLines w:val="0"/>
              <w:jc w:val="center"/>
              <w:rPr>
                <w:rFonts w:cs="Arial"/>
              </w:rPr>
            </w:pPr>
          </w:p>
        </w:tc>
      </w:tr>
    </w:tbl>
    <w:p w14:paraId="372C9627" w14:textId="77777777" w:rsidR="001363CF" w:rsidRPr="00130358" w:rsidRDefault="001363CF" w:rsidP="00D62538"/>
    <w:p w14:paraId="44892405" w14:textId="77777777" w:rsidR="001363CF" w:rsidRPr="00130358" w:rsidRDefault="001363CF" w:rsidP="00D62538">
      <w:pPr>
        <w:pStyle w:val="TH"/>
        <w:keepNext w:val="0"/>
        <w:keepLines w:val="0"/>
        <w:rPr>
          <w:rFonts w:cs="v4.2.0"/>
        </w:rPr>
      </w:pPr>
      <w:r w:rsidRPr="00130358">
        <w:t xml:space="preserve">Table 10.2.4.1-2: </w:t>
      </w:r>
      <w:proofErr w:type="spellStart"/>
      <w:r w:rsidRPr="00130358">
        <w:t>SyncRef</w:t>
      </w:r>
      <w:proofErr w:type="spellEnd"/>
      <w:r w:rsidRPr="00130358">
        <w:t xml:space="preserve"> UE specific test parameters for </w:t>
      </w:r>
      <w:r w:rsidRPr="00130358">
        <w:rPr>
          <w:rFonts w:cs="v4.2.0"/>
        </w:rPr>
        <w:t>i</w:t>
      </w:r>
      <w:r w:rsidRPr="00130358">
        <w:t>nitiation/cease of SLSS transmissions</w:t>
      </w:r>
      <w:r w:rsidRPr="00130358">
        <w:rPr>
          <w:rFonts w:cs="v4.2.0"/>
        </w:rPr>
        <w:t xml:space="preserve"> test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162"/>
        <w:gridCol w:w="1358"/>
        <w:gridCol w:w="1260"/>
      </w:tblGrid>
      <w:tr w:rsidR="001363CF" w:rsidRPr="00130358" w14:paraId="535EB34A" w14:textId="77777777" w:rsidTr="00D62538">
        <w:trPr>
          <w:cantSplit/>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5C37A317" w14:textId="77777777" w:rsidR="001363CF" w:rsidRPr="00130358" w:rsidRDefault="001363CF" w:rsidP="00D62538">
            <w:pPr>
              <w:pStyle w:val="TAH"/>
              <w:keepNext w:val="0"/>
              <w:keepLines w:val="0"/>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D7889F0" w14:textId="77777777" w:rsidR="001363CF" w:rsidRPr="00130358" w:rsidRDefault="001363CF" w:rsidP="00D62538">
            <w:pPr>
              <w:pStyle w:val="TAH"/>
              <w:keepNext w:val="0"/>
              <w:keepLines w:val="0"/>
              <w:rPr>
                <w:rFonts w:cs="Arial"/>
              </w:rPr>
            </w:pPr>
            <w:r w:rsidRPr="00130358">
              <w:rPr>
                <w:rFonts w:cs="Arial"/>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4509B32" w14:textId="59A2C0A7" w:rsidR="001363CF" w:rsidRPr="00130358" w:rsidRDefault="001363CF" w:rsidP="00D62538">
            <w:pPr>
              <w:pStyle w:val="TAH"/>
              <w:keepNext w:val="0"/>
              <w:keepLines w:val="0"/>
              <w:rPr>
                <w:rFonts w:cs="Arial"/>
              </w:rPr>
            </w:pPr>
            <w:proofErr w:type="spellStart"/>
            <w:r w:rsidRPr="00130358">
              <w:rPr>
                <w:rFonts w:cs="Arial"/>
              </w:rPr>
              <w:t>SyncRef</w:t>
            </w:r>
            <w:proofErr w:type="spellEnd"/>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5DD78DE0" w14:textId="77777777" w:rsidTr="00D62538">
        <w:trPr>
          <w:cantSplit/>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73110DE6" w14:textId="77777777" w:rsidR="001363CF" w:rsidRPr="00130358" w:rsidRDefault="001363CF" w:rsidP="00D62538">
            <w:pPr>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4F1F99" w14:textId="77777777" w:rsidR="001363CF" w:rsidRPr="00130358" w:rsidRDefault="001363CF" w:rsidP="00D62538">
            <w:pPr>
              <w:overflowPunct/>
              <w:autoSpaceDE/>
              <w:autoSpaceDN/>
              <w:adjustRightInd/>
              <w:spacing w:after="0"/>
              <w:rPr>
                <w:rFonts w:ascii="Arial" w:hAnsi="Arial" w:cs="Arial"/>
                <w:b/>
                <w:sz w:val="18"/>
              </w:rPr>
            </w:pPr>
          </w:p>
        </w:tc>
        <w:tc>
          <w:tcPr>
            <w:tcW w:w="1162" w:type="dxa"/>
            <w:tcBorders>
              <w:top w:val="single" w:sz="4" w:space="0" w:color="auto"/>
              <w:left w:val="single" w:sz="4" w:space="0" w:color="auto"/>
              <w:bottom w:val="single" w:sz="4" w:space="0" w:color="auto"/>
              <w:right w:val="single" w:sz="4" w:space="0" w:color="auto"/>
            </w:tcBorders>
            <w:vAlign w:val="center"/>
            <w:hideMark/>
          </w:tcPr>
          <w:p w14:paraId="267C11EA" w14:textId="77777777" w:rsidR="001363CF" w:rsidRPr="00130358" w:rsidRDefault="001363CF" w:rsidP="00D62538">
            <w:pPr>
              <w:pStyle w:val="TAH"/>
              <w:keepNext w:val="0"/>
              <w:keepLines w:val="0"/>
              <w:rPr>
                <w:rFonts w:cs="Arial"/>
              </w:rPr>
            </w:pPr>
            <w:r w:rsidRPr="00130358">
              <w:rPr>
                <w:rFonts w:cs="Arial"/>
              </w:rPr>
              <w:t>T1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0C8160E" w14:textId="77777777" w:rsidR="001363CF" w:rsidRPr="00130358" w:rsidRDefault="001363CF" w:rsidP="00D62538">
            <w:pPr>
              <w:pStyle w:val="TAH"/>
              <w:keepNext w:val="0"/>
              <w:keepLines w:val="0"/>
              <w:rPr>
                <w:rFonts w:cs="Arial"/>
              </w:rPr>
            </w:pPr>
            <w:r w:rsidRPr="00130358">
              <w:rPr>
                <w:rFonts w:cs="Arial"/>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02B49C" w14:textId="77777777" w:rsidR="001363CF" w:rsidRPr="00130358" w:rsidRDefault="001363CF" w:rsidP="00D62538">
            <w:pPr>
              <w:pStyle w:val="TAH"/>
              <w:keepNext w:val="0"/>
              <w:keepLines w:val="0"/>
              <w:rPr>
                <w:rFonts w:cs="Arial"/>
              </w:rPr>
            </w:pPr>
            <w:r w:rsidRPr="00130358">
              <w:rPr>
                <w:rFonts w:cs="Arial"/>
              </w:rPr>
              <w:t>T3</w:t>
            </w:r>
          </w:p>
        </w:tc>
      </w:tr>
      <w:tr w:rsidR="001363CF" w:rsidRPr="00130358" w14:paraId="1BA78AE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16AC17A" w14:textId="3D8DB6D3"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678D211C" w14:textId="77777777" w:rsidR="001363CF" w:rsidRPr="00130358" w:rsidRDefault="001363CF" w:rsidP="00D62538">
            <w:pPr>
              <w:pStyle w:val="TAC"/>
              <w:keepNext w:val="0"/>
              <w:keepLines w:val="0"/>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C3C2D6D" w14:textId="77777777" w:rsidR="001363CF" w:rsidRPr="00130358" w:rsidRDefault="001363CF" w:rsidP="00D62538">
            <w:pPr>
              <w:pStyle w:val="TAC"/>
              <w:keepNext w:val="0"/>
              <w:keepLines w:val="0"/>
              <w:rPr>
                <w:rFonts w:cs="Arial"/>
              </w:rPr>
            </w:pPr>
            <w:r w:rsidRPr="00130358">
              <w:rPr>
                <w:rFonts w:cs="Arial"/>
                <w:bCs/>
              </w:rPr>
              <w:t>1</w:t>
            </w:r>
          </w:p>
        </w:tc>
      </w:tr>
      <w:tr w:rsidR="001363CF" w:rsidRPr="00130358" w14:paraId="3CBB856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588DE18" w14:textId="51601574" w:rsidR="001363CF" w:rsidRPr="00130358" w:rsidRDefault="001363CF" w:rsidP="00D62538">
            <w:pPr>
              <w:pStyle w:val="TAL"/>
              <w:keepNext w:val="0"/>
              <w:keepLines w:val="0"/>
              <w:rPr>
                <w:rFonts w:cs="Arial"/>
              </w:rPr>
            </w:pPr>
            <w:proofErr w:type="spellStart"/>
            <w:r w:rsidRPr="00130358">
              <w:rPr>
                <w:rFonts w:cs="Arial"/>
              </w:rPr>
              <w:t>BW</w:t>
            </w:r>
            <w:r w:rsidRPr="00130358">
              <w:rPr>
                <w:rFonts w:cs="Arial"/>
                <w:vertAlign w:val="subscript"/>
              </w:rPr>
              <w:t>channel</w:t>
            </w:r>
            <w:r w:rsidRPr="00130358">
              <w:rPr>
                <w:rFonts w:cs="Arial"/>
                <w:vertAlign w:val="superscript"/>
              </w:rPr>
              <w:t>Note</w:t>
            </w:r>
            <w:proofErr w:type="spellEnd"/>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EBD0333" w14:textId="77777777" w:rsidR="001363CF" w:rsidRPr="00130358" w:rsidRDefault="001363CF" w:rsidP="00D62538">
            <w:pPr>
              <w:pStyle w:val="TAC"/>
              <w:keepNext w:val="0"/>
              <w:keepLines w:val="0"/>
              <w:rPr>
                <w:rFonts w:cs="Arial"/>
              </w:rPr>
            </w:pPr>
            <w:r w:rsidRPr="00130358">
              <w:rPr>
                <w:rFonts w:cs="Arial"/>
                <w:bCs/>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430BC7A" w14:textId="6A17BEA4" w:rsidR="001363CF" w:rsidRPr="00130358" w:rsidRDefault="001363CF" w:rsidP="00D62538">
            <w:pPr>
              <w:pStyle w:val="TAC"/>
              <w:keepNext w:val="0"/>
              <w:keepLines w:val="0"/>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2C6B7D4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0F9047B" w14:textId="7ED2BBEC" w:rsidR="001363CF" w:rsidRPr="00130358" w:rsidRDefault="001363CF" w:rsidP="00D62538">
            <w:pPr>
              <w:pStyle w:val="TAL"/>
              <w:keepNext w:val="0"/>
              <w:keepLines w:val="0"/>
              <w:rPr>
                <w:rFonts w:cs="Arial"/>
              </w:rPr>
            </w:pPr>
            <w:proofErr w:type="spellStart"/>
            <w:r w:rsidRPr="00130358">
              <w:rPr>
                <w:rFonts w:cs="Arial"/>
              </w:rPr>
              <w:t>ProSe</w:t>
            </w:r>
            <w:proofErr w:type="spellEnd"/>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6C2D8A2B"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A1A8943" w14:textId="4C758AC4"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57109519" w14:textId="01F852D4"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#1)</w:t>
            </w:r>
          </w:p>
          <w:p w14:paraId="3234BE0B" w14:textId="6A04C36C" w:rsidR="001363CF" w:rsidRPr="00130358" w:rsidRDefault="001363CF" w:rsidP="00D62538">
            <w:pPr>
              <w:pStyle w:val="TAC"/>
              <w:keepNext w:val="0"/>
              <w:keepLines w:val="0"/>
              <w:rPr>
                <w:rFonts w:cs="Arial"/>
                <w:bCs/>
              </w:rPr>
            </w:pPr>
            <w:r w:rsidRPr="00130358">
              <w:rPr>
                <w:rFonts w:cs="Arial"/>
              </w:rPr>
              <w:t>Note</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#2</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by</w:t>
            </w:r>
            <w:r w:rsidR="00D62538" w:rsidRPr="00130358">
              <w:rPr>
                <w:rFonts w:cs="Arial"/>
              </w:rPr>
              <w:t xml:space="preserve"> </w:t>
            </w:r>
            <w:proofErr w:type="spellStart"/>
            <w:r w:rsidRPr="00130358">
              <w:rPr>
                <w:rFonts w:cs="Arial"/>
              </w:rPr>
              <w:t>ProSe</w:t>
            </w:r>
            <w:proofErr w:type="spellEnd"/>
            <w:r w:rsidR="00D62538" w:rsidRPr="00130358">
              <w:rPr>
                <w:rFonts w:cs="Arial"/>
              </w:rPr>
              <w:t xml:space="preserve"> </w:t>
            </w:r>
            <w:r w:rsidRPr="00130358">
              <w:rPr>
                <w:rFonts w:cs="Arial"/>
              </w:rPr>
              <w:t>UE.</w:t>
            </w:r>
          </w:p>
        </w:tc>
      </w:tr>
      <w:tr w:rsidR="001363CF" w:rsidRPr="00130358" w14:paraId="6915C45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2B28329" w14:textId="77777777" w:rsidR="001363CF" w:rsidRPr="00130358" w:rsidRDefault="001363CF" w:rsidP="00D62538">
            <w:pPr>
              <w:pStyle w:val="TAL"/>
              <w:keepNext w:val="0"/>
              <w:keepLines w:val="0"/>
              <w:rPr>
                <w:rFonts w:cs="Arial"/>
              </w:rPr>
            </w:pPr>
            <w:proofErr w:type="spellStart"/>
            <w:r w:rsidRPr="00130358">
              <w:rPr>
                <w:rFonts w:cs="Arial"/>
              </w:rPr>
              <w:t>syncOffsetIndicator</w:t>
            </w:r>
            <w:proofErr w:type="spellEnd"/>
          </w:p>
        </w:tc>
        <w:tc>
          <w:tcPr>
            <w:tcW w:w="1710" w:type="dxa"/>
            <w:tcBorders>
              <w:top w:val="single" w:sz="4" w:space="0" w:color="auto"/>
              <w:left w:val="single" w:sz="4" w:space="0" w:color="auto"/>
              <w:bottom w:val="single" w:sz="4" w:space="0" w:color="auto"/>
              <w:right w:val="single" w:sz="4" w:space="0" w:color="auto"/>
            </w:tcBorders>
            <w:vAlign w:val="center"/>
          </w:tcPr>
          <w:p w14:paraId="055E785E"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43C51AB" w14:textId="2E614265" w:rsidR="001363CF" w:rsidRPr="00130358" w:rsidRDefault="001363CF" w:rsidP="00D62538">
            <w:pPr>
              <w:pStyle w:val="TAC"/>
              <w:keepNext w:val="0"/>
              <w:keepLines w:val="0"/>
              <w:rPr>
                <w:rFonts w:cs="Arial"/>
                <w:bCs/>
              </w:rPr>
            </w:pPr>
            <w:r w:rsidRPr="00130358">
              <w:rPr>
                <w:rFonts w:cs="Arial"/>
              </w:rPr>
              <w:t>Set</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i/>
              </w:rPr>
              <w:t>syncOffsetIndicator1</w:t>
            </w:r>
            <w:r w:rsidR="00D62538" w:rsidRPr="00130358">
              <w:rPr>
                <w:rFonts w:cs="Arial"/>
                <w:i/>
              </w:rPr>
              <w:t xml:space="preserve"> </w:t>
            </w:r>
            <w:r w:rsidRPr="00130358">
              <w:rPr>
                <w:rFonts w:cs="Arial"/>
              </w:rPr>
              <w:t>in</w:t>
            </w:r>
            <w:r w:rsidR="00D62538" w:rsidRPr="00130358">
              <w:rPr>
                <w:rFonts w:cs="Arial"/>
                <w:i/>
              </w:rPr>
              <w:t xml:space="preserve"> </w:t>
            </w:r>
            <w:proofErr w:type="spellStart"/>
            <w:r w:rsidRPr="00130358">
              <w:rPr>
                <w:rFonts w:cs="Arial"/>
              </w:rPr>
              <w:t>ProSe</w:t>
            </w:r>
            <w:proofErr w:type="spellEnd"/>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proofErr w:type="spellStart"/>
            <w:r w:rsidRPr="00130358">
              <w:rPr>
                <w:rFonts w:cs="Arial"/>
              </w:rPr>
              <w:t>preconfiguration</w:t>
            </w:r>
            <w:proofErr w:type="spellEnd"/>
          </w:p>
        </w:tc>
      </w:tr>
      <w:tr w:rsidR="001363CF" w:rsidRPr="00130358" w14:paraId="2E9E421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31A38CB" w14:textId="77777777" w:rsidR="001363CF" w:rsidRPr="00130358" w:rsidRDefault="001363CF" w:rsidP="00D62538">
            <w:pPr>
              <w:pStyle w:val="TAL"/>
              <w:keepNext w:val="0"/>
              <w:keepLines w:val="0"/>
              <w:rPr>
                <w:rFonts w:cs="Arial"/>
              </w:rPr>
            </w:pPr>
            <w:proofErr w:type="spellStart"/>
            <w:r w:rsidRPr="00130358">
              <w:rPr>
                <w:rFonts w:cs="Arial"/>
              </w:rPr>
              <w:t>slssid</w:t>
            </w:r>
            <w:proofErr w:type="spellEnd"/>
            <w:r w:rsidRPr="00130358">
              <w:rPr>
                <w:rFonts w:cs="Arial"/>
              </w:rPr>
              <w:tab/>
            </w:r>
          </w:p>
        </w:tc>
        <w:tc>
          <w:tcPr>
            <w:tcW w:w="1710" w:type="dxa"/>
            <w:tcBorders>
              <w:top w:val="single" w:sz="4" w:space="0" w:color="auto"/>
              <w:left w:val="single" w:sz="4" w:space="0" w:color="auto"/>
              <w:bottom w:val="single" w:sz="4" w:space="0" w:color="auto"/>
              <w:right w:val="single" w:sz="4" w:space="0" w:color="auto"/>
            </w:tcBorders>
            <w:vAlign w:val="center"/>
          </w:tcPr>
          <w:p w14:paraId="2001688A"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11430BA" w14:textId="77777777" w:rsidR="001363CF" w:rsidRPr="00130358" w:rsidRDefault="001363CF" w:rsidP="00D62538">
            <w:pPr>
              <w:pStyle w:val="TAC"/>
              <w:keepNext w:val="0"/>
              <w:keepLines w:val="0"/>
              <w:rPr>
                <w:rFonts w:cs="Arial"/>
                <w:bCs/>
              </w:rPr>
            </w:pPr>
            <w:r w:rsidRPr="00130358">
              <w:rPr>
                <w:rFonts w:cs="Arial"/>
              </w:rPr>
              <w:t>30</w:t>
            </w:r>
          </w:p>
        </w:tc>
      </w:tr>
      <w:tr w:rsidR="001363CF" w:rsidRPr="00130358" w14:paraId="107224D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8592846" w14:textId="11E486EC" w:rsidR="001363CF" w:rsidRPr="00130358" w:rsidRDefault="001363CF" w:rsidP="00D62538">
            <w:pPr>
              <w:spacing w:after="0"/>
              <w:rPr>
                <w:rFonts w:ascii="Arial" w:hAnsi="Arial" w:cs="Arial"/>
                <w:sz w:val="18"/>
                <w:szCs w:val="18"/>
              </w:rPr>
            </w:pPr>
            <w:proofErr w:type="spellStart"/>
            <w:r w:rsidRPr="00130358">
              <w:rPr>
                <w:rFonts w:ascii="Arial" w:hAnsi="Arial" w:cs="Arial"/>
                <w:sz w:val="18"/>
                <w:szCs w:val="18"/>
              </w:rPr>
              <w:t>inCoverage</w:t>
            </w:r>
            <w:proofErr w:type="spellEnd"/>
            <w:r w:rsidR="00D62538" w:rsidRPr="00130358">
              <w:rPr>
                <w:rFonts w:ascii="Arial" w:hAnsi="Arial" w:cs="Arial"/>
                <w:sz w:val="18"/>
                <w:szCs w:val="18"/>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5F6AAB58"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A3C255D" w14:textId="77777777" w:rsidR="001363CF" w:rsidRPr="00130358" w:rsidRDefault="001363CF" w:rsidP="00D62538">
            <w:pPr>
              <w:pStyle w:val="TAC"/>
              <w:keepNext w:val="0"/>
              <w:keepLines w:val="0"/>
              <w:rPr>
                <w:rFonts w:cs="Arial"/>
              </w:rPr>
            </w:pPr>
            <w:r w:rsidRPr="00130358">
              <w:rPr>
                <w:rFonts w:cs="Arial"/>
              </w:rPr>
              <w:t>TRUE</w:t>
            </w:r>
          </w:p>
        </w:tc>
      </w:tr>
      <w:tr w:rsidR="001363CF" w:rsidRPr="00130358" w14:paraId="1E57BAF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5FB636F" w14:textId="77777777" w:rsidR="001363CF" w:rsidRPr="00130358" w:rsidRDefault="001363CF" w:rsidP="00D62538">
            <w:pPr>
              <w:spacing w:after="0"/>
              <w:rPr>
                <w:rFonts w:ascii="Arial" w:hAnsi="Arial" w:cs="Arial"/>
                <w:sz w:val="18"/>
                <w:szCs w:val="18"/>
              </w:rPr>
            </w:pPr>
            <w:proofErr w:type="spellStart"/>
            <w:r w:rsidRPr="00130358">
              <w:rPr>
                <w:rFonts w:ascii="Arial" w:hAnsi="Arial" w:cs="Arial"/>
                <w:sz w:val="18"/>
                <w:szCs w:val="18"/>
              </w:rPr>
              <w:t>networkControlledSyncTx</w:t>
            </w:r>
            <w:proofErr w:type="spellEnd"/>
          </w:p>
        </w:tc>
        <w:tc>
          <w:tcPr>
            <w:tcW w:w="1710" w:type="dxa"/>
            <w:tcBorders>
              <w:top w:val="single" w:sz="4" w:space="0" w:color="auto"/>
              <w:left w:val="single" w:sz="4" w:space="0" w:color="auto"/>
              <w:bottom w:val="single" w:sz="4" w:space="0" w:color="auto"/>
              <w:right w:val="single" w:sz="4" w:space="0" w:color="auto"/>
            </w:tcBorders>
            <w:vAlign w:val="center"/>
          </w:tcPr>
          <w:p w14:paraId="18225652"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85635B8" w14:textId="77777777" w:rsidR="001363CF" w:rsidRPr="00130358" w:rsidRDefault="001363CF" w:rsidP="00D62538">
            <w:pPr>
              <w:pStyle w:val="TAC"/>
              <w:keepNext w:val="0"/>
              <w:keepLines w:val="0"/>
              <w:rPr>
                <w:rFonts w:cs="Arial"/>
              </w:rPr>
            </w:pPr>
            <w:r w:rsidRPr="00130358">
              <w:rPr>
                <w:rFonts w:cs="Arial"/>
              </w:rPr>
              <w:t>ON</w:t>
            </w:r>
          </w:p>
        </w:tc>
      </w:tr>
      <w:tr w:rsidR="001363CF" w:rsidRPr="00130358" w14:paraId="375F6BE2"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6ABAD5B" w14:textId="5A301A83" w:rsidR="001363CF" w:rsidRPr="00130358" w:rsidRDefault="001363CF" w:rsidP="00D62538">
            <w:pPr>
              <w:pStyle w:val="TAL"/>
              <w:keepNext w:val="0"/>
              <w:keepLines w:val="0"/>
              <w:rPr>
                <w:rFonts w:cs="Arial"/>
              </w:rPr>
            </w:pPr>
            <w:r w:rsidRPr="00130358">
              <w:rPr>
                <w:rFonts w:cs="Arial"/>
                <w:position w:val="-12"/>
              </w:rPr>
              <w:object w:dxaOrig="400" w:dyaOrig="360" w14:anchorId="5003B0BC">
                <v:shape id="_x0000_i1128" type="#_x0000_t75" style="width:21.75pt;height:21.75pt" o:ole="" fillcolor="window">
                  <v:imagedata r:id="rId7" o:title=""/>
                </v:shape>
                <o:OLEObject Type="Embed" ProgID="Equation.3" ShapeID="_x0000_i1128" DrawAspect="Content" ObjectID="_1736593607" r:id="rId109"/>
              </w:object>
            </w:r>
            <w:r w:rsidR="00D62538" w:rsidRPr="00130358">
              <w:rPr>
                <w:rFonts w:cs="Arial"/>
                <w:vertAlign w:val="superscript"/>
              </w:rPr>
              <w:t xml:space="preserve"> </w:t>
            </w:r>
            <w:r w:rsidRPr="00130358">
              <w:rPr>
                <w:rFonts w:cs="Arial"/>
                <w:vertAlign w:val="superscript"/>
              </w:rPr>
              <w:t>Note1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32654ED" w14:textId="05C2B15B"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094CBE9" w14:textId="77777777" w:rsidR="001363CF" w:rsidRPr="00130358" w:rsidRDefault="001363CF" w:rsidP="00D62538">
            <w:pPr>
              <w:pStyle w:val="TAC"/>
              <w:keepNext w:val="0"/>
              <w:keepLines w:val="0"/>
              <w:rPr>
                <w:rFonts w:cs="Arial"/>
              </w:rPr>
            </w:pPr>
            <w:r w:rsidRPr="00130358">
              <w:rPr>
                <w:rFonts w:cs="Arial"/>
              </w:rPr>
              <w:t>-96</w:t>
            </w:r>
          </w:p>
        </w:tc>
      </w:tr>
      <w:tr w:rsidR="001363CF" w:rsidRPr="00130358" w14:paraId="5BDF2EB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2BA8674"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389FF264">
                <v:shape id="_x0000_i1129" type="#_x0000_t75" style="width:42.75pt;height:21.75pt" o:ole="" fillcolor="window">
                  <v:imagedata r:id="rId11" o:title=""/>
                </v:shape>
                <o:OLEObject Type="Embed" ProgID="Equation.3" ShapeID="_x0000_i1129" DrawAspect="Content" ObjectID="_1736593608" r:id="rId110"/>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28C509AD" w14:textId="77777777" w:rsidR="001363CF" w:rsidRPr="00130358" w:rsidRDefault="001363CF" w:rsidP="00D62538">
            <w:pPr>
              <w:pStyle w:val="TAC"/>
              <w:keepNext w:val="0"/>
              <w:keepLines w:val="0"/>
              <w:rPr>
                <w:rFonts w:cs="Arial"/>
              </w:rPr>
            </w:pPr>
            <w:r w:rsidRPr="00130358">
              <w:rPr>
                <w:rFonts w:cs="Arial"/>
              </w:rPr>
              <w:t>dB</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A10FD27" w14:textId="77777777" w:rsidR="001363CF" w:rsidRPr="00130358" w:rsidRDefault="001363CF" w:rsidP="00D62538">
            <w:pPr>
              <w:pStyle w:val="TAC"/>
              <w:keepNext w:val="0"/>
              <w:keepLines w:val="0"/>
              <w:rPr>
                <w:rFonts w:cs="Arial"/>
              </w:rPr>
            </w:pPr>
            <w:r w:rsidRPr="00130358">
              <w:rPr>
                <w:rFonts w:cs="Arial"/>
              </w:rPr>
              <w:t>5.5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68CC89B2" w14:textId="77777777" w:rsidR="001363CF" w:rsidRPr="00130358" w:rsidRDefault="001363CF" w:rsidP="00D62538">
            <w:pPr>
              <w:pStyle w:val="TAC"/>
              <w:keepNext w:val="0"/>
              <w:keepLines w:val="0"/>
              <w:rPr>
                <w:rFonts w:cs="Arial"/>
              </w:rPr>
            </w:pPr>
            <w:r w:rsidRPr="00130358">
              <w:rPr>
                <w:rFonts w:cs="Arial"/>
              </w:rPr>
              <w:t>-3.5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CB6B47" w14:textId="77777777" w:rsidR="001363CF" w:rsidRPr="00130358" w:rsidRDefault="001363CF" w:rsidP="00D62538">
            <w:pPr>
              <w:pStyle w:val="TAC"/>
              <w:keepNext w:val="0"/>
              <w:keepLines w:val="0"/>
              <w:rPr>
                <w:rFonts w:cs="Arial"/>
              </w:rPr>
            </w:pPr>
            <w:r w:rsidRPr="00130358">
              <w:rPr>
                <w:rFonts w:cs="Arial"/>
              </w:rPr>
              <w:t>5.5</w:t>
            </w:r>
          </w:p>
        </w:tc>
      </w:tr>
      <w:tr w:rsidR="001363CF" w:rsidRPr="00130358" w14:paraId="1F60956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C0F73CD" w14:textId="42E5C47A"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7DA5318" w14:textId="76950B11"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DB28E78" w14:textId="77777777" w:rsidR="001363CF" w:rsidRPr="00130358" w:rsidRDefault="001363CF" w:rsidP="00D62538">
            <w:pPr>
              <w:pStyle w:val="TAC"/>
              <w:keepNext w:val="0"/>
              <w:keepLines w:val="0"/>
              <w:rPr>
                <w:rFonts w:cs="Arial"/>
              </w:rPr>
            </w:pPr>
            <w:r w:rsidRPr="00130358">
              <w:rPr>
                <w:rFonts w:cs="Arial"/>
              </w:rPr>
              <w:t>-90.5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361067C3" w14:textId="77777777" w:rsidR="001363CF" w:rsidRPr="00130358" w:rsidRDefault="001363CF" w:rsidP="00D62538">
            <w:pPr>
              <w:pStyle w:val="TAC"/>
              <w:keepNext w:val="0"/>
              <w:keepLines w:val="0"/>
              <w:rPr>
                <w:rFonts w:cs="Arial"/>
              </w:rPr>
            </w:pPr>
            <w:r w:rsidRPr="00130358">
              <w:rPr>
                <w:rFonts w:cs="Arial"/>
              </w:rPr>
              <w:t>-99.5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E697956" w14:textId="77777777" w:rsidR="001363CF" w:rsidRPr="00130358" w:rsidRDefault="001363CF" w:rsidP="00D62538">
            <w:pPr>
              <w:pStyle w:val="TAC"/>
              <w:keepNext w:val="0"/>
              <w:keepLines w:val="0"/>
              <w:rPr>
                <w:rFonts w:cs="Arial"/>
              </w:rPr>
            </w:pPr>
            <w:r w:rsidRPr="00130358">
              <w:rPr>
                <w:rFonts w:cs="Arial"/>
              </w:rPr>
              <w:t>-90.5</w:t>
            </w:r>
          </w:p>
        </w:tc>
      </w:tr>
      <w:tr w:rsidR="001363CF" w:rsidRPr="00130358" w14:paraId="0069EE8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74FB2D5" w14:textId="3B97C522"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278C743D" w14:textId="77777777" w:rsidR="001363CF" w:rsidRPr="00130358" w:rsidRDefault="001363CF" w:rsidP="00D62538">
            <w:pPr>
              <w:pStyle w:val="TAC"/>
              <w:keepNext w:val="0"/>
              <w:keepLines w:val="0"/>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254205A"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5CB141DA" w14:textId="77777777" w:rsidTr="00D62538">
        <w:trPr>
          <w:cantSplit/>
          <w:jc w:val="center"/>
        </w:trPr>
        <w:tc>
          <w:tcPr>
            <w:tcW w:w="9460" w:type="dxa"/>
            <w:gridSpan w:val="5"/>
            <w:tcBorders>
              <w:top w:val="single" w:sz="4" w:space="0" w:color="auto"/>
              <w:left w:val="single" w:sz="4" w:space="0" w:color="auto"/>
              <w:bottom w:val="single" w:sz="4" w:space="0" w:color="auto"/>
              <w:right w:val="single" w:sz="4" w:space="0" w:color="auto"/>
            </w:tcBorders>
            <w:vAlign w:val="center"/>
            <w:hideMark/>
          </w:tcPr>
          <w:p w14:paraId="7AF02547" w14:textId="5FF42E4B"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position w:val="-12"/>
              </w:rPr>
              <w:object w:dxaOrig="400" w:dyaOrig="360" w14:anchorId="6B22C051">
                <v:shape id="_x0000_i1130" type="#_x0000_t75" style="width:20.25pt;height:18.75pt" o:ole="" fillcolor="window">
                  <v:imagedata r:id="rId7" o:title=""/>
                </v:shape>
                <o:OLEObject Type="Embed" ProgID="Equation.3" ShapeID="_x0000_i1130" DrawAspect="Content" ObjectID="_1736593609" r:id="rId111"/>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69D30123" w14:textId="25B856FD" w:rsidR="001363CF" w:rsidRPr="00130358" w:rsidRDefault="00483222" w:rsidP="00D62538">
            <w:pPr>
              <w:pStyle w:val="TAC"/>
              <w:keepNext w:val="0"/>
              <w:keepLines w:val="0"/>
              <w:ind w:left="883" w:hanging="883"/>
              <w:jc w:val="left"/>
              <w:rPr>
                <w:rFonts w:cs="Arial"/>
              </w:rPr>
            </w:pPr>
            <w:r w:rsidRPr="00130358">
              <w:rPr>
                <w:rFonts w:cs="Arial"/>
              </w:rPr>
              <w:t>NOTE 2:</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5EDF9CF7" w14:textId="64876F73" w:rsidR="001363CF" w:rsidRPr="00130358" w:rsidRDefault="00483222" w:rsidP="00D62538">
            <w:pPr>
              <w:pStyle w:val="TAC"/>
              <w:keepNext w:val="0"/>
              <w:keepLines w:val="0"/>
              <w:ind w:left="883" w:hanging="883"/>
              <w:jc w:val="left"/>
              <w:rPr>
                <w:rFonts w:cs="Arial"/>
              </w:rPr>
            </w:pPr>
            <w:r w:rsidRPr="00130358">
              <w:rPr>
                <w:rFonts w:cs="Arial"/>
              </w:rPr>
              <w:t>NOTE 3:</w:t>
            </w:r>
            <w:r w:rsidR="001363CF" w:rsidRPr="00130358">
              <w:rPr>
                <w:rFonts w:cs="Arial"/>
              </w:rPr>
              <w:tab/>
              <w:t>SSSS</w:t>
            </w:r>
            <w:r w:rsidR="00D62538" w:rsidRPr="00130358">
              <w:rPr>
                <w:rFonts w:cs="Arial"/>
              </w:rPr>
              <w:t xml:space="preserve"> </w:t>
            </w:r>
            <w:r w:rsidR="001363CF" w:rsidRPr="00130358">
              <w:rPr>
                <w:rFonts w:cs="Arial"/>
              </w:rPr>
              <w:t>Es/</w:t>
            </w:r>
            <w:proofErr w:type="spellStart"/>
            <w:r w:rsidR="001363CF" w:rsidRPr="00130358">
              <w:rPr>
                <w:rFonts w:cs="Arial"/>
              </w:rPr>
              <w:t>Iot</w:t>
            </w:r>
            <w:proofErr w:type="spellEnd"/>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w:t>
            </w:r>
            <w:proofErr w:type="spellStart"/>
            <w:r w:rsidR="001363CF" w:rsidRPr="00130358">
              <w:rPr>
                <w:rFonts w:cs="Arial"/>
              </w:rPr>
              <w:t>Iot</w:t>
            </w:r>
            <w:proofErr w:type="spellEnd"/>
            <w:r w:rsidR="001363CF" w:rsidRPr="00130358">
              <w:rPr>
                <w:rFonts w:cs="Arial"/>
              </w:rPr>
              <w:t>.</w:t>
            </w:r>
          </w:p>
          <w:p w14:paraId="4395963C" w14:textId="39E6C715" w:rsidR="001363CF" w:rsidRPr="00130358" w:rsidRDefault="00483222" w:rsidP="00D62538">
            <w:pPr>
              <w:pStyle w:val="TAC"/>
              <w:keepNext w:val="0"/>
              <w:keepLines w:val="0"/>
              <w:ind w:left="883" w:hanging="883"/>
              <w:jc w:val="left"/>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17384208" w14:textId="77777777" w:rsidR="001363CF" w:rsidRPr="00130358" w:rsidRDefault="001363CF" w:rsidP="00D62538"/>
    <w:p w14:paraId="6449EDB8" w14:textId="77777777" w:rsidR="001363CF" w:rsidRPr="00130358" w:rsidRDefault="001363CF" w:rsidP="00772922">
      <w:pPr>
        <w:pStyle w:val="Heading4"/>
        <w:rPr>
          <w:sz w:val="22"/>
        </w:rPr>
      </w:pPr>
      <w:r w:rsidRPr="00130358">
        <w:t>10.2.4.2</w:t>
      </w:r>
      <w:r w:rsidRPr="00130358">
        <w:tab/>
        <w:t>Test procedure</w:t>
      </w:r>
    </w:p>
    <w:p w14:paraId="03318A42" w14:textId="77777777" w:rsidR="001363CF" w:rsidRPr="00130358" w:rsidRDefault="001363CF" w:rsidP="00772922">
      <w:pPr>
        <w:keepNext/>
        <w:keepLines/>
      </w:pPr>
      <w:r w:rsidRPr="00130358">
        <w:t xml:space="preserve">There are no active cells in this test. There is one active </w:t>
      </w:r>
      <w:proofErr w:type="spellStart"/>
      <w:r w:rsidRPr="00130358">
        <w:t>SyncRef</w:t>
      </w:r>
      <w:proofErr w:type="spellEnd"/>
      <w:r w:rsidRPr="00130358">
        <w:t xml:space="preserve"> UE (</w:t>
      </w:r>
      <w:proofErr w:type="spellStart"/>
      <w:r w:rsidRPr="00130358">
        <w:t>SyncRef</w:t>
      </w:r>
      <w:proofErr w:type="spellEnd"/>
      <w:r w:rsidRPr="00130358">
        <w:t xml:space="preserve"> UE 1) in this test. The test system shall emulate </w:t>
      </w:r>
      <w:proofErr w:type="spellStart"/>
      <w:r w:rsidRPr="00130358">
        <w:t>SyncRef</w:t>
      </w:r>
      <w:proofErr w:type="spellEnd"/>
      <w:r w:rsidRPr="00130358">
        <w:t xml:space="preserve"> UE 1 to transmit SLSS and MIB-SL every synchronization period Prior to start of test, test system is required to ensure that the </w:t>
      </w:r>
      <w:proofErr w:type="spellStart"/>
      <w:r w:rsidRPr="00130358">
        <w:t>ProSe</w:t>
      </w:r>
      <w:proofErr w:type="spellEnd"/>
      <w:r w:rsidRPr="00130358">
        <w:t xml:space="preserve"> UE is synchronized to the </w:t>
      </w:r>
      <w:proofErr w:type="spellStart"/>
      <w:r w:rsidRPr="00130358">
        <w:t>SyncRef</w:t>
      </w:r>
      <w:proofErr w:type="spellEnd"/>
      <w:r w:rsidRPr="00130358">
        <w:t xml:space="preserve"> UE 1 and is transmitting SLSS + MIB-SL as derived from the SLSS + MIB-SL of </w:t>
      </w:r>
      <w:proofErr w:type="spellStart"/>
      <w:r w:rsidRPr="00130358">
        <w:t>SyncRef</w:t>
      </w:r>
      <w:proofErr w:type="spellEnd"/>
      <w:r w:rsidRPr="00130358">
        <w:t xml:space="preserve">. The test consists of three successive time periods, with time duration of T1, T2 and T3 respectively. During T1, the S-RSRP of </w:t>
      </w:r>
      <w:proofErr w:type="spellStart"/>
      <w:r w:rsidRPr="00130358">
        <w:t>SyncRef</w:t>
      </w:r>
      <w:proofErr w:type="spellEnd"/>
      <w:r w:rsidRPr="00130358">
        <w:t xml:space="preserve"> UE 1 is above </w:t>
      </w:r>
      <w:proofErr w:type="spellStart"/>
      <w:r w:rsidRPr="00130358">
        <w:rPr>
          <w:i/>
        </w:rPr>
        <w:t>syncTxThreshOOC</w:t>
      </w:r>
      <w:proofErr w:type="spellEnd"/>
      <w:r w:rsidRPr="00130358">
        <w:t xml:space="preserve"> and the UE is not expected to be transmitting SLSS. During T2, the S-RSRP of </w:t>
      </w:r>
      <w:proofErr w:type="spellStart"/>
      <w:r w:rsidRPr="00130358">
        <w:t>SyncRef</w:t>
      </w:r>
      <w:proofErr w:type="spellEnd"/>
      <w:r w:rsidRPr="00130358">
        <w:t xml:space="preserve"> UE 1 is lowered below </w:t>
      </w:r>
      <w:proofErr w:type="spellStart"/>
      <w:r w:rsidRPr="00130358">
        <w:rPr>
          <w:i/>
        </w:rPr>
        <w:t>syncTxThreshOOC</w:t>
      </w:r>
      <w:proofErr w:type="spellEnd"/>
      <w:r w:rsidRPr="00130358">
        <w:t xml:space="preserve"> and the UE is expected to initiate SLSS transmissions. During T3, the S-RSRP of </w:t>
      </w:r>
      <w:proofErr w:type="spellStart"/>
      <w:r w:rsidRPr="00130358">
        <w:t>SyncRef</w:t>
      </w:r>
      <w:proofErr w:type="spellEnd"/>
      <w:r w:rsidRPr="00130358">
        <w:t xml:space="preserve"> UE 1 is increased back to be above </w:t>
      </w:r>
      <w:proofErr w:type="spellStart"/>
      <w:r w:rsidRPr="00130358">
        <w:rPr>
          <w:i/>
        </w:rPr>
        <w:t>syncTxThreshOOC</w:t>
      </w:r>
      <w:proofErr w:type="spellEnd"/>
      <w:r w:rsidRPr="00130358">
        <w:t xml:space="preserve"> and the UE is expected to cease SLSS transmissions.</w:t>
      </w:r>
    </w:p>
    <w:p w14:paraId="1E91B45C" w14:textId="54BBC255" w:rsidR="001363CF" w:rsidRPr="00130358" w:rsidRDefault="001363CF" w:rsidP="00772922">
      <w:pPr>
        <w:pStyle w:val="B1"/>
        <w:keepNext/>
        <w:keepLines/>
        <w:ind w:left="709" w:hanging="425"/>
      </w:pPr>
      <w:r w:rsidRPr="00130358">
        <w:t>1.</w:t>
      </w:r>
      <w:r w:rsidRPr="00130358">
        <w:tab/>
        <w:t xml:space="preserve">Ensure the UE is in State 4 according </w:t>
      </w:r>
      <w:r w:rsidR="00772922" w:rsidRPr="00130358">
        <w:t>to 3GPP TS</w:t>
      </w:r>
      <w:r w:rsidRPr="00130358">
        <w:t xml:space="preserve"> 36.508 [7] clause 4.5.4 and UE test loop Mode E is activated on a EUTRA cell.</w:t>
      </w:r>
    </w:p>
    <w:p w14:paraId="56C0F19C" w14:textId="77777777" w:rsidR="001363CF" w:rsidRPr="00130358" w:rsidRDefault="001363CF" w:rsidP="00772922">
      <w:pPr>
        <w:pStyle w:val="B1"/>
        <w:ind w:left="709" w:hanging="425"/>
        <w:rPr>
          <w:rFonts w:eastAsia="??"/>
        </w:rPr>
      </w:pPr>
      <w:r w:rsidRPr="00130358">
        <w:rPr>
          <w:rFonts w:eastAsia="??"/>
        </w:rPr>
        <w:t>2.</w:t>
      </w:r>
      <w:r w:rsidRPr="00130358">
        <w:rPr>
          <w:rFonts w:eastAsia="??"/>
        </w:rPr>
        <w:tab/>
        <w:t xml:space="preserve">EUTRA cell is powered down for the remaining duration of the test case. SS would ensure that it enables a SyncRefUE1 at this stage and the </w:t>
      </w:r>
      <w:proofErr w:type="spellStart"/>
      <w:r w:rsidRPr="00130358">
        <w:rPr>
          <w:rFonts w:eastAsia="??"/>
        </w:rPr>
        <w:t>ProSe</w:t>
      </w:r>
      <w:proofErr w:type="spellEnd"/>
      <w:r w:rsidRPr="00130358">
        <w:rPr>
          <w:rFonts w:eastAsia="??"/>
        </w:rPr>
        <w:t xml:space="preserve"> UE under test is synchronized to SyncRefUE1.</w:t>
      </w:r>
    </w:p>
    <w:p w14:paraId="4301C364" w14:textId="77777777" w:rsidR="001363CF" w:rsidRPr="00130358" w:rsidRDefault="001363CF" w:rsidP="00772922">
      <w:pPr>
        <w:pStyle w:val="B1"/>
        <w:ind w:left="709" w:hanging="425"/>
      </w:pPr>
      <w:r w:rsidRPr="00130358">
        <w:rPr>
          <w:rFonts w:eastAsia="??"/>
        </w:rPr>
        <w:t>3.</w:t>
      </w:r>
      <w:r w:rsidRPr="00130358">
        <w:rPr>
          <w:rFonts w:eastAsia="??"/>
        </w:rPr>
        <w:tab/>
        <w:t xml:space="preserve">Set the parameters according to T1 in Table 10.2.5-1. </w:t>
      </w:r>
      <w:r w:rsidRPr="00130358">
        <w:t xml:space="preserve">Propagation conditions are set according to Annex B clauses B.1.1 and B.2.2. </w:t>
      </w:r>
      <w:r w:rsidRPr="00130358">
        <w:rPr>
          <w:rFonts w:eastAsia="??"/>
        </w:rPr>
        <w:t>T1 starts.</w:t>
      </w:r>
    </w:p>
    <w:p w14:paraId="35B1A560" w14:textId="77777777" w:rsidR="001363CF" w:rsidRPr="00130358" w:rsidRDefault="001363CF" w:rsidP="00772922">
      <w:pPr>
        <w:pStyle w:val="B1"/>
        <w:ind w:left="709" w:hanging="425"/>
      </w:pPr>
      <w:r w:rsidRPr="00130358">
        <w:t>4.</w:t>
      </w:r>
      <w:r w:rsidRPr="00130358">
        <w:tab/>
        <w:t>During T1, SS checks if the UE is not transmitting SLSS.</w:t>
      </w:r>
    </w:p>
    <w:p w14:paraId="7B2229BD" w14:textId="77777777" w:rsidR="001363CF" w:rsidRPr="00130358" w:rsidRDefault="001363CF" w:rsidP="00772922">
      <w:pPr>
        <w:pStyle w:val="B1"/>
        <w:ind w:left="709" w:hanging="425"/>
      </w:pPr>
      <w:r w:rsidRPr="00130358">
        <w:t>5.</w:t>
      </w:r>
      <w:r w:rsidRPr="00130358">
        <w:tab/>
        <w:t>When T1 expires, the SS shall switch the power setting from T1 to T2 as specified in Table 10.2.5-1.</w:t>
      </w:r>
    </w:p>
    <w:p w14:paraId="68A83E01" w14:textId="77777777" w:rsidR="001363CF" w:rsidRPr="00130358" w:rsidRDefault="001363CF" w:rsidP="00772922">
      <w:pPr>
        <w:pStyle w:val="B1"/>
        <w:ind w:left="709" w:hanging="425"/>
      </w:pPr>
      <w:r w:rsidRPr="00130358">
        <w:t>6.</w:t>
      </w:r>
      <w:r w:rsidRPr="00130358">
        <w:tab/>
        <w:t>UE is expected to initiate a SLSS transmissions inside 0.84 s from the start of T2. If the UE initiates SLSS transmission consider the loop to be pass, else the loop is considered as fail.</w:t>
      </w:r>
    </w:p>
    <w:p w14:paraId="195FA06E" w14:textId="77777777" w:rsidR="001363CF" w:rsidRPr="00130358" w:rsidRDefault="001363CF" w:rsidP="00772922">
      <w:pPr>
        <w:pStyle w:val="B1"/>
        <w:ind w:left="709" w:hanging="425"/>
      </w:pPr>
      <w:r w:rsidRPr="00130358">
        <w:t>7.</w:t>
      </w:r>
      <w:r w:rsidRPr="00130358">
        <w:tab/>
        <w:t>After the SS is able to measure the SLSS in step 6) or when T2 expires, the SS shall switch the power setting from T2 to T3 as specified in Table 10.2.5-1</w:t>
      </w:r>
    </w:p>
    <w:p w14:paraId="049A5D4D" w14:textId="77777777" w:rsidR="001363CF" w:rsidRPr="00130358" w:rsidRDefault="001363CF" w:rsidP="00772922">
      <w:pPr>
        <w:pStyle w:val="B1"/>
        <w:ind w:left="709" w:hanging="425"/>
      </w:pPr>
      <w:r w:rsidRPr="00130358">
        <w:t>8.</w:t>
      </w:r>
      <w:r w:rsidRPr="00130358">
        <w:tab/>
        <w:t>UE is expected to cease SLSS transmission inside 0.84s from the start of T3. If the UE ceases SLSS transmission consider the loop to be pass, else the loop is considered as fail.</w:t>
      </w:r>
    </w:p>
    <w:p w14:paraId="30FA156F" w14:textId="21F304D0" w:rsidR="001363CF" w:rsidRPr="00130358" w:rsidRDefault="001363CF" w:rsidP="00772922">
      <w:pPr>
        <w:pStyle w:val="B1"/>
        <w:ind w:left="709" w:hanging="425"/>
      </w:pPr>
      <w:r w:rsidRPr="00130358">
        <w:t>9.</w:t>
      </w:r>
      <w:r w:rsidRPr="00130358">
        <w:tab/>
        <w:t xml:space="preserve">After the RRC connection release, the SS switches off and on the UE and ensures the UE is in State 4 with test loop mode E activated according </w:t>
      </w:r>
      <w:r w:rsidR="00772922" w:rsidRPr="00130358">
        <w:t>to 3GPP TS</w:t>
      </w:r>
      <w:r w:rsidRPr="00130358">
        <w:t xml:space="preserve"> 36.508 [7] clause 4.5.4.</w:t>
      </w:r>
    </w:p>
    <w:p w14:paraId="05152197" w14:textId="77777777" w:rsidR="001363CF" w:rsidRPr="00130358" w:rsidRDefault="001363CF" w:rsidP="00772922">
      <w:pPr>
        <w:pStyle w:val="B1"/>
        <w:ind w:left="709" w:hanging="425"/>
      </w:pPr>
      <w:r w:rsidRPr="00130358">
        <w:t>10.</w:t>
      </w:r>
      <w:r w:rsidRPr="00130358">
        <w:tab/>
        <w:t xml:space="preserve">Repeat step 2-9 until the confidence level according to </w:t>
      </w:r>
      <w:r w:rsidRPr="00130358">
        <w:rPr>
          <w:rFonts w:eastAsia="??"/>
        </w:rPr>
        <w:t>Tables G.2.3-1 in Annex G clause G.2 is achieved for both the events.</w:t>
      </w:r>
    </w:p>
    <w:p w14:paraId="16B63E4D" w14:textId="77777777" w:rsidR="001363CF" w:rsidRPr="00130358" w:rsidRDefault="001363CF" w:rsidP="00D62538">
      <w:pPr>
        <w:pStyle w:val="Heading4"/>
        <w:keepNext w:val="0"/>
        <w:keepLines w:val="0"/>
      </w:pPr>
      <w:r w:rsidRPr="00130358">
        <w:t>10.2.4.3</w:t>
      </w:r>
      <w:r w:rsidRPr="00130358">
        <w:tab/>
        <w:t>Message contents</w:t>
      </w:r>
    </w:p>
    <w:p w14:paraId="6880DC66" w14:textId="0DDCD5A6" w:rsidR="001363CF" w:rsidRPr="00130358" w:rsidRDefault="001363CF" w:rsidP="00D62538">
      <w:r w:rsidRPr="00130358">
        <w:t xml:space="preserve">Message contents are according </w:t>
      </w:r>
      <w:r w:rsidR="00772922" w:rsidRPr="00130358">
        <w:t>to 3GPP TS</w:t>
      </w:r>
      <w:r w:rsidRPr="00130358">
        <w:t xml:space="preserve"> 36.508 [7] clause 4.6 with FFS:</w:t>
      </w:r>
    </w:p>
    <w:p w14:paraId="32941963" w14:textId="77777777" w:rsidR="001363CF" w:rsidRPr="00130358" w:rsidRDefault="001363CF" w:rsidP="00D62538">
      <w:pPr>
        <w:pStyle w:val="TH"/>
        <w:keepNext w:val="0"/>
        <w:keepLines w:val="0"/>
        <w:rPr>
          <w:rFonts w:eastAsia="SimSun"/>
          <w:lang w:eastAsia="zh-CN"/>
        </w:rPr>
      </w:pPr>
      <w:r w:rsidRPr="00130358">
        <w:t xml:space="preserve">Table </w:t>
      </w:r>
      <w:r w:rsidRPr="00130358">
        <w:rPr>
          <w:rFonts w:eastAsia="SimSun"/>
          <w:lang w:eastAsia="zh-CN"/>
        </w:rPr>
        <w:t>10.2.4.3</w:t>
      </w:r>
      <w:r w:rsidRPr="00130358">
        <w:t xml:space="preserve">-1: Common </w:t>
      </w:r>
      <w:r w:rsidRPr="00130358">
        <w:rPr>
          <w:rFonts w:eastAsia="SimSun"/>
          <w:lang w:eastAsia="zh-CN"/>
        </w:rPr>
        <w:t>Exception messages for E-UTRAN FDD-FDD intra frequency event triggered reporting under fading propagation conditions in asynchronous cells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1363CF" w:rsidRPr="00130358" w14:paraId="3F70385E" w14:textId="77777777" w:rsidTr="007729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769EA6C1" w14:textId="215FED50" w:rsidR="001363CF" w:rsidRPr="00130358" w:rsidRDefault="001363CF" w:rsidP="00D62538">
            <w:pPr>
              <w:pStyle w:val="TAH"/>
              <w:keepNext w:val="0"/>
              <w:keepLines w:val="0"/>
              <w:rPr>
                <w:rFonts w:eastAsia="SimSun"/>
                <w:lang w:eastAsia="zh-CN"/>
              </w:rPr>
            </w:pPr>
            <w:r w:rsidRPr="00130358">
              <w:t>Default</w:t>
            </w:r>
            <w:r w:rsidR="00D62538" w:rsidRPr="00130358">
              <w:t xml:space="preserve"> </w:t>
            </w:r>
            <w:r w:rsidRPr="00130358">
              <w:t>Message</w:t>
            </w:r>
            <w:r w:rsidR="00D62538" w:rsidRPr="00130358">
              <w:t xml:space="preserve"> </w:t>
            </w:r>
            <w:r w:rsidRPr="00130358">
              <w:t>Contents</w:t>
            </w:r>
          </w:p>
        </w:tc>
      </w:tr>
      <w:tr w:rsidR="001363CF" w:rsidRPr="00130358" w14:paraId="3636EBCD"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4F2F4A89" w14:textId="7DB64394" w:rsidR="001363CF" w:rsidRPr="00130358" w:rsidRDefault="001363CF"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644B422F" w14:textId="77777777" w:rsidR="001363CF" w:rsidRPr="00130358" w:rsidRDefault="001363CF" w:rsidP="00D62538">
            <w:pPr>
              <w:pStyle w:val="TAL"/>
              <w:keepNext w:val="0"/>
              <w:keepLines w:val="0"/>
              <w:rPr>
                <w:rFonts w:eastAsia="SimSun"/>
                <w:lang w:eastAsia="zh-CN"/>
              </w:rPr>
            </w:pPr>
          </w:p>
        </w:tc>
      </w:tr>
      <w:tr w:rsidR="001363CF" w:rsidRPr="00130358" w14:paraId="2D8A491F"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7400F26F" w14:textId="0BA13725" w:rsidR="001363CF" w:rsidRPr="00130358" w:rsidRDefault="001363CF"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636179CB" w14:textId="77777777" w:rsidR="001363CF" w:rsidRPr="00130358" w:rsidRDefault="001363CF" w:rsidP="00D62538">
            <w:pPr>
              <w:pStyle w:val="TAL"/>
              <w:keepNext w:val="0"/>
              <w:keepLines w:val="0"/>
            </w:pPr>
            <w:r w:rsidRPr="00130358">
              <w:t>FFS</w:t>
            </w:r>
          </w:p>
        </w:tc>
      </w:tr>
    </w:tbl>
    <w:p w14:paraId="2D240514" w14:textId="77777777" w:rsidR="001363CF" w:rsidRPr="00130358" w:rsidRDefault="001363CF" w:rsidP="00D62538"/>
    <w:p w14:paraId="59E3896F" w14:textId="77777777" w:rsidR="001363CF" w:rsidRPr="00130358" w:rsidRDefault="001363CF" w:rsidP="00D62538">
      <w:pPr>
        <w:pStyle w:val="Heading3"/>
        <w:keepNext w:val="0"/>
        <w:keepLines w:val="0"/>
      </w:pPr>
      <w:r w:rsidRPr="00130358">
        <w:t>10.2.5</w:t>
      </w:r>
      <w:r w:rsidRPr="00130358">
        <w:tab/>
        <w:t>Test requirement</w:t>
      </w:r>
    </w:p>
    <w:p w14:paraId="091C57DF" w14:textId="77777777" w:rsidR="001363CF" w:rsidRPr="00130358" w:rsidRDefault="001363CF" w:rsidP="00D62538">
      <w:r w:rsidRPr="00130358">
        <w:t xml:space="preserve">Tables 10.2.4.1-2 and 10.2.5-1 define the primary level settings including test tolerances for E-UTRAN FDD- Initiation/Cease of SLSS Transmission with </w:t>
      </w:r>
      <w:proofErr w:type="spellStart"/>
      <w:r w:rsidRPr="00130358">
        <w:t>ProSe</w:t>
      </w:r>
      <w:proofErr w:type="spellEnd"/>
      <w:r w:rsidRPr="00130358">
        <w:t xml:space="preserve"> Direct Discovery.</w:t>
      </w:r>
    </w:p>
    <w:p w14:paraId="1F63B2BF" w14:textId="77777777" w:rsidR="001363CF" w:rsidRPr="00130358" w:rsidRDefault="001363CF" w:rsidP="00772922">
      <w:pPr>
        <w:pStyle w:val="TH"/>
        <w:rPr>
          <w:rFonts w:cs="v4.2.0"/>
        </w:rPr>
      </w:pPr>
      <w:r w:rsidRPr="00130358">
        <w:t xml:space="preserve">Table 10.2.5-1: </w:t>
      </w:r>
      <w:proofErr w:type="spellStart"/>
      <w:r w:rsidRPr="00130358">
        <w:t>SyncRef</w:t>
      </w:r>
      <w:proofErr w:type="spellEnd"/>
      <w:r w:rsidRPr="00130358">
        <w:t xml:space="preserve"> UE specific test parameters for </w:t>
      </w:r>
      <w:r w:rsidRPr="00130358">
        <w:rPr>
          <w:rFonts w:cs="v4.2.0"/>
        </w:rPr>
        <w:t>i</w:t>
      </w:r>
      <w:r w:rsidRPr="00130358">
        <w:t>nitiation/cease of SLSS transmissions</w:t>
      </w:r>
      <w:r w:rsidRPr="00130358">
        <w:rPr>
          <w:rFonts w:cs="v4.2.0"/>
        </w:rPr>
        <w:t xml:space="preserve"> test for E-UTRAN FDD</w:t>
      </w:r>
      <w:r w:rsidRPr="0013035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162"/>
        <w:gridCol w:w="1358"/>
        <w:gridCol w:w="1260"/>
      </w:tblGrid>
      <w:tr w:rsidR="001363CF" w:rsidRPr="00130358" w14:paraId="31F4518A" w14:textId="77777777" w:rsidTr="00772922">
        <w:trPr>
          <w:cantSplit/>
          <w:tblHeader/>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4ECD0DB9" w14:textId="77777777" w:rsidR="001363CF" w:rsidRPr="00130358" w:rsidRDefault="001363CF" w:rsidP="00772922">
            <w:pPr>
              <w:pStyle w:val="TAH"/>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B943EDC" w14:textId="77777777" w:rsidR="001363CF" w:rsidRPr="00130358" w:rsidRDefault="001363CF" w:rsidP="00772922">
            <w:pPr>
              <w:pStyle w:val="TAH"/>
              <w:rPr>
                <w:rFonts w:cs="Arial"/>
              </w:rPr>
            </w:pPr>
            <w:r w:rsidRPr="00130358">
              <w:rPr>
                <w:rFonts w:cs="Arial"/>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13C50CA" w14:textId="2307510E" w:rsidR="001363CF" w:rsidRPr="00130358" w:rsidRDefault="001363CF" w:rsidP="00772922">
            <w:pPr>
              <w:pStyle w:val="TAH"/>
              <w:rPr>
                <w:rFonts w:cs="Arial"/>
              </w:rPr>
            </w:pPr>
            <w:proofErr w:type="spellStart"/>
            <w:r w:rsidRPr="00130358">
              <w:rPr>
                <w:rFonts w:cs="Arial"/>
              </w:rPr>
              <w:t>SyncRef</w:t>
            </w:r>
            <w:proofErr w:type="spellEnd"/>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517373D0" w14:textId="77777777" w:rsidTr="00772922">
        <w:trPr>
          <w:cantSplit/>
          <w:tblHeader/>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04E8F43A" w14:textId="77777777" w:rsidR="001363CF" w:rsidRPr="00130358" w:rsidRDefault="001363CF" w:rsidP="00772922">
            <w:pPr>
              <w:keepNext/>
              <w:keepLines/>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7EE076B" w14:textId="77777777" w:rsidR="001363CF" w:rsidRPr="00130358" w:rsidRDefault="001363CF" w:rsidP="00772922">
            <w:pPr>
              <w:keepNext/>
              <w:keepLines/>
              <w:overflowPunct/>
              <w:autoSpaceDE/>
              <w:autoSpaceDN/>
              <w:adjustRightInd/>
              <w:spacing w:after="0"/>
              <w:rPr>
                <w:rFonts w:ascii="Arial" w:hAnsi="Arial" w:cs="Arial"/>
                <w:b/>
                <w:sz w:val="18"/>
              </w:rPr>
            </w:pPr>
          </w:p>
        </w:tc>
        <w:tc>
          <w:tcPr>
            <w:tcW w:w="1162" w:type="dxa"/>
            <w:tcBorders>
              <w:top w:val="single" w:sz="4" w:space="0" w:color="auto"/>
              <w:left w:val="single" w:sz="4" w:space="0" w:color="auto"/>
              <w:bottom w:val="single" w:sz="4" w:space="0" w:color="auto"/>
              <w:right w:val="single" w:sz="4" w:space="0" w:color="auto"/>
            </w:tcBorders>
            <w:vAlign w:val="center"/>
            <w:hideMark/>
          </w:tcPr>
          <w:p w14:paraId="019F967A" w14:textId="77777777" w:rsidR="001363CF" w:rsidRPr="00130358" w:rsidRDefault="001363CF" w:rsidP="00772922">
            <w:pPr>
              <w:pStyle w:val="TAH"/>
              <w:rPr>
                <w:rFonts w:cs="Arial"/>
              </w:rPr>
            </w:pPr>
            <w:r w:rsidRPr="00130358">
              <w:rPr>
                <w:rFonts w:cs="Arial"/>
              </w:rPr>
              <w:t>T1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625C6A82" w14:textId="77777777" w:rsidR="001363CF" w:rsidRPr="00130358" w:rsidRDefault="001363CF" w:rsidP="00772922">
            <w:pPr>
              <w:pStyle w:val="TAH"/>
              <w:rPr>
                <w:rFonts w:cs="Arial"/>
              </w:rPr>
            </w:pPr>
            <w:r w:rsidRPr="00130358">
              <w:rPr>
                <w:rFonts w:cs="Arial"/>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E6EF32B" w14:textId="77777777" w:rsidR="001363CF" w:rsidRPr="00130358" w:rsidRDefault="001363CF" w:rsidP="00772922">
            <w:pPr>
              <w:pStyle w:val="TAH"/>
              <w:rPr>
                <w:rFonts w:cs="Arial"/>
              </w:rPr>
            </w:pPr>
            <w:r w:rsidRPr="00130358">
              <w:rPr>
                <w:rFonts w:cs="Arial"/>
              </w:rPr>
              <w:t>T3</w:t>
            </w:r>
          </w:p>
        </w:tc>
      </w:tr>
      <w:tr w:rsidR="001363CF" w:rsidRPr="00130358" w14:paraId="2264451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52EDF6F" w14:textId="09017632" w:rsidR="001363CF" w:rsidRPr="00130358" w:rsidRDefault="001363CF" w:rsidP="00772922">
            <w:pPr>
              <w:pStyle w:val="TAL"/>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023E7C3F" w14:textId="77777777" w:rsidR="001363CF" w:rsidRPr="00130358" w:rsidRDefault="001363CF" w:rsidP="00772922">
            <w:pPr>
              <w:pStyle w:val="TAC"/>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23124F9" w14:textId="77777777" w:rsidR="001363CF" w:rsidRPr="00130358" w:rsidRDefault="001363CF" w:rsidP="00772922">
            <w:pPr>
              <w:pStyle w:val="TAC"/>
              <w:rPr>
                <w:rFonts w:cs="Arial"/>
              </w:rPr>
            </w:pPr>
            <w:r w:rsidRPr="00130358">
              <w:rPr>
                <w:rFonts w:cs="Arial"/>
                <w:bCs/>
              </w:rPr>
              <w:t>1</w:t>
            </w:r>
          </w:p>
        </w:tc>
      </w:tr>
      <w:tr w:rsidR="001363CF" w:rsidRPr="00130358" w14:paraId="686F5B7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BBC6683" w14:textId="1E78559C" w:rsidR="001363CF" w:rsidRPr="00130358" w:rsidRDefault="001363CF" w:rsidP="00772922">
            <w:pPr>
              <w:pStyle w:val="TAL"/>
              <w:rPr>
                <w:rFonts w:cs="Arial"/>
              </w:rPr>
            </w:pPr>
            <w:proofErr w:type="spellStart"/>
            <w:r w:rsidRPr="00130358">
              <w:rPr>
                <w:rFonts w:cs="Arial"/>
              </w:rPr>
              <w:t>BW</w:t>
            </w:r>
            <w:r w:rsidRPr="00130358">
              <w:rPr>
                <w:rFonts w:cs="Arial"/>
                <w:vertAlign w:val="subscript"/>
              </w:rPr>
              <w:t>channel</w:t>
            </w:r>
            <w:r w:rsidRPr="00130358">
              <w:rPr>
                <w:rFonts w:cs="Arial"/>
                <w:vertAlign w:val="superscript"/>
              </w:rPr>
              <w:t>Note</w:t>
            </w:r>
            <w:proofErr w:type="spellEnd"/>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5B5AEE6" w14:textId="77777777" w:rsidR="001363CF" w:rsidRPr="00130358" w:rsidRDefault="001363CF" w:rsidP="00772922">
            <w:pPr>
              <w:pStyle w:val="TAC"/>
              <w:rPr>
                <w:rFonts w:cs="Arial"/>
              </w:rPr>
            </w:pPr>
            <w:r w:rsidRPr="00130358">
              <w:rPr>
                <w:rFonts w:cs="Arial"/>
                <w:bCs/>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603520C" w14:textId="51518C13" w:rsidR="001363CF" w:rsidRPr="00130358" w:rsidRDefault="001363CF" w:rsidP="00772922">
            <w:pPr>
              <w:pStyle w:val="TAC"/>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192FEC7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313EA07" w14:textId="11B0D63D" w:rsidR="001363CF" w:rsidRPr="00130358" w:rsidRDefault="001363CF" w:rsidP="00772922">
            <w:pPr>
              <w:pStyle w:val="TAL"/>
              <w:rPr>
                <w:rFonts w:cs="Arial"/>
              </w:rPr>
            </w:pPr>
            <w:proofErr w:type="spellStart"/>
            <w:r w:rsidRPr="00130358">
              <w:rPr>
                <w:rFonts w:cs="Arial"/>
              </w:rPr>
              <w:t>ProSe</w:t>
            </w:r>
            <w:proofErr w:type="spellEnd"/>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7E05B833" w14:textId="77777777" w:rsidR="001363CF" w:rsidRPr="00130358" w:rsidRDefault="001363CF" w:rsidP="00772922">
            <w:pPr>
              <w:pStyle w:val="TAC"/>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C787C6E" w14:textId="3B0D120F" w:rsidR="001363CF" w:rsidRPr="00130358" w:rsidRDefault="001363CF" w:rsidP="00772922">
            <w:pPr>
              <w:pStyle w:val="TAC"/>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754A6432" w14:textId="1DD18B53" w:rsidR="001363CF" w:rsidRPr="00130358" w:rsidRDefault="001363CF" w:rsidP="00772922">
            <w:pPr>
              <w:pStyle w:val="TAC"/>
              <w:rPr>
                <w:rFonts w:cs="Arial"/>
              </w:rPr>
            </w:pPr>
            <w:r w:rsidRPr="00130358">
              <w:rPr>
                <w:rFonts w:cs="Arial"/>
              </w:rPr>
              <w:t>(Configuration</w:t>
            </w:r>
            <w:r w:rsidR="00D62538" w:rsidRPr="00130358">
              <w:rPr>
                <w:rFonts w:cs="Arial"/>
              </w:rPr>
              <w:t xml:space="preserve"> </w:t>
            </w:r>
            <w:r w:rsidRPr="00130358">
              <w:rPr>
                <w:rFonts w:cs="Arial"/>
              </w:rPr>
              <w:t>#1)</w:t>
            </w:r>
          </w:p>
          <w:p w14:paraId="41F2C302" w14:textId="61269444" w:rsidR="001363CF" w:rsidRPr="00130358" w:rsidRDefault="001363CF" w:rsidP="00772922">
            <w:pPr>
              <w:pStyle w:val="TAC"/>
              <w:rPr>
                <w:rFonts w:cs="Arial"/>
                <w:bCs/>
              </w:rPr>
            </w:pPr>
            <w:r w:rsidRPr="00130358">
              <w:rPr>
                <w:rFonts w:cs="Arial"/>
              </w:rPr>
              <w:t>Note</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#2</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by</w:t>
            </w:r>
            <w:r w:rsidR="00D62538" w:rsidRPr="00130358">
              <w:rPr>
                <w:rFonts w:cs="Arial"/>
              </w:rPr>
              <w:t xml:space="preserve"> </w:t>
            </w:r>
            <w:proofErr w:type="spellStart"/>
            <w:r w:rsidRPr="00130358">
              <w:rPr>
                <w:rFonts w:cs="Arial"/>
              </w:rPr>
              <w:t>ProSe</w:t>
            </w:r>
            <w:proofErr w:type="spellEnd"/>
            <w:r w:rsidR="00D62538" w:rsidRPr="00130358">
              <w:rPr>
                <w:rFonts w:cs="Arial"/>
              </w:rPr>
              <w:t xml:space="preserve"> </w:t>
            </w:r>
            <w:r w:rsidRPr="00130358">
              <w:rPr>
                <w:rFonts w:cs="Arial"/>
              </w:rPr>
              <w:t>UE.</w:t>
            </w:r>
          </w:p>
        </w:tc>
      </w:tr>
      <w:tr w:rsidR="001363CF" w:rsidRPr="00130358" w14:paraId="2AE7D8F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E9012D5" w14:textId="77777777" w:rsidR="001363CF" w:rsidRPr="00130358" w:rsidRDefault="001363CF" w:rsidP="00772922">
            <w:pPr>
              <w:pStyle w:val="TAL"/>
              <w:rPr>
                <w:rFonts w:cs="Arial"/>
              </w:rPr>
            </w:pPr>
            <w:proofErr w:type="spellStart"/>
            <w:r w:rsidRPr="00130358">
              <w:rPr>
                <w:rFonts w:cs="Arial"/>
              </w:rPr>
              <w:t>syncOffsetIndicator</w:t>
            </w:r>
            <w:proofErr w:type="spellEnd"/>
          </w:p>
        </w:tc>
        <w:tc>
          <w:tcPr>
            <w:tcW w:w="1710" w:type="dxa"/>
            <w:tcBorders>
              <w:top w:val="single" w:sz="4" w:space="0" w:color="auto"/>
              <w:left w:val="single" w:sz="4" w:space="0" w:color="auto"/>
              <w:bottom w:val="single" w:sz="4" w:space="0" w:color="auto"/>
              <w:right w:val="single" w:sz="4" w:space="0" w:color="auto"/>
            </w:tcBorders>
            <w:vAlign w:val="center"/>
          </w:tcPr>
          <w:p w14:paraId="582F61A6" w14:textId="77777777" w:rsidR="001363CF" w:rsidRPr="00130358" w:rsidRDefault="001363CF" w:rsidP="00772922">
            <w:pPr>
              <w:pStyle w:val="TAC"/>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CC20934" w14:textId="5866D27F" w:rsidR="001363CF" w:rsidRPr="00130358" w:rsidRDefault="001363CF" w:rsidP="00772922">
            <w:pPr>
              <w:pStyle w:val="TAC"/>
              <w:rPr>
                <w:rFonts w:cs="Arial"/>
                <w:bCs/>
              </w:rPr>
            </w:pPr>
            <w:r w:rsidRPr="00130358">
              <w:rPr>
                <w:rFonts w:cs="Arial"/>
              </w:rPr>
              <w:t>Set</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i/>
              </w:rPr>
              <w:t>syncOffsetIndicator1</w:t>
            </w:r>
            <w:r w:rsidR="00D62538" w:rsidRPr="00130358">
              <w:rPr>
                <w:rFonts w:cs="Arial"/>
                <w:i/>
              </w:rPr>
              <w:t xml:space="preserve"> </w:t>
            </w:r>
            <w:r w:rsidRPr="00130358">
              <w:rPr>
                <w:rFonts w:cs="Arial"/>
              </w:rPr>
              <w:t>in</w:t>
            </w:r>
            <w:r w:rsidR="00D62538" w:rsidRPr="00130358">
              <w:rPr>
                <w:rFonts w:cs="Arial"/>
                <w:i/>
              </w:rPr>
              <w:t xml:space="preserve"> </w:t>
            </w:r>
            <w:proofErr w:type="spellStart"/>
            <w:r w:rsidRPr="00130358">
              <w:rPr>
                <w:rFonts w:cs="Arial"/>
              </w:rPr>
              <w:t>ProSe</w:t>
            </w:r>
            <w:proofErr w:type="spellEnd"/>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proofErr w:type="spellStart"/>
            <w:r w:rsidRPr="00130358">
              <w:rPr>
                <w:rFonts w:cs="Arial"/>
              </w:rPr>
              <w:t>preconfiguration</w:t>
            </w:r>
            <w:proofErr w:type="spellEnd"/>
          </w:p>
        </w:tc>
      </w:tr>
      <w:tr w:rsidR="001363CF" w:rsidRPr="00130358" w14:paraId="46D7EAB6"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B7A9994" w14:textId="77777777" w:rsidR="001363CF" w:rsidRPr="00130358" w:rsidRDefault="001363CF" w:rsidP="00D62538">
            <w:pPr>
              <w:pStyle w:val="TAL"/>
              <w:keepNext w:val="0"/>
              <w:keepLines w:val="0"/>
              <w:rPr>
                <w:rFonts w:cs="Arial"/>
              </w:rPr>
            </w:pPr>
            <w:proofErr w:type="spellStart"/>
            <w:r w:rsidRPr="00130358">
              <w:rPr>
                <w:rFonts w:cs="Arial"/>
              </w:rPr>
              <w:t>slssid</w:t>
            </w:r>
            <w:proofErr w:type="spellEnd"/>
            <w:r w:rsidRPr="00130358">
              <w:rPr>
                <w:rFonts w:cs="Arial"/>
              </w:rPr>
              <w:tab/>
            </w:r>
          </w:p>
        </w:tc>
        <w:tc>
          <w:tcPr>
            <w:tcW w:w="1710" w:type="dxa"/>
            <w:tcBorders>
              <w:top w:val="single" w:sz="4" w:space="0" w:color="auto"/>
              <w:left w:val="single" w:sz="4" w:space="0" w:color="auto"/>
              <w:bottom w:val="single" w:sz="4" w:space="0" w:color="auto"/>
              <w:right w:val="single" w:sz="4" w:space="0" w:color="auto"/>
            </w:tcBorders>
            <w:vAlign w:val="center"/>
          </w:tcPr>
          <w:p w14:paraId="49627830"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1A9B6D5" w14:textId="77777777" w:rsidR="001363CF" w:rsidRPr="00130358" w:rsidRDefault="001363CF" w:rsidP="00D62538">
            <w:pPr>
              <w:pStyle w:val="TAC"/>
              <w:keepNext w:val="0"/>
              <w:keepLines w:val="0"/>
              <w:rPr>
                <w:rFonts w:cs="Arial"/>
                <w:bCs/>
              </w:rPr>
            </w:pPr>
            <w:r w:rsidRPr="00130358">
              <w:rPr>
                <w:rFonts w:cs="Arial"/>
              </w:rPr>
              <w:t>30</w:t>
            </w:r>
          </w:p>
        </w:tc>
      </w:tr>
      <w:tr w:rsidR="001363CF" w:rsidRPr="00130358" w14:paraId="2CD4785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4542015" w14:textId="3167CDA8" w:rsidR="001363CF" w:rsidRPr="00130358" w:rsidRDefault="001363CF" w:rsidP="00D62538">
            <w:pPr>
              <w:spacing w:after="0"/>
              <w:rPr>
                <w:rFonts w:ascii="Arial" w:hAnsi="Arial" w:cs="Arial"/>
                <w:sz w:val="18"/>
                <w:szCs w:val="18"/>
              </w:rPr>
            </w:pPr>
            <w:proofErr w:type="spellStart"/>
            <w:r w:rsidRPr="00130358">
              <w:rPr>
                <w:rFonts w:ascii="Arial" w:hAnsi="Arial" w:cs="Arial"/>
                <w:sz w:val="18"/>
                <w:szCs w:val="18"/>
              </w:rPr>
              <w:t>inCoverage</w:t>
            </w:r>
            <w:proofErr w:type="spellEnd"/>
            <w:r w:rsidR="00D62538" w:rsidRPr="00130358">
              <w:rPr>
                <w:rFonts w:ascii="Arial" w:hAnsi="Arial" w:cs="Arial"/>
                <w:sz w:val="18"/>
                <w:szCs w:val="18"/>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0A5FA8EA"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2DFBFF9" w14:textId="77777777" w:rsidR="001363CF" w:rsidRPr="00130358" w:rsidRDefault="001363CF" w:rsidP="00D62538">
            <w:pPr>
              <w:pStyle w:val="TAC"/>
              <w:keepNext w:val="0"/>
              <w:keepLines w:val="0"/>
              <w:rPr>
                <w:rFonts w:cs="Arial"/>
              </w:rPr>
            </w:pPr>
            <w:r w:rsidRPr="00130358">
              <w:rPr>
                <w:rFonts w:cs="Arial"/>
              </w:rPr>
              <w:t>TRUE</w:t>
            </w:r>
          </w:p>
        </w:tc>
      </w:tr>
      <w:tr w:rsidR="001363CF" w:rsidRPr="00130358" w14:paraId="6E4C8E4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E18927D" w14:textId="77777777" w:rsidR="001363CF" w:rsidRPr="00130358" w:rsidRDefault="001363CF" w:rsidP="00D62538">
            <w:pPr>
              <w:spacing w:after="0"/>
              <w:rPr>
                <w:rFonts w:ascii="Arial" w:hAnsi="Arial" w:cs="Arial"/>
                <w:sz w:val="18"/>
                <w:szCs w:val="18"/>
              </w:rPr>
            </w:pPr>
            <w:proofErr w:type="spellStart"/>
            <w:r w:rsidRPr="00130358">
              <w:rPr>
                <w:rFonts w:ascii="Arial" w:hAnsi="Arial" w:cs="Arial"/>
                <w:sz w:val="18"/>
                <w:szCs w:val="18"/>
              </w:rPr>
              <w:t>networkControlledSyncTx</w:t>
            </w:r>
            <w:proofErr w:type="spellEnd"/>
          </w:p>
        </w:tc>
        <w:tc>
          <w:tcPr>
            <w:tcW w:w="1710" w:type="dxa"/>
            <w:tcBorders>
              <w:top w:val="single" w:sz="4" w:space="0" w:color="auto"/>
              <w:left w:val="single" w:sz="4" w:space="0" w:color="auto"/>
              <w:bottom w:val="single" w:sz="4" w:space="0" w:color="auto"/>
              <w:right w:val="single" w:sz="4" w:space="0" w:color="auto"/>
            </w:tcBorders>
            <w:vAlign w:val="center"/>
          </w:tcPr>
          <w:p w14:paraId="3FB8C829" w14:textId="77777777" w:rsidR="001363CF" w:rsidRPr="00130358" w:rsidRDefault="001363CF" w:rsidP="00D62538">
            <w:pPr>
              <w:pStyle w:val="TAC"/>
              <w:keepNext w:val="0"/>
              <w:keepLines w:val="0"/>
              <w:rPr>
                <w:rFonts w:cs="Arial"/>
                <w:bCs/>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EE3A563" w14:textId="77777777" w:rsidR="001363CF" w:rsidRPr="00130358" w:rsidRDefault="001363CF" w:rsidP="00D62538">
            <w:pPr>
              <w:pStyle w:val="TAC"/>
              <w:keepNext w:val="0"/>
              <w:keepLines w:val="0"/>
              <w:rPr>
                <w:rFonts w:cs="Arial"/>
              </w:rPr>
            </w:pPr>
            <w:r w:rsidRPr="00130358">
              <w:rPr>
                <w:rFonts w:cs="Arial"/>
              </w:rPr>
              <w:t>ON</w:t>
            </w:r>
          </w:p>
        </w:tc>
      </w:tr>
      <w:tr w:rsidR="001363CF" w:rsidRPr="00130358" w14:paraId="5B6D16A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9FBD074" w14:textId="79238911" w:rsidR="001363CF" w:rsidRPr="00130358" w:rsidRDefault="001363CF" w:rsidP="00D62538">
            <w:pPr>
              <w:pStyle w:val="TAL"/>
              <w:keepNext w:val="0"/>
              <w:keepLines w:val="0"/>
              <w:rPr>
                <w:rFonts w:cs="Arial"/>
              </w:rPr>
            </w:pPr>
            <w:r w:rsidRPr="00130358">
              <w:rPr>
                <w:rFonts w:cs="Arial"/>
                <w:position w:val="-12"/>
              </w:rPr>
              <w:object w:dxaOrig="400" w:dyaOrig="360" w14:anchorId="2F38C309">
                <v:shape id="_x0000_i1131" type="#_x0000_t75" style="width:21.75pt;height:21.75pt" o:ole="" fillcolor="window">
                  <v:imagedata r:id="rId7" o:title=""/>
                </v:shape>
                <o:OLEObject Type="Embed" ProgID="Equation.3" ShapeID="_x0000_i1131" DrawAspect="Content" ObjectID="_1736593610" r:id="rId112"/>
              </w:object>
            </w:r>
            <w:r w:rsidR="00D62538" w:rsidRPr="00130358">
              <w:rPr>
                <w:rFonts w:cs="Arial"/>
                <w:vertAlign w:val="superscript"/>
              </w:rPr>
              <w:t xml:space="preserve"> </w:t>
            </w:r>
            <w:r w:rsidRPr="00130358">
              <w:rPr>
                <w:rFonts w:cs="Arial"/>
                <w:vertAlign w:val="superscript"/>
              </w:rPr>
              <w:t>Note1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78B9B3" w14:textId="4AF171E3"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E78CD69" w14:textId="77777777" w:rsidR="001363CF" w:rsidRPr="00130358" w:rsidRDefault="001363CF" w:rsidP="00D62538">
            <w:pPr>
              <w:pStyle w:val="TAC"/>
              <w:keepNext w:val="0"/>
              <w:keepLines w:val="0"/>
              <w:rPr>
                <w:rFonts w:cs="Arial"/>
              </w:rPr>
            </w:pPr>
            <w:r w:rsidRPr="00130358">
              <w:rPr>
                <w:rFonts w:cs="Arial"/>
              </w:rPr>
              <w:t>-96</w:t>
            </w:r>
          </w:p>
        </w:tc>
      </w:tr>
      <w:tr w:rsidR="001363CF" w:rsidRPr="00130358" w14:paraId="1747CB0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309DE08"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2F9F016B">
                <v:shape id="_x0000_i1132" type="#_x0000_t75" style="width:42.75pt;height:21.75pt" o:ole="" fillcolor="window">
                  <v:imagedata r:id="rId11" o:title=""/>
                </v:shape>
                <o:OLEObject Type="Embed" ProgID="Equation.3" ShapeID="_x0000_i1132" DrawAspect="Content" ObjectID="_1736593611" r:id="rId113"/>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2C978D95" w14:textId="77777777" w:rsidR="001363CF" w:rsidRPr="00130358" w:rsidRDefault="001363CF" w:rsidP="00D62538">
            <w:pPr>
              <w:pStyle w:val="TAC"/>
              <w:keepNext w:val="0"/>
              <w:keepLines w:val="0"/>
              <w:rPr>
                <w:rFonts w:cs="Arial"/>
              </w:rPr>
            </w:pPr>
            <w:r w:rsidRPr="00130358">
              <w:rPr>
                <w:rFonts w:cs="Arial"/>
              </w:rPr>
              <w:t>dB</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D1F5B35" w14:textId="77777777" w:rsidR="001363CF" w:rsidRPr="00130358" w:rsidRDefault="001363CF" w:rsidP="00D62538">
            <w:pPr>
              <w:pStyle w:val="TAC"/>
              <w:keepNext w:val="0"/>
              <w:keepLines w:val="0"/>
              <w:rPr>
                <w:rFonts w:cs="Arial"/>
              </w:rPr>
            </w:pPr>
            <w:r w:rsidRPr="00130358">
              <w:rPr>
                <w:rFonts w:cs="Arial"/>
              </w:rPr>
              <w:t>6.1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46FAD513" w14:textId="77777777" w:rsidR="001363CF" w:rsidRPr="00130358" w:rsidRDefault="001363CF" w:rsidP="00D62538">
            <w:pPr>
              <w:pStyle w:val="TAC"/>
              <w:keepNext w:val="0"/>
              <w:keepLines w:val="0"/>
              <w:rPr>
                <w:rFonts w:cs="Arial"/>
              </w:rPr>
            </w:pPr>
            <w:r w:rsidRPr="00130358">
              <w:rPr>
                <w:rFonts w:cs="Arial"/>
              </w:rPr>
              <w:t>-4.1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FCD050F" w14:textId="77777777" w:rsidR="001363CF" w:rsidRPr="00130358" w:rsidRDefault="001363CF" w:rsidP="00D62538">
            <w:pPr>
              <w:pStyle w:val="TAC"/>
              <w:keepNext w:val="0"/>
              <w:keepLines w:val="0"/>
              <w:rPr>
                <w:rFonts w:cs="Arial"/>
              </w:rPr>
            </w:pPr>
            <w:r w:rsidRPr="00130358">
              <w:rPr>
                <w:rFonts w:cs="Arial"/>
              </w:rPr>
              <w:t>6.1</w:t>
            </w:r>
          </w:p>
        </w:tc>
      </w:tr>
      <w:tr w:rsidR="001363CF" w:rsidRPr="00130358" w14:paraId="13DA091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845407C" w14:textId="26C2B17D"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3C7A691" w14:textId="5F37AE6E"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D4DFA7E" w14:textId="77777777" w:rsidR="001363CF" w:rsidRPr="00130358" w:rsidRDefault="001363CF" w:rsidP="00D62538">
            <w:pPr>
              <w:pStyle w:val="TAC"/>
              <w:keepNext w:val="0"/>
              <w:keepLines w:val="0"/>
              <w:rPr>
                <w:rFonts w:cs="Arial"/>
              </w:rPr>
            </w:pPr>
            <w:r w:rsidRPr="00130358">
              <w:rPr>
                <w:rFonts w:cs="Arial"/>
              </w:rPr>
              <w:t>-89.9</w:t>
            </w:r>
          </w:p>
        </w:tc>
        <w:tc>
          <w:tcPr>
            <w:tcW w:w="1358" w:type="dxa"/>
            <w:tcBorders>
              <w:top w:val="single" w:sz="4" w:space="0" w:color="auto"/>
              <w:left w:val="single" w:sz="4" w:space="0" w:color="auto"/>
              <w:bottom w:val="single" w:sz="4" w:space="0" w:color="auto"/>
              <w:right w:val="single" w:sz="4" w:space="0" w:color="auto"/>
            </w:tcBorders>
            <w:vAlign w:val="center"/>
            <w:hideMark/>
          </w:tcPr>
          <w:p w14:paraId="238F8A3E" w14:textId="77777777" w:rsidR="001363CF" w:rsidRPr="00130358" w:rsidRDefault="001363CF" w:rsidP="00D62538">
            <w:pPr>
              <w:pStyle w:val="TAC"/>
              <w:keepNext w:val="0"/>
              <w:keepLines w:val="0"/>
              <w:rPr>
                <w:rFonts w:cs="Arial"/>
              </w:rPr>
            </w:pPr>
            <w:r w:rsidRPr="00130358">
              <w:rPr>
                <w:rFonts w:cs="Arial"/>
              </w:rPr>
              <w:t>-100.1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4B73787" w14:textId="77777777" w:rsidR="001363CF" w:rsidRPr="00130358" w:rsidRDefault="001363CF" w:rsidP="00D62538">
            <w:pPr>
              <w:pStyle w:val="TAC"/>
              <w:keepNext w:val="0"/>
              <w:keepLines w:val="0"/>
              <w:rPr>
                <w:rFonts w:cs="Arial"/>
              </w:rPr>
            </w:pPr>
            <w:r w:rsidRPr="00130358">
              <w:rPr>
                <w:rFonts w:cs="Arial"/>
              </w:rPr>
              <w:t>-89.9</w:t>
            </w:r>
          </w:p>
        </w:tc>
      </w:tr>
      <w:tr w:rsidR="001363CF" w:rsidRPr="00130358" w14:paraId="53D2A5B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E9A8E8B" w14:textId="1EFD0775"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7A5B3B44" w14:textId="77777777" w:rsidR="001363CF" w:rsidRPr="00130358" w:rsidRDefault="001363CF" w:rsidP="00D62538">
            <w:pPr>
              <w:pStyle w:val="TAC"/>
              <w:keepNext w:val="0"/>
              <w:keepLines w:val="0"/>
              <w:rPr>
                <w:rFonts w:cs="Arial"/>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8FD9891"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4C80D9AC" w14:textId="77777777" w:rsidTr="00D62538">
        <w:trPr>
          <w:cantSplit/>
          <w:jc w:val="center"/>
        </w:trPr>
        <w:tc>
          <w:tcPr>
            <w:tcW w:w="9460" w:type="dxa"/>
            <w:gridSpan w:val="5"/>
            <w:tcBorders>
              <w:top w:val="single" w:sz="4" w:space="0" w:color="auto"/>
              <w:left w:val="single" w:sz="4" w:space="0" w:color="auto"/>
              <w:bottom w:val="single" w:sz="4" w:space="0" w:color="auto"/>
              <w:right w:val="single" w:sz="4" w:space="0" w:color="auto"/>
            </w:tcBorders>
            <w:vAlign w:val="center"/>
            <w:hideMark/>
          </w:tcPr>
          <w:p w14:paraId="532BB89D" w14:textId="77AE96B8" w:rsidR="001363CF" w:rsidRPr="00130358" w:rsidRDefault="00483222" w:rsidP="00D62538">
            <w:pPr>
              <w:pStyle w:val="TAN"/>
              <w:keepNext w:val="0"/>
              <w:keepLines w:val="0"/>
            </w:pPr>
            <w:r w:rsidRPr="00130358">
              <w:t>NOTE 1:</w:t>
            </w:r>
            <w:r w:rsidR="001363CF" w:rsidRPr="00130358">
              <w:tab/>
              <w:t>Interference</w:t>
            </w:r>
            <w:r w:rsidR="00D62538" w:rsidRPr="00130358">
              <w:t xml:space="preserve"> </w:t>
            </w:r>
            <w:r w:rsidR="001363CF" w:rsidRPr="00130358">
              <w:t>from</w:t>
            </w:r>
            <w:r w:rsidR="00D62538" w:rsidRPr="00130358">
              <w:t xml:space="preserve"> </w:t>
            </w:r>
            <w:r w:rsidR="001363CF" w:rsidRPr="00130358">
              <w:t>other</w:t>
            </w:r>
            <w:r w:rsidR="00D62538" w:rsidRPr="00130358">
              <w:t xml:space="preserve"> </w:t>
            </w:r>
            <w:r w:rsidR="001363CF" w:rsidRPr="00130358">
              <w:t>cells</w:t>
            </w:r>
            <w:r w:rsidR="00D62538" w:rsidRPr="00130358">
              <w:t xml:space="preserve"> </w:t>
            </w:r>
            <w:r w:rsidR="001363CF" w:rsidRPr="00130358">
              <w:t>and</w:t>
            </w:r>
            <w:r w:rsidR="00D62538" w:rsidRPr="00130358">
              <w:t xml:space="preserve"> </w:t>
            </w:r>
            <w:r w:rsidR="001363CF" w:rsidRPr="00130358">
              <w:t>noise</w:t>
            </w:r>
            <w:r w:rsidR="00D62538" w:rsidRPr="00130358">
              <w:t xml:space="preserve"> </w:t>
            </w:r>
            <w:r w:rsidR="001363CF" w:rsidRPr="00130358">
              <w:t>sources</w:t>
            </w:r>
            <w:r w:rsidR="00D62538" w:rsidRPr="00130358">
              <w:t xml:space="preserve"> </w:t>
            </w:r>
            <w:r w:rsidR="001363CF" w:rsidRPr="00130358">
              <w:t>not</w:t>
            </w:r>
            <w:r w:rsidR="00D62538" w:rsidRPr="00130358">
              <w:t xml:space="preserve"> </w:t>
            </w:r>
            <w:r w:rsidR="001363CF" w:rsidRPr="00130358">
              <w:t>specified</w:t>
            </w:r>
            <w:r w:rsidR="00D62538" w:rsidRPr="00130358">
              <w:t xml:space="preserve"> </w:t>
            </w:r>
            <w:r w:rsidR="001363CF" w:rsidRPr="00130358">
              <w:t>in</w:t>
            </w:r>
            <w:r w:rsidR="00D62538" w:rsidRPr="00130358">
              <w:t xml:space="preserve"> </w:t>
            </w:r>
            <w:r w:rsidR="001363CF" w:rsidRPr="00130358">
              <w:t>the</w:t>
            </w:r>
            <w:r w:rsidR="00D62538" w:rsidRPr="00130358">
              <w:t xml:space="preserve"> </w:t>
            </w:r>
            <w:r w:rsidR="001363CF" w:rsidRPr="00130358">
              <w:t>test</w:t>
            </w:r>
            <w:r w:rsidR="00D62538" w:rsidRPr="00130358">
              <w:t xml:space="preserve"> </w:t>
            </w:r>
            <w:r w:rsidR="001363CF" w:rsidRPr="00130358">
              <w:t>is</w:t>
            </w:r>
            <w:r w:rsidR="00D62538" w:rsidRPr="00130358">
              <w:t xml:space="preserve"> </w:t>
            </w:r>
            <w:r w:rsidR="001363CF" w:rsidRPr="00130358">
              <w:t>assumed</w:t>
            </w:r>
            <w:r w:rsidR="00D62538" w:rsidRPr="00130358">
              <w:t xml:space="preserve"> </w:t>
            </w:r>
            <w:r w:rsidR="001363CF" w:rsidRPr="00130358">
              <w:t>to</w:t>
            </w:r>
            <w:r w:rsidR="00D62538" w:rsidRPr="00130358">
              <w:t xml:space="preserve"> </w:t>
            </w:r>
            <w:r w:rsidR="001363CF" w:rsidRPr="00130358">
              <w:t>be</w:t>
            </w:r>
            <w:r w:rsidR="00D62538" w:rsidRPr="00130358">
              <w:t xml:space="preserve"> </w:t>
            </w:r>
            <w:r w:rsidR="001363CF" w:rsidRPr="00130358">
              <w:t>constant</w:t>
            </w:r>
            <w:r w:rsidR="00D62538" w:rsidRPr="00130358">
              <w:t xml:space="preserve"> </w:t>
            </w:r>
            <w:r w:rsidR="001363CF" w:rsidRPr="00130358">
              <w:t>over</w:t>
            </w:r>
            <w:r w:rsidR="00D62538" w:rsidRPr="00130358">
              <w:t xml:space="preserve"> </w:t>
            </w:r>
            <w:r w:rsidR="001363CF" w:rsidRPr="00130358">
              <w:t>subcarriers</w:t>
            </w:r>
            <w:r w:rsidR="00D62538" w:rsidRPr="00130358">
              <w:t xml:space="preserve"> </w:t>
            </w:r>
            <w:r w:rsidR="001363CF" w:rsidRPr="00130358">
              <w:t>and</w:t>
            </w:r>
            <w:r w:rsidR="00D62538" w:rsidRPr="00130358">
              <w:t xml:space="preserve"> </w:t>
            </w:r>
            <w:r w:rsidR="001363CF" w:rsidRPr="00130358">
              <w:t>time</w:t>
            </w:r>
            <w:r w:rsidR="00D62538" w:rsidRPr="00130358">
              <w:t xml:space="preserve"> </w:t>
            </w:r>
            <w:r w:rsidR="001363CF" w:rsidRPr="00130358">
              <w:t>and</w:t>
            </w:r>
            <w:r w:rsidR="00D62538" w:rsidRPr="00130358">
              <w:t xml:space="preserve"> </w:t>
            </w:r>
            <w:r w:rsidR="001363CF" w:rsidRPr="00130358">
              <w:t>shall</w:t>
            </w:r>
            <w:r w:rsidR="00D62538" w:rsidRPr="00130358">
              <w:t xml:space="preserve"> </w:t>
            </w:r>
            <w:r w:rsidR="001363CF" w:rsidRPr="00130358">
              <w:t>be</w:t>
            </w:r>
            <w:r w:rsidR="00D62538" w:rsidRPr="00130358">
              <w:t xml:space="preserve"> </w:t>
            </w:r>
            <w:r w:rsidR="001363CF" w:rsidRPr="00130358">
              <w:t>modelled</w:t>
            </w:r>
            <w:r w:rsidR="00D62538" w:rsidRPr="00130358">
              <w:t xml:space="preserve"> </w:t>
            </w:r>
            <w:r w:rsidR="001363CF" w:rsidRPr="00130358">
              <w:t>as</w:t>
            </w:r>
            <w:r w:rsidR="00D62538" w:rsidRPr="00130358">
              <w:t xml:space="preserve"> </w:t>
            </w:r>
            <w:r w:rsidR="001363CF" w:rsidRPr="00130358">
              <w:t>AWGN</w:t>
            </w:r>
            <w:r w:rsidR="00D62538" w:rsidRPr="00130358">
              <w:t xml:space="preserve"> </w:t>
            </w:r>
            <w:r w:rsidR="001363CF" w:rsidRPr="00130358">
              <w:t>of</w:t>
            </w:r>
            <w:r w:rsidR="00D62538" w:rsidRPr="00130358">
              <w:t xml:space="preserve"> </w:t>
            </w:r>
            <w:r w:rsidR="001363CF" w:rsidRPr="00130358">
              <w:t>appropriate</w:t>
            </w:r>
            <w:r w:rsidR="00D62538" w:rsidRPr="00130358">
              <w:t xml:space="preserve"> </w:t>
            </w:r>
            <w:r w:rsidR="001363CF" w:rsidRPr="00130358">
              <w:t>power</w:t>
            </w:r>
            <w:r w:rsidR="00D62538" w:rsidRPr="00130358">
              <w:t xml:space="preserve"> </w:t>
            </w:r>
            <w:r w:rsidR="001363CF" w:rsidRPr="00130358">
              <w:t>for</w:t>
            </w:r>
            <w:r w:rsidR="00D62538" w:rsidRPr="00130358">
              <w:t xml:space="preserve"> </w:t>
            </w:r>
            <w:r w:rsidR="001363CF" w:rsidRPr="00130358">
              <w:rPr>
                <w:position w:val="-12"/>
              </w:rPr>
              <w:object w:dxaOrig="400" w:dyaOrig="360" w14:anchorId="020634DA">
                <v:shape id="_x0000_i1133" type="#_x0000_t75" style="width:20.25pt;height:18.75pt" o:ole="" fillcolor="window">
                  <v:imagedata r:id="rId7" o:title=""/>
                </v:shape>
                <o:OLEObject Type="Embed" ProgID="Equation.3" ShapeID="_x0000_i1133" DrawAspect="Content" ObjectID="_1736593612" r:id="rId114"/>
              </w:object>
            </w:r>
            <w:r w:rsidR="00D62538" w:rsidRPr="00130358">
              <w:t xml:space="preserve"> </w:t>
            </w:r>
            <w:r w:rsidR="001363CF" w:rsidRPr="00130358">
              <w:t>to</w:t>
            </w:r>
            <w:r w:rsidR="00D62538" w:rsidRPr="00130358">
              <w:t xml:space="preserve"> </w:t>
            </w:r>
            <w:r w:rsidR="001363CF" w:rsidRPr="00130358">
              <w:t>be</w:t>
            </w:r>
            <w:r w:rsidR="00D62538" w:rsidRPr="00130358">
              <w:t xml:space="preserve"> </w:t>
            </w:r>
            <w:r w:rsidR="001363CF" w:rsidRPr="00130358">
              <w:t>fulfilled.</w:t>
            </w:r>
          </w:p>
          <w:p w14:paraId="4F565126" w14:textId="62DD4A68" w:rsidR="001363CF" w:rsidRPr="00130358" w:rsidRDefault="00483222" w:rsidP="00D62538">
            <w:pPr>
              <w:pStyle w:val="TAN"/>
              <w:keepNext w:val="0"/>
              <w:keepLines w:val="0"/>
            </w:pPr>
            <w:r w:rsidRPr="00130358">
              <w:t>NOTE 2:</w:t>
            </w:r>
            <w:r w:rsidR="001363CF" w:rsidRPr="00130358">
              <w:tab/>
              <w:t>RSRP</w:t>
            </w:r>
            <w:r w:rsidR="00D62538" w:rsidRPr="00130358">
              <w:t xml:space="preserve"> </w:t>
            </w:r>
            <w:r w:rsidR="001363CF" w:rsidRPr="00130358">
              <w:t>levels</w:t>
            </w:r>
            <w:r w:rsidR="00D62538" w:rsidRPr="00130358">
              <w:t xml:space="preserve"> </w:t>
            </w:r>
            <w:r w:rsidR="001363CF" w:rsidRPr="00130358">
              <w:t>have</w:t>
            </w:r>
            <w:r w:rsidR="00D62538" w:rsidRPr="00130358">
              <w:t xml:space="preserve"> </w:t>
            </w:r>
            <w:r w:rsidR="001363CF" w:rsidRPr="00130358">
              <w:t>been</w:t>
            </w:r>
            <w:r w:rsidR="00D62538" w:rsidRPr="00130358">
              <w:t xml:space="preserve"> </w:t>
            </w:r>
            <w:r w:rsidR="001363CF" w:rsidRPr="00130358">
              <w:t>derived</w:t>
            </w:r>
            <w:r w:rsidR="00D62538" w:rsidRPr="00130358">
              <w:t xml:space="preserve"> </w:t>
            </w:r>
            <w:r w:rsidR="001363CF" w:rsidRPr="00130358">
              <w:t>from</w:t>
            </w:r>
            <w:r w:rsidR="00D62538" w:rsidRPr="00130358">
              <w:t xml:space="preserve"> </w:t>
            </w:r>
            <w:r w:rsidR="001363CF" w:rsidRPr="00130358">
              <w:t>other</w:t>
            </w:r>
            <w:r w:rsidR="00D62538" w:rsidRPr="00130358">
              <w:t xml:space="preserve"> </w:t>
            </w:r>
            <w:r w:rsidR="001363CF" w:rsidRPr="00130358">
              <w:t>parameters</w:t>
            </w:r>
            <w:r w:rsidR="00D62538" w:rsidRPr="00130358">
              <w:t xml:space="preserve"> </w:t>
            </w:r>
            <w:r w:rsidR="001363CF" w:rsidRPr="00130358">
              <w:t>for</w:t>
            </w:r>
            <w:r w:rsidR="00D62538" w:rsidRPr="00130358">
              <w:t xml:space="preserve"> </w:t>
            </w:r>
            <w:r w:rsidR="001363CF" w:rsidRPr="00130358">
              <w:t>information</w:t>
            </w:r>
            <w:r w:rsidR="00D62538" w:rsidRPr="00130358">
              <w:t xml:space="preserve"> </w:t>
            </w:r>
            <w:r w:rsidR="001363CF" w:rsidRPr="00130358">
              <w:t>purposes.</w:t>
            </w:r>
            <w:r w:rsidR="00D62538" w:rsidRPr="00130358">
              <w:t xml:space="preserve"> </w:t>
            </w:r>
            <w:r w:rsidR="001363CF" w:rsidRPr="00130358">
              <w:t>They</w:t>
            </w:r>
            <w:r w:rsidR="00D62538" w:rsidRPr="00130358">
              <w:t xml:space="preserve"> </w:t>
            </w:r>
            <w:r w:rsidR="001363CF" w:rsidRPr="00130358">
              <w:t>are</w:t>
            </w:r>
            <w:r w:rsidR="00D62538" w:rsidRPr="00130358">
              <w:t xml:space="preserve"> </w:t>
            </w:r>
            <w:r w:rsidR="001363CF" w:rsidRPr="00130358">
              <w:t>not</w:t>
            </w:r>
            <w:r w:rsidR="00D62538" w:rsidRPr="00130358">
              <w:t xml:space="preserve"> </w:t>
            </w:r>
            <w:r w:rsidR="001363CF" w:rsidRPr="00130358">
              <w:t>settable</w:t>
            </w:r>
            <w:r w:rsidR="00D62538" w:rsidRPr="00130358">
              <w:t xml:space="preserve"> </w:t>
            </w:r>
            <w:r w:rsidR="001363CF" w:rsidRPr="00130358">
              <w:t>parameters</w:t>
            </w:r>
            <w:r w:rsidR="00D62538" w:rsidRPr="00130358">
              <w:t xml:space="preserve"> </w:t>
            </w:r>
            <w:r w:rsidR="001363CF" w:rsidRPr="00130358">
              <w:t>themselves.</w:t>
            </w:r>
          </w:p>
          <w:p w14:paraId="3D741125" w14:textId="2CAF3693" w:rsidR="001363CF" w:rsidRPr="00130358" w:rsidRDefault="00483222" w:rsidP="00D62538">
            <w:pPr>
              <w:pStyle w:val="TAN"/>
              <w:keepNext w:val="0"/>
              <w:keepLines w:val="0"/>
            </w:pPr>
            <w:r w:rsidRPr="00130358">
              <w:t>NOTE 3:</w:t>
            </w:r>
            <w:r w:rsidR="001363CF" w:rsidRPr="00130358">
              <w:tab/>
              <w:t>SSSS</w:t>
            </w:r>
            <w:r w:rsidR="00D62538" w:rsidRPr="00130358">
              <w:t xml:space="preserve"> </w:t>
            </w:r>
            <w:r w:rsidR="001363CF" w:rsidRPr="00130358">
              <w:t>Es/</w:t>
            </w:r>
            <w:proofErr w:type="spellStart"/>
            <w:r w:rsidR="001363CF" w:rsidRPr="00130358">
              <w:t>Iot</w:t>
            </w:r>
            <w:proofErr w:type="spellEnd"/>
            <w:r w:rsidR="00D62538" w:rsidRPr="00130358">
              <w:t xml:space="preserve"> </w:t>
            </w:r>
            <w:r w:rsidR="001363CF" w:rsidRPr="00130358">
              <w:t>is</w:t>
            </w:r>
            <w:r w:rsidR="00D62538" w:rsidRPr="00130358">
              <w:t xml:space="preserve"> </w:t>
            </w:r>
            <w:r w:rsidR="001363CF" w:rsidRPr="00130358">
              <w:t>set</w:t>
            </w:r>
            <w:r w:rsidR="00D62538" w:rsidRPr="00130358">
              <w:t xml:space="preserve"> </w:t>
            </w:r>
            <w:r w:rsidR="001363CF" w:rsidRPr="00130358">
              <w:t>the</w:t>
            </w:r>
            <w:r w:rsidR="00D62538" w:rsidRPr="00130358">
              <w:t xml:space="preserve"> </w:t>
            </w:r>
            <w:r w:rsidR="001363CF" w:rsidRPr="00130358">
              <w:t>same</w:t>
            </w:r>
            <w:r w:rsidR="00D62538" w:rsidRPr="00130358">
              <w:t xml:space="preserve"> </w:t>
            </w:r>
            <w:r w:rsidR="001363CF" w:rsidRPr="00130358">
              <w:t>as</w:t>
            </w:r>
            <w:r w:rsidR="00D62538" w:rsidRPr="00130358">
              <w:t xml:space="preserve"> </w:t>
            </w:r>
            <w:r w:rsidR="001363CF" w:rsidRPr="00130358">
              <w:t>PSSS/PSBCH</w:t>
            </w:r>
            <w:r w:rsidR="00D62538" w:rsidRPr="00130358">
              <w:t xml:space="preserve"> </w:t>
            </w:r>
            <w:r w:rsidR="001363CF" w:rsidRPr="00130358">
              <w:t>Es/</w:t>
            </w:r>
            <w:proofErr w:type="spellStart"/>
            <w:r w:rsidR="001363CF" w:rsidRPr="00130358">
              <w:t>Iot</w:t>
            </w:r>
            <w:proofErr w:type="spellEnd"/>
            <w:r w:rsidR="001363CF" w:rsidRPr="00130358">
              <w:t>.</w:t>
            </w:r>
          </w:p>
          <w:p w14:paraId="28C29953" w14:textId="1D19EF78" w:rsidR="001363CF" w:rsidRPr="00130358" w:rsidRDefault="00483222" w:rsidP="00D62538">
            <w:pPr>
              <w:pStyle w:val="TAN"/>
              <w:keepNext w:val="0"/>
              <w:keepLines w:val="0"/>
            </w:pPr>
            <w:r w:rsidRPr="00130358">
              <w:t>NOTE 4:</w:t>
            </w:r>
            <w:r w:rsidR="001363CF" w:rsidRPr="00130358">
              <w:tab/>
            </w:r>
            <w:r w:rsidR="001363CF" w:rsidRPr="00130358">
              <w:rPr>
                <w:lang w:eastAsia="zh-CN"/>
              </w:rPr>
              <w:t>This</w:t>
            </w:r>
            <w:r w:rsidR="00D62538" w:rsidRPr="00130358">
              <w:rPr>
                <w:lang w:eastAsia="zh-CN"/>
              </w:rPr>
              <w:t xml:space="preserve"> </w:t>
            </w:r>
            <w:r w:rsidR="001363CF" w:rsidRPr="00130358">
              <w:rPr>
                <w:lang w:eastAsia="zh-CN"/>
              </w:rPr>
              <w:t>test</w:t>
            </w:r>
            <w:r w:rsidR="00D62538" w:rsidRPr="00130358">
              <w:rPr>
                <w:lang w:eastAsia="zh-CN"/>
              </w:rPr>
              <w:t xml:space="preserve"> </w:t>
            </w:r>
            <w:r w:rsidR="001363CF" w:rsidRPr="00130358">
              <w:rPr>
                <w:lang w:eastAsia="zh-CN"/>
              </w:rPr>
              <w:t>is</w:t>
            </w:r>
            <w:r w:rsidR="00D62538" w:rsidRPr="00130358">
              <w:rPr>
                <w:lang w:eastAsia="zh-CN"/>
              </w:rPr>
              <w:t xml:space="preserve"> </w:t>
            </w:r>
            <w:r w:rsidR="001363CF" w:rsidRPr="00130358">
              <w:rPr>
                <w:lang w:eastAsia="zh-CN"/>
              </w:rPr>
              <w:t>according</w:t>
            </w:r>
            <w:r w:rsidR="00D62538" w:rsidRPr="00130358">
              <w:rPr>
                <w:lang w:eastAsia="zh-CN"/>
              </w:rPr>
              <w:t xml:space="preserve"> </w:t>
            </w:r>
            <w:r w:rsidR="001363CF" w:rsidRPr="00130358">
              <w:rPr>
                <w:lang w:eastAsia="zh-CN"/>
              </w:rPr>
              <w:t>to</w:t>
            </w:r>
            <w:r w:rsidR="00D62538" w:rsidRPr="00130358">
              <w:rPr>
                <w:lang w:eastAsia="zh-CN"/>
              </w:rPr>
              <w:t xml:space="preserve"> </w:t>
            </w:r>
            <w:r w:rsidR="001363CF" w:rsidRPr="00130358">
              <w:rPr>
                <w:lang w:eastAsia="zh-CN"/>
              </w:rPr>
              <w:t>the</w:t>
            </w:r>
            <w:r w:rsidR="00D62538" w:rsidRPr="00130358">
              <w:rPr>
                <w:lang w:eastAsia="zh-CN"/>
              </w:rPr>
              <w:t xml:space="preserve"> </w:t>
            </w:r>
            <w:r w:rsidR="001363CF" w:rsidRPr="00130358">
              <w:rPr>
                <w:lang w:eastAsia="zh-CN"/>
              </w:rPr>
              <w:t>principle</w:t>
            </w:r>
            <w:r w:rsidR="00D62538" w:rsidRPr="00130358">
              <w:rPr>
                <w:lang w:eastAsia="zh-CN"/>
              </w:rPr>
              <w:t xml:space="preserve"> </w:t>
            </w:r>
            <w:r w:rsidR="001363CF" w:rsidRPr="00130358">
              <w:rPr>
                <w:lang w:eastAsia="zh-CN"/>
              </w:rPr>
              <w:t>defined</w:t>
            </w:r>
            <w:r w:rsidR="00D62538" w:rsidRPr="00130358">
              <w:rPr>
                <w:lang w:eastAsia="zh-CN"/>
              </w:rPr>
              <w:t xml:space="preserve"> </w:t>
            </w:r>
            <w:r w:rsidR="001363CF" w:rsidRPr="00130358">
              <w:rPr>
                <w:lang w:eastAsia="zh-CN"/>
              </w:rPr>
              <w:t>in</w:t>
            </w:r>
            <w:r w:rsidR="00D62538" w:rsidRPr="00130358">
              <w:rPr>
                <w:lang w:eastAsia="zh-CN"/>
              </w:rPr>
              <w:t xml:space="preserve"> </w:t>
            </w:r>
            <w:r w:rsidRPr="00130358">
              <w:rPr>
                <w:lang w:eastAsia="zh-CN"/>
              </w:rPr>
              <w:t>clause</w:t>
            </w:r>
            <w:r w:rsidR="00D62538" w:rsidRPr="00130358">
              <w:rPr>
                <w:lang w:eastAsia="zh-CN"/>
              </w:rPr>
              <w:t xml:space="preserve"> </w:t>
            </w:r>
            <w:r w:rsidR="001363CF" w:rsidRPr="00130358">
              <w:rPr>
                <w:lang w:eastAsia="zh-CN"/>
              </w:rPr>
              <w:t>A.3.12.3.</w:t>
            </w:r>
          </w:p>
        </w:tc>
      </w:tr>
    </w:tbl>
    <w:p w14:paraId="062B7122" w14:textId="77777777" w:rsidR="001363CF" w:rsidRPr="00130358" w:rsidRDefault="001363CF" w:rsidP="00D62538"/>
    <w:p w14:paraId="4B9FCA11"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4C17C82A" w14:textId="77777777" w:rsidR="001363CF" w:rsidRPr="00130358" w:rsidRDefault="001363CF" w:rsidP="00D62538">
      <w:pPr>
        <w:rPr>
          <w:rFonts w:cs="v4.2.0"/>
        </w:rPr>
      </w:pPr>
      <w:r w:rsidRPr="00130358">
        <w:rPr>
          <w:rFonts w:cs="v4.2.0"/>
        </w:rPr>
        <w:t>The SLSS transmission initiation delay shall be less than 0.84 s.</w:t>
      </w:r>
    </w:p>
    <w:p w14:paraId="4766D2DE"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4EB45FCC" w14:textId="77777777" w:rsidR="001363CF" w:rsidRPr="00130358" w:rsidRDefault="001363CF" w:rsidP="00D62538">
      <w:pPr>
        <w:rPr>
          <w:rFonts w:cs="v4.2.0"/>
        </w:rPr>
      </w:pPr>
      <w:r w:rsidRPr="00130358">
        <w:rPr>
          <w:rFonts w:cs="v4.2.0"/>
        </w:rPr>
        <w:t>The SLSS transmission cease delay shall be less than 0.84 s.</w:t>
      </w:r>
    </w:p>
    <w:p w14:paraId="78CBE415"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40F9E4B4" w14:textId="77777777" w:rsidR="001363CF" w:rsidRPr="00130358" w:rsidRDefault="001363CF" w:rsidP="00D62538">
      <w:pPr>
        <w:pStyle w:val="NO"/>
        <w:keepLines w:val="0"/>
      </w:pPr>
      <w:r w:rsidRPr="00130358">
        <w:rPr>
          <w:rFonts w:cs="v4.2.0"/>
        </w:rPr>
        <w:t>NOTE:</w:t>
      </w:r>
      <w:r w:rsidRPr="00130358">
        <w:rPr>
          <w:rFonts w:cs="v4.2.0"/>
        </w:rPr>
        <w:tab/>
        <w:t xml:space="preserve">The initiation/cease delay of SLSS transmissions can be expressed as: </w:t>
      </w:r>
      <w:proofErr w:type="spellStart"/>
      <w:r w:rsidRPr="00130358">
        <w:rPr>
          <w:rFonts w:cs="v4.2.0"/>
        </w:rPr>
        <w:t>T</w:t>
      </w:r>
      <w:r w:rsidRPr="00130358">
        <w:rPr>
          <w:rFonts w:cs="v4.2.0"/>
          <w:vertAlign w:val="subscript"/>
        </w:rPr>
        <w:t>evaluate,SLSS</w:t>
      </w:r>
      <w:proofErr w:type="spellEnd"/>
      <w:r w:rsidRPr="00130358">
        <w:rPr>
          <w:rFonts w:cs="v4.2.0"/>
        </w:rPr>
        <w:t xml:space="preserve"> + SLSS period,</w:t>
      </w:r>
    </w:p>
    <w:p w14:paraId="4DC79698" w14:textId="77777777" w:rsidR="001363CF" w:rsidRPr="00130358" w:rsidRDefault="001363CF" w:rsidP="00D62538">
      <w:pPr>
        <w:tabs>
          <w:tab w:val="left" w:pos="4234"/>
        </w:tabs>
      </w:pPr>
      <w:r w:rsidRPr="00130358">
        <w:t>Where:</w:t>
      </w:r>
    </w:p>
    <w:p w14:paraId="7CE930D0" w14:textId="77777777" w:rsidR="001363CF" w:rsidRPr="00130358" w:rsidRDefault="001363CF" w:rsidP="00D62538">
      <w:pPr>
        <w:pStyle w:val="EX"/>
        <w:keepLines w:val="0"/>
      </w:pPr>
      <w:proofErr w:type="spellStart"/>
      <w:r w:rsidRPr="00130358">
        <w:t>T</w:t>
      </w:r>
      <w:r w:rsidRPr="00130358">
        <w:rPr>
          <w:vertAlign w:val="subscript"/>
        </w:rPr>
        <w:t>evaluate,SLSS</w:t>
      </w:r>
      <w:proofErr w:type="spellEnd"/>
      <w:r w:rsidRPr="00130358">
        <w:tab/>
        <w:t>is the evaluation time for initiate/cease of SLSS, and is 0.8 sec (clause 11.3.2) for the parameters in this test;</w:t>
      </w:r>
    </w:p>
    <w:p w14:paraId="19029579" w14:textId="77777777" w:rsidR="001363CF" w:rsidRPr="00130358" w:rsidRDefault="001363CF" w:rsidP="00D62538">
      <w:pPr>
        <w:pStyle w:val="EX"/>
        <w:keepLines w:val="0"/>
      </w:pPr>
      <w:r w:rsidRPr="00130358">
        <w:rPr>
          <w:rFonts w:cs="v4.2.0"/>
        </w:rPr>
        <w:t>SLSS period</w:t>
      </w:r>
      <w:r w:rsidRPr="00130358">
        <w:tab/>
        <w:t>is set as 40ms in this test.</w:t>
      </w:r>
    </w:p>
    <w:p w14:paraId="132D0AD1" w14:textId="77777777" w:rsidR="001363CF" w:rsidRPr="00130358" w:rsidRDefault="001363CF" w:rsidP="00D62538">
      <w:pPr>
        <w:pStyle w:val="Heading2"/>
        <w:keepNext w:val="0"/>
        <w:keepLines w:val="0"/>
      </w:pPr>
      <w:r w:rsidRPr="00130358">
        <w:t>10.3</w:t>
      </w:r>
      <w:r w:rsidRPr="00130358">
        <w:tab/>
        <w:t>FFS</w:t>
      </w:r>
    </w:p>
    <w:p w14:paraId="4204AED2" w14:textId="31E0698A" w:rsidR="001363CF" w:rsidRPr="00130358" w:rsidRDefault="001363CF" w:rsidP="000835DA">
      <w:pPr>
        <w:pStyle w:val="Heading2"/>
        <w:keepLines w:val="0"/>
        <w:rPr>
          <w:highlight w:val="cyan"/>
        </w:rPr>
      </w:pPr>
      <w:r w:rsidRPr="00130358">
        <w:rPr>
          <w:highlight w:val="cyan"/>
        </w:rPr>
        <w:t>10.4</w:t>
      </w:r>
      <w:r w:rsidRPr="00130358">
        <w:rPr>
          <w:highlight w:val="cyan"/>
        </w:rPr>
        <w:tab/>
        <w:t xml:space="preserve">E-UTRAN FDD </w:t>
      </w:r>
      <w:r w:rsidR="00483222" w:rsidRPr="00130358">
        <w:rPr>
          <w:highlight w:val="cyan"/>
        </w:rPr>
        <w:t>-</w:t>
      </w:r>
      <w:r w:rsidRPr="00130358">
        <w:rPr>
          <w:highlight w:val="cyan"/>
        </w:rPr>
        <w:t xml:space="preserve"> Initiation/Cease of SLSS Transmission with </w:t>
      </w:r>
      <w:proofErr w:type="spellStart"/>
      <w:r w:rsidRPr="00130358">
        <w:rPr>
          <w:highlight w:val="cyan"/>
        </w:rPr>
        <w:t>ProSe</w:t>
      </w:r>
      <w:proofErr w:type="spellEnd"/>
      <w:r w:rsidRPr="00130358">
        <w:rPr>
          <w:highlight w:val="cyan"/>
        </w:rPr>
        <w:t xml:space="preserve"> Direct Communication</w:t>
      </w:r>
    </w:p>
    <w:p w14:paraId="48B37F49" w14:textId="77777777" w:rsidR="001363CF" w:rsidRPr="00130358" w:rsidRDefault="001363CF" w:rsidP="000835DA">
      <w:pPr>
        <w:pStyle w:val="EditorsNote"/>
        <w:keepNext/>
        <w:keepLines w:val="0"/>
        <w:rPr>
          <w:highlight w:val="cyan"/>
        </w:rPr>
      </w:pPr>
      <w:r w:rsidRPr="00130358">
        <w:rPr>
          <w:highlight w:val="cyan"/>
        </w:rPr>
        <w:t>Editor's note: This test case is incomplete. The following aspects are either missing or not yet determined:</w:t>
      </w:r>
    </w:p>
    <w:p w14:paraId="2926FAEC" w14:textId="77777777" w:rsidR="001363CF" w:rsidRPr="00130358" w:rsidRDefault="001363CF" w:rsidP="000835DA">
      <w:pPr>
        <w:pStyle w:val="EditorsNote"/>
        <w:keepNext/>
        <w:keepLines w:val="0"/>
        <w:rPr>
          <w:highlight w:val="cyan"/>
        </w:rPr>
      </w:pPr>
      <w:r w:rsidRPr="00130358">
        <w:rPr>
          <w:highlight w:val="cyan"/>
        </w:rPr>
        <w:t>- Message contents are TBD.</w:t>
      </w:r>
    </w:p>
    <w:p w14:paraId="5774FCAF" w14:textId="77777777" w:rsidR="001363CF" w:rsidRPr="00130358" w:rsidRDefault="001363CF" w:rsidP="000835DA">
      <w:pPr>
        <w:pStyle w:val="EditorsNote"/>
        <w:keepNext/>
        <w:keepLines w:val="0"/>
        <w:rPr>
          <w:highlight w:val="cyan"/>
        </w:rPr>
      </w:pPr>
      <w:r w:rsidRPr="00130358">
        <w:rPr>
          <w:highlight w:val="cyan"/>
        </w:rPr>
        <w:t>- Connection diagrams are TBD</w:t>
      </w:r>
    </w:p>
    <w:p w14:paraId="3E0EB452" w14:textId="77777777" w:rsidR="001363CF" w:rsidRPr="00130358" w:rsidRDefault="001363CF" w:rsidP="000835DA">
      <w:pPr>
        <w:pStyle w:val="EditorsNote"/>
        <w:keepNext/>
        <w:keepLines w:val="0"/>
        <w:rPr>
          <w:highlight w:val="cyan"/>
        </w:rPr>
      </w:pPr>
      <w:r w:rsidRPr="00130358">
        <w:rPr>
          <w:highlight w:val="cyan"/>
        </w:rPr>
        <w:t>- Annex E updates are pending.</w:t>
      </w:r>
    </w:p>
    <w:p w14:paraId="55287319" w14:textId="77777777" w:rsidR="001363CF" w:rsidRPr="00130358" w:rsidRDefault="001363CF" w:rsidP="00D62538">
      <w:pPr>
        <w:pStyle w:val="Heading3"/>
        <w:keepNext w:val="0"/>
        <w:keepLines w:val="0"/>
        <w:rPr>
          <w:highlight w:val="cyan"/>
        </w:rPr>
      </w:pPr>
      <w:r w:rsidRPr="00130358">
        <w:rPr>
          <w:highlight w:val="cyan"/>
        </w:rPr>
        <w:t>10.4.1</w:t>
      </w:r>
      <w:r w:rsidRPr="00130358">
        <w:rPr>
          <w:highlight w:val="cyan"/>
        </w:rPr>
        <w:tab/>
        <w:t>Test purpose</w:t>
      </w:r>
    </w:p>
    <w:p w14:paraId="0BD46099" w14:textId="77777777" w:rsidR="001363CF" w:rsidRPr="00130358" w:rsidRDefault="001363CF" w:rsidP="00D62538">
      <w:r w:rsidRPr="00130358">
        <w:t xml:space="preserve">The purpose of this test is to verify cell identification delay requirement for a newly detectable cell on the downlink frequency associated with the pre-configured </w:t>
      </w:r>
      <w:proofErr w:type="spellStart"/>
      <w:r w:rsidRPr="00130358">
        <w:t>ProSe</w:t>
      </w:r>
      <w:proofErr w:type="spellEnd"/>
      <w:r w:rsidRPr="00130358">
        <w:t xml:space="preserve"> carrier frequency in Any Cell Selection.</w:t>
      </w:r>
    </w:p>
    <w:p w14:paraId="6D8A913D" w14:textId="77777777" w:rsidR="001363CF" w:rsidRPr="00130358" w:rsidRDefault="001363CF" w:rsidP="00D62538">
      <w:pPr>
        <w:pStyle w:val="Heading3"/>
        <w:keepNext w:val="0"/>
        <w:keepLines w:val="0"/>
      </w:pPr>
      <w:r w:rsidRPr="00130358">
        <w:t>10.4.2</w:t>
      </w:r>
      <w:r w:rsidRPr="00130358">
        <w:tab/>
        <w:t>Test applicability</w:t>
      </w:r>
    </w:p>
    <w:p w14:paraId="77F2D22F" w14:textId="77777777" w:rsidR="001363CF" w:rsidRPr="00130358" w:rsidRDefault="001363CF" w:rsidP="00D62538">
      <w:r w:rsidRPr="00130358">
        <w:t xml:space="preserve">This test case applies to all types of E-UTRA UE release 12 and forward which support </w:t>
      </w:r>
      <w:proofErr w:type="spellStart"/>
      <w:r w:rsidRPr="00130358">
        <w:t>ProSe</w:t>
      </w:r>
      <w:proofErr w:type="spellEnd"/>
      <w:r w:rsidRPr="00130358">
        <w:t xml:space="preserve"> Direct Communication.</w:t>
      </w:r>
    </w:p>
    <w:p w14:paraId="39764D2F" w14:textId="77777777" w:rsidR="001363CF" w:rsidRPr="00130358" w:rsidRDefault="001363CF" w:rsidP="00D62538">
      <w:pPr>
        <w:pStyle w:val="Heading3"/>
        <w:keepNext w:val="0"/>
        <w:keepLines w:val="0"/>
      </w:pPr>
      <w:r w:rsidRPr="00130358">
        <w:t>10.4.3</w:t>
      </w:r>
      <w:r w:rsidRPr="00130358">
        <w:tab/>
        <w:t>Minimum conformance requirements</w:t>
      </w:r>
    </w:p>
    <w:p w14:paraId="0A7BE483" w14:textId="77777777" w:rsidR="001363CF" w:rsidRPr="00130358" w:rsidRDefault="001363CF" w:rsidP="00772922">
      <w:pPr>
        <w:rPr>
          <w:rFonts w:cs="v4.2.0"/>
        </w:rPr>
      </w:pPr>
      <w:r w:rsidRPr="00130358">
        <w:t xml:space="preserve">The cell selection delay to a newly detectable cell on the downlink associated with the preconfigured </w:t>
      </w:r>
      <w:proofErr w:type="spellStart"/>
      <w:r w:rsidRPr="00130358">
        <w:t>ProSe</w:t>
      </w:r>
      <w:proofErr w:type="spellEnd"/>
      <w:r w:rsidRPr="00130358">
        <w:t xml:space="preserve"> carrier is defined as the time from the beginning of T2 to the time UE camps on the cell and starts to send </w:t>
      </w:r>
      <w:r w:rsidRPr="00130358">
        <w:rPr>
          <w:rFonts w:cs="v4.2.0"/>
        </w:rPr>
        <w:t>preambles on the PRACH for sending the RRC CONNECTION REQUEST.</w:t>
      </w:r>
    </w:p>
    <w:p w14:paraId="4DFA204C" w14:textId="77777777" w:rsidR="001363CF" w:rsidRPr="00130358" w:rsidRDefault="001363CF" w:rsidP="00D62538">
      <w:pPr>
        <w:rPr>
          <w:rFonts w:cs="v4.2.0"/>
        </w:rPr>
      </w:pPr>
      <w:r w:rsidRPr="00130358">
        <w:rPr>
          <w:rFonts w:cs="v4.2.0"/>
        </w:rPr>
        <w:t xml:space="preserve">The cell </w:t>
      </w:r>
      <w:r w:rsidRPr="00130358">
        <w:t xml:space="preserve">selection delay </w:t>
      </w:r>
      <w:r w:rsidRPr="00130358">
        <w:rPr>
          <w:rFonts w:cs="v4.2.0"/>
        </w:rPr>
        <w:t xml:space="preserve">to a newly detectable cell </w:t>
      </w:r>
      <w:r w:rsidRPr="00130358">
        <w:t xml:space="preserve">on the downlink associated with the preconfigured </w:t>
      </w:r>
      <w:proofErr w:type="spellStart"/>
      <w:r w:rsidRPr="00130358">
        <w:t>ProSe</w:t>
      </w:r>
      <w:proofErr w:type="spellEnd"/>
      <w:r w:rsidRPr="00130358">
        <w:t xml:space="preserve"> carrier </w:t>
      </w:r>
      <w:r w:rsidRPr="00130358">
        <w:rPr>
          <w:rFonts w:cs="v4.2.0"/>
        </w:rPr>
        <w:t>shall be less than 7.68 s.</w:t>
      </w:r>
    </w:p>
    <w:p w14:paraId="0FB5F1FB" w14:textId="77777777" w:rsidR="001363CF" w:rsidRPr="00130358" w:rsidRDefault="001363CF" w:rsidP="00772922">
      <w:pPr>
        <w:rPr>
          <w:rFonts w:cs="v4.2.0"/>
        </w:rPr>
      </w:pPr>
      <w:r w:rsidRPr="00130358">
        <w:t xml:space="preserve">The cell selection delay can be expressed as </w:t>
      </w:r>
      <w:proofErr w:type="spellStart"/>
      <w:r w:rsidRPr="00130358">
        <w:t>T</w:t>
      </w:r>
      <w:r w:rsidRPr="00130358">
        <w:rPr>
          <w:vertAlign w:val="subscript"/>
        </w:rPr>
        <w:t>basic_identify_OoC_ProSe</w:t>
      </w:r>
      <w:proofErr w:type="spellEnd"/>
      <w:r w:rsidRPr="00130358">
        <w:rPr>
          <w:vertAlign w:val="subscript"/>
        </w:rPr>
        <w:t xml:space="preserve"> </w:t>
      </w:r>
      <w:proofErr w:type="spellStart"/>
      <w:r w:rsidRPr="00130358">
        <w:rPr>
          <w:vertAlign w:val="subscript"/>
        </w:rPr>
        <w:t>Tx_ON</w:t>
      </w:r>
      <w:proofErr w:type="spellEnd"/>
      <w:r w:rsidRPr="00130358">
        <w:t xml:space="preserve"> </w:t>
      </w:r>
      <w:r w:rsidRPr="00130358">
        <w:rPr>
          <w:rFonts w:cs="v4.2.0"/>
        </w:rPr>
        <w:t>+ T</w:t>
      </w:r>
      <w:r w:rsidRPr="00130358">
        <w:rPr>
          <w:rFonts w:cs="v4.2.0"/>
          <w:vertAlign w:val="subscript"/>
        </w:rPr>
        <w:t>SI</w:t>
      </w:r>
      <w:r w:rsidRPr="00130358">
        <w:rPr>
          <w:rFonts w:cs="v4.2.0"/>
        </w:rPr>
        <w:t>, where</w:t>
      </w:r>
    </w:p>
    <w:p w14:paraId="5210F303" w14:textId="7956EA99" w:rsidR="001363CF" w:rsidRPr="00130358" w:rsidRDefault="001363CF" w:rsidP="00D62538">
      <w:pPr>
        <w:pStyle w:val="B1"/>
      </w:pPr>
      <w:r w:rsidRPr="00130358">
        <w:t>-</w:t>
      </w:r>
      <w:r w:rsidRPr="00130358">
        <w:tab/>
      </w:r>
      <w:proofErr w:type="spellStart"/>
      <w:r w:rsidRPr="00130358">
        <w:t>T</w:t>
      </w:r>
      <w:r w:rsidRPr="00130358">
        <w:rPr>
          <w:vertAlign w:val="subscript"/>
        </w:rPr>
        <w:t>basic_identify_OoC_ProSe</w:t>
      </w:r>
      <w:proofErr w:type="spellEnd"/>
      <w:r w:rsidRPr="00130358">
        <w:rPr>
          <w:vertAlign w:val="subscript"/>
        </w:rPr>
        <w:t xml:space="preserve"> </w:t>
      </w:r>
      <w:proofErr w:type="spellStart"/>
      <w:r w:rsidRPr="00130358">
        <w:rPr>
          <w:vertAlign w:val="subscript"/>
        </w:rPr>
        <w:t>Tx_ON</w:t>
      </w:r>
      <w:proofErr w:type="spellEnd"/>
      <w:r w:rsidRPr="00130358">
        <w:t xml:space="preserve"> = 6.4sec as specified in </w:t>
      </w:r>
      <w:r w:rsidR="00483222" w:rsidRPr="00130358">
        <w:t>clause</w:t>
      </w:r>
      <w:r w:rsidRPr="00130358">
        <w:t xml:space="preserve"> 11.4.2.2</w:t>
      </w:r>
    </w:p>
    <w:p w14:paraId="6F47A935" w14:textId="77777777"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SI </w:t>
      </w:r>
      <w:r w:rsidRPr="00130358">
        <w:rPr>
          <w:rFonts w:cs="v4.2.0"/>
        </w:rPr>
        <w:t xml:space="preserve">= </w:t>
      </w:r>
      <w:r w:rsidRPr="00130358">
        <w:t xml:space="preserve">Maximum repetition period of relevant system info blocks that needs to be received by the UE to camp on a cell; 1280 </w:t>
      </w:r>
      <w:proofErr w:type="spellStart"/>
      <w:r w:rsidRPr="00130358">
        <w:t>ms</w:t>
      </w:r>
      <w:proofErr w:type="spellEnd"/>
      <w:r w:rsidRPr="00130358">
        <w:t xml:space="preserve"> is assumed in this test case</w:t>
      </w:r>
    </w:p>
    <w:p w14:paraId="2B333E68" w14:textId="77777777" w:rsidR="001363CF" w:rsidRPr="00130358" w:rsidRDefault="001363CF" w:rsidP="00D62538">
      <w:r w:rsidRPr="00130358">
        <w:t>This gives a total of 7.68 sec.</w:t>
      </w:r>
    </w:p>
    <w:p w14:paraId="67EDE1D6" w14:textId="7C5F3667" w:rsidR="001363CF" w:rsidRPr="00130358" w:rsidRDefault="001363CF" w:rsidP="00D62538">
      <w:r w:rsidRPr="00130358">
        <w:t xml:space="preserve">The normative reference for this requirement </w:t>
      </w:r>
      <w:r w:rsidR="00483222" w:rsidRPr="00130358">
        <w:t>is 3GPP TS</w:t>
      </w:r>
      <w:r w:rsidRPr="00130358">
        <w:t xml:space="preserve"> 36.133 [4] clause 11.4, and A.10.4.</w:t>
      </w:r>
    </w:p>
    <w:p w14:paraId="2BFDC894" w14:textId="77777777" w:rsidR="001363CF" w:rsidRPr="00130358" w:rsidRDefault="001363CF" w:rsidP="00D62538">
      <w:pPr>
        <w:pStyle w:val="Heading3"/>
        <w:keepNext w:val="0"/>
        <w:keepLines w:val="0"/>
      </w:pPr>
      <w:r w:rsidRPr="00130358">
        <w:t>10.4.4</w:t>
      </w:r>
      <w:r w:rsidRPr="00130358">
        <w:tab/>
        <w:t>Test description</w:t>
      </w:r>
    </w:p>
    <w:p w14:paraId="42049694" w14:textId="77777777" w:rsidR="001363CF" w:rsidRPr="00130358" w:rsidRDefault="001363CF" w:rsidP="00D62538">
      <w:pPr>
        <w:pStyle w:val="Heading4"/>
        <w:keepNext w:val="0"/>
        <w:keepLines w:val="0"/>
      </w:pPr>
      <w:r w:rsidRPr="00130358">
        <w:t>10.4.4.1</w:t>
      </w:r>
      <w:r w:rsidRPr="00130358">
        <w:tab/>
        <w:t>Initial conditions</w:t>
      </w:r>
    </w:p>
    <w:p w14:paraId="45118A2D" w14:textId="77777777" w:rsidR="001363CF" w:rsidRPr="00130358" w:rsidRDefault="001363CF" w:rsidP="00D62538">
      <w:r w:rsidRPr="00130358">
        <w:t>Test Environment: Normal, as defined in 3GPP TS 36.508 [7] clause 4.1.</w:t>
      </w:r>
    </w:p>
    <w:p w14:paraId="4CEEB517" w14:textId="780BE21E"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w:t>
      </w:r>
    </w:p>
    <w:p w14:paraId="7CA61DE6" w14:textId="77777777" w:rsidR="001363CF" w:rsidRPr="00130358" w:rsidRDefault="001363CF" w:rsidP="00D62538">
      <w:r w:rsidRPr="00130358">
        <w:t>Channel Bandwidth to be tested: 5 MHz or 10 MHz as defined in 3GPP TS 36.508 [7] clause 4.3.1.</w:t>
      </w:r>
    </w:p>
    <w:p w14:paraId="0BD60C00" w14:textId="77777777" w:rsidR="001363CF" w:rsidRPr="00130358" w:rsidRDefault="001363CF" w:rsidP="00D62538">
      <w:pPr>
        <w:pStyle w:val="B1"/>
      </w:pPr>
      <w:r w:rsidRPr="00130358">
        <w:t>1.</w:t>
      </w:r>
      <w:r w:rsidRPr="00130358">
        <w:tab/>
        <w:t>Connect the SS (node B emulator) and faders and AWGN noise sources to the UE antenna connectors as shown in 3GPP TS 36.508 [7] Annex A figure FFS.</w:t>
      </w:r>
    </w:p>
    <w:p w14:paraId="2D9710D3" w14:textId="77777777" w:rsidR="001363CF" w:rsidRPr="00130358" w:rsidRDefault="001363CF" w:rsidP="00D62538">
      <w:pPr>
        <w:pStyle w:val="B1"/>
      </w:pPr>
      <w:r w:rsidRPr="00130358">
        <w:t>2.</w:t>
      </w:r>
      <w:r w:rsidRPr="00130358">
        <w:tab/>
        <w:t>The general test parameter settings are set up according to Table 10.4.4.1-2.</w:t>
      </w:r>
    </w:p>
    <w:p w14:paraId="176D4AAB" w14:textId="77777777" w:rsidR="001363CF" w:rsidRPr="00130358" w:rsidRDefault="001363CF" w:rsidP="00D62538">
      <w:pPr>
        <w:pStyle w:val="B1"/>
      </w:pPr>
      <w:r w:rsidRPr="00130358">
        <w:t>3.</w:t>
      </w:r>
      <w:r w:rsidRPr="00130358">
        <w:tab/>
        <w:t>Propagation conditions are set according to Annex B clauses B.0.</w:t>
      </w:r>
    </w:p>
    <w:p w14:paraId="56D637B2" w14:textId="77777777" w:rsidR="001363CF" w:rsidRPr="00130358" w:rsidRDefault="001363CF" w:rsidP="00D62538">
      <w:pPr>
        <w:pStyle w:val="B1"/>
      </w:pPr>
      <w:r w:rsidRPr="00130358">
        <w:t>4.</w:t>
      </w:r>
      <w:r w:rsidRPr="00130358">
        <w:tab/>
        <w:t>Message contents are defined in clause 10.4.4.3.</w:t>
      </w:r>
    </w:p>
    <w:p w14:paraId="73237CA1" w14:textId="77777777" w:rsidR="001363CF" w:rsidRPr="00130358" w:rsidRDefault="001363CF" w:rsidP="00D62538">
      <w:pPr>
        <w:pStyle w:val="B1"/>
      </w:pPr>
      <w:r w:rsidRPr="00130358">
        <w:t>5.</w:t>
      </w:r>
      <w:r w:rsidRPr="00130358">
        <w:tab/>
        <w:t xml:space="preserve">There is one active cell (Cell 1) and active </w:t>
      </w:r>
      <w:proofErr w:type="spellStart"/>
      <w:r w:rsidRPr="00130358">
        <w:t>SyncRef</w:t>
      </w:r>
      <w:proofErr w:type="spellEnd"/>
      <w:r w:rsidRPr="00130358">
        <w:t xml:space="preserve"> UE (</w:t>
      </w:r>
      <w:proofErr w:type="spellStart"/>
      <w:r w:rsidRPr="00130358">
        <w:t>SyncRef</w:t>
      </w:r>
      <w:proofErr w:type="spellEnd"/>
      <w:r w:rsidRPr="00130358">
        <w:t xml:space="preserve"> UE 1) in this test. The test system shall emulate </w:t>
      </w:r>
      <w:proofErr w:type="spellStart"/>
      <w:r w:rsidRPr="00130358">
        <w:t>SyncRef</w:t>
      </w:r>
      <w:proofErr w:type="spellEnd"/>
      <w:r w:rsidRPr="00130358">
        <w:t xml:space="preserve"> UE 1 to transmit SLSS and MIB-SL every SLSS period (40ms).</w:t>
      </w:r>
    </w:p>
    <w:p w14:paraId="33712BF1" w14:textId="77777777" w:rsidR="001363CF" w:rsidRPr="00130358" w:rsidRDefault="001363CF" w:rsidP="00772922">
      <w:pPr>
        <w:pStyle w:val="TH"/>
        <w:rPr>
          <w:rFonts w:cs="v4.2.0"/>
        </w:rPr>
      </w:pPr>
      <w:r w:rsidRPr="00130358">
        <w:t xml:space="preserve">Table 10.4.4.1-1: Test parameters for cell identification </w:t>
      </w:r>
      <w:r w:rsidRPr="00130358">
        <w:rPr>
          <w:rFonts w:cs="v4.2.0"/>
        </w:rPr>
        <w:t>test on</w:t>
      </w:r>
      <w:r w:rsidRPr="00130358">
        <w:t xml:space="preserve"> downlink frequency associated with </w:t>
      </w:r>
      <w:proofErr w:type="spellStart"/>
      <w:r w:rsidRPr="00130358">
        <w:t>ProSe</w:t>
      </w:r>
      <w:proofErr w:type="spellEnd"/>
      <w:r w:rsidRPr="00130358">
        <w:t xml:space="preserve"> frequency</w:t>
      </w:r>
      <w:r w:rsidRPr="00130358">
        <w:rPr>
          <w:rFonts w:cs="v4.2.0"/>
        </w:rPr>
        <w:t xml:space="preserve"> for E-UTRAN FDD (when UE is transmitting for </w:t>
      </w:r>
      <w:proofErr w:type="spellStart"/>
      <w:r w:rsidRPr="00130358">
        <w:rPr>
          <w:rFonts w:cs="v4.2.0"/>
        </w:rPr>
        <w:t>ProSe</w:t>
      </w:r>
      <w:proofErr w:type="spellEnd"/>
      <w:r w:rsidRPr="00130358">
        <w:rPr>
          <w:rFonts w:cs="v4.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6"/>
        <w:gridCol w:w="2717"/>
        <w:gridCol w:w="701"/>
        <w:gridCol w:w="1810"/>
        <w:gridCol w:w="2859"/>
        <w:gridCol w:w="103"/>
      </w:tblGrid>
      <w:tr w:rsidR="001363CF" w:rsidRPr="00130358" w14:paraId="1DE48B2D" w14:textId="77777777" w:rsidTr="00D62538">
        <w:trPr>
          <w:jc w:val="center"/>
        </w:trPr>
        <w:tc>
          <w:tcPr>
            <w:tcW w:w="4103" w:type="dxa"/>
            <w:gridSpan w:val="2"/>
            <w:tcBorders>
              <w:top w:val="single" w:sz="4" w:space="0" w:color="auto"/>
              <w:left w:val="single" w:sz="4" w:space="0" w:color="auto"/>
              <w:bottom w:val="single" w:sz="4" w:space="0" w:color="auto"/>
              <w:right w:val="single" w:sz="4" w:space="0" w:color="auto"/>
            </w:tcBorders>
            <w:hideMark/>
          </w:tcPr>
          <w:p w14:paraId="17AF9558" w14:textId="77777777" w:rsidR="001363CF" w:rsidRPr="00130358" w:rsidRDefault="001363CF" w:rsidP="00772922">
            <w:pPr>
              <w:pStyle w:val="TAH"/>
              <w:rPr>
                <w:rFonts w:eastAsia="Calibri" w:cs="Arial"/>
                <w:szCs w:val="22"/>
              </w:rPr>
            </w:pPr>
            <w:r w:rsidRPr="00130358">
              <w:rPr>
                <w:rFonts w:eastAsia="Calibri" w:cs="Arial"/>
                <w:szCs w:val="22"/>
              </w:rPr>
              <w:t>Parameter</w:t>
            </w:r>
          </w:p>
        </w:tc>
        <w:tc>
          <w:tcPr>
            <w:tcW w:w="701" w:type="dxa"/>
            <w:tcBorders>
              <w:top w:val="single" w:sz="4" w:space="0" w:color="auto"/>
              <w:left w:val="single" w:sz="4" w:space="0" w:color="auto"/>
              <w:bottom w:val="single" w:sz="4" w:space="0" w:color="auto"/>
              <w:right w:val="single" w:sz="4" w:space="0" w:color="auto"/>
            </w:tcBorders>
            <w:hideMark/>
          </w:tcPr>
          <w:p w14:paraId="46010DCF" w14:textId="77777777" w:rsidR="001363CF" w:rsidRPr="00130358" w:rsidRDefault="001363CF" w:rsidP="00772922">
            <w:pPr>
              <w:pStyle w:val="TAH"/>
              <w:rPr>
                <w:rFonts w:eastAsia="Calibri" w:cs="Arial"/>
                <w:szCs w:val="22"/>
              </w:rPr>
            </w:pPr>
            <w:r w:rsidRPr="00130358">
              <w:rPr>
                <w:rFonts w:eastAsia="Calibri" w:cs="Arial"/>
                <w:szCs w:val="22"/>
              </w:rPr>
              <w:t>Unit</w:t>
            </w:r>
          </w:p>
        </w:tc>
        <w:tc>
          <w:tcPr>
            <w:tcW w:w="1810" w:type="dxa"/>
            <w:tcBorders>
              <w:top w:val="single" w:sz="4" w:space="0" w:color="auto"/>
              <w:left w:val="single" w:sz="4" w:space="0" w:color="auto"/>
              <w:bottom w:val="single" w:sz="4" w:space="0" w:color="auto"/>
              <w:right w:val="single" w:sz="4" w:space="0" w:color="auto"/>
            </w:tcBorders>
            <w:hideMark/>
          </w:tcPr>
          <w:p w14:paraId="317BAAEC" w14:textId="77777777" w:rsidR="001363CF" w:rsidRPr="00130358" w:rsidRDefault="001363CF" w:rsidP="00772922">
            <w:pPr>
              <w:pStyle w:val="TAH"/>
              <w:rPr>
                <w:rFonts w:eastAsia="Calibri" w:cs="Arial"/>
                <w:szCs w:val="22"/>
              </w:rPr>
            </w:pPr>
            <w:r w:rsidRPr="00130358">
              <w:rPr>
                <w:rFonts w:eastAsia="Calibri" w:cs="Arial"/>
                <w:szCs w:val="22"/>
              </w:rPr>
              <w:t>Value</w:t>
            </w:r>
          </w:p>
        </w:tc>
        <w:tc>
          <w:tcPr>
            <w:tcW w:w="2962" w:type="dxa"/>
            <w:gridSpan w:val="2"/>
            <w:tcBorders>
              <w:top w:val="single" w:sz="4" w:space="0" w:color="auto"/>
              <w:left w:val="single" w:sz="4" w:space="0" w:color="auto"/>
              <w:bottom w:val="single" w:sz="4" w:space="0" w:color="auto"/>
              <w:right w:val="single" w:sz="4" w:space="0" w:color="auto"/>
            </w:tcBorders>
            <w:hideMark/>
          </w:tcPr>
          <w:p w14:paraId="7058E8B6" w14:textId="77777777" w:rsidR="001363CF" w:rsidRPr="00130358" w:rsidRDefault="001363CF" w:rsidP="00772922">
            <w:pPr>
              <w:pStyle w:val="TAH"/>
              <w:rPr>
                <w:rFonts w:eastAsia="Calibri" w:cs="Arial"/>
                <w:szCs w:val="22"/>
              </w:rPr>
            </w:pPr>
            <w:r w:rsidRPr="00130358">
              <w:rPr>
                <w:rFonts w:eastAsia="Calibri" w:cs="Arial"/>
                <w:szCs w:val="22"/>
              </w:rPr>
              <w:t>Comment</w:t>
            </w:r>
          </w:p>
        </w:tc>
      </w:tr>
      <w:tr w:rsidR="001363CF" w:rsidRPr="00130358" w14:paraId="2A604AAD" w14:textId="77777777" w:rsidTr="00D62538">
        <w:trPr>
          <w:gridAfter w:val="1"/>
          <w:wAfter w:w="103" w:type="dxa"/>
          <w:jc w:val="center"/>
        </w:trPr>
        <w:tc>
          <w:tcPr>
            <w:tcW w:w="1386" w:type="dxa"/>
            <w:tcBorders>
              <w:top w:val="single" w:sz="4" w:space="0" w:color="auto"/>
              <w:left w:val="single" w:sz="4" w:space="0" w:color="auto"/>
              <w:bottom w:val="single" w:sz="4" w:space="0" w:color="auto"/>
              <w:right w:val="single" w:sz="4" w:space="0" w:color="auto"/>
            </w:tcBorders>
            <w:hideMark/>
          </w:tcPr>
          <w:p w14:paraId="63BBF6F7" w14:textId="277C066C" w:rsidR="001363CF" w:rsidRPr="00130358" w:rsidRDefault="001363CF" w:rsidP="00772922">
            <w:pPr>
              <w:pStyle w:val="TAL"/>
              <w:rPr>
                <w:rFonts w:eastAsia="Calibri" w:cs="Arial"/>
                <w:szCs w:val="22"/>
              </w:rPr>
            </w:pPr>
            <w:r w:rsidRPr="00130358">
              <w:rPr>
                <w:rFonts w:eastAsia="Calibri" w:cs="Arial"/>
                <w:szCs w:val="22"/>
              </w:rPr>
              <w:t>Initial</w:t>
            </w:r>
            <w:r w:rsidR="00D62538" w:rsidRPr="00130358">
              <w:rPr>
                <w:rFonts w:eastAsia="Calibri" w:cs="Arial"/>
                <w:szCs w:val="22"/>
              </w:rPr>
              <w:t xml:space="preserve"> </w:t>
            </w:r>
            <w:r w:rsidRPr="00130358">
              <w:rPr>
                <w:rFonts w:eastAsia="Calibri" w:cs="Arial"/>
                <w:szCs w:val="22"/>
              </w:rPr>
              <w:t>condition</w:t>
            </w:r>
          </w:p>
        </w:tc>
        <w:tc>
          <w:tcPr>
            <w:tcW w:w="2712" w:type="dxa"/>
            <w:tcBorders>
              <w:top w:val="single" w:sz="4" w:space="0" w:color="auto"/>
              <w:left w:val="single" w:sz="4" w:space="0" w:color="auto"/>
              <w:bottom w:val="single" w:sz="4" w:space="0" w:color="auto"/>
              <w:right w:val="single" w:sz="4" w:space="0" w:color="auto"/>
            </w:tcBorders>
            <w:hideMark/>
          </w:tcPr>
          <w:p w14:paraId="3CFE55B8" w14:textId="5BB0D91C" w:rsidR="001363CF" w:rsidRPr="00130358" w:rsidRDefault="001363CF" w:rsidP="00772922">
            <w:pPr>
              <w:pStyle w:val="TAL"/>
              <w:rPr>
                <w:rFonts w:eastAsia="Calibri" w:cs="Arial"/>
                <w:szCs w:val="22"/>
              </w:rPr>
            </w:pPr>
            <w:r w:rsidRPr="00130358">
              <w:rPr>
                <w:rFonts w:eastAsia="Calibri" w:cs="Arial"/>
                <w:szCs w:val="22"/>
              </w:rPr>
              <w:t>Active</w:t>
            </w:r>
            <w:r w:rsidR="00D62538" w:rsidRPr="00130358">
              <w:rPr>
                <w:rFonts w:eastAsia="Calibri" w:cs="Arial"/>
                <w:szCs w:val="22"/>
              </w:rPr>
              <w:t xml:space="preserve"> </w:t>
            </w:r>
            <w:r w:rsidRPr="00130358">
              <w:rPr>
                <w:rFonts w:eastAsia="Calibri" w:cs="Arial"/>
                <w:szCs w:val="22"/>
              </w:rPr>
              <w:t>synchronization</w:t>
            </w:r>
            <w:r w:rsidR="00D62538" w:rsidRPr="00130358">
              <w:rPr>
                <w:rFonts w:eastAsia="Calibri" w:cs="Arial"/>
                <w:szCs w:val="22"/>
              </w:rPr>
              <w:t xml:space="preserve"> </w:t>
            </w:r>
            <w:r w:rsidRPr="00130358">
              <w:rPr>
                <w:rFonts w:eastAsia="Calibri" w:cs="Arial"/>
                <w:szCs w:val="22"/>
              </w:rPr>
              <w:t>source</w:t>
            </w:r>
          </w:p>
        </w:tc>
        <w:tc>
          <w:tcPr>
            <w:tcW w:w="701" w:type="dxa"/>
            <w:tcBorders>
              <w:top w:val="single" w:sz="4" w:space="0" w:color="auto"/>
              <w:left w:val="single" w:sz="4" w:space="0" w:color="auto"/>
              <w:bottom w:val="single" w:sz="4" w:space="0" w:color="auto"/>
              <w:right w:val="single" w:sz="4" w:space="0" w:color="auto"/>
            </w:tcBorders>
          </w:tcPr>
          <w:p w14:paraId="042B5495"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0D58785A" w14:textId="35E4344A" w:rsidR="001363CF" w:rsidRPr="00130358" w:rsidRDefault="001363CF" w:rsidP="00772922">
            <w:pPr>
              <w:pStyle w:val="TAC"/>
              <w:rPr>
                <w:rFonts w:eastAsia="Calibri" w:cs="Arial"/>
              </w:rPr>
            </w:pPr>
            <w:r w:rsidRPr="00130358">
              <w:rPr>
                <w:rFonts w:eastAsia="Calibri" w:cs="Arial"/>
              </w:rPr>
              <w:t>Sync</w:t>
            </w:r>
            <w:r w:rsidR="00D62538" w:rsidRPr="00130358">
              <w:rPr>
                <w:rFonts w:eastAsia="Calibri" w:cs="Arial"/>
              </w:rPr>
              <w:t xml:space="preserve"> </w:t>
            </w:r>
            <w:r w:rsidRPr="00130358">
              <w:rPr>
                <w:rFonts w:eastAsia="Calibri" w:cs="Arial"/>
              </w:rPr>
              <w:t>Ref</w:t>
            </w:r>
            <w:r w:rsidR="00D62538" w:rsidRPr="00130358">
              <w:rPr>
                <w:rFonts w:eastAsia="Calibri" w:cs="Arial"/>
              </w:rPr>
              <w:t xml:space="preserve"> </w:t>
            </w:r>
            <w:r w:rsidRPr="00130358">
              <w:rPr>
                <w:rFonts w:eastAsia="Calibri" w:cs="Arial"/>
              </w:rPr>
              <w:t>UE</w:t>
            </w:r>
            <w:r w:rsidR="00D62538" w:rsidRPr="00130358">
              <w:rPr>
                <w:rFonts w:eastAsia="Calibri" w:cs="Arial"/>
              </w:rPr>
              <w:t xml:space="preserve"> </w:t>
            </w:r>
            <w:r w:rsidRPr="00130358">
              <w:rPr>
                <w:rFonts w:eastAsia="Calibri" w:cs="Arial"/>
              </w:rPr>
              <w:t>1</w:t>
            </w:r>
          </w:p>
        </w:tc>
        <w:tc>
          <w:tcPr>
            <w:tcW w:w="2859" w:type="dxa"/>
            <w:tcBorders>
              <w:top w:val="single" w:sz="4" w:space="0" w:color="auto"/>
              <w:left w:val="single" w:sz="4" w:space="0" w:color="auto"/>
              <w:bottom w:val="single" w:sz="4" w:space="0" w:color="auto"/>
              <w:right w:val="single" w:sz="4" w:space="0" w:color="auto"/>
            </w:tcBorders>
          </w:tcPr>
          <w:p w14:paraId="160DCC38" w14:textId="77777777" w:rsidR="001363CF" w:rsidRPr="00130358" w:rsidRDefault="001363CF" w:rsidP="00772922">
            <w:pPr>
              <w:pStyle w:val="TAC"/>
              <w:rPr>
                <w:rFonts w:eastAsia="Calibri" w:cs="Arial"/>
              </w:rPr>
            </w:pPr>
          </w:p>
        </w:tc>
      </w:tr>
      <w:tr w:rsidR="001363CF" w:rsidRPr="00130358" w14:paraId="6125A6DC" w14:textId="77777777" w:rsidTr="00D62538">
        <w:trPr>
          <w:gridAfter w:val="1"/>
          <w:wAfter w:w="103" w:type="dxa"/>
          <w:jc w:val="center"/>
        </w:trPr>
        <w:tc>
          <w:tcPr>
            <w:tcW w:w="1386" w:type="dxa"/>
            <w:tcBorders>
              <w:top w:val="single" w:sz="4" w:space="0" w:color="auto"/>
              <w:left w:val="single" w:sz="4" w:space="0" w:color="auto"/>
              <w:bottom w:val="single" w:sz="4" w:space="0" w:color="auto"/>
              <w:right w:val="single" w:sz="4" w:space="0" w:color="auto"/>
            </w:tcBorders>
            <w:hideMark/>
          </w:tcPr>
          <w:p w14:paraId="4B1D8984" w14:textId="12CFDFA3" w:rsidR="001363CF" w:rsidRPr="00130358" w:rsidRDefault="001363CF" w:rsidP="00772922">
            <w:pPr>
              <w:pStyle w:val="TAL"/>
              <w:rPr>
                <w:rFonts w:eastAsia="Calibri" w:cs="Arial"/>
                <w:szCs w:val="22"/>
              </w:rPr>
            </w:pPr>
            <w:r w:rsidRPr="00130358">
              <w:rPr>
                <w:rFonts w:eastAsia="Calibri" w:cs="Arial"/>
                <w:szCs w:val="22"/>
              </w:rPr>
              <w:t>Final</w:t>
            </w:r>
            <w:r w:rsidR="00D62538" w:rsidRPr="00130358">
              <w:rPr>
                <w:rFonts w:eastAsia="Calibri" w:cs="Arial"/>
                <w:szCs w:val="22"/>
              </w:rPr>
              <w:t xml:space="preserve"> </w:t>
            </w:r>
            <w:r w:rsidRPr="00130358">
              <w:rPr>
                <w:rFonts w:eastAsia="Calibri" w:cs="Arial"/>
                <w:szCs w:val="22"/>
              </w:rPr>
              <w:t>condition</w:t>
            </w:r>
          </w:p>
        </w:tc>
        <w:tc>
          <w:tcPr>
            <w:tcW w:w="2712" w:type="dxa"/>
            <w:tcBorders>
              <w:top w:val="single" w:sz="4" w:space="0" w:color="auto"/>
              <w:left w:val="single" w:sz="4" w:space="0" w:color="auto"/>
              <w:bottom w:val="single" w:sz="4" w:space="0" w:color="auto"/>
              <w:right w:val="single" w:sz="4" w:space="0" w:color="auto"/>
            </w:tcBorders>
            <w:hideMark/>
          </w:tcPr>
          <w:p w14:paraId="47316F69" w14:textId="30FC388C" w:rsidR="001363CF" w:rsidRPr="00130358" w:rsidRDefault="001363CF" w:rsidP="00772922">
            <w:pPr>
              <w:pStyle w:val="TAL"/>
              <w:rPr>
                <w:rFonts w:eastAsia="Calibri" w:cs="Arial"/>
                <w:szCs w:val="22"/>
              </w:rPr>
            </w:pPr>
            <w:r w:rsidRPr="00130358">
              <w:rPr>
                <w:rFonts w:eastAsia="Calibri" w:cs="Arial"/>
                <w:szCs w:val="22"/>
              </w:rPr>
              <w:t>Active</w:t>
            </w:r>
            <w:r w:rsidR="00D62538" w:rsidRPr="00130358">
              <w:rPr>
                <w:rFonts w:eastAsia="Calibri" w:cs="Arial"/>
                <w:szCs w:val="22"/>
              </w:rPr>
              <w:t xml:space="preserve"> </w:t>
            </w:r>
            <w:r w:rsidRPr="00130358">
              <w:rPr>
                <w:rFonts w:eastAsia="Calibri" w:cs="Arial"/>
                <w:szCs w:val="22"/>
              </w:rPr>
              <w:t>synchronization</w:t>
            </w:r>
            <w:r w:rsidR="00D62538" w:rsidRPr="00130358">
              <w:rPr>
                <w:rFonts w:eastAsia="Calibri" w:cs="Arial"/>
                <w:szCs w:val="22"/>
              </w:rPr>
              <w:t xml:space="preserve"> </w:t>
            </w:r>
            <w:r w:rsidRPr="00130358">
              <w:rPr>
                <w:rFonts w:eastAsia="Calibri" w:cs="Arial"/>
                <w:szCs w:val="22"/>
              </w:rPr>
              <w:t>source</w:t>
            </w:r>
          </w:p>
        </w:tc>
        <w:tc>
          <w:tcPr>
            <w:tcW w:w="701" w:type="dxa"/>
            <w:tcBorders>
              <w:top w:val="single" w:sz="4" w:space="0" w:color="auto"/>
              <w:left w:val="single" w:sz="4" w:space="0" w:color="auto"/>
              <w:bottom w:val="single" w:sz="4" w:space="0" w:color="auto"/>
              <w:right w:val="single" w:sz="4" w:space="0" w:color="auto"/>
            </w:tcBorders>
          </w:tcPr>
          <w:p w14:paraId="4E8BDC8B"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6698B2AF" w14:textId="77777777" w:rsidR="001363CF" w:rsidRPr="00130358" w:rsidRDefault="001363CF" w:rsidP="00772922">
            <w:pPr>
              <w:pStyle w:val="TAC"/>
              <w:rPr>
                <w:rFonts w:eastAsia="Calibri" w:cs="Arial"/>
              </w:rPr>
            </w:pPr>
            <w:r w:rsidRPr="00130358">
              <w:rPr>
                <w:rFonts w:eastAsia="Calibri" w:cs="Arial"/>
              </w:rPr>
              <w:t>Cell1</w:t>
            </w:r>
          </w:p>
        </w:tc>
        <w:tc>
          <w:tcPr>
            <w:tcW w:w="2859" w:type="dxa"/>
            <w:tcBorders>
              <w:top w:val="single" w:sz="4" w:space="0" w:color="auto"/>
              <w:left w:val="single" w:sz="4" w:space="0" w:color="auto"/>
              <w:bottom w:val="single" w:sz="4" w:space="0" w:color="auto"/>
              <w:right w:val="single" w:sz="4" w:space="0" w:color="auto"/>
            </w:tcBorders>
          </w:tcPr>
          <w:p w14:paraId="0B0BDCE3" w14:textId="77777777" w:rsidR="001363CF" w:rsidRPr="00130358" w:rsidRDefault="001363CF" w:rsidP="00772922">
            <w:pPr>
              <w:pStyle w:val="TAC"/>
              <w:rPr>
                <w:rFonts w:eastAsia="Calibri" w:cs="Arial"/>
              </w:rPr>
            </w:pPr>
          </w:p>
        </w:tc>
      </w:tr>
      <w:tr w:rsidR="001363CF" w:rsidRPr="00130358" w14:paraId="17FBE879"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7C7F412D" w14:textId="7D4C7034" w:rsidR="001363CF" w:rsidRPr="00130358" w:rsidRDefault="001363CF" w:rsidP="00772922">
            <w:pPr>
              <w:pStyle w:val="TAL"/>
              <w:rPr>
                <w:rFonts w:eastAsia="Calibri" w:cs="Arial"/>
                <w:szCs w:val="22"/>
              </w:rPr>
            </w:pPr>
            <w:r w:rsidRPr="00130358">
              <w:rPr>
                <w:rFonts w:cs="v4.2.0"/>
              </w:rPr>
              <w:t>E-UTRA</w:t>
            </w:r>
            <w:r w:rsidR="00D62538" w:rsidRPr="00130358">
              <w:rPr>
                <w:rFonts w:cs="v4.2.0"/>
              </w:rPr>
              <w:t xml:space="preserve"> </w:t>
            </w:r>
            <w:r w:rsidRPr="00130358">
              <w:rPr>
                <w:rFonts w:cs="v4.2.0"/>
              </w:rPr>
              <w:t>RF</w:t>
            </w:r>
            <w:r w:rsidR="00D62538" w:rsidRPr="00130358">
              <w:rPr>
                <w:rFonts w:cs="v4.2.0"/>
              </w:rPr>
              <w:t xml:space="preserve"> </w:t>
            </w:r>
            <w:r w:rsidRPr="00130358">
              <w:rPr>
                <w:rFonts w:cs="v4.2.0"/>
              </w:rPr>
              <w:t>Channel</w:t>
            </w:r>
            <w:r w:rsidR="00D62538" w:rsidRPr="00130358">
              <w:rPr>
                <w:rFonts w:cs="v4.2.0"/>
              </w:rPr>
              <w:t xml:space="preserve"> </w:t>
            </w:r>
            <w:r w:rsidRPr="00130358">
              <w:rPr>
                <w:rFonts w:cs="v4.2.0"/>
              </w:rPr>
              <w:t>Number</w:t>
            </w:r>
          </w:p>
        </w:tc>
        <w:tc>
          <w:tcPr>
            <w:tcW w:w="701" w:type="dxa"/>
            <w:tcBorders>
              <w:top w:val="single" w:sz="4" w:space="0" w:color="auto"/>
              <w:left w:val="single" w:sz="4" w:space="0" w:color="auto"/>
              <w:bottom w:val="single" w:sz="4" w:space="0" w:color="auto"/>
              <w:right w:val="single" w:sz="4" w:space="0" w:color="auto"/>
            </w:tcBorders>
          </w:tcPr>
          <w:p w14:paraId="38F453D5"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1040EF38" w14:textId="77777777" w:rsidR="001363CF" w:rsidRPr="00130358" w:rsidRDefault="001363CF" w:rsidP="00772922">
            <w:pPr>
              <w:pStyle w:val="TAC"/>
              <w:rPr>
                <w:rFonts w:eastAsia="Calibri" w:cs="Arial"/>
              </w:rPr>
            </w:pPr>
            <w:r w:rsidRPr="00130358">
              <w:rPr>
                <w:rFonts w:eastAsia="Calibri" w:cs="Arial"/>
              </w:rPr>
              <w:t>1</w:t>
            </w:r>
          </w:p>
        </w:tc>
        <w:tc>
          <w:tcPr>
            <w:tcW w:w="2859" w:type="dxa"/>
            <w:tcBorders>
              <w:top w:val="single" w:sz="4" w:space="0" w:color="auto"/>
              <w:left w:val="single" w:sz="4" w:space="0" w:color="auto"/>
              <w:bottom w:val="single" w:sz="4" w:space="0" w:color="auto"/>
              <w:right w:val="single" w:sz="4" w:space="0" w:color="auto"/>
            </w:tcBorders>
          </w:tcPr>
          <w:p w14:paraId="2625ECD8" w14:textId="77777777" w:rsidR="001363CF" w:rsidRPr="00130358" w:rsidRDefault="001363CF" w:rsidP="00772922">
            <w:pPr>
              <w:pStyle w:val="TAC"/>
              <w:rPr>
                <w:rFonts w:eastAsia="Calibri" w:cs="Arial"/>
              </w:rPr>
            </w:pPr>
          </w:p>
        </w:tc>
      </w:tr>
      <w:tr w:rsidR="001363CF" w:rsidRPr="00130358" w14:paraId="06A19AAB"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361220CE" w14:textId="4F7CE3A4" w:rsidR="001363CF" w:rsidRPr="00130358" w:rsidRDefault="001363CF" w:rsidP="00772922">
            <w:pPr>
              <w:pStyle w:val="TAL"/>
              <w:rPr>
                <w:rFonts w:eastAsia="Calibri" w:cs="Arial"/>
                <w:szCs w:val="22"/>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w:t>
            </w:r>
            <w:proofErr w:type="spellStart"/>
            <w:r w:rsidRPr="00130358">
              <w:rPr>
                <w:rFonts w:cs="Arial"/>
              </w:rPr>
              <w:t>BW</w:t>
            </w:r>
            <w:r w:rsidRPr="00130358">
              <w:rPr>
                <w:rFonts w:cs="Arial"/>
                <w:vertAlign w:val="subscript"/>
              </w:rPr>
              <w:t>channel</w:t>
            </w:r>
            <w:proofErr w:type="spellEnd"/>
            <w:r w:rsidRPr="00130358">
              <w:rPr>
                <w:rFonts w:cs="Arial"/>
              </w:rPr>
              <w:t>)</w:t>
            </w:r>
          </w:p>
        </w:tc>
        <w:tc>
          <w:tcPr>
            <w:tcW w:w="701" w:type="dxa"/>
            <w:tcBorders>
              <w:top w:val="single" w:sz="4" w:space="0" w:color="auto"/>
              <w:left w:val="single" w:sz="4" w:space="0" w:color="auto"/>
              <w:bottom w:val="single" w:sz="4" w:space="0" w:color="auto"/>
              <w:right w:val="single" w:sz="4" w:space="0" w:color="auto"/>
            </w:tcBorders>
            <w:hideMark/>
          </w:tcPr>
          <w:p w14:paraId="7081572C" w14:textId="77777777" w:rsidR="001363CF" w:rsidRPr="00130358" w:rsidRDefault="001363CF" w:rsidP="00772922">
            <w:pPr>
              <w:pStyle w:val="TAC"/>
              <w:rPr>
                <w:rFonts w:eastAsia="Calibri" w:cs="Arial"/>
              </w:rPr>
            </w:pPr>
            <w:r w:rsidRPr="00130358">
              <w:rPr>
                <w:rFonts w:eastAsia="Calibri" w:cs="Arial"/>
              </w:rPr>
              <w:t>MHz</w:t>
            </w:r>
          </w:p>
        </w:tc>
        <w:tc>
          <w:tcPr>
            <w:tcW w:w="1810" w:type="dxa"/>
            <w:tcBorders>
              <w:top w:val="single" w:sz="4" w:space="0" w:color="auto"/>
              <w:left w:val="single" w:sz="4" w:space="0" w:color="auto"/>
              <w:bottom w:val="single" w:sz="4" w:space="0" w:color="auto"/>
              <w:right w:val="single" w:sz="4" w:space="0" w:color="auto"/>
            </w:tcBorders>
            <w:hideMark/>
          </w:tcPr>
          <w:p w14:paraId="2CFA391C" w14:textId="21DB95E6" w:rsidR="001363CF" w:rsidRPr="00130358" w:rsidRDefault="001363CF" w:rsidP="00772922">
            <w:pPr>
              <w:pStyle w:val="TAC"/>
              <w:rPr>
                <w:rFonts w:eastAsia="Calibri" w:cs="Arial"/>
              </w:rPr>
            </w:pPr>
            <w:r w:rsidRPr="00130358">
              <w:rPr>
                <w:rFonts w:cs="Arial"/>
              </w:rPr>
              <w:t>5</w:t>
            </w:r>
            <w:r w:rsidR="00D62538" w:rsidRPr="00130358">
              <w:rPr>
                <w:rFonts w:cs="Arial"/>
              </w:rPr>
              <w:t xml:space="preserve"> </w:t>
            </w:r>
            <w:r w:rsidRPr="00130358">
              <w:rPr>
                <w:rFonts w:cs="Arial"/>
              </w:rPr>
              <w:t>or</w:t>
            </w:r>
            <w:r w:rsidR="00D62538" w:rsidRPr="00130358">
              <w:rPr>
                <w:rFonts w:cs="Arial"/>
              </w:rPr>
              <w:t xml:space="preserve"> </w:t>
            </w:r>
            <w:r w:rsidRPr="00130358">
              <w:rPr>
                <w:rFonts w:cs="Arial"/>
              </w:rPr>
              <w:t>10</w:t>
            </w:r>
          </w:p>
        </w:tc>
        <w:tc>
          <w:tcPr>
            <w:tcW w:w="2859" w:type="dxa"/>
            <w:tcBorders>
              <w:top w:val="single" w:sz="4" w:space="0" w:color="auto"/>
              <w:left w:val="single" w:sz="4" w:space="0" w:color="auto"/>
              <w:bottom w:val="single" w:sz="4" w:space="0" w:color="auto"/>
              <w:right w:val="single" w:sz="4" w:space="0" w:color="auto"/>
            </w:tcBorders>
            <w:hideMark/>
          </w:tcPr>
          <w:p w14:paraId="166DA00C" w14:textId="681CF0DA" w:rsidR="001363CF" w:rsidRPr="00130358" w:rsidRDefault="001363CF" w:rsidP="00772922">
            <w:pPr>
              <w:pStyle w:val="TAC"/>
              <w:rPr>
                <w:rFonts w:eastAsia="Calibri" w:cs="Arial"/>
              </w:rPr>
            </w:pPr>
            <w:r w:rsidRPr="00130358">
              <w:rPr>
                <w:rFonts w:eastAsia="Calibri" w:cs="Arial"/>
              </w:rPr>
              <w:t>According</w:t>
            </w:r>
            <w:r w:rsidR="00D62538" w:rsidRPr="00130358">
              <w:rPr>
                <w:rFonts w:eastAsia="Calibri" w:cs="Arial"/>
              </w:rPr>
              <w:t xml:space="preserve"> </w:t>
            </w:r>
            <w:r w:rsidRPr="00130358">
              <w:rPr>
                <w:rFonts w:eastAsia="Calibri" w:cs="Arial"/>
              </w:rPr>
              <w:t>to</w:t>
            </w:r>
            <w:r w:rsidR="00D62538" w:rsidRPr="00130358">
              <w:rPr>
                <w:rFonts w:eastAsia="Calibri" w:cs="Arial"/>
              </w:rPr>
              <w:t xml:space="preserve"> </w:t>
            </w:r>
            <w:r w:rsidRPr="00130358">
              <w:rPr>
                <w:rFonts w:eastAsia="Calibri" w:cs="Arial"/>
              </w:rPr>
              <w:t>principle</w:t>
            </w:r>
            <w:r w:rsidR="00D62538" w:rsidRPr="00130358">
              <w:rPr>
                <w:rFonts w:eastAsia="Calibri" w:cs="Arial"/>
              </w:rPr>
              <w:t xml:space="preserve"> </w:t>
            </w:r>
            <w:r w:rsidRPr="00130358">
              <w:rPr>
                <w:rFonts w:eastAsia="Calibri" w:cs="Arial"/>
              </w:rPr>
              <w:t>defined</w:t>
            </w:r>
            <w:r w:rsidR="00D62538" w:rsidRPr="00130358">
              <w:rPr>
                <w:rFonts w:eastAsia="Calibri" w:cs="Arial"/>
              </w:rPr>
              <w:t xml:space="preserve"> </w:t>
            </w:r>
            <w:r w:rsidRPr="00130358">
              <w:rPr>
                <w:rFonts w:eastAsia="Calibri" w:cs="Arial"/>
              </w:rPr>
              <w:t>in</w:t>
            </w:r>
            <w:r w:rsidR="00D62538" w:rsidRPr="00130358">
              <w:rPr>
                <w:rFonts w:eastAsia="Calibri" w:cs="Arial"/>
              </w:rPr>
              <w:t xml:space="preserve"> </w:t>
            </w:r>
            <w:r w:rsidRPr="00130358">
              <w:rPr>
                <w:rFonts w:eastAsia="Calibri" w:cs="Arial"/>
              </w:rPr>
              <w:t>clause</w:t>
            </w:r>
            <w:r w:rsidR="00D62538" w:rsidRPr="00130358">
              <w:rPr>
                <w:rFonts w:eastAsia="Calibri" w:cs="Arial"/>
              </w:rPr>
              <w:t xml:space="preserve"> </w:t>
            </w:r>
            <w:r w:rsidRPr="00130358">
              <w:rPr>
                <w:rFonts w:eastAsia="Calibri" w:cs="Arial"/>
              </w:rPr>
              <w:t>A.3.12.3</w:t>
            </w:r>
          </w:p>
        </w:tc>
      </w:tr>
      <w:tr w:rsidR="001363CF" w:rsidRPr="00130358" w14:paraId="29FB49BA"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00B74F57" w14:textId="6D8D8EC5" w:rsidR="001363CF" w:rsidRPr="00130358" w:rsidRDefault="001363CF" w:rsidP="00772922">
            <w:pPr>
              <w:pStyle w:val="TAL"/>
              <w:rPr>
                <w:rFonts w:eastAsia="Calibri" w:cs="Arial"/>
                <w:szCs w:val="22"/>
              </w:rPr>
            </w:pPr>
            <w:r w:rsidRPr="00130358">
              <w:rPr>
                <w:rFonts w:cs="Arial"/>
              </w:rPr>
              <w:t>Active</w:t>
            </w:r>
            <w:r w:rsidR="00D62538" w:rsidRPr="00130358">
              <w:rPr>
                <w:rFonts w:cs="Arial"/>
              </w:rPr>
              <w:t xml:space="preserve"> </w:t>
            </w:r>
            <w:r w:rsidRPr="00130358">
              <w:rPr>
                <w:rFonts w:cs="Arial"/>
              </w:rPr>
              <w:t>cell</w:t>
            </w:r>
          </w:p>
        </w:tc>
        <w:tc>
          <w:tcPr>
            <w:tcW w:w="701" w:type="dxa"/>
            <w:tcBorders>
              <w:top w:val="single" w:sz="4" w:space="0" w:color="auto"/>
              <w:left w:val="single" w:sz="4" w:space="0" w:color="auto"/>
              <w:bottom w:val="single" w:sz="4" w:space="0" w:color="auto"/>
              <w:right w:val="single" w:sz="4" w:space="0" w:color="auto"/>
            </w:tcBorders>
          </w:tcPr>
          <w:p w14:paraId="136B7F72"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1E04ECCB" w14:textId="77777777" w:rsidR="001363CF" w:rsidRPr="00130358" w:rsidRDefault="001363CF" w:rsidP="00772922">
            <w:pPr>
              <w:pStyle w:val="TAC"/>
              <w:rPr>
                <w:rFonts w:eastAsia="Calibri" w:cs="Arial"/>
              </w:rPr>
            </w:pPr>
            <w:r w:rsidRPr="00130358">
              <w:rPr>
                <w:rFonts w:cs="Arial"/>
              </w:rPr>
              <w:t>Cell1</w:t>
            </w:r>
          </w:p>
        </w:tc>
        <w:tc>
          <w:tcPr>
            <w:tcW w:w="2859" w:type="dxa"/>
            <w:tcBorders>
              <w:top w:val="single" w:sz="4" w:space="0" w:color="auto"/>
              <w:left w:val="single" w:sz="4" w:space="0" w:color="auto"/>
              <w:bottom w:val="single" w:sz="4" w:space="0" w:color="auto"/>
              <w:right w:val="single" w:sz="4" w:space="0" w:color="auto"/>
            </w:tcBorders>
          </w:tcPr>
          <w:p w14:paraId="3DFCE573" w14:textId="77777777" w:rsidR="001363CF" w:rsidRPr="00130358" w:rsidRDefault="001363CF" w:rsidP="00772922">
            <w:pPr>
              <w:pStyle w:val="TAC"/>
              <w:rPr>
                <w:rFonts w:eastAsia="Calibri" w:cs="Arial"/>
              </w:rPr>
            </w:pPr>
          </w:p>
        </w:tc>
      </w:tr>
      <w:tr w:rsidR="001363CF" w:rsidRPr="00130358" w14:paraId="2020A195"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284837BE" w14:textId="28A29CDE" w:rsidR="001363CF" w:rsidRPr="00130358" w:rsidRDefault="001363CF" w:rsidP="00772922">
            <w:pPr>
              <w:pStyle w:val="TAL"/>
              <w:rPr>
                <w:rFonts w:eastAsia="Calibri" w:cs="Arial"/>
                <w:szCs w:val="22"/>
              </w:rPr>
            </w:pPr>
            <w:r w:rsidRPr="00130358">
              <w:rPr>
                <w:rFonts w:cs="Arial"/>
              </w:rPr>
              <w:t>Active</w:t>
            </w:r>
            <w:r w:rsidR="00D62538" w:rsidRPr="00130358">
              <w:rPr>
                <w:rFonts w:cs="Arial"/>
              </w:rPr>
              <w:t xml:space="preserve"> </w:t>
            </w:r>
            <w:proofErr w:type="spellStart"/>
            <w:r w:rsidRPr="00130358">
              <w:rPr>
                <w:rFonts w:cs="Arial"/>
              </w:rPr>
              <w:t>SyncRef</w:t>
            </w:r>
            <w:proofErr w:type="spellEnd"/>
            <w:r w:rsidR="00D62538" w:rsidRPr="00130358">
              <w:rPr>
                <w:rFonts w:cs="Arial"/>
              </w:rPr>
              <w:t xml:space="preserve"> </w:t>
            </w:r>
            <w:r w:rsidRPr="00130358">
              <w:rPr>
                <w:rFonts w:cs="Arial"/>
              </w:rPr>
              <w:t>UEs</w:t>
            </w:r>
          </w:p>
        </w:tc>
        <w:tc>
          <w:tcPr>
            <w:tcW w:w="701" w:type="dxa"/>
            <w:tcBorders>
              <w:top w:val="single" w:sz="4" w:space="0" w:color="auto"/>
              <w:left w:val="single" w:sz="4" w:space="0" w:color="auto"/>
              <w:bottom w:val="single" w:sz="4" w:space="0" w:color="auto"/>
              <w:right w:val="single" w:sz="4" w:space="0" w:color="auto"/>
            </w:tcBorders>
          </w:tcPr>
          <w:p w14:paraId="758F3F53"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137D420D" w14:textId="5C6D6AC0" w:rsidR="001363CF" w:rsidRPr="00130358" w:rsidRDefault="001363CF" w:rsidP="00772922">
            <w:pPr>
              <w:pStyle w:val="TAC"/>
              <w:rPr>
                <w:rFonts w:cs="Arial"/>
              </w:rPr>
            </w:pPr>
            <w:proofErr w:type="spellStart"/>
            <w:r w:rsidRPr="00130358">
              <w:rPr>
                <w:rFonts w:cs="Arial"/>
              </w:rPr>
              <w:t>SyncRef</w:t>
            </w:r>
            <w:proofErr w:type="spellEnd"/>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859" w:type="dxa"/>
            <w:tcBorders>
              <w:top w:val="single" w:sz="4" w:space="0" w:color="auto"/>
              <w:left w:val="single" w:sz="4" w:space="0" w:color="auto"/>
              <w:bottom w:val="single" w:sz="4" w:space="0" w:color="auto"/>
              <w:right w:val="single" w:sz="4" w:space="0" w:color="auto"/>
            </w:tcBorders>
            <w:hideMark/>
          </w:tcPr>
          <w:p w14:paraId="475B999B" w14:textId="6CECF78E" w:rsidR="001363CF" w:rsidRPr="00130358" w:rsidRDefault="001363CF" w:rsidP="00772922">
            <w:pPr>
              <w:pStyle w:val="TAC"/>
              <w:rPr>
                <w:rFonts w:eastAsia="Calibri" w:cs="Arial"/>
              </w:rPr>
            </w:pPr>
            <w:r w:rsidRPr="00130358">
              <w:rPr>
                <w:rFonts w:eastAsia="Calibri" w:cs="Arial"/>
              </w:rPr>
              <w:t>Transmitting</w:t>
            </w:r>
            <w:r w:rsidR="00D62538" w:rsidRPr="00130358">
              <w:rPr>
                <w:rFonts w:eastAsia="Calibri" w:cs="Arial"/>
              </w:rPr>
              <w:t xml:space="preserve"> </w:t>
            </w:r>
            <w:r w:rsidRPr="00130358">
              <w:rPr>
                <w:rFonts w:eastAsia="Calibri" w:cs="Arial"/>
              </w:rPr>
              <w:t>SLSS+MIB-SL</w:t>
            </w:r>
            <w:r w:rsidR="00D62538" w:rsidRPr="00130358">
              <w:rPr>
                <w:rFonts w:eastAsia="Calibri" w:cs="Arial"/>
              </w:rPr>
              <w:t xml:space="preserve"> </w:t>
            </w:r>
            <w:r w:rsidRPr="00130358">
              <w:rPr>
                <w:rFonts w:eastAsia="Calibri" w:cs="Arial"/>
              </w:rPr>
              <w:t>on</w:t>
            </w:r>
            <w:r w:rsidR="00D62538" w:rsidRPr="00130358">
              <w:rPr>
                <w:rFonts w:eastAsia="Calibri" w:cs="Arial"/>
              </w:rPr>
              <w:t xml:space="preserve"> </w:t>
            </w:r>
            <w:r w:rsidRPr="00130358">
              <w:rPr>
                <w:rFonts w:eastAsia="Calibri" w:cs="Arial"/>
              </w:rPr>
              <w:t>uplink</w:t>
            </w:r>
            <w:r w:rsidR="00D62538" w:rsidRPr="00130358">
              <w:rPr>
                <w:rFonts w:eastAsia="Calibri" w:cs="Arial"/>
              </w:rPr>
              <w:t xml:space="preserve"> </w:t>
            </w:r>
            <w:r w:rsidRPr="00130358">
              <w:rPr>
                <w:rFonts w:eastAsia="Calibri" w:cs="Arial"/>
              </w:rPr>
              <w:t>of</w:t>
            </w:r>
            <w:r w:rsidR="00D62538" w:rsidRPr="00130358">
              <w:rPr>
                <w:rFonts w:eastAsia="Calibri" w:cs="Arial"/>
              </w:rPr>
              <w:t xml:space="preserve"> </w:t>
            </w:r>
            <w:r w:rsidRPr="00130358">
              <w:rPr>
                <w:rFonts w:eastAsia="Calibri" w:cs="Arial"/>
              </w:rPr>
              <w:t>RF</w:t>
            </w:r>
            <w:r w:rsidR="00D62538" w:rsidRPr="00130358">
              <w:rPr>
                <w:rFonts w:eastAsia="Calibri" w:cs="Arial"/>
              </w:rPr>
              <w:t xml:space="preserve"> </w:t>
            </w:r>
            <w:r w:rsidRPr="00130358">
              <w:rPr>
                <w:rFonts w:eastAsia="Calibri" w:cs="Arial"/>
              </w:rPr>
              <w:t>channel</w:t>
            </w:r>
            <w:r w:rsidR="00D62538" w:rsidRPr="00130358">
              <w:rPr>
                <w:rFonts w:eastAsia="Calibri" w:cs="Arial"/>
              </w:rPr>
              <w:t xml:space="preserve"> </w:t>
            </w:r>
            <w:r w:rsidRPr="00130358">
              <w:rPr>
                <w:rFonts w:eastAsia="Calibri" w:cs="Arial"/>
              </w:rPr>
              <w:t>number</w:t>
            </w:r>
            <w:r w:rsidR="00D62538" w:rsidRPr="00130358">
              <w:rPr>
                <w:rFonts w:eastAsia="Calibri" w:cs="Arial"/>
              </w:rPr>
              <w:t xml:space="preserve"> </w:t>
            </w:r>
            <w:r w:rsidRPr="00130358">
              <w:rPr>
                <w:rFonts w:eastAsia="Calibri" w:cs="Arial"/>
              </w:rPr>
              <w:t>1</w:t>
            </w:r>
          </w:p>
        </w:tc>
      </w:tr>
      <w:tr w:rsidR="001363CF" w:rsidRPr="00130358" w14:paraId="72009D5B"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1EE3958A" w14:textId="7046C550" w:rsidR="001363CF" w:rsidRPr="00130358" w:rsidRDefault="001363CF" w:rsidP="00772922">
            <w:pPr>
              <w:pStyle w:val="TAL"/>
              <w:rPr>
                <w:rFonts w:eastAsia="Calibri" w:cs="Arial"/>
                <w:szCs w:val="22"/>
              </w:rPr>
            </w:pPr>
            <w:proofErr w:type="spellStart"/>
            <w:r w:rsidRPr="00130358">
              <w:rPr>
                <w:rFonts w:cs="Arial"/>
              </w:rPr>
              <w:t>ProSe</w:t>
            </w:r>
            <w:proofErr w:type="spellEnd"/>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proofErr w:type="spellStart"/>
            <w:r w:rsidRPr="00130358">
              <w:rPr>
                <w:rFonts w:cs="Arial"/>
              </w:rPr>
              <w:t>preconfiguration</w:t>
            </w:r>
            <w:proofErr w:type="spellEnd"/>
          </w:p>
        </w:tc>
        <w:tc>
          <w:tcPr>
            <w:tcW w:w="701" w:type="dxa"/>
            <w:tcBorders>
              <w:top w:val="single" w:sz="4" w:space="0" w:color="auto"/>
              <w:left w:val="single" w:sz="4" w:space="0" w:color="auto"/>
              <w:bottom w:val="single" w:sz="4" w:space="0" w:color="auto"/>
              <w:right w:val="single" w:sz="4" w:space="0" w:color="auto"/>
            </w:tcBorders>
          </w:tcPr>
          <w:p w14:paraId="1BECA2C1" w14:textId="77777777" w:rsidR="001363CF" w:rsidRPr="00130358" w:rsidRDefault="001363CF" w:rsidP="00772922">
            <w:pPr>
              <w:pStyle w:val="TAC"/>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602C94DC" w14:textId="5AC75502" w:rsidR="001363CF" w:rsidRPr="00130358" w:rsidRDefault="001363CF" w:rsidP="00772922">
            <w:pPr>
              <w:pStyle w:val="TAC"/>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A.3.12.5-2</w:t>
            </w:r>
          </w:p>
          <w:p w14:paraId="2957B874" w14:textId="3DA7D929" w:rsidR="001363CF" w:rsidRPr="00130358" w:rsidRDefault="001363CF" w:rsidP="00772922">
            <w:pPr>
              <w:pStyle w:val="TAC"/>
              <w:rPr>
                <w:rFonts w:eastAsia="Calibri" w:cs="Arial"/>
              </w:rPr>
            </w:pPr>
            <w:r w:rsidRPr="00130358">
              <w:rPr>
                <w:rFonts w:cs="Arial"/>
              </w:rPr>
              <w:t>(Configuration</w:t>
            </w:r>
            <w:r w:rsidR="00D62538" w:rsidRPr="00130358">
              <w:rPr>
                <w:rFonts w:cs="Arial"/>
              </w:rPr>
              <w:t xml:space="preserve"> </w:t>
            </w:r>
            <w:r w:rsidRPr="00130358">
              <w:rPr>
                <w:rFonts w:cs="Arial"/>
              </w:rPr>
              <w:t>#2)</w:t>
            </w:r>
          </w:p>
        </w:tc>
        <w:tc>
          <w:tcPr>
            <w:tcW w:w="2859" w:type="dxa"/>
            <w:tcBorders>
              <w:top w:val="single" w:sz="4" w:space="0" w:color="auto"/>
              <w:left w:val="single" w:sz="4" w:space="0" w:color="auto"/>
              <w:bottom w:val="single" w:sz="4" w:space="0" w:color="auto"/>
              <w:right w:val="single" w:sz="4" w:space="0" w:color="auto"/>
            </w:tcBorders>
            <w:hideMark/>
          </w:tcPr>
          <w:p w14:paraId="254C0FA3" w14:textId="0E67D1FD" w:rsidR="001363CF" w:rsidRPr="00130358" w:rsidRDefault="001363CF" w:rsidP="00772922">
            <w:pPr>
              <w:pStyle w:val="TAC"/>
              <w:rPr>
                <w:rFonts w:eastAsia="Calibri" w:cs="Arial"/>
              </w:rPr>
            </w:pPr>
            <w:r w:rsidRPr="00130358">
              <w:rPr>
                <w:rFonts w:eastAsia="Calibri" w:cs="Arial"/>
              </w:rPr>
              <w:t>IE</w:t>
            </w:r>
            <w:r w:rsidR="00D62538" w:rsidRPr="00130358">
              <w:rPr>
                <w:rFonts w:eastAsia="Calibri" w:cs="Arial"/>
              </w:rPr>
              <w:t xml:space="preserve"> </w:t>
            </w:r>
            <w:r w:rsidRPr="00130358">
              <w:rPr>
                <w:rFonts w:eastAsia="Calibri" w:cs="Arial"/>
              </w:rPr>
              <w:t>values</w:t>
            </w:r>
            <w:r w:rsidR="00D62538" w:rsidRPr="00130358">
              <w:rPr>
                <w:rFonts w:eastAsia="Calibri" w:cs="Arial"/>
              </w:rPr>
              <w:t xml:space="preserve"> </w:t>
            </w:r>
            <w:r w:rsidRPr="00130358">
              <w:rPr>
                <w:rFonts w:eastAsia="Calibri" w:cs="Arial"/>
              </w:rPr>
              <w:t>unless</w:t>
            </w:r>
            <w:r w:rsidR="00D62538" w:rsidRPr="00130358">
              <w:rPr>
                <w:rFonts w:eastAsia="Calibri" w:cs="Arial"/>
              </w:rPr>
              <w:t xml:space="preserve"> </w:t>
            </w:r>
            <w:r w:rsidRPr="00130358">
              <w:rPr>
                <w:rFonts w:eastAsia="Calibri" w:cs="Arial"/>
              </w:rPr>
              <w:t>specified</w:t>
            </w:r>
            <w:r w:rsidR="00D62538" w:rsidRPr="00130358">
              <w:rPr>
                <w:rFonts w:eastAsia="Calibri" w:cs="Arial"/>
              </w:rPr>
              <w:t xml:space="preserve"> </w:t>
            </w:r>
            <w:r w:rsidRPr="00130358">
              <w:rPr>
                <w:rFonts w:eastAsia="Calibri" w:cs="Arial"/>
              </w:rPr>
              <w:t>otherwise</w:t>
            </w:r>
            <w:r w:rsidR="00D62538" w:rsidRPr="00130358">
              <w:rPr>
                <w:rFonts w:eastAsia="Calibri" w:cs="Arial"/>
              </w:rPr>
              <w:t xml:space="preserve"> </w:t>
            </w:r>
            <w:r w:rsidRPr="00130358">
              <w:rPr>
                <w:rFonts w:eastAsia="Calibri" w:cs="Arial"/>
              </w:rPr>
              <w:t>in</w:t>
            </w:r>
            <w:r w:rsidR="00D62538" w:rsidRPr="00130358">
              <w:rPr>
                <w:rFonts w:eastAsia="Calibri" w:cs="Arial"/>
              </w:rPr>
              <w:t xml:space="preserve"> </w:t>
            </w:r>
            <w:r w:rsidRPr="00130358">
              <w:rPr>
                <w:rFonts w:eastAsia="Calibri" w:cs="Arial"/>
              </w:rPr>
              <w:t>this</w:t>
            </w:r>
            <w:r w:rsidR="00D62538" w:rsidRPr="00130358">
              <w:rPr>
                <w:rFonts w:eastAsia="Calibri" w:cs="Arial"/>
              </w:rPr>
              <w:t xml:space="preserve"> </w:t>
            </w:r>
            <w:r w:rsidRPr="00130358">
              <w:rPr>
                <w:rFonts w:eastAsia="Calibri" w:cs="Arial"/>
              </w:rPr>
              <w:t>test.</w:t>
            </w:r>
          </w:p>
        </w:tc>
      </w:tr>
      <w:tr w:rsidR="001363CF" w:rsidRPr="00130358" w14:paraId="268272BF"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1CA18E4B" w14:textId="77777777" w:rsidR="001363CF" w:rsidRPr="00130358" w:rsidRDefault="001363CF" w:rsidP="00D62538">
            <w:pPr>
              <w:pStyle w:val="TAL"/>
              <w:keepNext w:val="0"/>
              <w:keepLines w:val="0"/>
              <w:rPr>
                <w:rFonts w:eastAsia="Calibri" w:cs="Arial"/>
                <w:szCs w:val="22"/>
              </w:rPr>
            </w:pPr>
            <w:proofErr w:type="spellStart"/>
            <w:r w:rsidRPr="00130358">
              <w:rPr>
                <w:rFonts w:cs="Arial"/>
              </w:rPr>
              <w:t>syncTxThreshOoC</w:t>
            </w:r>
            <w:proofErr w:type="spellEnd"/>
          </w:p>
        </w:tc>
        <w:tc>
          <w:tcPr>
            <w:tcW w:w="701" w:type="dxa"/>
            <w:tcBorders>
              <w:top w:val="single" w:sz="4" w:space="0" w:color="auto"/>
              <w:left w:val="single" w:sz="4" w:space="0" w:color="auto"/>
              <w:bottom w:val="single" w:sz="4" w:space="0" w:color="auto"/>
              <w:right w:val="single" w:sz="4" w:space="0" w:color="auto"/>
            </w:tcBorders>
          </w:tcPr>
          <w:p w14:paraId="7CDC8BD0" w14:textId="77777777" w:rsidR="001363CF" w:rsidRPr="00130358" w:rsidRDefault="001363CF" w:rsidP="00D62538">
            <w:pPr>
              <w:pStyle w:val="TAC"/>
              <w:keepNext w:val="0"/>
              <w:keepLines w:val="0"/>
              <w:rPr>
                <w:rFonts w:eastAsia="Calibri" w:cs="Arial"/>
              </w:rPr>
            </w:pPr>
          </w:p>
        </w:tc>
        <w:tc>
          <w:tcPr>
            <w:tcW w:w="1810" w:type="dxa"/>
            <w:tcBorders>
              <w:top w:val="single" w:sz="4" w:space="0" w:color="auto"/>
              <w:left w:val="single" w:sz="4" w:space="0" w:color="auto"/>
              <w:bottom w:val="single" w:sz="4" w:space="0" w:color="auto"/>
              <w:right w:val="single" w:sz="4" w:space="0" w:color="auto"/>
            </w:tcBorders>
            <w:hideMark/>
          </w:tcPr>
          <w:p w14:paraId="33ECB016" w14:textId="62ED7186" w:rsidR="001363CF" w:rsidRPr="00130358" w:rsidRDefault="001363CF" w:rsidP="00D62538">
            <w:pPr>
              <w:pStyle w:val="TAC"/>
              <w:keepNext w:val="0"/>
              <w:keepLines w:val="0"/>
              <w:rPr>
                <w:rFonts w:eastAsia="Calibri" w:cs="Arial"/>
              </w:rPr>
            </w:pPr>
            <w:r w:rsidRPr="00130358">
              <w:rPr>
                <w:rFonts w:cs="Arial"/>
              </w:rPr>
              <w:t>11</w:t>
            </w:r>
            <w:r w:rsidR="00D62538" w:rsidRPr="00130358">
              <w:rPr>
                <w:rFonts w:cs="Arial"/>
              </w:rPr>
              <w:t xml:space="preserve"> </w:t>
            </w:r>
            <w:r w:rsidRPr="00130358">
              <w:rPr>
                <w:rFonts w:cs="Arial"/>
              </w:rPr>
              <w:t>(+infinity)</w:t>
            </w:r>
          </w:p>
        </w:tc>
        <w:tc>
          <w:tcPr>
            <w:tcW w:w="2859" w:type="dxa"/>
            <w:tcBorders>
              <w:top w:val="single" w:sz="4" w:space="0" w:color="auto"/>
              <w:left w:val="single" w:sz="4" w:space="0" w:color="auto"/>
              <w:bottom w:val="single" w:sz="4" w:space="0" w:color="auto"/>
              <w:right w:val="single" w:sz="4" w:space="0" w:color="auto"/>
            </w:tcBorders>
          </w:tcPr>
          <w:p w14:paraId="1A2C09D8" w14:textId="77777777" w:rsidR="001363CF" w:rsidRPr="00130358" w:rsidRDefault="001363CF" w:rsidP="00D62538">
            <w:pPr>
              <w:pStyle w:val="TAC"/>
              <w:keepNext w:val="0"/>
              <w:keepLines w:val="0"/>
              <w:rPr>
                <w:rFonts w:eastAsia="Calibri" w:cs="Arial"/>
              </w:rPr>
            </w:pPr>
          </w:p>
        </w:tc>
      </w:tr>
      <w:tr w:rsidR="001363CF" w:rsidRPr="00130358" w14:paraId="328F2156"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7578C39A" w14:textId="77777777" w:rsidR="001363CF" w:rsidRPr="00130358" w:rsidRDefault="001363CF" w:rsidP="00D62538">
            <w:pPr>
              <w:pStyle w:val="TAL"/>
              <w:keepNext w:val="0"/>
              <w:keepLines w:val="0"/>
              <w:rPr>
                <w:rFonts w:eastAsia="Calibri" w:cs="Arial"/>
                <w:szCs w:val="22"/>
              </w:rPr>
            </w:pPr>
            <w:r w:rsidRPr="00130358">
              <w:rPr>
                <w:rFonts w:eastAsia="Calibri" w:cs="Arial"/>
                <w:szCs w:val="22"/>
              </w:rPr>
              <w:t>T1</w:t>
            </w:r>
          </w:p>
        </w:tc>
        <w:tc>
          <w:tcPr>
            <w:tcW w:w="701" w:type="dxa"/>
            <w:tcBorders>
              <w:top w:val="single" w:sz="4" w:space="0" w:color="auto"/>
              <w:left w:val="single" w:sz="4" w:space="0" w:color="auto"/>
              <w:bottom w:val="single" w:sz="4" w:space="0" w:color="auto"/>
              <w:right w:val="single" w:sz="4" w:space="0" w:color="auto"/>
            </w:tcBorders>
            <w:hideMark/>
          </w:tcPr>
          <w:p w14:paraId="34F4F052" w14:textId="77777777" w:rsidR="001363CF" w:rsidRPr="00130358" w:rsidRDefault="001363CF" w:rsidP="00D62538">
            <w:pPr>
              <w:pStyle w:val="TAC"/>
              <w:keepNext w:val="0"/>
              <w:keepLines w:val="0"/>
              <w:rPr>
                <w:rFonts w:eastAsia="Calibri" w:cs="Arial"/>
              </w:rPr>
            </w:pPr>
            <w:r w:rsidRPr="00130358">
              <w:rPr>
                <w:rFonts w:eastAsia="Calibri" w:cs="Arial"/>
              </w:rPr>
              <w:t>s</w:t>
            </w:r>
          </w:p>
        </w:tc>
        <w:tc>
          <w:tcPr>
            <w:tcW w:w="1810" w:type="dxa"/>
            <w:tcBorders>
              <w:top w:val="single" w:sz="4" w:space="0" w:color="auto"/>
              <w:left w:val="single" w:sz="4" w:space="0" w:color="auto"/>
              <w:bottom w:val="single" w:sz="4" w:space="0" w:color="auto"/>
              <w:right w:val="single" w:sz="4" w:space="0" w:color="auto"/>
            </w:tcBorders>
            <w:hideMark/>
          </w:tcPr>
          <w:p w14:paraId="33B4398E" w14:textId="77777777" w:rsidR="001363CF" w:rsidRPr="00130358" w:rsidRDefault="001363CF" w:rsidP="00D62538">
            <w:pPr>
              <w:pStyle w:val="TAC"/>
              <w:keepNext w:val="0"/>
              <w:keepLines w:val="0"/>
              <w:rPr>
                <w:rFonts w:eastAsia="Calibri" w:cs="Arial"/>
              </w:rPr>
            </w:pPr>
            <w:r w:rsidRPr="00130358">
              <w:rPr>
                <w:rFonts w:eastAsia="Calibri" w:cs="Arial"/>
              </w:rPr>
              <w:t>2</w:t>
            </w:r>
          </w:p>
        </w:tc>
        <w:tc>
          <w:tcPr>
            <w:tcW w:w="2859" w:type="dxa"/>
            <w:tcBorders>
              <w:top w:val="single" w:sz="4" w:space="0" w:color="auto"/>
              <w:left w:val="single" w:sz="4" w:space="0" w:color="auto"/>
              <w:bottom w:val="single" w:sz="4" w:space="0" w:color="auto"/>
              <w:right w:val="single" w:sz="4" w:space="0" w:color="auto"/>
            </w:tcBorders>
          </w:tcPr>
          <w:p w14:paraId="2410C62B" w14:textId="77777777" w:rsidR="001363CF" w:rsidRPr="00130358" w:rsidRDefault="001363CF" w:rsidP="00D62538">
            <w:pPr>
              <w:pStyle w:val="TAC"/>
              <w:keepNext w:val="0"/>
              <w:keepLines w:val="0"/>
              <w:rPr>
                <w:rFonts w:eastAsia="Calibri" w:cs="Arial"/>
              </w:rPr>
            </w:pPr>
          </w:p>
        </w:tc>
      </w:tr>
      <w:tr w:rsidR="001363CF" w:rsidRPr="00130358" w14:paraId="4DBAA773" w14:textId="77777777" w:rsidTr="00D62538">
        <w:trPr>
          <w:gridAfter w:val="1"/>
          <w:wAfter w:w="103" w:type="dxa"/>
          <w:jc w:val="center"/>
        </w:trPr>
        <w:tc>
          <w:tcPr>
            <w:tcW w:w="4098" w:type="dxa"/>
            <w:gridSpan w:val="2"/>
            <w:tcBorders>
              <w:top w:val="single" w:sz="4" w:space="0" w:color="auto"/>
              <w:left w:val="single" w:sz="4" w:space="0" w:color="auto"/>
              <w:bottom w:val="single" w:sz="4" w:space="0" w:color="auto"/>
              <w:right w:val="single" w:sz="4" w:space="0" w:color="auto"/>
            </w:tcBorders>
            <w:hideMark/>
          </w:tcPr>
          <w:p w14:paraId="37FE9F2F" w14:textId="77777777" w:rsidR="001363CF" w:rsidRPr="00130358" w:rsidRDefault="001363CF" w:rsidP="00D62538">
            <w:pPr>
              <w:pStyle w:val="TAL"/>
              <w:keepNext w:val="0"/>
              <w:keepLines w:val="0"/>
              <w:rPr>
                <w:rFonts w:eastAsia="Calibri" w:cs="Arial"/>
                <w:szCs w:val="22"/>
              </w:rPr>
            </w:pPr>
            <w:r w:rsidRPr="00130358">
              <w:rPr>
                <w:rFonts w:eastAsia="Calibri" w:cs="Arial"/>
                <w:szCs w:val="22"/>
              </w:rPr>
              <w:t>T2</w:t>
            </w:r>
          </w:p>
        </w:tc>
        <w:tc>
          <w:tcPr>
            <w:tcW w:w="701" w:type="dxa"/>
            <w:tcBorders>
              <w:top w:val="single" w:sz="4" w:space="0" w:color="auto"/>
              <w:left w:val="single" w:sz="4" w:space="0" w:color="auto"/>
              <w:bottom w:val="single" w:sz="4" w:space="0" w:color="auto"/>
              <w:right w:val="single" w:sz="4" w:space="0" w:color="auto"/>
            </w:tcBorders>
            <w:hideMark/>
          </w:tcPr>
          <w:p w14:paraId="3E2D97BB" w14:textId="77777777" w:rsidR="001363CF" w:rsidRPr="00130358" w:rsidRDefault="001363CF" w:rsidP="00D62538">
            <w:pPr>
              <w:pStyle w:val="TAC"/>
              <w:keepNext w:val="0"/>
              <w:keepLines w:val="0"/>
              <w:rPr>
                <w:rFonts w:eastAsia="Calibri" w:cs="Arial"/>
              </w:rPr>
            </w:pPr>
            <w:r w:rsidRPr="00130358">
              <w:rPr>
                <w:rFonts w:eastAsia="Calibri" w:cs="Arial"/>
              </w:rPr>
              <w:t>s</w:t>
            </w:r>
          </w:p>
        </w:tc>
        <w:tc>
          <w:tcPr>
            <w:tcW w:w="1810" w:type="dxa"/>
            <w:tcBorders>
              <w:top w:val="single" w:sz="4" w:space="0" w:color="auto"/>
              <w:left w:val="single" w:sz="4" w:space="0" w:color="auto"/>
              <w:bottom w:val="single" w:sz="4" w:space="0" w:color="auto"/>
              <w:right w:val="single" w:sz="4" w:space="0" w:color="auto"/>
            </w:tcBorders>
            <w:hideMark/>
          </w:tcPr>
          <w:p w14:paraId="7622A99C" w14:textId="77777777" w:rsidR="001363CF" w:rsidRPr="00130358" w:rsidRDefault="001363CF" w:rsidP="00D62538">
            <w:pPr>
              <w:pStyle w:val="TAC"/>
              <w:keepNext w:val="0"/>
              <w:keepLines w:val="0"/>
              <w:rPr>
                <w:rFonts w:eastAsia="Calibri" w:cs="Arial"/>
              </w:rPr>
            </w:pPr>
            <w:r w:rsidRPr="00130358">
              <w:rPr>
                <w:rFonts w:eastAsia="Calibri" w:cs="Arial"/>
              </w:rPr>
              <w:t>30</w:t>
            </w:r>
          </w:p>
        </w:tc>
        <w:tc>
          <w:tcPr>
            <w:tcW w:w="2859" w:type="dxa"/>
            <w:tcBorders>
              <w:top w:val="single" w:sz="4" w:space="0" w:color="auto"/>
              <w:left w:val="single" w:sz="4" w:space="0" w:color="auto"/>
              <w:bottom w:val="single" w:sz="4" w:space="0" w:color="auto"/>
              <w:right w:val="single" w:sz="4" w:space="0" w:color="auto"/>
            </w:tcBorders>
          </w:tcPr>
          <w:p w14:paraId="2AD1CD38" w14:textId="77777777" w:rsidR="001363CF" w:rsidRPr="00130358" w:rsidRDefault="001363CF" w:rsidP="00D62538">
            <w:pPr>
              <w:pStyle w:val="TAC"/>
              <w:keepNext w:val="0"/>
              <w:keepLines w:val="0"/>
              <w:rPr>
                <w:rFonts w:eastAsia="Calibri" w:cs="Arial"/>
              </w:rPr>
            </w:pPr>
          </w:p>
        </w:tc>
      </w:tr>
    </w:tbl>
    <w:p w14:paraId="0CB6B2E8" w14:textId="77777777" w:rsidR="001363CF" w:rsidRPr="00130358" w:rsidRDefault="001363CF" w:rsidP="00D62538"/>
    <w:p w14:paraId="57FA36BC" w14:textId="77777777" w:rsidR="001363CF" w:rsidRPr="00130358" w:rsidRDefault="001363CF" w:rsidP="00D62538">
      <w:pPr>
        <w:pStyle w:val="TH"/>
        <w:keepNext w:val="0"/>
        <w:keepLines w:val="0"/>
        <w:rPr>
          <w:rFonts w:cs="v4.2.0"/>
        </w:rPr>
      </w:pPr>
      <w:r w:rsidRPr="00130358">
        <w:t xml:space="preserve">Table 10.4.4.1-2: Cell specific test parameters for </w:t>
      </w:r>
      <w:r w:rsidRPr="00130358">
        <w:rPr>
          <w:rFonts w:cs="v4.2.0"/>
        </w:rPr>
        <w:t xml:space="preserve">cell identification test on </w:t>
      </w:r>
      <w:r w:rsidRPr="00130358">
        <w:t xml:space="preserve">downlink frequency associated with </w:t>
      </w:r>
      <w:proofErr w:type="spellStart"/>
      <w:r w:rsidRPr="00130358">
        <w:t>ProSe</w:t>
      </w:r>
      <w:proofErr w:type="spellEnd"/>
      <w:r w:rsidRPr="00130358">
        <w:t xml:space="preserve"> frequency</w:t>
      </w:r>
      <w:r w:rsidRPr="00130358">
        <w:rPr>
          <w:rFonts w:cs="v4.2.0"/>
        </w:rPr>
        <w:t xml:space="preserve"> for E-UTRAN FDD (when UE is transmitting for </w:t>
      </w:r>
      <w:proofErr w:type="spellStart"/>
      <w:r w:rsidRPr="00130358">
        <w:rPr>
          <w:rFonts w:cs="v4.2.0"/>
        </w:rPr>
        <w:t>ProSe</w:t>
      </w:r>
      <w:proofErr w:type="spellEnd"/>
      <w:r w:rsidRPr="00130358">
        <w:rPr>
          <w:rFonts w:cs="v4.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890"/>
        <w:gridCol w:w="1890"/>
      </w:tblGrid>
      <w:tr w:rsidR="001363CF" w:rsidRPr="00130358" w14:paraId="204A7B67" w14:textId="77777777" w:rsidTr="00D62538">
        <w:trPr>
          <w:cantSplit/>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3512BCF0" w14:textId="77777777" w:rsidR="001363CF" w:rsidRPr="00130358" w:rsidRDefault="001363CF" w:rsidP="00D62538">
            <w:pPr>
              <w:pStyle w:val="TAH"/>
              <w:keepNext w:val="0"/>
              <w:keepLines w:val="0"/>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AE71995" w14:textId="77777777" w:rsidR="001363CF" w:rsidRPr="00130358" w:rsidRDefault="001363CF" w:rsidP="00D62538">
            <w:pPr>
              <w:pStyle w:val="TAH"/>
              <w:keepNext w:val="0"/>
              <w:keepLines w:val="0"/>
              <w:rPr>
                <w:rFonts w:cs="Arial"/>
              </w:rPr>
            </w:pPr>
            <w:r w:rsidRPr="00130358">
              <w:rPr>
                <w:rFonts w:cs="Arial"/>
              </w:rPr>
              <w:t>Unit</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7ECD2D29" w14:textId="24622B2B" w:rsidR="001363CF" w:rsidRPr="00130358" w:rsidRDefault="001363CF"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1363CF" w:rsidRPr="00130358" w14:paraId="5D2A7CE3" w14:textId="77777777" w:rsidTr="00D62538">
        <w:trPr>
          <w:cantSplit/>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646CDB7C" w14:textId="77777777" w:rsidR="001363CF" w:rsidRPr="00130358" w:rsidRDefault="001363CF" w:rsidP="00D62538">
            <w:pPr>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F2CFF4F" w14:textId="77777777" w:rsidR="001363CF" w:rsidRPr="00130358" w:rsidRDefault="001363CF" w:rsidP="00D62538">
            <w:pPr>
              <w:overflowPunct/>
              <w:autoSpaceDE/>
              <w:autoSpaceDN/>
              <w:adjustRightInd/>
              <w:spacing w:after="0"/>
              <w:rPr>
                <w:rFonts w:ascii="Arial" w:hAnsi="Arial" w:cs="Arial"/>
                <w:b/>
                <w:sz w:val="18"/>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3C4B5CAE" w14:textId="77777777" w:rsidR="001363CF" w:rsidRPr="00130358" w:rsidRDefault="001363CF" w:rsidP="00D62538">
            <w:pPr>
              <w:pStyle w:val="TAH"/>
              <w:keepNext w:val="0"/>
              <w:keepLines w:val="0"/>
              <w:rPr>
                <w:rFonts w:cs="Arial"/>
              </w:rPr>
            </w:pPr>
            <w:r w:rsidRPr="00130358">
              <w:rPr>
                <w:rFonts w:cs="Arial"/>
              </w:rPr>
              <w:t>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22F5707" w14:textId="77777777" w:rsidR="001363CF" w:rsidRPr="00130358" w:rsidRDefault="001363CF" w:rsidP="00D62538">
            <w:pPr>
              <w:pStyle w:val="TAH"/>
              <w:keepNext w:val="0"/>
              <w:keepLines w:val="0"/>
              <w:rPr>
                <w:rFonts w:cs="Arial"/>
              </w:rPr>
            </w:pPr>
            <w:r w:rsidRPr="00130358">
              <w:rPr>
                <w:rFonts w:cs="Arial"/>
              </w:rPr>
              <w:t>T2</w:t>
            </w:r>
          </w:p>
        </w:tc>
      </w:tr>
      <w:tr w:rsidR="001363CF" w:rsidRPr="00130358" w14:paraId="49A3E39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205E608" w14:textId="5C610467"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7756AB60"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52F98659" w14:textId="77777777" w:rsidR="001363CF" w:rsidRPr="00130358" w:rsidRDefault="001363CF" w:rsidP="00D62538">
            <w:pPr>
              <w:pStyle w:val="TAC"/>
              <w:keepNext w:val="0"/>
              <w:keepLines w:val="0"/>
              <w:rPr>
                <w:rFonts w:cs="Arial"/>
              </w:rPr>
            </w:pPr>
            <w:r w:rsidRPr="00130358">
              <w:rPr>
                <w:rFonts w:cs="Arial"/>
                <w:bCs/>
              </w:rPr>
              <w:t>1</w:t>
            </w:r>
          </w:p>
        </w:tc>
      </w:tr>
      <w:tr w:rsidR="001363CF" w:rsidRPr="00130358" w14:paraId="063CF73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F5E0659" w14:textId="4A92C750" w:rsidR="001363CF" w:rsidRPr="00130358" w:rsidRDefault="001363CF" w:rsidP="00D62538">
            <w:pPr>
              <w:pStyle w:val="TAL"/>
              <w:keepNext w:val="0"/>
              <w:keepLines w:val="0"/>
              <w:rPr>
                <w:rFonts w:cs="Arial"/>
              </w:rPr>
            </w:pPr>
            <w:proofErr w:type="spellStart"/>
            <w:r w:rsidRPr="00130358">
              <w:rPr>
                <w:rFonts w:cs="Arial"/>
              </w:rPr>
              <w:t>BW</w:t>
            </w:r>
            <w:r w:rsidRPr="00130358">
              <w:rPr>
                <w:rFonts w:cs="Arial"/>
                <w:vertAlign w:val="subscript"/>
              </w:rPr>
              <w:t>channel</w:t>
            </w:r>
            <w:r w:rsidRPr="00130358">
              <w:rPr>
                <w:rFonts w:cs="Arial"/>
                <w:vertAlign w:val="superscript"/>
              </w:rPr>
              <w:t>Note</w:t>
            </w:r>
            <w:proofErr w:type="spellEnd"/>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526418C" w14:textId="77777777" w:rsidR="001363CF" w:rsidRPr="00130358" w:rsidRDefault="001363CF" w:rsidP="00D62538">
            <w:pPr>
              <w:pStyle w:val="TAC"/>
              <w:keepNext w:val="0"/>
              <w:keepLines w:val="0"/>
              <w:rPr>
                <w:rFonts w:cs="Arial"/>
              </w:rPr>
            </w:pPr>
            <w:r w:rsidRPr="00130358">
              <w:rPr>
                <w:rFonts w:cs="Arial"/>
                <w:bCs/>
              </w:rPr>
              <w:t>MHz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67AD810E" w14:textId="432D003F" w:rsidR="001363CF" w:rsidRPr="00130358" w:rsidRDefault="001363CF" w:rsidP="00D62538">
            <w:pPr>
              <w:pStyle w:val="TAC"/>
              <w:keepNext w:val="0"/>
              <w:keepLines w:val="0"/>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6C07DC4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BE3C500" w14:textId="2B0FB8C9" w:rsidR="001363CF" w:rsidRPr="00130358" w:rsidRDefault="001363CF"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A.3.2.1.2</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tcPr>
          <w:p w14:paraId="1C0985AA"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34599D8E" w14:textId="0D12849B" w:rsidR="001363CF" w:rsidRPr="00130358" w:rsidRDefault="001363CF" w:rsidP="00D62538">
            <w:pPr>
              <w:pStyle w:val="TAC"/>
              <w:keepNext w:val="0"/>
              <w:keepLines w:val="0"/>
              <w:rPr>
                <w:rFonts w:cs="Arial"/>
              </w:rPr>
            </w:pPr>
            <w:r w:rsidRPr="00130358">
              <w:rPr>
                <w:rFonts w:cs="Arial"/>
              </w:rPr>
              <w:t>5</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OP.16</w:t>
            </w:r>
            <w:r w:rsidR="00D62538" w:rsidRPr="00130358">
              <w:rPr>
                <w:rFonts w:cs="Arial"/>
              </w:rPr>
              <w:t xml:space="preserve"> </w:t>
            </w:r>
            <w:r w:rsidRPr="00130358">
              <w:rPr>
                <w:rFonts w:cs="Arial"/>
              </w:rPr>
              <w:t>FDD</w:t>
            </w:r>
          </w:p>
          <w:p w14:paraId="6CFE1F68" w14:textId="36999D51" w:rsidR="001363CF" w:rsidRPr="00130358" w:rsidRDefault="001363CF" w:rsidP="00D62538">
            <w:pPr>
              <w:pStyle w:val="TAC"/>
              <w:keepNext w:val="0"/>
              <w:keepLines w:val="0"/>
              <w:rPr>
                <w:rFonts w:cs="Arial"/>
              </w:rPr>
            </w:pPr>
            <w:r w:rsidRPr="00130358">
              <w:rPr>
                <w:rFonts w:cs="Arial"/>
              </w:rPr>
              <w:t>10</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OP.2</w:t>
            </w:r>
            <w:r w:rsidR="00D62538" w:rsidRPr="00130358">
              <w:rPr>
                <w:rFonts w:cs="Arial"/>
              </w:rPr>
              <w:t xml:space="preserve"> </w:t>
            </w:r>
            <w:r w:rsidRPr="00130358">
              <w:rPr>
                <w:rFonts w:cs="Arial"/>
              </w:rPr>
              <w:t>FDD</w:t>
            </w:r>
          </w:p>
        </w:tc>
      </w:tr>
      <w:tr w:rsidR="001363CF" w:rsidRPr="00130358" w14:paraId="4DC196C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49A879B" w14:textId="77777777" w:rsidR="001363CF" w:rsidRPr="00130358" w:rsidRDefault="001363CF" w:rsidP="00D62538">
            <w:pPr>
              <w:pStyle w:val="TAL"/>
              <w:keepNext w:val="0"/>
              <w:keepLines w:val="0"/>
              <w:rPr>
                <w:rFonts w:cs="Arial"/>
              </w:rPr>
            </w:pPr>
            <w:r w:rsidRPr="00130358">
              <w:rPr>
                <w:rFonts w:cs="Arial"/>
              </w:rPr>
              <w:t>PBCH_RA</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75109DE" w14:textId="77777777" w:rsidR="001363CF" w:rsidRPr="00130358" w:rsidRDefault="001363CF" w:rsidP="00D62538">
            <w:pPr>
              <w:pStyle w:val="TAC"/>
              <w:keepNext w:val="0"/>
              <w:keepLines w:val="0"/>
              <w:rPr>
                <w:rFonts w:cs="Arial"/>
              </w:rPr>
            </w:pPr>
            <w:r w:rsidRPr="00130358">
              <w:rPr>
                <w:rFonts w:cs="Arial"/>
                <w:bCs/>
              </w:rPr>
              <w:t>dB</w:t>
            </w:r>
          </w:p>
        </w:tc>
        <w:tc>
          <w:tcPr>
            <w:tcW w:w="37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F46B35" w14:textId="77777777" w:rsidR="001363CF" w:rsidRPr="00130358" w:rsidRDefault="001363CF" w:rsidP="00D62538">
            <w:pPr>
              <w:pStyle w:val="TAC"/>
              <w:keepNext w:val="0"/>
              <w:keepLines w:val="0"/>
              <w:rPr>
                <w:rFonts w:cs="Arial"/>
              </w:rPr>
            </w:pPr>
            <w:r w:rsidRPr="00130358">
              <w:rPr>
                <w:rFonts w:cs="Arial"/>
                <w:bCs/>
              </w:rPr>
              <w:t>0</w:t>
            </w:r>
          </w:p>
        </w:tc>
      </w:tr>
      <w:tr w:rsidR="001363CF" w:rsidRPr="00130358" w14:paraId="67C6C71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6C18DC2" w14:textId="77777777" w:rsidR="001363CF" w:rsidRPr="00130358" w:rsidRDefault="001363CF" w:rsidP="00D62538">
            <w:pPr>
              <w:pStyle w:val="TAL"/>
              <w:keepNext w:val="0"/>
              <w:keepLines w:val="0"/>
              <w:rPr>
                <w:rFonts w:cs="Arial"/>
              </w:rPr>
            </w:pPr>
            <w:r w:rsidRPr="00130358">
              <w:rPr>
                <w:rFonts w:cs="Arial"/>
              </w:rPr>
              <w:t>PBCH_RB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A6819E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26B779C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391365A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FD09F5C" w14:textId="77777777" w:rsidR="001363CF" w:rsidRPr="00130358" w:rsidRDefault="001363CF" w:rsidP="00D62538">
            <w:pPr>
              <w:pStyle w:val="TAL"/>
              <w:keepNext w:val="0"/>
              <w:keepLines w:val="0"/>
              <w:rPr>
                <w:rFonts w:cs="Arial"/>
              </w:rPr>
            </w:pPr>
            <w:r w:rsidRPr="00130358">
              <w:rPr>
                <w:rFonts w:cs="Arial"/>
              </w:rPr>
              <w:t>PSS_RA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17E7CB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3C844337"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561A32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8308FBD" w14:textId="77777777" w:rsidR="001363CF" w:rsidRPr="00130358" w:rsidRDefault="001363CF" w:rsidP="00D62538">
            <w:pPr>
              <w:pStyle w:val="TAL"/>
              <w:keepNext w:val="0"/>
              <w:keepLines w:val="0"/>
              <w:rPr>
                <w:rFonts w:cs="Arial"/>
              </w:rPr>
            </w:pPr>
            <w:r w:rsidRPr="00130358">
              <w:rPr>
                <w:rFonts w:cs="Arial"/>
              </w:rPr>
              <w:t>SSS_RA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A072319"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3EDA3CF7"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1181232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DBBE2D6" w14:textId="77777777" w:rsidR="001363CF" w:rsidRPr="00130358" w:rsidRDefault="001363CF" w:rsidP="00D62538">
            <w:pPr>
              <w:pStyle w:val="TAL"/>
              <w:keepNext w:val="0"/>
              <w:keepLines w:val="0"/>
              <w:rPr>
                <w:rFonts w:cs="Arial"/>
              </w:rPr>
            </w:pPr>
            <w:r w:rsidRPr="00130358">
              <w:rPr>
                <w:rFonts w:cs="Arial"/>
              </w:rPr>
              <w:t>PCFICH_RB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BF9E7E9"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4D42AA0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7A1666C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22EAF38" w14:textId="77777777" w:rsidR="001363CF" w:rsidRPr="00130358" w:rsidRDefault="001363CF" w:rsidP="00D62538">
            <w:pPr>
              <w:pStyle w:val="TAL"/>
              <w:keepNext w:val="0"/>
              <w:keepLines w:val="0"/>
              <w:rPr>
                <w:rFonts w:cs="Arial"/>
              </w:rPr>
            </w:pPr>
            <w:r w:rsidRPr="00130358">
              <w:rPr>
                <w:rFonts w:cs="Arial"/>
              </w:rPr>
              <w:t>PHICH_RA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404AA3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2030CFE"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85ABE5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871DFE5" w14:textId="77777777" w:rsidR="001363CF" w:rsidRPr="00130358" w:rsidRDefault="001363CF" w:rsidP="00D62538">
            <w:pPr>
              <w:pStyle w:val="TAL"/>
              <w:keepNext w:val="0"/>
              <w:keepLines w:val="0"/>
              <w:rPr>
                <w:rFonts w:cs="Arial"/>
              </w:rPr>
            </w:pPr>
            <w:r w:rsidRPr="00130358">
              <w:rPr>
                <w:rFonts w:cs="Arial"/>
              </w:rPr>
              <w:t>PHICH_RB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3A73AEB"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18C245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8A62198"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C4544A2" w14:textId="77777777" w:rsidR="001363CF" w:rsidRPr="00130358" w:rsidRDefault="001363CF" w:rsidP="00D62538">
            <w:pPr>
              <w:pStyle w:val="TAL"/>
              <w:keepNext w:val="0"/>
              <w:keepLines w:val="0"/>
              <w:rPr>
                <w:rFonts w:cs="Arial"/>
              </w:rPr>
            </w:pPr>
            <w:r w:rsidRPr="00130358">
              <w:rPr>
                <w:rFonts w:cs="Arial"/>
              </w:rPr>
              <w:t>PDCCH_RA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866CEB3"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0B14665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026915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8639AD7" w14:textId="77777777" w:rsidR="001363CF" w:rsidRPr="00130358" w:rsidRDefault="001363CF" w:rsidP="00D62538">
            <w:pPr>
              <w:pStyle w:val="TAL"/>
              <w:keepNext w:val="0"/>
              <w:keepLines w:val="0"/>
              <w:rPr>
                <w:rFonts w:cs="Arial"/>
              </w:rPr>
            </w:pPr>
            <w:r w:rsidRPr="00130358">
              <w:rPr>
                <w:rFonts w:cs="Arial"/>
              </w:rPr>
              <w:t>PDCCH_RB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37DCA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2A19F05B"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80268A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2A1F4D2" w14:textId="77777777" w:rsidR="001363CF" w:rsidRPr="00130358" w:rsidRDefault="001363CF" w:rsidP="00D62538">
            <w:pPr>
              <w:pStyle w:val="TAL"/>
              <w:keepNext w:val="0"/>
              <w:keepLines w:val="0"/>
              <w:rPr>
                <w:rFonts w:cs="Arial"/>
              </w:rPr>
            </w:pPr>
            <w:r w:rsidRPr="00130358">
              <w:rPr>
                <w:rFonts w:cs="Arial"/>
              </w:rPr>
              <w:t>PDSCH_RA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A39E3B2"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9E10179"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8AE1B5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F76C05C" w14:textId="77777777" w:rsidR="001363CF" w:rsidRPr="00130358" w:rsidRDefault="001363CF" w:rsidP="00D62538">
            <w:pPr>
              <w:pStyle w:val="TAL"/>
              <w:keepNext w:val="0"/>
              <w:keepLines w:val="0"/>
              <w:rPr>
                <w:rFonts w:cs="Arial"/>
              </w:rPr>
            </w:pPr>
            <w:r w:rsidRPr="00130358">
              <w:rPr>
                <w:rFonts w:cs="Arial"/>
              </w:rPr>
              <w:t>PDSCH_RB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BE91DF"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6EEEC2A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1AB14CC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A5BCBEC" w14:textId="1360AED3" w:rsidR="001363CF" w:rsidRPr="00130358" w:rsidRDefault="001363CF" w:rsidP="00D62538">
            <w:pPr>
              <w:pStyle w:val="TAL"/>
              <w:keepNext w:val="0"/>
              <w:keepLines w:val="0"/>
              <w:rPr>
                <w:rFonts w:cs="Arial"/>
              </w:rPr>
            </w:pPr>
            <w:proofErr w:type="spellStart"/>
            <w:r w:rsidRPr="00130358">
              <w:rPr>
                <w:rFonts w:cs="Arial"/>
              </w:rPr>
              <w:t>OCNG_RA</w:t>
            </w:r>
            <w:r w:rsidRPr="00130358">
              <w:rPr>
                <w:rFonts w:cs="Arial"/>
                <w:vertAlign w:val="superscript"/>
              </w:rPr>
              <w:t>Note</w:t>
            </w:r>
            <w:proofErr w:type="spellEnd"/>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EAAE51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1D247536"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B58A89D"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EDAE53B" w14:textId="7BBB3D5C"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E98BCBC"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48D49E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75BF3B4"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3496162" w14:textId="500FD4E9" w:rsidR="001363CF" w:rsidRPr="00130358" w:rsidRDefault="001363CF" w:rsidP="00D62538">
            <w:pPr>
              <w:pStyle w:val="TAL"/>
              <w:keepNext w:val="0"/>
              <w:keepLines w:val="0"/>
              <w:rPr>
                <w:rFonts w:cs="Arial"/>
              </w:rPr>
            </w:pPr>
            <w:r w:rsidRPr="00130358">
              <w:rPr>
                <w:rFonts w:cs="Arial"/>
                <w:position w:val="-12"/>
              </w:rPr>
              <w:object w:dxaOrig="400" w:dyaOrig="360" w14:anchorId="43262D8B">
                <v:shape id="_x0000_i1134" type="#_x0000_t75" style="width:21.75pt;height:21.75pt" o:ole="" fillcolor="window">
                  <v:imagedata r:id="rId7" o:title=""/>
                </v:shape>
                <o:OLEObject Type="Embed" ProgID="Equation.3" ShapeID="_x0000_i1134" DrawAspect="Content" ObjectID="_1736593613" r:id="rId115"/>
              </w:object>
            </w:r>
            <w:r w:rsidR="00D62538" w:rsidRPr="00130358">
              <w:rPr>
                <w:rFonts w:cs="Arial"/>
                <w:vertAlign w:val="superscript"/>
              </w:rPr>
              <w:t xml:space="preserve"> </w:t>
            </w:r>
            <w:r w:rsidRPr="00130358">
              <w:rPr>
                <w:rFonts w:cs="Arial"/>
                <w:vertAlign w:val="superscript"/>
              </w:rPr>
              <w:t>Note2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129B7FB" w14:textId="4A3B31F4"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4883E7AF"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7DD5C94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DA0ECAC"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2AADF6A1">
                <v:shape id="_x0000_i1135" type="#_x0000_t75" style="width:42.75pt;height:21.75pt" o:ole="" fillcolor="window">
                  <v:imagedata r:id="rId11" o:title=""/>
                </v:shape>
                <o:OLEObject Type="Embed" ProgID="Equation.3" ShapeID="_x0000_i1135" DrawAspect="Content" ObjectID="_1736593614" r:id="rId116"/>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51A469BC" w14:textId="77777777" w:rsidR="001363CF" w:rsidRPr="00130358" w:rsidRDefault="001363CF" w:rsidP="00D62538">
            <w:pPr>
              <w:pStyle w:val="TAC"/>
              <w:keepNext w:val="0"/>
              <w:keepLines w:val="0"/>
              <w:rPr>
                <w:rFonts w:cs="Arial"/>
              </w:rPr>
            </w:pPr>
            <w:r w:rsidRPr="00130358">
              <w:rPr>
                <w:rFonts w:cs="Arial"/>
              </w:rPr>
              <w:t>dB</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B7936D4"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4391B36" w14:textId="77777777" w:rsidR="001363CF" w:rsidRPr="00130358" w:rsidRDefault="001363CF" w:rsidP="00D62538">
            <w:pPr>
              <w:pStyle w:val="TAC"/>
              <w:keepNext w:val="0"/>
              <w:keepLines w:val="0"/>
              <w:rPr>
                <w:rFonts w:cs="Arial"/>
              </w:rPr>
            </w:pPr>
            <w:r w:rsidRPr="00130358">
              <w:rPr>
                <w:rFonts w:cs="Arial"/>
              </w:rPr>
              <w:t>-3</w:t>
            </w:r>
          </w:p>
        </w:tc>
      </w:tr>
      <w:tr w:rsidR="001363CF" w:rsidRPr="00130358" w14:paraId="393DE45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D984AEB" w14:textId="5A9530F4"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67ED8D6" w14:textId="64F71723"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B515DCF"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B88C6C3" w14:textId="77777777" w:rsidR="001363CF" w:rsidRPr="00130358" w:rsidRDefault="001363CF" w:rsidP="00D62538">
            <w:pPr>
              <w:pStyle w:val="TAC"/>
              <w:keepNext w:val="0"/>
              <w:keepLines w:val="0"/>
              <w:rPr>
                <w:rFonts w:cs="Arial"/>
              </w:rPr>
            </w:pPr>
            <w:r w:rsidRPr="00130358">
              <w:rPr>
                <w:rFonts w:cs="Arial"/>
              </w:rPr>
              <w:t>-101</w:t>
            </w:r>
          </w:p>
        </w:tc>
      </w:tr>
      <w:tr w:rsidR="001363CF" w:rsidRPr="00130358" w14:paraId="2187937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66E55C5" w14:textId="00CA0081"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1DD30D3" w14:textId="77B4C135"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DA6C25A"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17ADD46" w14:textId="77777777" w:rsidR="001363CF" w:rsidRPr="00130358" w:rsidRDefault="001363CF" w:rsidP="00D62538">
            <w:pPr>
              <w:pStyle w:val="TAC"/>
              <w:keepNext w:val="0"/>
              <w:keepLines w:val="0"/>
              <w:rPr>
                <w:rFonts w:cs="Arial"/>
              </w:rPr>
            </w:pPr>
            <w:r w:rsidRPr="00130358">
              <w:rPr>
                <w:rFonts w:cs="Arial"/>
              </w:rPr>
              <w:t>-101</w:t>
            </w:r>
          </w:p>
        </w:tc>
      </w:tr>
      <w:tr w:rsidR="001363CF" w:rsidRPr="00130358" w14:paraId="473A0DE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930BEDA" w14:textId="518F62CD"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0E1698C0"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13EEB247"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1465F914" w14:textId="77777777" w:rsidTr="00D62538">
        <w:trPr>
          <w:cantSplit/>
          <w:jc w:val="center"/>
        </w:trPr>
        <w:tc>
          <w:tcPr>
            <w:tcW w:w="9460" w:type="dxa"/>
            <w:gridSpan w:val="4"/>
            <w:tcBorders>
              <w:top w:val="single" w:sz="4" w:space="0" w:color="auto"/>
              <w:left w:val="single" w:sz="4" w:space="0" w:color="auto"/>
              <w:bottom w:val="single" w:sz="4" w:space="0" w:color="auto"/>
              <w:right w:val="single" w:sz="4" w:space="0" w:color="auto"/>
            </w:tcBorders>
            <w:vAlign w:val="center"/>
            <w:hideMark/>
          </w:tcPr>
          <w:p w14:paraId="19354FE3" w14:textId="424DCF1D"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2D466493" w14:textId="63C401E1"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6EDB53C1">
                <v:shape id="_x0000_i1136" type="#_x0000_t75" style="width:20.25pt;height:18.75pt" o:ole="" fillcolor="window">
                  <v:imagedata r:id="rId7" o:title=""/>
                </v:shape>
                <o:OLEObject Type="Embed" ProgID="Equation.3" ShapeID="_x0000_i1136" DrawAspect="Content" ObjectID="_1736593615" r:id="rId117"/>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008D1C38" w14:textId="5CE532B9" w:rsidR="001363CF" w:rsidRPr="00130358" w:rsidRDefault="00483222" w:rsidP="00D62538">
            <w:pPr>
              <w:pStyle w:val="TAC"/>
              <w:keepNext w:val="0"/>
              <w:keepLines w:val="0"/>
              <w:ind w:left="883" w:hanging="883"/>
              <w:jc w:val="left"/>
              <w:rPr>
                <w:rFonts w:cs="Arial"/>
              </w:rPr>
            </w:pPr>
            <w:r w:rsidRPr="00130358">
              <w:rPr>
                <w:rFonts w:cs="Arial"/>
              </w:rPr>
              <w:t>NOTE 3:</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40804864" w14:textId="573A6D74" w:rsidR="001363CF" w:rsidRPr="00130358" w:rsidRDefault="00483222" w:rsidP="00D62538">
            <w:pPr>
              <w:pStyle w:val="TAC"/>
              <w:keepNext w:val="0"/>
              <w:keepLines w:val="0"/>
              <w:ind w:left="883" w:hanging="883"/>
              <w:jc w:val="left"/>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27111D8E" w14:textId="77777777" w:rsidR="001363CF" w:rsidRPr="00130358" w:rsidRDefault="001363CF" w:rsidP="00D62538"/>
    <w:p w14:paraId="56A78748" w14:textId="77777777" w:rsidR="001363CF" w:rsidRPr="00130358" w:rsidRDefault="001363CF" w:rsidP="000835DA">
      <w:pPr>
        <w:pStyle w:val="TH"/>
        <w:keepLines w:val="0"/>
      </w:pPr>
      <w:r w:rsidRPr="00130358">
        <w:t xml:space="preserve">Table 10.4.4.1-3: </w:t>
      </w:r>
      <w:proofErr w:type="spellStart"/>
      <w:r w:rsidRPr="00130358">
        <w:t>SyncRef</w:t>
      </w:r>
      <w:proofErr w:type="spellEnd"/>
      <w:r w:rsidRPr="00130358">
        <w:t xml:space="preserve"> UE specific test parameters for </w:t>
      </w:r>
      <w:r w:rsidRPr="00130358">
        <w:rPr>
          <w:rFonts w:cs="v4.2.0"/>
        </w:rPr>
        <w:t xml:space="preserve">cell identification test on </w:t>
      </w:r>
      <w:r w:rsidRPr="00130358">
        <w:t xml:space="preserve">downlink frequency associated with </w:t>
      </w:r>
      <w:proofErr w:type="spellStart"/>
      <w:r w:rsidRPr="00130358">
        <w:t>ProSe</w:t>
      </w:r>
      <w:proofErr w:type="spellEnd"/>
      <w:r w:rsidRPr="00130358">
        <w:t xml:space="preserve"> frequency</w:t>
      </w:r>
      <w:r w:rsidRPr="00130358">
        <w:rPr>
          <w:rFonts w:cs="v4.2.0"/>
        </w:rPr>
        <w:t xml:space="preserve"> for E-UTRAN FDD</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11"/>
        <w:gridCol w:w="2822"/>
        <w:gridCol w:w="2877"/>
      </w:tblGrid>
      <w:tr w:rsidR="001363CF" w:rsidRPr="00130358" w14:paraId="6C3DBCA0" w14:textId="77777777" w:rsidTr="00D62538">
        <w:trPr>
          <w:cantSplit/>
          <w:jc w:val="center"/>
        </w:trPr>
        <w:tc>
          <w:tcPr>
            <w:tcW w:w="2750" w:type="dxa"/>
            <w:vMerge w:val="restart"/>
            <w:tcBorders>
              <w:top w:val="single" w:sz="4" w:space="0" w:color="auto"/>
              <w:left w:val="single" w:sz="4" w:space="0" w:color="auto"/>
              <w:bottom w:val="single" w:sz="4" w:space="0" w:color="auto"/>
              <w:right w:val="single" w:sz="4" w:space="0" w:color="auto"/>
            </w:tcBorders>
            <w:vAlign w:val="center"/>
            <w:hideMark/>
          </w:tcPr>
          <w:p w14:paraId="73FDC5EC" w14:textId="77777777" w:rsidR="001363CF" w:rsidRPr="00130358" w:rsidRDefault="001363CF" w:rsidP="000835DA">
            <w:pPr>
              <w:pStyle w:val="TAH"/>
              <w:keepLines w:val="0"/>
              <w:rPr>
                <w:rFonts w:cs="Arial"/>
              </w:rPr>
            </w:pPr>
            <w:r w:rsidRPr="00130358">
              <w:rPr>
                <w:rFonts w:cs="Arial"/>
              </w:rPr>
              <w:t>Parameter</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99ED6BC" w14:textId="77777777" w:rsidR="001363CF" w:rsidRPr="00130358" w:rsidRDefault="001363CF" w:rsidP="000835DA">
            <w:pPr>
              <w:pStyle w:val="TAH"/>
              <w:keepLines w:val="0"/>
              <w:rPr>
                <w:rFonts w:cs="Arial"/>
              </w:rPr>
            </w:pPr>
            <w:r w:rsidRPr="00130358">
              <w:rPr>
                <w:rFonts w:cs="Arial"/>
              </w:rPr>
              <w:t>Unit</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DA0C8A3" w14:textId="7F7FADC4" w:rsidR="001363CF" w:rsidRPr="00130358" w:rsidRDefault="001363CF" w:rsidP="000835DA">
            <w:pPr>
              <w:pStyle w:val="TAH"/>
              <w:keepLines w:val="0"/>
              <w:rPr>
                <w:rFonts w:cs="Arial"/>
              </w:rPr>
            </w:pPr>
            <w:proofErr w:type="spellStart"/>
            <w:r w:rsidRPr="00130358">
              <w:rPr>
                <w:rFonts w:cs="Arial"/>
              </w:rPr>
              <w:t>SyncRef</w:t>
            </w:r>
            <w:proofErr w:type="spellEnd"/>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463AF922" w14:textId="77777777" w:rsidTr="00D62538">
        <w:trPr>
          <w:cantSplit/>
          <w:jc w:val="center"/>
        </w:trPr>
        <w:tc>
          <w:tcPr>
            <w:tcW w:w="2750" w:type="dxa"/>
            <w:vMerge/>
            <w:tcBorders>
              <w:top w:val="single" w:sz="4" w:space="0" w:color="auto"/>
              <w:left w:val="single" w:sz="4" w:space="0" w:color="auto"/>
              <w:bottom w:val="single" w:sz="4" w:space="0" w:color="auto"/>
              <w:right w:val="single" w:sz="4" w:space="0" w:color="auto"/>
            </w:tcBorders>
            <w:vAlign w:val="center"/>
            <w:hideMark/>
          </w:tcPr>
          <w:p w14:paraId="177A34CC" w14:textId="77777777" w:rsidR="001363CF" w:rsidRPr="00130358" w:rsidRDefault="001363CF" w:rsidP="000835DA">
            <w:pPr>
              <w:keepNext/>
              <w:overflowPunct/>
              <w:autoSpaceDE/>
              <w:autoSpaceDN/>
              <w:adjustRightInd/>
              <w:spacing w:after="0"/>
              <w:rPr>
                <w:rFonts w:ascii="Arial" w:hAnsi="Arial" w:cs="Arial"/>
                <w:b/>
                <w:sz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6483486" w14:textId="77777777" w:rsidR="001363CF" w:rsidRPr="00130358" w:rsidRDefault="001363CF" w:rsidP="000835DA">
            <w:pPr>
              <w:pStyle w:val="TAH"/>
              <w:keepLines w:val="0"/>
              <w:rPr>
                <w:rFonts w:cs="Arial"/>
              </w:rPr>
            </w:pPr>
          </w:p>
        </w:tc>
        <w:tc>
          <w:tcPr>
            <w:tcW w:w="2822" w:type="dxa"/>
            <w:tcBorders>
              <w:top w:val="single" w:sz="4" w:space="0" w:color="auto"/>
              <w:left w:val="single" w:sz="4" w:space="0" w:color="auto"/>
              <w:bottom w:val="single" w:sz="4" w:space="0" w:color="auto"/>
              <w:right w:val="single" w:sz="4" w:space="0" w:color="auto"/>
            </w:tcBorders>
            <w:vAlign w:val="center"/>
            <w:hideMark/>
          </w:tcPr>
          <w:p w14:paraId="5B13DE48" w14:textId="77777777" w:rsidR="001363CF" w:rsidRPr="00130358" w:rsidRDefault="001363CF" w:rsidP="000835DA">
            <w:pPr>
              <w:pStyle w:val="TAH"/>
              <w:keepLines w:val="0"/>
              <w:rPr>
                <w:rFonts w:cs="Arial"/>
              </w:rPr>
            </w:pPr>
            <w:r w:rsidRPr="00130358">
              <w:rPr>
                <w:rFonts w:cs="Arial"/>
              </w:rPr>
              <w:t>T1</w:t>
            </w:r>
          </w:p>
        </w:tc>
        <w:tc>
          <w:tcPr>
            <w:tcW w:w="2877" w:type="dxa"/>
            <w:tcBorders>
              <w:top w:val="single" w:sz="4" w:space="0" w:color="auto"/>
              <w:left w:val="single" w:sz="4" w:space="0" w:color="auto"/>
              <w:bottom w:val="single" w:sz="4" w:space="0" w:color="auto"/>
              <w:right w:val="single" w:sz="4" w:space="0" w:color="auto"/>
            </w:tcBorders>
            <w:vAlign w:val="center"/>
            <w:hideMark/>
          </w:tcPr>
          <w:p w14:paraId="244355B0" w14:textId="77777777" w:rsidR="001363CF" w:rsidRPr="00130358" w:rsidRDefault="001363CF" w:rsidP="000835DA">
            <w:pPr>
              <w:pStyle w:val="TAH"/>
              <w:keepLines w:val="0"/>
              <w:rPr>
                <w:rFonts w:cs="Arial"/>
              </w:rPr>
            </w:pPr>
            <w:r w:rsidRPr="00130358">
              <w:rPr>
                <w:rFonts w:cs="Arial"/>
              </w:rPr>
              <w:t>T2</w:t>
            </w:r>
          </w:p>
        </w:tc>
      </w:tr>
      <w:tr w:rsidR="001363CF" w:rsidRPr="00130358" w14:paraId="02A17F7D"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F747008" w14:textId="1D051BFF" w:rsidR="001363CF" w:rsidRPr="00130358" w:rsidRDefault="001363CF" w:rsidP="000835DA">
            <w:pPr>
              <w:pStyle w:val="TAL"/>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11" w:type="dxa"/>
            <w:tcBorders>
              <w:top w:val="single" w:sz="4" w:space="0" w:color="auto"/>
              <w:left w:val="single" w:sz="4" w:space="0" w:color="auto"/>
              <w:bottom w:val="single" w:sz="4" w:space="0" w:color="auto"/>
              <w:right w:val="single" w:sz="4" w:space="0" w:color="auto"/>
            </w:tcBorders>
            <w:vAlign w:val="center"/>
          </w:tcPr>
          <w:p w14:paraId="10FAC537" w14:textId="77777777" w:rsidR="001363CF" w:rsidRPr="00130358" w:rsidRDefault="001363CF" w:rsidP="000835DA">
            <w:pPr>
              <w:pStyle w:val="TAC"/>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7F6C8E71" w14:textId="41F7B445" w:rsidR="001363CF" w:rsidRPr="00130358" w:rsidRDefault="001363CF" w:rsidP="000835DA">
            <w:pPr>
              <w:pStyle w:val="TAC"/>
              <w:keepLines w:val="0"/>
              <w:rPr>
                <w:rFonts w:cs="Arial"/>
                <w:bCs/>
              </w:rPr>
            </w:pPr>
            <w:r w:rsidRPr="00130358">
              <w:rPr>
                <w:rFonts w:cs="Arial"/>
                <w:bCs/>
              </w:rPr>
              <w:t>1</w:t>
            </w:r>
            <w:r w:rsidR="00D62538" w:rsidRPr="00130358">
              <w:rPr>
                <w:rFonts w:cs="Arial"/>
                <w:bCs/>
              </w:rPr>
              <w:t xml:space="preserve"> </w:t>
            </w:r>
            <w:r w:rsidRPr="00130358">
              <w:rPr>
                <w:rFonts w:cs="Arial"/>
                <w:bCs/>
              </w:rPr>
              <w:t>(Uplink)</w:t>
            </w:r>
          </w:p>
        </w:tc>
      </w:tr>
      <w:tr w:rsidR="001363CF" w:rsidRPr="00130358" w14:paraId="2F193515"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08A48A66" w14:textId="5CF9847C" w:rsidR="001363CF" w:rsidRPr="00130358" w:rsidRDefault="001363CF" w:rsidP="000835DA">
            <w:pPr>
              <w:pStyle w:val="TAL"/>
              <w:keepLines w:val="0"/>
              <w:rPr>
                <w:rFonts w:cs="Arial"/>
              </w:rPr>
            </w:pPr>
            <w:proofErr w:type="spellStart"/>
            <w:r w:rsidRPr="00130358">
              <w:rPr>
                <w:rFonts w:cs="Arial"/>
              </w:rPr>
              <w:t>BW</w:t>
            </w:r>
            <w:r w:rsidRPr="00130358">
              <w:rPr>
                <w:rFonts w:cs="Arial"/>
                <w:vertAlign w:val="subscript"/>
              </w:rPr>
              <w:t>channel</w:t>
            </w:r>
            <w:r w:rsidRPr="00130358">
              <w:rPr>
                <w:rFonts w:cs="Arial"/>
                <w:vertAlign w:val="superscript"/>
              </w:rPr>
              <w:t>Note</w:t>
            </w:r>
            <w:proofErr w:type="spellEnd"/>
            <w:r w:rsidR="00D62538" w:rsidRPr="00130358">
              <w:rPr>
                <w:rFonts w:cs="Arial"/>
                <w:vertAlign w:val="superscript"/>
              </w:rPr>
              <w:t xml:space="preserve"> </w:t>
            </w:r>
            <w:r w:rsidRPr="00130358">
              <w:rPr>
                <w:rFonts w:cs="Arial"/>
                <w:vertAlign w:val="superscript"/>
              </w:rPr>
              <w:t>4</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B5E1013" w14:textId="77777777" w:rsidR="001363CF" w:rsidRPr="00130358" w:rsidRDefault="001363CF" w:rsidP="000835DA">
            <w:pPr>
              <w:pStyle w:val="TAC"/>
              <w:keepLines w:val="0"/>
              <w:rPr>
                <w:rFonts w:cs="Arial"/>
              </w:rPr>
            </w:pPr>
            <w:r w:rsidRPr="00130358">
              <w:rPr>
                <w:rFonts w:cs="Arial"/>
                <w:bCs/>
              </w:rPr>
              <w:t>MHz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29B6908" w14:textId="493451FF" w:rsidR="001363CF" w:rsidRPr="00130358" w:rsidRDefault="001363CF" w:rsidP="000835DA">
            <w:pPr>
              <w:pStyle w:val="TAC"/>
              <w:keepLines w:val="0"/>
              <w:rPr>
                <w:rFonts w:cs="Arial"/>
                <w:bCs/>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47C8C63E"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5162843" w14:textId="11E5EA74" w:rsidR="001363CF" w:rsidRPr="00130358" w:rsidRDefault="001363CF" w:rsidP="00D62538">
            <w:pPr>
              <w:pStyle w:val="TAL"/>
              <w:keepNext w:val="0"/>
              <w:keepLines w:val="0"/>
              <w:rPr>
                <w:rFonts w:cs="Arial"/>
              </w:rPr>
            </w:pPr>
            <w:proofErr w:type="spellStart"/>
            <w:r w:rsidRPr="00130358">
              <w:rPr>
                <w:rFonts w:cs="Arial"/>
              </w:rPr>
              <w:t>ProSe</w:t>
            </w:r>
            <w:proofErr w:type="spellEnd"/>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211" w:type="dxa"/>
            <w:tcBorders>
              <w:top w:val="single" w:sz="4" w:space="0" w:color="auto"/>
              <w:left w:val="single" w:sz="4" w:space="0" w:color="auto"/>
              <w:bottom w:val="single" w:sz="4" w:space="0" w:color="auto"/>
              <w:right w:val="single" w:sz="4" w:space="0" w:color="auto"/>
            </w:tcBorders>
            <w:vAlign w:val="center"/>
          </w:tcPr>
          <w:p w14:paraId="6E139709"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096287D" w14:textId="146FA3AE"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1B9BEC66" w14:textId="4F0C2A2F"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#1)</w:t>
            </w:r>
          </w:p>
        </w:tc>
      </w:tr>
      <w:tr w:rsidR="001363CF" w:rsidRPr="00130358" w14:paraId="40D0EE53"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C6A1EE9" w14:textId="77777777" w:rsidR="001363CF" w:rsidRPr="00130358" w:rsidRDefault="001363CF" w:rsidP="00D62538">
            <w:pPr>
              <w:pStyle w:val="TAL"/>
              <w:keepNext w:val="0"/>
              <w:keepLines w:val="0"/>
              <w:rPr>
                <w:rFonts w:cs="Arial"/>
              </w:rPr>
            </w:pPr>
            <w:proofErr w:type="spellStart"/>
            <w:r w:rsidRPr="00130358">
              <w:rPr>
                <w:rFonts w:cs="Arial"/>
              </w:rPr>
              <w:t>networkControlledSyncTx</w:t>
            </w:r>
            <w:proofErr w:type="spellEnd"/>
          </w:p>
        </w:tc>
        <w:tc>
          <w:tcPr>
            <w:tcW w:w="1211" w:type="dxa"/>
            <w:tcBorders>
              <w:top w:val="single" w:sz="4" w:space="0" w:color="auto"/>
              <w:left w:val="single" w:sz="4" w:space="0" w:color="auto"/>
              <w:bottom w:val="single" w:sz="4" w:space="0" w:color="auto"/>
              <w:right w:val="single" w:sz="4" w:space="0" w:color="auto"/>
            </w:tcBorders>
            <w:vAlign w:val="center"/>
          </w:tcPr>
          <w:p w14:paraId="0E30C5D6"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0225985" w14:textId="77777777" w:rsidR="001363CF" w:rsidRPr="00130358" w:rsidRDefault="001363CF" w:rsidP="00D62538">
            <w:pPr>
              <w:pStyle w:val="TAC"/>
              <w:keepNext w:val="0"/>
              <w:keepLines w:val="0"/>
              <w:rPr>
                <w:rFonts w:cs="Arial"/>
              </w:rPr>
            </w:pPr>
            <w:r w:rsidRPr="00130358">
              <w:rPr>
                <w:rFonts w:cs="Arial"/>
              </w:rPr>
              <w:t>ON</w:t>
            </w:r>
          </w:p>
        </w:tc>
      </w:tr>
      <w:tr w:rsidR="001363CF" w:rsidRPr="00130358" w14:paraId="2CE9D1D1"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A53CA09" w14:textId="77777777" w:rsidR="001363CF" w:rsidRPr="00130358" w:rsidRDefault="001363CF" w:rsidP="00D62538">
            <w:pPr>
              <w:pStyle w:val="TAL"/>
              <w:keepNext w:val="0"/>
              <w:keepLines w:val="0"/>
              <w:rPr>
                <w:rFonts w:cs="Arial"/>
              </w:rPr>
            </w:pPr>
            <w:proofErr w:type="spellStart"/>
            <w:r w:rsidRPr="00130358">
              <w:rPr>
                <w:rFonts w:cs="Arial"/>
              </w:rPr>
              <w:t>slssid</w:t>
            </w:r>
            <w:proofErr w:type="spellEnd"/>
          </w:p>
        </w:tc>
        <w:tc>
          <w:tcPr>
            <w:tcW w:w="1211" w:type="dxa"/>
            <w:tcBorders>
              <w:top w:val="single" w:sz="4" w:space="0" w:color="auto"/>
              <w:left w:val="single" w:sz="4" w:space="0" w:color="auto"/>
              <w:bottom w:val="single" w:sz="4" w:space="0" w:color="auto"/>
              <w:right w:val="single" w:sz="4" w:space="0" w:color="auto"/>
            </w:tcBorders>
            <w:vAlign w:val="center"/>
          </w:tcPr>
          <w:p w14:paraId="6B7A8200"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5DA25D2" w14:textId="77777777" w:rsidR="001363CF" w:rsidRPr="00130358" w:rsidRDefault="001363CF" w:rsidP="00D62538">
            <w:pPr>
              <w:pStyle w:val="TAC"/>
              <w:keepNext w:val="0"/>
              <w:keepLines w:val="0"/>
              <w:rPr>
                <w:rFonts w:cs="Arial"/>
              </w:rPr>
            </w:pPr>
            <w:r w:rsidRPr="00130358">
              <w:rPr>
                <w:rFonts w:cs="Arial"/>
              </w:rPr>
              <w:t>30</w:t>
            </w:r>
          </w:p>
        </w:tc>
      </w:tr>
      <w:tr w:rsidR="001363CF" w:rsidRPr="00130358" w14:paraId="7873C7F6"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1230151" w14:textId="02DD4210" w:rsidR="001363CF" w:rsidRPr="00130358" w:rsidRDefault="001363CF" w:rsidP="00D62538">
            <w:pPr>
              <w:pStyle w:val="TAL"/>
              <w:keepNext w:val="0"/>
              <w:keepLines w:val="0"/>
              <w:rPr>
                <w:rFonts w:cs="Arial"/>
              </w:rPr>
            </w:pPr>
            <w:proofErr w:type="spellStart"/>
            <w:r w:rsidRPr="00130358">
              <w:rPr>
                <w:rFonts w:cs="Arial"/>
              </w:rPr>
              <w:t>inCoverage</w:t>
            </w:r>
            <w:proofErr w:type="spellEnd"/>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MIB-SL)</w:t>
            </w:r>
          </w:p>
        </w:tc>
        <w:tc>
          <w:tcPr>
            <w:tcW w:w="1211" w:type="dxa"/>
            <w:tcBorders>
              <w:top w:val="single" w:sz="4" w:space="0" w:color="auto"/>
              <w:left w:val="single" w:sz="4" w:space="0" w:color="auto"/>
              <w:bottom w:val="single" w:sz="4" w:space="0" w:color="auto"/>
              <w:right w:val="single" w:sz="4" w:space="0" w:color="auto"/>
            </w:tcBorders>
            <w:vAlign w:val="center"/>
          </w:tcPr>
          <w:p w14:paraId="56F6315A"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3DD03AFD" w14:textId="77777777" w:rsidR="001363CF" w:rsidRPr="00130358" w:rsidRDefault="001363CF" w:rsidP="00D62538">
            <w:pPr>
              <w:pStyle w:val="TAC"/>
              <w:keepNext w:val="0"/>
              <w:keepLines w:val="0"/>
              <w:rPr>
                <w:rFonts w:cs="Arial"/>
              </w:rPr>
            </w:pPr>
            <w:r w:rsidRPr="00130358">
              <w:rPr>
                <w:rFonts w:cs="Arial"/>
              </w:rPr>
              <w:t>TRUE</w:t>
            </w:r>
          </w:p>
        </w:tc>
      </w:tr>
      <w:tr w:rsidR="001363CF" w:rsidRPr="00130358" w14:paraId="42D81856"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0CCB1039" w14:textId="77777777" w:rsidR="001363CF" w:rsidRPr="00130358" w:rsidRDefault="001363CF" w:rsidP="00D62538">
            <w:pPr>
              <w:pStyle w:val="TAL"/>
              <w:keepNext w:val="0"/>
              <w:keepLines w:val="0"/>
              <w:rPr>
                <w:rFonts w:cs="Arial"/>
              </w:rPr>
            </w:pPr>
            <w:proofErr w:type="spellStart"/>
            <w:r w:rsidRPr="00130358">
              <w:rPr>
                <w:rFonts w:cs="Arial"/>
              </w:rPr>
              <w:t>syncOffsetIndicator</w:t>
            </w:r>
            <w:proofErr w:type="spellEnd"/>
          </w:p>
        </w:tc>
        <w:tc>
          <w:tcPr>
            <w:tcW w:w="1211" w:type="dxa"/>
            <w:tcBorders>
              <w:top w:val="single" w:sz="4" w:space="0" w:color="auto"/>
              <w:left w:val="single" w:sz="4" w:space="0" w:color="auto"/>
              <w:bottom w:val="single" w:sz="4" w:space="0" w:color="auto"/>
              <w:right w:val="single" w:sz="4" w:space="0" w:color="auto"/>
            </w:tcBorders>
            <w:vAlign w:val="center"/>
          </w:tcPr>
          <w:p w14:paraId="653A04E4" w14:textId="77777777" w:rsidR="001363CF" w:rsidRPr="00130358" w:rsidRDefault="001363CF" w:rsidP="00D62538">
            <w:pPr>
              <w:pStyle w:val="TAC"/>
              <w:keepNext w:val="0"/>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7DDA82C7" w14:textId="77777777" w:rsidR="001363CF" w:rsidRPr="00130358" w:rsidRDefault="001363CF" w:rsidP="00D62538">
            <w:pPr>
              <w:pStyle w:val="TAC"/>
              <w:keepNext w:val="0"/>
              <w:keepLines w:val="0"/>
              <w:rPr>
                <w:rFonts w:cs="Arial"/>
              </w:rPr>
            </w:pPr>
            <w:r w:rsidRPr="00130358">
              <w:rPr>
                <w:rFonts w:cs="Arial"/>
              </w:rPr>
              <w:t>syncOffsetIndicator1</w:t>
            </w:r>
          </w:p>
        </w:tc>
      </w:tr>
      <w:tr w:rsidR="001363CF" w:rsidRPr="00130358" w14:paraId="71AED7E2"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72A6172" w14:textId="06F31615" w:rsidR="001363CF" w:rsidRPr="00130358" w:rsidRDefault="001363CF" w:rsidP="00D62538">
            <w:pPr>
              <w:pStyle w:val="TAL"/>
              <w:keepNext w:val="0"/>
              <w:keepLines w:val="0"/>
              <w:rPr>
                <w:rFonts w:cs="Arial"/>
              </w:rPr>
            </w:pPr>
            <w:r w:rsidRPr="00130358">
              <w:rPr>
                <w:rFonts w:cs="Arial"/>
                <w:position w:val="-12"/>
              </w:rPr>
              <w:object w:dxaOrig="400" w:dyaOrig="360" w14:anchorId="6F290813">
                <v:shape id="_x0000_i1137" type="#_x0000_t75" style="width:21.75pt;height:21.75pt" o:ole="" fillcolor="window">
                  <v:imagedata r:id="rId7" o:title=""/>
                </v:shape>
                <o:OLEObject Type="Embed" ProgID="Equation.3" ShapeID="_x0000_i1137" DrawAspect="Content" ObjectID="_1736593616" r:id="rId118"/>
              </w:object>
            </w:r>
            <w:r w:rsidR="00D62538" w:rsidRPr="00130358">
              <w:rPr>
                <w:rFonts w:cs="Arial"/>
                <w:vertAlign w:val="superscript"/>
              </w:rPr>
              <w:t xml:space="preserve"> </w:t>
            </w:r>
            <w:r w:rsidRPr="00130358">
              <w:rPr>
                <w:rFonts w:cs="Arial"/>
                <w:vertAlign w:val="superscript"/>
              </w:rPr>
              <w:t>Note1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FE95A2F" w14:textId="22959C4A"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26359C03"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3E48B32B"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B9CED2A"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1427AF93">
                <v:shape id="_x0000_i1138" type="#_x0000_t75" style="width:42.75pt;height:21.75pt" o:ole="" fillcolor="window">
                  <v:imagedata r:id="rId11" o:title=""/>
                </v:shape>
                <o:OLEObject Type="Embed" ProgID="Equation.3" ShapeID="_x0000_i1138" DrawAspect="Content" ObjectID="_1736593617" r:id="rId119"/>
              </w:object>
            </w:r>
          </w:p>
        </w:tc>
        <w:tc>
          <w:tcPr>
            <w:tcW w:w="1211" w:type="dxa"/>
            <w:tcBorders>
              <w:top w:val="single" w:sz="4" w:space="0" w:color="auto"/>
              <w:left w:val="single" w:sz="4" w:space="0" w:color="auto"/>
              <w:bottom w:val="single" w:sz="4" w:space="0" w:color="auto"/>
              <w:right w:val="single" w:sz="4" w:space="0" w:color="auto"/>
            </w:tcBorders>
            <w:vAlign w:val="center"/>
            <w:hideMark/>
          </w:tcPr>
          <w:p w14:paraId="2E434C09" w14:textId="77777777" w:rsidR="001363CF" w:rsidRPr="00130358" w:rsidRDefault="001363CF" w:rsidP="00D62538">
            <w:pPr>
              <w:pStyle w:val="TAC"/>
              <w:keepNext w:val="0"/>
              <w:keepLines w:val="0"/>
              <w:rPr>
                <w:rFonts w:cs="Arial"/>
              </w:rPr>
            </w:pPr>
            <w:r w:rsidRPr="00130358">
              <w:rPr>
                <w:rFonts w:cs="Arial"/>
              </w:rPr>
              <w:t>dB</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66C8BEB2" w14:textId="77777777" w:rsidR="001363CF" w:rsidRPr="00130358" w:rsidRDefault="001363CF" w:rsidP="00D62538">
            <w:pPr>
              <w:pStyle w:val="TAC"/>
              <w:keepNext w:val="0"/>
              <w:keepLines w:val="0"/>
              <w:rPr>
                <w:rFonts w:cs="Arial"/>
              </w:rPr>
            </w:pPr>
            <w:r w:rsidRPr="00130358">
              <w:rPr>
                <w:rFonts w:cs="Arial"/>
              </w:rPr>
              <w:t>13</w:t>
            </w:r>
          </w:p>
        </w:tc>
      </w:tr>
      <w:tr w:rsidR="001363CF" w:rsidRPr="00130358" w14:paraId="6EE9056A"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060E3FCF" w14:textId="3E83E6AE"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BB28ABD" w14:textId="4FCCD2BF"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tcPr>
          <w:p w14:paraId="3B816ABF" w14:textId="77777777" w:rsidR="001363CF" w:rsidRPr="00130358" w:rsidRDefault="001363CF" w:rsidP="00D62538">
            <w:pPr>
              <w:pStyle w:val="TAC"/>
              <w:keepNext w:val="0"/>
              <w:keepLines w:val="0"/>
              <w:rPr>
                <w:rFonts w:cs="Arial"/>
              </w:rPr>
            </w:pPr>
            <w:r w:rsidRPr="00130358">
              <w:rPr>
                <w:rFonts w:cs="Arial"/>
              </w:rPr>
              <w:t>-85</w:t>
            </w:r>
          </w:p>
        </w:tc>
      </w:tr>
      <w:tr w:rsidR="001363CF" w:rsidRPr="00130358" w14:paraId="3FDFDCE3"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C81A027" w14:textId="30149A72"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211" w:type="dxa"/>
            <w:tcBorders>
              <w:top w:val="single" w:sz="4" w:space="0" w:color="auto"/>
              <w:left w:val="single" w:sz="4" w:space="0" w:color="auto"/>
              <w:bottom w:val="single" w:sz="4" w:space="0" w:color="auto"/>
              <w:right w:val="single" w:sz="4" w:space="0" w:color="auto"/>
            </w:tcBorders>
            <w:vAlign w:val="center"/>
          </w:tcPr>
          <w:p w14:paraId="13E9E0B2" w14:textId="77777777" w:rsidR="001363CF" w:rsidRPr="00130358" w:rsidRDefault="001363CF" w:rsidP="00D62538">
            <w:pPr>
              <w:pStyle w:val="TAC"/>
              <w:keepNext w:val="0"/>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E5DCF21"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6A050A85" w14:textId="77777777" w:rsidTr="00D62538">
        <w:trPr>
          <w:cantSplit/>
          <w:jc w:val="center"/>
        </w:trPr>
        <w:tc>
          <w:tcPr>
            <w:tcW w:w="9660" w:type="dxa"/>
            <w:gridSpan w:val="4"/>
            <w:tcBorders>
              <w:top w:val="single" w:sz="4" w:space="0" w:color="auto"/>
              <w:left w:val="single" w:sz="4" w:space="0" w:color="auto"/>
              <w:bottom w:val="single" w:sz="4" w:space="0" w:color="auto"/>
              <w:right w:val="single" w:sz="4" w:space="0" w:color="auto"/>
            </w:tcBorders>
            <w:vAlign w:val="center"/>
            <w:hideMark/>
          </w:tcPr>
          <w:p w14:paraId="0A29B747" w14:textId="6F776821"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518758D1">
                <v:shape id="_x0000_i1139" type="#_x0000_t75" style="width:20.25pt;height:18.75pt" o:ole="" fillcolor="window">
                  <v:imagedata r:id="rId7" o:title=""/>
                </v:shape>
                <o:OLEObject Type="Embed" ProgID="Equation.3" ShapeID="_x0000_i1139" DrawAspect="Content" ObjectID="_1736593618" r:id="rId120"/>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7D68C4DA" w14:textId="2E9425A9"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3754E9E3" w14:textId="73AFD931"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SSSS</w:t>
            </w:r>
            <w:r w:rsidR="00D62538" w:rsidRPr="00130358">
              <w:rPr>
                <w:rFonts w:cs="Arial"/>
              </w:rPr>
              <w:t xml:space="preserve"> </w:t>
            </w:r>
            <w:r w:rsidR="001363CF" w:rsidRPr="00130358">
              <w:rPr>
                <w:rFonts w:cs="Arial"/>
              </w:rPr>
              <w:t>Es/</w:t>
            </w:r>
            <w:proofErr w:type="spellStart"/>
            <w:r w:rsidR="001363CF" w:rsidRPr="00130358">
              <w:rPr>
                <w:rFonts w:cs="Arial"/>
              </w:rPr>
              <w:t>Iot</w:t>
            </w:r>
            <w:proofErr w:type="spellEnd"/>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w:t>
            </w:r>
            <w:proofErr w:type="spellStart"/>
            <w:r w:rsidR="001363CF" w:rsidRPr="00130358">
              <w:rPr>
                <w:rFonts w:cs="Arial"/>
              </w:rPr>
              <w:t>Iot</w:t>
            </w:r>
            <w:proofErr w:type="spellEnd"/>
            <w:r w:rsidR="001363CF" w:rsidRPr="00130358">
              <w:rPr>
                <w:rFonts w:cs="Arial"/>
              </w:rPr>
              <w:t>.</w:t>
            </w:r>
          </w:p>
          <w:p w14:paraId="4F9D8BB2" w14:textId="6719F265" w:rsidR="001363CF" w:rsidRPr="00130358" w:rsidRDefault="00483222" w:rsidP="00D62538">
            <w:pPr>
              <w:pStyle w:val="TAN"/>
              <w:keepNext w:val="0"/>
              <w:keepLines w:val="0"/>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5E718EDE" w14:textId="77777777" w:rsidR="001363CF" w:rsidRPr="00130358" w:rsidRDefault="001363CF" w:rsidP="00D62538"/>
    <w:p w14:paraId="4582D2D5" w14:textId="77777777" w:rsidR="001363CF" w:rsidRPr="00130358" w:rsidRDefault="001363CF" w:rsidP="00D62538">
      <w:pPr>
        <w:pStyle w:val="Heading4"/>
        <w:keepNext w:val="0"/>
        <w:keepLines w:val="0"/>
      </w:pPr>
      <w:r w:rsidRPr="00130358">
        <w:t>10.4.4.2</w:t>
      </w:r>
      <w:r w:rsidRPr="00130358">
        <w:tab/>
        <w:t>Test procedure</w:t>
      </w:r>
    </w:p>
    <w:p w14:paraId="46DF1CB4" w14:textId="77777777" w:rsidR="001363CF" w:rsidRPr="00130358" w:rsidRDefault="001363CF" w:rsidP="00D62538">
      <w:r w:rsidRPr="00130358">
        <w:t xml:space="preserve">There is one active cell (Cell 1) and active </w:t>
      </w:r>
      <w:proofErr w:type="spellStart"/>
      <w:r w:rsidRPr="00130358">
        <w:t>SyncRef</w:t>
      </w:r>
      <w:proofErr w:type="spellEnd"/>
      <w:r w:rsidRPr="00130358">
        <w:t xml:space="preserve"> UE (</w:t>
      </w:r>
      <w:proofErr w:type="spellStart"/>
      <w:r w:rsidRPr="00130358">
        <w:t>SyncRef</w:t>
      </w:r>
      <w:proofErr w:type="spellEnd"/>
      <w:r w:rsidRPr="00130358">
        <w:t xml:space="preserve"> UE 1) in this test. The test system shall emulate </w:t>
      </w:r>
      <w:proofErr w:type="spellStart"/>
      <w:r w:rsidRPr="00130358">
        <w:t>SyncRef</w:t>
      </w:r>
      <w:proofErr w:type="spellEnd"/>
      <w:r w:rsidRPr="00130358">
        <w:t xml:space="preserve"> UE 1 to transmit SLSS and MIB-SL every SLSS period (40ms). The test consists of two successive time periods, with time duration of T1 and T2 respectively. During T1, the cell is powered OFF and the </w:t>
      </w:r>
      <w:proofErr w:type="spellStart"/>
      <w:r w:rsidRPr="00130358">
        <w:t>ProSe</w:t>
      </w:r>
      <w:proofErr w:type="spellEnd"/>
      <w:r w:rsidRPr="00130358">
        <w:t xml:space="preserve"> UE is synchronized to </w:t>
      </w:r>
      <w:proofErr w:type="spellStart"/>
      <w:r w:rsidRPr="00130358">
        <w:t>SyncRef</w:t>
      </w:r>
      <w:proofErr w:type="spellEnd"/>
      <w:r w:rsidRPr="00130358">
        <w:t xml:space="preserve"> UE 1. During T2, the cell is powered ON and the </w:t>
      </w:r>
      <w:proofErr w:type="spellStart"/>
      <w:r w:rsidRPr="00130358">
        <w:t>ProSe</w:t>
      </w:r>
      <w:proofErr w:type="spellEnd"/>
      <w:r w:rsidRPr="00130358">
        <w:t xml:space="preserve"> UE will detect the cell and attempt to camp on the cell.</w:t>
      </w:r>
    </w:p>
    <w:p w14:paraId="785D11BC" w14:textId="636CB823" w:rsidR="001363CF" w:rsidRPr="00130358" w:rsidRDefault="001363CF" w:rsidP="00D62538">
      <w:pPr>
        <w:pStyle w:val="B1"/>
      </w:pPr>
      <w:r w:rsidRPr="00130358">
        <w:t>1</w:t>
      </w:r>
      <w:r w:rsidRPr="00130358">
        <w:tab/>
        <w:t xml:space="preserve"> Ensure the UE is in State 4 according </w:t>
      </w:r>
      <w:r w:rsidR="00772922" w:rsidRPr="00130358">
        <w:t>to 3GPP TS</w:t>
      </w:r>
      <w:r w:rsidRPr="00130358">
        <w:t xml:space="preserve"> 36.508 [7] clause 4.5.4 and UE test loop Mode D is activated.</w:t>
      </w:r>
    </w:p>
    <w:p w14:paraId="257E4C2A" w14:textId="77777777" w:rsidR="001363CF" w:rsidRPr="00130358" w:rsidRDefault="001363CF" w:rsidP="00D62538">
      <w:pPr>
        <w:pStyle w:val="B1"/>
        <w:rPr>
          <w:rFonts w:eastAsia="??"/>
        </w:rPr>
      </w:pPr>
      <w:r w:rsidRPr="00130358">
        <w:rPr>
          <w:rFonts w:eastAsia="??"/>
        </w:rPr>
        <w:t>2.</w:t>
      </w:r>
      <w:r w:rsidRPr="00130358">
        <w:rPr>
          <w:rFonts w:eastAsia="??"/>
        </w:rPr>
        <w:tab/>
        <w:t xml:space="preserve">Set the parameters according to T1 in Table 10.4.5-1. </w:t>
      </w:r>
      <w:r w:rsidRPr="00130358">
        <w:t>Propagation conditions are set according to Annex B clauses B.1.1 and B.2.2</w:t>
      </w:r>
      <w:r w:rsidRPr="00130358">
        <w:rPr>
          <w:rFonts w:eastAsia="??"/>
        </w:rPr>
        <w:t>.</w:t>
      </w:r>
    </w:p>
    <w:p w14:paraId="793CAC43" w14:textId="77777777" w:rsidR="001363CF" w:rsidRPr="00130358" w:rsidRDefault="001363CF" w:rsidP="00D62538">
      <w:pPr>
        <w:pStyle w:val="B1"/>
      </w:pPr>
      <w:r w:rsidRPr="00130358">
        <w:rPr>
          <w:rFonts w:eastAsia="??"/>
        </w:rPr>
        <w:t>3.</w:t>
      </w:r>
      <w:r w:rsidRPr="00130358">
        <w:rPr>
          <w:rFonts w:eastAsia="??"/>
        </w:rPr>
        <w:tab/>
        <w:t>At the start of T1, cell 1 is powered off and UE is expected to synchronize with SyncRefUE1.Also TE is expected to verify that UE is able to transmit SLSS + MIB-SL before the end of T1.</w:t>
      </w:r>
    </w:p>
    <w:p w14:paraId="27A991B5" w14:textId="77777777" w:rsidR="001363CF" w:rsidRPr="00130358" w:rsidRDefault="001363CF" w:rsidP="00D62538">
      <w:pPr>
        <w:pStyle w:val="B1"/>
      </w:pPr>
      <w:r w:rsidRPr="00130358">
        <w:t>3.</w:t>
      </w:r>
      <w:r w:rsidRPr="00130358">
        <w:tab/>
        <w:t>When T1 expires, the SS shall switch the power setting from T1 to T2 as specified in Table 10.4.5-1.</w:t>
      </w:r>
    </w:p>
    <w:p w14:paraId="2F47A0E6" w14:textId="77777777" w:rsidR="001363CF" w:rsidRPr="00130358" w:rsidRDefault="001363CF" w:rsidP="00D62538">
      <w:pPr>
        <w:pStyle w:val="B1"/>
      </w:pPr>
      <w:r w:rsidRPr="00130358">
        <w:t>4.</w:t>
      </w:r>
      <w:r w:rsidRPr="00130358">
        <w:tab/>
        <w:t>UE is expected to initiate PRACH preambles inside 7.68 s from the start of T2. If the UE sends PRACH inside 7.68s consider the loop to be pass, else UE fails the iteration.</w:t>
      </w:r>
    </w:p>
    <w:p w14:paraId="69F470B8" w14:textId="77777777" w:rsidR="001363CF" w:rsidRPr="00130358" w:rsidRDefault="001363CF" w:rsidP="00D62538">
      <w:pPr>
        <w:pStyle w:val="B1"/>
      </w:pPr>
      <w:r w:rsidRPr="00130358">
        <w:t>5.</w:t>
      </w:r>
      <w:r w:rsidRPr="00130358">
        <w:tab/>
        <w:t>Set Cell 2 physical cell identity = ((current cell 2 physical cell identity + 1) mod 14 + 2) for next iteration of the test procedure loop.</w:t>
      </w:r>
    </w:p>
    <w:p w14:paraId="61952287" w14:textId="410E147E" w:rsidR="001363CF" w:rsidRPr="00130358" w:rsidRDefault="001363CF" w:rsidP="00D62538">
      <w:pPr>
        <w:pStyle w:val="B1"/>
      </w:pPr>
      <w:r w:rsidRPr="00130358">
        <w:t>6.</w:t>
      </w:r>
      <w:r w:rsidRPr="00130358">
        <w:tab/>
        <w:t xml:space="preserve">After the RRC connection release, the SS switches off and on the UE and ensures the UE is in State 4 with test loop mode 4 activated according </w:t>
      </w:r>
      <w:r w:rsidR="00772922" w:rsidRPr="00130358">
        <w:t>to 3GPP TS</w:t>
      </w:r>
      <w:r w:rsidRPr="00130358">
        <w:t xml:space="preserve"> 36.508 [7] clause 4.5.4.</w:t>
      </w:r>
    </w:p>
    <w:p w14:paraId="315A6D29" w14:textId="77777777" w:rsidR="001363CF" w:rsidRPr="00130358" w:rsidRDefault="001363CF" w:rsidP="00D62538">
      <w:pPr>
        <w:pStyle w:val="B1"/>
      </w:pPr>
      <w:r w:rsidRPr="00130358">
        <w:t>7.</w:t>
      </w:r>
      <w:r w:rsidRPr="00130358">
        <w:tab/>
        <w:t xml:space="preserve">Repeat step 2-6 until the confidence level according to </w:t>
      </w:r>
      <w:r w:rsidRPr="00130358">
        <w:rPr>
          <w:rFonts w:eastAsia="??"/>
        </w:rPr>
        <w:t>Tables G.2.3-1 in Annex G clause G.2 is achieved.</w:t>
      </w:r>
    </w:p>
    <w:p w14:paraId="751A88BF" w14:textId="77777777" w:rsidR="001363CF" w:rsidRPr="00130358" w:rsidRDefault="001363CF" w:rsidP="00D62538">
      <w:pPr>
        <w:pStyle w:val="Heading4"/>
        <w:keepNext w:val="0"/>
        <w:keepLines w:val="0"/>
      </w:pPr>
      <w:r w:rsidRPr="00130358">
        <w:t>10.4.4.3</w:t>
      </w:r>
      <w:r w:rsidRPr="00130358">
        <w:tab/>
        <w:t>Message contents</w:t>
      </w:r>
    </w:p>
    <w:p w14:paraId="15FCF2D6" w14:textId="112AB11B" w:rsidR="001363CF" w:rsidRPr="00130358" w:rsidRDefault="001363CF" w:rsidP="00D62538">
      <w:r w:rsidRPr="00130358">
        <w:t xml:space="preserve">Message contents are according </w:t>
      </w:r>
      <w:r w:rsidR="00772922" w:rsidRPr="00130358">
        <w:t>to 3GPP TS</w:t>
      </w:r>
      <w:r w:rsidRPr="00130358">
        <w:t xml:space="preserve"> 36.508 [7] clause 4.6 with FFS:</w:t>
      </w:r>
    </w:p>
    <w:p w14:paraId="23FCC181" w14:textId="77777777" w:rsidR="001363CF" w:rsidRPr="00130358" w:rsidRDefault="001363CF" w:rsidP="000835DA">
      <w:pPr>
        <w:pStyle w:val="TH"/>
        <w:keepLines w:val="0"/>
        <w:rPr>
          <w:rFonts w:eastAsia="SimSun"/>
          <w:lang w:eastAsia="zh-CN"/>
        </w:rPr>
      </w:pPr>
      <w:r w:rsidRPr="00130358">
        <w:t xml:space="preserve">Table </w:t>
      </w:r>
      <w:r w:rsidRPr="00130358">
        <w:rPr>
          <w:rFonts w:eastAsia="SimSun"/>
          <w:lang w:eastAsia="zh-CN"/>
        </w:rPr>
        <w:t>10.4.4.3</w:t>
      </w:r>
      <w:r w:rsidRPr="00130358">
        <w:t xml:space="preserve">-1: Common </w:t>
      </w:r>
      <w:r w:rsidRPr="00130358">
        <w:rPr>
          <w:rFonts w:eastAsia="SimSun"/>
          <w:lang w:eastAsia="zh-CN"/>
        </w:rPr>
        <w:t>Exception messages for E-UTRAN FDD-FDD intra frequency event triggered reporting under fading propagation conditions in asynchronous cells test requirement</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1363CF" w:rsidRPr="00130358" w14:paraId="127B652B" w14:textId="77777777" w:rsidTr="007729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32982976" w14:textId="7BB7EC4E" w:rsidR="001363CF" w:rsidRPr="00130358" w:rsidRDefault="001363CF" w:rsidP="000835DA">
            <w:pPr>
              <w:pStyle w:val="TAH"/>
              <w:keepLines w:val="0"/>
              <w:rPr>
                <w:rFonts w:eastAsia="SimSun"/>
                <w:lang w:eastAsia="zh-CN"/>
              </w:rPr>
            </w:pPr>
            <w:r w:rsidRPr="00130358">
              <w:t>Default</w:t>
            </w:r>
            <w:r w:rsidR="00D62538" w:rsidRPr="00130358">
              <w:t xml:space="preserve"> </w:t>
            </w:r>
            <w:r w:rsidRPr="00130358">
              <w:t>Message</w:t>
            </w:r>
            <w:r w:rsidR="00D62538" w:rsidRPr="00130358">
              <w:t xml:space="preserve"> </w:t>
            </w:r>
            <w:r w:rsidRPr="00130358">
              <w:t>Contents</w:t>
            </w:r>
          </w:p>
        </w:tc>
      </w:tr>
      <w:tr w:rsidR="001363CF" w:rsidRPr="00130358" w14:paraId="107F1106"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2E4D92C" w14:textId="66F05C3A" w:rsidR="001363CF" w:rsidRPr="00130358" w:rsidRDefault="001363CF" w:rsidP="00D62538">
            <w:pPr>
              <w:pStyle w:val="TAL"/>
              <w:keepNext w:val="0"/>
              <w:keepLines w:val="0"/>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406C2974" w14:textId="77777777" w:rsidR="001363CF" w:rsidRPr="00130358" w:rsidRDefault="001363CF" w:rsidP="00D62538">
            <w:pPr>
              <w:pStyle w:val="TAL"/>
              <w:keepNext w:val="0"/>
              <w:keepLines w:val="0"/>
              <w:rPr>
                <w:rFonts w:eastAsia="SimSun"/>
                <w:lang w:eastAsia="zh-CN"/>
              </w:rPr>
            </w:pPr>
          </w:p>
        </w:tc>
      </w:tr>
      <w:tr w:rsidR="001363CF" w:rsidRPr="00130358" w14:paraId="2ECF3D51"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75BCCA66" w14:textId="597B57ED" w:rsidR="001363CF" w:rsidRPr="00130358" w:rsidRDefault="001363CF" w:rsidP="00D62538">
            <w:pPr>
              <w:pStyle w:val="TAL"/>
              <w:keepNext w:val="0"/>
              <w:keepLines w:val="0"/>
            </w:pPr>
            <w:r w:rsidRPr="00130358">
              <w:t>Default</w:t>
            </w:r>
            <w:r w:rsidR="00D62538" w:rsidRPr="00130358">
              <w:t xml:space="preserve"> </w:t>
            </w:r>
            <w:r w:rsidRPr="00130358">
              <w:t>RRC</w:t>
            </w:r>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66ADA63C" w14:textId="77777777" w:rsidR="001363CF" w:rsidRPr="00130358" w:rsidRDefault="001363CF" w:rsidP="00D62538">
            <w:pPr>
              <w:pStyle w:val="TAL"/>
              <w:keepNext w:val="0"/>
              <w:keepLines w:val="0"/>
            </w:pPr>
            <w:r w:rsidRPr="00130358">
              <w:t>FFS</w:t>
            </w:r>
          </w:p>
        </w:tc>
      </w:tr>
    </w:tbl>
    <w:p w14:paraId="5F700705" w14:textId="77777777" w:rsidR="001363CF" w:rsidRPr="00130358" w:rsidRDefault="001363CF" w:rsidP="00D62538"/>
    <w:p w14:paraId="67CA264D" w14:textId="77777777" w:rsidR="001363CF" w:rsidRPr="00130358" w:rsidRDefault="001363CF" w:rsidP="00D62538">
      <w:pPr>
        <w:pStyle w:val="Heading4"/>
        <w:keepNext w:val="0"/>
        <w:keepLines w:val="0"/>
      </w:pPr>
      <w:r w:rsidRPr="00130358">
        <w:t>10.4.5</w:t>
      </w:r>
      <w:r w:rsidRPr="00130358">
        <w:tab/>
        <w:t>Test requirement</w:t>
      </w:r>
    </w:p>
    <w:p w14:paraId="512C4FDB" w14:textId="77777777" w:rsidR="001363CF" w:rsidRPr="00130358" w:rsidRDefault="001363CF" w:rsidP="00D62538">
      <w:r w:rsidRPr="00130358">
        <w:t xml:space="preserve">Tables 10.4.4.1-1 and 10.4.5-1 define the primary level settings including test tolerances for E-UTRAN FDD- Initiation/Cease of SLSS Transmission with </w:t>
      </w:r>
      <w:proofErr w:type="spellStart"/>
      <w:r w:rsidRPr="00130358">
        <w:t>ProSe</w:t>
      </w:r>
      <w:proofErr w:type="spellEnd"/>
      <w:r w:rsidRPr="00130358">
        <w:t xml:space="preserve"> Direct Discovery.</w:t>
      </w:r>
    </w:p>
    <w:p w14:paraId="2C007660" w14:textId="77777777" w:rsidR="001363CF" w:rsidRPr="00130358" w:rsidRDefault="001363CF" w:rsidP="00D62538">
      <w:pPr>
        <w:pStyle w:val="TH"/>
        <w:keepNext w:val="0"/>
        <w:keepLines w:val="0"/>
        <w:rPr>
          <w:rFonts w:cs="v4.2.0"/>
        </w:rPr>
      </w:pPr>
      <w:r w:rsidRPr="00130358">
        <w:t xml:space="preserve">Table 10.4.5-1: Cell specific test parameters for </w:t>
      </w:r>
      <w:r w:rsidRPr="00130358">
        <w:rPr>
          <w:rFonts w:cs="v4.2.0"/>
        </w:rPr>
        <w:t xml:space="preserve">cell identification test on </w:t>
      </w:r>
      <w:r w:rsidRPr="00130358">
        <w:t xml:space="preserve">downlink frequency associated with </w:t>
      </w:r>
      <w:proofErr w:type="spellStart"/>
      <w:r w:rsidRPr="00130358">
        <w:t>ProSe</w:t>
      </w:r>
      <w:proofErr w:type="spellEnd"/>
      <w:r w:rsidRPr="00130358">
        <w:t xml:space="preserve"> frequency</w:t>
      </w:r>
      <w:r w:rsidRPr="00130358">
        <w:rPr>
          <w:rFonts w:cs="v4.2.0"/>
        </w:rPr>
        <w:t xml:space="preserve"> for E-UTRAN FDD (when UE is transmitting for </w:t>
      </w:r>
      <w:proofErr w:type="spellStart"/>
      <w:r w:rsidRPr="00130358">
        <w:rPr>
          <w:rFonts w:cs="v4.2.0"/>
        </w:rPr>
        <w:t>ProSe</w:t>
      </w:r>
      <w:proofErr w:type="spellEnd"/>
      <w:r w:rsidRPr="00130358">
        <w:rPr>
          <w:rFonts w:cs="v4.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890"/>
        <w:gridCol w:w="1890"/>
      </w:tblGrid>
      <w:tr w:rsidR="001363CF" w:rsidRPr="00130358" w14:paraId="0B69A00E" w14:textId="77777777" w:rsidTr="00D62538">
        <w:trPr>
          <w:cantSplit/>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28CA1758" w14:textId="77777777" w:rsidR="001363CF" w:rsidRPr="00130358" w:rsidRDefault="001363CF" w:rsidP="00D62538">
            <w:pPr>
              <w:pStyle w:val="TAH"/>
              <w:keepNext w:val="0"/>
              <w:keepLines w:val="0"/>
              <w:rPr>
                <w:rFonts w:cs="Arial"/>
              </w:rPr>
            </w:pPr>
            <w:r w:rsidRPr="00130358">
              <w:rPr>
                <w:rFonts w:cs="Arial"/>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6BEE55F8" w14:textId="77777777" w:rsidR="001363CF" w:rsidRPr="00130358" w:rsidRDefault="001363CF" w:rsidP="00D62538">
            <w:pPr>
              <w:pStyle w:val="TAH"/>
              <w:keepNext w:val="0"/>
              <w:keepLines w:val="0"/>
              <w:rPr>
                <w:rFonts w:cs="Arial"/>
              </w:rPr>
            </w:pPr>
            <w:r w:rsidRPr="00130358">
              <w:rPr>
                <w:rFonts w:cs="Arial"/>
              </w:rPr>
              <w:t>Unit</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3165047B" w14:textId="6571AC09" w:rsidR="001363CF" w:rsidRPr="00130358" w:rsidRDefault="001363CF" w:rsidP="00D62538">
            <w:pPr>
              <w:pStyle w:val="TAH"/>
              <w:keepNext w:val="0"/>
              <w:keepLines w:val="0"/>
              <w:rPr>
                <w:rFonts w:cs="Arial"/>
              </w:rPr>
            </w:pPr>
            <w:r w:rsidRPr="00130358">
              <w:rPr>
                <w:rFonts w:cs="Arial"/>
              </w:rPr>
              <w:t>Cell</w:t>
            </w:r>
            <w:r w:rsidR="00D62538" w:rsidRPr="00130358">
              <w:rPr>
                <w:rFonts w:cs="Arial"/>
              </w:rPr>
              <w:t xml:space="preserve"> </w:t>
            </w:r>
            <w:r w:rsidRPr="00130358">
              <w:rPr>
                <w:rFonts w:cs="Arial"/>
              </w:rPr>
              <w:t>1</w:t>
            </w:r>
          </w:p>
        </w:tc>
      </w:tr>
      <w:tr w:rsidR="001363CF" w:rsidRPr="00130358" w14:paraId="3443DE73" w14:textId="77777777" w:rsidTr="00D62538">
        <w:trPr>
          <w:cantSplit/>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6E2DE37E" w14:textId="77777777" w:rsidR="001363CF" w:rsidRPr="00130358" w:rsidRDefault="001363CF" w:rsidP="00D62538">
            <w:pPr>
              <w:overflowPunct/>
              <w:autoSpaceDE/>
              <w:autoSpaceDN/>
              <w:adjustRightInd/>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17D51A1" w14:textId="77777777" w:rsidR="001363CF" w:rsidRPr="00130358" w:rsidRDefault="001363CF" w:rsidP="00D62538">
            <w:pPr>
              <w:overflowPunct/>
              <w:autoSpaceDE/>
              <w:autoSpaceDN/>
              <w:adjustRightInd/>
              <w:spacing w:after="0"/>
              <w:rPr>
                <w:rFonts w:ascii="Arial" w:hAnsi="Arial" w:cs="Arial"/>
                <w:b/>
                <w:sz w:val="18"/>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6FB18D3D" w14:textId="77777777" w:rsidR="001363CF" w:rsidRPr="00130358" w:rsidRDefault="001363CF" w:rsidP="00D62538">
            <w:pPr>
              <w:pStyle w:val="TAH"/>
              <w:keepNext w:val="0"/>
              <w:keepLines w:val="0"/>
              <w:rPr>
                <w:rFonts w:cs="Arial"/>
              </w:rPr>
            </w:pPr>
            <w:r w:rsidRPr="00130358">
              <w:rPr>
                <w:rFonts w:cs="Arial"/>
              </w:rPr>
              <w:t>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98451D4" w14:textId="77777777" w:rsidR="001363CF" w:rsidRPr="00130358" w:rsidRDefault="001363CF" w:rsidP="00D62538">
            <w:pPr>
              <w:pStyle w:val="TAH"/>
              <w:keepNext w:val="0"/>
              <w:keepLines w:val="0"/>
              <w:rPr>
                <w:rFonts w:cs="Arial"/>
              </w:rPr>
            </w:pPr>
            <w:r w:rsidRPr="00130358">
              <w:rPr>
                <w:rFonts w:cs="Arial"/>
              </w:rPr>
              <w:t>T2</w:t>
            </w:r>
          </w:p>
        </w:tc>
      </w:tr>
      <w:tr w:rsidR="001363CF" w:rsidRPr="00130358" w14:paraId="6CC947E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AB9B09B" w14:textId="6C671682"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30B8E115"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3F9FB400" w14:textId="77777777" w:rsidR="001363CF" w:rsidRPr="00130358" w:rsidRDefault="001363CF" w:rsidP="00D62538">
            <w:pPr>
              <w:pStyle w:val="TAC"/>
              <w:keepNext w:val="0"/>
              <w:keepLines w:val="0"/>
              <w:rPr>
                <w:rFonts w:cs="Arial"/>
              </w:rPr>
            </w:pPr>
            <w:r w:rsidRPr="00130358">
              <w:rPr>
                <w:rFonts w:cs="Arial"/>
                <w:bCs/>
              </w:rPr>
              <w:t>1</w:t>
            </w:r>
          </w:p>
        </w:tc>
      </w:tr>
      <w:tr w:rsidR="001363CF" w:rsidRPr="00130358" w14:paraId="2F12132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0D76174" w14:textId="67EA95C6" w:rsidR="001363CF" w:rsidRPr="00130358" w:rsidRDefault="001363CF" w:rsidP="00D62538">
            <w:pPr>
              <w:pStyle w:val="TAL"/>
              <w:keepNext w:val="0"/>
              <w:keepLines w:val="0"/>
              <w:rPr>
                <w:rFonts w:cs="Arial"/>
              </w:rPr>
            </w:pPr>
            <w:proofErr w:type="spellStart"/>
            <w:r w:rsidRPr="00130358">
              <w:rPr>
                <w:rFonts w:cs="Arial"/>
              </w:rPr>
              <w:t>BW</w:t>
            </w:r>
            <w:r w:rsidRPr="00130358">
              <w:rPr>
                <w:rFonts w:cs="Arial"/>
                <w:vertAlign w:val="subscript"/>
              </w:rPr>
              <w:t>channel</w:t>
            </w:r>
            <w:r w:rsidRPr="00130358">
              <w:rPr>
                <w:rFonts w:cs="Arial"/>
                <w:vertAlign w:val="superscript"/>
              </w:rPr>
              <w:t>Note</w:t>
            </w:r>
            <w:proofErr w:type="spellEnd"/>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1C24308" w14:textId="77777777" w:rsidR="001363CF" w:rsidRPr="00130358" w:rsidRDefault="001363CF" w:rsidP="00D62538">
            <w:pPr>
              <w:pStyle w:val="TAC"/>
              <w:keepNext w:val="0"/>
              <w:keepLines w:val="0"/>
              <w:rPr>
                <w:rFonts w:cs="Arial"/>
              </w:rPr>
            </w:pPr>
            <w:r w:rsidRPr="00130358">
              <w:rPr>
                <w:rFonts w:cs="Arial"/>
                <w:bCs/>
              </w:rPr>
              <w:t>MHz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749263F8" w14:textId="089C8ECC" w:rsidR="001363CF" w:rsidRPr="00130358" w:rsidRDefault="001363CF" w:rsidP="00D62538">
            <w:pPr>
              <w:pStyle w:val="TAC"/>
              <w:keepNext w:val="0"/>
              <w:keepLines w:val="0"/>
              <w:rPr>
                <w:rFonts w:cs="Arial"/>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4902E1C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374EADF" w14:textId="55C61934" w:rsidR="001363CF" w:rsidRPr="00130358" w:rsidRDefault="001363CF"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Patterns</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A.3.2.1.2</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710" w:type="dxa"/>
            <w:tcBorders>
              <w:top w:val="single" w:sz="4" w:space="0" w:color="auto"/>
              <w:left w:val="single" w:sz="4" w:space="0" w:color="auto"/>
              <w:bottom w:val="single" w:sz="4" w:space="0" w:color="auto"/>
              <w:right w:val="single" w:sz="4" w:space="0" w:color="auto"/>
            </w:tcBorders>
            <w:vAlign w:val="center"/>
          </w:tcPr>
          <w:p w14:paraId="17635FF4"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5A64DF8B" w14:textId="65B451E9" w:rsidR="001363CF" w:rsidRPr="00130358" w:rsidRDefault="001363CF" w:rsidP="00D62538">
            <w:pPr>
              <w:pStyle w:val="TAC"/>
              <w:keepNext w:val="0"/>
              <w:keepLines w:val="0"/>
              <w:rPr>
                <w:rFonts w:cs="Arial"/>
              </w:rPr>
            </w:pPr>
            <w:r w:rsidRPr="00130358">
              <w:rPr>
                <w:rFonts w:cs="Arial"/>
              </w:rPr>
              <w:t>5</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OP.16</w:t>
            </w:r>
            <w:r w:rsidR="00D62538" w:rsidRPr="00130358">
              <w:rPr>
                <w:rFonts w:cs="Arial"/>
              </w:rPr>
              <w:t xml:space="preserve"> </w:t>
            </w:r>
            <w:r w:rsidRPr="00130358">
              <w:rPr>
                <w:rFonts w:cs="Arial"/>
              </w:rPr>
              <w:t>FDD</w:t>
            </w:r>
          </w:p>
          <w:p w14:paraId="6AE0B168" w14:textId="6B34B8A5" w:rsidR="001363CF" w:rsidRPr="00130358" w:rsidRDefault="001363CF" w:rsidP="00D62538">
            <w:pPr>
              <w:pStyle w:val="TAC"/>
              <w:keepNext w:val="0"/>
              <w:keepLines w:val="0"/>
              <w:rPr>
                <w:rFonts w:cs="Arial"/>
              </w:rPr>
            </w:pPr>
            <w:r w:rsidRPr="00130358">
              <w:rPr>
                <w:rFonts w:cs="Arial"/>
              </w:rPr>
              <w:t>10</w:t>
            </w:r>
            <w:r w:rsidR="00D62538" w:rsidRPr="00130358">
              <w:rPr>
                <w:rFonts w:cs="Arial"/>
              </w:rPr>
              <w:t xml:space="preserve"> </w:t>
            </w:r>
            <w:r w:rsidRPr="00130358">
              <w:rPr>
                <w:rFonts w:cs="Arial"/>
              </w:rPr>
              <w:t>MHz:</w:t>
            </w:r>
            <w:r w:rsidR="00D62538" w:rsidRPr="00130358">
              <w:rPr>
                <w:rFonts w:cs="Arial"/>
              </w:rPr>
              <w:t xml:space="preserve"> </w:t>
            </w:r>
            <w:r w:rsidRPr="00130358">
              <w:rPr>
                <w:rFonts w:cs="Arial"/>
              </w:rPr>
              <w:t>OP.2</w:t>
            </w:r>
            <w:r w:rsidR="00D62538" w:rsidRPr="00130358">
              <w:rPr>
                <w:rFonts w:cs="Arial"/>
              </w:rPr>
              <w:t xml:space="preserve"> </w:t>
            </w:r>
            <w:r w:rsidRPr="00130358">
              <w:rPr>
                <w:rFonts w:cs="Arial"/>
              </w:rPr>
              <w:t>FDD</w:t>
            </w:r>
          </w:p>
        </w:tc>
      </w:tr>
      <w:tr w:rsidR="001363CF" w:rsidRPr="00130358" w14:paraId="7BC1DCB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E9CB15E" w14:textId="77777777" w:rsidR="001363CF" w:rsidRPr="00130358" w:rsidRDefault="001363CF" w:rsidP="00D62538">
            <w:pPr>
              <w:pStyle w:val="TAL"/>
              <w:keepNext w:val="0"/>
              <w:keepLines w:val="0"/>
              <w:rPr>
                <w:rFonts w:cs="Arial"/>
              </w:rPr>
            </w:pPr>
            <w:r w:rsidRPr="00130358">
              <w:rPr>
                <w:rFonts w:cs="Arial"/>
              </w:rPr>
              <w:t>PBCH_RA</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C4D125B" w14:textId="77777777" w:rsidR="001363CF" w:rsidRPr="00130358" w:rsidRDefault="001363CF" w:rsidP="00D62538">
            <w:pPr>
              <w:pStyle w:val="TAC"/>
              <w:keepNext w:val="0"/>
              <w:keepLines w:val="0"/>
              <w:rPr>
                <w:rFonts w:cs="Arial"/>
              </w:rPr>
            </w:pPr>
            <w:r w:rsidRPr="00130358">
              <w:rPr>
                <w:rFonts w:cs="Arial"/>
                <w:bCs/>
              </w:rPr>
              <w:t>dB</w:t>
            </w:r>
          </w:p>
        </w:tc>
        <w:tc>
          <w:tcPr>
            <w:tcW w:w="37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C5F12C" w14:textId="77777777" w:rsidR="001363CF" w:rsidRPr="00130358" w:rsidRDefault="001363CF" w:rsidP="00D62538">
            <w:pPr>
              <w:pStyle w:val="TAC"/>
              <w:keepNext w:val="0"/>
              <w:keepLines w:val="0"/>
              <w:rPr>
                <w:rFonts w:cs="Arial"/>
              </w:rPr>
            </w:pPr>
            <w:r w:rsidRPr="00130358">
              <w:rPr>
                <w:rFonts w:cs="Arial"/>
                <w:bCs/>
              </w:rPr>
              <w:t>0</w:t>
            </w:r>
          </w:p>
        </w:tc>
      </w:tr>
      <w:tr w:rsidR="001363CF" w:rsidRPr="00130358" w14:paraId="6983DF1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73DD12B" w14:textId="77777777" w:rsidR="001363CF" w:rsidRPr="00130358" w:rsidRDefault="001363CF" w:rsidP="00D62538">
            <w:pPr>
              <w:pStyle w:val="TAL"/>
              <w:keepNext w:val="0"/>
              <w:keepLines w:val="0"/>
              <w:rPr>
                <w:rFonts w:cs="Arial"/>
              </w:rPr>
            </w:pPr>
            <w:r w:rsidRPr="00130358">
              <w:rPr>
                <w:rFonts w:cs="Arial"/>
              </w:rPr>
              <w:t>PBCH_RB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98E335D"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F556155"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1A326F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312F7DD" w14:textId="77777777" w:rsidR="001363CF" w:rsidRPr="00130358" w:rsidRDefault="001363CF" w:rsidP="00D62538">
            <w:pPr>
              <w:pStyle w:val="TAL"/>
              <w:keepNext w:val="0"/>
              <w:keepLines w:val="0"/>
              <w:rPr>
                <w:rFonts w:cs="Arial"/>
              </w:rPr>
            </w:pPr>
            <w:r w:rsidRPr="00130358">
              <w:rPr>
                <w:rFonts w:cs="Arial"/>
              </w:rPr>
              <w:t>PSS_RA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BB7FBA"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91FBD0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62689E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B1BEC8F" w14:textId="77777777" w:rsidR="001363CF" w:rsidRPr="00130358" w:rsidRDefault="001363CF" w:rsidP="00D62538">
            <w:pPr>
              <w:pStyle w:val="TAL"/>
              <w:keepNext w:val="0"/>
              <w:keepLines w:val="0"/>
              <w:rPr>
                <w:rFonts w:cs="Arial"/>
              </w:rPr>
            </w:pPr>
            <w:r w:rsidRPr="00130358">
              <w:rPr>
                <w:rFonts w:cs="Arial"/>
              </w:rPr>
              <w:t>SSS_RA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94F27AD"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6CB21041"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E1DBE58"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F85E367" w14:textId="77777777" w:rsidR="001363CF" w:rsidRPr="00130358" w:rsidRDefault="001363CF" w:rsidP="00D62538">
            <w:pPr>
              <w:pStyle w:val="TAL"/>
              <w:keepNext w:val="0"/>
              <w:keepLines w:val="0"/>
              <w:rPr>
                <w:rFonts w:cs="Arial"/>
              </w:rPr>
            </w:pPr>
            <w:r w:rsidRPr="00130358">
              <w:rPr>
                <w:rFonts w:cs="Arial"/>
              </w:rPr>
              <w:t>PCFICH_RB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E71908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05C26808"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8CC4C4D"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61BFBBB" w14:textId="77777777" w:rsidR="001363CF" w:rsidRPr="00130358" w:rsidRDefault="001363CF" w:rsidP="00D62538">
            <w:pPr>
              <w:pStyle w:val="TAL"/>
              <w:keepNext w:val="0"/>
              <w:keepLines w:val="0"/>
              <w:rPr>
                <w:rFonts w:cs="Arial"/>
              </w:rPr>
            </w:pPr>
            <w:r w:rsidRPr="00130358">
              <w:rPr>
                <w:rFonts w:cs="Arial"/>
              </w:rPr>
              <w:t>PHICH_RA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A94EC8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5E42EEB4"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1D3552F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09808CD" w14:textId="77777777" w:rsidR="001363CF" w:rsidRPr="00130358" w:rsidRDefault="001363CF" w:rsidP="00D62538">
            <w:pPr>
              <w:pStyle w:val="TAL"/>
              <w:keepNext w:val="0"/>
              <w:keepLines w:val="0"/>
              <w:rPr>
                <w:rFonts w:cs="Arial"/>
              </w:rPr>
            </w:pPr>
            <w:r w:rsidRPr="00130358">
              <w:rPr>
                <w:rFonts w:cs="Arial"/>
              </w:rPr>
              <w:t>PHICH_RB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39690B7"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023A9A1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42364A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1BDCBCB" w14:textId="77777777" w:rsidR="001363CF" w:rsidRPr="00130358" w:rsidRDefault="001363CF" w:rsidP="00D62538">
            <w:pPr>
              <w:pStyle w:val="TAL"/>
              <w:keepNext w:val="0"/>
              <w:keepLines w:val="0"/>
              <w:rPr>
                <w:rFonts w:cs="Arial"/>
              </w:rPr>
            </w:pPr>
            <w:r w:rsidRPr="00130358">
              <w:rPr>
                <w:rFonts w:cs="Arial"/>
              </w:rPr>
              <w:t>PDCCH_RA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3FFC59"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6C08E6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122D9D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CDA0C4C" w14:textId="77777777" w:rsidR="001363CF" w:rsidRPr="00130358" w:rsidRDefault="001363CF" w:rsidP="00D62538">
            <w:pPr>
              <w:pStyle w:val="TAL"/>
              <w:keepNext w:val="0"/>
              <w:keepLines w:val="0"/>
              <w:rPr>
                <w:rFonts w:cs="Arial"/>
              </w:rPr>
            </w:pPr>
            <w:r w:rsidRPr="00130358">
              <w:rPr>
                <w:rFonts w:cs="Arial"/>
              </w:rPr>
              <w:t>PDCCH_RB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416BC72"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748063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69B422D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10C3578" w14:textId="77777777" w:rsidR="001363CF" w:rsidRPr="00130358" w:rsidRDefault="001363CF" w:rsidP="00D62538">
            <w:pPr>
              <w:pStyle w:val="TAL"/>
              <w:keepNext w:val="0"/>
              <w:keepLines w:val="0"/>
              <w:rPr>
                <w:rFonts w:cs="Arial"/>
              </w:rPr>
            </w:pPr>
            <w:r w:rsidRPr="00130358">
              <w:rPr>
                <w:rFonts w:cs="Arial"/>
              </w:rPr>
              <w:t>PDSCH_RA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C6C1C0D"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3A7D084C"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F5AB4B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EA8E2FA" w14:textId="77777777" w:rsidR="001363CF" w:rsidRPr="00130358" w:rsidRDefault="001363CF" w:rsidP="00D62538">
            <w:pPr>
              <w:pStyle w:val="TAL"/>
              <w:keepNext w:val="0"/>
              <w:keepLines w:val="0"/>
              <w:rPr>
                <w:rFonts w:cs="Arial"/>
              </w:rPr>
            </w:pPr>
            <w:r w:rsidRPr="00130358">
              <w:rPr>
                <w:rFonts w:cs="Arial"/>
              </w:rPr>
              <w:t>PDSCH_RB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1860FE"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24DD7BF"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F241666"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5D4CEB1" w14:textId="6E216F55" w:rsidR="001363CF" w:rsidRPr="00130358" w:rsidRDefault="001363CF" w:rsidP="00D62538">
            <w:pPr>
              <w:pStyle w:val="TAL"/>
              <w:keepNext w:val="0"/>
              <w:keepLines w:val="0"/>
              <w:rPr>
                <w:rFonts w:cs="Arial"/>
              </w:rPr>
            </w:pPr>
            <w:proofErr w:type="spellStart"/>
            <w:r w:rsidRPr="00130358">
              <w:rPr>
                <w:rFonts w:cs="Arial"/>
              </w:rPr>
              <w:t>OCNG_RA</w:t>
            </w:r>
            <w:r w:rsidRPr="00130358">
              <w:rPr>
                <w:rFonts w:cs="Arial"/>
                <w:vertAlign w:val="superscript"/>
              </w:rPr>
              <w:t>Note</w:t>
            </w:r>
            <w:proofErr w:type="spellEnd"/>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00A24D6"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7033D29F"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0688E3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67C0B9C" w14:textId="3A328F6A"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FD66798" w14:textId="77777777" w:rsidR="001363CF" w:rsidRPr="00130358" w:rsidRDefault="001363CF" w:rsidP="00D62538">
            <w:pPr>
              <w:overflowPunct/>
              <w:autoSpaceDE/>
              <w:autoSpaceDN/>
              <w:adjustRightInd/>
              <w:spacing w:after="0"/>
              <w:rPr>
                <w:rFonts w:ascii="Arial" w:hAnsi="Arial" w:cs="Arial"/>
                <w:sz w:val="18"/>
              </w:rPr>
            </w:pPr>
          </w:p>
        </w:tc>
        <w:tc>
          <w:tcPr>
            <w:tcW w:w="3780" w:type="dxa"/>
            <w:gridSpan w:val="2"/>
            <w:vMerge/>
            <w:tcBorders>
              <w:top w:val="single" w:sz="4" w:space="0" w:color="auto"/>
              <w:left w:val="single" w:sz="4" w:space="0" w:color="auto"/>
              <w:bottom w:val="single" w:sz="4" w:space="0" w:color="auto"/>
              <w:right w:val="single" w:sz="4" w:space="0" w:color="auto"/>
            </w:tcBorders>
            <w:vAlign w:val="center"/>
            <w:hideMark/>
          </w:tcPr>
          <w:p w14:paraId="2F50F8E1"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B2E3AE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62533A4" w14:textId="6C19F922" w:rsidR="001363CF" w:rsidRPr="00130358" w:rsidRDefault="001363CF" w:rsidP="00D62538">
            <w:pPr>
              <w:pStyle w:val="TAL"/>
              <w:keepNext w:val="0"/>
              <w:keepLines w:val="0"/>
              <w:rPr>
                <w:rFonts w:cs="Arial"/>
              </w:rPr>
            </w:pPr>
            <w:r w:rsidRPr="00130358">
              <w:rPr>
                <w:rFonts w:cs="Arial"/>
                <w:position w:val="-12"/>
              </w:rPr>
              <w:object w:dxaOrig="400" w:dyaOrig="360" w14:anchorId="50672F87">
                <v:shape id="_x0000_i1140" type="#_x0000_t75" style="width:21.75pt;height:21.75pt" o:ole="" fillcolor="window">
                  <v:imagedata r:id="rId7" o:title=""/>
                </v:shape>
                <o:OLEObject Type="Embed" ProgID="Equation.3" ShapeID="_x0000_i1140" DrawAspect="Content" ObjectID="_1736593619" r:id="rId121"/>
              </w:object>
            </w:r>
            <w:r w:rsidR="00D62538" w:rsidRPr="00130358">
              <w:rPr>
                <w:rFonts w:cs="Arial"/>
                <w:vertAlign w:val="superscript"/>
              </w:rPr>
              <w:t xml:space="preserve"> </w:t>
            </w:r>
            <w:r w:rsidRPr="00130358">
              <w:rPr>
                <w:rFonts w:cs="Arial"/>
                <w:vertAlign w:val="superscript"/>
              </w:rPr>
              <w:t>Note2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C3AFBFC" w14:textId="74983117"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2DE1D17C"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2A48BB5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7971E0A"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21973393">
                <v:shape id="_x0000_i1141" type="#_x0000_t75" style="width:42.75pt;height:21.75pt" o:ole="" fillcolor="window">
                  <v:imagedata r:id="rId11" o:title=""/>
                </v:shape>
                <o:OLEObject Type="Embed" ProgID="Equation.3" ShapeID="_x0000_i1141" DrawAspect="Content" ObjectID="_1736593620" r:id="rId122"/>
              </w:object>
            </w:r>
          </w:p>
        </w:tc>
        <w:tc>
          <w:tcPr>
            <w:tcW w:w="1710" w:type="dxa"/>
            <w:tcBorders>
              <w:top w:val="single" w:sz="4" w:space="0" w:color="auto"/>
              <w:left w:val="single" w:sz="4" w:space="0" w:color="auto"/>
              <w:bottom w:val="single" w:sz="4" w:space="0" w:color="auto"/>
              <w:right w:val="single" w:sz="4" w:space="0" w:color="auto"/>
            </w:tcBorders>
            <w:vAlign w:val="center"/>
            <w:hideMark/>
          </w:tcPr>
          <w:p w14:paraId="0B684937" w14:textId="77777777" w:rsidR="001363CF" w:rsidRPr="00130358" w:rsidRDefault="001363CF" w:rsidP="00D62538">
            <w:pPr>
              <w:pStyle w:val="TAC"/>
              <w:keepNext w:val="0"/>
              <w:keepLines w:val="0"/>
              <w:rPr>
                <w:rFonts w:cs="Arial"/>
              </w:rPr>
            </w:pPr>
            <w:r w:rsidRPr="00130358">
              <w:rPr>
                <w:rFonts w:cs="Arial"/>
              </w:rPr>
              <w:t>dB</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ACD85D1"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9937DA9" w14:textId="77777777" w:rsidR="001363CF" w:rsidRPr="00130358" w:rsidRDefault="001363CF" w:rsidP="00D62538">
            <w:pPr>
              <w:pStyle w:val="TAC"/>
              <w:keepNext w:val="0"/>
              <w:keepLines w:val="0"/>
              <w:rPr>
                <w:rFonts w:cs="Arial"/>
              </w:rPr>
            </w:pPr>
            <w:r w:rsidRPr="00130358">
              <w:rPr>
                <w:rFonts w:cs="Arial"/>
              </w:rPr>
              <w:t>-2.4</w:t>
            </w:r>
          </w:p>
        </w:tc>
      </w:tr>
      <w:tr w:rsidR="001363CF" w:rsidRPr="00130358" w14:paraId="34A827F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3472D9A" w14:textId="57D2C159"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AD4D9B" w14:textId="63A77767"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F86F2EC"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72229BE" w14:textId="77777777" w:rsidR="001363CF" w:rsidRPr="00130358" w:rsidRDefault="001363CF" w:rsidP="00D62538">
            <w:pPr>
              <w:pStyle w:val="TAC"/>
              <w:keepNext w:val="0"/>
              <w:keepLines w:val="0"/>
              <w:rPr>
                <w:rFonts w:cs="Arial"/>
              </w:rPr>
            </w:pPr>
            <w:r w:rsidRPr="00130358">
              <w:rPr>
                <w:rFonts w:cs="Arial"/>
              </w:rPr>
              <w:t>-100.4</w:t>
            </w:r>
          </w:p>
        </w:tc>
      </w:tr>
      <w:tr w:rsidR="001363CF" w:rsidRPr="00130358" w14:paraId="46A4908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2128660" w14:textId="553C5F19"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BB9E194" w14:textId="4A087399"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50F8FED" w14:textId="77777777" w:rsidR="001363CF" w:rsidRPr="00130358" w:rsidRDefault="001363CF" w:rsidP="00D62538">
            <w:pPr>
              <w:pStyle w:val="TAC"/>
              <w:keepNext w:val="0"/>
              <w:keepLines w:val="0"/>
              <w:rPr>
                <w:rFonts w:cs="Arial"/>
              </w:rPr>
            </w:pPr>
            <w:r w:rsidRPr="00130358">
              <w:rPr>
                <w:rFonts w:cs="Arial"/>
              </w:rPr>
              <w:t>-infinity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1117AE5" w14:textId="77777777" w:rsidR="001363CF" w:rsidRPr="00130358" w:rsidRDefault="001363CF" w:rsidP="00D62538">
            <w:pPr>
              <w:pStyle w:val="TAC"/>
              <w:keepNext w:val="0"/>
              <w:keepLines w:val="0"/>
              <w:rPr>
                <w:rFonts w:cs="Arial"/>
              </w:rPr>
            </w:pPr>
            <w:r w:rsidRPr="00130358">
              <w:rPr>
                <w:rFonts w:cs="Arial"/>
              </w:rPr>
              <w:t>-100.4</w:t>
            </w:r>
          </w:p>
        </w:tc>
      </w:tr>
      <w:tr w:rsidR="001363CF" w:rsidRPr="00130358" w14:paraId="1E93A660"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248CC08" w14:textId="4FBCA0AC"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2DC80B99" w14:textId="77777777" w:rsidR="001363CF" w:rsidRPr="00130358" w:rsidRDefault="001363CF" w:rsidP="00D62538">
            <w:pPr>
              <w:pStyle w:val="TAC"/>
              <w:keepNext w:val="0"/>
              <w:keepLines w:val="0"/>
              <w:rPr>
                <w:rFonts w:cs="Arial"/>
              </w:rPr>
            </w:pP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14:paraId="6E71CB5D"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479CB2FD" w14:textId="77777777" w:rsidTr="00D62538">
        <w:trPr>
          <w:cantSplit/>
          <w:jc w:val="center"/>
        </w:trPr>
        <w:tc>
          <w:tcPr>
            <w:tcW w:w="9460" w:type="dxa"/>
            <w:gridSpan w:val="4"/>
            <w:tcBorders>
              <w:top w:val="single" w:sz="4" w:space="0" w:color="auto"/>
              <w:left w:val="single" w:sz="4" w:space="0" w:color="auto"/>
              <w:bottom w:val="single" w:sz="4" w:space="0" w:color="auto"/>
              <w:right w:val="single" w:sz="4" w:space="0" w:color="auto"/>
            </w:tcBorders>
            <w:vAlign w:val="center"/>
            <w:hideMark/>
          </w:tcPr>
          <w:p w14:paraId="21626075" w14:textId="5FD6F27E"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561B2917" w14:textId="2E97BD3B"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40A24699">
                <v:shape id="_x0000_i1142" type="#_x0000_t75" style="width:20.25pt;height:18.75pt" o:ole="" fillcolor="window">
                  <v:imagedata r:id="rId7" o:title=""/>
                </v:shape>
                <o:OLEObject Type="Embed" ProgID="Equation.3" ShapeID="_x0000_i1142" DrawAspect="Content" ObjectID="_1736593621" r:id="rId123"/>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6B044739" w14:textId="02DED289" w:rsidR="001363CF" w:rsidRPr="00130358" w:rsidRDefault="00483222" w:rsidP="00D62538">
            <w:pPr>
              <w:pStyle w:val="TAC"/>
              <w:keepNext w:val="0"/>
              <w:keepLines w:val="0"/>
              <w:ind w:left="883" w:hanging="883"/>
              <w:jc w:val="left"/>
              <w:rPr>
                <w:rFonts w:cs="Arial"/>
              </w:rPr>
            </w:pPr>
            <w:r w:rsidRPr="00130358">
              <w:rPr>
                <w:rFonts w:cs="Arial"/>
              </w:rPr>
              <w:t>NOTE 3:</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1E2D36D1" w14:textId="44E4FF44" w:rsidR="001363CF" w:rsidRPr="00130358" w:rsidRDefault="00483222" w:rsidP="00D62538">
            <w:pPr>
              <w:pStyle w:val="TAC"/>
              <w:keepNext w:val="0"/>
              <w:keepLines w:val="0"/>
              <w:ind w:left="883" w:hanging="883"/>
              <w:jc w:val="left"/>
              <w:rPr>
                <w:rFonts w:cs="Arial"/>
              </w:rPr>
            </w:pPr>
            <w:r w:rsidRPr="00130358">
              <w:rPr>
                <w:rFonts w:cs="Arial"/>
              </w:rPr>
              <w:t>NOTE 4:</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618B5D30" w14:textId="77777777" w:rsidR="001363CF" w:rsidRPr="00130358" w:rsidRDefault="001363CF" w:rsidP="00D62538">
      <w:pPr>
        <w:rPr>
          <w:rFonts w:cs="v4.2.0"/>
        </w:rPr>
      </w:pPr>
    </w:p>
    <w:p w14:paraId="3A82ED01" w14:textId="77777777" w:rsidR="001363CF" w:rsidRPr="00130358" w:rsidRDefault="001363CF" w:rsidP="000835DA">
      <w:pPr>
        <w:pStyle w:val="TH"/>
        <w:keepLines w:val="0"/>
      </w:pPr>
      <w:r w:rsidRPr="00130358">
        <w:t xml:space="preserve">Table 10.4.5-2: </w:t>
      </w:r>
      <w:proofErr w:type="spellStart"/>
      <w:r w:rsidRPr="00130358">
        <w:t>SyncRef</w:t>
      </w:r>
      <w:proofErr w:type="spellEnd"/>
      <w:r w:rsidRPr="00130358">
        <w:t xml:space="preserve"> UE specific test parameters for </w:t>
      </w:r>
      <w:r w:rsidRPr="00130358">
        <w:rPr>
          <w:rFonts w:cs="v4.2.0"/>
        </w:rPr>
        <w:t xml:space="preserve">cell identification test on </w:t>
      </w:r>
      <w:r w:rsidRPr="00130358">
        <w:t xml:space="preserve">downlink frequency associated with </w:t>
      </w:r>
      <w:proofErr w:type="spellStart"/>
      <w:r w:rsidRPr="00130358">
        <w:t>ProSe</w:t>
      </w:r>
      <w:proofErr w:type="spellEnd"/>
      <w:r w:rsidRPr="00130358">
        <w:t xml:space="preserve"> frequency</w:t>
      </w:r>
      <w:r w:rsidRPr="00130358">
        <w:rPr>
          <w:rFonts w:cs="v4.2.0"/>
        </w:rPr>
        <w:t xml:space="preserve"> for E-UTRAN FDD</w:t>
      </w:r>
      <w:r w:rsidRPr="00130358">
        <w:t xml:space="preserve">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11"/>
        <w:gridCol w:w="2822"/>
        <w:gridCol w:w="2877"/>
      </w:tblGrid>
      <w:tr w:rsidR="001363CF" w:rsidRPr="00130358" w14:paraId="6841CD6E" w14:textId="77777777" w:rsidTr="00D62538">
        <w:trPr>
          <w:cantSplit/>
          <w:jc w:val="center"/>
        </w:trPr>
        <w:tc>
          <w:tcPr>
            <w:tcW w:w="2750" w:type="dxa"/>
            <w:vMerge w:val="restart"/>
            <w:tcBorders>
              <w:top w:val="single" w:sz="4" w:space="0" w:color="auto"/>
              <w:left w:val="single" w:sz="4" w:space="0" w:color="auto"/>
              <w:bottom w:val="single" w:sz="4" w:space="0" w:color="auto"/>
              <w:right w:val="single" w:sz="4" w:space="0" w:color="auto"/>
            </w:tcBorders>
            <w:vAlign w:val="center"/>
            <w:hideMark/>
          </w:tcPr>
          <w:p w14:paraId="4BCB0EC9" w14:textId="77777777" w:rsidR="001363CF" w:rsidRPr="00130358" w:rsidRDefault="001363CF" w:rsidP="000835DA">
            <w:pPr>
              <w:pStyle w:val="TAH"/>
              <w:keepLines w:val="0"/>
              <w:rPr>
                <w:rFonts w:cs="Arial"/>
              </w:rPr>
            </w:pPr>
            <w:r w:rsidRPr="00130358">
              <w:rPr>
                <w:rFonts w:cs="Arial"/>
              </w:rPr>
              <w:t>Parameter</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803238A" w14:textId="77777777" w:rsidR="001363CF" w:rsidRPr="00130358" w:rsidRDefault="001363CF" w:rsidP="000835DA">
            <w:pPr>
              <w:pStyle w:val="TAH"/>
              <w:keepLines w:val="0"/>
              <w:rPr>
                <w:rFonts w:cs="Arial"/>
              </w:rPr>
            </w:pPr>
            <w:r w:rsidRPr="00130358">
              <w:rPr>
                <w:rFonts w:cs="Arial"/>
              </w:rPr>
              <w:t>Unit</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3B773BE6" w14:textId="367AD395" w:rsidR="001363CF" w:rsidRPr="00130358" w:rsidRDefault="001363CF" w:rsidP="000835DA">
            <w:pPr>
              <w:pStyle w:val="TAH"/>
              <w:keepLines w:val="0"/>
              <w:rPr>
                <w:rFonts w:cs="Arial"/>
              </w:rPr>
            </w:pPr>
            <w:proofErr w:type="spellStart"/>
            <w:r w:rsidRPr="00130358">
              <w:rPr>
                <w:rFonts w:cs="Arial"/>
              </w:rPr>
              <w:t>SyncRef</w:t>
            </w:r>
            <w:proofErr w:type="spellEnd"/>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r>
      <w:tr w:rsidR="001363CF" w:rsidRPr="00130358" w14:paraId="4AACB83B" w14:textId="77777777" w:rsidTr="00D62538">
        <w:trPr>
          <w:cantSplit/>
          <w:jc w:val="center"/>
        </w:trPr>
        <w:tc>
          <w:tcPr>
            <w:tcW w:w="2750" w:type="dxa"/>
            <w:vMerge/>
            <w:tcBorders>
              <w:top w:val="single" w:sz="4" w:space="0" w:color="auto"/>
              <w:left w:val="single" w:sz="4" w:space="0" w:color="auto"/>
              <w:bottom w:val="single" w:sz="4" w:space="0" w:color="auto"/>
              <w:right w:val="single" w:sz="4" w:space="0" w:color="auto"/>
            </w:tcBorders>
            <w:vAlign w:val="center"/>
            <w:hideMark/>
          </w:tcPr>
          <w:p w14:paraId="3F72DDDC" w14:textId="77777777" w:rsidR="001363CF" w:rsidRPr="00130358" w:rsidRDefault="001363CF" w:rsidP="000835DA">
            <w:pPr>
              <w:keepNext/>
              <w:overflowPunct/>
              <w:autoSpaceDE/>
              <w:autoSpaceDN/>
              <w:adjustRightInd/>
              <w:spacing w:after="0"/>
              <w:rPr>
                <w:rFonts w:ascii="Arial" w:hAnsi="Arial" w:cs="Arial"/>
                <w:b/>
                <w:sz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4B62627" w14:textId="77777777" w:rsidR="001363CF" w:rsidRPr="00130358" w:rsidRDefault="001363CF" w:rsidP="000835DA">
            <w:pPr>
              <w:pStyle w:val="TAH"/>
              <w:keepLines w:val="0"/>
              <w:rPr>
                <w:rFonts w:cs="Arial"/>
              </w:rPr>
            </w:pPr>
          </w:p>
        </w:tc>
        <w:tc>
          <w:tcPr>
            <w:tcW w:w="2822" w:type="dxa"/>
            <w:tcBorders>
              <w:top w:val="single" w:sz="4" w:space="0" w:color="auto"/>
              <w:left w:val="single" w:sz="4" w:space="0" w:color="auto"/>
              <w:bottom w:val="single" w:sz="4" w:space="0" w:color="auto"/>
              <w:right w:val="single" w:sz="4" w:space="0" w:color="auto"/>
            </w:tcBorders>
            <w:vAlign w:val="center"/>
            <w:hideMark/>
          </w:tcPr>
          <w:p w14:paraId="4AE268DB" w14:textId="77777777" w:rsidR="001363CF" w:rsidRPr="00130358" w:rsidRDefault="001363CF" w:rsidP="000835DA">
            <w:pPr>
              <w:pStyle w:val="TAH"/>
              <w:keepLines w:val="0"/>
              <w:rPr>
                <w:rFonts w:cs="Arial"/>
              </w:rPr>
            </w:pPr>
            <w:r w:rsidRPr="00130358">
              <w:rPr>
                <w:rFonts w:cs="Arial"/>
              </w:rPr>
              <w:t>T1</w:t>
            </w:r>
          </w:p>
        </w:tc>
        <w:tc>
          <w:tcPr>
            <w:tcW w:w="2877" w:type="dxa"/>
            <w:tcBorders>
              <w:top w:val="single" w:sz="4" w:space="0" w:color="auto"/>
              <w:left w:val="single" w:sz="4" w:space="0" w:color="auto"/>
              <w:bottom w:val="single" w:sz="4" w:space="0" w:color="auto"/>
              <w:right w:val="single" w:sz="4" w:space="0" w:color="auto"/>
            </w:tcBorders>
            <w:vAlign w:val="center"/>
            <w:hideMark/>
          </w:tcPr>
          <w:p w14:paraId="6ADD665C" w14:textId="77777777" w:rsidR="001363CF" w:rsidRPr="00130358" w:rsidRDefault="001363CF" w:rsidP="000835DA">
            <w:pPr>
              <w:pStyle w:val="TAH"/>
              <w:keepLines w:val="0"/>
              <w:rPr>
                <w:rFonts w:cs="Arial"/>
              </w:rPr>
            </w:pPr>
            <w:r w:rsidRPr="00130358">
              <w:rPr>
                <w:rFonts w:cs="Arial"/>
              </w:rPr>
              <w:t>T2</w:t>
            </w:r>
          </w:p>
        </w:tc>
      </w:tr>
      <w:tr w:rsidR="001363CF" w:rsidRPr="00130358" w14:paraId="0CF138B8"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F247CFC" w14:textId="3E1A0D3F" w:rsidR="001363CF" w:rsidRPr="00130358" w:rsidRDefault="001363CF" w:rsidP="000835DA">
            <w:pPr>
              <w:pStyle w:val="TAL"/>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11" w:type="dxa"/>
            <w:tcBorders>
              <w:top w:val="single" w:sz="4" w:space="0" w:color="auto"/>
              <w:left w:val="single" w:sz="4" w:space="0" w:color="auto"/>
              <w:bottom w:val="single" w:sz="4" w:space="0" w:color="auto"/>
              <w:right w:val="single" w:sz="4" w:space="0" w:color="auto"/>
            </w:tcBorders>
            <w:vAlign w:val="center"/>
          </w:tcPr>
          <w:p w14:paraId="15DBA950" w14:textId="77777777" w:rsidR="001363CF" w:rsidRPr="00130358" w:rsidRDefault="001363CF" w:rsidP="000835DA">
            <w:pPr>
              <w:pStyle w:val="TAC"/>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26FB2CC5" w14:textId="73E8B59E" w:rsidR="001363CF" w:rsidRPr="00130358" w:rsidRDefault="001363CF" w:rsidP="000835DA">
            <w:pPr>
              <w:pStyle w:val="TAC"/>
              <w:keepLines w:val="0"/>
              <w:rPr>
                <w:rFonts w:cs="Arial"/>
                <w:bCs/>
              </w:rPr>
            </w:pPr>
            <w:r w:rsidRPr="00130358">
              <w:rPr>
                <w:rFonts w:cs="Arial"/>
                <w:bCs/>
              </w:rPr>
              <w:t>1</w:t>
            </w:r>
            <w:r w:rsidR="00D62538" w:rsidRPr="00130358">
              <w:rPr>
                <w:rFonts w:cs="Arial"/>
                <w:bCs/>
              </w:rPr>
              <w:t xml:space="preserve"> </w:t>
            </w:r>
            <w:r w:rsidRPr="00130358">
              <w:rPr>
                <w:rFonts w:cs="Arial"/>
                <w:bCs/>
              </w:rPr>
              <w:t>(Uplink)</w:t>
            </w:r>
          </w:p>
        </w:tc>
      </w:tr>
      <w:tr w:rsidR="001363CF" w:rsidRPr="00130358" w14:paraId="314142D6"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1D199255" w14:textId="40B8BB82" w:rsidR="001363CF" w:rsidRPr="00130358" w:rsidRDefault="001363CF" w:rsidP="000835DA">
            <w:pPr>
              <w:pStyle w:val="TAL"/>
              <w:keepLines w:val="0"/>
              <w:rPr>
                <w:rFonts w:cs="Arial"/>
              </w:rPr>
            </w:pPr>
            <w:proofErr w:type="spellStart"/>
            <w:r w:rsidRPr="00130358">
              <w:rPr>
                <w:rFonts w:cs="Arial"/>
              </w:rPr>
              <w:t>BW</w:t>
            </w:r>
            <w:r w:rsidRPr="00130358">
              <w:rPr>
                <w:rFonts w:cs="Arial"/>
                <w:vertAlign w:val="subscript"/>
              </w:rPr>
              <w:t>channel</w:t>
            </w:r>
            <w:r w:rsidRPr="00130358">
              <w:rPr>
                <w:rFonts w:cs="Arial"/>
                <w:vertAlign w:val="superscript"/>
              </w:rPr>
              <w:t>Note</w:t>
            </w:r>
            <w:proofErr w:type="spellEnd"/>
            <w:r w:rsidR="00D62538" w:rsidRPr="00130358">
              <w:rPr>
                <w:rFonts w:cs="Arial"/>
                <w:vertAlign w:val="superscript"/>
              </w:rPr>
              <w:t xml:space="preserve"> </w:t>
            </w:r>
            <w:r w:rsidRPr="00130358">
              <w:rPr>
                <w:rFonts w:cs="Arial"/>
                <w:vertAlign w:val="superscript"/>
              </w:rPr>
              <w:t>4</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90F9626" w14:textId="77777777" w:rsidR="001363CF" w:rsidRPr="00130358" w:rsidRDefault="001363CF" w:rsidP="000835DA">
            <w:pPr>
              <w:pStyle w:val="TAC"/>
              <w:keepLines w:val="0"/>
              <w:rPr>
                <w:rFonts w:cs="Arial"/>
              </w:rPr>
            </w:pPr>
            <w:r w:rsidRPr="00130358">
              <w:rPr>
                <w:rFonts w:cs="Arial"/>
                <w:bCs/>
              </w:rPr>
              <w:t>MHz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660036C0" w14:textId="689FFE1B" w:rsidR="001363CF" w:rsidRPr="00130358" w:rsidRDefault="001363CF" w:rsidP="000835DA">
            <w:pPr>
              <w:pStyle w:val="TAC"/>
              <w:keepLines w:val="0"/>
              <w:rPr>
                <w:rFonts w:cs="Arial"/>
                <w:bCs/>
              </w:rPr>
            </w:pPr>
            <w:r w:rsidRPr="00130358">
              <w:rPr>
                <w:rFonts w:cs="Arial"/>
                <w:bCs/>
              </w:rPr>
              <w:t>5</w:t>
            </w:r>
            <w:r w:rsidR="00D62538" w:rsidRPr="00130358">
              <w:rPr>
                <w:rFonts w:cs="Arial"/>
                <w:bCs/>
              </w:rPr>
              <w:t xml:space="preserve"> </w:t>
            </w:r>
            <w:r w:rsidRPr="00130358">
              <w:rPr>
                <w:rFonts w:cs="Arial"/>
                <w:bCs/>
              </w:rPr>
              <w:t>or</w:t>
            </w:r>
            <w:r w:rsidR="00D62538" w:rsidRPr="00130358">
              <w:rPr>
                <w:rFonts w:cs="Arial"/>
                <w:bCs/>
              </w:rPr>
              <w:t xml:space="preserve"> </w:t>
            </w:r>
            <w:r w:rsidRPr="00130358">
              <w:rPr>
                <w:rFonts w:cs="Arial"/>
                <w:bCs/>
              </w:rPr>
              <w:t>10</w:t>
            </w:r>
          </w:p>
        </w:tc>
      </w:tr>
      <w:tr w:rsidR="001363CF" w:rsidRPr="00130358" w14:paraId="5F95294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FADD27A" w14:textId="29D15BAB" w:rsidR="001363CF" w:rsidRPr="00130358" w:rsidRDefault="001363CF" w:rsidP="000835DA">
            <w:pPr>
              <w:pStyle w:val="TAL"/>
              <w:keepLines w:val="0"/>
              <w:rPr>
                <w:rFonts w:cs="Arial"/>
              </w:rPr>
            </w:pPr>
            <w:proofErr w:type="spellStart"/>
            <w:r w:rsidRPr="00130358">
              <w:rPr>
                <w:rFonts w:cs="Arial"/>
              </w:rPr>
              <w:t>ProSe</w:t>
            </w:r>
            <w:proofErr w:type="spellEnd"/>
            <w:r w:rsidR="00D62538" w:rsidRPr="00130358">
              <w:rPr>
                <w:rFonts w:cs="Arial"/>
              </w:rPr>
              <w:t xml:space="preserve"> </w:t>
            </w:r>
            <w:r w:rsidRPr="00130358">
              <w:rPr>
                <w:rFonts w:cs="Arial"/>
              </w:rPr>
              <w:t>Direct</w:t>
            </w:r>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211" w:type="dxa"/>
            <w:tcBorders>
              <w:top w:val="single" w:sz="4" w:space="0" w:color="auto"/>
              <w:left w:val="single" w:sz="4" w:space="0" w:color="auto"/>
              <w:bottom w:val="single" w:sz="4" w:space="0" w:color="auto"/>
              <w:right w:val="single" w:sz="4" w:space="0" w:color="auto"/>
            </w:tcBorders>
            <w:vAlign w:val="center"/>
          </w:tcPr>
          <w:p w14:paraId="3A7057C8"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2E455BF" w14:textId="337382EE" w:rsidR="001363CF" w:rsidRPr="00130358" w:rsidRDefault="001363CF" w:rsidP="000835DA">
            <w:pPr>
              <w:pStyle w:val="TAC"/>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A.3.12.5-1</w:t>
            </w:r>
          </w:p>
          <w:p w14:paraId="0CBA3BCF" w14:textId="5993E64D" w:rsidR="001363CF" w:rsidRPr="00130358" w:rsidRDefault="001363CF" w:rsidP="000835DA">
            <w:pPr>
              <w:pStyle w:val="TAC"/>
              <w:keepLines w:val="0"/>
              <w:rPr>
                <w:rFonts w:cs="Arial"/>
              </w:rPr>
            </w:pPr>
            <w:r w:rsidRPr="00130358">
              <w:rPr>
                <w:rFonts w:cs="Arial"/>
              </w:rPr>
              <w:t>(Configuration</w:t>
            </w:r>
            <w:r w:rsidR="00D62538" w:rsidRPr="00130358">
              <w:rPr>
                <w:rFonts w:cs="Arial"/>
              </w:rPr>
              <w:t xml:space="preserve"> </w:t>
            </w:r>
            <w:r w:rsidRPr="00130358">
              <w:rPr>
                <w:rFonts w:cs="Arial"/>
              </w:rPr>
              <w:t>#1)</w:t>
            </w:r>
          </w:p>
        </w:tc>
      </w:tr>
      <w:tr w:rsidR="001363CF" w:rsidRPr="00130358" w14:paraId="36251512"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85C5DCB" w14:textId="77777777" w:rsidR="001363CF" w:rsidRPr="00130358" w:rsidRDefault="001363CF" w:rsidP="000835DA">
            <w:pPr>
              <w:pStyle w:val="TAL"/>
              <w:keepLines w:val="0"/>
              <w:rPr>
                <w:rFonts w:cs="Arial"/>
              </w:rPr>
            </w:pPr>
            <w:proofErr w:type="spellStart"/>
            <w:r w:rsidRPr="00130358">
              <w:rPr>
                <w:rFonts w:cs="Arial"/>
              </w:rPr>
              <w:t>networkControlledSyncTx</w:t>
            </w:r>
            <w:proofErr w:type="spellEnd"/>
          </w:p>
        </w:tc>
        <w:tc>
          <w:tcPr>
            <w:tcW w:w="1211" w:type="dxa"/>
            <w:tcBorders>
              <w:top w:val="single" w:sz="4" w:space="0" w:color="auto"/>
              <w:left w:val="single" w:sz="4" w:space="0" w:color="auto"/>
              <w:bottom w:val="single" w:sz="4" w:space="0" w:color="auto"/>
              <w:right w:val="single" w:sz="4" w:space="0" w:color="auto"/>
            </w:tcBorders>
            <w:vAlign w:val="center"/>
          </w:tcPr>
          <w:p w14:paraId="0A8738B3"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096D990" w14:textId="77777777" w:rsidR="001363CF" w:rsidRPr="00130358" w:rsidRDefault="001363CF" w:rsidP="000835DA">
            <w:pPr>
              <w:pStyle w:val="TAC"/>
              <w:keepLines w:val="0"/>
              <w:rPr>
                <w:rFonts w:cs="Arial"/>
              </w:rPr>
            </w:pPr>
            <w:r w:rsidRPr="00130358">
              <w:rPr>
                <w:rFonts w:cs="Arial"/>
              </w:rPr>
              <w:t>ON</w:t>
            </w:r>
          </w:p>
        </w:tc>
      </w:tr>
      <w:tr w:rsidR="001363CF" w:rsidRPr="00130358" w14:paraId="6ED4B7E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47A63060" w14:textId="77777777" w:rsidR="001363CF" w:rsidRPr="00130358" w:rsidRDefault="001363CF" w:rsidP="000835DA">
            <w:pPr>
              <w:pStyle w:val="TAL"/>
              <w:keepLines w:val="0"/>
              <w:rPr>
                <w:rFonts w:cs="Arial"/>
              </w:rPr>
            </w:pPr>
            <w:proofErr w:type="spellStart"/>
            <w:r w:rsidRPr="00130358">
              <w:rPr>
                <w:rFonts w:cs="Arial"/>
              </w:rPr>
              <w:t>slssid</w:t>
            </w:r>
            <w:proofErr w:type="spellEnd"/>
            <w:r w:rsidRPr="00130358">
              <w:rPr>
                <w:rFonts w:cs="Arial"/>
              </w:rPr>
              <w:tab/>
            </w:r>
          </w:p>
        </w:tc>
        <w:tc>
          <w:tcPr>
            <w:tcW w:w="1211" w:type="dxa"/>
            <w:tcBorders>
              <w:top w:val="single" w:sz="4" w:space="0" w:color="auto"/>
              <w:left w:val="single" w:sz="4" w:space="0" w:color="auto"/>
              <w:bottom w:val="single" w:sz="4" w:space="0" w:color="auto"/>
              <w:right w:val="single" w:sz="4" w:space="0" w:color="auto"/>
            </w:tcBorders>
            <w:vAlign w:val="center"/>
          </w:tcPr>
          <w:p w14:paraId="4D9ABA33"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43E622E0" w14:textId="77777777" w:rsidR="001363CF" w:rsidRPr="00130358" w:rsidRDefault="001363CF" w:rsidP="000835DA">
            <w:pPr>
              <w:pStyle w:val="TAC"/>
              <w:keepLines w:val="0"/>
              <w:rPr>
                <w:rFonts w:cs="Arial"/>
              </w:rPr>
            </w:pPr>
            <w:r w:rsidRPr="00130358">
              <w:rPr>
                <w:rFonts w:cs="Arial"/>
              </w:rPr>
              <w:t>30</w:t>
            </w:r>
          </w:p>
        </w:tc>
      </w:tr>
      <w:tr w:rsidR="001363CF" w:rsidRPr="00130358" w14:paraId="05EF91DE"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719EF7AB" w14:textId="65E3E610" w:rsidR="001363CF" w:rsidRPr="00130358" w:rsidRDefault="001363CF" w:rsidP="000835DA">
            <w:pPr>
              <w:pStyle w:val="TAL"/>
              <w:keepLines w:val="0"/>
              <w:rPr>
                <w:rFonts w:cs="Arial"/>
              </w:rPr>
            </w:pPr>
            <w:proofErr w:type="spellStart"/>
            <w:r w:rsidRPr="00130358">
              <w:rPr>
                <w:rFonts w:cs="Arial"/>
              </w:rPr>
              <w:t>inCoverage</w:t>
            </w:r>
            <w:proofErr w:type="spellEnd"/>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MIB-SL)</w:t>
            </w:r>
          </w:p>
        </w:tc>
        <w:tc>
          <w:tcPr>
            <w:tcW w:w="1211" w:type="dxa"/>
            <w:tcBorders>
              <w:top w:val="single" w:sz="4" w:space="0" w:color="auto"/>
              <w:left w:val="single" w:sz="4" w:space="0" w:color="auto"/>
              <w:bottom w:val="single" w:sz="4" w:space="0" w:color="auto"/>
              <w:right w:val="single" w:sz="4" w:space="0" w:color="auto"/>
            </w:tcBorders>
            <w:vAlign w:val="center"/>
          </w:tcPr>
          <w:p w14:paraId="7A905F84"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0FAD49A9" w14:textId="77777777" w:rsidR="001363CF" w:rsidRPr="00130358" w:rsidRDefault="001363CF" w:rsidP="000835DA">
            <w:pPr>
              <w:pStyle w:val="TAC"/>
              <w:keepLines w:val="0"/>
              <w:rPr>
                <w:rFonts w:cs="Arial"/>
              </w:rPr>
            </w:pPr>
            <w:r w:rsidRPr="00130358">
              <w:rPr>
                <w:rFonts w:cs="Arial"/>
              </w:rPr>
              <w:t>TRUE</w:t>
            </w:r>
          </w:p>
        </w:tc>
      </w:tr>
      <w:tr w:rsidR="001363CF" w:rsidRPr="00130358" w14:paraId="3FCF8647"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52BBB156" w14:textId="77777777" w:rsidR="001363CF" w:rsidRPr="00130358" w:rsidRDefault="001363CF" w:rsidP="000835DA">
            <w:pPr>
              <w:pStyle w:val="TAL"/>
              <w:keepLines w:val="0"/>
              <w:rPr>
                <w:rFonts w:cs="Arial"/>
              </w:rPr>
            </w:pPr>
            <w:proofErr w:type="spellStart"/>
            <w:r w:rsidRPr="00130358">
              <w:rPr>
                <w:rFonts w:cs="Arial"/>
              </w:rPr>
              <w:t>syncOffsetIndicator</w:t>
            </w:r>
            <w:proofErr w:type="spellEnd"/>
          </w:p>
        </w:tc>
        <w:tc>
          <w:tcPr>
            <w:tcW w:w="1211" w:type="dxa"/>
            <w:tcBorders>
              <w:top w:val="single" w:sz="4" w:space="0" w:color="auto"/>
              <w:left w:val="single" w:sz="4" w:space="0" w:color="auto"/>
              <w:bottom w:val="single" w:sz="4" w:space="0" w:color="auto"/>
              <w:right w:val="single" w:sz="4" w:space="0" w:color="auto"/>
            </w:tcBorders>
            <w:vAlign w:val="center"/>
          </w:tcPr>
          <w:p w14:paraId="058F1938" w14:textId="77777777" w:rsidR="001363CF" w:rsidRPr="00130358" w:rsidRDefault="001363CF" w:rsidP="000835DA">
            <w:pPr>
              <w:pStyle w:val="TAC"/>
              <w:keepLines w:val="0"/>
              <w:rPr>
                <w:rFonts w:cs="Arial"/>
                <w:bCs/>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DC73F2D" w14:textId="77777777" w:rsidR="001363CF" w:rsidRPr="00130358" w:rsidRDefault="001363CF" w:rsidP="000835DA">
            <w:pPr>
              <w:pStyle w:val="TAC"/>
              <w:keepLines w:val="0"/>
              <w:rPr>
                <w:rFonts w:cs="Arial"/>
              </w:rPr>
            </w:pPr>
            <w:r w:rsidRPr="00130358">
              <w:rPr>
                <w:rFonts w:cs="Arial"/>
              </w:rPr>
              <w:t>syncOffsetIndicator1</w:t>
            </w:r>
          </w:p>
        </w:tc>
      </w:tr>
      <w:tr w:rsidR="001363CF" w:rsidRPr="00130358" w14:paraId="0644B38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175F1EF9" w14:textId="0F2BC14F" w:rsidR="001363CF" w:rsidRPr="00130358" w:rsidRDefault="001363CF" w:rsidP="00D62538">
            <w:pPr>
              <w:pStyle w:val="TAL"/>
              <w:keepNext w:val="0"/>
              <w:keepLines w:val="0"/>
              <w:rPr>
                <w:rFonts w:cs="Arial"/>
              </w:rPr>
            </w:pPr>
            <w:r w:rsidRPr="00130358">
              <w:rPr>
                <w:rFonts w:cs="Arial"/>
                <w:position w:val="-12"/>
              </w:rPr>
              <w:object w:dxaOrig="400" w:dyaOrig="360" w14:anchorId="2C7B3E44">
                <v:shape id="_x0000_i1143" type="#_x0000_t75" style="width:21.75pt;height:21.75pt" o:ole="" fillcolor="window">
                  <v:imagedata r:id="rId7" o:title=""/>
                </v:shape>
                <o:OLEObject Type="Embed" ProgID="Equation.3" ShapeID="_x0000_i1143" DrawAspect="Content" ObjectID="_1736593622" r:id="rId124"/>
              </w:object>
            </w:r>
            <w:r w:rsidR="00D62538" w:rsidRPr="00130358">
              <w:rPr>
                <w:rFonts w:cs="Arial"/>
                <w:vertAlign w:val="superscript"/>
              </w:rPr>
              <w:t xml:space="preserve"> </w:t>
            </w:r>
            <w:r w:rsidRPr="00130358">
              <w:rPr>
                <w:rFonts w:cs="Arial"/>
                <w:vertAlign w:val="superscript"/>
              </w:rPr>
              <w:t>Note1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733ED61" w14:textId="4B6E50BF"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5E26818C" w14:textId="77777777" w:rsidR="001363CF" w:rsidRPr="00130358" w:rsidRDefault="001363CF" w:rsidP="00D62538">
            <w:pPr>
              <w:pStyle w:val="TAC"/>
              <w:keepNext w:val="0"/>
              <w:keepLines w:val="0"/>
              <w:rPr>
                <w:rFonts w:cs="Arial"/>
              </w:rPr>
            </w:pPr>
            <w:r w:rsidRPr="00130358">
              <w:rPr>
                <w:rFonts w:cs="Arial"/>
              </w:rPr>
              <w:t>-98</w:t>
            </w:r>
          </w:p>
        </w:tc>
      </w:tr>
      <w:tr w:rsidR="001363CF" w:rsidRPr="00130358" w14:paraId="58DC97B0"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14A6EE99" w14:textId="77777777" w:rsidR="001363CF" w:rsidRPr="00130358" w:rsidRDefault="001363CF" w:rsidP="00D62538">
            <w:pPr>
              <w:pStyle w:val="TAL"/>
              <w:keepNext w:val="0"/>
              <w:keepLines w:val="0"/>
              <w:rPr>
                <w:rFonts w:cs="Arial"/>
              </w:rPr>
            </w:pPr>
            <w:r w:rsidRPr="00130358">
              <w:rPr>
                <w:rFonts w:cs="Arial"/>
                <w:position w:val="-12"/>
              </w:rPr>
              <w:object w:dxaOrig="800" w:dyaOrig="380" w14:anchorId="0F1072A6">
                <v:shape id="_x0000_i1144" type="#_x0000_t75" style="width:42.75pt;height:21.75pt" o:ole="" fillcolor="window">
                  <v:imagedata r:id="rId11" o:title=""/>
                </v:shape>
                <o:OLEObject Type="Embed" ProgID="Equation.3" ShapeID="_x0000_i1144" DrawAspect="Content" ObjectID="_1736593623" r:id="rId125"/>
              </w:object>
            </w:r>
          </w:p>
        </w:tc>
        <w:tc>
          <w:tcPr>
            <w:tcW w:w="1211" w:type="dxa"/>
            <w:tcBorders>
              <w:top w:val="single" w:sz="4" w:space="0" w:color="auto"/>
              <w:left w:val="single" w:sz="4" w:space="0" w:color="auto"/>
              <w:bottom w:val="single" w:sz="4" w:space="0" w:color="auto"/>
              <w:right w:val="single" w:sz="4" w:space="0" w:color="auto"/>
            </w:tcBorders>
            <w:vAlign w:val="center"/>
            <w:hideMark/>
          </w:tcPr>
          <w:p w14:paraId="631C26CA" w14:textId="77777777" w:rsidR="001363CF" w:rsidRPr="00130358" w:rsidRDefault="001363CF" w:rsidP="00D62538">
            <w:pPr>
              <w:pStyle w:val="TAC"/>
              <w:keepNext w:val="0"/>
              <w:keepLines w:val="0"/>
              <w:rPr>
                <w:rFonts w:cs="Arial"/>
              </w:rPr>
            </w:pPr>
            <w:r w:rsidRPr="00130358">
              <w:rPr>
                <w:rFonts w:cs="Arial"/>
              </w:rPr>
              <w:t>dB</w:t>
            </w: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4A0910F6" w14:textId="77777777" w:rsidR="001363CF" w:rsidRPr="00130358" w:rsidRDefault="001363CF" w:rsidP="00D62538">
            <w:pPr>
              <w:pStyle w:val="TAC"/>
              <w:keepNext w:val="0"/>
              <w:keepLines w:val="0"/>
              <w:rPr>
                <w:rFonts w:cs="Arial"/>
              </w:rPr>
            </w:pPr>
            <w:r w:rsidRPr="00130358">
              <w:rPr>
                <w:rFonts w:cs="Arial"/>
              </w:rPr>
              <w:t>13</w:t>
            </w:r>
          </w:p>
        </w:tc>
      </w:tr>
      <w:tr w:rsidR="001363CF" w:rsidRPr="00130358" w14:paraId="27B78C7D"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21B4317A" w14:textId="1A1CDD76"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Note2,</w:t>
            </w:r>
            <w:r w:rsidR="00D62538" w:rsidRPr="00130358">
              <w:rPr>
                <w:rFonts w:cs="Arial"/>
                <w:vertAlign w:val="superscript"/>
              </w:rPr>
              <w:t xml:space="preserve"> </w:t>
            </w:r>
            <w:r w:rsidRPr="00130358">
              <w:rPr>
                <w:rFonts w:cs="Arial"/>
                <w:vertAlign w:val="superscript"/>
              </w:rPr>
              <w:t>Note3</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8DAD670" w14:textId="2B70B5E8"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5699" w:type="dxa"/>
            <w:gridSpan w:val="2"/>
            <w:tcBorders>
              <w:top w:val="single" w:sz="4" w:space="0" w:color="auto"/>
              <w:left w:val="single" w:sz="4" w:space="0" w:color="auto"/>
              <w:bottom w:val="single" w:sz="4" w:space="0" w:color="auto"/>
              <w:right w:val="single" w:sz="4" w:space="0" w:color="auto"/>
            </w:tcBorders>
            <w:vAlign w:val="center"/>
          </w:tcPr>
          <w:p w14:paraId="1E61343F" w14:textId="77777777" w:rsidR="001363CF" w:rsidRPr="00130358" w:rsidRDefault="001363CF" w:rsidP="00D62538">
            <w:pPr>
              <w:pStyle w:val="TAC"/>
              <w:keepNext w:val="0"/>
              <w:keepLines w:val="0"/>
              <w:rPr>
                <w:rFonts w:cs="Arial"/>
              </w:rPr>
            </w:pPr>
          </w:p>
          <w:p w14:paraId="121E1926" w14:textId="77777777" w:rsidR="001363CF" w:rsidRPr="00130358" w:rsidRDefault="001363CF" w:rsidP="00D62538">
            <w:pPr>
              <w:pStyle w:val="TAC"/>
              <w:keepNext w:val="0"/>
              <w:keepLines w:val="0"/>
              <w:rPr>
                <w:rFonts w:cs="Arial"/>
              </w:rPr>
            </w:pPr>
            <w:r w:rsidRPr="00130358">
              <w:rPr>
                <w:rFonts w:cs="Arial"/>
              </w:rPr>
              <w:t>-85</w:t>
            </w:r>
          </w:p>
        </w:tc>
      </w:tr>
      <w:tr w:rsidR="001363CF" w:rsidRPr="00130358" w14:paraId="56FE8A25" w14:textId="77777777" w:rsidTr="00D62538">
        <w:trPr>
          <w:cantSplit/>
          <w:jc w:val="center"/>
        </w:trPr>
        <w:tc>
          <w:tcPr>
            <w:tcW w:w="2750" w:type="dxa"/>
            <w:tcBorders>
              <w:top w:val="single" w:sz="4" w:space="0" w:color="auto"/>
              <w:left w:val="single" w:sz="4" w:space="0" w:color="auto"/>
              <w:bottom w:val="single" w:sz="4" w:space="0" w:color="auto"/>
              <w:right w:val="single" w:sz="4" w:space="0" w:color="auto"/>
            </w:tcBorders>
            <w:vAlign w:val="center"/>
            <w:hideMark/>
          </w:tcPr>
          <w:p w14:paraId="47956E67" w14:textId="430EE6B5"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r w:rsidR="00D62538" w:rsidRPr="00130358">
              <w:rPr>
                <w:rFonts w:cs="Arial"/>
              </w:rPr>
              <w:t xml:space="preserve"> </w:t>
            </w:r>
          </w:p>
        </w:tc>
        <w:tc>
          <w:tcPr>
            <w:tcW w:w="1211" w:type="dxa"/>
            <w:tcBorders>
              <w:top w:val="single" w:sz="4" w:space="0" w:color="auto"/>
              <w:left w:val="single" w:sz="4" w:space="0" w:color="auto"/>
              <w:bottom w:val="single" w:sz="4" w:space="0" w:color="auto"/>
              <w:right w:val="single" w:sz="4" w:space="0" w:color="auto"/>
            </w:tcBorders>
            <w:vAlign w:val="center"/>
          </w:tcPr>
          <w:p w14:paraId="4AB93AD6" w14:textId="77777777" w:rsidR="001363CF" w:rsidRPr="00130358" w:rsidRDefault="001363CF" w:rsidP="00D62538">
            <w:pPr>
              <w:pStyle w:val="TAC"/>
              <w:keepNext w:val="0"/>
              <w:keepLines w:val="0"/>
              <w:rPr>
                <w:rFonts w:cs="Arial"/>
              </w:rPr>
            </w:pPr>
          </w:p>
        </w:tc>
        <w:tc>
          <w:tcPr>
            <w:tcW w:w="5699" w:type="dxa"/>
            <w:gridSpan w:val="2"/>
            <w:tcBorders>
              <w:top w:val="single" w:sz="4" w:space="0" w:color="auto"/>
              <w:left w:val="single" w:sz="4" w:space="0" w:color="auto"/>
              <w:bottom w:val="single" w:sz="4" w:space="0" w:color="auto"/>
              <w:right w:val="single" w:sz="4" w:space="0" w:color="auto"/>
            </w:tcBorders>
            <w:vAlign w:val="center"/>
            <w:hideMark/>
          </w:tcPr>
          <w:p w14:paraId="3F130047"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0C0AE15C" w14:textId="77777777" w:rsidTr="00D62538">
        <w:trPr>
          <w:cantSplit/>
          <w:jc w:val="center"/>
        </w:trPr>
        <w:tc>
          <w:tcPr>
            <w:tcW w:w="9660" w:type="dxa"/>
            <w:gridSpan w:val="4"/>
            <w:tcBorders>
              <w:top w:val="single" w:sz="4" w:space="0" w:color="auto"/>
              <w:left w:val="single" w:sz="4" w:space="0" w:color="auto"/>
              <w:bottom w:val="single" w:sz="4" w:space="0" w:color="auto"/>
              <w:right w:val="single" w:sz="4" w:space="0" w:color="auto"/>
            </w:tcBorders>
            <w:vAlign w:val="center"/>
            <w:hideMark/>
          </w:tcPr>
          <w:p w14:paraId="7E068BEC" w14:textId="2D987EA5"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Interference</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cells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noise</w:t>
            </w:r>
            <w:r w:rsidR="00D62538" w:rsidRPr="00130358">
              <w:rPr>
                <w:rFonts w:cs="Arial"/>
              </w:rPr>
              <w:t xml:space="preserve"> </w:t>
            </w:r>
            <w:r w:rsidR="001363CF" w:rsidRPr="00130358">
              <w:rPr>
                <w:rFonts w:cs="Arial"/>
              </w:rPr>
              <w:t>sources</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specified</w:t>
            </w:r>
            <w:r w:rsidR="00D62538" w:rsidRPr="00130358">
              <w:rPr>
                <w:rFonts w:cs="Arial"/>
              </w:rPr>
              <w:t xml:space="preserve"> </w:t>
            </w:r>
            <w:r w:rsidR="001363CF" w:rsidRPr="00130358">
              <w:rPr>
                <w:rFonts w:cs="Arial"/>
              </w:rPr>
              <w:t>in</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test</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assumed</w: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over</w:t>
            </w:r>
            <w:r w:rsidR="00D62538" w:rsidRPr="00130358">
              <w:rPr>
                <w:rFonts w:cs="Arial"/>
              </w:rPr>
              <w:t xml:space="preserve"> </w:t>
            </w:r>
            <w:r w:rsidR="001363CF" w:rsidRPr="00130358">
              <w:rPr>
                <w:rFonts w:cs="Arial"/>
              </w:rPr>
              <w:t>subcarriers</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time</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modelled</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AWGN</w:t>
            </w:r>
            <w:r w:rsidR="00D62538" w:rsidRPr="00130358">
              <w:rPr>
                <w:rFonts w:cs="Arial"/>
              </w:rPr>
              <w:t xml:space="preserve"> </w:t>
            </w:r>
            <w:r w:rsidR="001363CF" w:rsidRPr="00130358">
              <w:rPr>
                <w:rFonts w:cs="Arial"/>
              </w:rPr>
              <w:t>of</w:t>
            </w:r>
            <w:r w:rsidR="00D62538" w:rsidRPr="00130358">
              <w:rPr>
                <w:rFonts w:cs="Arial"/>
              </w:rPr>
              <w:t xml:space="preserve"> </w:t>
            </w:r>
            <w:r w:rsidR="001363CF" w:rsidRPr="00130358">
              <w:rPr>
                <w:rFonts w:cs="Arial"/>
              </w:rPr>
              <w:t>appropriate</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v4.2.0"/>
                <w:position w:val="-12"/>
              </w:rPr>
              <w:object w:dxaOrig="400" w:dyaOrig="360" w14:anchorId="050B09C6">
                <v:shape id="_x0000_i1145" type="#_x0000_t75" style="width:20.25pt;height:18.75pt" o:ole="" fillcolor="window">
                  <v:imagedata r:id="rId7" o:title=""/>
                </v:shape>
                <o:OLEObject Type="Embed" ProgID="Equation.3" ShapeID="_x0000_i1145" DrawAspect="Content" ObjectID="_1736593624" r:id="rId126"/>
              </w:object>
            </w:r>
            <w:r w:rsidR="00D62538" w:rsidRPr="00130358">
              <w:rPr>
                <w:rFonts w:cs="Arial"/>
              </w:rPr>
              <w:t xml:space="preserve"> </w:t>
            </w:r>
            <w:r w:rsidR="001363CF" w:rsidRPr="00130358">
              <w:rPr>
                <w:rFonts w:cs="Arial"/>
              </w:rPr>
              <w:t>to</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fulfilled.</w:t>
            </w:r>
          </w:p>
          <w:p w14:paraId="5C32DECF" w14:textId="45A9669B"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269A91A1" w14:textId="53D0C01B"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SSSS</w:t>
            </w:r>
            <w:r w:rsidR="00D62538" w:rsidRPr="00130358">
              <w:rPr>
                <w:rFonts w:cs="Arial"/>
              </w:rPr>
              <w:t xml:space="preserve"> </w:t>
            </w:r>
            <w:r w:rsidR="001363CF" w:rsidRPr="00130358">
              <w:rPr>
                <w:rFonts w:cs="Arial"/>
              </w:rPr>
              <w:t>Es/</w:t>
            </w:r>
            <w:proofErr w:type="spellStart"/>
            <w:r w:rsidR="001363CF" w:rsidRPr="00130358">
              <w:rPr>
                <w:rFonts w:cs="Arial"/>
              </w:rPr>
              <w:t>Iot</w:t>
            </w:r>
            <w:proofErr w:type="spellEnd"/>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w:t>
            </w:r>
            <w:proofErr w:type="spellStart"/>
            <w:r w:rsidR="001363CF" w:rsidRPr="00130358">
              <w:rPr>
                <w:rFonts w:cs="Arial"/>
              </w:rPr>
              <w:t>Iot</w:t>
            </w:r>
            <w:proofErr w:type="spellEnd"/>
            <w:r w:rsidR="001363CF" w:rsidRPr="00130358">
              <w:rPr>
                <w:rFonts w:cs="Arial"/>
              </w:rPr>
              <w:t>.</w:t>
            </w:r>
          </w:p>
          <w:p w14:paraId="12D18C95" w14:textId="1195A700" w:rsidR="001363CF" w:rsidRPr="00130358" w:rsidRDefault="00483222" w:rsidP="00D62538">
            <w:pPr>
              <w:pStyle w:val="TAN"/>
              <w:keepNext w:val="0"/>
              <w:keepLines w:val="0"/>
              <w:rPr>
                <w:rFonts w:cs="Arial"/>
              </w:rPr>
            </w:pPr>
            <w:r w:rsidRPr="00130358">
              <w:rPr>
                <w:rFonts w:cs="Arial"/>
              </w:rPr>
              <w:t>NOTE 4:</w:t>
            </w:r>
            <w:r w:rsidRPr="00130358">
              <w:rPr>
                <w:rFonts w:cs="Arial"/>
              </w:rPr>
              <w:tab/>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187446DD" w14:textId="77777777" w:rsidR="001363CF" w:rsidRPr="00130358" w:rsidRDefault="001363CF" w:rsidP="00D62538"/>
    <w:p w14:paraId="3FCF47DA" w14:textId="77777777" w:rsidR="001363CF" w:rsidRPr="00130358" w:rsidRDefault="001363CF" w:rsidP="00772922">
      <w:pPr>
        <w:rPr>
          <w:rFonts w:cs="v4.2.0"/>
        </w:rPr>
      </w:pPr>
      <w:r w:rsidRPr="00130358">
        <w:t xml:space="preserve">The cell selection delay to a newly detectable cell on the downlink associated with the preconfigured </w:t>
      </w:r>
      <w:proofErr w:type="spellStart"/>
      <w:r w:rsidRPr="00130358">
        <w:t>ProSe</w:t>
      </w:r>
      <w:proofErr w:type="spellEnd"/>
      <w:r w:rsidRPr="00130358">
        <w:t xml:space="preserve"> carrier is defined as the time from the beginning of T2 to the time UE camps on the cell and starts to send </w:t>
      </w:r>
      <w:r w:rsidRPr="00130358">
        <w:rPr>
          <w:rFonts w:cs="v4.2.0"/>
        </w:rPr>
        <w:t>preambles on the PRACH for sending the RRC CONNECTION REQUEST.</w:t>
      </w:r>
    </w:p>
    <w:p w14:paraId="0E045F8C" w14:textId="77777777" w:rsidR="001363CF" w:rsidRPr="00130358" w:rsidRDefault="001363CF" w:rsidP="00D62538">
      <w:pPr>
        <w:rPr>
          <w:rFonts w:cs="v4.2.0"/>
        </w:rPr>
      </w:pPr>
      <w:r w:rsidRPr="00130358">
        <w:rPr>
          <w:rFonts w:cs="v4.2.0"/>
        </w:rPr>
        <w:t xml:space="preserve">The cell </w:t>
      </w:r>
      <w:r w:rsidRPr="00130358">
        <w:t xml:space="preserve">selection delay </w:t>
      </w:r>
      <w:r w:rsidRPr="00130358">
        <w:rPr>
          <w:rFonts w:cs="v4.2.0"/>
        </w:rPr>
        <w:t xml:space="preserve">to a newly detectable cell </w:t>
      </w:r>
      <w:r w:rsidRPr="00130358">
        <w:t xml:space="preserve">on the downlink associated with the preconfigured </w:t>
      </w:r>
      <w:proofErr w:type="spellStart"/>
      <w:r w:rsidRPr="00130358">
        <w:t>ProSe</w:t>
      </w:r>
      <w:proofErr w:type="spellEnd"/>
      <w:r w:rsidRPr="00130358">
        <w:t xml:space="preserve"> carrier </w:t>
      </w:r>
      <w:r w:rsidRPr="00130358">
        <w:rPr>
          <w:rFonts w:cs="v4.2.0"/>
        </w:rPr>
        <w:t>shall be less than 7.68 s.</w:t>
      </w:r>
    </w:p>
    <w:p w14:paraId="58D2402B" w14:textId="77777777" w:rsidR="001363CF" w:rsidRPr="00130358" w:rsidRDefault="001363CF" w:rsidP="00772922">
      <w:pPr>
        <w:rPr>
          <w:rFonts w:cs="v4.2.0"/>
        </w:rPr>
      </w:pPr>
      <w:r w:rsidRPr="00130358">
        <w:t xml:space="preserve">The cell selection delay can be expressed as </w:t>
      </w:r>
      <w:proofErr w:type="spellStart"/>
      <w:r w:rsidRPr="00130358">
        <w:t>T</w:t>
      </w:r>
      <w:r w:rsidRPr="00130358">
        <w:rPr>
          <w:vertAlign w:val="subscript"/>
        </w:rPr>
        <w:t>basic_identify_OoC_ProSe</w:t>
      </w:r>
      <w:proofErr w:type="spellEnd"/>
      <w:r w:rsidRPr="00130358">
        <w:rPr>
          <w:vertAlign w:val="subscript"/>
        </w:rPr>
        <w:t xml:space="preserve"> </w:t>
      </w:r>
      <w:proofErr w:type="spellStart"/>
      <w:r w:rsidRPr="00130358">
        <w:rPr>
          <w:vertAlign w:val="subscript"/>
        </w:rPr>
        <w:t>Tx_ON</w:t>
      </w:r>
      <w:proofErr w:type="spellEnd"/>
      <w:r w:rsidRPr="00130358">
        <w:t xml:space="preserve"> </w:t>
      </w:r>
      <w:r w:rsidRPr="00130358">
        <w:rPr>
          <w:rFonts w:cs="v4.2.0"/>
        </w:rPr>
        <w:t>+ T</w:t>
      </w:r>
      <w:r w:rsidRPr="00130358">
        <w:rPr>
          <w:rFonts w:cs="v4.2.0"/>
          <w:vertAlign w:val="subscript"/>
        </w:rPr>
        <w:t>SI</w:t>
      </w:r>
      <w:r w:rsidRPr="00130358">
        <w:rPr>
          <w:rFonts w:cs="v4.2.0"/>
        </w:rPr>
        <w:t>, where</w:t>
      </w:r>
    </w:p>
    <w:p w14:paraId="14F4A84F" w14:textId="50B0D76C" w:rsidR="001363CF" w:rsidRPr="00130358" w:rsidRDefault="001363CF" w:rsidP="00D62538">
      <w:pPr>
        <w:pStyle w:val="B1"/>
      </w:pPr>
      <w:r w:rsidRPr="00130358">
        <w:t>-</w:t>
      </w:r>
      <w:r w:rsidRPr="00130358">
        <w:tab/>
      </w:r>
      <w:proofErr w:type="spellStart"/>
      <w:r w:rsidRPr="00130358">
        <w:t>T</w:t>
      </w:r>
      <w:r w:rsidRPr="00130358">
        <w:rPr>
          <w:vertAlign w:val="subscript"/>
        </w:rPr>
        <w:t>basic_identify_OoC_ProSe</w:t>
      </w:r>
      <w:proofErr w:type="spellEnd"/>
      <w:r w:rsidRPr="00130358">
        <w:rPr>
          <w:vertAlign w:val="subscript"/>
        </w:rPr>
        <w:t xml:space="preserve"> </w:t>
      </w:r>
      <w:proofErr w:type="spellStart"/>
      <w:r w:rsidRPr="00130358">
        <w:rPr>
          <w:vertAlign w:val="subscript"/>
        </w:rPr>
        <w:t>Tx_ON</w:t>
      </w:r>
      <w:proofErr w:type="spellEnd"/>
      <w:r w:rsidRPr="00130358">
        <w:t xml:space="preserve"> = 6.4sec as specified in </w:t>
      </w:r>
      <w:r w:rsidR="00483222" w:rsidRPr="00130358">
        <w:t>clause</w:t>
      </w:r>
      <w:r w:rsidRPr="00130358">
        <w:t xml:space="preserve"> 11.4.2.2</w:t>
      </w:r>
    </w:p>
    <w:p w14:paraId="08E9ADC1" w14:textId="77777777" w:rsidR="001363CF" w:rsidRPr="00130358" w:rsidRDefault="001363CF" w:rsidP="00D62538">
      <w:pPr>
        <w:pStyle w:val="B1"/>
      </w:pPr>
      <w:r w:rsidRPr="00130358">
        <w:t>-</w:t>
      </w:r>
      <w:r w:rsidRPr="00130358">
        <w:tab/>
      </w:r>
      <w:r w:rsidRPr="00130358">
        <w:rPr>
          <w:rFonts w:cs="v4.2.0"/>
        </w:rPr>
        <w:t>T</w:t>
      </w:r>
      <w:r w:rsidRPr="00130358">
        <w:rPr>
          <w:rFonts w:cs="v4.2.0"/>
          <w:vertAlign w:val="subscript"/>
        </w:rPr>
        <w:t xml:space="preserve">SI </w:t>
      </w:r>
      <w:r w:rsidRPr="00130358">
        <w:rPr>
          <w:rFonts w:cs="v4.2.0"/>
        </w:rPr>
        <w:t xml:space="preserve">= </w:t>
      </w:r>
      <w:r w:rsidRPr="00130358">
        <w:t xml:space="preserve">Maximum repetition period of relevant system info blocks that needs to be received by the UE to camp on a cell; 1280 </w:t>
      </w:r>
      <w:proofErr w:type="spellStart"/>
      <w:r w:rsidRPr="00130358">
        <w:t>ms</w:t>
      </w:r>
      <w:proofErr w:type="spellEnd"/>
      <w:r w:rsidRPr="00130358">
        <w:t xml:space="preserve"> is assumed in this test case</w:t>
      </w:r>
    </w:p>
    <w:p w14:paraId="07BB6A6E" w14:textId="77777777" w:rsidR="001363CF" w:rsidRPr="00130358" w:rsidRDefault="001363CF" w:rsidP="00D62538">
      <w:r w:rsidRPr="00130358">
        <w:t>This gives a total of 7.68 sec.</w:t>
      </w:r>
    </w:p>
    <w:p w14:paraId="3BEEC2F8" w14:textId="77777777" w:rsidR="001363CF" w:rsidRPr="00130358" w:rsidRDefault="001363CF" w:rsidP="00D62538">
      <w:pPr>
        <w:pStyle w:val="Heading1"/>
        <w:keepNext w:val="0"/>
        <w:keepLines w:val="0"/>
        <w:rPr>
          <w:rFonts w:eastAsia="PMingLiU"/>
        </w:rPr>
      </w:pPr>
      <w:r w:rsidRPr="00130358">
        <w:rPr>
          <w:rFonts w:eastAsia="PMingLiU"/>
        </w:rPr>
        <w:t>1</w:t>
      </w:r>
      <w:r w:rsidRPr="00130358">
        <w:rPr>
          <w:rFonts w:eastAsia="PMingLiU"/>
          <w:lang w:eastAsia="zh-TW"/>
        </w:rPr>
        <w:t>1</w:t>
      </w:r>
      <w:r w:rsidRPr="00130358">
        <w:rPr>
          <w:rFonts w:eastAsia="PMingLiU"/>
        </w:rPr>
        <w:tab/>
        <w:t xml:space="preserve">V2V </w:t>
      </w:r>
      <w:proofErr w:type="spellStart"/>
      <w:r w:rsidRPr="00130358">
        <w:rPr>
          <w:rFonts w:eastAsia="PMingLiU"/>
        </w:rPr>
        <w:t>Sidelink</w:t>
      </w:r>
      <w:proofErr w:type="spellEnd"/>
      <w:r w:rsidRPr="00130358">
        <w:rPr>
          <w:rFonts w:eastAsia="PMingLiU"/>
        </w:rPr>
        <w:t xml:space="preserve"> Communication for V2V Operation on Dedicated V2V Carrier</w:t>
      </w:r>
    </w:p>
    <w:p w14:paraId="51BA8919" w14:textId="77777777" w:rsidR="001363CF" w:rsidRPr="00130358" w:rsidRDefault="001363CF" w:rsidP="00D62538">
      <w:pPr>
        <w:pStyle w:val="Heading2"/>
        <w:keepNext w:val="0"/>
        <w:keepLines w:val="0"/>
        <w:rPr>
          <w:lang w:eastAsia="zh-CN"/>
        </w:rPr>
      </w:pPr>
      <w:r w:rsidRPr="00130358">
        <w:rPr>
          <w:rFonts w:eastAsia="PMingLiU"/>
          <w:lang w:eastAsia="zh-TW"/>
        </w:rPr>
        <w:t>11.1</w:t>
      </w:r>
      <w:r w:rsidRPr="00130358">
        <w:tab/>
      </w:r>
      <w:r w:rsidRPr="00130358">
        <w:rPr>
          <w:lang w:eastAsia="zh-CN"/>
        </w:rPr>
        <w:t>V2V UE Transmission Timing Accuracy Test</w:t>
      </w:r>
    </w:p>
    <w:p w14:paraId="7C2A5839" w14:textId="77777777" w:rsidR="001363CF" w:rsidRPr="00130358" w:rsidRDefault="001363CF" w:rsidP="00D62538">
      <w:pPr>
        <w:pStyle w:val="Heading3"/>
        <w:keepNext w:val="0"/>
        <w:keepLines w:val="0"/>
      </w:pPr>
      <w:r w:rsidRPr="00130358">
        <w:t>11.1</w:t>
      </w:r>
      <w:r w:rsidRPr="00130358">
        <w:rPr>
          <w:rFonts w:eastAsia="PMingLiU"/>
          <w:lang w:eastAsia="zh-TW"/>
        </w:rPr>
        <w:t>.1</w:t>
      </w:r>
      <w:r w:rsidRPr="00130358">
        <w:rPr>
          <w:rFonts w:eastAsia="PMingLiU"/>
          <w:lang w:eastAsia="zh-TW"/>
        </w:rPr>
        <w:tab/>
        <w:t>Test purpose</w:t>
      </w:r>
    </w:p>
    <w:p w14:paraId="7F87823B" w14:textId="77777777" w:rsidR="001363CF" w:rsidRPr="00130358" w:rsidRDefault="001363CF" w:rsidP="00D62538">
      <w:r w:rsidRPr="00130358">
        <w:rPr>
          <w:rFonts w:eastAsia="PMingLiU"/>
          <w:lang w:eastAsia="zh-TW"/>
        </w:rPr>
        <w:t xml:space="preserve">To verify the timing requirement for V2V </w:t>
      </w:r>
      <w:proofErr w:type="spellStart"/>
      <w:r w:rsidRPr="00130358">
        <w:rPr>
          <w:rFonts w:eastAsia="PMingLiU"/>
          <w:lang w:eastAsia="zh-TW"/>
        </w:rPr>
        <w:t>sidelink</w:t>
      </w:r>
      <w:proofErr w:type="spellEnd"/>
      <w:r w:rsidRPr="00130358">
        <w:rPr>
          <w:rFonts w:eastAsia="PMingLiU"/>
          <w:lang w:eastAsia="zh-TW"/>
        </w:rPr>
        <w:t xml:space="preserve"> transmissions by</w:t>
      </w:r>
      <w:r w:rsidRPr="00130358">
        <w:t xml:space="preserve"> </w:t>
      </w:r>
      <w:r w:rsidRPr="00130358">
        <w:rPr>
          <w:rFonts w:eastAsia="PMingLiU"/>
          <w:lang w:eastAsia="zh-TW"/>
        </w:rPr>
        <w:t>UE</w:t>
      </w:r>
      <w:r w:rsidRPr="00130358">
        <w:t xml:space="preserve"> </w:t>
      </w:r>
      <w:r w:rsidRPr="00130358">
        <w:rPr>
          <w:rFonts w:eastAsia="PMingLiU"/>
          <w:lang w:eastAsia="zh-TW"/>
        </w:rPr>
        <w:t>transmitting PSSCH and PSCCH.</w:t>
      </w:r>
    </w:p>
    <w:p w14:paraId="0C9C17A2" w14:textId="77777777" w:rsidR="001363CF" w:rsidRPr="00130358" w:rsidRDefault="001363CF" w:rsidP="00D62538">
      <w:pPr>
        <w:pStyle w:val="Heading3"/>
        <w:keepNext w:val="0"/>
        <w:keepLines w:val="0"/>
      </w:pPr>
      <w:r w:rsidRPr="00130358">
        <w:t>11.1</w:t>
      </w:r>
      <w:r w:rsidRPr="00130358">
        <w:rPr>
          <w:rFonts w:eastAsia="PMingLiU"/>
          <w:lang w:eastAsia="zh-TW"/>
        </w:rPr>
        <w:t>.2</w:t>
      </w:r>
      <w:r w:rsidRPr="00130358">
        <w:rPr>
          <w:rFonts w:eastAsia="PMingLiU"/>
          <w:lang w:eastAsia="zh-TW"/>
        </w:rPr>
        <w:tab/>
        <w:t>Test applicability</w:t>
      </w:r>
    </w:p>
    <w:p w14:paraId="5B43619D" w14:textId="77777777" w:rsidR="001363CF" w:rsidRPr="00130358" w:rsidRDefault="001363CF" w:rsidP="00D62538">
      <w:r w:rsidRPr="00130358">
        <w:rPr>
          <w:rFonts w:eastAsia="PMingLiU"/>
          <w:lang w:eastAsia="zh-TW"/>
        </w:rPr>
        <w:t xml:space="preserve">This test case applies to all types of E-UTRA UE release 14 and forward that support </w:t>
      </w:r>
      <w:r w:rsidRPr="00130358">
        <w:t xml:space="preserve">V2X communication and is capable of V2X </w:t>
      </w:r>
      <w:proofErr w:type="spellStart"/>
      <w:r w:rsidRPr="00130358">
        <w:t>sidelink</w:t>
      </w:r>
      <w:proofErr w:type="spellEnd"/>
      <w:r w:rsidRPr="00130358">
        <w:t xml:space="preserve"> communication.</w:t>
      </w:r>
      <w:r w:rsidRPr="00130358">
        <w:rPr>
          <w:rFonts w:eastAsia="PMingLiU"/>
          <w:lang w:eastAsia="zh-TW"/>
        </w:rPr>
        <w:t>.</w:t>
      </w:r>
    </w:p>
    <w:p w14:paraId="4304B3FA" w14:textId="77777777" w:rsidR="001363CF" w:rsidRPr="00130358" w:rsidRDefault="001363CF" w:rsidP="00D62538">
      <w:pPr>
        <w:pStyle w:val="Heading3"/>
        <w:keepNext w:val="0"/>
        <w:keepLines w:val="0"/>
      </w:pPr>
      <w:r w:rsidRPr="00130358">
        <w:t>11.1</w:t>
      </w:r>
      <w:r w:rsidRPr="00130358">
        <w:rPr>
          <w:rFonts w:eastAsia="PMingLiU"/>
          <w:lang w:eastAsia="zh-TW"/>
        </w:rPr>
        <w:t>.3</w:t>
      </w:r>
      <w:r w:rsidRPr="00130358">
        <w:rPr>
          <w:rFonts w:eastAsia="PMingLiU"/>
          <w:lang w:eastAsia="zh-TW"/>
        </w:rPr>
        <w:tab/>
        <w:t>Minimum conformance requirements</w:t>
      </w:r>
    </w:p>
    <w:p w14:paraId="267965E6" w14:textId="77777777" w:rsidR="001363CF" w:rsidRPr="00130358" w:rsidRDefault="001363CF" w:rsidP="00D62538">
      <w:pPr>
        <w:rPr>
          <w:rFonts w:eastAsia="PMingLiU"/>
          <w:lang w:eastAsia="zh-TW"/>
        </w:rPr>
      </w:pPr>
      <w:r w:rsidRPr="00130358">
        <w:rPr>
          <w:rFonts w:eastAsia="PMingLiU"/>
          <w:lang w:eastAsia="zh-TW"/>
        </w:rPr>
        <w:t xml:space="preserve">For this test, the UE is triggered by the test loop function to transmit for V2V </w:t>
      </w:r>
      <w:proofErr w:type="spellStart"/>
      <w:r w:rsidRPr="00130358">
        <w:rPr>
          <w:rFonts w:eastAsia="PMingLiU"/>
          <w:lang w:eastAsia="zh-TW"/>
        </w:rPr>
        <w:t>sidelink</w:t>
      </w:r>
      <w:proofErr w:type="spellEnd"/>
      <w:r w:rsidRPr="00130358">
        <w:rPr>
          <w:rFonts w:eastAsia="PMingLiU"/>
          <w:lang w:eastAsia="zh-TW"/>
        </w:rPr>
        <w:t xml:space="preserve"> Communication.</w:t>
      </w:r>
    </w:p>
    <w:p w14:paraId="1A46E77F" w14:textId="77777777" w:rsidR="001363CF" w:rsidRPr="00130358" w:rsidRDefault="001363CF" w:rsidP="00D62538">
      <w:pPr>
        <w:rPr>
          <w:rFonts w:eastAsia="PMingLiU"/>
          <w:lang w:eastAsia="zh-TW"/>
        </w:rPr>
      </w:pPr>
      <w:r w:rsidRPr="00130358">
        <w:rPr>
          <w:rFonts w:eastAsia="PMingLiU"/>
          <w:lang w:eastAsia="zh-TW"/>
        </w:rPr>
        <w:t>There is one GNSS based synchronization source during the test. The test system can emulate and send the GNSS signal to the test UE.</w:t>
      </w:r>
    </w:p>
    <w:p w14:paraId="2D2BBCCB" w14:textId="77777777" w:rsidR="001363CF" w:rsidRPr="00130358" w:rsidRDefault="001363CF" w:rsidP="00D62538">
      <w:pPr>
        <w:tabs>
          <w:tab w:val="left" w:pos="1080"/>
        </w:tabs>
      </w:pPr>
      <w:r w:rsidRPr="00130358">
        <w:rPr>
          <w:lang w:eastAsia="zh-CN"/>
        </w:rPr>
        <w:t>T</w:t>
      </w:r>
      <w:r w:rsidRPr="00130358">
        <w:t xml:space="preserve">he transmit timing </w:t>
      </w:r>
      <w:r w:rsidRPr="00130358">
        <w:rPr>
          <w:lang w:eastAsia="zh-CN"/>
        </w:rPr>
        <w:t xml:space="preserve">accuracy </w:t>
      </w:r>
      <w:r w:rsidRPr="00130358">
        <w:t xml:space="preserve">is verified </w:t>
      </w:r>
      <w:r w:rsidRPr="00130358">
        <w:rPr>
          <w:rStyle w:val="fontstyle01"/>
        </w:rPr>
        <w:t>by the UE transmitting</w:t>
      </w:r>
      <w:r w:rsidRPr="00130358">
        <w:rPr>
          <w:lang w:eastAsia="zh-CN"/>
        </w:rPr>
        <w:t xml:space="preserve"> PSSCH and PSCCH</w:t>
      </w:r>
      <w:r w:rsidRPr="00130358">
        <w:t>.</w:t>
      </w:r>
    </w:p>
    <w:p w14:paraId="01F6806E" w14:textId="77777777" w:rsidR="001363CF" w:rsidRPr="00130358" w:rsidRDefault="001363CF" w:rsidP="00D62538">
      <w:pPr>
        <w:rPr>
          <w:rFonts w:eastAsia="PMingLiU"/>
          <w:lang w:eastAsia="zh-TW"/>
        </w:rPr>
      </w:pPr>
      <w:r w:rsidRPr="00130358">
        <w:t xml:space="preserve">UE is not expected to receive any configuration related to V2V </w:t>
      </w:r>
      <w:proofErr w:type="spellStart"/>
      <w:r w:rsidRPr="00130358">
        <w:t>sidelink</w:t>
      </w:r>
      <w:proofErr w:type="spellEnd"/>
      <w:r w:rsidRPr="00130358">
        <w:t xml:space="preserve"> communication from the serving cell.</w:t>
      </w:r>
    </w:p>
    <w:p w14:paraId="68A9B6C7" w14:textId="77777777" w:rsidR="001363CF" w:rsidRPr="00130358" w:rsidRDefault="001363CF" w:rsidP="00D62538">
      <w:pPr>
        <w:rPr>
          <w:rFonts w:eastAsia="PMingLiU"/>
          <w:lang w:eastAsia="zh-TW"/>
        </w:rPr>
      </w:pPr>
      <w:r w:rsidRPr="00130358">
        <w:rPr>
          <w:rFonts w:eastAsia="PMingLiU"/>
          <w:lang w:eastAsia="zh-TW"/>
        </w:rPr>
        <w:t>The requirement are applicable when the reference timing used by the UE for V2V communication is derived from GNSS signals.</w:t>
      </w:r>
    </w:p>
    <w:p w14:paraId="51D5E0B0" w14:textId="2CF8DD44" w:rsidR="001363CF" w:rsidRPr="00130358" w:rsidRDefault="001363CF" w:rsidP="00D62538">
      <w:pPr>
        <w:rPr>
          <w:rFonts w:eastAsia="PMingLiU"/>
          <w:lang w:eastAsia="zh-TW"/>
        </w:rPr>
      </w:pPr>
      <w:r w:rsidRPr="00130358">
        <w:rPr>
          <w:rFonts w:eastAsia="PMingLiU"/>
          <w:lang w:eastAsia="zh-TW"/>
        </w:rPr>
        <w:t xml:space="preserve">The </w:t>
      </w:r>
      <w:proofErr w:type="spellStart"/>
      <w:r w:rsidRPr="00130358">
        <w:rPr>
          <w:rFonts w:eastAsia="PMingLiU"/>
          <w:lang w:eastAsia="zh-TW"/>
        </w:rPr>
        <w:t>sidelink</w:t>
      </w:r>
      <w:proofErr w:type="spellEnd"/>
      <w:r w:rsidRPr="00130358">
        <w:rPr>
          <w:rFonts w:eastAsia="PMingLiU"/>
          <w:lang w:eastAsia="zh-TW"/>
        </w:rPr>
        <w:t xml:space="preserve"> transmissions takes place </w:t>
      </w:r>
      <w:r w:rsidRPr="00130358">
        <w:rPr>
          <w:rFonts w:eastAsia="PMingLiU"/>
          <w:lang w:eastAsia="zh-TW"/>
        </w:rPr>
        <w:object w:dxaOrig="2220" w:dyaOrig="380" w14:anchorId="13829EA4">
          <v:shape id="_x0000_i1146" type="#_x0000_t75" style="width:105.75pt;height:18.75pt" o:ole="">
            <v:imagedata r:id="rId127" o:title=""/>
          </v:shape>
          <o:OLEObject Type="Embed" ProgID="Equation.3" ShapeID="_x0000_i1146" DrawAspect="Content" ObjectID="_1736593625" r:id="rId128"/>
        </w:object>
      </w:r>
      <w:r w:rsidRPr="00130358">
        <w:rPr>
          <w:rFonts w:eastAsia="PMingLiU"/>
          <w:lang w:eastAsia="zh-TW"/>
        </w:rPr>
        <w:t xml:space="preserve"> before the subframe starting boundary derived from subclause 5.10.14 </w:t>
      </w:r>
      <w:r w:rsidR="00483222" w:rsidRPr="00130358">
        <w:rPr>
          <w:rFonts w:eastAsia="PMingLiU"/>
          <w:lang w:eastAsia="zh-TW"/>
        </w:rPr>
        <w:t>of 3GPP TS</w:t>
      </w:r>
      <w:r w:rsidRPr="00130358">
        <w:rPr>
          <w:rFonts w:eastAsia="PMingLiU"/>
          <w:lang w:eastAsia="zh-TW"/>
        </w:rPr>
        <w:t xml:space="preserve"> 36.331 [5], where </w:t>
      </w:r>
      <w:r w:rsidRPr="00130358">
        <w:rPr>
          <w:rFonts w:eastAsia="PMingLiU"/>
          <w:lang w:eastAsia="zh-TW"/>
        </w:rPr>
        <w:object w:dxaOrig="800" w:dyaOrig="360" w14:anchorId="150CA56A">
          <v:shape id="_x0000_i1147" type="#_x0000_t75" style="width:39.75pt;height:18.75pt" o:ole="">
            <v:imagedata r:id="rId129" o:title=""/>
          </v:shape>
          <o:OLEObject Type="Embed" ProgID="Equation.3" ShapeID="_x0000_i1147" DrawAspect="Content" ObjectID="_1736593626" r:id="rId130"/>
        </w:object>
      </w:r>
      <w:r w:rsidRPr="00130358">
        <w:rPr>
          <w:rFonts w:eastAsia="PMingLiU"/>
          <w:lang w:eastAsia="zh-TW"/>
        </w:rPr>
        <w:t xml:space="preserve"> = 0 and  </w:t>
      </w:r>
      <w:r w:rsidR="00000000">
        <w:rPr>
          <w:rFonts w:eastAsia="PMingLiU"/>
          <w:lang w:eastAsia="zh-TW"/>
        </w:rPr>
        <w:pict w14:anchorId="213290F4">
          <v:shape id="_x0000_i1148" type="#_x0000_t75" style="width:47.25pt;height:16.5pt">
            <v:imagedata r:id="rId131" o:title=""/>
          </v:shape>
        </w:pict>
      </w:r>
      <w:r w:rsidRPr="00130358">
        <w:rPr>
          <w:rFonts w:eastAsia="PMingLiU"/>
          <w:lang w:eastAsia="zh-TW"/>
        </w:rPr>
        <w:t xml:space="preserve">. The transmission timing error for </w:t>
      </w:r>
      <w:proofErr w:type="spellStart"/>
      <w:r w:rsidRPr="00130358">
        <w:rPr>
          <w:rFonts w:eastAsia="PMingLiU"/>
          <w:lang w:eastAsia="zh-TW"/>
        </w:rPr>
        <w:t>sidelink</w:t>
      </w:r>
      <w:proofErr w:type="spellEnd"/>
      <w:r w:rsidRPr="00130358">
        <w:rPr>
          <w:rFonts w:eastAsia="PMingLiU"/>
          <w:lang w:eastAsia="zh-TW"/>
        </w:rPr>
        <w:t xml:space="preserve"> transmissions shall be less than or equal to </w:t>
      </w:r>
      <w:r w:rsidRPr="00130358">
        <w:rPr>
          <w:rFonts w:eastAsia="PMingLiU"/>
          <w:lang w:eastAsia="zh-TW"/>
        </w:rPr>
        <w:sym w:font="Symbol" w:char="F0B1"/>
      </w:r>
      <w:proofErr w:type="spellStart"/>
      <w:r w:rsidRPr="00130358">
        <w:rPr>
          <w:rFonts w:eastAsia="PMingLiU"/>
          <w:lang w:eastAsia="zh-TW"/>
        </w:rPr>
        <w:t>T</w:t>
      </w:r>
      <w:r w:rsidRPr="00130358">
        <w:rPr>
          <w:rFonts w:eastAsia="PMingLiU"/>
          <w:vertAlign w:val="subscript"/>
          <w:lang w:eastAsia="zh-TW"/>
        </w:rPr>
        <w:t>e</w:t>
      </w:r>
      <w:proofErr w:type="spellEnd"/>
      <w:r w:rsidRPr="00130358">
        <w:rPr>
          <w:rFonts w:eastAsia="PMingLiU"/>
          <w:lang w:eastAsia="zh-TW"/>
        </w:rPr>
        <w:t xml:space="preserve"> where the timing error limit value </w:t>
      </w:r>
      <w:proofErr w:type="spellStart"/>
      <w:r w:rsidRPr="00130358">
        <w:rPr>
          <w:rFonts w:eastAsia="PMingLiU"/>
          <w:lang w:eastAsia="zh-TW"/>
        </w:rPr>
        <w:t>T</w:t>
      </w:r>
      <w:r w:rsidRPr="00130358">
        <w:rPr>
          <w:rFonts w:eastAsia="PMingLiU"/>
          <w:vertAlign w:val="subscript"/>
          <w:lang w:eastAsia="zh-TW"/>
        </w:rPr>
        <w:t>e</w:t>
      </w:r>
      <w:proofErr w:type="spellEnd"/>
      <w:r w:rsidRPr="00130358">
        <w:rPr>
          <w:rFonts w:eastAsia="PMingLiU"/>
          <w:lang w:eastAsia="zh-TW"/>
        </w:rPr>
        <w:t xml:space="preserve"> is specified as 12*T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p>
    <w:p w14:paraId="15199C1A" w14:textId="6947766F" w:rsidR="001363CF" w:rsidRPr="00130358" w:rsidRDefault="001363CF" w:rsidP="00D62538">
      <w:r w:rsidRPr="00130358">
        <w:rPr>
          <w:rFonts w:eastAsia="PMingLiU"/>
          <w:lang w:eastAsia="zh-TW"/>
        </w:rPr>
        <w:t xml:space="preserve">The normative reference for this requirement </w:t>
      </w:r>
      <w:r w:rsidR="00483222" w:rsidRPr="00130358">
        <w:rPr>
          <w:rFonts w:eastAsia="PMingLiU"/>
          <w:lang w:eastAsia="zh-TW"/>
        </w:rPr>
        <w:t>is 3GPP TS</w:t>
      </w:r>
      <w:r w:rsidRPr="00130358">
        <w:rPr>
          <w:rFonts w:eastAsia="PMingLiU"/>
          <w:lang w:eastAsia="zh-TW"/>
        </w:rPr>
        <w:t xml:space="preserve"> 36.133 [4] clause 12.2 and A.11.1</w:t>
      </w:r>
    </w:p>
    <w:p w14:paraId="128654F5" w14:textId="77777777" w:rsidR="001363CF" w:rsidRPr="00130358" w:rsidRDefault="001363CF" w:rsidP="00D62538">
      <w:pPr>
        <w:pStyle w:val="Heading3"/>
        <w:keepNext w:val="0"/>
        <w:keepLines w:val="0"/>
      </w:pPr>
      <w:r w:rsidRPr="00130358">
        <w:t>11.1.4</w:t>
      </w:r>
      <w:r w:rsidRPr="00130358">
        <w:tab/>
        <w:t>Test description</w:t>
      </w:r>
    </w:p>
    <w:p w14:paraId="467607BB" w14:textId="77777777" w:rsidR="001363CF" w:rsidRPr="00130358" w:rsidRDefault="001363CF" w:rsidP="00D62538">
      <w:pPr>
        <w:pStyle w:val="Heading4"/>
        <w:keepNext w:val="0"/>
        <w:keepLines w:val="0"/>
      </w:pPr>
      <w:r w:rsidRPr="00130358">
        <w:t>11.1.4.1</w:t>
      </w:r>
      <w:r w:rsidRPr="00130358">
        <w:tab/>
        <w:t>Initial conditions</w:t>
      </w:r>
    </w:p>
    <w:p w14:paraId="39136AC6" w14:textId="77777777" w:rsidR="001363CF" w:rsidRPr="00130358" w:rsidRDefault="001363CF" w:rsidP="00D62538">
      <w:r w:rsidRPr="00130358">
        <w:t>Test Environment: Normal, as defined in 3GPP TS 36.508 [7] clause 4.1.</w:t>
      </w:r>
    </w:p>
    <w:p w14:paraId="38F3FF9A" w14:textId="7BC1924A"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03A19057" w14:textId="77777777" w:rsidR="001363CF" w:rsidRPr="00130358" w:rsidRDefault="001363CF" w:rsidP="00D62538">
      <w:r w:rsidRPr="00130358">
        <w:t>Channel Bandwidth to be tested: 10 MHz as defined in Table 11.1.</w:t>
      </w:r>
      <w:r w:rsidRPr="00130358">
        <w:rPr>
          <w:rFonts w:eastAsia="PMingLiU"/>
          <w:lang w:eastAsia="zh-TW"/>
        </w:rPr>
        <w:t>4.1</w:t>
      </w:r>
      <w:r w:rsidRPr="00130358">
        <w:t>-</w:t>
      </w:r>
      <w:r w:rsidRPr="00130358">
        <w:rPr>
          <w:lang w:eastAsia="zh-CN"/>
        </w:rPr>
        <w:t>1</w:t>
      </w:r>
      <w:r w:rsidRPr="00130358">
        <w:t>.</w:t>
      </w:r>
    </w:p>
    <w:p w14:paraId="682B0177"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the AWGN noise sources to the UE antenna connectors as shown in 3GPP TS 36.508 [7] Annex A</w:t>
      </w:r>
      <w:r w:rsidRPr="00130358">
        <w:rPr>
          <w:rFonts w:eastAsia="PMingLiU"/>
          <w:lang w:eastAsia="zh-TW"/>
        </w:rPr>
        <w:t>.92b.</w:t>
      </w:r>
    </w:p>
    <w:p w14:paraId="54E42458" w14:textId="089B53C2"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V2V </w:t>
      </w:r>
      <w:proofErr w:type="spellStart"/>
      <w:r w:rsidRPr="00130358">
        <w:rPr>
          <w:rFonts w:eastAsia="PMingLiU"/>
          <w:lang w:eastAsia="zh-TW"/>
        </w:rPr>
        <w:t>sidelink</w:t>
      </w:r>
      <w:proofErr w:type="spellEnd"/>
      <w:r w:rsidRPr="00130358">
        <w:rPr>
          <w:rFonts w:eastAsia="PMingLiU"/>
          <w:lang w:eastAsia="zh-TW"/>
        </w:rPr>
        <w:t xml:space="preserve">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11.1.4.3.</w:t>
      </w:r>
    </w:p>
    <w:p w14:paraId="4F53364F"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GNSS simulator is </w:t>
      </w:r>
      <w:r w:rsidRPr="00130358">
        <w:t xml:space="preserve">configured for </w:t>
      </w:r>
      <w:r w:rsidRPr="00130358">
        <w:rPr>
          <w:rFonts w:eastAsia="PMingLiU"/>
          <w:lang w:eastAsia="zh-TW"/>
        </w:rPr>
        <w:t>Scenario #1</w:t>
      </w:r>
      <w:r w:rsidRPr="00130358">
        <w:t xml:space="preserve">: static in Geographical area #1, </w:t>
      </w:r>
      <w:r w:rsidRPr="00130358">
        <w:rPr>
          <w:lang w:eastAsia="zh-CN"/>
        </w:rPr>
        <w:t>as</w:t>
      </w:r>
      <w:r w:rsidRPr="00130358">
        <w:rPr>
          <w:rFonts w:eastAsia="PMingLiU"/>
          <w:lang w:eastAsia="zh-TW"/>
        </w:rPr>
        <w:t xml:space="preserve"> defined in 3GPP TS 36.508 [7] </w:t>
      </w:r>
      <w:r w:rsidRPr="00130358">
        <w:rPr>
          <w:lang w:eastAsia="zh-CN"/>
        </w:rPr>
        <w:t xml:space="preserve">Table </w:t>
      </w:r>
      <w:r w:rsidRPr="00130358">
        <w:t>4.11.2-2.</w:t>
      </w:r>
      <w:r w:rsidRPr="00130358">
        <w:rPr>
          <w:lang w:eastAsia="zh-CN"/>
        </w:rPr>
        <w:t xml:space="preserve"> </w:t>
      </w:r>
      <w:r w:rsidRPr="00130358">
        <w:t>Geographical area #1</w:t>
      </w:r>
      <w:r w:rsidRPr="00130358">
        <w:rPr>
          <w:lang w:eastAsia="zh-CN"/>
        </w:rPr>
        <w:t xml:space="preserve"> is also pre-configured in the UE.</w:t>
      </w:r>
    </w:p>
    <w:p w14:paraId="46575595"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11.1.</w:t>
      </w:r>
      <w:r w:rsidRPr="00130358">
        <w:rPr>
          <w:rFonts w:eastAsia="PMingLiU"/>
          <w:lang w:eastAsia="zh-TW"/>
        </w:rPr>
        <w:t>4.1</w:t>
      </w:r>
      <w:r w:rsidRPr="00130358">
        <w:t>-</w:t>
      </w:r>
      <w:r w:rsidRPr="00130358">
        <w:rPr>
          <w:lang w:eastAsia="zh-CN"/>
        </w:rPr>
        <w:t>1</w:t>
      </w:r>
      <w:r w:rsidRPr="00130358">
        <w:rPr>
          <w:rFonts w:eastAsia="PMingLiU"/>
          <w:lang w:eastAsia="zh-TW"/>
        </w:rPr>
        <w:t>.</w:t>
      </w:r>
    </w:p>
    <w:p w14:paraId="1F7B09A6"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4E2DFAF2" w14:textId="09F665E0"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according </w:t>
      </w:r>
      <w:r w:rsidR="00772922" w:rsidRPr="00130358">
        <w:rPr>
          <w:rFonts w:eastAsia="PMingLiU"/>
          <w:lang w:eastAsia="zh-TW"/>
        </w:rPr>
        <w:t>to 3GPP TS</w:t>
      </w:r>
      <w:r w:rsidRPr="00130358">
        <w:rPr>
          <w:rFonts w:eastAsia="PMingLiU"/>
          <w:lang w:eastAsia="zh-TW"/>
        </w:rPr>
        <w:t xml:space="preserve"> 36.508 [7] clause 4.5.9.</w:t>
      </w:r>
    </w:p>
    <w:p w14:paraId="5501075B" w14:textId="77777777" w:rsidR="001363CF" w:rsidRPr="00130358" w:rsidRDefault="001363CF" w:rsidP="00D62538">
      <w:pPr>
        <w:ind w:left="568" w:hanging="284"/>
        <w:rPr>
          <w:rFonts w:eastAsia="PMingLiU"/>
          <w:lang w:eastAsia="zh-TW"/>
        </w:rPr>
      </w:pPr>
      <w:r w:rsidRPr="00130358">
        <w:t>7.</w:t>
      </w:r>
      <w:r w:rsidRPr="00130358">
        <w:tab/>
        <w:t xml:space="preserve">The GNSS simulator is triggered to start step 1 of Scenario #1 </w:t>
      </w:r>
      <w:r w:rsidRPr="00130358">
        <w:rPr>
          <w:lang w:eastAsia="zh-CN"/>
        </w:rPr>
        <w:t xml:space="preserve">to simulate a location in the centre of </w:t>
      </w:r>
      <w:r w:rsidRPr="00130358">
        <w:t>Geographical</w:t>
      </w:r>
      <w:r w:rsidRPr="00130358">
        <w:rPr>
          <w:i/>
        </w:rPr>
        <w:t xml:space="preserve"> </w:t>
      </w:r>
      <w:r w:rsidRPr="00130358">
        <w:t>area #1. Wait for the UE to acquire the GNSS signal and start to transmit.</w:t>
      </w:r>
    </w:p>
    <w:p w14:paraId="2384080D" w14:textId="77777777" w:rsidR="001363CF" w:rsidRPr="00130358" w:rsidRDefault="001363CF" w:rsidP="00D62538">
      <w:pPr>
        <w:pStyle w:val="TH"/>
        <w:keepNext w:val="0"/>
        <w:keepLines w:val="0"/>
        <w:rPr>
          <w:rFonts w:eastAsia="PMingLiU"/>
          <w:lang w:eastAsia="zh-CN"/>
        </w:rPr>
      </w:pPr>
      <w:r w:rsidRPr="00130358">
        <w:t>Table 11.1.</w:t>
      </w:r>
      <w:r w:rsidRPr="00130358">
        <w:rPr>
          <w:rFonts w:eastAsia="PMingLiU"/>
          <w:lang w:eastAsia="zh-TW"/>
        </w:rPr>
        <w:t>4.1</w:t>
      </w:r>
      <w:r w:rsidRPr="00130358">
        <w:t>-</w:t>
      </w:r>
      <w:r w:rsidRPr="00130358">
        <w:rPr>
          <w:lang w:eastAsia="zh-CN"/>
        </w:rPr>
        <w:t>1</w:t>
      </w:r>
      <w:r w:rsidRPr="00130358">
        <w:t>: Test Parameters for UE Transmit Timing Accuracy Tests for V2V</w:t>
      </w:r>
    </w:p>
    <w:tbl>
      <w:tblPr>
        <w:tblW w:w="8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21"/>
        <w:gridCol w:w="616"/>
        <w:gridCol w:w="2491"/>
        <w:gridCol w:w="1351"/>
      </w:tblGrid>
      <w:tr w:rsidR="001363CF" w:rsidRPr="00130358" w14:paraId="098A7291" w14:textId="77777777" w:rsidTr="00772922">
        <w:trPr>
          <w:jc w:val="center"/>
        </w:trPr>
        <w:tc>
          <w:tcPr>
            <w:tcW w:w="3721" w:type="dxa"/>
            <w:vAlign w:val="center"/>
          </w:tcPr>
          <w:p w14:paraId="1B3593F8" w14:textId="77777777" w:rsidR="001363CF" w:rsidRPr="00130358" w:rsidRDefault="001363CF" w:rsidP="00D62538">
            <w:pPr>
              <w:pStyle w:val="TAH"/>
              <w:keepNext w:val="0"/>
              <w:keepLines w:val="0"/>
              <w:rPr>
                <w:rFonts w:cs="Arial"/>
              </w:rPr>
            </w:pPr>
            <w:r w:rsidRPr="00130358">
              <w:rPr>
                <w:rFonts w:cs="Arial"/>
              </w:rPr>
              <w:t>Parameter</w:t>
            </w:r>
          </w:p>
        </w:tc>
        <w:tc>
          <w:tcPr>
            <w:tcW w:w="616" w:type="dxa"/>
            <w:vAlign w:val="center"/>
          </w:tcPr>
          <w:p w14:paraId="717A623D" w14:textId="77777777" w:rsidR="001363CF" w:rsidRPr="00130358" w:rsidRDefault="001363CF" w:rsidP="00D62538">
            <w:pPr>
              <w:pStyle w:val="TAH"/>
              <w:keepNext w:val="0"/>
              <w:keepLines w:val="0"/>
              <w:rPr>
                <w:rFonts w:cs="Arial"/>
              </w:rPr>
            </w:pPr>
            <w:r w:rsidRPr="00130358">
              <w:rPr>
                <w:rFonts w:cs="Arial"/>
              </w:rPr>
              <w:t>Unit</w:t>
            </w:r>
          </w:p>
        </w:tc>
        <w:tc>
          <w:tcPr>
            <w:tcW w:w="2491" w:type="dxa"/>
            <w:vAlign w:val="center"/>
          </w:tcPr>
          <w:p w14:paraId="7F17B37F" w14:textId="77777777" w:rsidR="001363CF" w:rsidRPr="00130358" w:rsidRDefault="001363CF" w:rsidP="00D62538">
            <w:pPr>
              <w:pStyle w:val="TAH"/>
              <w:keepNext w:val="0"/>
              <w:keepLines w:val="0"/>
              <w:rPr>
                <w:rFonts w:cs="Arial"/>
              </w:rPr>
            </w:pPr>
            <w:r w:rsidRPr="00130358">
              <w:rPr>
                <w:rFonts w:cs="Arial"/>
              </w:rPr>
              <w:t>Value</w:t>
            </w:r>
          </w:p>
        </w:tc>
        <w:tc>
          <w:tcPr>
            <w:tcW w:w="1351" w:type="dxa"/>
            <w:vAlign w:val="center"/>
          </w:tcPr>
          <w:p w14:paraId="4B4DFA5C"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68D04F66" w14:textId="77777777" w:rsidTr="00772922">
        <w:trPr>
          <w:jc w:val="center"/>
        </w:trPr>
        <w:tc>
          <w:tcPr>
            <w:tcW w:w="3721" w:type="dxa"/>
            <w:vAlign w:val="center"/>
          </w:tcPr>
          <w:p w14:paraId="1F59E1AB" w14:textId="719C8683" w:rsidR="001363CF" w:rsidRPr="00130358" w:rsidRDefault="001363CF" w:rsidP="00D62538">
            <w:pPr>
              <w:pStyle w:val="TAL"/>
              <w:keepNext w:val="0"/>
              <w:keepLines w:val="0"/>
              <w:rPr>
                <w:rFonts w:cs="Arial"/>
              </w:rPr>
            </w:pP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616" w:type="dxa"/>
            <w:vAlign w:val="center"/>
          </w:tcPr>
          <w:p w14:paraId="5633316A" w14:textId="77777777" w:rsidR="001363CF" w:rsidRPr="00130358" w:rsidRDefault="001363CF" w:rsidP="00D62538">
            <w:pPr>
              <w:pStyle w:val="TAL"/>
              <w:keepNext w:val="0"/>
              <w:keepLines w:val="0"/>
              <w:jc w:val="center"/>
              <w:rPr>
                <w:rFonts w:cs="Arial"/>
              </w:rPr>
            </w:pPr>
          </w:p>
        </w:tc>
        <w:tc>
          <w:tcPr>
            <w:tcW w:w="2491" w:type="dxa"/>
            <w:vAlign w:val="center"/>
          </w:tcPr>
          <w:p w14:paraId="04FB969D" w14:textId="77777777" w:rsidR="001363CF" w:rsidRPr="00130358" w:rsidRDefault="001363CF" w:rsidP="00D62538">
            <w:pPr>
              <w:pStyle w:val="TAL"/>
              <w:keepNext w:val="0"/>
              <w:keepLines w:val="0"/>
              <w:jc w:val="center"/>
              <w:rPr>
                <w:rFonts w:cs="Arial"/>
              </w:rPr>
            </w:pPr>
            <w:r w:rsidRPr="00130358">
              <w:rPr>
                <w:rFonts w:cs="Arial"/>
              </w:rPr>
              <w:t>1</w:t>
            </w:r>
          </w:p>
        </w:tc>
        <w:tc>
          <w:tcPr>
            <w:tcW w:w="1351" w:type="dxa"/>
            <w:vAlign w:val="center"/>
          </w:tcPr>
          <w:p w14:paraId="42CDB61D" w14:textId="77777777" w:rsidR="001363CF" w:rsidRPr="00130358" w:rsidRDefault="001363CF" w:rsidP="00D62538">
            <w:pPr>
              <w:pStyle w:val="TAL"/>
              <w:keepNext w:val="0"/>
              <w:keepLines w:val="0"/>
              <w:jc w:val="center"/>
              <w:rPr>
                <w:rFonts w:cs="Arial"/>
              </w:rPr>
            </w:pPr>
          </w:p>
        </w:tc>
      </w:tr>
      <w:tr w:rsidR="001363CF" w:rsidRPr="00130358" w14:paraId="354B7819" w14:textId="77777777" w:rsidTr="00772922">
        <w:trPr>
          <w:jc w:val="center"/>
        </w:trPr>
        <w:tc>
          <w:tcPr>
            <w:tcW w:w="3721" w:type="dxa"/>
            <w:vAlign w:val="center"/>
          </w:tcPr>
          <w:p w14:paraId="1A82E63B" w14:textId="73042D5E"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w:t>
            </w:r>
            <w:proofErr w:type="spellStart"/>
            <w:r w:rsidRPr="00130358">
              <w:rPr>
                <w:rFonts w:cs="Arial"/>
              </w:rPr>
              <w:t>BW</w:t>
            </w:r>
            <w:r w:rsidRPr="00130358">
              <w:rPr>
                <w:rFonts w:cs="Arial"/>
                <w:vertAlign w:val="subscript"/>
              </w:rPr>
              <w:t>channel</w:t>
            </w:r>
            <w:proofErr w:type="spellEnd"/>
            <w:r w:rsidRPr="00130358">
              <w:rPr>
                <w:rFonts w:cs="Arial"/>
              </w:rPr>
              <w:t>)</w:t>
            </w:r>
          </w:p>
        </w:tc>
        <w:tc>
          <w:tcPr>
            <w:tcW w:w="616" w:type="dxa"/>
            <w:vAlign w:val="center"/>
          </w:tcPr>
          <w:p w14:paraId="2AC727AC" w14:textId="77777777" w:rsidR="001363CF" w:rsidRPr="00130358" w:rsidRDefault="001363CF" w:rsidP="00D62538">
            <w:pPr>
              <w:pStyle w:val="TAL"/>
              <w:keepNext w:val="0"/>
              <w:keepLines w:val="0"/>
              <w:jc w:val="center"/>
              <w:rPr>
                <w:rFonts w:cs="Arial"/>
              </w:rPr>
            </w:pPr>
            <w:r w:rsidRPr="00130358">
              <w:rPr>
                <w:rFonts w:cs="Arial"/>
              </w:rPr>
              <w:t>MHz</w:t>
            </w:r>
          </w:p>
        </w:tc>
        <w:tc>
          <w:tcPr>
            <w:tcW w:w="2491" w:type="dxa"/>
            <w:vAlign w:val="center"/>
          </w:tcPr>
          <w:p w14:paraId="3549BAD7" w14:textId="77777777" w:rsidR="001363CF" w:rsidRPr="00130358" w:rsidRDefault="001363CF" w:rsidP="00D62538">
            <w:pPr>
              <w:pStyle w:val="TAL"/>
              <w:keepNext w:val="0"/>
              <w:keepLines w:val="0"/>
              <w:jc w:val="center"/>
              <w:rPr>
                <w:rFonts w:cs="Arial"/>
                <w:lang w:eastAsia="zh-CN"/>
              </w:rPr>
            </w:pPr>
            <w:r w:rsidRPr="00130358">
              <w:rPr>
                <w:rFonts w:cs="Arial"/>
                <w:lang w:eastAsia="ko-KR"/>
              </w:rPr>
              <w:t>10</w:t>
            </w:r>
          </w:p>
        </w:tc>
        <w:tc>
          <w:tcPr>
            <w:tcW w:w="1351" w:type="dxa"/>
            <w:vAlign w:val="center"/>
          </w:tcPr>
          <w:p w14:paraId="68919D46" w14:textId="3A80260E" w:rsidR="001363CF" w:rsidRPr="00130358" w:rsidRDefault="001363CF" w:rsidP="00D62538">
            <w:pPr>
              <w:pStyle w:val="TAL"/>
              <w:keepNext w:val="0"/>
              <w:keepLines w:val="0"/>
              <w:jc w:val="center"/>
              <w:rPr>
                <w:rFonts w:cs="Arial"/>
                <w:lang w:eastAsia="zh-CN"/>
              </w:rPr>
            </w:pPr>
            <w:r w:rsidRPr="00130358">
              <w:rPr>
                <w:rFonts w:cs="Arial"/>
                <w:lang w:eastAsia="zh-CN"/>
              </w:rPr>
              <w:t>Band</w:t>
            </w:r>
            <w:r w:rsidR="00D62538" w:rsidRPr="00130358">
              <w:rPr>
                <w:rFonts w:cs="Arial"/>
                <w:lang w:eastAsia="zh-CN"/>
              </w:rPr>
              <w:t xml:space="preserve"> </w:t>
            </w:r>
            <w:r w:rsidRPr="00130358">
              <w:rPr>
                <w:rFonts w:cs="Arial"/>
                <w:lang w:eastAsia="zh-CN"/>
              </w:rPr>
              <w:t>47</w:t>
            </w:r>
            <w:r w:rsidR="00D62538" w:rsidRPr="00130358">
              <w:rPr>
                <w:rFonts w:cs="Arial"/>
                <w:lang w:eastAsia="zh-CN"/>
              </w:rPr>
              <w:t xml:space="preserve"> </w:t>
            </w:r>
            <w:r w:rsidRPr="00130358">
              <w:rPr>
                <w:rFonts w:cs="Arial"/>
                <w:lang w:eastAsia="zh-CN"/>
              </w:rPr>
              <w:t>TDD</w:t>
            </w:r>
          </w:p>
        </w:tc>
      </w:tr>
      <w:tr w:rsidR="001363CF" w:rsidRPr="00130358" w14:paraId="71C99CF2" w14:textId="77777777" w:rsidTr="00772922">
        <w:trPr>
          <w:jc w:val="center"/>
        </w:trPr>
        <w:tc>
          <w:tcPr>
            <w:tcW w:w="3721" w:type="dxa"/>
            <w:vAlign w:val="center"/>
          </w:tcPr>
          <w:p w14:paraId="2B4B1F9D" w14:textId="0F6548A8" w:rsidR="001363CF" w:rsidRPr="00130358" w:rsidRDefault="001363CF" w:rsidP="00D62538">
            <w:pPr>
              <w:pStyle w:val="TAL"/>
              <w:keepNext w:val="0"/>
              <w:keepLines w:val="0"/>
              <w:rPr>
                <w:rFonts w:cs="Arial"/>
              </w:rPr>
            </w:pPr>
            <w:r w:rsidRPr="00130358">
              <w:rPr>
                <w:rFonts w:cs="Arial"/>
                <w:lang w:eastAsia="ko-KR"/>
              </w:rPr>
              <w:t>V2V</w:t>
            </w:r>
            <w:r w:rsidR="00D62538" w:rsidRPr="00130358">
              <w:rPr>
                <w:rFonts w:cs="Arial"/>
                <w:lang w:eastAsia="ko-KR"/>
              </w:rPr>
              <w:t xml:space="preserve"> </w:t>
            </w:r>
            <w:r w:rsidRPr="00130358">
              <w:rPr>
                <w:rFonts w:cs="Arial"/>
                <w:lang w:eastAsia="ko-KR"/>
              </w:rPr>
              <w:t>SL</w:t>
            </w:r>
            <w:r w:rsidR="00D62538" w:rsidRPr="00130358">
              <w:rPr>
                <w:rFonts w:cs="Arial"/>
                <w:lang w:eastAsia="ko-KR"/>
              </w:rPr>
              <w:t xml:space="preserve"> </w:t>
            </w:r>
            <w:r w:rsidRPr="00130358">
              <w:rPr>
                <w:rFonts w:cs="Arial"/>
              </w:rPr>
              <w:t>Communication</w:t>
            </w:r>
            <w:r w:rsidR="00D62538" w:rsidRPr="00130358">
              <w:rPr>
                <w:rFonts w:cs="Arial"/>
              </w:rPr>
              <w:t xml:space="preserve"> </w:t>
            </w:r>
            <w:proofErr w:type="spellStart"/>
            <w:r w:rsidRPr="00130358">
              <w:rPr>
                <w:rFonts w:cs="Arial"/>
              </w:rPr>
              <w:t>preconfiguration</w:t>
            </w:r>
            <w:proofErr w:type="spellEnd"/>
          </w:p>
        </w:tc>
        <w:tc>
          <w:tcPr>
            <w:tcW w:w="616" w:type="dxa"/>
            <w:vAlign w:val="center"/>
          </w:tcPr>
          <w:p w14:paraId="7C089D47" w14:textId="77777777" w:rsidR="001363CF" w:rsidRPr="00130358" w:rsidRDefault="001363CF" w:rsidP="00D62538">
            <w:pPr>
              <w:pStyle w:val="TAL"/>
              <w:keepNext w:val="0"/>
              <w:keepLines w:val="0"/>
              <w:jc w:val="center"/>
              <w:rPr>
                <w:rFonts w:cs="Arial"/>
              </w:rPr>
            </w:pPr>
          </w:p>
        </w:tc>
        <w:tc>
          <w:tcPr>
            <w:tcW w:w="2491" w:type="dxa"/>
            <w:vAlign w:val="center"/>
          </w:tcPr>
          <w:p w14:paraId="7186A56D" w14:textId="52D1E47E" w:rsidR="001363CF" w:rsidRPr="00130358" w:rsidRDefault="001363CF" w:rsidP="00D62538">
            <w:pPr>
              <w:pStyle w:val="TAL"/>
              <w:keepNext w:val="0"/>
              <w:keepLines w:val="0"/>
              <w:jc w:val="center"/>
              <w:rPr>
                <w:rFonts w:cs="Arial"/>
                <w:lang w:eastAsia="zh-CN"/>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A.3.21.2-1</w:t>
            </w:r>
          </w:p>
        </w:tc>
        <w:tc>
          <w:tcPr>
            <w:tcW w:w="1351" w:type="dxa"/>
            <w:vAlign w:val="center"/>
          </w:tcPr>
          <w:p w14:paraId="55853185" w14:textId="77777777" w:rsidR="001363CF" w:rsidRPr="00130358" w:rsidRDefault="001363CF" w:rsidP="00D62538">
            <w:pPr>
              <w:pStyle w:val="TAL"/>
              <w:keepNext w:val="0"/>
              <w:keepLines w:val="0"/>
              <w:jc w:val="center"/>
              <w:rPr>
                <w:rFonts w:cs="Arial"/>
              </w:rPr>
            </w:pPr>
          </w:p>
        </w:tc>
      </w:tr>
      <w:tr w:rsidR="001363CF" w:rsidRPr="00130358" w14:paraId="37D839B6" w14:textId="77777777" w:rsidTr="00772922">
        <w:trPr>
          <w:jc w:val="center"/>
        </w:trPr>
        <w:tc>
          <w:tcPr>
            <w:tcW w:w="3721" w:type="dxa"/>
            <w:vAlign w:val="center"/>
          </w:tcPr>
          <w:p w14:paraId="5E96E3C0" w14:textId="250C9E74" w:rsidR="001363CF" w:rsidRPr="00130358" w:rsidRDefault="001363CF" w:rsidP="00D62538">
            <w:pPr>
              <w:pStyle w:val="TAC"/>
              <w:keepNext w:val="0"/>
              <w:keepLines w:val="0"/>
              <w:jc w:val="left"/>
              <w:rPr>
                <w:rFonts w:cs="Arial"/>
                <w:lang w:eastAsia="zh-CN"/>
              </w:rPr>
            </w:pPr>
            <w:r w:rsidRPr="00130358">
              <w:rPr>
                <w:rFonts w:cs="Arial"/>
              </w:rPr>
              <w:t>PSCCH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616" w:type="dxa"/>
            <w:vAlign w:val="center"/>
          </w:tcPr>
          <w:p w14:paraId="5DAC360F" w14:textId="77777777" w:rsidR="001363CF" w:rsidRPr="00130358" w:rsidRDefault="001363CF" w:rsidP="00D62538">
            <w:pPr>
              <w:pStyle w:val="TAL"/>
              <w:keepNext w:val="0"/>
              <w:keepLines w:val="0"/>
              <w:jc w:val="center"/>
              <w:rPr>
                <w:rFonts w:cs="Arial"/>
              </w:rPr>
            </w:pPr>
          </w:p>
        </w:tc>
        <w:tc>
          <w:tcPr>
            <w:tcW w:w="2491" w:type="dxa"/>
            <w:vAlign w:val="center"/>
          </w:tcPr>
          <w:p w14:paraId="32A2BA36" w14:textId="2B2FF3B3" w:rsidR="001363CF" w:rsidRPr="00130358" w:rsidRDefault="001363CF" w:rsidP="00D62538">
            <w:pPr>
              <w:pStyle w:val="TAL"/>
              <w:keepNext w:val="0"/>
              <w:keepLines w:val="0"/>
              <w:jc w:val="center"/>
              <w:rPr>
                <w:rFonts w:cs="Arial"/>
                <w:lang w:eastAsia="zh-CN"/>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A.3.21.3-1</w:t>
            </w:r>
          </w:p>
        </w:tc>
        <w:tc>
          <w:tcPr>
            <w:tcW w:w="1351" w:type="dxa"/>
            <w:vAlign w:val="center"/>
          </w:tcPr>
          <w:p w14:paraId="27CE7E83" w14:textId="77777777" w:rsidR="001363CF" w:rsidRPr="00130358" w:rsidRDefault="001363CF" w:rsidP="00D62538">
            <w:pPr>
              <w:pStyle w:val="TAL"/>
              <w:keepNext w:val="0"/>
              <w:keepLines w:val="0"/>
              <w:jc w:val="center"/>
              <w:rPr>
                <w:rFonts w:cs="Arial"/>
              </w:rPr>
            </w:pPr>
          </w:p>
        </w:tc>
      </w:tr>
      <w:tr w:rsidR="001363CF" w:rsidRPr="00130358" w14:paraId="02CC1822" w14:textId="77777777" w:rsidTr="00772922">
        <w:trPr>
          <w:jc w:val="center"/>
        </w:trPr>
        <w:tc>
          <w:tcPr>
            <w:tcW w:w="3721" w:type="dxa"/>
            <w:vAlign w:val="center"/>
          </w:tcPr>
          <w:p w14:paraId="7D2AD7F3" w14:textId="7D2F2998" w:rsidR="001363CF" w:rsidRPr="00130358" w:rsidRDefault="001363CF" w:rsidP="00D62538">
            <w:pPr>
              <w:pStyle w:val="TAC"/>
              <w:keepNext w:val="0"/>
              <w:keepLines w:val="0"/>
              <w:jc w:val="left"/>
              <w:rPr>
                <w:rFonts w:cs="Arial"/>
                <w:lang w:eastAsia="zh-CN"/>
              </w:rPr>
            </w:pPr>
            <w:r w:rsidRPr="00130358">
              <w:rPr>
                <w:rFonts w:cs="Arial"/>
              </w:rPr>
              <w:t>PS</w:t>
            </w:r>
            <w:r w:rsidRPr="00130358">
              <w:rPr>
                <w:rFonts w:cs="Arial"/>
                <w:lang w:eastAsia="zh-CN"/>
              </w:rPr>
              <w:t>S</w:t>
            </w:r>
            <w:r w:rsidRPr="00130358">
              <w:rPr>
                <w:rFonts w:cs="Arial"/>
              </w:rPr>
              <w:t>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616" w:type="dxa"/>
            <w:vAlign w:val="center"/>
          </w:tcPr>
          <w:p w14:paraId="6FAB8780" w14:textId="77777777" w:rsidR="001363CF" w:rsidRPr="00130358" w:rsidRDefault="001363CF" w:rsidP="00D62538">
            <w:pPr>
              <w:pStyle w:val="TAL"/>
              <w:keepNext w:val="0"/>
              <w:keepLines w:val="0"/>
              <w:jc w:val="center"/>
              <w:rPr>
                <w:rFonts w:cs="Arial"/>
              </w:rPr>
            </w:pPr>
          </w:p>
        </w:tc>
        <w:tc>
          <w:tcPr>
            <w:tcW w:w="2491" w:type="dxa"/>
            <w:vAlign w:val="center"/>
          </w:tcPr>
          <w:p w14:paraId="227A2E04" w14:textId="49E9C204" w:rsidR="001363CF" w:rsidRPr="00130358" w:rsidRDefault="001363CF" w:rsidP="00D62538">
            <w:pPr>
              <w:pStyle w:val="TAL"/>
              <w:keepNext w:val="0"/>
              <w:keepLines w:val="0"/>
              <w:jc w:val="center"/>
              <w:rPr>
                <w:rFonts w:cs="Arial"/>
                <w:lang w:eastAsia="zh-CN"/>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A.3.21.3-2</w:t>
            </w:r>
          </w:p>
        </w:tc>
        <w:tc>
          <w:tcPr>
            <w:tcW w:w="1351" w:type="dxa"/>
            <w:vAlign w:val="center"/>
          </w:tcPr>
          <w:p w14:paraId="44441450" w14:textId="77777777" w:rsidR="001363CF" w:rsidRPr="00130358" w:rsidRDefault="001363CF" w:rsidP="00D62538">
            <w:pPr>
              <w:pStyle w:val="TAL"/>
              <w:keepNext w:val="0"/>
              <w:keepLines w:val="0"/>
              <w:jc w:val="center"/>
              <w:rPr>
                <w:rFonts w:cs="Arial"/>
              </w:rPr>
            </w:pPr>
          </w:p>
        </w:tc>
      </w:tr>
      <w:tr w:rsidR="001363CF" w:rsidRPr="00130358" w14:paraId="7E043BA5" w14:textId="77777777" w:rsidTr="00772922">
        <w:trPr>
          <w:jc w:val="center"/>
        </w:trPr>
        <w:tc>
          <w:tcPr>
            <w:tcW w:w="3721" w:type="dxa"/>
            <w:vAlign w:val="center"/>
          </w:tcPr>
          <w:p w14:paraId="6AC6865F" w14:textId="46FB9CFF"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616" w:type="dxa"/>
            <w:vAlign w:val="center"/>
          </w:tcPr>
          <w:p w14:paraId="5D1DE94B" w14:textId="77777777" w:rsidR="001363CF" w:rsidRPr="00130358" w:rsidRDefault="001363CF" w:rsidP="00D62538">
            <w:pPr>
              <w:pStyle w:val="TAL"/>
              <w:keepNext w:val="0"/>
              <w:keepLines w:val="0"/>
              <w:jc w:val="center"/>
              <w:rPr>
                <w:rFonts w:cs="Arial"/>
              </w:rPr>
            </w:pPr>
          </w:p>
        </w:tc>
        <w:tc>
          <w:tcPr>
            <w:tcW w:w="2491" w:type="dxa"/>
            <w:vAlign w:val="center"/>
          </w:tcPr>
          <w:p w14:paraId="5F8BB9B0" w14:textId="77777777" w:rsidR="001363CF" w:rsidRPr="00130358" w:rsidRDefault="001363CF" w:rsidP="00D62538">
            <w:pPr>
              <w:pStyle w:val="TAL"/>
              <w:keepNext w:val="0"/>
              <w:keepLines w:val="0"/>
              <w:jc w:val="center"/>
              <w:rPr>
                <w:rFonts w:cs="Arial"/>
              </w:rPr>
            </w:pPr>
            <w:r w:rsidRPr="00130358">
              <w:rPr>
                <w:rFonts w:cs="Arial"/>
              </w:rPr>
              <w:t>AWGN</w:t>
            </w:r>
          </w:p>
        </w:tc>
        <w:tc>
          <w:tcPr>
            <w:tcW w:w="1351" w:type="dxa"/>
            <w:vAlign w:val="center"/>
          </w:tcPr>
          <w:p w14:paraId="0E5F6DCE" w14:textId="77777777" w:rsidR="001363CF" w:rsidRPr="00130358" w:rsidRDefault="001363CF" w:rsidP="00D62538">
            <w:pPr>
              <w:pStyle w:val="TAL"/>
              <w:keepNext w:val="0"/>
              <w:keepLines w:val="0"/>
              <w:jc w:val="center"/>
              <w:rPr>
                <w:rFonts w:cs="Arial"/>
              </w:rPr>
            </w:pPr>
          </w:p>
        </w:tc>
      </w:tr>
    </w:tbl>
    <w:p w14:paraId="0371118C" w14:textId="77777777" w:rsidR="001363CF" w:rsidRPr="00130358" w:rsidRDefault="001363CF" w:rsidP="00D62538">
      <w:pPr>
        <w:rPr>
          <w:rFonts w:eastAsia="PMingLiU"/>
          <w:lang w:eastAsia="zh-TW"/>
        </w:rPr>
      </w:pPr>
    </w:p>
    <w:p w14:paraId="23BACADA" w14:textId="77777777" w:rsidR="001363CF" w:rsidRPr="00130358" w:rsidRDefault="001363CF" w:rsidP="000835DA">
      <w:pPr>
        <w:pStyle w:val="Heading4"/>
        <w:keepLines w:val="0"/>
      </w:pPr>
      <w:r w:rsidRPr="00130358">
        <w:t>11.1.4.2</w:t>
      </w:r>
      <w:r w:rsidRPr="00130358">
        <w:tab/>
        <w:t>Test procedure</w:t>
      </w:r>
    </w:p>
    <w:p w14:paraId="5004E05D" w14:textId="77777777" w:rsidR="001363CF" w:rsidRPr="00130358" w:rsidRDefault="001363CF" w:rsidP="00D62538">
      <w:pPr>
        <w:rPr>
          <w:rFonts w:eastAsia="PMingLiU"/>
          <w:lang w:eastAsia="zh-TW"/>
        </w:rPr>
      </w:pPr>
      <w:r w:rsidRPr="00130358">
        <w:rPr>
          <w:rFonts w:eastAsia="PMingLiU"/>
          <w:lang w:eastAsia="zh-TW"/>
        </w:rPr>
        <w:t xml:space="preserve">For this test, the UE is triggered by the test loop function to transmit for V2V </w:t>
      </w:r>
      <w:proofErr w:type="spellStart"/>
      <w:r w:rsidRPr="00130358">
        <w:rPr>
          <w:rFonts w:eastAsia="PMingLiU"/>
          <w:lang w:eastAsia="zh-TW"/>
        </w:rPr>
        <w:t>sidelink</w:t>
      </w:r>
      <w:proofErr w:type="spellEnd"/>
      <w:r w:rsidRPr="00130358">
        <w:rPr>
          <w:rFonts w:eastAsia="PMingLiU"/>
          <w:lang w:eastAsia="zh-TW"/>
        </w:rPr>
        <w:t xml:space="preserve"> Communication. The transmit timing accuracy is verified by the UE transmitting PSSCH and PSCCH. UE is not expected to receive any configuration related to V2V </w:t>
      </w:r>
      <w:proofErr w:type="spellStart"/>
      <w:r w:rsidRPr="00130358">
        <w:rPr>
          <w:rFonts w:eastAsia="PMingLiU"/>
          <w:lang w:eastAsia="zh-TW"/>
        </w:rPr>
        <w:t>sidelink</w:t>
      </w:r>
      <w:proofErr w:type="spellEnd"/>
      <w:r w:rsidRPr="00130358">
        <w:rPr>
          <w:rFonts w:eastAsia="PMingLiU"/>
          <w:lang w:eastAsia="zh-TW"/>
        </w:rPr>
        <w:t xml:space="preserve"> communication from the serving cell.</w:t>
      </w:r>
    </w:p>
    <w:p w14:paraId="66204173" w14:textId="77777777" w:rsidR="001363CF" w:rsidRPr="00130358" w:rsidRDefault="001363CF" w:rsidP="00D62538">
      <w:pPr>
        <w:pStyle w:val="B1"/>
      </w:pPr>
      <w:r w:rsidRPr="00130358">
        <w:t>1.</w:t>
      </w:r>
      <w:r w:rsidRPr="00130358">
        <w:rPr>
          <w:lang w:eastAsia="zh-TW"/>
        </w:rPr>
        <w:tab/>
        <w:t xml:space="preserve">UE transmit V2X </w:t>
      </w:r>
      <w:proofErr w:type="spellStart"/>
      <w:r w:rsidRPr="00130358">
        <w:rPr>
          <w:lang w:eastAsia="zh-TW"/>
        </w:rPr>
        <w:t>sidelink</w:t>
      </w:r>
      <w:proofErr w:type="spellEnd"/>
      <w:r w:rsidRPr="00130358">
        <w:rPr>
          <w:lang w:eastAsia="zh-TW"/>
        </w:rPr>
        <w:t xml:space="preserve"> communication data over the PC5 </w:t>
      </w:r>
      <w:proofErr w:type="spellStart"/>
      <w:r w:rsidRPr="00130358">
        <w:rPr>
          <w:lang w:eastAsia="zh-TW"/>
        </w:rPr>
        <w:t>inteface</w:t>
      </w:r>
      <w:proofErr w:type="spellEnd"/>
      <w:r w:rsidRPr="00130358">
        <w:rPr>
          <w:lang w:eastAsia="zh-TW"/>
        </w:rPr>
        <w:t xml:space="preserve"> in according to SL-V2X-Preconfiguration and to </w:t>
      </w:r>
      <w:r w:rsidRPr="00130358">
        <w:t>schedule the V2X RMC for PSCCH and PSSCH according to Table 11.1.4.1-1.</w:t>
      </w:r>
    </w:p>
    <w:p w14:paraId="7E7BC7AB" w14:textId="77777777" w:rsidR="001363CF" w:rsidRPr="00130358" w:rsidRDefault="001363CF" w:rsidP="00D62538">
      <w:pPr>
        <w:pStyle w:val="B1"/>
        <w:rPr>
          <w:rFonts w:ascii="Times-Roman" w:hAnsi="Times-Roman"/>
          <w:color w:val="000000"/>
        </w:rPr>
      </w:pPr>
      <w:r w:rsidRPr="00130358">
        <w:t>2.</w:t>
      </w:r>
      <w:r w:rsidRPr="00130358">
        <w:rPr>
          <w:lang w:eastAsia="zh-TW"/>
        </w:rPr>
        <w:tab/>
      </w:r>
      <w:r w:rsidRPr="00130358">
        <w:rPr>
          <w:rStyle w:val="fontstyle01"/>
        </w:rPr>
        <w:t xml:space="preserve">After the UE is synchronized to the GNSS synchronization source, the test system shall verify that the UE </w:t>
      </w:r>
      <w:r w:rsidRPr="00130358">
        <w:rPr>
          <w:lang w:eastAsia="zh-CN"/>
        </w:rPr>
        <w:t xml:space="preserve">PSSCH and PSCCH transmission </w:t>
      </w:r>
      <w:r w:rsidRPr="00130358">
        <w:rPr>
          <w:rStyle w:val="fontstyle01"/>
        </w:rPr>
        <w:t>timing offset is within the timing error specified in clause 11.1.5</w:t>
      </w:r>
      <w:r w:rsidRPr="00130358">
        <w:rPr>
          <w:rStyle w:val="fontstyle01"/>
          <w:sz w:val="14"/>
          <w:szCs w:val="14"/>
        </w:rPr>
        <w:t xml:space="preserve"> </w:t>
      </w:r>
      <w:r w:rsidRPr="00130358">
        <w:rPr>
          <w:rStyle w:val="fontstyle01"/>
        </w:rPr>
        <w:t>with respect to the GNSS reference time in the GNSS simulator.</w:t>
      </w:r>
    </w:p>
    <w:p w14:paraId="6DA7E4BA" w14:textId="77777777" w:rsidR="001363CF" w:rsidRPr="00130358" w:rsidRDefault="001363CF" w:rsidP="00D62538">
      <w:pPr>
        <w:pStyle w:val="Heading4"/>
        <w:keepNext w:val="0"/>
        <w:keepLines w:val="0"/>
      </w:pPr>
      <w:r w:rsidRPr="00130358">
        <w:t>11.1.4.3</w:t>
      </w:r>
      <w:r w:rsidRPr="00130358">
        <w:tab/>
        <w:t>Message contents</w:t>
      </w:r>
    </w:p>
    <w:p w14:paraId="5CFEAC47" w14:textId="6D4BB2B0"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3124119C" w14:textId="77777777" w:rsidR="001363CF" w:rsidRPr="00130358" w:rsidRDefault="001363CF" w:rsidP="00D62538">
      <w:pPr>
        <w:pStyle w:val="TH"/>
        <w:keepNext w:val="0"/>
        <w:keepLines w:val="0"/>
      </w:pPr>
      <w:r w:rsidRPr="00130358">
        <w:t>Table 11.1.4.3-0: +CCUTLE (Initial condition)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1363CF" w:rsidRPr="00130358" w14:paraId="3C428415" w14:textId="77777777" w:rsidTr="00D62538">
        <w:trPr>
          <w:jc w:val="center"/>
        </w:trPr>
        <w:tc>
          <w:tcPr>
            <w:tcW w:w="9747" w:type="dxa"/>
          </w:tcPr>
          <w:p w14:paraId="4FC46423" w14:textId="4F480BE4"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4.7I-2:</w:t>
            </w:r>
            <w:r w:rsidR="00D62538" w:rsidRPr="00130358">
              <w:t xml:space="preserve"> </w:t>
            </w:r>
            <w:r w:rsidRPr="00130358">
              <w:t>+CCUTLE,</w:t>
            </w:r>
            <w:r w:rsidR="00D62538" w:rsidRPr="00130358">
              <w:t xml:space="preserve"> </w:t>
            </w:r>
            <w:r w:rsidRPr="00130358">
              <w:t>condition</w:t>
            </w:r>
            <w:r w:rsidR="00D62538" w:rsidRPr="00130358">
              <w:t xml:space="preserve"> </w:t>
            </w:r>
            <w:r w:rsidRPr="00130358">
              <w:t>Close</w:t>
            </w:r>
            <w:r w:rsidR="00D62538" w:rsidRPr="00130358">
              <w:t xml:space="preserve"> </w:t>
            </w:r>
            <w:r w:rsidRPr="00130358">
              <w:t>and</w:t>
            </w:r>
            <w:r w:rsidR="00D62538" w:rsidRPr="00130358">
              <w:t xml:space="preserve"> </w:t>
            </w:r>
            <w:r w:rsidRPr="00130358">
              <w:t>Transmit</w:t>
            </w:r>
          </w:p>
        </w:tc>
      </w:tr>
    </w:tbl>
    <w:p w14:paraId="5ED1ECA6" w14:textId="77777777" w:rsidR="001363CF" w:rsidRPr="00130358" w:rsidRDefault="001363CF" w:rsidP="00D62538">
      <w:pPr>
        <w:rPr>
          <w:lang w:eastAsia="zh-CN"/>
        </w:rPr>
      </w:pPr>
    </w:p>
    <w:p w14:paraId="36708009" w14:textId="77777777" w:rsidR="001363CF" w:rsidRPr="00130358" w:rsidRDefault="001363CF" w:rsidP="00D62538">
      <w:pPr>
        <w:pStyle w:val="TH"/>
        <w:keepNext w:val="0"/>
        <w:keepLines w:val="0"/>
      </w:pPr>
      <w:r w:rsidRPr="00130358">
        <w:t xml:space="preserve">Table 11.1.4.3-1: </w:t>
      </w:r>
      <w:r w:rsidRPr="00130358">
        <w:rPr>
          <w:i/>
        </w:rPr>
        <w:t>SL-V2X-PreconfigFreqInfo-r14 configuration for PSSCH/PSCCH</w:t>
      </w:r>
      <w:r w:rsidRPr="00130358">
        <w:t xml:space="preserve"> for TX/RX resource pool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350"/>
        <w:gridCol w:w="2268"/>
        <w:gridCol w:w="1701"/>
        <w:gridCol w:w="1275"/>
        <w:gridCol w:w="9"/>
      </w:tblGrid>
      <w:tr w:rsidR="001363CF" w:rsidRPr="00130358" w14:paraId="56443A7E" w14:textId="77777777" w:rsidTr="00D62538">
        <w:trPr>
          <w:gridBefore w:val="1"/>
          <w:wBefore w:w="9" w:type="dxa"/>
          <w:jc w:val="center"/>
        </w:trPr>
        <w:tc>
          <w:tcPr>
            <w:tcW w:w="9603" w:type="dxa"/>
            <w:gridSpan w:val="5"/>
          </w:tcPr>
          <w:p w14:paraId="14ECAA0C" w14:textId="1DA76496"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3934734B" w14:textId="77777777" w:rsidTr="00D62538">
        <w:trPr>
          <w:gridAfter w:val="1"/>
          <w:wAfter w:w="9" w:type="dxa"/>
          <w:jc w:val="center"/>
        </w:trPr>
        <w:tc>
          <w:tcPr>
            <w:tcW w:w="4359" w:type="dxa"/>
            <w:gridSpan w:val="2"/>
          </w:tcPr>
          <w:p w14:paraId="1284CD17" w14:textId="562D0971"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0BBCB29E" w14:textId="77777777" w:rsidR="001363CF" w:rsidRPr="00130358" w:rsidRDefault="001363CF" w:rsidP="00D62538">
            <w:pPr>
              <w:pStyle w:val="TAH"/>
              <w:keepNext w:val="0"/>
              <w:keepLines w:val="0"/>
            </w:pPr>
            <w:r w:rsidRPr="00130358">
              <w:t>Value/remark</w:t>
            </w:r>
          </w:p>
        </w:tc>
        <w:tc>
          <w:tcPr>
            <w:tcW w:w="1701" w:type="dxa"/>
          </w:tcPr>
          <w:p w14:paraId="611D00E8" w14:textId="77777777" w:rsidR="001363CF" w:rsidRPr="00130358" w:rsidRDefault="001363CF" w:rsidP="00D62538">
            <w:pPr>
              <w:pStyle w:val="TAH"/>
              <w:keepNext w:val="0"/>
              <w:keepLines w:val="0"/>
            </w:pPr>
            <w:r w:rsidRPr="00130358">
              <w:t>Comment</w:t>
            </w:r>
          </w:p>
        </w:tc>
        <w:tc>
          <w:tcPr>
            <w:tcW w:w="1275" w:type="dxa"/>
          </w:tcPr>
          <w:p w14:paraId="30B8B640" w14:textId="77777777" w:rsidR="001363CF" w:rsidRPr="00130358" w:rsidRDefault="001363CF" w:rsidP="00D62538">
            <w:pPr>
              <w:pStyle w:val="TAH"/>
              <w:keepNext w:val="0"/>
              <w:keepLines w:val="0"/>
            </w:pPr>
            <w:r w:rsidRPr="00130358">
              <w:t>Condition</w:t>
            </w:r>
          </w:p>
        </w:tc>
      </w:tr>
      <w:tr w:rsidR="001363CF" w:rsidRPr="00130358" w14:paraId="188B3AE2" w14:textId="77777777" w:rsidTr="00D62538">
        <w:trPr>
          <w:gridAfter w:val="1"/>
          <w:wAfter w:w="9" w:type="dxa"/>
          <w:jc w:val="center"/>
        </w:trPr>
        <w:tc>
          <w:tcPr>
            <w:tcW w:w="4359" w:type="dxa"/>
            <w:gridSpan w:val="2"/>
          </w:tcPr>
          <w:p w14:paraId="2C37C702" w14:textId="1AEB7996"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72DA6B7E" w14:textId="77777777" w:rsidR="001363CF" w:rsidRPr="00130358" w:rsidRDefault="001363CF" w:rsidP="00D62538">
            <w:pPr>
              <w:pStyle w:val="TAL"/>
              <w:keepNext w:val="0"/>
              <w:keepLines w:val="0"/>
            </w:pPr>
          </w:p>
        </w:tc>
        <w:tc>
          <w:tcPr>
            <w:tcW w:w="1701" w:type="dxa"/>
          </w:tcPr>
          <w:p w14:paraId="405AC3D3" w14:textId="77777777" w:rsidR="001363CF" w:rsidRPr="00130358" w:rsidRDefault="001363CF" w:rsidP="00D62538">
            <w:pPr>
              <w:pStyle w:val="TAL"/>
              <w:keepNext w:val="0"/>
              <w:keepLines w:val="0"/>
            </w:pPr>
          </w:p>
        </w:tc>
        <w:tc>
          <w:tcPr>
            <w:tcW w:w="1275" w:type="dxa"/>
          </w:tcPr>
          <w:p w14:paraId="751743A6" w14:textId="77777777" w:rsidR="001363CF" w:rsidRPr="00130358" w:rsidRDefault="001363CF" w:rsidP="00D62538">
            <w:pPr>
              <w:pStyle w:val="TAL"/>
              <w:keepNext w:val="0"/>
              <w:keepLines w:val="0"/>
            </w:pPr>
          </w:p>
        </w:tc>
      </w:tr>
      <w:tr w:rsidR="001363CF" w:rsidRPr="00130358" w14:paraId="49579326"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305EA214" w14:textId="04C2DD9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97CB906" w14:textId="5C6BB56C"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00D2FA4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D7C970" w14:textId="77777777" w:rsidR="001363CF" w:rsidRPr="00130358" w:rsidRDefault="001363CF" w:rsidP="00D62538">
            <w:pPr>
              <w:pStyle w:val="TAL"/>
              <w:keepNext w:val="0"/>
              <w:keepLines w:val="0"/>
            </w:pPr>
          </w:p>
        </w:tc>
      </w:tr>
      <w:tr w:rsidR="001363CF" w:rsidRPr="00130358" w14:paraId="50C4D1E4"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3FB4E65B" w14:textId="46381F26"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9F60AD3" w14:textId="653D23D7" w:rsidR="001363CF" w:rsidRPr="00130358" w:rsidRDefault="001363CF" w:rsidP="00D62538">
            <w:pPr>
              <w:pStyle w:val="TAL"/>
              <w:keepNext w:val="0"/>
              <w:keepLines w:val="0"/>
              <w:rPr>
                <w:lang w:eastAsia="zh-CN"/>
              </w:rPr>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0F0A0B5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627F93" w14:textId="77777777" w:rsidR="001363CF" w:rsidRPr="00130358" w:rsidRDefault="001363CF" w:rsidP="00D62538">
            <w:pPr>
              <w:pStyle w:val="TAL"/>
              <w:keepNext w:val="0"/>
              <w:keepLines w:val="0"/>
            </w:pPr>
          </w:p>
        </w:tc>
      </w:tr>
      <w:tr w:rsidR="001363CF" w:rsidRPr="00130358" w14:paraId="6692C946"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9B4E71B" w14:textId="6792BFA7"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1C12B108"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41E388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6C5F59" w14:textId="77777777" w:rsidR="001363CF" w:rsidRPr="00130358" w:rsidRDefault="001363CF" w:rsidP="00D62538">
            <w:pPr>
              <w:pStyle w:val="TAL"/>
              <w:keepNext w:val="0"/>
              <w:keepLines w:val="0"/>
            </w:pPr>
          </w:p>
        </w:tc>
      </w:tr>
      <w:tr w:rsidR="001363CF" w:rsidRPr="00130358" w14:paraId="707F3E49"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8406A82" w14:textId="47248C38" w:rsidR="001363CF" w:rsidRPr="00130358" w:rsidRDefault="00D62538" w:rsidP="00D62538">
            <w:pPr>
              <w:pStyle w:val="TAL"/>
              <w:keepNext w:val="0"/>
              <w:keepLines w:val="0"/>
              <w:rPr>
                <w:lang w:eastAsia="zh-CN"/>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4A42BC2B"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7D39874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307777A" w14:textId="77777777" w:rsidR="001363CF" w:rsidRPr="00130358" w:rsidRDefault="001363CF" w:rsidP="00D62538">
            <w:pPr>
              <w:pStyle w:val="TAL"/>
              <w:keepNext w:val="0"/>
              <w:keepLines w:val="0"/>
            </w:pPr>
          </w:p>
        </w:tc>
      </w:tr>
      <w:tr w:rsidR="001363CF" w:rsidRPr="00130358" w14:paraId="489242FD"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5C8574D9" w14:textId="4742B82C"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Sl-subframe-r14</w:t>
            </w:r>
            <w:r w:rsidRPr="00130358">
              <w:rPr>
                <w:lang w:eastAsia="zh-TW"/>
              </w:rPr>
              <w:t xml:space="preserve"> </w:t>
            </w:r>
            <w:r w:rsidR="001363CF" w:rsidRPr="00130358">
              <w:rPr>
                <w:lang w:eastAsia="zh-TW"/>
              </w:rPr>
              <w:t>CHOICE</w:t>
            </w: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06E08C44"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6F71C19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A1D13EC" w14:textId="77777777" w:rsidR="001363CF" w:rsidRPr="00130358" w:rsidRDefault="001363CF" w:rsidP="00D62538">
            <w:pPr>
              <w:pStyle w:val="TAL"/>
              <w:keepNext w:val="0"/>
              <w:keepLines w:val="0"/>
            </w:pPr>
          </w:p>
        </w:tc>
      </w:tr>
      <w:tr w:rsidR="001363CF" w:rsidRPr="00130358" w14:paraId="04D57F2D"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E20C04C" w14:textId="1791E8E7"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tcPr>
          <w:p w14:paraId="397DFC07"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313A58E8"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2671973F"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6EC412FE"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p w14:paraId="73198292" w14:textId="77777777" w:rsidR="001363CF" w:rsidRPr="00130358" w:rsidRDefault="001363CF" w:rsidP="00D62538">
            <w:pPr>
              <w:pStyle w:val="TAL"/>
              <w:keepNext w:val="0"/>
              <w:keepLines w:val="0"/>
              <w:rPr>
                <w:rFonts w:cs="Arial"/>
                <w:lang w:eastAsia="ko-KR"/>
              </w:rPr>
            </w:pPr>
            <w:r w:rsidRPr="00130358">
              <w:rPr>
                <w:rFonts w:cs="Arial"/>
                <w:lang w:eastAsia="ko-KR"/>
              </w:rPr>
              <w:t>11111111111111111111</w:t>
            </w:r>
          </w:p>
        </w:tc>
        <w:tc>
          <w:tcPr>
            <w:tcW w:w="1701" w:type="dxa"/>
            <w:tcBorders>
              <w:top w:val="single" w:sz="4" w:space="0" w:color="auto"/>
              <w:left w:val="single" w:sz="4" w:space="0" w:color="auto"/>
              <w:bottom w:val="single" w:sz="4" w:space="0" w:color="auto"/>
              <w:right w:val="single" w:sz="4" w:space="0" w:color="auto"/>
            </w:tcBorders>
          </w:tcPr>
          <w:p w14:paraId="34B315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42F59E" w14:textId="77777777" w:rsidR="001363CF" w:rsidRPr="00130358" w:rsidRDefault="001363CF" w:rsidP="00D62538">
            <w:pPr>
              <w:pStyle w:val="TAL"/>
              <w:keepNext w:val="0"/>
              <w:keepLines w:val="0"/>
            </w:pPr>
          </w:p>
        </w:tc>
      </w:tr>
      <w:tr w:rsidR="001363CF" w:rsidRPr="00130358" w14:paraId="053B21AC"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0D7C8D7C" w14:textId="300526F3"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7E4C80FF"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57FDA44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9347ED" w14:textId="77777777" w:rsidR="001363CF" w:rsidRPr="00130358" w:rsidRDefault="001363CF" w:rsidP="00D62538">
            <w:pPr>
              <w:pStyle w:val="TAL"/>
              <w:keepNext w:val="0"/>
              <w:keepLines w:val="0"/>
            </w:pPr>
          </w:p>
        </w:tc>
      </w:tr>
      <w:tr w:rsidR="001363CF" w:rsidRPr="00130358" w14:paraId="7B91C144"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8877D67" w14:textId="2E7BA6F1" w:rsidR="001363CF" w:rsidRPr="00130358" w:rsidRDefault="00D62538" w:rsidP="00D62538">
            <w:pPr>
              <w:pStyle w:val="TAL"/>
              <w:keepNext w:val="0"/>
              <w:keepLines w:val="0"/>
              <w:rPr>
                <w:lang w:eastAsia="zh-TW"/>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10E2C1EC"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6636249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627AFD8" w14:textId="77777777" w:rsidR="001363CF" w:rsidRPr="00130358" w:rsidRDefault="001363CF" w:rsidP="00D62538">
            <w:pPr>
              <w:pStyle w:val="TAL"/>
              <w:keepNext w:val="0"/>
              <w:keepLines w:val="0"/>
            </w:pPr>
          </w:p>
        </w:tc>
      </w:tr>
      <w:tr w:rsidR="001363CF" w:rsidRPr="00130358" w14:paraId="2DCE372E"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1B038B4" w14:textId="15F20E01"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07C138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06F0F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C5757C0" w14:textId="77777777" w:rsidR="001363CF" w:rsidRPr="00130358" w:rsidRDefault="001363CF" w:rsidP="00D62538">
            <w:pPr>
              <w:pStyle w:val="TAL"/>
              <w:keepNext w:val="0"/>
              <w:keepLines w:val="0"/>
            </w:pPr>
          </w:p>
        </w:tc>
      </w:tr>
      <w:tr w:rsidR="001363CF" w:rsidRPr="00130358" w14:paraId="4CA0FD9C"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5B27BA69" w14:textId="07A68928"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E273669" w14:textId="638EF4DF"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615F174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0D2DC1" w14:textId="77777777" w:rsidR="001363CF" w:rsidRPr="00130358" w:rsidRDefault="001363CF" w:rsidP="00D62538">
            <w:pPr>
              <w:pStyle w:val="TAL"/>
              <w:keepNext w:val="0"/>
              <w:keepLines w:val="0"/>
            </w:pPr>
          </w:p>
        </w:tc>
      </w:tr>
      <w:tr w:rsidR="001363CF" w:rsidRPr="00130358" w14:paraId="45567FAE"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572E21DD" w14:textId="1FCC9F9A"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r w:rsidRPr="00130358">
              <w:rPr>
                <w:lang w:eastAsia="zh-CN"/>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FD5ED1C" w14:textId="4955A184" w:rsidR="001363CF" w:rsidRPr="00130358" w:rsidRDefault="001363CF" w:rsidP="00D62538">
            <w:pPr>
              <w:pStyle w:val="TAL"/>
              <w:keepNext w:val="0"/>
              <w:keepLines w:val="0"/>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6CF60C2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C60B3" w14:textId="77777777" w:rsidR="001363CF" w:rsidRPr="00130358" w:rsidRDefault="001363CF" w:rsidP="00D62538">
            <w:pPr>
              <w:pStyle w:val="TAL"/>
              <w:keepNext w:val="0"/>
              <w:keepLines w:val="0"/>
            </w:pPr>
          </w:p>
        </w:tc>
      </w:tr>
      <w:tr w:rsidR="001363CF" w:rsidRPr="00130358" w14:paraId="748566FE"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226D0915" w14:textId="2470F76F"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4C02406C"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D6E484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AD690FF" w14:textId="77777777" w:rsidR="001363CF" w:rsidRPr="00130358" w:rsidRDefault="001363CF" w:rsidP="00D62538">
            <w:pPr>
              <w:pStyle w:val="TAL"/>
              <w:keepNext w:val="0"/>
              <w:keepLines w:val="0"/>
            </w:pPr>
          </w:p>
        </w:tc>
      </w:tr>
      <w:tr w:rsidR="001363CF" w:rsidRPr="00130358" w14:paraId="5AA8EB03"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3CCD0EBE" w14:textId="798622A2" w:rsidR="001363CF" w:rsidRPr="00130358" w:rsidRDefault="00D62538" w:rsidP="00D62538">
            <w:pPr>
              <w:pStyle w:val="TAL"/>
              <w:keepNext w:val="0"/>
              <w:keepLines w:val="0"/>
              <w:rPr>
                <w:lang w:eastAsia="zh-CN"/>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21BB5B3A" w14:textId="77777777" w:rsidR="001363CF" w:rsidRPr="00130358" w:rsidRDefault="001363CF" w:rsidP="00D62538">
            <w:pPr>
              <w:pStyle w:val="TAL"/>
              <w:keepNext w:val="0"/>
              <w:keepLines w:val="0"/>
              <w:rPr>
                <w:rFonts w:cs="Arial"/>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BA78F7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38C34B" w14:textId="77777777" w:rsidR="001363CF" w:rsidRPr="00130358" w:rsidRDefault="001363CF" w:rsidP="00D62538">
            <w:pPr>
              <w:pStyle w:val="TAL"/>
              <w:keepNext w:val="0"/>
              <w:keepLines w:val="0"/>
            </w:pPr>
          </w:p>
        </w:tc>
      </w:tr>
      <w:tr w:rsidR="001363CF" w:rsidRPr="00130358" w14:paraId="2B2BD036"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1D4CB8F8" w14:textId="50944402"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Sl-subframe-r14</w:t>
            </w:r>
            <w:r w:rsidRPr="00130358">
              <w:rPr>
                <w:lang w:eastAsia="zh-TW"/>
              </w:rPr>
              <w:t xml:space="preserve"> </w:t>
            </w:r>
            <w:r w:rsidR="001363CF" w:rsidRPr="00130358">
              <w:rPr>
                <w:lang w:eastAsia="zh-TW"/>
              </w:rPr>
              <w:t>CHOICE</w:t>
            </w: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2360C4A2"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526439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070A87" w14:textId="77777777" w:rsidR="001363CF" w:rsidRPr="00130358" w:rsidRDefault="001363CF" w:rsidP="00D62538">
            <w:pPr>
              <w:pStyle w:val="TAL"/>
              <w:keepNext w:val="0"/>
              <w:keepLines w:val="0"/>
            </w:pPr>
          </w:p>
        </w:tc>
      </w:tr>
      <w:tr w:rsidR="001363CF" w:rsidRPr="00130358" w14:paraId="77434F87"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ADF6210" w14:textId="196FD09A"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tcPr>
          <w:p w14:paraId="76C1CD5C" w14:textId="77777777" w:rsidR="001363CF" w:rsidRPr="00130358" w:rsidRDefault="001363CF" w:rsidP="00D62538">
            <w:pPr>
              <w:pStyle w:val="TAL"/>
              <w:keepNext w:val="0"/>
              <w:keepLines w:val="0"/>
              <w:rPr>
                <w:rFonts w:cs="Arial"/>
                <w:lang w:eastAsia="ko-KR"/>
              </w:rPr>
            </w:pPr>
            <w:r w:rsidRPr="00130358">
              <w:rPr>
                <w:rFonts w:cs="Arial"/>
                <w:lang w:eastAsia="ko-KR"/>
              </w:rPr>
              <w:t>10000000000000000000</w:t>
            </w:r>
          </w:p>
          <w:p w14:paraId="03F0428E"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p w14:paraId="3335E614"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p w14:paraId="35C8525A"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p w14:paraId="610C0C4D" w14:textId="77777777" w:rsidR="001363CF" w:rsidRPr="00130358" w:rsidRDefault="001363CF" w:rsidP="00D62538">
            <w:pPr>
              <w:pStyle w:val="TAL"/>
              <w:keepNext w:val="0"/>
              <w:keepLines w:val="0"/>
              <w:rPr>
                <w:rFonts w:cs="Arial"/>
                <w:lang w:eastAsia="ko-KR"/>
              </w:rPr>
            </w:pPr>
            <w:r w:rsidRPr="00130358">
              <w:rPr>
                <w:rFonts w:cs="Arial"/>
                <w:lang w:eastAsia="zh-CN"/>
              </w:rPr>
              <w:t>1</w:t>
            </w:r>
            <w:r w:rsidRPr="00130358">
              <w:rPr>
                <w:rFonts w:cs="Arial"/>
                <w:lang w:eastAsia="ko-KR"/>
              </w:rPr>
              <w:t>0000000000000000000</w:t>
            </w:r>
          </w:p>
        </w:tc>
        <w:tc>
          <w:tcPr>
            <w:tcW w:w="1701" w:type="dxa"/>
            <w:tcBorders>
              <w:top w:val="single" w:sz="4" w:space="0" w:color="auto"/>
              <w:left w:val="single" w:sz="4" w:space="0" w:color="auto"/>
              <w:bottom w:val="single" w:sz="4" w:space="0" w:color="auto"/>
              <w:right w:val="single" w:sz="4" w:space="0" w:color="auto"/>
            </w:tcBorders>
          </w:tcPr>
          <w:p w14:paraId="2640DC5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1528EF7" w14:textId="77777777" w:rsidR="001363CF" w:rsidRPr="00130358" w:rsidRDefault="001363CF" w:rsidP="00D62538">
            <w:pPr>
              <w:pStyle w:val="TAL"/>
              <w:keepNext w:val="0"/>
              <w:keepLines w:val="0"/>
            </w:pPr>
          </w:p>
        </w:tc>
      </w:tr>
      <w:tr w:rsidR="001363CF" w:rsidRPr="00130358" w14:paraId="58582F43"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6C4ED7EA" w14:textId="49CE0D93"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27BE1F2D"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43BEBBD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73A082C" w14:textId="77777777" w:rsidR="001363CF" w:rsidRPr="00130358" w:rsidRDefault="001363CF" w:rsidP="00D62538">
            <w:pPr>
              <w:pStyle w:val="TAL"/>
              <w:keepNext w:val="0"/>
              <w:keepLines w:val="0"/>
            </w:pPr>
          </w:p>
        </w:tc>
      </w:tr>
      <w:tr w:rsidR="001363CF" w:rsidRPr="00130358" w14:paraId="06A39E7D"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A1A0EC8" w14:textId="17A48605"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64B5E8A5"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31AAE18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9BAF60" w14:textId="77777777" w:rsidR="001363CF" w:rsidRPr="00130358" w:rsidRDefault="001363CF" w:rsidP="00D62538">
            <w:pPr>
              <w:pStyle w:val="TAL"/>
              <w:keepNext w:val="0"/>
              <w:keepLines w:val="0"/>
            </w:pPr>
          </w:p>
        </w:tc>
      </w:tr>
      <w:tr w:rsidR="001363CF" w:rsidRPr="00130358" w14:paraId="267DEFE5"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E03E61E" w14:textId="22A0686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69FFC65" w14:textId="77777777" w:rsidR="001363CF" w:rsidRPr="00130358" w:rsidRDefault="001363CF" w:rsidP="00D62538">
            <w:pPr>
              <w:pStyle w:val="TAL"/>
              <w:keepNext w:val="0"/>
              <w:keepLines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42A26CF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3ACAAB" w14:textId="77777777" w:rsidR="001363CF" w:rsidRPr="00130358" w:rsidRDefault="001363CF" w:rsidP="00D62538">
            <w:pPr>
              <w:pStyle w:val="TAL"/>
              <w:keepNext w:val="0"/>
              <w:keepLines w:val="0"/>
            </w:pPr>
          </w:p>
        </w:tc>
      </w:tr>
      <w:tr w:rsidR="001363CF" w:rsidRPr="00130358" w14:paraId="25827C1A" w14:textId="77777777" w:rsidTr="00D62538">
        <w:trPr>
          <w:gridAfter w:val="1"/>
          <w:wAfter w:w="9" w:type="dxa"/>
          <w:jc w:val="center"/>
        </w:trPr>
        <w:tc>
          <w:tcPr>
            <w:tcW w:w="4359" w:type="dxa"/>
            <w:gridSpan w:val="2"/>
            <w:tcBorders>
              <w:top w:val="single" w:sz="4" w:space="0" w:color="auto"/>
              <w:left w:val="single" w:sz="4" w:space="0" w:color="auto"/>
              <w:bottom w:val="single" w:sz="4" w:space="0" w:color="auto"/>
              <w:right w:val="single" w:sz="4" w:space="0" w:color="auto"/>
            </w:tcBorders>
          </w:tcPr>
          <w:p w14:paraId="4868DBB7"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9C1C5CE"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9CE773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C0F4F7" w14:textId="77777777" w:rsidR="001363CF" w:rsidRPr="00130358" w:rsidRDefault="001363CF" w:rsidP="00D62538">
            <w:pPr>
              <w:pStyle w:val="TAL"/>
              <w:keepNext w:val="0"/>
              <w:keepLines w:val="0"/>
            </w:pPr>
          </w:p>
        </w:tc>
      </w:tr>
    </w:tbl>
    <w:p w14:paraId="19DFB928" w14:textId="77777777" w:rsidR="001363CF" w:rsidRPr="00130358" w:rsidRDefault="001363CF" w:rsidP="00D62538">
      <w:pPr>
        <w:rPr>
          <w:lang w:eastAsia="zh-CN"/>
        </w:rPr>
      </w:pPr>
    </w:p>
    <w:p w14:paraId="36CEE07D" w14:textId="77777777" w:rsidR="001363CF" w:rsidRPr="00130358" w:rsidRDefault="001363CF" w:rsidP="00D62538">
      <w:pPr>
        <w:pStyle w:val="Heading3"/>
        <w:keepNext w:val="0"/>
        <w:keepLines w:val="0"/>
      </w:pPr>
      <w:r w:rsidRPr="00130358">
        <w:t>11.1.5</w:t>
      </w:r>
      <w:r w:rsidRPr="00130358">
        <w:tab/>
        <w:t>Test requirement</w:t>
      </w:r>
    </w:p>
    <w:p w14:paraId="3986F4A7" w14:textId="77777777" w:rsidR="001363CF" w:rsidRPr="00130358" w:rsidRDefault="001363CF" w:rsidP="00D62538">
      <w:pPr>
        <w:rPr>
          <w:rFonts w:eastAsia="PMingLiU"/>
          <w:lang w:eastAsia="zh-TW"/>
        </w:rPr>
      </w:pPr>
      <w:r w:rsidRPr="00130358">
        <w:t xml:space="preserve">Test Parameters for UE Transmit Timing Accuracy </w:t>
      </w:r>
      <w:r w:rsidRPr="00130358">
        <w:rPr>
          <w:rFonts w:eastAsia="PMingLiU"/>
          <w:lang w:eastAsia="zh-TW"/>
        </w:rPr>
        <w:t xml:space="preserve">are specified in Table </w:t>
      </w:r>
      <w:r w:rsidRPr="00130358">
        <w:t>11.1.</w:t>
      </w:r>
      <w:r w:rsidRPr="00130358">
        <w:rPr>
          <w:rFonts w:eastAsia="PMingLiU"/>
          <w:lang w:eastAsia="zh-TW"/>
        </w:rPr>
        <w:t>4.1</w:t>
      </w:r>
      <w:r w:rsidRPr="00130358">
        <w:t>-</w:t>
      </w:r>
      <w:r w:rsidRPr="00130358">
        <w:rPr>
          <w:lang w:eastAsia="zh-CN"/>
        </w:rPr>
        <w:t>1</w:t>
      </w:r>
      <w:r w:rsidRPr="00130358">
        <w:rPr>
          <w:rFonts w:eastAsia="PMingLiU"/>
          <w:lang w:eastAsia="zh-TW"/>
        </w:rPr>
        <w:t>.</w:t>
      </w:r>
    </w:p>
    <w:p w14:paraId="09646AF6" w14:textId="77777777" w:rsidR="001363CF" w:rsidRPr="00130358" w:rsidRDefault="001363CF" w:rsidP="00D62538">
      <w:pPr>
        <w:rPr>
          <w:rFonts w:eastAsia="PMingLiU"/>
          <w:lang w:eastAsia="zh-TW"/>
        </w:rPr>
      </w:pPr>
      <w:r w:rsidRPr="00130358">
        <w:t>The reference point for the UE initial transmit timing control test requirement shall be the downlink timing minus</w:t>
      </w:r>
      <w:r w:rsidRPr="00130358">
        <w:rPr>
          <w:rFonts w:eastAsia="PMingLiU"/>
          <w:lang w:eastAsia="zh-TW"/>
        </w:rPr>
        <w:object w:dxaOrig="2220" w:dyaOrig="380" w14:anchorId="2BEF9205">
          <v:shape id="_x0000_i1149" type="#_x0000_t75" style="width:75.75pt;height:14.25pt" o:ole="">
            <v:imagedata r:id="rId127" o:title=""/>
          </v:shape>
          <o:OLEObject Type="Embed" ProgID="Equation.3" ShapeID="_x0000_i1149" DrawAspect="Content" ObjectID="_1736593627" r:id="rId132"/>
        </w:object>
      </w:r>
      <w:r w:rsidRPr="00130358">
        <w:t>.</w:t>
      </w:r>
    </w:p>
    <w:p w14:paraId="6C680CFF" w14:textId="47D0781B" w:rsidR="001363CF" w:rsidRPr="00130358" w:rsidRDefault="001363CF" w:rsidP="00D62538">
      <w:pPr>
        <w:rPr>
          <w:lang w:eastAsia="zh-CN"/>
        </w:rPr>
      </w:pPr>
      <w:r w:rsidRPr="00130358">
        <w:rPr>
          <w:rFonts w:eastAsia="PMingLiU"/>
          <w:lang w:eastAsia="zh-TW"/>
        </w:rPr>
        <w:t>T</w:t>
      </w:r>
      <w:r w:rsidRPr="00130358">
        <w:rPr>
          <w:lang w:eastAsia="zh-CN"/>
        </w:rPr>
        <w:t xml:space="preserve">he UE transmit timing offset for V2V </w:t>
      </w:r>
      <w:proofErr w:type="spellStart"/>
      <w:r w:rsidRPr="00130358">
        <w:rPr>
          <w:lang w:eastAsia="zh-CN"/>
        </w:rPr>
        <w:t>sidelink</w:t>
      </w:r>
      <w:proofErr w:type="spellEnd"/>
      <w:r w:rsidRPr="00130358">
        <w:rPr>
          <w:lang w:eastAsia="zh-CN"/>
        </w:rPr>
        <w:t xml:space="preserve"> transmission shall be </w:t>
      </w:r>
      <w:r w:rsidRPr="00130358">
        <w:rPr>
          <w:rFonts w:eastAsia="PMingLiU"/>
          <w:lang w:eastAsia="zh-TW"/>
        </w:rPr>
        <w:t xml:space="preserve">less than or equal to </w:t>
      </w:r>
      <w:r w:rsidRPr="00130358">
        <w:rPr>
          <w:rFonts w:eastAsia="PMingLiU"/>
          <w:lang w:eastAsia="zh-TW"/>
        </w:rPr>
        <w:sym w:font="Symbol" w:char="F0B1"/>
      </w:r>
      <w:proofErr w:type="spellStart"/>
      <w:r w:rsidRPr="00130358">
        <w:rPr>
          <w:rFonts w:eastAsia="PMingLiU"/>
          <w:lang w:eastAsia="zh-TW"/>
        </w:rPr>
        <w:t>T</w:t>
      </w:r>
      <w:r w:rsidRPr="00130358">
        <w:rPr>
          <w:rFonts w:eastAsia="PMingLiU"/>
          <w:vertAlign w:val="subscript"/>
          <w:lang w:eastAsia="zh-TW"/>
        </w:rPr>
        <w:t>e</w:t>
      </w:r>
      <w:proofErr w:type="spellEnd"/>
      <w:r w:rsidRPr="00130358">
        <w:rPr>
          <w:rFonts w:eastAsia="PMingLiU"/>
          <w:lang w:eastAsia="zh-TW"/>
        </w:rPr>
        <w:t xml:space="preserve"> where the timing error limit value </w:t>
      </w:r>
      <w:proofErr w:type="spellStart"/>
      <w:r w:rsidRPr="00130358">
        <w:rPr>
          <w:rFonts w:eastAsia="PMingLiU"/>
          <w:lang w:eastAsia="zh-TW"/>
        </w:rPr>
        <w:t>T</w:t>
      </w:r>
      <w:r w:rsidRPr="00130358">
        <w:rPr>
          <w:rFonts w:eastAsia="PMingLiU"/>
          <w:vertAlign w:val="subscript"/>
          <w:lang w:eastAsia="zh-TW"/>
        </w:rPr>
        <w:t>e</w:t>
      </w:r>
      <w:proofErr w:type="spellEnd"/>
      <w:r w:rsidRPr="00130358">
        <w:rPr>
          <w:rFonts w:eastAsia="PMingLiU"/>
          <w:lang w:eastAsia="zh-TW"/>
        </w:rPr>
        <w:t xml:space="preserve"> is specified as 15*T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r w:rsidRPr="00130358">
        <w:rPr>
          <w:lang w:eastAsia="zh-CN"/>
        </w:rPr>
        <w:t xml:space="preserve"> The timing accuracy is verified by using PSSCH and PSCCH transmissions.</w:t>
      </w:r>
    </w:p>
    <w:p w14:paraId="6EC7843A" w14:textId="77777777" w:rsidR="001363CF" w:rsidRPr="00130358" w:rsidRDefault="001363CF" w:rsidP="00D62538">
      <w:r w:rsidRPr="00130358">
        <w:rPr>
          <w:rStyle w:val="fontstyle01"/>
        </w:rPr>
        <w:t>The following sequence of events shall be used to verify that the requirements are met</w:t>
      </w:r>
      <w:r w:rsidRPr="00130358">
        <w:t>:</w:t>
      </w:r>
    </w:p>
    <w:p w14:paraId="77288CFE" w14:textId="77777777" w:rsidR="001363CF" w:rsidRPr="00130358" w:rsidRDefault="001363CF" w:rsidP="00D62538">
      <w:pPr>
        <w:pStyle w:val="B1"/>
        <w:rPr>
          <w:rFonts w:eastAsia="PMingLiU"/>
          <w:lang w:eastAsia="zh-TW"/>
        </w:rPr>
      </w:pPr>
      <w:r w:rsidRPr="00130358">
        <w:rPr>
          <w:rStyle w:val="fontstyle01"/>
        </w:rPr>
        <w:t>-</w:t>
      </w:r>
      <w:r w:rsidRPr="00130358">
        <w:rPr>
          <w:rStyle w:val="fontstyle01"/>
        </w:rPr>
        <w:tab/>
        <w:t xml:space="preserve">After the UE is synchronized to the GNSS synchronization source, the test system shall verify that the UE </w:t>
      </w:r>
      <w:r w:rsidRPr="00130358">
        <w:rPr>
          <w:lang w:eastAsia="zh-CN"/>
        </w:rPr>
        <w:t xml:space="preserve">PSSCH and PSCCH transmission </w:t>
      </w:r>
      <w:r w:rsidRPr="00130358">
        <w:rPr>
          <w:rStyle w:val="fontstyle01"/>
        </w:rPr>
        <w:t>timing offset is within the specified timing error</w:t>
      </w:r>
      <w:r w:rsidRPr="00130358">
        <w:rPr>
          <w:rStyle w:val="fontstyle01"/>
          <w:sz w:val="14"/>
          <w:szCs w:val="14"/>
        </w:rPr>
        <w:t xml:space="preserve"> </w:t>
      </w:r>
      <w:r w:rsidRPr="00130358">
        <w:rPr>
          <w:rStyle w:val="fontstyle01"/>
        </w:rPr>
        <w:t>with respect to the GNSS reference time in the GNSS simulator.</w:t>
      </w:r>
    </w:p>
    <w:p w14:paraId="69B5EA13" w14:textId="77777777" w:rsidR="001363CF" w:rsidRPr="00130358" w:rsidRDefault="001363CF" w:rsidP="00D62538">
      <w:pPr>
        <w:pStyle w:val="Heading2"/>
        <w:keepNext w:val="0"/>
        <w:keepLines w:val="0"/>
        <w:rPr>
          <w:lang w:eastAsia="zh-CN"/>
        </w:rPr>
      </w:pPr>
      <w:r w:rsidRPr="00130358">
        <w:rPr>
          <w:rFonts w:eastAsia="PMingLiU"/>
          <w:lang w:eastAsia="zh-TW"/>
        </w:rPr>
        <w:t>11.2</w:t>
      </w:r>
      <w:r w:rsidRPr="00130358">
        <w:rPr>
          <w:rFonts w:eastAsia="PMingLiU"/>
          <w:lang w:eastAsia="zh-TW"/>
        </w:rPr>
        <w:tab/>
      </w:r>
      <w:r w:rsidRPr="00130358">
        <w:rPr>
          <w:lang w:eastAsia="zh-CN"/>
        </w:rPr>
        <w:t xml:space="preserve">Interruptions due to V2V </w:t>
      </w:r>
      <w:proofErr w:type="spellStart"/>
      <w:r w:rsidRPr="00130358">
        <w:rPr>
          <w:lang w:eastAsia="zh-CN"/>
        </w:rPr>
        <w:t>sidelink</w:t>
      </w:r>
      <w:proofErr w:type="spellEnd"/>
      <w:r w:rsidRPr="00130358">
        <w:rPr>
          <w:lang w:eastAsia="zh-CN"/>
        </w:rPr>
        <w:t xml:space="preserve"> communication</w:t>
      </w:r>
    </w:p>
    <w:p w14:paraId="02E1DA36" w14:textId="77777777" w:rsidR="001363CF" w:rsidRPr="00130358" w:rsidRDefault="001363CF" w:rsidP="00D62538">
      <w:pPr>
        <w:pStyle w:val="Heading3"/>
        <w:keepNext w:val="0"/>
        <w:keepLines w:val="0"/>
      </w:pPr>
      <w:r w:rsidRPr="00130358">
        <w:t>11.2</w:t>
      </w:r>
      <w:r w:rsidRPr="00130358">
        <w:rPr>
          <w:rFonts w:eastAsia="PMingLiU"/>
          <w:lang w:eastAsia="zh-TW"/>
        </w:rPr>
        <w:t>.1</w:t>
      </w:r>
      <w:r w:rsidRPr="00130358">
        <w:rPr>
          <w:rFonts w:eastAsia="PMingLiU"/>
          <w:lang w:eastAsia="zh-TW"/>
        </w:rPr>
        <w:tab/>
        <w:t>Test purpose</w:t>
      </w:r>
    </w:p>
    <w:p w14:paraId="2D7CEE09" w14:textId="77777777" w:rsidR="001363CF" w:rsidRPr="00130358" w:rsidRDefault="001363CF" w:rsidP="00D62538">
      <w:r w:rsidRPr="00130358">
        <w:rPr>
          <w:rFonts w:eastAsia="PMingLiU"/>
          <w:lang w:eastAsia="zh-TW"/>
        </w:rPr>
        <w:t xml:space="preserve">To verify </w:t>
      </w:r>
      <w:r w:rsidRPr="00130358">
        <w:rPr>
          <w:lang w:eastAsia="zh-CN"/>
        </w:rPr>
        <w:t xml:space="preserve">interruptions due to V2V </w:t>
      </w:r>
      <w:proofErr w:type="spellStart"/>
      <w:r w:rsidRPr="00130358">
        <w:rPr>
          <w:lang w:eastAsia="zh-CN"/>
        </w:rPr>
        <w:t>sidelink</w:t>
      </w:r>
      <w:proofErr w:type="spellEnd"/>
      <w:r w:rsidRPr="00130358">
        <w:rPr>
          <w:lang w:eastAsia="zh-CN"/>
        </w:rPr>
        <w:t xml:space="preserve"> communication</w:t>
      </w:r>
      <w:r w:rsidRPr="00130358">
        <w:rPr>
          <w:rFonts w:eastAsia="PMingLiU"/>
          <w:lang w:eastAsia="zh-TW"/>
        </w:rPr>
        <w:t>.</w:t>
      </w:r>
    </w:p>
    <w:p w14:paraId="2CC48D64" w14:textId="77777777" w:rsidR="001363CF" w:rsidRPr="00130358" w:rsidRDefault="001363CF" w:rsidP="00D62538">
      <w:pPr>
        <w:pStyle w:val="Heading3"/>
        <w:keepNext w:val="0"/>
        <w:keepLines w:val="0"/>
      </w:pPr>
      <w:r w:rsidRPr="00130358">
        <w:t>11.2</w:t>
      </w:r>
      <w:r w:rsidRPr="00130358">
        <w:rPr>
          <w:rFonts w:eastAsia="PMingLiU"/>
          <w:lang w:eastAsia="zh-TW"/>
        </w:rPr>
        <w:t>.2</w:t>
      </w:r>
      <w:r w:rsidRPr="00130358">
        <w:rPr>
          <w:rFonts w:eastAsia="PMingLiU"/>
          <w:lang w:eastAsia="zh-TW"/>
        </w:rPr>
        <w:tab/>
        <w:t>Test applicability</w:t>
      </w:r>
    </w:p>
    <w:p w14:paraId="0B70EFB3" w14:textId="77777777" w:rsidR="001363CF" w:rsidRPr="00130358" w:rsidRDefault="001363CF" w:rsidP="00D62538">
      <w:r w:rsidRPr="00130358">
        <w:rPr>
          <w:rFonts w:eastAsia="PMingLiU"/>
          <w:lang w:eastAsia="zh-TW"/>
        </w:rPr>
        <w:t>This test case applies to all types of E-UTRA UE release 14 and forward that support V2V Communication.</w:t>
      </w:r>
    </w:p>
    <w:p w14:paraId="06A86C9D" w14:textId="77777777" w:rsidR="001363CF" w:rsidRPr="00130358" w:rsidRDefault="001363CF" w:rsidP="00D62538">
      <w:pPr>
        <w:pStyle w:val="Heading3"/>
        <w:keepNext w:val="0"/>
        <w:keepLines w:val="0"/>
      </w:pPr>
      <w:r w:rsidRPr="00130358">
        <w:t>11.2</w:t>
      </w:r>
      <w:r w:rsidRPr="00130358">
        <w:rPr>
          <w:rFonts w:eastAsia="PMingLiU"/>
          <w:lang w:eastAsia="zh-TW"/>
        </w:rPr>
        <w:t>.3</w:t>
      </w:r>
      <w:r w:rsidRPr="00130358">
        <w:rPr>
          <w:rFonts w:eastAsia="PMingLiU"/>
          <w:lang w:eastAsia="zh-TW"/>
        </w:rPr>
        <w:tab/>
        <w:t>Minimum conformance requirements</w:t>
      </w:r>
    </w:p>
    <w:p w14:paraId="065B7A90" w14:textId="77777777" w:rsidR="001363CF" w:rsidRPr="00130358" w:rsidRDefault="001363CF" w:rsidP="00D62538">
      <w:r w:rsidRPr="00130358">
        <w:t xml:space="preserve">This clause contains interruption requirements for the UE capable of V2V </w:t>
      </w:r>
      <w:proofErr w:type="spellStart"/>
      <w:r w:rsidRPr="00130358">
        <w:t>sidelink</w:t>
      </w:r>
      <w:proofErr w:type="spellEnd"/>
      <w:r w:rsidRPr="00130358">
        <w:t xml:space="preserve"> communication under the following additional conditions:</w:t>
      </w:r>
    </w:p>
    <w:p w14:paraId="7E798A46" w14:textId="77777777" w:rsidR="001363CF" w:rsidRPr="00130358" w:rsidRDefault="001363CF" w:rsidP="00D62538">
      <w:pPr>
        <w:pStyle w:val="B1"/>
      </w:pPr>
      <w:r w:rsidRPr="00130358">
        <w:t>-</w:t>
      </w:r>
      <w:r w:rsidRPr="00130358">
        <w:tab/>
        <w:t>the UE is pre-configured with parameters for enabling the UE to acquire timing synchronization</w:t>
      </w:r>
    </w:p>
    <w:p w14:paraId="17BAA6D4" w14:textId="77777777" w:rsidR="001363CF" w:rsidRPr="00130358" w:rsidRDefault="001363CF" w:rsidP="00D62538">
      <w:pPr>
        <w:pStyle w:val="B1"/>
      </w:pPr>
      <w:r w:rsidRPr="00130358">
        <w:rPr>
          <w:strike/>
        </w:rPr>
        <w:t>-</w:t>
      </w:r>
      <w:r w:rsidRPr="00130358">
        <w:tab/>
        <w:t>the UE has dedicated transmitter chain and dedicated receiver chain for the V2V operation</w:t>
      </w:r>
    </w:p>
    <w:p w14:paraId="6E9ECF2E" w14:textId="77777777" w:rsidR="001363CF" w:rsidRPr="00130358" w:rsidRDefault="001363CF" w:rsidP="00D62538">
      <w:pPr>
        <w:pStyle w:val="B1"/>
      </w:pPr>
      <w:r w:rsidRPr="00130358">
        <w:t>-</w:t>
      </w:r>
      <w:r w:rsidRPr="00130358">
        <w:tab/>
        <w:t xml:space="preserve">the UE supports independent concurrent E-UTRAN operation in an E-UTRA band and stand-alone V2V </w:t>
      </w:r>
      <w:proofErr w:type="spellStart"/>
      <w:r w:rsidRPr="00130358">
        <w:t>sidelink</w:t>
      </w:r>
      <w:proofErr w:type="spellEnd"/>
      <w:r w:rsidRPr="00130358">
        <w:t xml:space="preserve"> operation.</w:t>
      </w:r>
    </w:p>
    <w:p w14:paraId="5D7F1271" w14:textId="77777777" w:rsidR="001363CF" w:rsidRPr="00130358" w:rsidRDefault="001363CF" w:rsidP="00D62538">
      <w:r w:rsidRPr="00130358">
        <w:t xml:space="preserve">The UE shall not cause any interruption on the serving cell when receiving or transmitting V2V </w:t>
      </w:r>
      <w:proofErr w:type="spellStart"/>
      <w:r w:rsidRPr="00130358">
        <w:t>sidelink</w:t>
      </w:r>
      <w:proofErr w:type="spellEnd"/>
      <w:r w:rsidRPr="00130358">
        <w:t xml:space="preserve"> communication signals.</w:t>
      </w:r>
    </w:p>
    <w:p w14:paraId="6EF36745" w14:textId="4DC92822" w:rsidR="001363CF" w:rsidRPr="00130358" w:rsidRDefault="001363CF" w:rsidP="00D62538">
      <w:r w:rsidRPr="00130358">
        <w:rPr>
          <w:rFonts w:eastAsia="PMingLiU"/>
          <w:lang w:eastAsia="zh-TW"/>
        </w:rPr>
        <w:t xml:space="preserve">The normative reference for this requirement </w:t>
      </w:r>
      <w:r w:rsidR="00483222" w:rsidRPr="00130358">
        <w:rPr>
          <w:rFonts w:eastAsia="PMingLiU"/>
          <w:lang w:eastAsia="zh-TW"/>
        </w:rPr>
        <w:t>is 3GPP TS</w:t>
      </w:r>
      <w:r w:rsidRPr="00130358">
        <w:rPr>
          <w:rFonts w:eastAsia="PMingLiU"/>
          <w:lang w:eastAsia="zh-TW"/>
        </w:rPr>
        <w:t xml:space="preserve"> 36.133 [4] clause 12.3 and A.11.2</w:t>
      </w:r>
    </w:p>
    <w:p w14:paraId="0ACDA354" w14:textId="77777777" w:rsidR="001363CF" w:rsidRPr="00130358" w:rsidRDefault="001363CF" w:rsidP="00D62538">
      <w:pPr>
        <w:pStyle w:val="Heading3"/>
        <w:keepNext w:val="0"/>
        <w:keepLines w:val="0"/>
      </w:pPr>
      <w:r w:rsidRPr="00130358">
        <w:t>11.2.4</w:t>
      </w:r>
      <w:r w:rsidRPr="00130358">
        <w:tab/>
        <w:t>Test description</w:t>
      </w:r>
    </w:p>
    <w:p w14:paraId="0DFF784E" w14:textId="77777777" w:rsidR="001363CF" w:rsidRPr="00130358" w:rsidRDefault="001363CF" w:rsidP="00D62538">
      <w:pPr>
        <w:pStyle w:val="Heading4"/>
        <w:keepNext w:val="0"/>
        <w:keepLines w:val="0"/>
      </w:pPr>
      <w:r w:rsidRPr="00130358">
        <w:t>11.2.4.1</w:t>
      </w:r>
      <w:r w:rsidRPr="00130358">
        <w:tab/>
        <w:t>Initial conditions</w:t>
      </w:r>
    </w:p>
    <w:p w14:paraId="1CB6F0F3" w14:textId="77777777" w:rsidR="001363CF" w:rsidRPr="00130358" w:rsidRDefault="001363CF" w:rsidP="00D62538">
      <w:r w:rsidRPr="00130358">
        <w:t>Test Environment: Normal, as defined in 3GPP TS 36.508 [7] clause 4.1.</w:t>
      </w:r>
    </w:p>
    <w:p w14:paraId="31465EFD" w14:textId="4D59E836"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73B6D90A" w14:textId="77777777" w:rsidR="001363CF" w:rsidRPr="00130358" w:rsidRDefault="001363CF" w:rsidP="00D62538">
      <w:r w:rsidRPr="00130358">
        <w:t>Channel Bandwidth to be tested: 10 MHz as defined in Table 11.2.</w:t>
      </w:r>
      <w:r w:rsidRPr="00130358">
        <w:rPr>
          <w:rFonts w:eastAsia="PMingLiU"/>
          <w:lang w:eastAsia="zh-TW"/>
        </w:rPr>
        <w:t>4.1</w:t>
      </w:r>
      <w:r w:rsidRPr="00130358">
        <w:t>-</w:t>
      </w:r>
      <w:r w:rsidRPr="00130358">
        <w:rPr>
          <w:lang w:eastAsia="zh-CN"/>
        </w:rPr>
        <w:t>1</w:t>
      </w:r>
      <w:r w:rsidRPr="00130358">
        <w:t>.</w:t>
      </w:r>
    </w:p>
    <w:p w14:paraId="48B13943"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as shown in 3GPP TS 36.508 [7] Annex A</w:t>
      </w:r>
      <w:r w:rsidRPr="00130358">
        <w:rPr>
          <w:rFonts w:eastAsia="PMingLiU"/>
          <w:lang w:eastAsia="zh-TW"/>
        </w:rPr>
        <w:t>.92b.</w:t>
      </w:r>
    </w:p>
    <w:p w14:paraId="51EE9715" w14:textId="43BD93E3"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V2V </w:t>
      </w:r>
      <w:proofErr w:type="spellStart"/>
      <w:r w:rsidRPr="00130358">
        <w:rPr>
          <w:rFonts w:eastAsia="PMingLiU"/>
          <w:lang w:eastAsia="zh-TW"/>
        </w:rPr>
        <w:t>sidelink</w:t>
      </w:r>
      <w:proofErr w:type="spellEnd"/>
      <w:r w:rsidRPr="00130358">
        <w:rPr>
          <w:rFonts w:eastAsia="PMingLiU"/>
          <w:lang w:eastAsia="zh-TW"/>
        </w:rPr>
        <w:t xml:space="preserve"> transmission are pre-configured according </w:t>
      </w:r>
      <w:r w:rsidR="00772922" w:rsidRPr="00130358">
        <w:rPr>
          <w:rFonts w:eastAsia="PMingLiU"/>
          <w:lang w:eastAsia="zh-TW"/>
        </w:rPr>
        <w:t>to 3GPP TS</w:t>
      </w:r>
      <w:r w:rsidRPr="00130358">
        <w:rPr>
          <w:rFonts w:eastAsia="PMingLiU"/>
          <w:lang w:eastAsia="zh-TW"/>
        </w:rPr>
        <w:t xml:space="preserve"> 36.508 [7] subclause 6.8.2. Message content exceptions are defined in </w:t>
      </w:r>
      <w:r w:rsidR="00483222" w:rsidRPr="00130358">
        <w:rPr>
          <w:rFonts w:eastAsia="PMingLiU"/>
          <w:lang w:eastAsia="zh-TW"/>
        </w:rPr>
        <w:t>clause</w:t>
      </w:r>
      <w:r w:rsidRPr="00130358">
        <w:rPr>
          <w:rFonts w:eastAsia="PMingLiU"/>
          <w:lang w:eastAsia="zh-TW"/>
        </w:rPr>
        <w:t xml:space="preserve"> 11.2.4.3.</w:t>
      </w:r>
    </w:p>
    <w:p w14:paraId="4926CF01"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V2X reference measurement channel is set according to </w:t>
      </w:r>
      <w:r w:rsidRPr="00130358">
        <w:t>Table 11.2.</w:t>
      </w:r>
      <w:r w:rsidRPr="00130358">
        <w:rPr>
          <w:rFonts w:eastAsia="PMingLiU"/>
          <w:lang w:eastAsia="zh-TW"/>
        </w:rPr>
        <w:t>4.1</w:t>
      </w:r>
      <w:r w:rsidRPr="00130358">
        <w:t>-</w:t>
      </w:r>
      <w:r w:rsidRPr="00130358">
        <w:rPr>
          <w:lang w:eastAsia="zh-CN"/>
        </w:rPr>
        <w:t>1</w:t>
      </w:r>
      <w:r w:rsidRPr="00130358">
        <w:rPr>
          <w:rFonts w:eastAsia="PMingLiU"/>
          <w:lang w:eastAsia="zh-TW"/>
        </w:rPr>
        <w:t>.</w:t>
      </w:r>
    </w:p>
    <w:p w14:paraId="70E0330D"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Propagation conditions are set according to Annex B.0</w:t>
      </w:r>
    </w:p>
    <w:p w14:paraId="641363D2" w14:textId="77777777" w:rsidR="001363CF" w:rsidRPr="00130358" w:rsidRDefault="001363CF" w:rsidP="00D62538">
      <w:pPr>
        <w:pStyle w:val="TH"/>
        <w:keepNext w:val="0"/>
        <w:keepLines w:val="0"/>
        <w:rPr>
          <w:rFonts w:eastAsia="PMingLiU"/>
          <w:lang w:eastAsia="zh-CN"/>
        </w:rPr>
      </w:pPr>
      <w:r w:rsidRPr="00130358">
        <w:t>Table 11.2.</w:t>
      </w:r>
      <w:r w:rsidRPr="00130358">
        <w:rPr>
          <w:rFonts w:eastAsia="PMingLiU"/>
          <w:lang w:eastAsia="zh-TW"/>
        </w:rPr>
        <w:t>4.1</w:t>
      </w:r>
      <w:r w:rsidRPr="00130358">
        <w:t>-</w:t>
      </w:r>
      <w:r w:rsidRPr="00130358">
        <w:rPr>
          <w:lang w:eastAsia="zh-CN"/>
        </w:rPr>
        <w:t>1</w:t>
      </w:r>
      <w:r w:rsidRPr="00130358">
        <w:t>: Test parameters for interruptions due to V2V slide link communication</w:t>
      </w:r>
    </w:p>
    <w:tbl>
      <w:tblPr>
        <w:tblW w:w="7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1"/>
        <w:gridCol w:w="616"/>
        <w:gridCol w:w="721"/>
        <w:gridCol w:w="3271"/>
      </w:tblGrid>
      <w:tr w:rsidR="001363CF" w:rsidRPr="00130358" w14:paraId="6F2CC803"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vAlign w:val="center"/>
            <w:hideMark/>
          </w:tcPr>
          <w:p w14:paraId="56E950EB" w14:textId="77777777" w:rsidR="001363CF" w:rsidRPr="00130358" w:rsidRDefault="001363CF" w:rsidP="00D62538">
            <w:pPr>
              <w:pStyle w:val="TAH"/>
              <w:keepNext w:val="0"/>
              <w:keepLines w:val="0"/>
              <w:rPr>
                <w:rFonts w:cs="Arial"/>
              </w:rPr>
            </w:pPr>
            <w:r w:rsidRPr="00130358">
              <w:rPr>
                <w:rFonts w:cs="Arial"/>
              </w:rPr>
              <w:t>Parameter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4FD23B36" w14:textId="77777777" w:rsidR="001363CF" w:rsidRPr="00130358" w:rsidRDefault="001363CF" w:rsidP="00D62538">
            <w:pPr>
              <w:pStyle w:val="TAH"/>
              <w:keepNext w:val="0"/>
              <w:keepLines w:val="0"/>
              <w:rPr>
                <w:rFonts w:cs="Arial"/>
              </w:rPr>
            </w:pPr>
            <w:r w:rsidRPr="00130358">
              <w:rPr>
                <w:rFonts w:cs="Arial"/>
              </w:rPr>
              <w:t>Unit</w:t>
            </w:r>
          </w:p>
        </w:tc>
        <w:tc>
          <w:tcPr>
            <w:tcW w:w="721" w:type="dxa"/>
            <w:tcBorders>
              <w:top w:val="single" w:sz="4" w:space="0" w:color="auto"/>
              <w:left w:val="single" w:sz="4" w:space="0" w:color="auto"/>
              <w:right w:val="single" w:sz="4" w:space="0" w:color="auto"/>
            </w:tcBorders>
            <w:vAlign w:val="center"/>
            <w:hideMark/>
          </w:tcPr>
          <w:p w14:paraId="4F36596A" w14:textId="77777777" w:rsidR="001363CF" w:rsidRPr="00130358" w:rsidRDefault="001363CF" w:rsidP="00D62538">
            <w:pPr>
              <w:pStyle w:val="TAH"/>
              <w:keepNext w:val="0"/>
              <w:keepLines w:val="0"/>
              <w:rPr>
                <w:rFonts w:cs="Arial"/>
              </w:rPr>
            </w:pPr>
            <w:r w:rsidRPr="00130358">
              <w:rPr>
                <w:rFonts w:cs="Arial"/>
              </w:rPr>
              <w:t>Value</w:t>
            </w:r>
          </w:p>
        </w:tc>
        <w:tc>
          <w:tcPr>
            <w:tcW w:w="3271" w:type="dxa"/>
            <w:tcBorders>
              <w:top w:val="single" w:sz="4" w:space="0" w:color="auto"/>
              <w:left w:val="single" w:sz="4" w:space="0" w:color="auto"/>
              <w:bottom w:val="single" w:sz="4" w:space="0" w:color="auto"/>
              <w:right w:val="single" w:sz="4" w:space="0" w:color="auto"/>
            </w:tcBorders>
            <w:vAlign w:val="center"/>
            <w:hideMark/>
          </w:tcPr>
          <w:p w14:paraId="73110654"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0DC4B312"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hideMark/>
          </w:tcPr>
          <w:p w14:paraId="240212E7" w14:textId="7D157E29"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616" w:type="dxa"/>
            <w:tcBorders>
              <w:top w:val="single" w:sz="4" w:space="0" w:color="auto"/>
              <w:left w:val="single" w:sz="4" w:space="0" w:color="auto"/>
              <w:bottom w:val="single" w:sz="4" w:space="0" w:color="auto"/>
              <w:right w:val="single" w:sz="4" w:space="0" w:color="auto"/>
            </w:tcBorders>
          </w:tcPr>
          <w:p w14:paraId="7E9BEC79" w14:textId="77777777" w:rsidR="001363CF" w:rsidRPr="00130358" w:rsidRDefault="001363CF" w:rsidP="00D62538">
            <w:pPr>
              <w:pStyle w:val="TAC"/>
              <w:keepNext w:val="0"/>
              <w:keepLines w:val="0"/>
              <w:jc w:val="left"/>
              <w:rPr>
                <w:rFonts w:cs="Arial"/>
              </w:rPr>
            </w:pPr>
          </w:p>
        </w:tc>
        <w:tc>
          <w:tcPr>
            <w:tcW w:w="721" w:type="dxa"/>
            <w:tcBorders>
              <w:top w:val="single" w:sz="4" w:space="0" w:color="auto"/>
              <w:left w:val="single" w:sz="4" w:space="0" w:color="auto"/>
              <w:bottom w:val="single" w:sz="4" w:space="0" w:color="auto"/>
              <w:right w:val="single" w:sz="4" w:space="0" w:color="auto"/>
            </w:tcBorders>
            <w:hideMark/>
          </w:tcPr>
          <w:p w14:paraId="3ECBE5E1" w14:textId="5C2FC96F" w:rsidR="001363CF" w:rsidRPr="00130358" w:rsidRDefault="001363CF" w:rsidP="00D62538">
            <w:pPr>
              <w:pStyle w:val="TAC"/>
              <w:keepNext w:val="0"/>
              <w:keepLines w:val="0"/>
              <w:jc w:val="left"/>
              <w:rPr>
                <w:rFonts w:cs="Arial"/>
              </w:rPr>
            </w:pPr>
            <w:r w:rsidRPr="00130358">
              <w:rPr>
                <w:rFonts w:cs="Arial"/>
              </w:rPr>
              <w:t>1,</w:t>
            </w:r>
            <w:r w:rsidR="00D62538" w:rsidRPr="00130358">
              <w:rPr>
                <w:rFonts w:cs="Arial"/>
              </w:rPr>
              <w:t xml:space="preserve"> </w:t>
            </w:r>
            <w:r w:rsidRPr="00130358">
              <w:rPr>
                <w:rFonts w:cs="Arial"/>
              </w:rPr>
              <w:t>2</w:t>
            </w:r>
          </w:p>
        </w:tc>
        <w:tc>
          <w:tcPr>
            <w:tcW w:w="3271" w:type="dxa"/>
            <w:tcBorders>
              <w:top w:val="single" w:sz="4" w:space="0" w:color="auto"/>
              <w:left w:val="single" w:sz="4" w:space="0" w:color="auto"/>
              <w:bottom w:val="single" w:sz="4" w:space="0" w:color="auto"/>
              <w:right w:val="single" w:sz="4" w:space="0" w:color="auto"/>
            </w:tcBorders>
          </w:tcPr>
          <w:p w14:paraId="2F3EAF66" w14:textId="2E5A664A" w:rsidR="001363CF" w:rsidRPr="00130358" w:rsidRDefault="001363CF" w:rsidP="00D62538">
            <w:pPr>
              <w:pStyle w:val="TAL"/>
              <w:keepNext w:val="0"/>
              <w:keepLines w:val="0"/>
            </w:pPr>
            <w:r w:rsidRPr="00130358">
              <w:t>RF</w:t>
            </w:r>
            <w:r w:rsidR="00D62538" w:rsidRPr="00130358">
              <w:t xml:space="preserve"> </w:t>
            </w:r>
            <w:r w:rsidRPr="00130358">
              <w:t>channel</w:t>
            </w:r>
            <w:r w:rsidR="00D62538" w:rsidRPr="00130358">
              <w:t xml:space="preserve"> </w:t>
            </w:r>
            <w:r w:rsidRPr="00130358">
              <w:t>1</w:t>
            </w:r>
            <w:r w:rsidR="00D62538" w:rsidRPr="00130358">
              <w:t xml:space="preserve"> </w:t>
            </w:r>
            <w:r w:rsidRPr="00130358">
              <w:t>is</w:t>
            </w:r>
            <w:r w:rsidR="00D62538" w:rsidRPr="00130358">
              <w:t xml:space="preserve"> </w:t>
            </w:r>
            <w:r w:rsidRPr="00130358">
              <w:t>serving</w:t>
            </w:r>
          </w:p>
          <w:p w14:paraId="12DB9A8C" w14:textId="0A11E194" w:rsidR="001363CF" w:rsidRPr="00130358" w:rsidRDefault="001363CF" w:rsidP="00D62538">
            <w:pPr>
              <w:pStyle w:val="TAL"/>
              <w:keepNext w:val="0"/>
              <w:keepLines w:val="0"/>
            </w:pPr>
            <w:r w:rsidRPr="00130358">
              <w:t>RF</w:t>
            </w:r>
            <w:r w:rsidR="00D62538" w:rsidRPr="00130358">
              <w:t xml:space="preserve"> </w:t>
            </w:r>
            <w:r w:rsidRPr="00130358">
              <w:t>channel</w:t>
            </w:r>
            <w:r w:rsidR="00D62538" w:rsidRPr="00130358">
              <w:t xml:space="preserve"> </w:t>
            </w:r>
            <w:r w:rsidRPr="00130358">
              <w:t>2</w:t>
            </w:r>
            <w:r w:rsidR="00D62538" w:rsidRPr="00130358">
              <w:t xml:space="preserve"> </w:t>
            </w:r>
            <w:r w:rsidRPr="00130358">
              <w:t>is</w:t>
            </w:r>
            <w:r w:rsidR="00D62538" w:rsidRPr="00130358">
              <w:t xml:space="preserve"> </w:t>
            </w:r>
            <w:r w:rsidRPr="00130358">
              <w:t>non-serving</w:t>
            </w:r>
          </w:p>
        </w:tc>
      </w:tr>
      <w:tr w:rsidR="001363CF" w:rsidRPr="00130358" w14:paraId="0674E33C"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hideMark/>
          </w:tcPr>
          <w:p w14:paraId="4E167495" w14:textId="53943BD8"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w:t>
            </w:r>
            <w:proofErr w:type="spellStart"/>
            <w:r w:rsidRPr="00130358">
              <w:rPr>
                <w:rFonts w:cs="Arial"/>
              </w:rPr>
              <w:t>BW</w:t>
            </w:r>
            <w:r w:rsidRPr="00130358">
              <w:rPr>
                <w:rFonts w:cs="Arial"/>
                <w:vertAlign w:val="subscript"/>
              </w:rPr>
              <w:t>channel</w:t>
            </w:r>
            <w:proofErr w:type="spellEnd"/>
            <w:r w:rsidRPr="00130358">
              <w:rPr>
                <w:rFonts w:cs="Arial"/>
              </w:rPr>
              <w:t>)</w:t>
            </w:r>
          </w:p>
        </w:tc>
        <w:tc>
          <w:tcPr>
            <w:tcW w:w="616" w:type="dxa"/>
            <w:tcBorders>
              <w:top w:val="single" w:sz="4" w:space="0" w:color="auto"/>
              <w:left w:val="single" w:sz="4" w:space="0" w:color="auto"/>
              <w:bottom w:val="single" w:sz="4" w:space="0" w:color="auto"/>
              <w:right w:val="single" w:sz="4" w:space="0" w:color="auto"/>
            </w:tcBorders>
            <w:hideMark/>
          </w:tcPr>
          <w:p w14:paraId="4E835710" w14:textId="77777777" w:rsidR="001363CF" w:rsidRPr="00130358" w:rsidRDefault="001363CF" w:rsidP="00D62538">
            <w:pPr>
              <w:pStyle w:val="TAC"/>
              <w:keepNext w:val="0"/>
              <w:keepLines w:val="0"/>
              <w:jc w:val="left"/>
              <w:rPr>
                <w:rFonts w:cs="Arial"/>
              </w:rPr>
            </w:pPr>
            <w:r w:rsidRPr="00130358">
              <w:rPr>
                <w:rFonts w:cs="Arial"/>
              </w:rPr>
              <w:t>MHz</w:t>
            </w:r>
          </w:p>
        </w:tc>
        <w:tc>
          <w:tcPr>
            <w:tcW w:w="721" w:type="dxa"/>
            <w:tcBorders>
              <w:top w:val="single" w:sz="4" w:space="0" w:color="auto"/>
              <w:left w:val="single" w:sz="4" w:space="0" w:color="auto"/>
              <w:bottom w:val="single" w:sz="4" w:space="0" w:color="auto"/>
              <w:right w:val="single" w:sz="4" w:space="0" w:color="auto"/>
            </w:tcBorders>
            <w:hideMark/>
          </w:tcPr>
          <w:p w14:paraId="1FAFDFF9" w14:textId="77777777" w:rsidR="001363CF" w:rsidRPr="00130358" w:rsidRDefault="001363CF" w:rsidP="00D62538">
            <w:pPr>
              <w:pStyle w:val="TAC"/>
              <w:keepNext w:val="0"/>
              <w:keepLines w:val="0"/>
              <w:jc w:val="left"/>
              <w:rPr>
                <w:rFonts w:cs="Arial"/>
              </w:rPr>
            </w:pPr>
            <w:r w:rsidRPr="00130358">
              <w:rPr>
                <w:rFonts w:cs="Arial"/>
              </w:rPr>
              <w:t>10</w:t>
            </w:r>
          </w:p>
        </w:tc>
        <w:tc>
          <w:tcPr>
            <w:tcW w:w="3271" w:type="dxa"/>
            <w:tcBorders>
              <w:top w:val="single" w:sz="4" w:space="0" w:color="auto"/>
              <w:left w:val="single" w:sz="4" w:space="0" w:color="auto"/>
              <w:bottom w:val="single" w:sz="4" w:space="0" w:color="auto"/>
              <w:right w:val="single" w:sz="4" w:space="0" w:color="auto"/>
            </w:tcBorders>
          </w:tcPr>
          <w:p w14:paraId="39302129" w14:textId="2606C570" w:rsidR="001363CF" w:rsidRPr="00130358" w:rsidRDefault="001363CF" w:rsidP="00D62538">
            <w:pPr>
              <w:pStyle w:val="TAL"/>
              <w:keepNext w:val="0"/>
              <w:keepLines w:val="0"/>
            </w:pPr>
            <w:r w:rsidRPr="00130358">
              <w:t>On</w:t>
            </w:r>
            <w:r w:rsidR="00D62538" w:rsidRPr="00130358">
              <w:t xml:space="preserve"> </w:t>
            </w:r>
            <w:r w:rsidRPr="00130358">
              <w:t>both</w:t>
            </w:r>
            <w:r w:rsidR="00D62538" w:rsidRPr="00130358">
              <w:t xml:space="preserve"> </w:t>
            </w:r>
            <w:r w:rsidRPr="00130358">
              <w:t>Band</w:t>
            </w:r>
            <w:r w:rsidR="00D62538" w:rsidRPr="00130358">
              <w:t xml:space="preserve"> </w:t>
            </w:r>
            <w:r w:rsidRPr="00130358">
              <w:t>47</w:t>
            </w:r>
            <w:r w:rsidR="00D62538" w:rsidRPr="00130358">
              <w:t xml:space="preserve"> </w:t>
            </w:r>
            <w:r w:rsidRPr="00130358">
              <w:t>and</w:t>
            </w:r>
            <w:r w:rsidR="00D62538" w:rsidRPr="00130358">
              <w:t xml:space="preserve"> </w:t>
            </w:r>
            <w:r w:rsidRPr="00130358">
              <w:t>E-UTRA</w:t>
            </w:r>
            <w:r w:rsidR="00D62538" w:rsidRPr="00130358">
              <w:t xml:space="preserve"> </w:t>
            </w:r>
            <w:r w:rsidRPr="00130358">
              <w:t>band</w:t>
            </w:r>
          </w:p>
        </w:tc>
      </w:tr>
      <w:tr w:rsidR="001363CF" w:rsidRPr="00130358" w14:paraId="1BAF9BA6" w14:textId="77777777" w:rsidTr="00772922">
        <w:trPr>
          <w:jc w:val="center"/>
        </w:trPr>
        <w:tc>
          <w:tcPr>
            <w:tcW w:w="2701" w:type="dxa"/>
            <w:tcBorders>
              <w:top w:val="single" w:sz="4" w:space="0" w:color="auto"/>
              <w:left w:val="single" w:sz="4" w:space="0" w:color="auto"/>
              <w:bottom w:val="single" w:sz="4" w:space="0" w:color="auto"/>
              <w:right w:val="single" w:sz="4" w:space="0" w:color="auto"/>
            </w:tcBorders>
            <w:hideMark/>
          </w:tcPr>
          <w:p w14:paraId="4D3E3742" w14:textId="2B96AE8F"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cell</w:t>
            </w:r>
          </w:p>
        </w:tc>
        <w:tc>
          <w:tcPr>
            <w:tcW w:w="616" w:type="dxa"/>
            <w:tcBorders>
              <w:top w:val="single" w:sz="4" w:space="0" w:color="auto"/>
              <w:left w:val="single" w:sz="4" w:space="0" w:color="auto"/>
              <w:bottom w:val="single" w:sz="4" w:space="0" w:color="auto"/>
              <w:right w:val="single" w:sz="4" w:space="0" w:color="auto"/>
            </w:tcBorders>
          </w:tcPr>
          <w:p w14:paraId="66DABD3C" w14:textId="77777777" w:rsidR="001363CF" w:rsidRPr="00130358" w:rsidRDefault="001363CF" w:rsidP="00D62538">
            <w:pPr>
              <w:pStyle w:val="TAC"/>
              <w:keepNext w:val="0"/>
              <w:keepLines w:val="0"/>
              <w:jc w:val="left"/>
              <w:rPr>
                <w:rFonts w:cs="Arial"/>
              </w:rPr>
            </w:pPr>
          </w:p>
        </w:tc>
        <w:tc>
          <w:tcPr>
            <w:tcW w:w="721" w:type="dxa"/>
            <w:tcBorders>
              <w:top w:val="single" w:sz="4" w:space="0" w:color="auto"/>
              <w:left w:val="single" w:sz="4" w:space="0" w:color="auto"/>
              <w:bottom w:val="single" w:sz="4" w:space="0" w:color="auto"/>
              <w:right w:val="single" w:sz="4" w:space="0" w:color="auto"/>
            </w:tcBorders>
            <w:hideMark/>
          </w:tcPr>
          <w:p w14:paraId="709A93F7" w14:textId="562A08D9" w:rsidR="001363CF" w:rsidRPr="00130358" w:rsidRDefault="001363CF" w:rsidP="00D62538">
            <w:pPr>
              <w:pStyle w:val="TAC"/>
              <w:keepNext w:val="0"/>
              <w:keepLines w:val="0"/>
              <w:jc w:val="left"/>
              <w:rPr>
                <w:rFonts w:cs="Arial"/>
              </w:rPr>
            </w:pPr>
            <w:r w:rsidRPr="00130358">
              <w:rPr>
                <w:rFonts w:cs="Arial"/>
              </w:rPr>
              <w:t>Cell</w:t>
            </w:r>
            <w:r w:rsidR="00D62538" w:rsidRPr="00130358">
              <w:rPr>
                <w:rFonts w:cs="Arial"/>
              </w:rPr>
              <w:t xml:space="preserve"> </w:t>
            </w:r>
            <w:r w:rsidRPr="00130358">
              <w:rPr>
                <w:rFonts w:cs="Arial"/>
              </w:rPr>
              <w:t>1</w:t>
            </w:r>
          </w:p>
        </w:tc>
        <w:tc>
          <w:tcPr>
            <w:tcW w:w="3271" w:type="dxa"/>
            <w:tcBorders>
              <w:top w:val="single" w:sz="4" w:space="0" w:color="auto"/>
              <w:left w:val="single" w:sz="4" w:space="0" w:color="auto"/>
              <w:bottom w:val="single" w:sz="4" w:space="0" w:color="auto"/>
              <w:right w:val="single" w:sz="4" w:space="0" w:color="auto"/>
            </w:tcBorders>
            <w:hideMark/>
          </w:tcPr>
          <w:p w14:paraId="752B5D85" w14:textId="5D937FDE" w:rsidR="001363CF" w:rsidRPr="00130358" w:rsidRDefault="001363CF" w:rsidP="00D62538">
            <w:pPr>
              <w:pStyle w:val="TAL"/>
              <w:keepNext w:val="0"/>
              <w:keepLines w:val="0"/>
              <w:rPr>
                <w:lang w:eastAsia="zh-CN"/>
              </w:rPr>
            </w:pPr>
            <w:r w:rsidRPr="00130358">
              <w:t>Serving</w:t>
            </w:r>
            <w:r w:rsidR="00D62538" w:rsidRPr="00130358">
              <w:t xml:space="preserve"> </w:t>
            </w:r>
            <w:r w:rsidRPr="00130358">
              <w:t>cell</w:t>
            </w:r>
            <w:r w:rsidR="00D62538" w:rsidRPr="00130358">
              <w:rPr>
                <w:lang w:eastAsia="zh-CN"/>
              </w:rPr>
              <w:t xml:space="preserve"> </w:t>
            </w:r>
            <w:r w:rsidRPr="00130358">
              <w:rPr>
                <w:lang w:eastAsia="zh-CN"/>
              </w:rPr>
              <w:t>on</w:t>
            </w:r>
            <w:r w:rsidR="00D62538" w:rsidRPr="00130358">
              <w:rPr>
                <w:lang w:eastAsia="zh-CN"/>
              </w:rPr>
              <w:t xml:space="preserve"> </w:t>
            </w:r>
            <w:r w:rsidRPr="00130358">
              <w:rPr>
                <w:lang w:eastAsia="zh-CN"/>
              </w:rPr>
              <w:t>RF</w:t>
            </w:r>
            <w:r w:rsidR="00D62538" w:rsidRPr="00130358">
              <w:rPr>
                <w:lang w:eastAsia="zh-CN"/>
              </w:rPr>
              <w:t xml:space="preserve"> </w:t>
            </w:r>
            <w:r w:rsidRPr="00130358">
              <w:rPr>
                <w:lang w:eastAsia="zh-CN"/>
              </w:rPr>
              <w:t>channel</w:t>
            </w:r>
            <w:r w:rsidR="00D62538" w:rsidRPr="00130358">
              <w:rPr>
                <w:lang w:eastAsia="zh-CN"/>
              </w:rPr>
              <w:t xml:space="preserve"> </w:t>
            </w:r>
            <w:r w:rsidRPr="00130358">
              <w:rPr>
                <w:lang w:eastAsia="zh-CN"/>
              </w:rPr>
              <w:t>number</w:t>
            </w:r>
            <w:r w:rsidR="00D62538" w:rsidRPr="00130358">
              <w:rPr>
                <w:lang w:eastAsia="zh-CN"/>
              </w:rPr>
              <w:t xml:space="preserve"> </w:t>
            </w:r>
            <w:r w:rsidRPr="00130358">
              <w:rPr>
                <w:lang w:eastAsia="zh-CN"/>
              </w:rPr>
              <w:t>1</w:t>
            </w:r>
          </w:p>
        </w:tc>
      </w:tr>
    </w:tbl>
    <w:p w14:paraId="3AF2EB2C" w14:textId="77777777" w:rsidR="001363CF" w:rsidRPr="00130358" w:rsidRDefault="001363CF" w:rsidP="00D62538">
      <w:pPr>
        <w:rPr>
          <w:rFonts w:eastAsia="PMingLiU"/>
          <w:lang w:eastAsia="zh-TW"/>
        </w:rPr>
      </w:pPr>
    </w:p>
    <w:p w14:paraId="1434D5D9" w14:textId="77777777" w:rsidR="001363CF" w:rsidRPr="00130358" w:rsidRDefault="001363CF" w:rsidP="00D62538">
      <w:pPr>
        <w:pStyle w:val="TH"/>
        <w:keepNext w:val="0"/>
        <w:keepLines w:val="0"/>
        <w:rPr>
          <w:rFonts w:eastAsia="PMingLiU"/>
          <w:lang w:eastAsia="zh-CN"/>
        </w:rPr>
      </w:pPr>
      <w:r w:rsidRPr="00130358">
        <w:t>Table 11.2.</w:t>
      </w:r>
      <w:r w:rsidRPr="00130358">
        <w:rPr>
          <w:rFonts w:eastAsia="PMingLiU"/>
          <w:lang w:eastAsia="zh-TW"/>
        </w:rPr>
        <w:t>4.1</w:t>
      </w:r>
      <w:r w:rsidRPr="00130358">
        <w:t>-</w:t>
      </w:r>
      <w:r w:rsidRPr="00130358">
        <w:rPr>
          <w:rFonts w:eastAsia="PMingLiU"/>
          <w:lang w:eastAsia="zh-TW"/>
        </w:rPr>
        <w:t>2</w:t>
      </w:r>
      <w:r w:rsidRPr="00130358">
        <w:t xml:space="preserve">: </w:t>
      </w:r>
      <w:proofErr w:type="spellStart"/>
      <w:r w:rsidRPr="00130358">
        <w:t>Slidelink</w:t>
      </w:r>
      <w:proofErr w:type="spellEnd"/>
      <w:r w:rsidRPr="00130358">
        <w:t xml:space="preserve"> communication configuration for interruptions due to V2V</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2"/>
        <w:gridCol w:w="616"/>
        <w:gridCol w:w="2836"/>
        <w:gridCol w:w="2603"/>
      </w:tblGrid>
      <w:tr w:rsidR="001363CF" w:rsidRPr="00130358" w14:paraId="50CC9EF2"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vAlign w:val="center"/>
            <w:hideMark/>
          </w:tcPr>
          <w:p w14:paraId="49FC97A9" w14:textId="77777777" w:rsidR="001363CF" w:rsidRPr="00130358" w:rsidRDefault="001363CF" w:rsidP="00D62538">
            <w:pPr>
              <w:pStyle w:val="TAH"/>
              <w:keepNext w:val="0"/>
              <w:keepLines w:val="0"/>
              <w:rPr>
                <w:rFonts w:cs="Arial"/>
              </w:rPr>
            </w:pPr>
            <w:r w:rsidRPr="00130358">
              <w:rPr>
                <w:rFonts w:cs="Arial"/>
              </w:rPr>
              <w:t>Parameter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530037" w14:textId="77777777" w:rsidR="001363CF" w:rsidRPr="00130358" w:rsidRDefault="001363CF" w:rsidP="00D62538">
            <w:pPr>
              <w:pStyle w:val="TAH"/>
              <w:keepNext w:val="0"/>
              <w:keepLines w:val="0"/>
              <w:rPr>
                <w:rFonts w:cs="Arial"/>
              </w:rPr>
            </w:pPr>
            <w:r w:rsidRPr="00130358">
              <w:rPr>
                <w:rFonts w:cs="Arial"/>
              </w:rPr>
              <w:t>Unit</w:t>
            </w:r>
          </w:p>
        </w:tc>
        <w:tc>
          <w:tcPr>
            <w:tcW w:w="2836" w:type="dxa"/>
            <w:tcBorders>
              <w:top w:val="single" w:sz="4" w:space="0" w:color="auto"/>
              <w:left w:val="single" w:sz="4" w:space="0" w:color="auto"/>
              <w:right w:val="single" w:sz="4" w:space="0" w:color="auto"/>
            </w:tcBorders>
            <w:vAlign w:val="center"/>
            <w:hideMark/>
          </w:tcPr>
          <w:p w14:paraId="5D3C254E" w14:textId="77777777" w:rsidR="001363CF" w:rsidRPr="00130358" w:rsidRDefault="001363CF" w:rsidP="00D62538">
            <w:pPr>
              <w:pStyle w:val="TAH"/>
              <w:keepNext w:val="0"/>
              <w:keepLines w:val="0"/>
              <w:rPr>
                <w:rFonts w:cs="Arial"/>
              </w:rPr>
            </w:pPr>
            <w:r w:rsidRPr="00130358">
              <w:rPr>
                <w:rFonts w:cs="Arial"/>
              </w:rPr>
              <w:t>Value</w:t>
            </w:r>
          </w:p>
        </w:tc>
        <w:tc>
          <w:tcPr>
            <w:tcW w:w="2603" w:type="dxa"/>
            <w:tcBorders>
              <w:top w:val="single" w:sz="4" w:space="0" w:color="auto"/>
              <w:left w:val="single" w:sz="4" w:space="0" w:color="auto"/>
              <w:bottom w:val="single" w:sz="4" w:space="0" w:color="auto"/>
              <w:right w:val="single" w:sz="4" w:space="0" w:color="auto"/>
            </w:tcBorders>
            <w:vAlign w:val="center"/>
            <w:hideMark/>
          </w:tcPr>
          <w:p w14:paraId="67700DC1"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585245F2"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vAlign w:val="center"/>
            <w:hideMark/>
          </w:tcPr>
          <w:p w14:paraId="54FA9117" w14:textId="3B775D71" w:rsidR="001363CF" w:rsidRPr="00130358" w:rsidRDefault="001363CF" w:rsidP="00D62538">
            <w:pPr>
              <w:pStyle w:val="TAL"/>
              <w:keepNext w:val="0"/>
              <w:keepLines w:val="0"/>
              <w:rPr>
                <w:rFonts w:cs="Arial"/>
              </w:rPr>
            </w:pP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616" w:type="dxa"/>
            <w:tcBorders>
              <w:top w:val="single" w:sz="4" w:space="0" w:color="auto"/>
              <w:left w:val="single" w:sz="4" w:space="0" w:color="auto"/>
              <w:bottom w:val="single" w:sz="4" w:space="0" w:color="auto"/>
              <w:right w:val="single" w:sz="4" w:space="0" w:color="auto"/>
            </w:tcBorders>
            <w:vAlign w:val="center"/>
          </w:tcPr>
          <w:p w14:paraId="2B9CFDC4" w14:textId="77777777" w:rsidR="001363CF" w:rsidRPr="00130358" w:rsidRDefault="001363CF" w:rsidP="00D62538">
            <w:pPr>
              <w:pStyle w:val="TAC"/>
              <w:keepNext w:val="0"/>
              <w:keepLines w:val="0"/>
              <w:rPr>
                <w:rFonts w:cs="Arial"/>
              </w:rPr>
            </w:pPr>
          </w:p>
        </w:tc>
        <w:tc>
          <w:tcPr>
            <w:tcW w:w="2836" w:type="dxa"/>
            <w:tcBorders>
              <w:top w:val="single" w:sz="4" w:space="0" w:color="auto"/>
              <w:left w:val="single" w:sz="4" w:space="0" w:color="auto"/>
              <w:bottom w:val="single" w:sz="4" w:space="0" w:color="auto"/>
              <w:right w:val="single" w:sz="4" w:space="0" w:color="auto"/>
            </w:tcBorders>
            <w:vAlign w:val="center"/>
            <w:hideMark/>
          </w:tcPr>
          <w:p w14:paraId="40C01CF3" w14:textId="77777777" w:rsidR="001363CF" w:rsidRPr="00130358" w:rsidRDefault="001363CF" w:rsidP="00D62538">
            <w:pPr>
              <w:pStyle w:val="TAC"/>
              <w:keepNext w:val="0"/>
              <w:keepLines w:val="0"/>
              <w:rPr>
                <w:rFonts w:cs="Arial"/>
              </w:rPr>
            </w:pPr>
            <w:r w:rsidRPr="00130358">
              <w:rPr>
                <w:rFonts w:cs="Arial"/>
              </w:rPr>
              <w:t>2</w:t>
            </w:r>
          </w:p>
        </w:tc>
        <w:tc>
          <w:tcPr>
            <w:tcW w:w="2603" w:type="dxa"/>
            <w:tcBorders>
              <w:top w:val="single" w:sz="4" w:space="0" w:color="auto"/>
              <w:left w:val="single" w:sz="4" w:space="0" w:color="auto"/>
              <w:bottom w:val="single" w:sz="4" w:space="0" w:color="auto"/>
              <w:right w:val="single" w:sz="4" w:space="0" w:color="auto"/>
            </w:tcBorders>
            <w:vAlign w:val="center"/>
            <w:hideMark/>
          </w:tcPr>
          <w:p w14:paraId="25235A77" w14:textId="1173E7A3" w:rsidR="001363CF" w:rsidRPr="00130358" w:rsidRDefault="001363CF" w:rsidP="00D62538">
            <w:pPr>
              <w:pStyle w:val="TAC"/>
              <w:keepNext w:val="0"/>
              <w:keepLines w:val="0"/>
              <w:rPr>
                <w:rFonts w:cs="Arial"/>
              </w:rPr>
            </w:pPr>
            <w:r w:rsidRPr="00130358">
              <w:rPr>
                <w:rFonts w:cs="Arial"/>
                <w:bCs/>
              </w:rPr>
              <w:t>Band</w:t>
            </w:r>
            <w:r w:rsidR="00D62538" w:rsidRPr="00130358">
              <w:rPr>
                <w:rFonts w:cs="Arial"/>
                <w:bCs/>
              </w:rPr>
              <w:t xml:space="preserve"> </w:t>
            </w:r>
            <w:r w:rsidRPr="00130358">
              <w:rPr>
                <w:rFonts w:cs="Arial"/>
                <w:bCs/>
              </w:rPr>
              <w:t>47</w:t>
            </w:r>
          </w:p>
        </w:tc>
      </w:tr>
      <w:tr w:rsidR="001363CF" w:rsidRPr="00130358" w14:paraId="4C8A6E89"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hideMark/>
          </w:tcPr>
          <w:p w14:paraId="67523006" w14:textId="7FDFE015"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w:t>
            </w:r>
            <w:proofErr w:type="spellStart"/>
            <w:r w:rsidRPr="00130358">
              <w:rPr>
                <w:rFonts w:cs="Arial"/>
              </w:rPr>
              <w:t>BW</w:t>
            </w:r>
            <w:r w:rsidRPr="00130358">
              <w:rPr>
                <w:rFonts w:cs="Arial"/>
                <w:vertAlign w:val="subscript"/>
              </w:rPr>
              <w:t>channel</w:t>
            </w:r>
            <w:proofErr w:type="spellEnd"/>
            <w:r w:rsidRPr="00130358">
              <w:rPr>
                <w:rFonts w:cs="Arial"/>
              </w:rPr>
              <w:t>)</w:t>
            </w:r>
          </w:p>
        </w:tc>
        <w:tc>
          <w:tcPr>
            <w:tcW w:w="616" w:type="dxa"/>
            <w:tcBorders>
              <w:top w:val="single" w:sz="4" w:space="0" w:color="auto"/>
              <w:left w:val="single" w:sz="4" w:space="0" w:color="auto"/>
              <w:bottom w:val="single" w:sz="4" w:space="0" w:color="auto"/>
              <w:right w:val="single" w:sz="4" w:space="0" w:color="auto"/>
            </w:tcBorders>
            <w:hideMark/>
          </w:tcPr>
          <w:p w14:paraId="57095196" w14:textId="77777777" w:rsidR="001363CF" w:rsidRPr="00130358" w:rsidRDefault="001363CF" w:rsidP="00D62538">
            <w:pPr>
              <w:pStyle w:val="TAC"/>
              <w:keepNext w:val="0"/>
              <w:keepLines w:val="0"/>
              <w:jc w:val="left"/>
              <w:rPr>
                <w:rFonts w:cs="Arial"/>
              </w:rPr>
            </w:pPr>
            <w:r w:rsidRPr="00130358">
              <w:rPr>
                <w:rFonts w:cs="Arial"/>
              </w:rPr>
              <w:t>MHz</w:t>
            </w:r>
          </w:p>
        </w:tc>
        <w:tc>
          <w:tcPr>
            <w:tcW w:w="2836" w:type="dxa"/>
            <w:tcBorders>
              <w:top w:val="single" w:sz="4" w:space="0" w:color="auto"/>
              <w:left w:val="single" w:sz="4" w:space="0" w:color="auto"/>
              <w:bottom w:val="single" w:sz="4" w:space="0" w:color="auto"/>
              <w:right w:val="single" w:sz="4" w:space="0" w:color="auto"/>
            </w:tcBorders>
            <w:hideMark/>
          </w:tcPr>
          <w:p w14:paraId="1B8BC78E" w14:textId="77777777" w:rsidR="001363CF" w:rsidRPr="00130358" w:rsidRDefault="001363CF" w:rsidP="00D62538">
            <w:pPr>
              <w:pStyle w:val="TAC"/>
              <w:keepNext w:val="0"/>
              <w:keepLines w:val="0"/>
              <w:jc w:val="left"/>
              <w:rPr>
                <w:rFonts w:cs="Arial"/>
              </w:rPr>
            </w:pPr>
            <w:r w:rsidRPr="00130358">
              <w:rPr>
                <w:rFonts w:cs="Arial"/>
              </w:rPr>
              <w:t>10</w:t>
            </w:r>
          </w:p>
        </w:tc>
        <w:tc>
          <w:tcPr>
            <w:tcW w:w="2603" w:type="dxa"/>
            <w:tcBorders>
              <w:top w:val="single" w:sz="4" w:space="0" w:color="auto"/>
              <w:left w:val="single" w:sz="4" w:space="0" w:color="auto"/>
              <w:bottom w:val="single" w:sz="4" w:space="0" w:color="auto"/>
              <w:right w:val="single" w:sz="4" w:space="0" w:color="auto"/>
            </w:tcBorders>
          </w:tcPr>
          <w:p w14:paraId="5C7340D1" w14:textId="0E3FBB18" w:rsidR="001363CF" w:rsidRPr="00130358" w:rsidRDefault="001363CF" w:rsidP="00D62538">
            <w:pPr>
              <w:pStyle w:val="TAL"/>
              <w:keepNext w:val="0"/>
              <w:keepLines w:val="0"/>
            </w:pPr>
            <w:r w:rsidRPr="00130358">
              <w:t>According</w:t>
            </w:r>
            <w:r w:rsidR="00D62538" w:rsidRPr="00130358">
              <w:t xml:space="preserve"> </w:t>
            </w:r>
            <w:r w:rsidRPr="00130358">
              <w:t>to</w:t>
            </w:r>
            <w:r w:rsidR="00D62538" w:rsidRPr="00130358">
              <w:t xml:space="preserve"> </w:t>
            </w:r>
            <w:r w:rsidRPr="00130358">
              <w:t>principle</w:t>
            </w:r>
            <w:r w:rsidR="00D62538" w:rsidRPr="00130358">
              <w:t xml:space="preserve"> </w:t>
            </w:r>
            <w:r w:rsidRPr="00130358">
              <w:t>defined</w:t>
            </w:r>
            <w:r w:rsidR="00D62538" w:rsidRPr="00130358">
              <w:t xml:space="preserve"> </w:t>
            </w:r>
            <w:r w:rsidRPr="00130358">
              <w:t>in</w:t>
            </w:r>
            <w:r w:rsidR="00D62538" w:rsidRPr="00130358">
              <w:t xml:space="preserve"> </w:t>
            </w:r>
            <w:r w:rsidRPr="00130358">
              <w:t>3GPP</w:t>
            </w:r>
            <w:r w:rsidR="00D62538" w:rsidRPr="00130358">
              <w:t xml:space="preserve"> </w:t>
            </w:r>
            <w:r w:rsidRPr="00130358">
              <w:t>TS</w:t>
            </w:r>
            <w:r w:rsidR="00D62538" w:rsidRPr="00130358">
              <w:rPr>
                <w:rFonts w:eastAsia="PMingLiU"/>
                <w:lang w:eastAsia="zh-TW"/>
              </w:rPr>
              <w:t xml:space="preserve"> </w:t>
            </w:r>
            <w:r w:rsidRPr="00130358">
              <w:rPr>
                <w:rFonts w:eastAsia="PMingLiU"/>
                <w:lang w:eastAsia="zh-TW"/>
              </w:rPr>
              <w:t>36.133</w:t>
            </w:r>
            <w:r w:rsidR="00D62538" w:rsidRPr="00130358">
              <w:rPr>
                <w:rFonts w:eastAsia="PMingLiU"/>
                <w:lang w:eastAsia="zh-TW"/>
              </w:rPr>
              <w:t xml:space="preserve"> </w:t>
            </w:r>
            <w:r w:rsidRPr="00130358">
              <w:rPr>
                <w:rFonts w:eastAsia="PMingLiU"/>
                <w:lang w:eastAsia="zh-TW"/>
              </w:rPr>
              <w:t>[4]</w:t>
            </w:r>
            <w:r w:rsidR="00D62538" w:rsidRPr="00130358">
              <w:rPr>
                <w:rFonts w:eastAsia="PMingLiU"/>
                <w:lang w:eastAsia="zh-TW"/>
              </w:rPr>
              <w:t xml:space="preserve"> </w:t>
            </w:r>
            <w:r w:rsidRPr="00130358">
              <w:t>clause</w:t>
            </w:r>
            <w:r w:rsidR="00D62538" w:rsidRPr="00130358">
              <w:t xml:space="preserve"> </w:t>
            </w:r>
            <w:r w:rsidRPr="00130358">
              <w:t>A.3.12.3</w:t>
            </w:r>
          </w:p>
        </w:tc>
      </w:tr>
      <w:tr w:rsidR="001363CF" w:rsidRPr="00130358" w14:paraId="1A58F453"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hideMark/>
          </w:tcPr>
          <w:p w14:paraId="75BF6B16" w14:textId="299D0869" w:rsidR="001363CF" w:rsidRPr="00130358" w:rsidRDefault="001363CF" w:rsidP="00D62538">
            <w:pPr>
              <w:pStyle w:val="TAL"/>
              <w:keepNext w:val="0"/>
              <w:keepLines w:val="0"/>
              <w:rPr>
                <w:rFonts w:cs="Arial"/>
              </w:rPr>
            </w:pPr>
            <w:r w:rsidRPr="00130358">
              <w:rPr>
                <w:rFonts w:cs="Arial"/>
              </w:rPr>
              <w:t>V2V</w:t>
            </w:r>
            <w:r w:rsidR="00D62538" w:rsidRPr="00130358">
              <w:rPr>
                <w:rFonts w:cs="Arial"/>
              </w:rPr>
              <w:t xml:space="preserve"> </w:t>
            </w:r>
            <w:proofErr w:type="spellStart"/>
            <w:r w:rsidRPr="00130358">
              <w:rPr>
                <w:rFonts w:cs="Arial"/>
              </w:rPr>
              <w:t>slidelink</w:t>
            </w:r>
            <w:proofErr w:type="spellEnd"/>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616" w:type="dxa"/>
            <w:tcBorders>
              <w:top w:val="single" w:sz="4" w:space="0" w:color="auto"/>
              <w:left w:val="single" w:sz="4" w:space="0" w:color="auto"/>
              <w:bottom w:val="single" w:sz="4" w:space="0" w:color="auto"/>
              <w:right w:val="single" w:sz="4" w:space="0" w:color="auto"/>
            </w:tcBorders>
            <w:hideMark/>
          </w:tcPr>
          <w:p w14:paraId="4B7C2BB8" w14:textId="77777777" w:rsidR="001363CF" w:rsidRPr="00130358" w:rsidRDefault="001363CF" w:rsidP="00D62538">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hideMark/>
          </w:tcPr>
          <w:p w14:paraId="75A60E14" w14:textId="5B60C49A" w:rsidR="001363CF" w:rsidRPr="00130358" w:rsidRDefault="001363CF" w:rsidP="00D62538">
            <w:pPr>
              <w:pStyle w:val="TAL"/>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A.3.21.3-1</w:t>
            </w:r>
          </w:p>
        </w:tc>
        <w:tc>
          <w:tcPr>
            <w:tcW w:w="2603" w:type="dxa"/>
            <w:tcBorders>
              <w:top w:val="single" w:sz="4" w:space="0" w:color="auto"/>
              <w:left w:val="single" w:sz="4" w:space="0" w:color="auto"/>
              <w:bottom w:val="single" w:sz="4" w:space="0" w:color="auto"/>
              <w:right w:val="single" w:sz="4" w:space="0" w:color="auto"/>
            </w:tcBorders>
            <w:hideMark/>
          </w:tcPr>
          <w:p w14:paraId="7E77061B" w14:textId="3028D65C" w:rsidR="001363CF" w:rsidRPr="00130358" w:rsidRDefault="001363CF" w:rsidP="00D62538">
            <w:pPr>
              <w:pStyle w:val="TAL"/>
              <w:keepNext w:val="0"/>
              <w:keepLines w:val="0"/>
            </w:pPr>
            <w:r w:rsidRPr="00130358">
              <w:t>IE</w:t>
            </w:r>
            <w:r w:rsidR="00D62538" w:rsidRPr="00130358">
              <w:t xml:space="preserve"> </w:t>
            </w:r>
            <w:r w:rsidRPr="00130358">
              <w:t>values</w:t>
            </w:r>
            <w:r w:rsidR="00D62538" w:rsidRPr="00130358">
              <w:t xml:space="preserve"> </w:t>
            </w:r>
            <w:r w:rsidRPr="00130358">
              <w:t>unless</w:t>
            </w:r>
            <w:r w:rsidR="00D62538" w:rsidRPr="00130358">
              <w:t xml:space="preserve"> </w:t>
            </w:r>
            <w:r w:rsidRPr="00130358">
              <w:t>specified</w:t>
            </w:r>
            <w:r w:rsidR="00D62538" w:rsidRPr="00130358">
              <w:t xml:space="preserve"> </w:t>
            </w:r>
            <w:r w:rsidRPr="00130358">
              <w:t>otherwise</w:t>
            </w:r>
            <w:r w:rsidR="00D62538" w:rsidRPr="00130358">
              <w:t xml:space="preserve"> </w:t>
            </w:r>
            <w:r w:rsidRPr="00130358">
              <w:t>in</w:t>
            </w:r>
            <w:r w:rsidR="00D62538" w:rsidRPr="00130358">
              <w:t xml:space="preserve"> </w:t>
            </w:r>
            <w:r w:rsidRPr="00130358">
              <w:t>this</w:t>
            </w:r>
            <w:r w:rsidR="00D62538" w:rsidRPr="00130358">
              <w:t xml:space="preserve"> </w:t>
            </w:r>
            <w:r w:rsidRPr="00130358">
              <w:t>test.</w:t>
            </w:r>
          </w:p>
          <w:p w14:paraId="373228EE" w14:textId="77777777" w:rsidR="001363CF" w:rsidRPr="00130358" w:rsidRDefault="001363CF" w:rsidP="00D62538">
            <w:pPr>
              <w:pStyle w:val="TAL"/>
              <w:keepNext w:val="0"/>
              <w:keepLines w:val="0"/>
            </w:pPr>
            <w:r w:rsidRPr="00130358">
              <w:t>(Preconfigured)</w:t>
            </w:r>
          </w:p>
        </w:tc>
      </w:tr>
      <w:tr w:rsidR="001363CF" w:rsidRPr="00130358" w14:paraId="1057423B"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tcPr>
          <w:p w14:paraId="61A1E107" w14:textId="557634CB" w:rsidR="001363CF" w:rsidRPr="00130358" w:rsidRDefault="001363CF" w:rsidP="00D62538">
            <w:pPr>
              <w:pStyle w:val="TAL"/>
              <w:keepNext w:val="0"/>
              <w:keepLines w:val="0"/>
              <w:rPr>
                <w:rFonts w:cs="Arial"/>
                <w:i/>
              </w:rPr>
            </w:pPr>
            <w:r w:rsidRPr="00130358">
              <w:rPr>
                <w:lang w:eastAsia="ko-KR"/>
              </w:rPr>
              <w:t>PSCCH</w:t>
            </w:r>
            <w:r w:rsidR="00D62538" w:rsidRPr="00130358">
              <w:rPr>
                <w:lang w:eastAsia="ko-KR"/>
              </w:rPr>
              <w:t xml:space="preserve"> </w:t>
            </w:r>
            <w:r w:rsidRPr="00130358">
              <w:rPr>
                <w:lang w:eastAsia="ko-KR"/>
              </w:rPr>
              <w:t>Reference</w:t>
            </w:r>
            <w:r w:rsidR="00D62538" w:rsidRPr="00130358">
              <w:rPr>
                <w:lang w:eastAsia="ko-KR"/>
              </w:rPr>
              <w:t xml:space="preserve"> </w:t>
            </w:r>
            <w:r w:rsidRPr="00130358">
              <w:rPr>
                <w:lang w:eastAsia="ko-KR"/>
              </w:rPr>
              <w:t>Measurement</w:t>
            </w:r>
            <w:r w:rsidR="00D62538" w:rsidRPr="00130358">
              <w:rPr>
                <w:lang w:eastAsia="ko-KR"/>
              </w:rPr>
              <w:t xml:space="preserve"> </w:t>
            </w:r>
            <w:r w:rsidRPr="00130358">
              <w:rPr>
                <w:lang w:eastAsia="ko-KR"/>
              </w:rPr>
              <w:t>Channel</w:t>
            </w:r>
          </w:p>
        </w:tc>
        <w:tc>
          <w:tcPr>
            <w:tcW w:w="616" w:type="dxa"/>
            <w:tcBorders>
              <w:top w:val="single" w:sz="4" w:space="0" w:color="auto"/>
              <w:left w:val="single" w:sz="4" w:space="0" w:color="auto"/>
              <w:bottom w:val="single" w:sz="4" w:space="0" w:color="auto"/>
              <w:right w:val="single" w:sz="4" w:space="0" w:color="auto"/>
            </w:tcBorders>
          </w:tcPr>
          <w:p w14:paraId="1A42B152" w14:textId="77777777" w:rsidR="001363CF" w:rsidRPr="00130358" w:rsidRDefault="001363CF" w:rsidP="00D62538">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tcPr>
          <w:p w14:paraId="0B996039" w14:textId="0F469CF0" w:rsidR="001363CF" w:rsidRPr="00130358" w:rsidRDefault="001363CF" w:rsidP="00D62538">
            <w:pPr>
              <w:pStyle w:val="TAC"/>
              <w:keepNext w:val="0"/>
              <w:keepLines w:val="0"/>
              <w:jc w:val="left"/>
              <w:rPr>
                <w:rFonts w:cs="Arial"/>
              </w:rPr>
            </w:pPr>
            <w:r w:rsidRPr="00130358">
              <w:rPr>
                <w:rFonts w:cs="Arial"/>
              </w:rPr>
              <w:t>CC.1</w:t>
            </w:r>
            <w:r w:rsidR="00D62538" w:rsidRPr="00130358">
              <w:rPr>
                <w:rFonts w:cs="Arial"/>
              </w:rPr>
              <w:t xml:space="preserve"> </w:t>
            </w:r>
            <w:r w:rsidRPr="00130358">
              <w:rPr>
                <w:rFonts w:cs="Arial"/>
              </w:rPr>
              <w:t>TDD</w:t>
            </w:r>
          </w:p>
        </w:tc>
        <w:tc>
          <w:tcPr>
            <w:tcW w:w="2603" w:type="dxa"/>
            <w:tcBorders>
              <w:top w:val="single" w:sz="4" w:space="0" w:color="auto"/>
              <w:left w:val="single" w:sz="4" w:space="0" w:color="auto"/>
              <w:bottom w:val="single" w:sz="4" w:space="0" w:color="auto"/>
              <w:right w:val="single" w:sz="4" w:space="0" w:color="auto"/>
            </w:tcBorders>
          </w:tcPr>
          <w:p w14:paraId="160D1E7C" w14:textId="193803A9" w:rsidR="001363CF" w:rsidRPr="00130358" w:rsidRDefault="001363CF" w:rsidP="00D62538">
            <w:pPr>
              <w:pStyle w:val="TAL"/>
              <w:keepNext w:val="0"/>
              <w:keepLines w:val="0"/>
            </w:pPr>
            <w:r w:rsidRPr="00130358">
              <w:rPr>
                <w:lang w:eastAsia="ko-KR"/>
              </w:rPr>
              <w:t>As</w:t>
            </w:r>
            <w:r w:rsidR="00D62538" w:rsidRPr="00130358">
              <w:rPr>
                <w:lang w:eastAsia="ko-KR"/>
              </w:rPr>
              <w:t xml:space="preserve"> </w:t>
            </w:r>
            <w:r w:rsidRPr="00130358">
              <w:rPr>
                <w:lang w:eastAsia="ko-KR"/>
              </w:rPr>
              <w:t>specified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Table</w:t>
            </w:r>
            <w:r w:rsidR="00D62538" w:rsidRPr="00130358">
              <w:rPr>
                <w:lang w:eastAsia="ko-KR"/>
              </w:rPr>
              <w:t xml:space="preserve"> </w:t>
            </w:r>
            <w:r w:rsidRPr="00130358">
              <w:rPr>
                <w:lang w:eastAsia="ko-KR"/>
              </w:rPr>
              <w:t>A.3.2</w:t>
            </w:r>
            <w:r w:rsidRPr="00130358">
              <w:rPr>
                <w:rFonts w:eastAsia="PMingLiU"/>
                <w:lang w:eastAsia="zh-TW"/>
              </w:rPr>
              <w:t>1.4.1</w:t>
            </w:r>
            <w:r w:rsidRPr="00130358">
              <w:rPr>
                <w:lang w:eastAsia="ko-KR"/>
              </w:rPr>
              <w:t>-1</w:t>
            </w:r>
          </w:p>
        </w:tc>
      </w:tr>
      <w:tr w:rsidR="001363CF" w:rsidRPr="00130358" w14:paraId="0A5F2B75" w14:textId="77777777" w:rsidTr="00772922">
        <w:trPr>
          <w:jc w:val="center"/>
        </w:trPr>
        <w:tc>
          <w:tcPr>
            <w:tcW w:w="3682" w:type="dxa"/>
            <w:tcBorders>
              <w:top w:val="single" w:sz="4" w:space="0" w:color="auto"/>
              <w:left w:val="single" w:sz="4" w:space="0" w:color="auto"/>
              <w:bottom w:val="single" w:sz="4" w:space="0" w:color="auto"/>
              <w:right w:val="single" w:sz="4" w:space="0" w:color="auto"/>
            </w:tcBorders>
          </w:tcPr>
          <w:p w14:paraId="7E949A56" w14:textId="58E2C03A" w:rsidR="001363CF" w:rsidRPr="00130358" w:rsidRDefault="001363CF" w:rsidP="00D62538">
            <w:pPr>
              <w:pStyle w:val="TAL"/>
              <w:keepNext w:val="0"/>
              <w:keepLines w:val="0"/>
              <w:rPr>
                <w:rFonts w:cs="Arial"/>
              </w:rPr>
            </w:pPr>
            <w:r w:rsidRPr="00130358">
              <w:rPr>
                <w:lang w:eastAsia="ko-KR"/>
              </w:rPr>
              <w:t>PSSCH</w:t>
            </w:r>
            <w:r w:rsidR="00D62538" w:rsidRPr="00130358">
              <w:rPr>
                <w:lang w:eastAsia="ko-KR"/>
              </w:rPr>
              <w:t xml:space="preserve"> </w:t>
            </w:r>
            <w:r w:rsidRPr="00130358">
              <w:rPr>
                <w:lang w:eastAsia="ko-KR"/>
              </w:rPr>
              <w:t>Reference</w:t>
            </w:r>
            <w:r w:rsidR="00D62538" w:rsidRPr="00130358">
              <w:rPr>
                <w:lang w:eastAsia="ko-KR"/>
              </w:rPr>
              <w:t xml:space="preserve"> </w:t>
            </w:r>
            <w:r w:rsidRPr="00130358">
              <w:rPr>
                <w:lang w:eastAsia="ko-KR"/>
              </w:rPr>
              <w:t>Measurement</w:t>
            </w:r>
            <w:r w:rsidR="00D62538" w:rsidRPr="00130358">
              <w:rPr>
                <w:lang w:eastAsia="ko-KR"/>
              </w:rPr>
              <w:t xml:space="preserve"> </w:t>
            </w:r>
            <w:r w:rsidRPr="00130358">
              <w:rPr>
                <w:lang w:eastAsia="ko-KR"/>
              </w:rPr>
              <w:t>Channel</w:t>
            </w:r>
          </w:p>
        </w:tc>
        <w:tc>
          <w:tcPr>
            <w:tcW w:w="616" w:type="dxa"/>
            <w:tcBorders>
              <w:top w:val="single" w:sz="4" w:space="0" w:color="auto"/>
              <w:left w:val="single" w:sz="4" w:space="0" w:color="auto"/>
              <w:bottom w:val="single" w:sz="4" w:space="0" w:color="auto"/>
              <w:right w:val="single" w:sz="4" w:space="0" w:color="auto"/>
            </w:tcBorders>
          </w:tcPr>
          <w:p w14:paraId="25F1CB55" w14:textId="77777777" w:rsidR="001363CF" w:rsidRPr="00130358" w:rsidRDefault="001363CF" w:rsidP="00D62538">
            <w:pPr>
              <w:pStyle w:val="TAC"/>
              <w:keepNext w:val="0"/>
              <w:keepLines w:val="0"/>
              <w:jc w:val="left"/>
              <w:rPr>
                <w:rFonts w:cs="Arial"/>
              </w:rPr>
            </w:pPr>
          </w:p>
        </w:tc>
        <w:tc>
          <w:tcPr>
            <w:tcW w:w="2836" w:type="dxa"/>
            <w:tcBorders>
              <w:top w:val="single" w:sz="4" w:space="0" w:color="auto"/>
              <w:left w:val="single" w:sz="4" w:space="0" w:color="auto"/>
              <w:bottom w:val="single" w:sz="4" w:space="0" w:color="auto"/>
              <w:right w:val="single" w:sz="4" w:space="0" w:color="auto"/>
            </w:tcBorders>
          </w:tcPr>
          <w:p w14:paraId="4812398B" w14:textId="1713B523" w:rsidR="001363CF" w:rsidRPr="00130358" w:rsidRDefault="001363CF" w:rsidP="00D62538">
            <w:pPr>
              <w:pStyle w:val="TAC"/>
              <w:keepNext w:val="0"/>
              <w:keepLines w:val="0"/>
              <w:jc w:val="left"/>
              <w:rPr>
                <w:rFonts w:cs="Arial"/>
              </w:rPr>
            </w:pPr>
            <w:r w:rsidRPr="00130358">
              <w:rPr>
                <w:rFonts w:cs="Arial"/>
              </w:rPr>
              <w:t>CD.1</w:t>
            </w:r>
            <w:r w:rsidR="00D62538" w:rsidRPr="00130358">
              <w:rPr>
                <w:rFonts w:cs="Arial"/>
              </w:rPr>
              <w:t xml:space="preserve"> </w:t>
            </w:r>
            <w:r w:rsidRPr="00130358">
              <w:rPr>
                <w:rFonts w:cs="Arial"/>
              </w:rPr>
              <w:t>TDD</w:t>
            </w:r>
          </w:p>
        </w:tc>
        <w:tc>
          <w:tcPr>
            <w:tcW w:w="2603" w:type="dxa"/>
            <w:tcBorders>
              <w:top w:val="single" w:sz="4" w:space="0" w:color="auto"/>
              <w:left w:val="single" w:sz="4" w:space="0" w:color="auto"/>
              <w:bottom w:val="single" w:sz="4" w:space="0" w:color="auto"/>
              <w:right w:val="single" w:sz="4" w:space="0" w:color="auto"/>
            </w:tcBorders>
          </w:tcPr>
          <w:p w14:paraId="7E367623" w14:textId="5D16F633" w:rsidR="001363CF" w:rsidRPr="00130358" w:rsidRDefault="001363CF" w:rsidP="00D62538">
            <w:pPr>
              <w:pStyle w:val="TAL"/>
              <w:keepNext w:val="0"/>
              <w:keepLines w:val="0"/>
            </w:pPr>
            <w:r w:rsidRPr="00130358">
              <w:rPr>
                <w:lang w:eastAsia="ko-KR"/>
              </w:rPr>
              <w:t>As</w:t>
            </w:r>
            <w:r w:rsidR="00D62538" w:rsidRPr="00130358">
              <w:rPr>
                <w:lang w:eastAsia="ko-KR"/>
              </w:rPr>
              <w:t xml:space="preserve"> </w:t>
            </w:r>
            <w:r w:rsidRPr="00130358">
              <w:rPr>
                <w:lang w:eastAsia="ko-KR"/>
              </w:rPr>
              <w:t>specified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Table</w:t>
            </w:r>
            <w:r w:rsidR="00D62538" w:rsidRPr="00130358">
              <w:rPr>
                <w:lang w:eastAsia="ko-KR"/>
              </w:rPr>
              <w:t xml:space="preserve"> </w:t>
            </w:r>
            <w:r w:rsidRPr="00130358">
              <w:rPr>
                <w:lang w:eastAsia="ko-KR"/>
              </w:rPr>
              <w:t>A.3.</w:t>
            </w:r>
            <w:r w:rsidRPr="00130358">
              <w:rPr>
                <w:rFonts w:eastAsia="PMingLiU"/>
                <w:lang w:eastAsia="zh-TW"/>
              </w:rPr>
              <w:t>21.4.1</w:t>
            </w:r>
            <w:r w:rsidRPr="00130358">
              <w:rPr>
                <w:lang w:eastAsia="ko-KR"/>
              </w:rPr>
              <w:t>-2</w:t>
            </w:r>
          </w:p>
        </w:tc>
      </w:tr>
    </w:tbl>
    <w:p w14:paraId="0012DC08" w14:textId="77777777" w:rsidR="001363CF" w:rsidRPr="00130358" w:rsidRDefault="001363CF" w:rsidP="00D62538">
      <w:pPr>
        <w:rPr>
          <w:rFonts w:eastAsia="PMingLiU"/>
          <w:lang w:eastAsia="zh-TW"/>
        </w:rPr>
      </w:pPr>
    </w:p>
    <w:p w14:paraId="6E8FDF0B" w14:textId="77777777" w:rsidR="001363CF" w:rsidRPr="00130358" w:rsidRDefault="001363CF" w:rsidP="00D62538">
      <w:pPr>
        <w:pStyle w:val="Heading4"/>
        <w:keepNext w:val="0"/>
        <w:keepLines w:val="0"/>
      </w:pPr>
      <w:r w:rsidRPr="00130358">
        <w:t>11.2.4.2</w:t>
      </w:r>
      <w:r w:rsidRPr="00130358">
        <w:tab/>
        <w:t>Test procedure</w:t>
      </w:r>
    </w:p>
    <w:p w14:paraId="206C956C" w14:textId="77777777" w:rsidR="001363CF" w:rsidRPr="00130358" w:rsidRDefault="001363CF" w:rsidP="00D62538">
      <w:r w:rsidRPr="00130358">
        <w:rPr>
          <w:rFonts w:eastAsia="PMingLiU"/>
          <w:lang w:eastAsia="zh-TW"/>
        </w:rPr>
        <w:t xml:space="preserve">In the test, the UE under test is configured with </w:t>
      </w:r>
      <w:proofErr w:type="spellStart"/>
      <w:r w:rsidRPr="00130358">
        <w:rPr>
          <w:rFonts w:eastAsia="PMingLiU"/>
          <w:lang w:eastAsia="zh-TW"/>
        </w:rPr>
        <w:t>PCell</w:t>
      </w:r>
      <w:proofErr w:type="spellEnd"/>
      <w:r w:rsidRPr="00130358">
        <w:rPr>
          <w:rFonts w:eastAsia="PMingLiU"/>
          <w:lang w:eastAsia="zh-TW"/>
        </w:rPr>
        <w:t xml:space="preserve"> on a serving frequency in the E-UTRA band, and is pre-configured with V2V </w:t>
      </w:r>
      <w:proofErr w:type="spellStart"/>
      <w:r w:rsidRPr="00130358">
        <w:rPr>
          <w:rFonts w:eastAsia="PMingLiU"/>
          <w:lang w:eastAsia="zh-TW"/>
        </w:rPr>
        <w:t>sidelink</w:t>
      </w:r>
      <w:proofErr w:type="spellEnd"/>
      <w:r w:rsidRPr="00130358">
        <w:rPr>
          <w:rFonts w:eastAsia="PMingLiU"/>
          <w:lang w:eastAsia="zh-TW"/>
        </w:rPr>
        <w:t xml:space="preserve"> communication resources for a non-serving frequency in Band 47. The test consists of one active serving cell (cell 1) on the serving RF channel 1, and there is no active cell on RF channel 2. There is no other UE in the test.</w:t>
      </w:r>
      <w:r w:rsidRPr="00130358">
        <w:rPr>
          <w:lang w:eastAsia="zh-TW"/>
        </w:rPr>
        <w:t xml:space="preserve"> </w:t>
      </w:r>
      <w:r w:rsidRPr="00130358">
        <w:t xml:space="preserve">UE is not expected to receive any configuration related to V2V </w:t>
      </w:r>
      <w:proofErr w:type="spellStart"/>
      <w:r w:rsidRPr="00130358">
        <w:t>sidelink</w:t>
      </w:r>
      <w:proofErr w:type="spellEnd"/>
      <w:r w:rsidRPr="00130358">
        <w:t xml:space="preserve"> communication from the serving cell.</w:t>
      </w:r>
    </w:p>
    <w:p w14:paraId="00AD0B0F" w14:textId="444CDDAB" w:rsidR="001363CF" w:rsidRPr="00130358" w:rsidRDefault="001363CF" w:rsidP="00D62538">
      <w:pPr>
        <w:pStyle w:val="B1"/>
        <w:rPr>
          <w:rStyle w:val="fontstyle01"/>
        </w:rPr>
      </w:pPr>
      <w:r w:rsidRPr="00130358">
        <w:t>1.</w:t>
      </w:r>
      <w:r w:rsidRPr="00130358">
        <w:rPr>
          <w:lang w:eastAsia="zh-TW"/>
        </w:rPr>
        <w:tab/>
      </w:r>
      <w:r w:rsidRPr="00130358">
        <w:t xml:space="preserve">Ensure the UE is in State 3A-RF according </w:t>
      </w:r>
      <w:r w:rsidR="00772922" w:rsidRPr="00130358">
        <w:t>to 3GPP TS</w:t>
      </w:r>
      <w:r w:rsidRPr="00130358">
        <w:t> 36.508 [7] clause 5.2A.2</w:t>
      </w:r>
    </w:p>
    <w:p w14:paraId="098DE21E" w14:textId="77777777" w:rsidR="001363CF" w:rsidRPr="00130358" w:rsidRDefault="001363CF" w:rsidP="00D62538">
      <w:pPr>
        <w:pStyle w:val="B1"/>
      </w:pPr>
      <w:r w:rsidRPr="00130358">
        <w:rPr>
          <w:rStyle w:val="fontstyle01"/>
        </w:rPr>
        <w:t>2.</w:t>
      </w:r>
      <w:r w:rsidRPr="00130358">
        <w:rPr>
          <w:rStyle w:val="fontstyle01"/>
        </w:rPr>
        <w:tab/>
      </w:r>
      <w:r w:rsidRPr="00130358">
        <w:rPr>
          <w:rFonts w:eastAsia="??"/>
        </w:rPr>
        <w:t>Set the parameters according to RF channel 1</w:t>
      </w:r>
      <w:r w:rsidRPr="00130358">
        <w:t xml:space="preserve"> in </w:t>
      </w:r>
      <w:r w:rsidRPr="00130358">
        <w:rPr>
          <w:rFonts w:eastAsia="??"/>
        </w:rPr>
        <w:t xml:space="preserve">Tables 11.2.5-1, as appropriate. </w:t>
      </w:r>
      <w:r w:rsidRPr="00130358">
        <w:t>Propagation conditions are set according to Annex B clause B.1.1.</w:t>
      </w:r>
    </w:p>
    <w:p w14:paraId="23285E0F" w14:textId="707F5704" w:rsidR="001363CF" w:rsidRPr="00130358" w:rsidRDefault="001363CF" w:rsidP="00D62538">
      <w:pPr>
        <w:pStyle w:val="B1"/>
      </w:pPr>
      <w:r w:rsidRPr="00130358">
        <w:t>3.</w:t>
      </w:r>
      <w:r w:rsidRPr="00130358">
        <w:tab/>
        <w:t>Trigger the UE to active UE test loop mode (</w:t>
      </w:r>
      <w:r w:rsidR="00483222" w:rsidRPr="00130358">
        <w:t>NOTE:</w:t>
      </w:r>
      <w:r w:rsidRPr="00130358">
        <w:t xml:space="preserve"> The activation of UE test loop mode may be performed by MMI or AT command (+CATM).)</w:t>
      </w:r>
    </w:p>
    <w:p w14:paraId="5EAD3D87" w14:textId="33002E6B" w:rsidR="001363CF" w:rsidRPr="00130358" w:rsidRDefault="001363CF" w:rsidP="00D62538">
      <w:pPr>
        <w:pStyle w:val="B1"/>
      </w:pPr>
      <w:r w:rsidRPr="00130358">
        <w:t>4.</w:t>
      </w:r>
      <w:r w:rsidRPr="00130358">
        <w:tab/>
        <w:t>Trigger UE to close UE test loop mode E. (</w:t>
      </w:r>
      <w:r w:rsidR="00483222" w:rsidRPr="00130358">
        <w:t>NOTE:</w:t>
      </w:r>
      <w:r w:rsidRPr="00130358">
        <w:t xml:space="preserve"> Closing of UE test loop mode E may be performed by MMI or AT command (+CCUTLE))</w:t>
      </w:r>
    </w:p>
    <w:p w14:paraId="371E3E98" w14:textId="77777777" w:rsidR="001363CF" w:rsidRPr="00130358" w:rsidRDefault="001363CF" w:rsidP="00D62538">
      <w:pPr>
        <w:pStyle w:val="B1"/>
      </w:pPr>
      <w:r w:rsidRPr="00130358">
        <w:t>5.</w:t>
      </w:r>
      <w:r w:rsidRPr="00130358">
        <w:rPr>
          <w:lang w:eastAsia="zh-TW"/>
        </w:rPr>
        <w:tab/>
        <w:t xml:space="preserve">The UE starts to perform the V2X </w:t>
      </w:r>
      <w:proofErr w:type="spellStart"/>
      <w:r w:rsidRPr="00130358">
        <w:rPr>
          <w:lang w:eastAsia="zh-TW"/>
        </w:rPr>
        <w:t>sidelink</w:t>
      </w:r>
      <w:proofErr w:type="spellEnd"/>
      <w:r w:rsidRPr="00130358">
        <w:rPr>
          <w:lang w:eastAsia="zh-TW"/>
        </w:rPr>
        <w:t xml:space="preserve"> communication according to SL-V2X-Preconfiguration</w:t>
      </w:r>
    </w:p>
    <w:p w14:paraId="1E542796" w14:textId="77777777" w:rsidR="001363CF" w:rsidRPr="00130358" w:rsidRDefault="001363CF" w:rsidP="00D62538">
      <w:pPr>
        <w:pStyle w:val="B1"/>
        <w:rPr>
          <w:lang w:eastAsia="zh-TW"/>
        </w:rPr>
      </w:pPr>
      <w:r w:rsidRPr="00130358">
        <w:rPr>
          <w:lang w:eastAsia="zh-TW"/>
        </w:rPr>
        <w:t>6.</w:t>
      </w:r>
      <w:r w:rsidRPr="00130358">
        <w:rPr>
          <w:lang w:eastAsia="zh-TW"/>
        </w:rPr>
        <w:tab/>
      </w:r>
      <w:r w:rsidRPr="00130358">
        <w:t xml:space="preserve">SS transmits PDSCH via PDCCH DCI format 1A for C_RNTI to transmit the DL RMC according to Table 11.2.5-1 on </w:t>
      </w:r>
      <w:proofErr w:type="spellStart"/>
      <w:r w:rsidRPr="00130358">
        <w:t>PCell</w:t>
      </w:r>
      <w:proofErr w:type="spellEnd"/>
      <w:r w:rsidRPr="00130358">
        <w:t>.</w:t>
      </w:r>
    </w:p>
    <w:p w14:paraId="1D7F5B38" w14:textId="77777777" w:rsidR="001363CF" w:rsidRPr="00130358" w:rsidRDefault="001363CF" w:rsidP="00D62538">
      <w:pPr>
        <w:pStyle w:val="B1"/>
        <w:rPr>
          <w:rFonts w:eastAsia="PMingLiU"/>
          <w:lang w:eastAsia="zh-TW"/>
        </w:rPr>
      </w:pPr>
      <w:r w:rsidRPr="00130358">
        <w:t>7.</w:t>
      </w:r>
      <w:r w:rsidRPr="00130358">
        <w:rPr>
          <w:rFonts w:ascii="Times-Roman" w:hAnsi="Times-Roman"/>
          <w:color w:val="000000"/>
        </w:rPr>
        <w:tab/>
      </w:r>
      <w:r w:rsidRPr="00130358">
        <w:rPr>
          <w:lang w:eastAsia="zh-TW"/>
        </w:rPr>
        <w:t>The test system shall verify that no interruption is caused to the ACK/NACKs on the serving cell on RF channel 1 during the test.</w:t>
      </w:r>
    </w:p>
    <w:p w14:paraId="39DB2FE3" w14:textId="77777777" w:rsidR="001363CF" w:rsidRPr="00130358" w:rsidRDefault="001363CF" w:rsidP="00D62538">
      <w:pPr>
        <w:pStyle w:val="Heading4"/>
        <w:keepNext w:val="0"/>
        <w:keepLines w:val="0"/>
      </w:pPr>
      <w:r w:rsidRPr="00130358">
        <w:t>11.2.4.3</w:t>
      </w:r>
      <w:r w:rsidRPr="00130358">
        <w:tab/>
        <w:t>Message contents</w:t>
      </w:r>
    </w:p>
    <w:p w14:paraId="28C8E850" w14:textId="72283794"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3E851E87" w14:textId="77777777" w:rsidR="001363CF" w:rsidRPr="00130358" w:rsidRDefault="001363CF" w:rsidP="000835DA">
      <w:pPr>
        <w:pStyle w:val="TH"/>
        <w:keepLines w:val="0"/>
      </w:pPr>
      <w:r w:rsidRPr="00130358">
        <w:t>Table 11.2.4.3-0: AT COM</w:t>
      </w:r>
      <w:r w:rsidRPr="00130358">
        <w:rPr>
          <w:rFonts w:eastAsia="SimSun"/>
          <w:lang w:eastAsia="zh-CN"/>
        </w:rPr>
        <w:t>MAND</w:t>
      </w:r>
      <w:r w:rsidRPr="00130358">
        <w:t>: +CATM</w:t>
      </w:r>
      <w:r w:rsidRPr="00130358">
        <w:rPr>
          <w:i/>
          <w:iCs/>
        </w:rPr>
        <w:t xml:space="preserve"> </w:t>
      </w:r>
      <w:r w:rsidRPr="00130358">
        <w:rPr>
          <w:iCs/>
        </w:rPr>
        <w:t>(Step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1363CF" w:rsidRPr="00130358" w14:paraId="1E2349CB" w14:textId="77777777" w:rsidTr="00D62538">
        <w:trPr>
          <w:jc w:val="center"/>
        </w:trPr>
        <w:tc>
          <w:tcPr>
            <w:tcW w:w="9738" w:type="dxa"/>
          </w:tcPr>
          <w:p w14:paraId="13F0F63D" w14:textId="6EFF468D" w:rsidR="001363CF" w:rsidRPr="00130358" w:rsidRDefault="001363CF" w:rsidP="00D62538">
            <w:pPr>
              <w:pStyle w:val="TAL"/>
              <w:keepNext w:val="0"/>
              <w:keepLines w:val="0"/>
            </w:pPr>
            <w:r w:rsidRPr="00130358">
              <w:t>Derivation</w:t>
            </w:r>
            <w:r w:rsidR="00D62538" w:rsidRPr="00130358">
              <w:t xml:space="preserve"> </w:t>
            </w:r>
            <w:r w:rsidRPr="00130358">
              <w:t>Path:</w:t>
            </w:r>
            <w:r w:rsidR="00D62538" w:rsidRPr="00130358">
              <w:t xml:space="preserve"> </w:t>
            </w:r>
            <w:r w:rsidRPr="00130358">
              <w:t>Table</w:t>
            </w:r>
            <w:r w:rsidR="00D62538" w:rsidRPr="00130358">
              <w:t xml:space="preserve"> </w:t>
            </w:r>
            <w:r w:rsidRPr="00130358">
              <w:t>4.7</w:t>
            </w:r>
            <w:r w:rsidRPr="00130358">
              <w:rPr>
                <w:rFonts w:eastAsia="SimSun"/>
                <w:lang w:eastAsia="zh-CN"/>
              </w:rPr>
              <w:t>I</w:t>
            </w:r>
            <w:r w:rsidRPr="00130358">
              <w:t>-1:</w:t>
            </w:r>
            <w:r w:rsidR="00D62538" w:rsidRPr="00130358">
              <w:t xml:space="preserve"> </w:t>
            </w:r>
            <w:r w:rsidRPr="00130358">
              <w:t>+CATM</w:t>
            </w:r>
            <w:r w:rsidR="00D62538" w:rsidRPr="00130358">
              <w:t xml:space="preserve"> </w:t>
            </w:r>
            <w:r w:rsidRPr="00130358">
              <w:t>with</w:t>
            </w:r>
            <w:r w:rsidR="00D62538" w:rsidRPr="00130358">
              <w:t xml:space="preserve"> </w:t>
            </w:r>
            <w:r w:rsidRPr="00130358">
              <w:t>condition</w:t>
            </w:r>
            <w:r w:rsidR="00D62538" w:rsidRPr="00130358">
              <w:t xml:space="preserve"> </w:t>
            </w:r>
            <w:r w:rsidRPr="00130358">
              <w:t>Activation</w:t>
            </w:r>
          </w:p>
        </w:tc>
      </w:tr>
    </w:tbl>
    <w:p w14:paraId="4AD2BD19" w14:textId="77777777" w:rsidR="001363CF" w:rsidRPr="00130358" w:rsidRDefault="001363CF" w:rsidP="00D62538"/>
    <w:p w14:paraId="11AD4572" w14:textId="77777777" w:rsidR="001363CF" w:rsidRPr="00130358" w:rsidRDefault="001363CF" w:rsidP="00D62538">
      <w:pPr>
        <w:pStyle w:val="TH"/>
        <w:keepNext w:val="0"/>
        <w:keepLines w:val="0"/>
      </w:pPr>
      <w:r w:rsidRPr="00130358">
        <w:t>Table 11.2.4.3-1: +CCUTLE (Step 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1363CF" w:rsidRPr="00130358" w14:paraId="2A89FC09" w14:textId="77777777" w:rsidTr="00D62538">
        <w:trPr>
          <w:jc w:val="center"/>
        </w:trPr>
        <w:tc>
          <w:tcPr>
            <w:tcW w:w="9747" w:type="dxa"/>
          </w:tcPr>
          <w:p w14:paraId="3F4DE654" w14:textId="28649EB7"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4.7I-2:</w:t>
            </w:r>
            <w:r w:rsidR="00D62538" w:rsidRPr="00130358">
              <w:t xml:space="preserve"> </w:t>
            </w:r>
            <w:r w:rsidRPr="00130358">
              <w:t>+CCUTLE,</w:t>
            </w:r>
            <w:r w:rsidR="00D62538" w:rsidRPr="00130358">
              <w:t xml:space="preserve"> </w:t>
            </w:r>
            <w:r w:rsidRPr="00130358">
              <w:t>condition</w:t>
            </w:r>
            <w:r w:rsidR="00D62538" w:rsidRPr="00130358">
              <w:t xml:space="preserve"> </w:t>
            </w:r>
            <w:r w:rsidRPr="00130358">
              <w:t>Close</w:t>
            </w:r>
            <w:r w:rsidR="00D62538" w:rsidRPr="00130358">
              <w:t xml:space="preserve"> </w:t>
            </w:r>
            <w:r w:rsidRPr="00130358">
              <w:t>and</w:t>
            </w:r>
            <w:r w:rsidR="00D62538" w:rsidRPr="00130358">
              <w:t xml:space="preserve"> </w:t>
            </w:r>
            <w:r w:rsidRPr="00130358">
              <w:t>Transmit</w:t>
            </w:r>
          </w:p>
        </w:tc>
      </w:tr>
    </w:tbl>
    <w:p w14:paraId="0A969EBE" w14:textId="77777777" w:rsidR="001363CF" w:rsidRPr="00130358" w:rsidRDefault="001363CF" w:rsidP="00D62538"/>
    <w:p w14:paraId="4F549EB6" w14:textId="77777777" w:rsidR="001363CF" w:rsidRPr="00130358" w:rsidRDefault="001363CF" w:rsidP="00D62538">
      <w:pPr>
        <w:pStyle w:val="Heading3"/>
        <w:keepNext w:val="0"/>
        <w:keepLines w:val="0"/>
      </w:pPr>
      <w:r w:rsidRPr="00130358">
        <w:t>11.2.5</w:t>
      </w:r>
      <w:r w:rsidRPr="00130358">
        <w:tab/>
        <w:t>Test requirement</w:t>
      </w:r>
    </w:p>
    <w:p w14:paraId="7C599517" w14:textId="77777777" w:rsidR="001363CF" w:rsidRPr="00130358" w:rsidRDefault="001363CF" w:rsidP="00D62538">
      <w:pPr>
        <w:rPr>
          <w:rFonts w:eastAsia="PMingLiU"/>
          <w:lang w:eastAsia="zh-TW"/>
        </w:rPr>
      </w:pPr>
      <w:r w:rsidRPr="00130358">
        <w:rPr>
          <w:rFonts w:eastAsia="PMingLiU"/>
          <w:lang w:eastAsia="zh-TW"/>
        </w:rPr>
        <w:t>Tables 11.2.4.1-1, 11.2.4.1-2, and 11.2.5-1 define the primary level settings including test tolerances for i</w:t>
      </w:r>
      <w:r w:rsidRPr="00130358">
        <w:rPr>
          <w:lang w:eastAsia="zh-CN"/>
        </w:rPr>
        <w:t xml:space="preserve">nterruptions due to V2V </w:t>
      </w:r>
      <w:proofErr w:type="spellStart"/>
      <w:r w:rsidRPr="00130358">
        <w:rPr>
          <w:lang w:eastAsia="zh-CN"/>
        </w:rPr>
        <w:t>sidelink</w:t>
      </w:r>
      <w:proofErr w:type="spellEnd"/>
      <w:r w:rsidRPr="00130358">
        <w:rPr>
          <w:lang w:eastAsia="zh-CN"/>
        </w:rPr>
        <w:t xml:space="preserve"> communication</w:t>
      </w:r>
      <w:r w:rsidRPr="00130358">
        <w:rPr>
          <w:rFonts w:eastAsia="PMingLiU"/>
          <w:lang w:eastAsia="zh-TW"/>
        </w:rPr>
        <w:t xml:space="preserve"> test.</w:t>
      </w:r>
    </w:p>
    <w:p w14:paraId="13B97F8E" w14:textId="77777777" w:rsidR="001363CF" w:rsidRPr="00130358" w:rsidRDefault="001363CF" w:rsidP="00D62538">
      <w:pPr>
        <w:pStyle w:val="TH"/>
        <w:keepNext w:val="0"/>
        <w:keepLines w:val="0"/>
        <w:rPr>
          <w:rFonts w:eastAsia="SimSun"/>
        </w:rPr>
      </w:pPr>
      <w:r w:rsidRPr="00130358">
        <w:rPr>
          <w:rFonts w:eastAsia="SimSun"/>
        </w:rPr>
        <w:t xml:space="preserve">Table </w:t>
      </w:r>
      <w:r w:rsidRPr="00130358">
        <w:rPr>
          <w:rFonts w:eastAsia="PMingLiU"/>
          <w:lang w:eastAsia="zh-TW"/>
        </w:rPr>
        <w:t>11.2.5-1</w:t>
      </w:r>
      <w:r w:rsidRPr="00130358">
        <w:rPr>
          <w:rFonts w:eastAsia="SimSun"/>
        </w:rPr>
        <w:t xml:space="preserve">: </w:t>
      </w:r>
      <w:r w:rsidRPr="00130358">
        <w:t xml:space="preserve">Cell specific test parameters for interruptions due to V2V </w:t>
      </w:r>
      <w:proofErr w:type="spellStart"/>
      <w:r w:rsidRPr="00130358">
        <w:t>slidelink</w:t>
      </w:r>
      <w:proofErr w:type="spellEnd"/>
      <w:r w:rsidRPr="00130358">
        <w:t xml:space="preserve"> communication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734"/>
        <w:gridCol w:w="1701"/>
        <w:gridCol w:w="3342"/>
      </w:tblGrid>
      <w:tr w:rsidR="001363CF" w:rsidRPr="00130358" w14:paraId="1CD3AFED" w14:textId="77777777" w:rsidTr="00772922">
        <w:trPr>
          <w:cantSplit/>
          <w:tblHeader/>
          <w:jc w:val="center"/>
        </w:trPr>
        <w:tc>
          <w:tcPr>
            <w:tcW w:w="2421" w:type="pct"/>
          </w:tcPr>
          <w:p w14:paraId="4E5F2927" w14:textId="77777777" w:rsidR="001363CF" w:rsidRPr="00130358" w:rsidRDefault="001363CF" w:rsidP="00D62538">
            <w:pPr>
              <w:pStyle w:val="TAH"/>
              <w:keepNext w:val="0"/>
              <w:keepLines w:val="0"/>
              <w:rPr>
                <w:rFonts w:cs="Arial"/>
              </w:rPr>
            </w:pPr>
            <w:r w:rsidRPr="00130358">
              <w:rPr>
                <w:rFonts w:cs="Arial"/>
              </w:rPr>
              <w:t>Parameter</w:t>
            </w:r>
          </w:p>
        </w:tc>
        <w:tc>
          <w:tcPr>
            <w:tcW w:w="870" w:type="pct"/>
          </w:tcPr>
          <w:p w14:paraId="33BA8A58" w14:textId="77777777" w:rsidR="001363CF" w:rsidRPr="00130358" w:rsidRDefault="001363CF" w:rsidP="00D62538">
            <w:pPr>
              <w:pStyle w:val="TAH"/>
              <w:keepNext w:val="0"/>
              <w:keepLines w:val="0"/>
              <w:rPr>
                <w:rFonts w:cs="Arial"/>
              </w:rPr>
            </w:pPr>
            <w:r w:rsidRPr="00130358">
              <w:rPr>
                <w:rFonts w:cs="Arial"/>
              </w:rPr>
              <w:t>Unit</w:t>
            </w:r>
          </w:p>
        </w:tc>
        <w:tc>
          <w:tcPr>
            <w:tcW w:w="1709" w:type="pct"/>
          </w:tcPr>
          <w:p w14:paraId="165A2F42" w14:textId="77777777" w:rsidR="001363CF" w:rsidRPr="00130358" w:rsidRDefault="001363CF" w:rsidP="00D62538">
            <w:pPr>
              <w:pStyle w:val="TAH"/>
              <w:keepNext w:val="0"/>
              <w:keepLines w:val="0"/>
              <w:rPr>
                <w:rFonts w:cs="Arial"/>
              </w:rPr>
            </w:pPr>
            <w:r w:rsidRPr="00130358">
              <w:rPr>
                <w:rFonts w:cs="Arial"/>
              </w:rPr>
              <w:t>Cell1</w:t>
            </w:r>
          </w:p>
        </w:tc>
      </w:tr>
      <w:tr w:rsidR="001363CF" w:rsidRPr="00130358" w14:paraId="1F149AFA" w14:textId="77777777" w:rsidTr="00772922">
        <w:trPr>
          <w:cantSplit/>
          <w:jc w:val="center"/>
        </w:trPr>
        <w:tc>
          <w:tcPr>
            <w:tcW w:w="2421" w:type="pct"/>
            <w:tcBorders>
              <w:left w:val="single" w:sz="4" w:space="0" w:color="auto"/>
              <w:bottom w:val="single" w:sz="4" w:space="0" w:color="auto"/>
            </w:tcBorders>
          </w:tcPr>
          <w:p w14:paraId="0010CC60" w14:textId="15898550" w:rsidR="001363CF" w:rsidRPr="00130358" w:rsidRDefault="001363CF" w:rsidP="00D62538">
            <w:pPr>
              <w:pStyle w:val="TAL"/>
              <w:keepNext w:val="0"/>
              <w:keepLines w:val="0"/>
              <w:rPr>
                <w:rFonts w:cs="Arial"/>
              </w:rPr>
            </w:pP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870" w:type="pct"/>
            <w:tcBorders>
              <w:bottom w:val="single" w:sz="4" w:space="0" w:color="auto"/>
            </w:tcBorders>
          </w:tcPr>
          <w:p w14:paraId="1F7D37F9"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21D90EAC" w14:textId="77777777" w:rsidR="001363CF" w:rsidRPr="00130358" w:rsidRDefault="001363CF" w:rsidP="00D62538">
            <w:pPr>
              <w:pStyle w:val="TAC"/>
              <w:keepNext w:val="0"/>
              <w:keepLines w:val="0"/>
              <w:rPr>
                <w:rFonts w:cs="Arial"/>
              </w:rPr>
            </w:pPr>
            <w:r w:rsidRPr="00130358">
              <w:rPr>
                <w:rFonts w:cs="Arial"/>
              </w:rPr>
              <w:t>1</w:t>
            </w:r>
          </w:p>
        </w:tc>
      </w:tr>
      <w:tr w:rsidR="001363CF" w:rsidRPr="00130358" w14:paraId="1E257BDA" w14:textId="77777777" w:rsidTr="00772922">
        <w:trPr>
          <w:cantSplit/>
          <w:jc w:val="center"/>
        </w:trPr>
        <w:tc>
          <w:tcPr>
            <w:tcW w:w="2421" w:type="pct"/>
            <w:tcBorders>
              <w:left w:val="single" w:sz="4" w:space="0" w:color="auto"/>
              <w:bottom w:val="single" w:sz="4" w:space="0" w:color="auto"/>
            </w:tcBorders>
          </w:tcPr>
          <w:p w14:paraId="748A2F06" w14:textId="77777777" w:rsidR="001363CF" w:rsidRPr="00130358" w:rsidRDefault="001363CF" w:rsidP="00D62538">
            <w:pPr>
              <w:pStyle w:val="TAL"/>
              <w:keepNext w:val="0"/>
              <w:keepLines w:val="0"/>
              <w:rPr>
                <w:rFonts w:cs="Arial"/>
              </w:rPr>
            </w:pPr>
            <w:r w:rsidRPr="00130358">
              <w:rPr>
                <w:rFonts w:cs="Arial"/>
              </w:rPr>
              <w:t>Serving/Non-serving</w:t>
            </w:r>
          </w:p>
        </w:tc>
        <w:tc>
          <w:tcPr>
            <w:tcW w:w="870" w:type="pct"/>
            <w:tcBorders>
              <w:bottom w:val="single" w:sz="4" w:space="0" w:color="auto"/>
            </w:tcBorders>
          </w:tcPr>
          <w:p w14:paraId="743B00F2"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16A04937" w14:textId="77777777" w:rsidR="001363CF" w:rsidRPr="00130358" w:rsidRDefault="001363CF" w:rsidP="00D62538">
            <w:pPr>
              <w:pStyle w:val="TAC"/>
              <w:keepNext w:val="0"/>
              <w:keepLines w:val="0"/>
              <w:rPr>
                <w:rFonts w:cs="Arial"/>
              </w:rPr>
            </w:pPr>
            <w:r w:rsidRPr="00130358">
              <w:rPr>
                <w:rFonts w:cs="Arial"/>
              </w:rPr>
              <w:t>Serving</w:t>
            </w:r>
          </w:p>
        </w:tc>
      </w:tr>
      <w:tr w:rsidR="001363CF" w:rsidRPr="00130358" w14:paraId="2DEFA9C9" w14:textId="77777777" w:rsidTr="00772922">
        <w:trPr>
          <w:cantSplit/>
          <w:jc w:val="center"/>
        </w:trPr>
        <w:tc>
          <w:tcPr>
            <w:tcW w:w="2421" w:type="pct"/>
            <w:tcBorders>
              <w:left w:val="single" w:sz="4" w:space="0" w:color="auto"/>
              <w:bottom w:val="single" w:sz="4" w:space="0" w:color="auto"/>
            </w:tcBorders>
          </w:tcPr>
          <w:p w14:paraId="1F0D2EDE" w14:textId="6BA5AEDF" w:rsidR="001363CF" w:rsidRPr="00130358" w:rsidRDefault="001363CF" w:rsidP="00D62538">
            <w:pPr>
              <w:pStyle w:val="TAL"/>
              <w:keepNext w:val="0"/>
              <w:keepLines w:val="0"/>
              <w:rPr>
                <w:rFonts w:cs="Arial"/>
              </w:rPr>
            </w:pPr>
            <w:proofErr w:type="spellStart"/>
            <w:r w:rsidRPr="00130358">
              <w:rPr>
                <w:rFonts w:cs="Arial"/>
              </w:rPr>
              <w:t>BW</w:t>
            </w:r>
            <w:r w:rsidRPr="00130358">
              <w:rPr>
                <w:rFonts w:cs="Arial"/>
                <w:vertAlign w:val="subscript"/>
              </w:rPr>
              <w:t>channel</w:t>
            </w:r>
            <w:proofErr w:type="spellEnd"/>
            <w:r w:rsidR="00D62538" w:rsidRPr="00130358">
              <w:rPr>
                <w:rFonts w:cs="Arial"/>
                <w:vertAlign w:val="sub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870" w:type="pct"/>
            <w:tcBorders>
              <w:bottom w:val="single" w:sz="4" w:space="0" w:color="auto"/>
            </w:tcBorders>
          </w:tcPr>
          <w:p w14:paraId="57CBB7DD" w14:textId="77777777" w:rsidR="001363CF" w:rsidRPr="00130358" w:rsidRDefault="001363CF" w:rsidP="00D62538">
            <w:pPr>
              <w:pStyle w:val="TAC"/>
              <w:keepNext w:val="0"/>
              <w:keepLines w:val="0"/>
              <w:rPr>
                <w:rFonts w:cs="Arial"/>
              </w:rPr>
            </w:pPr>
            <w:r w:rsidRPr="00130358">
              <w:rPr>
                <w:rFonts w:cs="Arial"/>
              </w:rPr>
              <w:t>MHz</w:t>
            </w:r>
          </w:p>
        </w:tc>
        <w:tc>
          <w:tcPr>
            <w:tcW w:w="1709" w:type="pct"/>
            <w:tcBorders>
              <w:bottom w:val="single" w:sz="4" w:space="0" w:color="auto"/>
            </w:tcBorders>
            <w:vAlign w:val="center"/>
          </w:tcPr>
          <w:p w14:paraId="3D59827C" w14:textId="77777777" w:rsidR="001363CF" w:rsidRPr="00130358" w:rsidRDefault="001363CF" w:rsidP="00D62538">
            <w:pPr>
              <w:pStyle w:val="TAC"/>
              <w:keepNext w:val="0"/>
              <w:keepLines w:val="0"/>
              <w:rPr>
                <w:rFonts w:cs="Arial"/>
              </w:rPr>
            </w:pPr>
            <w:r w:rsidRPr="00130358">
              <w:rPr>
                <w:rFonts w:cs="Arial"/>
              </w:rPr>
              <w:t>10</w:t>
            </w:r>
          </w:p>
        </w:tc>
      </w:tr>
      <w:tr w:rsidR="001363CF" w:rsidRPr="00130358" w14:paraId="335A9D73" w14:textId="77777777" w:rsidTr="00772922">
        <w:trPr>
          <w:cantSplit/>
          <w:jc w:val="center"/>
        </w:trPr>
        <w:tc>
          <w:tcPr>
            <w:tcW w:w="2421" w:type="pct"/>
            <w:tcBorders>
              <w:left w:val="single" w:sz="4" w:space="0" w:color="auto"/>
              <w:bottom w:val="single" w:sz="4" w:space="0" w:color="auto"/>
            </w:tcBorders>
          </w:tcPr>
          <w:p w14:paraId="5E515C95" w14:textId="67438B96" w:rsidR="001363CF" w:rsidRPr="00130358" w:rsidRDefault="001363CF" w:rsidP="00D62538">
            <w:pPr>
              <w:pStyle w:val="TAL"/>
              <w:keepNext w:val="0"/>
              <w:keepLines w:val="0"/>
              <w:rPr>
                <w:rFonts w:cs="Arial"/>
              </w:rPr>
            </w:pPr>
            <w:r w:rsidRPr="00130358">
              <w:rPr>
                <w:rFonts w:cs="v4.2.0"/>
                <w:bCs/>
              </w:rPr>
              <w:t>Correlation</w:t>
            </w:r>
            <w:r w:rsidR="00D62538" w:rsidRPr="00130358">
              <w:rPr>
                <w:rFonts w:cs="v4.2.0"/>
                <w:bCs/>
              </w:rPr>
              <w:t xml:space="preserve"> </w:t>
            </w:r>
            <w:r w:rsidRPr="00130358">
              <w:rPr>
                <w:rFonts w:cs="v4.2.0"/>
                <w:bCs/>
              </w:rPr>
              <w:t>Matrix</w:t>
            </w:r>
            <w:r w:rsidR="00D62538" w:rsidRPr="00130358">
              <w:rPr>
                <w:rFonts w:cs="v4.2.0"/>
                <w:bCs/>
              </w:rPr>
              <w:t xml:space="preserve"> </w:t>
            </w:r>
            <w:r w:rsidRPr="00130358">
              <w:rPr>
                <w:rFonts w:cs="v4.2.0"/>
                <w:bCs/>
              </w:rPr>
              <w:t>and</w:t>
            </w:r>
            <w:r w:rsidR="00D62538" w:rsidRPr="00130358">
              <w:rPr>
                <w:rFonts w:cs="v4.2.0"/>
                <w:bCs/>
              </w:rPr>
              <w:t xml:space="preserve"> </w:t>
            </w:r>
            <w:r w:rsidRPr="00130358">
              <w:rPr>
                <w:rFonts w:cs="v4.2.0"/>
                <w:bCs/>
              </w:rPr>
              <w:t>Antenna</w:t>
            </w:r>
            <w:r w:rsidR="00D62538" w:rsidRPr="00130358">
              <w:rPr>
                <w:rFonts w:cs="v4.2.0"/>
                <w:bCs/>
              </w:rPr>
              <w:t xml:space="preserve"> </w:t>
            </w:r>
            <w:r w:rsidRPr="00130358">
              <w:rPr>
                <w:rFonts w:cs="v4.2.0"/>
                <w:bCs/>
              </w:rPr>
              <w:t>Configuration</w:t>
            </w:r>
          </w:p>
        </w:tc>
        <w:tc>
          <w:tcPr>
            <w:tcW w:w="870" w:type="pct"/>
            <w:tcBorders>
              <w:bottom w:val="single" w:sz="4" w:space="0" w:color="auto"/>
            </w:tcBorders>
          </w:tcPr>
          <w:p w14:paraId="7259B4CA"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7679A277" w14:textId="6171F779" w:rsidR="001363CF" w:rsidRPr="00130358" w:rsidRDefault="001363CF" w:rsidP="00D62538">
            <w:pPr>
              <w:pStyle w:val="TAC"/>
              <w:keepNext w:val="0"/>
              <w:keepLines w:val="0"/>
              <w:rPr>
                <w:rFonts w:cs="Arial"/>
              </w:rPr>
            </w:pPr>
            <w:r w:rsidRPr="00130358">
              <w:rPr>
                <w:rFonts w:cs="Arial"/>
              </w:rPr>
              <w:t>1x2</w:t>
            </w:r>
            <w:r w:rsidR="00D62538" w:rsidRPr="00130358">
              <w:rPr>
                <w:rFonts w:cs="Arial"/>
              </w:rPr>
              <w:t xml:space="preserve"> </w:t>
            </w:r>
            <w:r w:rsidRPr="00130358">
              <w:rPr>
                <w:rFonts w:cs="Arial"/>
              </w:rPr>
              <w:t>Low</w:t>
            </w:r>
          </w:p>
        </w:tc>
      </w:tr>
      <w:tr w:rsidR="001363CF" w:rsidRPr="00130358" w14:paraId="63D598F6" w14:textId="77777777" w:rsidTr="00772922">
        <w:trPr>
          <w:cantSplit/>
          <w:jc w:val="center"/>
        </w:trPr>
        <w:tc>
          <w:tcPr>
            <w:tcW w:w="2421" w:type="pct"/>
            <w:tcBorders>
              <w:left w:val="single" w:sz="4" w:space="0" w:color="auto"/>
              <w:bottom w:val="single" w:sz="4" w:space="0" w:color="auto"/>
            </w:tcBorders>
          </w:tcPr>
          <w:p w14:paraId="3657261C" w14:textId="77777777" w:rsidR="001363CF" w:rsidRPr="00130358" w:rsidRDefault="001363CF" w:rsidP="00D62538">
            <w:pPr>
              <w:pStyle w:val="TAL"/>
              <w:keepNext w:val="0"/>
              <w:keepLines w:val="0"/>
              <w:rPr>
                <w:rFonts w:cs="v4.2.0"/>
                <w:bCs/>
              </w:rPr>
            </w:pPr>
            <w:proofErr w:type="spellStart"/>
            <w:r w:rsidRPr="00130358">
              <w:rPr>
                <w:rFonts w:cs="Arial"/>
              </w:rPr>
              <w:t>drx</w:t>
            </w:r>
            <w:proofErr w:type="spellEnd"/>
            <w:r w:rsidRPr="00130358">
              <w:rPr>
                <w:rFonts w:cs="Arial"/>
              </w:rPr>
              <w:t>-Configuration</w:t>
            </w:r>
          </w:p>
        </w:tc>
        <w:tc>
          <w:tcPr>
            <w:tcW w:w="870" w:type="pct"/>
            <w:tcBorders>
              <w:bottom w:val="single" w:sz="4" w:space="0" w:color="auto"/>
            </w:tcBorders>
          </w:tcPr>
          <w:p w14:paraId="485DD823"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533999FE" w14:textId="77777777" w:rsidR="001363CF" w:rsidRPr="00130358" w:rsidRDefault="001363CF" w:rsidP="00D62538">
            <w:pPr>
              <w:pStyle w:val="TAC"/>
              <w:keepNext w:val="0"/>
              <w:keepLines w:val="0"/>
              <w:rPr>
                <w:rFonts w:cs="Arial"/>
              </w:rPr>
            </w:pPr>
            <w:r w:rsidRPr="00130358">
              <w:rPr>
                <w:rFonts w:cs="Arial"/>
              </w:rPr>
              <w:t>None</w:t>
            </w:r>
          </w:p>
        </w:tc>
      </w:tr>
      <w:tr w:rsidR="001363CF" w:rsidRPr="00130358" w14:paraId="20A7FEAE" w14:textId="77777777" w:rsidTr="00772922">
        <w:trPr>
          <w:cantSplit/>
          <w:jc w:val="center"/>
        </w:trPr>
        <w:tc>
          <w:tcPr>
            <w:tcW w:w="2421" w:type="pct"/>
            <w:tcBorders>
              <w:left w:val="single" w:sz="4" w:space="0" w:color="auto"/>
              <w:bottom w:val="single" w:sz="4" w:space="0" w:color="auto"/>
            </w:tcBorders>
          </w:tcPr>
          <w:p w14:paraId="145A0098" w14:textId="39F8963B" w:rsidR="001363CF" w:rsidRPr="00130358" w:rsidRDefault="001363CF" w:rsidP="00D62538">
            <w:pPr>
              <w:pStyle w:val="TAL"/>
              <w:keepNext w:val="0"/>
              <w:keepLines w:val="0"/>
              <w:rPr>
                <w:rFonts w:cs="v4.2.0"/>
                <w:bCs/>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Pr="00130358">
              <w:rPr>
                <w:rFonts w:cs="Arial"/>
                <w:vertAlign w:val="superscript"/>
              </w:rPr>
              <w:t>Note1,</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870" w:type="pct"/>
            <w:tcBorders>
              <w:bottom w:val="single" w:sz="4" w:space="0" w:color="auto"/>
            </w:tcBorders>
          </w:tcPr>
          <w:p w14:paraId="5BD577EC"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2766751F" w14:textId="1CF43296" w:rsidR="001363CF" w:rsidRPr="00130358" w:rsidRDefault="001363CF"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r>
      <w:tr w:rsidR="001363CF" w:rsidRPr="00130358" w14:paraId="63D6DDE9" w14:textId="77777777" w:rsidTr="00772922">
        <w:trPr>
          <w:cantSplit/>
          <w:jc w:val="center"/>
        </w:trPr>
        <w:tc>
          <w:tcPr>
            <w:tcW w:w="2421" w:type="pct"/>
            <w:tcBorders>
              <w:left w:val="single" w:sz="4" w:space="0" w:color="auto"/>
              <w:bottom w:val="single" w:sz="4" w:space="0" w:color="auto"/>
            </w:tcBorders>
          </w:tcPr>
          <w:p w14:paraId="67E21992" w14:textId="3A0DBEB0" w:rsidR="001363CF" w:rsidRPr="00130358" w:rsidRDefault="001363CF" w:rsidP="00D62538">
            <w:pPr>
              <w:pStyle w:val="TAL"/>
              <w:keepNext w:val="0"/>
              <w:keepLines w:val="0"/>
              <w:rPr>
                <w:rFonts w:cs="Arial"/>
              </w:rPr>
            </w:pPr>
            <w:r w:rsidRPr="00130358">
              <w:rPr>
                <w:rFonts w:cs="Arial"/>
              </w:rPr>
              <w:t>PDSCH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A.3.1.1.1</w:t>
            </w:r>
            <w:r w:rsidRPr="00130358">
              <w:rPr>
                <w:rFonts w:cs="Arial"/>
                <w:vertAlign w:val="superscript"/>
              </w:rPr>
              <w:t>Note1,</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5</w:t>
            </w:r>
          </w:p>
        </w:tc>
        <w:tc>
          <w:tcPr>
            <w:tcW w:w="870" w:type="pct"/>
            <w:tcBorders>
              <w:bottom w:val="single" w:sz="4" w:space="0" w:color="auto"/>
            </w:tcBorders>
          </w:tcPr>
          <w:p w14:paraId="67FBF75D"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484D9841" w14:textId="44A0619B" w:rsidR="001363CF" w:rsidRPr="00130358" w:rsidRDefault="001363CF" w:rsidP="00D62538">
            <w:pPr>
              <w:pStyle w:val="TAC"/>
              <w:keepNext w:val="0"/>
              <w:keepLines w:val="0"/>
              <w:rPr>
                <w:rFonts w:cs="Arial"/>
              </w:rPr>
            </w:pPr>
            <w:r w:rsidRPr="00130358">
              <w:rPr>
                <w:rFonts w:cs="Arial"/>
              </w:rPr>
              <w:t>R.3</w:t>
            </w:r>
            <w:r w:rsidR="00D62538" w:rsidRPr="00130358">
              <w:rPr>
                <w:rFonts w:cs="Arial"/>
              </w:rPr>
              <w:t xml:space="preserve"> </w:t>
            </w:r>
            <w:r w:rsidRPr="00130358">
              <w:rPr>
                <w:rFonts w:cs="Arial"/>
              </w:rPr>
              <w:t>FDD</w:t>
            </w:r>
          </w:p>
        </w:tc>
      </w:tr>
      <w:tr w:rsidR="001363CF" w:rsidRPr="00130358" w14:paraId="17EDB6B2" w14:textId="77777777" w:rsidTr="00772922">
        <w:trPr>
          <w:cantSplit/>
          <w:jc w:val="center"/>
        </w:trPr>
        <w:tc>
          <w:tcPr>
            <w:tcW w:w="2421" w:type="pct"/>
            <w:tcBorders>
              <w:left w:val="single" w:sz="4" w:space="0" w:color="auto"/>
              <w:bottom w:val="single" w:sz="4" w:space="0" w:color="auto"/>
            </w:tcBorders>
          </w:tcPr>
          <w:p w14:paraId="450C2DDA" w14:textId="346C3E7B" w:rsidR="001363CF" w:rsidRPr="00130358" w:rsidRDefault="001363CF" w:rsidP="00D62538">
            <w:pPr>
              <w:pStyle w:val="TAL"/>
              <w:keepNext w:val="0"/>
              <w:keepLines w:val="0"/>
              <w:rPr>
                <w:rFonts w:cs="Arial"/>
              </w:rPr>
            </w:pPr>
            <w:r w:rsidRPr="00130358">
              <w:rPr>
                <w:rFonts w:cs="Arial"/>
              </w:rPr>
              <w:t>OCNG</w:t>
            </w:r>
            <w:r w:rsidR="00D62538" w:rsidRPr="00130358">
              <w:rPr>
                <w:rFonts w:cs="Arial"/>
              </w:rPr>
              <w:t xml:space="preserve"> </w:t>
            </w:r>
            <w:r w:rsidRPr="00130358">
              <w:rPr>
                <w:rFonts w:cs="Arial"/>
              </w:rPr>
              <w:t>Pattern</w:t>
            </w:r>
            <w:r w:rsidR="00D62538" w:rsidRPr="00130358">
              <w:rPr>
                <w:rFonts w:cs="Arial"/>
              </w:rPr>
              <w:t xml:space="preserve"> </w:t>
            </w:r>
            <w:r w:rsidRPr="00130358">
              <w:rPr>
                <w:rFonts w:cs="Arial"/>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A.3.2.1</w:t>
            </w:r>
          </w:p>
        </w:tc>
        <w:tc>
          <w:tcPr>
            <w:tcW w:w="870" w:type="pct"/>
            <w:tcBorders>
              <w:bottom w:val="single" w:sz="4" w:space="0" w:color="auto"/>
            </w:tcBorders>
          </w:tcPr>
          <w:p w14:paraId="7F47E7D9" w14:textId="77777777" w:rsidR="001363CF" w:rsidRPr="00130358" w:rsidRDefault="001363CF" w:rsidP="00D62538">
            <w:pPr>
              <w:pStyle w:val="TAC"/>
              <w:keepNext w:val="0"/>
              <w:keepLines w:val="0"/>
              <w:rPr>
                <w:rFonts w:cs="Arial"/>
              </w:rPr>
            </w:pPr>
          </w:p>
        </w:tc>
        <w:tc>
          <w:tcPr>
            <w:tcW w:w="1709" w:type="pct"/>
            <w:tcBorders>
              <w:bottom w:val="single" w:sz="4" w:space="0" w:color="auto"/>
            </w:tcBorders>
            <w:vAlign w:val="center"/>
          </w:tcPr>
          <w:p w14:paraId="04966001" w14:textId="6FAE73D0" w:rsidR="001363CF" w:rsidRPr="00130358" w:rsidRDefault="001363CF" w:rsidP="00D62538">
            <w:pPr>
              <w:pStyle w:val="TAC"/>
              <w:keepNext w:val="0"/>
              <w:keepLines w:val="0"/>
              <w:rPr>
                <w:rFonts w:cs="Arial"/>
              </w:rPr>
            </w:pPr>
            <w:r w:rsidRPr="00130358">
              <w:rPr>
                <w:rFonts w:cs="Arial"/>
              </w:rPr>
              <w:t>OP.10</w:t>
            </w:r>
            <w:r w:rsidR="00D62538" w:rsidRPr="00130358">
              <w:rPr>
                <w:rFonts w:cs="Arial"/>
              </w:rPr>
              <w:t xml:space="preserve"> </w:t>
            </w:r>
            <w:r w:rsidRPr="00130358">
              <w:rPr>
                <w:rFonts w:cs="Arial"/>
              </w:rPr>
              <w:t>FDD</w:t>
            </w:r>
          </w:p>
        </w:tc>
      </w:tr>
      <w:tr w:rsidR="001363CF" w:rsidRPr="00130358" w14:paraId="072B32BB" w14:textId="77777777" w:rsidTr="00772922">
        <w:trPr>
          <w:cantSplit/>
          <w:jc w:val="center"/>
        </w:trPr>
        <w:tc>
          <w:tcPr>
            <w:tcW w:w="2421" w:type="pct"/>
            <w:tcBorders>
              <w:left w:val="single" w:sz="4" w:space="0" w:color="auto"/>
              <w:bottom w:val="single" w:sz="4" w:space="0" w:color="auto"/>
            </w:tcBorders>
          </w:tcPr>
          <w:p w14:paraId="15868436" w14:textId="77777777" w:rsidR="001363CF" w:rsidRPr="00130358" w:rsidRDefault="001363CF" w:rsidP="00D62538">
            <w:pPr>
              <w:pStyle w:val="TAL"/>
              <w:keepNext w:val="0"/>
              <w:keepLines w:val="0"/>
              <w:rPr>
                <w:rFonts w:cs="Arial"/>
              </w:rPr>
            </w:pPr>
            <w:r w:rsidRPr="00130358">
              <w:rPr>
                <w:rFonts w:cs="Arial"/>
              </w:rPr>
              <w:t>PCFICH_RB</w:t>
            </w:r>
          </w:p>
        </w:tc>
        <w:tc>
          <w:tcPr>
            <w:tcW w:w="870" w:type="pct"/>
            <w:tcBorders>
              <w:bottom w:val="single" w:sz="4" w:space="0" w:color="auto"/>
            </w:tcBorders>
          </w:tcPr>
          <w:p w14:paraId="648AD246" w14:textId="77777777" w:rsidR="001363CF" w:rsidRPr="00130358" w:rsidRDefault="001363CF" w:rsidP="00D62538">
            <w:pPr>
              <w:pStyle w:val="TAC"/>
              <w:keepNext w:val="0"/>
              <w:keepLines w:val="0"/>
              <w:rPr>
                <w:rFonts w:cs="Arial"/>
              </w:rPr>
            </w:pPr>
            <w:r w:rsidRPr="00130358">
              <w:rPr>
                <w:rFonts w:cs="Arial"/>
              </w:rPr>
              <w:t>dB</w:t>
            </w:r>
          </w:p>
        </w:tc>
        <w:tc>
          <w:tcPr>
            <w:tcW w:w="1709" w:type="pct"/>
            <w:vMerge w:val="restart"/>
            <w:shd w:val="clear" w:color="auto" w:fill="auto"/>
            <w:vAlign w:val="center"/>
          </w:tcPr>
          <w:p w14:paraId="3CB1AC49" w14:textId="77777777" w:rsidR="001363CF" w:rsidRPr="00130358" w:rsidRDefault="001363CF" w:rsidP="00D62538">
            <w:pPr>
              <w:pStyle w:val="TAC"/>
              <w:keepNext w:val="0"/>
              <w:keepLines w:val="0"/>
              <w:rPr>
                <w:rFonts w:cs="Arial"/>
              </w:rPr>
            </w:pPr>
            <w:r w:rsidRPr="00130358">
              <w:rPr>
                <w:rFonts w:cs="Arial"/>
              </w:rPr>
              <w:t>0</w:t>
            </w:r>
          </w:p>
        </w:tc>
      </w:tr>
      <w:tr w:rsidR="001363CF" w:rsidRPr="00130358" w14:paraId="34DB5922" w14:textId="77777777" w:rsidTr="00772922">
        <w:trPr>
          <w:cantSplit/>
          <w:jc w:val="center"/>
        </w:trPr>
        <w:tc>
          <w:tcPr>
            <w:tcW w:w="2421" w:type="pct"/>
            <w:tcBorders>
              <w:left w:val="single" w:sz="4" w:space="0" w:color="auto"/>
              <w:bottom w:val="single" w:sz="4" w:space="0" w:color="auto"/>
            </w:tcBorders>
          </w:tcPr>
          <w:p w14:paraId="1F45EAFB" w14:textId="77777777" w:rsidR="001363CF" w:rsidRPr="00130358" w:rsidRDefault="001363CF" w:rsidP="00D62538">
            <w:pPr>
              <w:pStyle w:val="TAL"/>
              <w:keepNext w:val="0"/>
              <w:keepLines w:val="0"/>
              <w:rPr>
                <w:rFonts w:cs="Arial"/>
              </w:rPr>
            </w:pPr>
            <w:r w:rsidRPr="00130358">
              <w:rPr>
                <w:rFonts w:cs="Arial"/>
              </w:rPr>
              <w:t>PDCCH_RA</w:t>
            </w:r>
          </w:p>
        </w:tc>
        <w:tc>
          <w:tcPr>
            <w:tcW w:w="870" w:type="pct"/>
            <w:tcBorders>
              <w:bottom w:val="single" w:sz="4" w:space="0" w:color="auto"/>
            </w:tcBorders>
          </w:tcPr>
          <w:p w14:paraId="585457C1"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36B76646" w14:textId="77777777" w:rsidR="001363CF" w:rsidRPr="00130358" w:rsidRDefault="001363CF" w:rsidP="00D62538">
            <w:pPr>
              <w:pStyle w:val="TAC"/>
              <w:keepNext w:val="0"/>
              <w:keepLines w:val="0"/>
              <w:rPr>
                <w:rFonts w:cs="Arial"/>
              </w:rPr>
            </w:pPr>
          </w:p>
        </w:tc>
      </w:tr>
      <w:tr w:rsidR="001363CF" w:rsidRPr="00130358" w14:paraId="1E887568" w14:textId="77777777" w:rsidTr="00772922">
        <w:trPr>
          <w:cantSplit/>
          <w:jc w:val="center"/>
        </w:trPr>
        <w:tc>
          <w:tcPr>
            <w:tcW w:w="2421" w:type="pct"/>
            <w:tcBorders>
              <w:left w:val="single" w:sz="4" w:space="0" w:color="auto"/>
              <w:bottom w:val="single" w:sz="4" w:space="0" w:color="auto"/>
            </w:tcBorders>
          </w:tcPr>
          <w:p w14:paraId="5DF72EB0" w14:textId="77777777" w:rsidR="001363CF" w:rsidRPr="00130358" w:rsidRDefault="001363CF" w:rsidP="00D62538">
            <w:pPr>
              <w:pStyle w:val="TAL"/>
              <w:keepNext w:val="0"/>
              <w:keepLines w:val="0"/>
              <w:rPr>
                <w:rFonts w:cs="Arial"/>
              </w:rPr>
            </w:pPr>
            <w:r w:rsidRPr="00130358">
              <w:rPr>
                <w:rFonts w:cs="Arial"/>
              </w:rPr>
              <w:t>PDCCH_RB</w:t>
            </w:r>
          </w:p>
        </w:tc>
        <w:tc>
          <w:tcPr>
            <w:tcW w:w="870" w:type="pct"/>
            <w:tcBorders>
              <w:bottom w:val="single" w:sz="4" w:space="0" w:color="auto"/>
            </w:tcBorders>
          </w:tcPr>
          <w:p w14:paraId="6EC6FEC2"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63285D19" w14:textId="77777777" w:rsidR="001363CF" w:rsidRPr="00130358" w:rsidRDefault="001363CF" w:rsidP="00D62538">
            <w:pPr>
              <w:pStyle w:val="TAC"/>
              <w:keepNext w:val="0"/>
              <w:keepLines w:val="0"/>
              <w:rPr>
                <w:rFonts w:cs="Arial"/>
              </w:rPr>
            </w:pPr>
          </w:p>
        </w:tc>
      </w:tr>
      <w:tr w:rsidR="001363CF" w:rsidRPr="00130358" w14:paraId="7BEFD02D" w14:textId="77777777" w:rsidTr="00772922">
        <w:trPr>
          <w:cantSplit/>
          <w:jc w:val="center"/>
        </w:trPr>
        <w:tc>
          <w:tcPr>
            <w:tcW w:w="2421" w:type="pct"/>
            <w:tcBorders>
              <w:left w:val="single" w:sz="4" w:space="0" w:color="auto"/>
              <w:bottom w:val="single" w:sz="4" w:space="0" w:color="auto"/>
            </w:tcBorders>
          </w:tcPr>
          <w:p w14:paraId="740CCAC7" w14:textId="77777777" w:rsidR="001363CF" w:rsidRPr="00130358" w:rsidRDefault="001363CF" w:rsidP="00D62538">
            <w:pPr>
              <w:pStyle w:val="TAL"/>
              <w:keepNext w:val="0"/>
              <w:keepLines w:val="0"/>
              <w:rPr>
                <w:rFonts w:cs="Arial"/>
              </w:rPr>
            </w:pPr>
            <w:r w:rsidRPr="00130358">
              <w:rPr>
                <w:rFonts w:cs="Arial"/>
              </w:rPr>
              <w:t>PBCH_RA</w:t>
            </w:r>
          </w:p>
        </w:tc>
        <w:tc>
          <w:tcPr>
            <w:tcW w:w="870" w:type="pct"/>
            <w:tcBorders>
              <w:bottom w:val="single" w:sz="4" w:space="0" w:color="auto"/>
            </w:tcBorders>
          </w:tcPr>
          <w:p w14:paraId="29CC36BF"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1A5CFA02" w14:textId="77777777" w:rsidR="001363CF" w:rsidRPr="00130358" w:rsidRDefault="001363CF" w:rsidP="00D62538">
            <w:pPr>
              <w:pStyle w:val="TAC"/>
              <w:keepNext w:val="0"/>
              <w:keepLines w:val="0"/>
              <w:rPr>
                <w:rFonts w:cs="Arial"/>
              </w:rPr>
            </w:pPr>
          </w:p>
        </w:tc>
      </w:tr>
      <w:tr w:rsidR="001363CF" w:rsidRPr="00130358" w14:paraId="48818A14" w14:textId="77777777" w:rsidTr="00772922">
        <w:trPr>
          <w:cantSplit/>
          <w:jc w:val="center"/>
        </w:trPr>
        <w:tc>
          <w:tcPr>
            <w:tcW w:w="2421" w:type="pct"/>
            <w:tcBorders>
              <w:left w:val="single" w:sz="4" w:space="0" w:color="auto"/>
              <w:bottom w:val="single" w:sz="4" w:space="0" w:color="auto"/>
            </w:tcBorders>
          </w:tcPr>
          <w:p w14:paraId="3A124A0E" w14:textId="77777777" w:rsidR="001363CF" w:rsidRPr="00130358" w:rsidRDefault="001363CF" w:rsidP="00D62538">
            <w:pPr>
              <w:pStyle w:val="TAL"/>
              <w:keepNext w:val="0"/>
              <w:keepLines w:val="0"/>
              <w:rPr>
                <w:rFonts w:cs="Arial"/>
              </w:rPr>
            </w:pPr>
            <w:r w:rsidRPr="00130358">
              <w:rPr>
                <w:rFonts w:cs="Arial"/>
              </w:rPr>
              <w:t>PBCH_RB</w:t>
            </w:r>
          </w:p>
        </w:tc>
        <w:tc>
          <w:tcPr>
            <w:tcW w:w="870" w:type="pct"/>
            <w:tcBorders>
              <w:bottom w:val="single" w:sz="4" w:space="0" w:color="auto"/>
            </w:tcBorders>
          </w:tcPr>
          <w:p w14:paraId="6AAFD0BA"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75E76102" w14:textId="77777777" w:rsidR="001363CF" w:rsidRPr="00130358" w:rsidRDefault="001363CF" w:rsidP="00D62538">
            <w:pPr>
              <w:pStyle w:val="TAC"/>
              <w:keepNext w:val="0"/>
              <w:keepLines w:val="0"/>
              <w:rPr>
                <w:rFonts w:cs="Arial"/>
              </w:rPr>
            </w:pPr>
          </w:p>
        </w:tc>
      </w:tr>
      <w:tr w:rsidR="001363CF" w:rsidRPr="00130358" w14:paraId="05E2AAF2" w14:textId="77777777" w:rsidTr="00772922">
        <w:trPr>
          <w:cantSplit/>
          <w:jc w:val="center"/>
        </w:trPr>
        <w:tc>
          <w:tcPr>
            <w:tcW w:w="2421" w:type="pct"/>
            <w:tcBorders>
              <w:left w:val="single" w:sz="4" w:space="0" w:color="auto"/>
              <w:bottom w:val="single" w:sz="4" w:space="0" w:color="auto"/>
            </w:tcBorders>
          </w:tcPr>
          <w:p w14:paraId="2C9B00F3" w14:textId="77777777" w:rsidR="001363CF" w:rsidRPr="00130358" w:rsidRDefault="001363CF" w:rsidP="00D62538">
            <w:pPr>
              <w:pStyle w:val="TAL"/>
              <w:keepNext w:val="0"/>
              <w:keepLines w:val="0"/>
              <w:rPr>
                <w:rFonts w:cs="Arial"/>
              </w:rPr>
            </w:pPr>
            <w:r w:rsidRPr="00130358">
              <w:rPr>
                <w:rFonts w:cs="Arial"/>
              </w:rPr>
              <w:t>PSS_RA</w:t>
            </w:r>
          </w:p>
        </w:tc>
        <w:tc>
          <w:tcPr>
            <w:tcW w:w="870" w:type="pct"/>
            <w:tcBorders>
              <w:bottom w:val="single" w:sz="4" w:space="0" w:color="auto"/>
            </w:tcBorders>
          </w:tcPr>
          <w:p w14:paraId="51804264"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407FE78C" w14:textId="77777777" w:rsidR="001363CF" w:rsidRPr="00130358" w:rsidRDefault="001363CF" w:rsidP="00D62538">
            <w:pPr>
              <w:pStyle w:val="TAC"/>
              <w:keepNext w:val="0"/>
              <w:keepLines w:val="0"/>
              <w:rPr>
                <w:rFonts w:cs="Arial"/>
              </w:rPr>
            </w:pPr>
          </w:p>
        </w:tc>
      </w:tr>
      <w:tr w:rsidR="001363CF" w:rsidRPr="00130358" w14:paraId="156ACBA0" w14:textId="77777777" w:rsidTr="00772922">
        <w:trPr>
          <w:cantSplit/>
          <w:jc w:val="center"/>
        </w:trPr>
        <w:tc>
          <w:tcPr>
            <w:tcW w:w="2421" w:type="pct"/>
            <w:tcBorders>
              <w:left w:val="single" w:sz="4" w:space="0" w:color="auto"/>
              <w:bottom w:val="single" w:sz="4" w:space="0" w:color="auto"/>
            </w:tcBorders>
          </w:tcPr>
          <w:p w14:paraId="63C4CB85" w14:textId="77777777" w:rsidR="001363CF" w:rsidRPr="00130358" w:rsidRDefault="001363CF" w:rsidP="00D62538">
            <w:pPr>
              <w:pStyle w:val="TAL"/>
              <w:keepNext w:val="0"/>
              <w:keepLines w:val="0"/>
              <w:rPr>
                <w:rFonts w:cs="Arial"/>
              </w:rPr>
            </w:pPr>
            <w:r w:rsidRPr="00130358">
              <w:rPr>
                <w:rFonts w:cs="Arial"/>
              </w:rPr>
              <w:t>SSS_RA</w:t>
            </w:r>
          </w:p>
        </w:tc>
        <w:tc>
          <w:tcPr>
            <w:tcW w:w="870" w:type="pct"/>
            <w:tcBorders>
              <w:bottom w:val="single" w:sz="4" w:space="0" w:color="auto"/>
            </w:tcBorders>
          </w:tcPr>
          <w:p w14:paraId="0FC0A3B5"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6C5509ED" w14:textId="77777777" w:rsidR="001363CF" w:rsidRPr="00130358" w:rsidRDefault="001363CF" w:rsidP="00D62538">
            <w:pPr>
              <w:pStyle w:val="TAC"/>
              <w:keepNext w:val="0"/>
              <w:keepLines w:val="0"/>
              <w:rPr>
                <w:rFonts w:cs="Arial"/>
              </w:rPr>
            </w:pPr>
          </w:p>
        </w:tc>
      </w:tr>
      <w:tr w:rsidR="001363CF" w:rsidRPr="00130358" w14:paraId="6FB35667" w14:textId="77777777" w:rsidTr="00772922">
        <w:trPr>
          <w:cantSplit/>
          <w:jc w:val="center"/>
        </w:trPr>
        <w:tc>
          <w:tcPr>
            <w:tcW w:w="2421" w:type="pct"/>
            <w:tcBorders>
              <w:left w:val="single" w:sz="4" w:space="0" w:color="auto"/>
              <w:bottom w:val="single" w:sz="4" w:space="0" w:color="auto"/>
            </w:tcBorders>
          </w:tcPr>
          <w:p w14:paraId="3D127CC9" w14:textId="77777777" w:rsidR="001363CF" w:rsidRPr="00130358" w:rsidRDefault="001363CF" w:rsidP="00D62538">
            <w:pPr>
              <w:pStyle w:val="TAL"/>
              <w:keepNext w:val="0"/>
              <w:keepLines w:val="0"/>
              <w:rPr>
                <w:rFonts w:cs="Arial"/>
              </w:rPr>
            </w:pPr>
            <w:r w:rsidRPr="00130358">
              <w:rPr>
                <w:rFonts w:cs="Arial"/>
              </w:rPr>
              <w:t>PHICH_RA</w:t>
            </w:r>
          </w:p>
        </w:tc>
        <w:tc>
          <w:tcPr>
            <w:tcW w:w="870" w:type="pct"/>
            <w:tcBorders>
              <w:bottom w:val="single" w:sz="4" w:space="0" w:color="auto"/>
            </w:tcBorders>
          </w:tcPr>
          <w:p w14:paraId="094A05B0"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77C8DC2B" w14:textId="77777777" w:rsidR="001363CF" w:rsidRPr="00130358" w:rsidRDefault="001363CF" w:rsidP="00D62538">
            <w:pPr>
              <w:pStyle w:val="TAC"/>
              <w:keepNext w:val="0"/>
              <w:keepLines w:val="0"/>
              <w:rPr>
                <w:rFonts w:cs="Arial"/>
              </w:rPr>
            </w:pPr>
          </w:p>
        </w:tc>
      </w:tr>
      <w:tr w:rsidR="001363CF" w:rsidRPr="00130358" w14:paraId="4676ED78" w14:textId="77777777" w:rsidTr="00772922">
        <w:trPr>
          <w:cantSplit/>
          <w:jc w:val="center"/>
        </w:trPr>
        <w:tc>
          <w:tcPr>
            <w:tcW w:w="2421" w:type="pct"/>
            <w:tcBorders>
              <w:left w:val="single" w:sz="4" w:space="0" w:color="auto"/>
              <w:bottom w:val="single" w:sz="4" w:space="0" w:color="auto"/>
            </w:tcBorders>
          </w:tcPr>
          <w:p w14:paraId="4E06A620" w14:textId="77777777" w:rsidR="001363CF" w:rsidRPr="00130358" w:rsidRDefault="001363CF" w:rsidP="00D62538">
            <w:pPr>
              <w:pStyle w:val="TAL"/>
              <w:keepNext w:val="0"/>
              <w:keepLines w:val="0"/>
              <w:rPr>
                <w:rFonts w:cs="Arial"/>
              </w:rPr>
            </w:pPr>
            <w:r w:rsidRPr="00130358">
              <w:rPr>
                <w:rFonts w:cs="Arial"/>
              </w:rPr>
              <w:t>PHICH_RB</w:t>
            </w:r>
          </w:p>
        </w:tc>
        <w:tc>
          <w:tcPr>
            <w:tcW w:w="870" w:type="pct"/>
            <w:tcBorders>
              <w:bottom w:val="single" w:sz="4" w:space="0" w:color="auto"/>
            </w:tcBorders>
          </w:tcPr>
          <w:p w14:paraId="70200B70"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1863C485" w14:textId="77777777" w:rsidR="001363CF" w:rsidRPr="00130358" w:rsidRDefault="001363CF" w:rsidP="00D62538">
            <w:pPr>
              <w:pStyle w:val="TAC"/>
              <w:keepNext w:val="0"/>
              <w:keepLines w:val="0"/>
              <w:rPr>
                <w:rFonts w:cs="Arial"/>
              </w:rPr>
            </w:pPr>
          </w:p>
        </w:tc>
      </w:tr>
      <w:tr w:rsidR="001363CF" w:rsidRPr="00130358" w14:paraId="4CC75F08" w14:textId="77777777" w:rsidTr="00772922">
        <w:trPr>
          <w:cantSplit/>
          <w:jc w:val="center"/>
        </w:trPr>
        <w:tc>
          <w:tcPr>
            <w:tcW w:w="2421" w:type="pct"/>
            <w:tcBorders>
              <w:left w:val="single" w:sz="4" w:space="0" w:color="auto"/>
              <w:bottom w:val="single" w:sz="4" w:space="0" w:color="auto"/>
            </w:tcBorders>
          </w:tcPr>
          <w:p w14:paraId="5B80F58D" w14:textId="77777777" w:rsidR="001363CF" w:rsidRPr="00130358" w:rsidRDefault="001363CF" w:rsidP="00D62538">
            <w:pPr>
              <w:pStyle w:val="TAL"/>
              <w:keepNext w:val="0"/>
              <w:keepLines w:val="0"/>
              <w:rPr>
                <w:rFonts w:cs="Arial"/>
              </w:rPr>
            </w:pPr>
            <w:r w:rsidRPr="00130358">
              <w:rPr>
                <w:rFonts w:cs="Arial"/>
              </w:rPr>
              <w:t>PDSCH_RA</w:t>
            </w:r>
          </w:p>
        </w:tc>
        <w:tc>
          <w:tcPr>
            <w:tcW w:w="870" w:type="pct"/>
            <w:tcBorders>
              <w:bottom w:val="single" w:sz="4" w:space="0" w:color="auto"/>
            </w:tcBorders>
          </w:tcPr>
          <w:p w14:paraId="7D58FDB5"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5A0A00A3" w14:textId="77777777" w:rsidR="001363CF" w:rsidRPr="00130358" w:rsidRDefault="001363CF" w:rsidP="00D62538">
            <w:pPr>
              <w:pStyle w:val="TAC"/>
              <w:keepNext w:val="0"/>
              <w:keepLines w:val="0"/>
              <w:rPr>
                <w:rFonts w:cs="Arial"/>
              </w:rPr>
            </w:pPr>
          </w:p>
        </w:tc>
      </w:tr>
      <w:tr w:rsidR="001363CF" w:rsidRPr="00130358" w14:paraId="7E692934" w14:textId="77777777" w:rsidTr="00772922">
        <w:trPr>
          <w:cantSplit/>
          <w:jc w:val="center"/>
        </w:trPr>
        <w:tc>
          <w:tcPr>
            <w:tcW w:w="2421" w:type="pct"/>
            <w:tcBorders>
              <w:left w:val="single" w:sz="4" w:space="0" w:color="auto"/>
              <w:bottom w:val="single" w:sz="4" w:space="0" w:color="auto"/>
            </w:tcBorders>
          </w:tcPr>
          <w:p w14:paraId="17958C60" w14:textId="77777777" w:rsidR="001363CF" w:rsidRPr="00130358" w:rsidRDefault="001363CF" w:rsidP="00D62538">
            <w:pPr>
              <w:pStyle w:val="TAL"/>
              <w:keepNext w:val="0"/>
              <w:keepLines w:val="0"/>
              <w:rPr>
                <w:rFonts w:cs="Arial"/>
              </w:rPr>
            </w:pPr>
            <w:r w:rsidRPr="00130358">
              <w:rPr>
                <w:rFonts w:cs="Arial"/>
              </w:rPr>
              <w:t>PDSCH_RB</w:t>
            </w:r>
          </w:p>
        </w:tc>
        <w:tc>
          <w:tcPr>
            <w:tcW w:w="870" w:type="pct"/>
            <w:tcBorders>
              <w:bottom w:val="single" w:sz="4" w:space="0" w:color="auto"/>
            </w:tcBorders>
          </w:tcPr>
          <w:p w14:paraId="5F3709E0"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5D82CFC2" w14:textId="77777777" w:rsidR="001363CF" w:rsidRPr="00130358" w:rsidRDefault="001363CF" w:rsidP="00D62538">
            <w:pPr>
              <w:pStyle w:val="TAC"/>
              <w:keepNext w:val="0"/>
              <w:keepLines w:val="0"/>
              <w:rPr>
                <w:rFonts w:cs="Arial"/>
              </w:rPr>
            </w:pPr>
          </w:p>
        </w:tc>
      </w:tr>
      <w:tr w:rsidR="001363CF" w:rsidRPr="00130358" w14:paraId="11DC5752" w14:textId="77777777" w:rsidTr="00772922">
        <w:trPr>
          <w:cantSplit/>
          <w:jc w:val="center"/>
        </w:trPr>
        <w:tc>
          <w:tcPr>
            <w:tcW w:w="2421" w:type="pct"/>
            <w:tcBorders>
              <w:left w:val="single" w:sz="4" w:space="0" w:color="auto"/>
              <w:bottom w:val="single" w:sz="4" w:space="0" w:color="auto"/>
            </w:tcBorders>
            <w:vAlign w:val="center"/>
          </w:tcPr>
          <w:p w14:paraId="235EA707" w14:textId="77777777" w:rsidR="001363CF" w:rsidRPr="00130358" w:rsidRDefault="001363CF" w:rsidP="00D62538">
            <w:pPr>
              <w:pStyle w:val="TAL"/>
              <w:keepNext w:val="0"/>
              <w:keepLines w:val="0"/>
              <w:rPr>
                <w:rFonts w:cs="Arial"/>
              </w:rPr>
            </w:pPr>
            <w:r w:rsidRPr="00130358">
              <w:rPr>
                <w:rFonts w:cs="Arial"/>
              </w:rPr>
              <w:t>OCNG_RA</w:t>
            </w:r>
            <w:r w:rsidRPr="00130358">
              <w:rPr>
                <w:rFonts w:cs="Arial"/>
                <w:vertAlign w:val="superscript"/>
              </w:rPr>
              <w:t>Note1</w:t>
            </w:r>
          </w:p>
        </w:tc>
        <w:tc>
          <w:tcPr>
            <w:tcW w:w="870" w:type="pct"/>
            <w:tcBorders>
              <w:bottom w:val="single" w:sz="4" w:space="0" w:color="auto"/>
            </w:tcBorders>
          </w:tcPr>
          <w:p w14:paraId="013A8A31" w14:textId="77777777" w:rsidR="001363CF" w:rsidRPr="00130358" w:rsidRDefault="001363CF" w:rsidP="00D62538">
            <w:pPr>
              <w:pStyle w:val="TAC"/>
              <w:keepNext w:val="0"/>
              <w:keepLines w:val="0"/>
              <w:rPr>
                <w:rFonts w:cs="Arial"/>
              </w:rPr>
            </w:pPr>
            <w:r w:rsidRPr="00130358">
              <w:rPr>
                <w:rFonts w:cs="Arial"/>
              </w:rPr>
              <w:t>dB</w:t>
            </w:r>
          </w:p>
        </w:tc>
        <w:tc>
          <w:tcPr>
            <w:tcW w:w="1709" w:type="pct"/>
            <w:vMerge/>
            <w:shd w:val="clear" w:color="auto" w:fill="auto"/>
            <w:vAlign w:val="center"/>
          </w:tcPr>
          <w:p w14:paraId="3DD43AB0" w14:textId="77777777" w:rsidR="001363CF" w:rsidRPr="00130358" w:rsidRDefault="001363CF" w:rsidP="00D62538">
            <w:pPr>
              <w:pStyle w:val="TAC"/>
              <w:keepNext w:val="0"/>
              <w:keepLines w:val="0"/>
              <w:rPr>
                <w:rFonts w:cs="Arial"/>
              </w:rPr>
            </w:pPr>
          </w:p>
        </w:tc>
      </w:tr>
      <w:tr w:rsidR="001363CF" w:rsidRPr="00130358" w14:paraId="5168BB03" w14:textId="77777777" w:rsidTr="00772922">
        <w:trPr>
          <w:cantSplit/>
          <w:jc w:val="center"/>
        </w:trPr>
        <w:tc>
          <w:tcPr>
            <w:tcW w:w="2421" w:type="pct"/>
            <w:tcBorders>
              <w:left w:val="single" w:sz="4" w:space="0" w:color="auto"/>
              <w:bottom w:val="single" w:sz="4" w:space="0" w:color="auto"/>
            </w:tcBorders>
            <w:vAlign w:val="center"/>
          </w:tcPr>
          <w:p w14:paraId="4D0E9A83" w14:textId="4FE1A1AD"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Note1</w:t>
            </w:r>
            <w:r w:rsidR="00D62538" w:rsidRPr="00130358">
              <w:rPr>
                <w:rFonts w:cs="Arial"/>
                <w:vertAlign w:val="superscript"/>
              </w:rPr>
              <w:t xml:space="preserve"> </w:t>
            </w:r>
          </w:p>
        </w:tc>
        <w:tc>
          <w:tcPr>
            <w:tcW w:w="870" w:type="pct"/>
            <w:tcBorders>
              <w:bottom w:val="single" w:sz="4" w:space="0" w:color="auto"/>
            </w:tcBorders>
          </w:tcPr>
          <w:p w14:paraId="444A767F" w14:textId="77777777" w:rsidR="001363CF" w:rsidRPr="00130358" w:rsidRDefault="001363CF" w:rsidP="00D62538">
            <w:pPr>
              <w:pStyle w:val="TAC"/>
              <w:keepNext w:val="0"/>
              <w:keepLines w:val="0"/>
              <w:rPr>
                <w:rFonts w:cs="Arial"/>
              </w:rPr>
            </w:pPr>
            <w:r w:rsidRPr="00130358">
              <w:rPr>
                <w:rFonts w:cs="Arial"/>
              </w:rPr>
              <w:t>dB</w:t>
            </w:r>
          </w:p>
        </w:tc>
        <w:tc>
          <w:tcPr>
            <w:tcW w:w="1709" w:type="pct"/>
            <w:vMerge/>
            <w:tcBorders>
              <w:bottom w:val="single" w:sz="4" w:space="0" w:color="auto"/>
            </w:tcBorders>
            <w:shd w:val="clear" w:color="auto" w:fill="auto"/>
            <w:vAlign w:val="center"/>
          </w:tcPr>
          <w:p w14:paraId="77B0B6FB" w14:textId="77777777" w:rsidR="001363CF" w:rsidRPr="00130358" w:rsidRDefault="001363CF" w:rsidP="00D62538">
            <w:pPr>
              <w:pStyle w:val="TAC"/>
              <w:keepNext w:val="0"/>
              <w:keepLines w:val="0"/>
              <w:rPr>
                <w:rFonts w:cs="Arial"/>
              </w:rPr>
            </w:pPr>
          </w:p>
        </w:tc>
      </w:tr>
      <w:tr w:rsidR="001363CF" w:rsidRPr="00130358" w14:paraId="058E8B16" w14:textId="77777777" w:rsidTr="00772922">
        <w:trPr>
          <w:cantSplit/>
          <w:jc w:val="center"/>
        </w:trPr>
        <w:tc>
          <w:tcPr>
            <w:tcW w:w="2421" w:type="pct"/>
          </w:tcPr>
          <w:p w14:paraId="39DB376F" w14:textId="77777777" w:rsidR="001363CF" w:rsidRPr="00130358" w:rsidRDefault="001363CF" w:rsidP="00D62538">
            <w:pPr>
              <w:pStyle w:val="TAL"/>
              <w:keepNext w:val="0"/>
              <w:keepLines w:val="0"/>
              <w:rPr>
                <w:rFonts w:cs="Arial"/>
              </w:rPr>
            </w:pPr>
            <w:r w:rsidRPr="00130358">
              <w:rPr>
                <w:rFonts w:ascii="Times New Roman" w:hAnsi="Times New Roman" w:cs="Arial"/>
                <w:position w:val="-12"/>
                <w:sz w:val="20"/>
              </w:rPr>
              <w:object w:dxaOrig="720" w:dyaOrig="435" w14:anchorId="20C19832">
                <v:shape id="_x0000_i1150" type="#_x0000_t75" style="width:36.75pt;height:21.75pt" o:ole="" fillcolor="window">
                  <v:imagedata r:id="rId133" o:title=""/>
                </v:shape>
                <o:OLEObject Type="Embed" ProgID="Equation.3" ShapeID="_x0000_i1150" DrawAspect="Content" ObjectID="_1736593628" r:id="rId134"/>
              </w:object>
            </w:r>
          </w:p>
        </w:tc>
        <w:tc>
          <w:tcPr>
            <w:tcW w:w="870" w:type="pct"/>
          </w:tcPr>
          <w:p w14:paraId="29EA72E5" w14:textId="77777777" w:rsidR="001363CF" w:rsidRPr="00130358" w:rsidRDefault="001363CF" w:rsidP="00D62538">
            <w:pPr>
              <w:pStyle w:val="TAC"/>
              <w:keepNext w:val="0"/>
              <w:keepLines w:val="0"/>
              <w:rPr>
                <w:rFonts w:cs="Arial"/>
              </w:rPr>
            </w:pPr>
            <w:r w:rsidRPr="00130358">
              <w:rPr>
                <w:rFonts w:cs="Arial"/>
              </w:rPr>
              <w:t>dB</w:t>
            </w:r>
          </w:p>
        </w:tc>
        <w:tc>
          <w:tcPr>
            <w:tcW w:w="1709" w:type="pct"/>
            <w:vAlign w:val="center"/>
          </w:tcPr>
          <w:p w14:paraId="22467F4E" w14:textId="77777777" w:rsidR="001363CF" w:rsidRPr="00130358" w:rsidRDefault="001363CF" w:rsidP="00D62538">
            <w:pPr>
              <w:pStyle w:val="TAC"/>
              <w:keepNext w:val="0"/>
              <w:keepLines w:val="0"/>
              <w:rPr>
                <w:rFonts w:eastAsia="PMingLiU" w:cs="Arial"/>
                <w:lang w:eastAsia="zh-TW"/>
              </w:rPr>
            </w:pPr>
            <w:r w:rsidRPr="00130358">
              <w:rPr>
                <w:rFonts w:cs="Arial"/>
              </w:rPr>
              <w:t>16</w:t>
            </w:r>
          </w:p>
        </w:tc>
      </w:tr>
      <w:tr w:rsidR="001363CF" w:rsidRPr="00130358" w14:paraId="3DBE028B" w14:textId="77777777" w:rsidTr="00772922">
        <w:trPr>
          <w:cantSplit/>
          <w:jc w:val="center"/>
        </w:trPr>
        <w:tc>
          <w:tcPr>
            <w:tcW w:w="2421" w:type="pct"/>
          </w:tcPr>
          <w:p w14:paraId="487A83DD" w14:textId="77777777" w:rsidR="001363CF" w:rsidRPr="00130358" w:rsidRDefault="001363CF" w:rsidP="00D62538">
            <w:pPr>
              <w:pStyle w:val="TAL"/>
              <w:keepNext w:val="0"/>
              <w:keepLines w:val="0"/>
              <w:rPr>
                <w:rFonts w:cs="Arial"/>
              </w:rPr>
            </w:pPr>
            <w:r w:rsidRPr="00130358">
              <w:rPr>
                <w:rFonts w:cs="Arial"/>
                <w:position w:val="-12"/>
              </w:rPr>
              <w:object w:dxaOrig="420" w:dyaOrig="360" w14:anchorId="3DF8697E">
                <v:shape id="_x0000_i1151" type="#_x0000_t75" style="width:20.25pt;height:18.75pt" o:ole="" fillcolor="window">
                  <v:imagedata r:id="rId135" o:title=""/>
                </v:shape>
                <o:OLEObject Type="Embed" ProgID="Equation.3" ShapeID="_x0000_i1151" DrawAspect="Content" ObjectID="_1736593629" r:id="rId136"/>
              </w:object>
            </w:r>
          </w:p>
        </w:tc>
        <w:tc>
          <w:tcPr>
            <w:tcW w:w="870" w:type="pct"/>
          </w:tcPr>
          <w:p w14:paraId="1F2189F5" w14:textId="233E38C7"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709" w:type="pct"/>
            <w:vAlign w:val="center"/>
          </w:tcPr>
          <w:p w14:paraId="64B63938" w14:textId="77777777" w:rsidR="001363CF" w:rsidRPr="00130358" w:rsidRDefault="001363CF" w:rsidP="00D62538">
            <w:pPr>
              <w:pStyle w:val="TAC"/>
              <w:keepNext w:val="0"/>
              <w:keepLines w:val="0"/>
              <w:rPr>
                <w:rFonts w:eastAsia="PMingLiU" w:cs="Arial"/>
                <w:lang w:eastAsia="zh-TW"/>
              </w:rPr>
            </w:pPr>
            <w:r w:rsidRPr="00130358">
              <w:rPr>
                <w:rFonts w:cs="Arial"/>
              </w:rPr>
              <w:t>-98</w:t>
            </w:r>
          </w:p>
        </w:tc>
      </w:tr>
      <w:tr w:rsidR="001363CF" w:rsidRPr="00130358" w14:paraId="296C37B7" w14:textId="77777777" w:rsidTr="00772922">
        <w:trPr>
          <w:cantSplit/>
          <w:jc w:val="center"/>
        </w:trPr>
        <w:tc>
          <w:tcPr>
            <w:tcW w:w="2421" w:type="pct"/>
            <w:vAlign w:val="center"/>
          </w:tcPr>
          <w:p w14:paraId="3D74693C" w14:textId="2EF0E4B1"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Note4</w:t>
            </w:r>
          </w:p>
        </w:tc>
        <w:tc>
          <w:tcPr>
            <w:tcW w:w="870" w:type="pct"/>
            <w:vAlign w:val="center"/>
          </w:tcPr>
          <w:p w14:paraId="35F5FB5D" w14:textId="20B533A4"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709" w:type="pct"/>
            <w:vAlign w:val="center"/>
          </w:tcPr>
          <w:p w14:paraId="38B8ED16" w14:textId="77777777" w:rsidR="001363CF" w:rsidRPr="00130358" w:rsidRDefault="001363CF" w:rsidP="00D62538">
            <w:pPr>
              <w:pStyle w:val="TAC"/>
              <w:keepNext w:val="0"/>
              <w:keepLines w:val="0"/>
              <w:rPr>
                <w:rFonts w:eastAsia="PMingLiU" w:cs="Arial"/>
                <w:lang w:eastAsia="zh-TW"/>
              </w:rPr>
            </w:pPr>
            <w:r w:rsidRPr="00130358">
              <w:rPr>
                <w:rFonts w:cs="Arial"/>
              </w:rPr>
              <w:t>-82</w:t>
            </w:r>
          </w:p>
        </w:tc>
      </w:tr>
      <w:tr w:rsidR="001363CF" w:rsidRPr="00130358" w14:paraId="466B618A" w14:textId="77777777" w:rsidTr="00772922">
        <w:trPr>
          <w:cantSplit/>
          <w:jc w:val="center"/>
        </w:trPr>
        <w:tc>
          <w:tcPr>
            <w:tcW w:w="2421" w:type="pct"/>
            <w:vAlign w:val="center"/>
          </w:tcPr>
          <w:p w14:paraId="37A22F56" w14:textId="38A10A31"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870" w:type="pct"/>
            <w:vAlign w:val="center"/>
          </w:tcPr>
          <w:p w14:paraId="63FED77F" w14:textId="3E862F6D"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709" w:type="pct"/>
            <w:vAlign w:val="center"/>
          </w:tcPr>
          <w:p w14:paraId="429E1A7F" w14:textId="77777777" w:rsidR="001363CF" w:rsidRPr="00130358" w:rsidRDefault="001363CF" w:rsidP="00D62538">
            <w:pPr>
              <w:pStyle w:val="TAC"/>
              <w:keepNext w:val="0"/>
              <w:keepLines w:val="0"/>
              <w:rPr>
                <w:rFonts w:eastAsia="PMingLiU" w:cs="Arial"/>
                <w:lang w:eastAsia="zh-TW"/>
              </w:rPr>
            </w:pPr>
            <w:r w:rsidRPr="00130358">
              <w:rPr>
                <w:rFonts w:cs="Arial"/>
              </w:rPr>
              <w:t>-82</w:t>
            </w:r>
          </w:p>
        </w:tc>
      </w:tr>
      <w:tr w:rsidR="001363CF" w:rsidRPr="00130358" w14:paraId="68B5B996" w14:textId="77777777" w:rsidTr="00772922">
        <w:trPr>
          <w:cantSplit/>
          <w:jc w:val="center"/>
        </w:trPr>
        <w:tc>
          <w:tcPr>
            <w:tcW w:w="2421" w:type="pct"/>
          </w:tcPr>
          <w:p w14:paraId="2089B816" w14:textId="03F046A8" w:rsidR="001363CF" w:rsidRPr="00130358" w:rsidRDefault="001363CF" w:rsidP="00D62538">
            <w:pPr>
              <w:pStyle w:val="TAL"/>
              <w:keepNext w:val="0"/>
              <w:keepLines w:val="0"/>
              <w:rPr>
                <w:rFonts w:cs="Arial"/>
              </w:rPr>
            </w:pPr>
            <w:r w:rsidRPr="00130358">
              <w:rPr>
                <w:rFonts w:eastAsia="?? ??" w:cs="Arial"/>
              </w:rPr>
              <w:t>Propagation</w:t>
            </w:r>
            <w:r w:rsidR="00D62538" w:rsidRPr="00130358">
              <w:rPr>
                <w:rFonts w:eastAsia="?? ??" w:cs="Arial"/>
              </w:rPr>
              <w:t xml:space="preserve"> </w:t>
            </w:r>
            <w:r w:rsidRPr="00130358">
              <w:rPr>
                <w:rFonts w:eastAsia="?? ??" w:cs="Arial"/>
              </w:rPr>
              <w:t>condition</w:t>
            </w:r>
          </w:p>
        </w:tc>
        <w:tc>
          <w:tcPr>
            <w:tcW w:w="870" w:type="pct"/>
          </w:tcPr>
          <w:p w14:paraId="5E67EC5F" w14:textId="77777777" w:rsidR="001363CF" w:rsidRPr="00130358" w:rsidRDefault="001363CF" w:rsidP="00D62538">
            <w:pPr>
              <w:pStyle w:val="TAC"/>
              <w:keepNext w:val="0"/>
              <w:keepLines w:val="0"/>
              <w:rPr>
                <w:rFonts w:cs="Arial"/>
              </w:rPr>
            </w:pPr>
          </w:p>
        </w:tc>
        <w:tc>
          <w:tcPr>
            <w:tcW w:w="1709" w:type="pct"/>
            <w:shd w:val="clear" w:color="auto" w:fill="auto"/>
            <w:vAlign w:val="center"/>
          </w:tcPr>
          <w:p w14:paraId="53E3E42F" w14:textId="77777777" w:rsidR="001363CF" w:rsidRPr="00130358" w:rsidRDefault="001363CF" w:rsidP="00D62538">
            <w:pPr>
              <w:pStyle w:val="TAC"/>
              <w:keepNext w:val="0"/>
              <w:keepLines w:val="0"/>
              <w:rPr>
                <w:rFonts w:cs="Arial"/>
              </w:rPr>
            </w:pPr>
            <w:r w:rsidRPr="00130358">
              <w:rPr>
                <w:rFonts w:cs="Arial"/>
              </w:rPr>
              <w:t>AWGN</w:t>
            </w:r>
          </w:p>
        </w:tc>
      </w:tr>
      <w:tr w:rsidR="001363CF" w:rsidRPr="00130358" w14:paraId="691CF88F" w14:textId="77777777" w:rsidTr="00772922">
        <w:trPr>
          <w:cantSplit/>
          <w:jc w:val="center"/>
        </w:trPr>
        <w:tc>
          <w:tcPr>
            <w:tcW w:w="5000" w:type="pct"/>
            <w:gridSpan w:val="3"/>
          </w:tcPr>
          <w:p w14:paraId="1E9D9985" w14:textId="6AE3732F"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reference</w:t>
            </w:r>
            <w:r w:rsidR="00D62538" w:rsidRPr="00130358">
              <w:rPr>
                <w:rFonts w:cs="Arial"/>
              </w:rPr>
              <w:t xml:space="preserve"> </w:t>
            </w:r>
            <w:r w:rsidR="001363CF" w:rsidRPr="00130358">
              <w:rPr>
                <w:rFonts w:cs="Arial"/>
              </w:rPr>
              <w:t>measurement</w:t>
            </w:r>
            <w:r w:rsidR="00D62538" w:rsidRPr="00130358">
              <w:rPr>
                <w:rFonts w:cs="Arial"/>
              </w:rPr>
              <w:t xml:space="preserve"> </w:t>
            </w:r>
            <w:r w:rsidR="001363CF" w:rsidRPr="00130358">
              <w:rPr>
                <w:rFonts w:cs="Arial"/>
              </w:rPr>
              <w:t>channels,</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A.3.1.</w:t>
            </w:r>
          </w:p>
          <w:p w14:paraId="1F17379E" w14:textId="2F43D42B"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OCNG</w:t>
            </w:r>
            <w:r w:rsidR="00D62538" w:rsidRPr="00130358">
              <w:rPr>
                <w:rFonts w:cs="Arial"/>
              </w:rPr>
              <w:t xml:space="preserve"> </w:t>
            </w:r>
            <w:r w:rsidR="001363CF" w:rsidRPr="00130358">
              <w:rPr>
                <w:rFonts w:cs="Arial"/>
              </w:rPr>
              <w:t>pattern,</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A.3.2.</w:t>
            </w:r>
          </w:p>
          <w:p w14:paraId="58BD79FF" w14:textId="1EF92276"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77FDFE0E" w14:textId="49D45F18" w:rsidR="001363CF" w:rsidRPr="00130358" w:rsidRDefault="00483222" w:rsidP="00D62538">
            <w:pPr>
              <w:pStyle w:val="TAN"/>
              <w:keepNext w:val="0"/>
              <w:keepLines w:val="0"/>
              <w:rPr>
                <w:rFonts w:cs="Arial"/>
              </w:rPr>
            </w:pPr>
            <w:r w:rsidRPr="00130358">
              <w:rPr>
                <w:rFonts w:cs="Arial"/>
              </w:rPr>
              <w:t>NOTE 4:</w:t>
            </w:r>
            <w:r w:rsidR="001363CF" w:rsidRPr="00130358">
              <w:rPr>
                <w:rFonts w:cs="Arial"/>
              </w:rPr>
              <w:tab/>
              <w:t>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660857CB" w14:textId="02A7411A" w:rsidR="001363CF" w:rsidRPr="00130358" w:rsidRDefault="00483222" w:rsidP="00D62538">
            <w:pPr>
              <w:pStyle w:val="TAN"/>
              <w:keepNext w:val="0"/>
              <w:keepLines w:val="0"/>
              <w:rPr>
                <w:rFonts w:cs="Arial"/>
              </w:rPr>
            </w:pPr>
            <w:r w:rsidRPr="00130358">
              <w:rPr>
                <w:rFonts w:cs="Arial"/>
              </w:rPr>
              <w:t>NOTE 5:</w:t>
            </w:r>
            <w:r w:rsidR="001363CF" w:rsidRPr="00130358">
              <w:rPr>
                <w:rFonts w:cs="Arial"/>
              </w:rPr>
              <w:tab/>
            </w:r>
            <w:r w:rsidR="001363CF" w:rsidRPr="00130358">
              <w:rPr>
                <w:rFonts w:cs="Arial"/>
                <w:lang w:eastAsia="zh-CN"/>
              </w:rPr>
              <w:t>This</w:t>
            </w:r>
            <w:r w:rsidR="00D62538" w:rsidRPr="00130358">
              <w:rPr>
                <w:rFonts w:cs="Arial"/>
                <w:lang w:eastAsia="zh-CN"/>
              </w:rPr>
              <w:t xml:space="preserve"> </w:t>
            </w:r>
            <w:r w:rsidR="001363CF" w:rsidRPr="00130358">
              <w:rPr>
                <w:rFonts w:cs="Arial"/>
                <w:lang w:eastAsia="zh-CN"/>
              </w:rPr>
              <w:t>test</w:t>
            </w:r>
            <w:r w:rsidR="00D62538" w:rsidRPr="00130358">
              <w:rPr>
                <w:rFonts w:cs="Arial"/>
                <w:lang w:eastAsia="zh-CN"/>
              </w:rPr>
              <w:t xml:space="preserve"> </w:t>
            </w:r>
            <w:r w:rsidR="001363CF" w:rsidRPr="00130358">
              <w:rPr>
                <w:rFonts w:cs="Arial"/>
                <w:lang w:eastAsia="zh-CN"/>
              </w:rPr>
              <w:t>is</w:t>
            </w:r>
            <w:r w:rsidR="00D62538" w:rsidRPr="00130358">
              <w:rPr>
                <w:rFonts w:cs="Arial"/>
                <w:lang w:eastAsia="zh-CN"/>
              </w:rPr>
              <w:t xml:space="preserve"> </w:t>
            </w:r>
            <w:r w:rsidR="001363CF" w:rsidRPr="00130358">
              <w:rPr>
                <w:rFonts w:cs="Arial"/>
                <w:lang w:eastAsia="zh-CN"/>
              </w:rPr>
              <w:t>according</w:t>
            </w:r>
            <w:r w:rsidR="00D62538" w:rsidRPr="00130358">
              <w:rPr>
                <w:rFonts w:cs="Arial"/>
                <w:lang w:eastAsia="zh-CN"/>
              </w:rPr>
              <w:t xml:space="preserve"> </w:t>
            </w:r>
            <w:r w:rsidR="001363CF" w:rsidRPr="00130358">
              <w:rPr>
                <w:rFonts w:cs="Arial"/>
                <w:lang w:eastAsia="zh-CN"/>
              </w:rPr>
              <w:t>to</w:t>
            </w:r>
            <w:r w:rsidR="00D62538" w:rsidRPr="00130358">
              <w:rPr>
                <w:rFonts w:cs="Arial"/>
                <w:lang w:eastAsia="zh-CN"/>
              </w:rPr>
              <w:t xml:space="preserve"> </w:t>
            </w:r>
            <w:r w:rsidR="001363CF" w:rsidRPr="00130358">
              <w:rPr>
                <w:rFonts w:cs="Arial"/>
                <w:lang w:eastAsia="zh-CN"/>
              </w:rPr>
              <w:t>the</w:t>
            </w:r>
            <w:r w:rsidR="00D62538" w:rsidRPr="00130358">
              <w:rPr>
                <w:rFonts w:cs="Arial"/>
                <w:lang w:eastAsia="zh-CN"/>
              </w:rPr>
              <w:t xml:space="preserve"> </w:t>
            </w:r>
            <w:r w:rsidR="001363CF" w:rsidRPr="00130358">
              <w:rPr>
                <w:rFonts w:cs="Arial"/>
                <w:lang w:eastAsia="zh-CN"/>
              </w:rPr>
              <w:t>principle</w:t>
            </w:r>
            <w:r w:rsidR="00D62538" w:rsidRPr="00130358">
              <w:rPr>
                <w:rFonts w:cs="Arial"/>
                <w:lang w:eastAsia="zh-CN"/>
              </w:rPr>
              <w:t xml:space="preserve"> </w:t>
            </w:r>
            <w:r w:rsidR="001363CF" w:rsidRPr="00130358">
              <w:rPr>
                <w:rFonts w:cs="Arial"/>
                <w:lang w:eastAsia="zh-CN"/>
              </w:rPr>
              <w:t>defined</w:t>
            </w:r>
            <w:r w:rsidR="00D62538" w:rsidRPr="00130358">
              <w:rPr>
                <w:rFonts w:cs="Arial"/>
                <w:lang w:eastAsia="zh-CN"/>
              </w:rPr>
              <w:t xml:space="preserve"> </w:t>
            </w:r>
            <w:r w:rsidR="001363CF" w:rsidRPr="00130358">
              <w:rPr>
                <w:rFonts w:cs="Arial"/>
                <w:lang w:eastAsia="zh-CN"/>
              </w:rPr>
              <w:t>in</w:t>
            </w:r>
            <w:r w:rsidR="00D62538" w:rsidRPr="00130358">
              <w:rPr>
                <w:rFonts w:cs="Arial"/>
                <w:lang w:eastAsia="zh-CN"/>
              </w:rPr>
              <w:t xml:space="preserve"> </w:t>
            </w:r>
            <w:r w:rsidRPr="00130358">
              <w:rPr>
                <w:rFonts w:cs="Arial"/>
                <w:lang w:eastAsia="zh-CN"/>
              </w:rPr>
              <w:t>clause</w:t>
            </w:r>
            <w:r w:rsidR="00D62538" w:rsidRPr="00130358">
              <w:rPr>
                <w:rFonts w:cs="Arial"/>
                <w:lang w:eastAsia="zh-CN"/>
              </w:rPr>
              <w:t xml:space="preserve"> </w:t>
            </w:r>
            <w:r w:rsidR="001363CF" w:rsidRPr="00130358">
              <w:rPr>
                <w:rFonts w:cs="Arial"/>
                <w:lang w:eastAsia="zh-CN"/>
              </w:rPr>
              <w:t>A.3.12.3.</w:t>
            </w:r>
          </w:p>
        </w:tc>
      </w:tr>
    </w:tbl>
    <w:p w14:paraId="177882C8" w14:textId="77777777" w:rsidR="001363CF" w:rsidRPr="00130358" w:rsidRDefault="001363CF" w:rsidP="00D62538">
      <w:pPr>
        <w:rPr>
          <w:rFonts w:eastAsia="PMingLiU"/>
          <w:lang w:eastAsia="zh-TW"/>
        </w:rPr>
      </w:pPr>
    </w:p>
    <w:p w14:paraId="053DFDAA" w14:textId="77777777" w:rsidR="001363CF" w:rsidRPr="00130358" w:rsidRDefault="001363CF" w:rsidP="00D62538">
      <w:pPr>
        <w:rPr>
          <w:rFonts w:eastAsia="PMingLiU"/>
          <w:lang w:eastAsia="zh-TW"/>
        </w:rPr>
      </w:pPr>
      <w:r w:rsidRPr="00130358">
        <w:rPr>
          <w:rFonts w:eastAsia="PMingLiU"/>
          <w:lang w:eastAsia="zh-TW"/>
        </w:rPr>
        <w:t>The test system shall verify that no interruption is caused to the ACK/NACKs on the serving cell on RF channel 1 during the test.</w:t>
      </w:r>
    </w:p>
    <w:p w14:paraId="36390F6A" w14:textId="77777777" w:rsidR="001363CF" w:rsidRPr="00130358" w:rsidRDefault="001363CF" w:rsidP="000835DA">
      <w:pPr>
        <w:pStyle w:val="Heading1"/>
        <w:keepLines w:val="0"/>
        <w:rPr>
          <w:highlight w:val="cyan"/>
        </w:rPr>
      </w:pPr>
      <w:commentRangeStart w:id="0"/>
      <w:r w:rsidRPr="00130358">
        <w:rPr>
          <w:highlight w:val="cyan"/>
        </w:rPr>
        <w:t>12</w:t>
      </w:r>
      <w:r w:rsidRPr="00130358">
        <w:rPr>
          <w:highlight w:val="cyan"/>
        </w:rPr>
        <w:tab/>
        <w:t>V2X Communications</w:t>
      </w:r>
    </w:p>
    <w:p w14:paraId="4611393D" w14:textId="77777777" w:rsidR="001363CF" w:rsidRPr="00130358" w:rsidRDefault="001363CF" w:rsidP="00D62538">
      <w:pPr>
        <w:rPr>
          <w:highlight w:val="cyan"/>
        </w:rPr>
      </w:pPr>
      <w:r w:rsidRPr="00130358">
        <w:rPr>
          <w:highlight w:val="cyan"/>
        </w:rPr>
        <w:t xml:space="preserve">This clause contains timing accuracy requirements for the </w:t>
      </w:r>
      <w:proofErr w:type="spellStart"/>
      <w:r w:rsidRPr="00130358">
        <w:rPr>
          <w:highlight w:val="cyan"/>
        </w:rPr>
        <w:t>sidelink</w:t>
      </w:r>
      <w:proofErr w:type="spellEnd"/>
      <w:r w:rsidRPr="00130358">
        <w:rPr>
          <w:highlight w:val="cyan"/>
        </w:rPr>
        <w:t xml:space="preserve"> physical channels specified for V2X </w:t>
      </w:r>
      <w:proofErr w:type="spellStart"/>
      <w:r w:rsidRPr="00130358">
        <w:rPr>
          <w:highlight w:val="cyan"/>
        </w:rPr>
        <w:t>Sidelink</w:t>
      </w:r>
      <w:proofErr w:type="spellEnd"/>
      <w:r w:rsidRPr="00130358">
        <w:rPr>
          <w:highlight w:val="cyan"/>
        </w:rPr>
        <w:t xml:space="preserve"> Communication.</w:t>
      </w:r>
    </w:p>
    <w:p w14:paraId="1DCDA9EF" w14:textId="77777777" w:rsidR="001363CF" w:rsidRPr="00130358" w:rsidRDefault="001363CF" w:rsidP="00D62538">
      <w:pPr>
        <w:pStyle w:val="Heading2"/>
        <w:keepNext w:val="0"/>
        <w:keepLines w:val="0"/>
        <w:rPr>
          <w:highlight w:val="cyan"/>
        </w:rPr>
      </w:pPr>
      <w:r w:rsidRPr="00130358">
        <w:rPr>
          <w:highlight w:val="cyan"/>
        </w:rPr>
        <w:t>12.1</w:t>
      </w:r>
      <w:r w:rsidRPr="00130358">
        <w:rPr>
          <w:highlight w:val="cyan"/>
        </w:rPr>
        <w:tab/>
        <w:t>V2X UE Transmission Timing Accuracy Test</w:t>
      </w:r>
      <w:commentRangeEnd w:id="0"/>
      <w:r w:rsidR="00130358">
        <w:rPr>
          <w:rStyle w:val="CommentReference"/>
          <w:rFonts w:ascii="Times New Roman" w:hAnsi="Times New Roman"/>
        </w:rPr>
        <w:commentReference w:id="0"/>
      </w:r>
    </w:p>
    <w:p w14:paraId="75FD0851" w14:textId="77777777" w:rsidR="001363CF" w:rsidRPr="00130358" w:rsidRDefault="001363CF" w:rsidP="00D62538">
      <w:pPr>
        <w:pStyle w:val="Heading3"/>
        <w:keepNext w:val="0"/>
        <w:keepLines w:val="0"/>
      </w:pPr>
      <w:r w:rsidRPr="00130358">
        <w:t>12.1.1</w:t>
      </w:r>
      <w:r w:rsidRPr="00130358">
        <w:tab/>
        <w:t xml:space="preserve">V2X UE Transmission Timing Accuracy Test for </w:t>
      </w:r>
      <w:proofErr w:type="spellStart"/>
      <w:r w:rsidRPr="00130358">
        <w:t>eNB</w:t>
      </w:r>
      <w:proofErr w:type="spellEnd"/>
      <w:r w:rsidRPr="00130358">
        <w:t xml:space="preserve"> as Timing Reference</w:t>
      </w:r>
    </w:p>
    <w:p w14:paraId="07350B1B" w14:textId="77777777" w:rsidR="001363CF" w:rsidRPr="00130358" w:rsidRDefault="001363CF" w:rsidP="00D62538">
      <w:pPr>
        <w:pStyle w:val="Heading4"/>
        <w:keepNext w:val="0"/>
        <w:keepLines w:val="0"/>
        <w:rPr>
          <w:rFonts w:eastAsia="Batang"/>
        </w:rPr>
      </w:pPr>
      <w:r w:rsidRPr="00130358">
        <w:rPr>
          <w:rFonts w:eastAsia="Batang"/>
        </w:rPr>
        <w:t>12.1.1.1</w:t>
      </w:r>
      <w:r w:rsidRPr="00130358">
        <w:rPr>
          <w:rFonts w:eastAsia="Batang"/>
        </w:rPr>
        <w:tab/>
        <w:t>Test Purpose</w:t>
      </w:r>
    </w:p>
    <w:p w14:paraId="18F7D211" w14:textId="77777777" w:rsidR="001363CF" w:rsidRPr="00130358" w:rsidRDefault="001363CF" w:rsidP="00D62538">
      <w:pPr>
        <w:tabs>
          <w:tab w:val="left" w:pos="1080"/>
        </w:tabs>
      </w:pPr>
      <w:r w:rsidRPr="00130358">
        <w:t xml:space="preserve">The purpose of this test is to verify the timing requirements for V2X </w:t>
      </w:r>
      <w:proofErr w:type="spellStart"/>
      <w:r w:rsidRPr="00130358">
        <w:t>sidelink</w:t>
      </w:r>
      <w:proofErr w:type="spellEnd"/>
      <w:r w:rsidRPr="00130358">
        <w:t xml:space="preserve"> transmissions specified in clause 13.2.2, when the downlink timing of the serving cell (RRC_IDLE) or </w:t>
      </w:r>
      <w:proofErr w:type="spellStart"/>
      <w:r w:rsidRPr="00130358">
        <w:t>PCell</w:t>
      </w:r>
      <w:proofErr w:type="spellEnd"/>
      <w:r w:rsidRPr="00130358">
        <w:t xml:space="preserve"> (RRC_CONNECTED) on a non-V2X </w:t>
      </w:r>
      <w:proofErr w:type="spellStart"/>
      <w:r w:rsidRPr="00130358">
        <w:t>sidelink</w:t>
      </w:r>
      <w:proofErr w:type="spellEnd"/>
      <w:r w:rsidRPr="00130358">
        <w:t xml:space="preserve"> carrier is used as timing reference. For this test, the UE is triggered by the test loop function or the upper layers to transmit for V2X </w:t>
      </w:r>
      <w:proofErr w:type="spellStart"/>
      <w:r w:rsidRPr="00130358">
        <w:t>sidelink</w:t>
      </w:r>
      <w:proofErr w:type="spellEnd"/>
      <w:r w:rsidRPr="00130358">
        <w:t xml:space="preserve"> communication.</w:t>
      </w:r>
    </w:p>
    <w:p w14:paraId="7642A60C" w14:textId="77777777" w:rsidR="001363CF" w:rsidRPr="00130358" w:rsidRDefault="001363CF" w:rsidP="00D62538">
      <w:pPr>
        <w:pStyle w:val="Heading4"/>
        <w:keepNext w:val="0"/>
        <w:keepLines w:val="0"/>
        <w:rPr>
          <w:rFonts w:eastAsia="Batang"/>
        </w:rPr>
      </w:pPr>
      <w:r w:rsidRPr="00130358">
        <w:rPr>
          <w:rFonts w:eastAsia="Batang"/>
        </w:rPr>
        <w:t>12.1.1.2</w:t>
      </w:r>
      <w:r w:rsidRPr="00130358">
        <w:rPr>
          <w:rFonts w:eastAsia="Batang"/>
        </w:rPr>
        <w:tab/>
        <w:t>Applicability of requirements</w:t>
      </w:r>
    </w:p>
    <w:p w14:paraId="75E90C53" w14:textId="77777777" w:rsidR="001363CF" w:rsidRPr="00130358" w:rsidRDefault="001363CF" w:rsidP="00772922">
      <w:r w:rsidRPr="00130358">
        <w:t>The requirements in this clause are applicable to EUTRA Release 14 UEs supporting V2x communications, Band 47 and any EUTRA band.</w:t>
      </w:r>
    </w:p>
    <w:p w14:paraId="088AB0A3" w14:textId="77777777" w:rsidR="001363CF" w:rsidRPr="00130358" w:rsidRDefault="001363CF" w:rsidP="00877D05">
      <w:pPr>
        <w:pStyle w:val="Heading4"/>
        <w:rPr>
          <w:rFonts w:eastAsia="Batang"/>
        </w:rPr>
      </w:pPr>
      <w:r w:rsidRPr="00130358">
        <w:rPr>
          <w:rFonts w:eastAsia="Batang"/>
        </w:rPr>
        <w:t>12.1.1.3</w:t>
      </w:r>
      <w:r w:rsidRPr="00130358">
        <w:rPr>
          <w:rFonts w:eastAsia="Batang"/>
        </w:rPr>
        <w:tab/>
        <w:t>Minimum Conformance Requirements</w:t>
      </w:r>
    </w:p>
    <w:p w14:paraId="4BA700A8" w14:textId="77777777" w:rsidR="001363CF" w:rsidRPr="00130358" w:rsidRDefault="001363CF" w:rsidP="00877D05">
      <w:pPr>
        <w:keepNext/>
        <w:keepLines/>
        <w:tabs>
          <w:tab w:val="left" w:pos="1080"/>
        </w:tabs>
        <w:rPr>
          <w:lang w:eastAsia="zh-CN"/>
        </w:rPr>
      </w:pPr>
      <w:r w:rsidRPr="00130358">
        <w:rPr>
          <w:lang w:eastAsia="zh-CN"/>
        </w:rPr>
        <w:t xml:space="preserve">For parameters specified in Tables 12.1.1.4.1-1 and 12.1.1.5.1-1, the timing accuracy for V2X </w:t>
      </w:r>
      <w:proofErr w:type="spellStart"/>
      <w:r w:rsidRPr="00130358">
        <w:rPr>
          <w:lang w:eastAsia="zh-CN"/>
        </w:rPr>
        <w:t>sidelink</w:t>
      </w:r>
      <w:proofErr w:type="spellEnd"/>
      <w:r w:rsidRPr="00130358">
        <w:rPr>
          <w:lang w:eastAsia="zh-CN"/>
        </w:rPr>
        <w:t xml:space="preserve"> transmission shall </w:t>
      </w:r>
      <w:r w:rsidRPr="00130358">
        <w:t xml:space="preserve">takes place </w:t>
      </w:r>
      <w:r w:rsidRPr="00130358">
        <w:rPr>
          <w:position w:val="-14"/>
          <w:lang w:eastAsia="ko-KR"/>
        </w:rPr>
        <w:object w:dxaOrig="2115" w:dyaOrig="360" w14:anchorId="7DF3CA81">
          <v:shape id="_x0000_i1152" type="#_x0000_t75" style="width:105.75pt;height:18.75pt" o:ole="">
            <v:imagedata r:id="rId127" o:title=""/>
          </v:shape>
          <o:OLEObject Type="Embed" ProgID="Equation.3" ShapeID="_x0000_i1152" DrawAspect="Content" ObjectID="_1736593630" r:id="rId141"/>
        </w:object>
      </w:r>
      <w:r w:rsidRPr="00130358">
        <w:t xml:space="preserve"> before </w:t>
      </w:r>
      <w:r w:rsidRPr="00130358">
        <w:rPr>
          <w:rFonts w:cs="v4.2.0"/>
        </w:rPr>
        <w:t>the reception of the first detected path (in time) of the corresponding downlink frame</w:t>
      </w:r>
      <w:r w:rsidRPr="00130358">
        <w:t xml:space="preserve"> from the reference cell, where </w:t>
      </w:r>
      <w:r w:rsidRPr="00130358">
        <w:rPr>
          <w:position w:val="-12"/>
          <w:lang w:eastAsia="ko-KR"/>
        </w:rPr>
        <w:object w:dxaOrig="795" w:dyaOrig="360" w14:anchorId="0CACBEDD">
          <v:shape id="_x0000_i1153" type="#_x0000_t75" style="width:39.75pt;height:18.75pt" o:ole="">
            <v:imagedata r:id="rId129" o:title=""/>
          </v:shape>
          <o:OLEObject Type="Embed" ProgID="Equation.3" ShapeID="_x0000_i1153" DrawAspect="Content" ObjectID="_1736593631" r:id="rId142"/>
        </w:object>
      </w:r>
      <w:r w:rsidRPr="00130358">
        <w:t xml:space="preserve"> = </w:t>
      </w:r>
      <w:r w:rsidRPr="00130358">
        <w:rPr>
          <w:lang w:eastAsia="zh-CN"/>
        </w:rPr>
        <w:t>0</w:t>
      </w:r>
      <w:r w:rsidRPr="00130358">
        <w:t xml:space="preserve"> and</w:t>
      </w:r>
      <w:r w:rsidR="00000000">
        <w:pict w14:anchorId="5A22CB79">
          <v:shape id="_x0000_i1154" type="#_x0000_t75" style="width:46.5pt;height:16.5pt">
            <v:imagedata r:id="rId131" o:title=""/>
          </v:shape>
        </w:pict>
      </w:r>
      <w:r w:rsidRPr="00130358">
        <w:rPr>
          <w:lang w:eastAsia="zh-CN"/>
        </w:rPr>
        <w:t>. The timing accuracy is verified by using PSSCH transmissions.</w:t>
      </w:r>
    </w:p>
    <w:p w14:paraId="60D103A6" w14:textId="77777777" w:rsidR="001363CF" w:rsidRPr="00130358" w:rsidRDefault="001363CF" w:rsidP="00D62538">
      <w:pPr>
        <w:pStyle w:val="Heading4"/>
        <w:keepNext w:val="0"/>
        <w:keepLines w:val="0"/>
        <w:rPr>
          <w:rFonts w:eastAsia="Batang"/>
        </w:rPr>
      </w:pPr>
      <w:r w:rsidRPr="00130358">
        <w:rPr>
          <w:rFonts w:eastAsia="Batang"/>
        </w:rPr>
        <w:t>12.1.1.4</w:t>
      </w:r>
      <w:r w:rsidRPr="00130358">
        <w:rPr>
          <w:rFonts w:eastAsia="Batang"/>
        </w:rPr>
        <w:tab/>
        <w:t>Test Description</w:t>
      </w:r>
    </w:p>
    <w:p w14:paraId="4D85D03E" w14:textId="77777777" w:rsidR="001363CF" w:rsidRPr="00130358" w:rsidRDefault="001363CF" w:rsidP="00D62538">
      <w:pPr>
        <w:pStyle w:val="Heading5"/>
        <w:keepNext w:val="0"/>
        <w:keepLines w:val="0"/>
        <w:rPr>
          <w:snapToGrid w:val="0"/>
          <w:kern w:val="2"/>
        </w:rPr>
      </w:pPr>
      <w:r w:rsidRPr="00130358">
        <w:rPr>
          <w:snapToGrid w:val="0"/>
          <w:kern w:val="2"/>
        </w:rPr>
        <w:t>12.1.1.4.1</w:t>
      </w:r>
      <w:r w:rsidRPr="00130358">
        <w:rPr>
          <w:snapToGrid w:val="0"/>
          <w:kern w:val="2"/>
        </w:rPr>
        <w:tab/>
        <w:t>Initial Conditions</w:t>
      </w:r>
    </w:p>
    <w:p w14:paraId="2192CBAB" w14:textId="77777777" w:rsidR="001363CF" w:rsidRPr="00130358" w:rsidRDefault="001363CF" w:rsidP="00D62538">
      <w:r w:rsidRPr="00130358">
        <w:t>Resource pool configuration for PSCCH and PSSCH reference measurement channels are set according to Table 12.1.1.4.1-1-1 and Annex A.12 as appropriate.</w:t>
      </w:r>
    </w:p>
    <w:p w14:paraId="179C1D3D" w14:textId="77777777" w:rsidR="001363CF" w:rsidRPr="00130358" w:rsidRDefault="001363CF" w:rsidP="00D62538">
      <w:r w:rsidRPr="00130358">
        <w:t>Test Environment: Normal, as defined in 3GPP TS 36.508 [7] clause 4.1.</w:t>
      </w:r>
    </w:p>
    <w:p w14:paraId="5B1A76E3" w14:textId="07E185C8"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214FD87B" w14:textId="77777777" w:rsidR="001363CF" w:rsidRPr="00130358" w:rsidRDefault="001363CF" w:rsidP="00D62538">
      <w:r w:rsidRPr="00130358">
        <w:t>Channel Bandwidth to be tested: 10 MHz as defined in Table 12.1.1.</w:t>
      </w:r>
      <w:r w:rsidRPr="00130358">
        <w:rPr>
          <w:rFonts w:eastAsia="PMingLiU"/>
          <w:lang w:eastAsia="zh-TW"/>
        </w:rPr>
        <w:t>4.1</w:t>
      </w:r>
      <w:r w:rsidRPr="00130358">
        <w:t>-</w:t>
      </w:r>
      <w:r w:rsidRPr="00130358">
        <w:rPr>
          <w:lang w:eastAsia="zh-CN"/>
        </w:rPr>
        <w:t>1</w:t>
      </w:r>
      <w:r w:rsidRPr="00130358">
        <w:t>.</w:t>
      </w:r>
    </w:p>
    <w:p w14:paraId="0F309D62"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57128301" w14:textId="3ABE631E"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w:t>
      </w:r>
      <w:proofErr w:type="spellStart"/>
      <w:r w:rsidRPr="00130358">
        <w:rPr>
          <w:rFonts w:eastAsia="PMingLiU"/>
          <w:lang w:eastAsia="zh-TW"/>
        </w:rPr>
        <w:t>sidelink</w:t>
      </w:r>
      <w:proofErr w:type="spellEnd"/>
      <w:r w:rsidRPr="00130358">
        <w:rPr>
          <w:rFonts w:eastAsia="PMingLiU"/>
          <w:lang w:eastAsia="zh-TW"/>
        </w:rPr>
        <w:t xml:space="preserve">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12.1.1.4.3.</w:t>
      </w:r>
    </w:p>
    <w:p w14:paraId="7C38A55C" w14:textId="7666505C"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Void</w:t>
      </w:r>
      <w:r w:rsidR="00772922" w:rsidRPr="00130358">
        <w:rPr>
          <w:rFonts w:eastAsia="PMingLiU"/>
          <w:lang w:eastAsia="zh-TW"/>
        </w:rPr>
        <w:t>.</w:t>
      </w:r>
    </w:p>
    <w:p w14:paraId="242CBF1F"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12.1.1.</w:t>
      </w:r>
      <w:r w:rsidRPr="00130358">
        <w:rPr>
          <w:rFonts w:eastAsia="PMingLiU"/>
          <w:lang w:eastAsia="zh-TW"/>
        </w:rPr>
        <w:t>4.1</w:t>
      </w:r>
      <w:r w:rsidRPr="00130358">
        <w:t>-</w:t>
      </w:r>
      <w:r w:rsidRPr="00130358">
        <w:rPr>
          <w:lang w:eastAsia="zh-CN"/>
        </w:rPr>
        <w:t>1</w:t>
      </w:r>
      <w:r w:rsidRPr="00130358">
        <w:rPr>
          <w:rFonts w:eastAsia="PMingLiU"/>
          <w:lang w:eastAsia="zh-TW"/>
        </w:rPr>
        <w:t>.</w:t>
      </w:r>
    </w:p>
    <w:p w14:paraId="63ACD61C"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789EE5CE" w14:textId="0DD12614"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according </w:t>
      </w:r>
      <w:r w:rsidR="00772922" w:rsidRPr="00130358">
        <w:rPr>
          <w:rFonts w:eastAsia="PMingLiU"/>
          <w:lang w:eastAsia="zh-TW"/>
        </w:rPr>
        <w:t>to 3GPP TS</w:t>
      </w:r>
      <w:r w:rsidRPr="00130358">
        <w:rPr>
          <w:rFonts w:eastAsia="PMingLiU"/>
          <w:lang w:eastAsia="zh-TW"/>
        </w:rPr>
        <w:t xml:space="preserve"> 36.508 [7] clause 4.5.9.</w:t>
      </w:r>
    </w:p>
    <w:p w14:paraId="02E316C9" w14:textId="77777777" w:rsidR="001363CF" w:rsidRPr="00130358" w:rsidRDefault="001363CF" w:rsidP="00D62538">
      <w:pPr>
        <w:pStyle w:val="TH"/>
        <w:keepNext w:val="0"/>
        <w:keepLines w:val="0"/>
        <w:rPr>
          <w:lang w:eastAsia="zh-CN"/>
        </w:rPr>
      </w:pPr>
      <w:r w:rsidRPr="00130358">
        <w:t xml:space="preserve">Table 12.1.1.4.1-1: V2XSidelink Test Parameters for V2X UE Transmit Timing Accuracy Test for </w:t>
      </w:r>
      <w:proofErr w:type="spellStart"/>
      <w:r w:rsidRPr="00130358">
        <w:t>eNB</w:t>
      </w:r>
      <w:proofErr w:type="spellEnd"/>
      <w:r w:rsidRPr="00130358">
        <w:t xml:space="preserve"> as Timing Reference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4"/>
        <w:gridCol w:w="1260"/>
        <w:gridCol w:w="2150"/>
        <w:gridCol w:w="2241"/>
      </w:tblGrid>
      <w:tr w:rsidR="001363CF" w:rsidRPr="00130358" w14:paraId="732A7FA4"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CEDD5BD" w14:textId="77777777" w:rsidR="001363CF" w:rsidRPr="00130358" w:rsidRDefault="001363CF" w:rsidP="00D62538">
            <w:pPr>
              <w:pStyle w:val="TAH"/>
              <w:keepNext w:val="0"/>
              <w:keepLines w:val="0"/>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B2DA0C2" w14:textId="77777777" w:rsidR="001363CF" w:rsidRPr="00130358" w:rsidRDefault="001363CF" w:rsidP="00D62538">
            <w:pPr>
              <w:pStyle w:val="TAH"/>
              <w:keepNext w:val="0"/>
              <w:keepLines w:val="0"/>
              <w:rPr>
                <w:rFonts w:cs="Arial"/>
              </w:rPr>
            </w:pPr>
            <w:r w:rsidRPr="00130358">
              <w:rPr>
                <w:rFonts w:cs="Arial"/>
              </w:rPr>
              <w:t>Unit</w:t>
            </w:r>
          </w:p>
        </w:tc>
        <w:tc>
          <w:tcPr>
            <w:tcW w:w="2150" w:type="dxa"/>
            <w:tcBorders>
              <w:top w:val="single" w:sz="4" w:space="0" w:color="auto"/>
              <w:left w:val="single" w:sz="4" w:space="0" w:color="auto"/>
              <w:bottom w:val="single" w:sz="4" w:space="0" w:color="auto"/>
              <w:right w:val="single" w:sz="4" w:space="0" w:color="auto"/>
            </w:tcBorders>
            <w:vAlign w:val="center"/>
            <w:hideMark/>
          </w:tcPr>
          <w:p w14:paraId="107D0EF1" w14:textId="77777777" w:rsidR="001363CF" w:rsidRPr="00130358" w:rsidRDefault="001363CF" w:rsidP="00D62538">
            <w:pPr>
              <w:pStyle w:val="TAH"/>
              <w:keepNext w:val="0"/>
              <w:keepLines w:val="0"/>
              <w:rPr>
                <w:rFonts w:cs="Arial"/>
              </w:rPr>
            </w:pPr>
            <w:r w:rsidRPr="00130358">
              <w:rPr>
                <w:rFonts w:cs="Arial"/>
              </w:rPr>
              <w:t>Value</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8B2EC93"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32F02390"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06FB848" w14:textId="6D622A9C"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18FD65D2"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4C37DD97" w14:textId="77777777" w:rsidR="001363CF" w:rsidRPr="00130358" w:rsidRDefault="001363CF" w:rsidP="00D62538">
            <w:pPr>
              <w:pStyle w:val="TAL"/>
              <w:keepNext w:val="0"/>
              <w:keepLines w:val="0"/>
              <w:jc w:val="center"/>
              <w:rPr>
                <w:rFonts w:cs="Arial"/>
              </w:rPr>
            </w:pPr>
            <w:r w:rsidRPr="00130358">
              <w:rPr>
                <w:rFonts w:cs="Arial"/>
              </w:rPr>
              <w:t>1</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63CBB75" w14:textId="2457795E" w:rsidR="001363CF" w:rsidRPr="00130358" w:rsidRDefault="001363CF" w:rsidP="00D62538">
            <w:pPr>
              <w:pStyle w:val="TAL"/>
              <w:keepNext w:val="0"/>
              <w:keepLines w:val="0"/>
              <w:jc w:val="center"/>
              <w:rPr>
                <w:rFonts w:cs="Arial"/>
              </w:rPr>
            </w:pPr>
            <w:r w:rsidRPr="00130358">
              <w:rPr>
                <w:rFonts w:cs="Arial"/>
                <w:lang w:eastAsia="zh-CN"/>
              </w:rPr>
              <w:t>Band</w:t>
            </w:r>
            <w:r w:rsidR="00D62538" w:rsidRPr="00130358">
              <w:rPr>
                <w:rFonts w:cs="Arial"/>
                <w:lang w:eastAsia="zh-CN"/>
              </w:rPr>
              <w:t xml:space="preserve"> </w:t>
            </w:r>
            <w:r w:rsidRPr="00130358">
              <w:rPr>
                <w:rFonts w:cs="Arial"/>
                <w:lang w:eastAsia="zh-CN"/>
              </w:rPr>
              <w:t>47</w:t>
            </w:r>
            <w:r w:rsidR="00D62538" w:rsidRPr="00130358">
              <w:rPr>
                <w:rFonts w:cs="Arial"/>
                <w:lang w:eastAsia="zh-CN"/>
              </w:rPr>
              <w:t xml:space="preserve"> </w:t>
            </w:r>
            <w:r w:rsidRPr="00130358">
              <w:rPr>
                <w:rFonts w:cs="Arial"/>
                <w:lang w:eastAsia="zh-CN"/>
              </w:rPr>
              <w:t>TDD</w:t>
            </w:r>
          </w:p>
        </w:tc>
      </w:tr>
      <w:tr w:rsidR="001363CF" w:rsidRPr="00130358" w14:paraId="5755138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1911DA9" w14:textId="74CEA302"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w:t>
            </w:r>
            <w:proofErr w:type="spellStart"/>
            <w:r w:rsidRPr="00130358">
              <w:rPr>
                <w:rFonts w:cs="Arial"/>
              </w:rPr>
              <w:t>BW</w:t>
            </w:r>
            <w:r w:rsidRPr="00130358">
              <w:rPr>
                <w:rFonts w:cs="Arial"/>
                <w:vertAlign w:val="subscript"/>
              </w:rPr>
              <w:t>channel</w:t>
            </w:r>
            <w:proofErr w:type="spellEnd"/>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72BA7C5" w14:textId="77777777" w:rsidR="001363CF" w:rsidRPr="00130358" w:rsidRDefault="001363CF" w:rsidP="00D62538">
            <w:pPr>
              <w:pStyle w:val="TAL"/>
              <w:keepNext w:val="0"/>
              <w:keepLines w:val="0"/>
              <w:jc w:val="center"/>
              <w:rPr>
                <w:rFonts w:cs="Arial"/>
              </w:rPr>
            </w:pPr>
            <w:r w:rsidRPr="00130358">
              <w:rPr>
                <w:rFonts w:cs="Arial"/>
              </w:rPr>
              <w:t>MHz</w:t>
            </w:r>
          </w:p>
        </w:tc>
        <w:tc>
          <w:tcPr>
            <w:tcW w:w="2150" w:type="dxa"/>
            <w:tcBorders>
              <w:top w:val="single" w:sz="4" w:space="0" w:color="auto"/>
              <w:left w:val="single" w:sz="4" w:space="0" w:color="auto"/>
              <w:bottom w:val="single" w:sz="4" w:space="0" w:color="auto"/>
              <w:right w:val="single" w:sz="4" w:space="0" w:color="auto"/>
            </w:tcBorders>
            <w:vAlign w:val="center"/>
            <w:hideMark/>
          </w:tcPr>
          <w:p w14:paraId="60D0266D" w14:textId="77777777" w:rsidR="001363CF" w:rsidRPr="00130358" w:rsidRDefault="001363CF" w:rsidP="00D62538">
            <w:pPr>
              <w:pStyle w:val="TAL"/>
              <w:keepNext w:val="0"/>
              <w:keepLines w:val="0"/>
              <w:jc w:val="center"/>
              <w:rPr>
                <w:rFonts w:cs="Arial"/>
                <w:lang w:eastAsia="zh-CN"/>
              </w:rPr>
            </w:pPr>
            <w:r w:rsidRPr="00130358">
              <w:rPr>
                <w:rFonts w:cs="Arial"/>
                <w:lang w:eastAsia="ko-KR"/>
              </w:rPr>
              <w:t>10</w:t>
            </w:r>
          </w:p>
        </w:tc>
        <w:tc>
          <w:tcPr>
            <w:tcW w:w="2241" w:type="dxa"/>
            <w:tcBorders>
              <w:top w:val="single" w:sz="4" w:space="0" w:color="auto"/>
              <w:left w:val="single" w:sz="4" w:space="0" w:color="auto"/>
              <w:bottom w:val="single" w:sz="4" w:space="0" w:color="auto"/>
              <w:right w:val="single" w:sz="4" w:space="0" w:color="auto"/>
            </w:tcBorders>
            <w:vAlign w:val="center"/>
          </w:tcPr>
          <w:p w14:paraId="2C5F1929" w14:textId="77777777" w:rsidR="001363CF" w:rsidRPr="00130358" w:rsidRDefault="001363CF" w:rsidP="00D62538">
            <w:pPr>
              <w:pStyle w:val="TAL"/>
              <w:keepNext w:val="0"/>
              <w:keepLines w:val="0"/>
              <w:jc w:val="center"/>
              <w:rPr>
                <w:rFonts w:cs="Arial"/>
                <w:lang w:eastAsia="zh-CN"/>
              </w:rPr>
            </w:pPr>
          </w:p>
        </w:tc>
      </w:tr>
      <w:tr w:rsidR="001363CF" w:rsidRPr="00130358" w14:paraId="7931158B"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75DA455B" w14:textId="3DC3D1DE" w:rsidR="001363CF" w:rsidRPr="00130358" w:rsidRDefault="001363CF" w:rsidP="00D62538">
            <w:pPr>
              <w:pStyle w:val="TAC"/>
              <w:keepNext w:val="0"/>
              <w:keepLines w:val="0"/>
              <w:jc w:val="left"/>
              <w:rPr>
                <w:rFonts w:cs="Arial"/>
              </w:rPr>
            </w:pPr>
            <w:r w:rsidRPr="00130358">
              <w:rPr>
                <w:rFonts w:cs="Arial"/>
              </w:rPr>
              <w:t>V2X</w:t>
            </w:r>
            <w:r w:rsidR="00D62538" w:rsidRPr="00130358">
              <w:rPr>
                <w:rFonts w:cs="Arial"/>
              </w:rPr>
              <w:t xml:space="preserve"> </w:t>
            </w:r>
            <w:proofErr w:type="spellStart"/>
            <w:r w:rsidRPr="00130358">
              <w:rPr>
                <w:rFonts w:cs="Arial"/>
              </w:rPr>
              <w:t>sidelink</w:t>
            </w:r>
            <w:proofErr w:type="spellEnd"/>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configuration</w:t>
            </w:r>
          </w:p>
        </w:tc>
        <w:tc>
          <w:tcPr>
            <w:tcW w:w="1260" w:type="dxa"/>
            <w:tcBorders>
              <w:top w:val="single" w:sz="4" w:space="0" w:color="auto"/>
              <w:left w:val="single" w:sz="4" w:space="0" w:color="auto"/>
              <w:bottom w:val="single" w:sz="4" w:space="0" w:color="auto"/>
              <w:right w:val="single" w:sz="4" w:space="0" w:color="auto"/>
            </w:tcBorders>
          </w:tcPr>
          <w:p w14:paraId="51A399CF" w14:textId="77777777" w:rsidR="001363CF" w:rsidRPr="00130358" w:rsidRDefault="001363CF" w:rsidP="00D62538">
            <w:pPr>
              <w:pStyle w:val="TAC"/>
              <w:keepNext w:val="0"/>
              <w:keepLines w:val="0"/>
              <w:rPr>
                <w:rFonts w:cs="Arial"/>
              </w:rPr>
            </w:pPr>
          </w:p>
        </w:tc>
        <w:tc>
          <w:tcPr>
            <w:tcW w:w="2150" w:type="dxa"/>
            <w:tcBorders>
              <w:top w:val="single" w:sz="4" w:space="0" w:color="auto"/>
              <w:left w:val="single" w:sz="4" w:space="0" w:color="auto"/>
              <w:bottom w:val="single" w:sz="4" w:space="0" w:color="auto"/>
              <w:right w:val="single" w:sz="4" w:space="0" w:color="auto"/>
            </w:tcBorders>
            <w:hideMark/>
          </w:tcPr>
          <w:p w14:paraId="0C508DD1" w14:textId="5CFB82A1"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A.12.2-2</w:t>
            </w:r>
          </w:p>
          <w:p w14:paraId="095D48D2" w14:textId="4E0DDFA8"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#2)</w:t>
            </w:r>
            <w:r w:rsidR="00D62538" w:rsidRPr="00130358">
              <w:rPr>
                <w:rFonts w:cs="Arial"/>
              </w:rPr>
              <w:t xml:space="preserve"> </w:t>
            </w:r>
          </w:p>
        </w:tc>
        <w:tc>
          <w:tcPr>
            <w:tcW w:w="2241" w:type="dxa"/>
            <w:tcBorders>
              <w:top w:val="single" w:sz="4" w:space="0" w:color="auto"/>
              <w:left w:val="single" w:sz="4" w:space="0" w:color="auto"/>
              <w:bottom w:val="single" w:sz="4" w:space="0" w:color="auto"/>
              <w:right w:val="single" w:sz="4" w:space="0" w:color="auto"/>
            </w:tcBorders>
            <w:hideMark/>
          </w:tcPr>
          <w:p w14:paraId="5ABF551D" w14:textId="2C17F693" w:rsidR="001363CF" w:rsidRPr="00130358" w:rsidRDefault="001363CF" w:rsidP="00D62538">
            <w:pPr>
              <w:pStyle w:val="TAC"/>
              <w:keepNext w:val="0"/>
              <w:keepLines w:val="0"/>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p>
        </w:tc>
      </w:tr>
      <w:tr w:rsidR="001363CF" w:rsidRPr="00130358" w14:paraId="4A6DB34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6B1477CB" w14:textId="0952A2F7" w:rsidR="001363CF" w:rsidRPr="00130358" w:rsidRDefault="001363CF" w:rsidP="00D62538">
            <w:pPr>
              <w:pStyle w:val="TAC"/>
              <w:keepNext w:val="0"/>
              <w:keepLines w:val="0"/>
              <w:jc w:val="left"/>
              <w:rPr>
                <w:rFonts w:cs="Arial"/>
                <w:lang w:eastAsia="zh-CN"/>
              </w:rPr>
            </w:pPr>
            <w:r w:rsidRPr="00130358">
              <w:rPr>
                <w:rFonts w:cs="Arial"/>
              </w:rPr>
              <w:t>PSCCH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0B44A228"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630D924D" w14:textId="77777777" w:rsidR="001363CF" w:rsidRPr="00130358" w:rsidRDefault="001363CF" w:rsidP="00D62538">
            <w:pPr>
              <w:pStyle w:val="TAL"/>
              <w:keepNext w:val="0"/>
              <w:keepLines w:val="0"/>
              <w:jc w:val="center"/>
              <w:rPr>
                <w:rFonts w:cs="Arial"/>
                <w:lang w:eastAsia="zh-CN"/>
              </w:rPr>
            </w:pPr>
            <w:r w:rsidRPr="00130358">
              <w:rPr>
                <w:bCs/>
                <w:lang w:eastAsia="zh-CN"/>
              </w:rPr>
              <w:t>CC.1A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AB26F8A" w14:textId="3AEBC875"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A.12.3-1</w:t>
            </w:r>
          </w:p>
        </w:tc>
      </w:tr>
      <w:tr w:rsidR="001363CF" w:rsidRPr="00130358" w14:paraId="0AAC6F28"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6D82D8AB" w14:textId="789D21DC" w:rsidR="001363CF" w:rsidRPr="00130358" w:rsidRDefault="001363CF" w:rsidP="00D62538">
            <w:pPr>
              <w:pStyle w:val="TAC"/>
              <w:keepNext w:val="0"/>
              <w:keepLines w:val="0"/>
              <w:jc w:val="left"/>
              <w:rPr>
                <w:rFonts w:cs="Arial"/>
                <w:lang w:eastAsia="zh-CN"/>
              </w:rPr>
            </w:pPr>
            <w:r w:rsidRPr="00130358">
              <w:rPr>
                <w:rFonts w:cs="Arial"/>
              </w:rPr>
              <w:t>PS</w:t>
            </w:r>
            <w:r w:rsidRPr="00130358">
              <w:rPr>
                <w:rFonts w:cs="Arial"/>
                <w:lang w:eastAsia="zh-CN"/>
              </w:rPr>
              <w:t>S</w:t>
            </w:r>
            <w:r w:rsidRPr="00130358">
              <w:rPr>
                <w:rFonts w:cs="Arial"/>
              </w:rPr>
              <w:t>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4FBF1553"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70A1FF12" w14:textId="77777777" w:rsidR="001363CF" w:rsidRPr="00130358" w:rsidRDefault="001363CF" w:rsidP="00D62538">
            <w:pPr>
              <w:pStyle w:val="TAL"/>
              <w:keepNext w:val="0"/>
              <w:keepLines w:val="0"/>
              <w:jc w:val="center"/>
              <w:rPr>
                <w:rFonts w:cs="Arial"/>
                <w:lang w:eastAsia="zh-CN"/>
              </w:rPr>
            </w:pPr>
            <w:r w:rsidRPr="00130358">
              <w:rPr>
                <w:lang w:eastAsia="ko-KR"/>
              </w:rPr>
              <w:t>CD.1A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1C3414A" w14:textId="7C9A95CC"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w:t>
            </w:r>
            <w:r w:rsidRPr="00130358">
              <w:rPr>
                <w:lang w:eastAsia="zh-CN"/>
              </w:rPr>
              <w:t>12.3</w:t>
            </w:r>
            <w:r w:rsidRPr="00130358">
              <w:rPr>
                <w:lang w:eastAsia="ko-KR"/>
              </w:rPr>
              <w:t>-</w:t>
            </w:r>
            <w:r w:rsidRPr="00130358">
              <w:rPr>
                <w:lang w:eastAsia="zh-CN"/>
              </w:rPr>
              <w:t>2</w:t>
            </w:r>
          </w:p>
        </w:tc>
      </w:tr>
      <w:tr w:rsidR="001363CF" w:rsidRPr="00130358" w14:paraId="60F26372"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430F8A6" w14:textId="0F0A97A4"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260" w:type="dxa"/>
            <w:tcBorders>
              <w:top w:val="single" w:sz="4" w:space="0" w:color="auto"/>
              <w:left w:val="single" w:sz="4" w:space="0" w:color="auto"/>
              <w:bottom w:val="single" w:sz="4" w:space="0" w:color="auto"/>
              <w:right w:val="single" w:sz="4" w:space="0" w:color="auto"/>
            </w:tcBorders>
            <w:vAlign w:val="center"/>
          </w:tcPr>
          <w:p w14:paraId="35BFA4BD" w14:textId="77777777" w:rsidR="001363CF" w:rsidRPr="00130358" w:rsidRDefault="001363CF" w:rsidP="00D62538">
            <w:pPr>
              <w:pStyle w:val="TAL"/>
              <w:keepNext w:val="0"/>
              <w:keepLines w:val="0"/>
              <w:jc w:val="center"/>
              <w:rPr>
                <w:rFonts w:cs="Arial"/>
              </w:rPr>
            </w:pPr>
          </w:p>
        </w:tc>
        <w:tc>
          <w:tcPr>
            <w:tcW w:w="2150" w:type="dxa"/>
            <w:tcBorders>
              <w:top w:val="single" w:sz="4" w:space="0" w:color="auto"/>
              <w:left w:val="single" w:sz="4" w:space="0" w:color="auto"/>
              <w:bottom w:val="single" w:sz="4" w:space="0" w:color="auto"/>
              <w:right w:val="single" w:sz="4" w:space="0" w:color="auto"/>
            </w:tcBorders>
            <w:vAlign w:val="center"/>
            <w:hideMark/>
          </w:tcPr>
          <w:p w14:paraId="141FB57D" w14:textId="77777777" w:rsidR="001363CF" w:rsidRPr="00130358" w:rsidRDefault="001363CF" w:rsidP="00D62538">
            <w:pPr>
              <w:pStyle w:val="TAL"/>
              <w:keepNext w:val="0"/>
              <w:keepLines w:val="0"/>
              <w:jc w:val="center"/>
              <w:rPr>
                <w:rFonts w:cs="Arial"/>
              </w:rPr>
            </w:pPr>
            <w:r w:rsidRPr="00130358">
              <w:rPr>
                <w:rFonts w:cs="Arial"/>
              </w:rPr>
              <w:t>AWGN</w:t>
            </w:r>
          </w:p>
        </w:tc>
        <w:tc>
          <w:tcPr>
            <w:tcW w:w="2241" w:type="dxa"/>
            <w:tcBorders>
              <w:top w:val="single" w:sz="4" w:space="0" w:color="auto"/>
              <w:left w:val="single" w:sz="4" w:space="0" w:color="auto"/>
              <w:bottom w:val="single" w:sz="4" w:space="0" w:color="auto"/>
              <w:right w:val="single" w:sz="4" w:space="0" w:color="auto"/>
            </w:tcBorders>
            <w:vAlign w:val="center"/>
          </w:tcPr>
          <w:p w14:paraId="1F82332F" w14:textId="77777777" w:rsidR="001363CF" w:rsidRPr="00130358" w:rsidRDefault="001363CF" w:rsidP="00D62538">
            <w:pPr>
              <w:pStyle w:val="TAL"/>
              <w:keepNext w:val="0"/>
              <w:keepLines w:val="0"/>
              <w:jc w:val="center"/>
              <w:rPr>
                <w:rFonts w:cs="Arial"/>
              </w:rPr>
            </w:pPr>
          </w:p>
        </w:tc>
      </w:tr>
    </w:tbl>
    <w:p w14:paraId="4DDDF04B" w14:textId="77777777" w:rsidR="001363CF" w:rsidRPr="00130358" w:rsidRDefault="001363CF" w:rsidP="00D62538">
      <w:pPr>
        <w:rPr>
          <w:lang w:eastAsia="ko-KR"/>
        </w:rPr>
      </w:pPr>
    </w:p>
    <w:p w14:paraId="56584BF4" w14:textId="77777777" w:rsidR="001363CF" w:rsidRPr="00130358" w:rsidRDefault="001363CF" w:rsidP="00D62538">
      <w:pPr>
        <w:pStyle w:val="TH"/>
        <w:keepNext w:val="0"/>
        <w:keepLines w:val="0"/>
      </w:pPr>
      <w:r w:rsidRPr="00130358">
        <w:t>Table 12.1.1.4.1-2: Void</w:t>
      </w:r>
    </w:p>
    <w:p w14:paraId="44EA7E0A" w14:textId="77777777" w:rsidR="001363CF" w:rsidRPr="00130358" w:rsidRDefault="001363CF" w:rsidP="00D62538">
      <w:pPr>
        <w:pStyle w:val="Heading5"/>
        <w:keepNext w:val="0"/>
        <w:keepLines w:val="0"/>
        <w:rPr>
          <w:snapToGrid w:val="0"/>
          <w:kern w:val="2"/>
        </w:rPr>
      </w:pPr>
      <w:r w:rsidRPr="00130358">
        <w:rPr>
          <w:snapToGrid w:val="0"/>
          <w:kern w:val="2"/>
        </w:rPr>
        <w:t>12.1.1.4.2</w:t>
      </w:r>
      <w:r w:rsidRPr="00130358">
        <w:rPr>
          <w:snapToGrid w:val="0"/>
          <w:kern w:val="2"/>
        </w:rPr>
        <w:tab/>
        <w:t>Test Procedure</w:t>
      </w:r>
    </w:p>
    <w:p w14:paraId="72F22C35" w14:textId="77777777" w:rsidR="001363CF" w:rsidRPr="00130358" w:rsidRDefault="001363CF" w:rsidP="00D62538">
      <w:pPr>
        <w:rPr>
          <w:rFonts w:eastAsia="PMingLiU"/>
          <w:lang w:eastAsia="zh-TW"/>
        </w:rPr>
      </w:pPr>
      <w:r w:rsidRPr="00130358">
        <w:rPr>
          <w:rFonts w:eastAsia="PMingLiU"/>
          <w:lang w:eastAsia="zh-TW"/>
        </w:rPr>
        <w:t xml:space="preserve">For this test, the UE is triggered by the test loop function to transmit for V2X </w:t>
      </w:r>
      <w:proofErr w:type="spellStart"/>
      <w:r w:rsidRPr="00130358">
        <w:rPr>
          <w:rFonts w:eastAsia="PMingLiU"/>
          <w:lang w:eastAsia="zh-TW"/>
        </w:rPr>
        <w:t>sidelink</w:t>
      </w:r>
      <w:proofErr w:type="spellEnd"/>
      <w:r w:rsidRPr="00130358">
        <w:rPr>
          <w:rFonts w:eastAsia="PMingLiU"/>
          <w:lang w:eastAsia="zh-TW"/>
        </w:rPr>
        <w:t xml:space="preserve"> Communication.</w:t>
      </w:r>
      <w:r w:rsidRPr="00130358">
        <w:rPr>
          <w:lang w:eastAsia="zh-CN"/>
        </w:rPr>
        <w:t xml:space="preserve"> There is one active cell (</w:t>
      </w:r>
      <w:proofErr w:type="spellStart"/>
      <w:r w:rsidRPr="00130358">
        <w:rPr>
          <w:lang w:eastAsia="zh-CN"/>
        </w:rPr>
        <w:t>PCell</w:t>
      </w:r>
      <w:proofErr w:type="spellEnd"/>
      <w:r w:rsidRPr="00130358">
        <w:rPr>
          <w:lang w:eastAsia="zh-CN"/>
        </w:rPr>
        <w:t xml:space="preserve">) in this test. </w:t>
      </w:r>
      <w:r w:rsidRPr="00130358">
        <w:rPr>
          <w:rFonts w:eastAsia="PMingLiU"/>
          <w:lang w:eastAsia="zh-TW"/>
        </w:rPr>
        <w:t xml:space="preserve"> The transmit timing accuracy is verified by the UE transmitting PSCCH. </w:t>
      </w:r>
    </w:p>
    <w:p w14:paraId="4F96E0A5" w14:textId="77777777" w:rsidR="001363CF" w:rsidRPr="00130358" w:rsidRDefault="001363CF" w:rsidP="00D62538">
      <w:pPr>
        <w:pStyle w:val="B1"/>
      </w:pPr>
      <w:r w:rsidRPr="00130358">
        <w:t>1.</w:t>
      </w:r>
      <w:r w:rsidRPr="00130358">
        <w:rPr>
          <w:lang w:eastAsia="zh-TW"/>
        </w:rPr>
        <w:tab/>
        <w:t xml:space="preserve">UE transmits V2X </w:t>
      </w:r>
      <w:proofErr w:type="spellStart"/>
      <w:r w:rsidRPr="00130358">
        <w:rPr>
          <w:lang w:eastAsia="zh-TW"/>
        </w:rPr>
        <w:t>sidelink</w:t>
      </w:r>
      <w:proofErr w:type="spellEnd"/>
      <w:r w:rsidRPr="00130358">
        <w:rPr>
          <w:lang w:eastAsia="zh-TW"/>
        </w:rPr>
        <w:t xml:space="preserve"> communication data over the PC5 interface in according to SL-V2X-Preconfiguration and to </w:t>
      </w:r>
      <w:r w:rsidRPr="00130358">
        <w:t>schedule the V2X RMC for PSCCH and PSSCH according to Table 12.1.1.4.1-1.</w:t>
      </w:r>
    </w:p>
    <w:p w14:paraId="6A34E94A" w14:textId="77777777" w:rsidR="001363CF" w:rsidRPr="00130358" w:rsidRDefault="001363CF" w:rsidP="00D62538">
      <w:pPr>
        <w:pStyle w:val="B1"/>
        <w:rPr>
          <w:rFonts w:ascii="Times-Roman" w:hAnsi="Times-Roman"/>
          <w:color w:val="000000"/>
        </w:rPr>
      </w:pPr>
      <w:r w:rsidRPr="00130358">
        <w:t>2.</w:t>
      </w:r>
      <w:r w:rsidRPr="00130358">
        <w:rPr>
          <w:lang w:eastAsia="zh-TW"/>
        </w:rPr>
        <w:tab/>
      </w:r>
      <w:r w:rsidRPr="00130358">
        <w:rPr>
          <w:rStyle w:val="fontstyle01"/>
        </w:rPr>
        <w:t xml:space="preserve">After the UE is synchronized to the EUTRA, the test system shall verify that the UE </w:t>
      </w:r>
      <w:r w:rsidRPr="00130358">
        <w:rPr>
          <w:lang w:eastAsia="zh-CN"/>
        </w:rPr>
        <w:t xml:space="preserve">PSCCH transmission </w:t>
      </w:r>
      <w:r w:rsidRPr="00130358">
        <w:rPr>
          <w:rStyle w:val="fontstyle01"/>
        </w:rPr>
        <w:t>timing offset is within ± 15×T</w:t>
      </w:r>
      <w:r w:rsidRPr="00130358">
        <w:rPr>
          <w:rStyle w:val="fontstyle01"/>
          <w:sz w:val="14"/>
          <w:szCs w:val="14"/>
        </w:rPr>
        <w:t>S</w:t>
      </w:r>
      <w:r w:rsidRPr="00130358">
        <w:rPr>
          <w:rStyle w:val="fontstyle01"/>
        </w:rPr>
        <w:t xml:space="preserve"> with respect to the downlink EUTRA signal.</w:t>
      </w:r>
    </w:p>
    <w:p w14:paraId="0AE6A370" w14:textId="77777777" w:rsidR="001363CF" w:rsidRPr="00130358" w:rsidRDefault="001363CF" w:rsidP="00D62538">
      <w:pPr>
        <w:pStyle w:val="Heading5"/>
        <w:keepNext w:val="0"/>
        <w:keepLines w:val="0"/>
        <w:rPr>
          <w:snapToGrid w:val="0"/>
          <w:kern w:val="2"/>
        </w:rPr>
      </w:pPr>
      <w:r w:rsidRPr="00130358">
        <w:rPr>
          <w:snapToGrid w:val="0"/>
          <w:kern w:val="2"/>
        </w:rPr>
        <w:t>12.1.1.4.3</w:t>
      </w:r>
      <w:r w:rsidRPr="00130358">
        <w:rPr>
          <w:snapToGrid w:val="0"/>
          <w:kern w:val="2"/>
        </w:rPr>
        <w:tab/>
        <w:t>Message Contents</w:t>
      </w:r>
    </w:p>
    <w:p w14:paraId="4D18B436" w14:textId="61E6BB2D"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47C6621E" w14:textId="77777777" w:rsidR="001363CF" w:rsidRPr="00130358" w:rsidRDefault="001363CF" w:rsidP="00D62538">
      <w:pPr>
        <w:pStyle w:val="TH"/>
        <w:keepNext w:val="0"/>
        <w:keepLines w:val="0"/>
      </w:pPr>
      <w:r w:rsidRPr="00130358">
        <w:t xml:space="preserve">Table 12.1.1.4.3-1: </w:t>
      </w:r>
      <w:r w:rsidRPr="00130358">
        <w:rPr>
          <w:i/>
        </w:rPr>
        <w:t>SL-V2X-InterFreqUE-Config-r14-DEFAULT</w:t>
      </w:r>
      <w:r w:rsidRPr="00130358">
        <w:t xml:space="preserve"> for typeTxsync-r14</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56BEE42" w14:textId="77777777" w:rsidTr="00D62538">
        <w:trPr>
          <w:gridBefore w:val="1"/>
          <w:wBefore w:w="9" w:type="dxa"/>
          <w:jc w:val="center"/>
        </w:trPr>
        <w:tc>
          <w:tcPr>
            <w:tcW w:w="9781" w:type="dxa"/>
            <w:gridSpan w:val="5"/>
          </w:tcPr>
          <w:p w14:paraId="20AF0552" w14:textId="545D1C1E"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79B9C335" w14:textId="77777777" w:rsidTr="00D62538">
        <w:trPr>
          <w:gridAfter w:val="1"/>
          <w:wAfter w:w="9" w:type="dxa"/>
          <w:jc w:val="center"/>
        </w:trPr>
        <w:tc>
          <w:tcPr>
            <w:tcW w:w="4537" w:type="dxa"/>
            <w:gridSpan w:val="2"/>
          </w:tcPr>
          <w:p w14:paraId="48A04127" w14:textId="4B718852"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46F053A7" w14:textId="77777777" w:rsidR="001363CF" w:rsidRPr="00130358" w:rsidRDefault="001363CF" w:rsidP="00D62538">
            <w:pPr>
              <w:pStyle w:val="TAH"/>
              <w:keepNext w:val="0"/>
              <w:keepLines w:val="0"/>
            </w:pPr>
            <w:r w:rsidRPr="00130358">
              <w:t>Value/remark</w:t>
            </w:r>
          </w:p>
        </w:tc>
        <w:tc>
          <w:tcPr>
            <w:tcW w:w="1701" w:type="dxa"/>
          </w:tcPr>
          <w:p w14:paraId="0CC60962" w14:textId="77777777" w:rsidR="001363CF" w:rsidRPr="00130358" w:rsidRDefault="001363CF" w:rsidP="00D62538">
            <w:pPr>
              <w:pStyle w:val="TAH"/>
              <w:keepNext w:val="0"/>
              <w:keepLines w:val="0"/>
            </w:pPr>
            <w:r w:rsidRPr="00130358">
              <w:t>Comment</w:t>
            </w:r>
          </w:p>
        </w:tc>
        <w:tc>
          <w:tcPr>
            <w:tcW w:w="1275" w:type="dxa"/>
          </w:tcPr>
          <w:p w14:paraId="2462B4AB" w14:textId="77777777" w:rsidR="001363CF" w:rsidRPr="00130358" w:rsidRDefault="001363CF" w:rsidP="00D62538">
            <w:pPr>
              <w:pStyle w:val="TAH"/>
              <w:keepNext w:val="0"/>
              <w:keepLines w:val="0"/>
            </w:pPr>
            <w:r w:rsidRPr="00130358">
              <w:t>Condition</w:t>
            </w:r>
          </w:p>
        </w:tc>
      </w:tr>
      <w:tr w:rsidR="001363CF" w:rsidRPr="00130358" w14:paraId="6D541C5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82C635" w14:textId="045A4065"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41FAC62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8FC8E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31A91B1" w14:textId="77777777" w:rsidR="001363CF" w:rsidRPr="00130358" w:rsidRDefault="001363CF" w:rsidP="00D62538">
            <w:pPr>
              <w:pStyle w:val="TAL"/>
              <w:keepNext w:val="0"/>
              <w:keepLines w:val="0"/>
            </w:pPr>
          </w:p>
        </w:tc>
      </w:tr>
      <w:tr w:rsidR="001363CF" w:rsidRPr="00130358" w14:paraId="4CADED8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D0757F" w14:textId="5DC1287C"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typeTxSync</w:t>
            </w:r>
            <w:r w:rsidR="001363CF" w:rsidRPr="00130358">
              <w:rPr>
                <w:rFonts w:cs="Courier New"/>
              </w:rPr>
              <w:t>-r14</w:t>
            </w:r>
          </w:p>
        </w:tc>
        <w:tc>
          <w:tcPr>
            <w:tcW w:w="2268" w:type="dxa"/>
            <w:tcBorders>
              <w:top w:val="single" w:sz="4" w:space="0" w:color="auto"/>
              <w:left w:val="single" w:sz="4" w:space="0" w:color="auto"/>
              <w:bottom w:val="single" w:sz="4" w:space="0" w:color="auto"/>
              <w:right w:val="single" w:sz="4" w:space="0" w:color="auto"/>
            </w:tcBorders>
            <w:vAlign w:val="center"/>
          </w:tcPr>
          <w:p w14:paraId="2E386A05" w14:textId="4A0E9F49" w:rsidR="001363CF" w:rsidRPr="00130358" w:rsidRDefault="001363CF" w:rsidP="00D62538">
            <w:pPr>
              <w:pStyle w:val="TAL"/>
              <w:keepNext w:val="0"/>
              <w:keepLines w:val="0"/>
              <w:rPr>
                <w:lang w:eastAsia="ko-KR"/>
              </w:rPr>
            </w:pPr>
            <w:r w:rsidRPr="00130358">
              <w:rPr>
                <w:rFonts w:eastAsia="Malgun Gothic" w:cs="Arial"/>
                <w:i/>
                <w:lang w:eastAsia="zh-CN"/>
              </w:rPr>
              <w:t>Set</w:t>
            </w:r>
            <w:r w:rsidR="00D62538" w:rsidRPr="00130358">
              <w:rPr>
                <w:rFonts w:eastAsia="Malgun Gothic" w:cs="Arial"/>
                <w:i/>
                <w:lang w:eastAsia="zh-CN"/>
              </w:rPr>
              <w:t xml:space="preserve"> </w:t>
            </w:r>
            <w:r w:rsidRPr="00130358">
              <w:rPr>
                <w:rFonts w:eastAsia="Malgun Gothic" w:cs="Arial"/>
                <w:i/>
                <w:lang w:eastAsia="zh-CN"/>
              </w:rPr>
              <w:t>according</w:t>
            </w:r>
            <w:r w:rsidR="00D62538" w:rsidRPr="00130358">
              <w:rPr>
                <w:rFonts w:eastAsia="Malgun Gothic" w:cs="Arial"/>
                <w:i/>
                <w:lang w:eastAsia="zh-CN"/>
              </w:rPr>
              <w:t xml:space="preserve"> </w:t>
            </w:r>
            <w:r w:rsidRPr="00130358">
              <w:rPr>
                <w:rFonts w:eastAsia="Malgun Gothic" w:cs="Arial"/>
                <w:i/>
                <w:lang w:eastAsia="zh-CN"/>
              </w:rPr>
              <w:t>to</w:t>
            </w:r>
            <w:r w:rsidR="00D62538" w:rsidRPr="00130358">
              <w:rPr>
                <w:rFonts w:eastAsia="Malgun Gothic" w:cs="Arial"/>
                <w:i/>
                <w:lang w:eastAsia="zh-CN"/>
              </w:rPr>
              <w:t xml:space="preserve"> </w:t>
            </w:r>
            <w:r w:rsidRPr="00130358">
              <w:rPr>
                <w:rFonts w:eastAsia="Malgun Gothic" w:cs="Arial"/>
                <w:i/>
                <w:lang w:eastAsia="zh-CN"/>
              </w:rPr>
              <w:t>the</w:t>
            </w:r>
            <w:r w:rsidR="00D62538" w:rsidRPr="00130358">
              <w:rPr>
                <w:rFonts w:eastAsia="Malgun Gothic" w:cs="Arial"/>
                <w:i/>
                <w:lang w:eastAsia="zh-CN"/>
              </w:rPr>
              <w:t xml:space="preserve"> </w:t>
            </w:r>
            <w:r w:rsidRPr="00130358">
              <w:rPr>
                <w:rFonts w:eastAsia="Malgun Gothic" w:cs="Arial"/>
                <w:i/>
                <w:lang w:eastAsia="zh-CN"/>
              </w:rPr>
              <w:t>specific</w:t>
            </w:r>
            <w:r w:rsidR="00D62538" w:rsidRPr="00130358">
              <w:rPr>
                <w:rFonts w:eastAsia="Malgun Gothic" w:cs="Arial"/>
                <w:i/>
                <w:lang w:eastAsia="zh-CN"/>
              </w:rPr>
              <w:t xml:space="preserve"> </w:t>
            </w:r>
            <w:r w:rsidRPr="00130358">
              <w:rPr>
                <w:rFonts w:eastAsia="Malgun Gothic" w:cs="Arial"/>
                <w:i/>
                <w:lang w:eastAsia="zh-CN"/>
              </w:rPr>
              <w:t>test</w:t>
            </w:r>
            <w:r w:rsidR="00D62538" w:rsidRPr="00130358">
              <w:rPr>
                <w:rFonts w:eastAsia="Malgun Gothic" w:cs="Arial"/>
                <w:i/>
                <w:lang w:eastAsia="zh-CN"/>
              </w:rPr>
              <w:t xml:space="preserve"> </w:t>
            </w:r>
            <w:r w:rsidRPr="00130358">
              <w:rPr>
                <w:rFonts w:eastAsia="Malgun Gothic" w:cs="Arial"/>
                <w:i/>
                <w:lang w:eastAsia="zh-CN"/>
              </w:rPr>
              <w:t>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45481656" w14:textId="75A80CE2" w:rsidR="001363CF" w:rsidRPr="00130358" w:rsidRDefault="001363CF" w:rsidP="00D62538">
            <w:pPr>
              <w:pStyle w:val="TAL"/>
              <w:keepNext w:val="0"/>
              <w:keepLines w:val="0"/>
            </w:pPr>
            <w:r w:rsidRPr="00130358">
              <w:rPr>
                <w:lang w:eastAsia="ko-KR"/>
              </w:rPr>
              <w:t>ENUMERATED</w:t>
            </w:r>
            <w:r w:rsidR="00D62538" w:rsidRPr="00130358">
              <w:rPr>
                <w:lang w:eastAsia="ko-KR"/>
              </w:rPr>
              <w:t xml:space="preserve"> </w:t>
            </w:r>
            <w:r w:rsidRPr="00130358">
              <w:rPr>
                <w:lang w:eastAsia="ko-KR"/>
              </w:rPr>
              <w:t>{</w:t>
            </w:r>
            <w:proofErr w:type="spellStart"/>
            <w:r w:rsidRPr="00130358">
              <w:rPr>
                <w:lang w:eastAsia="ko-KR"/>
              </w:rPr>
              <w:t>gnss</w:t>
            </w:r>
            <w:proofErr w:type="spellEnd"/>
            <w:r w:rsidRPr="00130358">
              <w:rPr>
                <w:lang w:eastAsia="ko-KR"/>
              </w:rPr>
              <w:t>,</w:t>
            </w:r>
            <w:r w:rsidR="00D62538" w:rsidRPr="00130358">
              <w:rPr>
                <w:lang w:eastAsia="ko-KR"/>
              </w:rPr>
              <w:t xml:space="preserve"> </w:t>
            </w:r>
            <w:proofErr w:type="spellStart"/>
            <w:r w:rsidRPr="00130358">
              <w:rPr>
                <w:lang w:eastAsia="ko-KR"/>
              </w:rPr>
              <w:t>enb</w:t>
            </w:r>
            <w:proofErr w:type="spellEnd"/>
            <w:r w:rsidRPr="00130358">
              <w:rPr>
                <w:lang w:eastAsia="ko-KR"/>
              </w:rPr>
              <w:t>}</w:t>
            </w:r>
          </w:p>
        </w:tc>
        <w:tc>
          <w:tcPr>
            <w:tcW w:w="1275" w:type="dxa"/>
            <w:tcBorders>
              <w:top w:val="single" w:sz="4" w:space="0" w:color="auto"/>
              <w:left w:val="single" w:sz="4" w:space="0" w:color="auto"/>
              <w:bottom w:val="single" w:sz="4" w:space="0" w:color="auto"/>
              <w:right w:val="single" w:sz="4" w:space="0" w:color="auto"/>
            </w:tcBorders>
          </w:tcPr>
          <w:p w14:paraId="798DB6E2" w14:textId="77777777" w:rsidR="001363CF" w:rsidRPr="00130358" w:rsidRDefault="001363CF" w:rsidP="00D62538">
            <w:pPr>
              <w:pStyle w:val="TAL"/>
              <w:keepNext w:val="0"/>
              <w:keepLines w:val="0"/>
            </w:pPr>
          </w:p>
        </w:tc>
      </w:tr>
      <w:tr w:rsidR="001363CF" w:rsidRPr="00130358" w14:paraId="414C036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7EC7A2" w14:textId="77777777" w:rsidR="001363CF" w:rsidRPr="00130358" w:rsidRDefault="001363CF" w:rsidP="00D62538">
            <w:pPr>
              <w:pStyle w:val="TAL"/>
              <w:keepNext w:val="0"/>
              <w:keepLines w:val="0"/>
              <w:rPr>
                <w:rFonts w:eastAsia="SimSun"/>
                <w:lang w:eastAsia="zh-CN"/>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5BD7F65" w14:textId="77777777" w:rsidR="001363CF" w:rsidRPr="00130358" w:rsidRDefault="001363CF" w:rsidP="00D62538">
            <w:pPr>
              <w:pStyle w:val="TAL"/>
              <w:keepNext w:val="0"/>
              <w:keepLines w:val="0"/>
              <w:rPr>
                <w:rFonts w:eastAsia="Malgun Gothic" w:cs="Arial"/>
                <w:i/>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31CD34F6"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8759118" w14:textId="77777777" w:rsidR="001363CF" w:rsidRPr="00130358" w:rsidRDefault="001363CF" w:rsidP="00D62538">
            <w:pPr>
              <w:pStyle w:val="TAL"/>
              <w:keepNext w:val="0"/>
              <w:keepLines w:val="0"/>
            </w:pPr>
          </w:p>
        </w:tc>
      </w:tr>
    </w:tbl>
    <w:p w14:paraId="1C2AB340" w14:textId="77777777" w:rsidR="001363CF" w:rsidRPr="00130358" w:rsidRDefault="001363CF" w:rsidP="00D62538"/>
    <w:p w14:paraId="2D2B6043" w14:textId="77777777" w:rsidR="001363CF" w:rsidRPr="00130358" w:rsidRDefault="001363CF" w:rsidP="00D62538">
      <w:pPr>
        <w:pStyle w:val="TH"/>
        <w:keepNext w:val="0"/>
        <w:keepLines w:val="0"/>
      </w:pPr>
      <w:r w:rsidRPr="00130358">
        <w:t xml:space="preserve">Table 12.1.1.4.3-2: </w:t>
      </w:r>
      <w:r w:rsidRPr="00130358">
        <w:rPr>
          <w:i/>
        </w:rPr>
        <w:t xml:space="preserve">SL-CommResourcePoolV2X-r14-DEFAULT for </w:t>
      </w:r>
      <w:r w:rsidRPr="00130358">
        <w:t xml:space="preserve"> </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55048B3" w14:textId="77777777" w:rsidTr="00D62538">
        <w:trPr>
          <w:gridBefore w:val="1"/>
          <w:wBefore w:w="9" w:type="dxa"/>
          <w:jc w:val="center"/>
        </w:trPr>
        <w:tc>
          <w:tcPr>
            <w:tcW w:w="9781" w:type="dxa"/>
            <w:gridSpan w:val="5"/>
          </w:tcPr>
          <w:p w14:paraId="7418C526" w14:textId="617861E7"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4.6.3-20C</w:t>
            </w:r>
          </w:p>
        </w:tc>
      </w:tr>
      <w:tr w:rsidR="001363CF" w:rsidRPr="00130358" w14:paraId="7F8A3A0E" w14:textId="77777777" w:rsidTr="00D62538">
        <w:trPr>
          <w:gridAfter w:val="1"/>
          <w:wAfter w:w="9" w:type="dxa"/>
          <w:jc w:val="center"/>
        </w:trPr>
        <w:tc>
          <w:tcPr>
            <w:tcW w:w="4537" w:type="dxa"/>
            <w:gridSpan w:val="2"/>
          </w:tcPr>
          <w:p w14:paraId="2401EBA6" w14:textId="0FBA88DC"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78B9F314" w14:textId="77777777" w:rsidR="001363CF" w:rsidRPr="00130358" w:rsidRDefault="001363CF" w:rsidP="00D62538">
            <w:pPr>
              <w:pStyle w:val="TAH"/>
              <w:keepNext w:val="0"/>
              <w:keepLines w:val="0"/>
            </w:pPr>
            <w:r w:rsidRPr="00130358">
              <w:t>Value/remark</w:t>
            </w:r>
          </w:p>
        </w:tc>
        <w:tc>
          <w:tcPr>
            <w:tcW w:w="1701" w:type="dxa"/>
          </w:tcPr>
          <w:p w14:paraId="10AF33D0" w14:textId="77777777" w:rsidR="001363CF" w:rsidRPr="00130358" w:rsidRDefault="001363CF" w:rsidP="00D62538">
            <w:pPr>
              <w:pStyle w:val="TAH"/>
              <w:keepNext w:val="0"/>
              <w:keepLines w:val="0"/>
            </w:pPr>
            <w:r w:rsidRPr="00130358">
              <w:t>Comment</w:t>
            </w:r>
          </w:p>
        </w:tc>
        <w:tc>
          <w:tcPr>
            <w:tcW w:w="1275" w:type="dxa"/>
          </w:tcPr>
          <w:p w14:paraId="2C637B9E" w14:textId="77777777" w:rsidR="001363CF" w:rsidRPr="00130358" w:rsidRDefault="001363CF" w:rsidP="00D62538">
            <w:pPr>
              <w:pStyle w:val="TAH"/>
              <w:keepNext w:val="0"/>
              <w:keepLines w:val="0"/>
            </w:pPr>
            <w:r w:rsidRPr="00130358">
              <w:t>Condition</w:t>
            </w:r>
          </w:p>
        </w:tc>
      </w:tr>
      <w:tr w:rsidR="001363CF" w:rsidRPr="00130358" w14:paraId="288D05C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E22D3C" w14:textId="40DD5AD8" w:rsidR="001363CF" w:rsidRPr="00130358" w:rsidRDefault="001363CF" w:rsidP="00D62538">
            <w:pPr>
              <w:pStyle w:val="TAL"/>
              <w:keepNext w:val="0"/>
              <w:keepLines w:val="0"/>
            </w:pPr>
            <w:r w:rsidRPr="00130358">
              <w:t>SL-CommResourcePoolV2X-r14-DEFAULT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23EE444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DCD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715314" w14:textId="77777777" w:rsidR="001363CF" w:rsidRPr="00130358" w:rsidRDefault="001363CF" w:rsidP="00D62538">
            <w:pPr>
              <w:pStyle w:val="TAL"/>
              <w:keepNext w:val="0"/>
              <w:keepLines w:val="0"/>
            </w:pPr>
          </w:p>
        </w:tc>
      </w:tr>
      <w:tr w:rsidR="001363CF" w:rsidRPr="00130358" w14:paraId="5FAEBEE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52453A7" w14:textId="1FA7900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1DAA00C4"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DEC238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71C31CA" w14:textId="77777777" w:rsidR="001363CF" w:rsidRPr="00130358" w:rsidRDefault="001363CF" w:rsidP="00D62538">
            <w:pPr>
              <w:pStyle w:val="TAL"/>
              <w:keepNext w:val="0"/>
              <w:keepLines w:val="0"/>
            </w:pPr>
          </w:p>
        </w:tc>
      </w:tr>
      <w:tr w:rsidR="001363CF" w:rsidRPr="00130358" w14:paraId="55D8638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DDE069F" w14:textId="42A56C76"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9B0DAC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C5D6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0B11DFD" w14:textId="77777777" w:rsidR="001363CF" w:rsidRPr="00130358" w:rsidRDefault="001363CF" w:rsidP="00D62538">
            <w:pPr>
              <w:pStyle w:val="TAL"/>
              <w:keepNext w:val="0"/>
              <w:keepLines w:val="0"/>
            </w:pPr>
          </w:p>
        </w:tc>
      </w:tr>
      <w:tr w:rsidR="001363CF" w:rsidRPr="00130358" w14:paraId="620FD1EF"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696F0C2E" w14:textId="03FA61F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BI100-r14</w:t>
            </w:r>
          </w:p>
        </w:tc>
        <w:tc>
          <w:tcPr>
            <w:tcW w:w="2268" w:type="dxa"/>
            <w:tcBorders>
              <w:top w:val="single" w:sz="4" w:space="0" w:color="auto"/>
              <w:left w:val="single" w:sz="4" w:space="0" w:color="auto"/>
              <w:right w:val="single" w:sz="4" w:space="0" w:color="auto"/>
            </w:tcBorders>
          </w:tcPr>
          <w:p w14:paraId="64332E41" w14:textId="77777777" w:rsidR="001363CF" w:rsidRPr="00130358" w:rsidRDefault="001363CF" w:rsidP="00D62538">
            <w:pPr>
              <w:pStyle w:val="TAL"/>
              <w:keepNext w:val="0"/>
              <w:keepLines w:val="0"/>
              <w:rPr>
                <w:lang w:eastAsia="zh-CN"/>
              </w:rPr>
            </w:pPr>
            <w:r w:rsidRPr="00130358">
              <w:rPr>
                <w:lang w:eastAsia="zh-CN"/>
              </w:rPr>
              <w:t>11111111</w:t>
            </w:r>
          </w:p>
          <w:p w14:paraId="1A8262E2" w14:textId="77777777" w:rsidR="001363CF" w:rsidRPr="00130358" w:rsidRDefault="001363CF" w:rsidP="00D62538">
            <w:pPr>
              <w:pStyle w:val="TAL"/>
              <w:keepNext w:val="0"/>
              <w:keepLines w:val="0"/>
              <w:rPr>
                <w:lang w:eastAsia="zh-CN"/>
              </w:rPr>
            </w:pPr>
            <w:r w:rsidRPr="00130358">
              <w:rPr>
                <w:lang w:eastAsia="zh-CN"/>
              </w:rPr>
              <w:t>11111111</w:t>
            </w:r>
          </w:p>
          <w:p w14:paraId="171847D4" w14:textId="77777777" w:rsidR="001363CF" w:rsidRPr="00130358" w:rsidRDefault="001363CF" w:rsidP="00D62538">
            <w:pPr>
              <w:pStyle w:val="TAL"/>
              <w:keepNext w:val="0"/>
              <w:keepLines w:val="0"/>
              <w:rPr>
                <w:lang w:eastAsia="zh-CN"/>
              </w:rPr>
            </w:pPr>
            <w:r w:rsidRPr="00130358">
              <w:rPr>
                <w:lang w:eastAsia="zh-CN"/>
              </w:rPr>
              <w:t>0000</w:t>
            </w:r>
          </w:p>
        </w:tc>
        <w:tc>
          <w:tcPr>
            <w:tcW w:w="1701" w:type="dxa"/>
            <w:tcBorders>
              <w:top w:val="single" w:sz="4" w:space="0" w:color="auto"/>
              <w:left w:val="single" w:sz="4" w:space="0" w:color="auto"/>
              <w:right w:val="single" w:sz="4" w:space="0" w:color="auto"/>
            </w:tcBorders>
          </w:tcPr>
          <w:p w14:paraId="19884DAF" w14:textId="77777777" w:rsidR="001363CF" w:rsidRPr="00130358" w:rsidRDefault="001363CF" w:rsidP="00D62538">
            <w:pPr>
              <w:pStyle w:val="TAL"/>
              <w:keepNext w:val="0"/>
              <w:keepLines w:val="0"/>
            </w:pPr>
          </w:p>
        </w:tc>
        <w:tc>
          <w:tcPr>
            <w:tcW w:w="1275" w:type="dxa"/>
            <w:tcBorders>
              <w:top w:val="single" w:sz="4" w:space="0" w:color="auto"/>
              <w:left w:val="single" w:sz="4" w:space="0" w:color="auto"/>
              <w:right w:val="single" w:sz="4" w:space="0" w:color="auto"/>
            </w:tcBorders>
          </w:tcPr>
          <w:p w14:paraId="1D18F8DC" w14:textId="77777777" w:rsidR="001363CF" w:rsidRPr="00130358" w:rsidRDefault="001363CF" w:rsidP="00D62538">
            <w:pPr>
              <w:pStyle w:val="TAL"/>
              <w:keepNext w:val="0"/>
              <w:keepLines w:val="0"/>
              <w:rPr>
                <w:lang w:eastAsia="ko-KR"/>
              </w:rPr>
            </w:pPr>
          </w:p>
        </w:tc>
      </w:tr>
      <w:tr w:rsidR="001363CF" w:rsidRPr="00130358" w14:paraId="4C45764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3F598A4" w14:textId="332BCBB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FED84B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0A83E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C74148F" w14:textId="77777777" w:rsidR="001363CF" w:rsidRPr="00130358" w:rsidRDefault="001363CF" w:rsidP="00D62538">
            <w:pPr>
              <w:pStyle w:val="TAL"/>
              <w:keepNext w:val="0"/>
              <w:keepLines w:val="0"/>
            </w:pPr>
          </w:p>
        </w:tc>
      </w:tr>
      <w:tr w:rsidR="001363CF" w:rsidRPr="00130358" w14:paraId="2F0DB4DE"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FD79B2C" w14:textId="104460C8"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2D68B9DB" w14:textId="77777777" w:rsidR="001363CF" w:rsidRPr="00130358" w:rsidRDefault="001363CF" w:rsidP="00D62538">
            <w:pPr>
              <w:pStyle w:val="TAL"/>
              <w:keepNext w:val="0"/>
              <w:keepLines w:val="0"/>
              <w:rPr>
                <w:lang w:eastAsia="ko-KR"/>
              </w:rPr>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5AEDC5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4841B6" w14:textId="77777777" w:rsidR="001363CF" w:rsidRPr="00130358" w:rsidRDefault="001363CF" w:rsidP="00D62538">
            <w:pPr>
              <w:pStyle w:val="TAL"/>
              <w:keepNext w:val="0"/>
              <w:keepLines w:val="0"/>
              <w:rPr>
                <w:lang w:eastAsia="ko-KR"/>
              </w:rPr>
            </w:pPr>
            <w:r w:rsidRPr="00130358">
              <w:rPr>
                <w:lang w:eastAsia="ko-KR"/>
              </w:rPr>
              <w:t>BW10</w:t>
            </w:r>
          </w:p>
        </w:tc>
      </w:tr>
      <w:tr w:rsidR="001363CF" w:rsidRPr="00130358" w14:paraId="1C3995E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BE062A5" w14:textId="112CD13A"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2A351E0C"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52CE7E7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D749DD" w14:textId="77777777" w:rsidR="001363CF" w:rsidRPr="00130358" w:rsidRDefault="001363CF" w:rsidP="00D62538">
            <w:pPr>
              <w:pStyle w:val="TAL"/>
              <w:keepNext w:val="0"/>
              <w:keepLines w:val="0"/>
            </w:pPr>
          </w:p>
        </w:tc>
      </w:tr>
      <w:tr w:rsidR="001363CF" w:rsidRPr="00130358" w14:paraId="7E70DC0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397B7D" w14:textId="48ED9CA9"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004354D0" w14:textId="77777777" w:rsidR="001363CF" w:rsidRPr="00130358" w:rsidRDefault="001363CF" w:rsidP="00D62538">
            <w:pPr>
              <w:pStyle w:val="TAL"/>
              <w:keepNext w:val="0"/>
              <w:keepLines w:val="0"/>
              <w:rPr>
                <w:lang w:eastAsia="zh-TW"/>
              </w:rPr>
            </w:pPr>
            <w:r w:rsidRPr="00130358">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3219605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91CCF7" w14:textId="77777777" w:rsidR="001363CF" w:rsidRPr="00130358" w:rsidRDefault="001363CF" w:rsidP="00D62538">
            <w:pPr>
              <w:pStyle w:val="TAL"/>
              <w:keepNext w:val="0"/>
              <w:keepLines w:val="0"/>
            </w:pPr>
          </w:p>
        </w:tc>
      </w:tr>
      <w:tr w:rsidR="001363CF" w:rsidRPr="00130358" w14:paraId="2913400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AB69AAA" w14:textId="2211245B"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5A585196" w14:textId="77777777" w:rsidR="001363CF" w:rsidRPr="00130358" w:rsidRDefault="001363CF" w:rsidP="00D62538">
            <w:pPr>
              <w:pStyle w:val="TAL"/>
              <w:keepNext w:val="0"/>
              <w:keepLines w:val="0"/>
              <w:rPr>
                <w:lang w:eastAsia="ko-KR"/>
              </w:rPr>
            </w:pPr>
            <w:proofErr w:type="spellStart"/>
            <w:r w:rsidRPr="00130358">
              <w:rPr>
                <w:lang w:eastAsia="ko-KR"/>
              </w:rPr>
              <w:t>NotPresent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093EBB9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6AE5582" w14:textId="77777777" w:rsidR="001363CF" w:rsidRPr="00130358" w:rsidRDefault="001363CF" w:rsidP="00D62538">
            <w:pPr>
              <w:pStyle w:val="TAL"/>
              <w:keepNext w:val="0"/>
              <w:keepLines w:val="0"/>
            </w:pPr>
          </w:p>
        </w:tc>
      </w:tr>
      <w:tr w:rsidR="001363CF" w:rsidRPr="00130358" w14:paraId="2D88414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8C4AA5" w14:textId="3DF25D2E"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3B1890AE" w14:textId="77777777" w:rsidR="001363CF" w:rsidRPr="00130358" w:rsidRDefault="001363CF" w:rsidP="00D62538">
            <w:pPr>
              <w:pStyle w:val="TAL"/>
              <w:keepNext w:val="0"/>
              <w:keepLines w:val="0"/>
            </w:pPr>
            <w:proofErr w:type="spellStart"/>
            <w:r w:rsidRPr="00130358">
              <w:rPr>
                <w:lang w:eastAsia="zh-CN"/>
              </w:rPr>
              <w:t>NotPresent</w:t>
            </w:r>
            <w:proofErr w:type="spellEnd"/>
          </w:p>
        </w:tc>
        <w:tc>
          <w:tcPr>
            <w:tcW w:w="1701" w:type="dxa"/>
            <w:tcBorders>
              <w:top w:val="single" w:sz="4" w:space="0" w:color="auto"/>
              <w:left w:val="single" w:sz="4" w:space="0" w:color="auto"/>
              <w:bottom w:val="single" w:sz="4" w:space="0" w:color="auto"/>
              <w:right w:val="single" w:sz="4" w:space="0" w:color="auto"/>
            </w:tcBorders>
          </w:tcPr>
          <w:p w14:paraId="38733CE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7F42DA7" w14:textId="77777777" w:rsidR="001363CF" w:rsidRPr="00130358" w:rsidRDefault="001363CF" w:rsidP="00D62538">
            <w:pPr>
              <w:pStyle w:val="TAL"/>
              <w:keepNext w:val="0"/>
              <w:keepLines w:val="0"/>
            </w:pPr>
          </w:p>
        </w:tc>
      </w:tr>
      <w:tr w:rsidR="001363CF" w:rsidRPr="00130358" w14:paraId="109BD8B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3DF472"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6D7B29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EA80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460E34" w14:textId="77777777" w:rsidR="001363CF" w:rsidRPr="00130358" w:rsidRDefault="001363CF" w:rsidP="00D62538">
            <w:pPr>
              <w:pStyle w:val="TAL"/>
              <w:keepNext w:val="0"/>
              <w:keepLines w:val="0"/>
            </w:pPr>
          </w:p>
        </w:tc>
      </w:tr>
    </w:tbl>
    <w:p w14:paraId="45D535F3" w14:textId="77777777" w:rsidR="001363CF" w:rsidRPr="00130358" w:rsidRDefault="001363CF" w:rsidP="00D62538"/>
    <w:p w14:paraId="1F838CD6" w14:textId="77777777" w:rsidR="001363CF" w:rsidRPr="00130358" w:rsidRDefault="001363CF" w:rsidP="000835DA">
      <w:pPr>
        <w:pStyle w:val="Heading4"/>
        <w:keepLines w:val="0"/>
        <w:rPr>
          <w:rFonts w:eastAsia="Batang"/>
        </w:rPr>
      </w:pPr>
      <w:r w:rsidRPr="00130358">
        <w:rPr>
          <w:rFonts w:eastAsia="Batang"/>
        </w:rPr>
        <w:t>12.1.1.5</w:t>
      </w:r>
      <w:r w:rsidRPr="00130358">
        <w:rPr>
          <w:rFonts w:eastAsia="Batang"/>
        </w:rPr>
        <w:tab/>
        <w:t>Test Requirement</w:t>
      </w:r>
    </w:p>
    <w:p w14:paraId="14BEB441" w14:textId="77777777" w:rsidR="001363CF" w:rsidRPr="00130358" w:rsidRDefault="001363CF" w:rsidP="00D62538">
      <w:pPr>
        <w:rPr>
          <w:rFonts w:eastAsia="PMingLiU"/>
          <w:lang w:eastAsia="zh-TW"/>
        </w:rPr>
      </w:pPr>
      <w:r w:rsidRPr="00130358">
        <w:t xml:space="preserve">The reference point for the UE initial transmit timing control test requirement shall be the downlink timing minus place </w:t>
      </w:r>
      <w:r w:rsidRPr="00130358">
        <w:rPr>
          <w:position w:val="-14"/>
          <w:lang w:eastAsia="ko-KR"/>
        </w:rPr>
        <w:object w:dxaOrig="2115" w:dyaOrig="360" w14:anchorId="03E4BABA">
          <v:shape id="_x0000_i1155" type="#_x0000_t75" style="width:105.75pt;height:18.75pt" o:ole="">
            <v:imagedata r:id="rId127" o:title=""/>
          </v:shape>
          <o:OLEObject Type="Embed" ProgID="Equation.3" ShapeID="_x0000_i1155" DrawAspect="Content" ObjectID="_1736593632" r:id="rId143"/>
        </w:object>
      </w:r>
      <w:r w:rsidRPr="00130358">
        <w:t xml:space="preserve"> where </w:t>
      </w:r>
      <w:r w:rsidRPr="00130358">
        <w:rPr>
          <w:position w:val="-12"/>
          <w:lang w:eastAsia="ko-KR"/>
        </w:rPr>
        <w:object w:dxaOrig="795" w:dyaOrig="360" w14:anchorId="78DC15E8">
          <v:shape id="_x0000_i1156" type="#_x0000_t75" style="width:39.75pt;height:18.75pt" o:ole="">
            <v:imagedata r:id="rId129" o:title=""/>
          </v:shape>
          <o:OLEObject Type="Embed" ProgID="Equation.3" ShapeID="_x0000_i1156" DrawAspect="Content" ObjectID="_1736593633" r:id="rId144"/>
        </w:object>
      </w:r>
      <w:r w:rsidRPr="00130358">
        <w:t xml:space="preserve"> = </w:t>
      </w:r>
      <w:r w:rsidRPr="00130358">
        <w:rPr>
          <w:lang w:eastAsia="zh-CN"/>
        </w:rPr>
        <w:t>0</w:t>
      </w:r>
      <w:r w:rsidRPr="00130358">
        <w:t xml:space="preserve"> and</w:t>
      </w:r>
      <w:r w:rsidR="00000000">
        <w:pict w14:anchorId="2E416928">
          <v:shape id="_x0000_i1157" type="#_x0000_t75" style="width:46.5pt;height:16.5pt">
            <v:imagedata r:id="rId131" o:title=""/>
          </v:shape>
        </w:pict>
      </w:r>
    </w:p>
    <w:p w14:paraId="7315D22A" w14:textId="438D71FF" w:rsidR="001363CF" w:rsidRPr="00130358" w:rsidRDefault="001363CF" w:rsidP="00D62538">
      <w:pPr>
        <w:rPr>
          <w:lang w:eastAsia="zh-CN"/>
        </w:rPr>
      </w:pPr>
      <w:r w:rsidRPr="00130358">
        <w:rPr>
          <w:rFonts w:eastAsia="PMingLiU"/>
          <w:lang w:eastAsia="zh-TW"/>
        </w:rPr>
        <w:t>T</w:t>
      </w:r>
      <w:r w:rsidRPr="00130358">
        <w:rPr>
          <w:lang w:eastAsia="zh-CN"/>
        </w:rPr>
        <w:t xml:space="preserve">he timing accuracy for V2V </w:t>
      </w:r>
      <w:proofErr w:type="spellStart"/>
      <w:r w:rsidRPr="00130358">
        <w:rPr>
          <w:lang w:eastAsia="zh-CN"/>
        </w:rPr>
        <w:t>sidelink</w:t>
      </w:r>
      <w:proofErr w:type="spellEnd"/>
      <w:r w:rsidRPr="00130358">
        <w:rPr>
          <w:lang w:eastAsia="zh-CN"/>
        </w:rPr>
        <w:t xml:space="preserve"> transmission shall be </w:t>
      </w:r>
      <w:r w:rsidRPr="00130358">
        <w:rPr>
          <w:rFonts w:eastAsia="PMingLiU"/>
          <w:lang w:eastAsia="zh-TW"/>
        </w:rPr>
        <w:t xml:space="preserve">less than or equal to </w:t>
      </w:r>
      <w:r w:rsidRPr="00130358">
        <w:rPr>
          <w:rFonts w:eastAsia="PMingLiU"/>
          <w:lang w:eastAsia="zh-TW"/>
        </w:rPr>
        <w:sym w:font="Symbol" w:char="F0B1"/>
      </w:r>
      <w:proofErr w:type="spellStart"/>
      <w:r w:rsidRPr="00130358">
        <w:rPr>
          <w:rFonts w:eastAsia="PMingLiU"/>
          <w:lang w:eastAsia="zh-TW"/>
        </w:rPr>
        <w:t>T</w:t>
      </w:r>
      <w:r w:rsidRPr="00130358">
        <w:rPr>
          <w:rFonts w:eastAsia="PMingLiU"/>
          <w:vertAlign w:val="subscript"/>
          <w:lang w:eastAsia="zh-TW"/>
        </w:rPr>
        <w:t>e</w:t>
      </w:r>
      <w:proofErr w:type="spellEnd"/>
      <w:r w:rsidRPr="00130358">
        <w:rPr>
          <w:rFonts w:eastAsia="PMingLiU"/>
          <w:lang w:eastAsia="zh-TW"/>
        </w:rPr>
        <w:t xml:space="preserve"> where the timing error limit value </w:t>
      </w:r>
      <w:proofErr w:type="spellStart"/>
      <w:r w:rsidRPr="00130358">
        <w:rPr>
          <w:rFonts w:eastAsia="PMingLiU"/>
          <w:lang w:eastAsia="zh-TW"/>
        </w:rPr>
        <w:t>T</w:t>
      </w:r>
      <w:r w:rsidRPr="00130358">
        <w:rPr>
          <w:rFonts w:eastAsia="PMingLiU"/>
          <w:vertAlign w:val="subscript"/>
          <w:lang w:eastAsia="zh-TW"/>
        </w:rPr>
        <w:t>e</w:t>
      </w:r>
      <w:proofErr w:type="spellEnd"/>
      <w:r w:rsidRPr="00130358">
        <w:rPr>
          <w:rFonts w:eastAsia="PMingLiU"/>
          <w:lang w:eastAsia="zh-TW"/>
        </w:rPr>
        <w:t xml:space="preserve"> is specified as 15*T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r w:rsidRPr="00130358">
        <w:rPr>
          <w:lang w:eastAsia="zh-CN"/>
        </w:rPr>
        <w:t xml:space="preserve"> The timing accuracy is verified by using PSCCH transmissions.</w:t>
      </w:r>
    </w:p>
    <w:p w14:paraId="272C8A13" w14:textId="77777777" w:rsidR="001363CF" w:rsidRPr="00130358" w:rsidRDefault="001363CF" w:rsidP="00D62538">
      <w:pPr>
        <w:pStyle w:val="TH"/>
        <w:keepNext w:val="0"/>
        <w:keepLines w:val="0"/>
      </w:pPr>
      <w:r w:rsidRPr="00130358">
        <w:t xml:space="preserve">Table 12.1.1.5.1-1: Cell Test parameters for V2X UE Transmit Timing Accuracy Test for </w:t>
      </w:r>
      <w:proofErr w:type="spellStart"/>
      <w:r w:rsidRPr="00130358">
        <w:t>eNB</w:t>
      </w:r>
      <w:proofErr w:type="spellEnd"/>
      <w:r w:rsidRPr="00130358">
        <w:t xml:space="preserve"> as Timing Reference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4"/>
        <w:gridCol w:w="1260"/>
        <w:gridCol w:w="1889"/>
        <w:gridCol w:w="2502"/>
      </w:tblGrid>
      <w:tr w:rsidR="001363CF" w:rsidRPr="00130358" w14:paraId="520EEC9E" w14:textId="77777777" w:rsidTr="00772922">
        <w:trPr>
          <w:tblHeade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72B9B545" w14:textId="77777777" w:rsidR="001363CF" w:rsidRPr="00130358" w:rsidRDefault="001363CF" w:rsidP="00D62538">
            <w:pPr>
              <w:pStyle w:val="TAH"/>
              <w:keepNext w:val="0"/>
              <w:keepLines w:val="0"/>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96C0503" w14:textId="77777777" w:rsidR="001363CF" w:rsidRPr="00130358" w:rsidRDefault="001363CF" w:rsidP="00D62538">
            <w:pPr>
              <w:pStyle w:val="TAH"/>
              <w:keepNext w:val="0"/>
              <w:keepLines w:val="0"/>
              <w:rPr>
                <w:rFonts w:cs="Arial"/>
              </w:rPr>
            </w:pPr>
            <w:r w:rsidRPr="00130358">
              <w:rPr>
                <w:rFonts w:cs="Arial"/>
              </w:rPr>
              <w:t>Unit</w:t>
            </w:r>
          </w:p>
        </w:tc>
        <w:tc>
          <w:tcPr>
            <w:tcW w:w="1889" w:type="dxa"/>
            <w:tcBorders>
              <w:top w:val="single" w:sz="4" w:space="0" w:color="auto"/>
              <w:left w:val="single" w:sz="4" w:space="0" w:color="auto"/>
              <w:bottom w:val="single" w:sz="4" w:space="0" w:color="auto"/>
              <w:right w:val="single" w:sz="4" w:space="0" w:color="auto"/>
            </w:tcBorders>
            <w:vAlign w:val="center"/>
            <w:hideMark/>
          </w:tcPr>
          <w:p w14:paraId="20092221" w14:textId="77777777" w:rsidR="001363CF" w:rsidRPr="00130358" w:rsidRDefault="001363CF" w:rsidP="00D62538">
            <w:pPr>
              <w:pStyle w:val="TAH"/>
              <w:keepNext w:val="0"/>
              <w:keepLines w:val="0"/>
              <w:rPr>
                <w:rFonts w:cs="Arial"/>
              </w:rPr>
            </w:pPr>
            <w:r w:rsidRPr="00130358">
              <w:rPr>
                <w:rFonts w:cs="Arial"/>
              </w:rPr>
              <w:t>Value</w:t>
            </w:r>
          </w:p>
        </w:tc>
        <w:tc>
          <w:tcPr>
            <w:tcW w:w="2502" w:type="dxa"/>
            <w:tcBorders>
              <w:top w:val="single" w:sz="4" w:space="0" w:color="auto"/>
              <w:left w:val="single" w:sz="4" w:space="0" w:color="auto"/>
              <w:bottom w:val="single" w:sz="4" w:space="0" w:color="auto"/>
              <w:right w:val="single" w:sz="4" w:space="0" w:color="auto"/>
            </w:tcBorders>
            <w:vAlign w:val="center"/>
            <w:hideMark/>
          </w:tcPr>
          <w:p w14:paraId="196EFDE5" w14:textId="77777777" w:rsidR="001363CF" w:rsidRPr="00130358" w:rsidRDefault="001363CF" w:rsidP="00D62538">
            <w:pPr>
              <w:pStyle w:val="TAH"/>
              <w:keepNext w:val="0"/>
              <w:keepLines w:val="0"/>
              <w:rPr>
                <w:rFonts w:cs="Arial"/>
              </w:rPr>
            </w:pPr>
            <w:r w:rsidRPr="00130358">
              <w:rPr>
                <w:rFonts w:cs="Arial"/>
              </w:rPr>
              <w:t>Comment</w:t>
            </w:r>
          </w:p>
        </w:tc>
      </w:tr>
      <w:tr w:rsidR="001363CF" w:rsidRPr="00130358" w14:paraId="4B59E79F"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21984C9B" w14:textId="5A4295E8" w:rsidR="001363CF" w:rsidRPr="00130358" w:rsidRDefault="001363CF" w:rsidP="00D62538">
            <w:pPr>
              <w:pStyle w:val="TAL"/>
              <w:keepNext w:val="0"/>
              <w:keepLines w:val="0"/>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6ABF9CAA"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53EA151A" w14:textId="77777777" w:rsidR="001363CF" w:rsidRPr="00130358" w:rsidRDefault="001363CF" w:rsidP="00D62538">
            <w:pPr>
              <w:pStyle w:val="TAC"/>
              <w:keepNext w:val="0"/>
              <w:keepLines w:val="0"/>
              <w:rPr>
                <w:rFonts w:cs="Arial"/>
              </w:rPr>
            </w:pPr>
            <w:r w:rsidRPr="00130358">
              <w:rPr>
                <w:rFonts w:cs="Arial"/>
              </w:rPr>
              <w:t>2</w:t>
            </w:r>
          </w:p>
        </w:tc>
        <w:tc>
          <w:tcPr>
            <w:tcW w:w="2502" w:type="dxa"/>
            <w:tcBorders>
              <w:top w:val="single" w:sz="4" w:space="0" w:color="auto"/>
              <w:left w:val="single" w:sz="4" w:space="0" w:color="auto"/>
              <w:bottom w:val="single" w:sz="4" w:space="0" w:color="auto"/>
              <w:right w:val="single" w:sz="4" w:space="0" w:color="auto"/>
            </w:tcBorders>
            <w:vAlign w:val="center"/>
            <w:hideMark/>
          </w:tcPr>
          <w:p w14:paraId="56385D23" w14:textId="408C7DBE" w:rsidR="001363CF" w:rsidRPr="00130358" w:rsidRDefault="001363CF" w:rsidP="00D62538">
            <w:pPr>
              <w:pStyle w:val="TAC"/>
              <w:keepNext w:val="0"/>
              <w:keepLines w:val="0"/>
              <w:rPr>
                <w:rFonts w:cs="Arial"/>
              </w:rPr>
            </w:pPr>
            <w:r w:rsidRPr="00130358">
              <w:rPr>
                <w:rFonts w:cs="Arial"/>
              </w:rPr>
              <w:t>FDD</w:t>
            </w:r>
            <w:r w:rsidR="00D62538" w:rsidRPr="00130358">
              <w:rPr>
                <w:rFonts w:cs="Arial"/>
              </w:rPr>
              <w:t xml:space="preserve"> </w:t>
            </w:r>
            <w:r w:rsidRPr="00130358">
              <w:rPr>
                <w:rFonts w:cs="Arial"/>
              </w:rPr>
              <w:t>band</w:t>
            </w:r>
          </w:p>
        </w:tc>
      </w:tr>
      <w:tr w:rsidR="001363CF" w:rsidRPr="00130358" w14:paraId="661538E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317ABC8" w14:textId="5247A24F" w:rsidR="001363CF" w:rsidRPr="00130358" w:rsidRDefault="001363CF" w:rsidP="00D62538">
            <w:pPr>
              <w:pStyle w:val="TAL"/>
              <w:keepNext w:val="0"/>
              <w:keepLines w:val="0"/>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w:t>
            </w:r>
            <w:proofErr w:type="spellStart"/>
            <w:r w:rsidRPr="00130358">
              <w:rPr>
                <w:rFonts w:cs="Arial"/>
              </w:rPr>
              <w:t>BW</w:t>
            </w:r>
            <w:r w:rsidRPr="00130358">
              <w:rPr>
                <w:rFonts w:cs="Arial"/>
                <w:vertAlign w:val="subscript"/>
              </w:rPr>
              <w:t>channel</w:t>
            </w:r>
            <w:proofErr w:type="spellEnd"/>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E25FC82" w14:textId="77777777" w:rsidR="001363CF" w:rsidRPr="00130358" w:rsidRDefault="001363CF" w:rsidP="00D62538">
            <w:pPr>
              <w:pStyle w:val="TAC"/>
              <w:keepNext w:val="0"/>
              <w:keepLines w:val="0"/>
              <w:rPr>
                <w:rFonts w:cs="Arial"/>
              </w:rPr>
            </w:pPr>
            <w:r w:rsidRPr="00130358">
              <w:rPr>
                <w:rFonts w:cs="Arial"/>
              </w:rPr>
              <w:t>MHz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2254F3CD" w14:textId="77777777" w:rsidR="001363CF" w:rsidRPr="00130358" w:rsidRDefault="001363CF" w:rsidP="00D62538">
            <w:pPr>
              <w:pStyle w:val="TAC"/>
              <w:keepNext w:val="0"/>
              <w:keepLines w:val="0"/>
              <w:rPr>
                <w:rFonts w:cs="Arial"/>
              </w:rPr>
            </w:pPr>
            <w:r w:rsidRPr="00130358">
              <w:rPr>
                <w:rFonts w:cs="Arial"/>
              </w:rPr>
              <w:t>10</w:t>
            </w:r>
          </w:p>
        </w:tc>
        <w:tc>
          <w:tcPr>
            <w:tcW w:w="2502" w:type="dxa"/>
            <w:tcBorders>
              <w:top w:val="single" w:sz="4" w:space="0" w:color="auto"/>
              <w:left w:val="single" w:sz="4" w:space="0" w:color="auto"/>
              <w:bottom w:val="single" w:sz="4" w:space="0" w:color="auto"/>
              <w:right w:val="single" w:sz="4" w:space="0" w:color="auto"/>
            </w:tcBorders>
            <w:vAlign w:val="center"/>
          </w:tcPr>
          <w:p w14:paraId="3019BA84" w14:textId="77777777" w:rsidR="001363CF" w:rsidRPr="00130358" w:rsidRDefault="001363CF" w:rsidP="00D62538">
            <w:pPr>
              <w:pStyle w:val="TAC"/>
              <w:keepNext w:val="0"/>
              <w:keepLines w:val="0"/>
              <w:rPr>
                <w:rFonts w:cs="Arial"/>
              </w:rPr>
            </w:pPr>
          </w:p>
        </w:tc>
      </w:tr>
      <w:tr w:rsidR="001363CF" w:rsidRPr="00130358" w14:paraId="6B29C1A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7343B9F" w14:textId="7714AD2F" w:rsidR="001363CF" w:rsidRPr="00130358" w:rsidRDefault="001363CF" w:rsidP="00D62538">
            <w:pPr>
              <w:pStyle w:val="TAL"/>
              <w:keepNext w:val="0"/>
              <w:keepLines w:val="0"/>
              <w:rPr>
                <w:rFonts w:cs="Arial"/>
              </w:rPr>
            </w:pPr>
            <w:r w:rsidRPr="00130358">
              <w:rPr>
                <w:rFonts w:cs="Arial"/>
              </w:rPr>
              <w:t>Active</w:t>
            </w:r>
            <w:r w:rsidR="00D62538" w:rsidRPr="00130358">
              <w:rPr>
                <w:rFonts w:cs="Arial"/>
              </w:rPr>
              <w:t xml:space="preserve"> </w:t>
            </w:r>
            <w:r w:rsidRPr="00130358">
              <w:rPr>
                <w:rFonts w:cs="Arial"/>
              </w:rPr>
              <w:t>cell</w:t>
            </w:r>
          </w:p>
        </w:tc>
        <w:tc>
          <w:tcPr>
            <w:tcW w:w="1260" w:type="dxa"/>
            <w:tcBorders>
              <w:top w:val="single" w:sz="4" w:space="0" w:color="auto"/>
              <w:left w:val="single" w:sz="4" w:space="0" w:color="auto"/>
              <w:bottom w:val="single" w:sz="4" w:space="0" w:color="auto"/>
              <w:right w:val="single" w:sz="4" w:space="0" w:color="auto"/>
            </w:tcBorders>
            <w:vAlign w:val="center"/>
          </w:tcPr>
          <w:p w14:paraId="09E036D4"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79A4245A" w14:textId="3DC02E87" w:rsidR="001363CF" w:rsidRPr="00130358" w:rsidRDefault="001363CF" w:rsidP="00D62538">
            <w:pPr>
              <w:pStyle w:val="TAC"/>
              <w:keepNext w:val="0"/>
              <w:keepLines w:val="0"/>
              <w:rPr>
                <w:rFonts w:cs="Arial"/>
              </w:rPr>
            </w:pPr>
            <w:r w:rsidRPr="00130358">
              <w:rPr>
                <w:rFonts w:cs="Arial"/>
              </w:rPr>
              <w:t>Cell</w:t>
            </w:r>
            <w:r w:rsidR="00D62538" w:rsidRPr="00130358">
              <w:rPr>
                <w:rFonts w:cs="Arial"/>
              </w:rPr>
              <w:t xml:space="preserve"> </w:t>
            </w:r>
            <w:r w:rsidRPr="00130358">
              <w:rPr>
                <w:rFonts w:cs="Arial"/>
              </w:rPr>
              <w:t>1</w:t>
            </w:r>
          </w:p>
        </w:tc>
        <w:tc>
          <w:tcPr>
            <w:tcW w:w="2502" w:type="dxa"/>
            <w:tcBorders>
              <w:top w:val="single" w:sz="4" w:space="0" w:color="auto"/>
              <w:left w:val="single" w:sz="4" w:space="0" w:color="auto"/>
              <w:bottom w:val="single" w:sz="4" w:space="0" w:color="auto"/>
              <w:right w:val="single" w:sz="4" w:space="0" w:color="auto"/>
            </w:tcBorders>
            <w:vAlign w:val="center"/>
            <w:hideMark/>
          </w:tcPr>
          <w:p w14:paraId="29137986" w14:textId="48D661AF" w:rsidR="001363CF" w:rsidRPr="00130358" w:rsidRDefault="001363CF" w:rsidP="00D62538">
            <w:pPr>
              <w:pStyle w:val="TAC"/>
              <w:keepNext w:val="0"/>
              <w:keepLines w:val="0"/>
              <w:rPr>
                <w:rFonts w:cs="Arial"/>
              </w:rPr>
            </w:pPr>
            <w:r w:rsidRPr="00130358">
              <w:rPr>
                <w:rFonts w:cs="Arial"/>
              </w:rPr>
              <w:t>E-UTRA</w:t>
            </w:r>
            <w:r w:rsidR="00D62538" w:rsidRPr="00130358">
              <w:rPr>
                <w:rFonts w:cs="Arial"/>
              </w:rPr>
              <w:t xml:space="preserve"> </w:t>
            </w:r>
            <w:r w:rsidRPr="00130358">
              <w:rPr>
                <w:rFonts w:cs="Arial"/>
              </w:rPr>
              <w:t>FDD</w:t>
            </w:r>
            <w:r w:rsidR="00D62538" w:rsidRPr="00130358">
              <w:rPr>
                <w:rFonts w:cs="Arial"/>
              </w:rPr>
              <w:t xml:space="preserve"> </w:t>
            </w:r>
            <w:r w:rsidRPr="00130358">
              <w:rPr>
                <w:rFonts w:cs="Arial"/>
              </w:rPr>
              <w:t>Cell</w:t>
            </w:r>
            <w:r w:rsidRPr="00130358">
              <w:rPr>
                <w:rFonts w:cs="Arial"/>
                <w:lang w:eastAsia="zh-CN"/>
              </w:rPr>
              <w:t>1</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2</w:t>
            </w:r>
          </w:p>
        </w:tc>
      </w:tr>
      <w:tr w:rsidR="001363CF" w:rsidRPr="00130358" w14:paraId="71A9C1D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hideMark/>
          </w:tcPr>
          <w:p w14:paraId="3BF6F172" w14:textId="1C35EC1A" w:rsidR="001363CF" w:rsidRPr="00130358" w:rsidRDefault="001363CF" w:rsidP="00D62538">
            <w:pPr>
              <w:pStyle w:val="TAL"/>
              <w:keepNext w:val="0"/>
              <w:keepLines w:val="0"/>
              <w:rPr>
                <w:rFonts w:cs="Arial"/>
              </w:rPr>
            </w:pPr>
            <w:r w:rsidRPr="00130358">
              <w:rPr>
                <w:rFonts w:cs="Arial"/>
              </w:rPr>
              <w:t>CP</w:t>
            </w:r>
            <w:r w:rsidR="00D62538" w:rsidRPr="00130358">
              <w:rPr>
                <w:rFonts w:cs="Arial"/>
              </w:rPr>
              <w:t xml:space="preserve"> </w:t>
            </w:r>
            <w:r w:rsidRPr="00130358">
              <w:rPr>
                <w:rFonts w:cs="Arial"/>
              </w:rPr>
              <w:t>length</w:t>
            </w:r>
            <w:r w:rsidR="00D62538" w:rsidRPr="00130358">
              <w:rPr>
                <w:rFonts w:cs="Arial"/>
              </w:rPr>
              <w:t xml:space="preserve"> </w:t>
            </w:r>
            <w:r w:rsidRPr="00130358">
              <w:rPr>
                <w:rFonts w:cs="Arial"/>
              </w:rPr>
              <w:t>of</w:t>
            </w:r>
            <w:r w:rsidR="00D62538" w:rsidRPr="00130358">
              <w:rPr>
                <w:rFonts w:cs="Arial"/>
              </w:rPr>
              <w:t xml:space="preserve"> </w:t>
            </w:r>
            <w:r w:rsidRPr="00130358">
              <w:rPr>
                <w:rFonts w:cs="Arial"/>
              </w:rPr>
              <w:t>Cell</w:t>
            </w:r>
            <w:r w:rsidR="00D62538" w:rsidRPr="00130358">
              <w:rPr>
                <w:rFonts w:cs="Arial"/>
              </w:rPr>
              <w:t xml:space="preserve"> </w:t>
            </w:r>
            <w:r w:rsidRPr="00130358">
              <w:rPr>
                <w:rFonts w:cs="Arial"/>
              </w:rPr>
              <w:t>1</w:t>
            </w:r>
          </w:p>
        </w:tc>
        <w:tc>
          <w:tcPr>
            <w:tcW w:w="1260" w:type="dxa"/>
            <w:tcBorders>
              <w:top w:val="single" w:sz="4" w:space="0" w:color="auto"/>
              <w:left w:val="single" w:sz="4" w:space="0" w:color="auto"/>
              <w:bottom w:val="single" w:sz="4" w:space="0" w:color="auto"/>
              <w:right w:val="single" w:sz="4" w:space="0" w:color="auto"/>
            </w:tcBorders>
          </w:tcPr>
          <w:p w14:paraId="0B996AE0"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hideMark/>
          </w:tcPr>
          <w:p w14:paraId="17A5B94B" w14:textId="77777777" w:rsidR="001363CF" w:rsidRPr="00130358" w:rsidRDefault="001363CF" w:rsidP="00D62538">
            <w:pPr>
              <w:pStyle w:val="TAC"/>
              <w:keepNext w:val="0"/>
              <w:keepLines w:val="0"/>
              <w:rPr>
                <w:rFonts w:cs="Arial"/>
              </w:rPr>
            </w:pPr>
            <w:r w:rsidRPr="00130358">
              <w:rPr>
                <w:rFonts w:cs="Arial"/>
              </w:rPr>
              <w:t>Normal</w:t>
            </w:r>
          </w:p>
        </w:tc>
        <w:tc>
          <w:tcPr>
            <w:tcW w:w="2502" w:type="dxa"/>
            <w:tcBorders>
              <w:top w:val="single" w:sz="4" w:space="0" w:color="auto"/>
              <w:left w:val="single" w:sz="4" w:space="0" w:color="auto"/>
              <w:bottom w:val="single" w:sz="4" w:space="0" w:color="auto"/>
              <w:right w:val="single" w:sz="4" w:space="0" w:color="auto"/>
            </w:tcBorders>
          </w:tcPr>
          <w:p w14:paraId="4BC22246" w14:textId="77777777" w:rsidR="001363CF" w:rsidRPr="00130358" w:rsidRDefault="001363CF" w:rsidP="00D62538">
            <w:pPr>
              <w:pStyle w:val="TAC"/>
              <w:keepNext w:val="0"/>
              <w:keepLines w:val="0"/>
              <w:rPr>
                <w:rFonts w:cs="Arial"/>
              </w:rPr>
            </w:pPr>
          </w:p>
        </w:tc>
      </w:tr>
      <w:tr w:rsidR="001363CF" w:rsidRPr="00130358" w14:paraId="3B1DD069"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87DB929" w14:textId="15ECF524" w:rsidR="001363CF" w:rsidRPr="00130358" w:rsidRDefault="001363CF" w:rsidP="00D62538">
            <w:pPr>
              <w:pStyle w:val="TAL"/>
              <w:keepNext w:val="0"/>
              <w:keepLines w:val="0"/>
              <w:rPr>
                <w:rFonts w:cs="Arial"/>
                <w:vertAlign w:val="superscript"/>
              </w:rPr>
            </w:pPr>
            <w:r w:rsidRPr="00130358">
              <w:rPr>
                <w:rFonts w:cs="Arial"/>
              </w:rPr>
              <w:t>PDCCH/PCFICH/PHICH</w:t>
            </w:r>
            <w:r w:rsidR="00D62538" w:rsidRPr="00130358">
              <w:rPr>
                <w:rFonts w:cs="Arial"/>
              </w:rPr>
              <w:t xml:space="preserve"> </w:t>
            </w:r>
            <w:r w:rsidRPr="00130358">
              <w:rPr>
                <w:rFonts w:cs="Arial"/>
              </w:rPr>
              <w:t>Reference</w:t>
            </w:r>
            <w:r w:rsidR="00D62538" w:rsidRPr="00130358">
              <w:rPr>
                <w:rFonts w:cs="Arial"/>
              </w:rPr>
              <w:t xml:space="preserve"> </w:t>
            </w:r>
            <w:r w:rsidRPr="00130358">
              <w:rPr>
                <w:rFonts w:cs="Arial"/>
              </w:rPr>
              <w:t>measurement</w:t>
            </w:r>
            <w:r w:rsidR="00D62538" w:rsidRPr="00130358">
              <w:rPr>
                <w:rFonts w:cs="Arial"/>
              </w:rPr>
              <w:t xml:space="preserve"> </w:t>
            </w:r>
            <w:r w:rsidRPr="00130358">
              <w:rPr>
                <w:rFonts w:cs="Arial"/>
              </w:rPr>
              <w:t>channel</w:t>
            </w:r>
            <w:r w:rsidRPr="00130358">
              <w:rPr>
                <w:rFonts w:cs="Arial"/>
                <w:vertAlign w:val="superscript"/>
              </w:rPr>
              <w:t>Note1</w:t>
            </w:r>
          </w:p>
        </w:tc>
        <w:tc>
          <w:tcPr>
            <w:tcW w:w="1260" w:type="dxa"/>
            <w:tcBorders>
              <w:top w:val="single" w:sz="4" w:space="0" w:color="auto"/>
              <w:left w:val="single" w:sz="4" w:space="0" w:color="auto"/>
              <w:bottom w:val="single" w:sz="4" w:space="0" w:color="auto"/>
              <w:right w:val="single" w:sz="4" w:space="0" w:color="auto"/>
            </w:tcBorders>
            <w:vAlign w:val="center"/>
          </w:tcPr>
          <w:p w14:paraId="2A3516F6"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51BEB6A1" w14:textId="139109FE" w:rsidR="001363CF" w:rsidRPr="00130358" w:rsidRDefault="001363CF" w:rsidP="00D62538">
            <w:pPr>
              <w:pStyle w:val="TAC"/>
              <w:keepNext w:val="0"/>
              <w:keepLines w:val="0"/>
              <w:rPr>
                <w:rFonts w:cs="Arial"/>
              </w:rPr>
            </w:pPr>
            <w:r w:rsidRPr="00130358">
              <w:rPr>
                <w:rFonts w:cs="Arial"/>
              </w:rPr>
              <w:t>R.6</w:t>
            </w:r>
            <w:r w:rsidR="00D62538" w:rsidRPr="00130358">
              <w:rPr>
                <w:rFonts w:cs="Arial"/>
              </w:rPr>
              <w:t xml:space="preserve"> </w:t>
            </w:r>
            <w:r w:rsidRPr="00130358">
              <w:rPr>
                <w:rFonts w:cs="Arial"/>
              </w:rPr>
              <w:t>FDD</w:t>
            </w:r>
          </w:p>
        </w:tc>
        <w:tc>
          <w:tcPr>
            <w:tcW w:w="2502" w:type="dxa"/>
            <w:tcBorders>
              <w:top w:val="single" w:sz="4" w:space="0" w:color="auto"/>
              <w:left w:val="single" w:sz="4" w:space="0" w:color="auto"/>
              <w:bottom w:val="single" w:sz="4" w:space="0" w:color="auto"/>
              <w:right w:val="single" w:sz="4" w:space="0" w:color="auto"/>
            </w:tcBorders>
            <w:vAlign w:val="center"/>
          </w:tcPr>
          <w:p w14:paraId="1C712179" w14:textId="77777777" w:rsidR="001363CF" w:rsidRPr="00130358" w:rsidRDefault="001363CF" w:rsidP="00D62538">
            <w:pPr>
              <w:pStyle w:val="TAC"/>
              <w:keepNext w:val="0"/>
              <w:keepLines w:val="0"/>
              <w:rPr>
                <w:rFonts w:cs="Arial"/>
              </w:rPr>
            </w:pPr>
          </w:p>
        </w:tc>
      </w:tr>
      <w:tr w:rsidR="001363CF" w:rsidRPr="00130358" w14:paraId="159CB398"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1D1217E" w14:textId="2F9E0211" w:rsidR="001363CF" w:rsidRPr="00130358" w:rsidRDefault="001363CF" w:rsidP="00D62538">
            <w:pPr>
              <w:pStyle w:val="TAL"/>
              <w:keepNext w:val="0"/>
              <w:keepLines w:val="0"/>
              <w:rPr>
                <w:rFonts w:cs="Arial"/>
                <w:vertAlign w:val="superscript"/>
              </w:rPr>
            </w:pPr>
            <w:r w:rsidRPr="00130358">
              <w:rPr>
                <w:rFonts w:cs="Arial"/>
              </w:rPr>
              <w:t>OCNG</w:t>
            </w:r>
            <w:r w:rsidR="00D62538" w:rsidRPr="00130358">
              <w:rPr>
                <w:rFonts w:cs="Arial"/>
              </w:rPr>
              <w:t xml:space="preserve"> </w:t>
            </w:r>
            <w:r w:rsidRPr="00130358">
              <w:rPr>
                <w:rFonts w:cs="Arial"/>
              </w:rPr>
              <w:t>Pattern</w:t>
            </w:r>
            <w:r w:rsidRPr="00130358">
              <w:rPr>
                <w:rFonts w:cs="Arial"/>
                <w:vertAlign w:val="superscript"/>
              </w:rPr>
              <w:t>Note2</w:t>
            </w:r>
          </w:p>
        </w:tc>
        <w:tc>
          <w:tcPr>
            <w:tcW w:w="1260" w:type="dxa"/>
            <w:tcBorders>
              <w:top w:val="single" w:sz="4" w:space="0" w:color="auto"/>
              <w:left w:val="single" w:sz="4" w:space="0" w:color="auto"/>
              <w:bottom w:val="single" w:sz="4" w:space="0" w:color="auto"/>
              <w:right w:val="single" w:sz="4" w:space="0" w:color="auto"/>
            </w:tcBorders>
            <w:vAlign w:val="center"/>
          </w:tcPr>
          <w:p w14:paraId="4EFE8DFA"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16999A4C" w14:textId="3FC36284" w:rsidR="001363CF" w:rsidRPr="00130358" w:rsidRDefault="001363CF" w:rsidP="00D62538">
            <w:pPr>
              <w:pStyle w:val="TAC"/>
              <w:keepNext w:val="0"/>
              <w:keepLines w:val="0"/>
              <w:rPr>
                <w:rFonts w:cs="Arial"/>
              </w:rPr>
            </w:pPr>
            <w:r w:rsidRPr="00130358">
              <w:rPr>
                <w:rFonts w:cs="Arial"/>
              </w:rPr>
              <w:t>OP.2</w:t>
            </w:r>
            <w:r w:rsidR="00D62538" w:rsidRPr="00130358">
              <w:rPr>
                <w:rFonts w:cs="Arial"/>
              </w:rPr>
              <w:t xml:space="preserve"> </w:t>
            </w:r>
            <w:r w:rsidRPr="00130358">
              <w:rPr>
                <w:rFonts w:cs="Arial"/>
              </w:rPr>
              <w:t>FDD</w:t>
            </w:r>
            <w:r w:rsidR="00D62538" w:rsidRPr="00130358">
              <w:rPr>
                <w:rFonts w:cs="Arial"/>
              </w:rPr>
              <w:t xml:space="preserve"> </w:t>
            </w:r>
          </w:p>
        </w:tc>
        <w:tc>
          <w:tcPr>
            <w:tcW w:w="2502" w:type="dxa"/>
            <w:tcBorders>
              <w:top w:val="single" w:sz="4" w:space="0" w:color="auto"/>
              <w:left w:val="single" w:sz="4" w:space="0" w:color="auto"/>
              <w:bottom w:val="single" w:sz="4" w:space="0" w:color="auto"/>
              <w:right w:val="single" w:sz="4" w:space="0" w:color="auto"/>
            </w:tcBorders>
            <w:vAlign w:val="center"/>
          </w:tcPr>
          <w:p w14:paraId="1DC1245D" w14:textId="77777777" w:rsidR="001363CF" w:rsidRPr="00130358" w:rsidRDefault="001363CF" w:rsidP="00D62538">
            <w:pPr>
              <w:pStyle w:val="TAC"/>
              <w:keepNext w:val="0"/>
              <w:keepLines w:val="0"/>
              <w:rPr>
                <w:rFonts w:cs="Arial"/>
              </w:rPr>
            </w:pPr>
          </w:p>
        </w:tc>
      </w:tr>
      <w:tr w:rsidR="001363CF" w:rsidRPr="00130358" w14:paraId="2D00E37D"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7A27D59" w14:textId="77777777" w:rsidR="001363CF" w:rsidRPr="00130358" w:rsidRDefault="001363CF" w:rsidP="00D62538">
            <w:pPr>
              <w:pStyle w:val="TAL"/>
              <w:keepNext w:val="0"/>
              <w:keepLines w:val="0"/>
              <w:rPr>
                <w:rFonts w:cs="Arial"/>
              </w:rPr>
            </w:pPr>
            <w:r w:rsidRPr="00130358">
              <w:rPr>
                <w:rFonts w:cs="Arial"/>
              </w:rPr>
              <w:t>PBCH_RA</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FAFA2D6" w14:textId="77777777" w:rsidR="001363CF" w:rsidRPr="00130358" w:rsidRDefault="001363CF" w:rsidP="00D62538">
            <w:pPr>
              <w:pStyle w:val="TAC"/>
              <w:keepNext w:val="0"/>
              <w:keepLines w:val="0"/>
              <w:rPr>
                <w:rFonts w:cs="Arial"/>
              </w:rPr>
            </w:pPr>
            <w:r w:rsidRPr="00130358">
              <w:rPr>
                <w:rFonts w:cs="Arial"/>
              </w:rPr>
              <w:t>dB</w:t>
            </w:r>
          </w:p>
        </w:tc>
        <w:tc>
          <w:tcPr>
            <w:tcW w:w="1889" w:type="dxa"/>
            <w:vMerge w:val="restart"/>
            <w:tcBorders>
              <w:top w:val="single" w:sz="4" w:space="0" w:color="auto"/>
              <w:left w:val="single" w:sz="4" w:space="0" w:color="auto"/>
              <w:bottom w:val="single" w:sz="4" w:space="0" w:color="auto"/>
              <w:right w:val="single" w:sz="4" w:space="0" w:color="auto"/>
            </w:tcBorders>
            <w:vAlign w:val="center"/>
            <w:hideMark/>
          </w:tcPr>
          <w:p w14:paraId="4006CDF9" w14:textId="77777777" w:rsidR="001363CF" w:rsidRPr="00130358" w:rsidRDefault="001363CF" w:rsidP="00D62538">
            <w:pPr>
              <w:pStyle w:val="TAC"/>
              <w:keepNext w:val="0"/>
              <w:keepLines w:val="0"/>
              <w:rPr>
                <w:rFonts w:cs="Arial"/>
              </w:rPr>
            </w:pPr>
            <w:r w:rsidRPr="00130358">
              <w:rPr>
                <w:rFonts w:cs="Arial"/>
              </w:rPr>
              <w:t>0</w:t>
            </w:r>
          </w:p>
        </w:tc>
        <w:tc>
          <w:tcPr>
            <w:tcW w:w="2502" w:type="dxa"/>
            <w:vMerge w:val="restart"/>
            <w:tcBorders>
              <w:top w:val="single" w:sz="4" w:space="0" w:color="auto"/>
              <w:left w:val="single" w:sz="4" w:space="0" w:color="auto"/>
              <w:bottom w:val="single" w:sz="4" w:space="0" w:color="auto"/>
              <w:right w:val="single" w:sz="4" w:space="0" w:color="auto"/>
            </w:tcBorders>
            <w:vAlign w:val="center"/>
          </w:tcPr>
          <w:p w14:paraId="6018A864" w14:textId="77777777" w:rsidR="001363CF" w:rsidRPr="00130358" w:rsidRDefault="001363CF" w:rsidP="00D62538">
            <w:pPr>
              <w:pStyle w:val="TAC"/>
              <w:keepNext w:val="0"/>
              <w:keepLines w:val="0"/>
              <w:rPr>
                <w:rFonts w:cs="Arial"/>
              </w:rPr>
            </w:pPr>
          </w:p>
        </w:tc>
      </w:tr>
      <w:tr w:rsidR="001363CF" w:rsidRPr="00130358" w14:paraId="2AEAA51E"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1624001D" w14:textId="77777777" w:rsidR="001363CF" w:rsidRPr="00130358" w:rsidRDefault="001363CF" w:rsidP="00D62538">
            <w:pPr>
              <w:pStyle w:val="TAL"/>
              <w:keepNext w:val="0"/>
              <w:keepLines w:val="0"/>
              <w:rPr>
                <w:rFonts w:cs="Arial"/>
              </w:rPr>
            </w:pPr>
            <w:r w:rsidRPr="00130358">
              <w:rPr>
                <w:rFonts w:cs="Arial"/>
              </w:rPr>
              <w:t>PBCH_RB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E2519DF"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705E68D5"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70E8B81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74C2C55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6CD3F40" w14:textId="77777777" w:rsidR="001363CF" w:rsidRPr="00130358" w:rsidRDefault="001363CF" w:rsidP="00D62538">
            <w:pPr>
              <w:pStyle w:val="TAL"/>
              <w:keepNext w:val="0"/>
              <w:keepLines w:val="0"/>
              <w:rPr>
                <w:rFonts w:cs="Arial"/>
              </w:rPr>
            </w:pPr>
            <w:r w:rsidRPr="00130358">
              <w:rPr>
                <w:rFonts w:cs="Arial"/>
              </w:rPr>
              <w:t>PSS_RA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B003B71"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22F51294"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2ED677E8"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4AADC5B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6F196E13" w14:textId="77777777" w:rsidR="001363CF" w:rsidRPr="00130358" w:rsidRDefault="001363CF" w:rsidP="00D62538">
            <w:pPr>
              <w:pStyle w:val="TAL"/>
              <w:keepNext w:val="0"/>
              <w:keepLines w:val="0"/>
              <w:rPr>
                <w:rFonts w:cs="Arial"/>
              </w:rPr>
            </w:pPr>
            <w:r w:rsidRPr="00130358">
              <w:rPr>
                <w:rFonts w:cs="Arial"/>
              </w:rPr>
              <w:t>SSS_RA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DA0B63B"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597BBB7E"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7AD4A43E"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5D854BD1"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7864284" w14:textId="77777777" w:rsidR="001363CF" w:rsidRPr="00130358" w:rsidRDefault="001363CF" w:rsidP="00D62538">
            <w:pPr>
              <w:pStyle w:val="TAL"/>
              <w:keepNext w:val="0"/>
              <w:keepLines w:val="0"/>
              <w:rPr>
                <w:rFonts w:cs="Arial"/>
              </w:rPr>
            </w:pPr>
            <w:r w:rsidRPr="00130358">
              <w:rPr>
                <w:rFonts w:cs="Arial"/>
              </w:rPr>
              <w:t>PCFICH_RB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4B2774D"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0D97AB67"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0E974D83"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3BABDF8D"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5DBA77BA" w14:textId="77777777" w:rsidR="001363CF" w:rsidRPr="00130358" w:rsidRDefault="001363CF" w:rsidP="00D62538">
            <w:pPr>
              <w:pStyle w:val="TAL"/>
              <w:keepNext w:val="0"/>
              <w:keepLines w:val="0"/>
              <w:rPr>
                <w:rFonts w:cs="Arial"/>
              </w:rPr>
            </w:pPr>
            <w:r w:rsidRPr="00130358">
              <w:rPr>
                <w:rFonts w:cs="Arial"/>
              </w:rPr>
              <w:t>PHICH_RA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58FFC80"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0FD6A3DA"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3858A48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A7E04A0"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BABF346" w14:textId="77777777" w:rsidR="001363CF" w:rsidRPr="00130358" w:rsidRDefault="001363CF" w:rsidP="00D62538">
            <w:pPr>
              <w:pStyle w:val="TAL"/>
              <w:keepNext w:val="0"/>
              <w:keepLines w:val="0"/>
              <w:rPr>
                <w:rFonts w:cs="Arial"/>
              </w:rPr>
            </w:pPr>
            <w:r w:rsidRPr="00130358">
              <w:rPr>
                <w:rFonts w:cs="Arial"/>
              </w:rPr>
              <w:t>PHICH_RB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EA0901C"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10C5472F"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7B4894B6"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1A0B566"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F84475D" w14:textId="77777777" w:rsidR="001363CF" w:rsidRPr="00130358" w:rsidRDefault="001363CF" w:rsidP="00D62538">
            <w:pPr>
              <w:pStyle w:val="TAL"/>
              <w:keepNext w:val="0"/>
              <w:keepLines w:val="0"/>
              <w:rPr>
                <w:rFonts w:cs="Arial"/>
              </w:rPr>
            </w:pPr>
            <w:r w:rsidRPr="00130358">
              <w:rPr>
                <w:rFonts w:cs="Arial"/>
              </w:rPr>
              <w:t>PDCCH_RA</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0B2A170"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6FE819AE"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362E19CE"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D6EBC7B"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2D5BE16C" w14:textId="77777777" w:rsidR="001363CF" w:rsidRPr="00130358" w:rsidRDefault="001363CF" w:rsidP="00D62538">
            <w:pPr>
              <w:pStyle w:val="TAL"/>
              <w:keepNext w:val="0"/>
              <w:keepLines w:val="0"/>
              <w:rPr>
                <w:rFonts w:cs="Arial"/>
              </w:rPr>
            </w:pPr>
            <w:r w:rsidRPr="00130358">
              <w:rPr>
                <w:rFonts w:cs="Arial"/>
              </w:rPr>
              <w:t>PDCCH_RB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8E3BE22"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1401E649"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27EC4062"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778E37CD"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0C417C19" w14:textId="77777777" w:rsidR="001363CF" w:rsidRPr="00130358" w:rsidRDefault="001363CF" w:rsidP="00D62538">
            <w:pPr>
              <w:pStyle w:val="TAL"/>
              <w:keepNext w:val="0"/>
              <w:keepLines w:val="0"/>
              <w:rPr>
                <w:rFonts w:cs="Arial"/>
              </w:rPr>
            </w:pPr>
            <w:r w:rsidRPr="00130358">
              <w:rPr>
                <w:rFonts w:cs="Arial"/>
              </w:rPr>
              <w:t>OCNG_RA</w:t>
            </w:r>
            <w:r w:rsidRPr="00130358">
              <w:rPr>
                <w:rFonts w:cs="Arial"/>
                <w:vertAlign w:val="superscript"/>
              </w:rPr>
              <w:t>Note3</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7429483"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60483FBA"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4EC1B01D"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0CAF0720"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25FFA990" w14:textId="77777777" w:rsidR="001363CF" w:rsidRPr="00130358" w:rsidRDefault="001363CF" w:rsidP="00D62538">
            <w:pPr>
              <w:pStyle w:val="TAL"/>
              <w:keepNext w:val="0"/>
              <w:keepLines w:val="0"/>
              <w:rPr>
                <w:rFonts w:cs="Arial"/>
              </w:rPr>
            </w:pPr>
            <w:r w:rsidRPr="00130358">
              <w:rPr>
                <w:rFonts w:cs="Arial"/>
              </w:rPr>
              <w:t>OCNG_RB</w:t>
            </w:r>
            <w:r w:rsidRPr="00130358">
              <w:rPr>
                <w:rFonts w:cs="Arial"/>
                <w:vertAlign w:val="superscript"/>
              </w:rPr>
              <w:t>Note3</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C18B6FA" w14:textId="77777777" w:rsidR="001363CF" w:rsidRPr="00130358" w:rsidRDefault="001363CF" w:rsidP="00D62538">
            <w:pPr>
              <w:overflowPunct/>
              <w:autoSpaceDE/>
              <w:autoSpaceDN/>
              <w:adjustRightInd/>
              <w:spacing w:after="0"/>
              <w:rPr>
                <w:rFonts w:ascii="Arial" w:hAnsi="Arial" w:cs="Arial"/>
                <w:sz w:val="18"/>
              </w:rPr>
            </w:pPr>
          </w:p>
        </w:tc>
        <w:tc>
          <w:tcPr>
            <w:tcW w:w="1889" w:type="dxa"/>
            <w:vMerge/>
            <w:tcBorders>
              <w:top w:val="single" w:sz="4" w:space="0" w:color="auto"/>
              <w:left w:val="single" w:sz="4" w:space="0" w:color="auto"/>
              <w:bottom w:val="single" w:sz="4" w:space="0" w:color="auto"/>
              <w:right w:val="single" w:sz="4" w:space="0" w:color="auto"/>
            </w:tcBorders>
            <w:vAlign w:val="center"/>
            <w:hideMark/>
          </w:tcPr>
          <w:p w14:paraId="3B308178" w14:textId="77777777" w:rsidR="001363CF" w:rsidRPr="00130358" w:rsidRDefault="001363CF" w:rsidP="00D62538">
            <w:pPr>
              <w:overflowPunct/>
              <w:autoSpaceDE/>
              <w:autoSpaceDN/>
              <w:adjustRightInd/>
              <w:spacing w:after="0"/>
              <w:rPr>
                <w:rFonts w:ascii="Arial" w:hAnsi="Arial" w:cs="Arial"/>
                <w:sz w:val="18"/>
              </w:rPr>
            </w:pPr>
          </w:p>
        </w:tc>
        <w:tc>
          <w:tcPr>
            <w:tcW w:w="2502" w:type="dxa"/>
            <w:vMerge/>
            <w:tcBorders>
              <w:top w:val="single" w:sz="4" w:space="0" w:color="auto"/>
              <w:left w:val="single" w:sz="4" w:space="0" w:color="auto"/>
              <w:bottom w:val="single" w:sz="4" w:space="0" w:color="auto"/>
              <w:right w:val="single" w:sz="4" w:space="0" w:color="auto"/>
            </w:tcBorders>
            <w:vAlign w:val="center"/>
            <w:hideMark/>
          </w:tcPr>
          <w:p w14:paraId="4EE39A9B" w14:textId="77777777" w:rsidR="001363CF" w:rsidRPr="00130358" w:rsidRDefault="001363CF" w:rsidP="00D62538">
            <w:pPr>
              <w:overflowPunct/>
              <w:autoSpaceDE/>
              <w:autoSpaceDN/>
              <w:adjustRightInd/>
              <w:spacing w:after="0"/>
              <w:rPr>
                <w:rFonts w:ascii="Arial" w:hAnsi="Arial" w:cs="Arial"/>
                <w:sz w:val="18"/>
              </w:rPr>
            </w:pPr>
          </w:p>
        </w:tc>
      </w:tr>
      <w:tr w:rsidR="001363CF" w:rsidRPr="00130358" w14:paraId="24F0D3D7"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1B10FCC" w14:textId="77777777" w:rsidR="001363CF" w:rsidRPr="00130358" w:rsidRDefault="001363CF" w:rsidP="00D62538">
            <w:pPr>
              <w:pStyle w:val="TAL"/>
              <w:keepNext w:val="0"/>
              <w:keepLines w:val="0"/>
              <w:rPr>
                <w:rFonts w:cs="Arial"/>
              </w:rPr>
            </w:pPr>
            <w:r w:rsidRPr="00130358">
              <w:rPr>
                <w:rFonts w:cs="Arial"/>
                <w:position w:val="-12"/>
              </w:rPr>
              <w:object w:dxaOrig="432" w:dyaOrig="432" w14:anchorId="1E6BF162">
                <v:shape id="_x0000_i1158" type="#_x0000_t75" style="width:21.75pt;height:21.75pt" o:ole="" fillcolor="window">
                  <v:imagedata r:id="rId7" o:title=""/>
                </v:shape>
                <o:OLEObject Type="Embed" ProgID="Equation.3" ShapeID="_x0000_i1158" DrawAspect="Content" ObjectID="_1736593634" r:id="rId145"/>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70B7CF49" w14:textId="3D377AB3"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56981CFA" w14:textId="77777777" w:rsidR="001363CF" w:rsidRPr="00130358" w:rsidRDefault="001363CF" w:rsidP="00D62538">
            <w:pPr>
              <w:pStyle w:val="TAC"/>
              <w:keepNext w:val="0"/>
              <w:keepLines w:val="0"/>
              <w:rPr>
                <w:rFonts w:cs="Arial"/>
              </w:rPr>
            </w:pPr>
            <w:r w:rsidRPr="00130358">
              <w:rPr>
                <w:rFonts w:cs="Arial"/>
              </w:rPr>
              <w:t>-98</w:t>
            </w:r>
          </w:p>
        </w:tc>
        <w:tc>
          <w:tcPr>
            <w:tcW w:w="2502" w:type="dxa"/>
            <w:tcBorders>
              <w:top w:val="single" w:sz="4" w:space="0" w:color="auto"/>
              <w:left w:val="single" w:sz="4" w:space="0" w:color="auto"/>
              <w:bottom w:val="single" w:sz="4" w:space="0" w:color="auto"/>
              <w:right w:val="single" w:sz="4" w:space="0" w:color="auto"/>
            </w:tcBorders>
            <w:vAlign w:val="center"/>
          </w:tcPr>
          <w:p w14:paraId="249C8D98" w14:textId="77777777" w:rsidR="001363CF" w:rsidRPr="00130358" w:rsidRDefault="001363CF" w:rsidP="00D62538">
            <w:pPr>
              <w:pStyle w:val="TAC"/>
              <w:keepNext w:val="0"/>
              <w:keepLines w:val="0"/>
              <w:rPr>
                <w:rFonts w:cs="Arial"/>
              </w:rPr>
            </w:pPr>
          </w:p>
        </w:tc>
      </w:tr>
      <w:tr w:rsidR="001363CF" w:rsidRPr="00130358" w14:paraId="7C8327A7"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5FBADDB" w14:textId="77777777" w:rsidR="001363CF" w:rsidRPr="00130358" w:rsidRDefault="001363CF" w:rsidP="00D62538">
            <w:pPr>
              <w:pStyle w:val="TAL"/>
              <w:keepNext w:val="0"/>
              <w:keepLines w:val="0"/>
              <w:rPr>
                <w:rFonts w:cs="Arial"/>
              </w:rPr>
            </w:pPr>
            <w:r w:rsidRPr="00130358">
              <w:rPr>
                <w:rFonts w:cs="Arial"/>
                <w:position w:val="-12"/>
              </w:rPr>
              <w:object w:dxaOrig="720" w:dyaOrig="432" w14:anchorId="2E180BE1">
                <v:shape id="_x0000_i1159" type="#_x0000_t75" style="width:36.75pt;height:21.75pt" o:ole="" fillcolor="window">
                  <v:imagedata r:id="rId133" o:title=""/>
                </v:shape>
                <o:OLEObject Type="Embed" ProgID="Equation.3" ShapeID="_x0000_i1159" DrawAspect="Content" ObjectID="_1736593635" r:id="rId146"/>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634980B9" w14:textId="77777777" w:rsidR="001363CF" w:rsidRPr="00130358" w:rsidRDefault="001363CF" w:rsidP="00D62538">
            <w:pPr>
              <w:pStyle w:val="TAC"/>
              <w:keepNext w:val="0"/>
              <w:keepLines w:val="0"/>
              <w:rPr>
                <w:rFonts w:cs="Arial"/>
              </w:rPr>
            </w:pPr>
            <w:r w:rsidRPr="00130358">
              <w:rPr>
                <w:rFonts w:cs="Arial"/>
              </w:rPr>
              <w:t>dB</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5DC3511" w14:textId="77777777" w:rsidR="001363CF" w:rsidRPr="00130358" w:rsidRDefault="001363CF" w:rsidP="00D62538">
            <w:pPr>
              <w:pStyle w:val="TAC"/>
              <w:keepNext w:val="0"/>
              <w:keepLines w:val="0"/>
              <w:rPr>
                <w:rFonts w:cs="Arial"/>
              </w:rPr>
            </w:pPr>
            <w:r w:rsidRPr="00130358">
              <w:rPr>
                <w:rFonts w:cs="Arial"/>
              </w:rPr>
              <w:t>3.3</w:t>
            </w:r>
          </w:p>
        </w:tc>
        <w:tc>
          <w:tcPr>
            <w:tcW w:w="2502" w:type="dxa"/>
            <w:tcBorders>
              <w:top w:val="single" w:sz="4" w:space="0" w:color="auto"/>
              <w:left w:val="single" w:sz="4" w:space="0" w:color="auto"/>
              <w:bottom w:val="single" w:sz="4" w:space="0" w:color="auto"/>
              <w:right w:val="single" w:sz="4" w:space="0" w:color="auto"/>
            </w:tcBorders>
            <w:vAlign w:val="center"/>
          </w:tcPr>
          <w:p w14:paraId="3BEC8A51" w14:textId="77777777" w:rsidR="001363CF" w:rsidRPr="00130358" w:rsidRDefault="001363CF" w:rsidP="00D62538">
            <w:pPr>
              <w:pStyle w:val="TAC"/>
              <w:keepNext w:val="0"/>
              <w:keepLines w:val="0"/>
              <w:rPr>
                <w:rFonts w:cs="Arial"/>
              </w:rPr>
            </w:pPr>
          </w:p>
        </w:tc>
      </w:tr>
      <w:tr w:rsidR="001363CF" w:rsidRPr="00130358" w14:paraId="2543BCE3"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4E9536E4" w14:textId="694FEA57" w:rsidR="001363CF" w:rsidRPr="00130358" w:rsidRDefault="001363CF" w:rsidP="00D62538">
            <w:pPr>
              <w:pStyle w:val="TAL"/>
              <w:keepNext w:val="0"/>
              <w:keepLines w:val="0"/>
              <w:rPr>
                <w:rFonts w:cs="Arial"/>
              </w:rPr>
            </w:pPr>
            <w:r w:rsidRPr="00130358">
              <w:rPr>
                <w:rFonts w:cs="Arial"/>
              </w:rPr>
              <w:t>RSRP</w:t>
            </w:r>
            <w:r w:rsidR="00D62538" w:rsidRPr="00130358">
              <w:rPr>
                <w:rFonts w:cs="Arial"/>
                <w:vertAlign w:val="superscript"/>
              </w:rPr>
              <w:t xml:space="preserve"> </w:t>
            </w:r>
            <w:r w:rsidRPr="00130358">
              <w:rPr>
                <w:rFonts w:cs="Arial"/>
                <w:vertAlign w:val="superscript"/>
              </w:rPr>
              <w:t>Note4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D67A12B" w14:textId="16CB3220"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B9ECE62" w14:textId="77777777" w:rsidR="001363CF" w:rsidRPr="00130358" w:rsidRDefault="001363CF" w:rsidP="00D62538">
            <w:pPr>
              <w:pStyle w:val="TAC"/>
              <w:keepNext w:val="0"/>
              <w:keepLines w:val="0"/>
              <w:rPr>
                <w:rFonts w:cs="Arial"/>
              </w:rPr>
            </w:pPr>
            <w:r w:rsidRPr="00130358">
              <w:rPr>
                <w:rFonts w:cs="Arial"/>
              </w:rPr>
              <w:t>-94.7</w:t>
            </w:r>
          </w:p>
        </w:tc>
        <w:tc>
          <w:tcPr>
            <w:tcW w:w="2502" w:type="dxa"/>
            <w:tcBorders>
              <w:top w:val="single" w:sz="4" w:space="0" w:color="auto"/>
              <w:left w:val="single" w:sz="4" w:space="0" w:color="auto"/>
              <w:bottom w:val="single" w:sz="4" w:space="0" w:color="auto"/>
              <w:right w:val="single" w:sz="4" w:space="0" w:color="auto"/>
            </w:tcBorders>
            <w:vAlign w:val="center"/>
          </w:tcPr>
          <w:p w14:paraId="36603E53" w14:textId="77777777" w:rsidR="001363CF" w:rsidRPr="00130358" w:rsidRDefault="001363CF" w:rsidP="00D62538">
            <w:pPr>
              <w:pStyle w:val="TAC"/>
              <w:keepNext w:val="0"/>
              <w:keepLines w:val="0"/>
              <w:rPr>
                <w:rFonts w:cs="Arial"/>
              </w:rPr>
            </w:pPr>
          </w:p>
        </w:tc>
      </w:tr>
      <w:tr w:rsidR="001363CF" w:rsidRPr="00130358" w14:paraId="68AC45E1"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2B215ED" w14:textId="49E07BEE" w:rsidR="001363CF" w:rsidRPr="00130358" w:rsidRDefault="001363CF" w:rsidP="00D62538">
            <w:pPr>
              <w:pStyle w:val="TAL"/>
              <w:keepNext w:val="0"/>
              <w:keepLines w:val="0"/>
              <w:rPr>
                <w:rFonts w:cs="Arial"/>
              </w:rPr>
            </w:pPr>
            <w:r w:rsidRPr="00130358">
              <w:rPr>
                <w:rFonts w:cs="Arial"/>
              </w:rPr>
              <w:t>SCH_RP</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4FFE72E" w14:textId="2E129D28" w:rsidR="001363CF" w:rsidRPr="00130358" w:rsidRDefault="001363CF" w:rsidP="00D62538">
            <w:pPr>
              <w:pStyle w:val="TAC"/>
              <w:keepNext w:val="0"/>
              <w:keepLines w:val="0"/>
              <w:rPr>
                <w:rFonts w:cs="Arial"/>
              </w:rPr>
            </w:pPr>
            <w:r w:rsidRPr="00130358">
              <w:rPr>
                <w:rFonts w:cs="Arial"/>
              </w:rPr>
              <w:t>dBm/15</w:t>
            </w:r>
            <w:r w:rsidR="00D62538" w:rsidRPr="00130358">
              <w:rPr>
                <w:rFonts w:cs="Arial"/>
              </w:rPr>
              <w:t xml:space="preserve"> </w:t>
            </w:r>
            <w:r w:rsidRPr="00130358">
              <w:rPr>
                <w:rFonts w:cs="Arial"/>
              </w:rPr>
              <w:t>kHz</w:t>
            </w:r>
          </w:p>
        </w:tc>
        <w:tc>
          <w:tcPr>
            <w:tcW w:w="1889" w:type="dxa"/>
            <w:tcBorders>
              <w:top w:val="single" w:sz="4" w:space="0" w:color="auto"/>
              <w:left w:val="single" w:sz="4" w:space="0" w:color="auto"/>
              <w:bottom w:val="single" w:sz="4" w:space="0" w:color="auto"/>
              <w:right w:val="single" w:sz="4" w:space="0" w:color="auto"/>
            </w:tcBorders>
            <w:vAlign w:val="center"/>
            <w:hideMark/>
          </w:tcPr>
          <w:p w14:paraId="1854D7DC" w14:textId="77777777" w:rsidR="001363CF" w:rsidRPr="00130358" w:rsidRDefault="001363CF" w:rsidP="00D62538">
            <w:pPr>
              <w:pStyle w:val="TAC"/>
              <w:keepNext w:val="0"/>
              <w:keepLines w:val="0"/>
              <w:rPr>
                <w:rFonts w:cs="Arial"/>
              </w:rPr>
            </w:pPr>
            <w:r w:rsidRPr="00130358">
              <w:rPr>
                <w:rFonts w:cs="Arial"/>
              </w:rPr>
              <w:t>-94.7</w:t>
            </w:r>
          </w:p>
        </w:tc>
        <w:tc>
          <w:tcPr>
            <w:tcW w:w="2502" w:type="dxa"/>
            <w:tcBorders>
              <w:top w:val="single" w:sz="4" w:space="0" w:color="auto"/>
              <w:left w:val="single" w:sz="4" w:space="0" w:color="auto"/>
              <w:bottom w:val="single" w:sz="4" w:space="0" w:color="auto"/>
              <w:right w:val="single" w:sz="4" w:space="0" w:color="auto"/>
            </w:tcBorders>
            <w:vAlign w:val="center"/>
          </w:tcPr>
          <w:p w14:paraId="09E9C80D" w14:textId="77777777" w:rsidR="001363CF" w:rsidRPr="00130358" w:rsidRDefault="001363CF" w:rsidP="00D62538">
            <w:pPr>
              <w:pStyle w:val="TAC"/>
              <w:keepNext w:val="0"/>
              <w:keepLines w:val="0"/>
              <w:rPr>
                <w:rFonts w:cs="Arial"/>
              </w:rPr>
            </w:pPr>
          </w:p>
        </w:tc>
      </w:tr>
      <w:tr w:rsidR="001363CF" w:rsidRPr="00130358" w14:paraId="03A0CB9C" w14:textId="77777777" w:rsidTr="00D62538">
        <w:trPr>
          <w:jc w:val="center"/>
        </w:trPr>
        <w:tc>
          <w:tcPr>
            <w:tcW w:w="3934" w:type="dxa"/>
            <w:tcBorders>
              <w:top w:val="single" w:sz="4" w:space="0" w:color="auto"/>
              <w:left w:val="single" w:sz="4" w:space="0" w:color="auto"/>
              <w:bottom w:val="single" w:sz="4" w:space="0" w:color="auto"/>
              <w:right w:val="single" w:sz="4" w:space="0" w:color="auto"/>
            </w:tcBorders>
            <w:vAlign w:val="center"/>
            <w:hideMark/>
          </w:tcPr>
          <w:p w14:paraId="3401BA8E" w14:textId="4A982A89"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260" w:type="dxa"/>
            <w:tcBorders>
              <w:top w:val="single" w:sz="4" w:space="0" w:color="auto"/>
              <w:left w:val="single" w:sz="4" w:space="0" w:color="auto"/>
              <w:bottom w:val="single" w:sz="4" w:space="0" w:color="auto"/>
              <w:right w:val="single" w:sz="4" w:space="0" w:color="auto"/>
            </w:tcBorders>
            <w:vAlign w:val="center"/>
          </w:tcPr>
          <w:p w14:paraId="415EB00E" w14:textId="77777777" w:rsidR="001363CF" w:rsidRPr="00130358" w:rsidRDefault="001363CF" w:rsidP="00D62538">
            <w:pPr>
              <w:pStyle w:val="TAC"/>
              <w:keepNext w:val="0"/>
              <w:keepLines w:val="0"/>
              <w:rPr>
                <w:rFonts w:cs="Arial"/>
              </w:rPr>
            </w:pPr>
          </w:p>
        </w:tc>
        <w:tc>
          <w:tcPr>
            <w:tcW w:w="1889" w:type="dxa"/>
            <w:tcBorders>
              <w:top w:val="single" w:sz="4" w:space="0" w:color="auto"/>
              <w:left w:val="single" w:sz="4" w:space="0" w:color="auto"/>
              <w:bottom w:val="single" w:sz="4" w:space="0" w:color="auto"/>
              <w:right w:val="single" w:sz="4" w:space="0" w:color="auto"/>
            </w:tcBorders>
            <w:vAlign w:val="center"/>
            <w:hideMark/>
          </w:tcPr>
          <w:p w14:paraId="6894D416" w14:textId="77777777" w:rsidR="001363CF" w:rsidRPr="00130358" w:rsidRDefault="001363CF" w:rsidP="00D62538">
            <w:pPr>
              <w:pStyle w:val="TAC"/>
              <w:keepNext w:val="0"/>
              <w:keepLines w:val="0"/>
              <w:rPr>
                <w:rFonts w:cs="Arial"/>
              </w:rPr>
            </w:pPr>
            <w:r w:rsidRPr="00130358">
              <w:rPr>
                <w:rFonts w:cs="Arial"/>
              </w:rPr>
              <w:t>AWGN</w:t>
            </w:r>
          </w:p>
        </w:tc>
        <w:tc>
          <w:tcPr>
            <w:tcW w:w="2502" w:type="dxa"/>
            <w:tcBorders>
              <w:top w:val="single" w:sz="4" w:space="0" w:color="auto"/>
              <w:left w:val="single" w:sz="4" w:space="0" w:color="auto"/>
              <w:bottom w:val="single" w:sz="4" w:space="0" w:color="auto"/>
              <w:right w:val="single" w:sz="4" w:space="0" w:color="auto"/>
            </w:tcBorders>
            <w:vAlign w:val="center"/>
          </w:tcPr>
          <w:p w14:paraId="30994961" w14:textId="77777777" w:rsidR="001363CF" w:rsidRPr="00130358" w:rsidRDefault="001363CF" w:rsidP="00D62538">
            <w:pPr>
              <w:pStyle w:val="TAC"/>
              <w:keepNext w:val="0"/>
              <w:keepLines w:val="0"/>
              <w:rPr>
                <w:rFonts w:cs="Arial"/>
              </w:rPr>
            </w:pPr>
          </w:p>
        </w:tc>
      </w:tr>
      <w:tr w:rsidR="001363CF" w:rsidRPr="00130358" w14:paraId="3D8E2F26" w14:textId="77777777" w:rsidTr="00D62538">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hideMark/>
          </w:tcPr>
          <w:p w14:paraId="4AAFCA15" w14:textId="10DC9B33"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reference</w:t>
            </w:r>
            <w:r w:rsidR="00D62538" w:rsidRPr="00130358">
              <w:rPr>
                <w:rFonts w:cs="Arial"/>
              </w:rPr>
              <w:t xml:space="preserve"> </w:t>
            </w:r>
            <w:r w:rsidR="001363CF" w:rsidRPr="00130358">
              <w:rPr>
                <w:rFonts w:cs="Arial"/>
              </w:rPr>
              <w:t>measurement</w:t>
            </w:r>
            <w:r w:rsidR="00D62538" w:rsidRPr="00130358">
              <w:rPr>
                <w:rFonts w:cs="Arial"/>
              </w:rPr>
              <w:t xml:space="preserve"> </w:t>
            </w:r>
            <w:r w:rsidR="001363CF" w:rsidRPr="00130358">
              <w:rPr>
                <w:rFonts w:cs="Arial"/>
              </w:rPr>
              <w:t>channels,</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A.3.1.</w:t>
            </w:r>
          </w:p>
          <w:p w14:paraId="54E85A20" w14:textId="25BE24F2"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For</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OCNG</w:t>
            </w:r>
            <w:r w:rsidR="00D62538" w:rsidRPr="00130358">
              <w:rPr>
                <w:rFonts w:cs="Arial"/>
              </w:rPr>
              <w:t xml:space="preserve"> </w:t>
            </w:r>
            <w:r w:rsidR="001363CF" w:rsidRPr="00130358">
              <w:rPr>
                <w:rFonts w:cs="Arial"/>
              </w:rPr>
              <w:t>pattern,</w:t>
            </w:r>
            <w:r w:rsidR="00D62538" w:rsidRPr="00130358">
              <w:rPr>
                <w:rFonts w:cs="Arial"/>
              </w:rPr>
              <w:t xml:space="preserve"> </w:t>
            </w:r>
            <w:r w:rsidR="001363CF" w:rsidRPr="00130358">
              <w:rPr>
                <w:rFonts w:cs="Arial"/>
              </w:rPr>
              <w:t>see</w:t>
            </w:r>
            <w:r w:rsidR="00D62538" w:rsidRPr="00130358">
              <w:rPr>
                <w:rFonts w:cs="Arial"/>
              </w:rPr>
              <w:t xml:space="preserve"> </w:t>
            </w:r>
            <w:r w:rsidR="001363CF" w:rsidRPr="00130358">
              <w:rPr>
                <w:rFonts w:cs="Arial"/>
              </w:rPr>
              <w:t>clause</w:t>
            </w:r>
            <w:r w:rsidR="00D62538" w:rsidRPr="00130358">
              <w:rPr>
                <w:rFonts w:cs="Arial"/>
              </w:rPr>
              <w:t xml:space="preserve"> </w:t>
            </w:r>
            <w:r w:rsidR="001363CF" w:rsidRPr="00130358">
              <w:rPr>
                <w:rFonts w:cs="Arial"/>
              </w:rPr>
              <w:t>A.3.2.</w:t>
            </w:r>
          </w:p>
          <w:p w14:paraId="70D656F0" w14:textId="189B68A8" w:rsidR="001363CF" w:rsidRPr="00130358" w:rsidRDefault="00483222" w:rsidP="00D62538">
            <w:pPr>
              <w:pStyle w:val="TAN"/>
              <w:keepNext w:val="0"/>
              <w:keepLines w:val="0"/>
              <w:rPr>
                <w:rFonts w:cs="Arial"/>
              </w:rPr>
            </w:pPr>
            <w:r w:rsidRPr="00130358">
              <w:rPr>
                <w:rFonts w:cs="Arial"/>
              </w:rPr>
              <w:t>NOTE 3:</w:t>
            </w:r>
            <w:r w:rsidR="001363CF" w:rsidRPr="00130358">
              <w:rPr>
                <w:rFonts w:cs="Arial"/>
              </w:rPr>
              <w:tab/>
              <w:t>OCNG</w:t>
            </w:r>
            <w:r w:rsidR="00D62538" w:rsidRPr="00130358">
              <w:rPr>
                <w:rFonts w:cs="Arial"/>
              </w:rPr>
              <w:t xml:space="preserve"> </w:t>
            </w:r>
            <w:r w:rsidR="001363CF" w:rsidRPr="00130358">
              <w:rPr>
                <w:rFonts w:cs="Arial"/>
              </w:rPr>
              <w:t>shall</w:t>
            </w:r>
            <w:r w:rsidR="00D62538" w:rsidRPr="00130358">
              <w:rPr>
                <w:rFonts w:cs="Arial"/>
              </w:rPr>
              <w:t xml:space="preserve"> </w:t>
            </w:r>
            <w:r w:rsidR="001363CF" w:rsidRPr="00130358">
              <w:rPr>
                <w:rFonts w:cs="Arial"/>
              </w:rPr>
              <w:t>be</w:t>
            </w:r>
            <w:r w:rsidR="00D62538" w:rsidRPr="00130358">
              <w:rPr>
                <w:rFonts w:cs="Arial"/>
              </w:rPr>
              <w:t xml:space="preserve"> </w:t>
            </w:r>
            <w:r w:rsidR="001363CF" w:rsidRPr="00130358">
              <w:rPr>
                <w:rFonts w:cs="Arial"/>
              </w:rPr>
              <w:t>used</w:t>
            </w:r>
            <w:r w:rsidR="00D62538" w:rsidRPr="00130358">
              <w:rPr>
                <w:rFonts w:cs="Arial"/>
              </w:rPr>
              <w:t xml:space="preserve"> </w:t>
            </w:r>
            <w:r w:rsidR="001363CF" w:rsidRPr="00130358">
              <w:rPr>
                <w:rFonts w:cs="Arial"/>
              </w:rPr>
              <w:t>such</w:t>
            </w:r>
            <w:r w:rsidR="00D62538" w:rsidRPr="00130358">
              <w:rPr>
                <w:rFonts w:cs="Arial"/>
              </w:rPr>
              <w:t xml:space="preserve"> </w:t>
            </w:r>
            <w:r w:rsidR="001363CF" w:rsidRPr="00130358">
              <w:rPr>
                <w:rFonts w:cs="Arial"/>
              </w:rPr>
              <w:t>that</w:t>
            </w:r>
            <w:r w:rsidR="00D62538" w:rsidRPr="00130358">
              <w:rPr>
                <w:rFonts w:cs="Arial"/>
              </w:rPr>
              <w:t xml:space="preserve"> </w:t>
            </w:r>
            <w:r w:rsidR="001363CF" w:rsidRPr="00130358">
              <w:rPr>
                <w:rFonts w:cs="Arial"/>
              </w:rPr>
              <w:t>Cell</w:t>
            </w:r>
            <w:r w:rsidR="00D62538" w:rsidRPr="00130358">
              <w:rPr>
                <w:rFonts w:cs="Arial"/>
              </w:rPr>
              <w:t xml:space="preserve"> </w:t>
            </w:r>
            <w:r w:rsidR="001363CF" w:rsidRPr="00130358">
              <w:rPr>
                <w:rFonts w:cs="Arial"/>
              </w:rPr>
              <w:t>1</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fully</w:t>
            </w:r>
            <w:r w:rsidR="00D62538" w:rsidRPr="00130358">
              <w:rPr>
                <w:rFonts w:cs="Arial"/>
              </w:rPr>
              <w:t xml:space="preserve"> </w:t>
            </w:r>
            <w:r w:rsidR="001363CF" w:rsidRPr="00130358">
              <w:rPr>
                <w:rFonts w:cs="Arial"/>
              </w:rPr>
              <w:t>allocated</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a</w:t>
            </w:r>
            <w:r w:rsidR="00D62538" w:rsidRPr="00130358">
              <w:rPr>
                <w:rFonts w:cs="Arial"/>
              </w:rPr>
              <w:t xml:space="preserve"> </w:t>
            </w:r>
            <w:r w:rsidR="001363CF" w:rsidRPr="00130358">
              <w:rPr>
                <w:rFonts w:cs="Arial"/>
              </w:rPr>
              <w:t>constant</w:t>
            </w:r>
            <w:r w:rsidR="00D62538" w:rsidRPr="00130358">
              <w:rPr>
                <w:rFonts w:cs="Arial"/>
              </w:rPr>
              <w:t xml:space="preserve"> </w:t>
            </w:r>
            <w:r w:rsidR="001363CF" w:rsidRPr="00130358">
              <w:rPr>
                <w:rFonts w:cs="Arial"/>
              </w:rPr>
              <w:t>total</w:t>
            </w:r>
            <w:r w:rsidR="00D62538" w:rsidRPr="00130358">
              <w:rPr>
                <w:rFonts w:cs="Arial"/>
              </w:rPr>
              <w:t xml:space="preserve"> </w:t>
            </w:r>
            <w:r w:rsidR="001363CF" w:rsidRPr="00130358">
              <w:rPr>
                <w:rFonts w:cs="Arial"/>
              </w:rPr>
              <w:t>transmitted</w:t>
            </w:r>
            <w:r w:rsidR="00D62538" w:rsidRPr="00130358">
              <w:rPr>
                <w:rFonts w:cs="Arial"/>
              </w:rPr>
              <w:t xml:space="preserve"> </w:t>
            </w:r>
            <w:r w:rsidR="001363CF" w:rsidRPr="00130358">
              <w:rPr>
                <w:rFonts w:cs="Arial"/>
              </w:rPr>
              <w:t>power</w:t>
            </w:r>
            <w:r w:rsidR="00D62538" w:rsidRPr="00130358">
              <w:rPr>
                <w:rFonts w:cs="Arial"/>
              </w:rPr>
              <w:t xml:space="preserve"> </w:t>
            </w:r>
            <w:r w:rsidR="001363CF" w:rsidRPr="00130358">
              <w:rPr>
                <w:rFonts w:cs="Arial"/>
              </w:rPr>
              <w:t>spectral</w:t>
            </w:r>
            <w:r w:rsidR="00D62538" w:rsidRPr="00130358">
              <w:rPr>
                <w:rFonts w:cs="Arial"/>
              </w:rPr>
              <w:t xml:space="preserve"> </w:t>
            </w:r>
            <w:r w:rsidR="001363CF" w:rsidRPr="00130358">
              <w:rPr>
                <w:rFonts w:cs="Arial"/>
              </w:rPr>
              <w:t>density</w:t>
            </w:r>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achieved</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all</w:t>
            </w:r>
            <w:r w:rsidR="00D62538" w:rsidRPr="00130358">
              <w:rPr>
                <w:rFonts w:cs="Arial"/>
              </w:rPr>
              <w:t xml:space="preserve"> </w:t>
            </w:r>
            <w:r w:rsidR="001363CF" w:rsidRPr="00130358">
              <w:rPr>
                <w:rFonts w:cs="Arial"/>
              </w:rPr>
              <w:t>OFDM</w:t>
            </w:r>
            <w:r w:rsidR="00D62538" w:rsidRPr="00130358">
              <w:rPr>
                <w:rFonts w:cs="Arial"/>
              </w:rPr>
              <w:t xml:space="preserve"> </w:t>
            </w:r>
            <w:r w:rsidR="001363CF" w:rsidRPr="00130358">
              <w:rPr>
                <w:rFonts w:cs="Arial"/>
              </w:rPr>
              <w:t>symbols.</w:t>
            </w:r>
          </w:p>
          <w:p w14:paraId="69D222CE" w14:textId="05E8E99B" w:rsidR="001363CF" w:rsidRPr="00130358" w:rsidRDefault="00483222" w:rsidP="00D62538">
            <w:pPr>
              <w:pStyle w:val="TAN"/>
              <w:keepNext w:val="0"/>
              <w:keepLines w:val="0"/>
              <w:rPr>
                <w:rFonts w:cs="Arial"/>
              </w:rPr>
            </w:pPr>
            <w:r w:rsidRPr="00130358">
              <w:rPr>
                <w:rFonts w:cs="Arial"/>
              </w:rPr>
              <w:t>NOTE 4:</w:t>
            </w:r>
            <w:r w:rsidR="001363CF" w:rsidRPr="00130358">
              <w:rPr>
                <w:rFonts w:cs="Arial"/>
              </w:rPr>
              <w:tab/>
              <w:t>RSRP</w:t>
            </w:r>
            <w:r w:rsidR="00D62538" w:rsidRPr="00130358">
              <w:rPr>
                <w:rFonts w:cs="Arial"/>
              </w:rPr>
              <w:t xml:space="preserve"> </w:t>
            </w:r>
            <w:r w:rsidR="001363CF" w:rsidRPr="00130358">
              <w:rPr>
                <w:rFonts w:cs="Arial"/>
              </w:rPr>
              <w:t>and</w:t>
            </w:r>
            <w:r w:rsidR="00D62538" w:rsidRPr="00130358">
              <w:rPr>
                <w:rFonts w:cs="Arial"/>
              </w:rPr>
              <w:t xml:space="preserve"> </w:t>
            </w:r>
            <w:r w:rsidR="001363CF" w:rsidRPr="00130358">
              <w:rPr>
                <w:rFonts w:cs="Arial"/>
              </w:rPr>
              <w:t>SCH_RP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tc>
      </w:tr>
    </w:tbl>
    <w:p w14:paraId="12B39761" w14:textId="77777777" w:rsidR="001363CF" w:rsidRPr="00130358" w:rsidRDefault="001363CF" w:rsidP="00D62538">
      <w:pPr>
        <w:rPr>
          <w:lang w:eastAsia="zh-CN"/>
        </w:rPr>
      </w:pPr>
    </w:p>
    <w:p w14:paraId="0EC31E29" w14:textId="77777777" w:rsidR="001363CF" w:rsidRPr="00130358" w:rsidRDefault="001363CF" w:rsidP="00D62538">
      <w:pPr>
        <w:pStyle w:val="Heading3"/>
        <w:keepNext w:val="0"/>
        <w:keepLines w:val="0"/>
        <w:rPr>
          <w:rFonts w:eastAsia="Batang"/>
        </w:rPr>
      </w:pPr>
      <w:r w:rsidRPr="00130358">
        <w:rPr>
          <w:rFonts w:eastAsia="Batang"/>
        </w:rPr>
        <w:t>12.1.2</w:t>
      </w:r>
      <w:r w:rsidRPr="00130358">
        <w:rPr>
          <w:rFonts w:eastAsia="Batang"/>
        </w:rPr>
        <w:tab/>
        <w:t xml:space="preserve">V2X UE Transmission Timing Accuracy Test for </w:t>
      </w:r>
      <w:proofErr w:type="spellStart"/>
      <w:r w:rsidRPr="00130358">
        <w:rPr>
          <w:rFonts w:eastAsia="Batang"/>
        </w:rPr>
        <w:t>SyncRef</w:t>
      </w:r>
      <w:proofErr w:type="spellEnd"/>
      <w:r w:rsidRPr="00130358">
        <w:rPr>
          <w:rFonts w:eastAsia="Batang"/>
        </w:rPr>
        <w:t xml:space="preserve"> UE as Timing Reference</w:t>
      </w:r>
    </w:p>
    <w:p w14:paraId="6E68CE07" w14:textId="77777777" w:rsidR="001363CF" w:rsidRPr="00130358" w:rsidRDefault="001363CF" w:rsidP="00D62538">
      <w:pPr>
        <w:pStyle w:val="Heading4"/>
        <w:keepNext w:val="0"/>
        <w:keepLines w:val="0"/>
        <w:rPr>
          <w:snapToGrid w:val="0"/>
          <w:kern w:val="2"/>
        </w:rPr>
      </w:pPr>
      <w:r w:rsidRPr="00130358">
        <w:rPr>
          <w:snapToGrid w:val="0"/>
          <w:kern w:val="2"/>
        </w:rPr>
        <w:t>12.1.2.1</w:t>
      </w:r>
      <w:r w:rsidRPr="00130358">
        <w:rPr>
          <w:snapToGrid w:val="0"/>
          <w:kern w:val="2"/>
        </w:rPr>
        <w:tab/>
        <w:t>Test Purpose</w:t>
      </w:r>
    </w:p>
    <w:p w14:paraId="45B4D928" w14:textId="493B9C1C" w:rsidR="001363CF" w:rsidRPr="00130358" w:rsidRDefault="001363CF" w:rsidP="00D62538">
      <w:pPr>
        <w:tabs>
          <w:tab w:val="left" w:pos="1080"/>
        </w:tabs>
      </w:pPr>
      <w:r w:rsidRPr="00130358">
        <w:t xml:space="preserve">The purpose of this test is to verify the timing requirements for V2X </w:t>
      </w:r>
      <w:proofErr w:type="spellStart"/>
      <w:r w:rsidRPr="00130358">
        <w:t>sidelink</w:t>
      </w:r>
      <w:proofErr w:type="spellEnd"/>
      <w:r w:rsidRPr="00130358">
        <w:t xml:space="preserve"> transmissions specified in </w:t>
      </w:r>
      <w:r w:rsidR="00A00D1D" w:rsidRPr="00A00D1D">
        <w:t xml:space="preserve">TS 36.133 [4] </w:t>
      </w:r>
      <w:r w:rsidRPr="00130358">
        <w:t xml:space="preserve">clause 13.2.3, when </w:t>
      </w:r>
      <w:proofErr w:type="spellStart"/>
      <w:r w:rsidRPr="00130358">
        <w:t>SyncRef</w:t>
      </w:r>
      <w:proofErr w:type="spellEnd"/>
      <w:r w:rsidRPr="00130358">
        <w:t xml:space="preserve"> UE is used as timing reference. For this test, the UE is triggered by the test loop function to transmit for V2X </w:t>
      </w:r>
      <w:proofErr w:type="spellStart"/>
      <w:r w:rsidRPr="00130358">
        <w:t>sidelink</w:t>
      </w:r>
      <w:proofErr w:type="spellEnd"/>
      <w:r w:rsidRPr="00130358">
        <w:t xml:space="preserve"> communication.</w:t>
      </w:r>
    </w:p>
    <w:p w14:paraId="45FB9BB0" w14:textId="77777777" w:rsidR="001363CF" w:rsidRPr="00130358" w:rsidRDefault="001363CF" w:rsidP="00D62538">
      <w:pPr>
        <w:pStyle w:val="Heading4"/>
        <w:keepNext w:val="0"/>
        <w:keepLines w:val="0"/>
        <w:rPr>
          <w:snapToGrid w:val="0"/>
          <w:kern w:val="2"/>
        </w:rPr>
      </w:pPr>
      <w:r w:rsidRPr="00130358">
        <w:rPr>
          <w:snapToGrid w:val="0"/>
          <w:kern w:val="2"/>
        </w:rPr>
        <w:t>12.1.2.2</w:t>
      </w:r>
      <w:r w:rsidRPr="00130358">
        <w:rPr>
          <w:snapToGrid w:val="0"/>
          <w:kern w:val="2"/>
        </w:rPr>
        <w:tab/>
        <w:t>Applicability of requirements</w:t>
      </w:r>
    </w:p>
    <w:p w14:paraId="609085B4" w14:textId="09CAB73C" w:rsidR="001363CF" w:rsidRPr="00130358" w:rsidRDefault="001363CF" w:rsidP="00D62538">
      <w:r w:rsidRPr="00130358">
        <w:t xml:space="preserve">The requirements in this clause are applicable to </w:t>
      </w:r>
      <w:r w:rsidR="00A00D1D" w:rsidRPr="00A00D1D">
        <w:t>all types of UE that support V2X Communication and Band 47 and SLSS transmission</w:t>
      </w:r>
      <w:r w:rsidRPr="00130358">
        <w:t>.</w:t>
      </w:r>
    </w:p>
    <w:p w14:paraId="23663145" w14:textId="77777777" w:rsidR="001363CF" w:rsidRPr="00130358" w:rsidRDefault="001363CF" w:rsidP="00D62538">
      <w:pPr>
        <w:pStyle w:val="Heading4"/>
        <w:keepNext w:val="0"/>
        <w:keepLines w:val="0"/>
        <w:rPr>
          <w:snapToGrid w:val="0"/>
          <w:kern w:val="2"/>
        </w:rPr>
      </w:pPr>
      <w:r w:rsidRPr="00130358">
        <w:rPr>
          <w:snapToGrid w:val="0"/>
          <w:kern w:val="2"/>
        </w:rPr>
        <w:t>12.1.2.3</w:t>
      </w:r>
      <w:r w:rsidRPr="00130358">
        <w:rPr>
          <w:snapToGrid w:val="0"/>
          <w:kern w:val="2"/>
        </w:rPr>
        <w:tab/>
        <w:t>Minimum Conformance Requirements</w:t>
      </w:r>
    </w:p>
    <w:p w14:paraId="227CE69B" w14:textId="0988E6FE" w:rsidR="001363CF" w:rsidRDefault="001363CF" w:rsidP="00D62538">
      <w:pPr>
        <w:rPr>
          <w:lang w:eastAsia="zh-CN"/>
        </w:rPr>
      </w:pPr>
      <w:r w:rsidRPr="00130358">
        <w:rPr>
          <w:lang w:eastAsia="zh-CN"/>
        </w:rPr>
        <w:t xml:space="preserve">For parameters specified in Tables </w:t>
      </w:r>
      <w:r w:rsidRPr="00130358">
        <w:t>12.1.2.5.1-1</w:t>
      </w:r>
      <w:r w:rsidRPr="00130358">
        <w:rPr>
          <w:lang w:eastAsia="zh-CN"/>
        </w:rPr>
        <w:t xml:space="preserve">, the timing accuracy for V2X </w:t>
      </w:r>
      <w:proofErr w:type="spellStart"/>
      <w:r w:rsidRPr="00130358">
        <w:rPr>
          <w:lang w:eastAsia="zh-CN"/>
        </w:rPr>
        <w:t>sidelink</w:t>
      </w:r>
      <w:proofErr w:type="spellEnd"/>
      <w:r w:rsidRPr="00130358">
        <w:rPr>
          <w:lang w:eastAsia="zh-CN"/>
        </w:rPr>
        <w:t xml:space="preserve"> transmission shall takes place </w:t>
      </w:r>
      <w:bookmarkStart w:id="1" w:name="_Hlk114580868"/>
      <w:bookmarkEnd w:id="1"/>
      <w:r w:rsidR="00A00D1D" w:rsidRPr="00691C10">
        <w:rPr>
          <w:position w:val="-14"/>
        </w:rPr>
        <w:object w:dxaOrig="2220" w:dyaOrig="380" w14:anchorId="4B4F5E24">
          <v:shape id="_x0000_i1160" type="#_x0000_t75" style="width:108.75pt;height:15pt" o:ole="">
            <v:imagedata r:id="rId127" o:title=""/>
          </v:shape>
          <o:OLEObject Type="Embed" ProgID="Equation.3" ShapeID="_x0000_i1160" DrawAspect="Content" ObjectID="_1736593636" r:id="rId147"/>
        </w:object>
      </w:r>
      <w:r w:rsidRPr="00130358">
        <w:rPr>
          <w:lang w:eastAsia="zh-CN"/>
        </w:rPr>
        <w:t xml:space="preserve">before the reception of the first detected path (in time) of the corresponding timing reference frame from the </w:t>
      </w:r>
      <w:proofErr w:type="spellStart"/>
      <w:r w:rsidRPr="00130358">
        <w:rPr>
          <w:lang w:eastAsia="zh-CN"/>
        </w:rPr>
        <w:t>SyncRef</w:t>
      </w:r>
      <w:proofErr w:type="spellEnd"/>
      <w:r w:rsidRPr="00130358">
        <w:rPr>
          <w:lang w:eastAsia="zh-CN"/>
        </w:rPr>
        <w:t xml:space="preserve"> UE, where  </w:t>
      </w:r>
      <w:bookmarkStart w:id="2" w:name="_Hlk114580920"/>
      <w:r w:rsidR="00D2551C" w:rsidRPr="00691C10">
        <w:rPr>
          <w:position w:val="-12"/>
        </w:rPr>
        <w:object w:dxaOrig="800" w:dyaOrig="360" w14:anchorId="661420E4">
          <v:shape id="_x0000_i1161" type="#_x0000_t75" style="width:41.25pt;height:21pt" o:ole="">
            <v:imagedata r:id="rId129" o:title=""/>
          </v:shape>
          <o:OLEObject Type="Embed" ProgID="Equation.3" ShapeID="_x0000_i1161" DrawAspect="Content" ObjectID="_1736593637" r:id="rId148"/>
        </w:object>
      </w:r>
      <w:bookmarkEnd w:id="2"/>
      <w:r w:rsidRPr="00130358">
        <w:rPr>
          <w:lang w:eastAsia="zh-CN"/>
        </w:rPr>
        <w:t xml:space="preserve"> = 0 </w:t>
      </w:r>
      <w:proofErr w:type="gramStart"/>
      <w:r w:rsidRPr="00130358">
        <w:rPr>
          <w:lang w:eastAsia="zh-CN"/>
        </w:rPr>
        <w:t>and .</w:t>
      </w:r>
      <w:proofErr w:type="gramEnd"/>
      <w:r w:rsidR="00D2551C" w:rsidRPr="00D2551C">
        <w:rPr>
          <w:noProof/>
          <w:lang w:val="en-US" w:eastAsia="zh-CN"/>
        </w:rPr>
        <w:t xml:space="preserve"> </w:t>
      </w:r>
      <w:r w:rsidR="00000000">
        <w:rPr>
          <w:noProof/>
          <w:lang w:val="en-US" w:eastAsia="zh-CN"/>
        </w:rPr>
        <w:pict w14:anchorId="3478635E">
          <v:shape id="Picture 1628" o:spid="_x0000_i1162" type="#_x0000_t75" style="width:47.25pt;height:16.5pt;visibility:visible;mso-wrap-style:square">
            <v:imagedata r:id="rId131" o:title=""/>
          </v:shape>
        </w:pict>
      </w:r>
      <w:r w:rsidRPr="00130358">
        <w:rPr>
          <w:lang w:eastAsia="zh-CN"/>
        </w:rPr>
        <w:t>. The timing accuracy is verified by using PSSCH transmissions.</w:t>
      </w:r>
    </w:p>
    <w:p w14:paraId="76DC8F7A" w14:textId="77777777" w:rsidR="00D2551C" w:rsidRPr="00691C10" w:rsidRDefault="00D2551C" w:rsidP="00D2551C">
      <w:pPr>
        <w:rPr>
          <w:rFonts w:cs="v4.2.0"/>
        </w:rPr>
      </w:pPr>
      <w:r w:rsidRPr="00691C10">
        <w:t xml:space="preserve">The </w:t>
      </w:r>
      <w:r w:rsidRPr="00691C10">
        <w:rPr>
          <w:rFonts w:cs="v4.2.0"/>
        </w:rPr>
        <w:t xml:space="preserve">transmission timing error for </w:t>
      </w:r>
      <w:proofErr w:type="spellStart"/>
      <w:r w:rsidRPr="00691C10">
        <w:rPr>
          <w:rFonts w:cs="v4.2.0"/>
        </w:rPr>
        <w:t>sidelink</w:t>
      </w:r>
      <w:proofErr w:type="spellEnd"/>
      <w:r w:rsidRPr="00691C10">
        <w:rPr>
          <w:rFonts w:cs="v4.2.0"/>
        </w:rPr>
        <w:t xml:space="preserve"> transmissions shall be less than or equal to </w:t>
      </w:r>
      <w:r w:rsidRPr="00691C10">
        <w:rPr>
          <w:rFonts w:cs="v4.2.0"/>
        </w:rPr>
        <w:sym w:font="Symbol" w:char="F0B1"/>
      </w:r>
      <w:proofErr w:type="spellStart"/>
      <w:r w:rsidRPr="00691C10">
        <w:rPr>
          <w:rFonts w:cs="v4.2.0"/>
        </w:rPr>
        <w:t>T</w:t>
      </w:r>
      <w:r w:rsidRPr="00691C10">
        <w:rPr>
          <w:rFonts w:cs="v4.2.0"/>
          <w:vertAlign w:val="subscript"/>
        </w:rPr>
        <w:t>e</w:t>
      </w:r>
      <w:proofErr w:type="spellEnd"/>
      <w:r w:rsidRPr="00691C10">
        <w:t xml:space="preserve"> where the timing error limit value </w:t>
      </w:r>
      <w:proofErr w:type="spellStart"/>
      <w:r w:rsidRPr="00691C10">
        <w:rPr>
          <w:rFonts w:cs="v4.2.0"/>
        </w:rPr>
        <w:t>T</w:t>
      </w:r>
      <w:r w:rsidRPr="00691C10">
        <w:rPr>
          <w:rFonts w:cs="v4.2.0"/>
          <w:vertAlign w:val="subscript"/>
        </w:rPr>
        <w:t>e</w:t>
      </w:r>
      <w:proofErr w:type="spellEnd"/>
      <w:r>
        <w:t xml:space="preserve"> is specified in Table 12.1.2.3</w:t>
      </w:r>
      <w:r w:rsidRPr="00691C10">
        <w:t>-1</w:t>
      </w:r>
      <w:r w:rsidRPr="00691C10">
        <w:rPr>
          <w:rFonts w:cs="v4.2.0"/>
        </w:rPr>
        <w:t>.</w:t>
      </w:r>
    </w:p>
    <w:p w14:paraId="0679311D" w14:textId="77777777" w:rsidR="00D2551C" w:rsidRPr="00691C10" w:rsidRDefault="00D2551C" w:rsidP="00D2551C">
      <w:pPr>
        <w:pStyle w:val="TH"/>
      </w:pPr>
      <w:r w:rsidRPr="00691C10">
        <w:rPr>
          <w:snapToGrid w:val="0"/>
        </w:rPr>
        <w:t>Table 1</w:t>
      </w:r>
      <w:r>
        <w:rPr>
          <w:snapToGrid w:val="0"/>
        </w:rPr>
        <w:t>2.1.2.3-1</w:t>
      </w:r>
      <w:r w:rsidRPr="00691C10">
        <w:rPr>
          <w:snapToGrid w:val="0"/>
        </w:rPr>
        <w:t xml:space="preserve">: </w:t>
      </w:r>
      <w:proofErr w:type="spellStart"/>
      <w:r w:rsidRPr="00691C10">
        <w:rPr>
          <w:snapToGrid w:val="0"/>
        </w:rPr>
        <w:t>T</w:t>
      </w:r>
      <w:r w:rsidRPr="00691C10">
        <w:rPr>
          <w:snapToGrid w:val="0"/>
          <w:vertAlign w:val="subscript"/>
        </w:rPr>
        <w:t>e</w:t>
      </w:r>
      <w:proofErr w:type="spellEnd"/>
      <w:r w:rsidRPr="00691C10">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0"/>
        <w:gridCol w:w="3401"/>
      </w:tblGrid>
      <w:tr w:rsidR="00D2551C" w:rsidRPr="00691C10" w14:paraId="3A0E892F" w14:textId="77777777" w:rsidTr="00512DBA">
        <w:trPr>
          <w:cantSplit/>
          <w:jc w:val="center"/>
        </w:trPr>
        <w:tc>
          <w:tcPr>
            <w:tcW w:w="2288" w:type="pct"/>
          </w:tcPr>
          <w:p w14:paraId="725DC753" w14:textId="77777777" w:rsidR="00D2551C" w:rsidRPr="00691C10" w:rsidRDefault="00D2551C" w:rsidP="00512DBA">
            <w:pPr>
              <w:pStyle w:val="TAH"/>
              <w:rPr>
                <w:rFonts w:cs="Arial"/>
              </w:rPr>
            </w:pPr>
            <w:proofErr w:type="spellStart"/>
            <w:r w:rsidRPr="00691C10">
              <w:rPr>
                <w:rFonts w:cs="Arial"/>
              </w:rPr>
              <w:t>Sidelink</w:t>
            </w:r>
            <w:proofErr w:type="spellEnd"/>
            <w:r w:rsidRPr="00691C10">
              <w:rPr>
                <w:rFonts w:cs="Arial"/>
              </w:rPr>
              <w:t xml:space="preserve"> Bandwidth (MHz)</w:t>
            </w:r>
          </w:p>
        </w:tc>
        <w:tc>
          <w:tcPr>
            <w:tcW w:w="2712" w:type="pct"/>
          </w:tcPr>
          <w:p w14:paraId="12B4B849" w14:textId="77777777" w:rsidR="00D2551C" w:rsidRPr="00691C10" w:rsidRDefault="00D2551C" w:rsidP="00512DBA">
            <w:pPr>
              <w:pStyle w:val="TAH"/>
              <w:rPr>
                <w:rFonts w:cs="Arial"/>
              </w:rPr>
            </w:pPr>
            <w:proofErr w:type="spellStart"/>
            <w:r w:rsidRPr="00691C10">
              <w:rPr>
                <w:rFonts w:cs="Arial"/>
              </w:rPr>
              <w:t>T</w:t>
            </w:r>
            <w:r w:rsidRPr="00691C10">
              <w:rPr>
                <w:rFonts w:cs="Arial"/>
                <w:vertAlign w:val="subscript"/>
              </w:rPr>
              <w:t>e</w:t>
            </w:r>
            <w:proofErr w:type="spellEnd"/>
          </w:p>
        </w:tc>
      </w:tr>
      <w:tr w:rsidR="00D2551C" w:rsidRPr="00691C10" w14:paraId="34F90345" w14:textId="77777777" w:rsidTr="00512DBA">
        <w:trPr>
          <w:cantSplit/>
          <w:jc w:val="center"/>
        </w:trPr>
        <w:tc>
          <w:tcPr>
            <w:tcW w:w="2288" w:type="pct"/>
          </w:tcPr>
          <w:p w14:paraId="5AB1A08C" w14:textId="77777777" w:rsidR="00D2551C" w:rsidRPr="00691C10" w:rsidRDefault="00D2551C" w:rsidP="00512DBA">
            <w:pPr>
              <w:pStyle w:val="TAC"/>
              <w:rPr>
                <w:rFonts w:cs="Arial"/>
              </w:rPr>
            </w:pPr>
            <w:r w:rsidRPr="00691C10">
              <w:rPr>
                <w:rFonts w:cs="Arial"/>
                <w:lang w:eastAsia="ja-JP"/>
              </w:rPr>
              <w:t>≥</w:t>
            </w:r>
            <w:r w:rsidRPr="00691C10">
              <w:rPr>
                <w:rFonts w:cs="Arial"/>
                <w:lang w:eastAsia="zh-CN"/>
              </w:rPr>
              <w:t>1.4</w:t>
            </w:r>
          </w:p>
        </w:tc>
        <w:tc>
          <w:tcPr>
            <w:tcW w:w="2712" w:type="pct"/>
          </w:tcPr>
          <w:p w14:paraId="6B68F7D8" w14:textId="77777777" w:rsidR="00D2551C" w:rsidRPr="00691C10" w:rsidRDefault="00D2551C" w:rsidP="00512DBA">
            <w:pPr>
              <w:pStyle w:val="TAC"/>
              <w:rPr>
                <w:rFonts w:cs="Arial"/>
              </w:rPr>
            </w:pPr>
            <w:r w:rsidRPr="00691C10">
              <w:rPr>
                <w:rFonts w:cs="v4.2.0"/>
              </w:rPr>
              <w:t>24</w:t>
            </w:r>
            <w:r w:rsidRPr="00691C10">
              <w:rPr>
                <w:rFonts w:ascii="Times New Roman" w:hAnsi="Times New Roman" w:cs="Arial"/>
              </w:rPr>
              <w:t>*</w:t>
            </w:r>
            <w:r w:rsidRPr="00691C10">
              <w:rPr>
                <w:rFonts w:cs="v4.2.0"/>
              </w:rPr>
              <w:t>T</w:t>
            </w:r>
            <w:r w:rsidRPr="00691C10">
              <w:rPr>
                <w:rFonts w:cs="v4.2.0"/>
                <w:vertAlign w:val="subscript"/>
              </w:rPr>
              <w:t>S</w:t>
            </w:r>
          </w:p>
        </w:tc>
      </w:tr>
      <w:tr w:rsidR="00D2551C" w:rsidRPr="00691C10" w14:paraId="0C74039E" w14:textId="77777777" w:rsidTr="00512DBA">
        <w:trPr>
          <w:cantSplit/>
          <w:jc w:val="center"/>
        </w:trPr>
        <w:tc>
          <w:tcPr>
            <w:tcW w:w="5000" w:type="pct"/>
            <w:gridSpan w:val="2"/>
          </w:tcPr>
          <w:p w14:paraId="4FFF33D3" w14:textId="77777777" w:rsidR="00D2551C" w:rsidRPr="00691C10" w:rsidRDefault="00D2551C" w:rsidP="00512DBA">
            <w:pPr>
              <w:pStyle w:val="TAN"/>
              <w:rPr>
                <w:rFonts w:cs="Arial"/>
              </w:rPr>
            </w:pPr>
            <w:r w:rsidRPr="00691C10">
              <w:rPr>
                <w:rFonts w:cs="Arial"/>
              </w:rPr>
              <w:t>Note:</w:t>
            </w:r>
            <w:r w:rsidRPr="00691C10">
              <w:rPr>
                <w:rFonts w:cs="Arial"/>
              </w:rPr>
              <w:tab/>
            </w:r>
            <w:r w:rsidRPr="00691C10">
              <w:rPr>
                <w:rFonts w:cs="v4.2.0"/>
              </w:rPr>
              <w:t>T</w:t>
            </w:r>
            <w:r w:rsidRPr="00691C10">
              <w:rPr>
                <w:rFonts w:cs="v4.2.0"/>
                <w:vertAlign w:val="subscript"/>
              </w:rPr>
              <w:t>S</w:t>
            </w:r>
            <w:r w:rsidRPr="00691C10">
              <w:rPr>
                <w:rFonts w:cs="Arial"/>
              </w:rPr>
              <w:t xml:space="preserve"> is the basic timing unit defined in TS 36.211</w:t>
            </w:r>
          </w:p>
        </w:tc>
      </w:tr>
    </w:tbl>
    <w:p w14:paraId="59BB6F55" w14:textId="77777777" w:rsidR="00D2551C" w:rsidRDefault="00D2551C" w:rsidP="00D2551C">
      <w:pPr>
        <w:rPr>
          <w:lang w:eastAsia="zh-CN"/>
        </w:rPr>
      </w:pPr>
    </w:p>
    <w:p w14:paraId="1263DC3A" w14:textId="6D9C1739" w:rsidR="00D2551C" w:rsidRPr="00130358" w:rsidRDefault="00D2551C" w:rsidP="00D62538">
      <w:pPr>
        <w:rPr>
          <w:lang w:eastAsia="zh-CN"/>
        </w:rPr>
      </w:pPr>
      <w:r w:rsidRPr="00130358">
        <w:rPr>
          <w:rFonts w:eastAsia="PMingLiU"/>
          <w:lang w:eastAsia="zh-TW"/>
        </w:rPr>
        <w:t xml:space="preserve">The normative reference for this requirement is 3GPP TS 36.133 [4] clause </w:t>
      </w:r>
      <w:r>
        <w:rPr>
          <w:rFonts w:eastAsia="PMingLiU"/>
          <w:lang w:eastAsia="zh-TW"/>
        </w:rPr>
        <w:t>11.2, 13.2 and A.12.1.2.</w:t>
      </w:r>
    </w:p>
    <w:p w14:paraId="2CA7872D" w14:textId="77777777" w:rsidR="001363CF" w:rsidRPr="00130358" w:rsidRDefault="001363CF" w:rsidP="00D62538">
      <w:pPr>
        <w:pStyle w:val="Heading4"/>
        <w:keepNext w:val="0"/>
        <w:keepLines w:val="0"/>
        <w:rPr>
          <w:snapToGrid w:val="0"/>
          <w:kern w:val="2"/>
        </w:rPr>
      </w:pPr>
      <w:r w:rsidRPr="00130358">
        <w:rPr>
          <w:snapToGrid w:val="0"/>
          <w:kern w:val="2"/>
        </w:rPr>
        <w:t>12.1.2.4</w:t>
      </w:r>
      <w:r w:rsidRPr="00130358">
        <w:rPr>
          <w:snapToGrid w:val="0"/>
          <w:kern w:val="2"/>
        </w:rPr>
        <w:tab/>
        <w:t>Test Description</w:t>
      </w:r>
    </w:p>
    <w:p w14:paraId="31F98C09" w14:textId="77777777" w:rsidR="001363CF" w:rsidRPr="00130358" w:rsidRDefault="001363CF" w:rsidP="00D62538">
      <w:pPr>
        <w:pStyle w:val="Heading5"/>
        <w:keepNext w:val="0"/>
        <w:keepLines w:val="0"/>
        <w:rPr>
          <w:snapToGrid w:val="0"/>
          <w:kern w:val="2"/>
        </w:rPr>
      </w:pPr>
      <w:r w:rsidRPr="00130358">
        <w:rPr>
          <w:snapToGrid w:val="0"/>
          <w:kern w:val="2"/>
        </w:rPr>
        <w:t>12.1.2.4.1</w:t>
      </w:r>
      <w:r w:rsidRPr="00130358">
        <w:rPr>
          <w:snapToGrid w:val="0"/>
          <w:kern w:val="2"/>
        </w:rPr>
        <w:tab/>
        <w:t>Initial Conditions</w:t>
      </w:r>
    </w:p>
    <w:p w14:paraId="4D7E0212" w14:textId="33231749" w:rsidR="001363CF" w:rsidRPr="00130358" w:rsidRDefault="001363CF" w:rsidP="00D62538">
      <w:r w:rsidRPr="00130358">
        <w:t>Resource pool configuration for PSCCH and PSSCH reference measurement channels are set according to Table 12.1.</w:t>
      </w:r>
      <w:r w:rsidR="00D2551C" w:rsidRPr="00D2551C">
        <w:t>2.5.1</w:t>
      </w:r>
      <w:r w:rsidRPr="00130358">
        <w:t>-1-1 and Annex A.12 as appropriate.</w:t>
      </w:r>
    </w:p>
    <w:p w14:paraId="76224D58" w14:textId="77777777" w:rsidR="001363CF" w:rsidRPr="00130358" w:rsidRDefault="001363CF" w:rsidP="00D62538">
      <w:r w:rsidRPr="00130358">
        <w:t>Test Environment: Normal, as defined in 3GPP TS 36.508 [7] clause 4.1.</w:t>
      </w:r>
    </w:p>
    <w:p w14:paraId="1CFE1CE3" w14:textId="1589C7A5"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5BA6E3F0" w14:textId="77777777" w:rsidR="001363CF" w:rsidRPr="00130358" w:rsidRDefault="001363CF" w:rsidP="00D62538">
      <w:r w:rsidRPr="00130358">
        <w:t>Channel Bandwidth to be tested: 10 MHz as defined in Table 12.1.2.</w:t>
      </w:r>
      <w:r w:rsidRPr="00130358">
        <w:rPr>
          <w:rFonts w:eastAsia="PMingLiU"/>
          <w:lang w:eastAsia="zh-TW"/>
        </w:rPr>
        <w:t>5.1</w:t>
      </w:r>
      <w:r w:rsidRPr="00130358">
        <w:t>-</w:t>
      </w:r>
      <w:r w:rsidRPr="00130358">
        <w:rPr>
          <w:lang w:eastAsia="zh-CN"/>
        </w:rPr>
        <w:t>1</w:t>
      </w:r>
      <w:r w:rsidRPr="00130358">
        <w:t>.</w:t>
      </w:r>
    </w:p>
    <w:p w14:paraId="2C836639"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47F57219" w14:textId="238809AE"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w:t>
      </w:r>
      <w:proofErr w:type="spellStart"/>
      <w:r w:rsidRPr="00130358">
        <w:rPr>
          <w:rFonts w:eastAsia="PMingLiU"/>
          <w:lang w:eastAsia="zh-TW"/>
        </w:rPr>
        <w:t>sidelink</w:t>
      </w:r>
      <w:proofErr w:type="spellEnd"/>
      <w:r w:rsidRPr="00130358">
        <w:rPr>
          <w:rFonts w:eastAsia="PMingLiU"/>
          <w:lang w:eastAsia="zh-TW"/>
        </w:rPr>
        <w:t xml:space="preserve">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12.1.2.4.3.</w:t>
      </w:r>
    </w:p>
    <w:p w14:paraId="2E26F74F"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Void</w:t>
      </w:r>
    </w:p>
    <w:p w14:paraId="27EA5D74"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12.1.2.</w:t>
      </w:r>
      <w:r w:rsidRPr="00130358">
        <w:rPr>
          <w:rFonts w:eastAsia="PMingLiU"/>
          <w:lang w:eastAsia="zh-TW"/>
        </w:rPr>
        <w:t>5.1</w:t>
      </w:r>
      <w:r w:rsidRPr="00130358">
        <w:t>-</w:t>
      </w:r>
      <w:r w:rsidRPr="00130358">
        <w:rPr>
          <w:lang w:eastAsia="zh-CN"/>
        </w:rPr>
        <w:t>1</w:t>
      </w:r>
      <w:r w:rsidRPr="00130358">
        <w:rPr>
          <w:rFonts w:eastAsia="PMingLiU"/>
          <w:lang w:eastAsia="zh-TW"/>
        </w:rPr>
        <w:t>.</w:t>
      </w:r>
    </w:p>
    <w:p w14:paraId="650FF71E"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30881AC8" w14:textId="45546DC4"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according </w:t>
      </w:r>
      <w:r w:rsidR="00772922" w:rsidRPr="00130358">
        <w:rPr>
          <w:rFonts w:eastAsia="PMingLiU"/>
          <w:lang w:eastAsia="zh-TW"/>
        </w:rPr>
        <w:t>to 3GPP TS</w:t>
      </w:r>
      <w:r w:rsidRPr="00130358">
        <w:rPr>
          <w:rFonts w:eastAsia="PMingLiU"/>
          <w:lang w:eastAsia="zh-TW"/>
        </w:rPr>
        <w:t xml:space="preserve"> 36.508 [7] clause 4.5.9.</w:t>
      </w:r>
    </w:p>
    <w:p w14:paraId="70783F2C" w14:textId="77777777" w:rsidR="001363CF" w:rsidRPr="00130358" w:rsidRDefault="001363CF" w:rsidP="00D62538">
      <w:pPr>
        <w:pStyle w:val="TH"/>
        <w:keepNext w:val="0"/>
        <w:keepLines w:val="0"/>
      </w:pPr>
      <w:r w:rsidRPr="00130358">
        <w:t>Table 12.1.2.4.1-1: Void</w:t>
      </w:r>
    </w:p>
    <w:p w14:paraId="6F0DB96D" w14:textId="77777777" w:rsidR="001363CF" w:rsidRPr="00130358" w:rsidRDefault="001363CF" w:rsidP="00D62538">
      <w:pPr>
        <w:pStyle w:val="Heading5"/>
        <w:keepNext w:val="0"/>
        <w:keepLines w:val="0"/>
        <w:rPr>
          <w:snapToGrid w:val="0"/>
          <w:kern w:val="2"/>
        </w:rPr>
      </w:pPr>
      <w:r w:rsidRPr="00130358">
        <w:rPr>
          <w:snapToGrid w:val="0"/>
          <w:kern w:val="2"/>
        </w:rPr>
        <w:t>12.1.2.4.2</w:t>
      </w:r>
      <w:r w:rsidRPr="00130358">
        <w:rPr>
          <w:snapToGrid w:val="0"/>
          <w:kern w:val="2"/>
        </w:rPr>
        <w:tab/>
        <w:t>Test Procedure</w:t>
      </w:r>
    </w:p>
    <w:p w14:paraId="7C8F6B8D" w14:textId="64412D13" w:rsidR="001363CF" w:rsidRPr="00130358" w:rsidRDefault="001363CF" w:rsidP="00D62538">
      <w:pPr>
        <w:rPr>
          <w:rFonts w:eastAsia="PMingLiU"/>
          <w:lang w:eastAsia="zh-TW"/>
        </w:rPr>
      </w:pPr>
      <w:r w:rsidRPr="00130358">
        <w:rPr>
          <w:rFonts w:eastAsia="PMingLiU"/>
          <w:lang w:eastAsia="zh-TW"/>
        </w:rPr>
        <w:t xml:space="preserve">For this test, the UE is triggered by the test loop function to transmit for V2X </w:t>
      </w:r>
      <w:proofErr w:type="spellStart"/>
      <w:r w:rsidRPr="00130358">
        <w:rPr>
          <w:rFonts w:eastAsia="PMingLiU"/>
          <w:lang w:eastAsia="zh-TW"/>
        </w:rPr>
        <w:t>sidelink</w:t>
      </w:r>
      <w:proofErr w:type="spellEnd"/>
      <w:r w:rsidRPr="00130358">
        <w:rPr>
          <w:rFonts w:eastAsia="PMingLiU"/>
          <w:lang w:eastAsia="zh-TW"/>
        </w:rPr>
        <w:t xml:space="preserve"> Communication.</w:t>
      </w:r>
      <w:r w:rsidRPr="00130358">
        <w:rPr>
          <w:lang w:eastAsia="zh-CN"/>
        </w:rPr>
        <w:t xml:space="preserve"> There is one active </w:t>
      </w:r>
      <w:proofErr w:type="spellStart"/>
      <w:r w:rsidRPr="00130358">
        <w:rPr>
          <w:lang w:eastAsia="zh-CN"/>
        </w:rPr>
        <w:t>SyncRef</w:t>
      </w:r>
      <w:proofErr w:type="spellEnd"/>
      <w:r w:rsidRPr="00130358">
        <w:rPr>
          <w:lang w:eastAsia="zh-CN"/>
        </w:rPr>
        <w:t xml:space="preserve"> UE in this test without either serving cell or GNSS signals. Before the test starts, the UE has been synchronized to the </w:t>
      </w:r>
      <w:proofErr w:type="spellStart"/>
      <w:r w:rsidRPr="00130358">
        <w:rPr>
          <w:lang w:eastAsia="zh-CN"/>
        </w:rPr>
        <w:t>SyncRef</w:t>
      </w:r>
      <w:proofErr w:type="spellEnd"/>
      <w:r w:rsidRPr="00130358">
        <w:rPr>
          <w:lang w:eastAsia="zh-CN"/>
        </w:rPr>
        <w:t xml:space="preserve"> UE. </w:t>
      </w:r>
      <w:r w:rsidRPr="00130358">
        <w:rPr>
          <w:rFonts w:eastAsia="PMingLiU"/>
          <w:lang w:eastAsia="zh-TW"/>
        </w:rPr>
        <w:t xml:space="preserve"> The transmit timing accuracy is verified by the UE transmitting </w:t>
      </w:r>
      <w:r w:rsidR="00D758A7" w:rsidRPr="00D758A7">
        <w:rPr>
          <w:rFonts w:eastAsia="PMingLiU"/>
          <w:lang w:eastAsia="zh-TW"/>
        </w:rPr>
        <w:t>PSSCH</w:t>
      </w:r>
      <w:r w:rsidRPr="00130358">
        <w:rPr>
          <w:rFonts w:eastAsia="PMingLiU"/>
          <w:lang w:eastAsia="zh-TW"/>
        </w:rPr>
        <w:t xml:space="preserve">. </w:t>
      </w:r>
    </w:p>
    <w:p w14:paraId="251E023A" w14:textId="1F2B1B49" w:rsidR="001363CF" w:rsidRPr="00130358" w:rsidRDefault="001363CF" w:rsidP="00772922">
      <w:pPr>
        <w:pStyle w:val="B1"/>
      </w:pPr>
      <w:r w:rsidRPr="00130358">
        <w:t>1.</w:t>
      </w:r>
      <w:r w:rsidRPr="00130358">
        <w:rPr>
          <w:lang w:eastAsia="zh-TW"/>
        </w:rPr>
        <w:tab/>
        <w:t xml:space="preserve">UE transmits V2X </w:t>
      </w:r>
      <w:proofErr w:type="spellStart"/>
      <w:r w:rsidRPr="00130358">
        <w:rPr>
          <w:lang w:eastAsia="zh-TW"/>
        </w:rPr>
        <w:t>sidelink</w:t>
      </w:r>
      <w:proofErr w:type="spellEnd"/>
      <w:r w:rsidRPr="00130358">
        <w:rPr>
          <w:lang w:eastAsia="zh-TW"/>
        </w:rPr>
        <w:t xml:space="preserve"> communication data over the PC5 interface according to SL-V2X-Preconfiguration and </w:t>
      </w:r>
      <w:r w:rsidRPr="00130358">
        <w:t>the V2X RMC for PSCCH and PSSCH according to Table 12.1.2.5.1-1.</w:t>
      </w:r>
    </w:p>
    <w:p w14:paraId="0B48243F" w14:textId="66C8068A" w:rsidR="001363CF" w:rsidRPr="00130358" w:rsidRDefault="001363CF" w:rsidP="00772922">
      <w:pPr>
        <w:pStyle w:val="B1"/>
      </w:pPr>
      <w:r w:rsidRPr="00130358">
        <w:t>2.</w:t>
      </w:r>
      <w:r w:rsidRPr="00130358">
        <w:rPr>
          <w:lang w:eastAsia="zh-TW"/>
        </w:rPr>
        <w:tab/>
      </w:r>
      <w:r w:rsidRPr="00130358">
        <w:rPr>
          <w:rStyle w:val="fontstyle01"/>
        </w:rPr>
        <w:t xml:space="preserve">After the UE is synchronized to the </w:t>
      </w:r>
      <w:r w:rsidR="00D758A7" w:rsidRPr="00D758A7">
        <w:rPr>
          <w:rStyle w:val="fontstyle01"/>
        </w:rPr>
        <w:t>reference UE</w:t>
      </w:r>
      <w:r w:rsidRPr="00130358">
        <w:rPr>
          <w:rStyle w:val="fontstyle01"/>
        </w:rPr>
        <w:t xml:space="preserve">, the test system shall verify that the UE </w:t>
      </w:r>
      <w:r w:rsidRPr="00130358">
        <w:rPr>
          <w:lang w:eastAsia="zh-CN"/>
        </w:rPr>
        <w:t xml:space="preserve">PSCCH transmission </w:t>
      </w:r>
      <w:r w:rsidRPr="00130358">
        <w:rPr>
          <w:rStyle w:val="fontstyle01"/>
        </w:rPr>
        <w:t xml:space="preserve">timing offset is within ± </w:t>
      </w:r>
      <w:r w:rsidR="00D758A7" w:rsidRPr="00D758A7">
        <w:rPr>
          <w:rStyle w:val="fontstyle01"/>
        </w:rPr>
        <w:t>27</w:t>
      </w:r>
      <w:r w:rsidRPr="00130358">
        <w:rPr>
          <w:rStyle w:val="fontstyle01"/>
        </w:rPr>
        <w:t>×T</w:t>
      </w:r>
      <w:r w:rsidRPr="00130358">
        <w:rPr>
          <w:rStyle w:val="fontstyle01"/>
          <w:sz w:val="14"/>
          <w:szCs w:val="14"/>
        </w:rPr>
        <w:t>S</w:t>
      </w:r>
      <w:r w:rsidRPr="00130358">
        <w:rPr>
          <w:rStyle w:val="fontstyle01"/>
        </w:rPr>
        <w:t xml:space="preserve"> with respect to the downlink EUTRA signal.</w:t>
      </w:r>
    </w:p>
    <w:p w14:paraId="69A328B3" w14:textId="77777777" w:rsidR="001363CF" w:rsidRPr="00130358" w:rsidRDefault="001363CF" w:rsidP="00D62538">
      <w:pPr>
        <w:pStyle w:val="Heading5"/>
        <w:keepNext w:val="0"/>
        <w:keepLines w:val="0"/>
        <w:rPr>
          <w:snapToGrid w:val="0"/>
          <w:kern w:val="2"/>
        </w:rPr>
      </w:pPr>
      <w:r w:rsidRPr="00130358">
        <w:rPr>
          <w:snapToGrid w:val="0"/>
          <w:kern w:val="2"/>
        </w:rPr>
        <w:t>12.1.2.4.3</w:t>
      </w:r>
      <w:r w:rsidRPr="00130358">
        <w:rPr>
          <w:snapToGrid w:val="0"/>
          <w:kern w:val="2"/>
        </w:rPr>
        <w:tab/>
        <w:t>Message Contents</w:t>
      </w:r>
    </w:p>
    <w:p w14:paraId="335D547D" w14:textId="5275DA7F"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1E7F03BF" w14:textId="4B1E3508" w:rsidR="001363CF" w:rsidRPr="00130358" w:rsidRDefault="001363CF" w:rsidP="00D62538">
      <w:pPr>
        <w:pStyle w:val="TH"/>
        <w:keepNext w:val="0"/>
        <w:keepLines w:val="0"/>
      </w:pPr>
      <w:r w:rsidRPr="00130358">
        <w:t xml:space="preserve">Table 12.1.2.4.3-1: </w:t>
      </w:r>
      <w:r w:rsidR="00D758A7" w:rsidRPr="00D758A7">
        <w:t>SL-V2X-PreconfigFreqInfo-r14-DEFAULT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758A7" w:rsidRPr="00130358" w14:paraId="0E489523" w14:textId="77777777" w:rsidTr="00512DBA">
        <w:trPr>
          <w:jc w:val="center"/>
        </w:trPr>
        <w:tc>
          <w:tcPr>
            <w:tcW w:w="9781" w:type="dxa"/>
            <w:gridSpan w:val="4"/>
            <w:tcBorders>
              <w:left w:val="single" w:sz="4" w:space="0" w:color="auto"/>
            </w:tcBorders>
            <w:hideMark/>
          </w:tcPr>
          <w:p w14:paraId="6B49EE51" w14:textId="77777777" w:rsidR="00D758A7" w:rsidRPr="00130358" w:rsidRDefault="00D758A7" w:rsidP="00512DBA">
            <w:pPr>
              <w:pStyle w:val="TAL"/>
              <w:keepNext w:val="0"/>
              <w:keepLines w:val="0"/>
            </w:pPr>
            <w:r w:rsidRPr="00130358">
              <w:t>Derivation Path: 3GPP TS 36.508 Table 4.6.3-20K</w:t>
            </w:r>
          </w:p>
        </w:tc>
      </w:tr>
      <w:tr w:rsidR="00D758A7" w:rsidRPr="00130358" w14:paraId="427B940A"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118E0EFF" w14:textId="77777777" w:rsidR="00D758A7" w:rsidRPr="00130358" w:rsidRDefault="00D758A7" w:rsidP="00512DBA">
            <w:pPr>
              <w:pStyle w:val="TAH"/>
              <w:keepNext w:val="0"/>
              <w:keepLines w:val="0"/>
            </w:pPr>
            <w:r w:rsidRPr="00130358">
              <w:t>Information Element</w:t>
            </w:r>
          </w:p>
        </w:tc>
        <w:tc>
          <w:tcPr>
            <w:tcW w:w="2268" w:type="dxa"/>
            <w:tcMar>
              <w:top w:w="0" w:type="dxa"/>
              <w:left w:w="108" w:type="dxa"/>
              <w:bottom w:w="0" w:type="dxa"/>
              <w:right w:w="108" w:type="dxa"/>
            </w:tcMar>
            <w:hideMark/>
          </w:tcPr>
          <w:p w14:paraId="11E217B8" w14:textId="77777777" w:rsidR="00D758A7" w:rsidRPr="00130358" w:rsidRDefault="00D758A7" w:rsidP="00512DBA">
            <w:pPr>
              <w:pStyle w:val="TAH"/>
              <w:keepNext w:val="0"/>
              <w:keepLines w:val="0"/>
            </w:pPr>
            <w:r w:rsidRPr="00130358">
              <w:t>Value/remark</w:t>
            </w:r>
          </w:p>
        </w:tc>
        <w:tc>
          <w:tcPr>
            <w:tcW w:w="1701" w:type="dxa"/>
            <w:tcMar>
              <w:top w:w="0" w:type="dxa"/>
              <w:left w:w="108" w:type="dxa"/>
              <w:bottom w:w="0" w:type="dxa"/>
              <w:right w:w="108" w:type="dxa"/>
            </w:tcMar>
            <w:hideMark/>
          </w:tcPr>
          <w:p w14:paraId="29B4A179" w14:textId="77777777" w:rsidR="00D758A7" w:rsidRPr="00130358" w:rsidRDefault="00D758A7" w:rsidP="00512DBA">
            <w:pPr>
              <w:pStyle w:val="TAH"/>
              <w:keepNext w:val="0"/>
              <w:keepLines w:val="0"/>
            </w:pPr>
            <w:r w:rsidRPr="00130358">
              <w:t>Comment</w:t>
            </w:r>
          </w:p>
        </w:tc>
        <w:tc>
          <w:tcPr>
            <w:tcW w:w="1275" w:type="dxa"/>
            <w:tcMar>
              <w:top w:w="0" w:type="dxa"/>
              <w:left w:w="108" w:type="dxa"/>
              <w:bottom w:w="0" w:type="dxa"/>
              <w:right w:w="108" w:type="dxa"/>
            </w:tcMar>
            <w:hideMark/>
          </w:tcPr>
          <w:p w14:paraId="11A35835" w14:textId="77777777" w:rsidR="00D758A7" w:rsidRPr="00130358" w:rsidRDefault="00D758A7" w:rsidP="00512DBA">
            <w:pPr>
              <w:pStyle w:val="TAH"/>
              <w:keepNext w:val="0"/>
              <w:keepLines w:val="0"/>
            </w:pPr>
            <w:r w:rsidRPr="00130358">
              <w:t>Condition</w:t>
            </w:r>
          </w:p>
        </w:tc>
      </w:tr>
      <w:tr w:rsidR="00D758A7" w:rsidRPr="00130358" w14:paraId="64A910FA"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19EB129C" w14:textId="77777777" w:rsidR="00D758A7" w:rsidRPr="00130358" w:rsidRDefault="00D758A7" w:rsidP="00512DBA">
            <w:pPr>
              <w:pStyle w:val="TAL"/>
              <w:keepNext w:val="0"/>
              <w:keepLines w:val="0"/>
            </w:pPr>
            <w:r w:rsidRPr="00130358">
              <w:t>SL-V2X-PreconfigFreqInfo-r14-DEFAULT ::= SEQUENCE {</w:t>
            </w:r>
          </w:p>
        </w:tc>
        <w:tc>
          <w:tcPr>
            <w:tcW w:w="2268" w:type="dxa"/>
            <w:tcMar>
              <w:top w:w="0" w:type="dxa"/>
              <w:left w:w="108" w:type="dxa"/>
              <w:bottom w:w="0" w:type="dxa"/>
              <w:right w:w="108" w:type="dxa"/>
            </w:tcMar>
          </w:tcPr>
          <w:p w14:paraId="6A35AF61" w14:textId="77777777" w:rsidR="00D758A7" w:rsidRPr="00130358" w:rsidRDefault="00D758A7" w:rsidP="00512DBA">
            <w:pPr>
              <w:pStyle w:val="TAL"/>
              <w:keepNext w:val="0"/>
              <w:keepLines w:val="0"/>
            </w:pPr>
          </w:p>
        </w:tc>
        <w:tc>
          <w:tcPr>
            <w:tcW w:w="1701" w:type="dxa"/>
            <w:tcMar>
              <w:top w:w="0" w:type="dxa"/>
              <w:left w:w="108" w:type="dxa"/>
              <w:bottom w:w="0" w:type="dxa"/>
              <w:right w:w="108" w:type="dxa"/>
            </w:tcMar>
          </w:tcPr>
          <w:p w14:paraId="28960BBC"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1F4CE991" w14:textId="77777777" w:rsidR="00D758A7" w:rsidRPr="00130358" w:rsidRDefault="00D758A7" w:rsidP="00512DBA">
            <w:pPr>
              <w:pStyle w:val="TAL"/>
              <w:keepNext w:val="0"/>
              <w:keepLines w:val="0"/>
            </w:pPr>
          </w:p>
        </w:tc>
      </w:tr>
      <w:tr w:rsidR="00D758A7" w:rsidRPr="00130358" w14:paraId="6FDFBFD2"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4FD3497" w14:textId="77777777" w:rsidR="00D758A7" w:rsidRPr="00130358" w:rsidRDefault="00D758A7" w:rsidP="00512DBA">
            <w:pPr>
              <w:pStyle w:val="TAL"/>
              <w:keepNext w:val="0"/>
              <w:keepLines w:val="0"/>
            </w:pPr>
            <w:r w:rsidRPr="00130358">
              <w:t xml:space="preserve">  v2x-CommPreconfigSync-r14 SEQUENCE {</w:t>
            </w:r>
          </w:p>
        </w:tc>
        <w:tc>
          <w:tcPr>
            <w:tcW w:w="2268" w:type="dxa"/>
            <w:tcMar>
              <w:top w:w="0" w:type="dxa"/>
              <w:left w:w="108" w:type="dxa"/>
              <w:bottom w:w="0" w:type="dxa"/>
              <w:right w:w="108" w:type="dxa"/>
            </w:tcMar>
          </w:tcPr>
          <w:p w14:paraId="40D762AA" w14:textId="77777777" w:rsidR="00D758A7" w:rsidRPr="00130358" w:rsidRDefault="00D758A7" w:rsidP="00512DBA">
            <w:pPr>
              <w:pStyle w:val="TAL"/>
              <w:keepNext w:val="0"/>
              <w:keepLines w:val="0"/>
            </w:pPr>
          </w:p>
        </w:tc>
        <w:tc>
          <w:tcPr>
            <w:tcW w:w="1701" w:type="dxa"/>
            <w:tcMar>
              <w:top w:w="0" w:type="dxa"/>
              <w:left w:w="108" w:type="dxa"/>
              <w:bottom w:w="0" w:type="dxa"/>
              <w:right w:w="108" w:type="dxa"/>
            </w:tcMar>
          </w:tcPr>
          <w:p w14:paraId="21F0FD7C"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35393CD6" w14:textId="77777777" w:rsidR="00D758A7" w:rsidRPr="00130358" w:rsidRDefault="00D758A7" w:rsidP="00512DBA">
            <w:pPr>
              <w:pStyle w:val="TAL"/>
              <w:keepNext w:val="0"/>
              <w:keepLines w:val="0"/>
            </w:pPr>
          </w:p>
        </w:tc>
      </w:tr>
      <w:tr w:rsidR="00D758A7" w:rsidRPr="00130358" w14:paraId="60C77F8B"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75CED292" w14:textId="77777777" w:rsidR="00D758A7" w:rsidRPr="00130358" w:rsidRDefault="00D758A7" w:rsidP="00512DBA">
            <w:pPr>
              <w:pStyle w:val="TAL"/>
              <w:keepNext w:val="0"/>
              <w:keepLines w:val="0"/>
            </w:pPr>
            <w:r w:rsidRPr="00130358">
              <w:t xml:space="preserve">    syncOffsetIndicators-r14 SEQUENCE {</w:t>
            </w:r>
          </w:p>
        </w:tc>
        <w:tc>
          <w:tcPr>
            <w:tcW w:w="2268" w:type="dxa"/>
            <w:tcMar>
              <w:top w:w="0" w:type="dxa"/>
              <w:left w:w="108" w:type="dxa"/>
              <w:bottom w:w="0" w:type="dxa"/>
              <w:right w:w="108" w:type="dxa"/>
            </w:tcMar>
            <w:hideMark/>
          </w:tcPr>
          <w:p w14:paraId="1A7131D6" w14:textId="77777777" w:rsidR="00D758A7" w:rsidRPr="00130358" w:rsidRDefault="00D758A7" w:rsidP="00512DBA">
            <w:pPr>
              <w:pStyle w:val="TAL"/>
              <w:keepNext w:val="0"/>
              <w:keepLines w:val="0"/>
              <w:rPr>
                <w:lang w:eastAsia="zh-CN"/>
              </w:rPr>
            </w:pPr>
            <w:r w:rsidRPr="00130358">
              <w:rPr>
                <w:lang w:eastAsia="zh-CN"/>
              </w:rPr>
              <w:t>0</w:t>
            </w:r>
          </w:p>
        </w:tc>
        <w:tc>
          <w:tcPr>
            <w:tcW w:w="1701" w:type="dxa"/>
            <w:tcMar>
              <w:top w:w="0" w:type="dxa"/>
              <w:left w:w="108" w:type="dxa"/>
              <w:bottom w:w="0" w:type="dxa"/>
              <w:right w:w="108" w:type="dxa"/>
            </w:tcMar>
          </w:tcPr>
          <w:p w14:paraId="0391AFE5"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07158CCE" w14:textId="77777777" w:rsidR="00D758A7" w:rsidRPr="00130358" w:rsidRDefault="00D758A7" w:rsidP="00512DBA">
            <w:pPr>
              <w:pStyle w:val="TAL"/>
              <w:keepNext w:val="0"/>
              <w:keepLines w:val="0"/>
            </w:pPr>
          </w:p>
        </w:tc>
      </w:tr>
      <w:tr w:rsidR="00D758A7" w:rsidRPr="00130358" w14:paraId="4145B14A"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6074E6FD" w14:textId="77777777" w:rsidR="00D758A7" w:rsidRPr="00130358" w:rsidRDefault="00D758A7" w:rsidP="00512DBA">
            <w:pPr>
              <w:pStyle w:val="TAL"/>
              <w:keepNext w:val="0"/>
              <w:keepLines w:val="0"/>
            </w:pPr>
            <w:r w:rsidRPr="00130358">
              <w:t xml:space="preserve">      syncOffsetIndicator1-r14 </w:t>
            </w:r>
          </w:p>
        </w:tc>
        <w:tc>
          <w:tcPr>
            <w:tcW w:w="2268" w:type="dxa"/>
            <w:tcMar>
              <w:top w:w="0" w:type="dxa"/>
              <w:left w:w="108" w:type="dxa"/>
              <w:bottom w:w="0" w:type="dxa"/>
              <w:right w:w="108" w:type="dxa"/>
            </w:tcMar>
            <w:hideMark/>
          </w:tcPr>
          <w:p w14:paraId="7FCE5C89" w14:textId="77777777" w:rsidR="00D758A7" w:rsidRPr="00130358" w:rsidRDefault="00D758A7" w:rsidP="00512DBA">
            <w:pPr>
              <w:pStyle w:val="TAL"/>
              <w:keepNext w:val="0"/>
              <w:keepLines w:val="0"/>
              <w:rPr>
                <w:lang w:eastAsia="zh-CN"/>
              </w:rPr>
            </w:pPr>
            <w:r w:rsidRPr="00130358">
              <w:rPr>
                <w:lang w:eastAsia="zh-CN"/>
              </w:rPr>
              <w:t>0</w:t>
            </w:r>
          </w:p>
        </w:tc>
        <w:tc>
          <w:tcPr>
            <w:tcW w:w="1701" w:type="dxa"/>
            <w:tcMar>
              <w:top w:w="0" w:type="dxa"/>
              <w:left w:w="108" w:type="dxa"/>
              <w:bottom w:w="0" w:type="dxa"/>
              <w:right w:w="108" w:type="dxa"/>
            </w:tcMar>
            <w:hideMark/>
          </w:tcPr>
          <w:p w14:paraId="2AC0F1CD" w14:textId="77777777" w:rsidR="00D758A7" w:rsidRPr="00130358" w:rsidRDefault="00D758A7" w:rsidP="00512DBA">
            <w:pPr>
              <w:pStyle w:val="TAL"/>
              <w:keepNext w:val="0"/>
              <w:keepLines w:val="0"/>
            </w:pPr>
            <w:r w:rsidRPr="00130358">
              <w:rPr>
                <w:bCs/>
              </w:rPr>
              <w:t>Indicates the offset of the first subframe of a resource pool within a SFN cycle</w:t>
            </w:r>
          </w:p>
        </w:tc>
        <w:tc>
          <w:tcPr>
            <w:tcW w:w="1275" w:type="dxa"/>
            <w:tcMar>
              <w:top w:w="0" w:type="dxa"/>
              <w:left w:w="108" w:type="dxa"/>
              <w:bottom w:w="0" w:type="dxa"/>
              <w:right w:w="108" w:type="dxa"/>
            </w:tcMar>
          </w:tcPr>
          <w:p w14:paraId="47090D07" w14:textId="77777777" w:rsidR="00D758A7" w:rsidRPr="00130358" w:rsidRDefault="00D758A7" w:rsidP="00512DBA">
            <w:pPr>
              <w:pStyle w:val="TAL"/>
              <w:keepNext w:val="0"/>
              <w:keepLines w:val="0"/>
            </w:pPr>
          </w:p>
        </w:tc>
      </w:tr>
      <w:tr w:rsidR="00D758A7" w:rsidRPr="00130358" w14:paraId="39F0F15F"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29AF455E" w14:textId="77777777" w:rsidR="00D758A7" w:rsidRPr="00130358" w:rsidRDefault="00D758A7" w:rsidP="00512DBA">
            <w:pPr>
              <w:pStyle w:val="TAL"/>
              <w:keepNext w:val="0"/>
              <w:keepLines w:val="0"/>
            </w:pPr>
            <w:r w:rsidRPr="00130358">
              <w:t xml:space="preserve">      syncOffsetIndicator2-r14</w:t>
            </w:r>
          </w:p>
        </w:tc>
        <w:tc>
          <w:tcPr>
            <w:tcW w:w="2268" w:type="dxa"/>
            <w:tcMar>
              <w:top w:w="0" w:type="dxa"/>
              <w:left w:w="108" w:type="dxa"/>
              <w:bottom w:w="0" w:type="dxa"/>
              <w:right w:w="108" w:type="dxa"/>
            </w:tcMar>
            <w:hideMark/>
          </w:tcPr>
          <w:p w14:paraId="4404E6B0" w14:textId="77777777" w:rsidR="00D758A7" w:rsidRPr="00130358" w:rsidRDefault="00D758A7" w:rsidP="00512DBA">
            <w:pPr>
              <w:pStyle w:val="TAL"/>
              <w:keepNext w:val="0"/>
              <w:keepLines w:val="0"/>
              <w:rPr>
                <w:lang w:eastAsia="zh-CN"/>
              </w:rPr>
            </w:pPr>
            <w:r w:rsidRPr="00130358">
              <w:rPr>
                <w:lang w:eastAsia="zh-CN"/>
              </w:rPr>
              <w:t>2</w:t>
            </w:r>
          </w:p>
        </w:tc>
        <w:tc>
          <w:tcPr>
            <w:tcW w:w="1701" w:type="dxa"/>
            <w:tcMar>
              <w:top w:w="0" w:type="dxa"/>
              <w:left w:w="108" w:type="dxa"/>
              <w:bottom w:w="0" w:type="dxa"/>
              <w:right w:w="108" w:type="dxa"/>
            </w:tcMar>
            <w:hideMark/>
          </w:tcPr>
          <w:p w14:paraId="0B12C8FB" w14:textId="77777777" w:rsidR="00D758A7" w:rsidRPr="00130358" w:rsidRDefault="00D758A7" w:rsidP="00512DBA">
            <w:pPr>
              <w:pStyle w:val="TAL"/>
              <w:keepNext w:val="0"/>
              <w:keepLines w:val="0"/>
            </w:pPr>
            <w:r w:rsidRPr="00130358">
              <w:rPr>
                <w:bCs/>
              </w:rPr>
              <w:t>Indicates the offset of the first subframe of a resource pool within a SFN cycle</w:t>
            </w:r>
          </w:p>
        </w:tc>
        <w:tc>
          <w:tcPr>
            <w:tcW w:w="1275" w:type="dxa"/>
            <w:tcMar>
              <w:top w:w="0" w:type="dxa"/>
              <w:left w:w="108" w:type="dxa"/>
              <w:bottom w:w="0" w:type="dxa"/>
              <w:right w:w="108" w:type="dxa"/>
            </w:tcMar>
          </w:tcPr>
          <w:p w14:paraId="6AB4ECE5" w14:textId="77777777" w:rsidR="00D758A7" w:rsidRPr="00130358" w:rsidRDefault="00D758A7" w:rsidP="00512DBA">
            <w:pPr>
              <w:pStyle w:val="TAL"/>
              <w:keepNext w:val="0"/>
              <w:keepLines w:val="0"/>
            </w:pPr>
          </w:p>
        </w:tc>
      </w:tr>
      <w:tr w:rsidR="00D758A7" w:rsidRPr="00130358" w14:paraId="6FE23263"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6B689DBB" w14:textId="77777777" w:rsidR="00D758A7" w:rsidRPr="00130358" w:rsidRDefault="00D758A7" w:rsidP="00512DBA">
            <w:pPr>
              <w:pStyle w:val="TAL"/>
              <w:keepNext w:val="0"/>
              <w:keepLines w:val="0"/>
            </w:pPr>
            <w:r w:rsidRPr="00130358">
              <w:t xml:space="preserve">    }</w:t>
            </w:r>
          </w:p>
        </w:tc>
        <w:tc>
          <w:tcPr>
            <w:tcW w:w="2268" w:type="dxa"/>
            <w:tcMar>
              <w:top w:w="0" w:type="dxa"/>
              <w:left w:w="108" w:type="dxa"/>
              <w:bottom w:w="0" w:type="dxa"/>
              <w:right w:w="108" w:type="dxa"/>
            </w:tcMar>
          </w:tcPr>
          <w:p w14:paraId="2777EF12" w14:textId="77777777" w:rsidR="00D758A7" w:rsidRPr="00130358" w:rsidRDefault="00D758A7" w:rsidP="00512DBA">
            <w:pPr>
              <w:pStyle w:val="TAL"/>
              <w:keepNext w:val="0"/>
              <w:keepLines w:val="0"/>
              <w:rPr>
                <w:lang w:eastAsia="zh-CN"/>
              </w:rPr>
            </w:pPr>
          </w:p>
        </w:tc>
        <w:tc>
          <w:tcPr>
            <w:tcW w:w="1701" w:type="dxa"/>
            <w:tcMar>
              <w:top w:w="0" w:type="dxa"/>
              <w:left w:w="108" w:type="dxa"/>
              <w:bottom w:w="0" w:type="dxa"/>
              <w:right w:w="108" w:type="dxa"/>
            </w:tcMar>
          </w:tcPr>
          <w:p w14:paraId="3F1B3AD0"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12AC1D06" w14:textId="77777777" w:rsidR="00D758A7" w:rsidRPr="00130358" w:rsidRDefault="00D758A7" w:rsidP="00512DBA">
            <w:pPr>
              <w:pStyle w:val="TAL"/>
              <w:keepNext w:val="0"/>
              <w:keepLines w:val="0"/>
            </w:pPr>
          </w:p>
        </w:tc>
      </w:tr>
      <w:tr w:rsidR="00D758A7" w:rsidRPr="00130358" w14:paraId="1D3C4CE4"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53B3FD8B" w14:textId="77777777" w:rsidR="00D758A7" w:rsidRPr="00130358" w:rsidRDefault="00D758A7" w:rsidP="00512DBA">
            <w:pPr>
              <w:pStyle w:val="TAL"/>
              <w:keepNext w:val="0"/>
              <w:keepLines w:val="0"/>
            </w:pPr>
            <w:r w:rsidRPr="00130358">
              <w:t xml:space="preserve">    syncTxParametes-r14</w:t>
            </w:r>
          </w:p>
        </w:tc>
        <w:tc>
          <w:tcPr>
            <w:tcW w:w="2268" w:type="dxa"/>
            <w:tcMar>
              <w:top w:w="0" w:type="dxa"/>
              <w:left w:w="108" w:type="dxa"/>
              <w:bottom w:w="0" w:type="dxa"/>
              <w:right w:w="108" w:type="dxa"/>
            </w:tcMar>
          </w:tcPr>
          <w:p w14:paraId="3B12A7D2" w14:textId="77777777" w:rsidR="00D758A7" w:rsidRPr="00130358" w:rsidRDefault="00D758A7" w:rsidP="00512DBA">
            <w:pPr>
              <w:pStyle w:val="TAL"/>
              <w:keepNext w:val="0"/>
              <w:keepLines w:val="0"/>
              <w:rPr>
                <w:lang w:eastAsia="zh-CN"/>
              </w:rPr>
            </w:pPr>
            <w:r>
              <w:rPr>
                <w:rFonts w:hint="eastAsia"/>
                <w:lang w:eastAsia="zh-CN"/>
              </w:rPr>
              <w:t>3</w:t>
            </w:r>
            <w:r>
              <w:rPr>
                <w:lang w:eastAsia="zh-CN"/>
              </w:rPr>
              <w:t>1</w:t>
            </w:r>
          </w:p>
        </w:tc>
        <w:tc>
          <w:tcPr>
            <w:tcW w:w="1701" w:type="dxa"/>
            <w:tcMar>
              <w:top w:w="0" w:type="dxa"/>
              <w:left w:w="108" w:type="dxa"/>
              <w:bottom w:w="0" w:type="dxa"/>
              <w:right w:w="108" w:type="dxa"/>
            </w:tcMar>
          </w:tcPr>
          <w:p w14:paraId="55BCF376"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4CD4DD58" w14:textId="77777777" w:rsidR="00D758A7" w:rsidRPr="00130358" w:rsidRDefault="00D758A7" w:rsidP="00512DBA">
            <w:pPr>
              <w:pStyle w:val="TAL"/>
              <w:keepNext w:val="0"/>
              <w:keepLines w:val="0"/>
            </w:pPr>
          </w:p>
        </w:tc>
      </w:tr>
      <w:tr w:rsidR="00D758A7" w:rsidRPr="00130358" w14:paraId="3B27FD08"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2D5E8B17" w14:textId="77777777" w:rsidR="00D758A7" w:rsidRPr="00130358" w:rsidRDefault="00D758A7" w:rsidP="00512DBA">
            <w:pPr>
              <w:pStyle w:val="TAL"/>
              <w:keepNext w:val="0"/>
              <w:keepLines w:val="0"/>
            </w:pPr>
            <w:r w:rsidRPr="00130358">
              <w:t xml:space="preserve">    syncTxThreshOoc-r14</w:t>
            </w:r>
          </w:p>
        </w:tc>
        <w:tc>
          <w:tcPr>
            <w:tcW w:w="2268" w:type="dxa"/>
            <w:tcMar>
              <w:top w:w="0" w:type="dxa"/>
              <w:left w:w="108" w:type="dxa"/>
              <w:bottom w:w="0" w:type="dxa"/>
              <w:right w:w="108" w:type="dxa"/>
            </w:tcMar>
            <w:hideMark/>
          </w:tcPr>
          <w:p w14:paraId="1F0AB70B" w14:textId="77777777" w:rsidR="00D758A7" w:rsidRPr="00130358" w:rsidRDefault="00D758A7" w:rsidP="00512DBA">
            <w:pPr>
              <w:pStyle w:val="TAL"/>
              <w:keepNext w:val="0"/>
              <w:keepLines w:val="0"/>
              <w:rPr>
                <w:lang w:eastAsia="zh-CN"/>
              </w:rPr>
            </w:pPr>
            <w:r>
              <w:rPr>
                <w:lang w:eastAsia="zh-CN"/>
              </w:rPr>
              <w:t>1</w:t>
            </w:r>
          </w:p>
        </w:tc>
        <w:tc>
          <w:tcPr>
            <w:tcW w:w="1701" w:type="dxa"/>
            <w:tcMar>
              <w:top w:w="0" w:type="dxa"/>
              <w:left w:w="108" w:type="dxa"/>
              <w:bottom w:w="0" w:type="dxa"/>
              <w:right w:w="108" w:type="dxa"/>
            </w:tcMar>
            <w:hideMark/>
          </w:tcPr>
          <w:p w14:paraId="791CD19F" w14:textId="77777777" w:rsidR="00D758A7" w:rsidRPr="00130358" w:rsidRDefault="00D758A7" w:rsidP="00512DBA">
            <w:pPr>
              <w:pStyle w:val="TAL"/>
              <w:keepNext w:val="0"/>
              <w:keepLines w:val="0"/>
              <w:rPr>
                <w:lang w:eastAsia="zh-CN"/>
              </w:rPr>
            </w:pPr>
            <w:r>
              <w:rPr>
                <w:rFonts w:hint="eastAsia"/>
                <w:lang w:eastAsia="zh-CN"/>
              </w:rPr>
              <w:t>-</w:t>
            </w:r>
            <w:r>
              <w:rPr>
                <w:lang w:eastAsia="zh-CN"/>
              </w:rPr>
              <w:t>110dBm</w:t>
            </w:r>
          </w:p>
        </w:tc>
        <w:tc>
          <w:tcPr>
            <w:tcW w:w="1275" w:type="dxa"/>
            <w:tcMar>
              <w:top w:w="0" w:type="dxa"/>
              <w:left w:w="108" w:type="dxa"/>
              <w:bottom w:w="0" w:type="dxa"/>
              <w:right w:w="108" w:type="dxa"/>
            </w:tcMar>
          </w:tcPr>
          <w:p w14:paraId="61A2BC8B" w14:textId="77777777" w:rsidR="00D758A7" w:rsidRPr="00130358" w:rsidRDefault="00D758A7" w:rsidP="00512DBA">
            <w:pPr>
              <w:pStyle w:val="TAL"/>
              <w:keepNext w:val="0"/>
              <w:keepLines w:val="0"/>
            </w:pPr>
          </w:p>
        </w:tc>
      </w:tr>
      <w:tr w:rsidR="00D758A7" w:rsidRPr="00130358" w14:paraId="280B4741"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08230243" w14:textId="77777777" w:rsidR="00D758A7" w:rsidRPr="00130358" w:rsidRDefault="00D758A7" w:rsidP="00512DBA">
            <w:pPr>
              <w:pStyle w:val="TAL"/>
              <w:keepNext w:val="0"/>
              <w:keepLines w:val="0"/>
            </w:pPr>
            <w:r w:rsidRPr="00130358">
              <w:t xml:space="preserve">    filterCoefficient-r14</w:t>
            </w:r>
          </w:p>
        </w:tc>
        <w:tc>
          <w:tcPr>
            <w:tcW w:w="2268" w:type="dxa"/>
            <w:tcMar>
              <w:top w:w="0" w:type="dxa"/>
              <w:left w:w="108" w:type="dxa"/>
              <w:bottom w:w="0" w:type="dxa"/>
              <w:right w:w="108" w:type="dxa"/>
            </w:tcMar>
          </w:tcPr>
          <w:p w14:paraId="421A7C76" w14:textId="77777777" w:rsidR="00D758A7" w:rsidRPr="00130358" w:rsidRDefault="00D758A7" w:rsidP="00512DBA">
            <w:pPr>
              <w:pStyle w:val="TAL"/>
              <w:keepNext w:val="0"/>
              <w:keepLines w:val="0"/>
              <w:rPr>
                <w:lang w:eastAsia="zh-CN"/>
              </w:rPr>
            </w:pPr>
            <w:r>
              <w:rPr>
                <w:lang w:eastAsia="zh-CN"/>
              </w:rPr>
              <w:t>fc0</w:t>
            </w:r>
          </w:p>
        </w:tc>
        <w:tc>
          <w:tcPr>
            <w:tcW w:w="1701" w:type="dxa"/>
            <w:tcMar>
              <w:top w:w="0" w:type="dxa"/>
              <w:left w:w="108" w:type="dxa"/>
              <w:bottom w:w="0" w:type="dxa"/>
              <w:right w:w="108" w:type="dxa"/>
            </w:tcMar>
          </w:tcPr>
          <w:p w14:paraId="0D259695"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760E9231" w14:textId="77777777" w:rsidR="00D758A7" w:rsidRPr="00130358" w:rsidRDefault="00D758A7" w:rsidP="00512DBA">
            <w:pPr>
              <w:pStyle w:val="TAL"/>
              <w:keepNext w:val="0"/>
              <w:keepLines w:val="0"/>
            </w:pPr>
          </w:p>
        </w:tc>
      </w:tr>
      <w:tr w:rsidR="00D758A7" w:rsidRPr="00130358" w14:paraId="4032CD12"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53B9605A" w14:textId="77777777" w:rsidR="00D758A7" w:rsidRPr="00130358" w:rsidRDefault="00D758A7" w:rsidP="00512DBA">
            <w:pPr>
              <w:pStyle w:val="TAL"/>
              <w:keepNext w:val="0"/>
              <w:keepLines w:val="0"/>
            </w:pPr>
            <w:r w:rsidRPr="00130358">
              <w:t xml:space="preserve">    syncRefMinHyst-r14</w:t>
            </w:r>
          </w:p>
        </w:tc>
        <w:tc>
          <w:tcPr>
            <w:tcW w:w="2268" w:type="dxa"/>
            <w:tcMar>
              <w:top w:w="0" w:type="dxa"/>
              <w:left w:w="108" w:type="dxa"/>
              <w:bottom w:w="0" w:type="dxa"/>
              <w:right w:w="108" w:type="dxa"/>
            </w:tcMar>
          </w:tcPr>
          <w:p w14:paraId="09B25170" w14:textId="77777777" w:rsidR="00D758A7" w:rsidRPr="00130358" w:rsidRDefault="00D758A7" w:rsidP="00512DBA">
            <w:pPr>
              <w:pStyle w:val="TAL"/>
              <w:keepNext w:val="0"/>
              <w:keepLines w:val="0"/>
              <w:rPr>
                <w:lang w:eastAsia="zh-CN"/>
              </w:rPr>
            </w:pPr>
            <w:r>
              <w:rPr>
                <w:rFonts w:hint="eastAsia"/>
                <w:lang w:eastAsia="zh-CN"/>
              </w:rPr>
              <w:t>d</w:t>
            </w:r>
            <w:r>
              <w:rPr>
                <w:lang w:eastAsia="zh-CN"/>
              </w:rPr>
              <w:t>B0</w:t>
            </w:r>
          </w:p>
        </w:tc>
        <w:tc>
          <w:tcPr>
            <w:tcW w:w="1701" w:type="dxa"/>
            <w:tcMar>
              <w:top w:w="0" w:type="dxa"/>
              <w:left w:w="108" w:type="dxa"/>
              <w:bottom w:w="0" w:type="dxa"/>
              <w:right w:w="108" w:type="dxa"/>
            </w:tcMar>
          </w:tcPr>
          <w:p w14:paraId="18EAE904"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06FA0231" w14:textId="77777777" w:rsidR="00D758A7" w:rsidRPr="00130358" w:rsidRDefault="00D758A7" w:rsidP="00512DBA">
            <w:pPr>
              <w:pStyle w:val="TAL"/>
              <w:keepNext w:val="0"/>
              <w:keepLines w:val="0"/>
            </w:pPr>
          </w:p>
        </w:tc>
      </w:tr>
      <w:tr w:rsidR="00D758A7" w:rsidRPr="00130358" w14:paraId="0A5053E6"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77F1F903" w14:textId="77777777" w:rsidR="00D758A7" w:rsidRPr="00130358" w:rsidRDefault="00D758A7" w:rsidP="00512DBA">
            <w:pPr>
              <w:pStyle w:val="TAL"/>
              <w:keepNext w:val="0"/>
              <w:keepLines w:val="0"/>
            </w:pPr>
            <w:r w:rsidRPr="00130358">
              <w:t xml:space="preserve">    syncRefDiffHyst-r14</w:t>
            </w:r>
          </w:p>
        </w:tc>
        <w:tc>
          <w:tcPr>
            <w:tcW w:w="2268" w:type="dxa"/>
            <w:tcMar>
              <w:top w:w="0" w:type="dxa"/>
              <w:left w:w="108" w:type="dxa"/>
              <w:bottom w:w="0" w:type="dxa"/>
              <w:right w:w="108" w:type="dxa"/>
            </w:tcMar>
          </w:tcPr>
          <w:p w14:paraId="18EAE140" w14:textId="77777777" w:rsidR="00D758A7" w:rsidRPr="00130358" w:rsidRDefault="00D758A7" w:rsidP="00512DBA">
            <w:pPr>
              <w:pStyle w:val="TAL"/>
              <w:keepNext w:val="0"/>
              <w:keepLines w:val="0"/>
              <w:rPr>
                <w:lang w:eastAsia="zh-CN"/>
              </w:rPr>
            </w:pPr>
            <w:r>
              <w:rPr>
                <w:rFonts w:hint="eastAsia"/>
                <w:lang w:eastAsia="zh-CN"/>
              </w:rPr>
              <w:t>d</w:t>
            </w:r>
            <w:r>
              <w:rPr>
                <w:lang w:eastAsia="zh-CN"/>
              </w:rPr>
              <w:t>B0</w:t>
            </w:r>
          </w:p>
        </w:tc>
        <w:tc>
          <w:tcPr>
            <w:tcW w:w="1701" w:type="dxa"/>
            <w:tcMar>
              <w:top w:w="0" w:type="dxa"/>
              <w:left w:w="108" w:type="dxa"/>
              <w:bottom w:w="0" w:type="dxa"/>
              <w:right w:w="108" w:type="dxa"/>
            </w:tcMar>
          </w:tcPr>
          <w:p w14:paraId="05D02327"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1CE14CE9" w14:textId="77777777" w:rsidR="00D758A7" w:rsidRPr="00130358" w:rsidRDefault="00D758A7" w:rsidP="00512DBA">
            <w:pPr>
              <w:pStyle w:val="TAL"/>
              <w:keepNext w:val="0"/>
              <w:keepLines w:val="0"/>
            </w:pPr>
          </w:p>
        </w:tc>
      </w:tr>
      <w:tr w:rsidR="00D758A7" w:rsidRPr="00130358" w14:paraId="7DCC6F84"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6AF5C72" w14:textId="77777777" w:rsidR="00D758A7" w:rsidRPr="00130358" w:rsidRDefault="00D758A7" w:rsidP="00512DBA">
            <w:pPr>
              <w:pStyle w:val="TAL"/>
              <w:keepNext w:val="0"/>
              <w:keepLines w:val="0"/>
            </w:pPr>
            <w:r w:rsidRPr="00130358">
              <w:t xml:space="preserve">  }</w:t>
            </w:r>
          </w:p>
        </w:tc>
        <w:tc>
          <w:tcPr>
            <w:tcW w:w="2268" w:type="dxa"/>
            <w:tcMar>
              <w:top w:w="0" w:type="dxa"/>
              <w:left w:w="108" w:type="dxa"/>
              <w:bottom w:w="0" w:type="dxa"/>
              <w:right w:w="108" w:type="dxa"/>
            </w:tcMar>
          </w:tcPr>
          <w:p w14:paraId="507A5C9A" w14:textId="77777777" w:rsidR="00D758A7" w:rsidRPr="00130358" w:rsidRDefault="00D758A7" w:rsidP="00512DBA">
            <w:pPr>
              <w:pStyle w:val="TAL"/>
              <w:keepNext w:val="0"/>
              <w:keepLines w:val="0"/>
              <w:rPr>
                <w:lang w:eastAsia="zh-CN"/>
              </w:rPr>
            </w:pPr>
          </w:p>
        </w:tc>
        <w:tc>
          <w:tcPr>
            <w:tcW w:w="1701" w:type="dxa"/>
            <w:tcMar>
              <w:top w:w="0" w:type="dxa"/>
              <w:left w:w="108" w:type="dxa"/>
              <w:bottom w:w="0" w:type="dxa"/>
              <w:right w:w="108" w:type="dxa"/>
            </w:tcMar>
          </w:tcPr>
          <w:p w14:paraId="013F5BF6"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76B7A1F0" w14:textId="77777777" w:rsidR="00D758A7" w:rsidRPr="00130358" w:rsidRDefault="00D758A7" w:rsidP="00512DBA">
            <w:pPr>
              <w:pStyle w:val="TAL"/>
              <w:keepNext w:val="0"/>
              <w:keepLines w:val="0"/>
            </w:pPr>
          </w:p>
        </w:tc>
      </w:tr>
      <w:tr w:rsidR="00D758A7" w:rsidRPr="00130358" w14:paraId="172C07B2"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26DF25F2" w14:textId="77777777" w:rsidR="00D758A7" w:rsidRPr="00130358" w:rsidRDefault="00D758A7" w:rsidP="00512DBA">
            <w:pPr>
              <w:pStyle w:val="TAL"/>
              <w:keepNext w:val="0"/>
              <w:keepLines w:val="0"/>
              <w:rPr>
                <w:lang w:eastAsia="zh-CN"/>
              </w:rPr>
            </w:pPr>
            <w:r w:rsidRPr="00130358">
              <w:rPr>
                <w:lang w:eastAsia="zh-CN"/>
              </w:rPr>
              <w:t xml:space="preserve">  v2x-CommRxPoolList-r14</w:t>
            </w:r>
            <w:r w:rsidRPr="00130358">
              <w:t xml:space="preserve"> SEQUENCE (SIZE (1..maxSL-V2X-RxPoolPreconf-r14)) OF SL-V2X-PreconfigCommPool-r14 {</w:t>
            </w:r>
          </w:p>
        </w:tc>
        <w:tc>
          <w:tcPr>
            <w:tcW w:w="2268" w:type="dxa"/>
            <w:tcMar>
              <w:top w:w="0" w:type="dxa"/>
              <w:left w:w="108" w:type="dxa"/>
              <w:bottom w:w="0" w:type="dxa"/>
              <w:right w:w="108" w:type="dxa"/>
            </w:tcMar>
            <w:hideMark/>
          </w:tcPr>
          <w:p w14:paraId="59BF8CA7" w14:textId="77777777" w:rsidR="00D758A7" w:rsidRPr="00130358" w:rsidRDefault="00D758A7" w:rsidP="00512DBA">
            <w:pPr>
              <w:pStyle w:val="TAL"/>
              <w:keepNext w:val="0"/>
              <w:keepLines w:val="0"/>
            </w:pPr>
            <w:r w:rsidRPr="00130358">
              <w:t>1 entry</w:t>
            </w:r>
          </w:p>
        </w:tc>
        <w:tc>
          <w:tcPr>
            <w:tcW w:w="1701" w:type="dxa"/>
            <w:tcMar>
              <w:top w:w="0" w:type="dxa"/>
              <w:left w:w="108" w:type="dxa"/>
              <w:bottom w:w="0" w:type="dxa"/>
              <w:right w:w="108" w:type="dxa"/>
            </w:tcMar>
          </w:tcPr>
          <w:p w14:paraId="2483D769"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70EB8A78" w14:textId="77777777" w:rsidR="00D758A7" w:rsidRPr="00130358" w:rsidRDefault="00D758A7" w:rsidP="00512DBA">
            <w:pPr>
              <w:pStyle w:val="TAL"/>
              <w:keepNext w:val="0"/>
              <w:keepLines w:val="0"/>
            </w:pPr>
          </w:p>
        </w:tc>
      </w:tr>
      <w:tr w:rsidR="00D758A7" w:rsidRPr="00130358" w14:paraId="55E64177"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0F2FF2F0" w14:textId="77777777" w:rsidR="00D758A7" w:rsidRPr="00130358" w:rsidRDefault="00D758A7" w:rsidP="00512DBA">
            <w:pPr>
              <w:pStyle w:val="TAL"/>
              <w:keepNext w:val="0"/>
              <w:keepLines w:val="0"/>
              <w:rPr>
                <w:lang w:eastAsia="zh-CN"/>
              </w:rPr>
            </w:pPr>
            <w:r w:rsidRPr="00130358">
              <w:rPr>
                <w:lang w:eastAsia="zh-CN"/>
              </w:rPr>
              <w:t xml:space="preserve">    </w:t>
            </w:r>
            <w:r w:rsidRPr="00130358">
              <w:t>SL-V2X-PreconfigCommPool-r14[1]</w:t>
            </w:r>
          </w:p>
        </w:tc>
        <w:tc>
          <w:tcPr>
            <w:tcW w:w="2268" w:type="dxa"/>
            <w:tcMar>
              <w:top w:w="0" w:type="dxa"/>
              <w:left w:w="108" w:type="dxa"/>
              <w:bottom w:w="0" w:type="dxa"/>
              <w:right w:w="108" w:type="dxa"/>
            </w:tcMar>
            <w:hideMark/>
          </w:tcPr>
          <w:p w14:paraId="3D87884D" w14:textId="77777777" w:rsidR="00D758A7" w:rsidRPr="00130358" w:rsidRDefault="00D758A7" w:rsidP="00512DBA">
            <w:pPr>
              <w:pStyle w:val="TAL"/>
              <w:keepNext w:val="0"/>
              <w:keepLines w:val="0"/>
              <w:rPr>
                <w:lang w:eastAsia="zh-CN"/>
              </w:rPr>
            </w:pPr>
            <w:r w:rsidRPr="00130358">
              <w:t>SL-V2X-PreconfigCommPool-r14</w:t>
            </w:r>
          </w:p>
        </w:tc>
        <w:tc>
          <w:tcPr>
            <w:tcW w:w="1701" w:type="dxa"/>
            <w:tcMar>
              <w:top w:w="0" w:type="dxa"/>
              <w:left w:w="108" w:type="dxa"/>
              <w:bottom w:w="0" w:type="dxa"/>
              <w:right w:w="108" w:type="dxa"/>
            </w:tcMar>
          </w:tcPr>
          <w:p w14:paraId="1384C4C5"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677D8864" w14:textId="77777777" w:rsidR="00D758A7" w:rsidRPr="00130358" w:rsidRDefault="00D758A7" w:rsidP="00512DBA">
            <w:pPr>
              <w:pStyle w:val="TAL"/>
              <w:keepNext w:val="0"/>
              <w:keepLines w:val="0"/>
            </w:pPr>
          </w:p>
        </w:tc>
      </w:tr>
      <w:tr w:rsidR="00D758A7" w:rsidRPr="00130358" w14:paraId="0541E076"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7D6A4399" w14:textId="77777777" w:rsidR="00D758A7" w:rsidRPr="00130358" w:rsidRDefault="00D758A7" w:rsidP="00512DBA">
            <w:pPr>
              <w:pStyle w:val="TAL"/>
              <w:keepNext w:val="0"/>
              <w:keepLines w:val="0"/>
              <w:rPr>
                <w:lang w:eastAsia="zh-CN"/>
              </w:rPr>
            </w:pPr>
            <w:r w:rsidRPr="00130358">
              <w:rPr>
                <w:lang w:eastAsia="zh-CN"/>
              </w:rPr>
              <w:t xml:space="preserve">  }</w:t>
            </w:r>
          </w:p>
        </w:tc>
        <w:tc>
          <w:tcPr>
            <w:tcW w:w="2268" w:type="dxa"/>
            <w:tcMar>
              <w:top w:w="0" w:type="dxa"/>
              <w:left w:w="108" w:type="dxa"/>
              <w:bottom w:w="0" w:type="dxa"/>
              <w:right w:w="108" w:type="dxa"/>
            </w:tcMar>
          </w:tcPr>
          <w:p w14:paraId="70B04ED2" w14:textId="77777777" w:rsidR="00D758A7" w:rsidRPr="00130358" w:rsidRDefault="00D758A7" w:rsidP="00512DBA">
            <w:pPr>
              <w:pStyle w:val="TAL"/>
              <w:keepNext w:val="0"/>
              <w:keepLines w:val="0"/>
            </w:pPr>
          </w:p>
        </w:tc>
        <w:tc>
          <w:tcPr>
            <w:tcW w:w="1701" w:type="dxa"/>
            <w:tcMar>
              <w:top w:w="0" w:type="dxa"/>
              <w:left w:w="108" w:type="dxa"/>
              <w:bottom w:w="0" w:type="dxa"/>
              <w:right w:w="108" w:type="dxa"/>
            </w:tcMar>
          </w:tcPr>
          <w:p w14:paraId="36CCD370"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6AD840FB" w14:textId="77777777" w:rsidR="00D758A7" w:rsidRPr="00130358" w:rsidRDefault="00D758A7" w:rsidP="00512DBA">
            <w:pPr>
              <w:pStyle w:val="TAL"/>
              <w:keepNext w:val="0"/>
              <w:keepLines w:val="0"/>
            </w:pPr>
          </w:p>
        </w:tc>
      </w:tr>
      <w:tr w:rsidR="00D758A7" w:rsidRPr="00130358" w14:paraId="4E9554D2"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B4CCB55" w14:textId="77777777" w:rsidR="00D758A7" w:rsidRPr="00130358" w:rsidRDefault="00D758A7" w:rsidP="00512DBA">
            <w:pPr>
              <w:pStyle w:val="TAL"/>
              <w:keepNext w:val="0"/>
              <w:keepLines w:val="0"/>
              <w:rPr>
                <w:lang w:eastAsia="zh-CN"/>
              </w:rPr>
            </w:pPr>
            <w:r w:rsidRPr="00130358">
              <w:rPr>
                <w:lang w:eastAsia="zh-CN"/>
              </w:rPr>
              <w:t xml:space="preserve">  v2x-CommTxPoolList-r14</w:t>
            </w:r>
            <w:r w:rsidRPr="00130358">
              <w:t xml:space="preserve"> SEQUENCE (SIZE (1..maxSL-V2X-TxPoolPreconf-r14)) OF SL-V2X-PreconfigCommPool-r14 {</w:t>
            </w:r>
          </w:p>
        </w:tc>
        <w:tc>
          <w:tcPr>
            <w:tcW w:w="2268" w:type="dxa"/>
            <w:tcMar>
              <w:top w:w="0" w:type="dxa"/>
              <w:left w:w="108" w:type="dxa"/>
              <w:bottom w:w="0" w:type="dxa"/>
              <w:right w:w="108" w:type="dxa"/>
            </w:tcMar>
          </w:tcPr>
          <w:p w14:paraId="5C216C1F" w14:textId="77777777" w:rsidR="00D758A7" w:rsidRPr="00130358" w:rsidRDefault="00D758A7" w:rsidP="00512DBA">
            <w:pPr>
              <w:pStyle w:val="TAL"/>
              <w:keepNext w:val="0"/>
              <w:keepLines w:val="0"/>
            </w:pPr>
          </w:p>
        </w:tc>
        <w:tc>
          <w:tcPr>
            <w:tcW w:w="1701" w:type="dxa"/>
            <w:tcMar>
              <w:top w:w="0" w:type="dxa"/>
              <w:left w:w="108" w:type="dxa"/>
              <w:bottom w:w="0" w:type="dxa"/>
              <w:right w:w="108" w:type="dxa"/>
            </w:tcMar>
          </w:tcPr>
          <w:p w14:paraId="093DBEDA"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20CF5FA7" w14:textId="77777777" w:rsidR="00D758A7" w:rsidRPr="00130358" w:rsidRDefault="00D758A7" w:rsidP="00512DBA">
            <w:pPr>
              <w:pStyle w:val="TAL"/>
              <w:keepNext w:val="0"/>
              <w:keepLines w:val="0"/>
            </w:pPr>
          </w:p>
        </w:tc>
      </w:tr>
      <w:tr w:rsidR="00D758A7" w:rsidRPr="00130358" w14:paraId="08CD52B3"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51E3DD3F" w14:textId="77777777" w:rsidR="00D758A7" w:rsidRPr="00130358" w:rsidRDefault="00D758A7" w:rsidP="00512DBA">
            <w:pPr>
              <w:pStyle w:val="TAL"/>
              <w:keepNext w:val="0"/>
              <w:keepLines w:val="0"/>
              <w:rPr>
                <w:lang w:eastAsia="zh-CN"/>
              </w:rPr>
            </w:pPr>
            <w:r w:rsidRPr="00130358">
              <w:rPr>
                <w:lang w:eastAsia="zh-CN"/>
              </w:rPr>
              <w:t xml:space="preserve">    </w:t>
            </w:r>
            <w:r w:rsidRPr="00130358">
              <w:t>SL-V2X-PreconfigCommPool-r14</w:t>
            </w:r>
            <w:r w:rsidRPr="00130358">
              <w:rPr>
                <w:lang w:eastAsia="zh-CN"/>
              </w:rPr>
              <w:t>[1]</w:t>
            </w:r>
          </w:p>
        </w:tc>
        <w:tc>
          <w:tcPr>
            <w:tcW w:w="2268" w:type="dxa"/>
            <w:tcMar>
              <w:top w:w="0" w:type="dxa"/>
              <w:left w:w="108" w:type="dxa"/>
              <w:bottom w:w="0" w:type="dxa"/>
              <w:right w:w="108" w:type="dxa"/>
            </w:tcMar>
            <w:hideMark/>
          </w:tcPr>
          <w:p w14:paraId="2DAB9560" w14:textId="77777777" w:rsidR="00D758A7" w:rsidRPr="00130358" w:rsidRDefault="00D758A7" w:rsidP="00512DBA">
            <w:pPr>
              <w:pStyle w:val="TAL"/>
              <w:keepNext w:val="0"/>
              <w:keepLines w:val="0"/>
            </w:pPr>
            <w:r w:rsidRPr="00130358">
              <w:t>SL-V2X-PreconfigCommPool-r14</w:t>
            </w:r>
          </w:p>
        </w:tc>
        <w:tc>
          <w:tcPr>
            <w:tcW w:w="1701" w:type="dxa"/>
            <w:tcMar>
              <w:top w:w="0" w:type="dxa"/>
              <w:left w:w="108" w:type="dxa"/>
              <w:bottom w:w="0" w:type="dxa"/>
              <w:right w:w="108" w:type="dxa"/>
            </w:tcMar>
          </w:tcPr>
          <w:p w14:paraId="2A8E5566"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316EF582" w14:textId="77777777" w:rsidR="00D758A7" w:rsidRPr="00130358" w:rsidRDefault="00D758A7" w:rsidP="00512DBA">
            <w:pPr>
              <w:pStyle w:val="TAL"/>
              <w:keepNext w:val="0"/>
              <w:keepLines w:val="0"/>
            </w:pPr>
          </w:p>
        </w:tc>
      </w:tr>
      <w:tr w:rsidR="00D758A7" w:rsidRPr="00130358" w14:paraId="653D6774"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7EA41AB" w14:textId="77777777" w:rsidR="00D758A7" w:rsidRPr="00130358" w:rsidRDefault="00D758A7" w:rsidP="00512DBA">
            <w:pPr>
              <w:pStyle w:val="TAL"/>
              <w:keepNext w:val="0"/>
              <w:keepLines w:val="0"/>
              <w:rPr>
                <w:lang w:eastAsia="zh-CN"/>
              </w:rPr>
            </w:pPr>
            <w:r w:rsidRPr="00130358">
              <w:rPr>
                <w:lang w:eastAsia="zh-CN"/>
              </w:rPr>
              <w:t xml:space="preserve">  }</w:t>
            </w:r>
          </w:p>
        </w:tc>
        <w:tc>
          <w:tcPr>
            <w:tcW w:w="2268" w:type="dxa"/>
            <w:tcMar>
              <w:top w:w="0" w:type="dxa"/>
              <w:left w:w="108" w:type="dxa"/>
              <w:bottom w:w="0" w:type="dxa"/>
              <w:right w:w="108" w:type="dxa"/>
            </w:tcMar>
          </w:tcPr>
          <w:p w14:paraId="00E61025" w14:textId="77777777" w:rsidR="00D758A7" w:rsidRPr="00130358" w:rsidRDefault="00D758A7" w:rsidP="00512DBA">
            <w:pPr>
              <w:pStyle w:val="TAL"/>
              <w:keepNext w:val="0"/>
              <w:keepLines w:val="0"/>
            </w:pPr>
          </w:p>
        </w:tc>
        <w:tc>
          <w:tcPr>
            <w:tcW w:w="1701" w:type="dxa"/>
            <w:tcMar>
              <w:top w:w="0" w:type="dxa"/>
              <w:left w:w="108" w:type="dxa"/>
              <w:bottom w:w="0" w:type="dxa"/>
              <w:right w:w="108" w:type="dxa"/>
            </w:tcMar>
          </w:tcPr>
          <w:p w14:paraId="150618D0"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25F28DFA" w14:textId="77777777" w:rsidR="00D758A7" w:rsidRPr="00130358" w:rsidRDefault="00D758A7" w:rsidP="00512DBA">
            <w:pPr>
              <w:pStyle w:val="TAL"/>
              <w:keepNext w:val="0"/>
              <w:keepLines w:val="0"/>
            </w:pPr>
          </w:p>
        </w:tc>
      </w:tr>
      <w:tr w:rsidR="00D758A7" w:rsidRPr="00130358" w14:paraId="664A0B91"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7FB6B51A" w14:textId="77777777" w:rsidR="00D758A7" w:rsidRPr="00130358" w:rsidRDefault="00D758A7" w:rsidP="00512DBA">
            <w:pPr>
              <w:pStyle w:val="TAL"/>
              <w:keepNext w:val="0"/>
              <w:keepLines w:val="0"/>
              <w:rPr>
                <w:lang w:eastAsia="zh-CN"/>
              </w:rPr>
            </w:pPr>
            <w:r w:rsidRPr="00130358">
              <w:rPr>
                <w:lang w:eastAsia="zh-CN"/>
              </w:rPr>
              <w:t xml:space="preserve">  v2x-ResourceSelectionConfig-r14</w:t>
            </w:r>
          </w:p>
        </w:tc>
        <w:tc>
          <w:tcPr>
            <w:tcW w:w="2268" w:type="dxa"/>
            <w:tcMar>
              <w:top w:w="0" w:type="dxa"/>
              <w:left w:w="108" w:type="dxa"/>
              <w:bottom w:w="0" w:type="dxa"/>
              <w:right w:w="108" w:type="dxa"/>
            </w:tcMar>
            <w:hideMark/>
          </w:tcPr>
          <w:p w14:paraId="1F4E9471" w14:textId="77777777" w:rsidR="00D758A7" w:rsidRPr="00130358" w:rsidRDefault="00D758A7" w:rsidP="00512DBA">
            <w:pPr>
              <w:pStyle w:val="TAL"/>
              <w:keepNext w:val="0"/>
              <w:keepLines w:val="0"/>
            </w:pPr>
            <w:r w:rsidRPr="00130358">
              <w:t>SL-CommTxPoolSensingConfig-r14-DEFAULT</w:t>
            </w:r>
          </w:p>
        </w:tc>
        <w:tc>
          <w:tcPr>
            <w:tcW w:w="1701" w:type="dxa"/>
            <w:tcMar>
              <w:top w:w="0" w:type="dxa"/>
              <w:left w:w="108" w:type="dxa"/>
              <w:bottom w:w="0" w:type="dxa"/>
              <w:right w:w="108" w:type="dxa"/>
            </w:tcMar>
          </w:tcPr>
          <w:p w14:paraId="24A17F68"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62A16FC7" w14:textId="77777777" w:rsidR="00D758A7" w:rsidRPr="00130358" w:rsidRDefault="00D758A7" w:rsidP="00512DBA">
            <w:pPr>
              <w:pStyle w:val="TAL"/>
              <w:keepNext w:val="0"/>
              <w:keepLines w:val="0"/>
            </w:pPr>
          </w:p>
        </w:tc>
      </w:tr>
      <w:tr w:rsidR="00D758A7" w:rsidRPr="00130358" w14:paraId="64A581F3"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1AAB78E" w14:textId="77777777" w:rsidR="00D758A7" w:rsidRPr="00130358" w:rsidRDefault="00D758A7" w:rsidP="00512DBA">
            <w:pPr>
              <w:pStyle w:val="TAL"/>
              <w:keepNext w:val="0"/>
              <w:keepLines w:val="0"/>
              <w:rPr>
                <w:lang w:eastAsia="zh-CN"/>
              </w:rPr>
            </w:pPr>
            <w:r w:rsidRPr="00130358">
              <w:rPr>
                <w:lang w:eastAsia="zh-CN"/>
              </w:rPr>
              <w:t xml:space="preserve">  zoneConfig-r14</w:t>
            </w:r>
          </w:p>
        </w:tc>
        <w:tc>
          <w:tcPr>
            <w:tcW w:w="2268" w:type="dxa"/>
            <w:tcMar>
              <w:top w:w="0" w:type="dxa"/>
              <w:left w:w="108" w:type="dxa"/>
              <w:bottom w:w="0" w:type="dxa"/>
              <w:right w:w="108" w:type="dxa"/>
            </w:tcMar>
            <w:hideMark/>
          </w:tcPr>
          <w:p w14:paraId="4D50A26B" w14:textId="77777777" w:rsidR="00D758A7" w:rsidRPr="00130358" w:rsidRDefault="00D758A7" w:rsidP="00512DBA">
            <w:pPr>
              <w:pStyle w:val="TAL"/>
              <w:keepNext w:val="0"/>
              <w:keepLines w:val="0"/>
            </w:pPr>
            <w:r w:rsidRPr="00130358">
              <w:t>Not present</w:t>
            </w:r>
          </w:p>
        </w:tc>
        <w:tc>
          <w:tcPr>
            <w:tcW w:w="1701" w:type="dxa"/>
            <w:tcMar>
              <w:top w:w="0" w:type="dxa"/>
              <w:left w:w="108" w:type="dxa"/>
              <w:bottom w:w="0" w:type="dxa"/>
              <w:right w:w="108" w:type="dxa"/>
            </w:tcMar>
          </w:tcPr>
          <w:p w14:paraId="2973C8ED"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59EFEEB5" w14:textId="77777777" w:rsidR="00D758A7" w:rsidRPr="00130358" w:rsidRDefault="00D758A7" w:rsidP="00512DBA">
            <w:pPr>
              <w:pStyle w:val="TAL"/>
              <w:keepNext w:val="0"/>
              <w:keepLines w:val="0"/>
            </w:pPr>
          </w:p>
        </w:tc>
      </w:tr>
      <w:tr w:rsidR="00D758A7" w:rsidRPr="00130358" w14:paraId="43A5ECCD"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3C772C35" w14:textId="77777777" w:rsidR="00D758A7" w:rsidRPr="00130358" w:rsidRDefault="00D758A7" w:rsidP="00512DBA">
            <w:pPr>
              <w:pStyle w:val="TAL"/>
              <w:keepNext w:val="0"/>
              <w:keepLines w:val="0"/>
              <w:rPr>
                <w:lang w:eastAsia="zh-CN"/>
              </w:rPr>
            </w:pPr>
            <w:r w:rsidRPr="00130358">
              <w:rPr>
                <w:lang w:eastAsia="zh-CN"/>
              </w:rPr>
              <w:t xml:space="preserve">  syncPriority-r14</w:t>
            </w:r>
          </w:p>
        </w:tc>
        <w:tc>
          <w:tcPr>
            <w:tcW w:w="2268" w:type="dxa"/>
            <w:tcMar>
              <w:top w:w="0" w:type="dxa"/>
              <w:left w:w="108" w:type="dxa"/>
              <w:bottom w:w="0" w:type="dxa"/>
              <w:right w:w="108" w:type="dxa"/>
            </w:tcMar>
            <w:hideMark/>
          </w:tcPr>
          <w:p w14:paraId="42E7BA6E" w14:textId="77777777" w:rsidR="00D758A7" w:rsidRPr="00130358" w:rsidRDefault="00D758A7" w:rsidP="00512DBA">
            <w:pPr>
              <w:pStyle w:val="TAL"/>
              <w:keepNext w:val="0"/>
              <w:keepLines w:val="0"/>
              <w:rPr>
                <w:lang w:eastAsia="zh-CN"/>
              </w:rPr>
            </w:pPr>
            <w:proofErr w:type="spellStart"/>
            <w:r w:rsidRPr="00130358">
              <w:rPr>
                <w:lang w:eastAsia="zh-CN"/>
              </w:rPr>
              <w:t>enb</w:t>
            </w:r>
            <w:proofErr w:type="spellEnd"/>
          </w:p>
        </w:tc>
        <w:tc>
          <w:tcPr>
            <w:tcW w:w="1701" w:type="dxa"/>
            <w:tcMar>
              <w:top w:w="0" w:type="dxa"/>
              <w:left w:w="108" w:type="dxa"/>
              <w:bottom w:w="0" w:type="dxa"/>
              <w:right w:w="108" w:type="dxa"/>
            </w:tcMar>
          </w:tcPr>
          <w:p w14:paraId="4EE7EB3F"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3238AF32" w14:textId="77777777" w:rsidR="00D758A7" w:rsidRPr="00130358" w:rsidRDefault="00D758A7" w:rsidP="00512DBA">
            <w:pPr>
              <w:pStyle w:val="TAL"/>
              <w:keepNext w:val="0"/>
              <w:keepLines w:val="0"/>
            </w:pPr>
          </w:p>
        </w:tc>
      </w:tr>
      <w:tr w:rsidR="00D758A7" w:rsidRPr="00130358" w14:paraId="1BCF86B0"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4F7A53EE" w14:textId="77777777" w:rsidR="00D758A7" w:rsidRPr="00130358" w:rsidRDefault="00D758A7" w:rsidP="00512DBA">
            <w:pPr>
              <w:pStyle w:val="TAL"/>
              <w:keepNext w:val="0"/>
              <w:keepLines w:val="0"/>
              <w:rPr>
                <w:lang w:eastAsia="zh-CN"/>
              </w:rPr>
            </w:pPr>
            <w:r w:rsidRPr="00130358">
              <w:rPr>
                <w:lang w:eastAsia="zh-CN"/>
              </w:rPr>
              <w:t xml:space="preserve">  </w:t>
            </w:r>
            <w:r w:rsidRPr="00130358">
              <w:rPr>
                <w:rFonts w:cs="Courier New"/>
                <w:lang w:eastAsia="zh-CN"/>
              </w:rPr>
              <w:t>thresSL-TxPrioritization-r14</w:t>
            </w:r>
          </w:p>
        </w:tc>
        <w:tc>
          <w:tcPr>
            <w:tcW w:w="2268" w:type="dxa"/>
            <w:tcMar>
              <w:top w:w="0" w:type="dxa"/>
              <w:left w:w="108" w:type="dxa"/>
              <w:bottom w:w="0" w:type="dxa"/>
              <w:right w:w="108" w:type="dxa"/>
            </w:tcMar>
            <w:hideMark/>
          </w:tcPr>
          <w:p w14:paraId="22F2BB09" w14:textId="77777777" w:rsidR="00D758A7" w:rsidRPr="00130358" w:rsidRDefault="00D758A7" w:rsidP="00512DBA">
            <w:pPr>
              <w:pStyle w:val="TAL"/>
              <w:keepNext w:val="0"/>
              <w:keepLines w:val="0"/>
              <w:rPr>
                <w:lang w:eastAsia="zh-CN"/>
              </w:rPr>
            </w:pPr>
            <w:r w:rsidRPr="00130358">
              <w:rPr>
                <w:lang w:eastAsia="zh-CN"/>
              </w:rPr>
              <w:t>Not present</w:t>
            </w:r>
          </w:p>
        </w:tc>
        <w:tc>
          <w:tcPr>
            <w:tcW w:w="1701" w:type="dxa"/>
            <w:tcMar>
              <w:top w:w="0" w:type="dxa"/>
              <w:left w:w="108" w:type="dxa"/>
              <w:bottom w:w="0" w:type="dxa"/>
              <w:right w:w="108" w:type="dxa"/>
            </w:tcMar>
          </w:tcPr>
          <w:p w14:paraId="54FE1F7C"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340AC25F" w14:textId="77777777" w:rsidR="00D758A7" w:rsidRPr="00130358" w:rsidRDefault="00D758A7" w:rsidP="00512DBA">
            <w:pPr>
              <w:pStyle w:val="TAL"/>
              <w:keepNext w:val="0"/>
              <w:keepLines w:val="0"/>
            </w:pPr>
          </w:p>
        </w:tc>
      </w:tr>
      <w:tr w:rsidR="00D758A7" w:rsidRPr="00130358" w14:paraId="062AF966"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036ECF0E" w14:textId="77777777" w:rsidR="00D758A7" w:rsidRPr="00130358" w:rsidRDefault="00D758A7" w:rsidP="00512DBA">
            <w:pPr>
              <w:pStyle w:val="TAL"/>
              <w:keepNext w:val="0"/>
              <w:keepLines w:val="0"/>
              <w:rPr>
                <w:lang w:eastAsia="zh-CN"/>
              </w:rPr>
            </w:pPr>
            <w:r w:rsidRPr="00130358">
              <w:rPr>
                <w:lang w:eastAsia="zh-CN"/>
              </w:rPr>
              <w:t xml:space="preserve">  offsetDFN-r14</w:t>
            </w:r>
          </w:p>
        </w:tc>
        <w:tc>
          <w:tcPr>
            <w:tcW w:w="2268" w:type="dxa"/>
            <w:tcMar>
              <w:top w:w="0" w:type="dxa"/>
              <w:left w:w="108" w:type="dxa"/>
              <w:bottom w:w="0" w:type="dxa"/>
              <w:right w:w="108" w:type="dxa"/>
            </w:tcMar>
            <w:hideMark/>
          </w:tcPr>
          <w:p w14:paraId="4D09F9A4" w14:textId="77777777" w:rsidR="00D758A7" w:rsidRPr="00130358" w:rsidRDefault="00D758A7" w:rsidP="00512DBA">
            <w:pPr>
              <w:pStyle w:val="TAL"/>
              <w:keepNext w:val="0"/>
              <w:keepLines w:val="0"/>
              <w:rPr>
                <w:lang w:eastAsia="zh-CN"/>
              </w:rPr>
            </w:pPr>
            <w:r w:rsidRPr="00130358">
              <w:rPr>
                <w:lang w:eastAsia="zh-CN"/>
              </w:rPr>
              <w:t>Not present</w:t>
            </w:r>
          </w:p>
        </w:tc>
        <w:tc>
          <w:tcPr>
            <w:tcW w:w="1701" w:type="dxa"/>
            <w:tcMar>
              <w:top w:w="0" w:type="dxa"/>
              <w:left w:w="108" w:type="dxa"/>
              <w:bottom w:w="0" w:type="dxa"/>
              <w:right w:w="108" w:type="dxa"/>
            </w:tcMar>
          </w:tcPr>
          <w:p w14:paraId="12BAF334"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2910D793" w14:textId="77777777" w:rsidR="00D758A7" w:rsidRPr="00130358" w:rsidRDefault="00D758A7" w:rsidP="00512DBA">
            <w:pPr>
              <w:pStyle w:val="TAL"/>
              <w:keepNext w:val="0"/>
              <w:keepLines w:val="0"/>
            </w:pPr>
          </w:p>
        </w:tc>
      </w:tr>
      <w:tr w:rsidR="00D758A7" w:rsidRPr="00130358" w14:paraId="1560D3B4" w14:textId="77777777" w:rsidTr="00512DBA">
        <w:trPr>
          <w:jc w:val="center"/>
        </w:trPr>
        <w:tc>
          <w:tcPr>
            <w:tcW w:w="4537" w:type="dxa"/>
            <w:tcBorders>
              <w:left w:val="single" w:sz="4" w:space="0" w:color="auto"/>
            </w:tcBorders>
            <w:tcMar>
              <w:top w:w="0" w:type="dxa"/>
              <w:left w:w="108" w:type="dxa"/>
              <w:bottom w:w="0" w:type="dxa"/>
              <w:right w:w="108" w:type="dxa"/>
            </w:tcMar>
            <w:hideMark/>
          </w:tcPr>
          <w:p w14:paraId="39AE6D1C" w14:textId="77777777" w:rsidR="00D758A7" w:rsidRPr="00130358" w:rsidRDefault="00D758A7" w:rsidP="00512DBA">
            <w:pPr>
              <w:pStyle w:val="TAL"/>
              <w:keepNext w:val="0"/>
              <w:keepLines w:val="0"/>
              <w:rPr>
                <w:lang w:eastAsia="zh-CN"/>
              </w:rPr>
            </w:pPr>
            <w:r w:rsidRPr="00130358">
              <w:rPr>
                <w:lang w:eastAsia="zh-CN"/>
              </w:rPr>
              <w:t>}</w:t>
            </w:r>
          </w:p>
        </w:tc>
        <w:tc>
          <w:tcPr>
            <w:tcW w:w="2268" w:type="dxa"/>
            <w:tcMar>
              <w:top w:w="0" w:type="dxa"/>
              <w:left w:w="108" w:type="dxa"/>
              <w:bottom w:w="0" w:type="dxa"/>
              <w:right w:w="108" w:type="dxa"/>
            </w:tcMar>
          </w:tcPr>
          <w:p w14:paraId="739CA7B5" w14:textId="77777777" w:rsidR="00D758A7" w:rsidRPr="00130358" w:rsidRDefault="00D758A7" w:rsidP="00512DBA">
            <w:pPr>
              <w:pStyle w:val="TAL"/>
              <w:keepNext w:val="0"/>
              <w:keepLines w:val="0"/>
              <w:rPr>
                <w:lang w:eastAsia="zh-CN"/>
              </w:rPr>
            </w:pPr>
          </w:p>
        </w:tc>
        <w:tc>
          <w:tcPr>
            <w:tcW w:w="1701" w:type="dxa"/>
            <w:tcMar>
              <w:top w:w="0" w:type="dxa"/>
              <w:left w:w="108" w:type="dxa"/>
              <w:bottom w:w="0" w:type="dxa"/>
              <w:right w:w="108" w:type="dxa"/>
            </w:tcMar>
          </w:tcPr>
          <w:p w14:paraId="5BDAB11B" w14:textId="77777777" w:rsidR="00D758A7" w:rsidRPr="00130358" w:rsidRDefault="00D758A7" w:rsidP="00512DBA">
            <w:pPr>
              <w:pStyle w:val="TAL"/>
              <w:keepNext w:val="0"/>
              <w:keepLines w:val="0"/>
            </w:pPr>
          </w:p>
        </w:tc>
        <w:tc>
          <w:tcPr>
            <w:tcW w:w="1275" w:type="dxa"/>
            <w:tcMar>
              <w:top w:w="0" w:type="dxa"/>
              <w:left w:w="108" w:type="dxa"/>
              <w:bottom w:w="0" w:type="dxa"/>
              <w:right w:w="108" w:type="dxa"/>
            </w:tcMar>
          </w:tcPr>
          <w:p w14:paraId="6FC93771" w14:textId="77777777" w:rsidR="00D758A7" w:rsidRPr="00130358" w:rsidRDefault="00D758A7" w:rsidP="00512DBA">
            <w:pPr>
              <w:pStyle w:val="TAL"/>
              <w:keepNext w:val="0"/>
              <w:keepLines w:val="0"/>
            </w:pPr>
          </w:p>
        </w:tc>
      </w:tr>
    </w:tbl>
    <w:p w14:paraId="5F16067F" w14:textId="5987E649" w:rsidR="00D758A7" w:rsidRDefault="00D758A7" w:rsidP="00D758A7"/>
    <w:p w14:paraId="020C1881" w14:textId="77777777" w:rsidR="00D758A7" w:rsidRPr="00130358" w:rsidRDefault="00D758A7" w:rsidP="00D758A7">
      <w:pPr>
        <w:pStyle w:val="TH"/>
        <w:keepNext w:val="0"/>
        <w:keepLines w:val="0"/>
      </w:pPr>
      <w:r w:rsidRPr="00130358">
        <w:t>Table 12.</w:t>
      </w:r>
      <w:r>
        <w:t>1</w:t>
      </w:r>
      <w:r w:rsidRPr="00130358">
        <w:t>.2.4.3-2: SL-V2X-PreconfigCommPool-r14 (Table 12.</w:t>
      </w:r>
      <w:r>
        <w:t>1</w:t>
      </w:r>
      <w:r w:rsidRPr="00130358">
        <w:t>.</w:t>
      </w:r>
      <w:r>
        <w:t>2.4.3-1</w:t>
      </w:r>
      <w:r w:rsidRPr="00130358">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758A7" w:rsidRPr="00130358" w14:paraId="2945EE38" w14:textId="77777777" w:rsidTr="00512DBA">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514C7E9" w14:textId="77777777" w:rsidR="00D758A7" w:rsidRPr="00130358" w:rsidRDefault="00D758A7" w:rsidP="00512DBA">
            <w:pPr>
              <w:pStyle w:val="TAL"/>
              <w:keepNext w:val="0"/>
              <w:keepLines w:val="0"/>
            </w:pPr>
            <w:r w:rsidRPr="00130358">
              <w:t>Derivation Path: 3GPP TS 36.508 Table 4.6.3-20J</w:t>
            </w:r>
          </w:p>
        </w:tc>
      </w:tr>
      <w:tr w:rsidR="00D758A7" w:rsidRPr="00130358" w14:paraId="6A6596C5"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0AA24" w14:textId="77777777" w:rsidR="00D758A7" w:rsidRPr="00130358" w:rsidRDefault="00D758A7" w:rsidP="00512DBA">
            <w:pPr>
              <w:pStyle w:val="TAH"/>
              <w:keepNext w:val="0"/>
              <w:keepLines w:val="0"/>
            </w:pPr>
            <w:r w:rsidRPr="0013035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C1214" w14:textId="77777777" w:rsidR="00D758A7" w:rsidRPr="00130358" w:rsidRDefault="00D758A7" w:rsidP="00512DBA">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4B6D" w14:textId="77777777" w:rsidR="00D758A7" w:rsidRPr="00130358" w:rsidRDefault="00D758A7" w:rsidP="00512DBA">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07D59" w14:textId="77777777" w:rsidR="00D758A7" w:rsidRPr="00130358" w:rsidRDefault="00D758A7" w:rsidP="00512DBA">
            <w:pPr>
              <w:pStyle w:val="TAH"/>
              <w:keepNext w:val="0"/>
              <w:keepLines w:val="0"/>
            </w:pPr>
            <w:r w:rsidRPr="00130358">
              <w:t>Condition</w:t>
            </w:r>
          </w:p>
        </w:tc>
      </w:tr>
      <w:tr w:rsidR="00D758A7" w:rsidRPr="00130358" w14:paraId="3506B5BC"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602CB" w14:textId="77777777" w:rsidR="00D758A7" w:rsidRPr="00130358" w:rsidRDefault="00D758A7" w:rsidP="00512DBA">
            <w:pPr>
              <w:pStyle w:val="TAL"/>
              <w:keepNext w:val="0"/>
              <w:keepLines w:val="0"/>
            </w:pPr>
            <w:r w:rsidRPr="00130358">
              <w:t>SL-V2X-PreconfigCommPool-r14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60FEC"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D92F9"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C23CF" w14:textId="77777777" w:rsidR="00D758A7" w:rsidRPr="00130358" w:rsidRDefault="00D758A7" w:rsidP="00512DBA">
            <w:pPr>
              <w:pStyle w:val="TAL"/>
              <w:keepNext w:val="0"/>
              <w:keepLines w:val="0"/>
            </w:pPr>
          </w:p>
        </w:tc>
      </w:tr>
      <w:tr w:rsidR="00D758A7" w:rsidRPr="00130358" w14:paraId="7068C1AF"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6B899" w14:textId="77777777" w:rsidR="00D758A7" w:rsidRPr="00130358" w:rsidRDefault="00D758A7" w:rsidP="00512DBA">
            <w:pPr>
              <w:pStyle w:val="TAL"/>
              <w:keepNext w:val="0"/>
              <w:keepLines w:val="0"/>
              <w:rPr>
                <w:lang w:eastAsia="ko-KR"/>
              </w:rPr>
            </w:pPr>
            <w:r w:rsidRPr="00130358">
              <w:rPr>
                <w:lang w:eastAsia="ko-KR"/>
              </w:rPr>
              <w:t xml:space="preserve">  sl</w:t>
            </w:r>
            <w:r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4B47A"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7F91"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6AFF3" w14:textId="77777777" w:rsidR="00D758A7" w:rsidRPr="00130358" w:rsidRDefault="00D758A7" w:rsidP="00512DBA">
            <w:pPr>
              <w:pStyle w:val="TAL"/>
              <w:keepNext w:val="0"/>
              <w:keepLines w:val="0"/>
            </w:pPr>
          </w:p>
        </w:tc>
      </w:tr>
      <w:tr w:rsidR="00D758A7" w:rsidRPr="00130358" w14:paraId="4CD0CE9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B508E" w14:textId="77777777" w:rsidR="00D758A7" w:rsidRPr="00130358" w:rsidRDefault="00D758A7" w:rsidP="00512DBA">
            <w:pPr>
              <w:pStyle w:val="TAL"/>
              <w:keepNext w:val="0"/>
              <w:keepLines w:val="0"/>
              <w:rPr>
                <w:lang w:eastAsia="ko-KR"/>
              </w:rPr>
            </w:pPr>
            <w:r w:rsidRPr="00130358">
              <w:rPr>
                <w:lang w:eastAsia="ko-KR"/>
              </w:rPr>
              <w:t xml:space="preserve">  </w:t>
            </w:r>
            <w:r w:rsidRPr="00130358">
              <w:t>sl-Subframe-r14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E4CB2"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454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B4486" w14:textId="77777777" w:rsidR="00D758A7" w:rsidRPr="00130358" w:rsidRDefault="00D758A7" w:rsidP="00512DBA">
            <w:pPr>
              <w:pStyle w:val="TAL"/>
              <w:keepNext w:val="0"/>
              <w:keepLines w:val="0"/>
            </w:pPr>
          </w:p>
        </w:tc>
      </w:tr>
      <w:tr w:rsidR="00D758A7" w:rsidRPr="00130358" w14:paraId="474DF175"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1CE06" w14:textId="77777777" w:rsidR="00D758A7" w:rsidRPr="00130358" w:rsidRDefault="00D758A7" w:rsidP="00512DBA">
            <w:pPr>
              <w:pStyle w:val="TAL"/>
              <w:keepNext w:val="0"/>
              <w:keepLines w:val="0"/>
              <w:rPr>
                <w:lang w:eastAsia="ko-KR"/>
              </w:rPr>
            </w:pPr>
            <w:r w:rsidRPr="00130358">
              <w:rPr>
                <w:lang w:eastAsia="ko-KR"/>
              </w:rPr>
              <w:t xml:space="preserve">    bs100-r14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96FE1" w14:textId="77777777" w:rsidR="00D758A7" w:rsidRPr="00130358" w:rsidRDefault="00D758A7" w:rsidP="00512DBA">
            <w:pPr>
              <w:pStyle w:val="TAL"/>
              <w:keepNext w:val="0"/>
              <w:keepLines w:val="0"/>
              <w:rPr>
                <w:lang w:eastAsia="zh-CN"/>
              </w:rPr>
            </w:pPr>
            <w:r w:rsidRPr="00130358">
              <w:rPr>
                <w:lang w:eastAsia="zh-CN"/>
              </w:rPr>
              <w:t>11111111111111111111</w:t>
            </w:r>
          </w:p>
          <w:p w14:paraId="0665F152" w14:textId="77777777" w:rsidR="00D758A7" w:rsidRPr="00130358" w:rsidRDefault="00D758A7" w:rsidP="00512DBA">
            <w:pPr>
              <w:pStyle w:val="TAL"/>
              <w:keepNext w:val="0"/>
              <w:keepLines w:val="0"/>
              <w:rPr>
                <w:lang w:eastAsia="zh-CN"/>
              </w:rPr>
            </w:pPr>
            <w:r w:rsidRPr="00130358">
              <w:rPr>
                <w:lang w:eastAsia="zh-CN"/>
              </w:rPr>
              <w:t>11111111111111111111</w:t>
            </w:r>
          </w:p>
          <w:p w14:paraId="0FE788EB" w14:textId="77777777" w:rsidR="00D758A7" w:rsidRPr="00130358" w:rsidRDefault="00D758A7" w:rsidP="00512DBA">
            <w:pPr>
              <w:pStyle w:val="TAL"/>
              <w:keepNext w:val="0"/>
              <w:keepLines w:val="0"/>
              <w:rPr>
                <w:lang w:eastAsia="zh-CN"/>
              </w:rPr>
            </w:pPr>
            <w:r w:rsidRPr="00130358">
              <w:rPr>
                <w:lang w:eastAsia="zh-CN"/>
              </w:rPr>
              <w:t>11111111111111111111</w:t>
            </w:r>
          </w:p>
          <w:p w14:paraId="407C66B4" w14:textId="77777777" w:rsidR="00D758A7" w:rsidRPr="00130358" w:rsidRDefault="00D758A7" w:rsidP="00512DBA">
            <w:pPr>
              <w:pStyle w:val="TAL"/>
              <w:keepNext w:val="0"/>
              <w:keepLines w:val="0"/>
              <w:rPr>
                <w:lang w:eastAsia="zh-CN"/>
              </w:rPr>
            </w:pPr>
            <w:r w:rsidRPr="00130358">
              <w:rPr>
                <w:lang w:eastAsia="zh-CN"/>
              </w:rPr>
              <w:t>11111111111111111111</w:t>
            </w:r>
          </w:p>
          <w:p w14:paraId="7F7CDE3B" w14:textId="77777777" w:rsidR="00D758A7" w:rsidRPr="00130358" w:rsidRDefault="00D758A7" w:rsidP="00512DBA">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6B4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E67B9" w14:textId="77777777" w:rsidR="00D758A7" w:rsidRPr="00130358" w:rsidRDefault="00D758A7" w:rsidP="00512DBA">
            <w:pPr>
              <w:pStyle w:val="TAL"/>
              <w:keepNext w:val="0"/>
              <w:keepLines w:val="0"/>
              <w:rPr>
                <w:lang w:eastAsia="ko-KR"/>
              </w:rPr>
            </w:pPr>
          </w:p>
        </w:tc>
      </w:tr>
      <w:tr w:rsidR="00D758A7" w:rsidRPr="00130358" w14:paraId="5C2D0DE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4F9C3"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E62AA"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EFC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A3481" w14:textId="77777777" w:rsidR="00D758A7" w:rsidRPr="00130358" w:rsidRDefault="00D758A7" w:rsidP="00512DBA">
            <w:pPr>
              <w:pStyle w:val="TAL"/>
              <w:keepNext w:val="0"/>
              <w:keepLines w:val="0"/>
            </w:pPr>
          </w:p>
        </w:tc>
      </w:tr>
      <w:tr w:rsidR="00D758A7" w:rsidRPr="00130358" w14:paraId="1D99BBA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B5D57" w14:textId="77777777" w:rsidR="00D758A7" w:rsidRPr="00130358" w:rsidRDefault="00D758A7" w:rsidP="00512DBA">
            <w:pPr>
              <w:pStyle w:val="TAL"/>
              <w:keepNext w:val="0"/>
              <w:keepLines w:val="0"/>
              <w:rPr>
                <w:lang w:eastAsia="ko-KR"/>
              </w:rPr>
            </w:pPr>
            <w:r w:rsidRPr="00130358">
              <w:rPr>
                <w:lang w:eastAsia="ko-KR"/>
              </w:rPr>
              <w:t xml:space="preserve">  </w:t>
            </w:r>
            <w:r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8A733" w14:textId="77777777" w:rsidR="00D758A7" w:rsidRPr="00130358" w:rsidRDefault="00D758A7" w:rsidP="00512DBA">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32C23" w14:textId="77777777" w:rsidR="00D758A7" w:rsidRPr="00130358" w:rsidRDefault="00D758A7" w:rsidP="00512DBA">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12808" w14:textId="77777777" w:rsidR="00D758A7" w:rsidRPr="00130358" w:rsidRDefault="00D758A7" w:rsidP="00512DBA">
            <w:pPr>
              <w:pStyle w:val="TAL"/>
              <w:keepNext w:val="0"/>
              <w:keepLines w:val="0"/>
            </w:pPr>
          </w:p>
        </w:tc>
      </w:tr>
      <w:tr w:rsidR="00D758A7" w:rsidRPr="00130358" w14:paraId="7B2C410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01217" w14:textId="77777777" w:rsidR="00D758A7" w:rsidRPr="00130358" w:rsidRDefault="00D758A7" w:rsidP="00512DBA">
            <w:pPr>
              <w:pStyle w:val="TAL"/>
              <w:keepNext w:val="0"/>
              <w:keepLines w:val="0"/>
              <w:rPr>
                <w:lang w:eastAsia="ko-KR"/>
              </w:rPr>
            </w:pPr>
            <w:r w:rsidRPr="00130358">
              <w:rPr>
                <w:lang w:eastAsia="ko-KR"/>
              </w:rPr>
              <w:t xml:space="preserve">  </w:t>
            </w:r>
            <w:r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2C6D6" w14:textId="77777777" w:rsidR="00D758A7" w:rsidRPr="00130358" w:rsidRDefault="00D758A7" w:rsidP="00512DBA">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C85A"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D88B" w14:textId="77777777" w:rsidR="00D758A7" w:rsidRPr="00130358" w:rsidRDefault="00D758A7" w:rsidP="00512DBA">
            <w:pPr>
              <w:pStyle w:val="TAL"/>
              <w:keepNext w:val="0"/>
              <w:keepLines w:val="0"/>
              <w:rPr>
                <w:lang w:eastAsia="ko-KR"/>
              </w:rPr>
            </w:pPr>
          </w:p>
        </w:tc>
      </w:tr>
      <w:tr w:rsidR="00D758A7" w:rsidRPr="00130358" w14:paraId="129853F0"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6E295"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F6DE2"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7456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5323" w14:textId="77777777" w:rsidR="00D758A7" w:rsidRPr="00130358" w:rsidRDefault="00D758A7" w:rsidP="00512DBA">
            <w:pPr>
              <w:pStyle w:val="TAL"/>
              <w:keepNext w:val="0"/>
              <w:keepLines w:val="0"/>
            </w:pPr>
          </w:p>
        </w:tc>
      </w:tr>
      <w:tr w:rsidR="00D758A7" w:rsidRPr="00130358" w14:paraId="7353D52A"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8D927"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FAB80"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30A92"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37F1" w14:textId="77777777" w:rsidR="00D758A7" w:rsidRPr="00130358" w:rsidRDefault="00D758A7" w:rsidP="00512DBA">
            <w:pPr>
              <w:pStyle w:val="TAL"/>
              <w:keepNext w:val="0"/>
              <w:keepLines w:val="0"/>
            </w:pPr>
          </w:p>
        </w:tc>
      </w:tr>
      <w:tr w:rsidR="00D758A7" w:rsidRPr="00130358" w14:paraId="0E8947F7"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5AA6F" w14:textId="77777777" w:rsidR="00D758A7" w:rsidRPr="00130358" w:rsidRDefault="00D758A7" w:rsidP="00512DBA">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86008"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E88D"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E344D" w14:textId="77777777" w:rsidR="00D758A7" w:rsidRPr="00130358" w:rsidRDefault="00D758A7" w:rsidP="00512DBA">
            <w:pPr>
              <w:pStyle w:val="TAL"/>
              <w:keepNext w:val="0"/>
              <w:keepLines w:val="0"/>
            </w:pPr>
          </w:p>
        </w:tc>
      </w:tr>
    </w:tbl>
    <w:p w14:paraId="4D9A5536" w14:textId="77777777" w:rsidR="00D758A7" w:rsidRDefault="00D758A7" w:rsidP="00D758A7"/>
    <w:p w14:paraId="58F90161" w14:textId="77777777" w:rsidR="00D758A7" w:rsidRPr="00130358" w:rsidRDefault="00D758A7" w:rsidP="00D758A7">
      <w:pPr>
        <w:pStyle w:val="TH"/>
        <w:keepNext w:val="0"/>
        <w:keepLines w:val="0"/>
      </w:pPr>
      <w:r w:rsidRPr="00130358">
        <w:t>Table 12.</w:t>
      </w:r>
      <w:r>
        <w:t>1</w:t>
      </w:r>
      <w:r w:rsidRPr="00130358">
        <w:t>.2.4.3-3: SL-V2X-InterFreqUE-Config-r14-DEFAULT (</w:t>
      </w:r>
      <w:proofErr w:type="spellStart"/>
      <w:r w:rsidRPr="00130358">
        <w:rPr>
          <w:rFonts w:cs="Arial"/>
          <w:lang w:eastAsia="ja-JP"/>
        </w:rPr>
        <w:t>SyncRef</w:t>
      </w:r>
      <w:proofErr w:type="spellEnd"/>
      <w:r w:rsidRPr="00130358">
        <w:rPr>
          <w:rFonts w:cs="Arial"/>
          <w:lang w:eastAsia="ja-JP"/>
        </w:rPr>
        <w:t xml:space="preserve"> UE)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D758A7" w:rsidRPr="00130358" w14:paraId="7866093B" w14:textId="77777777" w:rsidTr="00512DBA">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3B6D714" w14:textId="77777777" w:rsidR="00D758A7" w:rsidRPr="00130358" w:rsidRDefault="00D758A7" w:rsidP="00512DBA">
            <w:pPr>
              <w:pStyle w:val="TAL"/>
              <w:keepNext w:val="0"/>
              <w:keepLines w:val="0"/>
            </w:pPr>
            <w:r w:rsidRPr="00130358">
              <w:t>Derivation Path: 3GPP TS 36.508 Table 4.6.3-20I</w:t>
            </w:r>
          </w:p>
        </w:tc>
      </w:tr>
      <w:tr w:rsidR="00D758A7" w:rsidRPr="00130358" w14:paraId="2748E3A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D1D02" w14:textId="77777777" w:rsidR="00D758A7" w:rsidRPr="00130358" w:rsidRDefault="00D758A7" w:rsidP="00512DBA">
            <w:pPr>
              <w:pStyle w:val="TAH"/>
              <w:keepNext w:val="0"/>
              <w:keepLines w:val="0"/>
            </w:pPr>
            <w:r w:rsidRPr="0013035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ECA3D" w14:textId="77777777" w:rsidR="00D758A7" w:rsidRPr="00130358" w:rsidRDefault="00D758A7" w:rsidP="00512DBA">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17161" w14:textId="77777777" w:rsidR="00D758A7" w:rsidRPr="00130358" w:rsidRDefault="00D758A7" w:rsidP="00512DBA">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793AB" w14:textId="77777777" w:rsidR="00D758A7" w:rsidRPr="00130358" w:rsidRDefault="00D758A7" w:rsidP="00512DBA">
            <w:pPr>
              <w:pStyle w:val="TAH"/>
              <w:keepNext w:val="0"/>
              <w:keepLines w:val="0"/>
            </w:pPr>
            <w:r w:rsidRPr="00130358">
              <w:t>Condition</w:t>
            </w:r>
          </w:p>
        </w:tc>
      </w:tr>
      <w:tr w:rsidR="00D758A7" w:rsidRPr="00130358" w14:paraId="4C9E4974"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28A62" w14:textId="77777777" w:rsidR="00D758A7" w:rsidRPr="00130358" w:rsidRDefault="00D758A7" w:rsidP="00512DBA">
            <w:pPr>
              <w:pStyle w:val="TAL"/>
              <w:keepNext w:val="0"/>
              <w:keepLines w:val="0"/>
            </w:pPr>
            <w:r w:rsidRPr="00130358">
              <w:t>SL-V2X-InterFreqUE-Config-r14-DEFAULT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B017"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717B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53AD2" w14:textId="77777777" w:rsidR="00D758A7" w:rsidRPr="00130358" w:rsidRDefault="00D758A7" w:rsidP="00512DBA">
            <w:pPr>
              <w:pStyle w:val="TAL"/>
              <w:keepNext w:val="0"/>
              <w:keepLines w:val="0"/>
            </w:pPr>
          </w:p>
        </w:tc>
      </w:tr>
      <w:tr w:rsidR="00D758A7" w:rsidRPr="00130358" w14:paraId="4D0922A0"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4C5B3" w14:textId="77777777" w:rsidR="00D758A7" w:rsidRPr="00130358" w:rsidRDefault="00D758A7" w:rsidP="00512DBA">
            <w:pPr>
              <w:pStyle w:val="TAL"/>
              <w:keepNext w:val="0"/>
              <w:keepLines w:val="0"/>
              <w:rPr>
                <w:rFonts w:eastAsia="SimSun"/>
                <w:lang w:eastAsia="zh-CN"/>
              </w:rPr>
            </w:pPr>
            <w:r w:rsidRPr="00130358">
              <w:rPr>
                <w:rFonts w:eastAsia="SimSun"/>
                <w:lang w:eastAsia="zh-CN"/>
              </w:rPr>
              <w:t xml:space="preserve">  </w:t>
            </w:r>
            <w:r w:rsidRPr="00130358">
              <w:t>v2x-CommRxPool-r14 SEQUENCE (SIZE (1..maxSL-V2X-RxPool-r14)) OF SL-CommResourcePoolV2X-r14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146B5"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27023"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4B539" w14:textId="77777777" w:rsidR="00D758A7" w:rsidRPr="00130358" w:rsidRDefault="00D758A7" w:rsidP="00512DBA">
            <w:pPr>
              <w:pStyle w:val="TAL"/>
              <w:keepNext w:val="0"/>
              <w:keepLines w:val="0"/>
            </w:pPr>
          </w:p>
        </w:tc>
      </w:tr>
      <w:tr w:rsidR="00D758A7" w:rsidRPr="00130358" w14:paraId="4C872A3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22292" w14:textId="77777777" w:rsidR="00D758A7" w:rsidRPr="00130358" w:rsidRDefault="00D758A7" w:rsidP="00512DBA">
            <w:pPr>
              <w:pStyle w:val="TAL"/>
              <w:keepNext w:val="0"/>
              <w:keepLines w:val="0"/>
              <w:rPr>
                <w:rFonts w:eastAsia="SimSun"/>
                <w:lang w:eastAsia="zh-CN"/>
              </w:rPr>
            </w:pPr>
            <w:r w:rsidRPr="00130358">
              <w:rPr>
                <w:lang w:eastAsia="ko-KR"/>
              </w:rPr>
              <w:t xml:space="preserve">    </w:t>
            </w:r>
            <w:r w:rsidRPr="00130358">
              <w:t>SL-CommResourcePoolV2X-r14[1]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54210"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41F93"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C3A58" w14:textId="77777777" w:rsidR="00D758A7" w:rsidRPr="00130358" w:rsidRDefault="00D758A7" w:rsidP="00512DBA">
            <w:pPr>
              <w:pStyle w:val="TAL"/>
              <w:keepNext w:val="0"/>
              <w:keepLines w:val="0"/>
            </w:pPr>
          </w:p>
        </w:tc>
      </w:tr>
      <w:tr w:rsidR="00D758A7" w:rsidRPr="00130358" w14:paraId="1F874F9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A8D0A" w14:textId="77777777" w:rsidR="00D758A7" w:rsidRPr="00130358" w:rsidRDefault="00D758A7" w:rsidP="00512DBA">
            <w:pPr>
              <w:pStyle w:val="TAL"/>
              <w:keepNext w:val="0"/>
              <w:keepLines w:val="0"/>
              <w:rPr>
                <w:lang w:eastAsia="ko-KR"/>
              </w:rPr>
            </w:pPr>
            <w:r w:rsidRPr="00130358">
              <w:rPr>
                <w:lang w:eastAsia="ko-KR"/>
              </w:rPr>
              <w:t xml:space="preserve">      sl</w:t>
            </w:r>
            <w:r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1A069"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3A5A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6B26A" w14:textId="77777777" w:rsidR="00D758A7" w:rsidRPr="00130358" w:rsidRDefault="00D758A7" w:rsidP="00512DBA">
            <w:pPr>
              <w:pStyle w:val="TAL"/>
              <w:keepNext w:val="0"/>
              <w:keepLines w:val="0"/>
            </w:pPr>
          </w:p>
        </w:tc>
      </w:tr>
      <w:tr w:rsidR="00D758A7" w:rsidRPr="00130358" w14:paraId="2CED9DD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45D52" w14:textId="77777777" w:rsidR="00D758A7" w:rsidRPr="00130358" w:rsidRDefault="00D758A7" w:rsidP="00512DBA">
            <w:pPr>
              <w:pStyle w:val="TAL"/>
              <w:keepNext w:val="0"/>
              <w:keepLines w:val="0"/>
              <w:rPr>
                <w:lang w:eastAsia="ko-KR"/>
              </w:rPr>
            </w:pPr>
            <w:r w:rsidRPr="00130358">
              <w:rPr>
                <w:lang w:eastAsia="ko-KR"/>
              </w:rPr>
              <w:t xml:space="preserve">      sl-Subframe-r14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CDEFE"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385B2"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EC2F" w14:textId="77777777" w:rsidR="00D758A7" w:rsidRPr="00130358" w:rsidRDefault="00D758A7" w:rsidP="00512DBA">
            <w:pPr>
              <w:pStyle w:val="TAL"/>
              <w:keepNext w:val="0"/>
              <w:keepLines w:val="0"/>
            </w:pPr>
          </w:p>
        </w:tc>
      </w:tr>
      <w:tr w:rsidR="00D758A7" w:rsidRPr="00130358" w14:paraId="28310EA0"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D27FC" w14:textId="77777777" w:rsidR="00D758A7" w:rsidRPr="00130358" w:rsidRDefault="00D758A7" w:rsidP="00512DBA">
            <w:pPr>
              <w:pStyle w:val="TAL"/>
              <w:keepNext w:val="0"/>
              <w:keepLines w:val="0"/>
              <w:rPr>
                <w:lang w:eastAsia="ko-KR"/>
              </w:rPr>
            </w:pPr>
            <w:r w:rsidRPr="00130358">
              <w:rPr>
                <w:lang w:eastAsia="ko-KR"/>
              </w:rPr>
              <w:t xml:space="preserve">        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3B116" w14:textId="77777777" w:rsidR="00D758A7" w:rsidRPr="00130358" w:rsidRDefault="00D758A7" w:rsidP="00512DBA">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D57DB"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0559B" w14:textId="77777777" w:rsidR="00D758A7" w:rsidRPr="00130358" w:rsidRDefault="00D758A7" w:rsidP="00512DBA">
            <w:pPr>
              <w:pStyle w:val="TAL"/>
              <w:keepNext w:val="0"/>
              <w:keepLines w:val="0"/>
            </w:pPr>
          </w:p>
        </w:tc>
      </w:tr>
      <w:tr w:rsidR="00D758A7" w:rsidRPr="00130358" w14:paraId="62A2174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AD881"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0B88A" w14:textId="77777777" w:rsidR="00D758A7" w:rsidRPr="00130358" w:rsidRDefault="00D758A7" w:rsidP="00512DBA">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43A5C"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FA60D" w14:textId="77777777" w:rsidR="00D758A7" w:rsidRPr="00130358" w:rsidRDefault="00D758A7" w:rsidP="00512DBA">
            <w:pPr>
              <w:pStyle w:val="TAL"/>
              <w:keepNext w:val="0"/>
              <w:keepLines w:val="0"/>
            </w:pPr>
          </w:p>
        </w:tc>
      </w:tr>
      <w:tr w:rsidR="00D758A7" w:rsidRPr="00130358" w14:paraId="5383365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5DAC" w14:textId="77777777" w:rsidR="00D758A7" w:rsidRPr="00130358" w:rsidRDefault="00D758A7" w:rsidP="00512DBA">
            <w:pPr>
              <w:pStyle w:val="TAL"/>
              <w:keepNext w:val="0"/>
              <w:keepLines w:val="0"/>
              <w:rPr>
                <w:lang w:eastAsia="ko-KR"/>
              </w:rPr>
            </w:pPr>
            <w:r w:rsidRPr="00130358">
              <w:rPr>
                <w:lang w:eastAsia="ko-KR"/>
              </w:rPr>
              <w:t xml:space="preserve">      </w:t>
            </w:r>
            <w:r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D84C0" w14:textId="77777777" w:rsidR="00D758A7" w:rsidRPr="00130358" w:rsidRDefault="00D758A7" w:rsidP="00512DBA">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A7790"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C9E5" w14:textId="77777777" w:rsidR="00D758A7" w:rsidRPr="00130358" w:rsidRDefault="00D758A7" w:rsidP="00512DBA">
            <w:pPr>
              <w:pStyle w:val="TAL"/>
              <w:keepNext w:val="0"/>
              <w:keepLines w:val="0"/>
            </w:pPr>
          </w:p>
        </w:tc>
      </w:tr>
      <w:tr w:rsidR="00D758A7" w:rsidRPr="00130358" w14:paraId="625C8A50"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7E9B6" w14:textId="77777777" w:rsidR="00D758A7" w:rsidRPr="00130358" w:rsidRDefault="00D758A7" w:rsidP="00512DBA">
            <w:pPr>
              <w:pStyle w:val="TAL"/>
              <w:keepNext w:val="0"/>
              <w:keepLines w:val="0"/>
              <w:rPr>
                <w:lang w:eastAsia="ko-KR"/>
              </w:rPr>
            </w:pPr>
            <w:r w:rsidRPr="00130358">
              <w:rPr>
                <w:lang w:eastAsia="ko-KR"/>
              </w:rPr>
              <w:t xml:space="preserve">      </w:t>
            </w:r>
            <w:r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DE9F8" w14:textId="77777777" w:rsidR="00D758A7" w:rsidRPr="00130358" w:rsidRDefault="00D758A7" w:rsidP="00512DBA">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5BCDE"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B482D" w14:textId="77777777" w:rsidR="00D758A7" w:rsidRPr="00130358" w:rsidRDefault="00D758A7" w:rsidP="00512DBA">
            <w:pPr>
              <w:pStyle w:val="TAL"/>
              <w:keepNext w:val="0"/>
              <w:keepLines w:val="0"/>
            </w:pPr>
          </w:p>
        </w:tc>
      </w:tr>
      <w:tr w:rsidR="00D758A7" w:rsidRPr="00130358" w14:paraId="3EDE82F4"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30B99" w14:textId="77777777" w:rsidR="00D758A7" w:rsidRPr="00130358" w:rsidRDefault="00D758A7" w:rsidP="00512DBA">
            <w:pPr>
              <w:pStyle w:val="TAL"/>
              <w:keepNext w:val="0"/>
              <w:keepLines w:val="0"/>
              <w:rPr>
                <w:lang w:eastAsia="ko-KR"/>
              </w:rPr>
            </w:pPr>
            <w:r w:rsidRPr="00130358">
              <w:rPr>
                <w:lang w:eastAsia="ko-KR"/>
              </w:rPr>
              <w:t xml:space="preserve">      </w:t>
            </w:r>
            <w:r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0B75D" w14:textId="77777777" w:rsidR="00D758A7" w:rsidRPr="00130358" w:rsidRDefault="00D758A7" w:rsidP="00512DBA">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728E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8EFA6" w14:textId="77777777" w:rsidR="00D758A7" w:rsidRPr="00130358" w:rsidRDefault="00D758A7" w:rsidP="00512DBA">
            <w:pPr>
              <w:pStyle w:val="TAL"/>
              <w:keepNext w:val="0"/>
              <w:keepLines w:val="0"/>
            </w:pPr>
          </w:p>
        </w:tc>
      </w:tr>
      <w:tr w:rsidR="00D758A7" w:rsidRPr="00130358" w14:paraId="4D278ABE"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2A7B3"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86ECB"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F49D2"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E2AB" w14:textId="77777777" w:rsidR="00D758A7" w:rsidRPr="00130358" w:rsidRDefault="00D758A7" w:rsidP="00512DBA">
            <w:pPr>
              <w:pStyle w:val="TAL"/>
              <w:keepNext w:val="0"/>
              <w:keepLines w:val="0"/>
            </w:pPr>
          </w:p>
        </w:tc>
      </w:tr>
      <w:tr w:rsidR="00D758A7" w:rsidRPr="00130358" w14:paraId="1B723E7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285F3"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97678"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2C678"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4A59C" w14:textId="77777777" w:rsidR="00D758A7" w:rsidRPr="00130358" w:rsidRDefault="00D758A7" w:rsidP="00512DBA">
            <w:pPr>
              <w:pStyle w:val="TAL"/>
              <w:keepNext w:val="0"/>
              <w:keepLines w:val="0"/>
            </w:pPr>
          </w:p>
        </w:tc>
      </w:tr>
      <w:tr w:rsidR="00D758A7" w:rsidRPr="00130358" w14:paraId="011C909E"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3518C"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1412"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AB07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06200" w14:textId="77777777" w:rsidR="00D758A7" w:rsidRPr="00130358" w:rsidRDefault="00D758A7" w:rsidP="00512DBA">
            <w:pPr>
              <w:pStyle w:val="TAL"/>
              <w:keepNext w:val="0"/>
              <w:keepLines w:val="0"/>
            </w:pPr>
          </w:p>
        </w:tc>
      </w:tr>
      <w:tr w:rsidR="00D758A7" w:rsidRPr="00130358" w14:paraId="250193C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9F31"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BF192"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F3A0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18C55" w14:textId="77777777" w:rsidR="00D758A7" w:rsidRPr="00130358" w:rsidRDefault="00D758A7" w:rsidP="00512DBA">
            <w:pPr>
              <w:pStyle w:val="TAL"/>
              <w:keepNext w:val="0"/>
              <w:keepLines w:val="0"/>
            </w:pPr>
          </w:p>
        </w:tc>
      </w:tr>
      <w:tr w:rsidR="00D758A7" w:rsidRPr="00130358" w14:paraId="192B8B17"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E757C" w14:textId="77777777" w:rsidR="00D758A7" w:rsidRPr="00130358" w:rsidRDefault="00D758A7" w:rsidP="00512DBA">
            <w:pPr>
              <w:pStyle w:val="TAL"/>
              <w:keepNext w:val="0"/>
              <w:keepLines w:val="0"/>
              <w:rPr>
                <w:rFonts w:eastAsia="SimSun"/>
                <w:lang w:eastAsia="zh-CN"/>
              </w:rPr>
            </w:pPr>
            <w:r w:rsidRPr="00130358">
              <w:rPr>
                <w:rFonts w:eastAsia="SimSun"/>
                <w:lang w:eastAsia="zh-CN"/>
              </w:rPr>
              <w:t xml:space="preserve">  </w:t>
            </w:r>
            <w:r w:rsidRPr="00130358">
              <w:t>v2x-CommTxPoolNormal-r14 SEQUENCE (SIZE (1..maxSL-V2X-TxPool-r14)) OF SL-CommResourcePoolV2X-r14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E121"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629E"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E00A5" w14:textId="77777777" w:rsidR="00D758A7" w:rsidRPr="00130358" w:rsidRDefault="00D758A7" w:rsidP="00512DBA">
            <w:pPr>
              <w:pStyle w:val="TAL"/>
              <w:keepNext w:val="0"/>
              <w:keepLines w:val="0"/>
            </w:pPr>
          </w:p>
        </w:tc>
      </w:tr>
      <w:tr w:rsidR="00D758A7" w:rsidRPr="00130358" w14:paraId="16D45404"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3C055" w14:textId="77777777" w:rsidR="00D758A7" w:rsidRPr="00130358" w:rsidRDefault="00D758A7" w:rsidP="00512DBA">
            <w:pPr>
              <w:pStyle w:val="TAL"/>
              <w:keepNext w:val="0"/>
              <w:keepLines w:val="0"/>
              <w:rPr>
                <w:rFonts w:eastAsia="SimSun"/>
                <w:lang w:eastAsia="zh-CN"/>
              </w:rPr>
            </w:pPr>
            <w:r w:rsidRPr="00130358">
              <w:rPr>
                <w:lang w:eastAsia="ko-KR"/>
              </w:rPr>
              <w:t xml:space="preserve">    </w:t>
            </w:r>
            <w:r w:rsidRPr="00130358">
              <w:t>SL-CommResourcePoolV2X-r14[1]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4196"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F06FD"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BD62D" w14:textId="77777777" w:rsidR="00D758A7" w:rsidRPr="00130358" w:rsidRDefault="00D758A7" w:rsidP="00512DBA">
            <w:pPr>
              <w:pStyle w:val="TAL"/>
              <w:keepNext w:val="0"/>
              <w:keepLines w:val="0"/>
              <w:rPr>
                <w:lang w:eastAsia="ko-KR"/>
              </w:rPr>
            </w:pPr>
          </w:p>
        </w:tc>
      </w:tr>
      <w:tr w:rsidR="00D758A7" w:rsidRPr="00130358" w14:paraId="00456B2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7E4DC" w14:textId="77777777" w:rsidR="00D758A7" w:rsidRPr="00130358" w:rsidRDefault="00D758A7" w:rsidP="00512DBA">
            <w:pPr>
              <w:pStyle w:val="TAL"/>
              <w:keepNext w:val="0"/>
              <w:keepLines w:val="0"/>
              <w:rPr>
                <w:lang w:eastAsia="ko-KR"/>
              </w:rPr>
            </w:pPr>
            <w:r w:rsidRPr="00130358">
              <w:rPr>
                <w:lang w:eastAsia="ko-KR"/>
              </w:rPr>
              <w:t xml:space="preserve">      sl</w:t>
            </w:r>
            <w:r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3A9BB"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354A9"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3962F" w14:textId="77777777" w:rsidR="00D758A7" w:rsidRPr="00130358" w:rsidRDefault="00D758A7" w:rsidP="00512DBA">
            <w:pPr>
              <w:pStyle w:val="TAL"/>
              <w:keepNext w:val="0"/>
              <w:keepLines w:val="0"/>
            </w:pPr>
          </w:p>
        </w:tc>
      </w:tr>
      <w:tr w:rsidR="00D758A7" w:rsidRPr="00130358" w14:paraId="76CDA0EA"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CAE75" w14:textId="77777777" w:rsidR="00D758A7" w:rsidRPr="00130358" w:rsidRDefault="00D758A7" w:rsidP="00512DBA">
            <w:pPr>
              <w:pStyle w:val="TAL"/>
              <w:keepNext w:val="0"/>
              <w:keepLines w:val="0"/>
              <w:rPr>
                <w:lang w:eastAsia="ko-KR"/>
              </w:rPr>
            </w:pPr>
            <w:r w:rsidRPr="00130358">
              <w:rPr>
                <w:lang w:eastAsia="ko-KR"/>
              </w:rPr>
              <w:t xml:space="preserve">      sl-Subframe-r14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D7894"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77ED9"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3484" w14:textId="77777777" w:rsidR="00D758A7" w:rsidRPr="00130358" w:rsidRDefault="00D758A7" w:rsidP="00512DBA">
            <w:pPr>
              <w:pStyle w:val="TAL"/>
              <w:keepNext w:val="0"/>
              <w:keepLines w:val="0"/>
            </w:pPr>
          </w:p>
        </w:tc>
      </w:tr>
      <w:tr w:rsidR="00D758A7" w:rsidRPr="00130358" w14:paraId="2376821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31F9A" w14:textId="77777777" w:rsidR="00D758A7" w:rsidRPr="00130358" w:rsidRDefault="00D758A7" w:rsidP="00512DBA">
            <w:pPr>
              <w:pStyle w:val="TAL"/>
              <w:keepNext w:val="0"/>
              <w:keepLines w:val="0"/>
              <w:rPr>
                <w:lang w:eastAsia="ko-KR"/>
              </w:rPr>
            </w:pPr>
            <w:r w:rsidRPr="00130358">
              <w:rPr>
                <w:lang w:eastAsia="ko-KR"/>
              </w:rPr>
              <w:t xml:space="preserve">        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034AF" w14:textId="77777777" w:rsidR="00D758A7" w:rsidRPr="00130358" w:rsidRDefault="00D758A7" w:rsidP="00512DBA">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1D9F8"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C201" w14:textId="77777777" w:rsidR="00D758A7" w:rsidRPr="00130358" w:rsidRDefault="00D758A7" w:rsidP="00512DBA">
            <w:pPr>
              <w:pStyle w:val="TAL"/>
              <w:keepNext w:val="0"/>
              <w:keepLines w:val="0"/>
            </w:pPr>
          </w:p>
        </w:tc>
      </w:tr>
      <w:tr w:rsidR="00D758A7" w:rsidRPr="00130358" w14:paraId="2912B85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8C0FC"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0523A" w14:textId="77777777" w:rsidR="00D758A7" w:rsidRPr="00130358" w:rsidRDefault="00D758A7" w:rsidP="00512DBA">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23E9"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54E5" w14:textId="77777777" w:rsidR="00D758A7" w:rsidRPr="00130358" w:rsidRDefault="00D758A7" w:rsidP="00512DBA">
            <w:pPr>
              <w:pStyle w:val="TAL"/>
              <w:keepNext w:val="0"/>
              <w:keepLines w:val="0"/>
            </w:pPr>
          </w:p>
        </w:tc>
      </w:tr>
      <w:tr w:rsidR="00D758A7" w:rsidRPr="00130358" w14:paraId="2D2A47E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6078B" w14:textId="77777777" w:rsidR="00D758A7" w:rsidRPr="00130358" w:rsidRDefault="00D758A7" w:rsidP="00512DBA">
            <w:pPr>
              <w:pStyle w:val="TAL"/>
              <w:keepNext w:val="0"/>
              <w:keepLines w:val="0"/>
              <w:rPr>
                <w:lang w:eastAsia="ko-KR"/>
              </w:rPr>
            </w:pPr>
            <w:r w:rsidRPr="00130358">
              <w:rPr>
                <w:lang w:eastAsia="ko-KR"/>
              </w:rPr>
              <w:t xml:space="preserve">      </w:t>
            </w:r>
            <w:r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C2C9A" w14:textId="77777777" w:rsidR="00D758A7" w:rsidRPr="00130358" w:rsidRDefault="00D758A7" w:rsidP="00512DBA">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7BFE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BDFD" w14:textId="77777777" w:rsidR="00D758A7" w:rsidRPr="00130358" w:rsidRDefault="00D758A7" w:rsidP="00512DBA">
            <w:pPr>
              <w:pStyle w:val="TAL"/>
              <w:keepNext w:val="0"/>
              <w:keepLines w:val="0"/>
            </w:pPr>
          </w:p>
        </w:tc>
      </w:tr>
      <w:tr w:rsidR="00D758A7" w:rsidRPr="00130358" w14:paraId="5B770CC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4930D" w14:textId="77777777" w:rsidR="00D758A7" w:rsidRPr="00130358" w:rsidRDefault="00D758A7" w:rsidP="00512DBA">
            <w:pPr>
              <w:pStyle w:val="TAL"/>
              <w:keepNext w:val="0"/>
              <w:keepLines w:val="0"/>
              <w:rPr>
                <w:lang w:eastAsia="ko-KR"/>
              </w:rPr>
            </w:pPr>
            <w:r w:rsidRPr="00130358">
              <w:rPr>
                <w:lang w:eastAsia="ko-KR"/>
              </w:rPr>
              <w:t xml:space="preserve">      </w:t>
            </w:r>
            <w:r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A2D6C" w14:textId="77777777" w:rsidR="00D758A7" w:rsidRPr="00130358" w:rsidRDefault="00D758A7" w:rsidP="00512DBA">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D379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A6DE7" w14:textId="77777777" w:rsidR="00D758A7" w:rsidRPr="00130358" w:rsidRDefault="00D758A7" w:rsidP="00512DBA">
            <w:pPr>
              <w:pStyle w:val="TAL"/>
              <w:keepNext w:val="0"/>
              <w:keepLines w:val="0"/>
            </w:pPr>
          </w:p>
        </w:tc>
      </w:tr>
      <w:tr w:rsidR="00D758A7" w:rsidRPr="00130358" w14:paraId="254E24BF"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25B02" w14:textId="77777777" w:rsidR="00D758A7" w:rsidRPr="00130358" w:rsidRDefault="00D758A7" w:rsidP="00512DBA">
            <w:pPr>
              <w:pStyle w:val="TAL"/>
              <w:keepNext w:val="0"/>
              <w:keepLines w:val="0"/>
              <w:rPr>
                <w:lang w:eastAsia="ko-KR"/>
              </w:rPr>
            </w:pPr>
            <w:r w:rsidRPr="00130358">
              <w:rPr>
                <w:lang w:eastAsia="ko-KR"/>
              </w:rPr>
              <w:t xml:space="preserve">      </w:t>
            </w:r>
            <w:r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A02FE" w14:textId="77777777" w:rsidR="00D758A7" w:rsidRPr="00130358" w:rsidRDefault="00D758A7" w:rsidP="00512DBA">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184A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8004" w14:textId="77777777" w:rsidR="00D758A7" w:rsidRPr="00130358" w:rsidRDefault="00D758A7" w:rsidP="00512DBA">
            <w:pPr>
              <w:pStyle w:val="TAL"/>
              <w:keepNext w:val="0"/>
              <w:keepLines w:val="0"/>
            </w:pPr>
          </w:p>
        </w:tc>
      </w:tr>
      <w:tr w:rsidR="00D758A7" w:rsidRPr="00130358" w14:paraId="3B737B01"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480A3"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7D177"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BC3C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2ABBF" w14:textId="77777777" w:rsidR="00D758A7" w:rsidRPr="00130358" w:rsidRDefault="00D758A7" w:rsidP="00512DBA">
            <w:pPr>
              <w:pStyle w:val="TAL"/>
              <w:keepNext w:val="0"/>
              <w:keepLines w:val="0"/>
            </w:pPr>
          </w:p>
        </w:tc>
      </w:tr>
      <w:tr w:rsidR="00D758A7" w:rsidRPr="00130358" w14:paraId="30CC8D44"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2AD2E"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A930F"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855A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AD225" w14:textId="77777777" w:rsidR="00D758A7" w:rsidRPr="00130358" w:rsidRDefault="00D758A7" w:rsidP="00512DBA">
            <w:pPr>
              <w:pStyle w:val="TAL"/>
              <w:keepNext w:val="0"/>
              <w:keepLines w:val="0"/>
            </w:pPr>
          </w:p>
        </w:tc>
      </w:tr>
      <w:tr w:rsidR="00D758A7" w:rsidRPr="00130358" w14:paraId="6128732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4298B" w14:textId="77777777" w:rsidR="00D758A7" w:rsidRPr="00130358" w:rsidRDefault="00D758A7" w:rsidP="00512DBA">
            <w:pPr>
              <w:pStyle w:val="TAL"/>
              <w:keepNext w:val="0"/>
              <w:keepLines w:val="0"/>
              <w:rPr>
                <w:lang w:eastAsia="ko-KR"/>
              </w:rPr>
            </w:pPr>
            <w:r w:rsidRPr="00130358">
              <w:rPr>
                <w:lang w:eastAsia="ko-KR"/>
              </w:rPr>
              <w:t xml:space="preserve">      data</w:t>
            </w:r>
            <w:r w:rsidRPr="00130358">
              <w:t>TxParameters-r14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8A0B"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EABF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76EF4" w14:textId="77777777" w:rsidR="00D758A7" w:rsidRPr="00130358" w:rsidRDefault="00D758A7" w:rsidP="00512DBA">
            <w:pPr>
              <w:pStyle w:val="TAL"/>
              <w:keepNext w:val="0"/>
              <w:keepLines w:val="0"/>
            </w:pPr>
          </w:p>
        </w:tc>
      </w:tr>
      <w:tr w:rsidR="00D758A7" w:rsidRPr="00130358" w14:paraId="30A8AE95"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5E027" w14:textId="77777777" w:rsidR="00D758A7" w:rsidRPr="00130358" w:rsidRDefault="00D758A7" w:rsidP="00512DBA">
            <w:pPr>
              <w:pStyle w:val="TAL"/>
              <w:keepNext w:val="0"/>
              <w:keepLines w:val="0"/>
              <w:rPr>
                <w:lang w:eastAsia="ko-KR"/>
              </w:rPr>
            </w:pPr>
            <w:r w:rsidRPr="00130358">
              <w:rPr>
                <w:lang w:eastAsia="ko-KR"/>
              </w:rPr>
              <w:t xml:space="preserve">        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51B3A" w14:textId="77777777" w:rsidR="00D758A7" w:rsidRPr="00130358" w:rsidRDefault="00D758A7" w:rsidP="00512DBA">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387E"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E0AFE" w14:textId="77777777" w:rsidR="00D758A7" w:rsidRPr="00130358" w:rsidRDefault="00D758A7" w:rsidP="00512DBA">
            <w:pPr>
              <w:pStyle w:val="TAL"/>
              <w:keepNext w:val="0"/>
              <w:keepLines w:val="0"/>
            </w:pPr>
          </w:p>
        </w:tc>
      </w:tr>
      <w:tr w:rsidR="00D758A7" w:rsidRPr="00130358" w14:paraId="6762082F"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E4ACB" w14:textId="77777777" w:rsidR="00D758A7" w:rsidRPr="00130358" w:rsidRDefault="00D758A7" w:rsidP="00512DBA">
            <w:pPr>
              <w:pStyle w:val="TAL"/>
              <w:keepNext w:val="0"/>
              <w:keepLines w:val="0"/>
              <w:rPr>
                <w:lang w:eastAsia="ko-KR"/>
              </w:rPr>
            </w:pPr>
            <w:r w:rsidRPr="00130358">
              <w:rPr>
                <w:lang w:eastAsia="ko-KR"/>
              </w:rPr>
              <w:t xml:space="preserve">        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81E38" w14:textId="77777777" w:rsidR="00D758A7" w:rsidRPr="00130358" w:rsidRDefault="00D758A7" w:rsidP="00512DBA">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C275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DAB50" w14:textId="77777777" w:rsidR="00D758A7" w:rsidRPr="00130358" w:rsidRDefault="00D758A7" w:rsidP="00512DBA">
            <w:pPr>
              <w:pStyle w:val="TAL"/>
              <w:keepNext w:val="0"/>
              <w:keepLines w:val="0"/>
            </w:pPr>
          </w:p>
        </w:tc>
      </w:tr>
      <w:tr w:rsidR="00D758A7" w:rsidRPr="00130358" w14:paraId="4F1C050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0D109"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01791"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4F29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B4753" w14:textId="77777777" w:rsidR="00D758A7" w:rsidRPr="00130358" w:rsidRDefault="00D758A7" w:rsidP="00512DBA">
            <w:pPr>
              <w:pStyle w:val="TAL"/>
              <w:keepNext w:val="0"/>
              <w:keepLines w:val="0"/>
            </w:pPr>
          </w:p>
        </w:tc>
      </w:tr>
      <w:tr w:rsidR="00D758A7" w:rsidRPr="00130358" w14:paraId="410D7D31"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9E17F"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C7398"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B595F"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07DF8" w14:textId="77777777" w:rsidR="00D758A7" w:rsidRPr="00130358" w:rsidRDefault="00D758A7" w:rsidP="00512DBA">
            <w:pPr>
              <w:pStyle w:val="TAL"/>
              <w:keepNext w:val="0"/>
              <w:keepLines w:val="0"/>
            </w:pPr>
          </w:p>
        </w:tc>
      </w:tr>
      <w:tr w:rsidR="00D758A7" w:rsidRPr="00130358" w14:paraId="0AEA08F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8A26F"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C49CD"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8104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4F5E4" w14:textId="77777777" w:rsidR="00D758A7" w:rsidRPr="00130358" w:rsidRDefault="00D758A7" w:rsidP="00512DBA">
            <w:pPr>
              <w:pStyle w:val="TAL"/>
              <w:keepNext w:val="0"/>
              <w:keepLines w:val="0"/>
            </w:pPr>
          </w:p>
        </w:tc>
      </w:tr>
      <w:tr w:rsidR="00D758A7" w:rsidRPr="00130358" w14:paraId="0AFA4833"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BD1A" w14:textId="77777777" w:rsidR="00D758A7" w:rsidRPr="00130358" w:rsidRDefault="00D758A7" w:rsidP="00512DBA">
            <w:pPr>
              <w:pStyle w:val="TAL"/>
              <w:keepNext w:val="0"/>
              <w:keepLines w:val="0"/>
              <w:rPr>
                <w:rFonts w:eastAsia="SimSun"/>
                <w:lang w:eastAsia="zh-CN"/>
              </w:rPr>
            </w:pPr>
            <w:r w:rsidRPr="00130358">
              <w:rPr>
                <w:rFonts w:eastAsia="SimSun"/>
                <w:lang w:eastAsia="zh-CN"/>
              </w:rPr>
              <w:t xml:space="preserve">  </w:t>
            </w:r>
            <w:r w:rsidRPr="00130358">
              <w:t>v2x-CommTxPoolExceptional-r14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17253"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B8DD"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FC089" w14:textId="77777777" w:rsidR="00D758A7" w:rsidRPr="00130358" w:rsidRDefault="00D758A7" w:rsidP="00512DBA">
            <w:pPr>
              <w:pStyle w:val="TAL"/>
              <w:keepNext w:val="0"/>
              <w:keepLines w:val="0"/>
            </w:pPr>
          </w:p>
        </w:tc>
      </w:tr>
      <w:tr w:rsidR="00D758A7" w:rsidRPr="00130358" w14:paraId="515C3B3E"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08CBE" w14:textId="77777777" w:rsidR="00D758A7" w:rsidRPr="00130358" w:rsidRDefault="00D758A7" w:rsidP="00512DBA">
            <w:pPr>
              <w:pStyle w:val="TAL"/>
              <w:keepNext w:val="0"/>
              <w:keepLines w:val="0"/>
              <w:rPr>
                <w:lang w:eastAsia="ko-KR"/>
              </w:rPr>
            </w:pPr>
            <w:r w:rsidRPr="00130358">
              <w:rPr>
                <w:lang w:eastAsia="ko-KR"/>
              </w:rPr>
              <w:t xml:space="preserve">    sl</w:t>
            </w:r>
            <w:r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4220D"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1C13"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0C617" w14:textId="77777777" w:rsidR="00D758A7" w:rsidRPr="00130358" w:rsidRDefault="00D758A7" w:rsidP="00512DBA">
            <w:pPr>
              <w:pStyle w:val="TAL"/>
              <w:keepNext w:val="0"/>
              <w:keepLines w:val="0"/>
            </w:pPr>
          </w:p>
        </w:tc>
      </w:tr>
      <w:tr w:rsidR="00D758A7" w:rsidRPr="00130358" w14:paraId="200E3610"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9A006" w14:textId="77777777" w:rsidR="00D758A7" w:rsidRPr="00130358" w:rsidRDefault="00D758A7" w:rsidP="00512DBA">
            <w:pPr>
              <w:pStyle w:val="TAL"/>
              <w:keepNext w:val="0"/>
              <w:keepLines w:val="0"/>
              <w:rPr>
                <w:lang w:eastAsia="ko-KR"/>
              </w:rPr>
            </w:pPr>
            <w:r w:rsidRPr="00130358">
              <w:rPr>
                <w:lang w:eastAsia="ko-KR"/>
              </w:rPr>
              <w:t xml:space="preserve">    sl-Subframe-r14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CF29A"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3D16A"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5B6B0" w14:textId="77777777" w:rsidR="00D758A7" w:rsidRPr="00130358" w:rsidRDefault="00D758A7" w:rsidP="00512DBA">
            <w:pPr>
              <w:pStyle w:val="TAL"/>
              <w:keepNext w:val="0"/>
              <w:keepLines w:val="0"/>
            </w:pPr>
          </w:p>
        </w:tc>
      </w:tr>
      <w:tr w:rsidR="00D758A7" w:rsidRPr="00130358" w14:paraId="7F99C055"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CB929" w14:textId="77777777" w:rsidR="00D758A7" w:rsidRPr="00130358" w:rsidRDefault="00D758A7" w:rsidP="00512DBA">
            <w:pPr>
              <w:pStyle w:val="TAL"/>
              <w:keepNext w:val="0"/>
              <w:keepLines w:val="0"/>
              <w:rPr>
                <w:lang w:eastAsia="ko-KR"/>
              </w:rPr>
            </w:pPr>
            <w:r w:rsidRPr="00130358">
              <w:rPr>
                <w:lang w:eastAsia="ko-KR"/>
              </w:rPr>
              <w:t xml:space="preserve">      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84053" w14:textId="77777777" w:rsidR="00D758A7" w:rsidRPr="00130358" w:rsidRDefault="00D758A7" w:rsidP="00512DBA">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86F3F"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0751D" w14:textId="77777777" w:rsidR="00D758A7" w:rsidRPr="00130358" w:rsidRDefault="00D758A7" w:rsidP="00512DBA">
            <w:pPr>
              <w:pStyle w:val="TAL"/>
              <w:keepNext w:val="0"/>
              <w:keepLines w:val="0"/>
            </w:pPr>
          </w:p>
        </w:tc>
      </w:tr>
      <w:tr w:rsidR="00D758A7" w:rsidRPr="00130358" w14:paraId="1A090BF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4852C"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5D269" w14:textId="77777777" w:rsidR="00D758A7" w:rsidRPr="00130358" w:rsidRDefault="00D758A7" w:rsidP="00512DBA">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5CF6C"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54CD" w14:textId="77777777" w:rsidR="00D758A7" w:rsidRPr="00130358" w:rsidRDefault="00D758A7" w:rsidP="00512DBA">
            <w:pPr>
              <w:pStyle w:val="TAL"/>
              <w:keepNext w:val="0"/>
              <w:keepLines w:val="0"/>
            </w:pPr>
          </w:p>
        </w:tc>
      </w:tr>
      <w:tr w:rsidR="00D758A7" w:rsidRPr="00130358" w14:paraId="17684BFB"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D1E94" w14:textId="77777777" w:rsidR="00D758A7" w:rsidRPr="00130358" w:rsidRDefault="00D758A7" w:rsidP="00512DBA">
            <w:pPr>
              <w:pStyle w:val="TAL"/>
              <w:keepNext w:val="0"/>
              <w:keepLines w:val="0"/>
              <w:rPr>
                <w:lang w:eastAsia="ko-KR"/>
              </w:rPr>
            </w:pPr>
            <w:r w:rsidRPr="00130358">
              <w:rPr>
                <w:lang w:eastAsia="ko-KR"/>
              </w:rPr>
              <w:t xml:space="preserve">    </w:t>
            </w:r>
            <w:r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B0CC6" w14:textId="77777777" w:rsidR="00D758A7" w:rsidRPr="00130358" w:rsidRDefault="00D758A7" w:rsidP="00512DBA">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EF2E"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59D16" w14:textId="77777777" w:rsidR="00D758A7" w:rsidRPr="00130358" w:rsidRDefault="00D758A7" w:rsidP="00512DBA">
            <w:pPr>
              <w:pStyle w:val="TAL"/>
              <w:keepNext w:val="0"/>
              <w:keepLines w:val="0"/>
            </w:pPr>
          </w:p>
        </w:tc>
      </w:tr>
      <w:tr w:rsidR="00D758A7" w:rsidRPr="00130358" w14:paraId="785D66CC"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7A0BF" w14:textId="77777777" w:rsidR="00D758A7" w:rsidRPr="00130358" w:rsidRDefault="00D758A7" w:rsidP="00512DBA">
            <w:pPr>
              <w:pStyle w:val="TAL"/>
              <w:keepNext w:val="0"/>
              <w:keepLines w:val="0"/>
              <w:rPr>
                <w:lang w:eastAsia="ko-KR"/>
              </w:rPr>
            </w:pPr>
            <w:r w:rsidRPr="00130358">
              <w:rPr>
                <w:lang w:eastAsia="ko-KR"/>
              </w:rPr>
              <w:t xml:space="preserve">    </w:t>
            </w:r>
            <w:r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E7A94" w14:textId="77777777" w:rsidR="00D758A7" w:rsidRPr="00130358" w:rsidRDefault="00D758A7" w:rsidP="00512DBA">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6CA3"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8021" w14:textId="77777777" w:rsidR="00D758A7" w:rsidRPr="00130358" w:rsidRDefault="00D758A7" w:rsidP="00512DBA">
            <w:pPr>
              <w:pStyle w:val="TAL"/>
              <w:keepNext w:val="0"/>
              <w:keepLines w:val="0"/>
            </w:pPr>
          </w:p>
        </w:tc>
      </w:tr>
      <w:tr w:rsidR="00D758A7" w:rsidRPr="00130358" w14:paraId="073E2D2B"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DA735" w14:textId="77777777" w:rsidR="00D758A7" w:rsidRPr="00130358" w:rsidRDefault="00D758A7" w:rsidP="00512DBA">
            <w:pPr>
              <w:pStyle w:val="TAL"/>
              <w:keepNext w:val="0"/>
              <w:keepLines w:val="0"/>
              <w:rPr>
                <w:lang w:eastAsia="ko-KR"/>
              </w:rPr>
            </w:pPr>
            <w:r w:rsidRPr="00130358">
              <w:rPr>
                <w:lang w:eastAsia="ko-KR"/>
              </w:rPr>
              <w:t xml:space="preserve">    </w:t>
            </w:r>
            <w:r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462EA" w14:textId="77777777" w:rsidR="00D758A7" w:rsidRPr="00130358" w:rsidRDefault="00D758A7" w:rsidP="00512DBA">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6980"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319B5" w14:textId="77777777" w:rsidR="00D758A7" w:rsidRPr="00130358" w:rsidRDefault="00D758A7" w:rsidP="00512DBA">
            <w:pPr>
              <w:pStyle w:val="TAL"/>
              <w:keepNext w:val="0"/>
              <w:keepLines w:val="0"/>
            </w:pPr>
          </w:p>
        </w:tc>
      </w:tr>
      <w:tr w:rsidR="00D758A7" w:rsidRPr="00130358" w14:paraId="6E02449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77A33"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7DD7A" w14:textId="77777777" w:rsidR="00D758A7" w:rsidRPr="00130358" w:rsidRDefault="00D758A7" w:rsidP="00512DBA">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88156"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6AF5C" w14:textId="77777777" w:rsidR="00D758A7" w:rsidRPr="00130358" w:rsidRDefault="00D758A7" w:rsidP="00512DBA">
            <w:pPr>
              <w:pStyle w:val="TAL"/>
              <w:keepNext w:val="0"/>
              <w:keepLines w:val="0"/>
            </w:pPr>
          </w:p>
        </w:tc>
      </w:tr>
      <w:tr w:rsidR="00D758A7" w:rsidRPr="00130358" w14:paraId="4EA54F1A"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D8175" w14:textId="77777777" w:rsidR="00D758A7" w:rsidRPr="00130358" w:rsidRDefault="00D758A7" w:rsidP="00512DBA">
            <w:pPr>
              <w:pStyle w:val="TAL"/>
              <w:keepNext w:val="0"/>
              <w:keepLines w:val="0"/>
              <w:rPr>
                <w:lang w:eastAsia="ko-KR"/>
              </w:rPr>
            </w:pPr>
            <w:r w:rsidRPr="00130358">
              <w:rPr>
                <w:lang w:eastAsia="ko-KR"/>
              </w:rPr>
              <w:t xml:space="preserve">    </w:t>
            </w:r>
            <w:r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C5F69" w14:textId="77777777" w:rsidR="00D758A7" w:rsidRPr="00130358" w:rsidRDefault="00D758A7" w:rsidP="00512DBA">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52D49"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4A2B" w14:textId="77777777" w:rsidR="00D758A7" w:rsidRPr="00130358" w:rsidRDefault="00D758A7" w:rsidP="00512DBA">
            <w:pPr>
              <w:pStyle w:val="TAL"/>
              <w:keepNext w:val="0"/>
              <w:keepLines w:val="0"/>
            </w:pPr>
          </w:p>
        </w:tc>
      </w:tr>
      <w:tr w:rsidR="00D758A7" w:rsidRPr="00130358" w14:paraId="51390C3D"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87F79" w14:textId="77777777" w:rsidR="00D758A7" w:rsidRPr="00130358" w:rsidRDefault="00D758A7" w:rsidP="00512DBA">
            <w:pPr>
              <w:pStyle w:val="TAL"/>
              <w:keepNext w:val="0"/>
              <w:keepLines w:val="0"/>
              <w:rPr>
                <w:lang w:eastAsia="ko-KR"/>
              </w:rPr>
            </w:pPr>
            <w:r w:rsidRPr="00130358">
              <w:rPr>
                <w:lang w:eastAsia="ko-KR"/>
              </w:rPr>
              <w:t xml:space="preserve">    data</w:t>
            </w:r>
            <w:r w:rsidRPr="00130358">
              <w:t>TxParameters-r14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F156F"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5F9F3"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A2B6" w14:textId="77777777" w:rsidR="00D758A7" w:rsidRPr="00130358" w:rsidRDefault="00D758A7" w:rsidP="00512DBA">
            <w:pPr>
              <w:pStyle w:val="TAL"/>
              <w:keepNext w:val="0"/>
              <w:keepLines w:val="0"/>
            </w:pPr>
          </w:p>
        </w:tc>
      </w:tr>
      <w:tr w:rsidR="00D758A7" w:rsidRPr="00130358" w14:paraId="01A90DFF"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75E20" w14:textId="77777777" w:rsidR="00D758A7" w:rsidRPr="00130358" w:rsidRDefault="00D758A7" w:rsidP="00512DBA">
            <w:pPr>
              <w:pStyle w:val="TAL"/>
              <w:keepNext w:val="0"/>
              <w:keepLines w:val="0"/>
              <w:rPr>
                <w:lang w:eastAsia="ko-KR"/>
              </w:rPr>
            </w:pPr>
            <w:r w:rsidRPr="00130358">
              <w:rPr>
                <w:lang w:eastAsia="ko-KR"/>
              </w:rPr>
              <w:t xml:space="preserve">      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29C90" w14:textId="77777777" w:rsidR="00D758A7" w:rsidRPr="00130358" w:rsidRDefault="00D758A7" w:rsidP="00512DBA">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CF6DD"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738C0" w14:textId="77777777" w:rsidR="00D758A7" w:rsidRPr="00130358" w:rsidRDefault="00D758A7" w:rsidP="00512DBA">
            <w:pPr>
              <w:pStyle w:val="TAL"/>
              <w:keepNext w:val="0"/>
              <w:keepLines w:val="0"/>
            </w:pPr>
          </w:p>
        </w:tc>
      </w:tr>
      <w:tr w:rsidR="00D758A7" w:rsidRPr="00130358" w14:paraId="13C37E1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AA6DC" w14:textId="77777777" w:rsidR="00D758A7" w:rsidRPr="00130358" w:rsidRDefault="00D758A7" w:rsidP="00512DBA">
            <w:pPr>
              <w:pStyle w:val="TAL"/>
              <w:keepNext w:val="0"/>
              <w:keepLines w:val="0"/>
              <w:rPr>
                <w:lang w:eastAsia="ko-KR"/>
              </w:rPr>
            </w:pPr>
            <w:r w:rsidRPr="00130358">
              <w:rPr>
                <w:lang w:eastAsia="ko-KR"/>
              </w:rPr>
              <w:t xml:space="preserve">      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01ABE" w14:textId="77777777" w:rsidR="00D758A7" w:rsidRPr="00130358" w:rsidRDefault="00D758A7" w:rsidP="00512DBA">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EC1A4"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78985" w14:textId="77777777" w:rsidR="00D758A7" w:rsidRPr="00130358" w:rsidRDefault="00D758A7" w:rsidP="00512DBA">
            <w:pPr>
              <w:pStyle w:val="TAL"/>
              <w:keepNext w:val="0"/>
              <w:keepLines w:val="0"/>
            </w:pPr>
          </w:p>
        </w:tc>
      </w:tr>
      <w:tr w:rsidR="00D758A7" w:rsidRPr="00130358" w14:paraId="05F47AD8"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94332"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3C542" w14:textId="77777777" w:rsidR="00D758A7" w:rsidRPr="00130358" w:rsidRDefault="00D758A7" w:rsidP="00512DBA">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344A1"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C8B30" w14:textId="77777777" w:rsidR="00D758A7" w:rsidRPr="00130358" w:rsidRDefault="00D758A7" w:rsidP="00512DBA">
            <w:pPr>
              <w:pStyle w:val="TAL"/>
              <w:keepNext w:val="0"/>
              <w:keepLines w:val="0"/>
            </w:pPr>
          </w:p>
        </w:tc>
      </w:tr>
      <w:tr w:rsidR="00D758A7" w:rsidRPr="00130358" w14:paraId="37444602"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9721C" w14:textId="77777777" w:rsidR="00D758A7" w:rsidRPr="00130358" w:rsidRDefault="00D758A7" w:rsidP="00512DBA">
            <w:pPr>
              <w:pStyle w:val="TAL"/>
              <w:keepNext w:val="0"/>
              <w:keepLines w:val="0"/>
              <w:rPr>
                <w:lang w:eastAsia="ko-KR"/>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B5424"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DD38"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75A7" w14:textId="77777777" w:rsidR="00D758A7" w:rsidRPr="00130358" w:rsidRDefault="00D758A7" w:rsidP="00512DBA">
            <w:pPr>
              <w:pStyle w:val="TAL"/>
              <w:keepNext w:val="0"/>
              <w:keepLines w:val="0"/>
            </w:pPr>
          </w:p>
        </w:tc>
      </w:tr>
      <w:tr w:rsidR="00D758A7" w:rsidRPr="00130358" w14:paraId="3D07C7B1"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E995C" w14:textId="77777777" w:rsidR="00D758A7" w:rsidRPr="00130358" w:rsidRDefault="00D758A7" w:rsidP="00512DBA">
            <w:pPr>
              <w:pStyle w:val="TAL"/>
              <w:keepNext w:val="0"/>
              <w:keepLines w:val="0"/>
              <w:rPr>
                <w:rFonts w:eastAsia="SimSun"/>
                <w:lang w:eastAsia="zh-CN"/>
              </w:rPr>
            </w:pPr>
            <w:r w:rsidRPr="00130358">
              <w:rPr>
                <w:rFonts w:eastAsia="SimSun"/>
                <w:lang w:eastAsia="zh-CN"/>
              </w:rPr>
              <w:t xml:space="preserve">  </w:t>
            </w:r>
            <w:r w:rsidRPr="00130358">
              <w:t>v2x-ResourceSelectionConfig-r14</w:t>
            </w:r>
            <w:r w:rsidRPr="00130358">
              <w:rPr>
                <w:rFonts w:ascii="Times New Roman" w:hAnsi="Times New Roman"/>
                <w:sz w:val="20"/>
              </w:rPr>
              <w:t xml:space="preserve"> </w:t>
            </w:r>
            <w:r w:rsidRPr="00130358">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E4812"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FB8BA"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E7768" w14:textId="77777777" w:rsidR="00D758A7" w:rsidRPr="00130358" w:rsidRDefault="00D758A7" w:rsidP="00512DBA">
            <w:pPr>
              <w:pStyle w:val="TAL"/>
              <w:keepNext w:val="0"/>
              <w:keepLines w:val="0"/>
            </w:pPr>
          </w:p>
        </w:tc>
      </w:tr>
      <w:tr w:rsidR="00D758A7" w:rsidRPr="00130358" w14:paraId="7F1A5FA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4B541" w14:textId="77777777" w:rsidR="00D758A7" w:rsidRPr="00130358" w:rsidRDefault="00D758A7" w:rsidP="00512DBA">
            <w:pPr>
              <w:pStyle w:val="TAL"/>
              <w:keepNext w:val="0"/>
              <w:keepLines w:val="0"/>
              <w:rPr>
                <w:rFonts w:eastAsia="SimSun"/>
                <w:lang w:eastAsia="zh-CN"/>
              </w:rPr>
            </w:pPr>
            <w:r w:rsidRPr="00130358">
              <w:rPr>
                <w:lang w:eastAsia="ko-KR"/>
              </w:rPr>
              <w:t xml:space="preserve">    pssch-</w:t>
            </w:r>
            <w:r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A644A" w14:textId="77777777" w:rsidR="00D758A7" w:rsidRPr="00130358" w:rsidRDefault="00D758A7" w:rsidP="00512DBA">
            <w:pPr>
              <w:pStyle w:val="TAL"/>
              <w:keepNext w:val="0"/>
              <w:keepLines w:val="0"/>
              <w:rPr>
                <w:rFonts w:eastAsia="Malgun Gothic"/>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65775"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5DEA0" w14:textId="77777777" w:rsidR="00D758A7" w:rsidRPr="00130358" w:rsidRDefault="00D758A7" w:rsidP="00512DBA">
            <w:pPr>
              <w:pStyle w:val="TAL"/>
              <w:keepNext w:val="0"/>
              <w:keepLines w:val="0"/>
            </w:pPr>
          </w:p>
        </w:tc>
      </w:tr>
      <w:tr w:rsidR="00D758A7" w:rsidRPr="00130358" w14:paraId="5668D6B7"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4D7CC" w14:textId="77777777" w:rsidR="00D758A7" w:rsidRPr="00130358" w:rsidRDefault="00D758A7" w:rsidP="00512DBA">
            <w:pPr>
              <w:pStyle w:val="TAL"/>
              <w:keepNext w:val="0"/>
              <w:keepLines w:val="0"/>
              <w:rPr>
                <w:rFonts w:eastAsia="SimSun"/>
                <w:lang w:eastAsia="zh-CN"/>
              </w:rPr>
            </w:pPr>
            <w:r w:rsidRPr="00130358">
              <w:rPr>
                <w:lang w:eastAsia="ko-KR"/>
              </w:rPr>
              <w:t xml:space="preserve">    </w:t>
            </w:r>
            <w:r w:rsidRPr="00130358">
              <w:rPr>
                <w:lang w:eastAsia="zh-CN"/>
              </w:rPr>
              <w:t xml:space="preserve">restrictResourceReservationPeriod-r14 </w:t>
            </w:r>
            <w:r w:rsidRPr="00130358">
              <w:rPr>
                <w:snapToGrid w:val="0"/>
              </w:rPr>
              <w:t>SEQUENCE (SIZE (1..maxReservationPeriod-r14)) OF SL-</w:t>
            </w:r>
            <w:r w:rsidRPr="00130358">
              <w:t>Restrict</w:t>
            </w:r>
            <w:r w:rsidRPr="00130358">
              <w:rPr>
                <w:snapToGrid w:val="0"/>
              </w:rPr>
              <w:t>ResourceReservationPeriod-r14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77B42"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07E20"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361B9" w14:textId="77777777" w:rsidR="00D758A7" w:rsidRPr="00130358" w:rsidRDefault="00D758A7" w:rsidP="00512DBA">
            <w:pPr>
              <w:pStyle w:val="TAL"/>
              <w:keepNext w:val="0"/>
              <w:keepLines w:val="0"/>
            </w:pPr>
          </w:p>
        </w:tc>
      </w:tr>
      <w:tr w:rsidR="00D758A7" w:rsidRPr="00130358" w14:paraId="74E2A2C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20286" w14:textId="77777777" w:rsidR="00D758A7" w:rsidRPr="00130358" w:rsidRDefault="00D758A7" w:rsidP="00512DBA">
            <w:pPr>
              <w:pStyle w:val="TAL"/>
              <w:keepNext w:val="0"/>
              <w:keepLines w:val="0"/>
              <w:rPr>
                <w:rFonts w:eastAsia="SimSun"/>
                <w:lang w:eastAsia="zh-CN"/>
              </w:rPr>
            </w:pPr>
            <w:r w:rsidRPr="00130358">
              <w:rPr>
                <w:lang w:eastAsia="ko-KR"/>
              </w:rPr>
              <w:t xml:space="preserve">      </w:t>
            </w:r>
            <w:r w:rsidRPr="00130358">
              <w:rPr>
                <w:snapToGrid w:val="0"/>
              </w:rPr>
              <w:t>SL-</w:t>
            </w:r>
            <w:r w:rsidRPr="00130358">
              <w:t>Restrict</w:t>
            </w:r>
            <w:r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79290" w14:textId="77777777" w:rsidR="00D758A7" w:rsidRPr="00130358" w:rsidRDefault="00D758A7" w:rsidP="00512DBA">
            <w:pPr>
              <w:pStyle w:val="TAL"/>
              <w:keepNext w:val="0"/>
              <w:keepLines w:val="0"/>
              <w:rPr>
                <w:rFonts w:eastAsia="Malgun Gothic"/>
                <w:lang w:eastAsia="ko-KR"/>
              </w:rPr>
            </w:pPr>
            <w:r>
              <w:rPr>
                <w:lang w:eastAsia="ko-KR"/>
              </w:rPr>
              <w:t>v1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E8DE2"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5DC56" w14:textId="77777777" w:rsidR="00D758A7" w:rsidRPr="00130358" w:rsidRDefault="00D758A7" w:rsidP="00512DBA">
            <w:pPr>
              <w:pStyle w:val="TAL"/>
              <w:keepNext w:val="0"/>
              <w:keepLines w:val="0"/>
            </w:pPr>
          </w:p>
        </w:tc>
      </w:tr>
      <w:tr w:rsidR="00D758A7" w:rsidRPr="00130358" w14:paraId="0DAE95CA"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BE72A" w14:textId="77777777" w:rsidR="00D758A7" w:rsidRPr="00130358" w:rsidRDefault="00D758A7" w:rsidP="00512DBA">
            <w:pPr>
              <w:pStyle w:val="TAL"/>
              <w:keepNext w:val="0"/>
              <w:keepLines w:val="0"/>
              <w:rPr>
                <w:rFonts w:eastAsia="SimSun"/>
                <w:lang w:eastAsia="zh-CN"/>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010B2"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5FB7"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DF4A2" w14:textId="77777777" w:rsidR="00D758A7" w:rsidRPr="00130358" w:rsidRDefault="00D758A7" w:rsidP="00512DBA">
            <w:pPr>
              <w:pStyle w:val="TAL"/>
              <w:keepNext w:val="0"/>
              <w:keepLines w:val="0"/>
            </w:pPr>
          </w:p>
        </w:tc>
      </w:tr>
      <w:tr w:rsidR="00D758A7" w:rsidRPr="00130358" w14:paraId="661ED779"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51CED" w14:textId="77777777" w:rsidR="00D758A7" w:rsidRPr="00130358" w:rsidRDefault="00D758A7" w:rsidP="00512DBA">
            <w:pPr>
              <w:pStyle w:val="TAL"/>
              <w:keepNext w:val="0"/>
              <w:keepLines w:val="0"/>
              <w:rPr>
                <w:rFonts w:eastAsia="SimSun"/>
                <w:lang w:eastAsia="zh-CN"/>
              </w:rPr>
            </w:pPr>
            <w:r w:rsidRPr="00130358">
              <w:rPr>
                <w:lang w:eastAsia="ko-KR"/>
              </w:rPr>
              <w:t xml:space="preserve">    </w:t>
            </w:r>
            <w:r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3B94B" w14:textId="77777777" w:rsidR="00D758A7" w:rsidRPr="00130358" w:rsidRDefault="00D758A7" w:rsidP="00512DBA">
            <w:pPr>
              <w:pStyle w:val="TAL"/>
              <w:keepNext w:val="0"/>
              <w:keepLines w:val="0"/>
              <w:rPr>
                <w:rFonts w:eastAsia="Malgun Gothic"/>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83C32"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A5514" w14:textId="77777777" w:rsidR="00D758A7" w:rsidRPr="00130358" w:rsidRDefault="00D758A7" w:rsidP="00512DBA">
            <w:pPr>
              <w:pStyle w:val="TAL"/>
              <w:keepNext w:val="0"/>
              <w:keepLines w:val="0"/>
            </w:pPr>
          </w:p>
        </w:tc>
      </w:tr>
      <w:tr w:rsidR="00D758A7" w:rsidRPr="00130358" w14:paraId="350E3EA4"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D3CDC" w14:textId="77777777" w:rsidR="00D758A7" w:rsidRPr="00130358" w:rsidRDefault="00D758A7" w:rsidP="00512DBA">
            <w:pPr>
              <w:pStyle w:val="TAL"/>
              <w:keepNext w:val="0"/>
              <w:keepLines w:val="0"/>
              <w:rPr>
                <w:rFonts w:eastAsia="SimSun"/>
                <w:lang w:eastAsia="zh-CN"/>
              </w:rPr>
            </w:pPr>
            <w:r w:rsidRPr="00130358">
              <w:rPr>
                <w:lang w:eastAsia="ko-K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A015" w14:textId="77777777" w:rsidR="00D758A7" w:rsidRPr="00130358" w:rsidRDefault="00D758A7" w:rsidP="00512DBA">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E2F80"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34AA" w14:textId="77777777" w:rsidR="00D758A7" w:rsidRPr="00130358" w:rsidRDefault="00D758A7" w:rsidP="00512DBA">
            <w:pPr>
              <w:pStyle w:val="TAL"/>
              <w:keepNext w:val="0"/>
              <w:keepLines w:val="0"/>
            </w:pPr>
          </w:p>
        </w:tc>
      </w:tr>
      <w:tr w:rsidR="00D758A7" w:rsidRPr="00130358" w14:paraId="132DA49E" w14:textId="77777777" w:rsidTr="00512DBA">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5EE18" w14:textId="77777777" w:rsidR="00D758A7" w:rsidRPr="00130358" w:rsidRDefault="00D758A7" w:rsidP="00512DBA">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0AB9" w14:textId="77777777" w:rsidR="00D758A7" w:rsidRPr="00130358" w:rsidRDefault="00D758A7" w:rsidP="00512D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4CBA" w14:textId="77777777" w:rsidR="00D758A7" w:rsidRPr="00130358" w:rsidRDefault="00D758A7" w:rsidP="00512DBA">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0363E" w14:textId="77777777" w:rsidR="00D758A7" w:rsidRPr="00130358" w:rsidRDefault="00D758A7" w:rsidP="00512DBA">
            <w:pPr>
              <w:pStyle w:val="TAL"/>
              <w:keepNext w:val="0"/>
              <w:keepLines w:val="0"/>
            </w:pPr>
          </w:p>
        </w:tc>
      </w:tr>
    </w:tbl>
    <w:p w14:paraId="00E627AD" w14:textId="77777777" w:rsidR="00D758A7" w:rsidRDefault="00D758A7" w:rsidP="00D758A7">
      <w:pPr>
        <w:rPr>
          <w:snapToGrid w:val="0"/>
        </w:rPr>
      </w:pPr>
    </w:p>
    <w:p w14:paraId="38E8A469" w14:textId="500C3F53" w:rsidR="001363CF" w:rsidRPr="00130358" w:rsidRDefault="001363CF" w:rsidP="00D62538">
      <w:pPr>
        <w:pStyle w:val="Heading4"/>
        <w:keepNext w:val="0"/>
        <w:keepLines w:val="0"/>
        <w:rPr>
          <w:snapToGrid w:val="0"/>
          <w:kern w:val="2"/>
        </w:rPr>
      </w:pPr>
      <w:r w:rsidRPr="00130358">
        <w:rPr>
          <w:snapToGrid w:val="0"/>
          <w:kern w:val="2"/>
        </w:rPr>
        <w:t>12.1.2.5</w:t>
      </w:r>
      <w:r w:rsidRPr="00130358">
        <w:rPr>
          <w:snapToGrid w:val="0"/>
          <w:kern w:val="2"/>
        </w:rPr>
        <w:tab/>
        <w:t>Test Requirement</w:t>
      </w:r>
    </w:p>
    <w:p w14:paraId="4FF80F4F" w14:textId="77777777" w:rsidR="001363CF" w:rsidRPr="00130358" w:rsidRDefault="001363CF" w:rsidP="00D62538">
      <w:pPr>
        <w:rPr>
          <w:rFonts w:eastAsia="PMingLiU"/>
          <w:lang w:eastAsia="zh-TW"/>
        </w:rPr>
      </w:pPr>
      <w:r w:rsidRPr="00130358">
        <w:t xml:space="preserve">The reference point for the UE initial transmit timing control test requirement shall be the downlink timing minus place </w:t>
      </w:r>
      <w:r w:rsidRPr="00130358">
        <w:rPr>
          <w:position w:val="-14"/>
        </w:rPr>
        <w:object w:dxaOrig="2220" w:dyaOrig="380" w14:anchorId="6B8C70F5">
          <v:shape id="_x0000_i1163" type="#_x0000_t75" style="width:105.75pt;height:18.75pt" o:ole="">
            <v:imagedata r:id="rId127" o:title=""/>
          </v:shape>
          <o:OLEObject Type="Embed" ProgID="Equation.3" ShapeID="_x0000_i1163" DrawAspect="Content" ObjectID="_1736593638" r:id="rId149"/>
        </w:object>
      </w:r>
      <w:r w:rsidRPr="00130358">
        <w:t xml:space="preserve"> where </w:t>
      </w:r>
      <w:r w:rsidRPr="00130358">
        <w:rPr>
          <w:position w:val="-12"/>
          <w:lang w:eastAsia="ko-KR"/>
        </w:rPr>
        <w:object w:dxaOrig="795" w:dyaOrig="360" w14:anchorId="05D64604">
          <v:shape id="_x0000_i1164" type="#_x0000_t75" style="width:39.75pt;height:18.75pt" o:ole="">
            <v:imagedata r:id="rId129" o:title=""/>
          </v:shape>
          <o:OLEObject Type="Embed" ProgID="Equation.3" ShapeID="_x0000_i1164" DrawAspect="Content" ObjectID="_1736593639" r:id="rId150"/>
        </w:object>
      </w:r>
      <w:r w:rsidRPr="00130358">
        <w:t xml:space="preserve"> = </w:t>
      </w:r>
      <w:r w:rsidRPr="00130358">
        <w:rPr>
          <w:lang w:eastAsia="zh-CN"/>
        </w:rPr>
        <w:t>0</w:t>
      </w:r>
      <w:r w:rsidRPr="00130358">
        <w:t xml:space="preserve"> and</w:t>
      </w:r>
      <w:r w:rsidR="00000000">
        <w:pict w14:anchorId="0848C739">
          <v:shape id="_x0000_i1165" type="#_x0000_t75" style="width:46.5pt;height:16.5pt">
            <v:imagedata r:id="rId131" o:title=""/>
          </v:shape>
        </w:pict>
      </w:r>
    </w:p>
    <w:p w14:paraId="7A702841" w14:textId="3108EE66" w:rsidR="001363CF" w:rsidRPr="00130358" w:rsidRDefault="001363CF" w:rsidP="00D62538">
      <w:pPr>
        <w:rPr>
          <w:lang w:eastAsia="zh-CN"/>
        </w:rPr>
      </w:pPr>
      <w:r w:rsidRPr="00130358">
        <w:rPr>
          <w:rFonts w:eastAsia="PMingLiU"/>
          <w:lang w:eastAsia="zh-TW"/>
        </w:rPr>
        <w:t>T</w:t>
      </w:r>
      <w:r w:rsidRPr="00130358">
        <w:rPr>
          <w:lang w:eastAsia="zh-CN"/>
        </w:rPr>
        <w:t xml:space="preserve">he timing accuracy for V2V </w:t>
      </w:r>
      <w:proofErr w:type="spellStart"/>
      <w:r w:rsidRPr="00130358">
        <w:rPr>
          <w:lang w:eastAsia="zh-CN"/>
        </w:rPr>
        <w:t>sidelink</w:t>
      </w:r>
      <w:proofErr w:type="spellEnd"/>
      <w:r w:rsidRPr="00130358">
        <w:rPr>
          <w:lang w:eastAsia="zh-CN"/>
        </w:rPr>
        <w:t xml:space="preserve"> transmission shall be </w:t>
      </w:r>
      <w:r w:rsidRPr="00130358">
        <w:rPr>
          <w:rFonts w:eastAsia="PMingLiU"/>
          <w:lang w:eastAsia="zh-TW"/>
        </w:rPr>
        <w:t xml:space="preserve">less than or equal to </w:t>
      </w:r>
      <w:r w:rsidRPr="00130358">
        <w:rPr>
          <w:rFonts w:eastAsia="PMingLiU"/>
          <w:lang w:eastAsia="zh-TW"/>
        </w:rPr>
        <w:sym w:font="Symbol" w:char="F0B1"/>
      </w:r>
      <w:proofErr w:type="spellStart"/>
      <w:r w:rsidRPr="00130358">
        <w:rPr>
          <w:rFonts w:eastAsia="PMingLiU"/>
          <w:lang w:eastAsia="zh-TW"/>
        </w:rPr>
        <w:t>T</w:t>
      </w:r>
      <w:r w:rsidRPr="00130358">
        <w:rPr>
          <w:rFonts w:eastAsia="PMingLiU"/>
          <w:vertAlign w:val="subscript"/>
          <w:lang w:eastAsia="zh-TW"/>
        </w:rPr>
        <w:t>e</w:t>
      </w:r>
      <w:proofErr w:type="spellEnd"/>
      <w:r w:rsidRPr="00130358">
        <w:rPr>
          <w:rFonts w:eastAsia="PMingLiU"/>
          <w:lang w:eastAsia="zh-TW"/>
        </w:rPr>
        <w:t xml:space="preserve"> where the timing error limit value </w:t>
      </w:r>
      <w:proofErr w:type="spellStart"/>
      <w:r w:rsidRPr="00130358">
        <w:rPr>
          <w:rFonts w:eastAsia="PMingLiU"/>
          <w:lang w:eastAsia="zh-TW"/>
        </w:rPr>
        <w:t>T</w:t>
      </w:r>
      <w:r w:rsidRPr="00130358">
        <w:rPr>
          <w:rFonts w:eastAsia="PMingLiU"/>
          <w:vertAlign w:val="subscript"/>
          <w:lang w:eastAsia="zh-TW"/>
        </w:rPr>
        <w:t>e</w:t>
      </w:r>
      <w:proofErr w:type="spellEnd"/>
      <w:r w:rsidRPr="00130358">
        <w:rPr>
          <w:rFonts w:eastAsia="PMingLiU"/>
          <w:lang w:eastAsia="zh-TW"/>
        </w:rPr>
        <w:t xml:space="preserve"> is specified as </w:t>
      </w:r>
      <w:r w:rsidR="00D758A7" w:rsidRPr="00D758A7">
        <w:rPr>
          <w:rFonts w:eastAsia="PMingLiU"/>
          <w:lang w:eastAsia="zh-TW"/>
        </w:rPr>
        <w:t>27</w:t>
      </w:r>
      <w:r w:rsidRPr="00130358">
        <w:rPr>
          <w:rFonts w:eastAsia="PMingLiU"/>
          <w:lang w:eastAsia="zh-TW"/>
        </w:rPr>
        <w:t>*T</w:t>
      </w:r>
      <w:r w:rsidRPr="00130358">
        <w:rPr>
          <w:rFonts w:eastAsia="PMingLiU"/>
          <w:vertAlign w:val="subscript"/>
          <w:lang w:eastAsia="zh-TW"/>
        </w:rPr>
        <w:t>s</w:t>
      </w:r>
      <w:r w:rsidRPr="00130358">
        <w:rPr>
          <w:rFonts w:eastAsia="PMingLiU"/>
          <w:lang w:eastAsia="zh-TW"/>
        </w:rPr>
        <w:t xml:space="preserve"> </w:t>
      </w:r>
      <w:r w:rsidR="00483222" w:rsidRPr="00130358">
        <w:rPr>
          <w:rFonts w:eastAsia="PMingLiU"/>
          <w:lang w:eastAsia="zh-TW"/>
        </w:rPr>
        <w:t>and 3GPP TS</w:t>
      </w:r>
      <w:r w:rsidRPr="00130358">
        <w:rPr>
          <w:rFonts w:eastAsia="PMingLiU"/>
          <w:lang w:eastAsia="zh-TW"/>
        </w:rPr>
        <w:t xml:space="preserve"> is the basic timing unit defined in 3GPP TS 36.211 [9].</w:t>
      </w:r>
      <w:r w:rsidRPr="00130358">
        <w:rPr>
          <w:lang w:eastAsia="zh-CN"/>
        </w:rPr>
        <w:t xml:space="preserve"> The timing accuracy is verified by using </w:t>
      </w:r>
      <w:r w:rsidR="00D758A7" w:rsidRPr="00D758A7">
        <w:rPr>
          <w:lang w:eastAsia="zh-CN"/>
        </w:rPr>
        <w:t>PSSCH</w:t>
      </w:r>
      <w:r w:rsidRPr="00130358">
        <w:rPr>
          <w:lang w:eastAsia="zh-CN"/>
        </w:rPr>
        <w:t xml:space="preserve"> transmissions.</w:t>
      </w:r>
    </w:p>
    <w:p w14:paraId="3BC54EA8" w14:textId="77777777" w:rsidR="001363CF" w:rsidRPr="00130358" w:rsidRDefault="001363CF" w:rsidP="00772922">
      <w:pPr>
        <w:pStyle w:val="TH"/>
      </w:pPr>
      <w:r w:rsidRPr="00130358">
        <w:t xml:space="preserve">Table 12.1.2.5.1-1: Test parameters for </w:t>
      </w:r>
      <w:r w:rsidRPr="00130358">
        <w:rPr>
          <w:rFonts w:cs="v4.2.0"/>
        </w:rPr>
        <w:t xml:space="preserve">V2X UE Transmit Timing Accuracy Test for </w:t>
      </w:r>
      <w:proofErr w:type="spellStart"/>
      <w:r w:rsidRPr="00130358">
        <w:rPr>
          <w:rFonts w:cs="v4.2.0"/>
        </w:rPr>
        <w:t>SyncRef</w:t>
      </w:r>
      <w:proofErr w:type="spellEnd"/>
      <w:r w:rsidRPr="00130358">
        <w:rPr>
          <w:rFonts w:cs="v4.2.0"/>
        </w:rPr>
        <w:t xml:space="preserve"> UE as Timing Reference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2"/>
        <w:gridCol w:w="2372"/>
        <w:gridCol w:w="1260"/>
        <w:gridCol w:w="2069"/>
        <w:gridCol w:w="2322"/>
      </w:tblGrid>
      <w:tr w:rsidR="001363CF" w:rsidRPr="00130358" w14:paraId="7D14C1D2"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1B67656A" w14:textId="77777777" w:rsidR="001363CF" w:rsidRPr="00130358" w:rsidRDefault="001363CF" w:rsidP="00772922">
            <w:pPr>
              <w:pStyle w:val="TAH"/>
              <w:rPr>
                <w:rFonts w:cs="Arial"/>
              </w:rPr>
            </w:pPr>
            <w:r w:rsidRPr="00130358">
              <w:rPr>
                <w:rFonts w:cs="Arial"/>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8AA59F0" w14:textId="77777777" w:rsidR="001363CF" w:rsidRPr="00130358" w:rsidRDefault="001363CF" w:rsidP="00772922">
            <w:pPr>
              <w:pStyle w:val="TAH"/>
              <w:rPr>
                <w:rFonts w:cs="Arial"/>
              </w:rPr>
            </w:pPr>
            <w:r w:rsidRPr="00130358">
              <w:rPr>
                <w:rFonts w:cs="Arial"/>
              </w:rPr>
              <w:t>Unit</w:t>
            </w:r>
          </w:p>
        </w:tc>
        <w:tc>
          <w:tcPr>
            <w:tcW w:w="2069" w:type="dxa"/>
            <w:tcBorders>
              <w:top w:val="single" w:sz="4" w:space="0" w:color="auto"/>
              <w:left w:val="single" w:sz="4" w:space="0" w:color="auto"/>
              <w:bottom w:val="single" w:sz="4" w:space="0" w:color="auto"/>
              <w:right w:val="single" w:sz="4" w:space="0" w:color="auto"/>
            </w:tcBorders>
            <w:vAlign w:val="center"/>
            <w:hideMark/>
          </w:tcPr>
          <w:p w14:paraId="6A49427F" w14:textId="77777777" w:rsidR="001363CF" w:rsidRPr="00130358" w:rsidRDefault="001363CF" w:rsidP="00772922">
            <w:pPr>
              <w:pStyle w:val="TAH"/>
              <w:rPr>
                <w:rFonts w:cs="Arial"/>
              </w:rPr>
            </w:pPr>
            <w:r w:rsidRPr="00130358">
              <w:rPr>
                <w:rFonts w:cs="Arial"/>
              </w:rPr>
              <w:t>Value</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788FB13" w14:textId="77777777" w:rsidR="001363CF" w:rsidRPr="00130358" w:rsidRDefault="001363CF" w:rsidP="00772922">
            <w:pPr>
              <w:pStyle w:val="TAH"/>
              <w:rPr>
                <w:rFonts w:cs="Arial"/>
              </w:rPr>
            </w:pPr>
            <w:r w:rsidRPr="00130358">
              <w:rPr>
                <w:rFonts w:cs="Arial"/>
              </w:rPr>
              <w:t>Comment</w:t>
            </w:r>
          </w:p>
        </w:tc>
      </w:tr>
      <w:tr w:rsidR="001363CF" w:rsidRPr="00130358" w14:paraId="327123C3"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205C7ECA" w14:textId="2F6E2F70" w:rsidR="001363CF" w:rsidRPr="00130358" w:rsidRDefault="001363CF" w:rsidP="00772922">
            <w:pPr>
              <w:pStyle w:val="TAL"/>
              <w:rPr>
                <w:rFonts w:cs="Arial"/>
              </w:rPr>
            </w:pPr>
            <w:r w:rsidRPr="00130358">
              <w:rPr>
                <w:rFonts w:cs="Arial"/>
              </w:rPr>
              <w:t>E-UTRA</w:t>
            </w:r>
            <w:r w:rsidR="00D62538" w:rsidRPr="00130358">
              <w:rPr>
                <w:rFonts w:cs="Arial"/>
              </w:rPr>
              <w:t xml:space="preserve"> </w:t>
            </w:r>
            <w:r w:rsidRPr="00130358">
              <w:rPr>
                <w:rFonts w:cs="Arial"/>
              </w:rPr>
              <w:t>RF</w:t>
            </w:r>
            <w:r w:rsidR="00D62538" w:rsidRPr="00130358">
              <w:rPr>
                <w:rFonts w:cs="Arial"/>
              </w:rPr>
              <w:t xml:space="preserve"> </w:t>
            </w:r>
            <w:r w:rsidRPr="00130358">
              <w:rPr>
                <w:rFonts w:cs="Arial"/>
              </w:rPr>
              <w:t>Channel</w:t>
            </w:r>
            <w:r w:rsidR="00D62538" w:rsidRPr="00130358">
              <w:rPr>
                <w:rFonts w:cs="Arial"/>
              </w:rPr>
              <w:t xml:space="preserve"> </w:t>
            </w:r>
            <w:r w:rsidRPr="00130358">
              <w:rPr>
                <w:rFonts w:cs="Arial"/>
              </w:rPr>
              <w:t>Number</w:t>
            </w:r>
          </w:p>
        </w:tc>
        <w:tc>
          <w:tcPr>
            <w:tcW w:w="1260" w:type="dxa"/>
            <w:tcBorders>
              <w:top w:val="single" w:sz="4" w:space="0" w:color="auto"/>
              <w:left w:val="single" w:sz="4" w:space="0" w:color="auto"/>
              <w:bottom w:val="single" w:sz="4" w:space="0" w:color="auto"/>
              <w:right w:val="single" w:sz="4" w:space="0" w:color="auto"/>
            </w:tcBorders>
            <w:vAlign w:val="center"/>
          </w:tcPr>
          <w:p w14:paraId="1778DBA2" w14:textId="77777777" w:rsidR="001363CF" w:rsidRPr="00130358" w:rsidRDefault="001363CF" w:rsidP="00772922">
            <w:pPr>
              <w:pStyle w:val="TAL"/>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128E9DF0" w14:textId="77777777" w:rsidR="001363CF" w:rsidRPr="00130358" w:rsidRDefault="001363CF" w:rsidP="00772922">
            <w:pPr>
              <w:pStyle w:val="TAL"/>
              <w:jc w:val="center"/>
              <w:rPr>
                <w:rFonts w:cs="Arial"/>
              </w:rPr>
            </w:pP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hideMark/>
          </w:tcPr>
          <w:p w14:paraId="044DA9A0" w14:textId="734E5AC7" w:rsidR="001363CF" w:rsidRPr="00130358" w:rsidRDefault="001363CF" w:rsidP="00772922">
            <w:pPr>
              <w:pStyle w:val="TAL"/>
              <w:jc w:val="center"/>
              <w:rPr>
                <w:rFonts w:cs="Arial"/>
              </w:rPr>
            </w:pPr>
            <w:r w:rsidRPr="00130358">
              <w:rPr>
                <w:rFonts w:cs="Arial"/>
                <w:lang w:eastAsia="zh-CN"/>
              </w:rPr>
              <w:t>Band</w:t>
            </w:r>
            <w:r w:rsidR="00D62538" w:rsidRPr="00130358">
              <w:rPr>
                <w:rFonts w:cs="Arial"/>
                <w:lang w:eastAsia="zh-CN"/>
              </w:rPr>
              <w:t xml:space="preserve"> </w:t>
            </w:r>
            <w:r w:rsidRPr="00130358">
              <w:rPr>
                <w:rFonts w:cs="Arial"/>
                <w:lang w:eastAsia="zh-CN"/>
              </w:rPr>
              <w:t>47</w:t>
            </w:r>
            <w:r w:rsidR="00D62538" w:rsidRPr="00130358">
              <w:rPr>
                <w:rFonts w:cs="Arial"/>
                <w:lang w:eastAsia="zh-CN"/>
              </w:rPr>
              <w:t xml:space="preserve"> </w:t>
            </w:r>
            <w:r w:rsidRPr="00130358">
              <w:rPr>
                <w:rFonts w:cs="Arial"/>
                <w:lang w:eastAsia="zh-CN"/>
              </w:rPr>
              <w:t>TDD</w:t>
            </w:r>
          </w:p>
        </w:tc>
      </w:tr>
      <w:tr w:rsidR="001363CF" w:rsidRPr="00130358" w14:paraId="1BDBFF06"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3975B201" w14:textId="3F250C6C" w:rsidR="001363CF" w:rsidRPr="00130358" w:rsidRDefault="001363CF" w:rsidP="00772922">
            <w:pPr>
              <w:pStyle w:val="TAL"/>
              <w:rPr>
                <w:rFonts w:cs="Arial"/>
              </w:rPr>
            </w:pPr>
            <w:r w:rsidRPr="00130358">
              <w:rPr>
                <w:rFonts w:cs="Arial"/>
              </w:rPr>
              <w:t>Channel</w:t>
            </w:r>
            <w:r w:rsidR="00D62538" w:rsidRPr="00130358">
              <w:rPr>
                <w:rFonts w:cs="Arial"/>
              </w:rPr>
              <w:t xml:space="preserve"> </w:t>
            </w:r>
            <w:r w:rsidRPr="00130358">
              <w:rPr>
                <w:rFonts w:cs="Arial"/>
              </w:rPr>
              <w:t>Bandwidth</w:t>
            </w:r>
            <w:r w:rsidR="00D62538" w:rsidRPr="00130358">
              <w:rPr>
                <w:rFonts w:cs="Arial"/>
              </w:rPr>
              <w:t xml:space="preserve"> </w:t>
            </w:r>
            <w:r w:rsidRPr="00130358">
              <w:rPr>
                <w:rFonts w:cs="Arial"/>
              </w:rPr>
              <w:t>(</w:t>
            </w:r>
            <w:proofErr w:type="spellStart"/>
            <w:r w:rsidRPr="00130358">
              <w:rPr>
                <w:rFonts w:cs="Arial"/>
              </w:rPr>
              <w:t>BW</w:t>
            </w:r>
            <w:r w:rsidRPr="00130358">
              <w:rPr>
                <w:rFonts w:cs="Arial"/>
                <w:vertAlign w:val="subscript"/>
              </w:rPr>
              <w:t>channel</w:t>
            </w:r>
            <w:proofErr w:type="spellEnd"/>
            <w:r w:rsidRPr="00130358">
              <w:rPr>
                <w:rFonts w:cs="Arial"/>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33A92BF" w14:textId="77777777" w:rsidR="001363CF" w:rsidRPr="00130358" w:rsidRDefault="001363CF" w:rsidP="00772922">
            <w:pPr>
              <w:pStyle w:val="TAL"/>
              <w:jc w:val="center"/>
              <w:rPr>
                <w:rFonts w:cs="Arial"/>
              </w:rPr>
            </w:pPr>
            <w:r w:rsidRPr="00130358">
              <w:rPr>
                <w:rFonts w:cs="Arial"/>
              </w:rPr>
              <w:t>MHz</w:t>
            </w:r>
          </w:p>
        </w:tc>
        <w:tc>
          <w:tcPr>
            <w:tcW w:w="2069" w:type="dxa"/>
            <w:tcBorders>
              <w:top w:val="single" w:sz="4" w:space="0" w:color="auto"/>
              <w:left w:val="single" w:sz="4" w:space="0" w:color="auto"/>
              <w:bottom w:val="single" w:sz="4" w:space="0" w:color="auto"/>
              <w:right w:val="single" w:sz="4" w:space="0" w:color="auto"/>
            </w:tcBorders>
            <w:vAlign w:val="center"/>
            <w:hideMark/>
          </w:tcPr>
          <w:p w14:paraId="291CA70B" w14:textId="77777777" w:rsidR="001363CF" w:rsidRPr="00130358" w:rsidRDefault="001363CF" w:rsidP="00772922">
            <w:pPr>
              <w:pStyle w:val="TAL"/>
              <w:jc w:val="center"/>
              <w:rPr>
                <w:rFonts w:cs="Arial"/>
              </w:rPr>
            </w:pPr>
            <w:r w:rsidRPr="00130358">
              <w:rPr>
                <w:rFonts w:cs="Arial"/>
              </w:rPr>
              <w:t>10</w:t>
            </w:r>
          </w:p>
        </w:tc>
        <w:tc>
          <w:tcPr>
            <w:tcW w:w="2322" w:type="dxa"/>
            <w:tcBorders>
              <w:top w:val="single" w:sz="4" w:space="0" w:color="auto"/>
              <w:left w:val="single" w:sz="4" w:space="0" w:color="auto"/>
              <w:bottom w:val="single" w:sz="4" w:space="0" w:color="auto"/>
              <w:right w:val="single" w:sz="4" w:space="0" w:color="auto"/>
            </w:tcBorders>
            <w:vAlign w:val="center"/>
          </w:tcPr>
          <w:p w14:paraId="4B411C00" w14:textId="77777777" w:rsidR="001363CF" w:rsidRPr="00130358" w:rsidRDefault="001363CF" w:rsidP="00772922">
            <w:pPr>
              <w:pStyle w:val="TAL"/>
              <w:jc w:val="center"/>
              <w:rPr>
                <w:rFonts w:cs="Arial"/>
              </w:rPr>
            </w:pPr>
          </w:p>
        </w:tc>
      </w:tr>
      <w:tr w:rsidR="001363CF" w:rsidRPr="00130358" w14:paraId="0F1F841B"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61D3468B" w14:textId="24B3A949" w:rsidR="001363CF" w:rsidRPr="00130358" w:rsidRDefault="001363CF" w:rsidP="00772922">
            <w:pPr>
              <w:pStyle w:val="TAL"/>
              <w:rPr>
                <w:rFonts w:cs="Arial"/>
              </w:rPr>
            </w:pPr>
            <w:r w:rsidRPr="00130358">
              <w:rPr>
                <w:rFonts w:cs="Arial"/>
              </w:rPr>
              <w:t>Active</w:t>
            </w:r>
            <w:r w:rsidR="00D62538" w:rsidRPr="00130358">
              <w:rPr>
                <w:rFonts w:cs="Arial"/>
              </w:rPr>
              <w:t xml:space="preserve"> </w:t>
            </w:r>
            <w:r w:rsidRPr="00130358">
              <w:rPr>
                <w:rFonts w:cs="Arial"/>
              </w:rPr>
              <w:t>cell</w:t>
            </w:r>
          </w:p>
        </w:tc>
        <w:tc>
          <w:tcPr>
            <w:tcW w:w="1260" w:type="dxa"/>
            <w:tcBorders>
              <w:top w:val="single" w:sz="4" w:space="0" w:color="auto"/>
              <w:left w:val="single" w:sz="4" w:space="0" w:color="auto"/>
              <w:bottom w:val="single" w:sz="4" w:space="0" w:color="auto"/>
              <w:right w:val="single" w:sz="4" w:space="0" w:color="auto"/>
            </w:tcBorders>
            <w:vAlign w:val="center"/>
          </w:tcPr>
          <w:p w14:paraId="014639A3" w14:textId="77777777" w:rsidR="001363CF" w:rsidRPr="00130358" w:rsidRDefault="001363CF" w:rsidP="00772922">
            <w:pPr>
              <w:pStyle w:val="TAL"/>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E1DCE58" w14:textId="77777777" w:rsidR="001363CF" w:rsidRPr="00130358" w:rsidRDefault="001363CF" w:rsidP="00772922">
            <w:pPr>
              <w:pStyle w:val="TAL"/>
              <w:jc w:val="center"/>
              <w:rPr>
                <w:rFonts w:cs="Arial"/>
              </w:rPr>
            </w:pPr>
            <w:r w:rsidRPr="00130358">
              <w:rPr>
                <w:rFonts w:cs="Arial"/>
              </w:rPr>
              <w:t>None</w:t>
            </w:r>
          </w:p>
        </w:tc>
        <w:tc>
          <w:tcPr>
            <w:tcW w:w="2322" w:type="dxa"/>
            <w:tcBorders>
              <w:top w:val="single" w:sz="4" w:space="0" w:color="auto"/>
              <w:left w:val="single" w:sz="4" w:space="0" w:color="auto"/>
              <w:bottom w:val="single" w:sz="4" w:space="0" w:color="auto"/>
              <w:right w:val="single" w:sz="4" w:space="0" w:color="auto"/>
            </w:tcBorders>
            <w:vAlign w:val="center"/>
          </w:tcPr>
          <w:p w14:paraId="588205A6" w14:textId="77777777" w:rsidR="001363CF" w:rsidRPr="00130358" w:rsidRDefault="001363CF" w:rsidP="00772922">
            <w:pPr>
              <w:pStyle w:val="TAL"/>
              <w:jc w:val="center"/>
              <w:rPr>
                <w:rFonts w:cs="Arial"/>
              </w:rPr>
            </w:pPr>
          </w:p>
        </w:tc>
      </w:tr>
      <w:tr w:rsidR="001363CF" w:rsidRPr="00130358" w14:paraId="6A586120"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471BA845" w14:textId="4DD7C783" w:rsidR="001363CF" w:rsidRPr="00130358" w:rsidRDefault="001363CF" w:rsidP="00772922">
            <w:pPr>
              <w:pStyle w:val="TAL"/>
              <w:rPr>
                <w:rFonts w:cs="Arial"/>
              </w:rPr>
            </w:pPr>
            <w:r w:rsidRPr="00130358">
              <w:rPr>
                <w:rFonts w:cs="Arial"/>
              </w:rPr>
              <w:t>Active</w:t>
            </w:r>
            <w:r w:rsidR="00D62538" w:rsidRPr="00130358">
              <w:rPr>
                <w:rFonts w:cs="Arial"/>
              </w:rPr>
              <w:t xml:space="preserve"> </w:t>
            </w:r>
            <w:proofErr w:type="spellStart"/>
            <w:r w:rsidRPr="00130358">
              <w:rPr>
                <w:rFonts w:cs="Arial"/>
              </w:rPr>
              <w:t>SyncRef</w:t>
            </w:r>
            <w:proofErr w:type="spellEnd"/>
            <w:r w:rsidR="00D62538" w:rsidRPr="00130358">
              <w:rPr>
                <w:rFonts w:cs="Arial"/>
              </w:rPr>
              <w:t xml:space="preserve"> </w:t>
            </w:r>
            <w:r w:rsidRPr="00130358">
              <w:rPr>
                <w:rFonts w:cs="Arial"/>
              </w:rPr>
              <w:t>UE</w:t>
            </w:r>
          </w:p>
        </w:tc>
        <w:tc>
          <w:tcPr>
            <w:tcW w:w="1260" w:type="dxa"/>
            <w:tcBorders>
              <w:top w:val="single" w:sz="4" w:space="0" w:color="auto"/>
              <w:left w:val="single" w:sz="4" w:space="0" w:color="auto"/>
              <w:bottom w:val="single" w:sz="4" w:space="0" w:color="auto"/>
              <w:right w:val="single" w:sz="4" w:space="0" w:color="auto"/>
            </w:tcBorders>
            <w:vAlign w:val="center"/>
          </w:tcPr>
          <w:p w14:paraId="0B133C35" w14:textId="77777777" w:rsidR="001363CF" w:rsidRPr="00130358" w:rsidRDefault="001363CF" w:rsidP="00772922">
            <w:pPr>
              <w:pStyle w:val="TAL"/>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BF96842" w14:textId="6523CB02" w:rsidR="001363CF" w:rsidRPr="00130358" w:rsidRDefault="001363CF" w:rsidP="00772922">
            <w:pPr>
              <w:pStyle w:val="TAL"/>
              <w:jc w:val="center"/>
              <w:rPr>
                <w:rFonts w:cs="Arial"/>
              </w:rPr>
            </w:pPr>
            <w:proofErr w:type="spellStart"/>
            <w:r w:rsidRPr="00130358">
              <w:rPr>
                <w:rFonts w:cs="Arial"/>
              </w:rPr>
              <w:t>SyncRef</w:t>
            </w:r>
            <w:proofErr w:type="spellEnd"/>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vAlign w:val="center"/>
            <w:hideMark/>
          </w:tcPr>
          <w:p w14:paraId="2A21B639" w14:textId="48A14F67" w:rsidR="001363CF" w:rsidRPr="00130358" w:rsidRDefault="001363CF" w:rsidP="00772922">
            <w:pPr>
              <w:pStyle w:val="TAL"/>
              <w:jc w:val="center"/>
              <w:rPr>
                <w:rFonts w:cs="Arial"/>
              </w:rPr>
            </w:pPr>
            <w:r w:rsidRPr="00130358">
              <w:rPr>
                <w:rFonts w:cs="Arial"/>
              </w:rPr>
              <w:t>Transmitting</w:t>
            </w:r>
            <w:r w:rsidR="00D62538" w:rsidRPr="00130358">
              <w:rPr>
                <w:rFonts w:cs="Arial"/>
              </w:rPr>
              <w:t xml:space="preserve"> </w:t>
            </w:r>
            <w:r w:rsidRPr="00130358">
              <w:rPr>
                <w:rFonts w:cs="Arial"/>
              </w:rPr>
              <w:t>SLSS+MIB-SL</w:t>
            </w:r>
            <w:r w:rsidR="00D62538" w:rsidRPr="00130358">
              <w:rPr>
                <w:rFonts w:cs="Arial"/>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uplink</w:t>
            </w:r>
            <w:r w:rsidR="00D62538" w:rsidRPr="00130358">
              <w:rPr>
                <w:rFonts w:cs="Arial"/>
                <w:lang w:eastAsia="zh-CN"/>
              </w:rPr>
              <w:t xml:space="preserve"> </w:t>
            </w:r>
            <w:r w:rsidRPr="00130358">
              <w:rPr>
                <w:rFonts w:cs="Arial"/>
                <w:lang w:eastAsia="zh-CN"/>
              </w:rPr>
              <w:t>of</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6D21A2E6"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5B930036" w14:textId="5157A000" w:rsidR="001363CF" w:rsidRPr="00130358" w:rsidRDefault="001363CF" w:rsidP="00D62538">
            <w:pPr>
              <w:pStyle w:val="TAC"/>
              <w:keepNext w:val="0"/>
              <w:keepLines w:val="0"/>
              <w:jc w:val="left"/>
              <w:rPr>
                <w:rFonts w:cs="Arial"/>
              </w:rPr>
            </w:pPr>
            <w:r w:rsidRPr="00130358">
              <w:rPr>
                <w:rFonts w:cs="Arial"/>
              </w:rPr>
              <w:t>V2X</w:t>
            </w:r>
            <w:r w:rsidR="00D62538" w:rsidRPr="00130358">
              <w:rPr>
                <w:rFonts w:cs="Arial"/>
              </w:rPr>
              <w:t xml:space="preserve"> </w:t>
            </w:r>
            <w:proofErr w:type="spellStart"/>
            <w:r w:rsidRPr="00130358">
              <w:rPr>
                <w:rFonts w:cs="Arial"/>
              </w:rPr>
              <w:t>sidelink</w:t>
            </w:r>
            <w:proofErr w:type="spellEnd"/>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configuration</w:t>
            </w:r>
          </w:p>
        </w:tc>
        <w:tc>
          <w:tcPr>
            <w:tcW w:w="1260" w:type="dxa"/>
            <w:tcBorders>
              <w:top w:val="single" w:sz="4" w:space="0" w:color="auto"/>
              <w:left w:val="single" w:sz="4" w:space="0" w:color="auto"/>
              <w:bottom w:val="single" w:sz="4" w:space="0" w:color="auto"/>
              <w:right w:val="single" w:sz="4" w:space="0" w:color="auto"/>
            </w:tcBorders>
          </w:tcPr>
          <w:p w14:paraId="317BED90" w14:textId="77777777" w:rsidR="001363CF" w:rsidRPr="00130358" w:rsidRDefault="001363CF" w:rsidP="00D62538">
            <w:pPr>
              <w:pStyle w:val="TAC"/>
              <w:keepNext w:val="0"/>
              <w:keepLines w:val="0"/>
              <w:rPr>
                <w:rFonts w:cs="Arial"/>
              </w:rPr>
            </w:pPr>
          </w:p>
        </w:tc>
        <w:tc>
          <w:tcPr>
            <w:tcW w:w="2069" w:type="dxa"/>
            <w:tcBorders>
              <w:top w:val="single" w:sz="4" w:space="0" w:color="auto"/>
              <w:left w:val="single" w:sz="4" w:space="0" w:color="auto"/>
              <w:bottom w:val="single" w:sz="4" w:space="0" w:color="auto"/>
              <w:right w:val="single" w:sz="4" w:space="0" w:color="auto"/>
            </w:tcBorders>
            <w:hideMark/>
          </w:tcPr>
          <w:p w14:paraId="7A556DE6" w14:textId="5EBE401F"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A.12.2-2</w:t>
            </w:r>
          </w:p>
          <w:p w14:paraId="3A66006C" w14:textId="21FD1916" w:rsidR="001363CF" w:rsidRPr="00130358" w:rsidRDefault="001363CF" w:rsidP="00D62538">
            <w:pPr>
              <w:pStyle w:val="TAC"/>
              <w:keepNext w:val="0"/>
              <w:keepLines w:val="0"/>
              <w:rPr>
                <w:rFonts w:cs="Arial"/>
              </w:rPr>
            </w:pPr>
            <w:r w:rsidRPr="00130358">
              <w:rPr>
                <w:rFonts w:cs="Arial"/>
              </w:rPr>
              <w:t>(Configuration</w:t>
            </w:r>
            <w:r w:rsidR="00D62538" w:rsidRPr="00130358">
              <w:rPr>
                <w:rFonts w:cs="Arial"/>
              </w:rPr>
              <w:t xml:space="preserve"> </w:t>
            </w:r>
            <w:r w:rsidRPr="00130358">
              <w:rPr>
                <w:rFonts w:cs="Arial"/>
              </w:rPr>
              <w:t>#1)</w:t>
            </w:r>
          </w:p>
        </w:tc>
        <w:tc>
          <w:tcPr>
            <w:tcW w:w="2322" w:type="dxa"/>
            <w:tcBorders>
              <w:top w:val="single" w:sz="4" w:space="0" w:color="auto"/>
              <w:left w:val="single" w:sz="4" w:space="0" w:color="auto"/>
              <w:bottom w:val="single" w:sz="4" w:space="0" w:color="auto"/>
              <w:right w:val="single" w:sz="4" w:space="0" w:color="auto"/>
            </w:tcBorders>
            <w:hideMark/>
          </w:tcPr>
          <w:p w14:paraId="762B106A" w14:textId="0C2E766D" w:rsidR="001363CF" w:rsidRPr="00130358" w:rsidRDefault="001363CF" w:rsidP="00D62538">
            <w:pPr>
              <w:pStyle w:val="TAC"/>
              <w:keepNext w:val="0"/>
              <w:keepLines w:val="0"/>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p>
        </w:tc>
      </w:tr>
      <w:tr w:rsidR="001363CF" w:rsidRPr="00130358" w14:paraId="29833A71"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3E733D14" w14:textId="2F987A7E" w:rsidR="001363CF" w:rsidRPr="00130358" w:rsidRDefault="001363CF" w:rsidP="00D62538">
            <w:pPr>
              <w:pStyle w:val="TAC"/>
              <w:keepNext w:val="0"/>
              <w:keepLines w:val="0"/>
              <w:jc w:val="left"/>
              <w:rPr>
                <w:rFonts w:cs="Arial"/>
                <w:lang w:eastAsia="zh-CN"/>
              </w:rPr>
            </w:pPr>
            <w:r w:rsidRPr="00130358">
              <w:rPr>
                <w:rFonts w:cs="Arial"/>
              </w:rPr>
              <w:t>PSCCH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65FAF4EA"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6792AE3D" w14:textId="77777777" w:rsidR="001363CF" w:rsidRPr="00130358" w:rsidRDefault="001363CF" w:rsidP="00D62538">
            <w:pPr>
              <w:pStyle w:val="TAL"/>
              <w:keepNext w:val="0"/>
              <w:keepLines w:val="0"/>
              <w:jc w:val="center"/>
              <w:rPr>
                <w:rFonts w:cs="Arial"/>
                <w:lang w:eastAsia="zh-CN"/>
              </w:rPr>
            </w:pPr>
            <w:r w:rsidRPr="00130358">
              <w:rPr>
                <w:bCs/>
                <w:lang w:eastAsia="zh-CN"/>
              </w:rPr>
              <w:t>CC.1A</w:t>
            </w:r>
          </w:p>
        </w:tc>
        <w:tc>
          <w:tcPr>
            <w:tcW w:w="2322" w:type="dxa"/>
            <w:tcBorders>
              <w:top w:val="single" w:sz="4" w:space="0" w:color="auto"/>
              <w:left w:val="single" w:sz="4" w:space="0" w:color="auto"/>
              <w:bottom w:val="single" w:sz="4" w:space="0" w:color="auto"/>
              <w:right w:val="single" w:sz="4" w:space="0" w:color="auto"/>
            </w:tcBorders>
            <w:vAlign w:val="center"/>
            <w:hideMark/>
          </w:tcPr>
          <w:p w14:paraId="01335652" w14:textId="61D849E9"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A.12.</w:t>
            </w:r>
            <w:r w:rsidRPr="00130358">
              <w:rPr>
                <w:lang w:eastAsia="zh-CN"/>
              </w:rPr>
              <w:t>3</w:t>
            </w:r>
            <w:r w:rsidRPr="00130358">
              <w:rPr>
                <w:lang w:eastAsia="ko-KR"/>
              </w:rPr>
              <w:t>-1</w:t>
            </w:r>
          </w:p>
        </w:tc>
      </w:tr>
      <w:tr w:rsidR="001363CF" w:rsidRPr="00130358" w14:paraId="5574FA1C"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2A65D2CD" w14:textId="51BE3A23" w:rsidR="001363CF" w:rsidRPr="00130358" w:rsidRDefault="001363CF" w:rsidP="00D62538">
            <w:pPr>
              <w:pStyle w:val="TAC"/>
              <w:keepNext w:val="0"/>
              <w:keepLines w:val="0"/>
              <w:jc w:val="left"/>
              <w:rPr>
                <w:rFonts w:cs="Arial"/>
                <w:lang w:eastAsia="zh-CN"/>
              </w:rPr>
            </w:pPr>
            <w:r w:rsidRPr="00130358">
              <w:rPr>
                <w:rFonts w:cs="Arial"/>
              </w:rPr>
              <w:t>PS</w:t>
            </w:r>
            <w:r w:rsidRPr="00130358">
              <w:rPr>
                <w:rFonts w:cs="Arial"/>
                <w:lang w:eastAsia="zh-CN"/>
              </w:rPr>
              <w:t>S</w:t>
            </w:r>
            <w:r w:rsidRPr="00130358">
              <w:rPr>
                <w:rFonts w:cs="Arial"/>
              </w:rPr>
              <w:t>CH</w:t>
            </w:r>
            <w:r w:rsidR="00D62538" w:rsidRPr="00130358">
              <w:rPr>
                <w:rFonts w:cs="Arial"/>
              </w:rPr>
              <w:t xml:space="preserve"> </w:t>
            </w:r>
            <w:r w:rsidRPr="00130358">
              <w:rPr>
                <w:rFonts w:cs="Arial"/>
                <w:lang w:eastAsia="zh-CN"/>
              </w:rPr>
              <w:t>Reference</w:t>
            </w:r>
            <w:r w:rsidR="00D62538" w:rsidRPr="00130358">
              <w:rPr>
                <w:rFonts w:cs="Arial"/>
                <w:lang w:eastAsia="zh-CN"/>
              </w:rPr>
              <w:t xml:space="preserve"> </w:t>
            </w:r>
            <w:r w:rsidRPr="00130358">
              <w:rPr>
                <w:rFonts w:cs="Arial"/>
                <w:lang w:eastAsia="zh-CN"/>
              </w:rPr>
              <w:t>Measurement</w:t>
            </w:r>
            <w:r w:rsidR="00D62538" w:rsidRPr="00130358">
              <w:rPr>
                <w:rFonts w:cs="Arial"/>
                <w:lang w:eastAsia="zh-CN"/>
              </w:rPr>
              <w:t xml:space="preserve"> </w:t>
            </w:r>
            <w:r w:rsidRPr="00130358">
              <w:rPr>
                <w:rFonts w:cs="Arial"/>
                <w:lang w:eastAsia="zh-CN"/>
              </w:rPr>
              <w:t>Channel</w:t>
            </w:r>
          </w:p>
        </w:tc>
        <w:tc>
          <w:tcPr>
            <w:tcW w:w="1260" w:type="dxa"/>
            <w:tcBorders>
              <w:top w:val="single" w:sz="4" w:space="0" w:color="auto"/>
              <w:left w:val="single" w:sz="4" w:space="0" w:color="auto"/>
              <w:bottom w:val="single" w:sz="4" w:space="0" w:color="auto"/>
              <w:right w:val="single" w:sz="4" w:space="0" w:color="auto"/>
            </w:tcBorders>
            <w:vAlign w:val="center"/>
          </w:tcPr>
          <w:p w14:paraId="1F54C7F9"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12884DD9" w14:textId="77777777" w:rsidR="001363CF" w:rsidRPr="00130358" w:rsidRDefault="001363CF" w:rsidP="00D62538">
            <w:pPr>
              <w:pStyle w:val="TAL"/>
              <w:keepNext w:val="0"/>
              <w:keepLines w:val="0"/>
              <w:jc w:val="center"/>
              <w:rPr>
                <w:rFonts w:cs="Arial"/>
                <w:lang w:eastAsia="zh-CN"/>
              </w:rPr>
            </w:pPr>
            <w:r w:rsidRPr="00130358">
              <w:rPr>
                <w:lang w:eastAsia="ko-KR"/>
              </w:rPr>
              <w:t>CD.1A</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21F4A60" w14:textId="2E3CBEF3" w:rsidR="001363CF" w:rsidRPr="00130358" w:rsidRDefault="001363CF" w:rsidP="00D62538">
            <w:pPr>
              <w:pStyle w:val="TAL"/>
              <w:keepNext w:val="0"/>
              <w:keepLines w:val="0"/>
              <w:jc w:val="center"/>
              <w:rPr>
                <w:rFonts w:cs="Arial"/>
              </w:rPr>
            </w:pPr>
            <w:r w:rsidRPr="00130358">
              <w:rPr>
                <w:rFonts w:cs="Arial"/>
                <w:lang w:eastAsia="zh-CN"/>
              </w:rPr>
              <w:t>Defined</w:t>
            </w:r>
            <w:r w:rsidR="00D62538" w:rsidRPr="00130358">
              <w:rPr>
                <w:rFonts w:cs="Arial"/>
              </w:rPr>
              <w:t xml:space="preserve"> </w:t>
            </w:r>
            <w:r w:rsidRPr="00130358">
              <w:rPr>
                <w:rFonts w:cs="Arial"/>
              </w:rPr>
              <w:t>in</w:t>
            </w:r>
            <w:r w:rsidR="00D62538" w:rsidRPr="00130358">
              <w:rPr>
                <w:rFonts w:cs="Arial"/>
              </w:rPr>
              <w:t xml:space="preserve"> </w:t>
            </w:r>
            <w:r w:rsidRPr="00130358">
              <w:rPr>
                <w:lang w:eastAsia="ko-KR"/>
              </w:rPr>
              <w:t>Table</w:t>
            </w:r>
            <w:r w:rsidR="00D62538" w:rsidRPr="00130358">
              <w:rPr>
                <w:lang w:eastAsia="ko-KR"/>
              </w:rPr>
              <w:t xml:space="preserve"> </w:t>
            </w:r>
            <w:r w:rsidRPr="00130358">
              <w:rPr>
                <w:lang w:eastAsia="ko-KR"/>
              </w:rPr>
              <w:t>A.12.</w:t>
            </w:r>
            <w:r w:rsidRPr="00130358">
              <w:rPr>
                <w:lang w:eastAsia="zh-CN"/>
              </w:rPr>
              <w:t>3</w:t>
            </w:r>
            <w:r w:rsidRPr="00130358">
              <w:rPr>
                <w:lang w:eastAsia="ko-KR"/>
              </w:rPr>
              <w:t>-</w:t>
            </w:r>
            <w:r w:rsidRPr="00130358">
              <w:rPr>
                <w:lang w:eastAsia="zh-CN"/>
              </w:rPr>
              <w:t>2</w:t>
            </w:r>
          </w:p>
        </w:tc>
      </w:tr>
      <w:tr w:rsidR="001363CF" w:rsidRPr="00130358" w14:paraId="6BF3D465"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03ABF355" w14:textId="77777777" w:rsidR="001363CF" w:rsidRPr="00130358" w:rsidRDefault="001363CF" w:rsidP="00D62538">
            <w:pPr>
              <w:pStyle w:val="TAL"/>
              <w:keepNext w:val="0"/>
              <w:keepLines w:val="0"/>
              <w:rPr>
                <w:rFonts w:cs="Arial"/>
              </w:rPr>
            </w:pPr>
            <w:r w:rsidRPr="00130358">
              <w:rPr>
                <w:rFonts w:cs="Arial"/>
                <w:position w:val="-12"/>
              </w:rPr>
              <w:object w:dxaOrig="432" w:dyaOrig="432" w14:anchorId="6B0F78EC">
                <v:shape id="_x0000_i1166" type="#_x0000_t75" style="width:21.75pt;height:21.75pt" o:ole="" fillcolor="window">
                  <v:imagedata r:id="rId7" o:title=""/>
                </v:shape>
                <o:OLEObject Type="Embed" ProgID="Equation.3" ShapeID="_x0000_i1166" DrawAspect="Content" ObjectID="_1736593640" r:id="rId151"/>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76A2B5EE" w14:textId="30A7D95F" w:rsidR="001363CF" w:rsidRPr="00130358" w:rsidRDefault="001363CF" w:rsidP="00D62538">
            <w:pPr>
              <w:pStyle w:val="TAL"/>
              <w:keepNext w:val="0"/>
              <w:keepLines w:val="0"/>
              <w:jc w:val="center"/>
              <w:rPr>
                <w:rFonts w:cs="Arial"/>
              </w:rPr>
            </w:pPr>
            <w:r w:rsidRPr="00130358">
              <w:rPr>
                <w:rFonts w:cs="Arial"/>
              </w:rPr>
              <w:t>dBm/15</w:t>
            </w:r>
            <w:r w:rsidR="00D62538" w:rsidRPr="00130358">
              <w:rPr>
                <w:rFonts w:cs="Arial"/>
              </w:rPr>
              <w:t xml:space="preserve"> </w:t>
            </w:r>
            <w:r w:rsidRPr="00130358">
              <w:rPr>
                <w:rFonts w:cs="Arial"/>
              </w:rPr>
              <w:t>kHz</w:t>
            </w:r>
          </w:p>
        </w:tc>
        <w:tc>
          <w:tcPr>
            <w:tcW w:w="2069" w:type="dxa"/>
            <w:tcBorders>
              <w:top w:val="single" w:sz="4" w:space="0" w:color="auto"/>
              <w:left w:val="single" w:sz="4" w:space="0" w:color="auto"/>
              <w:bottom w:val="single" w:sz="4" w:space="0" w:color="auto"/>
              <w:right w:val="single" w:sz="4" w:space="0" w:color="auto"/>
            </w:tcBorders>
            <w:vAlign w:val="center"/>
            <w:hideMark/>
          </w:tcPr>
          <w:p w14:paraId="5B2A5230" w14:textId="77777777" w:rsidR="001363CF" w:rsidRPr="00130358" w:rsidRDefault="001363CF" w:rsidP="00D62538">
            <w:pPr>
              <w:pStyle w:val="TAL"/>
              <w:keepNext w:val="0"/>
              <w:keepLines w:val="0"/>
              <w:jc w:val="center"/>
              <w:rPr>
                <w:rFonts w:cs="Arial"/>
              </w:rPr>
            </w:pPr>
            <w:r w:rsidRPr="00130358">
              <w:rPr>
                <w:rFonts w:cs="Arial"/>
              </w:rPr>
              <w:t>-98</w:t>
            </w:r>
          </w:p>
        </w:tc>
        <w:tc>
          <w:tcPr>
            <w:tcW w:w="2322" w:type="dxa"/>
            <w:tcBorders>
              <w:top w:val="single" w:sz="4" w:space="0" w:color="auto"/>
              <w:left w:val="single" w:sz="4" w:space="0" w:color="auto"/>
              <w:bottom w:val="single" w:sz="4" w:space="0" w:color="auto"/>
              <w:right w:val="single" w:sz="4" w:space="0" w:color="auto"/>
            </w:tcBorders>
            <w:vAlign w:val="center"/>
          </w:tcPr>
          <w:p w14:paraId="019FD67B" w14:textId="77777777" w:rsidR="001363CF" w:rsidRPr="00130358" w:rsidRDefault="001363CF" w:rsidP="00D62538">
            <w:pPr>
              <w:pStyle w:val="TAL"/>
              <w:keepNext w:val="0"/>
              <w:keepLines w:val="0"/>
              <w:jc w:val="center"/>
              <w:rPr>
                <w:rFonts w:cs="Arial"/>
              </w:rPr>
            </w:pPr>
          </w:p>
        </w:tc>
      </w:tr>
      <w:tr w:rsidR="001363CF" w:rsidRPr="00130358" w14:paraId="05BACA33" w14:textId="77777777" w:rsidTr="00D62538">
        <w:trPr>
          <w:jc w:val="center"/>
        </w:trPr>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04280AE0" w14:textId="6572D353" w:rsidR="001363CF" w:rsidRPr="00130358" w:rsidRDefault="001363CF" w:rsidP="00D62538">
            <w:pPr>
              <w:pStyle w:val="TAL"/>
              <w:keepNext w:val="0"/>
              <w:keepLines w:val="0"/>
              <w:rPr>
                <w:rFonts w:cs="Arial"/>
              </w:rPr>
            </w:pPr>
            <w:proofErr w:type="spellStart"/>
            <w:r w:rsidRPr="00130358">
              <w:rPr>
                <w:rFonts w:cs="Arial"/>
              </w:rPr>
              <w:t>SyncRef</w:t>
            </w:r>
            <w:proofErr w:type="spellEnd"/>
            <w:r w:rsidR="00D62538" w:rsidRPr="00130358">
              <w:rPr>
                <w:rFonts w:cs="Arial"/>
              </w:rPr>
              <w:t xml:space="preserve"> </w:t>
            </w:r>
            <w:r w:rsidRPr="00130358">
              <w:rPr>
                <w:rFonts w:cs="Arial"/>
              </w:rPr>
              <w:t>UE</w:t>
            </w:r>
            <w:r w:rsidR="00D62538" w:rsidRPr="00130358">
              <w:rPr>
                <w:rFonts w:cs="Arial"/>
              </w:rPr>
              <w:t xml:space="preserve"> </w:t>
            </w:r>
            <w:r w:rsidRPr="00130358">
              <w:rPr>
                <w:rFonts w:cs="Arial"/>
              </w:rPr>
              <w:t>1</w:t>
            </w:r>
          </w:p>
        </w:tc>
        <w:tc>
          <w:tcPr>
            <w:tcW w:w="2372" w:type="dxa"/>
            <w:tcBorders>
              <w:top w:val="single" w:sz="4" w:space="0" w:color="auto"/>
              <w:left w:val="single" w:sz="4" w:space="0" w:color="auto"/>
              <w:bottom w:val="single" w:sz="4" w:space="0" w:color="auto"/>
              <w:right w:val="single" w:sz="4" w:space="0" w:color="auto"/>
            </w:tcBorders>
            <w:vAlign w:val="center"/>
            <w:hideMark/>
          </w:tcPr>
          <w:p w14:paraId="0F35ECD9" w14:textId="77777777" w:rsidR="001363CF" w:rsidRPr="00130358" w:rsidRDefault="001363CF" w:rsidP="00D62538">
            <w:pPr>
              <w:pStyle w:val="TAL"/>
              <w:keepNext w:val="0"/>
              <w:keepLines w:val="0"/>
              <w:rPr>
                <w:rFonts w:cs="Arial"/>
              </w:rPr>
            </w:pPr>
            <w:proofErr w:type="spellStart"/>
            <w:r w:rsidRPr="00130358">
              <w:rPr>
                <w:rFonts w:cs="Arial"/>
              </w:rPr>
              <w:t>syncCP</w:t>
            </w:r>
            <w:proofErr w:type="spellEnd"/>
            <w:r w:rsidRPr="00130358">
              <w:rPr>
                <w:rFonts w:cs="Arial"/>
              </w:rPr>
              <w:t>-Len</w:t>
            </w:r>
          </w:p>
        </w:tc>
        <w:tc>
          <w:tcPr>
            <w:tcW w:w="1260" w:type="dxa"/>
            <w:tcBorders>
              <w:top w:val="single" w:sz="4" w:space="0" w:color="auto"/>
              <w:left w:val="single" w:sz="4" w:space="0" w:color="auto"/>
              <w:bottom w:val="single" w:sz="4" w:space="0" w:color="auto"/>
              <w:right w:val="single" w:sz="4" w:space="0" w:color="auto"/>
            </w:tcBorders>
            <w:vAlign w:val="center"/>
          </w:tcPr>
          <w:p w14:paraId="22CC0086"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073CD74B" w14:textId="77777777" w:rsidR="001363CF" w:rsidRPr="00130358" w:rsidRDefault="001363CF" w:rsidP="00D62538">
            <w:pPr>
              <w:pStyle w:val="TAL"/>
              <w:keepNext w:val="0"/>
              <w:keepLines w:val="0"/>
              <w:jc w:val="center"/>
              <w:rPr>
                <w:rFonts w:cs="Arial"/>
              </w:rPr>
            </w:pPr>
            <w:r w:rsidRPr="00130358">
              <w:rPr>
                <w:rFonts w:cs="Arial"/>
              </w:rPr>
              <w:t>Normal</w:t>
            </w:r>
          </w:p>
        </w:tc>
        <w:tc>
          <w:tcPr>
            <w:tcW w:w="2322" w:type="dxa"/>
            <w:tcBorders>
              <w:top w:val="single" w:sz="4" w:space="0" w:color="auto"/>
              <w:left w:val="single" w:sz="4" w:space="0" w:color="auto"/>
              <w:bottom w:val="single" w:sz="4" w:space="0" w:color="auto"/>
              <w:right w:val="single" w:sz="4" w:space="0" w:color="auto"/>
            </w:tcBorders>
            <w:vAlign w:val="center"/>
          </w:tcPr>
          <w:p w14:paraId="441C1E14" w14:textId="77777777" w:rsidR="001363CF" w:rsidRPr="00130358" w:rsidRDefault="001363CF" w:rsidP="00D62538">
            <w:pPr>
              <w:pStyle w:val="TAL"/>
              <w:keepNext w:val="0"/>
              <w:keepLines w:val="0"/>
              <w:jc w:val="center"/>
              <w:rPr>
                <w:rFonts w:cs="Arial"/>
              </w:rPr>
            </w:pPr>
          </w:p>
        </w:tc>
      </w:tr>
      <w:tr w:rsidR="001363CF" w:rsidRPr="00130358" w14:paraId="6B5BB8BD"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69EBAD57"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1165BFE5" w14:textId="77777777" w:rsidR="001363CF" w:rsidRPr="00130358" w:rsidRDefault="001363CF" w:rsidP="00D62538">
            <w:pPr>
              <w:pStyle w:val="TAL"/>
              <w:keepNext w:val="0"/>
              <w:keepLines w:val="0"/>
              <w:rPr>
                <w:rFonts w:cs="Arial"/>
              </w:rPr>
            </w:pPr>
            <w:proofErr w:type="spellStart"/>
            <w:r w:rsidRPr="00130358">
              <w:rPr>
                <w:rFonts w:cs="Arial"/>
              </w:rPr>
              <w:t>syncOffsetIndicator</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077F6D24"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3E8AB35A" w14:textId="77777777" w:rsidR="001363CF" w:rsidRPr="00130358" w:rsidRDefault="001363CF" w:rsidP="00D62538">
            <w:pPr>
              <w:pStyle w:val="TAL"/>
              <w:keepNext w:val="0"/>
              <w:keepLines w:val="0"/>
              <w:jc w:val="center"/>
              <w:rPr>
                <w:rFonts w:cs="Arial"/>
              </w:rPr>
            </w:pPr>
            <w:r w:rsidRPr="00130358">
              <w:rPr>
                <w:rFonts w:cs="Arial"/>
              </w:rPr>
              <w:t>3</w:t>
            </w:r>
          </w:p>
        </w:tc>
        <w:tc>
          <w:tcPr>
            <w:tcW w:w="2322" w:type="dxa"/>
            <w:tcBorders>
              <w:top w:val="single" w:sz="4" w:space="0" w:color="auto"/>
              <w:left w:val="single" w:sz="4" w:space="0" w:color="auto"/>
              <w:bottom w:val="single" w:sz="4" w:space="0" w:color="auto"/>
              <w:right w:val="single" w:sz="4" w:space="0" w:color="auto"/>
            </w:tcBorders>
            <w:vAlign w:val="center"/>
          </w:tcPr>
          <w:p w14:paraId="6A0F6327" w14:textId="77777777" w:rsidR="001363CF" w:rsidRPr="00130358" w:rsidRDefault="001363CF" w:rsidP="00D62538">
            <w:pPr>
              <w:pStyle w:val="TAL"/>
              <w:keepNext w:val="0"/>
              <w:keepLines w:val="0"/>
              <w:jc w:val="center"/>
              <w:rPr>
                <w:rFonts w:cs="Arial"/>
              </w:rPr>
            </w:pPr>
          </w:p>
        </w:tc>
      </w:tr>
      <w:tr w:rsidR="001363CF" w:rsidRPr="00130358" w14:paraId="7E27C9E0"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38CB283E"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64D3967B" w14:textId="77777777" w:rsidR="001363CF" w:rsidRPr="00130358" w:rsidRDefault="001363CF" w:rsidP="00D62538">
            <w:pPr>
              <w:pStyle w:val="TAL"/>
              <w:keepNext w:val="0"/>
              <w:keepLines w:val="0"/>
              <w:rPr>
                <w:rFonts w:cs="Arial"/>
              </w:rPr>
            </w:pPr>
            <w:proofErr w:type="spellStart"/>
            <w:r w:rsidRPr="00130358">
              <w:rPr>
                <w:rFonts w:cs="Arial"/>
              </w:rPr>
              <w:t>slssid</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2440E339"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6859C2D1" w14:textId="77777777" w:rsidR="001363CF" w:rsidRPr="00130358" w:rsidRDefault="001363CF" w:rsidP="00D62538">
            <w:pPr>
              <w:pStyle w:val="TAL"/>
              <w:keepNext w:val="0"/>
              <w:keepLines w:val="0"/>
              <w:jc w:val="center"/>
              <w:rPr>
                <w:rFonts w:cs="Arial"/>
              </w:rPr>
            </w:pPr>
            <w:r w:rsidRPr="00130358">
              <w:rPr>
                <w:rFonts w:cs="Arial"/>
              </w:rPr>
              <w:t>30</w:t>
            </w:r>
          </w:p>
        </w:tc>
        <w:tc>
          <w:tcPr>
            <w:tcW w:w="2322" w:type="dxa"/>
            <w:tcBorders>
              <w:top w:val="single" w:sz="4" w:space="0" w:color="auto"/>
              <w:left w:val="single" w:sz="4" w:space="0" w:color="auto"/>
              <w:bottom w:val="single" w:sz="4" w:space="0" w:color="auto"/>
              <w:right w:val="single" w:sz="4" w:space="0" w:color="auto"/>
            </w:tcBorders>
            <w:vAlign w:val="center"/>
          </w:tcPr>
          <w:p w14:paraId="5693C635" w14:textId="77777777" w:rsidR="001363CF" w:rsidRPr="00130358" w:rsidRDefault="001363CF" w:rsidP="00D62538">
            <w:pPr>
              <w:pStyle w:val="TAL"/>
              <w:keepNext w:val="0"/>
              <w:keepLines w:val="0"/>
              <w:jc w:val="center"/>
              <w:rPr>
                <w:rFonts w:cs="Arial"/>
              </w:rPr>
            </w:pPr>
          </w:p>
        </w:tc>
      </w:tr>
      <w:tr w:rsidR="001363CF" w:rsidRPr="00130358" w14:paraId="4CF96CED"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5778826C"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45304060" w14:textId="77777777" w:rsidR="001363CF" w:rsidRPr="00130358" w:rsidRDefault="001363CF" w:rsidP="00D62538">
            <w:pPr>
              <w:pStyle w:val="TAL"/>
              <w:keepNext w:val="0"/>
              <w:keepLines w:val="0"/>
              <w:rPr>
                <w:rFonts w:cs="Arial"/>
              </w:rPr>
            </w:pPr>
            <w:proofErr w:type="spellStart"/>
            <w:r w:rsidRPr="00130358">
              <w:rPr>
                <w:rFonts w:cs="Arial"/>
              </w:rPr>
              <w:t>inCoverage</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6722863A"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328459BB" w14:textId="77777777" w:rsidR="001363CF" w:rsidRPr="00130358" w:rsidRDefault="001363CF" w:rsidP="00D62538">
            <w:pPr>
              <w:pStyle w:val="TAL"/>
              <w:keepNext w:val="0"/>
              <w:keepLines w:val="0"/>
              <w:jc w:val="center"/>
              <w:rPr>
                <w:rFonts w:cs="Arial"/>
              </w:rPr>
            </w:pPr>
            <w:r w:rsidRPr="00130358">
              <w:rPr>
                <w:rFonts w:cs="Arial"/>
              </w:rPr>
              <w:t>TRUE</w:t>
            </w:r>
          </w:p>
        </w:tc>
        <w:tc>
          <w:tcPr>
            <w:tcW w:w="2322" w:type="dxa"/>
            <w:tcBorders>
              <w:top w:val="single" w:sz="4" w:space="0" w:color="auto"/>
              <w:left w:val="single" w:sz="4" w:space="0" w:color="auto"/>
              <w:bottom w:val="single" w:sz="4" w:space="0" w:color="auto"/>
              <w:right w:val="single" w:sz="4" w:space="0" w:color="auto"/>
            </w:tcBorders>
            <w:vAlign w:val="center"/>
            <w:hideMark/>
          </w:tcPr>
          <w:p w14:paraId="1A731BAD" w14:textId="1137CEA4" w:rsidR="001363CF" w:rsidRPr="00130358" w:rsidRDefault="001363CF" w:rsidP="00D62538">
            <w:pPr>
              <w:pStyle w:val="TAL"/>
              <w:keepNext w:val="0"/>
              <w:keepLines w:val="0"/>
              <w:jc w:val="center"/>
              <w:rPr>
                <w:rFonts w:cs="Arial"/>
              </w:rPr>
            </w:pPr>
            <w:r w:rsidRPr="00130358">
              <w:rPr>
                <w:rFonts w:cs="Arial"/>
              </w:rPr>
              <w:t>In</w:t>
            </w:r>
            <w:r w:rsidR="00D62538" w:rsidRPr="00130358">
              <w:rPr>
                <w:rFonts w:cs="Arial"/>
              </w:rPr>
              <w:t xml:space="preserve"> </w:t>
            </w:r>
            <w:r w:rsidRPr="00130358">
              <w:rPr>
                <w:rFonts w:cs="Arial"/>
              </w:rPr>
              <w:t>MIB-SL</w:t>
            </w:r>
          </w:p>
        </w:tc>
      </w:tr>
      <w:tr w:rsidR="001363CF" w:rsidRPr="00130358" w14:paraId="722C3247"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17D498F7"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51FCFF8A" w14:textId="77777777" w:rsidR="001363CF" w:rsidRPr="00130358" w:rsidRDefault="001363CF" w:rsidP="00D62538">
            <w:pPr>
              <w:pStyle w:val="TAL"/>
              <w:keepNext w:val="0"/>
              <w:keepLines w:val="0"/>
              <w:rPr>
                <w:rFonts w:cs="Arial"/>
              </w:rPr>
            </w:pPr>
            <w:proofErr w:type="spellStart"/>
            <w:r w:rsidRPr="00130358">
              <w:rPr>
                <w:rFonts w:cs="Arial"/>
              </w:rPr>
              <w:t>networkControlledSyncTx</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71E439BB"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5B87AAA6" w14:textId="77777777" w:rsidR="001363CF" w:rsidRPr="00130358" w:rsidRDefault="001363CF" w:rsidP="00D62538">
            <w:pPr>
              <w:pStyle w:val="TAL"/>
              <w:keepNext w:val="0"/>
              <w:keepLines w:val="0"/>
              <w:jc w:val="center"/>
              <w:rPr>
                <w:rFonts w:cs="Arial"/>
              </w:rPr>
            </w:pPr>
            <w:r w:rsidRPr="00130358">
              <w:rPr>
                <w:rFonts w:cs="Arial"/>
              </w:rPr>
              <w:t>ON</w:t>
            </w:r>
          </w:p>
        </w:tc>
        <w:tc>
          <w:tcPr>
            <w:tcW w:w="2322" w:type="dxa"/>
            <w:tcBorders>
              <w:top w:val="single" w:sz="4" w:space="0" w:color="auto"/>
              <w:left w:val="single" w:sz="4" w:space="0" w:color="auto"/>
              <w:bottom w:val="single" w:sz="4" w:space="0" w:color="auto"/>
              <w:right w:val="single" w:sz="4" w:space="0" w:color="auto"/>
            </w:tcBorders>
            <w:vAlign w:val="center"/>
          </w:tcPr>
          <w:p w14:paraId="7EAA9BE9" w14:textId="77777777" w:rsidR="001363CF" w:rsidRPr="00130358" w:rsidRDefault="001363CF" w:rsidP="00D62538">
            <w:pPr>
              <w:pStyle w:val="TAL"/>
              <w:keepNext w:val="0"/>
              <w:keepLines w:val="0"/>
              <w:jc w:val="center"/>
              <w:rPr>
                <w:rFonts w:cs="Arial"/>
              </w:rPr>
            </w:pPr>
          </w:p>
        </w:tc>
      </w:tr>
      <w:tr w:rsidR="001363CF" w:rsidRPr="00130358" w14:paraId="2C4B6D44"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2491B8B8"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0568261E" w14:textId="38A9D3AA" w:rsidR="001363CF" w:rsidRPr="00130358" w:rsidRDefault="001363CF" w:rsidP="00D62538">
            <w:pPr>
              <w:pStyle w:val="TAL"/>
              <w:keepNext w:val="0"/>
              <w:keepLines w:val="0"/>
              <w:rPr>
                <w:rFonts w:cs="Arial"/>
              </w:rPr>
            </w:pPr>
            <w:r w:rsidRPr="00130358">
              <w:rPr>
                <w:rFonts w:cs="Arial"/>
              </w:rPr>
              <w:t>V2X</w:t>
            </w:r>
            <w:r w:rsidR="00D62538" w:rsidRPr="00130358">
              <w:rPr>
                <w:rFonts w:cs="Arial"/>
              </w:rPr>
              <w:t xml:space="preserve"> </w:t>
            </w:r>
            <w:proofErr w:type="spellStart"/>
            <w:r w:rsidRPr="00130358">
              <w:rPr>
                <w:rFonts w:cs="Arial"/>
              </w:rPr>
              <w:t>sidelink</w:t>
            </w:r>
            <w:proofErr w:type="spellEnd"/>
            <w:r w:rsidR="00D62538" w:rsidRPr="00130358">
              <w:rPr>
                <w:rFonts w:cs="Arial"/>
              </w:rPr>
              <w:t xml:space="preserve"> </w:t>
            </w:r>
            <w:r w:rsidRPr="00130358">
              <w:rPr>
                <w:rFonts w:cs="Arial"/>
              </w:rPr>
              <w:t>communication</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078AF404"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8BFE9E2" w14:textId="3CC08195" w:rsidR="001363CF" w:rsidRPr="00130358" w:rsidRDefault="001363CF" w:rsidP="00D62538">
            <w:pPr>
              <w:pStyle w:val="TAC"/>
              <w:keepNext w:val="0"/>
              <w:keepLines w:val="0"/>
              <w:rPr>
                <w:rFonts w:cs="Arial"/>
              </w:rPr>
            </w:pPr>
            <w:r w:rsidRPr="00130358">
              <w:rPr>
                <w:rFonts w:cs="Arial"/>
              </w:rPr>
              <w:t>As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Table</w:t>
            </w:r>
            <w:r w:rsidR="00D62538" w:rsidRPr="00130358">
              <w:rPr>
                <w:rFonts w:cs="Arial"/>
              </w:rPr>
              <w:t xml:space="preserve"> </w:t>
            </w:r>
            <w:r w:rsidRPr="00130358">
              <w:rPr>
                <w:rFonts w:cs="Arial"/>
              </w:rPr>
              <w:t>A.12.2-2</w:t>
            </w:r>
          </w:p>
          <w:p w14:paraId="757C7849" w14:textId="3EA8392F" w:rsidR="001363CF" w:rsidRPr="00130358" w:rsidRDefault="001363CF" w:rsidP="00D62538">
            <w:pPr>
              <w:pStyle w:val="TAL"/>
              <w:keepNext w:val="0"/>
              <w:keepLines w:val="0"/>
              <w:jc w:val="center"/>
              <w:rPr>
                <w:rFonts w:cs="Arial"/>
              </w:rPr>
            </w:pPr>
            <w:r w:rsidRPr="00130358">
              <w:rPr>
                <w:rFonts w:cs="Arial"/>
              </w:rPr>
              <w:t>(Configuration</w:t>
            </w:r>
            <w:r w:rsidR="00D62538" w:rsidRPr="00130358">
              <w:rPr>
                <w:rFonts w:cs="Arial"/>
              </w:rPr>
              <w:t xml:space="preserve"> </w:t>
            </w:r>
            <w:r w:rsidRPr="00130358">
              <w:rPr>
                <w:rFonts w:cs="Arial"/>
              </w:rPr>
              <w:t>#2)</w:t>
            </w:r>
          </w:p>
        </w:tc>
        <w:tc>
          <w:tcPr>
            <w:tcW w:w="2322" w:type="dxa"/>
            <w:tcBorders>
              <w:top w:val="single" w:sz="4" w:space="0" w:color="auto"/>
              <w:left w:val="single" w:sz="4" w:space="0" w:color="auto"/>
              <w:bottom w:val="single" w:sz="4" w:space="0" w:color="auto"/>
              <w:right w:val="single" w:sz="4" w:space="0" w:color="auto"/>
            </w:tcBorders>
            <w:vAlign w:val="center"/>
            <w:hideMark/>
          </w:tcPr>
          <w:p w14:paraId="431F8C05" w14:textId="38427200" w:rsidR="001363CF" w:rsidRPr="00130358" w:rsidRDefault="001363CF" w:rsidP="00D62538">
            <w:pPr>
              <w:pStyle w:val="TAL"/>
              <w:keepNext w:val="0"/>
              <w:keepLines w:val="0"/>
              <w:jc w:val="center"/>
              <w:rPr>
                <w:rFonts w:cs="Arial"/>
              </w:rPr>
            </w:pPr>
            <w:r w:rsidRPr="00130358">
              <w:rPr>
                <w:rFonts w:cs="Arial"/>
              </w:rPr>
              <w:t>IE</w:t>
            </w:r>
            <w:r w:rsidR="00D62538" w:rsidRPr="00130358">
              <w:rPr>
                <w:rFonts w:cs="Arial"/>
              </w:rPr>
              <w:t xml:space="preserve"> </w:t>
            </w:r>
            <w:r w:rsidRPr="00130358">
              <w:rPr>
                <w:rFonts w:cs="Arial"/>
              </w:rPr>
              <w:t>values</w:t>
            </w:r>
            <w:r w:rsidR="00D62538" w:rsidRPr="00130358">
              <w:rPr>
                <w:rFonts w:cs="Arial"/>
              </w:rPr>
              <w:t xml:space="preserve"> </w:t>
            </w:r>
            <w:r w:rsidRPr="00130358">
              <w:rPr>
                <w:rFonts w:cs="Arial"/>
              </w:rPr>
              <w:t>unless</w:t>
            </w:r>
            <w:r w:rsidR="00D62538" w:rsidRPr="00130358">
              <w:rPr>
                <w:rFonts w:cs="Arial"/>
              </w:rPr>
              <w:t xml:space="preserve"> </w:t>
            </w:r>
            <w:r w:rsidRPr="00130358">
              <w:rPr>
                <w:rFonts w:cs="Arial"/>
              </w:rPr>
              <w:t>specified</w:t>
            </w:r>
            <w:r w:rsidR="00D62538" w:rsidRPr="00130358">
              <w:rPr>
                <w:rFonts w:cs="Arial"/>
              </w:rPr>
              <w:t xml:space="preserve"> </w:t>
            </w:r>
            <w:r w:rsidRPr="00130358">
              <w:rPr>
                <w:rFonts w:cs="Arial"/>
              </w:rPr>
              <w:t>otherwise</w:t>
            </w:r>
            <w:r w:rsidR="00D62538" w:rsidRPr="00130358">
              <w:rPr>
                <w:rFonts w:cs="Arial"/>
              </w:rPr>
              <w:t xml:space="preserve"> </w:t>
            </w:r>
            <w:r w:rsidRPr="00130358">
              <w:rPr>
                <w:rFonts w:cs="Arial"/>
              </w:rPr>
              <w:t>in</w:t>
            </w:r>
            <w:r w:rsidR="00D62538" w:rsidRPr="00130358">
              <w:rPr>
                <w:rFonts w:cs="Arial"/>
              </w:rPr>
              <w:t xml:space="preserve"> </w:t>
            </w:r>
            <w:r w:rsidRPr="00130358">
              <w:rPr>
                <w:rFonts w:cs="Arial"/>
              </w:rPr>
              <w:t>this</w:t>
            </w:r>
            <w:r w:rsidR="00D62538" w:rsidRPr="00130358">
              <w:rPr>
                <w:rFonts w:cs="Arial"/>
              </w:rPr>
              <w:t xml:space="preserve"> </w:t>
            </w:r>
            <w:r w:rsidRPr="00130358">
              <w:rPr>
                <w:rFonts w:cs="Arial"/>
              </w:rPr>
              <w:t>test;</w:t>
            </w:r>
            <w:r w:rsidR="00D62538" w:rsidRPr="00130358">
              <w:rPr>
                <w:rFonts w:cs="Arial"/>
              </w:rPr>
              <w:t xml:space="preserve"> </w:t>
            </w:r>
            <w:r w:rsidRPr="00130358">
              <w:rPr>
                <w:rFonts w:cs="Arial"/>
              </w:rPr>
              <w:t>Note</w:t>
            </w:r>
            <w:r w:rsidR="00D62538" w:rsidRPr="00130358">
              <w:rPr>
                <w:rFonts w:cs="Arial"/>
              </w:rPr>
              <w:t xml:space="preserve"> </w:t>
            </w:r>
            <w:r w:rsidRPr="00130358">
              <w:rPr>
                <w:rFonts w:cs="Arial"/>
              </w:rPr>
              <w:t>resource</w:t>
            </w:r>
            <w:r w:rsidR="00D62538" w:rsidRPr="00130358">
              <w:rPr>
                <w:rFonts w:cs="Arial"/>
              </w:rPr>
              <w:t xml:space="preserve"> </w:t>
            </w:r>
            <w:r w:rsidRPr="00130358">
              <w:rPr>
                <w:rFonts w:cs="Arial"/>
              </w:rPr>
              <w:t>pool</w:t>
            </w:r>
            <w:r w:rsidR="00D62538" w:rsidRPr="00130358">
              <w:rPr>
                <w:rFonts w:cs="Arial"/>
              </w:rPr>
              <w:t xml:space="preserve"> </w:t>
            </w:r>
            <w:r w:rsidRPr="00130358">
              <w:rPr>
                <w:rFonts w:cs="Arial"/>
              </w:rPr>
              <w:t>is</w:t>
            </w:r>
            <w:r w:rsidR="00D62538" w:rsidRPr="00130358">
              <w:rPr>
                <w:rFonts w:cs="Arial"/>
              </w:rPr>
              <w:t xml:space="preserve"> </w:t>
            </w:r>
            <w:r w:rsidRPr="00130358">
              <w:rPr>
                <w:rFonts w:cs="Arial"/>
              </w:rPr>
              <w:t>same</w:t>
            </w:r>
            <w:r w:rsidR="00D62538" w:rsidRPr="00130358">
              <w:rPr>
                <w:rFonts w:cs="Arial"/>
              </w:rPr>
              <w:t xml:space="preserve"> </w:t>
            </w:r>
            <w:r w:rsidRPr="00130358">
              <w:rPr>
                <w:rFonts w:cs="Arial"/>
              </w:rPr>
              <w:t>as</w:t>
            </w:r>
            <w:r w:rsidR="00D62538" w:rsidRPr="00130358">
              <w:rPr>
                <w:rFonts w:cs="Arial"/>
              </w:rPr>
              <w:t xml:space="preserve"> </w:t>
            </w:r>
            <w:r w:rsidRPr="00130358">
              <w:rPr>
                <w:rFonts w:cs="Arial"/>
              </w:rPr>
              <w:t>Configuration</w:t>
            </w:r>
            <w:r w:rsidR="00D62538" w:rsidRPr="00130358">
              <w:rPr>
                <w:rFonts w:cs="Arial"/>
              </w:rPr>
              <w:t xml:space="preserve"> </w:t>
            </w:r>
            <w:r w:rsidRPr="00130358">
              <w:rPr>
                <w:rFonts w:cs="Arial"/>
              </w:rPr>
              <w:t>#1</w:t>
            </w:r>
            <w:r w:rsidR="00D62538" w:rsidRPr="00130358">
              <w:rPr>
                <w:rFonts w:cs="Arial"/>
              </w:rPr>
              <w:t xml:space="preserve"> </w:t>
            </w:r>
            <w:r w:rsidRPr="00130358">
              <w:rPr>
                <w:rFonts w:cs="Arial"/>
              </w:rPr>
              <w:t>used</w:t>
            </w:r>
            <w:r w:rsidR="00D62538" w:rsidRPr="00130358">
              <w:rPr>
                <w:rFonts w:cs="Arial"/>
              </w:rPr>
              <w:t xml:space="preserve"> </w:t>
            </w:r>
            <w:r w:rsidRPr="00130358">
              <w:rPr>
                <w:rFonts w:cs="Arial"/>
              </w:rPr>
              <w:t>by</w:t>
            </w:r>
            <w:r w:rsidR="00D62538" w:rsidRPr="00130358">
              <w:rPr>
                <w:rFonts w:cs="Arial"/>
              </w:rPr>
              <w:t xml:space="preserve"> </w:t>
            </w:r>
            <w:r w:rsidRPr="00130358">
              <w:rPr>
                <w:rFonts w:cs="Arial"/>
              </w:rPr>
              <w:t>V2X</w:t>
            </w:r>
            <w:r w:rsidR="00D62538" w:rsidRPr="00130358">
              <w:rPr>
                <w:rFonts w:cs="Arial"/>
              </w:rPr>
              <w:t xml:space="preserve"> </w:t>
            </w:r>
            <w:r w:rsidRPr="00130358">
              <w:rPr>
                <w:rFonts w:cs="Arial"/>
              </w:rPr>
              <w:t>UE.</w:t>
            </w:r>
          </w:p>
        </w:tc>
      </w:tr>
      <w:tr w:rsidR="001363CF" w:rsidRPr="00130358" w14:paraId="75FDF45A"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64AB8E30"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247AA207" w14:textId="77777777" w:rsidR="001363CF" w:rsidRPr="00130358" w:rsidRDefault="001363CF" w:rsidP="00D62538">
            <w:pPr>
              <w:pStyle w:val="TAL"/>
              <w:keepNext w:val="0"/>
              <w:keepLines w:val="0"/>
              <w:rPr>
                <w:rFonts w:cs="Arial"/>
              </w:rPr>
            </w:pPr>
            <w:r w:rsidRPr="00130358">
              <w:rPr>
                <w:rFonts w:cs="Arial"/>
                <w:position w:val="-12"/>
              </w:rPr>
              <w:object w:dxaOrig="720" w:dyaOrig="432" w14:anchorId="4B9EDDCF">
                <v:shape id="_x0000_i1167" type="#_x0000_t75" style="width:36.75pt;height:21.75pt" o:ole="" fillcolor="window">
                  <v:imagedata r:id="rId133" o:title=""/>
                </v:shape>
                <o:OLEObject Type="Embed" ProgID="Equation.3" ShapeID="_x0000_i1167" DrawAspect="Content" ObjectID="_1736593641" r:id="rId152"/>
              </w:object>
            </w:r>
          </w:p>
        </w:tc>
        <w:tc>
          <w:tcPr>
            <w:tcW w:w="1260" w:type="dxa"/>
            <w:tcBorders>
              <w:top w:val="single" w:sz="4" w:space="0" w:color="auto"/>
              <w:left w:val="single" w:sz="4" w:space="0" w:color="auto"/>
              <w:bottom w:val="single" w:sz="4" w:space="0" w:color="auto"/>
              <w:right w:val="single" w:sz="4" w:space="0" w:color="auto"/>
            </w:tcBorders>
            <w:vAlign w:val="center"/>
          </w:tcPr>
          <w:p w14:paraId="0FA6B12D"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08E7BB88" w14:textId="77777777" w:rsidR="001363CF" w:rsidRPr="00130358" w:rsidRDefault="001363CF" w:rsidP="00D62538">
            <w:pPr>
              <w:pStyle w:val="TAL"/>
              <w:keepNext w:val="0"/>
              <w:keepLines w:val="0"/>
              <w:jc w:val="center"/>
              <w:rPr>
                <w:rFonts w:cs="Arial"/>
              </w:rPr>
            </w:pPr>
            <w:r w:rsidRPr="00130358">
              <w:rPr>
                <w:rFonts w:cs="Arial"/>
              </w:rPr>
              <w:t>3.3</w:t>
            </w:r>
          </w:p>
        </w:tc>
        <w:tc>
          <w:tcPr>
            <w:tcW w:w="2322" w:type="dxa"/>
            <w:tcBorders>
              <w:top w:val="single" w:sz="4" w:space="0" w:color="auto"/>
              <w:left w:val="single" w:sz="4" w:space="0" w:color="auto"/>
              <w:bottom w:val="single" w:sz="4" w:space="0" w:color="auto"/>
              <w:right w:val="single" w:sz="4" w:space="0" w:color="auto"/>
            </w:tcBorders>
            <w:vAlign w:val="center"/>
          </w:tcPr>
          <w:p w14:paraId="3D11FC04" w14:textId="77777777" w:rsidR="001363CF" w:rsidRPr="00130358" w:rsidRDefault="001363CF" w:rsidP="00D62538">
            <w:pPr>
              <w:pStyle w:val="TAL"/>
              <w:keepNext w:val="0"/>
              <w:keepLines w:val="0"/>
              <w:jc w:val="center"/>
              <w:rPr>
                <w:rFonts w:cs="Arial"/>
              </w:rPr>
            </w:pPr>
          </w:p>
        </w:tc>
      </w:tr>
      <w:tr w:rsidR="001363CF" w:rsidRPr="00130358" w14:paraId="452F5005" w14:textId="77777777" w:rsidTr="00D62538">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2A9404CD" w14:textId="77777777" w:rsidR="001363CF" w:rsidRPr="00130358" w:rsidRDefault="001363CF" w:rsidP="00D62538">
            <w:pPr>
              <w:overflowPunct/>
              <w:autoSpaceDE/>
              <w:autoSpaceDN/>
              <w:adjustRightInd/>
              <w:spacing w:after="0"/>
              <w:rPr>
                <w:rFonts w:ascii="Arial" w:hAnsi="Arial" w:cs="Arial"/>
                <w:sz w:val="18"/>
              </w:rPr>
            </w:pPr>
          </w:p>
        </w:tc>
        <w:tc>
          <w:tcPr>
            <w:tcW w:w="2372" w:type="dxa"/>
            <w:tcBorders>
              <w:top w:val="single" w:sz="4" w:space="0" w:color="auto"/>
              <w:left w:val="single" w:sz="4" w:space="0" w:color="auto"/>
              <w:bottom w:val="single" w:sz="4" w:space="0" w:color="auto"/>
              <w:right w:val="single" w:sz="4" w:space="0" w:color="auto"/>
            </w:tcBorders>
            <w:vAlign w:val="center"/>
            <w:hideMark/>
          </w:tcPr>
          <w:p w14:paraId="0B88F9BA" w14:textId="65B31582" w:rsidR="001363CF" w:rsidRPr="00130358" w:rsidRDefault="001363CF" w:rsidP="00D62538">
            <w:pPr>
              <w:pStyle w:val="TAL"/>
              <w:keepNext w:val="0"/>
              <w:keepLines w:val="0"/>
              <w:rPr>
                <w:rFonts w:cs="Arial"/>
              </w:rPr>
            </w:pPr>
            <w:r w:rsidRPr="00130358">
              <w:rPr>
                <w:rFonts w:cs="Arial"/>
              </w:rPr>
              <w:t>S-RSRP</w:t>
            </w:r>
            <w:r w:rsidR="00D62538" w:rsidRPr="00130358">
              <w:rPr>
                <w:rFonts w:cs="Arial"/>
                <w:vertAlign w:val="superscript"/>
              </w:rPr>
              <w:t xml:space="preserve"> </w:t>
            </w:r>
            <w:r w:rsidRPr="00130358">
              <w:rPr>
                <w:rFonts w:cs="Arial"/>
                <w:vertAlign w:val="superscript"/>
              </w:rPr>
              <w:t>Note1,</w:t>
            </w:r>
            <w:r w:rsidR="00D62538" w:rsidRPr="00130358">
              <w:rPr>
                <w:rFonts w:cs="Arial"/>
                <w:vertAlign w:val="superscript"/>
              </w:rPr>
              <w:t xml:space="preserve"> </w:t>
            </w:r>
            <w:r w:rsidRPr="00130358">
              <w:rPr>
                <w:rFonts w:cs="Arial"/>
                <w:vertAlign w:val="superscript"/>
              </w:rPr>
              <w:t>Note</w:t>
            </w:r>
            <w:r w:rsidR="00D62538" w:rsidRPr="00130358">
              <w:rPr>
                <w:rFonts w:cs="Arial"/>
                <w:vertAlign w:val="superscript"/>
              </w:rPr>
              <w:t xml:space="preserve"> </w:t>
            </w:r>
            <w:r w:rsidRPr="00130358">
              <w:rPr>
                <w:rFonts w:cs="Arial"/>
                <w:vertAlign w:val="superscript"/>
              </w:rPr>
              <w:t>2</w:t>
            </w:r>
          </w:p>
        </w:tc>
        <w:tc>
          <w:tcPr>
            <w:tcW w:w="1260" w:type="dxa"/>
            <w:tcBorders>
              <w:top w:val="single" w:sz="4" w:space="0" w:color="auto"/>
              <w:left w:val="single" w:sz="4" w:space="0" w:color="auto"/>
              <w:bottom w:val="single" w:sz="4" w:space="0" w:color="auto"/>
              <w:right w:val="single" w:sz="4" w:space="0" w:color="auto"/>
            </w:tcBorders>
            <w:vAlign w:val="center"/>
          </w:tcPr>
          <w:p w14:paraId="20E11277"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758E140D" w14:textId="77777777" w:rsidR="001363CF" w:rsidRPr="00130358" w:rsidRDefault="001363CF" w:rsidP="00D62538">
            <w:pPr>
              <w:pStyle w:val="TAL"/>
              <w:keepNext w:val="0"/>
              <w:keepLines w:val="0"/>
              <w:jc w:val="center"/>
              <w:rPr>
                <w:rFonts w:cs="Arial"/>
              </w:rPr>
            </w:pPr>
            <w:r w:rsidRPr="00130358">
              <w:rPr>
                <w:rFonts w:cs="Arial"/>
              </w:rPr>
              <w:t>-94.7</w:t>
            </w:r>
          </w:p>
        </w:tc>
        <w:tc>
          <w:tcPr>
            <w:tcW w:w="2322" w:type="dxa"/>
            <w:tcBorders>
              <w:top w:val="single" w:sz="4" w:space="0" w:color="auto"/>
              <w:left w:val="single" w:sz="4" w:space="0" w:color="auto"/>
              <w:bottom w:val="single" w:sz="4" w:space="0" w:color="auto"/>
              <w:right w:val="single" w:sz="4" w:space="0" w:color="auto"/>
            </w:tcBorders>
            <w:vAlign w:val="center"/>
          </w:tcPr>
          <w:p w14:paraId="66A43919" w14:textId="77777777" w:rsidR="001363CF" w:rsidRPr="00130358" w:rsidRDefault="001363CF" w:rsidP="00D62538">
            <w:pPr>
              <w:pStyle w:val="TAL"/>
              <w:keepNext w:val="0"/>
              <w:keepLines w:val="0"/>
              <w:jc w:val="center"/>
              <w:rPr>
                <w:rFonts w:cs="Arial"/>
              </w:rPr>
            </w:pPr>
          </w:p>
        </w:tc>
      </w:tr>
      <w:tr w:rsidR="001363CF" w:rsidRPr="00130358" w14:paraId="74F7B9DE" w14:textId="77777777" w:rsidTr="00D62538">
        <w:trPr>
          <w:jc w:val="center"/>
        </w:trPr>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431DA4C9" w14:textId="7EF2EB8D" w:rsidR="001363CF" w:rsidRPr="00130358" w:rsidRDefault="001363CF" w:rsidP="00D62538">
            <w:pPr>
              <w:pStyle w:val="TAL"/>
              <w:keepNext w:val="0"/>
              <w:keepLines w:val="0"/>
              <w:rPr>
                <w:rFonts w:cs="Arial"/>
              </w:rPr>
            </w:pPr>
            <w:r w:rsidRPr="00130358">
              <w:rPr>
                <w:rFonts w:cs="Arial"/>
              </w:rPr>
              <w:t>Propagation</w:t>
            </w:r>
            <w:r w:rsidR="00D62538" w:rsidRPr="00130358">
              <w:rPr>
                <w:rFonts w:cs="Arial"/>
              </w:rPr>
              <w:t xml:space="preserve"> </w:t>
            </w:r>
            <w:r w:rsidRPr="00130358">
              <w:rPr>
                <w:rFonts w:cs="Arial"/>
              </w:rPr>
              <w:t>condition</w:t>
            </w:r>
          </w:p>
        </w:tc>
        <w:tc>
          <w:tcPr>
            <w:tcW w:w="1260" w:type="dxa"/>
            <w:tcBorders>
              <w:top w:val="single" w:sz="4" w:space="0" w:color="auto"/>
              <w:left w:val="single" w:sz="4" w:space="0" w:color="auto"/>
              <w:bottom w:val="single" w:sz="4" w:space="0" w:color="auto"/>
              <w:right w:val="single" w:sz="4" w:space="0" w:color="auto"/>
            </w:tcBorders>
            <w:vAlign w:val="center"/>
          </w:tcPr>
          <w:p w14:paraId="63478C1C" w14:textId="77777777" w:rsidR="001363CF" w:rsidRPr="00130358" w:rsidRDefault="001363CF" w:rsidP="00D62538">
            <w:pPr>
              <w:pStyle w:val="TAL"/>
              <w:keepNext w:val="0"/>
              <w:keepLines w:val="0"/>
              <w:jc w:val="center"/>
              <w:rPr>
                <w:rFonts w:cs="Arial"/>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4AD6E6E3" w14:textId="77777777" w:rsidR="001363CF" w:rsidRPr="00130358" w:rsidRDefault="001363CF" w:rsidP="00D62538">
            <w:pPr>
              <w:pStyle w:val="TAL"/>
              <w:keepNext w:val="0"/>
              <w:keepLines w:val="0"/>
              <w:jc w:val="center"/>
              <w:rPr>
                <w:rFonts w:cs="Arial"/>
              </w:rPr>
            </w:pPr>
            <w:r w:rsidRPr="00130358">
              <w:rPr>
                <w:rFonts w:cs="Arial"/>
              </w:rPr>
              <w:t>AWGN</w:t>
            </w:r>
          </w:p>
        </w:tc>
        <w:tc>
          <w:tcPr>
            <w:tcW w:w="2322" w:type="dxa"/>
            <w:tcBorders>
              <w:top w:val="single" w:sz="4" w:space="0" w:color="auto"/>
              <w:left w:val="single" w:sz="4" w:space="0" w:color="auto"/>
              <w:bottom w:val="single" w:sz="4" w:space="0" w:color="auto"/>
              <w:right w:val="single" w:sz="4" w:space="0" w:color="auto"/>
            </w:tcBorders>
            <w:vAlign w:val="center"/>
          </w:tcPr>
          <w:p w14:paraId="31646EB4" w14:textId="77777777" w:rsidR="001363CF" w:rsidRPr="00130358" w:rsidRDefault="001363CF" w:rsidP="00D62538">
            <w:pPr>
              <w:pStyle w:val="TAL"/>
              <w:keepNext w:val="0"/>
              <w:keepLines w:val="0"/>
              <w:jc w:val="center"/>
              <w:rPr>
                <w:rFonts w:cs="Arial"/>
              </w:rPr>
            </w:pPr>
          </w:p>
        </w:tc>
      </w:tr>
      <w:tr w:rsidR="001363CF" w:rsidRPr="00130358" w14:paraId="2FC1E80F" w14:textId="77777777" w:rsidTr="00D62538">
        <w:trPr>
          <w:jc w:val="center"/>
        </w:trPr>
        <w:tc>
          <w:tcPr>
            <w:tcW w:w="9585" w:type="dxa"/>
            <w:gridSpan w:val="5"/>
            <w:tcBorders>
              <w:top w:val="single" w:sz="4" w:space="0" w:color="auto"/>
              <w:left w:val="single" w:sz="4" w:space="0" w:color="auto"/>
              <w:bottom w:val="single" w:sz="4" w:space="0" w:color="auto"/>
              <w:right w:val="single" w:sz="4" w:space="0" w:color="auto"/>
            </w:tcBorders>
            <w:vAlign w:val="center"/>
            <w:hideMark/>
          </w:tcPr>
          <w:p w14:paraId="5EA2689E" w14:textId="39B225AE" w:rsidR="001363CF" w:rsidRPr="00130358" w:rsidRDefault="00483222" w:rsidP="00D62538">
            <w:pPr>
              <w:pStyle w:val="TAN"/>
              <w:keepNext w:val="0"/>
              <w:keepLines w:val="0"/>
              <w:rPr>
                <w:rFonts w:cs="Arial"/>
              </w:rPr>
            </w:pPr>
            <w:r w:rsidRPr="00130358">
              <w:rPr>
                <w:rFonts w:cs="Arial"/>
              </w:rPr>
              <w:t>NOTE 1:</w:t>
            </w:r>
            <w:r w:rsidR="001363CF" w:rsidRPr="00130358">
              <w:rPr>
                <w:rFonts w:cs="Arial"/>
              </w:rPr>
              <w:tab/>
              <w:t>S-RSRP</w:t>
            </w:r>
            <w:r w:rsidR="00D62538" w:rsidRPr="00130358">
              <w:rPr>
                <w:rFonts w:cs="Arial"/>
              </w:rPr>
              <w:t xml:space="preserve"> </w:t>
            </w:r>
            <w:r w:rsidR="001363CF" w:rsidRPr="00130358">
              <w:rPr>
                <w:rFonts w:cs="Arial"/>
              </w:rPr>
              <w:t>levels</w:t>
            </w:r>
            <w:r w:rsidR="00D62538" w:rsidRPr="00130358">
              <w:rPr>
                <w:rFonts w:cs="Arial"/>
              </w:rPr>
              <w:t xml:space="preserve"> </w:t>
            </w:r>
            <w:r w:rsidR="001363CF" w:rsidRPr="00130358">
              <w:rPr>
                <w:rFonts w:cs="Arial"/>
              </w:rPr>
              <w:t>have</w:t>
            </w:r>
            <w:r w:rsidR="00D62538" w:rsidRPr="00130358">
              <w:rPr>
                <w:rFonts w:cs="Arial"/>
              </w:rPr>
              <w:t xml:space="preserve"> </w:t>
            </w:r>
            <w:r w:rsidR="001363CF" w:rsidRPr="00130358">
              <w:rPr>
                <w:rFonts w:cs="Arial"/>
              </w:rPr>
              <w:t>been</w:t>
            </w:r>
            <w:r w:rsidR="00D62538" w:rsidRPr="00130358">
              <w:rPr>
                <w:rFonts w:cs="Arial"/>
              </w:rPr>
              <w:t xml:space="preserve"> </w:t>
            </w:r>
            <w:r w:rsidR="001363CF" w:rsidRPr="00130358">
              <w:rPr>
                <w:rFonts w:cs="Arial"/>
              </w:rPr>
              <w:t>derived</w:t>
            </w:r>
            <w:r w:rsidR="00D62538" w:rsidRPr="00130358">
              <w:rPr>
                <w:rFonts w:cs="Arial"/>
              </w:rPr>
              <w:t xml:space="preserve"> </w:t>
            </w:r>
            <w:r w:rsidR="001363CF" w:rsidRPr="00130358">
              <w:rPr>
                <w:rFonts w:cs="Arial"/>
              </w:rPr>
              <w:t>from</w:t>
            </w:r>
            <w:r w:rsidR="00D62538" w:rsidRPr="00130358">
              <w:rPr>
                <w:rFonts w:cs="Arial"/>
              </w:rPr>
              <w:t xml:space="preserve"> </w:t>
            </w:r>
            <w:r w:rsidR="001363CF" w:rsidRPr="00130358">
              <w:rPr>
                <w:rFonts w:cs="Arial"/>
              </w:rPr>
              <w:t>other</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for</w:t>
            </w:r>
            <w:r w:rsidR="00D62538" w:rsidRPr="00130358">
              <w:rPr>
                <w:rFonts w:cs="Arial"/>
              </w:rPr>
              <w:t xml:space="preserve"> </w:t>
            </w:r>
            <w:r w:rsidR="001363CF" w:rsidRPr="00130358">
              <w:rPr>
                <w:rFonts w:cs="Arial"/>
              </w:rPr>
              <w:t>information</w:t>
            </w:r>
            <w:r w:rsidR="00D62538" w:rsidRPr="00130358">
              <w:rPr>
                <w:rFonts w:cs="Arial"/>
              </w:rPr>
              <w:t xml:space="preserve"> </w:t>
            </w:r>
            <w:r w:rsidR="001363CF" w:rsidRPr="00130358">
              <w:rPr>
                <w:rFonts w:cs="Arial"/>
              </w:rPr>
              <w:t>purposes.</w:t>
            </w:r>
            <w:r w:rsidR="00D62538" w:rsidRPr="00130358">
              <w:rPr>
                <w:rFonts w:cs="Arial"/>
              </w:rPr>
              <w:t xml:space="preserve"> </w:t>
            </w:r>
            <w:r w:rsidR="001363CF" w:rsidRPr="00130358">
              <w:rPr>
                <w:rFonts w:cs="Arial"/>
              </w:rPr>
              <w:t>They</w:t>
            </w:r>
            <w:r w:rsidR="00D62538" w:rsidRPr="00130358">
              <w:rPr>
                <w:rFonts w:cs="Arial"/>
              </w:rPr>
              <w:t xml:space="preserve"> </w:t>
            </w:r>
            <w:r w:rsidR="001363CF" w:rsidRPr="00130358">
              <w:rPr>
                <w:rFonts w:cs="Arial"/>
              </w:rPr>
              <w:t>are</w:t>
            </w:r>
            <w:r w:rsidR="00D62538" w:rsidRPr="00130358">
              <w:rPr>
                <w:rFonts w:cs="Arial"/>
              </w:rPr>
              <w:t xml:space="preserve"> </w:t>
            </w:r>
            <w:r w:rsidR="001363CF" w:rsidRPr="00130358">
              <w:rPr>
                <w:rFonts w:cs="Arial"/>
              </w:rPr>
              <w:t>not</w:t>
            </w:r>
            <w:r w:rsidR="00D62538" w:rsidRPr="00130358">
              <w:rPr>
                <w:rFonts w:cs="Arial"/>
              </w:rPr>
              <w:t xml:space="preserve"> </w:t>
            </w:r>
            <w:r w:rsidR="001363CF" w:rsidRPr="00130358">
              <w:rPr>
                <w:rFonts w:cs="Arial"/>
              </w:rPr>
              <w:t>settable</w:t>
            </w:r>
            <w:r w:rsidR="00D62538" w:rsidRPr="00130358">
              <w:rPr>
                <w:rFonts w:cs="Arial"/>
              </w:rPr>
              <w:t xml:space="preserve"> </w:t>
            </w:r>
            <w:r w:rsidR="001363CF" w:rsidRPr="00130358">
              <w:rPr>
                <w:rFonts w:cs="Arial"/>
              </w:rPr>
              <w:t>parameters</w:t>
            </w:r>
            <w:r w:rsidR="00D62538" w:rsidRPr="00130358">
              <w:rPr>
                <w:rFonts w:cs="Arial"/>
              </w:rPr>
              <w:t xml:space="preserve"> </w:t>
            </w:r>
            <w:r w:rsidR="001363CF" w:rsidRPr="00130358">
              <w:rPr>
                <w:rFonts w:cs="Arial"/>
              </w:rPr>
              <w:t>themselves.</w:t>
            </w:r>
          </w:p>
          <w:p w14:paraId="17944FB1" w14:textId="1F904B73" w:rsidR="001363CF" w:rsidRPr="00130358" w:rsidRDefault="00483222" w:rsidP="00D62538">
            <w:pPr>
              <w:pStyle w:val="TAN"/>
              <w:keepNext w:val="0"/>
              <w:keepLines w:val="0"/>
              <w:rPr>
                <w:rFonts w:cs="Arial"/>
              </w:rPr>
            </w:pPr>
            <w:r w:rsidRPr="00130358">
              <w:rPr>
                <w:rFonts w:cs="Arial"/>
              </w:rPr>
              <w:t>NOTE 2:</w:t>
            </w:r>
            <w:r w:rsidR="001363CF" w:rsidRPr="00130358">
              <w:rPr>
                <w:rFonts w:cs="Arial"/>
              </w:rPr>
              <w:tab/>
              <w:t>SSSS</w:t>
            </w:r>
            <w:r w:rsidR="00D62538" w:rsidRPr="00130358">
              <w:rPr>
                <w:rFonts w:cs="Arial"/>
              </w:rPr>
              <w:t xml:space="preserve"> </w:t>
            </w:r>
            <w:r w:rsidR="001363CF" w:rsidRPr="00130358">
              <w:rPr>
                <w:rFonts w:cs="Arial"/>
              </w:rPr>
              <w:t>Es/</w:t>
            </w:r>
            <w:proofErr w:type="spellStart"/>
            <w:r w:rsidR="001363CF" w:rsidRPr="00130358">
              <w:rPr>
                <w:rFonts w:cs="Arial"/>
              </w:rPr>
              <w:t>Iot</w:t>
            </w:r>
            <w:proofErr w:type="spellEnd"/>
            <w:r w:rsidR="00D62538" w:rsidRPr="00130358">
              <w:rPr>
                <w:rFonts w:cs="Arial"/>
              </w:rPr>
              <w:t xml:space="preserve"> </w:t>
            </w:r>
            <w:r w:rsidR="001363CF" w:rsidRPr="00130358">
              <w:rPr>
                <w:rFonts w:cs="Arial"/>
              </w:rPr>
              <w:t>is</w:t>
            </w:r>
            <w:r w:rsidR="00D62538" w:rsidRPr="00130358">
              <w:rPr>
                <w:rFonts w:cs="Arial"/>
              </w:rPr>
              <w:t xml:space="preserve"> </w:t>
            </w:r>
            <w:r w:rsidR="001363CF" w:rsidRPr="00130358">
              <w:rPr>
                <w:rFonts w:cs="Arial"/>
              </w:rPr>
              <w:t>set</w:t>
            </w:r>
            <w:r w:rsidR="00D62538" w:rsidRPr="00130358">
              <w:rPr>
                <w:rFonts w:cs="Arial"/>
              </w:rPr>
              <w:t xml:space="preserve"> </w:t>
            </w:r>
            <w:r w:rsidR="001363CF" w:rsidRPr="00130358">
              <w:rPr>
                <w:rFonts w:cs="Arial"/>
              </w:rPr>
              <w:t>the</w:t>
            </w:r>
            <w:r w:rsidR="00D62538" w:rsidRPr="00130358">
              <w:rPr>
                <w:rFonts w:cs="Arial"/>
              </w:rPr>
              <w:t xml:space="preserve"> </w:t>
            </w:r>
            <w:r w:rsidR="001363CF" w:rsidRPr="00130358">
              <w:rPr>
                <w:rFonts w:cs="Arial"/>
              </w:rPr>
              <w:t>same</w:t>
            </w:r>
            <w:r w:rsidR="00D62538" w:rsidRPr="00130358">
              <w:rPr>
                <w:rFonts w:cs="Arial"/>
              </w:rPr>
              <w:t xml:space="preserve"> </w:t>
            </w:r>
            <w:r w:rsidR="001363CF" w:rsidRPr="00130358">
              <w:rPr>
                <w:rFonts w:cs="Arial"/>
              </w:rPr>
              <w:t>as</w:t>
            </w:r>
            <w:r w:rsidR="00D62538" w:rsidRPr="00130358">
              <w:rPr>
                <w:rFonts w:cs="Arial"/>
              </w:rPr>
              <w:t xml:space="preserve"> </w:t>
            </w:r>
            <w:r w:rsidR="001363CF" w:rsidRPr="00130358">
              <w:rPr>
                <w:rFonts w:cs="Arial"/>
              </w:rPr>
              <w:t>PSSS/PSBCH</w:t>
            </w:r>
            <w:r w:rsidR="00D62538" w:rsidRPr="00130358">
              <w:rPr>
                <w:rFonts w:cs="Arial"/>
              </w:rPr>
              <w:t xml:space="preserve"> </w:t>
            </w:r>
            <w:r w:rsidR="001363CF" w:rsidRPr="00130358">
              <w:rPr>
                <w:rFonts w:cs="Arial"/>
              </w:rPr>
              <w:t>Es/</w:t>
            </w:r>
            <w:proofErr w:type="spellStart"/>
            <w:r w:rsidR="001363CF" w:rsidRPr="00130358">
              <w:rPr>
                <w:rFonts w:cs="Arial"/>
              </w:rPr>
              <w:t>Iot</w:t>
            </w:r>
            <w:proofErr w:type="spellEnd"/>
            <w:r w:rsidR="001363CF" w:rsidRPr="00130358">
              <w:rPr>
                <w:rFonts w:cs="Arial"/>
              </w:rPr>
              <w:t>.</w:t>
            </w:r>
          </w:p>
        </w:tc>
      </w:tr>
    </w:tbl>
    <w:p w14:paraId="3CF0481D" w14:textId="77777777" w:rsidR="001363CF" w:rsidRPr="00130358" w:rsidRDefault="001363CF" w:rsidP="00D62538">
      <w:pPr>
        <w:rPr>
          <w:lang w:eastAsia="zh-CN"/>
        </w:rPr>
      </w:pPr>
    </w:p>
    <w:p w14:paraId="690B5102" w14:textId="77777777" w:rsidR="001363CF" w:rsidRPr="00130358" w:rsidRDefault="001363CF" w:rsidP="00D62538">
      <w:pPr>
        <w:pStyle w:val="Heading2"/>
        <w:keepNext w:val="0"/>
        <w:keepLines w:val="0"/>
      </w:pPr>
      <w:r w:rsidRPr="00130358">
        <w:t>12.2</w:t>
      </w:r>
      <w:r w:rsidRPr="00130358">
        <w:tab/>
        <w:t xml:space="preserve">Initiation/Cease of SLSS Transmission with V2X </w:t>
      </w:r>
      <w:proofErr w:type="spellStart"/>
      <w:r w:rsidRPr="00130358">
        <w:t>Sidelink</w:t>
      </w:r>
      <w:proofErr w:type="spellEnd"/>
      <w:r w:rsidRPr="00130358">
        <w:t xml:space="preserve"> Communication</w:t>
      </w:r>
    </w:p>
    <w:p w14:paraId="722F96B6" w14:textId="77777777" w:rsidR="001363CF" w:rsidRPr="00130358" w:rsidRDefault="001363CF" w:rsidP="00D62538">
      <w:pPr>
        <w:pStyle w:val="Heading3"/>
        <w:keepNext w:val="0"/>
        <w:keepLines w:val="0"/>
        <w:rPr>
          <w:lang w:eastAsia="zh-CN"/>
        </w:rPr>
      </w:pPr>
      <w:r w:rsidRPr="00130358">
        <w:t>12.2.1</w:t>
      </w:r>
      <w:r w:rsidRPr="00130358">
        <w:tab/>
        <w:t xml:space="preserve">Initiation/Cease of SLSS Transmission with V2X </w:t>
      </w:r>
      <w:proofErr w:type="spellStart"/>
      <w:r w:rsidRPr="00130358">
        <w:t>Sidelink</w:t>
      </w:r>
      <w:proofErr w:type="spellEnd"/>
      <w:r w:rsidRPr="00130358">
        <w:t xml:space="preserve"> Communication </w:t>
      </w:r>
      <w:r w:rsidRPr="00130358">
        <w:rPr>
          <w:lang w:eastAsia="zh-CN"/>
        </w:rPr>
        <w:t xml:space="preserve">for </w:t>
      </w:r>
      <w:proofErr w:type="spellStart"/>
      <w:r w:rsidRPr="00130358">
        <w:rPr>
          <w:lang w:eastAsia="zh-CN"/>
        </w:rPr>
        <w:t>eNB</w:t>
      </w:r>
      <w:proofErr w:type="spellEnd"/>
      <w:r w:rsidRPr="00130358">
        <w:rPr>
          <w:lang w:eastAsia="zh-CN"/>
        </w:rPr>
        <w:t xml:space="preserve"> as Timing Reference</w:t>
      </w:r>
    </w:p>
    <w:p w14:paraId="26B5ADEB" w14:textId="77777777" w:rsidR="001363CF" w:rsidRPr="00130358" w:rsidRDefault="001363CF" w:rsidP="00D62538">
      <w:pPr>
        <w:pStyle w:val="Heading4"/>
        <w:keepNext w:val="0"/>
        <w:keepLines w:val="0"/>
      </w:pPr>
      <w:r w:rsidRPr="00130358">
        <w:t>12.2.1.1</w:t>
      </w:r>
      <w:r w:rsidRPr="00130358">
        <w:tab/>
        <w:t>Test purpose</w:t>
      </w:r>
    </w:p>
    <w:p w14:paraId="22DDD622" w14:textId="77777777" w:rsidR="001363CF" w:rsidRPr="00130358" w:rsidRDefault="001363CF" w:rsidP="00D62538">
      <w:r w:rsidRPr="00130358">
        <w:t xml:space="preserve">To verify the V2X UE meets the requirements related to the maximum evaluation time allowed to initiate and cease SLSS transmissions defined in 3GPP TS 36.133 [4] clause 13.3.1.1, when the downlink timing of the serving cell (RRC_IDLE) or </w:t>
      </w:r>
      <w:proofErr w:type="spellStart"/>
      <w:r w:rsidRPr="00130358">
        <w:t>PCell</w:t>
      </w:r>
      <w:proofErr w:type="spellEnd"/>
      <w:r w:rsidRPr="00130358">
        <w:t xml:space="preserve"> (RRC_CONNECTED) on a non-V2X </w:t>
      </w:r>
      <w:proofErr w:type="spellStart"/>
      <w:r w:rsidRPr="00130358">
        <w:t>sidelink</w:t>
      </w:r>
      <w:proofErr w:type="spellEnd"/>
      <w:r w:rsidRPr="00130358">
        <w:t xml:space="preserve"> carrier is used as timing reference.</w:t>
      </w:r>
    </w:p>
    <w:p w14:paraId="336C8DF3" w14:textId="77777777" w:rsidR="001363CF" w:rsidRPr="00130358" w:rsidRDefault="001363CF" w:rsidP="00D62538">
      <w:pPr>
        <w:pStyle w:val="Heading4"/>
        <w:keepNext w:val="0"/>
        <w:keepLines w:val="0"/>
      </w:pPr>
      <w:r w:rsidRPr="00130358">
        <w:t>12.2.1.2</w:t>
      </w:r>
      <w:r w:rsidRPr="00130358">
        <w:tab/>
        <w:t>Test applicability</w:t>
      </w:r>
    </w:p>
    <w:p w14:paraId="668E7493" w14:textId="77777777" w:rsidR="001363CF" w:rsidRPr="00130358" w:rsidRDefault="001363CF" w:rsidP="00D62538">
      <w:r w:rsidRPr="00130358">
        <w:t>This test applies to all types of E-UTRA UE release 14 and forward that support V2X Communication and SLSS transmission.</w:t>
      </w:r>
    </w:p>
    <w:p w14:paraId="021B0851" w14:textId="77777777" w:rsidR="001363CF" w:rsidRPr="00130358" w:rsidRDefault="001363CF" w:rsidP="00D62538">
      <w:pPr>
        <w:pStyle w:val="Heading4"/>
        <w:keepNext w:val="0"/>
        <w:keepLines w:val="0"/>
      </w:pPr>
      <w:r w:rsidRPr="00130358">
        <w:t>12.2.1.3</w:t>
      </w:r>
      <w:r w:rsidRPr="00130358">
        <w:tab/>
        <w:t>Minimum conformance requirements</w:t>
      </w:r>
    </w:p>
    <w:p w14:paraId="621AC7E4" w14:textId="77777777" w:rsidR="001363CF" w:rsidRPr="00130358" w:rsidRDefault="001363CF" w:rsidP="00D62538">
      <w:r w:rsidRPr="00130358">
        <w:t xml:space="preserve">The requirements apply when the Serving cell / </w:t>
      </w:r>
      <w:proofErr w:type="spellStart"/>
      <w:r w:rsidRPr="00130358">
        <w:t>PCell</w:t>
      </w:r>
      <w:proofErr w:type="spellEnd"/>
      <w:r w:rsidRPr="00130358" w:rsidDel="00EC14FF">
        <w:t xml:space="preserve"> </w:t>
      </w:r>
      <w:r w:rsidRPr="00130358">
        <w:t>is used as synchronization reference source and when the UE is</w:t>
      </w:r>
    </w:p>
    <w:p w14:paraId="38736613" w14:textId="77777777" w:rsidR="001363CF" w:rsidRPr="00130358" w:rsidRDefault="001363CF" w:rsidP="00D62538">
      <w:pPr>
        <w:pStyle w:val="B1"/>
      </w:pPr>
      <w:r w:rsidRPr="00130358">
        <w:t>-</w:t>
      </w:r>
      <w:r w:rsidRPr="00130358">
        <w:tab/>
        <w:t xml:space="preserve">out of coverage on the V2X </w:t>
      </w:r>
      <w:proofErr w:type="spellStart"/>
      <w:r w:rsidRPr="00130358">
        <w:t>sidelink</w:t>
      </w:r>
      <w:proofErr w:type="spellEnd"/>
      <w:r w:rsidRPr="00130358">
        <w:t xml:space="preserve"> carrier and in-coverage with a serving cell on a non-V2X </w:t>
      </w:r>
      <w:proofErr w:type="spellStart"/>
      <w:r w:rsidRPr="00130358">
        <w:t>sidelink</w:t>
      </w:r>
      <w:proofErr w:type="spellEnd"/>
      <w:r w:rsidRPr="00130358">
        <w:t xml:space="preserve"> carrier,</w:t>
      </w:r>
    </w:p>
    <w:p w14:paraId="3E1FB521" w14:textId="77777777" w:rsidR="001363CF" w:rsidRPr="00130358" w:rsidRDefault="001363CF" w:rsidP="00D62538">
      <w:pPr>
        <w:rPr>
          <w:rFonts w:cs="v4.2.0"/>
        </w:rPr>
      </w:pPr>
      <w:r w:rsidRPr="00130358">
        <w:t xml:space="preserve">and when the conditions for SLSS transmissions specified in [5] are met; </w:t>
      </w:r>
      <w:proofErr w:type="spellStart"/>
      <w:r w:rsidRPr="00130358">
        <w:rPr>
          <w:i/>
        </w:rPr>
        <w:t>networkControlledSyncTx</w:t>
      </w:r>
      <w:proofErr w:type="spellEnd"/>
      <w:r w:rsidRPr="00130358">
        <w:t xml:space="preserve"> is not configured; and </w:t>
      </w:r>
      <w:proofErr w:type="spellStart"/>
      <w:r w:rsidRPr="00130358">
        <w:rPr>
          <w:i/>
        </w:rPr>
        <w:t>syncTxThreshIC</w:t>
      </w:r>
      <w:proofErr w:type="spellEnd"/>
      <w:r w:rsidRPr="00130358">
        <w:t xml:space="preserve"> is included in </w:t>
      </w:r>
      <w:r w:rsidRPr="00130358">
        <w:rPr>
          <w:i/>
        </w:rPr>
        <w:t>SystemInformationBlockType21</w:t>
      </w:r>
      <w:r w:rsidRPr="00130358">
        <w:t>. The UE shall be capable of measuring the RSRP of the cell used as synchronization reference source</w:t>
      </w:r>
      <w:r w:rsidRPr="00130358" w:rsidDel="00AF6360">
        <w:t xml:space="preserve"> </w:t>
      </w:r>
      <w:r w:rsidRPr="00130358">
        <w:t xml:space="preserve">to evaluate to initiate/cease SLSS transmissions within </w:t>
      </w:r>
      <w:proofErr w:type="spellStart"/>
      <w:r w:rsidRPr="00130358">
        <w:rPr>
          <w:rFonts w:cs="v4.2.0"/>
        </w:rPr>
        <w:t>T</w:t>
      </w:r>
      <w:r w:rsidRPr="00130358">
        <w:rPr>
          <w:rFonts w:cs="v4.2.0"/>
          <w:vertAlign w:val="subscript"/>
        </w:rPr>
        <w:t>evaluate,SLSS</w:t>
      </w:r>
      <w:proofErr w:type="spellEnd"/>
    </w:p>
    <w:p w14:paraId="61747EBD" w14:textId="77777777" w:rsidR="001363CF" w:rsidRPr="00130358" w:rsidRDefault="001363CF" w:rsidP="00D62538">
      <w:pPr>
        <w:rPr>
          <w:rFonts w:cs="v4.2.0"/>
        </w:rPr>
      </w:pPr>
      <w:r w:rsidRPr="00130358">
        <w:rPr>
          <w:rFonts w:cs="v4.2.0"/>
        </w:rPr>
        <w:t>where,</w:t>
      </w:r>
    </w:p>
    <w:p w14:paraId="4D2F0B00" w14:textId="77777777" w:rsidR="001363CF" w:rsidRPr="00130358" w:rsidRDefault="001363CF" w:rsidP="00D62538">
      <w:pPr>
        <w:pStyle w:val="B1"/>
      </w:pPr>
      <w:r w:rsidRPr="00130358">
        <w:t>-</w:t>
      </w:r>
      <w:r w:rsidRPr="00130358">
        <w:tab/>
      </w:r>
      <w:proofErr w:type="spellStart"/>
      <w:r w:rsidRPr="00130358">
        <w:t>T</w:t>
      </w:r>
      <w:r w:rsidRPr="00130358">
        <w:rPr>
          <w:vertAlign w:val="subscript"/>
        </w:rPr>
        <w:t>evaluate,SLSS</w:t>
      </w:r>
      <w:proofErr w:type="spellEnd"/>
      <w:r w:rsidRPr="00130358">
        <w:t xml:space="preserve"> = 0.4 seconds when UE is not configured with DRX.</w:t>
      </w:r>
    </w:p>
    <w:p w14:paraId="20C5DFE2" w14:textId="77777777" w:rsidR="001363CF" w:rsidRPr="00130358" w:rsidRDefault="001363CF" w:rsidP="00D62538">
      <w:pPr>
        <w:pStyle w:val="B1"/>
      </w:pPr>
      <w:r w:rsidRPr="00130358">
        <w:t>-</w:t>
      </w:r>
      <w:r w:rsidRPr="00130358">
        <w:tab/>
      </w:r>
      <w:proofErr w:type="spellStart"/>
      <w:r w:rsidRPr="00130358">
        <w:t>T</w:t>
      </w:r>
      <w:r w:rsidRPr="00130358">
        <w:rPr>
          <w:vertAlign w:val="subscript"/>
        </w:rPr>
        <w:t>evaluate,SLSS</w:t>
      </w:r>
      <w:proofErr w:type="spellEnd"/>
      <w:r w:rsidRPr="00130358">
        <w:t xml:space="preserve"> = as specified in Table 12.2.1.3-1 when UE is configured with DRX.</w:t>
      </w:r>
    </w:p>
    <w:p w14:paraId="622AB59E" w14:textId="77777777" w:rsidR="001363CF" w:rsidRPr="00130358" w:rsidRDefault="001363CF" w:rsidP="00D62538">
      <w:pPr>
        <w:pStyle w:val="TH"/>
        <w:keepNext w:val="0"/>
        <w:keepLines w:val="0"/>
      </w:pPr>
      <w:r w:rsidRPr="00130358">
        <w:t xml:space="preserve">Table 12.2.1.3-1: </w:t>
      </w:r>
      <w:proofErr w:type="spellStart"/>
      <w:r w:rsidRPr="00130358">
        <w:t>T</w:t>
      </w:r>
      <w:r w:rsidRPr="00130358">
        <w:rPr>
          <w:vertAlign w:val="subscript"/>
        </w:rPr>
        <w:t>evaluate,SLSS</w:t>
      </w:r>
      <w:proofErr w:type="spellEnd"/>
      <w:r w:rsidRPr="00130358">
        <w:t xml:space="preserve"> with V2X </w:t>
      </w:r>
      <w:proofErr w:type="spellStart"/>
      <w:r w:rsidRPr="00130358">
        <w:t>sidelink</w:t>
      </w:r>
      <w:proofErr w:type="spellEnd"/>
      <w:r w:rsidRPr="00130358">
        <w:t xml:space="preserve"> communication</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0"/>
        <w:gridCol w:w="2567"/>
      </w:tblGrid>
      <w:tr w:rsidR="001363CF" w:rsidRPr="00130358" w14:paraId="0E722942" w14:textId="77777777" w:rsidTr="00D62538">
        <w:trPr>
          <w:cantSplit/>
          <w:jc w:val="center"/>
        </w:trPr>
        <w:tc>
          <w:tcPr>
            <w:tcW w:w="2220" w:type="pct"/>
          </w:tcPr>
          <w:p w14:paraId="1B866A68" w14:textId="039B8C11" w:rsidR="001363CF" w:rsidRPr="00130358" w:rsidRDefault="001363CF" w:rsidP="00D62538">
            <w:pPr>
              <w:pStyle w:val="TAH"/>
              <w:keepNext w:val="0"/>
              <w:keepLines w:val="0"/>
              <w:rPr>
                <w:rFonts w:cs="Arial"/>
                <w:snapToGrid w:val="0"/>
                <w:lang w:eastAsia="ko-KR"/>
              </w:rPr>
            </w:pPr>
            <w:r w:rsidRPr="00130358">
              <w:rPr>
                <w:rFonts w:cs="Arial"/>
                <w:lang w:eastAsia="ko-KR"/>
              </w:rPr>
              <w:t>DRX</w:t>
            </w:r>
            <w:r w:rsidR="00D62538" w:rsidRPr="00130358">
              <w:rPr>
                <w:rFonts w:cs="Arial"/>
                <w:lang w:eastAsia="ko-KR"/>
              </w:rPr>
              <w:t xml:space="preserve"> </w:t>
            </w:r>
            <w:r w:rsidRPr="00130358">
              <w:rPr>
                <w:rFonts w:cs="Arial"/>
                <w:lang w:eastAsia="ko-KR"/>
              </w:rPr>
              <w:t>cycle</w:t>
            </w:r>
            <w:r w:rsidR="00D62538" w:rsidRPr="00130358">
              <w:rPr>
                <w:rFonts w:cs="Arial"/>
                <w:lang w:eastAsia="ko-KR"/>
              </w:rPr>
              <w:t xml:space="preserve"> </w:t>
            </w:r>
            <w:r w:rsidRPr="00130358">
              <w:rPr>
                <w:rFonts w:cs="Arial"/>
                <w:lang w:eastAsia="ko-KR"/>
              </w:rPr>
              <w:t>length</w:t>
            </w:r>
            <w:r w:rsidR="00D62538" w:rsidRPr="00130358">
              <w:rPr>
                <w:rFonts w:cs="Arial"/>
                <w:lang w:eastAsia="ko-KR"/>
              </w:rPr>
              <w:t xml:space="preserve"> </w:t>
            </w:r>
            <w:r w:rsidRPr="00130358">
              <w:rPr>
                <w:rFonts w:cs="Arial"/>
                <w:lang w:eastAsia="ko-KR"/>
              </w:rPr>
              <w:t>[s]</w:t>
            </w:r>
          </w:p>
        </w:tc>
        <w:tc>
          <w:tcPr>
            <w:tcW w:w="2780" w:type="pct"/>
          </w:tcPr>
          <w:p w14:paraId="0EACE2DD" w14:textId="77777777" w:rsidR="001363CF" w:rsidRPr="00130358" w:rsidRDefault="001363CF" w:rsidP="00D62538">
            <w:pPr>
              <w:pStyle w:val="TAH"/>
              <w:keepNext w:val="0"/>
              <w:keepLines w:val="0"/>
              <w:rPr>
                <w:rFonts w:cs="Arial"/>
                <w:vertAlign w:val="subscript"/>
                <w:lang w:eastAsia="ko-KR"/>
              </w:rPr>
            </w:pPr>
            <w:proofErr w:type="spellStart"/>
            <w:r w:rsidRPr="00130358">
              <w:rPr>
                <w:rFonts w:cs="Arial"/>
                <w:lang w:eastAsia="ko-KR"/>
              </w:rPr>
              <w:t>T</w:t>
            </w:r>
            <w:r w:rsidRPr="00130358">
              <w:rPr>
                <w:rFonts w:cs="Arial"/>
                <w:vertAlign w:val="subscript"/>
                <w:lang w:eastAsia="ko-KR"/>
              </w:rPr>
              <w:t>evaluate,SLSS</w:t>
            </w:r>
            <w:proofErr w:type="spellEnd"/>
          </w:p>
          <w:p w14:paraId="1987EBEA" w14:textId="7DB6AE3F" w:rsidR="001363CF" w:rsidRPr="00130358" w:rsidRDefault="001363CF" w:rsidP="00D62538">
            <w:pPr>
              <w:pStyle w:val="TAH"/>
              <w:keepNext w:val="0"/>
              <w:keepLines w:val="0"/>
              <w:rPr>
                <w:rFonts w:cs="Arial"/>
                <w:lang w:eastAsia="ko-KR"/>
              </w:rPr>
            </w:pPr>
            <w:r w:rsidRPr="00130358">
              <w:rPr>
                <w:rFonts w:cs="Arial"/>
                <w:lang w:eastAsia="ko-KR"/>
              </w:rPr>
              <w:t>[s]</w:t>
            </w:r>
            <w:r w:rsidR="00D62538" w:rsidRPr="00130358">
              <w:rPr>
                <w:rFonts w:cs="Arial"/>
                <w:lang w:eastAsia="ko-KR"/>
              </w:rPr>
              <w:t xml:space="preserve"> </w:t>
            </w:r>
            <w:r w:rsidRPr="00130358">
              <w:rPr>
                <w:rFonts w:cs="Arial"/>
                <w:lang w:eastAsia="ko-KR"/>
              </w:rPr>
              <w:t>(number</w:t>
            </w:r>
            <w:r w:rsidR="00D62538" w:rsidRPr="00130358">
              <w:rPr>
                <w:rFonts w:cs="Arial"/>
                <w:lang w:eastAsia="ko-KR"/>
              </w:rPr>
              <w:t xml:space="preserve"> </w:t>
            </w:r>
            <w:r w:rsidRPr="00130358">
              <w:rPr>
                <w:rFonts w:cs="Arial"/>
                <w:lang w:eastAsia="ko-KR"/>
              </w:rPr>
              <w:t>of</w:t>
            </w:r>
            <w:r w:rsidR="00D62538" w:rsidRPr="00130358">
              <w:rPr>
                <w:rFonts w:cs="Arial"/>
                <w:lang w:eastAsia="ko-KR"/>
              </w:rPr>
              <w:t xml:space="preserve"> </w:t>
            </w:r>
            <w:r w:rsidRPr="00130358">
              <w:rPr>
                <w:rFonts w:cs="Arial"/>
                <w:lang w:eastAsia="ko-KR"/>
              </w:rPr>
              <w:t>DRX</w:t>
            </w:r>
            <w:r w:rsidR="00D62538" w:rsidRPr="00130358">
              <w:rPr>
                <w:rFonts w:cs="Arial"/>
                <w:lang w:eastAsia="ko-KR"/>
              </w:rPr>
              <w:t xml:space="preserve"> </w:t>
            </w:r>
            <w:r w:rsidRPr="00130358">
              <w:rPr>
                <w:rFonts w:cs="Arial"/>
                <w:lang w:eastAsia="ko-KR"/>
              </w:rPr>
              <w:t>cycles)</w:t>
            </w:r>
          </w:p>
        </w:tc>
      </w:tr>
      <w:tr w:rsidR="001363CF" w:rsidRPr="00130358" w14:paraId="5748ECA2" w14:textId="77777777" w:rsidTr="00D62538">
        <w:trPr>
          <w:cantSplit/>
          <w:jc w:val="center"/>
        </w:trPr>
        <w:tc>
          <w:tcPr>
            <w:tcW w:w="2220" w:type="pct"/>
          </w:tcPr>
          <w:p w14:paraId="4CA573C3" w14:textId="77777777" w:rsidR="001363CF" w:rsidRPr="00130358" w:rsidRDefault="001363CF" w:rsidP="00D62538">
            <w:pPr>
              <w:pStyle w:val="TAC"/>
              <w:keepNext w:val="0"/>
              <w:keepLines w:val="0"/>
              <w:rPr>
                <w:rFonts w:cs="Arial"/>
                <w:snapToGrid w:val="0"/>
                <w:lang w:eastAsia="ko-KR"/>
              </w:rPr>
            </w:pPr>
            <w:r w:rsidRPr="00130358">
              <w:rPr>
                <w:rFonts w:cs="Arial"/>
                <w:lang w:eastAsia="ko-KR"/>
              </w:rPr>
              <w:t>≤0.04</w:t>
            </w:r>
          </w:p>
        </w:tc>
        <w:tc>
          <w:tcPr>
            <w:tcW w:w="2780" w:type="pct"/>
          </w:tcPr>
          <w:p w14:paraId="0256CED1" w14:textId="35491CD9" w:rsidR="001363CF" w:rsidRPr="00130358" w:rsidRDefault="001363CF" w:rsidP="00D62538">
            <w:pPr>
              <w:pStyle w:val="TAC"/>
              <w:keepNext w:val="0"/>
              <w:keepLines w:val="0"/>
              <w:rPr>
                <w:rFonts w:cs="Arial"/>
                <w:snapToGrid w:val="0"/>
                <w:lang w:eastAsia="ko-KR"/>
              </w:rPr>
            </w:pPr>
            <w:r w:rsidRPr="00130358">
              <w:rPr>
                <w:rFonts w:cs="Arial"/>
                <w:lang w:eastAsia="ko-KR"/>
              </w:rPr>
              <w:t>0.4</w:t>
            </w:r>
            <w:r w:rsidR="00D62538" w:rsidRPr="00130358">
              <w:rPr>
                <w:rFonts w:cs="Arial"/>
                <w:lang w:eastAsia="ko-KR"/>
              </w:rPr>
              <w:t xml:space="preserve"> </w:t>
            </w:r>
            <w:r w:rsidRPr="00130358">
              <w:rPr>
                <w:rFonts w:cs="Arial"/>
                <w:lang w:eastAsia="ko-KR"/>
              </w:rPr>
              <w:t>(Note</w:t>
            </w:r>
            <w:r w:rsidR="00D62538" w:rsidRPr="00130358">
              <w:rPr>
                <w:rFonts w:cs="Arial"/>
                <w:lang w:eastAsia="ko-KR"/>
              </w:rPr>
              <w:t xml:space="preserve"> </w:t>
            </w:r>
            <w:r w:rsidRPr="00130358">
              <w:rPr>
                <w:rFonts w:cs="Arial"/>
                <w:lang w:eastAsia="ko-KR"/>
              </w:rPr>
              <w:t>1)</w:t>
            </w:r>
          </w:p>
        </w:tc>
      </w:tr>
      <w:tr w:rsidR="001363CF" w:rsidRPr="00130358" w14:paraId="19E9838C" w14:textId="77777777" w:rsidTr="00D62538">
        <w:trPr>
          <w:cantSplit/>
          <w:jc w:val="center"/>
        </w:trPr>
        <w:tc>
          <w:tcPr>
            <w:tcW w:w="2220" w:type="pct"/>
          </w:tcPr>
          <w:p w14:paraId="23AAF259" w14:textId="77777777" w:rsidR="001363CF" w:rsidRPr="00130358" w:rsidRDefault="001363CF" w:rsidP="00D62538">
            <w:pPr>
              <w:pStyle w:val="TAC"/>
              <w:keepNext w:val="0"/>
              <w:keepLines w:val="0"/>
              <w:rPr>
                <w:rFonts w:cs="Arial"/>
                <w:snapToGrid w:val="0"/>
                <w:lang w:eastAsia="ko-KR"/>
              </w:rPr>
            </w:pPr>
            <w:r w:rsidRPr="00130358">
              <w:rPr>
                <w:rFonts w:cs="Arial"/>
                <w:lang w:eastAsia="ko-KR"/>
              </w:rPr>
              <w:t>0.04&lt;DRX-cycle</w:t>
            </w:r>
            <w:r w:rsidRPr="00130358">
              <w:rPr>
                <w:rFonts w:cs="Arial"/>
                <w:lang w:eastAsia="ja-JP"/>
              </w:rPr>
              <w:t>≤2.56</w:t>
            </w:r>
          </w:p>
        </w:tc>
        <w:tc>
          <w:tcPr>
            <w:tcW w:w="2780" w:type="pct"/>
          </w:tcPr>
          <w:p w14:paraId="70201599" w14:textId="350F7F23" w:rsidR="001363CF" w:rsidRPr="00130358" w:rsidRDefault="001363CF" w:rsidP="00D62538">
            <w:pPr>
              <w:pStyle w:val="TAC"/>
              <w:keepNext w:val="0"/>
              <w:keepLines w:val="0"/>
              <w:rPr>
                <w:rFonts w:cs="Arial"/>
                <w:snapToGrid w:val="0"/>
                <w:lang w:eastAsia="ko-KR"/>
              </w:rPr>
            </w:pPr>
            <w:r w:rsidRPr="00130358">
              <w:rPr>
                <w:rFonts w:cs="Arial"/>
                <w:lang w:eastAsia="ko-KR"/>
              </w:rPr>
              <w:t>Note</w:t>
            </w:r>
            <w:r w:rsidR="00D62538" w:rsidRPr="00130358">
              <w:rPr>
                <w:rFonts w:cs="Arial"/>
                <w:lang w:eastAsia="ko-KR"/>
              </w:rPr>
              <w:t xml:space="preserve"> </w:t>
            </w:r>
            <w:r w:rsidRPr="00130358">
              <w:rPr>
                <w:rFonts w:cs="Arial"/>
                <w:lang w:eastAsia="ko-KR"/>
              </w:rPr>
              <w:t>2</w:t>
            </w:r>
            <w:r w:rsidR="00D62538" w:rsidRPr="00130358">
              <w:rPr>
                <w:rFonts w:cs="Arial"/>
                <w:lang w:eastAsia="ko-KR"/>
              </w:rPr>
              <w:t xml:space="preserve"> </w:t>
            </w:r>
            <w:r w:rsidRPr="00130358">
              <w:rPr>
                <w:rFonts w:cs="Arial"/>
                <w:lang w:eastAsia="ko-KR"/>
              </w:rPr>
              <w:t>(6)</w:t>
            </w:r>
          </w:p>
        </w:tc>
      </w:tr>
      <w:tr w:rsidR="001363CF" w:rsidRPr="00130358" w14:paraId="6A847900" w14:textId="77777777" w:rsidTr="00D62538">
        <w:trPr>
          <w:cantSplit/>
          <w:jc w:val="center"/>
        </w:trPr>
        <w:tc>
          <w:tcPr>
            <w:tcW w:w="5000" w:type="pct"/>
            <w:gridSpan w:val="2"/>
          </w:tcPr>
          <w:p w14:paraId="2E685A2B" w14:textId="7DAA9218" w:rsidR="001363CF" w:rsidRPr="00130358" w:rsidRDefault="00772922" w:rsidP="00D62538">
            <w:pPr>
              <w:pStyle w:val="TAN"/>
              <w:keepNext w:val="0"/>
              <w:keepLines w:val="0"/>
              <w:rPr>
                <w:rFonts w:cs="Arial"/>
                <w:lang w:eastAsia="ko-KR"/>
              </w:rPr>
            </w:pPr>
            <w:r w:rsidRPr="00130358">
              <w:rPr>
                <w:rFonts w:cs="Arial"/>
                <w:lang w:eastAsia="ko-KR"/>
              </w:rPr>
              <w:t>NOTE 1</w:t>
            </w:r>
            <w:r w:rsidR="001363CF" w:rsidRPr="00130358">
              <w:rPr>
                <w:rFonts w:cs="Arial"/>
                <w:lang w:eastAsia="ko-KR"/>
              </w:rPr>
              <w:t>:</w:t>
            </w:r>
            <w:r w:rsidR="001363CF" w:rsidRPr="00130358">
              <w:rPr>
                <w:rFonts w:cs="Arial"/>
                <w:lang w:eastAsia="ko-KR"/>
              </w:rPr>
              <w:tab/>
              <w:t>Number</w:t>
            </w:r>
            <w:r w:rsidR="00D62538" w:rsidRPr="00130358">
              <w:rPr>
                <w:rFonts w:cs="Arial"/>
                <w:lang w:eastAsia="ko-KR"/>
              </w:rPr>
              <w:t xml:space="preserve"> </w:t>
            </w:r>
            <w:r w:rsidR="001363CF" w:rsidRPr="00130358">
              <w:rPr>
                <w:rFonts w:cs="Arial"/>
                <w:lang w:eastAsia="ko-KR"/>
              </w:rPr>
              <w:t>of</w:t>
            </w:r>
            <w:r w:rsidR="00D62538" w:rsidRPr="00130358">
              <w:rPr>
                <w:rFonts w:cs="Arial"/>
                <w:lang w:eastAsia="ko-KR"/>
              </w:rPr>
              <w:t xml:space="preserve"> </w:t>
            </w:r>
            <w:r w:rsidR="001363CF" w:rsidRPr="00130358">
              <w:rPr>
                <w:rFonts w:cs="Arial"/>
                <w:lang w:eastAsia="ko-KR"/>
              </w:rPr>
              <w:t>DRX</w:t>
            </w:r>
            <w:r w:rsidR="00D62538" w:rsidRPr="00130358">
              <w:rPr>
                <w:rFonts w:cs="Arial"/>
                <w:lang w:eastAsia="ko-KR"/>
              </w:rPr>
              <w:t xml:space="preserve"> </w:t>
            </w:r>
            <w:r w:rsidR="001363CF" w:rsidRPr="00130358">
              <w:rPr>
                <w:rFonts w:cs="Arial"/>
                <w:lang w:eastAsia="ko-KR"/>
              </w:rPr>
              <w:t>cycles</w:t>
            </w:r>
            <w:r w:rsidR="00D62538" w:rsidRPr="00130358">
              <w:rPr>
                <w:rFonts w:cs="Arial"/>
                <w:lang w:eastAsia="ko-KR"/>
              </w:rPr>
              <w:t xml:space="preserve"> </w:t>
            </w:r>
            <w:r w:rsidR="001363CF" w:rsidRPr="00130358">
              <w:rPr>
                <w:rFonts w:cs="Arial"/>
                <w:lang w:eastAsia="ko-KR"/>
              </w:rPr>
              <w:t>depends</w:t>
            </w:r>
            <w:r w:rsidR="00D62538" w:rsidRPr="00130358">
              <w:rPr>
                <w:rFonts w:cs="Arial"/>
                <w:lang w:eastAsia="ko-KR"/>
              </w:rPr>
              <w:t xml:space="preserve"> </w:t>
            </w:r>
            <w:r w:rsidR="001363CF" w:rsidRPr="00130358">
              <w:rPr>
                <w:rFonts w:cs="Arial"/>
                <w:lang w:eastAsia="ko-KR"/>
              </w:rPr>
              <w:t>upon</w:t>
            </w:r>
            <w:r w:rsidR="00D62538" w:rsidRPr="00130358">
              <w:rPr>
                <w:rFonts w:cs="Arial"/>
                <w:lang w:eastAsia="ko-KR"/>
              </w:rPr>
              <w:t xml:space="preserve"> </w:t>
            </w:r>
            <w:r w:rsidR="001363CF" w:rsidRPr="00130358">
              <w:rPr>
                <w:rFonts w:cs="Arial"/>
                <w:lang w:eastAsia="ko-KR"/>
              </w:rPr>
              <w:t>the</w:t>
            </w:r>
            <w:r w:rsidR="00D62538" w:rsidRPr="00130358">
              <w:rPr>
                <w:rFonts w:cs="Arial"/>
                <w:lang w:eastAsia="ko-KR"/>
              </w:rPr>
              <w:t xml:space="preserve"> </w:t>
            </w:r>
            <w:r w:rsidR="001363CF" w:rsidRPr="00130358">
              <w:rPr>
                <w:rFonts w:cs="Arial"/>
                <w:lang w:eastAsia="ko-KR"/>
              </w:rPr>
              <w:t>DRX</w:t>
            </w:r>
            <w:r w:rsidR="00D62538" w:rsidRPr="00130358">
              <w:rPr>
                <w:rFonts w:cs="Arial"/>
                <w:lang w:eastAsia="ko-KR"/>
              </w:rPr>
              <w:t xml:space="preserve"> </w:t>
            </w:r>
            <w:r w:rsidR="001363CF" w:rsidRPr="00130358">
              <w:rPr>
                <w:rFonts w:cs="Arial"/>
                <w:lang w:eastAsia="ko-KR"/>
              </w:rPr>
              <w:t>cycle</w:t>
            </w:r>
            <w:r w:rsidR="00D62538" w:rsidRPr="00130358">
              <w:rPr>
                <w:rFonts w:cs="Arial"/>
                <w:lang w:eastAsia="ko-KR"/>
              </w:rPr>
              <w:t xml:space="preserve"> </w:t>
            </w:r>
            <w:r w:rsidR="001363CF" w:rsidRPr="00130358">
              <w:rPr>
                <w:rFonts w:cs="Arial"/>
                <w:lang w:eastAsia="ko-KR"/>
              </w:rPr>
              <w:t>in</w:t>
            </w:r>
            <w:r w:rsidR="00D62538" w:rsidRPr="00130358">
              <w:rPr>
                <w:rFonts w:cs="Arial"/>
                <w:lang w:eastAsia="ko-KR"/>
              </w:rPr>
              <w:t xml:space="preserve"> </w:t>
            </w:r>
            <w:r w:rsidR="001363CF" w:rsidRPr="00130358">
              <w:rPr>
                <w:rFonts w:cs="Arial"/>
                <w:lang w:eastAsia="ko-KR"/>
              </w:rPr>
              <w:t>use</w:t>
            </w:r>
            <w:r w:rsidRPr="00130358">
              <w:rPr>
                <w:rFonts w:cs="Arial"/>
                <w:lang w:eastAsia="ko-KR"/>
              </w:rPr>
              <w:t>.</w:t>
            </w:r>
          </w:p>
          <w:p w14:paraId="7457E1F5" w14:textId="13B3B030" w:rsidR="001363CF" w:rsidRPr="00130358" w:rsidRDefault="00772922" w:rsidP="00D62538">
            <w:pPr>
              <w:pStyle w:val="TAN"/>
              <w:keepNext w:val="0"/>
              <w:keepLines w:val="0"/>
              <w:rPr>
                <w:rFonts w:cs="Arial"/>
                <w:lang w:eastAsia="ko-KR"/>
              </w:rPr>
            </w:pPr>
            <w:r w:rsidRPr="00130358">
              <w:rPr>
                <w:rFonts w:cs="Arial"/>
                <w:lang w:eastAsia="ko-KR"/>
              </w:rPr>
              <w:t xml:space="preserve">NOTE </w:t>
            </w:r>
            <w:r w:rsidR="001363CF" w:rsidRPr="00130358">
              <w:rPr>
                <w:rFonts w:cs="Arial"/>
                <w:lang w:eastAsia="ko-KR"/>
              </w:rPr>
              <w:t>2:</w:t>
            </w:r>
            <w:r w:rsidR="001363CF" w:rsidRPr="00130358">
              <w:rPr>
                <w:rFonts w:cs="Arial"/>
                <w:lang w:eastAsia="ko-KR"/>
              </w:rPr>
              <w:tab/>
              <w:t>Time</w:t>
            </w:r>
            <w:r w:rsidR="00D62538" w:rsidRPr="00130358">
              <w:rPr>
                <w:rFonts w:cs="Arial"/>
                <w:lang w:eastAsia="ko-KR"/>
              </w:rPr>
              <w:t xml:space="preserve"> </w:t>
            </w:r>
            <w:r w:rsidR="001363CF" w:rsidRPr="00130358">
              <w:rPr>
                <w:rFonts w:cs="Arial"/>
                <w:lang w:eastAsia="ko-KR"/>
              </w:rPr>
              <w:t>depends</w:t>
            </w:r>
            <w:r w:rsidR="00D62538" w:rsidRPr="00130358">
              <w:rPr>
                <w:rFonts w:cs="Arial"/>
                <w:lang w:eastAsia="ko-KR"/>
              </w:rPr>
              <w:t xml:space="preserve"> </w:t>
            </w:r>
            <w:r w:rsidR="001363CF" w:rsidRPr="00130358">
              <w:rPr>
                <w:rFonts w:cs="Arial"/>
                <w:lang w:eastAsia="ko-KR"/>
              </w:rPr>
              <w:t>upon</w:t>
            </w:r>
            <w:r w:rsidR="00D62538" w:rsidRPr="00130358">
              <w:rPr>
                <w:rFonts w:cs="Arial"/>
                <w:lang w:eastAsia="ko-KR"/>
              </w:rPr>
              <w:t xml:space="preserve"> </w:t>
            </w:r>
            <w:r w:rsidR="001363CF" w:rsidRPr="00130358">
              <w:rPr>
                <w:rFonts w:cs="Arial"/>
                <w:lang w:eastAsia="ko-KR"/>
              </w:rPr>
              <w:t>the</w:t>
            </w:r>
            <w:r w:rsidR="00D62538" w:rsidRPr="00130358">
              <w:rPr>
                <w:rFonts w:cs="Arial"/>
                <w:lang w:eastAsia="ko-KR"/>
              </w:rPr>
              <w:t xml:space="preserve"> </w:t>
            </w:r>
            <w:r w:rsidR="001363CF" w:rsidRPr="00130358">
              <w:rPr>
                <w:rFonts w:cs="Arial"/>
                <w:lang w:eastAsia="ko-KR"/>
              </w:rPr>
              <w:t>DRX</w:t>
            </w:r>
            <w:r w:rsidR="00D62538" w:rsidRPr="00130358">
              <w:rPr>
                <w:rFonts w:cs="Arial"/>
                <w:lang w:eastAsia="ko-KR"/>
              </w:rPr>
              <w:t xml:space="preserve"> </w:t>
            </w:r>
            <w:r w:rsidR="001363CF" w:rsidRPr="00130358">
              <w:rPr>
                <w:rFonts w:cs="Arial"/>
                <w:lang w:eastAsia="ko-KR"/>
              </w:rPr>
              <w:t>cycles</w:t>
            </w:r>
            <w:r w:rsidR="00D62538" w:rsidRPr="00130358">
              <w:rPr>
                <w:rFonts w:cs="Arial"/>
                <w:lang w:eastAsia="ko-KR"/>
              </w:rPr>
              <w:t xml:space="preserve"> </w:t>
            </w:r>
            <w:r w:rsidR="001363CF" w:rsidRPr="00130358">
              <w:rPr>
                <w:rFonts w:cs="Arial"/>
                <w:lang w:eastAsia="ko-KR"/>
              </w:rPr>
              <w:t>in</w:t>
            </w:r>
            <w:r w:rsidR="00D62538" w:rsidRPr="00130358">
              <w:rPr>
                <w:rFonts w:cs="Arial"/>
                <w:lang w:eastAsia="ko-KR"/>
              </w:rPr>
              <w:t xml:space="preserve"> </w:t>
            </w:r>
            <w:r w:rsidR="001363CF" w:rsidRPr="00130358">
              <w:rPr>
                <w:rFonts w:cs="Arial"/>
                <w:lang w:eastAsia="ko-KR"/>
              </w:rPr>
              <w:t>use</w:t>
            </w:r>
            <w:r w:rsidRPr="00130358">
              <w:rPr>
                <w:rFonts w:cs="Arial"/>
                <w:lang w:eastAsia="ko-KR"/>
              </w:rPr>
              <w:t>.</w:t>
            </w:r>
          </w:p>
        </w:tc>
      </w:tr>
    </w:tbl>
    <w:p w14:paraId="7722DEB9" w14:textId="77777777" w:rsidR="001363CF" w:rsidRPr="00130358" w:rsidRDefault="001363CF" w:rsidP="00D62538">
      <w:pPr>
        <w:tabs>
          <w:tab w:val="left" w:pos="7295"/>
        </w:tabs>
      </w:pPr>
    </w:p>
    <w:p w14:paraId="0FC7445D" w14:textId="77777777" w:rsidR="001363CF" w:rsidRPr="00130358" w:rsidRDefault="001363CF" w:rsidP="00D62538">
      <w:r w:rsidRPr="00130358">
        <w:t>If higher layer filtering is configured, an additional delay in evaluation to initiate/cease SLSS transmissions can be expected.</w:t>
      </w:r>
    </w:p>
    <w:p w14:paraId="6A965FA7" w14:textId="77777777" w:rsidR="001363CF" w:rsidRPr="00130358" w:rsidRDefault="001363CF" w:rsidP="00D62538">
      <w:pPr>
        <w:rPr>
          <w:rFonts w:cs="v4.2.0"/>
        </w:rPr>
      </w:pPr>
      <w:r w:rsidRPr="00130358">
        <w:t>For the cell as synchronization reference source:</w:t>
      </w:r>
    </w:p>
    <w:p w14:paraId="25E06887" w14:textId="50286F50" w:rsidR="001363CF" w:rsidRPr="00130358" w:rsidRDefault="001363CF" w:rsidP="00D62538">
      <w:pPr>
        <w:pStyle w:val="B1"/>
      </w:pPr>
      <w:r w:rsidRPr="00130358">
        <w:t>-</w:t>
      </w:r>
      <w:r w:rsidRPr="00130358">
        <w:tab/>
        <w:t xml:space="preserve">RSRP related side conditions given in 3GPP TS 36.133 [4] </w:t>
      </w:r>
      <w:r w:rsidR="00483222" w:rsidRPr="00130358">
        <w:t>Clause</w:t>
      </w:r>
      <w:r w:rsidRPr="00130358">
        <w:t>s 9.1.2.1 and 9.1.2.2 and RSRQ related side conditions given in 3GPP TS 36.133 [4] Clause</w:t>
      </w:r>
      <w:r w:rsidRPr="00130358">
        <w:rPr>
          <w:rFonts w:eastAsia="Malgun Gothic"/>
        </w:rPr>
        <w:t xml:space="preserve"> </w:t>
      </w:r>
      <w:r w:rsidRPr="00130358">
        <w:t>9.1.5.1 for a corresponding Band are fulfilled,</w:t>
      </w:r>
    </w:p>
    <w:p w14:paraId="2D16DB3C" w14:textId="47ED4F27" w:rsidR="001363CF" w:rsidRPr="00130358" w:rsidRDefault="001363CF" w:rsidP="00D62538">
      <w:pPr>
        <w:pStyle w:val="B1"/>
      </w:pPr>
      <w:r w:rsidRPr="00130358">
        <w:t>-</w:t>
      </w:r>
      <w:r w:rsidRPr="00130358">
        <w:tab/>
        <w:t xml:space="preserve">SCH_RP and SCH </w:t>
      </w:r>
      <w:proofErr w:type="spellStart"/>
      <w:r w:rsidRPr="00130358">
        <w:t>Ês</w:t>
      </w:r>
      <w:proofErr w:type="spellEnd"/>
      <w:r w:rsidRPr="00130358">
        <w:t>/</w:t>
      </w:r>
      <w:proofErr w:type="spellStart"/>
      <w:r w:rsidRPr="00130358">
        <w:t>Iot</w:t>
      </w:r>
      <w:proofErr w:type="spellEnd"/>
      <w:r w:rsidRPr="00130358">
        <w:t xml:space="preserve"> according </w:t>
      </w:r>
      <w:r w:rsidR="00772922" w:rsidRPr="00130358">
        <w:t>to 3GPP TS</w:t>
      </w:r>
      <w:r w:rsidRPr="00130358">
        <w:t xml:space="preserve"> 36.133 [4] </w:t>
      </w:r>
      <w:r w:rsidR="00772922" w:rsidRPr="00130358">
        <w:t>clause B.2.1</w:t>
      </w:r>
      <w:r w:rsidRPr="00130358">
        <w:t xml:space="preserve"> for a corresponding Band are fulfilled.</w:t>
      </w:r>
    </w:p>
    <w:p w14:paraId="60E55E9E" w14:textId="06A48AFF" w:rsidR="001363CF" w:rsidRPr="00130358" w:rsidRDefault="001363CF" w:rsidP="00D62538">
      <w:r w:rsidRPr="00130358">
        <w:t xml:space="preserve">The normative reference for this requirement </w:t>
      </w:r>
      <w:r w:rsidR="00483222" w:rsidRPr="00130358">
        <w:t>is 3GPP TS</w:t>
      </w:r>
      <w:r w:rsidRPr="00130358">
        <w:t xml:space="preserve"> 36.133 [4] clause 13.3.1.1 and A.12.2.1.</w:t>
      </w:r>
    </w:p>
    <w:p w14:paraId="5A6BBAB9" w14:textId="77777777" w:rsidR="001363CF" w:rsidRPr="00130358" w:rsidRDefault="001363CF" w:rsidP="00D62538">
      <w:pPr>
        <w:pStyle w:val="Heading4"/>
        <w:keepNext w:val="0"/>
        <w:keepLines w:val="0"/>
      </w:pPr>
      <w:r w:rsidRPr="00130358">
        <w:t>12.2.1.4</w:t>
      </w:r>
      <w:r w:rsidRPr="00130358">
        <w:tab/>
        <w:t>Test description</w:t>
      </w:r>
    </w:p>
    <w:p w14:paraId="71E7378D" w14:textId="77777777" w:rsidR="001363CF" w:rsidRPr="00130358" w:rsidRDefault="001363CF" w:rsidP="00D62538">
      <w:pPr>
        <w:pStyle w:val="Heading5"/>
        <w:keepNext w:val="0"/>
        <w:keepLines w:val="0"/>
        <w:rPr>
          <w:lang w:eastAsia="zh-CN"/>
        </w:rPr>
      </w:pPr>
      <w:r w:rsidRPr="00130358">
        <w:t>12.2.1.4.1</w:t>
      </w:r>
      <w:r w:rsidRPr="00130358">
        <w:tab/>
        <w:t>Initial conditions</w:t>
      </w:r>
    </w:p>
    <w:p w14:paraId="4E4B0F16" w14:textId="77777777" w:rsidR="001363CF" w:rsidRPr="00130358" w:rsidRDefault="001363CF" w:rsidP="00D62538">
      <w:r w:rsidRPr="00130358">
        <w:t>Test Environment: Normal, as defined in 3GPP TS 36.508 [7] clause 4.1.</w:t>
      </w:r>
    </w:p>
    <w:p w14:paraId="308EAA5E" w14:textId="773BAA56"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  </w:t>
      </w:r>
    </w:p>
    <w:p w14:paraId="6C2A96C9" w14:textId="77777777" w:rsidR="001363CF" w:rsidRPr="00130358" w:rsidRDefault="001363CF" w:rsidP="00D62538">
      <w:r w:rsidRPr="00130358">
        <w:t>Channel Bandwidth to be tested: 10MHz for E-UTRA Cell, largest supported V2X channel bandwidth.</w:t>
      </w:r>
    </w:p>
    <w:p w14:paraId="38E79787" w14:textId="77777777" w:rsidR="001363CF" w:rsidRPr="00130358" w:rsidRDefault="001363CF" w:rsidP="00D62538">
      <w:pPr>
        <w:pStyle w:val="B1"/>
      </w:pPr>
      <w:r w:rsidRPr="00130358">
        <w:t>1.</w:t>
      </w:r>
      <w:r w:rsidRPr="00130358">
        <w:tab/>
        <w:t>Connect the SS (node B and SS-V2X-UE emulator) and AWGN noise sources to the UE antenna connectors using TS 36.508 [7] Annex A, Figure A.93a as appropriate.</w:t>
      </w:r>
    </w:p>
    <w:p w14:paraId="27ACEF49" w14:textId="0543ED6D" w:rsidR="001363CF" w:rsidRPr="00130358" w:rsidRDefault="001363CF" w:rsidP="00D62538">
      <w:pPr>
        <w:pStyle w:val="B1"/>
      </w:pPr>
      <w:r w:rsidRPr="00130358">
        <w:t>2.</w:t>
      </w:r>
      <w:r w:rsidRPr="00130358">
        <w:tab/>
        <w:t xml:space="preserve">The E-UTRA Cell 1 is powered OFF. Ensure the UE is in State5A-V2X in Transmit Mode according </w:t>
      </w:r>
      <w:r w:rsidR="00772922" w:rsidRPr="00130358">
        <w:t>to 3GPP TS</w:t>
      </w:r>
      <w:r w:rsidRPr="00130358">
        <w:t xml:space="preserve"> 36.508 [7] clause 4.5.9. </w:t>
      </w:r>
    </w:p>
    <w:p w14:paraId="306483CF" w14:textId="77777777" w:rsidR="001363CF" w:rsidRPr="00130358" w:rsidRDefault="001363CF" w:rsidP="00D62538">
      <w:pPr>
        <w:pStyle w:val="B1"/>
      </w:pPr>
      <w:r w:rsidRPr="00130358">
        <w:t>3.</w:t>
      </w:r>
      <w:r w:rsidRPr="00130358">
        <w:tab/>
        <w:t>Turn on the Cell 1. The general test parameter settings are set up according to Table 12.2.1.4.1-1.</w:t>
      </w:r>
    </w:p>
    <w:p w14:paraId="1B217032" w14:textId="77777777" w:rsidR="001363CF" w:rsidRPr="00130358" w:rsidRDefault="001363CF" w:rsidP="00D62538">
      <w:pPr>
        <w:pStyle w:val="B1"/>
      </w:pPr>
      <w:r w:rsidRPr="00130358">
        <w:t>4.</w:t>
      </w:r>
      <w:r w:rsidRPr="00130358">
        <w:tab/>
        <w:t>Propagation conditions are set according to Annex B clauses B.0.</w:t>
      </w:r>
    </w:p>
    <w:p w14:paraId="6CD9F964" w14:textId="77777777" w:rsidR="001363CF" w:rsidRPr="00130358" w:rsidRDefault="001363CF" w:rsidP="00D62538">
      <w:pPr>
        <w:pStyle w:val="B1"/>
      </w:pPr>
      <w:r w:rsidRPr="00130358">
        <w:t>5.</w:t>
      </w:r>
      <w:r w:rsidRPr="00130358">
        <w:tab/>
        <w:t>Message contents are defined in clause 12.2.1.4.3.</w:t>
      </w:r>
    </w:p>
    <w:p w14:paraId="01415942" w14:textId="77777777" w:rsidR="001363CF" w:rsidRPr="00130358" w:rsidRDefault="001363CF" w:rsidP="00D62538">
      <w:pPr>
        <w:pStyle w:val="B1"/>
        <w:rPr>
          <w:lang w:eastAsia="zh-CN"/>
        </w:rPr>
      </w:pPr>
      <w:r w:rsidRPr="00130358">
        <w:t>6.</w:t>
      </w:r>
      <w:r w:rsidRPr="00130358">
        <w:tab/>
        <w:t>C</w:t>
      </w:r>
      <w:r w:rsidRPr="00130358">
        <w:rPr>
          <w:lang w:eastAsia="zh-CN"/>
        </w:rPr>
        <w:t>ell1 is serving Cell on the E-UTRA RF channel 1, and is</w:t>
      </w:r>
      <w:r w:rsidRPr="00130358">
        <w:t xml:space="preserve"> used for connection setup with the power levels set according to Annex C.0 and C.1</w:t>
      </w:r>
      <w:r w:rsidRPr="00130358">
        <w:rPr>
          <w:lang w:eastAsia="zh-CN"/>
        </w:rPr>
        <w:t>.</w:t>
      </w:r>
    </w:p>
    <w:p w14:paraId="4309EA0E" w14:textId="614B2D09" w:rsidR="001363CF" w:rsidRPr="00130358" w:rsidRDefault="001363CF" w:rsidP="00D62538">
      <w:pPr>
        <w:pStyle w:val="B1"/>
      </w:pPr>
      <w:r w:rsidRPr="00130358">
        <w:t>7.</w:t>
      </w:r>
      <w:r w:rsidRPr="00130358">
        <w:tab/>
        <w:t xml:space="preserve">Ensure the UE is in State 3A-RF-V2X on the E-UTRA RF channel 1 according </w:t>
      </w:r>
      <w:r w:rsidR="00772922" w:rsidRPr="00130358">
        <w:t>to 3GPP TS</w:t>
      </w:r>
      <w:r w:rsidRPr="00130358">
        <w:t xml:space="preserve"> 36.508 [7] clause 7.2A.3C</w:t>
      </w:r>
      <w:r w:rsidRPr="00130358">
        <w:rPr>
          <w:lang w:eastAsia="zh-CN"/>
        </w:rPr>
        <w:t>.</w:t>
      </w:r>
    </w:p>
    <w:p w14:paraId="6E64F3F3" w14:textId="77777777" w:rsidR="001363CF" w:rsidRPr="00130358" w:rsidRDefault="001363CF" w:rsidP="00D62538">
      <w:pPr>
        <w:pStyle w:val="TH"/>
        <w:keepNext w:val="0"/>
        <w:keepLines w:val="0"/>
      </w:pPr>
      <w:r w:rsidRPr="00130358">
        <w:t xml:space="preserve">Table 12.2.1.4.1-1: Test Parameters for </w:t>
      </w:r>
      <w:r w:rsidRPr="00130358">
        <w:rPr>
          <w:rFonts w:cs="v4.2.0"/>
        </w:rPr>
        <w:t>I</w:t>
      </w:r>
      <w:r w:rsidRPr="00130358">
        <w:t>nitiation/Cease of SLSS Transmissions</w:t>
      </w:r>
      <w:r w:rsidRPr="00130358">
        <w:rPr>
          <w:rFonts w:cs="v4.2.0"/>
        </w:rPr>
        <w:t xml:space="preserve"> Test for </w:t>
      </w:r>
      <w:proofErr w:type="spellStart"/>
      <w:r w:rsidRPr="00130358">
        <w:rPr>
          <w:rFonts w:cs="v4.2.0"/>
        </w:rPr>
        <w:t>eNB</w:t>
      </w:r>
      <w:proofErr w:type="spellEnd"/>
      <w:r w:rsidRPr="00130358">
        <w:rPr>
          <w:rFonts w:cs="v4.2.0"/>
        </w:rPr>
        <w:t xml:space="preserve"> as Timing Reference</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51"/>
        <w:gridCol w:w="921"/>
        <w:gridCol w:w="2668"/>
        <w:gridCol w:w="2397"/>
      </w:tblGrid>
      <w:tr w:rsidR="001363CF" w:rsidRPr="00130358" w14:paraId="2A4EB27F" w14:textId="77777777" w:rsidTr="00772922">
        <w:trPr>
          <w:jc w:val="center"/>
        </w:trPr>
        <w:tc>
          <w:tcPr>
            <w:tcW w:w="3751" w:type="dxa"/>
            <w:shd w:val="clear" w:color="auto" w:fill="auto"/>
            <w:vAlign w:val="center"/>
          </w:tcPr>
          <w:p w14:paraId="31EFA6EA"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921" w:type="dxa"/>
            <w:shd w:val="clear" w:color="auto" w:fill="auto"/>
            <w:vAlign w:val="center"/>
          </w:tcPr>
          <w:p w14:paraId="51E33FBD"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668" w:type="dxa"/>
            <w:shd w:val="clear" w:color="auto" w:fill="auto"/>
            <w:vAlign w:val="center"/>
          </w:tcPr>
          <w:p w14:paraId="1611229C" w14:textId="77777777" w:rsidR="001363CF" w:rsidRPr="00130358" w:rsidRDefault="001363CF" w:rsidP="00D62538">
            <w:pPr>
              <w:pStyle w:val="TAH"/>
              <w:keepNext w:val="0"/>
              <w:keepLines w:val="0"/>
              <w:rPr>
                <w:rFonts w:cs="Arial"/>
                <w:lang w:eastAsia="ja-JP"/>
              </w:rPr>
            </w:pPr>
            <w:r w:rsidRPr="00130358">
              <w:rPr>
                <w:rFonts w:cs="Arial"/>
                <w:lang w:eastAsia="ja-JP"/>
              </w:rPr>
              <w:t>Value</w:t>
            </w:r>
          </w:p>
        </w:tc>
        <w:tc>
          <w:tcPr>
            <w:tcW w:w="2397" w:type="dxa"/>
            <w:shd w:val="clear" w:color="auto" w:fill="auto"/>
            <w:vAlign w:val="center"/>
          </w:tcPr>
          <w:p w14:paraId="2A697232" w14:textId="77777777" w:rsidR="001363CF" w:rsidRPr="00130358" w:rsidRDefault="001363CF" w:rsidP="00D62538">
            <w:pPr>
              <w:pStyle w:val="TAH"/>
              <w:keepNext w:val="0"/>
              <w:keepLines w:val="0"/>
              <w:rPr>
                <w:rFonts w:cs="Arial"/>
                <w:lang w:eastAsia="ja-JP"/>
              </w:rPr>
            </w:pPr>
            <w:r w:rsidRPr="00130358">
              <w:rPr>
                <w:rFonts w:cs="Arial"/>
                <w:lang w:eastAsia="ja-JP"/>
              </w:rPr>
              <w:t>Comment</w:t>
            </w:r>
          </w:p>
        </w:tc>
      </w:tr>
      <w:tr w:rsidR="001363CF" w:rsidRPr="00130358" w14:paraId="71BC324B" w14:textId="77777777" w:rsidTr="00772922">
        <w:trPr>
          <w:jc w:val="center"/>
        </w:trPr>
        <w:tc>
          <w:tcPr>
            <w:tcW w:w="3751" w:type="dxa"/>
            <w:shd w:val="clear" w:color="auto" w:fill="auto"/>
            <w:vAlign w:val="center"/>
          </w:tcPr>
          <w:p w14:paraId="28226CCF" w14:textId="0F05386A" w:rsidR="001363CF" w:rsidRPr="00130358" w:rsidRDefault="001363CF" w:rsidP="00D62538">
            <w:pPr>
              <w:pStyle w:val="TAL"/>
              <w:keepNext w:val="0"/>
              <w:keepLines w:val="0"/>
              <w:rPr>
                <w:rFonts w:cs="Arial"/>
                <w:bCs/>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921" w:type="dxa"/>
            <w:shd w:val="clear" w:color="auto" w:fill="auto"/>
            <w:vAlign w:val="center"/>
          </w:tcPr>
          <w:p w14:paraId="4BB4FD4B" w14:textId="77777777" w:rsidR="001363CF" w:rsidRPr="00130358" w:rsidRDefault="001363CF" w:rsidP="00D62538">
            <w:pPr>
              <w:pStyle w:val="TAC"/>
              <w:keepNext w:val="0"/>
              <w:keepLines w:val="0"/>
              <w:rPr>
                <w:rFonts w:cs="Arial"/>
                <w:bCs/>
                <w:lang w:eastAsia="ja-JP"/>
              </w:rPr>
            </w:pPr>
          </w:p>
        </w:tc>
        <w:tc>
          <w:tcPr>
            <w:tcW w:w="2668" w:type="dxa"/>
            <w:shd w:val="clear" w:color="auto" w:fill="auto"/>
            <w:vAlign w:val="center"/>
          </w:tcPr>
          <w:p w14:paraId="7965F3A5" w14:textId="2359C93C" w:rsidR="001363CF" w:rsidRPr="00130358" w:rsidRDefault="001363CF" w:rsidP="00D62538">
            <w:pPr>
              <w:pStyle w:val="TAC"/>
              <w:keepNext w:val="0"/>
              <w:keepLines w:val="0"/>
              <w:rPr>
                <w:rFonts w:cs="Arial"/>
                <w:bCs/>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2397" w:type="dxa"/>
            <w:shd w:val="clear" w:color="auto" w:fill="auto"/>
            <w:vAlign w:val="center"/>
          </w:tcPr>
          <w:p w14:paraId="5740F322" w14:textId="4B870823" w:rsidR="001363CF" w:rsidRPr="00130358" w:rsidRDefault="001363CF" w:rsidP="00D62538">
            <w:pPr>
              <w:pStyle w:val="TAL"/>
              <w:keepNext w:val="0"/>
              <w:keepLines w:val="0"/>
              <w:rPr>
                <w:rFonts w:cs="Arial"/>
                <w:lang w:eastAsia="ja-JP"/>
              </w:rPr>
            </w:pPr>
            <w:r w:rsidRPr="00130358">
              <w:rPr>
                <w:rFonts w:cs="Arial"/>
                <w:lang w:eastAsia="ja-JP"/>
              </w:rPr>
              <w:t>Serving</w:t>
            </w:r>
            <w:r w:rsidR="00D62538" w:rsidRPr="00130358">
              <w:rPr>
                <w:rFonts w:cs="Arial"/>
                <w:lang w:eastAsia="ja-JP"/>
              </w:rPr>
              <w:t xml:space="preserve"> </w:t>
            </w:r>
            <w:r w:rsidRPr="00130358">
              <w:rPr>
                <w:rFonts w:cs="Arial"/>
                <w:lang w:eastAsia="ja-JP"/>
              </w:rPr>
              <w:t>cell</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34C37862" w14:textId="77777777" w:rsidTr="00772922">
        <w:trPr>
          <w:jc w:val="center"/>
        </w:trPr>
        <w:tc>
          <w:tcPr>
            <w:tcW w:w="3751" w:type="dxa"/>
            <w:shd w:val="clear" w:color="auto" w:fill="auto"/>
            <w:vAlign w:val="center"/>
          </w:tcPr>
          <w:p w14:paraId="5BE26A5F" w14:textId="597C766D" w:rsidR="001363CF" w:rsidRPr="00130358" w:rsidRDefault="001363CF" w:rsidP="00D62538">
            <w:pPr>
              <w:pStyle w:val="TAL"/>
              <w:keepNext w:val="0"/>
              <w:keepLines w:val="0"/>
              <w:rPr>
                <w:rFonts w:cs="Arial"/>
                <w:lang w:eastAsia="ja-JP"/>
              </w:rPr>
            </w:pP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p>
        </w:tc>
        <w:tc>
          <w:tcPr>
            <w:tcW w:w="921" w:type="dxa"/>
            <w:shd w:val="clear" w:color="auto" w:fill="auto"/>
            <w:vAlign w:val="center"/>
          </w:tcPr>
          <w:p w14:paraId="1817938F" w14:textId="77777777" w:rsidR="001363CF" w:rsidRPr="00130358" w:rsidRDefault="001363CF" w:rsidP="00D62538">
            <w:pPr>
              <w:pStyle w:val="TAC"/>
              <w:keepNext w:val="0"/>
              <w:keepLines w:val="0"/>
              <w:rPr>
                <w:rFonts w:cs="Arial"/>
                <w:bCs/>
                <w:lang w:eastAsia="ja-JP"/>
              </w:rPr>
            </w:pPr>
          </w:p>
        </w:tc>
        <w:tc>
          <w:tcPr>
            <w:tcW w:w="2668" w:type="dxa"/>
            <w:shd w:val="clear" w:color="auto" w:fill="auto"/>
            <w:vAlign w:val="center"/>
          </w:tcPr>
          <w:p w14:paraId="5B848EA5" w14:textId="209BF935" w:rsidR="001363CF" w:rsidRPr="00130358" w:rsidRDefault="001363CF" w:rsidP="00D62538">
            <w:pPr>
              <w:pStyle w:val="TAC"/>
              <w:keepNext w:val="0"/>
              <w:keepLines w:val="0"/>
              <w:rPr>
                <w:rFonts w:cs="Arial"/>
                <w:lang w:eastAsia="ja-JP"/>
              </w:rPr>
            </w:pP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397" w:type="dxa"/>
            <w:shd w:val="clear" w:color="auto" w:fill="auto"/>
            <w:vAlign w:val="center"/>
          </w:tcPr>
          <w:p w14:paraId="0761248A" w14:textId="13E41AB4" w:rsidR="001363CF" w:rsidRPr="00130358" w:rsidRDefault="001363CF" w:rsidP="00D62538">
            <w:pPr>
              <w:pStyle w:val="TAL"/>
              <w:keepNext w:val="0"/>
              <w:keepLines w:val="0"/>
              <w:rPr>
                <w:rFonts w:cs="Arial"/>
                <w:lang w:eastAsia="ja-JP"/>
              </w:rPr>
            </w:pPr>
            <w:r w:rsidRPr="00130358">
              <w:rPr>
                <w:rFonts w:cs="Arial"/>
                <w:lang w:eastAsia="ja-JP"/>
              </w:rPr>
              <w:t>Transmitting</w:t>
            </w:r>
            <w:r w:rsidR="00D62538" w:rsidRPr="00130358">
              <w:rPr>
                <w:rFonts w:cs="Arial"/>
                <w:lang w:eastAsia="ja-JP"/>
              </w:rPr>
              <w:t xml:space="preserve"> </w:t>
            </w:r>
            <w:r w:rsidRPr="00130358">
              <w:rPr>
                <w:rFonts w:cs="Arial"/>
                <w:lang w:eastAsia="ja-JP"/>
              </w:rPr>
              <w:t>SLSS+MIB-SL</w:t>
            </w:r>
            <w:r w:rsidR="00D62538" w:rsidRPr="00130358">
              <w:rPr>
                <w:rFonts w:cs="Arial"/>
                <w:lang w:eastAsia="ja-JP"/>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2</w:t>
            </w:r>
            <w:r w:rsidR="00D62538" w:rsidRPr="00130358">
              <w:rPr>
                <w:rFonts w:cs="Arial"/>
                <w:lang w:eastAsia="zh-CN"/>
              </w:rPr>
              <w:t xml:space="preserve"> </w:t>
            </w:r>
            <w:r w:rsidRPr="00130358">
              <w:rPr>
                <w:rFonts w:cs="Arial"/>
                <w:lang w:eastAsia="zh-CN"/>
              </w:rPr>
              <w:t>(</w:t>
            </w:r>
            <w:r w:rsidRPr="00130358">
              <w:rPr>
                <w:rFonts w:cs="Arial"/>
                <w:bCs/>
                <w:lang w:eastAsia="ja-JP"/>
              </w:rPr>
              <w:t>TDD</w:t>
            </w:r>
            <w:r w:rsidR="00D62538" w:rsidRPr="00130358">
              <w:rPr>
                <w:rFonts w:cs="Arial"/>
                <w:bCs/>
                <w:lang w:eastAsia="ja-JP"/>
              </w:rPr>
              <w:t xml:space="preserve"> </w:t>
            </w:r>
            <w:r w:rsidRPr="00130358">
              <w:rPr>
                <w:rFonts w:cs="Arial"/>
                <w:bCs/>
                <w:lang w:eastAsia="ja-JP"/>
              </w:rPr>
              <w:t>carrier</w:t>
            </w:r>
            <w:r w:rsidR="00D62538" w:rsidRPr="00130358">
              <w:rPr>
                <w:rFonts w:cs="Arial"/>
                <w:bCs/>
                <w:lang w:eastAsia="ja-JP"/>
              </w:rPr>
              <w:t xml:space="preserve"> </w:t>
            </w:r>
            <w:r w:rsidRPr="00130358">
              <w:rPr>
                <w:rFonts w:cs="Arial"/>
                <w:bCs/>
                <w:lang w:eastAsia="ja-JP"/>
              </w:rPr>
              <w:t>in</w:t>
            </w:r>
            <w:r w:rsidR="00D62538" w:rsidRPr="00130358">
              <w:rPr>
                <w:rFonts w:cs="Arial"/>
                <w:bCs/>
                <w:lang w:eastAsia="ja-JP"/>
              </w:rPr>
              <w:t xml:space="preserve"> </w:t>
            </w:r>
            <w:r w:rsidRPr="00130358">
              <w:rPr>
                <w:rFonts w:cs="Arial"/>
                <w:bCs/>
                <w:lang w:eastAsia="ja-JP"/>
              </w:rPr>
              <w:t>Band</w:t>
            </w:r>
            <w:r w:rsidR="00D62538" w:rsidRPr="00130358">
              <w:rPr>
                <w:rFonts w:cs="Arial"/>
                <w:bCs/>
                <w:lang w:eastAsia="ja-JP"/>
              </w:rPr>
              <w:t xml:space="preserve"> </w:t>
            </w:r>
            <w:r w:rsidRPr="00130358">
              <w:rPr>
                <w:rFonts w:cs="Arial"/>
                <w:bCs/>
                <w:lang w:eastAsia="ja-JP"/>
              </w:rPr>
              <w:t>47</w:t>
            </w:r>
            <w:r w:rsidRPr="00130358">
              <w:rPr>
                <w:rFonts w:cs="Arial"/>
                <w:lang w:eastAsia="zh-CN"/>
              </w:rPr>
              <w:t>)</w:t>
            </w:r>
          </w:p>
        </w:tc>
      </w:tr>
      <w:tr w:rsidR="001363CF" w:rsidRPr="00130358" w14:paraId="437E11F7" w14:textId="77777777" w:rsidTr="00772922">
        <w:trPr>
          <w:jc w:val="center"/>
        </w:trPr>
        <w:tc>
          <w:tcPr>
            <w:tcW w:w="3751" w:type="dxa"/>
            <w:shd w:val="clear" w:color="auto" w:fill="auto"/>
          </w:tcPr>
          <w:p w14:paraId="49EE0E8F" w14:textId="358786D2"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921" w:type="dxa"/>
            <w:shd w:val="clear" w:color="auto" w:fill="auto"/>
          </w:tcPr>
          <w:p w14:paraId="4CB15E50" w14:textId="77777777" w:rsidR="001363CF" w:rsidRPr="00130358" w:rsidRDefault="001363CF" w:rsidP="00D62538">
            <w:pPr>
              <w:pStyle w:val="TAC"/>
              <w:keepNext w:val="0"/>
              <w:keepLines w:val="0"/>
              <w:rPr>
                <w:rFonts w:cs="Arial"/>
                <w:bCs/>
                <w:lang w:eastAsia="ja-JP"/>
              </w:rPr>
            </w:pPr>
          </w:p>
        </w:tc>
        <w:tc>
          <w:tcPr>
            <w:tcW w:w="2668" w:type="dxa"/>
            <w:shd w:val="clear" w:color="auto" w:fill="auto"/>
          </w:tcPr>
          <w:p w14:paraId="4B7BFF26" w14:textId="2668480F"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w:t>
            </w:r>
            <w:r w:rsidR="00D62538" w:rsidRPr="00130358">
              <w:t xml:space="preserve"> </w:t>
            </w:r>
            <w:r w:rsidRPr="00130358">
              <w:t>36.133</w:t>
            </w:r>
            <w:r w:rsidR="00D62538" w:rsidRPr="00130358">
              <w:t xml:space="preserve"> </w:t>
            </w:r>
            <w:r w:rsidRPr="00130358">
              <w:t>[4]</w:t>
            </w:r>
            <w:r w:rsidR="00D62538" w:rsidRPr="00130358">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A.3.24.2-2</w:t>
            </w:r>
            <w:r w:rsidRPr="00130358">
              <w:rPr>
                <w:rFonts w:cs="Arial"/>
                <w:lang w:eastAsia="ja-JP"/>
              </w:rPr>
              <w:br/>
              <w:t>(Configuration</w:t>
            </w:r>
            <w:r w:rsidR="00D62538" w:rsidRPr="00130358">
              <w:rPr>
                <w:rFonts w:cs="Arial"/>
                <w:lang w:eastAsia="ja-JP"/>
              </w:rPr>
              <w:t xml:space="preserve"> </w:t>
            </w:r>
            <w:r w:rsidRPr="00130358">
              <w:rPr>
                <w:rFonts w:cs="Arial"/>
                <w:lang w:eastAsia="ja-JP"/>
              </w:rPr>
              <w:t>#2)</w:t>
            </w:r>
          </w:p>
        </w:tc>
        <w:tc>
          <w:tcPr>
            <w:tcW w:w="2397" w:type="dxa"/>
            <w:shd w:val="clear" w:color="auto" w:fill="auto"/>
          </w:tcPr>
          <w:p w14:paraId="6EF837B5" w14:textId="5416C0A2" w:rsidR="001363CF" w:rsidRPr="00130358" w:rsidRDefault="001363CF" w:rsidP="00D62538">
            <w:pPr>
              <w:pStyle w:val="TAL"/>
              <w:keepNext w:val="0"/>
              <w:keepLines w:val="0"/>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131E506C" w14:textId="77777777" w:rsidTr="00772922">
        <w:trPr>
          <w:jc w:val="center"/>
        </w:trPr>
        <w:tc>
          <w:tcPr>
            <w:tcW w:w="3751" w:type="dxa"/>
            <w:shd w:val="clear" w:color="auto" w:fill="auto"/>
            <w:vAlign w:val="center"/>
          </w:tcPr>
          <w:p w14:paraId="56840A45"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networkControlledSyncTx</w:t>
            </w:r>
            <w:proofErr w:type="spellEnd"/>
          </w:p>
        </w:tc>
        <w:tc>
          <w:tcPr>
            <w:tcW w:w="921" w:type="dxa"/>
            <w:shd w:val="clear" w:color="auto" w:fill="auto"/>
            <w:vAlign w:val="center"/>
          </w:tcPr>
          <w:p w14:paraId="228AD53B" w14:textId="77777777" w:rsidR="001363CF" w:rsidRPr="00130358" w:rsidRDefault="001363CF" w:rsidP="00D62538">
            <w:pPr>
              <w:pStyle w:val="TAC"/>
              <w:keepNext w:val="0"/>
              <w:keepLines w:val="0"/>
              <w:rPr>
                <w:rFonts w:cs="Arial"/>
                <w:bCs/>
                <w:lang w:eastAsia="ja-JP"/>
              </w:rPr>
            </w:pPr>
          </w:p>
        </w:tc>
        <w:tc>
          <w:tcPr>
            <w:tcW w:w="2668" w:type="dxa"/>
            <w:shd w:val="clear" w:color="auto" w:fill="auto"/>
            <w:vAlign w:val="center"/>
          </w:tcPr>
          <w:p w14:paraId="4322FBF2" w14:textId="0FAF8D8F" w:rsidR="001363CF" w:rsidRPr="00130358" w:rsidRDefault="001363CF" w:rsidP="00D62538">
            <w:pPr>
              <w:pStyle w:val="TAC"/>
              <w:keepNext w:val="0"/>
              <w:keepLines w:val="0"/>
              <w:rPr>
                <w:rFonts w:cs="Arial"/>
                <w:lang w:eastAsia="ja-JP"/>
              </w:rPr>
            </w:pPr>
            <w:r w:rsidRPr="00130358">
              <w:rPr>
                <w:rFonts w:cs="Arial"/>
                <w:lang w:eastAsia="ja-JP"/>
              </w:rPr>
              <w:t>Not</w:t>
            </w:r>
            <w:r w:rsidR="00D62538" w:rsidRPr="00130358">
              <w:rPr>
                <w:rFonts w:cs="Arial"/>
                <w:lang w:eastAsia="ja-JP"/>
              </w:rPr>
              <w:t xml:space="preserve"> </w:t>
            </w:r>
            <w:r w:rsidRPr="00130358">
              <w:rPr>
                <w:rFonts w:cs="Arial"/>
                <w:lang w:eastAsia="ja-JP"/>
              </w:rPr>
              <w:t>configured</w:t>
            </w:r>
          </w:p>
        </w:tc>
        <w:tc>
          <w:tcPr>
            <w:tcW w:w="2397" w:type="dxa"/>
            <w:shd w:val="clear" w:color="auto" w:fill="auto"/>
            <w:vAlign w:val="center"/>
          </w:tcPr>
          <w:p w14:paraId="30283FA4" w14:textId="77777777" w:rsidR="001363CF" w:rsidRPr="00130358" w:rsidRDefault="001363CF" w:rsidP="00D62538">
            <w:pPr>
              <w:pStyle w:val="TAL"/>
              <w:keepNext w:val="0"/>
              <w:keepLines w:val="0"/>
              <w:rPr>
                <w:rFonts w:cs="Arial"/>
                <w:lang w:eastAsia="ja-JP"/>
              </w:rPr>
            </w:pPr>
          </w:p>
        </w:tc>
      </w:tr>
      <w:tr w:rsidR="001363CF" w:rsidRPr="00130358" w14:paraId="2734FC11" w14:textId="77777777" w:rsidTr="00772922">
        <w:trPr>
          <w:jc w:val="center"/>
        </w:trPr>
        <w:tc>
          <w:tcPr>
            <w:tcW w:w="3751" w:type="dxa"/>
            <w:shd w:val="clear" w:color="auto" w:fill="auto"/>
            <w:vAlign w:val="center"/>
          </w:tcPr>
          <w:p w14:paraId="0CFFEA8C"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syncTxThreshIC</w:t>
            </w:r>
            <w:proofErr w:type="spellEnd"/>
          </w:p>
        </w:tc>
        <w:tc>
          <w:tcPr>
            <w:tcW w:w="921" w:type="dxa"/>
            <w:shd w:val="clear" w:color="auto" w:fill="auto"/>
            <w:vAlign w:val="center"/>
          </w:tcPr>
          <w:p w14:paraId="50D5AFE3" w14:textId="24EDA991" w:rsidR="001363CF" w:rsidRPr="00130358" w:rsidRDefault="001363CF" w:rsidP="00D62538">
            <w:pPr>
              <w:pStyle w:val="TAC"/>
              <w:keepNext w:val="0"/>
              <w:keepLines w:val="0"/>
              <w:rPr>
                <w:rFonts w:cs="Arial"/>
                <w:bCs/>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668" w:type="dxa"/>
            <w:shd w:val="clear" w:color="auto" w:fill="auto"/>
            <w:vAlign w:val="center"/>
          </w:tcPr>
          <w:p w14:paraId="30C965B1" w14:textId="77777777" w:rsidR="001363CF" w:rsidRPr="00130358" w:rsidRDefault="001363CF" w:rsidP="00D62538">
            <w:pPr>
              <w:pStyle w:val="TAC"/>
              <w:keepNext w:val="0"/>
              <w:keepLines w:val="0"/>
              <w:rPr>
                <w:rFonts w:cs="Arial"/>
                <w:lang w:eastAsia="ja-JP"/>
              </w:rPr>
            </w:pPr>
            <w:r w:rsidRPr="00130358">
              <w:rPr>
                <w:rFonts w:cs="Arial"/>
                <w:lang w:eastAsia="ja-JP"/>
              </w:rPr>
              <w:t>-110</w:t>
            </w:r>
          </w:p>
        </w:tc>
        <w:tc>
          <w:tcPr>
            <w:tcW w:w="2397" w:type="dxa"/>
            <w:shd w:val="clear" w:color="auto" w:fill="auto"/>
            <w:vAlign w:val="center"/>
          </w:tcPr>
          <w:p w14:paraId="394F030E" w14:textId="2149AE2F" w:rsidR="001363CF" w:rsidRPr="00130358" w:rsidRDefault="001363CF" w:rsidP="00D62538">
            <w:pPr>
              <w:pStyle w:val="TAL"/>
              <w:keepNext w:val="0"/>
              <w:keepLines w:val="0"/>
              <w:rPr>
                <w:rFonts w:cs="Arial"/>
                <w:lang w:eastAsia="ja-JP"/>
              </w:rPr>
            </w:pPr>
            <w:r w:rsidRPr="00130358">
              <w:rPr>
                <w:rFonts w:cs="Arial"/>
                <w:lang w:eastAsia="ja-JP"/>
              </w:rPr>
              <w:t>In</w:t>
            </w:r>
            <w:r w:rsidR="00D62538" w:rsidRPr="00130358">
              <w:rPr>
                <w:rFonts w:cs="Arial"/>
                <w:lang w:eastAsia="ja-JP"/>
              </w:rPr>
              <w:t xml:space="preserve"> </w:t>
            </w:r>
            <w:r w:rsidRPr="00130358">
              <w:rPr>
                <w:rFonts w:cs="Arial"/>
                <w:lang w:eastAsia="ja-JP"/>
              </w:rPr>
              <w:t>SIB21</w:t>
            </w:r>
          </w:p>
        </w:tc>
      </w:tr>
      <w:tr w:rsidR="001363CF" w:rsidRPr="00130358" w14:paraId="36EFD7E0" w14:textId="77777777" w:rsidTr="00772922">
        <w:trPr>
          <w:jc w:val="center"/>
        </w:trPr>
        <w:tc>
          <w:tcPr>
            <w:tcW w:w="3751" w:type="dxa"/>
            <w:shd w:val="clear" w:color="auto" w:fill="auto"/>
          </w:tcPr>
          <w:p w14:paraId="36B6D2B2" w14:textId="77777777" w:rsidR="001363CF" w:rsidRPr="00130358" w:rsidRDefault="001363CF" w:rsidP="00D62538">
            <w:pPr>
              <w:pStyle w:val="TAL"/>
              <w:keepNext w:val="0"/>
              <w:keepLines w:val="0"/>
              <w:rPr>
                <w:rFonts w:cs="Arial"/>
                <w:lang w:eastAsia="ja-JP"/>
              </w:rPr>
            </w:pPr>
            <w:r w:rsidRPr="00130358">
              <w:rPr>
                <w:rFonts w:cs="Arial"/>
                <w:lang w:eastAsia="ja-JP"/>
              </w:rPr>
              <w:t>DRX</w:t>
            </w:r>
          </w:p>
        </w:tc>
        <w:tc>
          <w:tcPr>
            <w:tcW w:w="921" w:type="dxa"/>
            <w:shd w:val="clear" w:color="auto" w:fill="auto"/>
          </w:tcPr>
          <w:p w14:paraId="1EBDCB2F" w14:textId="77777777" w:rsidR="001363CF" w:rsidRPr="00130358" w:rsidRDefault="001363CF" w:rsidP="00D62538">
            <w:pPr>
              <w:pStyle w:val="TAC"/>
              <w:keepNext w:val="0"/>
              <w:keepLines w:val="0"/>
              <w:rPr>
                <w:rFonts w:cs="Arial"/>
                <w:bCs/>
                <w:lang w:eastAsia="ja-JP"/>
              </w:rPr>
            </w:pPr>
          </w:p>
        </w:tc>
        <w:tc>
          <w:tcPr>
            <w:tcW w:w="2668" w:type="dxa"/>
            <w:shd w:val="clear" w:color="auto" w:fill="auto"/>
          </w:tcPr>
          <w:p w14:paraId="72289FB7" w14:textId="77777777" w:rsidR="001363CF" w:rsidRPr="00130358" w:rsidRDefault="001363CF" w:rsidP="00D62538">
            <w:pPr>
              <w:pStyle w:val="TAC"/>
              <w:keepNext w:val="0"/>
              <w:keepLines w:val="0"/>
              <w:rPr>
                <w:rFonts w:cs="Arial"/>
                <w:lang w:eastAsia="ja-JP"/>
              </w:rPr>
            </w:pPr>
            <w:r w:rsidRPr="00130358">
              <w:rPr>
                <w:rFonts w:cs="Arial"/>
                <w:lang w:eastAsia="ja-JP"/>
              </w:rPr>
              <w:t>OFF</w:t>
            </w:r>
          </w:p>
        </w:tc>
        <w:tc>
          <w:tcPr>
            <w:tcW w:w="2397" w:type="dxa"/>
            <w:shd w:val="clear" w:color="auto" w:fill="auto"/>
          </w:tcPr>
          <w:p w14:paraId="1B8420ED" w14:textId="77777777" w:rsidR="001363CF" w:rsidRPr="00130358" w:rsidRDefault="001363CF" w:rsidP="00D62538">
            <w:pPr>
              <w:pStyle w:val="TAL"/>
              <w:keepNext w:val="0"/>
              <w:keepLines w:val="0"/>
              <w:jc w:val="center"/>
              <w:rPr>
                <w:rFonts w:cs="Arial"/>
                <w:lang w:eastAsia="ja-JP"/>
              </w:rPr>
            </w:pPr>
          </w:p>
        </w:tc>
      </w:tr>
      <w:tr w:rsidR="001363CF" w:rsidRPr="00130358" w14:paraId="563987B8" w14:textId="77777777" w:rsidTr="00772922">
        <w:trPr>
          <w:jc w:val="center"/>
        </w:trPr>
        <w:tc>
          <w:tcPr>
            <w:tcW w:w="3751" w:type="dxa"/>
            <w:shd w:val="clear" w:color="auto" w:fill="auto"/>
            <w:vAlign w:val="center"/>
          </w:tcPr>
          <w:p w14:paraId="2A39738F" w14:textId="77777777" w:rsidR="001363CF" w:rsidRPr="00130358" w:rsidRDefault="001363CF" w:rsidP="00D62538">
            <w:pPr>
              <w:pStyle w:val="TAL"/>
              <w:keepNext w:val="0"/>
              <w:keepLines w:val="0"/>
              <w:rPr>
                <w:rFonts w:cs="Arial"/>
                <w:lang w:eastAsia="ja-JP"/>
              </w:rPr>
            </w:pPr>
            <w:r w:rsidRPr="00130358">
              <w:rPr>
                <w:rFonts w:cs="Arial"/>
                <w:lang w:eastAsia="ja-JP"/>
              </w:rPr>
              <w:t>T1</w:t>
            </w:r>
          </w:p>
        </w:tc>
        <w:tc>
          <w:tcPr>
            <w:tcW w:w="921" w:type="dxa"/>
            <w:shd w:val="clear" w:color="auto" w:fill="auto"/>
            <w:vAlign w:val="center"/>
          </w:tcPr>
          <w:p w14:paraId="7912FDDA"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668" w:type="dxa"/>
            <w:shd w:val="clear" w:color="auto" w:fill="auto"/>
            <w:vAlign w:val="center"/>
          </w:tcPr>
          <w:p w14:paraId="68A18A48" w14:textId="77777777" w:rsidR="001363CF" w:rsidRPr="00130358" w:rsidRDefault="001363CF" w:rsidP="00D62538">
            <w:pPr>
              <w:pStyle w:val="TAC"/>
              <w:keepNext w:val="0"/>
              <w:keepLines w:val="0"/>
              <w:rPr>
                <w:rFonts w:cs="Arial"/>
                <w:lang w:eastAsia="ja-JP"/>
              </w:rPr>
            </w:pPr>
            <w:r w:rsidRPr="00130358">
              <w:rPr>
                <w:rFonts w:cs="Arial"/>
                <w:lang w:eastAsia="ja-JP"/>
              </w:rPr>
              <w:t>3</w:t>
            </w:r>
          </w:p>
        </w:tc>
        <w:tc>
          <w:tcPr>
            <w:tcW w:w="2397" w:type="dxa"/>
            <w:shd w:val="clear" w:color="auto" w:fill="auto"/>
            <w:vAlign w:val="center"/>
          </w:tcPr>
          <w:p w14:paraId="1842D030" w14:textId="77777777" w:rsidR="001363CF" w:rsidRPr="00130358" w:rsidRDefault="001363CF" w:rsidP="00D62538">
            <w:pPr>
              <w:pStyle w:val="TAC"/>
              <w:keepNext w:val="0"/>
              <w:keepLines w:val="0"/>
              <w:rPr>
                <w:rFonts w:cs="Arial"/>
                <w:lang w:eastAsia="ja-JP"/>
              </w:rPr>
            </w:pPr>
          </w:p>
        </w:tc>
      </w:tr>
      <w:tr w:rsidR="001363CF" w:rsidRPr="00130358" w14:paraId="3FB8A34E" w14:textId="77777777" w:rsidTr="00772922">
        <w:trPr>
          <w:jc w:val="center"/>
        </w:trPr>
        <w:tc>
          <w:tcPr>
            <w:tcW w:w="3751" w:type="dxa"/>
            <w:shd w:val="clear" w:color="auto" w:fill="auto"/>
            <w:vAlign w:val="center"/>
          </w:tcPr>
          <w:p w14:paraId="78188637" w14:textId="77777777" w:rsidR="001363CF" w:rsidRPr="00130358" w:rsidRDefault="001363CF" w:rsidP="00D62538">
            <w:pPr>
              <w:pStyle w:val="TAL"/>
              <w:keepNext w:val="0"/>
              <w:keepLines w:val="0"/>
              <w:rPr>
                <w:rFonts w:cs="Arial"/>
                <w:lang w:eastAsia="ja-JP"/>
              </w:rPr>
            </w:pPr>
            <w:r w:rsidRPr="00130358">
              <w:rPr>
                <w:rFonts w:cs="Arial"/>
                <w:lang w:eastAsia="ja-JP"/>
              </w:rPr>
              <w:t>T2</w:t>
            </w:r>
          </w:p>
        </w:tc>
        <w:tc>
          <w:tcPr>
            <w:tcW w:w="921" w:type="dxa"/>
            <w:shd w:val="clear" w:color="auto" w:fill="auto"/>
            <w:vAlign w:val="center"/>
          </w:tcPr>
          <w:p w14:paraId="5FE1ED28"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668" w:type="dxa"/>
            <w:shd w:val="clear" w:color="auto" w:fill="auto"/>
            <w:vAlign w:val="center"/>
          </w:tcPr>
          <w:p w14:paraId="7953F710" w14:textId="77777777" w:rsidR="001363CF" w:rsidRPr="00130358" w:rsidRDefault="001363CF" w:rsidP="00D62538">
            <w:pPr>
              <w:pStyle w:val="TAC"/>
              <w:keepNext w:val="0"/>
              <w:keepLines w:val="0"/>
              <w:rPr>
                <w:rFonts w:cs="Arial"/>
                <w:lang w:eastAsia="ja-JP"/>
              </w:rPr>
            </w:pPr>
            <w:r w:rsidRPr="00130358">
              <w:rPr>
                <w:rFonts w:cs="Arial"/>
                <w:lang w:eastAsia="ja-JP"/>
              </w:rPr>
              <w:t>5.24</w:t>
            </w:r>
          </w:p>
        </w:tc>
        <w:tc>
          <w:tcPr>
            <w:tcW w:w="2397" w:type="dxa"/>
            <w:shd w:val="clear" w:color="auto" w:fill="auto"/>
            <w:vAlign w:val="center"/>
          </w:tcPr>
          <w:p w14:paraId="253A115B" w14:textId="77777777" w:rsidR="001363CF" w:rsidRPr="00130358" w:rsidRDefault="001363CF" w:rsidP="00D62538">
            <w:pPr>
              <w:pStyle w:val="TAC"/>
              <w:keepNext w:val="0"/>
              <w:keepLines w:val="0"/>
              <w:rPr>
                <w:rFonts w:cs="Arial"/>
                <w:lang w:eastAsia="ja-JP"/>
              </w:rPr>
            </w:pPr>
          </w:p>
        </w:tc>
      </w:tr>
      <w:tr w:rsidR="001363CF" w:rsidRPr="00130358" w14:paraId="7543272A" w14:textId="77777777" w:rsidTr="00772922">
        <w:trPr>
          <w:jc w:val="center"/>
        </w:trPr>
        <w:tc>
          <w:tcPr>
            <w:tcW w:w="3751" w:type="dxa"/>
            <w:shd w:val="clear" w:color="auto" w:fill="auto"/>
            <w:vAlign w:val="center"/>
          </w:tcPr>
          <w:p w14:paraId="295DB99C" w14:textId="77777777" w:rsidR="001363CF" w:rsidRPr="00130358" w:rsidRDefault="001363CF" w:rsidP="00D62538">
            <w:pPr>
              <w:pStyle w:val="TAL"/>
              <w:keepNext w:val="0"/>
              <w:keepLines w:val="0"/>
              <w:rPr>
                <w:rFonts w:cs="Arial"/>
                <w:lang w:eastAsia="ja-JP"/>
              </w:rPr>
            </w:pPr>
            <w:r w:rsidRPr="00130358">
              <w:rPr>
                <w:rFonts w:cs="Arial"/>
                <w:lang w:eastAsia="ja-JP"/>
              </w:rPr>
              <w:t>T3</w:t>
            </w:r>
          </w:p>
        </w:tc>
        <w:tc>
          <w:tcPr>
            <w:tcW w:w="921" w:type="dxa"/>
            <w:shd w:val="clear" w:color="auto" w:fill="auto"/>
            <w:vAlign w:val="center"/>
          </w:tcPr>
          <w:p w14:paraId="0BA65A16"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668" w:type="dxa"/>
            <w:shd w:val="clear" w:color="auto" w:fill="auto"/>
            <w:vAlign w:val="center"/>
          </w:tcPr>
          <w:p w14:paraId="07DAAB41" w14:textId="77777777" w:rsidR="001363CF" w:rsidRPr="00130358" w:rsidRDefault="001363CF" w:rsidP="00D62538">
            <w:pPr>
              <w:pStyle w:val="TAC"/>
              <w:keepNext w:val="0"/>
              <w:keepLines w:val="0"/>
              <w:rPr>
                <w:rFonts w:cs="Arial"/>
                <w:lang w:eastAsia="ja-JP"/>
              </w:rPr>
            </w:pPr>
            <w:r w:rsidRPr="00130358">
              <w:rPr>
                <w:rFonts w:cs="Arial"/>
                <w:lang w:eastAsia="ja-JP"/>
              </w:rPr>
              <w:t>5.24</w:t>
            </w:r>
          </w:p>
        </w:tc>
        <w:tc>
          <w:tcPr>
            <w:tcW w:w="2397" w:type="dxa"/>
            <w:shd w:val="clear" w:color="auto" w:fill="auto"/>
            <w:vAlign w:val="center"/>
          </w:tcPr>
          <w:p w14:paraId="6AE884FF" w14:textId="77777777" w:rsidR="001363CF" w:rsidRPr="00130358" w:rsidRDefault="001363CF" w:rsidP="00D62538">
            <w:pPr>
              <w:pStyle w:val="TAC"/>
              <w:keepNext w:val="0"/>
              <w:keepLines w:val="0"/>
              <w:rPr>
                <w:rFonts w:cs="Arial"/>
                <w:lang w:eastAsia="ja-JP"/>
              </w:rPr>
            </w:pPr>
          </w:p>
        </w:tc>
      </w:tr>
    </w:tbl>
    <w:p w14:paraId="2C427244" w14:textId="77777777" w:rsidR="001363CF" w:rsidRPr="00130358" w:rsidRDefault="001363CF" w:rsidP="00D62538"/>
    <w:p w14:paraId="0C2665DC" w14:textId="77777777" w:rsidR="001363CF" w:rsidRPr="00130358" w:rsidRDefault="001363CF" w:rsidP="00D62538">
      <w:pPr>
        <w:pStyle w:val="Heading5"/>
        <w:keepNext w:val="0"/>
        <w:keepLines w:val="0"/>
      </w:pPr>
      <w:r w:rsidRPr="00130358">
        <w:t>12.2.1.4.2</w:t>
      </w:r>
      <w:r w:rsidRPr="00130358">
        <w:tab/>
        <w:t>Test procedure</w:t>
      </w:r>
    </w:p>
    <w:p w14:paraId="381E6384" w14:textId="77777777" w:rsidR="001363CF" w:rsidRPr="00130358" w:rsidRDefault="001363CF" w:rsidP="00D62538">
      <w:r w:rsidRPr="00130358">
        <w:t>The test consists of three successive time periods, with duration of T1, T2 and T3, respectively. There are two carriers, E-UTRA RF channel 1 is used for E-UTRA Cell 1, and E-UTRA RF channel 2 is used for V2X communication.</w:t>
      </w:r>
    </w:p>
    <w:p w14:paraId="00DC9A72" w14:textId="77777777" w:rsidR="001363CF" w:rsidRPr="00130358" w:rsidRDefault="001363CF" w:rsidP="00772922">
      <w:pPr>
        <w:pStyle w:val="B1"/>
        <w:rPr>
          <w:rFonts w:eastAsia="??"/>
        </w:rPr>
      </w:pPr>
      <w:r w:rsidRPr="00130358">
        <w:t>1.</w:t>
      </w:r>
      <w:r w:rsidRPr="00130358">
        <w:tab/>
      </w:r>
      <w:r w:rsidRPr="00130358">
        <w:rPr>
          <w:lang w:eastAsia="zh-CN"/>
        </w:rPr>
        <w:t>Set the parameters according to T1 in Table 12.2.1.5-1. Propagation conditions are set according to Annex B clauses B.1.1 and B.2.2.</w:t>
      </w:r>
      <w:r w:rsidRPr="00130358">
        <w:rPr>
          <w:rFonts w:eastAsia="??"/>
        </w:rPr>
        <w:t xml:space="preserve"> T1 starts.</w:t>
      </w:r>
    </w:p>
    <w:p w14:paraId="2A1DB293" w14:textId="77777777" w:rsidR="001363CF" w:rsidRPr="00130358" w:rsidRDefault="001363CF" w:rsidP="00772922">
      <w:pPr>
        <w:pStyle w:val="B1"/>
        <w:rPr>
          <w:lang w:eastAsia="zh-CN"/>
        </w:rPr>
      </w:pPr>
      <w:r w:rsidRPr="00130358">
        <w:rPr>
          <w:rFonts w:eastAsia="??"/>
        </w:rPr>
        <w:t>2.</w:t>
      </w:r>
      <w:r w:rsidRPr="00130358">
        <w:rPr>
          <w:rFonts w:eastAsia="??"/>
        </w:rPr>
        <w:tab/>
      </w:r>
      <w:r w:rsidRPr="00130358">
        <w:rPr>
          <w:lang w:eastAsia="zh-CN"/>
        </w:rPr>
        <w:t>When T1 expires, set the parameters according to T2 in Table 12.2.1.5-1. T2 starts.</w:t>
      </w:r>
    </w:p>
    <w:p w14:paraId="50587CDB" w14:textId="77777777" w:rsidR="001363CF" w:rsidRPr="00130358" w:rsidRDefault="001363CF" w:rsidP="00772922">
      <w:pPr>
        <w:pStyle w:val="B1"/>
        <w:rPr>
          <w:lang w:eastAsia="zh-CN"/>
        </w:rPr>
      </w:pPr>
      <w:r w:rsidRPr="00130358">
        <w:rPr>
          <w:lang w:eastAsia="zh-CN"/>
        </w:rPr>
        <w:t>3.</w:t>
      </w:r>
      <w:r w:rsidRPr="00130358">
        <w:rPr>
          <w:lang w:eastAsia="zh-CN"/>
        </w:rPr>
        <w:tab/>
        <w:t>If the SLSS transmission is received by the SS with an overall delay measured from the beginning of time period T2 less than 0.56s, the number of success for the event "Initiation" is increased by one. Otherwise, count a fail for the event "Initiation" and go to step 6.</w:t>
      </w:r>
    </w:p>
    <w:p w14:paraId="6DBABF86" w14:textId="77777777" w:rsidR="001363CF" w:rsidRPr="00130358" w:rsidRDefault="001363CF" w:rsidP="00772922">
      <w:pPr>
        <w:pStyle w:val="B1"/>
        <w:rPr>
          <w:lang w:eastAsia="zh-CN"/>
        </w:rPr>
      </w:pPr>
      <w:r w:rsidRPr="00130358">
        <w:rPr>
          <w:lang w:eastAsia="zh-CN"/>
        </w:rPr>
        <w:t>4.</w:t>
      </w:r>
      <w:r w:rsidRPr="00130358">
        <w:rPr>
          <w:lang w:eastAsia="zh-CN"/>
        </w:rPr>
        <w:tab/>
        <w:t>When T2 expires, set the parameters according to T3 in Table 12.2.1.5-1. T3 starts.</w:t>
      </w:r>
    </w:p>
    <w:p w14:paraId="305277A9" w14:textId="77777777" w:rsidR="001363CF" w:rsidRPr="00130358" w:rsidRDefault="001363CF" w:rsidP="00772922">
      <w:pPr>
        <w:pStyle w:val="B1"/>
        <w:rPr>
          <w:lang w:eastAsia="zh-CN"/>
        </w:rPr>
      </w:pPr>
      <w:r w:rsidRPr="00130358">
        <w:rPr>
          <w:lang w:eastAsia="zh-CN"/>
        </w:rPr>
        <w:t>5.</w:t>
      </w:r>
      <w:r w:rsidRPr="00130358">
        <w:rPr>
          <w:lang w:eastAsia="zh-CN"/>
        </w:rPr>
        <w:tab/>
        <w:t>If the last SLSS transmission is received by the SS with an overall delay measured from the beginning of time period T3 less than 0.56s, the number of success for the event "Cease" is increased by one. Otherwise, count a fail for the event "Cease".</w:t>
      </w:r>
    </w:p>
    <w:p w14:paraId="66C54B29" w14:textId="061FF497" w:rsidR="001363CF" w:rsidRPr="00130358" w:rsidRDefault="001363CF" w:rsidP="00772922">
      <w:pPr>
        <w:pStyle w:val="B1"/>
        <w:rPr>
          <w:lang w:eastAsia="zh-CN"/>
        </w:rPr>
      </w:pPr>
      <w:r w:rsidRPr="00130358">
        <w:rPr>
          <w:lang w:eastAsia="zh-CN"/>
        </w:rPr>
        <w:t>6.</w:t>
      </w:r>
      <w:r w:rsidRPr="00130358">
        <w:rPr>
          <w:lang w:eastAsia="zh-CN"/>
        </w:rPr>
        <w:tab/>
        <w:t xml:space="preserve">When T3 expires, or a fail was counted for the event </w:t>
      </w:r>
      <w:r w:rsidR="00483222" w:rsidRPr="00130358">
        <w:rPr>
          <w:lang w:eastAsia="zh-CN"/>
        </w:rPr>
        <w:t>"</w:t>
      </w:r>
      <w:r w:rsidRPr="00130358">
        <w:rPr>
          <w:lang w:eastAsia="zh-CN"/>
        </w:rPr>
        <w:t>Initiation</w:t>
      </w:r>
      <w:r w:rsidR="00483222" w:rsidRPr="00130358">
        <w:rPr>
          <w:lang w:eastAsia="zh-CN"/>
        </w:rPr>
        <w:t>"</w:t>
      </w:r>
      <w:r w:rsidRPr="00130358">
        <w:rPr>
          <w:lang w:eastAsia="zh-CN"/>
        </w:rPr>
        <w:t xml:space="preserve"> in step 3, the SS shall transmit a </w:t>
      </w:r>
      <w:proofErr w:type="spellStart"/>
      <w:r w:rsidRPr="00130358">
        <w:rPr>
          <w:lang w:eastAsia="zh-CN"/>
        </w:rPr>
        <w:t>RRCConnectionRelease</w:t>
      </w:r>
      <w:proofErr w:type="spellEnd"/>
      <w:r w:rsidRPr="00130358">
        <w:rPr>
          <w:lang w:eastAsia="zh-CN"/>
        </w:rPr>
        <w:t xml:space="preserve"> message to release the RRC connection which includes the release of the established radio bearers as well as all radio resources.</w:t>
      </w:r>
    </w:p>
    <w:p w14:paraId="39E149A6" w14:textId="77777777" w:rsidR="001363CF" w:rsidRPr="00130358" w:rsidRDefault="001363CF" w:rsidP="00772922">
      <w:pPr>
        <w:pStyle w:val="B1"/>
        <w:rPr>
          <w:lang w:eastAsia="zh-CN"/>
        </w:rPr>
      </w:pPr>
      <w:r w:rsidRPr="00130358">
        <w:rPr>
          <w:lang w:eastAsia="zh-CN"/>
        </w:rPr>
        <w:t>7.</w:t>
      </w:r>
      <w:r w:rsidRPr="00130358">
        <w:rPr>
          <w:lang w:eastAsia="zh-CN"/>
        </w:rPr>
        <w:tab/>
        <w:t>Set Cell 1 physical cell identity = ((current cell 1 physical cell identity + 1) mod 14 + 2) for next iteration of the test procedure loop.</w:t>
      </w:r>
    </w:p>
    <w:p w14:paraId="53D01C12" w14:textId="77777777" w:rsidR="00772922" w:rsidRPr="00130358" w:rsidRDefault="001363CF" w:rsidP="00772922">
      <w:pPr>
        <w:pStyle w:val="B1"/>
      </w:pPr>
      <w:r w:rsidRPr="00130358">
        <w:rPr>
          <w:lang w:eastAsia="zh-CN"/>
        </w:rPr>
        <w:t>8</w:t>
      </w:r>
      <w:r w:rsidRPr="00130358">
        <w:t>.</w:t>
      </w:r>
      <w:r w:rsidRPr="00130358">
        <w:tab/>
        <w:t>After the RRC connection release, the SS:</w:t>
      </w:r>
    </w:p>
    <w:p w14:paraId="50EB1756" w14:textId="77777777" w:rsidR="00772922" w:rsidRPr="00130358" w:rsidRDefault="001363CF" w:rsidP="00772922">
      <w:pPr>
        <w:pStyle w:val="B2"/>
      </w:pPr>
      <w:r w:rsidRPr="00130358">
        <w:t>-</w:t>
      </w:r>
      <w:r w:rsidR="00772922" w:rsidRPr="00130358">
        <w:tab/>
      </w:r>
      <w:r w:rsidRPr="00130358">
        <w:t xml:space="preserve">transmits in Cell 1 a Paging message (including </w:t>
      </w:r>
      <w:proofErr w:type="spellStart"/>
      <w:r w:rsidRPr="00130358">
        <w:t>PagingRecord</w:t>
      </w:r>
      <w:proofErr w:type="spellEnd"/>
      <w:r w:rsidRPr="00130358">
        <w:t xml:space="preserve"> with UE-Identity) for the UE and ensures the UE is in State 3A-RF-V2X according </w:t>
      </w:r>
      <w:r w:rsidR="00772922" w:rsidRPr="00130358">
        <w:t>to 3GPP TS</w:t>
      </w:r>
      <w:r w:rsidRPr="00130358">
        <w:t xml:space="preserve"> 36.508 [7] clause 7.2A.3C</w:t>
      </w:r>
      <w:r w:rsidR="00772922" w:rsidRPr="00130358">
        <w:t xml:space="preserve">; </w:t>
      </w:r>
      <w:r w:rsidRPr="00130358">
        <w:t>or</w:t>
      </w:r>
    </w:p>
    <w:p w14:paraId="12D33269" w14:textId="0A4669EE" w:rsidR="001363CF" w:rsidRPr="00130358" w:rsidRDefault="001363CF" w:rsidP="00772922">
      <w:pPr>
        <w:pStyle w:val="B2"/>
      </w:pPr>
      <w:r w:rsidRPr="00130358">
        <w:t>-</w:t>
      </w:r>
      <w:r w:rsidR="00772922" w:rsidRPr="00130358">
        <w:tab/>
      </w:r>
      <w:r w:rsidRPr="00130358">
        <w:t xml:space="preserve">switches off and on the UE and ensures the UE is in State 5A-V2X in Transmit Mode according </w:t>
      </w:r>
      <w:r w:rsidR="00772922" w:rsidRPr="00130358">
        <w:t>to 3GPP TS</w:t>
      </w:r>
      <w:r w:rsidRPr="00130358">
        <w:t xml:space="preserve"> 36.508 [7] clause 4.5.9, then in State 3A-RF-V2X according </w:t>
      </w:r>
      <w:r w:rsidR="00772922" w:rsidRPr="00130358">
        <w:t>to 3GPP TS</w:t>
      </w:r>
      <w:r w:rsidRPr="00130358">
        <w:t xml:space="preserve"> 36.508 [7] clause 7.2A.3C.</w:t>
      </w:r>
    </w:p>
    <w:p w14:paraId="4B419619" w14:textId="77777777" w:rsidR="001363CF" w:rsidRPr="00130358" w:rsidRDefault="001363CF" w:rsidP="00772922">
      <w:pPr>
        <w:pStyle w:val="B1"/>
      </w:pPr>
      <w:r w:rsidRPr="00130358">
        <w:t>9.</w:t>
      </w:r>
      <w:r w:rsidRPr="00130358">
        <w:tab/>
        <w:t>Repeat step</w:t>
      </w:r>
      <w:r w:rsidRPr="00130358">
        <w:rPr>
          <w:lang w:eastAsia="zh-CN"/>
        </w:rPr>
        <w:t>s</w:t>
      </w:r>
      <w:r w:rsidRPr="00130358">
        <w:t xml:space="preserve"> 1-8 until a test verdict has been achieved</w:t>
      </w:r>
      <w:r w:rsidRPr="00130358">
        <w:rPr>
          <w:rFonts w:eastAsia="??"/>
        </w:rPr>
        <w:t>.</w:t>
      </w:r>
    </w:p>
    <w:p w14:paraId="2E282083" w14:textId="16F4496E" w:rsidR="001363CF" w:rsidRPr="00130358" w:rsidRDefault="001363CF" w:rsidP="00D62538">
      <w:r w:rsidRPr="00130358">
        <w:t xml:space="preserve">Each of the events </w:t>
      </w:r>
      <w:r w:rsidR="00483222" w:rsidRPr="00130358">
        <w:t>"</w:t>
      </w:r>
      <w:r w:rsidRPr="00130358">
        <w:t>Initiation</w:t>
      </w:r>
      <w:r w:rsidR="00483222" w:rsidRPr="00130358">
        <w:t>"</w:t>
      </w:r>
      <w:r w:rsidRPr="00130358">
        <w:t xml:space="preserve"> and </w:t>
      </w:r>
      <w:r w:rsidR="00483222" w:rsidRPr="00130358">
        <w:t>"</w:t>
      </w:r>
      <w:r w:rsidRPr="00130358">
        <w:t>Cease</w:t>
      </w:r>
      <w:r w:rsidR="00483222" w:rsidRPr="00130358">
        <w:t>"</w:t>
      </w:r>
      <w:r w:rsidRPr="00130358">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130358">
        <w:br/>
        <w:t>If all events pass, the test passes. If one event fails, the test fails.</w:t>
      </w:r>
    </w:p>
    <w:p w14:paraId="54741CDA" w14:textId="77777777" w:rsidR="001363CF" w:rsidRPr="00130358" w:rsidRDefault="001363CF" w:rsidP="00D62538">
      <w:pPr>
        <w:pStyle w:val="Heading5"/>
        <w:keepNext w:val="0"/>
        <w:keepLines w:val="0"/>
      </w:pPr>
      <w:r w:rsidRPr="00130358">
        <w:t>12.2.1.4.3</w:t>
      </w:r>
      <w:r w:rsidRPr="00130358">
        <w:tab/>
        <w:t>Message contents</w:t>
      </w:r>
    </w:p>
    <w:p w14:paraId="0583BA2E" w14:textId="6ED69E8D" w:rsidR="001363CF" w:rsidRPr="00130358" w:rsidRDefault="001363CF" w:rsidP="00D62538">
      <w:pPr>
        <w:rPr>
          <w:lang w:eastAsia="zh-CN"/>
        </w:rPr>
      </w:pPr>
      <w:r w:rsidRPr="00130358">
        <w:t xml:space="preserve">Message contents are according </w:t>
      </w:r>
      <w:r w:rsidR="00772922" w:rsidRPr="00130358">
        <w:t>to 3GPP TS</w:t>
      </w:r>
      <w:r w:rsidRPr="00130358">
        <w:t xml:space="preserve"> 36.508 [7] clause 4.6 with the following exceptions:</w:t>
      </w:r>
    </w:p>
    <w:p w14:paraId="298A282A" w14:textId="77777777" w:rsidR="001363CF" w:rsidRPr="00130358" w:rsidRDefault="001363CF" w:rsidP="00772922">
      <w:pPr>
        <w:pStyle w:val="TH"/>
        <w:rPr>
          <w:lang w:eastAsia="zh-CN"/>
        </w:rPr>
      </w:pPr>
      <w:r w:rsidRPr="00130358">
        <w:t xml:space="preserve">Table </w:t>
      </w:r>
      <w:r w:rsidRPr="00130358">
        <w:rPr>
          <w:lang w:eastAsia="zh-CN"/>
        </w:rPr>
        <w:t>12.2.1</w:t>
      </w:r>
      <w:r w:rsidRPr="00130358">
        <w:t xml:space="preserve">.4.3-1: Common </w:t>
      </w:r>
      <w:r w:rsidRPr="00130358">
        <w:rPr>
          <w:lang w:eastAsia="zh-CN"/>
        </w:rPr>
        <w:t>Exception messages</w:t>
      </w:r>
      <w:r w:rsidRPr="00130358">
        <w:rPr>
          <w:i/>
        </w:rPr>
        <w:t xml:space="preserve"> </w:t>
      </w:r>
      <w:r w:rsidRPr="00130358">
        <w:t xml:space="preserve">for </w:t>
      </w:r>
      <w:r w:rsidRPr="00130358">
        <w:rPr>
          <w:rFonts w:cs="v4.2.0"/>
        </w:rPr>
        <w:t>I</w:t>
      </w:r>
      <w:r w:rsidRPr="00130358">
        <w:t>nitiation/Cease of SLSS Transmissions</w:t>
      </w:r>
    </w:p>
    <w:tbl>
      <w:tblPr>
        <w:tblW w:w="8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86"/>
        <w:gridCol w:w="2328"/>
      </w:tblGrid>
      <w:tr w:rsidR="001363CF" w:rsidRPr="00130358" w14:paraId="3CD7F184" w14:textId="77777777" w:rsidTr="00772922">
        <w:trPr>
          <w:cantSplit/>
          <w:jc w:val="center"/>
        </w:trPr>
        <w:tc>
          <w:tcPr>
            <w:tcW w:w="8314" w:type="dxa"/>
            <w:gridSpan w:val="2"/>
            <w:tcBorders>
              <w:top w:val="single" w:sz="4" w:space="0" w:color="auto"/>
              <w:left w:val="single" w:sz="4" w:space="0" w:color="auto"/>
              <w:bottom w:val="single" w:sz="4" w:space="0" w:color="auto"/>
              <w:right w:val="single" w:sz="4" w:space="0" w:color="auto"/>
            </w:tcBorders>
            <w:hideMark/>
          </w:tcPr>
          <w:p w14:paraId="3433A89A" w14:textId="57361F09" w:rsidR="001363CF" w:rsidRPr="00130358" w:rsidRDefault="001363CF" w:rsidP="00772922">
            <w:pPr>
              <w:pStyle w:val="TAH"/>
              <w:rPr>
                <w:lang w:eastAsia="zh-CN"/>
              </w:rPr>
            </w:pPr>
            <w:r w:rsidRPr="00130358">
              <w:rPr>
                <w:lang w:eastAsia="zh-CN"/>
              </w:rPr>
              <w:t>Default</w:t>
            </w:r>
            <w:r w:rsidR="00D62538" w:rsidRPr="00130358">
              <w:rPr>
                <w:lang w:eastAsia="zh-CN"/>
              </w:rPr>
              <w:t xml:space="preserve"> </w:t>
            </w:r>
            <w:r w:rsidRPr="00130358">
              <w:rPr>
                <w:lang w:eastAsia="zh-CN"/>
              </w:rPr>
              <w:t>Message</w:t>
            </w:r>
            <w:r w:rsidR="00D62538" w:rsidRPr="00130358">
              <w:rPr>
                <w:lang w:eastAsia="zh-CN"/>
              </w:rPr>
              <w:t xml:space="preserve"> </w:t>
            </w:r>
            <w:r w:rsidRPr="00130358">
              <w:rPr>
                <w:lang w:eastAsia="zh-CN"/>
              </w:rPr>
              <w:t>Contents</w:t>
            </w:r>
          </w:p>
        </w:tc>
      </w:tr>
      <w:tr w:rsidR="001363CF" w:rsidRPr="00130358" w14:paraId="031734F9"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43591910" w14:textId="37242FA9" w:rsidR="001363CF" w:rsidRPr="00130358" w:rsidRDefault="001363CF" w:rsidP="00772922">
            <w:pPr>
              <w:pStyle w:val="TAL"/>
            </w:pPr>
            <w:r w:rsidRPr="00130358">
              <w:t>Common</w:t>
            </w:r>
            <w:r w:rsidR="00D62538" w:rsidRPr="00130358">
              <w:t xml:space="preserve"> </w:t>
            </w:r>
            <w:r w:rsidRPr="00130358">
              <w:t>contents</w:t>
            </w:r>
            <w:r w:rsidR="00D62538" w:rsidRPr="00130358">
              <w:t xml:space="preserve"> </w:t>
            </w:r>
            <w:r w:rsidRPr="00130358">
              <w:t>of</w:t>
            </w:r>
            <w:r w:rsidR="00D62538" w:rsidRPr="00130358">
              <w:t xml:space="preserve"> </w:t>
            </w:r>
            <w:r w:rsidRPr="00130358">
              <w:t>system</w:t>
            </w:r>
            <w:r w:rsidR="00D62538" w:rsidRPr="00130358">
              <w:t xml:space="preserve"> </w:t>
            </w:r>
            <w:r w:rsidRPr="00130358">
              <w:t>information</w:t>
            </w:r>
            <w:r w:rsidR="00D62538" w:rsidRPr="00130358">
              <w:t xml:space="preserve"> </w:t>
            </w:r>
            <w:r w:rsidRPr="00130358">
              <w:t>blocks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tcPr>
          <w:p w14:paraId="4C2358EC" w14:textId="77777777" w:rsidR="001363CF" w:rsidRPr="00130358" w:rsidRDefault="001363CF" w:rsidP="00772922">
            <w:pPr>
              <w:pStyle w:val="TAL"/>
              <w:rPr>
                <w:lang w:eastAsia="zh-CN"/>
              </w:rPr>
            </w:pPr>
          </w:p>
        </w:tc>
      </w:tr>
      <w:tr w:rsidR="001363CF" w:rsidRPr="00130358" w14:paraId="0A6BA714" w14:textId="77777777" w:rsidTr="00772922">
        <w:trPr>
          <w:cantSplit/>
          <w:jc w:val="center"/>
        </w:trPr>
        <w:tc>
          <w:tcPr>
            <w:tcW w:w="5986" w:type="dxa"/>
            <w:tcBorders>
              <w:top w:val="single" w:sz="4" w:space="0" w:color="auto"/>
              <w:left w:val="single" w:sz="4" w:space="0" w:color="auto"/>
              <w:bottom w:val="single" w:sz="4" w:space="0" w:color="auto"/>
              <w:right w:val="single" w:sz="4" w:space="0" w:color="auto"/>
            </w:tcBorders>
            <w:hideMark/>
          </w:tcPr>
          <w:p w14:paraId="2C57E2C4" w14:textId="34C58E7C" w:rsidR="001363CF" w:rsidRPr="00130358" w:rsidRDefault="001363CF" w:rsidP="00772922">
            <w:pPr>
              <w:pStyle w:val="TAL"/>
            </w:pPr>
            <w:r w:rsidRPr="00130358">
              <w:t>Default</w:t>
            </w:r>
            <w:r w:rsidR="00D62538" w:rsidRPr="00130358">
              <w:t xml:space="preserve"> </w:t>
            </w:r>
            <w:smartTag w:uri="urn:schemas-microsoft-com:office:smarttags" w:element="stockticker">
              <w:r w:rsidRPr="00130358">
                <w:t>RRC</w:t>
              </w:r>
            </w:smartTag>
            <w:r w:rsidR="00D62538" w:rsidRPr="00130358">
              <w:t xml:space="preserve"> </w:t>
            </w:r>
            <w:r w:rsidRPr="00130358">
              <w:t>messages</w:t>
            </w:r>
            <w:r w:rsidR="00D62538" w:rsidRPr="00130358">
              <w:t xml:space="preserve"> </w:t>
            </w:r>
            <w:r w:rsidRPr="00130358">
              <w:t>and</w:t>
            </w:r>
            <w:r w:rsidR="00D62538" w:rsidRPr="00130358">
              <w:t xml:space="preserve"> </w:t>
            </w:r>
            <w:r w:rsidRPr="00130358">
              <w:t>information</w:t>
            </w:r>
            <w:r w:rsidR="00D62538" w:rsidRPr="00130358">
              <w:t xml:space="preserve"> </w:t>
            </w:r>
            <w:r w:rsidRPr="00130358">
              <w:t>elements</w:t>
            </w:r>
            <w:r w:rsidR="00D62538" w:rsidRPr="00130358">
              <w:t xml:space="preserve"> </w:t>
            </w:r>
            <w:r w:rsidRPr="00130358">
              <w:t>contents</w:t>
            </w:r>
            <w:r w:rsidR="00D62538" w:rsidRPr="00130358">
              <w:t xml:space="preserve"> </w:t>
            </w:r>
            <w:r w:rsidRPr="00130358">
              <w:t>exceptions</w:t>
            </w:r>
          </w:p>
        </w:tc>
        <w:tc>
          <w:tcPr>
            <w:tcW w:w="2328" w:type="dxa"/>
            <w:tcBorders>
              <w:top w:val="single" w:sz="4" w:space="0" w:color="auto"/>
              <w:left w:val="single" w:sz="4" w:space="0" w:color="auto"/>
              <w:bottom w:val="single" w:sz="4" w:space="0" w:color="auto"/>
              <w:right w:val="single" w:sz="4" w:space="0" w:color="auto"/>
            </w:tcBorders>
            <w:hideMark/>
          </w:tcPr>
          <w:p w14:paraId="42A3366C" w14:textId="77777777" w:rsidR="001363CF" w:rsidRPr="00130358" w:rsidRDefault="001363CF" w:rsidP="00772922">
            <w:pPr>
              <w:pStyle w:val="TAL"/>
            </w:pPr>
          </w:p>
        </w:tc>
      </w:tr>
    </w:tbl>
    <w:p w14:paraId="5EF55593" w14:textId="77777777" w:rsidR="001363CF" w:rsidRPr="00130358" w:rsidRDefault="001363CF" w:rsidP="00772922">
      <w:pPr>
        <w:keepNext/>
        <w:keepLines/>
      </w:pPr>
    </w:p>
    <w:p w14:paraId="04E0C1CC" w14:textId="77777777" w:rsidR="001363CF" w:rsidRPr="00130358" w:rsidRDefault="001363CF" w:rsidP="00D62538">
      <w:pPr>
        <w:pStyle w:val="TH"/>
        <w:keepNext w:val="0"/>
        <w:keepLines w:val="0"/>
      </w:pPr>
      <w:r w:rsidRPr="00130358">
        <w:t xml:space="preserve">Table </w:t>
      </w:r>
      <w:r w:rsidRPr="00130358">
        <w:rPr>
          <w:lang w:eastAsia="zh-CN"/>
        </w:rPr>
        <w:t>12.2.1</w:t>
      </w:r>
      <w:r w:rsidRPr="00130358">
        <w:t>.4.3-</w:t>
      </w:r>
      <w:r w:rsidRPr="00130358">
        <w:rPr>
          <w:lang w:eastAsia="zh-CN"/>
        </w:rPr>
        <w:t>2</w:t>
      </w:r>
      <w:r w:rsidRPr="00130358">
        <w:t xml:space="preserve">: </w:t>
      </w:r>
      <w:r w:rsidRPr="00130358">
        <w:rPr>
          <w:i/>
        </w:rPr>
        <w:t xml:space="preserve">SL-InterFreqInfoV2X-r14-DEFAULT: </w:t>
      </w:r>
      <w:r w:rsidRPr="00130358">
        <w:rPr>
          <w:rFonts w:cs="v4.2.0"/>
        </w:rPr>
        <w:t>I</w:t>
      </w:r>
      <w:r w:rsidRPr="00130358">
        <w:t>nitiation/Cease of SLSS Transmissions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26505A36" w14:textId="77777777" w:rsidTr="00D62538">
        <w:trPr>
          <w:gridBefore w:val="1"/>
          <w:wBefore w:w="9" w:type="dxa"/>
          <w:jc w:val="center"/>
        </w:trPr>
        <w:tc>
          <w:tcPr>
            <w:tcW w:w="9781" w:type="dxa"/>
            <w:gridSpan w:val="5"/>
          </w:tcPr>
          <w:p w14:paraId="3D7756F9" w14:textId="37E567AD"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4.6.3-20E</w:t>
            </w:r>
          </w:p>
        </w:tc>
      </w:tr>
      <w:tr w:rsidR="001363CF" w:rsidRPr="00130358" w14:paraId="55399AD8" w14:textId="77777777" w:rsidTr="00D62538">
        <w:trPr>
          <w:gridAfter w:val="1"/>
          <w:wAfter w:w="9" w:type="dxa"/>
          <w:jc w:val="center"/>
        </w:trPr>
        <w:tc>
          <w:tcPr>
            <w:tcW w:w="4537" w:type="dxa"/>
            <w:gridSpan w:val="2"/>
          </w:tcPr>
          <w:p w14:paraId="73A19597" w14:textId="60595A99"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18F4C91B" w14:textId="77777777" w:rsidR="001363CF" w:rsidRPr="00130358" w:rsidRDefault="001363CF" w:rsidP="00D62538">
            <w:pPr>
              <w:pStyle w:val="TAH"/>
              <w:keepNext w:val="0"/>
              <w:keepLines w:val="0"/>
            </w:pPr>
            <w:r w:rsidRPr="00130358">
              <w:t>Value/remark</w:t>
            </w:r>
          </w:p>
        </w:tc>
        <w:tc>
          <w:tcPr>
            <w:tcW w:w="1701" w:type="dxa"/>
          </w:tcPr>
          <w:p w14:paraId="01D3BF0B" w14:textId="77777777" w:rsidR="001363CF" w:rsidRPr="00130358" w:rsidRDefault="001363CF" w:rsidP="00D62538">
            <w:pPr>
              <w:pStyle w:val="TAH"/>
              <w:keepNext w:val="0"/>
              <w:keepLines w:val="0"/>
            </w:pPr>
            <w:r w:rsidRPr="00130358">
              <w:t>Comment</w:t>
            </w:r>
          </w:p>
        </w:tc>
        <w:tc>
          <w:tcPr>
            <w:tcW w:w="1275" w:type="dxa"/>
          </w:tcPr>
          <w:p w14:paraId="3354BF3F" w14:textId="77777777" w:rsidR="001363CF" w:rsidRPr="00130358" w:rsidRDefault="001363CF" w:rsidP="00D62538">
            <w:pPr>
              <w:pStyle w:val="TAH"/>
              <w:keepNext w:val="0"/>
              <w:keepLines w:val="0"/>
            </w:pPr>
            <w:r w:rsidRPr="00130358">
              <w:t>Condition</w:t>
            </w:r>
          </w:p>
        </w:tc>
      </w:tr>
      <w:tr w:rsidR="001363CF" w:rsidRPr="00130358" w14:paraId="1BFACC3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F641D6" w14:textId="2B321100" w:rsidR="001363CF" w:rsidRPr="00130358" w:rsidRDefault="001363CF" w:rsidP="00D62538">
            <w:pPr>
              <w:pStyle w:val="TAL"/>
              <w:keepNext w:val="0"/>
              <w:keepLines w:val="0"/>
            </w:pPr>
            <w:r w:rsidRPr="00130358">
              <w:t>SL-InterFreqInfoV2X-r14-DEFAULT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0B4881C4"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A6F99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C126CF" w14:textId="77777777" w:rsidR="001363CF" w:rsidRPr="00130358" w:rsidRDefault="001363CF" w:rsidP="00D62538">
            <w:pPr>
              <w:pStyle w:val="TAL"/>
              <w:keepNext w:val="0"/>
              <w:keepLines w:val="0"/>
            </w:pPr>
          </w:p>
        </w:tc>
      </w:tr>
      <w:tr w:rsidR="001363CF" w:rsidRPr="00130358" w14:paraId="16C0A23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F78F480" w14:textId="40C199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v2x-SchedulingPool-r14</w:t>
            </w:r>
          </w:p>
        </w:tc>
        <w:tc>
          <w:tcPr>
            <w:tcW w:w="2268" w:type="dxa"/>
            <w:tcBorders>
              <w:top w:val="single" w:sz="4" w:space="0" w:color="auto"/>
              <w:left w:val="single" w:sz="4" w:space="0" w:color="auto"/>
              <w:bottom w:val="single" w:sz="4" w:space="0" w:color="auto"/>
              <w:right w:val="single" w:sz="4" w:space="0" w:color="auto"/>
            </w:tcBorders>
          </w:tcPr>
          <w:p w14:paraId="5E48DE3D" w14:textId="68E6B6F1"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Pr>
          <w:p w14:paraId="2C82C1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F3B733C" w14:textId="77777777" w:rsidR="001363CF" w:rsidRPr="00130358" w:rsidRDefault="001363CF" w:rsidP="00D62538">
            <w:pPr>
              <w:pStyle w:val="TAL"/>
              <w:keepNext w:val="0"/>
              <w:keepLines w:val="0"/>
            </w:pPr>
          </w:p>
        </w:tc>
      </w:tr>
      <w:tr w:rsidR="001363CF" w:rsidRPr="00130358" w14:paraId="196B7B4F"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771C9EAD" w14:textId="38B9344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v2x-UE-ConfigList-r14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0004C9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687B69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F74A85A" w14:textId="77777777" w:rsidR="001363CF" w:rsidRPr="00130358" w:rsidRDefault="001363CF" w:rsidP="00D62538">
            <w:pPr>
              <w:pStyle w:val="TAL"/>
              <w:keepNext w:val="0"/>
              <w:keepLines w:val="0"/>
              <w:rPr>
                <w:lang w:eastAsia="ko-KR"/>
              </w:rPr>
            </w:pPr>
          </w:p>
        </w:tc>
      </w:tr>
      <w:tr w:rsidR="001363CF" w:rsidRPr="00130358" w14:paraId="62B171E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B664DC8" w14:textId="34DAF8E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SL-V2X-InterFreqUE-Config-r14[1]</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EC2C17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0846A2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E8A93D" w14:textId="77777777" w:rsidR="001363CF" w:rsidRPr="00130358" w:rsidRDefault="001363CF" w:rsidP="00D62538">
            <w:pPr>
              <w:pStyle w:val="TAL"/>
              <w:keepNext w:val="0"/>
              <w:keepLines w:val="0"/>
              <w:rPr>
                <w:lang w:eastAsia="ko-KR"/>
              </w:rPr>
            </w:pPr>
          </w:p>
        </w:tc>
      </w:tr>
      <w:tr w:rsidR="001363CF" w:rsidRPr="00130358" w14:paraId="0E882D3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6BDA79" w14:textId="32D894B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physCellIdList-r14</w:t>
            </w:r>
          </w:p>
        </w:tc>
        <w:tc>
          <w:tcPr>
            <w:tcW w:w="2268" w:type="dxa"/>
            <w:tcBorders>
              <w:top w:val="single" w:sz="4" w:space="0" w:color="auto"/>
              <w:left w:val="single" w:sz="4" w:space="0" w:color="auto"/>
              <w:bottom w:val="single" w:sz="4" w:space="0" w:color="auto"/>
              <w:right w:val="single" w:sz="4" w:space="0" w:color="auto"/>
            </w:tcBorders>
          </w:tcPr>
          <w:p w14:paraId="60A94433" w14:textId="2C91E9F3"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8AA361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4EACB5B" w14:textId="77777777" w:rsidR="001363CF" w:rsidRPr="00130358" w:rsidRDefault="001363CF" w:rsidP="00D62538">
            <w:pPr>
              <w:pStyle w:val="TAL"/>
              <w:keepNext w:val="0"/>
              <w:keepLines w:val="0"/>
            </w:pPr>
          </w:p>
        </w:tc>
      </w:tr>
      <w:tr w:rsidR="001363CF" w:rsidRPr="00130358" w14:paraId="0B81174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3B5194" w14:textId="7A443103" w:rsidR="001363CF" w:rsidRPr="00130358" w:rsidRDefault="00D62538" w:rsidP="00D62538">
            <w:pPr>
              <w:pStyle w:val="TAL"/>
              <w:keepNext w:val="0"/>
              <w:keepLines w:val="0"/>
              <w:rPr>
                <w:lang w:eastAsia="zh-CN"/>
              </w:rPr>
            </w:pPr>
            <w:r w:rsidRPr="00130358">
              <w:rPr>
                <w:lang w:eastAsia="zh-CN"/>
              </w:rPr>
              <w:t xml:space="preserve">      </w:t>
            </w:r>
            <w:r w:rsidR="001363CF" w:rsidRPr="00130358">
              <w:t>typeTxSync</w:t>
            </w:r>
            <w:r w:rsidR="001363CF" w:rsidRPr="00130358">
              <w:rPr>
                <w:rFonts w:cs="Courier New"/>
              </w:rPr>
              <w:t>-r14</w:t>
            </w:r>
          </w:p>
        </w:tc>
        <w:tc>
          <w:tcPr>
            <w:tcW w:w="2268" w:type="dxa"/>
            <w:tcBorders>
              <w:top w:val="single" w:sz="4" w:space="0" w:color="auto"/>
              <w:left w:val="single" w:sz="4" w:space="0" w:color="auto"/>
              <w:bottom w:val="single" w:sz="4" w:space="0" w:color="auto"/>
              <w:right w:val="single" w:sz="4" w:space="0" w:color="auto"/>
            </w:tcBorders>
          </w:tcPr>
          <w:p w14:paraId="13B54FE5" w14:textId="77777777" w:rsidR="001363CF" w:rsidRPr="00130358" w:rsidRDefault="001363CF" w:rsidP="00D62538">
            <w:pPr>
              <w:pStyle w:val="TAL"/>
              <w:keepNext w:val="0"/>
              <w:keepLines w:val="0"/>
              <w:rPr>
                <w:lang w:eastAsia="ko-KR"/>
              </w:rPr>
            </w:pPr>
            <w:proofErr w:type="spellStart"/>
            <w:r w:rsidRPr="00130358">
              <w:rPr>
                <w:lang w:eastAsia="ko-KR"/>
              </w:rPr>
              <w:t>enb</w:t>
            </w:r>
            <w:proofErr w:type="spellEnd"/>
          </w:p>
        </w:tc>
        <w:tc>
          <w:tcPr>
            <w:tcW w:w="1701" w:type="dxa"/>
            <w:tcBorders>
              <w:top w:val="single" w:sz="4" w:space="0" w:color="auto"/>
              <w:left w:val="single" w:sz="4" w:space="0" w:color="auto"/>
              <w:bottom w:val="single" w:sz="4" w:space="0" w:color="auto"/>
              <w:right w:val="single" w:sz="4" w:space="0" w:color="auto"/>
            </w:tcBorders>
          </w:tcPr>
          <w:p w14:paraId="2DC6AF5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41DB26" w14:textId="77777777" w:rsidR="001363CF" w:rsidRPr="00130358" w:rsidRDefault="001363CF" w:rsidP="00D62538">
            <w:pPr>
              <w:pStyle w:val="TAL"/>
              <w:keepNext w:val="0"/>
              <w:keepLines w:val="0"/>
            </w:pPr>
          </w:p>
        </w:tc>
      </w:tr>
      <w:tr w:rsidR="001363CF" w:rsidRPr="00130358" w14:paraId="1A9F08F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266A36E" w14:textId="2A1E9303" w:rsidR="001363CF" w:rsidRPr="00130358" w:rsidRDefault="00D62538" w:rsidP="00D62538">
            <w:pPr>
              <w:pStyle w:val="TAL"/>
              <w:keepNext w:val="0"/>
              <w:keepLines w:val="0"/>
              <w:rPr>
                <w:lang w:eastAsia="zh-CN"/>
              </w:rPr>
            </w:pPr>
            <w:r w:rsidRPr="00130358">
              <w:rPr>
                <w:lang w:eastAsia="zh-CN"/>
              </w:rPr>
              <w:t xml:space="preserve">      </w:t>
            </w:r>
            <w:r w:rsidR="001363CF" w:rsidRPr="00130358">
              <w:t>v2x-SyncConfig-r14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698AC58" w14:textId="3720C24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A188FB4"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B4D96CC" w14:textId="77777777" w:rsidR="001363CF" w:rsidRPr="00130358" w:rsidRDefault="001363CF" w:rsidP="00D62538">
            <w:pPr>
              <w:pStyle w:val="TAL"/>
              <w:keepNext w:val="0"/>
              <w:keepLines w:val="0"/>
            </w:pPr>
          </w:p>
        </w:tc>
      </w:tr>
      <w:tr w:rsidR="001363CF" w:rsidRPr="00130358" w14:paraId="087409C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27EB7B" w14:textId="235C21D5" w:rsidR="001363CF" w:rsidRPr="00130358" w:rsidRDefault="00D62538" w:rsidP="00D62538">
            <w:pPr>
              <w:pStyle w:val="TAL"/>
              <w:keepNext w:val="0"/>
              <w:keepLines w:val="0"/>
              <w:rPr>
                <w:lang w:eastAsia="zh-CN"/>
              </w:rPr>
            </w:pPr>
            <w:r w:rsidRPr="00130358">
              <w:rPr>
                <w:lang w:eastAsia="zh-CN"/>
              </w:rPr>
              <w:t xml:space="preserve">        </w:t>
            </w:r>
            <w:r w:rsidR="001363CF" w:rsidRPr="00130358">
              <w:t>SL-SyncConfigNFreq-r13[1]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081C24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D06C32E"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077AAE0E" w14:textId="77777777" w:rsidR="001363CF" w:rsidRPr="00130358" w:rsidRDefault="001363CF" w:rsidP="00D62538">
            <w:pPr>
              <w:pStyle w:val="TAL"/>
              <w:keepNext w:val="0"/>
              <w:keepLines w:val="0"/>
            </w:pPr>
          </w:p>
        </w:tc>
      </w:tr>
      <w:tr w:rsidR="001363CF" w:rsidRPr="00130358" w14:paraId="56DD2B5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A71391" w14:textId="75F690EE" w:rsidR="001363CF" w:rsidRPr="00130358" w:rsidRDefault="00D62538" w:rsidP="00D62538">
            <w:pPr>
              <w:pStyle w:val="TAL"/>
              <w:keepNext w:val="0"/>
              <w:keepLines w:val="0"/>
              <w:rPr>
                <w:lang w:eastAsia="zh-CN"/>
              </w:rPr>
            </w:pPr>
            <w:r w:rsidRPr="00130358">
              <w:rPr>
                <w:lang w:eastAsia="zh-CN"/>
              </w:rPr>
              <w:t xml:space="preserve">          </w:t>
            </w:r>
            <w:r w:rsidR="001363CF" w:rsidRPr="00130358">
              <w:t>asyncParameters-r13</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2A6957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BBFDBE1"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A6319AF" w14:textId="77777777" w:rsidR="001363CF" w:rsidRPr="00130358" w:rsidRDefault="001363CF" w:rsidP="00D62538">
            <w:pPr>
              <w:pStyle w:val="TAL"/>
              <w:keepNext w:val="0"/>
              <w:keepLines w:val="0"/>
            </w:pPr>
          </w:p>
        </w:tc>
      </w:tr>
      <w:tr w:rsidR="001363CF" w:rsidRPr="00130358" w14:paraId="1B68687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D45722" w14:textId="33227C60" w:rsidR="001363CF" w:rsidRPr="00130358" w:rsidRDefault="00D62538" w:rsidP="00D62538">
            <w:pPr>
              <w:pStyle w:val="TAL"/>
              <w:keepNext w:val="0"/>
              <w:keepLines w:val="0"/>
              <w:rPr>
                <w:lang w:eastAsia="zh-CN"/>
              </w:rPr>
            </w:pPr>
            <w:r w:rsidRPr="00130358">
              <w:rPr>
                <w:lang w:eastAsia="zh-CN"/>
              </w:rPr>
              <w:t xml:space="preserve">            </w:t>
            </w:r>
            <w:r w:rsidR="001363CF" w:rsidRPr="00130358">
              <w:t>syncCP-Len-r13</w:t>
            </w:r>
          </w:p>
        </w:tc>
        <w:tc>
          <w:tcPr>
            <w:tcW w:w="2268" w:type="dxa"/>
            <w:tcBorders>
              <w:top w:val="single" w:sz="4" w:space="0" w:color="auto"/>
              <w:left w:val="single" w:sz="4" w:space="0" w:color="auto"/>
              <w:bottom w:val="single" w:sz="4" w:space="0" w:color="auto"/>
              <w:right w:val="single" w:sz="4" w:space="0" w:color="auto"/>
            </w:tcBorders>
          </w:tcPr>
          <w:p w14:paraId="561FABD6" w14:textId="77777777" w:rsidR="001363CF" w:rsidRPr="00130358" w:rsidRDefault="001363CF" w:rsidP="00D62538">
            <w:pPr>
              <w:pStyle w:val="TAL"/>
              <w:keepNext w:val="0"/>
              <w:keepLines w:val="0"/>
              <w:rPr>
                <w:lang w:eastAsia="ko-KR"/>
              </w:rPr>
            </w:pPr>
            <w:r w:rsidRPr="00130358">
              <w:rPr>
                <w:lang w:eastAsia="ko-KR"/>
              </w:rPr>
              <w:t>normal</w:t>
            </w:r>
          </w:p>
        </w:tc>
        <w:tc>
          <w:tcPr>
            <w:tcW w:w="1701" w:type="dxa"/>
            <w:tcBorders>
              <w:top w:val="single" w:sz="4" w:space="0" w:color="auto"/>
              <w:left w:val="single" w:sz="4" w:space="0" w:color="auto"/>
              <w:bottom w:val="single" w:sz="4" w:space="0" w:color="auto"/>
              <w:right w:val="single" w:sz="4" w:space="0" w:color="auto"/>
            </w:tcBorders>
          </w:tcPr>
          <w:p w14:paraId="18100D95"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3AE5C2A1" w14:textId="77777777" w:rsidR="001363CF" w:rsidRPr="00130358" w:rsidRDefault="001363CF" w:rsidP="00D62538">
            <w:pPr>
              <w:pStyle w:val="TAL"/>
              <w:keepNext w:val="0"/>
              <w:keepLines w:val="0"/>
            </w:pPr>
          </w:p>
        </w:tc>
      </w:tr>
      <w:tr w:rsidR="001363CF" w:rsidRPr="00130358" w14:paraId="28780B8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F7D60A0" w14:textId="6D5524A5" w:rsidR="001363CF" w:rsidRPr="00130358" w:rsidRDefault="00D62538" w:rsidP="00D62538">
            <w:pPr>
              <w:pStyle w:val="TAL"/>
              <w:keepNext w:val="0"/>
              <w:keepLines w:val="0"/>
              <w:rPr>
                <w:lang w:eastAsia="zh-CN"/>
              </w:rPr>
            </w:pPr>
            <w:r w:rsidRPr="00130358">
              <w:rPr>
                <w:lang w:eastAsia="zh-CN"/>
              </w:rPr>
              <w:t xml:space="preserve">            </w:t>
            </w:r>
            <w:r w:rsidR="001363CF" w:rsidRPr="00130358">
              <w:t>syncOffsetIndicator-r13</w:t>
            </w:r>
          </w:p>
        </w:tc>
        <w:tc>
          <w:tcPr>
            <w:tcW w:w="2268" w:type="dxa"/>
            <w:tcBorders>
              <w:top w:val="single" w:sz="4" w:space="0" w:color="auto"/>
              <w:left w:val="single" w:sz="4" w:space="0" w:color="auto"/>
              <w:bottom w:val="single" w:sz="4" w:space="0" w:color="auto"/>
              <w:right w:val="single" w:sz="4" w:space="0" w:color="auto"/>
            </w:tcBorders>
          </w:tcPr>
          <w:p w14:paraId="57F08C1A"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23BA134"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04A426FB" w14:textId="77777777" w:rsidR="001363CF" w:rsidRPr="00130358" w:rsidRDefault="001363CF" w:rsidP="00D62538">
            <w:pPr>
              <w:pStyle w:val="TAL"/>
              <w:keepNext w:val="0"/>
              <w:keepLines w:val="0"/>
            </w:pPr>
          </w:p>
        </w:tc>
      </w:tr>
      <w:tr w:rsidR="001363CF" w:rsidRPr="00130358" w14:paraId="2D15CE5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0600C0C" w14:textId="075B53FD" w:rsidR="001363CF" w:rsidRPr="00130358" w:rsidRDefault="00D62538" w:rsidP="00D62538">
            <w:pPr>
              <w:pStyle w:val="TAL"/>
              <w:keepNext w:val="0"/>
              <w:keepLines w:val="0"/>
              <w:rPr>
                <w:lang w:eastAsia="zh-CN"/>
              </w:rPr>
            </w:pPr>
            <w:r w:rsidRPr="00130358">
              <w:rPr>
                <w:lang w:eastAsia="zh-CN"/>
              </w:rPr>
              <w:t xml:space="preserve">            </w:t>
            </w:r>
            <w:r w:rsidR="001363CF" w:rsidRPr="00130358">
              <w:t>slssid-r13</w:t>
            </w:r>
          </w:p>
        </w:tc>
        <w:tc>
          <w:tcPr>
            <w:tcW w:w="2268" w:type="dxa"/>
            <w:tcBorders>
              <w:top w:val="single" w:sz="4" w:space="0" w:color="auto"/>
              <w:left w:val="single" w:sz="4" w:space="0" w:color="auto"/>
              <w:bottom w:val="single" w:sz="4" w:space="0" w:color="auto"/>
              <w:right w:val="single" w:sz="4" w:space="0" w:color="auto"/>
            </w:tcBorders>
          </w:tcPr>
          <w:p w14:paraId="1FBAEA73" w14:textId="77777777" w:rsidR="001363CF" w:rsidRPr="00130358" w:rsidRDefault="001363CF" w:rsidP="00D62538">
            <w:pPr>
              <w:pStyle w:val="TAL"/>
              <w:keepNext w:val="0"/>
              <w:keepLines w:val="0"/>
              <w:rPr>
                <w:lang w:eastAsia="ko-KR"/>
              </w:rPr>
            </w:pPr>
            <w:r w:rsidRPr="00130358">
              <w:rPr>
                <w:lang w:eastAsia="ko-KR"/>
              </w:rPr>
              <w:t>50</w:t>
            </w:r>
          </w:p>
        </w:tc>
        <w:tc>
          <w:tcPr>
            <w:tcW w:w="1701" w:type="dxa"/>
            <w:tcBorders>
              <w:top w:val="single" w:sz="4" w:space="0" w:color="auto"/>
              <w:left w:val="single" w:sz="4" w:space="0" w:color="auto"/>
              <w:bottom w:val="single" w:sz="4" w:space="0" w:color="auto"/>
              <w:right w:val="single" w:sz="4" w:space="0" w:color="auto"/>
            </w:tcBorders>
          </w:tcPr>
          <w:p w14:paraId="60C0F932"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624CE93" w14:textId="77777777" w:rsidR="001363CF" w:rsidRPr="00130358" w:rsidRDefault="001363CF" w:rsidP="00D62538">
            <w:pPr>
              <w:pStyle w:val="TAL"/>
              <w:keepNext w:val="0"/>
              <w:keepLines w:val="0"/>
            </w:pPr>
          </w:p>
        </w:tc>
      </w:tr>
      <w:tr w:rsidR="001363CF" w:rsidRPr="00130358" w14:paraId="7234A09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898EF5D" w14:textId="12091C35"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2398E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6ACBE44"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7C0BF7F6" w14:textId="77777777" w:rsidR="001363CF" w:rsidRPr="00130358" w:rsidRDefault="001363CF" w:rsidP="00D62538">
            <w:pPr>
              <w:pStyle w:val="TAL"/>
              <w:keepNext w:val="0"/>
              <w:keepLines w:val="0"/>
            </w:pPr>
          </w:p>
        </w:tc>
      </w:tr>
      <w:tr w:rsidR="001363CF" w:rsidRPr="00130358" w14:paraId="50A0622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017D05" w14:textId="10D9B5DB" w:rsidR="001363CF" w:rsidRPr="00130358" w:rsidRDefault="00D62538" w:rsidP="00D62538">
            <w:pPr>
              <w:pStyle w:val="TAL"/>
              <w:keepNext w:val="0"/>
              <w:keepLines w:val="0"/>
              <w:rPr>
                <w:lang w:eastAsia="zh-CN"/>
              </w:rPr>
            </w:pPr>
            <w:r w:rsidRPr="00130358">
              <w:rPr>
                <w:lang w:eastAsia="zh-CN"/>
              </w:rPr>
              <w:t xml:space="preserve">          </w:t>
            </w:r>
            <w:r w:rsidR="001363CF" w:rsidRPr="00130358">
              <w:t>txParameters-r13</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C2623A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E317FCC"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C00AAAC" w14:textId="77777777" w:rsidR="001363CF" w:rsidRPr="00130358" w:rsidRDefault="001363CF" w:rsidP="00D62538">
            <w:pPr>
              <w:pStyle w:val="TAL"/>
              <w:keepNext w:val="0"/>
              <w:keepLines w:val="0"/>
            </w:pPr>
          </w:p>
        </w:tc>
      </w:tr>
      <w:tr w:rsidR="001363CF" w:rsidRPr="00130358" w14:paraId="20A96A0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E31C15" w14:textId="3024FF67" w:rsidR="001363CF" w:rsidRPr="00130358" w:rsidRDefault="00D62538" w:rsidP="00D62538">
            <w:pPr>
              <w:pStyle w:val="TAL"/>
              <w:keepNext w:val="0"/>
              <w:keepLines w:val="0"/>
              <w:rPr>
                <w:lang w:eastAsia="zh-CN"/>
              </w:rPr>
            </w:pPr>
            <w:r w:rsidRPr="00130358">
              <w:rPr>
                <w:lang w:eastAsia="zh-CN"/>
              </w:rPr>
              <w:t xml:space="preserve">            </w:t>
            </w:r>
            <w:r w:rsidR="001363CF" w:rsidRPr="00130358">
              <w:t>syncTxParameters-r13</w:t>
            </w:r>
          </w:p>
        </w:tc>
        <w:tc>
          <w:tcPr>
            <w:tcW w:w="2268" w:type="dxa"/>
            <w:tcBorders>
              <w:top w:val="single" w:sz="4" w:space="0" w:color="auto"/>
              <w:left w:val="single" w:sz="4" w:space="0" w:color="auto"/>
              <w:bottom w:val="single" w:sz="4" w:space="0" w:color="auto"/>
              <w:right w:val="single" w:sz="4" w:space="0" w:color="auto"/>
            </w:tcBorders>
          </w:tcPr>
          <w:p w14:paraId="2AB9334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DF05ED1"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9724AB9" w14:textId="77777777" w:rsidR="001363CF" w:rsidRPr="00130358" w:rsidRDefault="001363CF" w:rsidP="00D62538">
            <w:pPr>
              <w:pStyle w:val="TAL"/>
              <w:keepNext w:val="0"/>
              <w:keepLines w:val="0"/>
            </w:pPr>
          </w:p>
        </w:tc>
      </w:tr>
      <w:tr w:rsidR="001363CF" w:rsidRPr="00130358" w14:paraId="13A1B5D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55920B" w14:textId="553B9B5A"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53D0815E"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00FFD70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71E90640" w14:textId="77777777" w:rsidR="001363CF" w:rsidRPr="00130358" w:rsidRDefault="001363CF" w:rsidP="00D62538">
            <w:pPr>
              <w:pStyle w:val="TAL"/>
              <w:keepNext w:val="0"/>
              <w:keepLines w:val="0"/>
            </w:pPr>
          </w:p>
        </w:tc>
      </w:tr>
      <w:tr w:rsidR="001363CF" w:rsidRPr="00130358" w14:paraId="3044FB0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DCAEB54" w14:textId="3B49F950"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2CB2BBA6"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5FD5A9BE"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2DDC115" w14:textId="77777777" w:rsidR="001363CF" w:rsidRPr="00130358" w:rsidRDefault="001363CF" w:rsidP="00D62538">
            <w:pPr>
              <w:pStyle w:val="TAL"/>
              <w:keepNext w:val="0"/>
              <w:keepLines w:val="0"/>
            </w:pPr>
          </w:p>
        </w:tc>
      </w:tr>
      <w:tr w:rsidR="001363CF" w:rsidRPr="00130358" w14:paraId="7DA6DFD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15FF2F1" w14:textId="5DAA3057"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8F803D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DB8CF83"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55FD9E18" w14:textId="77777777" w:rsidR="001363CF" w:rsidRPr="00130358" w:rsidRDefault="001363CF" w:rsidP="00D62538">
            <w:pPr>
              <w:pStyle w:val="TAL"/>
              <w:keepNext w:val="0"/>
              <w:keepLines w:val="0"/>
            </w:pPr>
          </w:p>
        </w:tc>
      </w:tr>
      <w:tr w:rsidR="001363CF" w:rsidRPr="00130358" w14:paraId="2A191F8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E58B15" w14:textId="4B34C7B6" w:rsidR="001363CF" w:rsidRPr="00130358" w:rsidRDefault="00D62538" w:rsidP="00D62538">
            <w:pPr>
              <w:pStyle w:val="TAL"/>
              <w:keepNext w:val="0"/>
              <w:keepLines w:val="0"/>
              <w:rPr>
                <w:lang w:eastAsia="zh-CN"/>
              </w:rPr>
            </w:pPr>
            <w:r w:rsidRPr="00130358">
              <w:rPr>
                <w:lang w:eastAsia="zh-CN"/>
              </w:rPr>
              <w:t xml:space="preserve">            </w:t>
            </w:r>
            <w:r w:rsidR="001363CF" w:rsidRPr="00130358">
              <w:t>syncTxThreshIC-r13</w:t>
            </w:r>
          </w:p>
        </w:tc>
        <w:tc>
          <w:tcPr>
            <w:tcW w:w="2268" w:type="dxa"/>
            <w:tcBorders>
              <w:top w:val="single" w:sz="4" w:space="0" w:color="auto"/>
              <w:left w:val="single" w:sz="4" w:space="0" w:color="auto"/>
              <w:bottom w:val="single" w:sz="4" w:space="0" w:color="auto"/>
              <w:right w:val="single" w:sz="4" w:space="0" w:color="auto"/>
            </w:tcBorders>
          </w:tcPr>
          <w:p w14:paraId="5215479F" w14:textId="77777777" w:rsidR="001363CF" w:rsidRPr="00130358" w:rsidRDefault="001363CF" w:rsidP="00D62538">
            <w:pPr>
              <w:pStyle w:val="TAL"/>
              <w:keepNext w:val="0"/>
              <w:keepLines w:val="0"/>
              <w:rPr>
                <w:lang w:eastAsia="ko-KR"/>
              </w:rPr>
            </w:pPr>
            <w:r w:rsidRPr="00130358">
              <w:rPr>
                <w:lang w:eastAsia="ko-KR"/>
              </w:rPr>
              <w:t>4</w:t>
            </w:r>
          </w:p>
        </w:tc>
        <w:tc>
          <w:tcPr>
            <w:tcW w:w="1701" w:type="dxa"/>
            <w:tcBorders>
              <w:top w:val="single" w:sz="4" w:space="0" w:color="auto"/>
              <w:left w:val="single" w:sz="4" w:space="0" w:color="auto"/>
              <w:bottom w:val="single" w:sz="4" w:space="0" w:color="auto"/>
              <w:right w:val="single" w:sz="4" w:space="0" w:color="auto"/>
            </w:tcBorders>
          </w:tcPr>
          <w:p w14:paraId="156971EF" w14:textId="77777777" w:rsidR="001363CF" w:rsidRPr="00130358" w:rsidRDefault="001363CF" w:rsidP="00D62538">
            <w:pPr>
              <w:pStyle w:val="TAL"/>
              <w:keepNext w:val="0"/>
              <w:keepLines w:val="0"/>
              <w:rPr>
                <w:lang w:eastAsia="ko-KR"/>
              </w:rPr>
            </w:pPr>
            <w:r w:rsidRPr="00130358">
              <w:rPr>
                <w:lang w:eastAsia="ko-KR"/>
              </w:rPr>
              <w:t>-110dBm</w:t>
            </w:r>
          </w:p>
        </w:tc>
        <w:tc>
          <w:tcPr>
            <w:tcW w:w="1275" w:type="dxa"/>
            <w:tcBorders>
              <w:top w:val="single" w:sz="4" w:space="0" w:color="auto"/>
              <w:left w:val="single" w:sz="4" w:space="0" w:color="auto"/>
              <w:bottom w:val="single" w:sz="4" w:space="0" w:color="auto"/>
              <w:right w:val="single" w:sz="4" w:space="0" w:color="auto"/>
            </w:tcBorders>
          </w:tcPr>
          <w:p w14:paraId="0944A921" w14:textId="77777777" w:rsidR="001363CF" w:rsidRPr="00130358" w:rsidRDefault="001363CF" w:rsidP="00D62538">
            <w:pPr>
              <w:pStyle w:val="TAL"/>
              <w:keepNext w:val="0"/>
              <w:keepLines w:val="0"/>
            </w:pPr>
          </w:p>
        </w:tc>
      </w:tr>
      <w:tr w:rsidR="001363CF" w:rsidRPr="00130358" w14:paraId="065B79E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0DB0490" w14:textId="255829C1" w:rsidR="001363CF" w:rsidRPr="00130358" w:rsidRDefault="00D62538" w:rsidP="00D62538">
            <w:pPr>
              <w:pStyle w:val="TAL"/>
              <w:keepNext w:val="0"/>
              <w:keepLines w:val="0"/>
              <w:rPr>
                <w:lang w:eastAsia="zh-CN"/>
              </w:rPr>
            </w:pPr>
            <w:r w:rsidRPr="00130358">
              <w:rPr>
                <w:lang w:eastAsia="zh-CN"/>
              </w:rPr>
              <w:t xml:space="preserve">            </w:t>
            </w:r>
            <w:r w:rsidR="001363CF" w:rsidRPr="00130358">
              <w:t>syncInfoReserved-r13</w:t>
            </w:r>
          </w:p>
        </w:tc>
        <w:tc>
          <w:tcPr>
            <w:tcW w:w="2268" w:type="dxa"/>
            <w:tcBorders>
              <w:top w:val="single" w:sz="4" w:space="0" w:color="auto"/>
              <w:left w:val="single" w:sz="4" w:space="0" w:color="auto"/>
              <w:bottom w:val="single" w:sz="4" w:space="0" w:color="auto"/>
              <w:right w:val="single" w:sz="4" w:space="0" w:color="auto"/>
            </w:tcBorders>
          </w:tcPr>
          <w:p w14:paraId="0D4ADA96" w14:textId="28CEEA35"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BB070E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0AE8218B" w14:textId="77777777" w:rsidR="001363CF" w:rsidRPr="00130358" w:rsidRDefault="001363CF" w:rsidP="00D62538">
            <w:pPr>
              <w:pStyle w:val="TAL"/>
              <w:keepNext w:val="0"/>
              <w:keepLines w:val="0"/>
            </w:pPr>
          </w:p>
        </w:tc>
      </w:tr>
      <w:tr w:rsidR="001363CF" w:rsidRPr="00130358" w14:paraId="2322A74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5FA944" w14:textId="1301C66E" w:rsidR="001363CF" w:rsidRPr="00130358" w:rsidRDefault="00D62538" w:rsidP="00D62538">
            <w:pPr>
              <w:pStyle w:val="TAL"/>
              <w:keepNext w:val="0"/>
              <w:keepLines w:val="0"/>
              <w:rPr>
                <w:lang w:eastAsia="zh-CN"/>
              </w:rPr>
            </w:pPr>
            <w:r w:rsidRPr="00130358">
              <w:rPr>
                <w:lang w:eastAsia="zh-CN"/>
              </w:rPr>
              <w:t xml:space="preserve">            </w:t>
            </w:r>
            <w:r w:rsidR="001363CF" w:rsidRPr="00130358">
              <w:t>syncTxPeriodic-r13</w:t>
            </w:r>
          </w:p>
        </w:tc>
        <w:tc>
          <w:tcPr>
            <w:tcW w:w="2268" w:type="dxa"/>
            <w:tcBorders>
              <w:top w:val="single" w:sz="4" w:space="0" w:color="auto"/>
              <w:left w:val="single" w:sz="4" w:space="0" w:color="auto"/>
              <w:bottom w:val="single" w:sz="4" w:space="0" w:color="auto"/>
              <w:right w:val="single" w:sz="4" w:space="0" w:color="auto"/>
            </w:tcBorders>
          </w:tcPr>
          <w:p w14:paraId="36ED918F" w14:textId="3E3BAF42"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2F5FE87"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2326A3E" w14:textId="77777777" w:rsidR="001363CF" w:rsidRPr="00130358" w:rsidRDefault="001363CF" w:rsidP="00D62538">
            <w:pPr>
              <w:pStyle w:val="TAL"/>
              <w:keepNext w:val="0"/>
              <w:keepLines w:val="0"/>
            </w:pPr>
          </w:p>
        </w:tc>
      </w:tr>
      <w:tr w:rsidR="001363CF" w:rsidRPr="00130358" w14:paraId="6B9D67F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778DE9" w14:textId="7E592C8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C8BCB9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A0DE5DA"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237A40D" w14:textId="77777777" w:rsidR="001363CF" w:rsidRPr="00130358" w:rsidRDefault="001363CF" w:rsidP="00D62538">
            <w:pPr>
              <w:pStyle w:val="TAL"/>
              <w:keepNext w:val="0"/>
              <w:keepLines w:val="0"/>
            </w:pPr>
          </w:p>
        </w:tc>
      </w:tr>
      <w:tr w:rsidR="001363CF" w:rsidRPr="00130358" w14:paraId="45B04A4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AAD92F" w14:textId="6CF8D640" w:rsidR="001363CF" w:rsidRPr="00130358" w:rsidRDefault="00D62538" w:rsidP="00D62538">
            <w:pPr>
              <w:pStyle w:val="TAL"/>
              <w:keepNext w:val="0"/>
              <w:keepLines w:val="0"/>
              <w:rPr>
                <w:lang w:eastAsia="zh-CN"/>
              </w:rPr>
            </w:pPr>
            <w:r w:rsidRPr="00130358">
              <w:rPr>
                <w:lang w:eastAsia="zh-CN"/>
              </w:rPr>
              <w:t xml:space="preserve">          </w:t>
            </w:r>
            <w:r w:rsidR="001363CF" w:rsidRPr="00130358">
              <w:t>rxParameters-r13</w:t>
            </w:r>
          </w:p>
        </w:tc>
        <w:tc>
          <w:tcPr>
            <w:tcW w:w="2268" w:type="dxa"/>
            <w:tcBorders>
              <w:top w:val="single" w:sz="4" w:space="0" w:color="auto"/>
              <w:left w:val="single" w:sz="4" w:space="0" w:color="auto"/>
              <w:bottom w:val="single" w:sz="4" w:space="0" w:color="auto"/>
              <w:right w:val="single" w:sz="4" w:space="0" w:color="auto"/>
            </w:tcBorders>
          </w:tcPr>
          <w:p w14:paraId="055AA131" w14:textId="3AEA6299"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0E6825D"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2623C7AF" w14:textId="77777777" w:rsidR="001363CF" w:rsidRPr="00130358" w:rsidRDefault="001363CF" w:rsidP="00D62538">
            <w:pPr>
              <w:pStyle w:val="TAL"/>
              <w:keepNext w:val="0"/>
              <w:keepLines w:val="0"/>
            </w:pPr>
          </w:p>
        </w:tc>
      </w:tr>
      <w:tr w:rsidR="001363CF" w:rsidRPr="00130358" w14:paraId="24A832B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71DA879" w14:textId="5AF400AB" w:rsidR="001363CF" w:rsidRPr="00130358" w:rsidRDefault="00D62538" w:rsidP="00D62538">
            <w:pPr>
              <w:pStyle w:val="TAL"/>
              <w:keepNext w:val="0"/>
              <w:keepLines w:val="0"/>
              <w:rPr>
                <w:lang w:eastAsia="zh-CN"/>
              </w:rPr>
            </w:pPr>
            <w:r w:rsidRPr="00130358">
              <w:rPr>
                <w:lang w:eastAsia="zh-CN"/>
              </w:rPr>
              <w:t xml:space="preserve">          </w:t>
            </w:r>
            <w:r w:rsidR="001363CF" w:rsidRPr="00130358">
              <w:t>syncOffsetIndicator-v1430</w:t>
            </w:r>
          </w:p>
        </w:tc>
        <w:tc>
          <w:tcPr>
            <w:tcW w:w="2268" w:type="dxa"/>
            <w:tcBorders>
              <w:top w:val="single" w:sz="4" w:space="0" w:color="auto"/>
              <w:left w:val="single" w:sz="4" w:space="0" w:color="auto"/>
              <w:bottom w:val="single" w:sz="4" w:space="0" w:color="auto"/>
              <w:right w:val="single" w:sz="4" w:space="0" w:color="auto"/>
            </w:tcBorders>
          </w:tcPr>
          <w:p w14:paraId="67D4E7B2"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6DC98B47"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7F1070C" w14:textId="77777777" w:rsidR="001363CF" w:rsidRPr="00130358" w:rsidRDefault="001363CF" w:rsidP="00D62538">
            <w:pPr>
              <w:pStyle w:val="TAL"/>
              <w:keepNext w:val="0"/>
              <w:keepLines w:val="0"/>
            </w:pPr>
          </w:p>
        </w:tc>
      </w:tr>
      <w:tr w:rsidR="001363CF" w:rsidRPr="00130358" w14:paraId="5CDA2F5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ADC09C" w14:textId="0BF27D1B" w:rsidR="001363CF" w:rsidRPr="00130358" w:rsidRDefault="00D62538" w:rsidP="00D62538">
            <w:pPr>
              <w:pStyle w:val="TAL"/>
              <w:keepNext w:val="0"/>
              <w:keepLines w:val="0"/>
              <w:rPr>
                <w:lang w:eastAsia="zh-CN"/>
              </w:rPr>
            </w:pPr>
            <w:r w:rsidRPr="00130358">
              <w:rPr>
                <w:lang w:eastAsia="zh-CN"/>
              </w:rPr>
              <w:t xml:space="preserve">          </w:t>
            </w:r>
            <w:r w:rsidR="001363CF" w:rsidRPr="00130358">
              <w:t>gnss-Sync-r14</w:t>
            </w:r>
          </w:p>
        </w:tc>
        <w:tc>
          <w:tcPr>
            <w:tcW w:w="2268" w:type="dxa"/>
            <w:tcBorders>
              <w:top w:val="single" w:sz="4" w:space="0" w:color="auto"/>
              <w:left w:val="single" w:sz="4" w:space="0" w:color="auto"/>
              <w:bottom w:val="single" w:sz="4" w:space="0" w:color="auto"/>
              <w:right w:val="single" w:sz="4" w:space="0" w:color="auto"/>
            </w:tcBorders>
          </w:tcPr>
          <w:p w14:paraId="1BC31ABC" w14:textId="1A2B280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6E54DA7"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45E0D1B7" w14:textId="77777777" w:rsidR="001363CF" w:rsidRPr="00130358" w:rsidRDefault="001363CF" w:rsidP="00D62538">
            <w:pPr>
              <w:pStyle w:val="TAL"/>
              <w:keepNext w:val="0"/>
              <w:keepLines w:val="0"/>
            </w:pPr>
          </w:p>
        </w:tc>
      </w:tr>
      <w:tr w:rsidR="001363CF" w:rsidRPr="00130358" w14:paraId="479DD5E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9574951" w14:textId="4BFE5DC3"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4A4760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451B175"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1D119C17" w14:textId="77777777" w:rsidR="001363CF" w:rsidRPr="00130358" w:rsidRDefault="001363CF" w:rsidP="00D62538">
            <w:pPr>
              <w:pStyle w:val="TAL"/>
              <w:keepNext w:val="0"/>
              <w:keepLines w:val="0"/>
            </w:pPr>
          </w:p>
        </w:tc>
      </w:tr>
      <w:tr w:rsidR="001363CF" w:rsidRPr="00130358" w14:paraId="09E7C02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D22E312" w14:textId="47188DB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E6DE43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8D8A7B6"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1AA6BE85" w14:textId="77777777" w:rsidR="001363CF" w:rsidRPr="00130358" w:rsidRDefault="001363CF" w:rsidP="00D62538">
            <w:pPr>
              <w:pStyle w:val="TAL"/>
              <w:keepNext w:val="0"/>
              <w:keepLines w:val="0"/>
            </w:pPr>
          </w:p>
        </w:tc>
      </w:tr>
      <w:tr w:rsidR="001363CF" w:rsidRPr="00130358" w14:paraId="28D8508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C31E64" w14:textId="5046D9BE" w:rsidR="001363CF" w:rsidRPr="00130358" w:rsidRDefault="00D62538" w:rsidP="00D62538">
            <w:pPr>
              <w:pStyle w:val="TAL"/>
              <w:keepNext w:val="0"/>
              <w:keepLines w:val="0"/>
              <w:rPr>
                <w:lang w:eastAsia="zh-CN"/>
              </w:rPr>
            </w:pPr>
            <w:r w:rsidRPr="00130358">
              <w:rPr>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A7198B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2FCEC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C08635A" w14:textId="77777777" w:rsidR="001363CF" w:rsidRPr="00130358" w:rsidRDefault="001363CF" w:rsidP="00D62538">
            <w:pPr>
              <w:pStyle w:val="TAL"/>
              <w:keepNext w:val="0"/>
              <w:keepLines w:val="0"/>
            </w:pPr>
          </w:p>
        </w:tc>
      </w:tr>
      <w:tr w:rsidR="001363CF" w:rsidRPr="00130358" w14:paraId="4587136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D966446" w14:textId="259D47FA" w:rsidR="001363CF" w:rsidRPr="00130358" w:rsidRDefault="00D62538" w:rsidP="00D62538">
            <w:pPr>
              <w:pStyle w:val="TAL"/>
              <w:keepNext w:val="0"/>
              <w:keepLines w:val="0"/>
              <w:rPr>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D91965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5424BD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638F8E" w14:textId="77777777" w:rsidR="001363CF" w:rsidRPr="00130358" w:rsidRDefault="001363CF" w:rsidP="00D62538">
            <w:pPr>
              <w:pStyle w:val="TAL"/>
              <w:keepNext w:val="0"/>
              <w:keepLines w:val="0"/>
            </w:pPr>
          </w:p>
        </w:tc>
      </w:tr>
      <w:tr w:rsidR="001363CF" w:rsidRPr="00130358" w14:paraId="07EE010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FF2D14" w14:textId="437EED9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7D7144FC"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7D7066E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280FAB" w14:textId="77777777" w:rsidR="001363CF" w:rsidRPr="00130358" w:rsidRDefault="001363CF" w:rsidP="00D62538">
            <w:pPr>
              <w:pStyle w:val="TAL"/>
              <w:keepNext w:val="0"/>
              <w:keepLines w:val="0"/>
            </w:pPr>
          </w:p>
        </w:tc>
      </w:tr>
      <w:tr w:rsidR="001363CF" w:rsidRPr="00130358" w14:paraId="3EE707A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AAC861" w14:textId="161EC3BF"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2D612B8"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9902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0B346C" w14:textId="77777777" w:rsidR="001363CF" w:rsidRPr="00130358" w:rsidRDefault="001363CF" w:rsidP="00D62538">
            <w:pPr>
              <w:pStyle w:val="TAL"/>
              <w:keepNext w:val="0"/>
              <w:keepLines w:val="0"/>
            </w:pPr>
          </w:p>
        </w:tc>
      </w:tr>
      <w:tr w:rsidR="001363CF" w:rsidRPr="00130358" w14:paraId="1839DA1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1E35D0" w14:textId="000089E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62034EB8" w14:textId="77777777" w:rsidR="001363CF" w:rsidRPr="00130358" w:rsidRDefault="001363CF" w:rsidP="00D62538">
            <w:pPr>
              <w:pStyle w:val="TAL"/>
              <w:keepNext w:val="0"/>
              <w:keepLines w:val="0"/>
            </w:pPr>
            <w:r w:rsidRPr="00130358">
              <w:rPr>
                <w:lang w:eastAsia="zh-CN"/>
              </w:rPr>
              <w:t>1111</w:t>
            </w:r>
            <w:r w:rsidRPr="00130358">
              <w:rPr>
                <w:rFonts w:eastAsia="Malgun Gothic"/>
                <w:lang w:eastAsia="zh-CN"/>
              </w:rPr>
              <w:t>1111</w:t>
            </w:r>
            <w:r w:rsidRPr="00130358">
              <w:rPr>
                <w:lang w:eastAsia="zh-CN"/>
              </w:rPr>
              <w:t>1111</w:t>
            </w:r>
            <w:r w:rsidRPr="00130358">
              <w:rPr>
                <w:rFonts w:eastAsia="Malgun Gothic"/>
                <w:lang w:eastAsia="zh-CN"/>
              </w:rPr>
              <w:t>11111111</w:t>
            </w:r>
          </w:p>
        </w:tc>
        <w:tc>
          <w:tcPr>
            <w:tcW w:w="1701" w:type="dxa"/>
            <w:tcBorders>
              <w:top w:val="single" w:sz="4" w:space="0" w:color="auto"/>
              <w:left w:val="single" w:sz="4" w:space="0" w:color="auto"/>
              <w:bottom w:val="single" w:sz="4" w:space="0" w:color="auto"/>
              <w:right w:val="single" w:sz="4" w:space="0" w:color="auto"/>
            </w:tcBorders>
          </w:tcPr>
          <w:p w14:paraId="33EFC0B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C1C89D" w14:textId="77777777" w:rsidR="001363CF" w:rsidRPr="00130358" w:rsidRDefault="001363CF" w:rsidP="00D62538">
            <w:pPr>
              <w:pStyle w:val="TAL"/>
              <w:keepNext w:val="0"/>
              <w:keepLines w:val="0"/>
            </w:pPr>
          </w:p>
        </w:tc>
      </w:tr>
      <w:tr w:rsidR="001363CF" w:rsidRPr="00130358" w14:paraId="46DE00A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719BBE" w14:textId="7116A5A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770C8F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DAE9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3D9731" w14:textId="77777777" w:rsidR="001363CF" w:rsidRPr="00130358" w:rsidRDefault="001363CF" w:rsidP="00D62538">
            <w:pPr>
              <w:pStyle w:val="TAL"/>
              <w:keepNext w:val="0"/>
              <w:keepLines w:val="0"/>
            </w:pPr>
          </w:p>
        </w:tc>
      </w:tr>
      <w:tr w:rsidR="001363CF" w:rsidRPr="00130358" w14:paraId="05C447C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DCBD5F1" w14:textId="0D6B3E6D"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FDB5F23"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3DDD7A5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4AC018C" w14:textId="77777777" w:rsidR="001363CF" w:rsidRPr="00130358" w:rsidRDefault="001363CF" w:rsidP="00D62538">
            <w:pPr>
              <w:pStyle w:val="TAL"/>
              <w:keepNext w:val="0"/>
              <w:keepLines w:val="0"/>
            </w:pPr>
          </w:p>
        </w:tc>
      </w:tr>
      <w:tr w:rsidR="001363CF" w:rsidRPr="00130358" w14:paraId="7E4033D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6036BB2" w14:textId="43686C38"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5C477EE7"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3DDC4BB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750B518" w14:textId="77777777" w:rsidR="001363CF" w:rsidRPr="00130358" w:rsidRDefault="001363CF" w:rsidP="00D62538">
            <w:pPr>
              <w:pStyle w:val="TAL"/>
              <w:keepNext w:val="0"/>
              <w:keepLines w:val="0"/>
            </w:pPr>
          </w:p>
        </w:tc>
      </w:tr>
      <w:tr w:rsidR="001363CF" w:rsidRPr="00130358" w14:paraId="691788E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012461C" w14:textId="342D3737"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581842DD"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35C9F5F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ED2E57" w14:textId="77777777" w:rsidR="001363CF" w:rsidRPr="00130358" w:rsidRDefault="001363CF" w:rsidP="00D62538">
            <w:pPr>
              <w:pStyle w:val="TAL"/>
              <w:keepNext w:val="0"/>
              <w:keepLines w:val="0"/>
            </w:pPr>
          </w:p>
        </w:tc>
      </w:tr>
      <w:tr w:rsidR="001363CF" w:rsidRPr="00130358" w14:paraId="3A18F93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6EB38AB" w14:textId="563BC33B"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8E9C78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B990E0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BB8638" w14:textId="77777777" w:rsidR="001363CF" w:rsidRPr="00130358" w:rsidRDefault="001363CF" w:rsidP="00D62538">
            <w:pPr>
              <w:pStyle w:val="TAL"/>
              <w:keepNext w:val="0"/>
              <w:keepLines w:val="0"/>
            </w:pPr>
          </w:p>
        </w:tc>
      </w:tr>
      <w:tr w:rsidR="001363CF" w:rsidRPr="00130358" w14:paraId="0E9DE40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B1DC23E" w14:textId="064D3C9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6FB1A9C0" w14:textId="6487621C"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DCA13E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C694C39" w14:textId="77777777" w:rsidR="001363CF" w:rsidRPr="00130358" w:rsidRDefault="001363CF" w:rsidP="00D62538">
            <w:pPr>
              <w:pStyle w:val="TAL"/>
              <w:keepNext w:val="0"/>
              <w:keepLines w:val="0"/>
            </w:pPr>
          </w:p>
        </w:tc>
      </w:tr>
      <w:tr w:rsidR="001363CF" w:rsidRPr="00130358" w14:paraId="1902932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A409DCE" w14:textId="03EF75A3" w:rsidR="001363CF" w:rsidRPr="00130358" w:rsidRDefault="00D62538" w:rsidP="00D62538">
            <w:pPr>
              <w:pStyle w:val="TAL"/>
              <w:keepNext w:val="0"/>
              <w:keepLines w:val="0"/>
              <w:rPr>
                <w:lang w:eastAsia="ko-KR"/>
              </w:rPr>
            </w:pPr>
            <w:r w:rsidRPr="00130358">
              <w:rPr>
                <w:lang w:eastAsia="ko-KR"/>
              </w:rPr>
              <w:t xml:space="preserve">          </w:t>
            </w:r>
            <w:r w:rsidR="001363CF" w:rsidRPr="00130358">
              <w:t>rxParametersNCell-r14</w:t>
            </w:r>
          </w:p>
        </w:tc>
        <w:tc>
          <w:tcPr>
            <w:tcW w:w="2268" w:type="dxa"/>
            <w:tcBorders>
              <w:top w:val="single" w:sz="4" w:space="0" w:color="auto"/>
              <w:left w:val="single" w:sz="4" w:space="0" w:color="auto"/>
              <w:bottom w:val="single" w:sz="4" w:space="0" w:color="auto"/>
              <w:right w:val="single" w:sz="4" w:space="0" w:color="auto"/>
            </w:tcBorders>
          </w:tcPr>
          <w:p w14:paraId="7BF2BE73" w14:textId="26DEA86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A8141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AA8D7C" w14:textId="77777777" w:rsidR="001363CF" w:rsidRPr="00130358" w:rsidRDefault="001363CF" w:rsidP="00D62538">
            <w:pPr>
              <w:pStyle w:val="TAL"/>
              <w:keepNext w:val="0"/>
              <w:keepLines w:val="0"/>
            </w:pPr>
          </w:p>
        </w:tc>
      </w:tr>
      <w:tr w:rsidR="001363CF" w:rsidRPr="00130358" w14:paraId="60BFB11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2D344F7" w14:textId="634CA867" w:rsidR="001363CF" w:rsidRPr="00130358" w:rsidRDefault="00D62538" w:rsidP="00D62538">
            <w:pPr>
              <w:pStyle w:val="TAL"/>
              <w:keepNext w:val="0"/>
              <w:keepLines w:val="0"/>
              <w:rPr>
                <w:lang w:eastAsia="ko-KR"/>
              </w:rPr>
            </w:pPr>
            <w:r w:rsidRPr="00130358">
              <w:rPr>
                <w:lang w:eastAsia="ko-KR"/>
              </w:rPr>
              <w:t xml:space="preserve">          </w:t>
            </w:r>
            <w:r w:rsidR="001363CF" w:rsidRPr="00130358">
              <w:t>dataTxParameters-r14</w:t>
            </w:r>
          </w:p>
        </w:tc>
        <w:tc>
          <w:tcPr>
            <w:tcW w:w="2268" w:type="dxa"/>
            <w:tcBorders>
              <w:top w:val="single" w:sz="4" w:space="0" w:color="auto"/>
              <w:left w:val="single" w:sz="4" w:space="0" w:color="auto"/>
              <w:bottom w:val="single" w:sz="4" w:space="0" w:color="auto"/>
              <w:right w:val="single" w:sz="4" w:space="0" w:color="auto"/>
            </w:tcBorders>
          </w:tcPr>
          <w:p w14:paraId="4E096164" w14:textId="11E07AD2"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8EA12D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6E2AAD0" w14:textId="77777777" w:rsidR="001363CF" w:rsidRPr="00130358" w:rsidRDefault="001363CF" w:rsidP="00D62538">
            <w:pPr>
              <w:pStyle w:val="TAL"/>
              <w:keepNext w:val="0"/>
              <w:keepLines w:val="0"/>
            </w:pPr>
          </w:p>
        </w:tc>
      </w:tr>
      <w:tr w:rsidR="001363CF" w:rsidRPr="00130358" w14:paraId="2D4F513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F8F2A1" w14:textId="702D4A8C" w:rsidR="001363CF" w:rsidRPr="00130358" w:rsidRDefault="00D62538" w:rsidP="00D62538">
            <w:pPr>
              <w:pStyle w:val="TAL"/>
              <w:keepNext w:val="0"/>
              <w:keepLines w:val="0"/>
              <w:rPr>
                <w:lang w:eastAsia="ko-KR"/>
              </w:rPr>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4D80E454" w14:textId="3AB2425F"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4C43C2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745D6D3" w14:textId="77777777" w:rsidR="001363CF" w:rsidRPr="00130358" w:rsidRDefault="001363CF" w:rsidP="00D62538">
            <w:pPr>
              <w:pStyle w:val="TAL"/>
              <w:keepNext w:val="0"/>
              <w:keepLines w:val="0"/>
            </w:pPr>
          </w:p>
        </w:tc>
      </w:tr>
      <w:tr w:rsidR="001363CF" w:rsidRPr="00130358" w14:paraId="79F53D4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6EC8346" w14:textId="392DE8D7" w:rsidR="001363CF" w:rsidRPr="00130358" w:rsidRDefault="00D62538" w:rsidP="00D62538">
            <w:pPr>
              <w:pStyle w:val="TAL"/>
              <w:keepNext w:val="0"/>
              <w:keepLines w:val="0"/>
              <w:rPr>
                <w:lang w:eastAsia="ko-KR"/>
              </w:rPr>
            </w:pPr>
            <w:r w:rsidRPr="00130358">
              <w:rPr>
                <w:lang w:eastAsia="ko-KR"/>
              </w:rPr>
              <w:t xml:space="preserve">        </w:t>
            </w: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4A7506C5" w14:textId="0D6EFED2"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691947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9F8D44D" w14:textId="77777777" w:rsidR="001363CF" w:rsidRPr="00130358" w:rsidRDefault="001363CF" w:rsidP="00D62538">
            <w:pPr>
              <w:pStyle w:val="TAL"/>
              <w:keepNext w:val="0"/>
              <w:keepLines w:val="0"/>
            </w:pPr>
          </w:p>
        </w:tc>
      </w:tr>
      <w:tr w:rsidR="001363CF" w:rsidRPr="00130358" w14:paraId="40DDFE3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3BB1B1" w14:textId="7907DF29" w:rsidR="001363CF" w:rsidRPr="00130358" w:rsidRDefault="00D62538" w:rsidP="00D62538">
            <w:pPr>
              <w:pStyle w:val="TAL"/>
              <w:keepNext w:val="0"/>
              <w:keepLines w:val="0"/>
              <w:rPr>
                <w:lang w:eastAsia="ko-KR"/>
              </w:rPr>
            </w:pPr>
            <w:r w:rsidRPr="00130358">
              <w:rPr>
                <w:lang w:eastAsia="ko-KR"/>
              </w:rPr>
              <w:t xml:space="preserve">          </w:t>
            </w:r>
            <w:r w:rsidR="001363CF" w:rsidRPr="00130358">
              <w:t>pool</w:t>
            </w:r>
            <w:r w:rsidR="001363CF" w:rsidRPr="00130358">
              <w:rPr>
                <w:lang w:eastAsia="zh-CN"/>
              </w:rPr>
              <w:t>Report</w:t>
            </w:r>
            <w:r w:rsidR="001363CF" w:rsidRPr="00130358">
              <w:t>Id-r14</w:t>
            </w:r>
          </w:p>
        </w:tc>
        <w:tc>
          <w:tcPr>
            <w:tcW w:w="2268" w:type="dxa"/>
            <w:tcBorders>
              <w:top w:val="single" w:sz="4" w:space="0" w:color="auto"/>
              <w:left w:val="single" w:sz="4" w:space="0" w:color="auto"/>
              <w:bottom w:val="single" w:sz="4" w:space="0" w:color="auto"/>
              <w:right w:val="single" w:sz="4" w:space="0" w:color="auto"/>
            </w:tcBorders>
          </w:tcPr>
          <w:p w14:paraId="1D1CAD71" w14:textId="7CADE2E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0368F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821B9B3" w14:textId="77777777" w:rsidR="001363CF" w:rsidRPr="00130358" w:rsidRDefault="001363CF" w:rsidP="00D62538">
            <w:pPr>
              <w:pStyle w:val="TAL"/>
              <w:keepNext w:val="0"/>
              <w:keepLines w:val="0"/>
            </w:pPr>
          </w:p>
        </w:tc>
      </w:tr>
      <w:tr w:rsidR="001363CF" w:rsidRPr="00130358" w14:paraId="2D28B98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6D6283" w14:textId="1B8151F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426904B8" w14:textId="4914A3B9"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1E6EB7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E458A0" w14:textId="77777777" w:rsidR="001363CF" w:rsidRPr="00130358" w:rsidRDefault="001363CF" w:rsidP="00D62538">
            <w:pPr>
              <w:pStyle w:val="TAL"/>
              <w:keepNext w:val="0"/>
              <w:keepLines w:val="0"/>
            </w:pPr>
          </w:p>
        </w:tc>
      </w:tr>
      <w:tr w:rsidR="001363CF" w:rsidRPr="00130358" w14:paraId="688DA16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627438" w14:textId="0A5FF03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72114BB4" w14:textId="7639D0C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C921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C843FBB" w14:textId="77777777" w:rsidR="001363CF" w:rsidRPr="00130358" w:rsidRDefault="001363CF" w:rsidP="00D62538">
            <w:pPr>
              <w:pStyle w:val="TAL"/>
              <w:keepNext w:val="0"/>
              <w:keepLines w:val="0"/>
            </w:pPr>
          </w:p>
        </w:tc>
      </w:tr>
      <w:tr w:rsidR="001363CF" w:rsidRPr="00130358" w14:paraId="127460F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76D127" w14:textId="2229FCE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154296FE" w14:textId="7F1AB34A"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6A74F3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979D25" w14:textId="77777777" w:rsidR="001363CF" w:rsidRPr="00130358" w:rsidRDefault="001363CF" w:rsidP="00D62538">
            <w:pPr>
              <w:pStyle w:val="TAL"/>
              <w:keepNext w:val="0"/>
              <w:keepLines w:val="0"/>
            </w:pPr>
          </w:p>
        </w:tc>
      </w:tr>
      <w:tr w:rsidR="001363CF" w:rsidRPr="00130358" w14:paraId="59F8685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5B7E8DA" w14:textId="10F4B71E"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4B6CAADE" w14:textId="055DA703"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2E3DEE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EB8FCD" w14:textId="77777777" w:rsidR="001363CF" w:rsidRPr="00130358" w:rsidRDefault="001363CF" w:rsidP="00D62538">
            <w:pPr>
              <w:pStyle w:val="TAL"/>
              <w:keepNext w:val="0"/>
              <w:keepLines w:val="0"/>
            </w:pPr>
          </w:p>
        </w:tc>
      </w:tr>
      <w:tr w:rsidR="001363CF" w:rsidRPr="00130358" w14:paraId="241EFB4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9C6B1C9" w14:textId="6C2495C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69F350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4C117B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EB6C135" w14:textId="77777777" w:rsidR="001363CF" w:rsidRPr="00130358" w:rsidRDefault="001363CF" w:rsidP="00D62538">
            <w:pPr>
              <w:pStyle w:val="TAL"/>
              <w:keepNext w:val="0"/>
              <w:keepLines w:val="0"/>
            </w:pPr>
          </w:p>
        </w:tc>
      </w:tr>
      <w:tr w:rsidR="001363CF" w:rsidRPr="00130358" w14:paraId="3EFD5B4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39A9148" w14:textId="7000407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BC463B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832B7F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CC8D0C0" w14:textId="77777777" w:rsidR="001363CF" w:rsidRPr="00130358" w:rsidRDefault="001363CF" w:rsidP="00D62538">
            <w:pPr>
              <w:pStyle w:val="TAL"/>
              <w:keepNext w:val="0"/>
              <w:keepLines w:val="0"/>
              <w:rPr>
                <w:lang w:eastAsia="ko-KR"/>
              </w:rPr>
            </w:pPr>
          </w:p>
        </w:tc>
      </w:tr>
      <w:tr w:rsidR="001363CF" w:rsidRPr="00130358" w14:paraId="3A79F4F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8A35A48" w14:textId="290CD1D3" w:rsidR="001363CF" w:rsidRPr="00130358" w:rsidRDefault="00D62538" w:rsidP="00D62538">
            <w:pPr>
              <w:pStyle w:val="TAL"/>
              <w:keepNext w:val="0"/>
              <w:keepLines w:val="0"/>
              <w:rPr>
                <w:lang w:eastAsia="ko-KR"/>
              </w:rPr>
            </w:pPr>
            <w:r w:rsidRPr="00130358">
              <w:rPr>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DCB4B6E"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B199B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0710281" w14:textId="77777777" w:rsidR="001363CF" w:rsidRPr="00130358" w:rsidRDefault="001363CF" w:rsidP="00D62538">
            <w:pPr>
              <w:pStyle w:val="TAL"/>
              <w:keepNext w:val="0"/>
              <w:keepLines w:val="0"/>
              <w:rPr>
                <w:lang w:eastAsia="ko-KR"/>
              </w:rPr>
            </w:pPr>
          </w:p>
        </w:tc>
      </w:tr>
      <w:tr w:rsidR="001363CF" w:rsidRPr="00130358" w14:paraId="2A251B9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3B87DED" w14:textId="2B9D7270" w:rsidR="001363CF" w:rsidRPr="00130358" w:rsidRDefault="00D62538" w:rsidP="00D62538">
            <w:pPr>
              <w:pStyle w:val="TAL"/>
              <w:keepNext w:val="0"/>
              <w:keepLines w:val="0"/>
              <w:rPr>
                <w:lang w:eastAsia="ko-KR"/>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7C3DC2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FE1326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D57BE1B" w14:textId="77777777" w:rsidR="001363CF" w:rsidRPr="00130358" w:rsidRDefault="001363CF" w:rsidP="00D62538">
            <w:pPr>
              <w:pStyle w:val="TAL"/>
              <w:keepNext w:val="0"/>
              <w:keepLines w:val="0"/>
              <w:rPr>
                <w:lang w:eastAsia="ko-KR"/>
              </w:rPr>
            </w:pPr>
          </w:p>
        </w:tc>
      </w:tr>
      <w:tr w:rsidR="001363CF" w:rsidRPr="00130358" w14:paraId="3243D4D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A0BE48" w14:textId="5C195CA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6DB0BA1A"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FE071A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4F766" w14:textId="77777777" w:rsidR="001363CF" w:rsidRPr="00130358" w:rsidRDefault="001363CF" w:rsidP="00D62538">
            <w:pPr>
              <w:pStyle w:val="TAL"/>
              <w:keepNext w:val="0"/>
              <w:keepLines w:val="0"/>
              <w:rPr>
                <w:lang w:eastAsia="ko-KR"/>
              </w:rPr>
            </w:pPr>
          </w:p>
        </w:tc>
      </w:tr>
      <w:tr w:rsidR="001363CF" w:rsidRPr="00130358" w14:paraId="7B74EE5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F489B82" w14:textId="3ADF716A"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F82C9E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88908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D1DCE01" w14:textId="77777777" w:rsidR="001363CF" w:rsidRPr="00130358" w:rsidRDefault="001363CF" w:rsidP="00D62538">
            <w:pPr>
              <w:pStyle w:val="TAL"/>
              <w:keepNext w:val="0"/>
              <w:keepLines w:val="0"/>
              <w:rPr>
                <w:lang w:eastAsia="ko-KR"/>
              </w:rPr>
            </w:pPr>
          </w:p>
        </w:tc>
      </w:tr>
      <w:tr w:rsidR="001363CF" w:rsidRPr="00130358" w14:paraId="5BB9C29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FE7F0FE" w14:textId="3770E9E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10153072" w14:textId="77777777" w:rsidR="001363CF" w:rsidRPr="00130358" w:rsidRDefault="001363CF" w:rsidP="00D62538">
            <w:pPr>
              <w:pStyle w:val="TAL"/>
              <w:keepNext w:val="0"/>
              <w:keepLines w:val="0"/>
            </w:pPr>
            <w:r w:rsidRPr="00130358">
              <w:rPr>
                <w:lang w:eastAsia="zh-CN"/>
              </w:rPr>
              <w:t>1111</w:t>
            </w:r>
            <w:r w:rsidRPr="00130358">
              <w:rPr>
                <w:rFonts w:eastAsia="Malgun Gothic"/>
                <w:lang w:eastAsia="zh-CN"/>
              </w:rPr>
              <w:t>1111</w:t>
            </w:r>
            <w:r w:rsidRPr="00130358">
              <w:rPr>
                <w:lang w:eastAsia="zh-CN"/>
              </w:rPr>
              <w:t>1111</w:t>
            </w:r>
            <w:r w:rsidRPr="00130358">
              <w:rPr>
                <w:rFonts w:eastAsia="Malgun Gothic"/>
                <w:lang w:eastAsia="zh-CN"/>
              </w:rPr>
              <w:t>11110000</w:t>
            </w:r>
          </w:p>
        </w:tc>
        <w:tc>
          <w:tcPr>
            <w:tcW w:w="1701" w:type="dxa"/>
            <w:tcBorders>
              <w:top w:val="single" w:sz="4" w:space="0" w:color="auto"/>
              <w:left w:val="single" w:sz="4" w:space="0" w:color="auto"/>
              <w:bottom w:val="single" w:sz="4" w:space="0" w:color="auto"/>
              <w:right w:val="single" w:sz="4" w:space="0" w:color="auto"/>
            </w:tcBorders>
          </w:tcPr>
          <w:p w14:paraId="17F035A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47BA0F" w14:textId="77777777" w:rsidR="001363CF" w:rsidRPr="00130358" w:rsidRDefault="001363CF" w:rsidP="00D62538">
            <w:pPr>
              <w:pStyle w:val="TAL"/>
              <w:keepNext w:val="0"/>
              <w:keepLines w:val="0"/>
              <w:rPr>
                <w:lang w:eastAsia="ko-KR"/>
              </w:rPr>
            </w:pPr>
          </w:p>
        </w:tc>
      </w:tr>
      <w:tr w:rsidR="001363CF" w:rsidRPr="00130358" w14:paraId="5B8C134D"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06AFF7D" w14:textId="0D2262A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3D80FB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DFA6E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123BC7" w14:textId="77777777" w:rsidR="001363CF" w:rsidRPr="00130358" w:rsidRDefault="001363CF" w:rsidP="00D62538">
            <w:pPr>
              <w:pStyle w:val="TAL"/>
              <w:keepNext w:val="0"/>
              <w:keepLines w:val="0"/>
              <w:rPr>
                <w:lang w:eastAsia="ko-KR"/>
              </w:rPr>
            </w:pPr>
          </w:p>
        </w:tc>
      </w:tr>
      <w:tr w:rsidR="001363CF" w:rsidRPr="00130358" w14:paraId="0AAC277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7CD5694" w14:textId="3C5B2520"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0B7F2AEF"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289ECB0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DF617F" w14:textId="77777777" w:rsidR="001363CF" w:rsidRPr="00130358" w:rsidRDefault="001363CF" w:rsidP="00D62538">
            <w:pPr>
              <w:pStyle w:val="TAL"/>
              <w:keepNext w:val="0"/>
              <w:keepLines w:val="0"/>
              <w:rPr>
                <w:lang w:eastAsia="ko-KR"/>
              </w:rPr>
            </w:pPr>
          </w:p>
        </w:tc>
      </w:tr>
      <w:tr w:rsidR="001363CF" w:rsidRPr="00130358" w14:paraId="2286A2C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971FFE2" w14:textId="28953954"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75722ECE"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387A8D6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8F3F92" w14:textId="77777777" w:rsidR="001363CF" w:rsidRPr="00130358" w:rsidRDefault="001363CF" w:rsidP="00D62538">
            <w:pPr>
              <w:pStyle w:val="TAL"/>
              <w:keepNext w:val="0"/>
              <w:keepLines w:val="0"/>
              <w:rPr>
                <w:lang w:eastAsia="ko-KR"/>
              </w:rPr>
            </w:pPr>
          </w:p>
        </w:tc>
      </w:tr>
      <w:tr w:rsidR="001363CF" w:rsidRPr="00130358" w14:paraId="01D2573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21E6A02" w14:textId="1C40F94A"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03D5826E"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30F9762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D37695F" w14:textId="77777777" w:rsidR="001363CF" w:rsidRPr="00130358" w:rsidRDefault="001363CF" w:rsidP="00D62538">
            <w:pPr>
              <w:pStyle w:val="TAL"/>
              <w:keepNext w:val="0"/>
              <w:keepLines w:val="0"/>
              <w:rPr>
                <w:lang w:eastAsia="ko-KR"/>
              </w:rPr>
            </w:pPr>
          </w:p>
        </w:tc>
      </w:tr>
      <w:tr w:rsidR="001363CF" w:rsidRPr="00130358" w14:paraId="09B07638"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D690D54" w14:textId="66046116"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23157BD"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79FFC0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9296CF" w14:textId="77777777" w:rsidR="001363CF" w:rsidRPr="00130358" w:rsidRDefault="001363CF" w:rsidP="00D62538">
            <w:pPr>
              <w:pStyle w:val="TAL"/>
              <w:keepNext w:val="0"/>
              <w:keepLines w:val="0"/>
              <w:rPr>
                <w:lang w:eastAsia="ko-KR"/>
              </w:rPr>
            </w:pPr>
          </w:p>
        </w:tc>
      </w:tr>
      <w:tr w:rsidR="001363CF" w:rsidRPr="00130358" w14:paraId="26F93FD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1B3EEDA" w14:textId="22A9813E"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7EDEF6FC" w14:textId="506D5C88"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AB620E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819F5D8" w14:textId="77777777" w:rsidR="001363CF" w:rsidRPr="00130358" w:rsidRDefault="001363CF" w:rsidP="00D62538">
            <w:pPr>
              <w:pStyle w:val="TAL"/>
              <w:keepNext w:val="0"/>
              <w:keepLines w:val="0"/>
              <w:rPr>
                <w:lang w:eastAsia="ko-KR"/>
              </w:rPr>
            </w:pPr>
          </w:p>
        </w:tc>
      </w:tr>
      <w:tr w:rsidR="001363CF" w:rsidRPr="00130358" w14:paraId="159EC401"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312721F" w14:textId="107E2AD6" w:rsidR="001363CF" w:rsidRPr="00130358" w:rsidRDefault="00D62538" w:rsidP="00D62538">
            <w:pPr>
              <w:pStyle w:val="TAL"/>
              <w:keepNext w:val="0"/>
              <w:keepLines w:val="0"/>
              <w:rPr>
                <w:lang w:eastAsia="ko-KR"/>
              </w:rPr>
            </w:pPr>
            <w:r w:rsidRPr="00130358">
              <w:rPr>
                <w:lang w:eastAsia="ko-KR"/>
              </w:rPr>
              <w:t xml:space="preserve">          </w:t>
            </w:r>
            <w:r w:rsidR="001363CF" w:rsidRPr="00130358">
              <w:t>rxParametersNCell-r14</w:t>
            </w:r>
          </w:p>
        </w:tc>
        <w:tc>
          <w:tcPr>
            <w:tcW w:w="2268" w:type="dxa"/>
            <w:tcBorders>
              <w:top w:val="single" w:sz="4" w:space="0" w:color="auto"/>
              <w:left w:val="single" w:sz="4" w:space="0" w:color="auto"/>
              <w:bottom w:val="single" w:sz="4" w:space="0" w:color="auto"/>
              <w:right w:val="single" w:sz="4" w:space="0" w:color="auto"/>
            </w:tcBorders>
          </w:tcPr>
          <w:p w14:paraId="35B0DB64" w14:textId="0CB92BC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CDD53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1E4124C" w14:textId="77777777" w:rsidR="001363CF" w:rsidRPr="00130358" w:rsidRDefault="001363CF" w:rsidP="00D62538">
            <w:pPr>
              <w:pStyle w:val="TAL"/>
              <w:keepNext w:val="0"/>
              <w:keepLines w:val="0"/>
              <w:rPr>
                <w:lang w:eastAsia="ko-KR"/>
              </w:rPr>
            </w:pPr>
          </w:p>
        </w:tc>
      </w:tr>
      <w:tr w:rsidR="001363CF" w:rsidRPr="00130358" w14:paraId="3C9D08D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6D21E67" w14:textId="0306F7F9" w:rsidR="001363CF" w:rsidRPr="00130358" w:rsidRDefault="00D62538" w:rsidP="00D62538">
            <w:pPr>
              <w:pStyle w:val="TAL"/>
              <w:keepNext w:val="0"/>
              <w:keepLines w:val="0"/>
              <w:rPr>
                <w:lang w:eastAsia="ko-KR"/>
              </w:rPr>
            </w:pPr>
            <w:r w:rsidRPr="00130358">
              <w:rPr>
                <w:lang w:eastAsia="ko-KR"/>
              </w:rPr>
              <w:t xml:space="preserve">          </w:t>
            </w:r>
            <w:r w:rsidR="001363CF" w:rsidRPr="00130358">
              <w:t>dataTxParameters-r14</w:t>
            </w:r>
            <w:r w:rsidRPr="00130358">
              <w:t xml:space="preserve"> </w:t>
            </w:r>
            <w:r w:rsidR="001363CF" w:rsidRPr="00130358">
              <w:t>SEQUENCE{</w:t>
            </w:r>
          </w:p>
        </w:tc>
        <w:tc>
          <w:tcPr>
            <w:tcW w:w="2268" w:type="dxa"/>
            <w:tcBorders>
              <w:top w:val="single" w:sz="4" w:space="0" w:color="auto"/>
              <w:left w:val="single" w:sz="4" w:space="0" w:color="auto"/>
              <w:bottom w:val="single" w:sz="4" w:space="0" w:color="auto"/>
              <w:right w:val="single" w:sz="4" w:space="0" w:color="auto"/>
            </w:tcBorders>
          </w:tcPr>
          <w:p w14:paraId="45E5063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2B8F8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2DB59C" w14:textId="77777777" w:rsidR="001363CF" w:rsidRPr="00130358" w:rsidRDefault="001363CF" w:rsidP="00D62538">
            <w:pPr>
              <w:pStyle w:val="TAL"/>
              <w:keepNext w:val="0"/>
              <w:keepLines w:val="0"/>
              <w:rPr>
                <w:lang w:eastAsia="ko-KR"/>
              </w:rPr>
            </w:pPr>
          </w:p>
        </w:tc>
      </w:tr>
      <w:tr w:rsidR="001363CF" w:rsidRPr="00130358" w14:paraId="3ECFF08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F694B3D" w14:textId="15FC85C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35785E45"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65C5415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67F933" w14:textId="77777777" w:rsidR="001363CF" w:rsidRPr="00130358" w:rsidRDefault="001363CF" w:rsidP="00D62538">
            <w:pPr>
              <w:pStyle w:val="TAL"/>
              <w:keepNext w:val="0"/>
              <w:keepLines w:val="0"/>
              <w:rPr>
                <w:lang w:eastAsia="ko-KR"/>
              </w:rPr>
            </w:pPr>
          </w:p>
        </w:tc>
      </w:tr>
      <w:tr w:rsidR="001363CF" w:rsidRPr="00130358" w14:paraId="434F5C9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A4AF3BC" w14:textId="29A06C0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38754FD6"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078484B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1E4D86C" w14:textId="77777777" w:rsidR="001363CF" w:rsidRPr="00130358" w:rsidRDefault="001363CF" w:rsidP="00D62538">
            <w:pPr>
              <w:pStyle w:val="TAL"/>
              <w:keepNext w:val="0"/>
              <w:keepLines w:val="0"/>
              <w:rPr>
                <w:lang w:eastAsia="ko-KR"/>
              </w:rPr>
            </w:pPr>
          </w:p>
        </w:tc>
      </w:tr>
      <w:tr w:rsidR="001363CF" w:rsidRPr="00130358" w14:paraId="58A54E68"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69FA68F" w14:textId="462311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5C5920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7807E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7829BF2" w14:textId="77777777" w:rsidR="001363CF" w:rsidRPr="00130358" w:rsidRDefault="001363CF" w:rsidP="00D62538">
            <w:pPr>
              <w:pStyle w:val="TAL"/>
              <w:keepNext w:val="0"/>
              <w:keepLines w:val="0"/>
              <w:rPr>
                <w:lang w:eastAsia="ko-KR"/>
              </w:rPr>
            </w:pPr>
          </w:p>
        </w:tc>
      </w:tr>
      <w:tr w:rsidR="001363CF" w:rsidRPr="00130358" w14:paraId="4CC5869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8BDCE29" w14:textId="7F255D02" w:rsidR="001363CF" w:rsidRPr="00130358" w:rsidRDefault="00D62538" w:rsidP="00D62538">
            <w:pPr>
              <w:pStyle w:val="TAL"/>
              <w:keepNext w:val="0"/>
              <w:keepLines w:val="0"/>
              <w:rPr>
                <w:lang w:eastAsia="ko-KR"/>
              </w:rPr>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049AE7B2" w14:textId="32D0D9D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5B741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4F06D3" w14:textId="77777777" w:rsidR="001363CF" w:rsidRPr="00130358" w:rsidRDefault="001363CF" w:rsidP="00D62538">
            <w:pPr>
              <w:pStyle w:val="TAL"/>
              <w:keepNext w:val="0"/>
              <w:keepLines w:val="0"/>
              <w:rPr>
                <w:lang w:eastAsia="ko-KR"/>
              </w:rPr>
            </w:pPr>
          </w:p>
        </w:tc>
      </w:tr>
      <w:tr w:rsidR="001363CF" w:rsidRPr="00130358" w14:paraId="4414498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0C8788A" w14:textId="7B356B09" w:rsidR="001363CF" w:rsidRPr="00130358" w:rsidRDefault="00D62538" w:rsidP="00D62538">
            <w:pPr>
              <w:pStyle w:val="TAL"/>
              <w:keepNext w:val="0"/>
              <w:keepLines w:val="0"/>
              <w:rPr>
                <w:lang w:eastAsia="ko-KR"/>
              </w:rPr>
            </w:pPr>
            <w:r w:rsidRPr="00130358">
              <w:rPr>
                <w:lang w:eastAsia="ko-KR"/>
              </w:rPr>
              <w:t xml:space="preserve">        </w:t>
            </w: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35C51662" w14:textId="0F760E92"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4F875A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AC78A60" w14:textId="77777777" w:rsidR="001363CF" w:rsidRPr="00130358" w:rsidRDefault="001363CF" w:rsidP="00D62538">
            <w:pPr>
              <w:pStyle w:val="TAL"/>
              <w:keepNext w:val="0"/>
              <w:keepLines w:val="0"/>
              <w:rPr>
                <w:lang w:eastAsia="ko-KR"/>
              </w:rPr>
            </w:pPr>
          </w:p>
        </w:tc>
      </w:tr>
      <w:tr w:rsidR="001363CF" w:rsidRPr="00130358" w14:paraId="281C11E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954E8C0" w14:textId="103F7E26" w:rsidR="001363CF" w:rsidRPr="00130358" w:rsidRDefault="00D62538" w:rsidP="00D62538">
            <w:pPr>
              <w:pStyle w:val="TAL"/>
              <w:keepNext w:val="0"/>
              <w:keepLines w:val="0"/>
              <w:rPr>
                <w:lang w:eastAsia="ko-KR"/>
              </w:rPr>
            </w:pPr>
            <w:r w:rsidRPr="00130358">
              <w:rPr>
                <w:lang w:eastAsia="ko-KR"/>
              </w:rPr>
              <w:t xml:space="preserve">          </w:t>
            </w:r>
            <w:r w:rsidR="001363CF" w:rsidRPr="00130358">
              <w:t>pool</w:t>
            </w:r>
            <w:r w:rsidR="001363CF" w:rsidRPr="00130358">
              <w:rPr>
                <w:lang w:eastAsia="zh-CN"/>
              </w:rPr>
              <w:t>Report</w:t>
            </w:r>
            <w:r w:rsidR="001363CF" w:rsidRPr="00130358">
              <w:t>Id-r14</w:t>
            </w:r>
          </w:p>
        </w:tc>
        <w:tc>
          <w:tcPr>
            <w:tcW w:w="2268" w:type="dxa"/>
            <w:tcBorders>
              <w:top w:val="single" w:sz="4" w:space="0" w:color="auto"/>
              <w:left w:val="single" w:sz="4" w:space="0" w:color="auto"/>
              <w:bottom w:val="single" w:sz="4" w:space="0" w:color="auto"/>
              <w:right w:val="single" w:sz="4" w:space="0" w:color="auto"/>
            </w:tcBorders>
          </w:tcPr>
          <w:p w14:paraId="2971F680" w14:textId="5247BC70"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40A63C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DA32DAC" w14:textId="77777777" w:rsidR="001363CF" w:rsidRPr="00130358" w:rsidRDefault="001363CF" w:rsidP="00D62538">
            <w:pPr>
              <w:pStyle w:val="TAL"/>
              <w:keepNext w:val="0"/>
              <w:keepLines w:val="0"/>
              <w:rPr>
                <w:lang w:eastAsia="ko-KR"/>
              </w:rPr>
            </w:pPr>
          </w:p>
        </w:tc>
      </w:tr>
      <w:tr w:rsidR="001363CF" w:rsidRPr="00130358" w14:paraId="5D6B4B8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7E78C7B" w14:textId="4532915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6905220C" w14:textId="42E1B30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4F81EA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BB81B1" w14:textId="77777777" w:rsidR="001363CF" w:rsidRPr="00130358" w:rsidRDefault="001363CF" w:rsidP="00D62538">
            <w:pPr>
              <w:pStyle w:val="TAL"/>
              <w:keepNext w:val="0"/>
              <w:keepLines w:val="0"/>
              <w:rPr>
                <w:lang w:eastAsia="ko-KR"/>
              </w:rPr>
            </w:pPr>
          </w:p>
        </w:tc>
      </w:tr>
      <w:tr w:rsidR="001363CF" w:rsidRPr="00130358" w14:paraId="07FA974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83D46EB" w14:textId="363FA4F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61D68D25" w14:textId="46AE8EBF"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EF1B44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99F1BCF" w14:textId="77777777" w:rsidR="001363CF" w:rsidRPr="00130358" w:rsidRDefault="001363CF" w:rsidP="00D62538">
            <w:pPr>
              <w:pStyle w:val="TAL"/>
              <w:keepNext w:val="0"/>
              <w:keepLines w:val="0"/>
              <w:rPr>
                <w:lang w:eastAsia="ko-KR"/>
              </w:rPr>
            </w:pPr>
          </w:p>
        </w:tc>
      </w:tr>
      <w:tr w:rsidR="001363CF" w:rsidRPr="00130358" w14:paraId="339AF8B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389AE9F" w14:textId="50217D6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43FCD5F7" w14:textId="0EE3F2D9"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5A9342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742AAB0" w14:textId="77777777" w:rsidR="001363CF" w:rsidRPr="00130358" w:rsidRDefault="001363CF" w:rsidP="00D62538">
            <w:pPr>
              <w:pStyle w:val="TAL"/>
              <w:keepNext w:val="0"/>
              <w:keepLines w:val="0"/>
              <w:rPr>
                <w:lang w:eastAsia="ko-KR"/>
              </w:rPr>
            </w:pPr>
          </w:p>
        </w:tc>
      </w:tr>
      <w:tr w:rsidR="001363CF" w:rsidRPr="00130358" w14:paraId="049E791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B43F844" w14:textId="5D37879F"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5998319A" w14:textId="5348C805"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EB3C62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1C66F09" w14:textId="77777777" w:rsidR="001363CF" w:rsidRPr="00130358" w:rsidRDefault="001363CF" w:rsidP="00D62538">
            <w:pPr>
              <w:pStyle w:val="TAL"/>
              <w:keepNext w:val="0"/>
              <w:keepLines w:val="0"/>
              <w:rPr>
                <w:lang w:eastAsia="ko-KR"/>
              </w:rPr>
            </w:pPr>
          </w:p>
        </w:tc>
      </w:tr>
      <w:tr w:rsidR="001363CF" w:rsidRPr="00130358" w14:paraId="1C21333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E978859" w14:textId="1AD7A1C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6568BE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4136D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DE2AD5B" w14:textId="77777777" w:rsidR="001363CF" w:rsidRPr="00130358" w:rsidRDefault="001363CF" w:rsidP="00D62538">
            <w:pPr>
              <w:pStyle w:val="TAL"/>
              <w:keepNext w:val="0"/>
              <w:keepLines w:val="0"/>
              <w:rPr>
                <w:lang w:eastAsia="ko-KR"/>
              </w:rPr>
            </w:pPr>
          </w:p>
        </w:tc>
      </w:tr>
      <w:tr w:rsidR="001363CF" w:rsidRPr="00130358" w14:paraId="3AAE6141"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0B6461B" w14:textId="72C86F0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BAC491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7C8B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3F575A0" w14:textId="77777777" w:rsidR="001363CF" w:rsidRPr="00130358" w:rsidRDefault="001363CF" w:rsidP="00D62538">
            <w:pPr>
              <w:pStyle w:val="TAL"/>
              <w:keepNext w:val="0"/>
              <w:keepLines w:val="0"/>
              <w:rPr>
                <w:lang w:eastAsia="ko-KR"/>
              </w:rPr>
            </w:pPr>
          </w:p>
        </w:tc>
      </w:tr>
      <w:tr w:rsidR="001363CF" w:rsidRPr="00130358" w14:paraId="0F8ADE5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ED5C431" w14:textId="52438C2F" w:rsidR="001363CF" w:rsidRPr="00130358" w:rsidRDefault="00D62538" w:rsidP="00D62538">
            <w:pPr>
              <w:pStyle w:val="TAL"/>
              <w:keepNext w:val="0"/>
              <w:keepLines w:val="0"/>
              <w:rPr>
                <w:lang w:eastAsia="ko-KR"/>
              </w:rPr>
            </w:pPr>
            <w:r w:rsidRPr="00130358">
              <w:rPr>
                <w:lang w:eastAsia="zh-CN"/>
              </w:rPr>
              <w:t xml:space="preserve">      </w:t>
            </w:r>
            <w:r w:rsidR="001363CF" w:rsidRPr="00130358">
              <w:rPr>
                <w:lang w:eastAsia="zh-CN"/>
              </w:rPr>
              <w:t>p</w:t>
            </w:r>
            <w:r w:rsidR="001363CF" w:rsidRPr="00130358">
              <w:t>2x-CommTxPoolNormal-r14</w:t>
            </w:r>
          </w:p>
        </w:tc>
        <w:tc>
          <w:tcPr>
            <w:tcW w:w="2268" w:type="dxa"/>
            <w:tcBorders>
              <w:top w:val="single" w:sz="4" w:space="0" w:color="auto"/>
              <w:left w:val="single" w:sz="4" w:space="0" w:color="auto"/>
              <w:bottom w:val="single" w:sz="4" w:space="0" w:color="auto"/>
              <w:right w:val="single" w:sz="4" w:space="0" w:color="auto"/>
            </w:tcBorders>
          </w:tcPr>
          <w:p w14:paraId="79D473DF" w14:textId="4ED4B79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66E3DA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E4105DE" w14:textId="77777777" w:rsidR="001363CF" w:rsidRPr="00130358" w:rsidRDefault="001363CF" w:rsidP="00D62538">
            <w:pPr>
              <w:pStyle w:val="TAL"/>
              <w:keepNext w:val="0"/>
              <w:keepLines w:val="0"/>
              <w:rPr>
                <w:lang w:eastAsia="ko-KR"/>
              </w:rPr>
            </w:pPr>
          </w:p>
        </w:tc>
      </w:tr>
      <w:tr w:rsidR="001363CF" w:rsidRPr="00130358" w14:paraId="09579E4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D801DB2" w14:textId="1A15D5B0" w:rsidR="001363CF" w:rsidRPr="00130358" w:rsidRDefault="00D62538" w:rsidP="00D62538">
            <w:pPr>
              <w:pStyle w:val="TAL"/>
              <w:keepNext w:val="0"/>
              <w:keepLines w:val="0"/>
              <w:rPr>
                <w:lang w:eastAsia="ko-KR"/>
              </w:rPr>
            </w:pPr>
            <w:r w:rsidRPr="00130358">
              <w:rPr>
                <w:lang w:eastAsia="zh-CN"/>
              </w:rPr>
              <w:t xml:space="preserve">      </w:t>
            </w:r>
            <w:r w:rsidR="001363CF" w:rsidRPr="00130358">
              <w:t>v2x-CommTxPoolExceptional-r14</w:t>
            </w:r>
            <w:r w:rsidRPr="00130358">
              <w:t xml:space="preserve"> </w:t>
            </w:r>
            <w:r w:rsidR="001363CF" w:rsidRPr="00130358">
              <w:t>SEQUENCE{</w:t>
            </w:r>
          </w:p>
        </w:tc>
        <w:tc>
          <w:tcPr>
            <w:tcW w:w="2268" w:type="dxa"/>
            <w:tcBorders>
              <w:top w:val="single" w:sz="4" w:space="0" w:color="auto"/>
              <w:left w:val="single" w:sz="4" w:space="0" w:color="auto"/>
              <w:bottom w:val="single" w:sz="4" w:space="0" w:color="auto"/>
              <w:right w:val="single" w:sz="4" w:space="0" w:color="auto"/>
            </w:tcBorders>
          </w:tcPr>
          <w:p w14:paraId="1700260F"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BC0D29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F5C7740" w14:textId="77777777" w:rsidR="001363CF" w:rsidRPr="00130358" w:rsidRDefault="001363CF" w:rsidP="00D62538">
            <w:pPr>
              <w:pStyle w:val="TAL"/>
              <w:keepNext w:val="0"/>
              <w:keepLines w:val="0"/>
              <w:rPr>
                <w:lang w:eastAsia="ko-KR"/>
              </w:rPr>
            </w:pPr>
          </w:p>
        </w:tc>
      </w:tr>
      <w:tr w:rsidR="001363CF" w:rsidRPr="00130358" w14:paraId="2CC3BF9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160D7D4" w14:textId="65D503E0"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7B448A0C"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F70EA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EA4E1E" w14:textId="77777777" w:rsidR="001363CF" w:rsidRPr="00130358" w:rsidRDefault="001363CF" w:rsidP="00D62538">
            <w:pPr>
              <w:pStyle w:val="TAL"/>
              <w:keepNext w:val="0"/>
              <w:keepLines w:val="0"/>
              <w:rPr>
                <w:lang w:eastAsia="ko-KR"/>
              </w:rPr>
            </w:pPr>
          </w:p>
        </w:tc>
      </w:tr>
      <w:tr w:rsidR="001363CF" w:rsidRPr="00130358" w14:paraId="42BE079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9A1D3B" w14:textId="02E0398A" w:rsidR="001363CF" w:rsidRPr="00130358" w:rsidRDefault="00D62538" w:rsidP="00D62538">
            <w:pPr>
              <w:pStyle w:val="TAL"/>
              <w:keepNext w:val="0"/>
              <w:keepLines w:val="0"/>
              <w:rPr>
                <w:lang w:eastAsia="zh-CN"/>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F6059A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5CCB1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E70BD7" w14:textId="77777777" w:rsidR="001363CF" w:rsidRPr="00130358" w:rsidRDefault="001363CF" w:rsidP="00D62538">
            <w:pPr>
              <w:pStyle w:val="TAL"/>
              <w:keepNext w:val="0"/>
              <w:keepLines w:val="0"/>
              <w:rPr>
                <w:lang w:eastAsia="ko-KR"/>
              </w:rPr>
            </w:pPr>
          </w:p>
        </w:tc>
      </w:tr>
      <w:tr w:rsidR="001363CF" w:rsidRPr="00130358" w14:paraId="5850B1BD"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F3595C1" w14:textId="642AEC3F"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15BED08D"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Pr>
          <w:p w14:paraId="545376F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1085925" w14:textId="77777777" w:rsidR="001363CF" w:rsidRPr="00130358" w:rsidRDefault="001363CF" w:rsidP="00D62538">
            <w:pPr>
              <w:pStyle w:val="TAL"/>
              <w:keepNext w:val="0"/>
              <w:keepLines w:val="0"/>
              <w:rPr>
                <w:lang w:eastAsia="ko-KR"/>
              </w:rPr>
            </w:pPr>
          </w:p>
        </w:tc>
      </w:tr>
      <w:tr w:rsidR="001363CF" w:rsidRPr="00130358" w14:paraId="104B7E5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ABF7C93" w14:textId="69B6BA49"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F1ACFD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A567E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8F7369" w14:textId="77777777" w:rsidR="001363CF" w:rsidRPr="00130358" w:rsidRDefault="001363CF" w:rsidP="00D62538">
            <w:pPr>
              <w:pStyle w:val="TAL"/>
              <w:keepNext w:val="0"/>
              <w:keepLines w:val="0"/>
              <w:rPr>
                <w:lang w:eastAsia="ko-KR"/>
              </w:rPr>
            </w:pPr>
          </w:p>
        </w:tc>
      </w:tr>
      <w:tr w:rsidR="001363CF" w:rsidRPr="00130358" w14:paraId="547467AB"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B3A27AB" w14:textId="02D5C7FC" w:rsidR="001363CF" w:rsidRPr="00130358" w:rsidRDefault="00D62538" w:rsidP="00D62538">
            <w:pPr>
              <w:pStyle w:val="TAL"/>
              <w:keepNext w:val="0"/>
              <w:keepLines w:val="0"/>
              <w:rPr>
                <w:lang w:eastAsia="zh-CN"/>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4110AC14"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37A656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5AFBA4" w14:textId="77777777" w:rsidR="001363CF" w:rsidRPr="00130358" w:rsidRDefault="001363CF" w:rsidP="00D62538">
            <w:pPr>
              <w:pStyle w:val="TAL"/>
              <w:keepNext w:val="0"/>
              <w:keepLines w:val="0"/>
              <w:rPr>
                <w:lang w:eastAsia="ko-KR"/>
              </w:rPr>
            </w:pPr>
          </w:p>
        </w:tc>
      </w:tr>
      <w:tr w:rsidR="001363CF" w:rsidRPr="00130358" w14:paraId="12B15A0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0B9E197" w14:textId="4C9590A6" w:rsidR="001363CF" w:rsidRPr="00130358" w:rsidRDefault="00D62538" w:rsidP="00D62538">
            <w:pPr>
              <w:pStyle w:val="TAL"/>
              <w:keepNext w:val="0"/>
              <w:keepLines w:val="0"/>
              <w:rPr>
                <w:lang w:eastAsia="zh-CN"/>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461028DC"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74FC52F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06CB49" w14:textId="77777777" w:rsidR="001363CF" w:rsidRPr="00130358" w:rsidRDefault="001363CF" w:rsidP="00D62538">
            <w:pPr>
              <w:pStyle w:val="TAL"/>
              <w:keepNext w:val="0"/>
              <w:keepLines w:val="0"/>
              <w:rPr>
                <w:lang w:eastAsia="ko-KR"/>
              </w:rPr>
            </w:pPr>
          </w:p>
        </w:tc>
      </w:tr>
      <w:tr w:rsidR="001363CF" w:rsidRPr="00130358" w14:paraId="08AA824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8D6B1D4" w14:textId="0FD58F3C" w:rsidR="001363CF" w:rsidRPr="00130358" w:rsidRDefault="00D62538" w:rsidP="00D62538">
            <w:pPr>
              <w:pStyle w:val="TAL"/>
              <w:keepNext w:val="0"/>
              <w:keepLines w:val="0"/>
              <w:rPr>
                <w:lang w:eastAsia="zh-CN"/>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1F70E736"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4962CA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DF5C599" w14:textId="77777777" w:rsidR="001363CF" w:rsidRPr="00130358" w:rsidRDefault="001363CF" w:rsidP="00D62538">
            <w:pPr>
              <w:pStyle w:val="TAL"/>
              <w:keepNext w:val="0"/>
              <w:keepLines w:val="0"/>
              <w:rPr>
                <w:lang w:eastAsia="ko-KR"/>
              </w:rPr>
            </w:pPr>
          </w:p>
        </w:tc>
      </w:tr>
      <w:tr w:rsidR="001363CF" w:rsidRPr="00130358" w14:paraId="25F4E86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055D0C4" w14:textId="57458CB5" w:rsidR="001363CF" w:rsidRPr="00130358" w:rsidRDefault="00D62538" w:rsidP="00D62538">
            <w:pPr>
              <w:pStyle w:val="TAL"/>
              <w:keepNext w:val="0"/>
              <w:keepLines w:val="0"/>
              <w:rPr>
                <w:lang w:eastAsia="zh-CN"/>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736AE4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7C94AD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48DA8C" w14:textId="77777777" w:rsidR="001363CF" w:rsidRPr="00130358" w:rsidRDefault="001363CF" w:rsidP="00D62538">
            <w:pPr>
              <w:pStyle w:val="TAL"/>
              <w:keepNext w:val="0"/>
              <w:keepLines w:val="0"/>
              <w:rPr>
                <w:lang w:eastAsia="ko-KR"/>
              </w:rPr>
            </w:pPr>
          </w:p>
        </w:tc>
      </w:tr>
      <w:tr w:rsidR="001363CF" w:rsidRPr="00130358" w14:paraId="316711F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F8586F2" w14:textId="168C5CD8" w:rsidR="001363CF" w:rsidRPr="00130358" w:rsidRDefault="00D62538" w:rsidP="00D62538">
            <w:pPr>
              <w:pStyle w:val="TAL"/>
              <w:keepNext w:val="0"/>
              <w:keepLines w:val="0"/>
              <w:rPr>
                <w:lang w:eastAsia="zh-CN"/>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0096DA98" w14:textId="22D4C2FC"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64CA32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51CEAC3" w14:textId="77777777" w:rsidR="001363CF" w:rsidRPr="00130358" w:rsidRDefault="001363CF" w:rsidP="00D62538">
            <w:pPr>
              <w:pStyle w:val="TAL"/>
              <w:keepNext w:val="0"/>
              <w:keepLines w:val="0"/>
              <w:rPr>
                <w:lang w:eastAsia="ko-KR"/>
              </w:rPr>
            </w:pPr>
          </w:p>
        </w:tc>
      </w:tr>
      <w:tr w:rsidR="001363CF" w:rsidRPr="00130358" w14:paraId="5ADC797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A29AD8A" w14:textId="420AD674" w:rsidR="001363CF" w:rsidRPr="00130358" w:rsidRDefault="00D62538" w:rsidP="00D62538">
            <w:pPr>
              <w:pStyle w:val="TAL"/>
              <w:keepNext w:val="0"/>
              <w:keepLines w:val="0"/>
              <w:rPr>
                <w:lang w:eastAsia="zh-CN"/>
              </w:rPr>
            </w:pPr>
            <w:r w:rsidRPr="00130358">
              <w:rPr>
                <w:lang w:eastAsia="ko-KR"/>
              </w:rPr>
              <w:t xml:space="preserve">        </w:t>
            </w:r>
            <w:r w:rsidR="001363CF" w:rsidRPr="00130358">
              <w:t>rxParametersNCell-r14</w:t>
            </w:r>
          </w:p>
        </w:tc>
        <w:tc>
          <w:tcPr>
            <w:tcW w:w="2268" w:type="dxa"/>
            <w:tcBorders>
              <w:top w:val="single" w:sz="4" w:space="0" w:color="auto"/>
              <w:left w:val="single" w:sz="4" w:space="0" w:color="auto"/>
              <w:bottom w:val="single" w:sz="4" w:space="0" w:color="auto"/>
              <w:right w:val="single" w:sz="4" w:space="0" w:color="auto"/>
            </w:tcBorders>
          </w:tcPr>
          <w:p w14:paraId="0BF35B6E" w14:textId="7866ED38"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2074BB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CEFE978" w14:textId="77777777" w:rsidR="001363CF" w:rsidRPr="00130358" w:rsidRDefault="001363CF" w:rsidP="00D62538">
            <w:pPr>
              <w:pStyle w:val="TAL"/>
              <w:keepNext w:val="0"/>
              <w:keepLines w:val="0"/>
              <w:rPr>
                <w:lang w:eastAsia="ko-KR"/>
              </w:rPr>
            </w:pPr>
          </w:p>
        </w:tc>
      </w:tr>
      <w:tr w:rsidR="001363CF" w:rsidRPr="00130358" w14:paraId="1EA36BF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72C67AD" w14:textId="40EE91D6" w:rsidR="001363CF" w:rsidRPr="00130358" w:rsidRDefault="00D62538" w:rsidP="00D62538">
            <w:pPr>
              <w:pStyle w:val="TAL"/>
              <w:keepNext w:val="0"/>
              <w:keepLines w:val="0"/>
              <w:rPr>
                <w:lang w:eastAsia="zh-CN"/>
              </w:rPr>
            </w:pPr>
            <w:r w:rsidRPr="00130358">
              <w:rPr>
                <w:lang w:eastAsia="ko-KR"/>
              </w:rPr>
              <w:t xml:space="preserve">        </w:t>
            </w:r>
            <w:r w:rsidR="001363CF" w:rsidRPr="00130358">
              <w:t>dataTxParameters-r14</w:t>
            </w:r>
            <w:r w:rsidRPr="00130358">
              <w:t xml:space="preserve"> </w:t>
            </w:r>
            <w:r w:rsidR="001363CF" w:rsidRPr="00130358">
              <w:t>SEQUENCE{</w:t>
            </w:r>
          </w:p>
        </w:tc>
        <w:tc>
          <w:tcPr>
            <w:tcW w:w="2268" w:type="dxa"/>
            <w:tcBorders>
              <w:top w:val="single" w:sz="4" w:space="0" w:color="auto"/>
              <w:left w:val="single" w:sz="4" w:space="0" w:color="auto"/>
              <w:bottom w:val="single" w:sz="4" w:space="0" w:color="auto"/>
              <w:right w:val="single" w:sz="4" w:space="0" w:color="auto"/>
            </w:tcBorders>
          </w:tcPr>
          <w:p w14:paraId="5D92407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BF452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CBFC86" w14:textId="77777777" w:rsidR="001363CF" w:rsidRPr="00130358" w:rsidRDefault="001363CF" w:rsidP="00D62538">
            <w:pPr>
              <w:pStyle w:val="TAL"/>
              <w:keepNext w:val="0"/>
              <w:keepLines w:val="0"/>
              <w:rPr>
                <w:lang w:eastAsia="ko-KR"/>
              </w:rPr>
            </w:pPr>
          </w:p>
        </w:tc>
      </w:tr>
      <w:tr w:rsidR="001363CF" w:rsidRPr="00130358" w14:paraId="64DBC42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E726B13" w14:textId="347931D1"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0682B184" w14:textId="77777777" w:rsidR="001363CF" w:rsidRPr="00130358" w:rsidRDefault="001363CF" w:rsidP="00D62538">
            <w:pPr>
              <w:pStyle w:val="TAL"/>
              <w:keepNext w:val="0"/>
              <w:keepLines w:val="0"/>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5EE0C0E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F568290" w14:textId="77777777" w:rsidR="001363CF" w:rsidRPr="00130358" w:rsidRDefault="001363CF" w:rsidP="00D62538">
            <w:pPr>
              <w:pStyle w:val="TAL"/>
              <w:keepNext w:val="0"/>
              <w:keepLines w:val="0"/>
              <w:rPr>
                <w:lang w:eastAsia="ko-KR"/>
              </w:rPr>
            </w:pPr>
          </w:p>
        </w:tc>
      </w:tr>
      <w:tr w:rsidR="001363CF" w:rsidRPr="00130358" w14:paraId="09BBDB7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E01C18C" w14:textId="511DE441"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046AF17A" w14:textId="77777777" w:rsidR="001363CF" w:rsidRPr="00130358" w:rsidRDefault="001363CF" w:rsidP="00D62538">
            <w:pPr>
              <w:pStyle w:val="TAL"/>
              <w:keepNext w:val="0"/>
              <w:keepLines w:val="0"/>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15BE921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F73BBF" w14:textId="77777777" w:rsidR="001363CF" w:rsidRPr="00130358" w:rsidRDefault="001363CF" w:rsidP="00D62538">
            <w:pPr>
              <w:pStyle w:val="TAL"/>
              <w:keepNext w:val="0"/>
              <w:keepLines w:val="0"/>
              <w:rPr>
                <w:lang w:eastAsia="ko-KR"/>
              </w:rPr>
            </w:pPr>
          </w:p>
        </w:tc>
      </w:tr>
      <w:tr w:rsidR="001363CF" w:rsidRPr="00130358" w14:paraId="5C601C9B"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6E020BB" w14:textId="4683F6AB"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F54630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366D24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A9D3752" w14:textId="77777777" w:rsidR="001363CF" w:rsidRPr="00130358" w:rsidRDefault="001363CF" w:rsidP="00D62538">
            <w:pPr>
              <w:pStyle w:val="TAL"/>
              <w:keepNext w:val="0"/>
              <w:keepLines w:val="0"/>
              <w:rPr>
                <w:lang w:eastAsia="ko-KR"/>
              </w:rPr>
            </w:pPr>
          </w:p>
        </w:tc>
      </w:tr>
      <w:tr w:rsidR="001363CF" w:rsidRPr="00130358" w14:paraId="6508515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E363BA6" w14:textId="0B353A68" w:rsidR="001363CF" w:rsidRPr="00130358" w:rsidRDefault="00D62538" w:rsidP="00D62538">
            <w:pPr>
              <w:pStyle w:val="TAL"/>
              <w:keepNext w:val="0"/>
              <w:keepLines w:val="0"/>
              <w:rPr>
                <w:lang w:eastAsia="zh-CN"/>
              </w:rPr>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319B4B3D" w14:textId="08C3C2A4"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DA227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CF1FEB" w14:textId="77777777" w:rsidR="001363CF" w:rsidRPr="00130358" w:rsidRDefault="001363CF" w:rsidP="00D62538">
            <w:pPr>
              <w:pStyle w:val="TAL"/>
              <w:keepNext w:val="0"/>
              <w:keepLines w:val="0"/>
              <w:rPr>
                <w:lang w:eastAsia="ko-KR"/>
              </w:rPr>
            </w:pPr>
          </w:p>
        </w:tc>
      </w:tr>
      <w:tr w:rsidR="001363CF" w:rsidRPr="00130358" w14:paraId="376FA48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B263235" w14:textId="4A6B430D"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5360D16D" w14:textId="3B6B14A7"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44F28F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BE2D0C3" w14:textId="77777777" w:rsidR="001363CF" w:rsidRPr="00130358" w:rsidRDefault="001363CF" w:rsidP="00D62538">
            <w:pPr>
              <w:pStyle w:val="TAL"/>
              <w:keepNext w:val="0"/>
              <w:keepLines w:val="0"/>
              <w:rPr>
                <w:lang w:eastAsia="ko-KR"/>
              </w:rPr>
            </w:pPr>
          </w:p>
        </w:tc>
      </w:tr>
      <w:tr w:rsidR="001363CF" w:rsidRPr="00130358" w14:paraId="7D6DE0C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1089BA6" w14:textId="63AC1469" w:rsidR="001363CF" w:rsidRPr="00130358" w:rsidRDefault="00D62538" w:rsidP="00D62538">
            <w:pPr>
              <w:pStyle w:val="TAL"/>
              <w:keepNext w:val="0"/>
              <w:keepLines w:val="0"/>
              <w:rPr>
                <w:lang w:eastAsia="zh-CN"/>
              </w:rPr>
            </w:pPr>
            <w:r w:rsidRPr="00130358">
              <w:rPr>
                <w:lang w:eastAsia="ko-KR"/>
              </w:rPr>
              <w:t xml:space="preserve">        </w:t>
            </w:r>
            <w:r w:rsidR="001363CF" w:rsidRPr="00130358">
              <w:t>pool</w:t>
            </w:r>
            <w:r w:rsidR="001363CF" w:rsidRPr="00130358">
              <w:rPr>
                <w:lang w:eastAsia="zh-CN"/>
              </w:rPr>
              <w:t>Report</w:t>
            </w:r>
            <w:r w:rsidR="001363CF" w:rsidRPr="00130358">
              <w:t>Id-r14</w:t>
            </w:r>
          </w:p>
        </w:tc>
        <w:tc>
          <w:tcPr>
            <w:tcW w:w="2268" w:type="dxa"/>
            <w:tcBorders>
              <w:top w:val="single" w:sz="4" w:space="0" w:color="auto"/>
              <w:left w:val="single" w:sz="4" w:space="0" w:color="auto"/>
              <w:bottom w:val="single" w:sz="4" w:space="0" w:color="auto"/>
              <w:right w:val="single" w:sz="4" w:space="0" w:color="auto"/>
            </w:tcBorders>
          </w:tcPr>
          <w:p w14:paraId="524814C2" w14:textId="6D6CB4E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2512E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F6128FA" w14:textId="77777777" w:rsidR="001363CF" w:rsidRPr="00130358" w:rsidRDefault="001363CF" w:rsidP="00D62538">
            <w:pPr>
              <w:pStyle w:val="TAL"/>
              <w:keepNext w:val="0"/>
              <w:keepLines w:val="0"/>
              <w:rPr>
                <w:lang w:eastAsia="ko-KR"/>
              </w:rPr>
            </w:pPr>
          </w:p>
        </w:tc>
      </w:tr>
      <w:tr w:rsidR="001363CF" w:rsidRPr="00130358" w14:paraId="565F70F8"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B540F2C" w14:textId="6A7B236F"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62D6FAB3" w14:textId="7B65227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C5C9EA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3EA57D" w14:textId="77777777" w:rsidR="001363CF" w:rsidRPr="00130358" w:rsidRDefault="001363CF" w:rsidP="00D62538">
            <w:pPr>
              <w:pStyle w:val="TAL"/>
              <w:keepNext w:val="0"/>
              <w:keepLines w:val="0"/>
              <w:rPr>
                <w:lang w:eastAsia="ko-KR"/>
              </w:rPr>
            </w:pPr>
          </w:p>
        </w:tc>
      </w:tr>
      <w:tr w:rsidR="001363CF" w:rsidRPr="00130358" w14:paraId="287004D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67DBBA7" w14:textId="122A31FB"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4094BC2D" w14:textId="6B757B4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503E14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E5BC28" w14:textId="77777777" w:rsidR="001363CF" w:rsidRPr="00130358" w:rsidRDefault="001363CF" w:rsidP="00D62538">
            <w:pPr>
              <w:pStyle w:val="TAL"/>
              <w:keepNext w:val="0"/>
              <w:keepLines w:val="0"/>
              <w:rPr>
                <w:lang w:eastAsia="ko-KR"/>
              </w:rPr>
            </w:pPr>
          </w:p>
        </w:tc>
      </w:tr>
      <w:tr w:rsidR="001363CF" w:rsidRPr="00130358" w14:paraId="6F495D5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75F8A1" w14:textId="4BFEAA4B"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04D01A80" w14:textId="093483B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E95441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620AE8" w14:textId="77777777" w:rsidR="001363CF" w:rsidRPr="00130358" w:rsidRDefault="001363CF" w:rsidP="00D62538">
            <w:pPr>
              <w:pStyle w:val="TAL"/>
              <w:keepNext w:val="0"/>
              <w:keepLines w:val="0"/>
              <w:rPr>
                <w:lang w:eastAsia="ko-KR"/>
              </w:rPr>
            </w:pPr>
          </w:p>
        </w:tc>
      </w:tr>
      <w:tr w:rsidR="001363CF" w:rsidRPr="00130358" w14:paraId="675294AD"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C8EC492" w14:textId="70FE5792" w:rsidR="001363CF" w:rsidRPr="00130358" w:rsidRDefault="00D62538" w:rsidP="00D62538">
            <w:pPr>
              <w:pStyle w:val="TAL"/>
              <w:keepNext w:val="0"/>
              <w:keepLines w:val="0"/>
              <w:rPr>
                <w:lang w:eastAsia="zh-CN"/>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3C17F985" w14:textId="0BB0614A"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ECC2D1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EBD4E0" w14:textId="77777777" w:rsidR="001363CF" w:rsidRPr="00130358" w:rsidRDefault="001363CF" w:rsidP="00D62538">
            <w:pPr>
              <w:pStyle w:val="TAL"/>
              <w:keepNext w:val="0"/>
              <w:keepLines w:val="0"/>
              <w:rPr>
                <w:lang w:eastAsia="ko-KR"/>
              </w:rPr>
            </w:pPr>
          </w:p>
        </w:tc>
      </w:tr>
      <w:tr w:rsidR="001363CF" w:rsidRPr="00130358" w14:paraId="0B16D384"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61EA210" w14:textId="4513409C"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03C2B43"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546E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531304D" w14:textId="77777777" w:rsidR="001363CF" w:rsidRPr="00130358" w:rsidRDefault="001363CF" w:rsidP="00D62538">
            <w:pPr>
              <w:pStyle w:val="TAL"/>
              <w:keepNext w:val="0"/>
              <w:keepLines w:val="0"/>
              <w:rPr>
                <w:lang w:eastAsia="ko-KR"/>
              </w:rPr>
            </w:pPr>
          </w:p>
        </w:tc>
      </w:tr>
      <w:tr w:rsidR="001363CF" w:rsidRPr="00130358" w14:paraId="0AD1C0F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5BD24C1" w14:textId="486540FE" w:rsidR="001363CF" w:rsidRPr="00130358" w:rsidRDefault="00D62538" w:rsidP="00D62538">
            <w:pPr>
              <w:pStyle w:val="TAL"/>
              <w:keepNext w:val="0"/>
              <w:keepLines w:val="0"/>
              <w:rPr>
                <w:lang w:eastAsia="ko-KR"/>
              </w:rPr>
            </w:pPr>
            <w:r w:rsidRPr="00130358">
              <w:rPr>
                <w:lang w:eastAsia="zh-CN"/>
              </w:rPr>
              <w:t xml:space="preserve">      </w:t>
            </w:r>
            <w:r w:rsidR="001363CF" w:rsidRPr="00130358">
              <w:t>v2x-ResourceSelectionConfig-r14</w:t>
            </w:r>
          </w:p>
        </w:tc>
        <w:tc>
          <w:tcPr>
            <w:tcW w:w="2268" w:type="dxa"/>
            <w:tcBorders>
              <w:top w:val="single" w:sz="4" w:space="0" w:color="auto"/>
              <w:left w:val="single" w:sz="4" w:space="0" w:color="auto"/>
              <w:bottom w:val="single" w:sz="4" w:space="0" w:color="auto"/>
              <w:right w:val="single" w:sz="4" w:space="0" w:color="auto"/>
            </w:tcBorders>
          </w:tcPr>
          <w:p w14:paraId="4437C3A0" w14:textId="77777777" w:rsidR="001363CF" w:rsidRPr="00130358" w:rsidRDefault="001363CF" w:rsidP="00D62538">
            <w:pPr>
              <w:pStyle w:val="TAL"/>
              <w:keepNext w:val="0"/>
              <w:keepLines w:val="0"/>
              <w:rPr>
                <w:lang w:eastAsia="ko-KR"/>
              </w:rPr>
            </w:pPr>
            <w:r w:rsidRPr="00130358">
              <w:rPr>
                <w:lang w:eastAsia="ko-KR"/>
              </w:rPr>
              <w:t>SL-CommTxPoolSensingConfig-r14-DEFAULT</w:t>
            </w:r>
          </w:p>
        </w:tc>
        <w:tc>
          <w:tcPr>
            <w:tcW w:w="1701" w:type="dxa"/>
            <w:tcBorders>
              <w:top w:val="single" w:sz="4" w:space="0" w:color="auto"/>
              <w:left w:val="single" w:sz="4" w:space="0" w:color="auto"/>
              <w:bottom w:val="single" w:sz="4" w:space="0" w:color="auto"/>
              <w:right w:val="single" w:sz="4" w:space="0" w:color="auto"/>
            </w:tcBorders>
          </w:tcPr>
          <w:p w14:paraId="2A589DD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AC8E09" w14:textId="77777777" w:rsidR="001363CF" w:rsidRPr="00130358" w:rsidRDefault="001363CF" w:rsidP="00D62538">
            <w:pPr>
              <w:pStyle w:val="TAL"/>
              <w:keepNext w:val="0"/>
              <w:keepLines w:val="0"/>
              <w:rPr>
                <w:lang w:eastAsia="ko-KR"/>
              </w:rPr>
            </w:pPr>
          </w:p>
        </w:tc>
      </w:tr>
      <w:tr w:rsidR="001363CF" w:rsidRPr="00130358" w14:paraId="6AC1371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BE3B6F1" w14:textId="28F3A9D0"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59EE09C6" w14:textId="77777777" w:rsidR="001363CF" w:rsidRPr="00130358" w:rsidRDefault="001363CF" w:rsidP="00D62538">
            <w:pPr>
              <w:pStyle w:val="TAL"/>
              <w:keepNext w:val="0"/>
              <w:keepLines w:val="0"/>
              <w:rPr>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Pr>
          <w:p w14:paraId="1BF9E3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880F56" w14:textId="77777777" w:rsidR="001363CF" w:rsidRPr="00130358" w:rsidRDefault="001363CF" w:rsidP="00D62538">
            <w:pPr>
              <w:pStyle w:val="TAL"/>
              <w:keepNext w:val="0"/>
              <w:keepLines w:val="0"/>
              <w:rPr>
                <w:lang w:eastAsia="ko-KR"/>
              </w:rPr>
            </w:pPr>
          </w:p>
        </w:tc>
      </w:tr>
      <w:tr w:rsidR="001363CF" w:rsidRPr="00130358" w14:paraId="2A5775A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16C9B26" w14:textId="1169CCC2"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t</w:t>
            </w:r>
            <w:r w:rsidR="001363CF" w:rsidRPr="00130358">
              <w:rPr>
                <w:lang w:eastAsia="zh-CN"/>
              </w:rPr>
              <w:t>hresPSSCH-RSRP-List-r14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(64))</w:t>
            </w:r>
            <w:r w:rsidRPr="00130358">
              <w:t xml:space="preserve"> </w:t>
            </w:r>
            <w:r w:rsidR="001363CF" w:rsidRPr="00130358">
              <w:t>OF</w:t>
            </w:r>
            <w:r w:rsidRPr="00130358">
              <w:t xml:space="preserve"> </w:t>
            </w:r>
            <w:r w:rsidR="001363CF" w:rsidRPr="00130358">
              <w:t>SL-ThresPSSCH-RSRP-r14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E88B01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CD807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6941786" w14:textId="77777777" w:rsidR="001363CF" w:rsidRPr="00130358" w:rsidRDefault="001363CF" w:rsidP="00D62538">
            <w:pPr>
              <w:pStyle w:val="TAL"/>
              <w:keepNext w:val="0"/>
              <w:keepLines w:val="0"/>
              <w:rPr>
                <w:lang w:eastAsia="ko-KR"/>
              </w:rPr>
            </w:pPr>
          </w:p>
        </w:tc>
      </w:tr>
      <w:tr w:rsidR="001363CF" w:rsidRPr="00130358" w14:paraId="576374C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84958D0" w14:textId="2389123A"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SL-ThresPSSCH-RSRP-r14[n]</w:t>
            </w:r>
          </w:p>
        </w:tc>
        <w:tc>
          <w:tcPr>
            <w:tcW w:w="2268" w:type="dxa"/>
            <w:tcBorders>
              <w:top w:val="single" w:sz="4" w:space="0" w:color="auto"/>
              <w:left w:val="single" w:sz="4" w:space="0" w:color="auto"/>
              <w:bottom w:val="single" w:sz="4" w:space="0" w:color="auto"/>
              <w:right w:val="single" w:sz="4" w:space="0" w:color="auto"/>
            </w:tcBorders>
          </w:tcPr>
          <w:p w14:paraId="30E118E7"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46851AC7" w14:textId="7E8987C0" w:rsidR="001363CF" w:rsidRPr="00130358" w:rsidRDefault="001363CF" w:rsidP="00D62538">
            <w:pPr>
              <w:pStyle w:val="TAL"/>
              <w:keepNext w:val="0"/>
              <w:keepLines w:val="0"/>
            </w:pPr>
            <w:r w:rsidRPr="00130358">
              <w:rPr>
                <w:lang w:eastAsia="ko-KR"/>
              </w:rPr>
              <w:t>For</w:t>
            </w:r>
            <w:r w:rsidR="00D62538" w:rsidRPr="00130358">
              <w:rPr>
                <w:lang w:eastAsia="ko-KR"/>
              </w:rPr>
              <w:t xml:space="preserve"> </w:t>
            </w:r>
            <w:r w:rsidRPr="00130358">
              <w:rPr>
                <w:lang w:eastAsia="ko-KR"/>
              </w:rPr>
              <w:t>n=1,2,…,64,</w:t>
            </w:r>
            <w:r w:rsidR="00D62538" w:rsidRPr="00130358">
              <w:rPr>
                <w:lang w:eastAsia="ko-KR"/>
              </w:rPr>
              <w:t xml:space="preserve"> </w:t>
            </w:r>
            <w:r w:rsidRPr="00130358">
              <w:rPr>
                <w:lang w:eastAsia="ko-KR"/>
              </w:rPr>
              <w:t>where</w:t>
            </w:r>
            <w:r w:rsidR="00D62538" w:rsidRPr="00130358">
              <w:rPr>
                <w:lang w:eastAsia="ko-KR"/>
              </w:rPr>
              <w:t xml:space="preserve"> </w:t>
            </w:r>
            <w:r w:rsidRPr="00130358">
              <w:rPr>
                <w:lang w:eastAsia="ko-KR"/>
              </w:rPr>
              <w:t>n</w:t>
            </w:r>
            <w:r w:rsidR="00D62538" w:rsidRPr="00130358">
              <w:rPr>
                <w:lang w:eastAsia="ko-KR"/>
              </w:rPr>
              <w:t xml:space="preserve"> </w:t>
            </w:r>
            <w:r w:rsidRPr="00130358">
              <w:rPr>
                <w:lang w:eastAsia="ko-KR"/>
              </w:rPr>
              <w:t>denotes</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index</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threshold</w:t>
            </w:r>
            <w:r w:rsidR="00D62538" w:rsidRPr="00130358">
              <w:rPr>
                <w:lang w:eastAsia="ko-KR"/>
              </w:rPr>
              <w:t xml:space="preserve"> </w:t>
            </w:r>
            <w:r w:rsidRPr="00130358">
              <w:rPr>
                <w:lang w:eastAsia="ko-KR"/>
              </w:rPr>
              <w:t>used</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sensing</w:t>
            </w:r>
            <w:r w:rsidR="00D62538" w:rsidRPr="00130358">
              <w:rPr>
                <w:lang w:eastAsia="ko-KR"/>
              </w:rPr>
              <w:t xml:space="preserve"> </w:t>
            </w:r>
            <w:r w:rsidRPr="00130358">
              <w:rPr>
                <w:lang w:eastAsia="ko-KR"/>
              </w:rPr>
              <w:t>based</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autonomous</w:t>
            </w:r>
            <w:r w:rsidR="00D62538" w:rsidRPr="00130358">
              <w:rPr>
                <w:lang w:eastAsia="ko-KR"/>
              </w:rPr>
              <w:t xml:space="preserve"> </w:t>
            </w:r>
            <w:r w:rsidRPr="00130358">
              <w:rPr>
                <w:lang w:eastAsia="ko-KR"/>
              </w:rPr>
              <w:t>resource</w:t>
            </w:r>
            <w:r w:rsidR="00D62538" w:rsidRPr="00130358">
              <w:rPr>
                <w:lang w:eastAsia="ko-KR"/>
              </w:rPr>
              <w:t xml:space="preserve"> </w:t>
            </w:r>
            <w:r w:rsidRPr="00130358">
              <w:rPr>
                <w:lang w:eastAsia="ko-KR"/>
              </w:rPr>
              <w:t>selection</w:t>
            </w:r>
          </w:p>
        </w:tc>
        <w:tc>
          <w:tcPr>
            <w:tcW w:w="1275" w:type="dxa"/>
            <w:tcBorders>
              <w:top w:val="single" w:sz="4" w:space="0" w:color="auto"/>
              <w:left w:val="single" w:sz="4" w:space="0" w:color="auto"/>
              <w:bottom w:val="single" w:sz="4" w:space="0" w:color="auto"/>
              <w:right w:val="single" w:sz="4" w:space="0" w:color="auto"/>
            </w:tcBorders>
          </w:tcPr>
          <w:p w14:paraId="7B611B5B" w14:textId="77777777" w:rsidR="001363CF" w:rsidRPr="00130358" w:rsidRDefault="001363CF" w:rsidP="00D62538">
            <w:pPr>
              <w:pStyle w:val="TAL"/>
              <w:keepNext w:val="0"/>
              <w:keepLines w:val="0"/>
              <w:rPr>
                <w:lang w:eastAsia="ko-KR"/>
              </w:rPr>
            </w:pPr>
          </w:p>
        </w:tc>
      </w:tr>
      <w:tr w:rsidR="001363CF" w:rsidRPr="00130358" w14:paraId="1D15AB5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D8501B1" w14:textId="49F2CC7D"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29EAAA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C04DFB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067726" w14:textId="77777777" w:rsidR="001363CF" w:rsidRPr="00130358" w:rsidRDefault="001363CF" w:rsidP="00D62538">
            <w:pPr>
              <w:pStyle w:val="TAL"/>
              <w:keepNext w:val="0"/>
              <w:keepLines w:val="0"/>
              <w:rPr>
                <w:lang w:eastAsia="ko-KR"/>
              </w:rPr>
            </w:pPr>
          </w:p>
        </w:tc>
      </w:tr>
      <w:tr w:rsidR="001363CF" w:rsidRPr="00130358" w14:paraId="4024E5D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35C28B0" w14:textId="7493D652"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Pr>
          <w:p w14:paraId="6191C539"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047FB0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475A417" w14:textId="77777777" w:rsidR="001363CF" w:rsidRPr="00130358" w:rsidRDefault="001363CF" w:rsidP="00D62538">
            <w:pPr>
              <w:pStyle w:val="TAL"/>
              <w:keepNext w:val="0"/>
              <w:keepLines w:val="0"/>
              <w:rPr>
                <w:lang w:eastAsia="ko-KR"/>
              </w:rPr>
            </w:pPr>
          </w:p>
        </w:tc>
      </w:tr>
      <w:tr w:rsidR="001363CF" w:rsidRPr="00130358" w14:paraId="1E18B53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2914622" w14:textId="265F425A"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Pr>
          <w:p w14:paraId="7A3C83EE" w14:textId="77777777" w:rsidR="001363CF" w:rsidRPr="00130358" w:rsidRDefault="001363CF" w:rsidP="00D62538">
            <w:pPr>
              <w:pStyle w:val="TAL"/>
              <w:keepNext w:val="0"/>
              <w:keepLines w:val="0"/>
              <w:rPr>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Pr>
          <w:p w14:paraId="7E9E2B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5028E45" w14:textId="77777777" w:rsidR="001363CF" w:rsidRPr="00130358" w:rsidRDefault="001363CF" w:rsidP="00D62538">
            <w:pPr>
              <w:pStyle w:val="TAL"/>
              <w:keepNext w:val="0"/>
              <w:keepLines w:val="0"/>
              <w:rPr>
                <w:lang w:eastAsia="ko-KR"/>
              </w:rPr>
            </w:pPr>
          </w:p>
        </w:tc>
      </w:tr>
      <w:tr w:rsidR="001363CF" w:rsidRPr="00130358" w14:paraId="47C8CBDE"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4ED227A" w14:textId="3728D7DD"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ResourceReservationPeriod-r14[2]</w:t>
            </w:r>
          </w:p>
        </w:tc>
        <w:tc>
          <w:tcPr>
            <w:tcW w:w="2268" w:type="dxa"/>
            <w:tcBorders>
              <w:top w:val="single" w:sz="4" w:space="0" w:color="auto"/>
              <w:left w:val="single" w:sz="4" w:space="0" w:color="auto"/>
              <w:bottom w:val="single" w:sz="4" w:space="0" w:color="auto"/>
              <w:right w:val="single" w:sz="4" w:space="0" w:color="auto"/>
            </w:tcBorders>
          </w:tcPr>
          <w:p w14:paraId="085062D6" w14:textId="77777777" w:rsidR="001363CF" w:rsidRPr="00130358" w:rsidRDefault="001363CF" w:rsidP="00D62538">
            <w:pPr>
              <w:pStyle w:val="TAL"/>
              <w:keepNext w:val="0"/>
              <w:keepLines w:val="0"/>
              <w:rPr>
                <w:lang w:eastAsia="ko-KR"/>
              </w:rPr>
            </w:pPr>
            <w:r w:rsidRPr="00130358">
              <w:rPr>
                <w:lang w:eastAsia="zh-CN"/>
              </w:rPr>
              <w:t>v0dot5</w:t>
            </w:r>
          </w:p>
        </w:tc>
        <w:tc>
          <w:tcPr>
            <w:tcW w:w="1701" w:type="dxa"/>
            <w:tcBorders>
              <w:top w:val="single" w:sz="4" w:space="0" w:color="auto"/>
              <w:left w:val="single" w:sz="4" w:space="0" w:color="auto"/>
              <w:bottom w:val="single" w:sz="4" w:space="0" w:color="auto"/>
              <w:right w:val="single" w:sz="4" w:space="0" w:color="auto"/>
            </w:tcBorders>
          </w:tcPr>
          <w:p w14:paraId="0EEC6E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4F7F06" w14:textId="77777777" w:rsidR="001363CF" w:rsidRPr="00130358" w:rsidRDefault="001363CF" w:rsidP="00D62538">
            <w:pPr>
              <w:pStyle w:val="TAL"/>
              <w:keepNext w:val="0"/>
              <w:keepLines w:val="0"/>
              <w:rPr>
                <w:lang w:eastAsia="ko-KR"/>
              </w:rPr>
            </w:pPr>
          </w:p>
        </w:tc>
      </w:tr>
      <w:tr w:rsidR="001363CF" w:rsidRPr="00130358" w14:paraId="08050A8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D41D072" w14:textId="0D30C6F1"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ResourceReservationPeriod-r14[3]</w:t>
            </w:r>
          </w:p>
        </w:tc>
        <w:tc>
          <w:tcPr>
            <w:tcW w:w="2268" w:type="dxa"/>
            <w:tcBorders>
              <w:top w:val="single" w:sz="4" w:space="0" w:color="auto"/>
              <w:left w:val="single" w:sz="4" w:space="0" w:color="auto"/>
              <w:bottom w:val="single" w:sz="4" w:space="0" w:color="auto"/>
              <w:right w:val="single" w:sz="4" w:space="0" w:color="auto"/>
            </w:tcBorders>
          </w:tcPr>
          <w:p w14:paraId="60E6AC95" w14:textId="77777777" w:rsidR="001363CF" w:rsidRPr="00130358" w:rsidRDefault="001363CF" w:rsidP="00D62538">
            <w:pPr>
              <w:pStyle w:val="TAL"/>
              <w:keepNext w:val="0"/>
              <w:keepLines w:val="0"/>
              <w:rPr>
                <w:lang w:eastAsia="ko-KR"/>
              </w:rPr>
            </w:pPr>
            <w:r w:rsidRPr="00130358">
              <w:rPr>
                <w:lang w:eastAsia="zh-CN"/>
              </w:rPr>
              <w:t>v1</w:t>
            </w:r>
          </w:p>
        </w:tc>
        <w:tc>
          <w:tcPr>
            <w:tcW w:w="1701" w:type="dxa"/>
            <w:tcBorders>
              <w:top w:val="single" w:sz="4" w:space="0" w:color="auto"/>
              <w:left w:val="single" w:sz="4" w:space="0" w:color="auto"/>
              <w:bottom w:val="single" w:sz="4" w:space="0" w:color="auto"/>
              <w:right w:val="single" w:sz="4" w:space="0" w:color="auto"/>
            </w:tcBorders>
          </w:tcPr>
          <w:p w14:paraId="0C77C4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9A8B3C2" w14:textId="77777777" w:rsidR="001363CF" w:rsidRPr="00130358" w:rsidRDefault="001363CF" w:rsidP="00D62538">
            <w:pPr>
              <w:pStyle w:val="TAL"/>
              <w:keepNext w:val="0"/>
              <w:keepLines w:val="0"/>
              <w:rPr>
                <w:lang w:eastAsia="ko-KR"/>
              </w:rPr>
            </w:pPr>
          </w:p>
        </w:tc>
      </w:tr>
      <w:tr w:rsidR="001363CF" w:rsidRPr="00130358" w14:paraId="0A8977B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4725402" w14:textId="0B98E977"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ResourceReservationPeriod-r14[4]</w:t>
            </w:r>
          </w:p>
        </w:tc>
        <w:tc>
          <w:tcPr>
            <w:tcW w:w="2268" w:type="dxa"/>
            <w:tcBorders>
              <w:top w:val="single" w:sz="4" w:space="0" w:color="auto"/>
              <w:left w:val="single" w:sz="4" w:space="0" w:color="auto"/>
              <w:bottom w:val="single" w:sz="4" w:space="0" w:color="auto"/>
              <w:right w:val="single" w:sz="4" w:space="0" w:color="auto"/>
            </w:tcBorders>
          </w:tcPr>
          <w:p w14:paraId="710D9E93" w14:textId="77777777" w:rsidR="001363CF" w:rsidRPr="00130358" w:rsidRDefault="001363CF" w:rsidP="00D62538">
            <w:pPr>
              <w:pStyle w:val="TAL"/>
              <w:keepNext w:val="0"/>
              <w:keepLines w:val="0"/>
              <w:rPr>
                <w:lang w:eastAsia="ko-KR"/>
              </w:rPr>
            </w:pPr>
            <w:r w:rsidRPr="00130358">
              <w:rPr>
                <w:lang w:eastAsia="zh-CN"/>
              </w:rPr>
              <w:t>v2</w:t>
            </w:r>
          </w:p>
        </w:tc>
        <w:tc>
          <w:tcPr>
            <w:tcW w:w="1701" w:type="dxa"/>
            <w:tcBorders>
              <w:top w:val="single" w:sz="4" w:space="0" w:color="auto"/>
              <w:left w:val="single" w:sz="4" w:space="0" w:color="auto"/>
              <w:bottom w:val="single" w:sz="4" w:space="0" w:color="auto"/>
              <w:right w:val="single" w:sz="4" w:space="0" w:color="auto"/>
            </w:tcBorders>
          </w:tcPr>
          <w:p w14:paraId="3289630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A9575D" w14:textId="77777777" w:rsidR="001363CF" w:rsidRPr="00130358" w:rsidRDefault="001363CF" w:rsidP="00D62538">
            <w:pPr>
              <w:pStyle w:val="TAL"/>
              <w:keepNext w:val="0"/>
              <w:keepLines w:val="0"/>
              <w:rPr>
                <w:lang w:eastAsia="ko-KR"/>
              </w:rPr>
            </w:pPr>
          </w:p>
        </w:tc>
      </w:tr>
      <w:tr w:rsidR="001363CF" w:rsidRPr="00130358" w14:paraId="2710424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6C31ED1" w14:textId="7A8052BE"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ResourceReservationPeriod-r14[5]</w:t>
            </w:r>
          </w:p>
        </w:tc>
        <w:tc>
          <w:tcPr>
            <w:tcW w:w="2268" w:type="dxa"/>
            <w:tcBorders>
              <w:top w:val="single" w:sz="4" w:space="0" w:color="auto"/>
              <w:left w:val="single" w:sz="4" w:space="0" w:color="auto"/>
              <w:bottom w:val="single" w:sz="4" w:space="0" w:color="auto"/>
              <w:right w:val="single" w:sz="4" w:space="0" w:color="auto"/>
            </w:tcBorders>
          </w:tcPr>
          <w:p w14:paraId="1682289F" w14:textId="77777777" w:rsidR="001363CF" w:rsidRPr="00130358" w:rsidRDefault="001363CF" w:rsidP="00D62538">
            <w:pPr>
              <w:pStyle w:val="TAL"/>
              <w:keepNext w:val="0"/>
              <w:keepLines w:val="0"/>
              <w:rPr>
                <w:lang w:eastAsia="ko-KR"/>
              </w:rPr>
            </w:pPr>
            <w:r w:rsidRPr="00130358">
              <w:rPr>
                <w:lang w:eastAsia="zh-CN"/>
              </w:rPr>
              <w:t>v3</w:t>
            </w:r>
          </w:p>
        </w:tc>
        <w:tc>
          <w:tcPr>
            <w:tcW w:w="1701" w:type="dxa"/>
            <w:tcBorders>
              <w:top w:val="single" w:sz="4" w:space="0" w:color="auto"/>
              <w:left w:val="single" w:sz="4" w:space="0" w:color="auto"/>
              <w:bottom w:val="single" w:sz="4" w:space="0" w:color="auto"/>
              <w:right w:val="single" w:sz="4" w:space="0" w:color="auto"/>
            </w:tcBorders>
          </w:tcPr>
          <w:p w14:paraId="1A5D16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0325C6C" w14:textId="77777777" w:rsidR="001363CF" w:rsidRPr="00130358" w:rsidRDefault="001363CF" w:rsidP="00D62538">
            <w:pPr>
              <w:pStyle w:val="TAL"/>
              <w:keepNext w:val="0"/>
              <w:keepLines w:val="0"/>
              <w:rPr>
                <w:lang w:eastAsia="ko-KR"/>
              </w:rPr>
            </w:pPr>
          </w:p>
        </w:tc>
      </w:tr>
      <w:tr w:rsidR="001363CF" w:rsidRPr="00130358" w14:paraId="3DE33FF6"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5CB4342" w14:textId="220BDD70"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ResourceReservationPeriod-r14[6]</w:t>
            </w:r>
          </w:p>
        </w:tc>
        <w:tc>
          <w:tcPr>
            <w:tcW w:w="2268" w:type="dxa"/>
            <w:tcBorders>
              <w:top w:val="single" w:sz="4" w:space="0" w:color="auto"/>
              <w:left w:val="single" w:sz="4" w:space="0" w:color="auto"/>
              <w:bottom w:val="single" w:sz="4" w:space="0" w:color="auto"/>
              <w:right w:val="single" w:sz="4" w:space="0" w:color="auto"/>
            </w:tcBorders>
          </w:tcPr>
          <w:p w14:paraId="51E01C4F" w14:textId="77777777" w:rsidR="001363CF" w:rsidRPr="00130358" w:rsidRDefault="001363CF" w:rsidP="00D62538">
            <w:pPr>
              <w:pStyle w:val="TAL"/>
              <w:keepNext w:val="0"/>
              <w:keepLines w:val="0"/>
              <w:rPr>
                <w:lang w:eastAsia="ko-KR"/>
              </w:rPr>
            </w:pPr>
            <w:r w:rsidRPr="00130358">
              <w:rPr>
                <w:lang w:eastAsia="zh-CN"/>
              </w:rPr>
              <w:t>v4</w:t>
            </w:r>
          </w:p>
        </w:tc>
        <w:tc>
          <w:tcPr>
            <w:tcW w:w="1701" w:type="dxa"/>
            <w:tcBorders>
              <w:top w:val="single" w:sz="4" w:space="0" w:color="auto"/>
              <w:left w:val="single" w:sz="4" w:space="0" w:color="auto"/>
              <w:bottom w:val="single" w:sz="4" w:space="0" w:color="auto"/>
              <w:right w:val="single" w:sz="4" w:space="0" w:color="auto"/>
            </w:tcBorders>
          </w:tcPr>
          <w:p w14:paraId="1DAADA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938F0A" w14:textId="77777777" w:rsidR="001363CF" w:rsidRPr="00130358" w:rsidRDefault="001363CF" w:rsidP="00D62538">
            <w:pPr>
              <w:pStyle w:val="TAL"/>
              <w:keepNext w:val="0"/>
              <w:keepLines w:val="0"/>
              <w:rPr>
                <w:lang w:eastAsia="ko-KR"/>
              </w:rPr>
            </w:pPr>
          </w:p>
        </w:tc>
      </w:tr>
      <w:tr w:rsidR="001363CF" w:rsidRPr="00130358" w14:paraId="0D7AF7A7"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219853A" w14:textId="47AFAF44"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ResourceReservationPeriod-r14[7]</w:t>
            </w:r>
          </w:p>
        </w:tc>
        <w:tc>
          <w:tcPr>
            <w:tcW w:w="2268" w:type="dxa"/>
            <w:tcBorders>
              <w:top w:val="single" w:sz="4" w:space="0" w:color="auto"/>
              <w:left w:val="single" w:sz="4" w:space="0" w:color="auto"/>
              <w:bottom w:val="single" w:sz="4" w:space="0" w:color="auto"/>
              <w:right w:val="single" w:sz="4" w:space="0" w:color="auto"/>
            </w:tcBorders>
          </w:tcPr>
          <w:p w14:paraId="3818D923" w14:textId="77777777" w:rsidR="001363CF" w:rsidRPr="00130358" w:rsidRDefault="001363CF" w:rsidP="00D62538">
            <w:pPr>
              <w:pStyle w:val="TAL"/>
              <w:keepNext w:val="0"/>
              <w:keepLines w:val="0"/>
              <w:rPr>
                <w:lang w:eastAsia="ko-KR"/>
              </w:rPr>
            </w:pPr>
            <w:r w:rsidRPr="00130358">
              <w:rPr>
                <w:lang w:eastAsia="zh-CN"/>
              </w:rPr>
              <w:t>v5</w:t>
            </w:r>
          </w:p>
        </w:tc>
        <w:tc>
          <w:tcPr>
            <w:tcW w:w="1701" w:type="dxa"/>
            <w:tcBorders>
              <w:top w:val="single" w:sz="4" w:space="0" w:color="auto"/>
              <w:left w:val="single" w:sz="4" w:space="0" w:color="auto"/>
              <w:bottom w:val="single" w:sz="4" w:space="0" w:color="auto"/>
              <w:right w:val="single" w:sz="4" w:space="0" w:color="auto"/>
            </w:tcBorders>
          </w:tcPr>
          <w:p w14:paraId="2C4EF01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5DEDDC" w14:textId="77777777" w:rsidR="001363CF" w:rsidRPr="00130358" w:rsidRDefault="001363CF" w:rsidP="00D62538">
            <w:pPr>
              <w:pStyle w:val="TAL"/>
              <w:keepNext w:val="0"/>
              <w:keepLines w:val="0"/>
              <w:rPr>
                <w:lang w:eastAsia="ko-KR"/>
              </w:rPr>
            </w:pPr>
          </w:p>
        </w:tc>
      </w:tr>
      <w:tr w:rsidR="001363CF" w:rsidRPr="00130358" w14:paraId="5B6E4AC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17B7658" w14:textId="10207168"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ResourceReservationPeriod-r14[8]</w:t>
            </w:r>
          </w:p>
        </w:tc>
        <w:tc>
          <w:tcPr>
            <w:tcW w:w="2268" w:type="dxa"/>
            <w:tcBorders>
              <w:top w:val="single" w:sz="4" w:space="0" w:color="auto"/>
              <w:left w:val="single" w:sz="4" w:space="0" w:color="auto"/>
              <w:bottom w:val="single" w:sz="4" w:space="0" w:color="auto"/>
              <w:right w:val="single" w:sz="4" w:space="0" w:color="auto"/>
            </w:tcBorders>
          </w:tcPr>
          <w:p w14:paraId="3877DC0B" w14:textId="77777777" w:rsidR="001363CF" w:rsidRPr="00130358" w:rsidRDefault="001363CF" w:rsidP="00D62538">
            <w:pPr>
              <w:pStyle w:val="TAL"/>
              <w:keepNext w:val="0"/>
              <w:keepLines w:val="0"/>
              <w:rPr>
                <w:lang w:eastAsia="ko-KR"/>
              </w:rPr>
            </w:pPr>
            <w:r w:rsidRPr="00130358">
              <w:rPr>
                <w:lang w:eastAsia="zh-CN"/>
              </w:rPr>
              <w:t>v6</w:t>
            </w:r>
          </w:p>
        </w:tc>
        <w:tc>
          <w:tcPr>
            <w:tcW w:w="1701" w:type="dxa"/>
            <w:tcBorders>
              <w:top w:val="single" w:sz="4" w:space="0" w:color="auto"/>
              <w:left w:val="single" w:sz="4" w:space="0" w:color="auto"/>
              <w:bottom w:val="single" w:sz="4" w:space="0" w:color="auto"/>
              <w:right w:val="single" w:sz="4" w:space="0" w:color="auto"/>
            </w:tcBorders>
          </w:tcPr>
          <w:p w14:paraId="6941762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5F7092" w14:textId="77777777" w:rsidR="001363CF" w:rsidRPr="00130358" w:rsidRDefault="001363CF" w:rsidP="00D62538">
            <w:pPr>
              <w:pStyle w:val="TAL"/>
              <w:keepNext w:val="0"/>
              <w:keepLines w:val="0"/>
              <w:rPr>
                <w:lang w:eastAsia="ko-KR"/>
              </w:rPr>
            </w:pPr>
          </w:p>
        </w:tc>
      </w:tr>
      <w:tr w:rsidR="001363CF" w:rsidRPr="00130358" w14:paraId="5408475A"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3138C2C3" w14:textId="454E6E2F"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ResourceReservationPeriod-r14[9]</w:t>
            </w:r>
          </w:p>
        </w:tc>
        <w:tc>
          <w:tcPr>
            <w:tcW w:w="2268" w:type="dxa"/>
            <w:tcBorders>
              <w:top w:val="single" w:sz="4" w:space="0" w:color="auto"/>
              <w:left w:val="single" w:sz="4" w:space="0" w:color="auto"/>
              <w:bottom w:val="single" w:sz="4" w:space="0" w:color="auto"/>
              <w:right w:val="single" w:sz="4" w:space="0" w:color="auto"/>
            </w:tcBorders>
          </w:tcPr>
          <w:p w14:paraId="69948B54" w14:textId="77777777" w:rsidR="001363CF" w:rsidRPr="00130358" w:rsidRDefault="001363CF" w:rsidP="00D62538">
            <w:pPr>
              <w:pStyle w:val="TAL"/>
              <w:keepNext w:val="0"/>
              <w:keepLines w:val="0"/>
              <w:rPr>
                <w:lang w:eastAsia="ko-KR"/>
              </w:rPr>
            </w:pPr>
            <w:r w:rsidRPr="00130358">
              <w:rPr>
                <w:lang w:eastAsia="zh-CN"/>
              </w:rPr>
              <w:t>v7</w:t>
            </w:r>
          </w:p>
        </w:tc>
        <w:tc>
          <w:tcPr>
            <w:tcW w:w="1701" w:type="dxa"/>
            <w:tcBorders>
              <w:top w:val="single" w:sz="4" w:space="0" w:color="auto"/>
              <w:left w:val="single" w:sz="4" w:space="0" w:color="auto"/>
              <w:bottom w:val="single" w:sz="4" w:space="0" w:color="auto"/>
              <w:right w:val="single" w:sz="4" w:space="0" w:color="auto"/>
            </w:tcBorders>
          </w:tcPr>
          <w:p w14:paraId="02B203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320577" w14:textId="77777777" w:rsidR="001363CF" w:rsidRPr="00130358" w:rsidRDefault="001363CF" w:rsidP="00D62538">
            <w:pPr>
              <w:pStyle w:val="TAL"/>
              <w:keepNext w:val="0"/>
              <w:keepLines w:val="0"/>
              <w:rPr>
                <w:lang w:eastAsia="ko-KR"/>
              </w:rPr>
            </w:pPr>
          </w:p>
        </w:tc>
      </w:tr>
      <w:tr w:rsidR="001363CF" w:rsidRPr="00130358" w14:paraId="78F9CF59"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CA61D1C" w14:textId="4B803176"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ResourceReservationPeriod-r14[10]</w:t>
            </w:r>
          </w:p>
        </w:tc>
        <w:tc>
          <w:tcPr>
            <w:tcW w:w="2268" w:type="dxa"/>
            <w:tcBorders>
              <w:top w:val="single" w:sz="4" w:space="0" w:color="auto"/>
              <w:left w:val="single" w:sz="4" w:space="0" w:color="auto"/>
              <w:bottom w:val="single" w:sz="4" w:space="0" w:color="auto"/>
              <w:right w:val="single" w:sz="4" w:space="0" w:color="auto"/>
            </w:tcBorders>
          </w:tcPr>
          <w:p w14:paraId="6BB79010" w14:textId="77777777" w:rsidR="001363CF" w:rsidRPr="00130358" w:rsidRDefault="001363CF" w:rsidP="00D62538">
            <w:pPr>
              <w:pStyle w:val="TAL"/>
              <w:keepNext w:val="0"/>
              <w:keepLines w:val="0"/>
              <w:rPr>
                <w:lang w:eastAsia="ko-KR"/>
              </w:rPr>
            </w:pPr>
            <w:r w:rsidRPr="00130358">
              <w:rPr>
                <w:lang w:eastAsia="zh-CN"/>
              </w:rPr>
              <w:t>v8</w:t>
            </w:r>
          </w:p>
        </w:tc>
        <w:tc>
          <w:tcPr>
            <w:tcW w:w="1701" w:type="dxa"/>
            <w:tcBorders>
              <w:top w:val="single" w:sz="4" w:space="0" w:color="auto"/>
              <w:left w:val="single" w:sz="4" w:space="0" w:color="auto"/>
              <w:bottom w:val="single" w:sz="4" w:space="0" w:color="auto"/>
              <w:right w:val="single" w:sz="4" w:space="0" w:color="auto"/>
            </w:tcBorders>
          </w:tcPr>
          <w:p w14:paraId="7C1EAE4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117672" w14:textId="77777777" w:rsidR="001363CF" w:rsidRPr="00130358" w:rsidRDefault="001363CF" w:rsidP="00D62538">
            <w:pPr>
              <w:pStyle w:val="TAL"/>
              <w:keepNext w:val="0"/>
              <w:keepLines w:val="0"/>
              <w:rPr>
                <w:lang w:eastAsia="ko-KR"/>
              </w:rPr>
            </w:pPr>
          </w:p>
        </w:tc>
      </w:tr>
      <w:tr w:rsidR="001363CF" w:rsidRPr="00130358" w14:paraId="4450A80B"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29484AB" w14:textId="64C74641"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ResourceReservationPeriod-r14[11]</w:t>
            </w:r>
          </w:p>
        </w:tc>
        <w:tc>
          <w:tcPr>
            <w:tcW w:w="2268" w:type="dxa"/>
            <w:tcBorders>
              <w:top w:val="single" w:sz="4" w:space="0" w:color="auto"/>
              <w:left w:val="single" w:sz="4" w:space="0" w:color="auto"/>
              <w:bottom w:val="single" w:sz="4" w:space="0" w:color="auto"/>
              <w:right w:val="single" w:sz="4" w:space="0" w:color="auto"/>
            </w:tcBorders>
          </w:tcPr>
          <w:p w14:paraId="36B24700" w14:textId="77777777" w:rsidR="001363CF" w:rsidRPr="00130358" w:rsidRDefault="001363CF" w:rsidP="00D62538">
            <w:pPr>
              <w:pStyle w:val="TAL"/>
              <w:keepNext w:val="0"/>
              <w:keepLines w:val="0"/>
              <w:rPr>
                <w:lang w:eastAsia="ko-KR"/>
              </w:rPr>
            </w:pPr>
            <w:r w:rsidRPr="00130358">
              <w:rPr>
                <w:lang w:eastAsia="zh-CN"/>
              </w:rPr>
              <w:t>v9</w:t>
            </w:r>
          </w:p>
        </w:tc>
        <w:tc>
          <w:tcPr>
            <w:tcW w:w="1701" w:type="dxa"/>
            <w:tcBorders>
              <w:top w:val="single" w:sz="4" w:space="0" w:color="auto"/>
              <w:left w:val="single" w:sz="4" w:space="0" w:color="auto"/>
              <w:bottom w:val="single" w:sz="4" w:space="0" w:color="auto"/>
              <w:right w:val="single" w:sz="4" w:space="0" w:color="auto"/>
            </w:tcBorders>
          </w:tcPr>
          <w:p w14:paraId="705A8B4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9E69E0" w14:textId="77777777" w:rsidR="001363CF" w:rsidRPr="00130358" w:rsidRDefault="001363CF" w:rsidP="00D62538">
            <w:pPr>
              <w:pStyle w:val="TAL"/>
              <w:keepNext w:val="0"/>
              <w:keepLines w:val="0"/>
              <w:rPr>
                <w:lang w:eastAsia="ko-KR"/>
              </w:rPr>
            </w:pPr>
          </w:p>
        </w:tc>
      </w:tr>
      <w:tr w:rsidR="001363CF" w:rsidRPr="00130358" w14:paraId="3142F82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54B7686" w14:textId="17320ED2" w:rsidR="001363CF" w:rsidRPr="00130358" w:rsidRDefault="00D62538" w:rsidP="00D62538">
            <w:pPr>
              <w:pStyle w:val="TAL"/>
              <w:keepNext w:val="0"/>
              <w:keepLines w:val="0"/>
              <w:rPr>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ResourceReservationPeriod-r14[12]</w:t>
            </w:r>
          </w:p>
        </w:tc>
        <w:tc>
          <w:tcPr>
            <w:tcW w:w="2268" w:type="dxa"/>
            <w:tcBorders>
              <w:top w:val="single" w:sz="4" w:space="0" w:color="auto"/>
              <w:left w:val="single" w:sz="4" w:space="0" w:color="auto"/>
              <w:bottom w:val="single" w:sz="4" w:space="0" w:color="auto"/>
              <w:right w:val="single" w:sz="4" w:space="0" w:color="auto"/>
            </w:tcBorders>
          </w:tcPr>
          <w:p w14:paraId="1B0EEC4A" w14:textId="77777777" w:rsidR="001363CF" w:rsidRPr="00130358" w:rsidRDefault="001363CF" w:rsidP="00D62538">
            <w:pPr>
              <w:pStyle w:val="TAL"/>
              <w:keepNext w:val="0"/>
              <w:keepLines w:val="0"/>
              <w:rPr>
                <w:lang w:eastAsia="ko-KR"/>
              </w:rPr>
            </w:pPr>
            <w:r w:rsidRPr="00130358">
              <w:rPr>
                <w:lang w:eastAsia="zh-CN"/>
              </w:rPr>
              <w:t>v10</w:t>
            </w:r>
          </w:p>
        </w:tc>
        <w:tc>
          <w:tcPr>
            <w:tcW w:w="1701" w:type="dxa"/>
            <w:tcBorders>
              <w:top w:val="single" w:sz="4" w:space="0" w:color="auto"/>
              <w:left w:val="single" w:sz="4" w:space="0" w:color="auto"/>
              <w:bottom w:val="single" w:sz="4" w:space="0" w:color="auto"/>
              <w:right w:val="single" w:sz="4" w:space="0" w:color="auto"/>
            </w:tcBorders>
          </w:tcPr>
          <w:p w14:paraId="268BA5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4BB3F1" w14:textId="77777777" w:rsidR="001363CF" w:rsidRPr="00130358" w:rsidRDefault="001363CF" w:rsidP="00D62538">
            <w:pPr>
              <w:pStyle w:val="TAL"/>
              <w:keepNext w:val="0"/>
              <w:keepLines w:val="0"/>
              <w:rPr>
                <w:lang w:eastAsia="ko-KR"/>
              </w:rPr>
            </w:pPr>
          </w:p>
        </w:tc>
      </w:tr>
      <w:tr w:rsidR="001363CF" w:rsidRPr="00130358" w14:paraId="5A92EA1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1377EBB" w14:textId="2D80DD93"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905C87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DE852D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4C02688" w14:textId="77777777" w:rsidR="001363CF" w:rsidRPr="00130358" w:rsidRDefault="001363CF" w:rsidP="00D62538">
            <w:pPr>
              <w:pStyle w:val="TAL"/>
              <w:keepNext w:val="0"/>
              <w:keepLines w:val="0"/>
              <w:rPr>
                <w:lang w:eastAsia="ko-KR"/>
              </w:rPr>
            </w:pPr>
          </w:p>
        </w:tc>
      </w:tr>
      <w:tr w:rsidR="001363CF" w:rsidRPr="00130358" w14:paraId="53EB0F4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512ABD5B" w14:textId="4D298D81"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6FAF3FD2"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31304D7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193AA2" w14:textId="77777777" w:rsidR="001363CF" w:rsidRPr="00130358" w:rsidRDefault="001363CF" w:rsidP="00D62538">
            <w:pPr>
              <w:pStyle w:val="TAL"/>
              <w:keepNext w:val="0"/>
              <w:keepLines w:val="0"/>
              <w:rPr>
                <w:lang w:eastAsia="ko-KR"/>
              </w:rPr>
            </w:pPr>
          </w:p>
        </w:tc>
      </w:tr>
      <w:tr w:rsidR="001363CF" w:rsidRPr="00130358" w14:paraId="67B0401F"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7BB4DF24" w14:textId="3A698617"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p2x-SensingConfig-r14</w:t>
            </w:r>
          </w:p>
        </w:tc>
        <w:tc>
          <w:tcPr>
            <w:tcW w:w="2268" w:type="dxa"/>
            <w:tcBorders>
              <w:top w:val="single" w:sz="4" w:space="0" w:color="auto"/>
              <w:left w:val="single" w:sz="4" w:space="0" w:color="auto"/>
              <w:bottom w:val="single" w:sz="4" w:space="0" w:color="auto"/>
              <w:right w:val="single" w:sz="4" w:space="0" w:color="auto"/>
            </w:tcBorders>
          </w:tcPr>
          <w:p w14:paraId="64E16090" w14:textId="1A32A049"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542512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2FFAAB" w14:textId="77777777" w:rsidR="001363CF" w:rsidRPr="00130358" w:rsidRDefault="001363CF" w:rsidP="00D62538">
            <w:pPr>
              <w:pStyle w:val="TAL"/>
              <w:keepNext w:val="0"/>
              <w:keepLines w:val="0"/>
              <w:rPr>
                <w:lang w:eastAsia="ko-KR"/>
              </w:rPr>
            </w:pPr>
          </w:p>
        </w:tc>
      </w:tr>
      <w:tr w:rsidR="001363CF" w:rsidRPr="00130358" w14:paraId="29B80E6C"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6F98C278" w14:textId="68D84DDC" w:rsidR="001363CF" w:rsidRPr="00130358" w:rsidRDefault="00D62538" w:rsidP="00D62538">
            <w:pPr>
              <w:pStyle w:val="TAL"/>
              <w:keepNext w:val="0"/>
              <w:keepLines w:val="0"/>
              <w:rPr>
                <w:lang w:eastAsia="zh-CN"/>
              </w:rPr>
            </w:pPr>
            <w:r w:rsidRPr="00130358">
              <w:rPr>
                <w:lang w:eastAsia="ko-KR"/>
              </w:rPr>
              <w:t xml:space="preserve">        </w:t>
            </w:r>
            <w:r w:rsidR="001363CF" w:rsidRPr="00130358">
              <w:rPr>
                <w:lang w:eastAsia="ko-KR"/>
              </w:rPr>
              <w:t>sl-ReselectAfter-r14</w:t>
            </w:r>
          </w:p>
        </w:tc>
        <w:tc>
          <w:tcPr>
            <w:tcW w:w="2268" w:type="dxa"/>
            <w:tcBorders>
              <w:top w:val="single" w:sz="4" w:space="0" w:color="auto"/>
              <w:left w:val="single" w:sz="4" w:space="0" w:color="auto"/>
              <w:bottom w:val="single" w:sz="4" w:space="0" w:color="auto"/>
              <w:right w:val="single" w:sz="4" w:space="0" w:color="auto"/>
            </w:tcBorders>
          </w:tcPr>
          <w:p w14:paraId="5269744C" w14:textId="4014AEE5"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29F677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50401B" w14:textId="77777777" w:rsidR="001363CF" w:rsidRPr="00130358" w:rsidRDefault="001363CF" w:rsidP="00D62538">
            <w:pPr>
              <w:pStyle w:val="TAL"/>
              <w:keepNext w:val="0"/>
              <w:keepLines w:val="0"/>
              <w:rPr>
                <w:lang w:eastAsia="ko-KR"/>
              </w:rPr>
            </w:pPr>
          </w:p>
        </w:tc>
      </w:tr>
      <w:tr w:rsidR="001363CF" w:rsidRPr="00130358" w14:paraId="497BB2B0"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150E0B12" w14:textId="3856D044"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6CB701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59888F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7CC08D5" w14:textId="77777777" w:rsidR="001363CF" w:rsidRPr="00130358" w:rsidRDefault="001363CF" w:rsidP="00D62538">
            <w:pPr>
              <w:pStyle w:val="TAL"/>
              <w:keepNext w:val="0"/>
              <w:keepLines w:val="0"/>
              <w:rPr>
                <w:lang w:eastAsia="ko-KR"/>
              </w:rPr>
            </w:pPr>
          </w:p>
        </w:tc>
      </w:tr>
      <w:tr w:rsidR="001363CF" w:rsidRPr="00130358" w14:paraId="5149860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2982E594" w14:textId="3C552174" w:rsidR="001363CF" w:rsidRPr="00130358" w:rsidRDefault="00D62538" w:rsidP="00D62538">
            <w:pPr>
              <w:pStyle w:val="TAL"/>
              <w:keepNext w:val="0"/>
              <w:keepLines w:val="0"/>
              <w:rPr>
                <w:lang w:eastAsia="ko-KR"/>
              </w:rPr>
            </w:pPr>
            <w:r w:rsidRPr="00130358">
              <w:rPr>
                <w:lang w:eastAsia="zh-CN"/>
              </w:rPr>
              <w:t xml:space="preserve">      </w:t>
            </w:r>
            <w:r w:rsidR="001363CF" w:rsidRPr="00130358">
              <w:t>zoneConfig-r14</w:t>
            </w:r>
          </w:p>
        </w:tc>
        <w:tc>
          <w:tcPr>
            <w:tcW w:w="2268" w:type="dxa"/>
            <w:tcBorders>
              <w:top w:val="single" w:sz="4" w:space="0" w:color="auto"/>
              <w:left w:val="single" w:sz="4" w:space="0" w:color="auto"/>
              <w:bottom w:val="single" w:sz="4" w:space="0" w:color="auto"/>
              <w:right w:val="single" w:sz="4" w:space="0" w:color="auto"/>
            </w:tcBorders>
          </w:tcPr>
          <w:p w14:paraId="1DAE17DD" w14:textId="49156780"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AD63C7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7DBAB5A" w14:textId="77777777" w:rsidR="001363CF" w:rsidRPr="00130358" w:rsidRDefault="001363CF" w:rsidP="00D62538">
            <w:pPr>
              <w:pStyle w:val="TAL"/>
              <w:keepNext w:val="0"/>
              <w:keepLines w:val="0"/>
              <w:rPr>
                <w:lang w:eastAsia="ko-KR"/>
              </w:rPr>
            </w:pPr>
          </w:p>
        </w:tc>
      </w:tr>
      <w:tr w:rsidR="001363CF" w:rsidRPr="00130358" w14:paraId="74ADE053"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0CA73DFE" w14:textId="55718679" w:rsidR="001363CF" w:rsidRPr="00130358" w:rsidRDefault="00D62538" w:rsidP="00D62538">
            <w:pPr>
              <w:pStyle w:val="TAL"/>
              <w:keepNext w:val="0"/>
              <w:keepLines w:val="0"/>
              <w:rPr>
                <w:lang w:eastAsia="ko-KR"/>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Pr>
          <w:p w14:paraId="0701FA64" w14:textId="6F09856B"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1EF7BE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7077BA" w14:textId="77777777" w:rsidR="001363CF" w:rsidRPr="00130358" w:rsidRDefault="001363CF" w:rsidP="00D62538">
            <w:pPr>
              <w:pStyle w:val="TAL"/>
              <w:keepNext w:val="0"/>
              <w:keepLines w:val="0"/>
              <w:rPr>
                <w:lang w:eastAsia="ko-KR"/>
              </w:rPr>
            </w:pPr>
          </w:p>
        </w:tc>
      </w:tr>
      <w:tr w:rsidR="001363CF" w:rsidRPr="00130358" w14:paraId="25CCEBC5"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D83D47A" w14:textId="68FA321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57B1DC4"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6F31D3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7A744F" w14:textId="77777777" w:rsidR="001363CF" w:rsidRPr="00130358" w:rsidRDefault="001363CF" w:rsidP="00D62538">
            <w:pPr>
              <w:pStyle w:val="TAL"/>
              <w:keepNext w:val="0"/>
              <w:keepLines w:val="0"/>
              <w:rPr>
                <w:lang w:eastAsia="ko-KR"/>
              </w:rPr>
            </w:pPr>
          </w:p>
        </w:tc>
      </w:tr>
      <w:tr w:rsidR="001363CF" w:rsidRPr="00130358" w14:paraId="73B315C2" w14:textId="77777777" w:rsidTr="00D62538">
        <w:trPr>
          <w:gridAfter w:val="1"/>
          <w:wAfter w:w="9" w:type="dxa"/>
          <w:jc w:val="center"/>
        </w:trPr>
        <w:tc>
          <w:tcPr>
            <w:tcW w:w="4537" w:type="dxa"/>
            <w:gridSpan w:val="2"/>
            <w:tcBorders>
              <w:left w:val="single" w:sz="4" w:space="0" w:color="auto"/>
              <w:bottom w:val="single" w:sz="4" w:space="0" w:color="auto"/>
              <w:right w:val="single" w:sz="4" w:space="0" w:color="auto"/>
            </w:tcBorders>
          </w:tcPr>
          <w:p w14:paraId="417D9BB7" w14:textId="5DF65FE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ACB895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D60512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1625C0" w14:textId="77777777" w:rsidR="001363CF" w:rsidRPr="00130358" w:rsidRDefault="001363CF" w:rsidP="00D62538">
            <w:pPr>
              <w:pStyle w:val="TAL"/>
              <w:keepNext w:val="0"/>
              <w:keepLines w:val="0"/>
              <w:rPr>
                <w:lang w:eastAsia="ko-KR"/>
              </w:rPr>
            </w:pPr>
          </w:p>
        </w:tc>
      </w:tr>
      <w:tr w:rsidR="001363CF" w:rsidRPr="00130358" w14:paraId="1ED54D4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856999B"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D4F98F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AC046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F32117A" w14:textId="77777777" w:rsidR="001363CF" w:rsidRPr="00130358" w:rsidRDefault="001363CF" w:rsidP="00D62538">
            <w:pPr>
              <w:pStyle w:val="TAL"/>
              <w:keepNext w:val="0"/>
              <w:keepLines w:val="0"/>
            </w:pPr>
          </w:p>
        </w:tc>
      </w:tr>
    </w:tbl>
    <w:p w14:paraId="7802CCCC" w14:textId="77777777" w:rsidR="001363CF" w:rsidRPr="00130358" w:rsidRDefault="001363CF" w:rsidP="00D62538"/>
    <w:p w14:paraId="1E77A1CD" w14:textId="77777777" w:rsidR="001363CF" w:rsidRPr="00130358" w:rsidRDefault="001363CF" w:rsidP="00D62538">
      <w:pPr>
        <w:pStyle w:val="Heading4"/>
        <w:keepNext w:val="0"/>
        <w:keepLines w:val="0"/>
      </w:pPr>
      <w:r w:rsidRPr="00130358">
        <w:t>12.2.1.5</w:t>
      </w:r>
      <w:r w:rsidRPr="00130358">
        <w:tab/>
        <w:t>Test requirement</w:t>
      </w:r>
    </w:p>
    <w:p w14:paraId="6E86FA54" w14:textId="77777777" w:rsidR="001363CF" w:rsidRPr="00130358" w:rsidRDefault="001363CF" w:rsidP="00D62538">
      <w:r w:rsidRPr="00130358">
        <w:t xml:space="preserve">Table 12.2.1.5-1 defines the primary level settings including test tolerances for </w:t>
      </w:r>
      <w:r w:rsidRPr="00130358">
        <w:rPr>
          <w:rFonts w:cs="v4.2.0"/>
        </w:rPr>
        <w:t>I</w:t>
      </w:r>
      <w:r w:rsidRPr="00130358">
        <w:t>nitiation/Cease of SLSS Transmissions</w:t>
      </w:r>
      <w:r w:rsidRPr="00130358">
        <w:rPr>
          <w:rFonts w:cs="v4.2.0"/>
        </w:rPr>
        <w:t xml:space="preserve"> Test for </w:t>
      </w:r>
      <w:proofErr w:type="spellStart"/>
      <w:r w:rsidRPr="00130358">
        <w:rPr>
          <w:rFonts w:cs="v4.2.0"/>
        </w:rPr>
        <w:t>eNB</w:t>
      </w:r>
      <w:proofErr w:type="spellEnd"/>
      <w:r w:rsidRPr="00130358">
        <w:rPr>
          <w:rFonts w:cs="v4.2.0"/>
        </w:rPr>
        <w:t xml:space="preserve"> as Timing Reference</w:t>
      </w:r>
      <w:r w:rsidRPr="00130358">
        <w:t>.</w:t>
      </w:r>
    </w:p>
    <w:p w14:paraId="4B3E65F2" w14:textId="77777777" w:rsidR="001363CF" w:rsidRPr="00130358" w:rsidRDefault="001363CF" w:rsidP="00D62538">
      <w:pPr>
        <w:pStyle w:val="TH"/>
        <w:keepNext w:val="0"/>
        <w:keepLines w:val="0"/>
      </w:pPr>
      <w:r w:rsidRPr="00130358">
        <w:t xml:space="preserve">Table 12.2.1.5-1: Cell Test Parameters for </w:t>
      </w:r>
      <w:r w:rsidRPr="00130358">
        <w:rPr>
          <w:rFonts w:cs="v4.2.0"/>
        </w:rPr>
        <w:t>I</w:t>
      </w:r>
      <w:r w:rsidRPr="00130358">
        <w:t>nitiation/Cease of SLSS Transmissions</w:t>
      </w:r>
      <w:r w:rsidRPr="00130358">
        <w:rPr>
          <w:rFonts w:cs="v4.2.0"/>
        </w:rPr>
        <w:t xml:space="preserve"> Test for </w:t>
      </w:r>
      <w:proofErr w:type="spellStart"/>
      <w:r w:rsidRPr="00130358">
        <w:rPr>
          <w:rFonts w:cs="v4.2.0"/>
        </w:rPr>
        <w:t>eNB</w:t>
      </w:r>
      <w:proofErr w:type="spellEnd"/>
      <w:r w:rsidRPr="00130358">
        <w:rPr>
          <w:rFonts w:cs="v4.2.0"/>
        </w:rPr>
        <w:t xml:space="preserve">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710"/>
        <w:gridCol w:w="1162"/>
        <w:gridCol w:w="1358"/>
        <w:gridCol w:w="1260"/>
      </w:tblGrid>
      <w:tr w:rsidR="001363CF" w:rsidRPr="00130358" w14:paraId="6EC354AB" w14:textId="77777777" w:rsidTr="000835DA">
        <w:trPr>
          <w:cantSplit/>
          <w:tblHeader/>
          <w:jc w:val="center"/>
        </w:trPr>
        <w:tc>
          <w:tcPr>
            <w:tcW w:w="3970" w:type="dxa"/>
            <w:vMerge w:val="restart"/>
            <w:tcBorders>
              <w:top w:val="single" w:sz="4" w:space="0" w:color="auto"/>
              <w:left w:val="single" w:sz="4" w:space="0" w:color="auto"/>
            </w:tcBorders>
            <w:vAlign w:val="center"/>
          </w:tcPr>
          <w:p w14:paraId="33D9D174"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1710" w:type="dxa"/>
            <w:vMerge w:val="restart"/>
            <w:tcBorders>
              <w:top w:val="single" w:sz="4" w:space="0" w:color="auto"/>
            </w:tcBorders>
            <w:vAlign w:val="center"/>
          </w:tcPr>
          <w:p w14:paraId="46450F21"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3780" w:type="dxa"/>
            <w:gridSpan w:val="3"/>
            <w:tcBorders>
              <w:top w:val="single" w:sz="4" w:space="0" w:color="auto"/>
            </w:tcBorders>
            <w:vAlign w:val="center"/>
          </w:tcPr>
          <w:p w14:paraId="62624379" w14:textId="767C7A7F" w:rsidR="001363CF" w:rsidRPr="00130358" w:rsidRDefault="001363CF" w:rsidP="00D62538">
            <w:pPr>
              <w:pStyle w:val="TAH"/>
              <w:keepNext w:val="0"/>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4FCF7966" w14:textId="77777777" w:rsidTr="000835DA">
        <w:trPr>
          <w:cantSplit/>
          <w:tblHeader/>
          <w:jc w:val="center"/>
        </w:trPr>
        <w:tc>
          <w:tcPr>
            <w:tcW w:w="3970" w:type="dxa"/>
            <w:vMerge/>
            <w:tcBorders>
              <w:left w:val="single" w:sz="4" w:space="0" w:color="auto"/>
              <w:bottom w:val="single" w:sz="4" w:space="0" w:color="auto"/>
            </w:tcBorders>
            <w:vAlign w:val="center"/>
          </w:tcPr>
          <w:p w14:paraId="56940A8C" w14:textId="77777777" w:rsidR="001363CF" w:rsidRPr="00130358" w:rsidRDefault="001363CF" w:rsidP="00D62538">
            <w:pPr>
              <w:pStyle w:val="TAH"/>
              <w:keepNext w:val="0"/>
              <w:keepLines w:val="0"/>
              <w:rPr>
                <w:rFonts w:cs="Arial"/>
                <w:lang w:eastAsia="ja-JP"/>
              </w:rPr>
            </w:pPr>
          </w:p>
        </w:tc>
        <w:tc>
          <w:tcPr>
            <w:tcW w:w="1710" w:type="dxa"/>
            <w:vMerge/>
            <w:tcBorders>
              <w:bottom w:val="single" w:sz="4" w:space="0" w:color="auto"/>
            </w:tcBorders>
            <w:vAlign w:val="center"/>
          </w:tcPr>
          <w:p w14:paraId="08658264" w14:textId="77777777" w:rsidR="001363CF" w:rsidRPr="00130358" w:rsidRDefault="001363CF" w:rsidP="00D62538">
            <w:pPr>
              <w:pStyle w:val="TAH"/>
              <w:keepNext w:val="0"/>
              <w:keepLines w:val="0"/>
              <w:rPr>
                <w:rFonts w:cs="Arial"/>
                <w:lang w:eastAsia="ja-JP"/>
              </w:rPr>
            </w:pPr>
          </w:p>
        </w:tc>
        <w:tc>
          <w:tcPr>
            <w:tcW w:w="1162" w:type="dxa"/>
            <w:tcBorders>
              <w:bottom w:val="single" w:sz="4" w:space="0" w:color="auto"/>
            </w:tcBorders>
            <w:vAlign w:val="center"/>
          </w:tcPr>
          <w:p w14:paraId="3947EE86"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1358" w:type="dxa"/>
            <w:tcBorders>
              <w:bottom w:val="single" w:sz="4" w:space="0" w:color="auto"/>
            </w:tcBorders>
            <w:vAlign w:val="center"/>
          </w:tcPr>
          <w:p w14:paraId="17966D5D"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1260" w:type="dxa"/>
            <w:tcBorders>
              <w:bottom w:val="single" w:sz="4" w:space="0" w:color="auto"/>
            </w:tcBorders>
            <w:vAlign w:val="center"/>
          </w:tcPr>
          <w:p w14:paraId="00EE44BB"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r>
      <w:tr w:rsidR="001363CF" w:rsidRPr="00130358" w14:paraId="03EDC4BC" w14:textId="77777777" w:rsidTr="000835DA">
        <w:trPr>
          <w:cantSplit/>
          <w:tblHeader/>
          <w:jc w:val="center"/>
        </w:trPr>
        <w:tc>
          <w:tcPr>
            <w:tcW w:w="3970" w:type="dxa"/>
            <w:tcBorders>
              <w:left w:val="single" w:sz="4" w:space="0" w:color="auto"/>
              <w:bottom w:val="single" w:sz="4" w:space="0" w:color="auto"/>
            </w:tcBorders>
            <w:vAlign w:val="center"/>
          </w:tcPr>
          <w:p w14:paraId="65711220" w14:textId="55F26502"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bottom w:val="single" w:sz="4" w:space="0" w:color="auto"/>
            </w:tcBorders>
            <w:vAlign w:val="center"/>
          </w:tcPr>
          <w:p w14:paraId="3DD13349"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1DA9534F" w14:textId="77777777" w:rsidR="001363CF" w:rsidRPr="00130358" w:rsidRDefault="001363CF" w:rsidP="00D62538">
            <w:pPr>
              <w:pStyle w:val="TAC"/>
              <w:keepNext w:val="0"/>
              <w:keepLines w:val="0"/>
              <w:rPr>
                <w:rFonts w:cs="Arial"/>
                <w:lang w:eastAsia="ja-JP"/>
              </w:rPr>
            </w:pPr>
            <w:r w:rsidRPr="00130358">
              <w:rPr>
                <w:rFonts w:cs="Arial"/>
                <w:bCs/>
                <w:lang w:eastAsia="ja-JP"/>
              </w:rPr>
              <w:t>1</w:t>
            </w:r>
          </w:p>
        </w:tc>
      </w:tr>
      <w:tr w:rsidR="001363CF" w:rsidRPr="00130358" w14:paraId="2DC6A2BF" w14:textId="77777777" w:rsidTr="00D62538">
        <w:trPr>
          <w:cantSplit/>
          <w:jc w:val="center"/>
        </w:trPr>
        <w:tc>
          <w:tcPr>
            <w:tcW w:w="3970" w:type="dxa"/>
            <w:tcBorders>
              <w:left w:val="single" w:sz="4" w:space="0" w:color="auto"/>
              <w:bottom w:val="single" w:sz="4" w:space="0" w:color="auto"/>
            </w:tcBorders>
            <w:vAlign w:val="center"/>
          </w:tcPr>
          <w:p w14:paraId="53A11B44"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BW</w:t>
            </w:r>
            <w:r w:rsidRPr="00130358">
              <w:rPr>
                <w:rFonts w:cs="Arial"/>
                <w:vertAlign w:val="subscript"/>
                <w:lang w:eastAsia="ja-JP"/>
              </w:rPr>
              <w:t>channel</w:t>
            </w:r>
            <w:proofErr w:type="spellEnd"/>
          </w:p>
        </w:tc>
        <w:tc>
          <w:tcPr>
            <w:tcW w:w="1710" w:type="dxa"/>
            <w:tcBorders>
              <w:bottom w:val="single" w:sz="4" w:space="0" w:color="auto"/>
            </w:tcBorders>
            <w:vAlign w:val="center"/>
          </w:tcPr>
          <w:p w14:paraId="669FD7AB"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3780" w:type="dxa"/>
            <w:gridSpan w:val="3"/>
            <w:tcBorders>
              <w:bottom w:val="single" w:sz="4" w:space="0" w:color="auto"/>
            </w:tcBorders>
            <w:vAlign w:val="center"/>
          </w:tcPr>
          <w:p w14:paraId="1D219E67" w14:textId="77777777" w:rsidR="001363CF" w:rsidRPr="00130358" w:rsidRDefault="001363CF" w:rsidP="00D62538">
            <w:pPr>
              <w:pStyle w:val="TAC"/>
              <w:keepNext w:val="0"/>
              <w:keepLines w:val="0"/>
              <w:rPr>
                <w:rFonts w:cs="Arial"/>
                <w:lang w:eastAsia="ja-JP"/>
              </w:rPr>
            </w:pPr>
            <w:r w:rsidRPr="00130358">
              <w:rPr>
                <w:rFonts w:cs="Arial"/>
                <w:bCs/>
                <w:lang w:eastAsia="ja-JP"/>
              </w:rPr>
              <w:t>10</w:t>
            </w:r>
          </w:p>
        </w:tc>
      </w:tr>
      <w:tr w:rsidR="001363CF" w:rsidRPr="00130358" w14:paraId="566072F5" w14:textId="77777777" w:rsidTr="00D62538">
        <w:trPr>
          <w:cantSplit/>
          <w:jc w:val="center"/>
        </w:trPr>
        <w:tc>
          <w:tcPr>
            <w:tcW w:w="3970" w:type="dxa"/>
            <w:tcBorders>
              <w:left w:val="single" w:sz="4" w:space="0" w:color="auto"/>
              <w:bottom w:val="single" w:sz="4" w:space="0" w:color="auto"/>
            </w:tcBorders>
            <w:vAlign w:val="center"/>
          </w:tcPr>
          <w:p w14:paraId="385E3E3F" w14:textId="010763BF" w:rsidR="001363CF" w:rsidRPr="00130358" w:rsidRDefault="001363CF" w:rsidP="00D62538">
            <w:pPr>
              <w:pStyle w:val="TAL"/>
              <w:keepNext w:val="0"/>
              <w:keepLines w:val="0"/>
              <w:rPr>
                <w:rFonts w:cs="Arial"/>
                <w:vertAlign w:val="superscript"/>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A.3.1.2.1</w:t>
            </w:r>
          </w:p>
        </w:tc>
        <w:tc>
          <w:tcPr>
            <w:tcW w:w="1710" w:type="dxa"/>
            <w:tcBorders>
              <w:bottom w:val="single" w:sz="4" w:space="0" w:color="auto"/>
            </w:tcBorders>
            <w:vAlign w:val="center"/>
          </w:tcPr>
          <w:p w14:paraId="1286CDF5"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5897E607" w14:textId="3991485C" w:rsidR="001363CF" w:rsidRPr="00130358" w:rsidRDefault="001363CF" w:rsidP="00D62538">
            <w:pPr>
              <w:pStyle w:val="TAC"/>
              <w:keepNext w:val="0"/>
              <w:keepLines w:val="0"/>
              <w:rPr>
                <w:rFonts w:cs="Arial"/>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6336C4C5" w14:textId="77777777" w:rsidTr="00D62538">
        <w:trPr>
          <w:cantSplit/>
          <w:jc w:val="center"/>
        </w:trPr>
        <w:tc>
          <w:tcPr>
            <w:tcW w:w="3970" w:type="dxa"/>
            <w:tcBorders>
              <w:left w:val="single" w:sz="4" w:space="0" w:color="auto"/>
              <w:bottom w:val="single" w:sz="4" w:space="0" w:color="auto"/>
            </w:tcBorders>
            <w:vAlign w:val="center"/>
          </w:tcPr>
          <w:p w14:paraId="4D2707BB" w14:textId="18655E0D" w:rsidR="001363CF" w:rsidRPr="00130358" w:rsidRDefault="001363CF" w:rsidP="00D62538">
            <w:pPr>
              <w:pStyle w:val="TAL"/>
              <w:keepNext w:val="0"/>
              <w:keepLines w:val="0"/>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A.3.2.1.2</w:t>
            </w:r>
          </w:p>
        </w:tc>
        <w:tc>
          <w:tcPr>
            <w:tcW w:w="1710" w:type="dxa"/>
            <w:tcBorders>
              <w:bottom w:val="single" w:sz="4" w:space="0" w:color="auto"/>
            </w:tcBorders>
            <w:vAlign w:val="center"/>
          </w:tcPr>
          <w:p w14:paraId="6D606BE5"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27181DAA" w14:textId="3DA59694" w:rsidR="001363CF" w:rsidRPr="00130358" w:rsidRDefault="001363CF" w:rsidP="00D62538">
            <w:pPr>
              <w:pStyle w:val="TAC"/>
              <w:keepNext w:val="0"/>
              <w:keepLines w:val="0"/>
              <w:rPr>
                <w:rFonts w:cs="Arial"/>
                <w:lang w:eastAsia="ja-JP"/>
              </w:rPr>
            </w:pPr>
            <w:r w:rsidRPr="00130358">
              <w:rPr>
                <w:rFonts w:cs="Arial"/>
                <w:lang w:eastAsia="ja-JP"/>
              </w:rPr>
              <w:t>OP.2</w:t>
            </w:r>
            <w:r w:rsidR="00D62538" w:rsidRPr="00130358">
              <w:rPr>
                <w:rFonts w:cs="Arial"/>
                <w:lang w:eastAsia="ja-JP"/>
              </w:rPr>
              <w:t xml:space="preserve"> </w:t>
            </w:r>
            <w:r w:rsidRPr="00130358">
              <w:rPr>
                <w:rFonts w:cs="Arial"/>
                <w:lang w:eastAsia="ja-JP"/>
              </w:rPr>
              <w:t>FDD</w:t>
            </w:r>
          </w:p>
        </w:tc>
      </w:tr>
      <w:tr w:rsidR="001363CF" w:rsidRPr="00130358" w14:paraId="2EB46F45" w14:textId="77777777" w:rsidTr="00D62538">
        <w:trPr>
          <w:cantSplit/>
          <w:jc w:val="center"/>
        </w:trPr>
        <w:tc>
          <w:tcPr>
            <w:tcW w:w="3970" w:type="dxa"/>
            <w:tcBorders>
              <w:left w:val="single" w:sz="4" w:space="0" w:color="auto"/>
              <w:bottom w:val="single" w:sz="4" w:space="0" w:color="auto"/>
            </w:tcBorders>
            <w:vAlign w:val="center"/>
          </w:tcPr>
          <w:p w14:paraId="47279461" w14:textId="77777777" w:rsidR="001363CF" w:rsidRPr="00130358" w:rsidRDefault="001363CF" w:rsidP="00D62538">
            <w:pPr>
              <w:pStyle w:val="TAL"/>
              <w:keepNext w:val="0"/>
              <w:keepLines w:val="0"/>
              <w:rPr>
                <w:rFonts w:cs="Arial"/>
                <w:lang w:eastAsia="ja-JP"/>
              </w:rPr>
            </w:pPr>
            <w:r w:rsidRPr="00130358">
              <w:rPr>
                <w:rFonts w:cs="Arial"/>
                <w:lang w:eastAsia="ja-JP"/>
              </w:rPr>
              <w:t>PBCH_RA</w:t>
            </w:r>
          </w:p>
        </w:tc>
        <w:tc>
          <w:tcPr>
            <w:tcW w:w="1710" w:type="dxa"/>
            <w:vMerge w:val="restart"/>
            <w:vAlign w:val="center"/>
          </w:tcPr>
          <w:p w14:paraId="54742CC5" w14:textId="77777777" w:rsidR="001363CF" w:rsidRPr="00130358" w:rsidRDefault="001363CF" w:rsidP="00D62538">
            <w:pPr>
              <w:pStyle w:val="TAC"/>
              <w:keepNext w:val="0"/>
              <w:keepLines w:val="0"/>
              <w:rPr>
                <w:rFonts w:cs="Arial"/>
                <w:lang w:eastAsia="ja-JP"/>
              </w:rPr>
            </w:pPr>
            <w:r w:rsidRPr="00130358">
              <w:rPr>
                <w:rFonts w:cs="Arial"/>
                <w:bCs/>
                <w:lang w:eastAsia="ja-JP"/>
              </w:rPr>
              <w:t>dB</w:t>
            </w:r>
          </w:p>
        </w:tc>
        <w:tc>
          <w:tcPr>
            <w:tcW w:w="3780" w:type="dxa"/>
            <w:gridSpan w:val="3"/>
            <w:vMerge w:val="restart"/>
            <w:vAlign w:val="center"/>
          </w:tcPr>
          <w:p w14:paraId="07E6721D" w14:textId="77777777" w:rsidR="001363CF" w:rsidRPr="00130358" w:rsidRDefault="001363CF" w:rsidP="00D62538">
            <w:pPr>
              <w:pStyle w:val="TAC"/>
              <w:keepNext w:val="0"/>
              <w:keepLines w:val="0"/>
              <w:rPr>
                <w:rFonts w:cs="Arial"/>
                <w:lang w:eastAsia="ja-JP"/>
              </w:rPr>
            </w:pPr>
            <w:r w:rsidRPr="00130358">
              <w:rPr>
                <w:rFonts w:cs="Arial"/>
                <w:bCs/>
                <w:lang w:eastAsia="ja-JP"/>
              </w:rPr>
              <w:t>0</w:t>
            </w:r>
          </w:p>
        </w:tc>
      </w:tr>
      <w:tr w:rsidR="001363CF" w:rsidRPr="00130358" w14:paraId="127824F1" w14:textId="77777777" w:rsidTr="00D62538">
        <w:trPr>
          <w:cantSplit/>
          <w:jc w:val="center"/>
        </w:trPr>
        <w:tc>
          <w:tcPr>
            <w:tcW w:w="3970" w:type="dxa"/>
            <w:tcBorders>
              <w:left w:val="single" w:sz="4" w:space="0" w:color="auto"/>
              <w:bottom w:val="single" w:sz="4" w:space="0" w:color="auto"/>
            </w:tcBorders>
            <w:vAlign w:val="center"/>
          </w:tcPr>
          <w:p w14:paraId="5B1D6E66"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1710" w:type="dxa"/>
            <w:vMerge/>
            <w:vAlign w:val="center"/>
          </w:tcPr>
          <w:p w14:paraId="13213213"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7B8AAF68" w14:textId="77777777" w:rsidR="001363CF" w:rsidRPr="00130358" w:rsidRDefault="001363CF" w:rsidP="00D62538">
            <w:pPr>
              <w:pStyle w:val="TAC"/>
              <w:keepNext w:val="0"/>
              <w:keepLines w:val="0"/>
              <w:rPr>
                <w:rFonts w:cs="Arial"/>
                <w:lang w:eastAsia="ja-JP"/>
              </w:rPr>
            </w:pPr>
          </w:p>
        </w:tc>
      </w:tr>
      <w:tr w:rsidR="001363CF" w:rsidRPr="00130358" w14:paraId="67CA0AB5" w14:textId="77777777" w:rsidTr="00D62538">
        <w:trPr>
          <w:cantSplit/>
          <w:jc w:val="center"/>
        </w:trPr>
        <w:tc>
          <w:tcPr>
            <w:tcW w:w="3970" w:type="dxa"/>
            <w:tcBorders>
              <w:left w:val="single" w:sz="4" w:space="0" w:color="auto"/>
              <w:bottom w:val="single" w:sz="4" w:space="0" w:color="auto"/>
            </w:tcBorders>
            <w:vAlign w:val="center"/>
          </w:tcPr>
          <w:p w14:paraId="262DE447"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1710" w:type="dxa"/>
            <w:vMerge/>
            <w:vAlign w:val="center"/>
          </w:tcPr>
          <w:p w14:paraId="499B5082"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666C6776" w14:textId="77777777" w:rsidR="001363CF" w:rsidRPr="00130358" w:rsidRDefault="001363CF" w:rsidP="00D62538">
            <w:pPr>
              <w:pStyle w:val="TAC"/>
              <w:keepNext w:val="0"/>
              <w:keepLines w:val="0"/>
              <w:rPr>
                <w:rFonts w:cs="Arial"/>
                <w:lang w:eastAsia="ja-JP"/>
              </w:rPr>
            </w:pPr>
          </w:p>
        </w:tc>
      </w:tr>
      <w:tr w:rsidR="001363CF" w:rsidRPr="00130358" w14:paraId="59445EBF" w14:textId="77777777" w:rsidTr="00D62538">
        <w:trPr>
          <w:cantSplit/>
          <w:jc w:val="center"/>
        </w:trPr>
        <w:tc>
          <w:tcPr>
            <w:tcW w:w="3970" w:type="dxa"/>
            <w:tcBorders>
              <w:left w:val="single" w:sz="4" w:space="0" w:color="auto"/>
              <w:bottom w:val="single" w:sz="4" w:space="0" w:color="auto"/>
            </w:tcBorders>
            <w:vAlign w:val="center"/>
          </w:tcPr>
          <w:p w14:paraId="4D09B0B9"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1710" w:type="dxa"/>
            <w:vMerge/>
            <w:vAlign w:val="center"/>
          </w:tcPr>
          <w:p w14:paraId="07CD836D"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72379462" w14:textId="77777777" w:rsidR="001363CF" w:rsidRPr="00130358" w:rsidRDefault="001363CF" w:rsidP="00D62538">
            <w:pPr>
              <w:pStyle w:val="TAC"/>
              <w:keepNext w:val="0"/>
              <w:keepLines w:val="0"/>
              <w:rPr>
                <w:rFonts w:cs="Arial"/>
                <w:lang w:eastAsia="ja-JP"/>
              </w:rPr>
            </w:pPr>
          </w:p>
        </w:tc>
      </w:tr>
      <w:tr w:rsidR="001363CF" w:rsidRPr="00130358" w14:paraId="7C9AF598" w14:textId="77777777" w:rsidTr="00D62538">
        <w:trPr>
          <w:cantSplit/>
          <w:jc w:val="center"/>
        </w:trPr>
        <w:tc>
          <w:tcPr>
            <w:tcW w:w="3970" w:type="dxa"/>
            <w:tcBorders>
              <w:left w:val="single" w:sz="4" w:space="0" w:color="auto"/>
              <w:bottom w:val="single" w:sz="4" w:space="0" w:color="auto"/>
            </w:tcBorders>
            <w:vAlign w:val="center"/>
          </w:tcPr>
          <w:p w14:paraId="2EF3BC00"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1710" w:type="dxa"/>
            <w:vMerge/>
            <w:vAlign w:val="center"/>
          </w:tcPr>
          <w:p w14:paraId="57801414"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678F396D" w14:textId="77777777" w:rsidR="001363CF" w:rsidRPr="00130358" w:rsidRDefault="001363CF" w:rsidP="00D62538">
            <w:pPr>
              <w:pStyle w:val="TAC"/>
              <w:keepNext w:val="0"/>
              <w:keepLines w:val="0"/>
              <w:rPr>
                <w:rFonts w:cs="Arial"/>
                <w:lang w:eastAsia="ja-JP"/>
              </w:rPr>
            </w:pPr>
          </w:p>
        </w:tc>
      </w:tr>
      <w:tr w:rsidR="001363CF" w:rsidRPr="00130358" w14:paraId="4ED8EF87" w14:textId="77777777" w:rsidTr="00D62538">
        <w:trPr>
          <w:cantSplit/>
          <w:jc w:val="center"/>
        </w:trPr>
        <w:tc>
          <w:tcPr>
            <w:tcW w:w="3970" w:type="dxa"/>
            <w:tcBorders>
              <w:left w:val="single" w:sz="4" w:space="0" w:color="auto"/>
              <w:bottom w:val="single" w:sz="4" w:space="0" w:color="auto"/>
            </w:tcBorders>
            <w:vAlign w:val="center"/>
          </w:tcPr>
          <w:p w14:paraId="5FCCB0BE"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1710" w:type="dxa"/>
            <w:vMerge/>
            <w:vAlign w:val="center"/>
          </w:tcPr>
          <w:p w14:paraId="4AA551D9"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4341D018" w14:textId="77777777" w:rsidR="001363CF" w:rsidRPr="00130358" w:rsidRDefault="001363CF" w:rsidP="00D62538">
            <w:pPr>
              <w:pStyle w:val="TAC"/>
              <w:keepNext w:val="0"/>
              <w:keepLines w:val="0"/>
              <w:rPr>
                <w:rFonts w:cs="Arial"/>
                <w:lang w:eastAsia="ja-JP"/>
              </w:rPr>
            </w:pPr>
          </w:p>
        </w:tc>
      </w:tr>
      <w:tr w:rsidR="001363CF" w:rsidRPr="00130358" w14:paraId="3D541E97" w14:textId="77777777" w:rsidTr="00D62538">
        <w:trPr>
          <w:cantSplit/>
          <w:jc w:val="center"/>
        </w:trPr>
        <w:tc>
          <w:tcPr>
            <w:tcW w:w="3970" w:type="dxa"/>
            <w:tcBorders>
              <w:left w:val="single" w:sz="4" w:space="0" w:color="auto"/>
              <w:bottom w:val="single" w:sz="4" w:space="0" w:color="auto"/>
            </w:tcBorders>
            <w:vAlign w:val="center"/>
          </w:tcPr>
          <w:p w14:paraId="7369DA78"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1710" w:type="dxa"/>
            <w:vMerge/>
            <w:vAlign w:val="center"/>
          </w:tcPr>
          <w:p w14:paraId="3EEF11EC"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748F6CF6" w14:textId="77777777" w:rsidR="001363CF" w:rsidRPr="00130358" w:rsidRDefault="001363CF" w:rsidP="00D62538">
            <w:pPr>
              <w:pStyle w:val="TAC"/>
              <w:keepNext w:val="0"/>
              <w:keepLines w:val="0"/>
              <w:rPr>
                <w:rFonts w:cs="Arial"/>
                <w:lang w:eastAsia="ja-JP"/>
              </w:rPr>
            </w:pPr>
          </w:p>
        </w:tc>
      </w:tr>
      <w:tr w:rsidR="001363CF" w:rsidRPr="00130358" w14:paraId="7637EB05" w14:textId="77777777" w:rsidTr="00D62538">
        <w:trPr>
          <w:cantSplit/>
          <w:jc w:val="center"/>
        </w:trPr>
        <w:tc>
          <w:tcPr>
            <w:tcW w:w="3970" w:type="dxa"/>
            <w:tcBorders>
              <w:left w:val="single" w:sz="4" w:space="0" w:color="auto"/>
              <w:bottom w:val="single" w:sz="4" w:space="0" w:color="auto"/>
            </w:tcBorders>
            <w:vAlign w:val="center"/>
          </w:tcPr>
          <w:p w14:paraId="5F265F32"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1710" w:type="dxa"/>
            <w:vMerge/>
            <w:vAlign w:val="center"/>
          </w:tcPr>
          <w:p w14:paraId="5E1EE0EC"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61A79CD1" w14:textId="77777777" w:rsidR="001363CF" w:rsidRPr="00130358" w:rsidRDefault="001363CF" w:rsidP="00D62538">
            <w:pPr>
              <w:pStyle w:val="TAC"/>
              <w:keepNext w:val="0"/>
              <w:keepLines w:val="0"/>
              <w:rPr>
                <w:rFonts w:cs="Arial"/>
                <w:lang w:eastAsia="ja-JP"/>
              </w:rPr>
            </w:pPr>
          </w:p>
        </w:tc>
      </w:tr>
      <w:tr w:rsidR="001363CF" w:rsidRPr="00130358" w14:paraId="6BF9F16F" w14:textId="77777777" w:rsidTr="00D62538">
        <w:trPr>
          <w:cantSplit/>
          <w:jc w:val="center"/>
        </w:trPr>
        <w:tc>
          <w:tcPr>
            <w:tcW w:w="3970" w:type="dxa"/>
            <w:tcBorders>
              <w:left w:val="single" w:sz="4" w:space="0" w:color="auto"/>
              <w:bottom w:val="single" w:sz="4" w:space="0" w:color="auto"/>
            </w:tcBorders>
            <w:vAlign w:val="center"/>
          </w:tcPr>
          <w:p w14:paraId="5A400AA3"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1710" w:type="dxa"/>
            <w:vMerge/>
            <w:vAlign w:val="center"/>
          </w:tcPr>
          <w:p w14:paraId="65E4F7BD"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1C00F66A" w14:textId="77777777" w:rsidR="001363CF" w:rsidRPr="00130358" w:rsidRDefault="001363CF" w:rsidP="00D62538">
            <w:pPr>
              <w:pStyle w:val="TAC"/>
              <w:keepNext w:val="0"/>
              <w:keepLines w:val="0"/>
              <w:rPr>
                <w:rFonts w:cs="Arial"/>
                <w:lang w:eastAsia="ja-JP"/>
              </w:rPr>
            </w:pPr>
          </w:p>
        </w:tc>
      </w:tr>
      <w:tr w:rsidR="001363CF" w:rsidRPr="00130358" w14:paraId="14B528D6" w14:textId="77777777" w:rsidTr="00D62538">
        <w:trPr>
          <w:cantSplit/>
          <w:jc w:val="center"/>
        </w:trPr>
        <w:tc>
          <w:tcPr>
            <w:tcW w:w="3970" w:type="dxa"/>
            <w:tcBorders>
              <w:left w:val="single" w:sz="4" w:space="0" w:color="auto"/>
              <w:bottom w:val="single" w:sz="4" w:space="0" w:color="auto"/>
            </w:tcBorders>
            <w:vAlign w:val="center"/>
          </w:tcPr>
          <w:p w14:paraId="6EB0209D"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1710" w:type="dxa"/>
            <w:vMerge/>
            <w:vAlign w:val="center"/>
          </w:tcPr>
          <w:p w14:paraId="75E01973"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313D38B4" w14:textId="77777777" w:rsidR="001363CF" w:rsidRPr="00130358" w:rsidRDefault="001363CF" w:rsidP="00D62538">
            <w:pPr>
              <w:pStyle w:val="TAC"/>
              <w:keepNext w:val="0"/>
              <w:keepLines w:val="0"/>
              <w:rPr>
                <w:rFonts w:cs="Arial"/>
                <w:lang w:eastAsia="ja-JP"/>
              </w:rPr>
            </w:pPr>
          </w:p>
        </w:tc>
      </w:tr>
      <w:tr w:rsidR="001363CF" w:rsidRPr="00130358" w14:paraId="25666B0F" w14:textId="77777777" w:rsidTr="00D62538">
        <w:trPr>
          <w:cantSplit/>
          <w:jc w:val="center"/>
        </w:trPr>
        <w:tc>
          <w:tcPr>
            <w:tcW w:w="3970" w:type="dxa"/>
            <w:tcBorders>
              <w:left w:val="single" w:sz="4" w:space="0" w:color="auto"/>
              <w:bottom w:val="single" w:sz="4" w:space="0" w:color="auto"/>
            </w:tcBorders>
            <w:vAlign w:val="center"/>
          </w:tcPr>
          <w:p w14:paraId="04EC4C3F"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1710" w:type="dxa"/>
            <w:vMerge/>
            <w:vAlign w:val="center"/>
          </w:tcPr>
          <w:p w14:paraId="7835D0B2"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43942544" w14:textId="77777777" w:rsidR="001363CF" w:rsidRPr="00130358" w:rsidRDefault="001363CF" w:rsidP="00D62538">
            <w:pPr>
              <w:pStyle w:val="TAC"/>
              <w:keepNext w:val="0"/>
              <w:keepLines w:val="0"/>
              <w:rPr>
                <w:rFonts w:cs="Arial"/>
                <w:lang w:eastAsia="ja-JP"/>
              </w:rPr>
            </w:pPr>
          </w:p>
        </w:tc>
      </w:tr>
      <w:tr w:rsidR="001363CF" w:rsidRPr="00130358" w14:paraId="715B02FF" w14:textId="77777777" w:rsidTr="00D62538">
        <w:trPr>
          <w:cantSplit/>
          <w:jc w:val="center"/>
        </w:trPr>
        <w:tc>
          <w:tcPr>
            <w:tcW w:w="3970" w:type="dxa"/>
            <w:tcBorders>
              <w:left w:val="single" w:sz="4" w:space="0" w:color="auto"/>
              <w:bottom w:val="single" w:sz="4" w:space="0" w:color="auto"/>
            </w:tcBorders>
            <w:vAlign w:val="center"/>
          </w:tcPr>
          <w:p w14:paraId="6525F19E" w14:textId="3C492A3B" w:rsidR="001363CF" w:rsidRPr="00130358" w:rsidRDefault="001363CF" w:rsidP="00D62538">
            <w:pPr>
              <w:pStyle w:val="TAL"/>
              <w:keepNext w:val="0"/>
              <w:keepLines w:val="0"/>
              <w:rPr>
                <w:rFonts w:cs="Arial"/>
                <w:lang w:eastAsia="ja-JP"/>
              </w:rPr>
            </w:pPr>
            <w:proofErr w:type="spellStart"/>
            <w:r w:rsidRPr="00130358">
              <w:rPr>
                <w:rFonts w:cs="Arial"/>
                <w:lang w:eastAsia="ja-JP"/>
              </w:rPr>
              <w:t>OCNG_RA</w:t>
            </w:r>
            <w:r w:rsidRPr="00130358">
              <w:rPr>
                <w:rFonts w:cs="Arial"/>
                <w:vertAlign w:val="superscript"/>
                <w:lang w:eastAsia="ja-JP"/>
              </w:rPr>
              <w:t>Note</w:t>
            </w:r>
            <w:proofErr w:type="spellEnd"/>
            <w:r w:rsidR="00D62538" w:rsidRPr="00130358">
              <w:rPr>
                <w:rFonts w:cs="Arial"/>
                <w:vertAlign w:val="superscript"/>
                <w:lang w:eastAsia="ja-JP"/>
              </w:rPr>
              <w:t xml:space="preserve"> </w:t>
            </w:r>
            <w:r w:rsidRPr="00130358">
              <w:rPr>
                <w:rFonts w:cs="Arial"/>
                <w:vertAlign w:val="superscript"/>
                <w:lang w:eastAsia="ja-JP"/>
              </w:rPr>
              <w:t>1</w:t>
            </w:r>
          </w:p>
        </w:tc>
        <w:tc>
          <w:tcPr>
            <w:tcW w:w="1710" w:type="dxa"/>
            <w:vMerge/>
            <w:vAlign w:val="center"/>
          </w:tcPr>
          <w:p w14:paraId="7BB32C10" w14:textId="77777777" w:rsidR="001363CF" w:rsidRPr="00130358" w:rsidRDefault="001363CF" w:rsidP="00D62538">
            <w:pPr>
              <w:pStyle w:val="TAC"/>
              <w:keepNext w:val="0"/>
              <w:keepLines w:val="0"/>
              <w:rPr>
                <w:rFonts w:cs="Arial"/>
                <w:lang w:eastAsia="ja-JP"/>
              </w:rPr>
            </w:pPr>
          </w:p>
        </w:tc>
        <w:tc>
          <w:tcPr>
            <w:tcW w:w="3780" w:type="dxa"/>
            <w:gridSpan w:val="3"/>
            <w:vMerge/>
            <w:vAlign w:val="center"/>
          </w:tcPr>
          <w:p w14:paraId="23AE50B5" w14:textId="77777777" w:rsidR="001363CF" w:rsidRPr="00130358" w:rsidRDefault="001363CF" w:rsidP="00D62538">
            <w:pPr>
              <w:pStyle w:val="TAC"/>
              <w:keepNext w:val="0"/>
              <w:keepLines w:val="0"/>
              <w:rPr>
                <w:rFonts w:cs="Arial"/>
                <w:lang w:eastAsia="ja-JP"/>
              </w:rPr>
            </w:pPr>
          </w:p>
        </w:tc>
      </w:tr>
      <w:tr w:rsidR="001363CF" w:rsidRPr="00130358" w14:paraId="20C6171A" w14:textId="77777777" w:rsidTr="00D62538">
        <w:trPr>
          <w:cantSplit/>
          <w:jc w:val="center"/>
        </w:trPr>
        <w:tc>
          <w:tcPr>
            <w:tcW w:w="3970" w:type="dxa"/>
            <w:tcBorders>
              <w:left w:val="single" w:sz="4" w:space="0" w:color="auto"/>
              <w:bottom w:val="single" w:sz="4" w:space="0" w:color="auto"/>
            </w:tcBorders>
            <w:vAlign w:val="center"/>
          </w:tcPr>
          <w:p w14:paraId="4B8EE945" w14:textId="3BB15EEF"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1710" w:type="dxa"/>
            <w:vMerge/>
            <w:tcBorders>
              <w:bottom w:val="single" w:sz="4" w:space="0" w:color="auto"/>
            </w:tcBorders>
            <w:vAlign w:val="center"/>
          </w:tcPr>
          <w:p w14:paraId="4497E6FD" w14:textId="77777777" w:rsidR="001363CF" w:rsidRPr="00130358" w:rsidRDefault="001363CF" w:rsidP="00D62538">
            <w:pPr>
              <w:pStyle w:val="TAC"/>
              <w:keepNext w:val="0"/>
              <w:keepLines w:val="0"/>
              <w:rPr>
                <w:rFonts w:cs="Arial"/>
                <w:lang w:eastAsia="ja-JP"/>
              </w:rPr>
            </w:pPr>
          </w:p>
        </w:tc>
        <w:tc>
          <w:tcPr>
            <w:tcW w:w="3780" w:type="dxa"/>
            <w:gridSpan w:val="3"/>
            <w:vMerge/>
            <w:tcBorders>
              <w:bottom w:val="single" w:sz="4" w:space="0" w:color="auto"/>
            </w:tcBorders>
            <w:vAlign w:val="center"/>
          </w:tcPr>
          <w:p w14:paraId="12855978" w14:textId="77777777" w:rsidR="001363CF" w:rsidRPr="00130358" w:rsidRDefault="001363CF" w:rsidP="00D62538">
            <w:pPr>
              <w:pStyle w:val="TAC"/>
              <w:keepNext w:val="0"/>
              <w:keepLines w:val="0"/>
              <w:rPr>
                <w:rFonts w:cs="Arial"/>
                <w:lang w:eastAsia="ja-JP"/>
              </w:rPr>
            </w:pPr>
          </w:p>
        </w:tc>
      </w:tr>
      <w:tr w:rsidR="001363CF" w:rsidRPr="00130358" w14:paraId="5C768F1E" w14:textId="77777777" w:rsidTr="00D62538">
        <w:trPr>
          <w:cantSplit/>
          <w:jc w:val="center"/>
        </w:trPr>
        <w:tc>
          <w:tcPr>
            <w:tcW w:w="3970" w:type="dxa"/>
            <w:vAlign w:val="center"/>
          </w:tcPr>
          <w:p w14:paraId="6A71175C" w14:textId="293CE9F9" w:rsidR="001363CF" w:rsidRPr="00130358" w:rsidRDefault="001363CF" w:rsidP="00D62538">
            <w:pPr>
              <w:pStyle w:val="TAL"/>
              <w:keepNext w:val="0"/>
              <w:keepLines w:val="0"/>
              <w:rPr>
                <w:rFonts w:cs="Arial"/>
                <w:lang w:eastAsia="ja-JP"/>
              </w:rPr>
            </w:pPr>
            <w:r w:rsidRPr="00130358">
              <w:rPr>
                <w:rFonts w:cs="Arial"/>
                <w:position w:val="-12"/>
                <w:lang w:eastAsia="ja-JP"/>
              </w:rPr>
              <w:object w:dxaOrig="400" w:dyaOrig="360" w14:anchorId="28B03394">
                <v:shape id="_x0000_i1168" type="#_x0000_t75" style="width:21.75pt;height:21.75pt" o:ole="" fillcolor="window">
                  <v:imagedata r:id="rId7" o:title=""/>
                </v:shape>
                <o:OLEObject Type="Embed" ProgID="Equation.3" ShapeID="_x0000_i1168" DrawAspect="Content" ObjectID="_1736593642" r:id="rId153"/>
              </w:object>
            </w:r>
            <w:r w:rsidR="00D62538" w:rsidRPr="00130358">
              <w:rPr>
                <w:rFonts w:cs="Arial"/>
                <w:vertAlign w:val="superscript"/>
                <w:lang w:eastAsia="ja-JP"/>
              </w:rPr>
              <w:t xml:space="preserve"> </w:t>
            </w:r>
            <w:r w:rsidRPr="00130358">
              <w:rPr>
                <w:rFonts w:cs="Arial"/>
                <w:vertAlign w:val="superscript"/>
                <w:lang w:eastAsia="ja-JP"/>
              </w:rPr>
              <w:t>Note2</w:t>
            </w:r>
          </w:p>
        </w:tc>
        <w:tc>
          <w:tcPr>
            <w:tcW w:w="1710" w:type="dxa"/>
            <w:vAlign w:val="center"/>
          </w:tcPr>
          <w:p w14:paraId="0F9A193D" w14:textId="1B716A4C"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3"/>
            <w:vAlign w:val="center"/>
          </w:tcPr>
          <w:p w14:paraId="25C6F375" w14:textId="77777777" w:rsidR="001363CF" w:rsidRPr="00130358" w:rsidRDefault="001363CF" w:rsidP="00D62538">
            <w:pPr>
              <w:pStyle w:val="TAC"/>
              <w:keepNext w:val="0"/>
              <w:keepLines w:val="0"/>
              <w:rPr>
                <w:rFonts w:cs="Arial"/>
                <w:lang w:eastAsia="ja-JP"/>
              </w:rPr>
            </w:pPr>
            <w:r w:rsidRPr="00130358">
              <w:rPr>
                <w:rFonts w:cs="Arial"/>
                <w:lang w:eastAsia="ja-JP"/>
              </w:rPr>
              <w:t>-110</w:t>
            </w:r>
          </w:p>
        </w:tc>
      </w:tr>
      <w:tr w:rsidR="001363CF" w:rsidRPr="00130358" w14:paraId="715A5BC7" w14:textId="77777777" w:rsidTr="00D62538">
        <w:trPr>
          <w:cantSplit/>
          <w:jc w:val="center"/>
        </w:trPr>
        <w:tc>
          <w:tcPr>
            <w:tcW w:w="3970" w:type="dxa"/>
            <w:vAlign w:val="center"/>
          </w:tcPr>
          <w:p w14:paraId="4B5D53E7" w14:textId="77777777" w:rsidR="001363CF" w:rsidRPr="00130358" w:rsidRDefault="001363CF" w:rsidP="00D62538">
            <w:pPr>
              <w:pStyle w:val="TAL"/>
              <w:keepNext w:val="0"/>
              <w:keepLines w:val="0"/>
              <w:rPr>
                <w:rFonts w:cs="Arial"/>
                <w:lang w:eastAsia="ja-JP"/>
              </w:rPr>
            </w:pPr>
            <w:r w:rsidRPr="00130358">
              <w:rPr>
                <w:rFonts w:cs="Arial"/>
                <w:position w:val="-12"/>
                <w:lang w:eastAsia="ja-JP"/>
              </w:rPr>
              <w:object w:dxaOrig="800" w:dyaOrig="380" w14:anchorId="0AB78564">
                <v:shape id="_x0000_i1169" type="#_x0000_t75" style="width:42.75pt;height:21.75pt" o:ole="" fillcolor="window">
                  <v:imagedata r:id="rId11" o:title=""/>
                </v:shape>
                <o:OLEObject Type="Embed" ProgID="Equation.3" ShapeID="_x0000_i1169" DrawAspect="Content" ObjectID="_1736593643" r:id="rId154"/>
              </w:object>
            </w:r>
          </w:p>
        </w:tc>
        <w:tc>
          <w:tcPr>
            <w:tcW w:w="1710" w:type="dxa"/>
            <w:vAlign w:val="center"/>
          </w:tcPr>
          <w:p w14:paraId="5668B53C"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162" w:type="dxa"/>
            <w:vAlign w:val="center"/>
          </w:tcPr>
          <w:p w14:paraId="09FDA35B" w14:textId="77777777" w:rsidR="001363CF" w:rsidRPr="00130358" w:rsidRDefault="001363CF" w:rsidP="00D62538">
            <w:pPr>
              <w:pStyle w:val="TAC"/>
              <w:keepNext w:val="0"/>
              <w:keepLines w:val="0"/>
              <w:rPr>
                <w:rFonts w:cs="Arial"/>
                <w:lang w:eastAsia="ja-JP"/>
              </w:rPr>
            </w:pPr>
            <w:r w:rsidRPr="00130358">
              <w:rPr>
                <w:rFonts w:cs="Arial"/>
                <w:lang w:eastAsia="ja-JP"/>
              </w:rPr>
              <w:t>5.6</w:t>
            </w:r>
          </w:p>
        </w:tc>
        <w:tc>
          <w:tcPr>
            <w:tcW w:w="1358" w:type="dxa"/>
            <w:vAlign w:val="center"/>
          </w:tcPr>
          <w:p w14:paraId="62708464" w14:textId="77777777" w:rsidR="001363CF" w:rsidRPr="00130358" w:rsidRDefault="001363CF" w:rsidP="00D62538">
            <w:pPr>
              <w:pStyle w:val="TAC"/>
              <w:keepNext w:val="0"/>
              <w:keepLines w:val="0"/>
              <w:rPr>
                <w:rFonts w:cs="Arial"/>
                <w:lang w:eastAsia="ja-JP"/>
              </w:rPr>
            </w:pPr>
            <w:r w:rsidRPr="00130358">
              <w:rPr>
                <w:rFonts w:cs="Arial"/>
                <w:lang w:eastAsia="ja-JP"/>
              </w:rPr>
              <w:t>-5.6</w:t>
            </w:r>
          </w:p>
        </w:tc>
        <w:tc>
          <w:tcPr>
            <w:tcW w:w="1260" w:type="dxa"/>
            <w:vAlign w:val="center"/>
          </w:tcPr>
          <w:p w14:paraId="1193E239" w14:textId="77777777" w:rsidR="001363CF" w:rsidRPr="00130358" w:rsidRDefault="001363CF" w:rsidP="00D62538">
            <w:pPr>
              <w:pStyle w:val="TAC"/>
              <w:keepNext w:val="0"/>
              <w:keepLines w:val="0"/>
              <w:rPr>
                <w:rFonts w:cs="Arial"/>
                <w:lang w:eastAsia="ja-JP"/>
              </w:rPr>
            </w:pPr>
            <w:r w:rsidRPr="00130358">
              <w:rPr>
                <w:rFonts w:cs="Arial"/>
                <w:lang w:eastAsia="ja-JP"/>
              </w:rPr>
              <w:t>5.6</w:t>
            </w:r>
          </w:p>
        </w:tc>
      </w:tr>
      <w:tr w:rsidR="001363CF" w:rsidRPr="00130358" w14:paraId="67695EC4" w14:textId="77777777" w:rsidTr="00D62538">
        <w:trPr>
          <w:cantSplit/>
          <w:jc w:val="center"/>
        </w:trPr>
        <w:tc>
          <w:tcPr>
            <w:tcW w:w="3970" w:type="dxa"/>
            <w:vAlign w:val="center"/>
          </w:tcPr>
          <w:p w14:paraId="327FCE8A" w14:textId="64EA42C1"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vAlign w:val="center"/>
          </w:tcPr>
          <w:p w14:paraId="6C2357AD" w14:textId="1DB8F1F9"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vAlign w:val="center"/>
          </w:tcPr>
          <w:p w14:paraId="22E775FF"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c>
          <w:tcPr>
            <w:tcW w:w="1358" w:type="dxa"/>
            <w:vAlign w:val="center"/>
          </w:tcPr>
          <w:p w14:paraId="24A66BB7" w14:textId="77777777" w:rsidR="001363CF" w:rsidRPr="00130358" w:rsidRDefault="001363CF" w:rsidP="00D62538">
            <w:pPr>
              <w:pStyle w:val="TAC"/>
              <w:keepNext w:val="0"/>
              <w:keepLines w:val="0"/>
              <w:rPr>
                <w:rFonts w:cs="Arial"/>
                <w:lang w:eastAsia="ja-JP"/>
              </w:rPr>
            </w:pPr>
            <w:r w:rsidRPr="00130358">
              <w:rPr>
                <w:rFonts w:cs="Arial"/>
                <w:lang w:eastAsia="ja-JP"/>
              </w:rPr>
              <w:t>-115.6</w:t>
            </w:r>
          </w:p>
        </w:tc>
        <w:tc>
          <w:tcPr>
            <w:tcW w:w="1260" w:type="dxa"/>
            <w:vAlign w:val="center"/>
          </w:tcPr>
          <w:p w14:paraId="1F7F082D"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r>
      <w:tr w:rsidR="001363CF" w:rsidRPr="00130358" w14:paraId="6813A7EA" w14:textId="77777777" w:rsidTr="00D62538">
        <w:trPr>
          <w:cantSplit/>
          <w:jc w:val="center"/>
        </w:trPr>
        <w:tc>
          <w:tcPr>
            <w:tcW w:w="3970" w:type="dxa"/>
            <w:vAlign w:val="center"/>
          </w:tcPr>
          <w:p w14:paraId="50657CCA" w14:textId="71559BC0" w:rsidR="001363CF" w:rsidRPr="00130358" w:rsidRDefault="001363CF" w:rsidP="00D62538">
            <w:pPr>
              <w:pStyle w:val="TAL"/>
              <w:keepNext w:val="0"/>
              <w:keepLines w:val="0"/>
              <w:rPr>
                <w:rFonts w:cs="Arial"/>
                <w:lang w:eastAsia="ja-JP"/>
              </w:rPr>
            </w:pPr>
            <w:r w:rsidRPr="00130358">
              <w:rPr>
                <w:rFonts w:cs="Arial"/>
                <w:lang w:eastAsia="ja-JP"/>
              </w:rPr>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vAlign w:val="center"/>
          </w:tcPr>
          <w:p w14:paraId="60712753" w14:textId="7EC6630A"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vAlign w:val="center"/>
          </w:tcPr>
          <w:p w14:paraId="6FFE821A"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c>
          <w:tcPr>
            <w:tcW w:w="1358" w:type="dxa"/>
            <w:vAlign w:val="center"/>
          </w:tcPr>
          <w:p w14:paraId="11D20F51" w14:textId="77777777" w:rsidR="001363CF" w:rsidRPr="00130358" w:rsidRDefault="001363CF" w:rsidP="00D62538">
            <w:pPr>
              <w:pStyle w:val="TAC"/>
              <w:keepNext w:val="0"/>
              <w:keepLines w:val="0"/>
              <w:rPr>
                <w:rFonts w:cs="Arial"/>
                <w:lang w:eastAsia="ja-JP"/>
              </w:rPr>
            </w:pPr>
            <w:r w:rsidRPr="00130358">
              <w:rPr>
                <w:rFonts w:cs="Arial"/>
                <w:lang w:eastAsia="ja-JP"/>
              </w:rPr>
              <w:t>-115.6</w:t>
            </w:r>
          </w:p>
        </w:tc>
        <w:tc>
          <w:tcPr>
            <w:tcW w:w="1260" w:type="dxa"/>
            <w:vAlign w:val="center"/>
          </w:tcPr>
          <w:p w14:paraId="42A2513F" w14:textId="77777777" w:rsidR="001363CF" w:rsidRPr="00130358" w:rsidRDefault="001363CF" w:rsidP="00D62538">
            <w:pPr>
              <w:pStyle w:val="TAC"/>
              <w:keepNext w:val="0"/>
              <w:keepLines w:val="0"/>
              <w:rPr>
                <w:rFonts w:cs="Arial"/>
                <w:lang w:eastAsia="ja-JP"/>
              </w:rPr>
            </w:pPr>
            <w:r w:rsidRPr="00130358">
              <w:rPr>
                <w:rFonts w:cs="Arial"/>
                <w:lang w:eastAsia="ja-JP"/>
              </w:rPr>
              <w:t>-104.4</w:t>
            </w:r>
          </w:p>
        </w:tc>
      </w:tr>
      <w:tr w:rsidR="001363CF" w:rsidRPr="00130358" w14:paraId="02D522B7" w14:textId="77777777" w:rsidTr="00D62538">
        <w:trPr>
          <w:cantSplit/>
          <w:jc w:val="center"/>
        </w:trPr>
        <w:tc>
          <w:tcPr>
            <w:tcW w:w="3970" w:type="dxa"/>
            <w:vAlign w:val="center"/>
          </w:tcPr>
          <w:p w14:paraId="551DA787" w14:textId="5518318D" w:rsidR="001363CF" w:rsidRPr="00130358" w:rsidRDefault="001363CF" w:rsidP="00D62538">
            <w:pPr>
              <w:pStyle w:val="TAL"/>
              <w:keepNext w:val="0"/>
              <w:keepLines w:val="0"/>
              <w:rPr>
                <w:rFonts w:cs="Arial"/>
                <w:lang w:eastAsia="ja-JP"/>
              </w:rPr>
            </w:pPr>
            <w:r w:rsidRPr="00130358">
              <w:rPr>
                <w:rFonts w:cs="Arial"/>
                <w:lang w:eastAsia="ja-JP"/>
              </w:rPr>
              <w:t>Io</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vAlign w:val="center"/>
          </w:tcPr>
          <w:p w14:paraId="6DB0D8FB" w14:textId="404757C8" w:rsidR="001363CF" w:rsidRPr="00130358" w:rsidRDefault="001363CF" w:rsidP="00D62538">
            <w:pPr>
              <w:pStyle w:val="TAC"/>
              <w:keepNext w:val="0"/>
              <w:keepLines w:val="0"/>
              <w:rPr>
                <w:rFonts w:cs="Arial"/>
                <w:lang w:eastAsia="ja-JP"/>
              </w:rPr>
            </w:pPr>
            <w:r w:rsidRPr="00130358">
              <w:rPr>
                <w:rFonts w:cs="Arial"/>
                <w:lang w:eastAsia="ja-JP"/>
              </w:rPr>
              <w:t>dBm/9</w:t>
            </w:r>
            <w:r w:rsidR="00D62538" w:rsidRPr="00130358">
              <w:rPr>
                <w:rFonts w:cs="Arial"/>
                <w:lang w:eastAsia="ja-JP"/>
              </w:rPr>
              <w:t xml:space="preserve"> </w:t>
            </w:r>
            <w:r w:rsidRPr="00130358">
              <w:rPr>
                <w:rFonts w:cs="Arial"/>
                <w:lang w:eastAsia="ja-JP"/>
              </w:rPr>
              <w:t>MHz</w:t>
            </w:r>
          </w:p>
        </w:tc>
        <w:tc>
          <w:tcPr>
            <w:tcW w:w="1162" w:type="dxa"/>
            <w:vAlign w:val="center"/>
          </w:tcPr>
          <w:p w14:paraId="34810773" w14:textId="77777777" w:rsidR="001363CF" w:rsidRPr="00130358" w:rsidRDefault="001363CF" w:rsidP="00D62538">
            <w:pPr>
              <w:pStyle w:val="TAC"/>
              <w:keepNext w:val="0"/>
              <w:keepLines w:val="0"/>
              <w:rPr>
                <w:rFonts w:cs="Arial"/>
                <w:lang w:eastAsia="ja-JP"/>
              </w:rPr>
            </w:pPr>
            <w:r w:rsidRPr="00130358">
              <w:rPr>
                <w:rFonts w:cs="Arial"/>
                <w:lang w:eastAsia="ja-JP"/>
              </w:rPr>
              <w:t>-75.56</w:t>
            </w:r>
          </w:p>
        </w:tc>
        <w:tc>
          <w:tcPr>
            <w:tcW w:w="1358" w:type="dxa"/>
            <w:vAlign w:val="center"/>
          </w:tcPr>
          <w:p w14:paraId="5507A0C4" w14:textId="77777777" w:rsidR="001363CF" w:rsidRPr="00130358" w:rsidRDefault="001363CF" w:rsidP="00D62538">
            <w:pPr>
              <w:pStyle w:val="TAC"/>
              <w:keepNext w:val="0"/>
              <w:keepLines w:val="0"/>
              <w:rPr>
                <w:rFonts w:cs="Arial"/>
                <w:lang w:eastAsia="ja-JP"/>
              </w:rPr>
            </w:pPr>
            <w:r w:rsidRPr="00130358">
              <w:rPr>
                <w:rFonts w:cs="Arial"/>
                <w:lang w:eastAsia="ja-JP"/>
              </w:rPr>
              <w:t>-81.16</w:t>
            </w:r>
          </w:p>
        </w:tc>
        <w:tc>
          <w:tcPr>
            <w:tcW w:w="1260" w:type="dxa"/>
            <w:vAlign w:val="center"/>
          </w:tcPr>
          <w:p w14:paraId="20AF5ED0" w14:textId="77777777" w:rsidR="001363CF" w:rsidRPr="00130358" w:rsidRDefault="001363CF" w:rsidP="00D62538">
            <w:pPr>
              <w:pStyle w:val="TAC"/>
              <w:keepNext w:val="0"/>
              <w:keepLines w:val="0"/>
              <w:rPr>
                <w:rFonts w:cs="Arial"/>
                <w:lang w:eastAsia="ja-JP"/>
              </w:rPr>
            </w:pPr>
            <w:r w:rsidRPr="00130358">
              <w:rPr>
                <w:rFonts w:cs="Arial"/>
                <w:lang w:eastAsia="ja-JP"/>
              </w:rPr>
              <w:t>-75.56</w:t>
            </w:r>
          </w:p>
        </w:tc>
      </w:tr>
      <w:tr w:rsidR="001363CF" w:rsidRPr="00130358" w14:paraId="7FC41047" w14:textId="77777777" w:rsidTr="00D62538">
        <w:trPr>
          <w:cantSplit/>
          <w:jc w:val="center"/>
        </w:trPr>
        <w:tc>
          <w:tcPr>
            <w:tcW w:w="3970" w:type="dxa"/>
            <w:vAlign w:val="center"/>
          </w:tcPr>
          <w:p w14:paraId="45A16F17" w14:textId="63E02818"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vAlign w:val="center"/>
          </w:tcPr>
          <w:p w14:paraId="5D2FB06E" w14:textId="77777777" w:rsidR="001363CF" w:rsidRPr="00130358" w:rsidRDefault="001363CF" w:rsidP="00D62538">
            <w:pPr>
              <w:pStyle w:val="TAC"/>
              <w:keepNext w:val="0"/>
              <w:keepLines w:val="0"/>
              <w:rPr>
                <w:rFonts w:cs="Arial"/>
                <w:lang w:eastAsia="ja-JP"/>
              </w:rPr>
            </w:pPr>
          </w:p>
        </w:tc>
        <w:tc>
          <w:tcPr>
            <w:tcW w:w="3780" w:type="dxa"/>
            <w:gridSpan w:val="3"/>
            <w:vAlign w:val="center"/>
          </w:tcPr>
          <w:p w14:paraId="09904C19"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59597DD2" w14:textId="77777777" w:rsidTr="00D62538">
        <w:trPr>
          <w:cantSplit/>
          <w:jc w:val="center"/>
        </w:trPr>
        <w:tc>
          <w:tcPr>
            <w:tcW w:w="9460" w:type="dxa"/>
            <w:gridSpan w:val="5"/>
            <w:vAlign w:val="center"/>
          </w:tcPr>
          <w:p w14:paraId="1FB172A6" w14:textId="2A4C4485"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OCNG</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used</w:t>
            </w:r>
            <w:r w:rsidR="00D62538" w:rsidRPr="00130358">
              <w:rPr>
                <w:rFonts w:cs="Arial"/>
                <w:lang w:eastAsia="ja-JP"/>
              </w:rPr>
              <w:t xml:space="preserve"> </w:t>
            </w:r>
            <w:r w:rsidR="001363CF" w:rsidRPr="00130358">
              <w:rPr>
                <w:rFonts w:cs="Arial"/>
                <w:lang w:eastAsia="ja-JP"/>
              </w:rPr>
              <w:t>such</w:t>
            </w:r>
            <w:r w:rsidR="00D62538" w:rsidRPr="00130358">
              <w:rPr>
                <w:rFonts w:cs="Arial"/>
                <w:lang w:eastAsia="ja-JP"/>
              </w:rPr>
              <w:t xml:space="preserve"> </w:t>
            </w:r>
            <w:r w:rsidR="001363CF" w:rsidRPr="00130358">
              <w:rPr>
                <w:rFonts w:cs="Arial"/>
                <w:lang w:eastAsia="ja-JP"/>
              </w:rPr>
              <w:t>that</w:t>
            </w:r>
            <w:r w:rsidR="00D62538" w:rsidRPr="00130358">
              <w:rPr>
                <w:rFonts w:cs="Arial"/>
                <w:lang w:eastAsia="ja-JP"/>
              </w:rPr>
              <w:t xml:space="preserve"> </w:t>
            </w:r>
            <w:r w:rsidR="001363CF" w:rsidRPr="00130358">
              <w:rPr>
                <w:rFonts w:cs="Arial"/>
                <w:lang w:eastAsia="ja-JP"/>
              </w:rPr>
              <w:t>cell</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fully</w:t>
            </w:r>
            <w:r w:rsidR="00D62538" w:rsidRPr="00130358">
              <w:rPr>
                <w:rFonts w:cs="Arial"/>
                <w:lang w:eastAsia="ja-JP"/>
              </w:rPr>
              <w:t xml:space="preserve"> </w:t>
            </w:r>
            <w:r w:rsidR="001363CF" w:rsidRPr="00130358">
              <w:rPr>
                <w:rFonts w:cs="Arial"/>
                <w:lang w:eastAsia="ja-JP"/>
              </w:rPr>
              <w:t>allocated</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a</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total</w:t>
            </w:r>
            <w:r w:rsidR="00D62538" w:rsidRPr="00130358">
              <w:rPr>
                <w:rFonts w:cs="Arial"/>
                <w:lang w:eastAsia="ja-JP"/>
              </w:rPr>
              <w:t xml:space="preserve"> </w:t>
            </w:r>
            <w:r w:rsidR="001363CF" w:rsidRPr="00130358">
              <w:rPr>
                <w:rFonts w:cs="Arial"/>
                <w:lang w:eastAsia="ja-JP"/>
              </w:rPr>
              <w:t>transmitted</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spectral</w:t>
            </w:r>
            <w:r w:rsidR="00D62538" w:rsidRPr="00130358">
              <w:rPr>
                <w:rFonts w:cs="Arial"/>
                <w:lang w:eastAsia="ja-JP"/>
              </w:rPr>
              <w:t xml:space="preserve"> </w:t>
            </w:r>
            <w:r w:rsidR="001363CF" w:rsidRPr="00130358">
              <w:rPr>
                <w:rFonts w:cs="Arial"/>
                <w:lang w:eastAsia="ja-JP"/>
              </w:rPr>
              <w:t>density</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achieved</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all</w:t>
            </w:r>
            <w:r w:rsidR="00D62538" w:rsidRPr="00130358">
              <w:rPr>
                <w:rFonts w:cs="Arial"/>
                <w:lang w:eastAsia="ja-JP"/>
              </w:rPr>
              <w:t xml:space="preserve"> </w:t>
            </w:r>
            <w:r w:rsidR="001363CF" w:rsidRPr="00130358">
              <w:rPr>
                <w:rFonts w:cs="Arial"/>
                <w:lang w:eastAsia="ja-JP"/>
              </w:rPr>
              <w:t>OFDM</w:t>
            </w:r>
            <w:r w:rsidR="00D62538" w:rsidRPr="00130358">
              <w:rPr>
                <w:rFonts w:cs="Arial"/>
                <w:lang w:eastAsia="ja-JP"/>
              </w:rPr>
              <w:t xml:space="preserve"> </w:t>
            </w:r>
            <w:r w:rsidR="001363CF" w:rsidRPr="00130358">
              <w:rPr>
                <w:rFonts w:cs="Arial"/>
                <w:lang w:eastAsia="ja-JP"/>
              </w:rPr>
              <w:t>symbols.</w:t>
            </w:r>
          </w:p>
          <w:p w14:paraId="758811B5" w14:textId="2F1F56FD"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v4.2.0"/>
                <w:position w:val="-12"/>
                <w:lang w:eastAsia="ja-JP"/>
              </w:rPr>
              <w:object w:dxaOrig="400" w:dyaOrig="360" w14:anchorId="3D8511E3">
                <v:shape id="_x0000_i1170" type="#_x0000_t75" style="width:20.25pt;height:18.75pt" o:ole="" fillcolor="window">
                  <v:imagedata r:id="rId7" o:title=""/>
                </v:shape>
                <o:OLEObject Type="Embed" ProgID="Equation.3" ShapeID="_x0000_i1170" DrawAspect="Content" ObjectID="_1736593644" r:id="rId155"/>
              </w:obje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001C50EE" w14:textId="3E76434F"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SCH_RP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tc>
      </w:tr>
    </w:tbl>
    <w:p w14:paraId="593CC671" w14:textId="77777777" w:rsidR="001363CF" w:rsidRPr="00130358" w:rsidRDefault="001363CF" w:rsidP="00D62538">
      <w:pPr>
        <w:rPr>
          <w:rFonts w:eastAsia="MS Mincho"/>
          <w:lang w:eastAsia="zh-CN"/>
        </w:rPr>
      </w:pPr>
    </w:p>
    <w:p w14:paraId="0B95CD86"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0CFA3372" w14:textId="77777777" w:rsidR="001363CF" w:rsidRPr="00130358" w:rsidRDefault="001363CF" w:rsidP="00D62538">
      <w:pPr>
        <w:rPr>
          <w:rFonts w:cs="v4.2.0"/>
        </w:rPr>
      </w:pPr>
      <w:r w:rsidRPr="00130358">
        <w:rPr>
          <w:rFonts w:cs="v4.2.0"/>
        </w:rPr>
        <w:t>The SLSS transmission initiation delay shall be less than 0.56 s.</w:t>
      </w:r>
    </w:p>
    <w:p w14:paraId="759464DE"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58EE8B4A" w14:textId="77777777" w:rsidR="001363CF" w:rsidRPr="00130358" w:rsidRDefault="001363CF" w:rsidP="00D62538">
      <w:pPr>
        <w:rPr>
          <w:rFonts w:cs="v4.2.0"/>
        </w:rPr>
      </w:pPr>
      <w:r w:rsidRPr="00130358">
        <w:rPr>
          <w:rFonts w:cs="v4.2.0"/>
        </w:rPr>
        <w:t>The SLSS transmission cease delay shall be less than 0.56 s.</w:t>
      </w:r>
    </w:p>
    <w:p w14:paraId="52626C6D"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24E66392" w14:textId="77777777" w:rsidR="001363CF" w:rsidRPr="00130358" w:rsidRDefault="001363CF" w:rsidP="00D62538">
      <w:pPr>
        <w:pStyle w:val="NO"/>
        <w:keepLines w:val="0"/>
      </w:pPr>
      <w:r w:rsidRPr="00130358">
        <w:rPr>
          <w:rFonts w:cs="v4.2.0"/>
        </w:rPr>
        <w:t>NOTE:</w:t>
      </w:r>
      <w:r w:rsidRPr="00130358">
        <w:rPr>
          <w:rFonts w:cs="v4.2.0"/>
        </w:rPr>
        <w:tab/>
        <w:t xml:space="preserve">The initiation/cease delay of SLSS transmissions can be expressed as: </w:t>
      </w:r>
      <w:proofErr w:type="spellStart"/>
      <w:r w:rsidRPr="00130358">
        <w:rPr>
          <w:rFonts w:cs="v4.2.0"/>
        </w:rPr>
        <w:t>T</w:t>
      </w:r>
      <w:r w:rsidRPr="00130358">
        <w:rPr>
          <w:rFonts w:cs="v4.2.0"/>
          <w:vertAlign w:val="subscript"/>
        </w:rPr>
        <w:t>evaluate,SLSS</w:t>
      </w:r>
      <w:proofErr w:type="spellEnd"/>
      <w:r w:rsidRPr="00130358">
        <w:rPr>
          <w:rFonts w:cs="v4.2.0"/>
        </w:rPr>
        <w:t xml:space="preserve"> + SLSS period,</w:t>
      </w:r>
    </w:p>
    <w:p w14:paraId="3586A6F1" w14:textId="77777777" w:rsidR="001363CF" w:rsidRPr="00130358" w:rsidRDefault="001363CF" w:rsidP="00D62538">
      <w:pPr>
        <w:tabs>
          <w:tab w:val="left" w:pos="4234"/>
        </w:tabs>
      </w:pPr>
      <w:r w:rsidRPr="00130358">
        <w:t>Where:</w:t>
      </w:r>
    </w:p>
    <w:p w14:paraId="09BF294C" w14:textId="77777777" w:rsidR="001363CF" w:rsidRPr="00130358" w:rsidRDefault="001363CF" w:rsidP="00D62538">
      <w:pPr>
        <w:pStyle w:val="EX"/>
        <w:keepLines w:val="0"/>
      </w:pPr>
      <w:proofErr w:type="spellStart"/>
      <w:r w:rsidRPr="00130358">
        <w:t>T</w:t>
      </w:r>
      <w:r w:rsidRPr="00130358">
        <w:rPr>
          <w:vertAlign w:val="subscript"/>
        </w:rPr>
        <w:t>evaluate,SLSS</w:t>
      </w:r>
      <w:proofErr w:type="spellEnd"/>
      <w:r w:rsidRPr="00130358">
        <w:t xml:space="preserve"> </w:t>
      </w:r>
      <w:r w:rsidRPr="00130358">
        <w:tab/>
        <w:t>is the evaluation time for initiate/cease of SLSS, and is 0.4 sec (clause 13.3.1.1) for the parameters in this test;</w:t>
      </w:r>
    </w:p>
    <w:p w14:paraId="059FEF80" w14:textId="77777777" w:rsidR="001363CF" w:rsidRPr="00130358" w:rsidRDefault="001363CF" w:rsidP="00D62538">
      <w:pPr>
        <w:pStyle w:val="EX"/>
        <w:keepLines w:val="0"/>
      </w:pPr>
      <w:r w:rsidRPr="00130358">
        <w:rPr>
          <w:rFonts w:cs="v4.2.0"/>
        </w:rPr>
        <w:t>SLSS period</w:t>
      </w:r>
      <w:r w:rsidRPr="00130358">
        <w:tab/>
        <w:t>is set as 160ms in this test.</w:t>
      </w:r>
    </w:p>
    <w:p w14:paraId="63B3BF64" w14:textId="77777777" w:rsidR="001363CF" w:rsidRPr="00130358" w:rsidRDefault="001363CF" w:rsidP="00D62538">
      <w:r w:rsidRPr="00130358">
        <w:rPr>
          <w:lang w:eastAsia="zh-CN"/>
        </w:rPr>
        <w:t>All of the above test requirements shall be fulfilled in order for the of SLSS transmission initiation and cease delay to be counted as correct. The rate of correct observed SLSS transmission initiation and SLSS transmission cease delay during repeated tests shall be at least 90%</w:t>
      </w:r>
      <w:r w:rsidRPr="00130358">
        <w:t xml:space="preserve"> with a confidence level of 95% for each of the events.</w:t>
      </w:r>
    </w:p>
    <w:p w14:paraId="01C23A85" w14:textId="77777777" w:rsidR="001363CF" w:rsidRPr="00130358" w:rsidRDefault="001363CF" w:rsidP="00D62538">
      <w:r w:rsidRPr="00130358">
        <w:t>The statistical pass/ fail decisions are done separate</w:t>
      </w:r>
      <w:r w:rsidRPr="00130358">
        <w:rPr>
          <w:lang w:eastAsia="zh-CN"/>
        </w:rPr>
        <w:t>ly</w:t>
      </w:r>
      <w:r w:rsidRPr="00130358">
        <w:t xml:space="preserve"> for </w:t>
      </w:r>
      <w:r w:rsidRPr="00130358">
        <w:rPr>
          <w:rFonts w:cs="v4.2.0"/>
        </w:rPr>
        <w:t xml:space="preserve">initiation </w:t>
      </w:r>
      <w:r w:rsidRPr="00130358">
        <w:t xml:space="preserve">and </w:t>
      </w:r>
      <w:r w:rsidRPr="00130358">
        <w:rPr>
          <w:rFonts w:cs="v4.2.0"/>
        </w:rPr>
        <w:t>cease</w:t>
      </w:r>
      <w:r w:rsidRPr="00130358">
        <w:t>.</w:t>
      </w:r>
    </w:p>
    <w:p w14:paraId="134BB5F8" w14:textId="77777777" w:rsidR="001363CF" w:rsidRPr="00130358" w:rsidRDefault="001363CF" w:rsidP="00D62538">
      <w:r w:rsidRPr="00130358">
        <w:t xml:space="preserve">Decide the test pass, if </w:t>
      </w:r>
      <w:r w:rsidRPr="00130358">
        <w:rPr>
          <w:rFonts w:cs="v4.2.0"/>
        </w:rPr>
        <w:t xml:space="preserve">initiation </w:t>
      </w:r>
      <w:r w:rsidRPr="00130358">
        <w:t xml:space="preserve">and </w:t>
      </w:r>
      <w:r w:rsidRPr="00130358">
        <w:rPr>
          <w:rFonts w:cs="v4.2.0"/>
        </w:rPr>
        <w:t>cease</w:t>
      </w:r>
      <w:r w:rsidRPr="00130358">
        <w:t xml:space="preserve"> are passed, otherwise fail the UE.</w:t>
      </w:r>
    </w:p>
    <w:p w14:paraId="5A90A0AB" w14:textId="77777777" w:rsidR="001363CF" w:rsidRPr="00130358" w:rsidRDefault="001363CF" w:rsidP="00D62538">
      <w:pPr>
        <w:pStyle w:val="Heading3"/>
        <w:keepNext w:val="0"/>
        <w:keepLines w:val="0"/>
        <w:rPr>
          <w:lang w:eastAsia="zh-CN"/>
        </w:rPr>
      </w:pPr>
      <w:r w:rsidRPr="00130358">
        <w:t>12.2.2</w:t>
      </w:r>
      <w:r w:rsidRPr="00130358">
        <w:tab/>
        <w:t xml:space="preserve">Initiation/Cease of SLSS Transmission with V2X </w:t>
      </w:r>
      <w:proofErr w:type="spellStart"/>
      <w:r w:rsidRPr="00130358">
        <w:t>Sidelink</w:t>
      </w:r>
      <w:proofErr w:type="spellEnd"/>
      <w:r w:rsidRPr="00130358">
        <w:t xml:space="preserve"> Communication for </w:t>
      </w:r>
      <w:proofErr w:type="spellStart"/>
      <w:r w:rsidRPr="00130358">
        <w:t>SyncRef</w:t>
      </w:r>
      <w:proofErr w:type="spellEnd"/>
      <w:r w:rsidRPr="00130358">
        <w:t xml:space="preserve"> UE as Timing Reference</w:t>
      </w:r>
    </w:p>
    <w:p w14:paraId="7970AC17" w14:textId="77777777" w:rsidR="001363CF" w:rsidRPr="00130358" w:rsidRDefault="001363CF" w:rsidP="00D62538">
      <w:pPr>
        <w:pStyle w:val="Heading4"/>
        <w:keepNext w:val="0"/>
        <w:keepLines w:val="0"/>
      </w:pPr>
      <w:r w:rsidRPr="00130358">
        <w:t>12.2.2.1</w:t>
      </w:r>
      <w:r w:rsidRPr="00130358">
        <w:tab/>
        <w:t>Test purpose</w:t>
      </w:r>
    </w:p>
    <w:p w14:paraId="7286E4BD" w14:textId="77777777" w:rsidR="001363CF" w:rsidRPr="00130358" w:rsidRDefault="001363CF" w:rsidP="00D62538">
      <w:r w:rsidRPr="00130358">
        <w:t xml:space="preserve">To verify the requirements related to the evaluation time allowed to initiate and cease SLSS transmissions defined in clause </w:t>
      </w:r>
      <w:r w:rsidRPr="00130358">
        <w:rPr>
          <w:rFonts w:cs="v4.2.0"/>
        </w:rPr>
        <w:t xml:space="preserve">13.3.1.3, when </w:t>
      </w:r>
      <w:proofErr w:type="spellStart"/>
      <w:r w:rsidRPr="00130358">
        <w:t>SyncRef</w:t>
      </w:r>
      <w:proofErr w:type="spellEnd"/>
      <w:r w:rsidRPr="00130358">
        <w:t xml:space="preserve"> UE is used as timing reference. </w:t>
      </w:r>
    </w:p>
    <w:p w14:paraId="3C022690" w14:textId="77777777" w:rsidR="001363CF" w:rsidRPr="00130358" w:rsidRDefault="001363CF" w:rsidP="000835DA">
      <w:pPr>
        <w:pStyle w:val="Heading4"/>
        <w:keepLines w:val="0"/>
      </w:pPr>
      <w:r w:rsidRPr="00130358">
        <w:t>12.2.2.2</w:t>
      </w:r>
      <w:r w:rsidRPr="00130358">
        <w:tab/>
        <w:t>Test applicability</w:t>
      </w:r>
    </w:p>
    <w:p w14:paraId="398E3E8D" w14:textId="77777777" w:rsidR="001363CF" w:rsidRPr="00130358" w:rsidRDefault="001363CF" w:rsidP="00D62538">
      <w:r w:rsidRPr="00130358">
        <w:t>This test applies to all types of UE that support V2X Communication and Band 47 and SLSS transmission.</w:t>
      </w:r>
    </w:p>
    <w:p w14:paraId="210271B4" w14:textId="77777777" w:rsidR="001363CF" w:rsidRPr="00130358" w:rsidRDefault="001363CF" w:rsidP="00D62538">
      <w:pPr>
        <w:pStyle w:val="Heading4"/>
        <w:keepNext w:val="0"/>
        <w:keepLines w:val="0"/>
      </w:pPr>
      <w:r w:rsidRPr="00130358">
        <w:t>12.2.2.3</w:t>
      </w:r>
      <w:r w:rsidRPr="00130358">
        <w:tab/>
        <w:t>Minimum conformance requirements</w:t>
      </w:r>
    </w:p>
    <w:p w14:paraId="75D0CEFE" w14:textId="77777777" w:rsidR="001363CF" w:rsidRPr="00130358" w:rsidRDefault="001363CF" w:rsidP="00D62538">
      <w:r w:rsidRPr="00130358">
        <w:t xml:space="preserve">The requirements apply when </w:t>
      </w:r>
      <w:proofErr w:type="spellStart"/>
      <w:r w:rsidRPr="00130358">
        <w:t>SyncRef</w:t>
      </w:r>
      <w:proofErr w:type="spellEnd"/>
      <w:r w:rsidRPr="00130358">
        <w:t xml:space="preserve"> UE is used as synchronization reference source and when the UE is</w:t>
      </w:r>
    </w:p>
    <w:p w14:paraId="66A1E6D9" w14:textId="77777777" w:rsidR="001363CF" w:rsidRPr="00130358" w:rsidRDefault="001363CF" w:rsidP="00D62538">
      <w:pPr>
        <w:pStyle w:val="B1"/>
        <w:overflowPunct/>
        <w:autoSpaceDE/>
        <w:autoSpaceDN/>
        <w:adjustRightInd/>
        <w:ind w:left="284" w:firstLine="0"/>
        <w:textAlignment w:val="auto"/>
      </w:pPr>
      <w:r w:rsidRPr="00130358">
        <w:t>-</w:t>
      </w:r>
      <w:r w:rsidRPr="00130358">
        <w:tab/>
        <w:t>in any cell selection state, or</w:t>
      </w:r>
    </w:p>
    <w:p w14:paraId="6C220758" w14:textId="77777777" w:rsidR="001363CF" w:rsidRPr="00130358" w:rsidRDefault="001363CF" w:rsidP="00D62538">
      <w:pPr>
        <w:pStyle w:val="B1"/>
        <w:overflowPunct/>
        <w:autoSpaceDE/>
        <w:autoSpaceDN/>
        <w:adjustRightInd/>
        <w:ind w:left="284" w:firstLine="0"/>
        <w:textAlignment w:val="auto"/>
      </w:pPr>
      <w:r w:rsidRPr="00130358">
        <w:t>-</w:t>
      </w:r>
      <w:r w:rsidRPr="00130358">
        <w:tab/>
        <w:t xml:space="preserve">out of coverage on the V2X </w:t>
      </w:r>
      <w:proofErr w:type="spellStart"/>
      <w:r w:rsidRPr="00130358">
        <w:t>sidelink</w:t>
      </w:r>
      <w:proofErr w:type="spellEnd"/>
      <w:r w:rsidRPr="00130358">
        <w:t xml:space="preserve"> carrier and is associated with a serving cell on a non-V2X </w:t>
      </w:r>
      <w:proofErr w:type="spellStart"/>
      <w:r w:rsidRPr="00130358">
        <w:t>sidelink</w:t>
      </w:r>
      <w:proofErr w:type="spellEnd"/>
      <w:r w:rsidRPr="00130358">
        <w:t xml:space="preserve"> carrier,</w:t>
      </w:r>
    </w:p>
    <w:p w14:paraId="7080A61D" w14:textId="77777777" w:rsidR="001363CF" w:rsidRPr="00130358" w:rsidRDefault="001363CF" w:rsidP="00D62538">
      <w:r w:rsidRPr="00130358">
        <w:t xml:space="preserve">and when the conditions for SLSS transmissions specified in [5] are met and when </w:t>
      </w:r>
      <w:proofErr w:type="spellStart"/>
      <w:r w:rsidRPr="00130358">
        <w:t>SyncRef</w:t>
      </w:r>
      <w:proofErr w:type="spellEnd"/>
      <w:r w:rsidRPr="00130358">
        <w:t xml:space="preserve"> UE is used as synchronization reference source and if </w:t>
      </w:r>
      <w:proofErr w:type="spellStart"/>
      <w:r w:rsidRPr="00130358">
        <w:rPr>
          <w:i/>
        </w:rPr>
        <w:t>syncTxThreshOoC</w:t>
      </w:r>
      <w:proofErr w:type="spellEnd"/>
      <w:r w:rsidRPr="00130358">
        <w:t xml:space="preserve"> is included in the preconfigured V2X parameters.</w:t>
      </w:r>
    </w:p>
    <w:p w14:paraId="12719D26" w14:textId="77777777" w:rsidR="001363CF" w:rsidRPr="00130358" w:rsidRDefault="001363CF" w:rsidP="00D62538">
      <w:pPr>
        <w:rPr>
          <w:rFonts w:cs="v4.2.0"/>
        </w:rPr>
      </w:pPr>
      <w:r w:rsidRPr="00130358">
        <w:t xml:space="preserve">The UE shall be capable of measuring the S-RSRP of the selected </w:t>
      </w:r>
      <w:proofErr w:type="spellStart"/>
      <w:r w:rsidRPr="00130358">
        <w:t>SyncRef</w:t>
      </w:r>
      <w:proofErr w:type="spellEnd"/>
      <w:r w:rsidRPr="00130358">
        <w:t xml:space="preserve"> UE used as synchronization reference source and evaluate it to initiate/cease SLSS transmissions within </w:t>
      </w:r>
      <w:proofErr w:type="spellStart"/>
      <w:r w:rsidRPr="00130358">
        <w:rPr>
          <w:rFonts w:cs="v4.2.0"/>
        </w:rPr>
        <w:t>T</w:t>
      </w:r>
      <w:r w:rsidRPr="00130358">
        <w:rPr>
          <w:rFonts w:cs="v4.2.0"/>
          <w:vertAlign w:val="subscript"/>
        </w:rPr>
        <w:t>evaluate,SLSS</w:t>
      </w:r>
      <w:proofErr w:type="spellEnd"/>
      <w:r w:rsidRPr="00130358">
        <w:rPr>
          <w:rFonts w:cs="v4.2.0"/>
        </w:rPr>
        <w:t xml:space="preserve"> = 0.64 seconds.</w:t>
      </w:r>
    </w:p>
    <w:p w14:paraId="2BA682F6" w14:textId="77777777" w:rsidR="001363CF" w:rsidRPr="00130358" w:rsidRDefault="001363CF" w:rsidP="00D62538">
      <w:r w:rsidRPr="00130358">
        <w:t>If higher layer filtering for S-RSRP measurements is pre-configured, an additional delay in evaluation to initiate/cease SLSS transmissions can be expected.</w:t>
      </w:r>
    </w:p>
    <w:p w14:paraId="2DFAEE23" w14:textId="77777777" w:rsidR="001363CF" w:rsidRPr="00130358" w:rsidRDefault="001363CF" w:rsidP="00D62538">
      <w:pPr>
        <w:rPr>
          <w:rFonts w:cs="v4.2.0"/>
        </w:rPr>
      </w:pPr>
      <w:r w:rsidRPr="00130358">
        <w:t xml:space="preserve">For the selected </w:t>
      </w:r>
      <w:proofErr w:type="spellStart"/>
      <w:r w:rsidRPr="00130358">
        <w:t>SyncRef</w:t>
      </w:r>
      <w:proofErr w:type="spellEnd"/>
      <w:r w:rsidRPr="00130358">
        <w:t xml:space="preserve"> UE [5] used to derive transmission timing for V2X </w:t>
      </w:r>
      <w:proofErr w:type="spellStart"/>
      <w:r w:rsidRPr="00130358">
        <w:t>sidelink</w:t>
      </w:r>
      <w:proofErr w:type="spellEnd"/>
      <w:r w:rsidRPr="00130358">
        <w:t xml:space="preserve"> communication:</w:t>
      </w:r>
    </w:p>
    <w:p w14:paraId="0E8E753B" w14:textId="3E1B6F8C" w:rsidR="001363CF" w:rsidRPr="00130358" w:rsidRDefault="001363CF" w:rsidP="00D62538">
      <w:pPr>
        <w:pStyle w:val="B1"/>
      </w:pPr>
      <w:r w:rsidRPr="00130358">
        <w:t>-</w:t>
      </w:r>
      <w:r w:rsidRPr="00130358">
        <w:tab/>
        <w:t xml:space="preserve">S-RSRP related side conditions given in 3GPP TS 36.133 [4] </w:t>
      </w:r>
      <w:r w:rsidR="00483222" w:rsidRPr="00130358">
        <w:t>Clause</w:t>
      </w:r>
      <w:r w:rsidRPr="00130358">
        <w:t xml:space="preserve"> 13.4</w:t>
      </w:r>
      <w:r w:rsidRPr="00130358">
        <w:rPr>
          <w:rFonts w:eastAsia="Malgun Gothic"/>
        </w:rPr>
        <w:t xml:space="preserve"> </w:t>
      </w:r>
      <w:r w:rsidRPr="00130358">
        <w:t>for a corresponding Band are fulfilled,</w:t>
      </w:r>
    </w:p>
    <w:p w14:paraId="0A341AF9" w14:textId="5FBFB2BB" w:rsidR="001363CF" w:rsidRPr="00130358" w:rsidRDefault="001363CF" w:rsidP="00D62538">
      <w:pPr>
        <w:pStyle w:val="B1"/>
        <w:rPr>
          <w:rFonts w:eastAsia="Malgun Gothic"/>
        </w:rPr>
      </w:pPr>
      <w:r w:rsidRPr="00130358">
        <w:t>-</w:t>
      </w:r>
      <w:r w:rsidRPr="00130358">
        <w:tab/>
        <w:t xml:space="preserve">V2X SCH_RP and SCH </w:t>
      </w:r>
      <w:proofErr w:type="spellStart"/>
      <w:r w:rsidRPr="00130358">
        <w:t>Ês</w:t>
      </w:r>
      <w:proofErr w:type="spellEnd"/>
      <w:r w:rsidRPr="00130358">
        <w:t>/</w:t>
      </w:r>
      <w:proofErr w:type="spellStart"/>
      <w:r w:rsidRPr="00130358">
        <w:t>Iot</w:t>
      </w:r>
      <w:proofErr w:type="spellEnd"/>
      <w:r w:rsidRPr="00130358">
        <w:t xml:space="preserve"> according </w:t>
      </w:r>
      <w:r w:rsidR="00772922" w:rsidRPr="00130358">
        <w:t>to 3GPP TS</w:t>
      </w:r>
      <w:r w:rsidRPr="00130358">
        <w:t xml:space="preserve"> 36.133 [4] Annex B.6.4 for a corresponding Band are fulfilled.</w:t>
      </w:r>
    </w:p>
    <w:p w14:paraId="0BFB8153" w14:textId="31AC4E3A" w:rsidR="001363CF" w:rsidRPr="00130358" w:rsidRDefault="001363CF" w:rsidP="00D62538">
      <w:r w:rsidRPr="00130358">
        <w:t xml:space="preserve">The normative reference for this requirement </w:t>
      </w:r>
      <w:r w:rsidR="00483222" w:rsidRPr="00130358">
        <w:t>is 3GPP TS</w:t>
      </w:r>
      <w:r w:rsidRPr="00130358">
        <w:t xml:space="preserve"> 36.133 [4] clause 13.3.1.3 and A.12.2.2.</w:t>
      </w:r>
    </w:p>
    <w:p w14:paraId="4A9D0FD7" w14:textId="77777777" w:rsidR="001363CF" w:rsidRPr="00130358" w:rsidRDefault="001363CF" w:rsidP="00D62538">
      <w:pPr>
        <w:pStyle w:val="Heading4"/>
        <w:keepNext w:val="0"/>
        <w:keepLines w:val="0"/>
      </w:pPr>
      <w:r w:rsidRPr="00130358">
        <w:t>12.2.2.4</w:t>
      </w:r>
      <w:r w:rsidRPr="00130358">
        <w:tab/>
        <w:t>Test description</w:t>
      </w:r>
    </w:p>
    <w:p w14:paraId="067577E9" w14:textId="77777777" w:rsidR="001363CF" w:rsidRPr="00130358" w:rsidRDefault="001363CF" w:rsidP="00D62538">
      <w:pPr>
        <w:pStyle w:val="Heading5"/>
        <w:keepNext w:val="0"/>
        <w:keepLines w:val="0"/>
        <w:rPr>
          <w:lang w:eastAsia="zh-CN"/>
        </w:rPr>
      </w:pPr>
      <w:r w:rsidRPr="00130358">
        <w:t>12.2.2.4.1</w:t>
      </w:r>
      <w:r w:rsidRPr="00130358">
        <w:tab/>
        <w:t>Initial conditions</w:t>
      </w:r>
    </w:p>
    <w:p w14:paraId="6385E016" w14:textId="77777777" w:rsidR="001363CF" w:rsidRPr="00130358" w:rsidRDefault="001363CF" w:rsidP="00D62538">
      <w:r w:rsidRPr="00130358">
        <w:t>Test Environment: Normal, as defined in 3GPP TS 36.508 [7] clause 4.1.</w:t>
      </w:r>
    </w:p>
    <w:p w14:paraId="21F29FE9" w14:textId="48A679C9" w:rsidR="001363CF" w:rsidRPr="00130358" w:rsidRDefault="001363CF" w:rsidP="00D62538">
      <w:r w:rsidRPr="00130358">
        <w:t xml:space="preserve">Frequencies to be tested: According to Annex E table E-1 </w:t>
      </w:r>
      <w:r w:rsidR="00483222" w:rsidRPr="00130358">
        <w:t>and 3GPP TS</w:t>
      </w:r>
      <w:r w:rsidRPr="00130358">
        <w:t xml:space="preserve"> 36.508 [7] clauses 4.4.2 and 4.3.1.  </w:t>
      </w:r>
    </w:p>
    <w:p w14:paraId="73ED610B" w14:textId="77777777" w:rsidR="001363CF" w:rsidRPr="00130358" w:rsidRDefault="001363CF" w:rsidP="00D62538">
      <w:r w:rsidRPr="00130358">
        <w:t>Channel Bandwidth to be tested: largest supported V2X channel bandwidth.</w:t>
      </w:r>
    </w:p>
    <w:p w14:paraId="74B0D40F" w14:textId="77777777" w:rsidR="001363CF" w:rsidRPr="00130358" w:rsidRDefault="001363CF" w:rsidP="00D62538">
      <w:pPr>
        <w:pStyle w:val="B1"/>
      </w:pPr>
      <w:r w:rsidRPr="00130358">
        <w:t>1.</w:t>
      </w:r>
      <w:r w:rsidRPr="00130358">
        <w:tab/>
        <w:t>Connect the SS (SS-V2X-UE emulator) and AWGN noise sources to the UE antenna connectors using TS 36.508 [7] Annex A, Figure A.92 as appropriate without GNSS simulator.</w:t>
      </w:r>
    </w:p>
    <w:p w14:paraId="3EC44766" w14:textId="0BC265D7" w:rsidR="001363CF" w:rsidRPr="00130358" w:rsidRDefault="001363CF" w:rsidP="00D62538">
      <w:pPr>
        <w:pStyle w:val="B1"/>
      </w:pPr>
      <w:r w:rsidRPr="00130358">
        <w:t>2.</w:t>
      </w:r>
      <w:r w:rsidRPr="00130358">
        <w:tab/>
        <w:t xml:space="preserve">The parameter settings for V2X </w:t>
      </w:r>
      <w:proofErr w:type="spellStart"/>
      <w:r w:rsidRPr="00130358">
        <w:t>sidelink</w:t>
      </w:r>
      <w:proofErr w:type="spellEnd"/>
      <w:r w:rsidRPr="00130358">
        <w:t xml:space="preserve"> transmission over PC5 are pre-configured according </w:t>
      </w:r>
      <w:r w:rsidR="00772922" w:rsidRPr="00130358">
        <w:t>to 3GPP TS</w:t>
      </w:r>
      <w:r w:rsidRPr="00130358">
        <w:t> 36.508 [7] subclause 4.10.1. Message content exceptions are defined in clause 12.2.2.4.3.</w:t>
      </w:r>
    </w:p>
    <w:p w14:paraId="0AF3E8F4" w14:textId="77777777" w:rsidR="001363CF" w:rsidRPr="00130358" w:rsidRDefault="001363CF" w:rsidP="00D62538">
      <w:pPr>
        <w:pStyle w:val="B1"/>
      </w:pPr>
      <w:r w:rsidRPr="00130358">
        <w:t>3.</w:t>
      </w:r>
      <w:r w:rsidRPr="00130358">
        <w:tab/>
        <w:t>Propagation conditions are set according to Annex B clauses B.0.</w:t>
      </w:r>
    </w:p>
    <w:p w14:paraId="4A3C8466" w14:textId="3EA8C766" w:rsidR="001363CF" w:rsidRPr="00130358" w:rsidRDefault="001363CF" w:rsidP="00D62538">
      <w:pPr>
        <w:pStyle w:val="B1"/>
      </w:pPr>
      <w:r w:rsidRPr="00130358">
        <w:t>4.</w:t>
      </w:r>
      <w:r w:rsidRPr="00130358">
        <w:tab/>
        <w:t xml:space="preserve">Ensure the UE is in State5A-V2X in Transmit Mode according </w:t>
      </w:r>
      <w:r w:rsidR="00772922" w:rsidRPr="00130358">
        <w:t>to 3GPP TS</w:t>
      </w:r>
      <w:r w:rsidRPr="00130358">
        <w:t xml:space="preserve"> 36.508 [7] clause 4.5.9.</w:t>
      </w:r>
    </w:p>
    <w:p w14:paraId="0EB019E5" w14:textId="77777777" w:rsidR="001363CF" w:rsidRPr="00130358" w:rsidRDefault="001363CF" w:rsidP="000835DA">
      <w:pPr>
        <w:pStyle w:val="TH"/>
        <w:keepLines w:val="0"/>
        <w:rPr>
          <w:rFonts w:cs="v4.2.0"/>
        </w:rPr>
      </w:pPr>
      <w:r w:rsidRPr="00130358">
        <w:t xml:space="preserve">Table 12.2.2.4.1-1: Test Parameters for </w:t>
      </w:r>
      <w:r w:rsidRPr="00130358">
        <w:rPr>
          <w:rFonts w:cs="v4.2.0"/>
        </w:rPr>
        <w:t>I</w:t>
      </w:r>
      <w:r w:rsidRPr="00130358">
        <w:t>nitiation/Cease of SLSS Transmissions</w:t>
      </w:r>
      <w:r w:rsidRPr="00130358">
        <w:rPr>
          <w:rFonts w:cs="v4.2.0"/>
        </w:rPr>
        <w:t xml:space="preserve"> Test for </w:t>
      </w:r>
      <w:proofErr w:type="spellStart"/>
      <w:r w:rsidRPr="00130358">
        <w:t>SyncRef</w:t>
      </w:r>
      <w:proofErr w:type="spellEnd"/>
      <w:r w:rsidRPr="00130358">
        <w:t xml:space="preserve"> UE </w:t>
      </w:r>
      <w:r w:rsidRPr="00130358">
        <w:rPr>
          <w:rFonts w:cs="v4.2.0"/>
        </w:rPr>
        <w:t>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0"/>
        <w:gridCol w:w="1276"/>
        <w:gridCol w:w="2977"/>
        <w:gridCol w:w="2525"/>
      </w:tblGrid>
      <w:tr w:rsidR="001363CF" w:rsidRPr="00130358" w14:paraId="4BD1C744" w14:textId="77777777" w:rsidTr="00D62538">
        <w:trPr>
          <w:jc w:val="center"/>
        </w:trPr>
        <w:tc>
          <w:tcPr>
            <w:tcW w:w="2810" w:type="dxa"/>
            <w:vAlign w:val="center"/>
          </w:tcPr>
          <w:p w14:paraId="14DE1BB1" w14:textId="77777777" w:rsidR="001363CF" w:rsidRPr="00130358" w:rsidRDefault="001363CF" w:rsidP="000835DA">
            <w:pPr>
              <w:pStyle w:val="TAH"/>
              <w:keepLines w:val="0"/>
              <w:rPr>
                <w:rFonts w:cs="Arial"/>
                <w:lang w:eastAsia="ja-JP"/>
              </w:rPr>
            </w:pPr>
            <w:r w:rsidRPr="00130358">
              <w:rPr>
                <w:rFonts w:cs="Arial"/>
                <w:lang w:eastAsia="ja-JP"/>
              </w:rPr>
              <w:t>Parameter</w:t>
            </w:r>
          </w:p>
        </w:tc>
        <w:tc>
          <w:tcPr>
            <w:tcW w:w="1276" w:type="dxa"/>
            <w:vAlign w:val="center"/>
          </w:tcPr>
          <w:p w14:paraId="27D9234E" w14:textId="77777777" w:rsidR="001363CF" w:rsidRPr="00130358" w:rsidRDefault="001363CF" w:rsidP="000835DA">
            <w:pPr>
              <w:pStyle w:val="TAH"/>
              <w:keepLines w:val="0"/>
              <w:rPr>
                <w:rFonts w:cs="Arial"/>
                <w:lang w:eastAsia="ja-JP"/>
              </w:rPr>
            </w:pPr>
            <w:r w:rsidRPr="00130358">
              <w:rPr>
                <w:rFonts w:cs="Arial"/>
                <w:lang w:eastAsia="ja-JP"/>
              </w:rPr>
              <w:t>Unit</w:t>
            </w:r>
          </w:p>
        </w:tc>
        <w:tc>
          <w:tcPr>
            <w:tcW w:w="2977" w:type="dxa"/>
            <w:vAlign w:val="center"/>
          </w:tcPr>
          <w:p w14:paraId="502C1E2F" w14:textId="77777777" w:rsidR="001363CF" w:rsidRPr="00130358" w:rsidRDefault="001363CF" w:rsidP="000835DA">
            <w:pPr>
              <w:pStyle w:val="TAH"/>
              <w:keepLines w:val="0"/>
              <w:rPr>
                <w:rFonts w:cs="Arial"/>
                <w:lang w:eastAsia="ja-JP"/>
              </w:rPr>
            </w:pPr>
            <w:r w:rsidRPr="00130358">
              <w:rPr>
                <w:rFonts w:cs="Arial"/>
                <w:lang w:eastAsia="ja-JP"/>
              </w:rPr>
              <w:t>Value</w:t>
            </w:r>
          </w:p>
        </w:tc>
        <w:tc>
          <w:tcPr>
            <w:tcW w:w="2525" w:type="dxa"/>
            <w:vAlign w:val="center"/>
          </w:tcPr>
          <w:p w14:paraId="478EC96A" w14:textId="77777777" w:rsidR="001363CF" w:rsidRPr="00130358" w:rsidRDefault="001363CF" w:rsidP="000835DA">
            <w:pPr>
              <w:pStyle w:val="TAH"/>
              <w:keepLines w:val="0"/>
              <w:rPr>
                <w:rFonts w:cs="Arial"/>
                <w:lang w:eastAsia="ja-JP"/>
              </w:rPr>
            </w:pPr>
            <w:r w:rsidRPr="00130358">
              <w:rPr>
                <w:rFonts w:cs="Arial"/>
                <w:lang w:eastAsia="ja-JP"/>
              </w:rPr>
              <w:t>Comment</w:t>
            </w:r>
          </w:p>
        </w:tc>
      </w:tr>
      <w:tr w:rsidR="001363CF" w:rsidRPr="00130358" w14:paraId="7395F601" w14:textId="77777777" w:rsidTr="00D62538">
        <w:trPr>
          <w:jc w:val="center"/>
        </w:trPr>
        <w:tc>
          <w:tcPr>
            <w:tcW w:w="2810" w:type="dxa"/>
            <w:vAlign w:val="center"/>
          </w:tcPr>
          <w:p w14:paraId="49D65AC9" w14:textId="7BDB1046" w:rsidR="001363CF" w:rsidRPr="00130358" w:rsidRDefault="001363CF" w:rsidP="000835DA">
            <w:pPr>
              <w:pStyle w:val="TAL"/>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276" w:type="dxa"/>
            <w:vAlign w:val="center"/>
          </w:tcPr>
          <w:p w14:paraId="3F65BE1E" w14:textId="77777777" w:rsidR="001363CF" w:rsidRPr="00130358" w:rsidRDefault="001363CF" w:rsidP="000835DA">
            <w:pPr>
              <w:pStyle w:val="TAL"/>
              <w:keepLines w:val="0"/>
              <w:jc w:val="center"/>
              <w:rPr>
                <w:rFonts w:cs="Arial"/>
                <w:lang w:eastAsia="ja-JP"/>
              </w:rPr>
            </w:pPr>
          </w:p>
        </w:tc>
        <w:tc>
          <w:tcPr>
            <w:tcW w:w="2977" w:type="dxa"/>
            <w:vAlign w:val="center"/>
          </w:tcPr>
          <w:p w14:paraId="3D3B4A5C" w14:textId="77777777" w:rsidR="001363CF" w:rsidRPr="00130358" w:rsidRDefault="001363CF" w:rsidP="000835DA">
            <w:pPr>
              <w:pStyle w:val="TAL"/>
              <w:keepLines w:val="0"/>
              <w:jc w:val="center"/>
              <w:rPr>
                <w:rFonts w:cs="Arial"/>
                <w:lang w:eastAsia="ja-JP"/>
              </w:rPr>
            </w:pPr>
            <w:r w:rsidRPr="00130358">
              <w:rPr>
                <w:rFonts w:cs="Arial"/>
                <w:lang w:eastAsia="ja-JP"/>
              </w:rPr>
              <w:t>1</w:t>
            </w:r>
          </w:p>
        </w:tc>
        <w:tc>
          <w:tcPr>
            <w:tcW w:w="2525" w:type="dxa"/>
            <w:vAlign w:val="center"/>
          </w:tcPr>
          <w:p w14:paraId="26A06D83" w14:textId="0FC765E9" w:rsidR="001363CF" w:rsidRPr="00130358" w:rsidRDefault="001363CF" w:rsidP="000835DA">
            <w:pPr>
              <w:pStyle w:val="TAL"/>
              <w:keepLines w:val="0"/>
              <w:jc w:val="center"/>
              <w:rPr>
                <w:rFonts w:cs="Arial"/>
                <w:lang w:eastAsia="ja-JP"/>
              </w:rPr>
            </w:pPr>
            <w:r w:rsidRPr="00130358">
              <w:rPr>
                <w:rFonts w:cs="Arial"/>
                <w:bCs/>
                <w:lang w:eastAsia="ja-JP"/>
              </w:rPr>
              <w:t>TDD</w:t>
            </w:r>
            <w:r w:rsidR="00D62538" w:rsidRPr="00130358">
              <w:rPr>
                <w:rFonts w:cs="Arial"/>
                <w:bCs/>
                <w:lang w:eastAsia="ja-JP"/>
              </w:rPr>
              <w:t xml:space="preserve"> </w:t>
            </w:r>
            <w:r w:rsidRPr="00130358">
              <w:rPr>
                <w:rFonts w:cs="Arial"/>
                <w:bCs/>
                <w:lang w:eastAsia="ja-JP"/>
              </w:rPr>
              <w:t>carrier</w:t>
            </w:r>
            <w:r w:rsidR="00D62538" w:rsidRPr="00130358">
              <w:rPr>
                <w:rFonts w:cs="Arial"/>
                <w:bCs/>
                <w:lang w:eastAsia="ja-JP"/>
              </w:rPr>
              <w:t xml:space="preserve"> </w:t>
            </w:r>
            <w:r w:rsidRPr="00130358">
              <w:rPr>
                <w:rFonts w:cs="Arial"/>
                <w:bCs/>
                <w:lang w:eastAsia="ja-JP"/>
              </w:rPr>
              <w:t>in</w:t>
            </w:r>
            <w:r w:rsidR="00D62538" w:rsidRPr="00130358">
              <w:rPr>
                <w:rFonts w:cs="Arial"/>
                <w:bCs/>
                <w:lang w:eastAsia="ja-JP"/>
              </w:rPr>
              <w:t xml:space="preserve"> </w:t>
            </w:r>
            <w:r w:rsidRPr="00130358">
              <w:rPr>
                <w:rFonts w:cs="Arial"/>
                <w:bCs/>
                <w:lang w:eastAsia="ja-JP"/>
              </w:rPr>
              <w:t>Band</w:t>
            </w:r>
            <w:r w:rsidR="00D62538" w:rsidRPr="00130358">
              <w:rPr>
                <w:rFonts w:cs="Arial"/>
                <w:bCs/>
                <w:lang w:eastAsia="ja-JP"/>
              </w:rPr>
              <w:t xml:space="preserve"> </w:t>
            </w:r>
            <w:r w:rsidRPr="00130358">
              <w:rPr>
                <w:rFonts w:cs="Arial"/>
                <w:bCs/>
                <w:lang w:eastAsia="ja-JP"/>
              </w:rPr>
              <w:t>47</w:t>
            </w:r>
            <w:r w:rsidR="00D62538" w:rsidRPr="00130358">
              <w:rPr>
                <w:rFonts w:cs="Arial"/>
                <w:bCs/>
                <w:lang w:eastAsia="ja-JP"/>
              </w:rPr>
              <w:t xml:space="preserve"> </w:t>
            </w:r>
            <w:r w:rsidRPr="00130358">
              <w:rPr>
                <w:rFonts w:cs="Arial"/>
                <w:bCs/>
                <w:lang w:eastAsia="ja-JP"/>
              </w:rPr>
              <w:t>is</w:t>
            </w:r>
            <w:r w:rsidR="00D62538" w:rsidRPr="00130358">
              <w:rPr>
                <w:rFonts w:cs="Arial"/>
                <w:bCs/>
                <w:lang w:eastAsia="ja-JP"/>
              </w:rPr>
              <w:t xml:space="preserve"> </w:t>
            </w:r>
            <w:r w:rsidRPr="00130358">
              <w:rPr>
                <w:rFonts w:cs="Arial"/>
                <w:bCs/>
                <w:lang w:eastAsia="ja-JP"/>
              </w:rPr>
              <w:t>used.</w:t>
            </w:r>
          </w:p>
        </w:tc>
      </w:tr>
      <w:tr w:rsidR="001363CF" w:rsidRPr="00130358" w14:paraId="14E38AD4" w14:textId="77777777" w:rsidTr="00D62538">
        <w:trPr>
          <w:jc w:val="center"/>
        </w:trPr>
        <w:tc>
          <w:tcPr>
            <w:tcW w:w="2810" w:type="dxa"/>
            <w:vAlign w:val="center"/>
          </w:tcPr>
          <w:p w14:paraId="5B0B8623" w14:textId="36AD5863" w:rsidR="001363CF" w:rsidRPr="00130358" w:rsidRDefault="001363CF" w:rsidP="000835DA">
            <w:pPr>
              <w:pStyle w:val="TAL"/>
              <w:keepLines w:val="0"/>
              <w:rPr>
                <w:rFonts w:cs="Arial"/>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w:t>
            </w:r>
            <w:proofErr w:type="spellStart"/>
            <w:r w:rsidRPr="00130358">
              <w:rPr>
                <w:rFonts w:cs="Arial"/>
                <w:lang w:eastAsia="ja-JP"/>
              </w:rPr>
              <w:t>BW</w:t>
            </w:r>
            <w:r w:rsidRPr="00130358">
              <w:rPr>
                <w:rFonts w:cs="Arial"/>
                <w:vertAlign w:val="subscript"/>
                <w:lang w:eastAsia="ja-JP"/>
              </w:rPr>
              <w:t>channel</w:t>
            </w:r>
            <w:proofErr w:type="spellEnd"/>
            <w:r w:rsidRPr="00130358">
              <w:rPr>
                <w:rFonts w:cs="Arial"/>
                <w:lang w:eastAsia="ja-JP"/>
              </w:rPr>
              <w:t>)</w:t>
            </w:r>
          </w:p>
        </w:tc>
        <w:tc>
          <w:tcPr>
            <w:tcW w:w="1276" w:type="dxa"/>
            <w:vAlign w:val="center"/>
          </w:tcPr>
          <w:p w14:paraId="6425DDA1" w14:textId="77777777" w:rsidR="001363CF" w:rsidRPr="00130358" w:rsidRDefault="001363CF" w:rsidP="000835DA">
            <w:pPr>
              <w:pStyle w:val="TAL"/>
              <w:keepLines w:val="0"/>
              <w:jc w:val="center"/>
              <w:rPr>
                <w:rFonts w:cs="Arial"/>
                <w:lang w:eastAsia="ja-JP"/>
              </w:rPr>
            </w:pPr>
            <w:r w:rsidRPr="00130358">
              <w:rPr>
                <w:rFonts w:cs="Arial"/>
                <w:lang w:eastAsia="ja-JP"/>
              </w:rPr>
              <w:t>MHz</w:t>
            </w:r>
          </w:p>
        </w:tc>
        <w:tc>
          <w:tcPr>
            <w:tcW w:w="2977" w:type="dxa"/>
            <w:vAlign w:val="center"/>
          </w:tcPr>
          <w:p w14:paraId="1BB45F6E" w14:textId="77777777" w:rsidR="001363CF" w:rsidRPr="00130358" w:rsidRDefault="001363CF" w:rsidP="000835DA">
            <w:pPr>
              <w:pStyle w:val="TAL"/>
              <w:keepLines w:val="0"/>
              <w:jc w:val="center"/>
              <w:rPr>
                <w:rFonts w:cs="Arial"/>
                <w:lang w:eastAsia="ja-JP"/>
              </w:rPr>
            </w:pPr>
            <w:r w:rsidRPr="00130358">
              <w:rPr>
                <w:rFonts w:cs="Arial"/>
                <w:lang w:eastAsia="ja-JP"/>
              </w:rPr>
              <w:t>10</w:t>
            </w:r>
          </w:p>
        </w:tc>
        <w:tc>
          <w:tcPr>
            <w:tcW w:w="2525" w:type="dxa"/>
            <w:vAlign w:val="center"/>
          </w:tcPr>
          <w:p w14:paraId="71BDAEB0" w14:textId="77777777" w:rsidR="001363CF" w:rsidRPr="00130358" w:rsidRDefault="001363CF" w:rsidP="000835DA">
            <w:pPr>
              <w:pStyle w:val="TAL"/>
              <w:keepLines w:val="0"/>
              <w:jc w:val="center"/>
              <w:rPr>
                <w:rFonts w:cs="Arial"/>
                <w:lang w:eastAsia="ja-JP"/>
              </w:rPr>
            </w:pPr>
          </w:p>
        </w:tc>
      </w:tr>
      <w:tr w:rsidR="001363CF" w:rsidRPr="00130358" w14:paraId="2F06A11D" w14:textId="77777777" w:rsidTr="00D62538">
        <w:trPr>
          <w:jc w:val="center"/>
        </w:trPr>
        <w:tc>
          <w:tcPr>
            <w:tcW w:w="2810" w:type="dxa"/>
            <w:vAlign w:val="center"/>
          </w:tcPr>
          <w:p w14:paraId="7851A846" w14:textId="1ED0AC53" w:rsidR="001363CF" w:rsidRPr="00130358" w:rsidRDefault="001363CF" w:rsidP="000835DA">
            <w:pPr>
              <w:pStyle w:val="TAL"/>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1276" w:type="dxa"/>
            <w:vAlign w:val="center"/>
          </w:tcPr>
          <w:p w14:paraId="6FB18DA6" w14:textId="77777777" w:rsidR="001363CF" w:rsidRPr="00130358" w:rsidRDefault="001363CF" w:rsidP="000835DA">
            <w:pPr>
              <w:pStyle w:val="TAL"/>
              <w:keepLines w:val="0"/>
              <w:jc w:val="center"/>
              <w:rPr>
                <w:rFonts w:cs="Arial"/>
                <w:lang w:eastAsia="ja-JP"/>
              </w:rPr>
            </w:pPr>
          </w:p>
        </w:tc>
        <w:tc>
          <w:tcPr>
            <w:tcW w:w="2977" w:type="dxa"/>
            <w:vAlign w:val="center"/>
          </w:tcPr>
          <w:p w14:paraId="0993FBD7" w14:textId="77777777" w:rsidR="001363CF" w:rsidRPr="00130358" w:rsidRDefault="001363CF" w:rsidP="000835DA">
            <w:pPr>
              <w:pStyle w:val="TAL"/>
              <w:keepLines w:val="0"/>
              <w:jc w:val="center"/>
              <w:rPr>
                <w:rFonts w:cs="Arial"/>
                <w:lang w:eastAsia="ja-JP"/>
              </w:rPr>
            </w:pPr>
            <w:r w:rsidRPr="00130358">
              <w:rPr>
                <w:rFonts w:cs="Arial"/>
                <w:lang w:eastAsia="ja-JP"/>
              </w:rPr>
              <w:t>None</w:t>
            </w:r>
          </w:p>
        </w:tc>
        <w:tc>
          <w:tcPr>
            <w:tcW w:w="2525" w:type="dxa"/>
            <w:vAlign w:val="center"/>
          </w:tcPr>
          <w:p w14:paraId="0D311531" w14:textId="77777777" w:rsidR="001363CF" w:rsidRPr="00130358" w:rsidRDefault="001363CF" w:rsidP="000835DA">
            <w:pPr>
              <w:pStyle w:val="TAL"/>
              <w:keepLines w:val="0"/>
              <w:jc w:val="center"/>
              <w:rPr>
                <w:rFonts w:cs="Arial"/>
                <w:lang w:eastAsia="ja-JP"/>
              </w:rPr>
            </w:pPr>
          </w:p>
        </w:tc>
      </w:tr>
      <w:tr w:rsidR="001363CF" w:rsidRPr="00130358" w14:paraId="48CD858C" w14:textId="77777777" w:rsidTr="00D62538">
        <w:trPr>
          <w:jc w:val="center"/>
        </w:trPr>
        <w:tc>
          <w:tcPr>
            <w:tcW w:w="2810" w:type="dxa"/>
            <w:vAlign w:val="center"/>
          </w:tcPr>
          <w:p w14:paraId="2C5FA4BC" w14:textId="399C9CE1" w:rsidR="001363CF" w:rsidRPr="00130358" w:rsidRDefault="001363CF" w:rsidP="000835DA">
            <w:pPr>
              <w:pStyle w:val="TAL"/>
              <w:keepLines w:val="0"/>
              <w:rPr>
                <w:rFonts w:cs="Arial"/>
                <w:lang w:eastAsia="ja-JP"/>
              </w:rPr>
            </w:pP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p>
        </w:tc>
        <w:tc>
          <w:tcPr>
            <w:tcW w:w="1276" w:type="dxa"/>
            <w:vAlign w:val="center"/>
          </w:tcPr>
          <w:p w14:paraId="6C3F99E9" w14:textId="77777777" w:rsidR="001363CF" w:rsidRPr="00130358" w:rsidRDefault="001363CF" w:rsidP="000835DA">
            <w:pPr>
              <w:pStyle w:val="TAL"/>
              <w:keepLines w:val="0"/>
              <w:jc w:val="center"/>
              <w:rPr>
                <w:rFonts w:cs="Arial"/>
                <w:lang w:eastAsia="ja-JP"/>
              </w:rPr>
            </w:pPr>
          </w:p>
        </w:tc>
        <w:tc>
          <w:tcPr>
            <w:tcW w:w="2977" w:type="dxa"/>
            <w:vAlign w:val="center"/>
          </w:tcPr>
          <w:p w14:paraId="5F0062C6" w14:textId="2362BE76" w:rsidR="001363CF" w:rsidRPr="00130358" w:rsidRDefault="001363CF" w:rsidP="000835DA">
            <w:pPr>
              <w:pStyle w:val="TAL"/>
              <w:keepLines w:val="0"/>
              <w:jc w:val="center"/>
              <w:rPr>
                <w:rFonts w:cs="Arial"/>
                <w:lang w:eastAsia="ja-JP"/>
              </w:rPr>
            </w:pP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525" w:type="dxa"/>
            <w:vAlign w:val="center"/>
          </w:tcPr>
          <w:p w14:paraId="2CDA2BC2" w14:textId="61709810" w:rsidR="001363CF" w:rsidRPr="00130358" w:rsidRDefault="001363CF" w:rsidP="000835DA">
            <w:pPr>
              <w:pStyle w:val="TAL"/>
              <w:keepLines w:val="0"/>
              <w:jc w:val="center"/>
              <w:rPr>
                <w:rFonts w:cs="Arial"/>
                <w:lang w:eastAsia="ja-JP"/>
              </w:rPr>
            </w:pPr>
            <w:r w:rsidRPr="00130358">
              <w:rPr>
                <w:rFonts w:cs="Arial"/>
                <w:lang w:eastAsia="ja-JP"/>
              </w:rPr>
              <w:t>Transmitting</w:t>
            </w:r>
            <w:r w:rsidR="00D62538" w:rsidRPr="00130358">
              <w:rPr>
                <w:rFonts w:cs="Arial"/>
                <w:lang w:eastAsia="ja-JP"/>
              </w:rPr>
              <w:t xml:space="preserve"> </w:t>
            </w:r>
            <w:r w:rsidRPr="00130358">
              <w:rPr>
                <w:rFonts w:cs="Arial"/>
                <w:lang w:eastAsia="ja-JP"/>
              </w:rPr>
              <w:t>SLSS+MIB-SL</w:t>
            </w:r>
            <w:r w:rsidR="00D62538" w:rsidRPr="00130358">
              <w:rPr>
                <w:rFonts w:cs="Arial"/>
                <w:lang w:eastAsia="ja-JP"/>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30F46714" w14:textId="77777777" w:rsidTr="00D62538">
        <w:trPr>
          <w:jc w:val="center"/>
        </w:trPr>
        <w:tc>
          <w:tcPr>
            <w:tcW w:w="2810" w:type="dxa"/>
          </w:tcPr>
          <w:p w14:paraId="0F891E0F" w14:textId="27948A09" w:rsidR="001363CF" w:rsidRPr="00130358" w:rsidRDefault="001363CF" w:rsidP="000835DA">
            <w:pPr>
              <w:pStyle w:val="TAL"/>
              <w:keepLines w:val="0"/>
              <w:rPr>
                <w:rFonts w:cs="Arial"/>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proofErr w:type="spellStart"/>
            <w:r w:rsidRPr="00130358">
              <w:rPr>
                <w:rFonts w:cs="Arial"/>
                <w:lang w:eastAsia="ja-JP"/>
              </w:rPr>
              <w:t>preconfiguration</w:t>
            </w:r>
            <w:proofErr w:type="spellEnd"/>
          </w:p>
        </w:tc>
        <w:tc>
          <w:tcPr>
            <w:tcW w:w="1276" w:type="dxa"/>
          </w:tcPr>
          <w:p w14:paraId="1A52E2E5" w14:textId="77777777" w:rsidR="001363CF" w:rsidRPr="00130358" w:rsidRDefault="001363CF" w:rsidP="000835DA">
            <w:pPr>
              <w:pStyle w:val="TAL"/>
              <w:keepLines w:val="0"/>
              <w:jc w:val="center"/>
              <w:rPr>
                <w:rFonts w:cs="Arial"/>
                <w:lang w:eastAsia="ja-JP"/>
              </w:rPr>
            </w:pPr>
          </w:p>
        </w:tc>
        <w:tc>
          <w:tcPr>
            <w:tcW w:w="2977" w:type="dxa"/>
          </w:tcPr>
          <w:p w14:paraId="78D71C91" w14:textId="62B9E99D" w:rsidR="001363CF" w:rsidRPr="00130358" w:rsidRDefault="001363CF" w:rsidP="000835DA">
            <w:pPr>
              <w:pStyle w:val="TAL"/>
              <w:keepLines w:val="0"/>
              <w:jc w:val="center"/>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A.3.24.2-1</w:t>
            </w:r>
          </w:p>
          <w:p w14:paraId="6F6FDB69" w14:textId="7AE145B0" w:rsidR="001363CF" w:rsidRPr="00130358" w:rsidRDefault="001363CF" w:rsidP="000835DA">
            <w:pPr>
              <w:pStyle w:val="TAL"/>
              <w:keepLines w:val="0"/>
              <w:jc w:val="center"/>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525" w:type="dxa"/>
          </w:tcPr>
          <w:p w14:paraId="31414B59" w14:textId="33886ABD" w:rsidR="001363CF" w:rsidRPr="00130358" w:rsidRDefault="001363CF" w:rsidP="000835DA">
            <w:pPr>
              <w:pStyle w:val="TAL"/>
              <w:keepLines w:val="0"/>
              <w:jc w:val="center"/>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620EF6D7" w14:textId="77777777" w:rsidTr="00D62538">
        <w:trPr>
          <w:jc w:val="center"/>
        </w:trPr>
        <w:tc>
          <w:tcPr>
            <w:tcW w:w="2810" w:type="dxa"/>
          </w:tcPr>
          <w:p w14:paraId="2B234AA0" w14:textId="77777777" w:rsidR="001363CF" w:rsidRPr="00130358" w:rsidRDefault="001363CF" w:rsidP="000835DA">
            <w:pPr>
              <w:pStyle w:val="TAL"/>
              <w:keepLines w:val="0"/>
              <w:rPr>
                <w:rFonts w:cs="Arial"/>
                <w:lang w:eastAsia="ja-JP"/>
              </w:rPr>
            </w:pPr>
            <w:proofErr w:type="spellStart"/>
            <w:r w:rsidRPr="00130358">
              <w:rPr>
                <w:rFonts w:cs="Arial"/>
                <w:lang w:eastAsia="ja-JP"/>
              </w:rPr>
              <w:t>syncTxThreshOoC</w:t>
            </w:r>
            <w:proofErr w:type="spellEnd"/>
          </w:p>
        </w:tc>
        <w:tc>
          <w:tcPr>
            <w:tcW w:w="1276" w:type="dxa"/>
            <w:vAlign w:val="center"/>
          </w:tcPr>
          <w:p w14:paraId="03F2A63C" w14:textId="58F89ABA" w:rsidR="001363CF" w:rsidRPr="00130358" w:rsidRDefault="001363CF" w:rsidP="000835DA">
            <w:pPr>
              <w:pStyle w:val="TAL"/>
              <w:keepLines w:val="0"/>
              <w:jc w:val="center"/>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977" w:type="dxa"/>
          </w:tcPr>
          <w:p w14:paraId="0EDFF190" w14:textId="77777777" w:rsidR="001363CF" w:rsidRPr="00130358" w:rsidRDefault="001363CF" w:rsidP="000835DA">
            <w:pPr>
              <w:pStyle w:val="TAL"/>
              <w:keepLines w:val="0"/>
              <w:jc w:val="center"/>
              <w:rPr>
                <w:rFonts w:cs="Arial"/>
                <w:lang w:eastAsia="ja-JP"/>
              </w:rPr>
            </w:pPr>
            <w:r w:rsidRPr="00130358">
              <w:rPr>
                <w:rFonts w:cs="Arial"/>
                <w:lang w:eastAsia="ja-JP"/>
              </w:rPr>
              <w:t>-100</w:t>
            </w:r>
          </w:p>
        </w:tc>
        <w:tc>
          <w:tcPr>
            <w:tcW w:w="2525" w:type="dxa"/>
          </w:tcPr>
          <w:p w14:paraId="4042E9C5" w14:textId="77777777" w:rsidR="001363CF" w:rsidRPr="00130358" w:rsidRDefault="001363CF" w:rsidP="000835DA">
            <w:pPr>
              <w:pStyle w:val="TAL"/>
              <w:keepLines w:val="0"/>
              <w:jc w:val="center"/>
              <w:rPr>
                <w:rFonts w:cs="Arial"/>
                <w:lang w:eastAsia="ja-JP"/>
              </w:rPr>
            </w:pPr>
          </w:p>
        </w:tc>
      </w:tr>
      <w:tr w:rsidR="001363CF" w:rsidRPr="00130358" w14:paraId="62E21B38" w14:textId="77777777" w:rsidTr="00D62538">
        <w:trPr>
          <w:jc w:val="center"/>
        </w:trPr>
        <w:tc>
          <w:tcPr>
            <w:tcW w:w="2810" w:type="dxa"/>
            <w:vAlign w:val="center"/>
          </w:tcPr>
          <w:p w14:paraId="732092DC" w14:textId="77777777" w:rsidR="001363CF" w:rsidRPr="00130358" w:rsidRDefault="001363CF" w:rsidP="000835DA">
            <w:pPr>
              <w:pStyle w:val="TAL"/>
              <w:keepLines w:val="0"/>
              <w:rPr>
                <w:rFonts w:cs="Arial"/>
                <w:lang w:eastAsia="ja-JP"/>
              </w:rPr>
            </w:pPr>
            <w:r w:rsidRPr="00130358">
              <w:rPr>
                <w:rFonts w:cs="Arial"/>
                <w:lang w:eastAsia="ja-JP"/>
              </w:rPr>
              <w:t>T1</w:t>
            </w:r>
          </w:p>
        </w:tc>
        <w:tc>
          <w:tcPr>
            <w:tcW w:w="1276" w:type="dxa"/>
            <w:vAlign w:val="center"/>
          </w:tcPr>
          <w:p w14:paraId="43AEEC52" w14:textId="77777777" w:rsidR="001363CF" w:rsidRPr="00130358" w:rsidRDefault="001363CF" w:rsidP="000835DA">
            <w:pPr>
              <w:pStyle w:val="TAL"/>
              <w:keepLines w:val="0"/>
              <w:jc w:val="center"/>
              <w:rPr>
                <w:rFonts w:cs="Arial"/>
                <w:lang w:eastAsia="ja-JP"/>
              </w:rPr>
            </w:pPr>
            <w:r w:rsidRPr="00130358">
              <w:rPr>
                <w:rFonts w:cs="Arial"/>
                <w:lang w:eastAsia="ja-JP"/>
              </w:rPr>
              <w:t>s</w:t>
            </w:r>
          </w:p>
        </w:tc>
        <w:tc>
          <w:tcPr>
            <w:tcW w:w="2977" w:type="dxa"/>
            <w:vAlign w:val="center"/>
          </w:tcPr>
          <w:p w14:paraId="28ACDCEF" w14:textId="77777777" w:rsidR="001363CF" w:rsidRPr="00130358" w:rsidRDefault="001363CF" w:rsidP="000835DA">
            <w:pPr>
              <w:pStyle w:val="TAL"/>
              <w:keepLines w:val="0"/>
              <w:jc w:val="center"/>
              <w:rPr>
                <w:rFonts w:cs="Arial"/>
                <w:lang w:eastAsia="ja-JP"/>
              </w:rPr>
            </w:pPr>
            <w:r w:rsidRPr="00130358">
              <w:rPr>
                <w:rFonts w:cs="Arial"/>
                <w:lang w:eastAsia="ja-JP"/>
              </w:rPr>
              <w:t>3</w:t>
            </w:r>
          </w:p>
        </w:tc>
        <w:tc>
          <w:tcPr>
            <w:tcW w:w="2525" w:type="dxa"/>
            <w:vAlign w:val="center"/>
          </w:tcPr>
          <w:p w14:paraId="0AA479D2" w14:textId="77777777" w:rsidR="001363CF" w:rsidRPr="00130358" w:rsidRDefault="001363CF" w:rsidP="000835DA">
            <w:pPr>
              <w:pStyle w:val="TAL"/>
              <w:keepLines w:val="0"/>
              <w:jc w:val="center"/>
              <w:rPr>
                <w:rFonts w:cs="Arial"/>
                <w:lang w:eastAsia="ja-JP"/>
              </w:rPr>
            </w:pPr>
          </w:p>
        </w:tc>
      </w:tr>
      <w:tr w:rsidR="001363CF" w:rsidRPr="00130358" w14:paraId="146CE362" w14:textId="77777777" w:rsidTr="00D62538">
        <w:trPr>
          <w:jc w:val="center"/>
        </w:trPr>
        <w:tc>
          <w:tcPr>
            <w:tcW w:w="2810" w:type="dxa"/>
            <w:vAlign w:val="center"/>
          </w:tcPr>
          <w:p w14:paraId="173B1A73" w14:textId="77777777" w:rsidR="001363CF" w:rsidRPr="00130358" w:rsidRDefault="001363CF" w:rsidP="000835DA">
            <w:pPr>
              <w:pStyle w:val="TAL"/>
              <w:keepLines w:val="0"/>
              <w:rPr>
                <w:rFonts w:cs="Arial"/>
                <w:lang w:eastAsia="ja-JP"/>
              </w:rPr>
            </w:pPr>
            <w:r w:rsidRPr="00130358">
              <w:rPr>
                <w:rFonts w:cs="Arial"/>
                <w:lang w:eastAsia="ja-JP"/>
              </w:rPr>
              <w:t>T2</w:t>
            </w:r>
          </w:p>
        </w:tc>
        <w:tc>
          <w:tcPr>
            <w:tcW w:w="1276" w:type="dxa"/>
            <w:vAlign w:val="center"/>
          </w:tcPr>
          <w:p w14:paraId="51725EDB" w14:textId="77777777" w:rsidR="001363CF" w:rsidRPr="00130358" w:rsidRDefault="001363CF" w:rsidP="000835DA">
            <w:pPr>
              <w:pStyle w:val="TAL"/>
              <w:keepLines w:val="0"/>
              <w:jc w:val="center"/>
              <w:rPr>
                <w:rFonts w:cs="Arial"/>
                <w:lang w:eastAsia="ja-JP"/>
              </w:rPr>
            </w:pPr>
            <w:r w:rsidRPr="00130358">
              <w:rPr>
                <w:rFonts w:cs="Arial"/>
                <w:lang w:eastAsia="ja-JP"/>
              </w:rPr>
              <w:t>s</w:t>
            </w:r>
          </w:p>
        </w:tc>
        <w:tc>
          <w:tcPr>
            <w:tcW w:w="2977" w:type="dxa"/>
            <w:vAlign w:val="center"/>
          </w:tcPr>
          <w:p w14:paraId="2BADD06D" w14:textId="77777777" w:rsidR="001363CF" w:rsidRPr="00130358" w:rsidRDefault="001363CF" w:rsidP="000835DA">
            <w:pPr>
              <w:pStyle w:val="TAL"/>
              <w:keepLines w:val="0"/>
              <w:jc w:val="center"/>
              <w:rPr>
                <w:rFonts w:cs="Arial"/>
                <w:lang w:eastAsia="ja-JP"/>
              </w:rPr>
            </w:pPr>
            <w:r w:rsidRPr="00130358">
              <w:rPr>
                <w:rFonts w:cs="Arial"/>
                <w:lang w:eastAsia="ja-JP"/>
              </w:rPr>
              <w:t>5.24</w:t>
            </w:r>
          </w:p>
        </w:tc>
        <w:tc>
          <w:tcPr>
            <w:tcW w:w="2525" w:type="dxa"/>
            <w:vAlign w:val="center"/>
          </w:tcPr>
          <w:p w14:paraId="4621A968" w14:textId="77777777" w:rsidR="001363CF" w:rsidRPr="00130358" w:rsidRDefault="001363CF" w:rsidP="000835DA">
            <w:pPr>
              <w:pStyle w:val="TAL"/>
              <w:keepLines w:val="0"/>
              <w:jc w:val="center"/>
              <w:rPr>
                <w:rFonts w:cs="Arial"/>
                <w:lang w:eastAsia="ja-JP"/>
              </w:rPr>
            </w:pPr>
          </w:p>
        </w:tc>
      </w:tr>
      <w:tr w:rsidR="001363CF" w:rsidRPr="00130358" w14:paraId="4C050CC6" w14:textId="77777777" w:rsidTr="00D62538">
        <w:trPr>
          <w:jc w:val="center"/>
        </w:trPr>
        <w:tc>
          <w:tcPr>
            <w:tcW w:w="2810" w:type="dxa"/>
            <w:vAlign w:val="center"/>
          </w:tcPr>
          <w:p w14:paraId="305BEFF5" w14:textId="77777777" w:rsidR="001363CF" w:rsidRPr="00130358" w:rsidRDefault="001363CF" w:rsidP="00D62538">
            <w:pPr>
              <w:pStyle w:val="TAL"/>
              <w:keepNext w:val="0"/>
              <w:keepLines w:val="0"/>
              <w:rPr>
                <w:rFonts w:cs="Arial"/>
                <w:lang w:eastAsia="ja-JP"/>
              </w:rPr>
            </w:pPr>
            <w:r w:rsidRPr="00130358">
              <w:rPr>
                <w:rFonts w:cs="Arial"/>
                <w:lang w:eastAsia="ja-JP"/>
              </w:rPr>
              <w:t>T3</w:t>
            </w:r>
          </w:p>
        </w:tc>
        <w:tc>
          <w:tcPr>
            <w:tcW w:w="1276" w:type="dxa"/>
            <w:vAlign w:val="center"/>
          </w:tcPr>
          <w:p w14:paraId="52115D2C" w14:textId="77777777" w:rsidR="001363CF" w:rsidRPr="00130358" w:rsidRDefault="001363CF" w:rsidP="00D62538">
            <w:pPr>
              <w:pStyle w:val="TAL"/>
              <w:keepNext w:val="0"/>
              <w:keepLines w:val="0"/>
              <w:jc w:val="center"/>
              <w:rPr>
                <w:rFonts w:cs="Arial"/>
                <w:lang w:eastAsia="ja-JP"/>
              </w:rPr>
            </w:pPr>
            <w:r w:rsidRPr="00130358">
              <w:rPr>
                <w:rFonts w:cs="Arial"/>
                <w:lang w:eastAsia="ja-JP"/>
              </w:rPr>
              <w:t>s</w:t>
            </w:r>
          </w:p>
        </w:tc>
        <w:tc>
          <w:tcPr>
            <w:tcW w:w="2977" w:type="dxa"/>
            <w:vAlign w:val="center"/>
          </w:tcPr>
          <w:p w14:paraId="7F3052A6" w14:textId="77777777" w:rsidR="001363CF" w:rsidRPr="00130358" w:rsidRDefault="001363CF" w:rsidP="00D62538">
            <w:pPr>
              <w:pStyle w:val="TAL"/>
              <w:keepNext w:val="0"/>
              <w:keepLines w:val="0"/>
              <w:jc w:val="center"/>
              <w:rPr>
                <w:rFonts w:cs="Arial"/>
                <w:lang w:eastAsia="ja-JP"/>
              </w:rPr>
            </w:pPr>
            <w:r w:rsidRPr="00130358">
              <w:rPr>
                <w:rFonts w:cs="Arial"/>
                <w:lang w:eastAsia="ja-JP"/>
              </w:rPr>
              <w:t>5.24</w:t>
            </w:r>
          </w:p>
        </w:tc>
        <w:tc>
          <w:tcPr>
            <w:tcW w:w="2525" w:type="dxa"/>
            <w:vAlign w:val="center"/>
          </w:tcPr>
          <w:p w14:paraId="7BDF9932" w14:textId="77777777" w:rsidR="001363CF" w:rsidRPr="00130358" w:rsidRDefault="001363CF" w:rsidP="00D62538">
            <w:pPr>
              <w:pStyle w:val="TAL"/>
              <w:keepNext w:val="0"/>
              <w:keepLines w:val="0"/>
              <w:jc w:val="center"/>
              <w:rPr>
                <w:rFonts w:cs="Arial"/>
                <w:lang w:eastAsia="ja-JP"/>
              </w:rPr>
            </w:pPr>
          </w:p>
        </w:tc>
      </w:tr>
    </w:tbl>
    <w:p w14:paraId="78C7DA46" w14:textId="77777777" w:rsidR="001363CF" w:rsidRPr="00130358" w:rsidRDefault="001363CF" w:rsidP="00D62538"/>
    <w:p w14:paraId="260DA12C" w14:textId="77777777" w:rsidR="001363CF" w:rsidRPr="00130358" w:rsidRDefault="001363CF" w:rsidP="00D62538">
      <w:pPr>
        <w:pStyle w:val="Heading5"/>
        <w:keepNext w:val="0"/>
        <w:keepLines w:val="0"/>
      </w:pPr>
      <w:r w:rsidRPr="00130358">
        <w:t>12.2.2.4.2</w:t>
      </w:r>
      <w:r w:rsidRPr="00130358">
        <w:tab/>
        <w:t>Test procedure</w:t>
      </w:r>
    </w:p>
    <w:p w14:paraId="73ECE4A1" w14:textId="77777777" w:rsidR="001363CF" w:rsidRPr="00130358" w:rsidRDefault="001363CF" w:rsidP="00D62538">
      <w:r w:rsidRPr="00130358">
        <w:t xml:space="preserve">The test consists of three successive time periods, with duration of T1, T2 and T3, respectively. There are two carriers, E-UTRA RF channel 1 is used for E-UTRA Cell 1, and E-UTRA RF channel 2 is used for V2X communication. </w:t>
      </w:r>
    </w:p>
    <w:p w14:paraId="620BF7E9" w14:textId="77777777" w:rsidR="001363CF" w:rsidRPr="00130358" w:rsidRDefault="001363CF" w:rsidP="00D62538">
      <w:pPr>
        <w:pStyle w:val="B1"/>
      </w:pPr>
      <w:r w:rsidRPr="00130358">
        <w:t>1.</w:t>
      </w:r>
      <w:r w:rsidRPr="00130358">
        <w:tab/>
        <w:t xml:space="preserve">Set the parameters according to T1 in Table 12.2.2.5-1. Propagation conditions are set according to Annex B clauses B.1.1 and B.2.2. Wait for 2s for UE to get synchronized to the </w:t>
      </w:r>
      <w:proofErr w:type="spellStart"/>
      <w:r w:rsidRPr="00130358">
        <w:t>SyncRef</w:t>
      </w:r>
      <w:proofErr w:type="spellEnd"/>
      <w:r w:rsidRPr="00130358">
        <w:t xml:space="preserve"> UE.</w:t>
      </w:r>
    </w:p>
    <w:p w14:paraId="00329691" w14:textId="77777777" w:rsidR="001363CF" w:rsidRPr="00130358" w:rsidRDefault="001363CF" w:rsidP="00D62538">
      <w:pPr>
        <w:pStyle w:val="B1"/>
      </w:pPr>
      <w:r w:rsidRPr="00130358">
        <w:t>2.</w:t>
      </w:r>
      <w:r w:rsidRPr="00130358">
        <w:tab/>
        <w:t xml:space="preserve">Set the parameters according to T2 in Table 12.2.2.5-1. Wait for 2s for UE to start transmission of SLSS derived from the SLSS+MIB-SL of </w:t>
      </w:r>
      <w:proofErr w:type="spellStart"/>
      <w:r w:rsidRPr="00130358">
        <w:t>SyncRef</w:t>
      </w:r>
      <w:proofErr w:type="spellEnd"/>
      <w:r w:rsidRPr="00130358">
        <w:t xml:space="preserve"> UE.</w:t>
      </w:r>
    </w:p>
    <w:p w14:paraId="2FC6E1E3" w14:textId="77777777" w:rsidR="001363CF" w:rsidRPr="00130358" w:rsidRDefault="001363CF" w:rsidP="00D62538">
      <w:pPr>
        <w:pStyle w:val="B1"/>
      </w:pPr>
      <w:r w:rsidRPr="00130358">
        <w:t>3.</w:t>
      </w:r>
      <w:r w:rsidRPr="00130358">
        <w:tab/>
        <w:t xml:space="preserve">Set the parameters according to T1 in Table 12.2.2.5-1. T1 starts. The UE stops </w:t>
      </w:r>
    </w:p>
    <w:p w14:paraId="7BD4978E" w14:textId="77777777" w:rsidR="001363CF" w:rsidRPr="00130358" w:rsidRDefault="001363CF" w:rsidP="00D62538">
      <w:pPr>
        <w:pStyle w:val="B1"/>
      </w:pPr>
      <w:r w:rsidRPr="00130358">
        <w:t>4.</w:t>
      </w:r>
      <w:r w:rsidRPr="00130358">
        <w:tab/>
        <w:t>When T1 expires, set the parameters according to T2 in Table 12.2.2.5-1. T2 starts.</w:t>
      </w:r>
    </w:p>
    <w:p w14:paraId="25C725DD" w14:textId="7E014EC3" w:rsidR="001363CF" w:rsidRPr="00130358" w:rsidRDefault="001363CF" w:rsidP="00D62538">
      <w:pPr>
        <w:pStyle w:val="B1"/>
      </w:pPr>
      <w:r w:rsidRPr="00130358">
        <w:t>5.</w:t>
      </w:r>
      <w:r w:rsidRPr="00130358">
        <w:tab/>
        <w:t xml:space="preserve">If the SLSS transmission is received by the SS with an overall delay measured from the beginning of time period T2 less than 0.8s, the number of success for the event </w:t>
      </w:r>
      <w:r w:rsidR="00483222" w:rsidRPr="00130358">
        <w:t>"</w:t>
      </w:r>
      <w:r w:rsidRPr="00130358">
        <w:t>Initiation</w:t>
      </w:r>
      <w:r w:rsidR="00483222" w:rsidRPr="00130358">
        <w:t>"</w:t>
      </w:r>
      <w:r w:rsidRPr="00130358">
        <w:t xml:space="preserve"> is increased by one. Otherwise, count a fail for the event </w:t>
      </w:r>
      <w:r w:rsidR="00483222" w:rsidRPr="00130358">
        <w:t>"</w:t>
      </w:r>
      <w:r w:rsidRPr="00130358">
        <w:t>Initiation</w:t>
      </w:r>
      <w:r w:rsidR="00483222" w:rsidRPr="00130358">
        <w:t>"</w:t>
      </w:r>
      <w:r w:rsidRPr="00130358">
        <w:t xml:space="preserve"> and go to step 8.</w:t>
      </w:r>
    </w:p>
    <w:p w14:paraId="64044BC0" w14:textId="77777777" w:rsidR="001363CF" w:rsidRPr="00130358" w:rsidRDefault="001363CF" w:rsidP="00D62538">
      <w:pPr>
        <w:pStyle w:val="B1"/>
      </w:pPr>
      <w:r w:rsidRPr="00130358">
        <w:t>6.</w:t>
      </w:r>
      <w:r w:rsidRPr="00130358">
        <w:tab/>
        <w:t>When T2 expires, set the parameters according to T3 in Table 12.2.2.5-1. T3 starts.</w:t>
      </w:r>
    </w:p>
    <w:p w14:paraId="13DAF4FF" w14:textId="5D642F90" w:rsidR="001363CF" w:rsidRPr="00130358" w:rsidRDefault="001363CF" w:rsidP="00D62538">
      <w:pPr>
        <w:pStyle w:val="B1"/>
      </w:pPr>
      <w:r w:rsidRPr="00130358">
        <w:t>7.</w:t>
      </w:r>
      <w:r w:rsidRPr="00130358">
        <w:tab/>
        <w:t xml:space="preserve">If the last SLSS transmission is received by the SS with an overall delay measured from the beginning of time period T3 less than 0.8s, the number of success for the event </w:t>
      </w:r>
      <w:r w:rsidR="00483222" w:rsidRPr="00130358">
        <w:t>"</w:t>
      </w:r>
      <w:r w:rsidRPr="00130358">
        <w:t>Cease</w:t>
      </w:r>
      <w:r w:rsidR="00483222" w:rsidRPr="00130358">
        <w:t>"</w:t>
      </w:r>
      <w:r w:rsidRPr="00130358">
        <w:t xml:space="preserve"> is increased by one. Otherwise, count a fail for the event </w:t>
      </w:r>
      <w:r w:rsidR="00483222" w:rsidRPr="00130358">
        <w:t>"</w:t>
      </w:r>
      <w:r w:rsidRPr="00130358">
        <w:t>Cease</w:t>
      </w:r>
      <w:r w:rsidR="00483222" w:rsidRPr="00130358">
        <w:t>"</w:t>
      </w:r>
      <w:r w:rsidRPr="00130358">
        <w:t>.</w:t>
      </w:r>
    </w:p>
    <w:p w14:paraId="51F591DC" w14:textId="77777777" w:rsidR="001363CF" w:rsidRPr="00130358" w:rsidRDefault="001363CF" w:rsidP="00D62538">
      <w:pPr>
        <w:pStyle w:val="B1"/>
      </w:pPr>
      <w:r w:rsidRPr="00130358">
        <w:t>8.</w:t>
      </w:r>
      <w:r w:rsidRPr="00130358">
        <w:tab/>
        <w:t>Repeat step</w:t>
      </w:r>
      <w:r w:rsidRPr="00130358">
        <w:rPr>
          <w:lang w:eastAsia="zh-CN"/>
        </w:rPr>
        <w:t>s</w:t>
      </w:r>
      <w:r w:rsidRPr="00130358">
        <w:t xml:space="preserve"> 1-7 until a test verdict has been achieved</w:t>
      </w:r>
      <w:r w:rsidRPr="00130358">
        <w:rPr>
          <w:rFonts w:eastAsia="??"/>
        </w:rPr>
        <w:t>.</w:t>
      </w:r>
    </w:p>
    <w:p w14:paraId="54E979BD" w14:textId="7DEC9C46" w:rsidR="001363CF" w:rsidRPr="00130358" w:rsidRDefault="001363CF" w:rsidP="00D62538">
      <w:r w:rsidRPr="00130358">
        <w:t xml:space="preserve">Each of the events </w:t>
      </w:r>
      <w:r w:rsidR="00483222" w:rsidRPr="00130358">
        <w:t>"</w:t>
      </w:r>
      <w:r w:rsidRPr="00130358">
        <w:t>Initiation</w:t>
      </w:r>
      <w:r w:rsidR="00483222" w:rsidRPr="00130358">
        <w:t>"</w:t>
      </w:r>
      <w:r w:rsidRPr="00130358">
        <w:t xml:space="preserve"> and </w:t>
      </w:r>
      <w:r w:rsidR="00483222" w:rsidRPr="00130358">
        <w:t>"</w:t>
      </w:r>
      <w:r w:rsidRPr="00130358">
        <w:t>Cease</w:t>
      </w:r>
      <w:r w:rsidR="00483222" w:rsidRPr="00130358">
        <w:t>"</w:t>
      </w:r>
      <w:r w:rsidRPr="00130358">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130358">
        <w:br/>
        <w:t>If all events pass, the test passes. If one event fails, the test fails.</w:t>
      </w:r>
    </w:p>
    <w:p w14:paraId="1BF0392E" w14:textId="77777777" w:rsidR="001363CF" w:rsidRPr="00130358" w:rsidRDefault="001363CF" w:rsidP="00D62538">
      <w:pPr>
        <w:pStyle w:val="Heading5"/>
        <w:keepNext w:val="0"/>
        <w:keepLines w:val="0"/>
      </w:pPr>
      <w:r w:rsidRPr="00130358">
        <w:t>12.2.2.4.3</w:t>
      </w:r>
      <w:r w:rsidRPr="00130358">
        <w:tab/>
        <w:t>Message contents</w:t>
      </w:r>
    </w:p>
    <w:p w14:paraId="69CE544D" w14:textId="677860A5" w:rsidR="001363CF" w:rsidRPr="00130358" w:rsidRDefault="001363CF" w:rsidP="00D62538">
      <w:pPr>
        <w:rPr>
          <w:lang w:eastAsia="zh-CN"/>
        </w:rPr>
      </w:pPr>
      <w:r w:rsidRPr="00130358">
        <w:t xml:space="preserve">Message contents are according </w:t>
      </w:r>
      <w:r w:rsidR="00772922" w:rsidRPr="00130358">
        <w:t>to 3GPP TS</w:t>
      </w:r>
      <w:r w:rsidRPr="00130358">
        <w:t xml:space="preserve"> 36.508 [7] clause 4.10 with the following exceptions:</w:t>
      </w:r>
    </w:p>
    <w:p w14:paraId="2B850FD3" w14:textId="77777777" w:rsidR="001363CF" w:rsidRPr="00130358" w:rsidRDefault="001363CF" w:rsidP="000835DA">
      <w:pPr>
        <w:pStyle w:val="TH"/>
        <w:keepLines w:val="0"/>
      </w:pPr>
      <w:r w:rsidRPr="00130358">
        <w:t xml:space="preserve">Table </w:t>
      </w:r>
      <w:r w:rsidRPr="00130358">
        <w:rPr>
          <w:lang w:eastAsia="zh-CN"/>
        </w:rPr>
        <w:t>12.2.2</w:t>
      </w:r>
      <w:r w:rsidRPr="00130358">
        <w:t xml:space="preserve">.4.3-1: </w:t>
      </w:r>
      <w:r w:rsidRPr="00130358">
        <w:rPr>
          <w:i/>
        </w:rPr>
        <w:t xml:space="preserve">SL-V2X-PreconfigFreqInfo-r14-DEFAULT: </w:t>
      </w:r>
      <w:r w:rsidRPr="00130358">
        <w:rPr>
          <w:rFonts w:cs="v4.2.0"/>
        </w:rPr>
        <w:t>I</w:t>
      </w:r>
      <w:r w:rsidRPr="00130358">
        <w:t>nitiation/Cease of SLSS Transmissions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2B6400CD" w14:textId="77777777" w:rsidTr="00D62538">
        <w:trPr>
          <w:gridBefore w:val="1"/>
          <w:wBefore w:w="9" w:type="dxa"/>
          <w:jc w:val="center"/>
        </w:trPr>
        <w:tc>
          <w:tcPr>
            <w:tcW w:w="9781" w:type="dxa"/>
            <w:gridSpan w:val="5"/>
          </w:tcPr>
          <w:p w14:paraId="2ABCE32D" w14:textId="51A7ABAC"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3A131668" w14:textId="77777777" w:rsidTr="00D62538">
        <w:trPr>
          <w:gridAfter w:val="1"/>
          <w:wAfter w:w="9" w:type="dxa"/>
          <w:jc w:val="center"/>
        </w:trPr>
        <w:tc>
          <w:tcPr>
            <w:tcW w:w="4537" w:type="dxa"/>
            <w:gridSpan w:val="2"/>
          </w:tcPr>
          <w:p w14:paraId="367F8EF1" w14:textId="4DA8D588"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569B7E8E" w14:textId="77777777" w:rsidR="001363CF" w:rsidRPr="00130358" w:rsidRDefault="001363CF" w:rsidP="000835DA">
            <w:pPr>
              <w:pStyle w:val="TAH"/>
              <w:keepLines w:val="0"/>
            </w:pPr>
            <w:r w:rsidRPr="00130358">
              <w:t>Value/remark</w:t>
            </w:r>
          </w:p>
        </w:tc>
        <w:tc>
          <w:tcPr>
            <w:tcW w:w="1701" w:type="dxa"/>
          </w:tcPr>
          <w:p w14:paraId="2652E09C" w14:textId="77777777" w:rsidR="001363CF" w:rsidRPr="00130358" w:rsidRDefault="001363CF" w:rsidP="000835DA">
            <w:pPr>
              <w:pStyle w:val="TAH"/>
              <w:keepLines w:val="0"/>
            </w:pPr>
            <w:r w:rsidRPr="00130358">
              <w:t>Comment</w:t>
            </w:r>
          </w:p>
        </w:tc>
        <w:tc>
          <w:tcPr>
            <w:tcW w:w="1275" w:type="dxa"/>
          </w:tcPr>
          <w:p w14:paraId="547F7E0A" w14:textId="77777777" w:rsidR="001363CF" w:rsidRPr="00130358" w:rsidRDefault="001363CF" w:rsidP="000835DA">
            <w:pPr>
              <w:pStyle w:val="TAH"/>
              <w:keepLines w:val="0"/>
            </w:pPr>
            <w:r w:rsidRPr="00130358">
              <w:t>Condition</w:t>
            </w:r>
          </w:p>
        </w:tc>
      </w:tr>
      <w:tr w:rsidR="001363CF" w:rsidRPr="00130358" w14:paraId="1115547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94F6648" w14:textId="2F90F287" w:rsidR="001363CF" w:rsidRPr="00130358" w:rsidRDefault="001363CF" w:rsidP="000835DA">
            <w:pPr>
              <w:pStyle w:val="TAL"/>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46138B1C"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6CC786D"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D34E3D6" w14:textId="77777777" w:rsidR="001363CF" w:rsidRPr="00130358" w:rsidRDefault="001363CF" w:rsidP="000835DA">
            <w:pPr>
              <w:pStyle w:val="TAL"/>
              <w:keepLines w:val="0"/>
            </w:pPr>
          </w:p>
        </w:tc>
      </w:tr>
      <w:tr w:rsidR="001363CF" w:rsidRPr="00130358" w14:paraId="7C00EC6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57581C" w14:textId="325B90DD" w:rsidR="001363CF" w:rsidRPr="00130358" w:rsidRDefault="00D62538" w:rsidP="000835DA">
            <w:pPr>
              <w:pStyle w:val="TAL"/>
              <w:keepLines w:val="0"/>
            </w:pPr>
            <w:r w:rsidRPr="00130358">
              <w:t xml:space="preserve">  </w:t>
            </w:r>
            <w:r w:rsidR="001363CF" w:rsidRPr="00130358">
              <w:t>v2x-CommPreconfigSync-r14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3DC316C"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160AA77"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647873D7" w14:textId="77777777" w:rsidR="001363CF" w:rsidRPr="00130358" w:rsidRDefault="001363CF" w:rsidP="000835DA">
            <w:pPr>
              <w:pStyle w:val="TAL"/>
              <w:keepLines w:val="0"/>
            </w:pPr>
          </w:p>
        </w:tc>
      </w:tr>
      <w:tr w:rsidR="001363CF" w:rsidRPr="00130358" w14:paraId="3E67193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A7AEBF6" w14:textId="69F772EF" w:rsidR="001363CF" w:rsidRPr="00130358" w:rsidRDefault="00D62538" w:rsidP="000835DA">
            <w:pPr>
              <w:pStyle w:val="TAL"/>
              <w:keepLines w:val="0"/>
            </w:pPr>
            <w:r w:rsidRPr="00130358">
              <w:t xml:space="preserve">    </w:t>
            </w:r>
            <w:r w:rsidR="001363CF" w:rsidRPr="00130358">
              <w:t>syncOffsetIndicators-r14</w:t>
            </w:r>
          </w:p>
        </w:tc>
        <w:tc>
          <w:tcPr>
            <w:tcW w:w="2268" w:type="dxa"/>
            <w:tcBorders>
              <w:top w:val="single" w:sz="4" w:space="0" w:color="auto"/>
              <w:left w:val="single" w:sz="4" w:space="0" w:color="auto"/>
              <w:bottom w:val="single" w:sz="4" w:space="0" w:color="auto"/>
              <w:right w:val="single" w:sz="4" w:space="0" w:color="auto"/>
            </w:tcBorders>
          </w:tcPr>
          <w:p w14:paraId="68BB189A" w14:textId="77777777" w:rsidR="001363CF" w:rsidRPr="00130358" w:rsidRDefault="001363CF" w:rsidP="000835DA">
            <w:pPr>
              <w:pStyle w:val="TAL"/>
              <w:keepLines w:val="0"/>
            </w:pPr>
            <w:r w:rsidRPr="00130358">
              <w:t>0</w:t>
            </w:r>
          </w:p>
        </w:tc>
        <w:tc>
          <w:tcPr>
            <w:tcW w:w="1701" w:type="dxa"/>
            <w:tcBorders>
              <w:top w:val="single" w:sz="4" w:space="0" w:color="auto"/>
              <w:left w:val="single" w:sz="4" w:space="0" w:color="auto"/>
              <w:bottom w:val="single" w:sz="4" w:space="0" w:color="auto"/>
              <w:right w:val="single" w:sz="4" w:space="0" w:color="auto"/>
            </w:tcBorders>
          </w:tcPr>
          <w:p w14:paraId="6CABBCC9"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37659FE" w14:textId="77777777" w:rsidR="001363CF" w:rsidRPr="00130358" w:rsidRDefault="001363CF" w:rsidP="000835DA">
            <w:pPr>
              <w:pStyle w:val="TAL"/>
              <w:keepLines w:val="0"/>
            </w:pPr>
          </w:p>
        </w:tc>
      </w:tr>
      <w:tr w:rsidR="001363CF" w:rsidRPr="00130358" w14:paraId="1DE0703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43E8EA6" w14:textId="7C6041B6" w:rsidR="001363CF" w:rsidRPr="00130358" w:rsidRDefault="00D62538" w:rsidP="000835DA">
            <w:pPr>
              <w:pStyle w:val="TAL"/>
              <w:keepLines w:val="0"/>
            </w:pPr>
            <w:r w:rsidRPr="00130358">
              <w:t xml:space="preserve">    </w:t>
            </w:r>
            <w:r w:rsidR="001363CF" w:rsidRPr="00130358">
              <w:t>syncTxParameters-r14</w:t>
            </w:r>
          </w:p>
        </w:tc>
        <w:tc>
          <w:tcPr>
            <w:tcW w:w="2268" w:type="dxa"/>
            <w:tcBorders>
              <w:top w:val="single" w:sz="4" w:space="0" w:color="auto"/>
              <w:left w:val="single" w:sz="4" w:space="0" w:color="auto"/>
              <w:bottom w:val="single" w:sz="4" w:space="0" w:color="auto"/>
              <w:right w:val="single" w:sz="4" w:space="0" w:color="auto"/>
            </w:tcBorders>
          </w:tcPr>
          <w:p w14:paraId="3EF336F8" w14:textId="77777777" w:rsidR="001363CF" w:rsidRPr="00130358" w:rsidRDefault="001363CF" w:rsidP="000835DA">
            <w:pPr>
              <w:pStyle w:val="TAL"/>
              <w:keepLines w:val="0"/>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13909892"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2D39CFAA" w14:textId="77777777" w:rsidR="001363CF" w:rsidRPr="00130358" w:rsidRDefault="001363CF" w:rsidP="000835DA">
            <w:pPr>
              <w:pStyle w:val="TAL"/>
              <w:keepLines w:val="0"/>
            </w:pPr>
          </w:p>
        </w:tc>
      </w:tr>
      <w:tr w:rsidR="001363CF" w:rsidRPr="00130358" w14:paraId="2E9EC7A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63CF3EC" w14:textId="2061CE0F" w:rsidR="001363CF" w:rsidRPr="00130358" w:rsidRDefault="00D62538" w:rsidP="000835DA">
            <w:pPr>
              <w:pStyle w:val="TAL"/>
              <w:keepLines w:val="0"/>
            </w:pPr>
            <w:r w:rsidRPr="00130358">
              <w:t xml:space="preserve">    </w:t>
            </w:r>
            <w:r w:rsidR="001363CF" w:rsidRPr="00130358">
              <w:t>syncTxThreshOoC-r14</w:t>
            </w:r>
          </w:p>
        </w:tc>
        <w:tc>
          <w:tcPr>
            <w:tcW w:w="2268" w:type="dxa"/>
            <w:tcBorders>
              <w:top w:val="single" w:sz="4" w:space="0" w:color="auto"/>
              <w:left w:val="single" w:sz="4" w:space="0" w:color="auto"/>
              <w:bottom w:val="single" w:sz="4" w:space="0" w:color="auto"/>
              <w:right w:val="single" w:sz="4" w:space="0" w:color="auto"/>
            </w:tcBorders>
          </w:tcPr>
          <w:p w14:paraId="2B6682B2" w14:textId="77777777" w:rsidR="001363CF" w:rsidRPr="00130358" w:rsidRDefault="001363CF" w:rsidP="000835DA">
            <w:pPr>
              <w:pStyle w:val="TAL"/>
              <w:keepLines w:val="0"/>
            </w:pPr>
            <w:r w:rsidRPr="00130358">
              <w:t>2</w:t>
            </w:r>
          </w:p>
        </w:tc>
        <w:tc>
          <w:tcPr>
            <w:tcW w:w="1701" w:type="dxa"/>
            <w:tcBorders>
              <w:top w:val="single" w:sz="4" w:space="0" w:color="auto"/>
              <w:left w:val="single" w:sz="4" w:space="0" w:color="auto"/>
              <w:bottom w:val="single" w:sz="4" w:space="0" w:color="auto"/>
              <w:right w:val="single" w:sz="4" w:space="0" w:color="auto"/>
            </w:tcBorders>
          </w:tcPr>
          <w:p w14:paraId="16B0B7F7" w14:textId="77777777" w:rsidR="001363CF" w:rsidRPr="00130358" w:rsidRDefault="001363CF" w:rsidP="000835DA">
            <w:pPr>
              <w:pStyle w:val="TAL"/>
              <w:keepLines w:val="0"/>
            </w:pPr>
            <w:r w:rsidRPr="00130358">
              <w:t>-100dBm</w:t>
            </w:r>
          </w:p>
        </w:tc>
        <w:tc>
          <w:tcPr>
            <w:tcW w:w="1275" w:type="dxa"/>
            <w:tcBorders>
              <w:top w:val="single" w:sz="4" w:space="0" w:color="auto"/>
              <w:left w:val="single" w:sz="4" w:space="0" w:color="auto"/>
              <w:bottom w:val="single" w:sz="4" w:space="0" w:color="auto"/>
              <w:right w:val="single" w:sz="4" w:space="0" w:color="auto"/>
            </w:tcBorders>
          </w:tcPr>
          <w:p w14:paraId="148E3548" w14:textId="77777777" w:rsidR="001363CF" w:rsidRPr="00130358" w:rsidRDefault="001363CF" w:rsidP="000835DA">
            <w:pPr>
              <w:pStyle w:val="TAL"/>
              <w:keepLines w:val="0"/>
            </w:pPr>
          </w:p>
        </w:tc>
      </w:tr>
      <w:tr w:rsidR="001363CF" w:rsidRPr="00130358" w14:paraId="3E5CC5C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5D0F02" w14:textId="72A36782" w:rsidR="001363CF" w:rsidRPr="00130358" w:rsidRDefault="00D62538" w:rsidP="000835DA">
            <w:pPr>
              <w:pStyle w:val="TAL"/>
              <w:keepLines w:val="0"/>
            </w:pPr>
            <w:r w:rsidRPr="00130358">
              <w:t xml:space="preserve">    </w:t>
            </w:r>
            <w:r w:rsidR="001363CF" w:rsidRPr="00130358">
              <w:t>filterCoefficient-r14</w:t>
            </w:r>
          </w:p>
        </w:tc>
        <w:tc>
          <w:tcPr>
            <w:tcW w:w="2268" w:type="dxa"/>
            <w:tcBorders>
              <w:top w:val="single" w:sz="4" w:space="0" w:color="auto"/>
              <w:left w:val="single" w:sz="4" w:space="0" w:color="auto"/>
              <w:bottom w:val="single" w:sz="4" w:space="0" w:color="auto"/>
              <w:right w:val="single" w:sz="4" w:space="0" w:color="auto"/>
            </w:tcBorders>
          </w:tcPr>
          <w:p w14:paraId="391576F3" w14:textId="77777777" w:rsidR="001363CF" w:rsidRPr="00130358" w:rsidRDefault="001363CF" w:rsidP="000835DA">
            <w:pPr>
              <w:pStyle w:val="TAL"/>
              <w:keepLines w:val="0"/>
            </w:pPr>
            <w:r w:rsidRPr="00130358">
              <w:t>fc0</w:t>
            </w:r>
          </w:p>
        </w:tc>
        <w:tc>
          <w:tcPr>
            <w:tcW w:w="1701" w:type="dxa"/>
            <w:tcBorders>
              <w:top w:val="single" w:sz="4" w:space="0" w:color="auto"/>
              <w:left w:val="single" w:sz="4" w:space="0" w:color="auto"/>
              <w:bottom w:val="single" w:sz="4" w:space="0" w:color="auto"/>
              <w:right w:val="single" w:sz="4" w:space="0" w:color="auto"/>
            </w:tcBorders>
          </w:tcPr>
          <w:p w14:paraId="07811D1A"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F46133B" w14:textId="77777777" w:rsidR="001363CF" w:rsidRPr="00130358" w:rsidRDefault="001363CF" w:rsidP="000835DA">
            <w:pPr>
              <w:pStyle w:val="TAL"/>
              <w:keepLines w:val="0"/>
            </w:pPr>
          </w:p>
        </w:tc>
      </w:tr>
      <w:tr w:rsidR="001363CF" w:rsidRPr="00130358" w14:paraId="1636A8C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81B58C1" w14:textId="3234628F" w:rsidR="001363CF" w:rsidRPr="00130358" w:rsidRDefault="00D62538" w:rsidP="00D62538">
            <w:pPr>
              <w:pStyle w:val="TAL"/>
              <w:keepNext w:val="0"/>
              <w:keepLines w:val="0"/>
            </w:pPr>
            <w:r w:rsidRPr="00130358">
              <w:t xml:space="preserve">    </w:t>
            </w:r>
            <w:r w:rsidR="001363CF" w:rsidRPr="00130358">
              <w:t>syncRefMinHyst-r14</w:t>
            </w:r>
          </w:p>
        </w:tc>
        <w:tc>
          <w:tcPr>
            <w:tcW w:w="2268" w:type="dxa"/>
            <w:tcBorders>
              <w:top w:val="single" w:sz="4" w:space="0" w:color="auto"/>
              <w:left w:val="single" w:sz="4" w:space="0" w:color="auto"/>
              <w:bottom w:val="single" w:sz="4" w:space="0" w:color="auto"/>
              <w:right w:val="single" w:sz="4" w:space="0" w:color="auto"/>
            </w:tcBorders>
          </w:tcPr>
          <w:p w14:paraId="1C289D36" w14:textId="77777777" w:rsidR="001363CF" w:rsidRPr="00130358" w:rsidRDefault="001363CF" w:rsidP="00D62538">
            <w:pPr>
              <w:pStyle w:val="TAL"/>
              <w:keepNext w:val="0"/>
              <w:keepLines w:val="0"/>
            </w:pPr>
            <w:r w:rsidRPr="00130358">
              <w:t>dB0</w:t>
            </w:r>
          </w:p>
        </w:tc>
        <w:tc>
          <w:tcPr>
            <w:tcW w:w="1701" w:type="dxa"/>
            <w:tcBorders>
              <w:top w:val="single" w:sz="4" w:space="0" w:color="auto"/>
              <w:left w:val="single" w:sz="4" w:space="0" w:color="auto"/>
              <w:bottom w:val="single" w:sz="4" w:space="0" w:color="auto"/>
              <w:right w:val="single" w:sz="4" w:space="0" w:color="auto"/>
            </w:tcBorders>
          </w:tcPr>
          <w:p w14:paraId="5D23E3D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4E8133B" w14:textId="77777777" w:rsidR="001363CF" w:rsidRPr="00130358" w:rsidRDefault="001363CF" w:rsidP="00D62538">
            <w:pPr>
              <w:pStyle w:val="TAL"/>
              <w:keepNext w:val="0"/>
              <w:keepLines w:val="0"/>
            </w:pPr>
          </w:p>
        </w:tc>
      </w:tr>
      <w:tr w:rsidR="001363CF" w:rsidRPr="00130358" w14:paraId="032FD53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9F4EAA6" w14:textId="6634C681" w:rsidR="001363CF" w:rsidRPr="00130358" w:rsidRDefault="00D62538" w:rsidP="00D62538">
            <w:pPr>
              <w:pStyle w:val="TAL"/>
              <w:keepNext w:val="0"/>
              <w:keepLines w:val="0"/>
            </w:pPr>
            <w:r w:rsidRPr="00130358">
              <w:t xml:space="preserve">    </w:t>
            </w:r>
            <w:r w:rsidR="001363CF" w:rsidRPr="00130358">
              <w:t>syncRefDiffHyst-r14</w:t>
            </w:r>
          </w:p>
        </w:tc>
        <w:tc>
          <w:tcPr>
            <w:tcW w:w="2268" w:type="dxa"/>
            <w:tcBorders>
              <w:top w:val="single" w:sz="4" w:space="0" w:color="auto"/>
              <w:left w:val="single" w:sz="4" w:space="0" w:color="auto"/>
              <w:bottom w:val="single" w:sz="4" w:space="0" w:color="auto"/>
              <w:right w:val="single" w:sz="4" w:space="0" w:color="auto"/>
            </w:tcBorders>
          </w:tcPr>
          <w:p w14:paraId="53DAC9C8" w14:textId="77777777" w:rsidR="001363CF" w:rsidRPr="00130358" w:rsidRDefault="001363CF" w:rsidP="00D62538">
            <w:pPr>
              <w:pStyle w:val="TAL"/>
              <w:keepNext w:val="0"/>
              <w:keepLines w:val="0"/>
            </w:pPr>
            <w:r w:rsidRPr="00130358">
              <w:t>dB0</w:t>
            </w:r>
          </w:p>
        </w:tc>
        <w:tc>
          <w:tcPr>
            <w:tcW w:w="1701" w:type="dxa"/>
            <w:tcBorders>
              <w:top w:val="single" w:sz="4" w:space="0" w:color="auto"/>
              <w:left w:val="single" w:sz="4" w:space="0" w:color="auto"/>
              <w:bottom w:val="single" w:sz="4" w:space="0" w:color="auto"/>
              <w:right w:val="single" w:sz="4" w:space="0" w:color="auto"/>
            </w:tcBorders>
          </w:tcPr>
          <w:p w14:paraId="0B7BD19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23DF07" w14:textId="77777777" w:rsidR="001363CF" w:rsidRPr="00130358" w:rsidRDefault="001363CF" w:rsidP="00D62538">
            <w:pPr>
              <w:pStyle w:val="TAL"/>
              <w:keepNext w:val="0"/>
              <w:keepLines w:val="0"/>
            </w:pPr>
          </w:p>
        </w:tc>
      </w:tr>
      <w:tr w:rsidR="001363CF" w:rsidRPr="00130358" w14:paraId="2DB3AB5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13E910" w14:textId="1C855E37"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FE0E03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1072AF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B086FBF" w14:textId="77777777" w:rsidR="001363CF" w:rsidRPr="00130358" w:rsidRDefault="001363CF" w:rsidP="00D62538">
            <w:pPr>
              <w:pStyle w:val="TAL"/>
              <w:keepNext w:val="0"/>
              <w:keepLines w:val="0"/>
            </w:pPr>
          </w:p>
        </w:tc>
      </w:tr>
      <w:tr w:rsidR="001363CF" w:rsidRPr="00130358" w14:paraId="18D9E2C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C0B784" w14:textId="35882152" w:rsidR="001363CF" w:rsidRPr="00130358" w:rsidRDefault="00D62538" w:rsidP="00D62538">
            <w:pPr>
              <w:pStyle w:val="TAL"/>
              <w:keepNext w:val="0"/>
              <w:keepLines w:val="0"/>
            </w:pPr>
            <w:r w:rsidRPr="00130358">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C4D226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2DFFB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DB80D0F" w14:textId="77777777" w:rsidR="001363CF" w:rsidRPr="00130358" w:rsidRDefault="001363CF" w:rsidP="00D62538">
            <w:pPr>
              <w:pStyle w:val="TAL"/>
              <w:keepNext w:val="0"/>
              <w:keepLines w:val="0"/>
            </w:pPr>
          </w:p>
        </w:tc>
      </w:tr>
      <w:tr w:rsidR="001363CF" w:rsidRPr="00130358" w14:paraId="28CD26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9DD962D" w14:textId="19CA62FE" w:rsidR="001363CF" w:rsidRPr="00130358" w:rsidRDefault="00D62538" w:rsidP="00D62538">
            <w:pPr>
              <w:pStyle w:val="TAL"/>
              <w:keepNext w:val="0"/>
              <w:keepLines w:val="0"/>
            </w:pPr>
            <w:r w:rsidRPr="00130358">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4D72AC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917DB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18FE83D" w14:textId="77777777" w:rsidR="001363CF" w:rsidRPr="00130358" w:rsidRDefault="001363CF" w:rsidP="00D62538">
            <w:pPr>
              <w:pStyle w:val="TAL"/>
              <w:keepNext w:val="0"/>
              <w:keepLines w:val="0"/>
            </w:pPr>
          </w:p>
        </w:tc>
      </w:tr>
      <w:tr w:rsidR="001363CF" w:rsidRPr="00130358" w14:paraId="7CA26CD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13AB6C3" w14:textId="24254F1E" w:rsidR="001363CF" w:rsidRPr="00130358" w:rsidRDefault="00D62538" w:rsidP="00D62538">
            <w:pPr>
              <w:pStyle w:val="TAL"/>
              <w:keepNext w:val="0"/>
              <w:keepLines w:val="0"/>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24824D74"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35E223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6E1182" w14:textId="77777777" w:rsidR="001363CF" w:rsidRPr="00130358" w:rsidRDefault="001363CF" w:rsidP="00D62538">
            <w:pPr>
              <w:pStyle w:val="TAL"/>
              <w:keepNext w:val="0"/>
              <w:keepLines w:val="0"/>
            </w:pPr>
          </w:p>
        </w:tc>
      </w:tr>
      <w:tr w:rsidR="001363CF" w:rsidRPr="00130358" w14:paraId="38679E5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371C72" w14:textId="1DC2BC0A" w:rsidR="001363CF" w:rsidRPr="00130358" w:rsidRDefault="00D62538" w:rsidP="00D62538">
            <w:pPr>
              <w:pStyle w:val="TAL"/>
              <w:keepNext w:val="0"/>
              <w:keepLines w:val="0"/>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34B2A3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A0447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7089EA" w14:textId="77777777" w:rsidR="001363CF" w:rsidRPr="00130358" w:rsidRDefault="001363CF" w:rsidP="00D62538">
            <w:pPr>
              <w:pStyle w:val="TAL"/>
              <w:keepNext w:val="0"/>
              <w:keepLines w:val="0"/>
            </w:pPr>
          </w:p>
        </w:tc>
      </w:tr>
      <w:tr w:rsidR="001363CF" w:rsidRPr="00130358" w14:paraId="3F66E28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3147C3" w14:textId="3B75AECC" w:rsidR="001363CF" w:rsidRPr="00130358" w:rsidRDefault="00D62538" w:rsidP="00D62538">
            <w:pPr>
              <w:pStyle w:val="TAL"/>
              <w:keepNext w:val="0"/>
              <w:keepLines w:val="0"/>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Pr>
          <w:p w14:paraId="4F9B08D6" w14:textId="77777777" w:rsidR="001363CF" w:rsidRPr="00130358" w:rsidRDefault="001363CF" w:rsidP="00D62538">
            <w:pPr>
              <w:pStyle w:val="TAL"/>
              <w:keepNext w:val="0"/>
              <w:keepLines w:val="0"/>
              <w:jc w:val="center"/>
              <w:rPr>
                <w:rFonts w:cs="Arial"/>
              </w:rPr>
            </w:pPr>
            <w:r w:rsidRPr="00130358">
              <w:rPr>
                <w:rFonts w:cs="Arial"/>
              </w:rPr>
              <w:t>11111111111111111111</w:t>
            </w:r>
          </w:p>
          <w:p w14:paraId="09AEE378" w14:textId="77777777" w:rsidR="001363CF" w:rsidRPr="00130358" w:rsidRDefault="001363CF" w:rsidP="00D62538">
            <w:pPr>
              <w:pStyle w:val="TAL"/>
              <w:keepNext w:val="0"/>
              <w:keepLines w:val="0"/>
              <w:jc w:val="center"/>
              <w:rPr>
                <w:rFonts w:cs="Arial"/>
              </w:rPr>
            </w:pPr>
            <w:r w:rsidRPr="00130358">
              <w:rPr>
                <w:rFonts w:cs="Arial"/>
              </w:rPr>
              <w:t>11111111111111111111</w:t>
            </w:r>
          </w:p>
          <w:p w14:paraId="15593163" w14:textId="77777777" w:rsidR="001363CF" w:rsidRPr="00130358" w:rsidRDefault="001363CF" w:rsidP="00D62538">
            <w:pPr>
              <w:pStyle w:val="TAL"/>
              <w:keepNext w:val="0"/>
              <w:keepLines w:val="0"/>
              <w:jc w:val="center"/>
              <w:rPr>
                <w:rFonts w:cs="Arial"/>
              </w:rPr>
            </w:pPr>
            <w:r w:rsidRPr="00130358">
              <w:rPr>
                <w:rFonts w:cs="Arial"/>
              </w:rPr>
              <w:t>11111111111111111111</w:t>
            </w:r>
          </w:p>
          <w:p w14:paraId="19C85EAF" w14:textId="77777777" w:rsidR="001363CF" w:rsidRPr="00130358" w:rsidRDefault="001363CF" w:rsidP="00D62538">
            <w:pPr>
              <w:pStyle w:val="TAL"/>
              <w:keepNext w:val="0"/>
              <w:keepLines w:val="0"/>
              <w:jc w:val="center"/>
              <w:rPr>
                <w:rFonts w:cs="Arial"/>
              </w:rPr>
            </w:pPr>
            <w:r w:rsidRPr="00130358">
              <w:rPr>
                <w:rFonts w:cs="Arial"/>
              </w:rPr>
              <w:t>11111111111111111111</w:t>
            </w:r>
          </w:p>
          <w:p w14:paraId="36E5307F" w14:textId="77777777" w:rsidR="001363CF" w:rsidRPr="00130358" w:rsidRDefault="001363CF" w:rsidP="00D62538">
            <w:pPr>
              <w:pStyle w:val="TAL"/>
              <w:keepNext w:val="0"/>
              <w:keepLines w:val="0"/>
            </w:pPr>
            <w:r w:rsidRPr="00130358">
              <w:rPr>
                <w:rFonts w:cs="Arial"/>
              </w:rPr>
              <w:t>11111111111111111111</w:t>
            </w:r>
          </w:p>
        </w:tc>
        <w:tc>
          <w:tcPr>
            <w:tcW w:w="1701" w:type="dxa"/>
            <w:tcBorders>
              <w:top w:val="single" w:sz="4" w:space="0" w:color="auto"/>
              <w:left w:val="single" w:sz="4" w:space="0" w:color="auto"/>
              <w:bottom w:val="single" w:sz="4" w:space="0" w:color="auto"/>
              <w:right w:val="single" w:sz="4" w:space="0" w:color="auto"/>
            </w:tcBorders>
          </w:tcPr>
          <w:p w14:paraId="1182589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8CAA1C" w14:textId="77777777" w:rsidR="001363CF" w:rsidRPr="00130358" w:rsidRDefault="001363CF" w:rsidP="00D62538">
            <w:pPr>
              <w:pStyle w:val="TAL"/>
              <w:keepNext w:val="0"/>
              <w:keepLines w:val="0"/>
            </w:pPr>
          </w:p>
        </w:tc>
      </w:tr>
      <w:tr w:rsidR="001363CF" w:rsidRPr="00130358" w14:paraId="55507E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0DB753" w14:textId="6EAF4E66" w:rsidR="001363CF" w:rsidRPr="00130358" w:rsidRDefault="00D62538" w:rsidP="00D62538">
            <w:pPr>
              <w:pStyle w:val="TAL"/>
              <w:keepNext w:val="0"/>
              <w:keepLines w:val="0"/>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E3EDA4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4871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22C3740" w14:textId="77777777" w:rsidR="001363CF" w:rsidRPr="00130358" w:rsidRDefault="001363CF" w:rsidP="00D62538">
            <w:pPr>
              <w:pStyle w:val="TAL"/>
              <w:keepNext w:val="0"/>
              <w:keepLines w:val="0"/>
            </w:pPr>
          </w:p>
        </w:tc>
      </w:tr>
      <w:tr w:rsidR="001363CF" w:rsidRPr="00130358" w14:paraId="5F17E6C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C0440DD" w14:textId="3F1ECFFA" w:rsidR="001363CF" w:rsidRPr="00130358" w:rsidRDefault="00D62538" w:rsidP="00D62538">
            <w:pPr>
              <w:pStyle w:val="TAL"/>
              <w:keepNext w:val="0"/>
              <w:keepLines w:val="0"/>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A391596"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1AFDD0E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448E68" w14:textId="77777777" w:rsidR="001363CF" w:rsidRPr="00130358" w:rsidRDefault="001363CF" w:rsidP="00D62538">
            <w:pPr>
              <w:pStyle w:val="TAL"/>
              <w:keepNext w:val="0"/>
              <w:keepLines w:val="0"/>
            </w:pPr>
          </w:p>
        </w:tc>
      </w:tr>
      <w:tr w:rsidR="001363CF" w:rsidRPr="00130358" w14:paraId="37383FC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2FC2BB8" w14:textId="78E8416C" w:rsidR="001363CF" w:rsidRPr="00130358" w:rsidRDefault="00D62538" w:rsidP="00D62538">
            <w:pPr>
              <w:pStyle w:val="TAL"/>
              <w:keepNext w:val="0"/>
              <w:keepLines w:val="0"/>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0F25EEC4" w14:textId="77777777" w:rsidR="001363CF" w:rsidRPr="00130358" w:rsidRDefault="001363CF" w:rsidP="00D62538">
            <w:pPr>
              <w:pStyle w:val="TAL"/>
              <w:keepNext w:val="0"/>
              <w:keepLines w:val="0"/>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3D457C2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B9427B" w14:textId="77777777" w:rsidR="001363CF" w:rsidRPr="00130358" w:rsidRDefault="001363CF" w:rsidP="00D62538">
            <w:pPr>
              <w:pStyle w:val="TAL"/>
              <w:keepNext w:val="0"/>
              <w:keepLines w:val="0"/>
            </w:pPr>
          </w:p>
        </w:tc>
      </w:tr>
      <w:tr w:rsidR="001363CF" w:rsidRPr="00130358" w14:paraId="1398478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F28524" w14:textId="54002483" w:rsidR="001363CF" w:rsidRPr="00130358" w:rsidRDefault="00D62538" w:rsidP="00D62538">
            <w:pPr>
              <w:pStyle w:val="TAL"/>
              <w:keepNext w:val="0"/>
              <w:keepLines w:val="0"/>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09EA6822" w14:textId="77777777" w:rsidR="001363CF" w:rsidRPr="00130358" w:rsidRDefault="001363CF" w:rsidP="00D62538">
            <w:pPr>
              <w:pStyle w:val="TAL"/>
              <w:keepNext w:val="0"/>
              <w:keepLines w:val="0"/>
            </w:pPr>
            <w:r w:rsidRPr="00130358">
              <w:rPr>
                <w:lang w:eastAsia="ko-KR"/>
              </w:rPr>
              <w:t>n10</w:t>
            </w:r>
          </w:p>
        </w:tc>
        <w:tc>
          <w:tcPr>
            <w:tcW w:w="1701" w:type="dxa"/>
            <w:tcBorders>
              <w:top w:val="single" w:sz="4" w:space="0" w:color="auto"/>
              <w:left w:val="single" w:sz="4" w:space="0" w:color="auto"/>
              <w:bottom w:val="single" w:sz="4" w:space="0" w:color="auto"/>
              <w:right w:val="single" w:sz="4" w:space="0" w:color="auto"/>
            </w:tcBorders>
          </w:tcPr>
          <w:p w14:paraId="00A9A0B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76772" w14:textId="77777777" w:rsidR="001363CF" w:rsidRPr="00130358" w:rsidRDefault="001363CF" w:rsidP="00D62538">
            <w:pPr>
              <w:pStyle w:val="TAL"/>
              <w:keepNext w:val="0"/>
              <w:keepLines w:val="0"/>
            </w:pPr>
          </w:p>
        </w:tc>
      </w:tr>
      <w:tr w:rsidR="001363CF" w:rsidRPr="00130358" w14:paraId="55CD5DB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FCAD1D" w14:textId="12C0AC89" w:rsidR="001363CF" w:rsidRPr="00130358" w:rsidRDefault="00D62538" w:rsidP="00D62538">
            <w:pPr>
              <w:pStyle w:val="TAL"/>
              <w:keepNext w:val="0"/>
              <w:keepLines w:val="0"/>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1F8A0C6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E0AB9C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864336" w14:textId="77777777" w:rsidR="001363CF" w:rsidRPr="00130358" w:rsidRDefault="001363CF" w:rsidP="00D62538">
            <w:pPr>
              <w:pStyle w:val="TAL"/>
              <w:keepNext w:val="0"/>
              <w:keepLines w:val="0"/>
            </w:pPr>
          </w:p>
        </w:tc>
      </w:tr>
      <w:tr w:rsidR="001363CF" w:rsidRPr="00130358" w14:paraId="53962EC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291DD73" w14:textId="6842456D" w:rsidR="001363CF" w:rsidRPr="00130358" w:rsidRDefault="00D62538" w:rsidP="00D62538">
            <w:pPr>
              <w:pStyle w:val="TAL"/>
              <w:keepNext w:val="0"/>
              <w:keepLines w:val="0"/>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70E94AAF" w14:textId="124B2515"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0E3077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A27603" w14:textId="77777777" w:rsidR="001363CF" w:rsidRPr="00130358" w:rsidRDefault="001363CF" w:rsidP="00D62538">
            <w:pPr>
              <w:pStyle w:val="TAL"/>
              <w:keepNext w:val="0"/>
              <w:keepLines w:val="0"/>
            </w:pPr>
          </w:p>
        </w:tc>
      </w:tr>
      <w:tr w:rsidR="001363CF" w:rsidRPr="00130358" w14:paraId="0F0EAF8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38C578A" w14:textId="39D472F3" w:rsidR="001363CF" w:rsidRPr="00130358" w:rsidRDefault="00D62538" w:rsidP="00D62538">
            <w:pPr>
              <w:pStyle w:val="TAL"/>
              <w:keepNext w:val="0"/>
              <w:keepLines w:val="0"/>
            </w:pPr>
            <w:r w:rsidRPr="00130358">
              <w:rPr>
                <w:lang w:eastAsia="ko-KR"/>
              </w:rPr>
              <w:t xml:space="preserve">      </w:t>
            </w:r>
            <w:r w:rsidR="001363CF" w:rsidRPr="00130358">
              <w:t>dataTxParameters-r14</w:t>
            </w:r>
          </w:p>
        </w:tc>
        <w:tc>
          <w:tcPr>
            <w:tcW w:w="2268" w:type="dxa"/>
            <w:tcBorders>
              <w:top w:val="single" w:sz="4" w:space="0" w:color="auto"/>
              <w:left w:val="single" w:sz="4" w:space="0" w:color="auto"/>
              <w:bottom w:val="single" w:sz="4" w:space="0" w:color="auto"/>
              <w:right w:val="single" w:sz="4" w:space="0" w:color="auto"/>
            </w:tcBorders>
          </w:tcPr>
          <w:p w14:paraId="7A071029" w14:textId="1934B004"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C03FC9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FE04E6" w14:textId="77777777" w:rsidR="001363CF" w:rsidRPr="00130358" w:rsidRDefault="001363CF" w:rsidP="00D62538">
            <w:pPr>
              <w:pStyle w:val="TAL"/>
              <w:keepNext w:val="0"/>
              <w:keepLines w:val="0"/>
            </w:pPr>
          </w:p>
        </w:tc>
      </w:tr>
      <w:tr w:rsidR="001363CF" w:rsidRPr="00130358" w14:paraId="62008ED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702B20" w14:textId="3760B7E3" w:rsidR="001363CF" w:rsidRPr="00130358" w:rsidRDefault="00D62538" w:rsidP="00D62538">
            <w:pPr>
              <w:pStyle w:val="TAL"/>
              <w:keepNext w:val="0"/>
              <w:keepLines w:val="0"/>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0733521B" w14:textId="583B183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6E1835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797169" w14:textId="77777777" w:rsidR="001363CF" w:rsidRPr="00130358" w:rsidRDefault="001363CF" w:rsidP="00D62538">
            <w:pPr>
              <w:pStyle w:val="TAL"/>
              <w:keepNext w:val="0"/>
              <w:keepLines w:val="0"/>
            </w:pPr>
          </w:p>
        </w:tc>
      </w:tr>
      <w:tr w:rsidR="001363CF" w:rsidRPr="00130358" w14:paraId="3F779A9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A743202" w14:textId="68000BE1" w:rsidR="001363CF" w:rsidRPr="00130358" w:rsidRDefault="00D62538" w:rsidP="00D62538">
            <w:pPr>
              <w:pStyle w:val="TAL"/>
              <w:keepNext w:val="0"/>
              <w:keepLines w:val="0"/>
            </w:pP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66AF4C25" w14:textId="4C283381"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E0903F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EA742C" w14:textId="77777777" w:rsidR="001363CF" w:rsidRPr="00130358" w:rsidRDefault="001363CF" w:rsidP="00D62538">
            <w:pPr>
              <w:pStyle w:val="TAL"/>
              <w:keepNext w:val="0"/>
              <w:keepLines w:val="0"/>
            </w:pPr>
          </w:p>
        </w:tc>
      </w:tr>
      <w:tr w:rsidR="001363CF" w:rsidRPr="00130358" w14:paraId="79B70E9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A73891F" w14:textId="5E84CBC3" w:rsidR="001363CF" w:rsidRPr="00130358" w:rsidRDefault="00D62538" w:rsidP="00D62538">
            <w:pPr>
              <w:pStyle w:val="TAL"/>
              <w:keepNext w:val="0"/>
              <w:keepLines w:val="0"/>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6D604F6A" w14:textId="6F181C8B"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22D3779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9FACDB" w14:textId="77777777" w:rsidR="001363CF" w:rsidRPr="00130358" w:rsidRDefault="001363CF" w:rsidP="00D62538">
            <w:pPr>
              <w:pStyle w:val="TAL"/>
              <w:keepNext w:val="0"/>
              <w:keepLines w:val="0"/>
            </w:pPr>
          </w:p>
        </w:tc>
      </w:tr>
      <w:tr w:rsidR="001363CF" w:rsidRPr="00130358" w14:paraId="0F8B6E5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EB7D088" w14:textId="61DA648C" w:rsidR="001363CF" w:rsidRPr="00130358" w:rsidRDefault="00D62538" w:rsidP="00D62538">
            <w:pPr>
              <w:pStyle w:val="TAL"/>
              <w:keepNext w:val="0"/>
              <w:keepLines w:val="0"/>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6CC7E039" w14:textId="285E6AE4"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AF1DD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C855AC" w14:textId="77777777" w:rsidR="001363CF" w:rsidRPr="00130358" w:rsidRDefault="001363CF" w:rsidP="00D62538">
            <w:pPr>
              <w:pStyle w:val="TAL"/>
              <w:keepNext w:val="0"/>
              <w:keepLines w:val="0"/>
            </w:pPr>
          </w:p>
        </w:tc>
      </w:tr>
      <w:tr w:rsidR="001363CF" w:rsidRPr="00130358" w14:paraId="20D5838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315DF8A" w14:textId="53DA6C1B" w:rsidR="001363CF" w:rsidRPr="00130358" w:rsidRDefault="00D62538" w:rsidP="00D62538">
            <w:pPr>
              <w:pStyle w:val="TAL"/>
              <w:keepNext w:val="0"/>
              <w:keepLines w:val="0"/>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292DB7B5" w14:textId="21788CD6"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9ED56E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12C701C" w14:textId="77777777" w:rsidR="001363CF" w:rsidRPr="00130358" w:rsidRDefault="001363CF" w:rsidP="00D62538">
            <w:pPr>
              <w:pStyle w:val="TAL"/>
              <w:keepNext w:val="0"/>
              <w:keepLines w:val="0"/>
            </w:pPr>
          </w:p>
        </w:tc>
      </w:tr>
      <w:tr w:rsidR="001363CF" w:rsidRPr="00130358" w14:paraId="7A91342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A233246" w14:textId="51DDAFAC" w:rsidR="001363CF" w:rsidRPr="00130358" w:rsidRDefault="00D62538" w:rsidP="00D62538">
            <w:pPr>
              <w:pStyle w:val="TAL"/>
              <w:keepNext w:val="0"/>
              <w:keepLines w:val="0"/>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734C8C2B" w14:textId="37BDD655"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AAA42F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D79C3A" w14:textId="77777777" w:rsidR="001363CF" w:rsidRPr="00130358" w:rsidRDefault="001363CF" w:rsidP="00D62538">
            <w:pPr>
              <w:pStyle w:val="TAL"/>
              <w:keepNext w:val="0"/>
              <w:keepLines w:val="0"/>
            </w:pPr>
          </w:p>
        </w:tc>
      </w:tr>
      <w:tr w:rsidR="001363CF" w:rsidRPr="00130358" w14:paraId="02018B6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F89FF1A" w14:textId="6CCDE42F"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C0C60E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EF9E8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0A12B29" w14:textId="77777777" w:rsidR="001363CF" w:rsidRPr="00130358" w:rsidRDefault="001363CF" w:rsidP="00D62538">
            <w:pPr>
              <w:pStyle w:val="TAL"/>
              <w:keepNext w:val="0"/>
              <w:keepLines w:val="0"/>
            </w:pPr>
          </w:p>
        </w:tc>
      </w:tr>
      <w:tr w:rsidR="001363CF" w:rsidRPr="00130358" w14:paraId="4F11C02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4CC6A8" w14:textId="31C9CE7F"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C6DDA4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5B859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21143A" w14:textId="77777777" w:rsidR="001363CF" w:rsidRPr="00130358" w:rsidRDefault="001363CF" w:rsidP="00D62538">
            <w:pPr>
              <w:pStyle w:val="TAL"/>
              <w:keepNext w:val="0"/>
              <w:keepLines w:val="0"/>
            </w:pPr>
          </w:p>
        </w:tc>
      </w:tr>
      <w:tr w:rsidR="001363CF" w:rsidRPr="00130358" w14:paraId="397822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7054BCA" w14:textId="0177569C" w:rsidR="001363CF" w:rsidRPr="00130358" w:rsidRDefault="00D62538" w:rsidP="00D62538">
            <w:pPr>
              <w:pStyle w:val="TAL"/>
              <w:keepNext w:val="0"/>
              <w:keepLines w:val="0"/>
            </w:pPr>
            <w:r w:rsidRPr="00130358">
              <w:t xml:space="preserve">  </w:t>
            </w:r>
            <w:r w:rsidR="001363CF" w:rsidRPr="00130358">
              <w:t>v2x-CommTxPoolList-r14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1398A5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77D963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7F83E3A" w14:textId="77777777" w:rsidR="001363CF" w:rsidRPr="00130358" w:rsidRDefault="001363CF" w:rsidP="00D62538">
            <w:pPr>
              <w:pStyle w:val="TAL"/>
              <w:keepNext w:val="0"/>
              <w:keepLines w:val="0"/>
            </w:pPr>
          </w:p>
        </w:tc>
      </w:tr>
      <w:tr w:rsidR="001363CF" w:rsidRPr="00130358" w14:paraId="712CD53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C2AE92" w14:textId="41A4F27E" w:rsidR="001363CF" w:rsidRPr="00130358" w:rsidRDefault="00D62538" w:rsidP="00D62538">
            <w:pPr>
              <w:pStyle w:val="TAL"/>
              <w:keepNext w:val="0"/>
              <w:keepLines w:val="0"/>
              <w:rPr>
                <w:lang w:eastAsia="zh-CN"/>
              </w:rPr>
            </w:pPr>
            <w:r w:rsidRPr="00130358">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7AFFBA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56A6C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495ACA" w14:textId="77777777" w:rsidR="001363CF" w:rsidRPr="00130358" w:rsidRDefault="001363CF" w:rsidP="00D62538">
            <w:pPr>
              <w:pStyle w:val="TAL"/>
              <w:keepNext w:val="0"/>
              <w:keepLines w:val="0"/>
            </w:pPr>
          </w:p>
        </w:tc>
      </w:tr>
      <w:tr w:rsidR="001363CF" w:rsidRPr="00130358" w14:paraId="3BB5AD0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FBA286" w14:textId="4C97C0B0" w:rsidR="001363CF" w:rsidRPr="00130358" w:rsidRDefault="00D62538" w:rsidP="00D62538">
            <w:pPr>
              <w:pStyle w:val="TAL"/>
              <w:keepNext w:val="0"/>
              <w:keepLines w:val="0"/>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5396D3E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5C4C545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74C0DAD" w14:textId="77777777" w:rsidR="001363CF" w:rsidRPr="00130358" w:rsidRDefault="001363CF" w:rsidP="00D62538">
            <w:pPr>
              <w:pStyle w:val="TAL"/>
              <w:keepNext w:val="0"/>
              <w:keepLines w:val="0"/>
            </w:pPr>
          </w:p>
        </w:tc>
      </w:tr>
      <w:tr w:rsidR="001363CF" w:rsidRPr="00130358" w14:paraId="0174895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3BB665E" w14:textId="7FBB180B" w:rsidR="001363CF" w:rsidRPr="00130358" w:rsidRDefault="00D62538" w:rsidP="00D62538">
            <w:pPr>
              <w:pStyle w:val="TAL"/>
              <w:keepNext w:val="0"/>
              <w:keepLines w:val="0"/>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752FDE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E3C4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DFE57A0" w14:textId="77777777" w:rsidR="001363CF" w:rsidRPr="00130358" w:rsidRDefault="001363CF" w:rsidP="00D62538">
            <w:pPr>
              <w:pStyle w:val="TAL"/>
              <w:keepNext w:val="0"/>
              <w:keepLines w:val="0"/>
            </w:pPr>
          </w:p>
        </w:tc>
      </w:tr>
      <w:tr w:rsidR="001363CF" w:rsidRPr="00130358" w14:paraId="5681AA9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C59DE1" w14:textId="6D1413CE" w:rsidR="001363CF" w:rsidRPr="00130358" w:rsidRDefault="00D62538" w:rsidP="00D62538">
            <w:pPr>
              <w:pStyle w:val="TAL"/>
              <w:keepNext w:val="0"/>
              <w:keepLines w:val="0"/>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Pr>
          <w:p w14:paraId="2E46A153" w14:textId="77777777" w:rsidR="001363CF" w:rsidRPr="00130358" w:rsidRDefault="001363CF" w:rsidP="00D62538">
            <w:pPr>
              <w:pStyle w:val="TAL"/>
              <w:keepNext w:val="0"/>
              <w:keepLines w:val="0"/>
              <w:jc w:val="center"/>
              <w:rPr>
                <w:rFonts w:cs="Arial"/>
              </w:rPr>
            </w:pPr>
            <w:r w:rsidRPr="00130358">
              <w:rPr>
                <w:rFonts w:cs="Arial"/>
              </w:rPr>
              <w:t>11111111111111111111</w:t>
            </w:r>
          </w:p>
          <w:p w14:paraId="66A7B169" w14:textId="77777777" w:rsidR="001363CF" w:rsidRPr="00130358" w:rsidRDefault="001363CF" w:rsidP="00D62538">
            <w:pPr>
              <w:pStyle w:val="TAL"/>
              <w:keepNext w:val="0"/>
              <w:keepLines w:val="0"/>
              <w:jc w:val="center"/>
              <w:rPr>
                <w:rFonts w:cs="Arial"/>
              </w:rPr>
            </w:pPr>
            <w:r w:rsidRPr="00130358">
              <w:rPr>
                <w:rFonts w:cs="Arial"/>
              </w:rPr>
              <w:t>11111111111111111111</w:t>
            </w:r>
          </w:p>
          <w:p w14:paraId="4A4DF531" w14:textId="77777777" w:rsidR="001363CF" w:rsidRPr="00130358" w:rsidRDefault="001363CF" w:rsidP="00D62538">
            <w:pPr>
              <w:pStyle w:val="TAL"/>
              <w:keepNext w:val="0"/>
              <w:keepLines w:val="0"/>
              <w:jc w:val="center"/>
              <w:rPr>
                <w:rFonts w:cs="Arial"/>
              </w:rPr>
            </w:pPr>
            <w:r w:rsidRPr="00130358">
              <w:rPr>
                <w:rFonts w:cs="Arial"/>
              </w:rPr>
              <w:t>11111111111111111111</w:t>
            </w:r>
          </w:p>
          <w:p w14:paraId="2BC42FCB" w14:textId="77777777" w:rsidR="001363CF" w:rsidRPr="00130358" w:rsidRDefault="001363CF" w:rsidP="00D62538">
            <w:pPr>
              <w:pStyle w:val="TAL"/>
              <w:keepNext w:val="0"/>
              <w:keepLines w:val="0"/>
              <w:jc w:val="center"/>
              <w:rPr>
                <w:rFonts w:cs="Arial"/>
              </w:rPr>
            </w:pPr>
            <w:r w:rsidRPr="00130358">
              <w:rPr>
                <w:rFonts w:cs="Arial"/>
              </w:rPr>
              <w:t>11111111111111111111</w:t>
            </w:r>
          </w:p>
          <w:p w14:paraId="206A542B" w14:textId="77777777" w:rsidR="001363CF" w:rsidRPr="00130358" w:rsidRDefault="001363CF" w:rsidP="00D62538">
            <w:pPr>
              <w:pStyle w:val="TAL"/>
              <w:keepNext w:val="0"/>
              <w:keepLines w:val="0"/>
            </w:pPr>
            <w:r w:rsidRPr="00130358">
              <w:rPr>
                <w:rFonts w:cs="Arial"/>
              </w:rPr>
              <w:t>11111111111111111111</w:t>
            </w:r>
          </w:p>
        </w:tc>
        <w:tc>
          <w:tcPr>
            <w:tcW w:w="1701" w:type="dxa"/>
            <w:tcBorders>
              <w:top w:val="single" w:sz="4" w:space="0" w:color="auto"/>
              <w:left w:val="single" w:sz="4" w:space="0" w:color="auto"/>
              <w:bottom w:val="single" w:sz="4" w:space="0" w:color="auto"/>
              <w:right w:val="single" w:sz="4" w:space="0" w:color="auto"/>
            </w:tcBorders>
          </w:tcPr>
          <w:p w14:paraId="2A2BABC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6A7119" w14:textId="77777777" w:rsidR="001363CF" w:rsidRPr="00130358" w:rsidRDefault="001363CF" w:rsidP="00D62538">
            <w:pPr>
              <w:pStyle w:val="TAL"/>
              <w:keepNext w:val="0"/>
              <w:keepLines w:val="0"/>
            </w:pPr>
          </w:p>
        </w:tc>
      </w:tr>
      <w:tr w:rsidR="001363CF" w:rsidRPr="00130358" w14:paraId="646814C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795863" w14:textId="6EC6D1B7" w:rsidR="001363CF" w:rsidRPr="00130358" w:rsidRDefault="00D62538" w:rsidP="00D62538">
            <w:pPr>
              <w:pStyle w:val="TAL"/>
              <w:keepNext w:val="0"/>
              <w:keepLines w:val="0"/>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540B46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5545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862E13F" w14:textId="77777777" w:rsidR="001363CF" w:rsidRPr="00130358" w:rsidRDefault="001363CF" w:rsidP="00D62538">
            <w:pPr>
              <w:pStyle w:val="TAL"/>
              <w:keepNext w:val="0"/>
              <w:keepLines w:val="0"/>
            </w:pPr>
          </w:p>
        </w:tc>
      </w:tr>
      <w:tr w:rsidR="001363CF" w:rsidRPr="00130358" w14:paraId="67452D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7F165BE" w14:textId="4FEE62ED" w:rsidR="001363CF" w:rsidRPr="00130358" w:rsidRDefault="00D62538" w:rsidP="00D62538">
            <w:pPr>
              <w:pStyle w:val="TAL"/>
              <w:keepNext w:val="0"/>
              <w:keepLines w:val="0"/>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52D8E8E3"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666B358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F0D5C1" w14:textId="77777777" w:rsidR="001363CF" w:rsidRPr="00130358" w:rsidRDefault="001363CF" w:rsidP="00D62538">
            <w:pPr>
              <w:pStyle w:val="TAL"/>
              <w:keepNext w:val="0"/>
              <w:keepLines w:val="0"/>
            </w:pPr>
          </w:p>
        </w:tc>
      </w:tr>
      <w:tr w:rsidR="001363CF" w:rsidRPr="00130358" w14:paraId="7BFA833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FF8449" w14:textId="38E4655F" w:rsidR="001363CF" w:rsidRPr="00130358" w:rsidRDefault="00D62538" w:rsidP="00D62538">
            <w:pPr>
              <w:pStyle w:val="TAL"/>
              <w:keepNext w:val="0"/>
              <w:keepLines w:val="0"/>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5C82BE48" w14:textId="77777777" w:rsidR="001363CF" w:rsidRPr="00130358" w:rsidRDefault="001363CF" w:rsidP="00D62538">
            <w:pPr>
              <w:pStyle w:val="TAL"/>
              <w:keepNext w:val="0"/>
              <w:keepLines w:val="0"/>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1ECAC1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38537" w14:textId="77777777" w:rsidR="001363CF" w:rsidRPr="00130358" w:rsidRDefault="001363CF" w:rsidP="00D62538">
            <w:pPr>
              <w:pStyle w:val="TAL"/>
              <w:keepNext w:val="0"/>
              <w:keepLines w:val="0"/>
            </w:pPr>
          </w:p>
        </w:tc>
      </w:tr>
      <w:tr w:rsidR="001363CF" w:rsidRPr="00130358" w14:paraId="2D1F96A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487E470" w14:textId="24903561" w:rsidR="001363CF" w:rsidRPr="00130358" w:rsidRDefault="00D62538" w:rsidP="00D62538">
            <w:pPr>
              <w:pStyle w:val="TAL"/>
              <w:keepNext w:val="0"/>
              <w:keepLines w:val="0"/>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7C537D6B" w14:textId="77777777" w:rsidR="001363CF" w:rsidRPr="00130358" w:rsidRDefault="001363CF" w:rsidP="00D62538">
            <w:pPr>
              <w:pStyle w:val="TAL"/>
              <w:keepNext w:val="0"/>
              <w:keepLines w:val="0"/>
            </w:pPr>
            <w:r w:rsidRPr="00130358">
              <w:rPr>
                <w:lang w:eastAsia="ko-KR"/>
              </w:rPr>
              <w:t>n10</w:t>
            </w:r>
          </w:p>
        </w:tc>
        <w:tc>
          <w:tcPr>
            <w:tcW w:w="1701" w:type="dxa"/>
            <w:tcBorders>
              <w:top w:val="single" w:sz="4" w:space="0" w:color="auto"/>
              <w:left w:val="single" w:sz="4" w:space="0" w:color="auto"/>
              <w:bottom w:val="single" w:sz="4" w:space="0" w:color="auto"/>
              <w:right w:val="single" w:sz="4" w:space="0" w:color="auto"/>
            </w:tcBorders>
          </w:tcPr>
          <w:p w14:paraId="29FF5ED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4E555F6" w14:textId="77777777" w:rsidR="001363CF" w:rsidRPr="00130358" w:rsidRDefault="001363CF" w:rsidP="00D62538">
            <w:pPr>
              <w:pStyle w:val="TAL"/>
              <w:keepNext w:val="0"/>
              <w:keepLines w:val="0"/>
            </w:pPr>
          </w:p>
        </w:tc>
      </w:tr>
      <w:tr w:rsidR="001363CF" w:rsidRPr="00130358" w14:paraId="50054D0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FE29DA5" w14:textId="024BE8AF" w:rsidR="001363CF" w:rsidRPr="00130358" w:rsidRDefault="00D62538" w:rsidP="00D62538">
            <w:pPr>
              <w:pStyle w:val="TAL"/>
              <w:keepNext w:val="0"/>
              <w:keepLines w:val="0"/>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23C67FC9"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121086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4B3A38" w14:textId="77777777" w:rsidR="001363CF" w:rsidRPr="00130358" w:rsidRDefault="001363CF" w:rsidP="00D62538">
            <w:pPr>
              <w:pStyle w:val="TAL"/>
              <w:keepNext w:val="0"/>
              <w:keepLines w:val="0"/>
            </w:pPr>
          </w:p>
        </w:tc>
      </w:tr>
      <w:tr w:rsidR="001363CF" w:rsidRPr="00130358" w14:paraId="559B245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669322D" w14:textId="195479C8" w:rsidR="001363CF" w:rsidRPr="00130358" w:rsidRDefault="00D62538" w:rsidP="00D62538">
            <w:pPr>
              <w:pStyle w:val="TAL"/>
              <w:keepNext w:val="0"/>
              <w:keepLines w:val="0"/>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3CB6D55E" w14:textId="56666B29"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4D245C1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ED3872" w14:textId="77777777" w:rsidR="001363CF" w:rsidRPr="00130358" w:rsidRDefault="001363CF" w:rsidP="00D62538">
            <w:pPr>
              <w:pStyle w:val="TAL"/>
              <w:keepNext w:val="0"/>
              <w:keepLines w:val="0"/>
            </w:pPr>
          </w:p>
        </w:tc>
      </w:tr>
      <w:tr w:rsidR="001363CF" w:rsidRPr="00130358" w14:paraId="4B78DDC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BCDD68D" w14:textId="6686D2AF" w:rsidR="001363CF" w:rsidRPr="00130358" w:rsidRDefault="00D62538" w:rsidP="00D62538">
            <w:pPr>
              <w:pStyle w:val="TAL"/>
              <w:keepNext w:val="0"/>
              <w:keepLines w:val="0"/>
            </w:pPr>
            <w:r w:rsidRPr="00130358">
              <w:rPr>
                <w:lang w:eastAsia="ko-KR"/>
              </w:rPr>
              <w:t xml:space="preserve">      </w:t>
            </w:r>
            <w:r w:rsidR="001363CF" w:rsidRPr="00130358">
              <w:t>dataTxParameters-r14</w:t>
            </w:r>
          </w:p>
        </w:tc>
        <w:tc>
          <w:tcPr>
            <w:tcW w:w="2268" w:type="dxa"/>
            <w:tcBorders>
              <w:top w:val="single" w:sz="4" w:space="0" w:color="auto"/>
              <w:left w:val="single" w:sz="4" w:space="0" w:color="auto"/>
              <w:bottom w:val="single" w:sz="4" w:space="0" w:color="auto"/>
              <w:right w:val="single" w:sz="4" w:space="0" w:color="auto"/>
            </w:tcBorders>
          </w:tcPr>
          <w:p w14:paraId="62ACBADC" w14:textId="011E8278"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789696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D9C97D1" w14:textId="77777777" w:rsidR="001363CF" w:rsidRPr="00130358" w:rsidRDefault="001363CF" w:rsidP="00D62538">
            <w:pPr>
              <w:pStyle w:val="TAL"/>
              <w:keepNext w:val="0"/>
              <w:keepLines w:val="0"/>
            </w:pPr>
          </w:p>
        </w:tc>
      </w:tr>
      <w:tr w:rsidR="001363CF" w:rsidRPr="00130358" w14:paraId="24A3066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6E1059D" w14:textId="41D6138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31A14E93"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14501E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B5419D" w14:textId="77777777" w:rsidR="001363CF" w:rsidRPr="00130358" w:rsidRDefault="001363CF" w:rsidP="00D62538">
            <w:pPr>
              <w:pStyle w:val="TAL"/>
              <w:keepNext w:val="0"/>
              <w:keepLines w:val="0"/>
            </w:pPr>
          </w:p>
        </w:tc>
      </w:tr>
      <w:tr w:rsidR="001363CF" w:rsidRPr="00130358" w14:paraId="267B48B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39FD4E" w14:textId="16E154B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54B76949"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1B4EE81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2A9AA4" w14:textId="77777777" w:rsidR="001363CF" w:rsidRPr="00130358" w:rsidRDefault="001363CF" w:rsidP="00D62538">
            <w:pPr>
              <w:pStyle w:val="TAL"/>
              <w:keepNext w:val="0"/>
              <w:keepLines w:val="0"/>
            </w:pPr>
          </w:p>
        </w:tc>
      </w:tr>
      <w:tr w:rsidR="001363CF" w:rsidRPr="00130358" w14:paraId="6C56AE6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A164BA" w14:textId="6F20B9F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4A2220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AFFC34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0F25940" w14:textId="77777777" w:rsidR="001363CF" w:rsidRPr="00130358" w:rsidRDefault="001363CF" w:rsidP="00D62538">
            <w:pPr>
              <w:pStyle w:val="TAL"/>
              <w:keepNext w:val="0"/>
              <w:keepLines w:val="0"/>
            </w:pPr>
          </w:p>
        </w:tc>
      </w:tr>
      <w:tr w:rsidR="001363CF" w:rsidRPr="00130358" w14:paraId="7B79E51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46DDAE5" w14:textId="42613D15" w:rsidR="001363CF" w:rsidRPr="00130358" w:rsidRDefault="00D62538" w:rsidP="00D62538">
            <w:pPr>
              <w:pStyle w:val="TAL"/>
              <w:keepNext w:val="0"/>
              <w:keepLines w:val="0"/>
            </w:pPr>
            <w:r w:rsidRPr="00130358">
              <w:rPr>
                <w:lang w:eastAsia="ko-KR"/>
              </w:rPr>
              <w:t xml:space="preserve">      </w:t>
            </w:r>
            <w:r w:rsidR="001363CF" w:rsidRPr="00130358">
              <w:t>zoneID-r14</w:t>
            </w:r>
          </w:p>
        </w:tc>
        <w:tc>
          <w:tcPr>
            <w:tcW w:w="2268" w:type="dxa"/>
            <w:tcBorders>
              <w:top w:val="single" w:sz="4" w:space="0" w:color="auto"/>
              <w:left w:val="single" w:sz="4" w:space="0" w:color="auto"/>
              <w:bottom w:val="single" w:sz="4" w:space="0" w:color="auto"/>
              <w:right w:val="single" w:sz="4" w:space="0" w:color="auto"/>
            </w:tcBorders>
          </w:tcPr>
          <w:p w14:paraId="15736606" w14:textId="3B6F522A"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71DBE1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B11230A" w14:textId="77777777" w:rsidR="001363CF" w:rsidRPr="00130358" w:rsidRDefault="001363CF" w:rsidP="00D62538">
            <w:pPr>
              <w:pStyle w:val="TAL"/>
              <w:keepNext w:val="0"/>
              <w:keepLines w:val="0"/>
            </w:pPr>
          </w:p>
        </w:tc>
      </w:tr>
      <w:tr w:rsidR="001363CF" w:rsidRPr="00130358" w14:paraId="00B70E6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566E83" w14:textId="6F59F663" w:rsidR="001363CF" w:rsidRPr="00130358" w:rsidRDefault="00D62538" w:rsidP="00D62538">
            <w:pPr>
              <w:pStyle w:val="TAL"/>
              <w:keepNext w:val="0"/>
              <w:keepLines w:val="0"/>
            </w:pPr>
            <w:r w:rsidRPr="00130358">
              <w:rPr>
                <w:lang w:eastAsia="zh-CN"/>
              </w:rPr>
              <w:t xml:space="preserve">      </w:t>
            </w:r>
            <w:r w:rsidR="001363CF" w:rsidRPr="00130358">
              <w:rPr>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24DA5243" w14:textId="7531CA06"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6692906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BBBFBA" w14:textId="77777777" w:rsidR="001363CF" w:rsidRPr="00130358" w:rsidRDefault="001363CF" w:rsidP="00D62538">
            <w:pPr>
              <w:pStyle w:val="TAL"/>
              <w:keepNext w:val="0"/>
              <w:keepLines w:val="0"/>
            </w:pPr>
          </w:p>
        </w:tc>
      </w:tr>
      <w:tr w:rsidR="001363CF" w:rsidRPr="00130358" w14:paraId="34A36CD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9B03201" w14:textId="40160176" w:rsidR="001363CF" w:rsidRPr="00130358" w:rsidRDefault="00D62538" w:rsidP="00D62538">
            <w:pPr>
              <w:pStyle w:val="TAL"/>
              <w:keepNext w:val="0"/>
              <w:keepLines w:val="0"/>
            </w:pPr>
            <w:r w:rsidRPr="00130358">
              <w:rPr>
                <w:lang w:eastAsia="ko-KR"/>
              </w:rPr>
              <w:t xml:space="preserve">      </w:t>
            </w:r>
            <w:r w:rsidR="001363CF" w:rsidRPr="00130358">
              <w:rPr>
                <w:lang w:eastAsia="zh-CN"/>
              </w:rPr>
              <w:t>cbr-</w:t>
            </w:r>
            <w:r w:rsidR="001363CF" w:rsidRPr="00130358">
              <w:t>pssch-TxConfigList-r14</w:t>
            </w:r>
          </w:p>
        </w:tc>
        <w:tc>
          <w:tcPr>
            <w:tcW w:w="2268" w:type="dxa"/>
            <w:tcBorders>
              <w:top w:val="single" w:sz="4" w:space="0" w:color="auto"/>
              <w:left w:val="single" w:sz="4" w:space="0" w:color="auto"/>
              <w:bottom w:val="single" w:sz="4" w:space="0" w:color="auto"/>
              <w:right w:val="single" w:sz="4" w:space="0" w:color="auto"/>
            </w:tcBorders>
          </w:tcPr>
          <w:p w14:paraId="477B06C3" w14:textId="4B22D18E"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5BF473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61CA99B" w14:textId="77777777" w:rsidR="001363CF" w:rsidRPr="00130358" w:rsidRDefault="001363CF" w:rsidP="00D62538">
            <w:pPr>
              <w:pStyle w:val="TAL"/>
              <w:keepNext w:val="0"/>
              <w:keepLines w:val="0"/>
            </w:pPr>
          </w:p>
        </w:tc>
      </w:tr>
      <w:tr w:rsidR="001363CF" w:rsidRPr="00130358" w14:paraId="3042926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40DAF" w14:textId="54E2F786" w:rsidR="001363CF" w:rsidRPr="00130358" w:rsidRDefault="00D62538" w:rsidP="00D62538">
            <w:pPr>
              <w:pStyle w:val="TAL"/>
              <w:keepNext w:val="0"/>
              <w:keepLines w:val="0"/>
            </w:pPr>
            <w:r w:rsidRPr="00130358">
              <w:rPr>
                <w:lang w:eastAsia="ko-KR"/>
              </w:rPr>
              <w:t xml:space="preserve">      </w:t>
            </w:r>
            <w:r w:rsidR="001363CF" w:rsidRPr="00130358">
              <w:rPr>
                <w:lang w:eastAsia="zh-CN"/>
              </w:rPr>
              <w:t>resourceSelectionConfigP2X-r14</w:t>
            </w:r>
          </w:p>
        </w:tc>
        <w:tc>
          <w:tcPr>
            <w:tcW w:w="2268" w:type="dxa"/>
            <w:tcBorders>
              <w:top w:val="single" w:sz="4" w:space="0" w:color="auto"/>
              <w:left w:val="single" w:sz="4" w:space="0" w:color="auto"/>
              <w:bottom w:val="single" w:sz="4" w:space="0" w:color="auto"/>
              <w:right w:val="single" w:sz="4" w:space="0" w:color="auto"/>
            </w:tcBorders>
          </w:tcPr>
          <w:p w14:paraId="56DDE3A4" w14:textId="5CD9D85F"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1972E82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416813" w14:textId="77777777" w:rsidR="001363CF" w:rsidRPr="00130358" w:rsidRDefault="001363CF" w:rsidP="00D62538">
            <w:pPr>
              <w:pStyle w:val="TAL"/>
              <w:keepNext w:val="0"/>
              <w:keepLines w:val="0"/>
            </w:pPr>
          </w:p>
        </w:tc>
      </w:tr>
      <w:tr w:rsidR="001363CF" w:rsidRPr="00130358" w14:paraId="6669B55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4F7F3D5" w14:textId="199E2746" w:rsidR="001363CF" w:rsidRPr="00130358" w:rsidRDefault="00D62538" w:rsidP="00D62538">
            <w:pPr>
              <w:pStyle w:val="TAL"/>
              <w:keepNext w:val="0"/>
              <w:keepLines w:val="0"/>
            </w:pPr>
            <w:r w:rsidRPr="00130358">
              <w:rPr>
                <w:lang w:eastAsia="ko-KR"/>
              </w:rPr>
              <w:t xml:space="preserve">      </w:t>
            </w:r>
            <w:r w:rsidR="001363CF" w:rsidRPr="00130358">
              <w:rPr>
                <w:lang w:eastAsia="zh-CN"/>
              </w:rPr>
              <w:t>syncAllowed</w:t>
            </w:r>
            <w:r w:rsidR="001363CF" w:rsidRPr="00130358">
              <w:t>-r1</w:t>
            </w:r>
            <w:r w:rsidR="001363CF" w:rsidRPr="00130358">
              <w:rPr>
                <w:lang w:eastAsia="zh-CN"/>
              </w:rPr>
              <w:t>4</w:t>
            </w:r>
          </w:p>
        </w:tc>
        <w:tc>
          <w:tcPr>
            <w:tcW w:w="2268" w:type="dxa"/>
            <w:tcBorders>
              <w:top w:val="single" w:sz="4" w:space="0" w:color="auto"/>
              <w:left w:val="single" w:sz="4" w:space="0" w:color="auto"/>
              <w:bottom w:val="single" w:sz="4" w:space="0" w:color="auto"/>
              <w:right w:val="single" w:sz="4" w:space="0" w:color="auto"/>
            </w:tcBorders>
          </w:tcPr>
          <w:p w14:paraId="3751E781" w14:textId="5FB0428D"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5C2B116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B46CE6A" w14:textId="77777777" w:rsidR="001363CF" w:rsidRPr="00130358" w:rsidRDefault="001363CF" w:rsidP="00D62538">
            <w:pPr>
              <w:pStyle w:val="TAL"/>
              <w:keepNext w:val="0"/>
              <w:keepLines w:val="0"/>
            </w:pPr>
          </w:p>
        </w:tc>
      </w:tr>
      <w:tr w:rsidR="001363CF" w:rsidRPr="00130358" w14:paraId="6805709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05E95C3" w14:textId="3B239D4B" w:rsidR="001363CF" w:rsidRPr="00130358" w:rsidRDefault="00D62538" w:rsidP="00D62538">
            <w:pPr>
              <w:pStyle w:val="TAL"/>
              <w:keepNext w:val="0"/>
              <w:keepLines w:val="0"/>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47A4146F" w14:textId="633F1BFB" w:rsidR="001363CF" w:rsidRPr="00130358" w:rsidRDefault="001363CF" w:rsidP="00D62538">
            <w:pPr>
              <w:pStyle w:val="TAL"/>
              <w:keepNext w:val="0"/>
              <w:keepLines w:val="0"/>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CB0C1C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082879" w14:textId="77777777" w:rsidR="001363CF" w:rsidRPr="00130358" w:rsidRDefault="001363CF" w:rsidP="00D62538">
            <w:pPr>
              <w:pStyle w:val="TAL"/>
              <w:keepNext w:val="0"/>
              <w:keepLines w:val="0"/>
            </w:pPr>
          </w:p>
        </w:tc>
      </w:tr>
      <w:tr w:rsidR="001363CF" w:rsidRPr="00130358" w14:paraId="31A5E0D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BE1BE4" w14:textId="04D4889B"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F40C00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13FAA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3849DC9" w14:textId="77777777" w:rsidR="001363CF" w:rsidRPr="00130358" w:rsidRDefault="001363CF" w:rsidP="00D62538">
            <w:pPr>
              <w:pStyle w:val="TAL"/>
              <w:keepNext w:val="0"/>
              <w:keepLines w:val="0"/>
            </w:pPr>
          </w:p>
        </w:tc>
      </w:tr>
      <w:tr w:rsidR="001363CF" w:rsidRPr="00130358" w14:paraId="24C7FBF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3AE7FA0" w14:textId="5C6949B5"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86304D4"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BCFB7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085594" w14:textId="77777777" w:rsidR="001363CF" w:rsidRPr="00130358" w:rsidRDefault="001363CF" w:rsidP="00D62538">
            <w:pPr>
              <w:pStyle w:val="TAL"/>
              <w:keepNext w:val="0"/>
              <w:keepLines w:val="0"/>
            </w:pPr>
          </w:p>
        </w:tc>
      </w:tr>
      <w:tr w:rsidR="001363CF" w:rsidRPr="00130358" w14:paraId="24A9A55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718F29E" w14:textId="77777777" w:rsidR="001363CF" w:rsidRPr="00130358" w:rsidRDefault="001363CF" w:rsidP="00D62538">
            <w:pPr>
              <w:pStyle w:val="TAL"/>
              <w:keepNext w:val="0"/>
              <w:keepLines w:val="0"/>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320555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7B2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189F72" w14:textId="77777777" w:rsidR="001363CF" w:rsidRPr="00130358" w:rsidRDefault="001363CF" w:rsidP="00D62538">
            <w:pPr>
              <w:pStyle w:val="TAL"/>
              <w:keepNext w:val="0"/>
              <w:keepLines w:val="0"/>
            </w:pPr>
          </w:p>
        </w:tc>
      </w:tr>
    </w:tbl>
    <w:p w14:paraId="0612E877" w14:textId="77777777" w:rsidR="001363CF" w:rsidRPr="00130358" w:rsidRDefault="001363CF" w:rsidP="00D62538">
      <w:pPr>
        <w:pStyle w:val="Heading4"/>
        <w:keepNext w:val="0"/>
        <w:keepLines w:val="0"/>
      </w:pPr>
      <w:r w:rsidRPr="00130358">
        <w:t>12.2.2.5</w:t>
      </w:r>
      <w:r w:rsidRPr="00130358">
        <w:tab/>
        <w:t>Test requirement</w:t>
      </w:r>
    </w:p>
    <w:p w14:paraId="1E6CDF35" w14:textId="77777777" w:rsidR="001363CF" w:rsidRPr="00130358" w:rsidRDefault="001363CF" w:rsidP="00D62538">
      <w:r w:rsidRPr="00130358">
        <w:t xml:space="preserve">Table 12.2.2.5-1 defines the primary level settings including test tolerances for </w:t>
      </w:r>
      <w:r w:rsidRPr="00130358">
        <w:rPr>
          <w:rFonts w:cs="v4.2.0"/>
        </w:rPr>
        <w:t>I</w:t>
      </w:r>
      <w:r w:rsidRPr="00130358">
        <w:t>nitiation/Cease of SLSS Transmissions</w:t>
      </w:r>
      <w:r w:rsidRPr="00130358">
        <w:rPr>
          <w:rFonts w:cs="v4.2.0"/>
        </w:rPr>
        <w:t xml:space="preserve"> Test for </w:t>
      </w:r>
      <w:proofErr w:type="spellStart"/>
      <w:r w:rsidRPr="00130358">
        <w:rPr>
          <w:rFonts w:cs="v4.2.0"/>
        </w:rPr>
        <w:t>eNB</w:t>
      </w:r>
      <w:proofErr w:type="spellEnd"/>
      <w:r w:rsidRPr="00130358">
        <w:rPr>
          <w:rFonts w:cs="v4.2.0"/>
        </w:rPr>
        <w:t xml:space="preserve"> as Timing Reference</w:t>
      </w:r>
      <w:r w:rsidRPr="00130358">
        <w:t>.</w:t>
      </w:r>
    </w:p>
    <w:p w14:paraId="51BBB867" w14:textId="77777777" w:rsidR="001363CF" w:rsidRPr="00130358" w:rsidRDefault="001363CF" w:rsidP="00D62538">
      <w:pPr>
        <w:pStyle w:val="TH"/>
        <w:keepNext w:val="0"/>
        <w:keepLines w:val="0"/>
      </w:pPr>
      <w:r w:rsidRPr="00130358">
        <w:t xml:space="preserve">Table 12.2.2.5-1: </w:t>
      </w:r>
      <w:proofErr w:type="spellStart"/>
      <w:r w:rsidRPr="00130358">
        <w:t>SyncRef</w:t>
      </w:r>
      <w:proofErr w:type="spellEnd"/>
      <w:r w:rsidRPr="00130358">
        <w:t xml:space="preserve"> UE Specific Test Parameters for </w:t>
      </w:r>
      <w:r w:rsidRPr="00130358">
        <w:rPr>
          <w:rFonts w:cs="v4.2.0"/>
        </w:rPr>
        <w:t>I</w:t>
      </w:r>
      <w:r w:rsidRPr="00130358">
        <w:t>nitiation/Cease of SLSS Transmissions</w:t>
      </w:r>
      <w:r w:rsidRPr="00130358">
        <w:rPr>
          <w:rFonts w:cs="v4.2.0"/>
        </w:rPr>
        <w:t xml:space="preserve"> Test for </w:t>
      </w:r>
      <w:proofErr w:type="spellStart"/>
      <w:r w:rsidRPr="00130358">
        <w:t>SyncRef</w:t>
      </w:r>
      <w:proofErr w:type="spellEnd"/>
      <w:r w:rsidRPr="00130358">
        <w:t xml:space="preserve"> UE </w:t>
      </w:r>
      <w:r w:rsidRPr="00130358">
        <w:rPr>
          <w:rFonts w:cs="v4.2.0"/>
        </w:rPr>
        <w:t>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710"/>
        <w:gridCol w:w="1162"/>
        <w:gridCol w:w="1358"/>
        <w:gridCol w:w="1260"/>
      </w:tblGrid>
      <w:tr w:rsidR="001363CF" w:rsidRPr="00130358" w14:paraId="31D2DFEA" w14:textId="77777777" w:rsidTr="00D62538">
        <w:trPr>
          <w:cantSplit/>
          <w:jc w:val="center"/>
        </w:trPr>
        <w:tc>
          <w:tcPr>
            <w:tcW w:w="3970" w:type="dxa"/>
            <w:vMerge w:val="restart"/>
            <w:tcBorders>
              <w:top w:val="single" w:sz="4" w:space="0" w:color="auto"/>
              <w:left w:val="single" w:sz="4" w:space="0" w:color="auto"/>
            </w:tcBorders>
            <w:vAlign w:val="center"/>
          </w:tcPr>
          <w:p w14:paraId="299E15D5"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1710" w:type="dxa"/>
            <w:vMerge w:val="restart"/>
            <w:tcBorders>
              <w:top w:val="single" w:sz="4" w:space="0" w:color="auto"/>
            </w:tcBorders>
            <w:vAlign w:val="center"/>
          </w:tcPr>
          <w:p w14:paraId="30B85669"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3780" w:type="dxa"/>
            <w:gridSpan w:val="3"/>
            <w:tcBorders>
              <w:top w:val="single" w:sz="4" w:space="0" w:color="auto"/>
            </w:tcBorders>
            <w:vAlign w:val="center"/>
          </w:tcPr>
          <w:p w14:paraId="2AD7BF4E" w14:textId="72B91DE0" w:rsidR="001363CF" w:rsidRPr="00130358" w:rsidRDefault="001363CF" w:rsidP="00D62538">
            <w:pPr>
              <w:pStyle w:val="TAH"/>
              <w:keepNext w:val="0"/>
              <w:keepLines w:val="0"/>
              <w:rPr>
                <w:rFonts w:cs="Arial"/>
                <w:lang w:eastAsia="ja-JP"/>
              </w:rPr>
            </w:pP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r>
      <w:tr w:rsidR="001363CF" w:rsidRPr="00130358" w14:paraId="2399E2BD" w14:textId="77777777" w:rsidTr="00D62538">
        <w:trPr>
          <w:cantSplit/>
          <w:jc w:val="center"/>
        </w:trPr>
        <w:tc>
          <w:tcPr>
            <w:tcW w:w="3970" w:type="dxa"/>
            <w:vMerge/>
            <w:tcBorders>
              <w:left w:val="single" w:sz="4" w:space="0" w:color="auto"/>
              <w:bottom w:val="single" w:sz="4" w:space="0" w:color="auto"/>
            </w:tcBorders>
            <w:vAlign w:val="center"/>
          </w:tcPr>
          <w:p w14:paraId="01E4DFEA" w14:textId="77777777" w:rsidR="001363CF" w:rsidRPr="00130358" w:rsidRDefault="001363CF" w:rsidP="00D62538">
            <w:pPr>
              <w:pStyle w:val="TAH"/>
              <w:keepNext w:val="0"/>
              <w:keepLines w:val="0"/>
              <w:rPr>
                <w:rFonts w:cs="Arial"/>
                <w:lang w:eastAsia="ja-JP"/>
              </w:rPr>
            </w:pPr>
          </w:p>
        </w:tc>
        <w:tc>
          <w:tcPr>
            <w:tcW w:w="1710" w:type="dxa"/>
            <w:vMerge/>
            <w:tcBorders>
              <w:bottom w:val="single" w:sz="4" w:space="0" w:color="auto"/>
            </w:tcBorders>
            <w:vAlign w:val="center"/>
          </w:tcPr>
          <w:p w14:paraId="446EC78F" w14:textId="77777777" w:rsidR="001363CF" w:rsidRPr="00130358" w:rsidRDefault="001363CF" w:rsidP="00D62538">
            <w:pPr>
              <w:pStyle w:val="TAH"/>
              <w:keepNext w:val="0"/>
              <w:keepLines w:val="0"/>
              <w:rPr>
                <w:rFonts w:cs="Arial"/>
                <w:lang w:eastAsia="ja-JP"/>
              </w:rPr>
            </w:pPr>
          </w:p>
        </w:tc>
        <w:tc>
          <w:tcPr>
            <w:tcW w:w="1162" w:type="dxa"/>
            <w:tcBorders>
              <w:bottom w:val="single" w:sz="4" w:space="0" w:color="auto"/>
            </w:tcBorders>
            <w:vAlign w:val="center"/>
          </w:tcPr>
          <w:p w14:paraId="68EA9197"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1358" w:type="dxa"/>
            <w:tcBorders>
              <w:bottom w:val="single" w:sz="4" w:space="0" w:color="auto"/>
            </w:tcBorders>
            <w:vAlign w:val="center"/>
          </w:tcPr>
          <w:p w14:paraId="09E03A21"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1260" w:type="dxa"/>
            <w:tcBorders>
              <w:bottom w:val="single" w:sz="4" w:space="0" w:color="auto"/>
            </w:tcBorders>
            <w:vAlign w:val="center"/>
          </w:tcPr>
          <w:p w14:paraId="7A22C985"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r>
      <w:tr w:rsidR="001363CF" w:rsidRPr="00130358" w14:paraId="03AE7ED5" w14:textId="77777777" w:rsidTr="00D62538">
        <w:trPr>
          <w:cantSplit/>
          <w:jc w:val="center"/>
        </w:trPr>
        <w:tc>
          <w:tcPr>
            <w:tcW w:w="3970" w:type="dxa"/>
            <w:tcBorders>
              <w:left w:val="single" w:sz="4" w:space="0" w:color="auto"/>
              <w:bottom w:val="single" w:sz="4" w:space="0" w:color="auto"/>
            </w:tcBorders>
            <w:vAlign w:val="center"/>
          </w:tcPr>
          <w:p w14:paraId="619C2408" w14:textId="0DC3B7F3"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bottom w:val="single" w:sz="4" w:space="0" w:color="auto"/>
            </w:tcBorders>
            <w:vAlign w:val="center"/>
          </w:tcPr>
          <w:p w14:paraId="3E1F29AA" w14:textId="77777777" w:rsidR="001363CF" w:rsidRPr="00130358" w:rsidRDefault="001363CF" w:rsidP="00D62538">
            <w:pPr>
              <w:pStyle w:val="TAC"/>
              <w:keepNext w:val="0"/>
              <w:keepLines w:val="0"/>
              <w:rPr>
                <w:rFonts w:cs="Arial"/>
                <w:lang w:eastAsia="ja-JP"/>
              </w:rPr>
            </w:pPr>
          </w:p>
        </w:tc>
        <w:tc>
          <w:tcPr>
            <w:tcW w:w="3780" w:type="dxa"/>
            <w:gridSpan w:val="3"/>
            <w:tcBorders>
              <w:bottom w:val="single" w:sz="4" w:space="0" w:color="auto"/>
            </w:tcBorders>
            <w:vAlign w:val="center"/>
          </w:tcPr>
          <w:p w14:paraId="4C8E21AB" w14:textId="77777777" w:rsidR="001363CF" w:rsidRPr="00130358" w:rsidRDefault="001363CF" w:rsidP="00D62538">
            <w:pPr>
              <w:pStyle w:val="TAC"/>
              <w:keepNext w:val="0"/>
              <w:keepLines w:val="0"/>
              <w:rPr>
                <w:rFonts w:cs="Arial"/>
                <w:lang w:eastAsia="ja-JP"/>
              </w:rPr>
            </w:pPr>
            <w:r w:rsidRPr="00130358">
              <w:rPr>
                <w:rFonts w:cs="Arial"/>
                <w:bCs/>
                <w:lang w:eastAsia="ja-JP"/>
              </w:rPr>
              <w:t>1</w:t>
            </w:r>
          </w:p>
        </w:tc>
      </w:tr>
      <w:tr w:rsidR="001363CF" w:rsidRPr="00130358" w14:paraId="7558BD46" w14:textId="77777777" w:rsidTr="00D62538">
        <w:trPr>
          <w:cantSplit/>
          <w:jc w:val="center"/>
        </w:trPr>
        <w:tc>
          <w:tcPr>
            <w:tcW w:w="3970" w:type="dxa"/>
            <w:tcBorders>
              <w:left w:val="single" w:sz="4" w:space="0" w:color="auto"/>
              <w:bottom w:val="single" w:sz="4" w:space="0" w:color="auto"/>
            </w:tcBorders>
            <w:vAlign w:val="center"/>
          </w:tcPr>
          <w:p w14:paraId="58445F75"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BW</w:t>
            </w:r>
            <w:r w:rsidRPr="00130358">
              <w:rPr>
                <w:rFonts w:cs="Arial"/>
                <w:vertAlign w:val="subscript"/>
                <w:lang w:eastAsia="ja-JP"/>
              </w:rPr>
              <w:t>channel</w:t>
            </w:r>
            <w:proofErr w:type="spellEnd"/>
          </w:p>
        </w:tc>
        <w:tc>
          <w:tcPr>
            <w:tcW w:w="1710" w:type="dxa"/>
            <w:tcBorders>
              <w:bottom w:val="single" w:sz="4" w:space="0" w:color="auto"/>
            </w:tcBorders>
            <w:vAlign w:val="center"/>
          </w:tcPr>
          <w:p w14:paraId="520F008B"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3780" w:type="dxa"/>
            <w:gridSpan w:val="3"/>
            <w:tcBorders>
              <w:bottom w:val="single" w:sz="4" w:space="0" w:color="auto"/>
            </w:tcBorders>
            <w:vAlign w:val="center"/>
          </w:tcPr>
          <w:p w14:paraId="2494A3B3" w14:textId="77777777" w:rsidR="001363CF" w:rsidRPr="00130358" w:rsidRDefault="001363CF" w:rsidP="00D62538">
            <w:pPr>
              <w:pStyle w:val="TAC"/>
              <w:keepNext w:val="0"/>
              <w:keepLines w:val="0"/>
              <w:rPr>
                <w:rFonts w:cs="Arial"/>
                <w:lang w:eastAsia="ja-JP"/>
              </w:rPr>
            </w:pPr>
            <w:r w:rsidRPr="00130358">
              <w:rPr>
                <w:rFonts w:cs="Arial"/>
                <w:bCs/>
                <w:lang w:eastAsia="ja-JP"/>
              </w:rPr>
              <w:t>10</w:t>
            </w:r>
          </w:p>
        </w:tc>
      </w:tr>
      <w:tr w:rsidR="001363CF" w:rsidRPr="00130358" w14:paraId="10DDF0C1" w14:textId="77777777" w:rsidTr="00D62538">
        <w:trPr>
          <w:cantSplit/>
          <w:jc w:val="center"/>
        </w:trPr>
        <w:tc>
          <w:tcPr>
            <w:tcW w:w="3970" w:type="dxa"/>
            <w:tcBorders>
              <w:left w:val="single" w:sz="4" w:space="0" w:color="auto"/>
              <w:bottom w:val="single" w:sz="4" w:space="0" w:color="auto"/>
            </w:tcBorders>
            <w:vAlign w:val="center"/>
          </w:tcPr>
          <w:p w14:paraId="68622FEC" w14:textId="15830369"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configuration</w:t>
            </w:r>
          </w:p>
        </w:tc>
        <w:tc>
          <w:tcPr>
            <w:tcW w:w="1710" w:type="dxa"/>
            <w:tcBorders>
              <w:bottom w:val="single" w:sz="4" w:space="0" w:color="auto"/>
            </w:tcBorders>
            <w:vAlign w:val="center"/>
          </w:tcPr>
          <w:p w14:paraId="19D55691"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2866A662" w14:textId="6BE8B692"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A.3.24.2-1</w:t>
            </w:r>
          </w:p>
          <w:p w14:paraId="0509CFCD" w14:textId="75E0C368"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p w14:paraId="6475A8E9" w14:textId="09ACBEDD" w:rsidR="001363CF" w:rsidRPr="00130358" w:rsidRDefault="001363CF" w:rsidP="00D62538">
            <w:pPr>
              <w:pStyle w:val="TAC"/>
              <w:keepNext w:val="0"/>
              <w:keepLines w:val="0"/>
              <w:rPr>
                <w:rFonts w:cs="Arial"/>
                <w:bCs/>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used</w:t>
            </w:r>
            <w:r w:rsidR="00D62538" w:rsidRPr="00130358">
              <w:rPr>
                <w:rFonts w:cs="Arial"/>
                <w:lang w:eastAsia="ja-JP"/>
              </w:rPr>
              <w:t xml:space="preserve"> </w:t>
            </w:r>
            <w:r w:rsidRPr="00130358">
              <w:rPr>
                <w:rFonts w:cs="Arial"/>
                <w:lang w:eastAsia="ja-JP"/>
              </w:rPr>
              <w:t>by</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UE.</w:t>
            </w:r>
          </w:p>
        </w:tc>
      </w:tr>
      <w:tr w:rsidR="001363CF" w:rsidRPr="00130358" w14:paraId="18455287" w14:textId="77777777" w:rsidTr="00D62538">
        <w:trPr>
          <w:cantSplit/>
          <w:jc w:val="center"/>
        </w:trPr>
        <w:tc>
          <w:tcPr>
            <w:tcW w:w="3970" w:type="dxa"/>
            <w:tcBorders>
              <w:left w:val="single" w:sz="4" w:space="0" w:color="auto"/>
              <w:bottom w:val="single" w:sz="4" w:space="0" w:color="auto"/>
            </w:tcBorders>
            <w:vAlign w:val="center"/>
          </w:tcPr>
          <w:p w14:paraId="2D69C420"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syncOffsetIndicator</w:t>
            </w:r>
            <w:proofErr w:type="spellEnd"/>
          </w:p>
        </w:tc>
        <w:tc>
          <w:tcPr>
            <w:tcW w:w="1710" w:type="dxa"/>
            <w:tcBorders>
              <w:bottom w:val="single" w:sz="4" w:space="0" w:color="auto"/>
            </w:tcBorders>
            <w:vAlign w:val="center"/>
          </w:tcPr>
          <w:p w14:paraId="4D95D950"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08BEBC2A" w14:textId="691513D8" w:rsidR="001363CF" w:rsidRPr="00130358" w:rsidRDefault="001363CF" w:rsidP="00D62538">
            <w:pPr>
              <w:pStyle w:val="TAC"/>
              <w:keepNext w:val="0"/>
              <w:keepLines w:val="0"/>
              <w:rPr>
                <w:rFonts w:cs="Arial"/>
                <w:bCs/>
                <w:lang w:eastAsia="ja-JP"/>
              </w:rPr>
            </w:pPr>
            <w:r w:rsidRPr="00130358">
              <w:rPr>
                <w:rFonts w:cs="Arial"/>
                <w:lang w:eastAsia="ja-JP"/>
              </w:rPr>
              <w:t>Set</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i/>
                <w:lang w:eastAsia="ja-JP"/>
              </w:rPr>
              <w:t>syncOffsetIndicator1</w:t>
            </w:r>
            <w:r w:rsidR="00D62538" w:rsidRPr="00130358">
              <w:rPr>
                <w:rFonts w:cs="Arial"/>
                <w:i/>
                <w:lang w:eastAsia="ja-JP"/>
              </w:rPr>
              <w:t xml:space="preserve"> </w:t>
            </w:r>
            <w:r w:rsidRPr="00130358">
              <w:rPr>
                <w:rFonts w:cs="Arial"/>
                <w:lang w:eastAsia="ja-JP"/>
              </w:rPr>
              <w:t>in</w:t>
            </w:r>
            <w:r w:rsidR="00D62538" w:rsidRPr="00130358">
              <w:rPr>
                <w:rFonts w:cs="Arial"/>
                <w:i/>
                <w:lang w:eastAsia="ja-JP"/>
              </w:rPr>
              <w:t xml:space="preserve"> </w:t>
            </w: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proofErr w:type="spellStart"/>
            <w:r w:rsidRPr="00130358">
              <w:rPr>
                <w:rFonts w:cs="Arial"/>
                <w:lang w:eastAsia="ja-JP"/>
              </w:rPr>
              <w:t>preconfiguration</w:t>
            </w:r>
            <w:proofErr w:type="spellEnd"/>
          </w:p>
        </w:tc>
      </w:tr>
      <w:tr w:rsidR="001363CF" w:rsidRPr="00130358" w14:paraId="58CF748E" w14:textId="77777777" w:rsidTr="00D62538">
        <w:trPr>
          <w:cantSplit/>
          <w:jc w:val="center"/>
        </w:trPr>
        <w:tc>
          <w:tcPr>
            <w:tcW w:w="3970" w:type="dxa"/>
            <w:tcBorders>
              <w:left w:val="single" w:sz="4" w:space="0" w:color="auto"/>
              <w:bottom w:val="single" w:sz="4" w:space="0" w:color="auto"/>
            </w:tcBorders>
            <w:vAlign w:val="center"/>
          </w:tcPr>
          <w:p w14:paraId="367BD285"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slssid</w:t>
            </w:r>
            <w:proofErr w:type="spellEnd"/>
            <w:r w:rsidRPr="00130358">
              <w:rPr>
                <w:rFonts w:cs="Arial"/>
                <w:lang w:eastAsia="ja-JP"/>
              </w:rPr>
              <w:tab/>
            </w:r>
          </w:p>
        </w:tc>
        <w:tc>
          <w:tcPr>
            <w:tcW w:w="1710" w:type="dxa"/>
            <w:tcBorders>
              <w:bottom w:val="single" w:sz="4" w:space="0" w:color="auto"/>
            </w:tcBorders>
            <w:vAlign w:val="center"/>
          </w:tcPr>
          <w:p w14:paraId="47480B1D"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31DF265C" w14:textId="77777777" w:rsidR="001363CF" w:rsidRPr="00130358" w:rsidRDefault="001363CF" w:rsidP="00D62538">
            <w:pPr>
              <w:pStyle w:val="TAC"/>
              <w:keepNext w:val="0"/>
              <w:keepLines w:val="0"/>
              <w:rPr>
                <w:rFonts w:cs="Arial"/>
                <w:bCs/>
                <w:lang w:eastAsia="ja-JP"/>
              </w:rPr>
            </w:pPr>
            <w:r w:rsidRPr="00130358">
              <w:rPr>
                <w:rFonts w:cs="Arial"/>
                <w:lang w:eastAsia="ja-JP"/>
              </w:rPr>
              <w:t>30</w:t>
            </w:r>
          </w:p>
        </w:tc>
      </w:tr>
      <w:tr w:rsidR="001363CF" w:rsidRPr="00130358" w14:paraId="4DC6BFA2" w14:textId="77777777" w:rsidTr="00D62538">
        <w:trPr>
          <w:cantSplit/>
          <w:jc w:val="center"/>
        </w:trPr>
        <w:tc>
          <w:tcPr>
            <w:tcW w:w="3970" w:type="dxa"/>
            <w:tcBorders>
              <w:left w:val="single" w:sz="4" w:space="0" w:color="auto"/>
              <w:bottom w:val="single" w:sz="4" w:space="0" w:color="auto"/>
            </w:tcBorders>
            <w:vAlign w:val="center"/>
          </w:tcPr>
          <w:p w14:paraId="29B76353" w14:textId="73DDEC84" w:rsidR="001363CF" w:rsidRPr="00130358" w:rsidRDefault="001363CF" w:rsidP="00D62538">
            <w:pPr>
              <w:spacing w:after="0"/>
              <w:rPr>
                <w:rFonts w:ascii="Arial" w:hAnsi="Arial" w:cs="Arial"/>
                <w:sz w:val="18"/>
                <w:szCs w:val="18"/>
              </w:rPr>
            </w:pPr>
            <w:proofErr w:type="spellStart"/>
            <w:r w:rsidRPr="00130358">
              <w:rPr>
                <w:rFonts w:ascii="Arial" w:hAnsi="Arial" w:cs="Arial"/>
                <w:sz w:val="18"/>
                <w:szCs w:val="18"/>
              </w:rPr>
              <w:t>inCoverage</w:t>
            </w:r>
            <w:proofErr w:type="spellEnd"/>
            <w:r w:rsidR="00D62538" w:rsidRPr="00130358">
              <w:rPr>
                <w:rFonts w:ascii="Arial" w:hAnsi="Arial" w:cs="Arial"/>
                <w:sz w:val="18"/>
                <w:szCs w:val="18"/>
              </w:rPr>
              <w:t xml:space="preserve"> </w:t>
            </w:r>
          </w:p>
        </w:tc>
        <w:tc>
          <w:tcPr>
            <w:tcW w:w="1710" w:type="dxa"/>
            <w:tcBorders>
              <w:bottom w:val="single" w:sz="4" w:space="0" w:color="auto"/>
            </w:tcBorders>
            <w:vAlign w:val="center"/>
          </w:tcPr>
          <w:p w14:paraId="7B6A24AA"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320D92D5" w14:textId="77777777" w:rsidR="001363CF" w:rsidRPr="00130358" w:rsidRDefault="001363CF" w:rsidP="00D62538">
            <w:pPr>
              <w:pStyle w:val="TAC"/>
              <w:keepNext w:val="0"/>
              <w:keepLines w:val="0"/>
              <w:rPr>
                <w:rFonts w:cs="Arial"/>
                <w:lang w:eastAsia="ja-JP"/>
              </w:rPr>
            </w:pPr>
            <w:r w:rsidRPr="00130358">
              <w:rPr>
                <w:rFonts w:cs="Arial"/>
                <w:lang w:eastAsia="ja-JP"/>
              </w:rPr>
              <w:t>TRUE</w:t>
            </w:r>
          </w:p>
        </w:tc>
      </w:tr>
      <w:tr w:rsidR="001363CF" w:rsidRPr="00130358" w14:paraId="7D5406A9" w14:textId="77777777" w:rsidTr="00D62538">
        <w:trPr>
          <w:cantSplit/>
          <w:jc w:val="center"/>
        </w:trPr>
        <w:tc>
          <w:tcPr>
            <w:tcW w:w="3970" w:type="dxa"/>
            <w:tcBorders>
              <w:left w:val="single" w:sz="4" w:space="0" w:color="auto"/>
              <w:bottom w:val="single" w:sz="4" w:space="0" w:color="auto"/>
            </w:tcBorders>
            <w:vAlign w:val="center"/>
          </w:tcPr>
          <w:p w14:paraId="5CB283EA" w14:textId="77777777" w:rsidR="001363CF" w:rsidRPr="00130358" w:rsidRDefault="001363CF" w:rsidP="00D62538">
            <w:pPr>
              <w:spacing w:after="0"/>
              <w:rPr>
                <w:rFonts w:ascii="Arial" w:hAnsi="Arial" w:cs="Arial"/>
                <w:sz w:val="18"/>
                <w:szCs w:val="18"/>
              </w:rPr>
            </w:pPr>
            <w:proofErr w:type="spellStart"/>
            <w:r w:rsidRPr="00130358">
              <w:rPr>
                <w:rFonts w:ascii="Arial" w:hAnsi="Arial" w:cs="Arial"/>
                <w:sz w:val="18"/>
                <w:szCs w:val="18"/>
              </w:rPr>
              <w:t>networkControlledSyncTx</w:t>
            </w:r>
            <w:proofErr w:type="spellEnd"/>
          </w:p>
        </w:tc>
        <w:tc>
          <w:tcPr>
            <w:tcW w:w="1710" w:type="dxa"/>
            <w:tcBorders>
              <w:bottom w:val="single" w:sz="4" w:space="0" w:color="auto"/>
            </w:tcBorders>
            <w:vAlign w:val="center"/>
          </w:tcPr>
          <w:p w14:paraId="477B8E96" w14:textId="77777777" w:rsidR="001363CF" w:rsidRPr="00130358" w:rsidRDefault="001363CF" w:rsidP="00D62538">
            <w:pPr>
              <w:pStyle w:val="TAC"/>
              <w:keepNext w:val="0"/>
              <w:keepLines w:val="0"/>
              <w:rPr>
                <w:rFonts w:cs="Arial"/>
                <w:bCs/>
                <w:lang w:eastAsia="ja-JP"/>
              </w:rPr>
            </w:pPr>
          </w:p>
        </w:tc>
        <w:tc>
          <w:tcPr>
            <w:tcW w:w="3780" w:type="dxa"/>
            <w:gridSpan w:val="3"/>
            <w:tcBorders>
              <w:bottom w:val="single" w:sz="4" w:space="0" w:color="auto"/>
            </w:tcBorders>
            <w:vAlign w:val="center"/>
          </w:tcPr>
          <w:p w14:paraId="6A19DD84" w14:textId="77777777" w:rsidR="001363CF" w:rsidRPr="00130358" w:rsidRDefault="001363CF" w:rsidP="00D62538">
            <w:pPr>
              <w:pStyle w:val="TAC"/>
              <w:keepNext w:val="0"/>
              <w:keepLines w:val="0"/>
              <w:rPr>
                <w:rFonts w:cs="Arial"/>
                <w:lang w:eastAsia="ja-JP"/>
              </w:rPr>
            </w:pPr>
            <w:r w:rsidRPr="00130358">
              <w:rPr>
                <w:rFonts w:cs="Arial"/>
                <w:lang w:eastAsia="ja-JP"/>
              </w:rPr>
              <w:t>ON</w:t>
            </w:r>
          </w:p>
        </w:tc>
      </w:tr>
      <w:tr w:rsidR="001363CF" w:rsidRPr="00130358" w14:paraId="7A747479" w14:textId="77777777" w:rsidTr="00D62538">
        <w:trPr>
          <w:cantSplit/>
          <w:jc w:val="center"/>
        </w:trPr>
        <w:tc>
          <w:tcPr>
            <w:tcW w:w="3970" w:type="dxa"/>
            <w:vAlign w:val="center"/>
          </w:tcPr>
          <w:p w14:paraId="1B908F50" w14:textId="36E3D2C3" w:rsidR="001363CF" w:rsidRPr="00130358" w:rsidRDefault="001363CF" w:rsidP="00D62538">
            <w:pPr>
              <w:pStyle w:val="TAL"/>
              <w:keepNext w:val="0"/>
              <w:keepLines w:val="0"/>
              <w:rPr>
                <w:rFonts w:cs="Arial"/>
                <w:lang w:eastAsia="ja-JP"/>
              </w:rPr>
            </w:pPr>
            <w:r w:rsidRPr="00130358">
              <w:rPr>
                <w:rFonts w:cs="Arial"/>
                <w:position w:val="-12"/>
                <w:lang w:eastAsia="ja-JP"/>
              </w:rPr>
              <w:object w:dxaOrig="400" w:dyaOrig="360" w14:anchorId="350C1306">
                <v:shape id="_x0000_i1171" type="#_x0000_t75" style="width:21.75pt;height:21.75pt" o:ole="" fillcolor="window">
                  <v:imagedata r:id="rId7" o:title=""/>
                </v:shape>
                <o:OLEObject Type="Embed" ProgID="Equation.3" ShapeID="_x0000_i1171" DrawAspect="Content" ObjectID="_1736593645" r:id="rId156"/>
              </w:object>
            </w:r>
            <w:r w:rsidR="00D62538" w:rsidRPr="00130358">
              <w:rPr>
                <w:rFonts w:cs="Arial"/>
                <w:vertAlign w:val="superscript"/>
                <w:lang w:eastAsia="ja-JP"/>
              </w:rPr>
              <w:t xml:space="preserve"> </w:t>
            </w:r>
            <w:r w:rsidRPr="00130358">
              <w:rPr>
                <w:rFonts w:cs="Arial"/>
                <w:vertAlign w:val="superscript"/>
                <w:lang w:eastAsia="ja-JP"/>
              </w:rPr>
              <w:t>Note1</w:t>
            </w:r>
          </w:p>
        </w:tc>
        <w:tc>
          <w:tcPr>
            <w:tcW w:w="1710" w:type="dxa"/>
            <w:vAlign w:val="center"/>
          </w:tcPr>
          <w:p w14:paraId="13D6A4BD" w14:textId="322D639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3"/>
            <w:vAlign w:val="center"/>
          </w:tcPr>
          <w:p w14:paraId="2C7AB4BD" w14:textId="77777777" w:rsidR="001363CF" w:rsidRPr="00130358" w:rsidRDefault="001363CF" w:rsidP="00D62538">
            <w:pPr>
              <w:pStyle w:val="TAC"/>
              <w:keepNext w:val="0"/>
              <w:keepLines w:val="0"/>
              <w:rPr>
                <w:rFonts w:cs="Arial"/>
                <w:lang w:eastAsia="ja-JP"/>
              </w:rPr>
            </w:pPr>
            <w:r w:rsidRPr="00130358">
              <w:rPr>
                <w:rFonts w:cs="Arial"/>
                <w:lang w:eastAsia="ja-JP"/>
              </w:rPr>
              <w:t>-102.6</w:t>
            </w:r>
          </w:p>
        </w:tc>
      </w:tr>
      <w:tr w:rsidR="001363CF" w:rsidRPr="00130358" w14:paraId="18CC6AFB" w14:textId="77777777" w:rsidTr="00D62538">
        <w:trPr>
          <w:cantSplit/>
          <w:jc w:val="center"/>
        </w:trPr>
        <w:tc>
          <w:tcPr>
            <w:tcW w:w="3970" w:type="dxa"/>
            <w:vAlign w:val="center"/>
          </w:tcPr>
          <w:p w14:paraId="60A5408A" w14:textId="57323FE2" w:rsidR="001363CF" w:rsidRPr="00130358" w:rsidRDefault="001363CF" w:rsidP="00D62538">
            <w:pPr>
              <w:pStyle w:val="TAL"/>
              <w:keepNext w:val="0"/>
              <w:keepLines w:val="0"/>
              <w:rPr>
                <w:rFonts w:cs="Arial"/>
                <w:lang w:eastAsia="ja-JP"/>
              </w:rPr>
            </w:pPr>
            <w:r w:rsidRPr="00130358">
              <w:rPr>
                <w:rFonts w:cs="Arial"/>
                <w:lang w:eastAsia="ja-JP"/>
              </w:rPr>
              <w:t>PSBCH</w:t>
            </w:r>
            <w:r w:rsidR="00D62538" w:rsidRPr="00130358">
              <w:rPr>
                <w:rFonts w:cs="Arial"/>
                <w:lang w:eastAsia="ja-JP"/>
              </w:rPr>
              <w:t xml:space="preserve"> </w:t>
            </w:r>
            <w:r w:rsidRPr="00130358">
              <w:rPr>
                <w:rFonts w:cs="Arial"/>
                <w:position w:val="-12"/>
                <w:lang w:eastAsia="ja-JP"/>
              </w:rPr>
              <w:object w:dxaOrig="800" w:dyaOrig="380" w14:anchorId="2B4293B0">
                <v:shape id="_x0000_i1172" type="#_x0000_t75" style="width:42.75pt;height:21.75pt" o:ole="" fillcolor="window">
                  <v:imagedata r:id="rId11" o:title=""/>
                </v:shape>
                <o:OLEObject Type="Embed" ProgID="Equation.3" ShapeID="_x0000_i1172" DrawAspect="Content" ObjectID="_1736593646" r:id="rId157"/>
              </w:object>
            </w:r>
          </w:p>
        </w:tc>
        <w:tc>
          <w:tcPr>
            <w:tcW w:w="1710" w:type="dxa"/>
            <w:vAlign w:val="center"/>
          </w:tcPr>
          <w:p w14:paraId="3EA9CE44"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162" w:type="dxa"/>
            <w:vAlign w:val="center"/>
          </w:tcPr>
          <w:p w14:paraId="135AE245" w14:textId="77777777" w:rsidR="001363CF" w:rsidRPr="00130358" w:rsidRDefault="001363CF" w:rsidP="00D62538">
            <w:pPr>
              <w:pStyle w:val="TAC"/>
              <w:keepNext w:val="0"/>
              <w:keepLines w:val="0"/>
              <w:rPr>
                <w:rFonts w:cs="Arial"/>
                <w:lang w:eastAsia="ja-JP"/>
              </w:rPr>
            </w:pPr>
            <w:r w:rsidRPr="00130358">
              <w:rPr>
                <w:rFonts w:cs="Arial"/>
                <w:lang w:eastAsia="ja-JP"/>
              </w:rPr>
              <w:t>8.7</w:t>
            </w:r>
          </w:p>
        </w:tc>
        <w:tc>
          <w:tcPr>
            <w:tcW w:w="1358" w:type="dxa"/>
            <w:vAlign w:val="center"/>
          </w:tcPr>
          <w:p w14:paraId="20A72332" w14:textId="77777777" w:rsidR="001363CF" w:rsidRPr="00130358" w:rsidRDefault="001363CF" w:rsidP="00D62538">
            <w:pPr>
              <w:pStyle w:val="TAC"/>
              <w:keepNext w:val="0"/>
              <w:keepLines w:val="0"/>
              <w:rPr>
                <w:rFonts w:cs="Arial"/>
                <w:lang w:eastAsia="ja-JP"/>
              </w:rPr>
            </w:pPr>
            <w:r w:rsidRPr="00130358">
              <w:rPr>
                <w:rFonts w:cs="Arial"/>
                <w:lang w:eastAsia="ja-JP"/>
              </w:rPr>
              <w:t>-3.5</w:t>
            </w:r>
          </w:p>
        </w:tc>
        <w:tc>
          <w:tcPr>
            <w:tcW w:w="1260" w:type="dxa"/>
            <w:vAlign w:val="center"/>
          </w:tcPr>
          <w:p w14:paraId="46FDFC7F" w14:textId="77777777" w:rsidR="001363CF" w:rsidRPr="00130358" w:rsidRDefault="001363CF" w:rsidP="00D62538">
            <w:pPr>
              <w:pStyle w:val="TAC"/>
              <w:keepNext w:val="0"/>
              <w:keepLines w:val="0"/>
              <w:rPr>
                <w:rFonts w:cs="Arial"/>
                <w:lang w:eastAsia="ja-JP"/>
              </w:rPr>
            </w:pPr>
            <w:r w:rsidRPr="00130358">
              <w:rPr>
                <w:rFonts w:cs="Arial"/>
                <w:lang w:eastAsia="ja-JP"/>
              </w:rPr>
              <w:t>8.7</w:t>
            </w:r>
          </w:p>
        </w:tc>
      </w:tr>
      <w:tr w:rsidR="001363CF" w:rsidRPr="00130358" w14:paraId="425B9993" w14:textId="77777777" w:rsidTr="00D62538">
        <w:trPr>
          <w:cantSplit/>
          <w:jc w:val="center"/>
        </w:trPr>
        <w:tc>
          <w:tcPr>
            <w:tcW w:w="3970" w:type="dxa"/>
            <w:vAlign w:val="center"/>
          </w:tcPr>
          <w:p w14:paraId="7530E6AA" w14:textId="38ED0CC2"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Note2,</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vAlign w:val="center"/>
          </w:tcPr>
          <w:p w14:paraId="700DEC89" w14:textId="5BF12A9A"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vAlign w:val="center"/>
          </w:tcPr>
          <w:p w14:paraId="61382972" w14:textId="77777777" w:rsidR="001363CF" w:rsidRPr="00130358" w:rsidRDefault="001363CF" w:rsidP="00D62538">
            <w:pPr>
              <w:pStyle w:val="TAC"/>
              <w:keepNext w:val="0"/>
              <w:keepLines w:val="0"/>
              <w:rPr>
                <w:rFonts w:cs="Arial"/>
                <w:lang w:eastAsia="ja-JP"/>
              </w:rPr>
            </w:pPr>
            <w:r w:rsidRPr="00130358">
              <w:rPr>
                <w:rFonts w:cs="Arial"/>
                <w:lang w:eastAsia="ja-JP"/>
              </w:rPr>
              <w:t>-93.9</w:t>
            </w:r>
          </w:p>
        </w:tc>
        <w:tc>
          <w:tcPr>
            <w:tcW w:w="1358" w:type="dxa"/>
            <w:vAlign w:val="center"/>
          </w:tcPr>
          <w:p w14:paraId="429AE6FC" w14:textId="77777777" w:rsidR="001363CF" w:rsidRPr="00130358" w:rsidRDefault="001363CF" w:rsidP="00D62538">
            <w:pPr>
              <w:pStyle w:val="TAC"/>
              <w:keepNext w:val="0"/>
              <w:keepLines w:val="0"/>
              <w:rPr>
                <w:rFonts w:cs="Arial"/>
                <w:lang w:eastAsia="ja-JP"/>
              </w:rPr>
            </w:pPr>
            <w:r w:rsidRPr="00130358">
              <w:rPr>
                <w:rFonts w:cs="Arial"/>
                <w:lang w:eastAsia="ja-JP"/>
              </w:rPr>
              <w:t>-106.1</w:t>
            </w:r>
          </w:p>
        </w:tc>
        <w:tc>
          <w:tcPr>
            <w:tcW w:w="1260" w:type="dxa"/>
            <w:vAlign w:val="center"/>
          </w:tcPr>
          <w:p w14:paraId="4B9C32F4" w14:textId="77777777" w:rsidR="001363CF" w:rsidRPr="00130358" w:rsidRDefault="001363CF" w:rsidP="00D62538">
            <w:pPr>
              <w:pStyle w:val="TAC"/>
              <w:keepNext w:val="0"/>
              <w:keepLines w:val="0"/>
              <w:rPr>
                <w:rFonts w:cs="Arial"/>
                <w:lang w:eastAsia="ja-JP"/>
              </w:rPr>
            </w:pPr>
            <w:r w:rsidRPr="00130358">
              <w:rPr>
                <w:rFonts w:cs="Arial"/>
                <w:lang w:eastAsia="ja-JP"/>
              </w:rPr>
              <w:t>-93.9</w:t>
            </w:r>
          </w:p>
        </w:tc>
      </w:tr>
      <w:tr w:rsidR="001363CF" w:rsidRPr="00130358" w14:paraId="68D282C2" w14:textId="77777777" w:rsidTr="00D62538">
        <w:trPr>
          <w:cantSplit/>
          <w:jc w:val="center"/>
        </w:trPr>
        <w:tc>
          <w:tcPr>
            <w:tcW w:w="3970" w:type="dxa"/>
            <w:vAlign w:val="center"/>
          </w:tcPr>
          <w:p w14:paraId="4F1F7B90" w14:textId="77777777" w:rsidR="001363CF" w:rsidRPr="00130358" w:rsidRDefault="001363CF" w:rsidP="00D62538">
            <w:pPr>
              <w:pStyle w:val="TAL"/>
              <w:keepNext w:val="0"/>
              <w:keepLines w:val="0"/>
              <w:rPr>
                <w:rFonts w:cs="Arial"/>
                <w:lang w:eastAsia="ja-JP"/>
              </w:rPr>
            </w:pPr>
            <w:r w:rsidRPr="00130358">
              <w:rPr>
                <w:rFonts w:cs="Arial"/>
                <w:lang w:eastAsia="ja-JP"/>
              </w:rPr>
              <w:t>Io</w:t>
            </w:r>
          </w:p>
        </w:tc>
        <w:tc>
          <w:tcPr>
            <w:tcW w:w="1710" w:type="dxa"/>
            <w:vAlign w:val="center"/>
          </w:tcPr>
          <w:p w14:paraId="05D41104" w14:textId="77777777" w:rsidR="001363CF" w:rsidRPr="00130358" w:rsidRDefault="001363CF" w:rsidP="00D62538">
            <w:pPr>
              <w:pStyle w:val="TAC"/>
              <w:keepNext w:val="0"/>
              <w:keepLines w:val="0"/>
              <w:rPr>
                <w:rFonts w:cs="Arial"/>
                <w:lang w:eastAsia="ja-JP"/>
              </w:rPr>
            </w:pPr>
            <w:r w:rsidRPr="00130358">
              <w:rPr>
                <w:rFonts w:cs="Arial"/>
                <w:lang w:eastAsia="ja-JP"/>
              </w:rPr>
              <w:t>dBm/9MHz</w:t>
            </w:r>
          </w:p>
        </w:tc>
        <w:tc>
          <w:tcPr>
            <w:tcW w:w="1162" w:type="dxa"/>
            <w:vAlign w:val="center"/>
          </w:tcPr>
          <w:p w14:paraId="339D87CB" w14:textId="77777777" w:rsidR="001363CF" w:rsidRPr="00130358" w:rsidRDefault="001363CF" w:rsidP="00D62538">
            <w:pPr>
              <w:pStyle w:val="TAC"/>
              <w:keepNext w:val="0"/>
              <w:keepLines w:val="0"/>
              <w:rPr>
                <w:rFonts w:cs="Arial"/>
                <w:lang w:eastAsia="ja-JP"/>
              </w:rPr>
            </w:pPr>
            <w:r w:rsidRPr="00130358">
              <w:rPr>
                <w:rFonts w:cs="Arial"/>
                <w:lang w:eastAsia="ja-JP"/>
              </w:rPr>
              <w:t>-74.78</w:t>
            </w:r>
          </w:p>
        </w:tc>
        <w:tc>
          <w:tcPr>
            <w:tcW w:w="1358" w:type="dxa"/>
            <w:vAlign w:val="center"/>
          </w:tcPr>
          <w:p w14:paraId="3D6F3935" w14:textId="77777777" w:rsidR="001363CF" w:rsidRPr="00130358" w:rsidRDefault="001363CF" w:rsidP="00D62538">
            <w:pPr>
              <w:pStyle w:val="TAC"/>
              <w:keepNext w:val="0"/>
              <w:keepLines w:val="0"/>
              <w:rPr>
                <w:rFonts w:cs="Arial"/>
                <w:lang w:eastAsia="ja-JP"/>
              </w:rPr>
            </w:pPr>
            <w:r w:rsidRPr="00130358">
              <w:rPr>
                <w:rFonts w:cs="Arial"/>
                <w:lang w:eastAsia="ja-JP"/>
              </w:rPr>
              <w:t>-82.42</w:t>
            </w:r>
          </w:p>
        </w:tc>
        <w:tc>
          <w:tcPr>
            <w:tcW w:w="1260" w:type="dxa"/>
            <w:vAlign w:val="center"/>
          </w:tcPr>
          <w:p w14:paraId="6EF28483" w14:textId="77777777" w:rsidR="001363CF" w:rsidRPr="00130358" w:rsidRDefault="001363CF" w:rsidP="00D62538">
            <w:pPr>
              <w:pStyle w:val="TAC"/>
              <w:keepNext w:val="0"/>
              <w:keepLines w:val="0"/>
              <w:rPr>
                <w:rFonts w:cs="Arial"/>
                <w:lang w:eastAsia="ja-JP"/>
              </w:rPr>
            </w:pPr>
            <w:r w:rsidRPr="00130358">
              <w:rPr>
                <w:rFonts w:cs="Arial"/>
                <w:lang w:eastAsia="ja-JP"/>
              </w:rPr>
              <w:t>-74.78</w:t>
            </w:r>
          </w:p>
        </w:tc>
      </w:tr>
      <w:tr w:rsidR="001363CF" w:rsidRPr="00130358" w14:paraId="051BE6FC" w14:textId="77777777" w:rsidTr="00D62538">
        <w:trPr>
          <w:cantSplit/>
          <w:jc w:val="center"/>
        </w:trPr>
        <w:tc>
          <w:tcPr>
            <w:tcW w:w="3970" w:type="dxa"/>
            <w:vAlign w:val="center"/>
          </w:tcPr>
          <w:p w14:paraId="6EEF3F57" w14:textId="561713D1"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vAlign w:val="center"/>
          </w:tcPr>
          <w:p w14:paraId="6B5DD7E7" w14:textId="77777777" w:rsidR="001363CF" w:rsidRPr="00130358" w:rsidRDefault="001363CF" w:rsidP="00D62538">
            <w:pPr>
              <w:pStyle w:val="TAC"/>
              <w:keepNext w:val="0"/>
              <w:keepLines w:val="0"/>
              <w:rPr>
                <w:rFonts w:cs="Arial"/>
                <w:lang w:eastAsia="ja-JP"/>
              </w:rPr>
            </w:pPr>
          </w:p>
        </w:tc>
        <w:tc>
          <w:tcPr>
            <w:tcW w:w="3780" w:type="dxa"/>
            <w:gridSpan w:val="3"/>
            <w:vAlign w:val="center"/>
          </w:tcPr>
          <w:p w14:paraId="0A3096F5"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56F5C4BC" w14:textId="77777777" w:rsidTr="00D62538">
        <w:trPr>
          <w:cantSplit/>
          <w:jc w:val="center"/>
        </w:trPr>
        <w:tc>
          <w:tcPr>
            <w:tcW w:w="9460" w:type="dxa"/>
            <w:gridSpan w:val="5"/>
            <w:vAlign w:val="center"/>
          </w:tcPr>
          <w:p w14:paraId="1A790AF2" w14:textId="11F507E7"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position w:val="-12"/>
                <w:lang w:eastAsia="ja-JP"/>
              </w:rPr>
              <w:object w:dxaOrig="400" w:dyaOrig="360" w14:anchorId="34289DDB">
                <v:shape id="_x0000_i1173" type="#_x0000_t75" style="width:20.25pt;height:18.75pt" o:ole="" fillcolor="window">
                  <v:imagedata r:id="rId7" o:title=""/>
                </v:shape>
                <o:OLEObject Type="Embed" ProgID="Equation.3" ShapeID="_x0000_i1173" DrawAspect="Content" ObjectID="_1736593647" r:id="rId158"/>
              </w:obje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30A59EA3" w14:textId="4EF31376" w:rsidR="001363CF" w:rsidRPr="00130358" w:rsidRDefault="00483222" w:rsidP="00D62538">
            <w:pPr>
              <w:pStyle w:val="TAC"/>
              <w:keepNext w:val="0"/>
              <w:keepLines w:val="0"/>
              <w:ind w:left="883" w:hanging="883"/>
              <w:jc w:val="left"/>
              <w:rPr>
                <w:rFonts w:cs="Arial"/>
                <w:lang w:eastAsia="ja-JP"/>
              </w:rPr>
            </w:pPr>
            <w:r w:rsidRPr="00130358">
              <w:rPr>
                <w:rFonts w:cs="Arial"/>
                <w:lang w:eastAsia="ja-JP"/>
              </w:rPr>
              <w:t>NOTE 2:</w:t>
            </w:r>
            <w:r w:rsidR="001363CF" w:rsidRPr="00130358">
              <w:rPr>
                <w:rFonts w:cs="Arial"/>
                <w:lang w:eastAsia="ja-JP"/>
              </w:rPr>
              <w:tab/>
              <w:t>S-RSRP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5CC399F2" w14:textId="76B8B1B6" w:rsidR="001363CF" w:rsidRPr="00130358" w:rsidRDefault="00483222" w:rsidP="00D62538">
            <w:pPr>
              <w:pStyle w:val="TAC"/>
              <w:keepNext w:val="0"/>
              <w:keepLines w:val="0"/>
              <w:ind w:left="883" w:hanging="883"/>
              <w:jc w:val="left"/>
              <w:rPr>
                <w:rFonts w:cs="Arial"/>
                <w:lang w:eastAsia="ja-JP"/>
              </w:rPr>
            </w:pPr>
            <w:r w:rsidRPr="00130358">
              <w:rPr>
                <w:rFonts w:cs="Arial"/>
                <w:lang w:eastAsia="ja-JP"/>
              </w:rPr>
              <w:t>NOTE 3:</w:t>
            </w:r>
            <w:r w:rsidR="001363CF" w:rsidRPr="00130358">
              <w:rPr>
                <w:rFonts w:cs="Arial"/>
                <w:lang w:eastAsia="ja-JP"/>
              </w:rPr>
              <w:tab/>
              <w:t>SSSS</w:t>
            </w:r>
            <w:r w:rsidR="00D62538" w:rsidRPr="00130358">
              <w:rPr>
                <w:rFonts w:cs="Arial"/>
                <w:lang w:eastAsia="ja-JP"/>
              </w:rPr>
              <w:t xml:space="preserve"> </w:t>
            </w:r>
            <w:r w:rsidR="001363CF" w:rsidRPr="00130358">
              <w:rPr>
                <w:rFonts w:cs="Arial"/>
                <w:lang w:eastAsia="ja-JP"/>
              </w:rPr>
              <w:t>Es/</w:t>
            </w:r>
            <w:proofErr w:type="spellStart"/>
            <w:r w:rsidR="001363CF" w:rsidRPr="00130358">
              <w:rPr>
                <w:rFonts w:cs="Arial"/>
                <w:lang w:eastAsia="ja-JP"/>
              </w:rPr>
              <w:t>Noc</w:t>
            </w:r>
            <w:proofErr w:type="spellEnd"/>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PSSS</w:t>
            </w:r>
            <w:r w:rsidR="00D62538" w:rsidRPr="00130358">
              <w:rPr>
                <w:rFonts w:cs="Arial"/>
                <w:lang w:eastAsia="ja-JP"/>
              </w:rPr>
              <w:t xml:space="preserve"> </w:t>
            </w:r>
            <w:r w:rsidR="001363CF" w:rsidRPr="00130358">
              <w:rPr>
                <w:rFonts w:cs="Arial"/>
                <w:lang w:eastAsia="ja-JP"/>
              </w:rPr>
              <w:t>Es/</w:t>
            </w:r>
            <w:proofErr w:type="spellStart"/>
            <w:r w:rsidR="001363CF" w:rsidRPr="00130358">
              <w:rPr>
                <w:rFonts w:cs="Arial"/>
                <w:lang w:eastAsia="ja-JP"/>
              </w:rPr>
              <w:t>Noc</w:t>
            </w:r>
            <w:proofErr w:type="spellEnd"/>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set</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same</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PSBCH</w:t>
            </w:r>
            <w:r w:rsidR="00D62538" w:rsidRPr="00130358">
              <w:rPr>
                <w:rFonts w:cs="Arial"/>
                <w:lang w:eastAsia="ja-JP"/>
              </w:rPr>
              <w:t xml:space="preserve"> </w:t>
            </w:r>
            <w:r w:rsidR="001363CF" w:rsidRPr="00130358">
              <w:rPr>
                <w:rFonts w:cs="Arial"/>
                <w:lang w:eastAsia="ja-JP"/>
              </w:rPr>
              <w:t>Es/</w:t>
            </w:r>
            <w:proofErr w:type="spellStart"/>
            <w:r w:rsidR="001363CF" w:rsidRPr="00130358">
              <w:rPr>
                <w:rFonts w:cs="Arial"/>
                <w:lang w:eastAsia="ja-JP"/>
              </w:rPr>
              <w:t>Noc</w:t>
            </w:r>
            <w:proofErr w:type="spellEnd"/>
            <w:r w:rsidR="001363CF" w:rsidRPr="00130358">
              <w:rPr>
                <w:rFonts w:cs="Arial"/>
                <w:lang w:eastAsia="ja-JP"/>
              </w:rPr>
              <w:t>.</w:t>
            </w:r>
          </w:p>
        </w:tc>
      </w:tr>
    </w:tbl>
    <w:p w14:paraId="2D8948C0" w14:textId="77777777" w:rsidR="001363CF" w:rsidRPr="00130358" w:rsidRDefault="001363CF" w:rsidP="00D62538">
      <w:pPr>
        <w:rPr>
          <w:rFonts w:eastAsia="MS Mincho"/>
          <w:lang w:eastAsia="zh-CN"/>
        </w:rPr>
      </w:pPr>
    </w:p>
    <w:p w14:paraId="06B8A92C" w14:textId="77777777" w:rsidR="001363CF" w:rsidRPr="00130358" w:rsidRDefault="001363CF" w:rsidP="00D62538">
      <w:pPr>
        <w:rPr>
          <w:rFonts w:cs="v4.2.0"/>
        </w:rPr>
      </w:pPr>
      <w:r w:rsidRPr="00130358">
        <w:rPr>
          <w:rFonts w:cs="v4.2.0"/>
        </w:rPr>
        <w:t>The SLSS transmission initiation delay is defined as the time from the beginning of time period T2 up to the moment when the UE initiates the SLSS transmission.</w:t>
      </w:r>
    </w:p>
    <w:p w14:paraId="753EB208" w14:textId="77777777" w:rsidR="001363CF" w:rsidRPr="00130358" w:rsidRDefault="001363CF" w:rsidP="00D62538">
      <w:pPr>
        <w:rPr>
          <w:rFonts w:cs="v4.2.0"/>
        </w:rPr>
      </w:pPr>
      <w:r w:rsidRPr="00130358">
        <w:rPr>
          <w:rFonts w:cs="v4.2.0"/>
        </w:rPr>
        <w:t>The SLSS transmission initiation delay shall be less than 0.8 s.</w:t>
      </w:r>
    </w:p>
    <w:p w14:paraId="0140CDD4" w14:textId="77777777" w:rsidR="001363CF" w:rsidRPr="00130358" w:rsidRDefault="001363CF" w:rsidP="00D62538">
      <w:pPr>
        <w:rPr>
          <w:rFonts w:cs="v4.2.0"/>
        </w:rPr>
      </w:pPr>
      <w:r w:rsidRPr="00130358">
        <w:rPr>
          <w:rFonts w:cs="v4.2.0"/>
        </w:rPr>
        <w:t>The SLSS transmission cease delay is defined as the time from the beginning of time period T3 up to the moment when the UE ceases the SLSS transmission.</w:t>
      </w:r>
    </w:p>
    <w:p w14:paraId="2E24E74D" w14:textId="77777777" w:rsidR="001363CF" w:rsidRPr="00130358" w:rsidRDefault="001363CF" w:rsidP="00D62538">
      <w:pPr>
        <w:rPr>
          <w:rFonts w:cs="v4.2.0"/>
        </w:rPr>
      </w:pPr>
      <w:r w:rsidRPr="00130358">
        <w:rPr>
          <w:rFonts w:cs="v4.2.0"/>
        </w:rPr>
        <w:t>The SLSS transmission cease delay shall be less than 0.8 s.</w:t>
      </w:r>
    </w:p>
    <w:p w14:paraId="58CA5209" w14:textId="77777777" w:rsidR="001363CF" w:rsidRPr="00130358" w:rsidRDefault="001363CF" w:rsidP="00D62538">
      <w:pPr>
        <w:rPr>
          <w:rFonts w:cs="v4.2.0"/>
        </w:rPr>
      </w:pPr>
      <w:r w:rsidRPr="00130358">
        <w:rPr>
          <w:rFonts w:cs="v4.2.0"/>
        </w:rPr>
        <w:t>The rate of correct initiation/cease delay of SLSS transmissions observed during repeated tests shall be at least 90%.</w:t>
      </w:r>
    </w:p>
    <w:p w14:paraId="64B9F92C" w14:textId="77777777" w:rsidR="001363CF" w:rsidRPr="00130358" w:rsidRDefault="001363CF" w:rsidP="00D62538">
      <w:pPr>
        <w:pStyle w:val="NO"/>
        <w:keepLines w:val="0"/>
      </w:pPr>
      <w:r w:rsidRPr="00130358">
        <w:rPr>
          <w:rFonts w:cs="v4.2.0"/>
        </w:rPr>
        <w:t>NOTE:</w:t>
      </w:r>
      <w:r w:rsidRPr="00130358">
        <w:rPr>
          <w:rFonts w:cs="v4.2.0"/>
        </w:rPr>
        <w:tab/>
        <w:t xml:space="preserve">The initiation/cease delay of SLSS transmissions can be expressed as: </w:t>
      </w:r>
      <w:proofErr w:type="spellStart"/>
      <w:r w:rsidRPr="00130358">
        <w:rPr>
          <w:rFonts w:cs="v4.2.0"/>
        </w:rPr>
        <w:t>T</w:t>
      </w:r>
      <w:r w:rsidRPr="00130358">
        <w:rPr>
          <w:rFonts w:cs="v4.2.0"/>
          <w:vertAlign w:val="subscript"/>
        </w:rPr>
        <w:t>evaluate,SLSS</w:t>
      </w:r>
      <w:proofErr w:type="spellEnd"/>
      <w:r w:rsidRPr="00130358">
        <w:rPr>
          <w:rFonts w:cs="v4.2.0"/>
        </w:rPr>
        <w:t xml:space="preserve"> + SLSS period,</w:t>
      </w:r>
    </w:p>
    <w:p w14:paraId="4D9903AC" w14:textId="77777777" w:rsidR="001363CF" w:rsidRPr="00130358" w:rsidRDefault="001363CF" w:rsidP="00D62538">
      <w:pPr>
        <w:tabs>
          <w:tab w:val="left" w:pos="4234"/>
        </w:tabs>
      </w:pPr>
      <w:r w:rsidRPr="00130358">
        <w:t>Where:</w:t>
      </w:r>
    </w:p>
    <w:p w14:paraId="022EAC8A" w14:textId="77777777" w:rsidR="001363CF" w:rsidRPr="00130358" w:rsidRDefault="001363CF" w:rsidP="00D62538">
      <w:pPr>
        <w:pStyle w:val="EX"/>
        <w:keepLines w:val="0"/>
      </w:pPr>
      <w:proofErr w:type="spellStart"/>
      <w:r w:rsidRPr="00130358">
        <w:t>T</w:t>
      </w:r>
      <w:r w:rsidRPr="00130358">
        <w:rPr>
          <w:vertAlign w:val="subscript"/>
        </w:rPr>
        <w:t>evaluate,SLSS</w:t>
      </w:r>
      <w:proofErr w:type="spellEnd"/>
      <w:r w:rsidRPr="00130358">
        <w:t xml:space="preserve"> </w:t>
      </w:r>
      <w:r w:rsidRPr="00130358">
        <w:tab/>
        <w:t>is the evaluation time for initiate/cease of SLSS, and is 0.64 sec (clause 13.3.1.3) for the parameters in this test;</w:t>
      </w:r>
    </w:p>
    <w:p w14:paraId="539DCF72" w14:textId="77777777" w:rsidR="001363CF" w:rsidRPr="00130358" w:rsidRDefault="001363CF" w:rsidP="00D62538">
      <w:pPr>
        <w:pStyle w:val="EX"/>
        <w:keepLines w:val="0"/>
      </w:pPr>
      <w:r w:rsidRPr="00130358">
        <w:rPr>
          <w:rFonts w:cs="v4.2.0"/>
        </w:rPr>
        <w:t>SLSS period</w:t>
      </w:r>
      <w:r w:rsidRPr="00130358">
        <w:tab/>
        <w:t>is set as 160ms in this test.</w:t>
      </w:r>
    </w:p>
    <w:p w14:paraId="682C33C9" w14:textId="77777777" w:rsidR="001363CF" w:rsidRPr="00130358" w:rsidRDefault="001363CF" w:rsidP="00D62538">
      <w:r w:rsidRPr="00130358">
        <w:rPr>
          <w:lang w:eastAsia="zh-CN"/>
        </w:rPr>
        <w:t>All of the above test requirements shall be fulfilled in order for the of SLSS transmission initiation and cease delay to be counted as correct. The rate of correct observed SLSS transmission initiation and SLSS transmission cease delay during repeated tests shall be at least 90%</w:t>
      </w:r>
      <w:r w:rsidRPr="00130358">
        <w:t xml:space="preserve"> with a confidence level of 95% for each of the events.</w:t>
      </w:r>
    </w:p>
    <w:p w14:paraId="02CBA208" w14:textId="77777777" w:rsidR="001363CF" w:rsidRPr="00130358" w:rsidRDefault="001363CF" w:rsidP="00D62538">
      <w:r w:rsidRPr="00130358">
        <w:t>The statistical pass/ fail decisions are done separate</w:t>
      </w:r>
      <w:r w:rsidRPr="00130358">
        <w:rPr>
          <w:lang w:eastAsia="zh-CN"/>
        </w:rPr>
        <w:t>ly</w:t>
      </w:r>
      <w:r w:rsidRPr="00130358">
        <w:t xml:space="preserve"> for </w:t>
      </w:r>
      <w:r w:rsidRPr="00130358">
        <w:rPr>
          <w:rFonts w:cs="v4.2.0"/>
        </w:rPr>
        <w:t xml:space="preserve">initiation </w:t>
      </w:r>
      <w:r w:rsidRPr="00130358">
        <w:t xml:space="preserve">and </w:t>
      </w:r>
      <w:r w:rsidRPr="00130358">
        <w:rPr>
          <w:rFonts w:cs="v4.2.0"/>
        </w:rPr>
        <w:t>cease</w:t>
      </w:r>
      <w:r w:rsidRPr="00130358">
        <w:t>.</w:t>
      </w:r>
    </w:p>
    <w:p w14:paraId="5913B19F" w14:textId="77777777" w:rsidR="001363CF" w:rsidRPr="00130358" w:rsidRDefault="001363CF" w:rsidP="00D62538">
      <w:r w:rsidRPr="00130358">
        <w:t xml:space="preserve">Decide the test pass, if </w:t>
      </w:r>
      <w:r w:rsidRPr="00130358">
        <w:rPr>
          <w:rFonts w:cs="v4.2.0"/>
        </w:rPr>
        <w:t xml:space="preserve">initiation </w:t>
      </w:r>
      <w:r w:rsidRPr="00130358">
        <w:t xml:space="preserve">and </w:t>
      </w:r>
      <w:r w:rsidRPr="00130358">
        <w:rPr>
          <w:rFonts w:cs="v4.2.0"/>
        </w:rPr>
        <w:t>cease</w:t>
      </w:r>
      <w:r w:rsidRPr="00130358">
        <w:t xml:space="preserve"> are passed, otherwise fail the UE.</w:t>
      </w:r>
    </w:p>
    <w:p w14:paraId="6391FAC0" w14:textId="77777777" w:rsidR="001363CF" w:rsidRPr="00130358" w:rsidRDefault="001363CF" w:rsidP="00D62538">
      <w:pPr>
        <w:pStyle w:val="Heading2"/>
        <w:keepNext w:val="0"/>
        <w:keepLines w:val="0"/>
      </w:pPr>
      <w:r w:rsidRPr="00130358">
        <w:t>12.3</w:t>
      </w:r>
      <w:r w:rsidRPr="00130358">
        <w:tab/>
        <w:t>V2X Synchronization Reference Selection/Reselection Tests</w:t>
      </w:r>
    </w:p>
    <w:p w14:paraId="724D8E5C" w14:textId="77777777" w:rsidR="001363CF" w:rsidRPr="00130358" w:rsidRDefault="001363CF" w:rsidP="00D62538">
      <w:pPr>
        <w:pStyle w:val="Heading3"/>
        <w:keepNext w:val="0"/>
        <w:keepLines w:val="0"/>
      </w:pPr>
      <w:r w:rsidRPr="00130358">
        <w:t>12.3.1</w:t>
      </w:r>
      <w:r w:rsidRPr="00130358">
        <w:tab/>
        <w:t>V2X Synchronization Reference Selection/Reselection Tests for GNSS configured as the highest priority</w:t>
      </w:r>
    </w:p>
    <w:p w14:paraId="245B4DDE" w14:textId="77777777" w:rsidR="001363CF" w:rsidRPr="00130358" w:rsidRDefault="001363CF" w:rsidP="00D62538">
      <w:pPr>
        <w:pStyle w:val="Heading4"/>
        <w:keepNext w:val="0"/>
        <w:keepLines w:val="0"/>
        <w:rPr>
          <w:rFonts w:eastAsia="Batang"/>
        </w:rPr>
      </w:pPr>
      <w:r w:rsidRPr="00130358">
        <w:rPr>
          <w:rFonts w:eastAsia="Batang"/>
        </w:rPr>
        <w:t>12.3.1.1</w:t>
      </w:r>
      <w:r w:rsidRPr="00130358">
        <w:rPr>
          <w:rFonts w:eastAsia="Batang"/>
        </w:rPr>
        <w:tab/>
        <w:t>Test Purpose</w:t>
      </w:r>
    </w:p>
    <w:p w14:paraId="5DC70D98" w14:textId="77777777" w:rsidR="001363CF" w:rsidRPr="00130358" w:rsidRDefault="001363CF" w:rsidP="00D62538">
      <w:pPr>
        <w:tabs>
          <w:tab w:val="left" w:pos="1080"/>
        </w:tabs>
        <w:rPr>
          <w:rFonts w:eastAsia="Malgun Gothic"/>
        </w:rPr>
      </w:pPr>
      <w:r w:rsidRPr="00130358">
        <w:t xml:space="preserve">The purpose of this test is to verify the requirements related to </w:t>
      </w:r>
      <w:proofErr w:type="spellStart"/>
      <w:r w:rsidRPr="00130358">
        <w:t>SyncRef</w:t>
      </w:r>
      <w:proofErr w:type="spellEnd"/>
      <w:r w:rsidRPr="00130358">
        <w:t xml:space="preserve"> UE selection / reselection defined in 3GPP TS 36.133 [4] clause 13.4, when GNSS is configured as the highest priority. For this test, the UE is triggered by the test loop function or the upper layers to transmit for V2X </w:t>
      </w:r>
      <w:proofErr w:type="spellStart"/>
      <w:r w:rsidRPr="00130358">
        <w:t>Sidelink</w:t>
      </w:r>
      <w:proofErr w:type="spellEnd"/>
      <w:r w:rsidRPr="00130358">
        <w:t xml:space="preserve"> Communication.</w:t>
      </w:r>
    </w:p>
    <w:p w14:paraId="38617927" w14:textId="77777777" w:rsidR="001363CF" w:rsidRPr="00130358" w:rsidRDefault="001363CF" w:rsidP="00D62538">
      <w:pPr>
        <w:pStyle w:val="Heading4"/>
        <w:keepNext w:val="0"/>
        <w:keepLines w:val="0"/>
        <w:rPr>
          <w:rFonts w:eastAsia="Batang"/>
        </w:rPr>
      </w:pPr>
      <w:r w:rsidRPr="00130358">
        <w:rPr>
          <w:rFonts w:eastAsia="Batang"/>
        </w:rPr>
        <w:t>12.3.1.2</w:t>
      </w:r>
      <w:r w:rsidRPr="00130358">
        <w:rPr>
          <w:rFonts w:eastAsia="Batang"/>
        </w:rPr>
        <w:tab/>
        <w:t>Applicability of requirements</w:t>
      </w:r>
    </w:p>
    <w:p w14:paraId="0E71AD74" w14:textId="77777777" w:rsidR="001363CF" w:rsidRPr="00130358" w:rsidRDefault="001363CF" w:rsidP="00772922">
      <w:pPr>
        <w:rPr>
          <w:rFonts w:eastAsia="Malgun Gothic"/>
        </w:rPr>
      </w:pPr>
      <w:r w:rsidRPr="00130358">
        <w:t>The requirements in this clause are applicable to EUTRA Release 14 UEs supporting V2X communications, Band 47 and any EUTRA band.</w:t>
      </w:r>
    </w:p>
    <w:p w14:paraId="3A17FE47" w14:textId="77777777" w:rsidR="001363CF" w:rsidRPr="00130358" w:rsidRDefault="001363CF" w:rsidP="00D62538">
      <w:pPr>
        <w:pStyle w:val="Heading4"/>
        <w:keepNext w:val="0"/>
        <w:keepLines w:val="0"/>
        <w:rPr>
          <w:rFonts w:eastAsia="Batang"/>
        </w:rPr>
      </w:pPr>
      <w:r w:rsidRPr="00130358">
        <w:rPr>
          <w:rFonts w:eastAsia="Batang"/>
        </w:rPr>
        <w:t>12.3.1.3</w:t>
      </w:r>
      <w:r w:rsidRPr="00130358">
        <w:rPr>
          <w:rFonts w:eastAsia="Batang"/>
        </w:rPr>
        <w:tab/>
        <w:t>Minimum Conformance Requirements</w:t>
      </w:r>
    </w:p>
    <w:p w14:paraId="4582BA0B" w14:textId="503EBD05" w:rsidR="001363CF" w:rsidRPr="00130358" w:rsidRDefault="001363CF" w:rsidP="00D62538">
      <w:pPr>
        <w:rPr>
          <w:rFonts w:eastAsia="Malgun Gothic"/>
          <w:lang w:eastAsia="zh-CN"/>
        </w:rPr>
      </w:pPr>
      <w:r w:rsidRPr="00130358">
        <w:rPr>
          <w:lang w:eastAsia="zh-CN"/>
        </w:rPr>
        <w:t xml:space="preserve">The requirements defined in </w:t>
      </w:r>
      <w:r w:rsidR="00483222" w:rsidRPr="00130358">
        <w:rPr>
          <w:lang w:eastAsia="zh-CN"/>
        </w:rPr>
        <w:t>clause</w:t>
      </w:r>
      <w:r w:rsidRPr="00130358">
        <w:rPr>
          <w:lang w:eastAsia="zh-CN"/>
        </w:rPr>
        <w:t xml:space="preserve"> </w:t>
      </w:r>
      <w:r w:rsidRPr="00130358">
        <w:t xml:space="preserve">TS 36.133 [4] </w:t>
      </w:r>
      <w:r w:rsidRPr="00130358">
        <w:rPr>
          <w:lang w:eastAsia="zh-CN"/>
        </w:rPr>
        <w:t>13.4 do not apply to the UEs that do not support transmission and reception of SLSS.</w:t>
      </w:r>
    </w:p>
    <w:p w14:paraId="43280014" w14:textId="77777777" w:rsidR="001363CF" w:rsidRPr="00130358" w:rsidRDefault="001363CF" w:rsidP="00D62538">
      <w:r w:rsidRPr="00130358">
        <w:t xml:space="preserve">A </w:t>
      </w:r>
      <w:r w:rsidRPr="00130358">
        <w:rPr>
          <w:lang w:eastAsia="zh-CN"/>
        </w:rPr>
        <w:t xml:space="preserve">V2X </w:t>
      </w:r>
      <w:proofErr w:type="spellStart"/>
      <w:r w:rsidRPr="00130358">
        <w:t>SyncRef</w:t>
      </w:r>
      <w:proofErr w:type="spellEnd"/>
      <w:r w:rsidRPr="00130358">
        <w:t xml:space="preserve"> UE is considered to be detectable when</w:t>
      </w:r>
    </w:p>
    <w:p w14:paraId="7097CF10" w14:textId="49E59536" w:rsidR="001363CF" w:rsidRPr="00130358" w:rsidRDefault="001363CF" w:rsidP="00D62538">
      <w:pPr>
        <w:pStyle w:val="B1"/>
      </w:pPr>
      <w:r w:rsidRPr="00130358">
        <w:t>-</w:t>
      </w:r>
      <w:r w:rsidRPr="00130358">
        <w:tab/>
        <w:t xml:space="preserve">S-RSRP related side conditions given in 3GPP TS 36.133 [4] </w:t>
      </w:r>
      <w:r w:rsidR="00483222" w:rsidRPr="00130358">
        <w:t>Clause</w:t>
      </w:r>
      <w:r w:rsidRPr="00130358">
        <w:t xml:space="preserve"> 9.</w:t>
      </w:r>
      <w:r w:rsidRPr="00130358">
        <w:rPr>
          <w:lang w:eastAsia="zh-CN"/>
        </w:rPr>
        <w:t>10</w:t>
      </w:r>
      <w:r w:rsidRPr="00130358">
        <w:t>.2 are fulfilled for a corresponding Band,</w:t>
      </w:r>
    </w:p>
    <w:p w14:paraId="0AEF83D0" w14:textId="4D929171" w:rsidR="001363CF" w:rsidRPr="00130358" w:rsidRDefault="001363CF" w:rsidP="00D62538">
      <w:pPr>
        <w:pStyle w:val="B1"/>
        <w:rPr>
          <w:lang w:eastAsia="zh-CN"/>
        </w:rPr>
      </w:pPr>
      <w:r w:rsidRPr="00130358">
        <w:t>-</w:t>
      </w:r>
      <w:r w:rsidRPr="00130358">
        <w:tab/>
        <w:t xml:space="preserve">V2X SCH_RP and SCH </w:t>
      </w:r>
      <w:proofErr w:type="spellStart"/>
      <w:r w:rsidRPr="00130358">
        <w:t>Ês</w:t>
      </w:r>
      <w:proofErr w:type="spellEnd"/>
      <w:r w:rsidRPr="00130358">
        <w:t>/</w:t>
      </w:r>
      <w:proofErr w:type="spellStart"/>
      <w:r w:rsidRPr="00130358">
        <w:t>Iot</w:t>
      </w:r>
      <w:proofErr w:type="spellEnd"/>
      <w:r w:rsidRPr="00130358">
        <w:t xml:space="preserve"> according </w:t>
      </w:r>
      <w:r w:rsidR="00772922" w:rsidRPr="00130358">
        <w:t>to 3GPP TS</w:t>
      </w:r>
      <w:r w:rsidRPr="00130358">
        <w:t xml:space="preserve"> 36.133 [4] Annex B.6.4 for a corresponding Band are fulfilled.</w:t>
      </w:r>
    </w:p>
    <w:p w14:paraId="21A084BA" w14:textId="77777777" w:rsidR="001363CF" w:rsidRPr="00130358" w:rsidRDefault="001363CF" w:rsidP="00D62538">
      <w:r w:rsidRPr="00130358">
        <w:rPr>
          <w:lang w:eastAsia="zh-CN"/>
        </w:rPr>
        <w:t>When GNSS synchronization reference source is configured as the highest priority and</w:t>
      </w:r>
    </w:p>
    <w:p w14:paraId="261095F5" w14:textId="77777777" w:rsidR="001363CF" w:rsidRPr="00130358" w:rsidRDefault="001363CF" w:rsidP="00D62538">
      <w:pPr>
        <w:pStyle w:val="B1"/>
        <w:rPr>
          <w:lang w:eastAsia="zh-CN"/>
        </w:rPr>
      </w:pPr>
      <w:r w:rsidRPr="00130358">
        <w:t>-</w:t>
      </w:r>
      <w:r w:rsidRPr="00130358">
        <w:tab/>
      </w:r>
      <w:r w:rsidRPr="00130358">
        <w:rPr>
          <w:lang w:eastAsia="zh-CN"/>
        </w:rPr>
        <w:t>UE is synchronized to GNSS directly,</w:t>
      </w:r>
    </w:p>
    <w:p w14:paraId="6555AF4B" w14:textId="77777777" w:rsidR="001363CF" w:rsidRPr="00130358" w:rsidRDefault="001363CF" w:rsidP="00D62538">
      <w:pPr>
        <w:pStyle w:val="B2"/>
        <w:rPr>
          <w:lang w:eastAsia="zh-CN"/>
        </w:rPr>
      </w:pPr>
      <w:r w:rsidRPr="00130358">
        <w:t>-</w:t>
      </w:r>
      <w:r w:rsidRPr="00130358">
        <w:tab/>
      </w:r>
      <w:r w:rsidRPr="00130358">
        <w:rPr>
          <w:lang w:eastAsia="zh-CN"/>
        </w:rPr>
        <w:t xml:space="preserve">UE shall not drop any V2X SLSS and data transmission for the purpose of selection/reselection to the </w:t>
      </w:r>
      <w:proofErr w:type="spellStart"/>
      <w:r w:rsidRPr="00130358">
        <w:rPr>
          <w:lang w:eastAsia="zh-CN"/>
        </w:rPr>
        <w:t>SyncRef</w:t>
      </w:r>
      <w:proofErr w:type="spellEnd"/>
      <w:r w:rsidRPr="00130358">
        <w:rPr>
          <w:lang w:eastAsia="zh-CN"/>
        </w:rPr>
        <w:t xml:space="preserve"> UE.</w:t>
      </w:r>
    </w:p>
    <w:p w14:paraId="2332C18A" w14:textId="77777777" w:rsidR="001363CF" w:rsidRPr="00130358" w:rsidRDefault="001363CF" w:rsidP="00D62538">
      <w:pPr>
        <w:pStyle w:val="B1"/>
        <w:rPr>
          <w:lang w:eastAsia="zh-CN"/>
        </w:rPr>
      </w:pPr>
      <w:r w:rsidRPr="00130358">
        <w:t>-</w:t>
      </w:r>
      <w:r w:rsidRPr="00130358">
        <w:tab/>
      </w:r>
      <w:r w:rsidRPr="00130358">
        <w:rPr>
          <w:lang w:eastAsia="zh-CN"/>
        </w:rPr>
        <w:t xml:space="preserve">UE is synchronized to a </w:t>
      </w:r>
      <w:proofErr w:type="spellStart"/>
      <w:r w:rsidRPr="00130358">
        <w:rPr>
          <w:lang w:eastAsia="zh-CN"/>
        </w:rPr>
        <w:t>SyncRef</w:t>
      </w:r>
      <w:proofErr w:type="spellEnd"/>
      <w:r w:rsidRPr="00130358">
        <w:rPr>
          <w:lang w:eastAsia="zh-CN"/>
        </w:rPr>
        <w:t xml:space="preserve"> UE that is synchronized to GNSS directly or in-directly,</w:t>
      </w:r>
    </w:p>
    <w:p w14:paraId="6D37972F" w14:textId="77777777" w:rsidR="001363CF" w:rsidRPr="00130358" w:rsidRDefault="001363CF" w:rsidP="00D62538">
      <w:pPr>
        <w:pStyle w:val="B2"/>
        <w:rPr>
          <w:lang w:eastAsia="zh-CN"/>
        </w:rPr>
      </w:pPr>
      <w:r w:rsidRPr="00130358">
        <w:rPr>
          <w:lang w:eastAsia="zh-CN"/>
        </w:rPr>
        <w:t>-</w:t>
      </w:r>
      <w:r w:rsidRPr="00130358">
        <w:rPr>
          <w:lang w:eastAsia="zh-CN"/>
        </w:rPr>
        <w:tab/>
        <w:t xml:space="preserve">UE shall not drop any V2X data transmission for the purpose of selection/reselection to the </w:t>
      </w:r>
      <w:proofErr w:type="spellStart"/>
      <w:r w:rsidRPr="00130358">
        <w:rPr>
          <w:lang w:eastAsia="zh-CN"/>
        </w:rPr>
        <w:t>SyncRef</w:t>
      </w:r>
      <w:proofErr w:type="spellEnd"/>
      <w:r w:rsidRPr="00130358">
        <w:rPr>
          <w:lang w:eastAsia="zh-CN"/>
        </w:rPr>
        <w:t xml:space="preserve"> UE. The UE shall be able to identify newly detectable intra-frequency V2X </w:t>
      </w:r>
      <w:proofErr w:type="spellStart"/>
      <w:r w:rsidRPr="00130358">
        <w:rPr>
          <w:lang w:eastAsia="zh-CN"/>
        </w:rPr>
        <w:t>SyncRef</w:t>
      </w:r>
      <w:proofErr w:type="spellEnd"/>
      <w:r w:rsidRPr="00130358">
        <w:rPr>
          <w:lang w:eastAsia="zh-CN"/>
        </w:rPr>
        <w:t xml:space="preserve"> UE within </w:t>
      </w:r>
      <w:proofErr w:type="spellStart"/>
      <w:r w:rsidRPr="00130358">
        <w:rPr>
          <w:lang w:eastAsia="zh-CN"/>
        </w:rPr>
        <w:t>T</w:t>
      </w:r>
      <w:r w:rsidRPr="00130358">
        <w:rPr>
          <w:vertAlign w:val="subscript"/>
          <w:lang w:eastAsia="zh-CN"/>
        </w:rPr>
        <w:t>detect,SyncRef</w:t>
      </w:r>
      <w:proofErr w:type="spellEnd"/>
      <w:r w:rsidRPr="00130358">
        <w:rPr>
          <w:vertAlign w:val="subscript"/>
          <w:lang w:eastAsia="zh-CN"/>
        </w:rPr>
        <w:t xml:space="preserve"> UE_V2X</w:t>
      </w:r>
      <w:r w:rsidRPr="00130358">
        <w:rPr>
          <w:lang w:eastAsia="zh-CN"/>
        </w:rPr>
        <w:t xml:space="preserve"> seconds if the V2X </w:t>
      </w:r>
      <w:proofErr w:type="spellStart"/>
      <w:r w:rsidRPr="00130358">
        <w:rPr>
          <w:lang w:eastAsia="zh-CN"/>
        </w:rPr>
        <w:t>SyncRef</w:t>
      </w:r>
      <w:proofErr w:type="spellEnd"/>
      <w:r w:rsidRPr="00130358">
        <w:rPr>
          <w:lang w:eastAsia="zh-CN"/>
        </w:rPr>
        <w:t xml:space="preserve"> UE meets the selection / reselection criterion defined in 3GPP TS 36.331 [2]. </w:t>
      </w:r>
      <w:proofErr w:type="spellStart"/>
      <w:r w:rsidRPr="00130358">
        <w:rPr>
          <w:lang w:eastAsia="zh-CN"/>
        </w:rPr>
        <w:t>T</w:t>
      </w:r>
      <w:r w:rsidRPr="00130358">
        <w:rPr>
          <w:vertAlign w:val="subscript"/>
          <w:lang w:eastAsia="zh-CN"/>
        </w:rPr>
        <w:t>detect,SyncRef</w:t>
      </w:r>
      <w:proofErr w:type="spellEnd"/>
      <w:r w:rsidRPr="00130358">
        <w:rPr>
          <w:vertAlign w:val="subscript"/>
          <w:lang w:eastAsia="zh-CN"/>
        </w:rPr>
        <w:t xml:space="preserve"> UE_V2X</w:t>
      </w:r>
      <w:r w:rsidRPr="00130358">
        <w:rPr>
          <w:lang w:eastAsia="zh-CN"/>
        </w:rPr>
        <w:t xml:space="preserve"> is defined as 1.6 seconds at SCH Es/</w:t>
      </w:r>
      <w:proofErr w:type="spellStart"/>
      <w:r w:rsidRPr="00130358">
        <w:rPr>
          <w:lang w:eastAsia="zh-CN"/>
        </w:rPr>
        <w:t>Iot</w:t>
      </w:r>
      <w:proofErr w:type="spellEnd"/>
      <w:r w:rsidRPr="00130358">
        <w:rPr>
          <w:lang w:eastAsia="zh-CN"/>
        </w:rPr>
        <w:t xml:space="preserve"> ≥0 dB, provided that the UE is allowed to drop a maximum of 30% of its SLSS transmissions during </w:t>
      </w:r>
      <w:proofErr w:type="spellStart"/>
      <w:r w:rsidRPr="00130358">
        <w:rPr>
          <w:lang w:eastAsia="zh-CN"/>
        </w:rPr>
        <w:t>T</w:t>
      </w:r>
      <w:r w:rsidRPr="00130358">
        <w:rPr>
          <w:vertAlign w:val="subscript"/>
          <w:lang w:eastAsia="zh-CN"/>
        </w:rPr>
        <w:t>detect,SyncRef</w:t>
      </w:r>
      <w:proofErr w:type="spellEnd"/>
      <w:r w:rsidRPr="00130358">
        <w:rPr>
          <w:vertAlign w:val="subscript"/>
          <w:lang w:eastAsia="zh-CN"/>
        </w:rPr>
        <w:t xml:space="preserve"> UE_V2X</w:t>
      </w:r>
      <w:r w:rsidRPr="00130358">
        <w:rPr>
          <w:lang w:eastAsia="zh-CN"/>
        </w:rPr>
        <w:t xml:space="preserve"> for the purpose of selection / reselection to the </w:t>
      </w:r>
      <w:proofErr w:type="spellStart"/>
      <w:r w:rsidRPr="00130358">
        <w:rPr>
          <w:lang w:eastAsia="zh-CN"/>
        </w:rPr>
        <w:t>SyncRef</w:t>
      </w:r>
      <w:proofErr w:type="spellEnd"/>
      <w:r w:rsidRPr="00130358">
        <w:rPr>
          <w:lang w:eastAsia="zh-CN"/>
        </w:rPr>
        <w:t xml:space="preserve"> UE.</w:t>
      </w:r>
    </w:p>
    <w:p w14:paraId="08AFCDEE" w14:textId="77777777" w:rsidR="001363CF" w:rsidRPr="00130358" w:rsidRDefault="001363CF" w:rsidP="00772922">
      <w:pPr>
        <w:pStyle w:val="B1"/>
        <w:keepNext/>
        <w:keepLines/>
        <w:rPr>
          <w:lang w:eastAsia="zh-CN"/>
        </w:rPr>
      </w:pPr>
      <w:r w:rsidRPr="00130358">
        <w:t>-</w:t>
      </w:r>
      <w:r w:rsidRPr="00130358">
        <w:tab/>
      </w:r>
      <w:r w:rsidRPr="00130358">
        <w:rPr>
          <w:lang w:eastAsia="zh-CN"/>
        </w:rPr>
        <w:t>in other case</w:t>
      </w:r>
    </w:p>
    <w:p w14:paraId="5B7BCDA5" w14:textId="77777777" w:rsidR="001363CF" w:rsidRPr="00130358" w:rsidRDefault="001363CF" w:rsidP="00D62538">
      <w:pPr>
        <w:pStyle w:val="B2"/>
      </w:pPr>
      <w:r w:rsidRPr="00130358">
        <w:rPr>
          <w:lang w:eastAsia="zh-CN"/>
        </w:rPr>
        <w:t>-</w:t>
      </w:r>
      <w:r w:rsidRPr="00130358">
        <w:rPr>
          <w:lang w:eastAsia="zh-CN"/>
        </w:rPr>
        <w:tab/>
        <w:t xml:space="preserve">The UE shall be able to identify newly detectable intra-frequency V2X </w:t>
      </w:r>
      <w:proofErr w:type="spellStart"/>
      <w:r w:rsidRPr="00130358">
        <w:rPr>
          <w:lang w:eastAsia="zh-CN"/>
        </w:rPr>
        <w:t>SyncRef</w:t>
      </w:r>
      <w:proofErr w:type="spellEnd"/>
      <w:r w:rsidRPr="00130358">
        <w:rPr>
          <w:lang w:eastAsia="zh-CN"/>
        </w:rPr>
        <w:t xml:space="preserve"> UE within </w:t>
      </w:r>
      <w:proofErr w:type="spellStart"/>
      <w:r w:rsidRPr="00130358">
        <w:rPr>
          <w:lang w:eastAsia="zh-CN"/>
        </w:rPr>
        <w:t>T</w:t>
      </w:r>
      <w:r w:rsidRPr="00130358">
        <w:rPr>
          <w:vertAlign w:val="subscript"/>
          <w:lang w:eastAsia="zh-CN"/>
        </w:rPr>
        <w:t>detect,SyncRef</w:t>
      </w:r>
      <w:proofErr w:type="spellEnd"/>
      <w:r w:rsidRPr="00130358">
        <w:rPr>
          <w:vertAlign w:val="subscript"/>
          <w:lang w:eastAsia="zh-CN"/>
        </w:rPr>
        <w:t xml:space="preserve"> UE_V2X</w:t>
      </w:r>
      <w:r w:rsidRPr="00130358">
        <w:rPr>
          <w:lang w:eastAsia="zh-CN"/>
        </w:rPr>
        <w:t xml:space="preserve"> seconds if the </w:t>
      </w:r>
      <w:proofErr w:type="spellStart"/>
      <w:r w:rsidRPr="00130358">
        <w:rPr>
          <w:lang w:eastAsia="zh-CN"/>
        </w:rPr>
        <w:t>SyncRef</w:t>
      </w:r>
      <w:proofErr w:type="spellEnd"/>
      <w:r w:rsidRPr="00130358">
        <w:rPr>
          <w:lang w:eastAsia="zh-CN"/>
        </w:rPr>
        <w:t xml:space="preserve"> UE meets the selection / reselection criterion defined in 3GPP TS 36.331 [2]. </w:t>
      </w:r>
      <w:proofErr w:type="spellStart"/>
      <w:r w:rsidRPr="00130358">
        <w:rPr>
          <w:lang w:eastAsia="zh-CN"/>
        </w:rPr>
        <w:t>T</w:t>
      </w:r>
      <w:r w:rsidRPr="00130358">
        <w:rPr>
          <w:vertAlign w:val="subscript"/>
          <w:lang w:eastAsia="zh-CN"/>
        </w:rPr>
        <w:t>detect,SyncRef</w:t>
      </w:r>
      <w:proofErr w:type="spellEnd"/>
      <w:r w:rsidRPr="00130358">
        <w:rPr>
          <w:vertAlign w:val="subscript"/>
          <w:lang w:eastAsia="zh-CN"/>
        </w:rPr>
        <w:t xml:space="preserve"> UE_V2X</w:t>
      </w:r>
      <w:r w:rsidRPr="00130358">
        <w:rPr>
          <w:lang w:eastAsia="zh-CN"/>
        </w:rPr>
        <w:t xml:space="preserve"> is defined as 8 seconds at SCH Es/</w:t>
      </w:r>
      <w:proofErr w:type="spellStart"/>
      <w:r w:rsidRPr="00130358">
        <w:rPr>
          <w:lang w:eastAsia="zh-CN"/>
        </w:rPr>
        <w:t>Iot</w:t>
      </w:r>
      <w:proofErr w:type="spellEnd"/>
      <w:r w:rsidRPr="00130358">
        <w:rPr>
          <w:lang w:eastAsia="zh-CN"/>
        </w:rPr>
        <w:t xml:space="preserve"> ≥0 dB, provided that the UE is allowed to drop a maximum of 6% of its V2X data and SLSS transmissions during </w:t>
      </w:r>
      <w:proofErr w:type="spellStart"/>
      <w:r w:rsidRPr="00130358">
        <w:rPr>
          <w:lang w:eastAsia="zh-CN"/>
        </w:rPr>
        <w:t>T</w:t>
      </w:r>
      <w:r w:rsidRPr="00130358">
        <w:rPr>
          <w:vertAlign w:val="subscript"/>
          <w:lang w:eastAsia="zh-CN"/>
        </w:rPr>
        <w:t>detect,SyncRef</w:t>
      </w:r>
      <w:proofErr w:type="spellEnd"/>
      <w:r w:rsidRPr="00130358">
        <w:rPr>
          <w:vertAlign w:val="subscript"/>
          <w:lang w:eastAsia="zh-CN"/>
        </w:rPr>
        <w:t xml:space="preserve"> UE_V2X</w:t>
      </w:r>
      <w:r w:rsidRPr="00130358">
        <w:rPr>
          <w:lang w:eastAsia="zh-CN"/>
        </w:rPr>
        <w:t xml:space="preserve"> for the purpose of selection / reselection to the </w:t>
      </w:r>
      <w:proofErr w:type="spellStart"/>
      <w:r w:rsidRPr="00130358">
        <w:rPr>
          <w:lang w:eastAsia="zh-CN"/>
        </w:rPr>
        <w:t>SyncRef</w:t>
      </w:r>
      <w:proofErr w:type="spellEnd"/>
      <w:r w:rsidRPr="00130358">
        <w:rPr>
          <w:lang w:eastAsia="zh-CN"/>
        </w:rPr>
        <w:t xml:space="preserve"> UE. UE is allowed to drop up to 2 subframes of its V2X data reception per PSBCH monitoring occasion and overall drop rate shall not exceed 0.3% of its V2X data reception during </w:t>
      </w:r>
      <w:proofErr w:type="spellStart"/>
      <w:r w:rsidRPr="00130358">
        <w:rPr>
          <w:lang w:eastAsia="zh-CN"/>
        </w:rPr>
        <w:t>T</w:t>
      </w:r>
      <w:r w:rsidRPr="00130358">
        <w:rPr>
          <w:vertAlign w:val="subscript"/>
          <w:lang w:eastAsia="zh-CN"/>
        </w:rPr>
        <w:t>detect,SyncRef</w:t>
      </w:r>
      <w:proofErr w:type="spellEnd"/>
      <w:r w:rsidRPr="00130358">
        <w:rPr>
          <w:vertAlign w:val="subscript"/>
          <w:lang w:eastAsia="zh-CN"/>
        </w:rPr>
        <w:t xml:space="preserve"> UE_V2X</w:t>
      </w:r>
      <w:r w:rsidRPr="00130358">
        <w:rPr>
          <w:lang w:eastAsia="zh-CN"/>
        </w:rPr>
        <w:t xml:space="preserve"> for the purpose of selection / reselection to the </w:t>
      </w:r>
      <w:proofErr w:type="spellStart"/>
      <w:r w:rsidRPr="00130358">
        <w:rPr>
          <w:lang w:eastAsia="zh-CN"/>
        </w:rPr>
        <w:t>SyncRef</w:t>
      </w:r>
      <w:proofErr w:type="spellEnd"/>
      <w:r w:rsidRPr="00130358">
        <w:rPr>
          <w:lang w:eastAsia="zh-CN"/>
        </w:rPr>
        <w:t xml:space="preserve"> UE.</w:t>
      </w:r>
    </w:p>
    <w:p w14:paraId="378D16E6" w14:textId="77777777" w:rsidR="001363CF" w:rsidRPr="00130358" w:rsidRDefault="001363CF" w:rsidP="00D62538">
      <w:pPr>
        <w:rPr>
          <w:lang w:eastAsia="zh-CN"/>
        </w:rPr>
      </w:pPr>
      <w:r w:rsidRPr="00130358">
        <w:rPr>
          <w:lang w:eastAsia="zh-CN"/>
        </w:rPr>
        <w:t>UE</w:t>
      </w:r>
      <w:r w:rsidRPr="00130358">
        <w:t xml:space="preserve"> shall be capable of performing S-RSRP measurements for </w:t>
      </w:r>
      <w:r w:rsidRPr="00130358">
        <w:rPr>
          <w:lang w:eastAsia="zh-CN"/>
        </w:rPr>
        <w:t>3</w:t>
      </w:r>
      <w:r w:rsidRPr="00130358">
        <w:t xml:space="preserve"> identified intra-frequency V2X </w:t>
      </w:r>
      <w:proofErr w:type="spellStart"/>
      <w:r w:rsidRPr="00130358">
        <w:t>SyncRef</w:t>
      </w:r>
      <w:proofErr w:type="spellEnd"/>
      <w:r w:rsidRPr="00130358">
        <w:t xml:space="preserve"> UE with the measurement period of 320 </w:t>
      </w:r>
      <w:proofErr w:type="spellStart"/>
      <w:r w:rsidRPr="00130358">
        <w:t>ms</w:t>
      </w:r>
      <w:proofErr w:type="spellEnd"/>
      <w:r w:rsidRPr="00130358">
        <w:t xml:space="preserve">. It is assumed that the V2X </w:t>
      </w:r>
      <w:proofErr w:type="spellStart"/>
      <w:r w:rsidRPr="00130358">
        <w:t>SyncRef</w:t>
      </w:r>
      <w:proofErr w:type="spellEnd"/>
      <w:r w:rsidRPr="00130358">
        <w:t xml:space="preserve"> UE do not drop or delay any SLSS transmission within the measurement period. Otherwise, the measurement period may be extended.</w:t>
      </w:r>
    </w:p>
    <w:p w14:paraId="3AB434DF" w14:textId="77777777" w:rsidR="001363CF" w:rsidRPr="00130358" w:rsidRDefault="001363CF" w:rsidP="00D62538">
      <w:pPr>
        <w:pStyle w:val="Heading4"/>
        <w:keepNext w:val="0"/>
        <w:keepLines w:val="0"/>
        <w:rPr>
          <w:rFonts w:eastAsia="Batang"/>
        </w:rPr>
      </w:pPr>
      <w:r w:rsidRPr="00130358">
        <w:rPr>
          <w:rFonts w:eastAsia="Batang"/>
        </w:rPr>
        <w:t>12.3.1.4</w:t>
      </w:r>
      <w:r w:rsidRPr="00130358">
        <w:rPr>
          <w:rFonts w:eastAsia="Batang"/>
        </w:rPr>
        <w:tab/>
        <w:t>Test Description</w:t>
      </w:r>
    </w:p>
    <w:p w14:paraId="2E5D1525" w14:textId="77777777" w:rsidR="001363CF" w:rsidRPr="00130358" w:rsidRDefault="001363CF" w:rsidP="00D62538">
      <w:pPr>
        <w:pStyle w:val="Heading5"/>
        <w:keepNext w:val="0"/>
        <w:keepLines w:val="0"/>
        <w:rPr>
          <w:rFonts w:eastAsia="Malgun Gothic"/>
          <w:snapToGrid w:val="0"/>
          <w:kern w:val="2"/>
        </w:rPr>
      </w:pPr>
      <w:r w:rsidRPr="00130358">
        <w:rPr>
          <w:snapToGrid w:val="0"/>
          <w:kern w:val="2"/>
        </w:rPr>
        <w:t>12.3.1.4.1</w:t>
      </w:r>
      <w:r w:rsidRPr="00130358">
        <w:rPr>
          <w:snapToGrid w:val="0"/>
          <w:kern w:val="2"/>
        </w:rPr>
        <w:tab/>
        <w:t>Initial Conditions</w:t>
      </w:r>
    </w:p>
    <w:p w14:paraId="440106E1" w14:textId="77777777" w:rsidR="001363CF" w:rsidRPr="00130358" w:rsidRDefault="001363CF" w:rsidP="00D62538">
      <w:r w:rsidRPr="00130358">
        <w:t>Resource pool configuration for PSCCH and PSSCH reference measurement channels are set according to Table 12.3.1.4.1-1 and Annex A.12 as appropriate.</w:t>
      </w:r>
    </w:p>
    <w:p w14:paraId="7671C8CA" w14:textId="77777777" w:rsidR="001363CF" w:rsidRPr="00130358" w:rsidRDefault="001363CF" w:rsidP="00D62538">
      <w:r w:rsidRPr="00130358">
        <w:t>Test Environment: Normal, as defined in 3GPP TS 36.508 [7] clause 4.1.</w:t>
      </w:r>
    </w:p>
    <w:p w14:paraId="0630F289" w14:textId="2C5E82AD"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1ED51CB5" w14:textId="77777777" w:rsidR="001363CF" w:rsidRPr="00130358" w:rsidRDefault="001363CF" w:rsidP="00D62538">
      <w:pPr>
        <w:rPr>
          <w:rFonts w:eastAsia="Malgun Gothic"/>
        </w:rPr>
      </w:pPr>
      <w:r w:rsidRPr="00130358">
        <w:t>Channel Bandwidth to be tested: 10 MHz as defined in Table 12.3.1.</w:t>
      </w:r>
      <w:r w:rsidRPr="00130358">
        <w:rPr>
          <w:rFonts w:eastAsia="PMingLiU"/>
          <w:lang w:eastAsia="zh-TW"/>
        </w:rPr>
        <w:t>4.1</w:t>
      </w:r>
      <w:r w:rsidRPr="00130358">
        <w:t>-</w:t>
      </w:r>
      <w:r w:rsidRPr="00130358">
        <w:rPr>
          <w:lang w:eastAsia="zh-CN"/>
        </w:rPr>
        <w:t>1</w:t>
      </w:r>
      <w:r w:rsidRPr="00130358">
        <w:t>.</w:t>
      </w:r>
    </w:p>
    <w:p w14:paraId="70BB024D"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515426CD" w14:textId="4FB320F1"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w:t>
      </w:r>
      <w:proofErr w:type="spellStart"/>
      <w:r w:rsidRPr="00130358">
        <w:rPr>
          <w:rFonts w:eastAsia="PMingLiU"/>
          <w:lang w:eastAsia="zh-TW"/>
        </w:rPr>
        <w:t>sidelink</w:t>
      </w:r>
      <w:proofErr w:type="spellEnd"/>
      <w:r w:rsidRPr="00130358">
        <w:rPr>
          <w:rFonts w:eastAsia="PMingLiU"/>
          <w:lang w:eastAsia="zh-TW"/>
        </w:rPr>
        <w:t xml:space="preserve">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12.3.1.4.3.</w:t>
      </w:r>
    </w:p>
    <w:p w14:paraId="246176CB"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V2X reference measurement channel is set according to </w:t>
      </w:r>
      <w:r w:rsidRPr="00130358">
        <w:t>Table 12.3.1.</w:t>
      </w:r>
      <w:r w:rsidRPr="00130358">
        <w:rPr>
          <w:rFonts w:eastAsia="PMingLiU"/>
          <w:lang w:eastAsia="zh-TW"/>
        </w:rPr>
        <w:t>4.1</w:t>
      </w:r>
      <w:r w:rsidRPr="00130358">
        <w:t>-</w:t>
      </w:r>
      <w:r w:rsidRPr="00130358">
        <w:rPr>
          <w:lang w:eastAsia="zh-CN"/>
        </w:rPr>
        <w:t>1</w:t>
      </w:r>
      <w:r w:rsidRPr="00130358">
        <w:rPr>
          <w:rFonts w:eastAsia="PMingLiU"/>
          <w:lang w:eastAsia="zh-TW"/>
        </w:rPr>
        <w:t>.</w:t>
      </w:r>
    </w:p>
    <w:p w14:paraId="4A1707F0"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Propagation conditions are set according to Annex B.0.</w:t>
      </w:r>
    </w:p>
    <w:p w14:paraId="709852E2"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There are one active cell (</w:t>
      </w:r>
      <w:proofErr w:type="spellStart"/>
      <w:r w:rsidRPr="00130358">
        <w:rPr>
          <w:rFonts w:eastAsia="PMingLiU"/>
          <w:lang w:eastAsia="zh-TW"/>
        </w:rPr>
        <w:t>PCell</w:t>
      </w:r>
      <w:proofErr w:type="spellEnd"/>
      <w:r w:rsidRPr="00130358">
        <w:rPr>
          <w:rFonts w:eastAsia="PMingLiU"/>
          <w:lang w:eastAsia="zh-TW"/>
        </w:rPr>
        <w:t xml:space="preserve">) and two active </w:t>
      </w:r>
      <w:proofErr w:type="spellStart"/>
      <w:r w:rsidRPr="00130358">
        <w:rPr>
          <w:rFonts w:eastAsia="PMingLiU"/>
          <w:lang w:eastAsia="zh-TW"/>
        </w:rPr>
        <w:t>SyncRef</w:t>
      </w:r>
      <w:proofErr w:type="spellEnd"/>
      <w:r w:rsidRPr="00130358">
        <w:rPr>
          <w:rFonts w:eastAsia="PMingLiU"/>
          <w:lang w:eastAsia="zh-TW"/>
        </w:rPr>
        <w:t xml:space="preserve"> UEs (</w:t>
      </w:r>
      <w:proofErr w:type="spellStart"/>
      <w:r w:rsidRPr="00130358">
        <w:rPr>
          <w:rFonts w:eastAsia="PMingLiU"/>
          <w:lang w:eastAsia="zh-TW"/>
        </w:rPr>
        <w:t>SyncRef</w:t>
      </w:r>
      <w:proofErr w:type="spellEnd"/>
      <w:r w:rsidRPr="00130358">
        <w:rPr>
          <w:rFonts w:eastAsia="PMingLiU"/>
          <w:lang w:eastAsia="zh-TW"/>
        </w:rPr>
        <w:t xml:space="preserve"> UE 1 and </w:t>
      </w:r>
      <w:proofErr w:type="spellStart"/>
      <w:r w:rsidRPr="00130358">
        <w:rPr>
          <w:rFonts w:eastAsia="PMingLiU"/>
          <w:lang w:eastAsia="zh-TW"/>
        </w:rPr>
        <w:t>SyncRef</w:t>
      </w:r>
      <w:proofErr w:type="spellEnd"/>
      <w:r w:rsidRPr="00130358">
        <w:rPr>
          <w:rFonts w:eastAsia="PMingLiU"/>
          <w:lang w:eastAsia="zh-TW"/>
        </w:rPr>
        <w:t xml:space="preserve"> UE 2) in this test. Cell 1 is the cell used for connection setup with the power level set according to Annex C.0 and C.1 for this test.</w:t>
      </w:r>
    </w:p>
    <w:p w14:paraId="1EB099FF" w14:textId="5C723042"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3A-RF according </w:t>
      </w:r>
      <w:r w:rsidR="00772922" w:rsidRPr="00130358">
        <w:rPr>
          <w:rFonts w:eastAsia="PMingLiU"/>
          <w:lang w:eastAsia="zh-TW"/>
        </w:rPr>
        <w:t>to 3GPP TS</w:t>
      </w:r>
      <w:r w:rsidRPr="00130358">
        <w:rPr>
          <w:rFonts w:eastAsia="PMingLiU"/>
          <w:lang w:eastAsia="zh-TW"/>
        </w:rPr>
        <w:t xml:space="preserve"> 36.508 [7] clause 5.2A.2C. In addition to the default system information messages, SystemInformationBlockType21 is broadcasted according </w:t>
      </w:r>
      <w:r w:rsidR="00772922" w:rsidRPr="00130358">
        <w:rPr>
          <w:rFonts w:eastAsia="PMingLiU"/>
          <w:lang w:eastAsia="zh-TW"/>
        </w:rPr>
        <w:t>to 3GPP TS</w:t>
      </w:r>
      <w:r w:rsidRPr="00130358">
        <w:rPr>
          <w:rFonts w:eastAsia="PMingLiU"/>
          <w:lang w:eastAsia="zh-TW"/>
        </w:rPr>
        <w:t xml:space="preserve"> 36.508 [7] Table 4.4.3.3-19.</w:t>
      </w:r>
    </w:p>
    <w:p w14:paraId="781082B5" w14:textId="77777777" w:rsidR="001363CF" w:rsidRPr="00130358" w:rsidRDefault="001363CF" w:rsidP="00D62538">
      <w:pPr>
        <w:pStyle w:val="TH"/>
        <w:keepNext w:val="0"/>
        <w:keepLines w:val="0"/>
        <w:rPr>
          <w:rFonts w:eastAsia="Malgun Gothic"/>
        </w:rPr>
      </w:pPr>
      <w:r w:rsidRPr="00130358">
        <w:t xml:space="preserve">Table 12.3.1.4.1-1: </w:t>
      </w:r>
      <w:r w:rsidRPr="00130358">
        <w:rPr>
          <w:rFonts w:cs="v4.2.0"/>
        </w:rPr>
        <w:t>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0"/>
        <w:gridCol w:w="2248"/>
        <w:gridCol w:w="709"/>
        <w:gridCol w:w="1843"/>
        <w:gridCol w:w="3085"/>
      </w:tblGrid>
      <w:tr w:rsidR="001363CF" w:rsidRPr="00130358" w14:paraId="7E761AC3"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2C734700"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top w:val="single" w:sz="4" w:space="0" w:color="auto"/>
              <w:left w:val="single" w:sz="4" w:space="0" w:color="auto"/>
              <w:bottom w:val="single" w:sz="4" w:space="0" w:color="auto"/>
              <w:right w:val="single" w:sz="4" w:space="0" w:color="auto"/>
            </w:tcBorders>
            <w:hideMark/>
          </w:tcPr>
          <w:p w14:paraId="5D779E8B"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1843" w:type="dxa"/>
            <w:tcBorders>
              <w:top w:val="single" w:sz="4" w:space="0" w:color="auto"/>
              <w:left w:val="single" w:sz="4" w:space="0" w:color="auto"/>
              <w:bottom w:val="single" w:sz="4" w:space="0" w:color="auto"/>
              <w:right w:val="single" w:sz="4" w:space="0" w:color="auto"/>
            </w:tcBorders>
            <w:hideMark/>
          </w:tcPr>
          <w:p w14:paraId="510A28A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3085" w:type="dxa"/>
            <w:tcBorders>
              <w:top w:val="single" w:sz="4" w:space="0" w:color="auto"/>
              <w:left w:val="single" w:sz="4" w:space="0" w:color="auto"/>
              <w:bottom w:val="single" w:sz="4" w:space="0" w:color="auto"/>
              <w:right w:val="single" w:sz="4" w:space="0" w:color="auto"/>
            </w:tcBorders>
            <w:hideMark/>
          </w:tcPr>
          <w:p w14:paraId="0DC5F5D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3368391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13EDB83C" w14:textId="1ED38D61"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Initial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21C17FFC" w14:textId="4D3A698A"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1757A424"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1840B865" w14:textId="0941A45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Cell</w:t>
            </w:r>
            <w:r w:rsidR="00D62538" w:rsidRPr="00130358">
              <w:rPr>
                <w:rFonts w:eastAsia="Calibri" w:cs="Arial"/>
                <w:lang w:eastAsia="ja-JP"/>
              </w:rPr>
              <w:t xml:space="preserve"> </w:t>
            </w:r>
            <w:r w:rsidRPr="00130358">
              <w:rPr>
                <w:rFonts w:eastAsia="Calibri"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05EEC0D4" w14:textId="43C1891F"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proofErr w:type="spellStart"/>
            <w:r w:rsidRPr="00130358">
              <w:rPr>
                <w:rFonts w:eastAsia="Calibri" w:cs="Arial"/>
                <w:lang w:eastAsia="ja-JP"/>
              </w:rPr>
              <w:t>Sidelink</w:t>
            </w:r>
            <w:proofErr w:type="spellEnd"/>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30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TRUE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7902EDC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40630A69" w14:textId="38CAAEEE"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r w:rsidR="00D62538" w:rsidRPr="00130358">
              <w:rPr>
                <w:rFonts w:eastAsia="Calibri" w:cs="Arial"/>
                <w:szCs w:val="22"/>
                <w:lang w:eastAsia="ja-JP"/>
              </w:rPr>
              <w:t xml:space="preserve"> </w:t>
            </w:r>
            <w:r w:rsidRPr="00130358">
              <w:rPr>
                <w:rFonts w:eastAsia="Calibri" w:cs="Arial"/>
                <w:szCs w:val="22"/>
                <w:lang w:eastAsia="ja-JP"/>
              </w:rPr>
              <w:t>end</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32933CEE" w14:textId="3652F1FB"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559547AF"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5AEBDA84" w14:textId="1CC3BFCB"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252AE0E8" w14:textId="232113D1"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proofErr w:type="spellStart"/>
            <w:r w:rsidRPr="00130358">
              <w:rPr>
                <w:rFonts w:eastAsia="Calibri" w:cs="Arial"/>
                <w:lang w:eastAsia="ja-JP"/>
              </w:rPr>
              <w:t>Sidelink</w:t>
            </w:r>
            <w:proofErr w:type="spellEnd"/>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168</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0AD5D29D"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00691921" w14:textId="32E7B9C9"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Final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5AF5CA0C" w14:textId="0DD1ADC4"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22551E02"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66CE6F4" w14:textId="5D1E6BD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0AE4E946" w14:textId="1945E0B9"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proofErr w:type="spellStart"/>
            <w:r w:rsidRPr="00130358">
              <w:rPr>
                <w:rFonts w:eastAsia="Calibri" w:cs="Arial"/>
                <w:lang w:eastAsia="ja-JP"/>
              </w:rPr>
              <w:t>Sidelink</w:t>
            </w:r>
            <w:proofErr w:type="spellEnd"/>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5278651B"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47FD7CA5" w14:textId="038DABB9"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UEs</w:t>
            </w:r>
          </w:p>
        </w:tc>
        <w:tc>
          <w:tcPr>
            <w:tcW w:w="709" w:type="dxa"/>
            <w:tcBorders>
              <w:top w:val="single" w:sz="4" w:space="0" w:color="auto"/>
              <w:left w:val="single" w:sz="4" w:space="0" w:color="auto"/>
              <w:bottom w:val="single" w:sz="4" w:space="0" w:color="auto"/>
              <w:right w:val="single" w:sz="4" w:space="0" w:color="auto"/>
            </w:tcBorders>
          </w:tcPr>
          <w:p w14:paraId="62A394D7"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891E036" w14:textId="180E6759" w:rsidR="001363CF" w:rsidRPr="00130358" w:rsidRDefault="001363CF" w:rsidP="00D62538">
            <w:pPr>
              <w:pStyle w:val="TAC"/>
              <w:keepNext w:val="0"/>
              <w:keepLines w:val="0"/>
              <w:rPr>
                <w:rFonts w:eastAsia="Malgun Gothic" w:cs="Arial"/>
                <w:lang w:eastAsia="ja-JP"/>
              </w:rPr>
            </w:pP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p w14:paraId="4F5344DE" w14:textId="59264346" w:rsidR="001363CF" w:rsidRPr="00130358" w:rsidRDefault="001363CF" w:rsidP="00D62538">
            <w:pPr>
              <w:pStyle w:val="TAC"/>
              <w:keepNext w:val="0"/>
              <w:keepLines w:val="0"/>
              <w:rPr>
                <w:rFonts w:eastAsia="Calibri" w:cs="Arial"/>
                <w:lang w:eastAsia="ja-JP"/>
              </w:rPr>
            </w:pP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4885DCE7" w14:textId="2F59025E"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Transmitting</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on</w:t>
            </w:r>
            <w:r w:rsidR="00D62538" w:rsidRPr="00130358">
              <w:rPr>
                <w:rFonts w:eastAsia="Calibri" w:cs="Arial"/>
                <w:lang w:eastAsia="ja-JP"/>
              </w:rPr>
              <w:t xml:space="preserve"> </w:t>
            </w:r>
            <w:r w:rsidRPr="00130358">
              <w:rPr>
                <w:rFonts w:eastAsia="Calibri" w:cs="Arial"/>
                <w:lang w:eastAsia="ja-JP"/>
              </w:rPr>
              <w:t>RF</w:t>
            </w:r>
            <w:r w:rsidR="00D62538" w:rsidRPr="00130358">
              <w:rPr>
                <w:rFonts w:eastAsia="Calibri" w:cs="Arial"/>
                <w:lang w:eastAsia="ja-JP"/>
              </w:rPr>
              <w:t xml:space="preserve"> </w:t>
            </w:r>
            <w:r w:rsidRPr="00130358">
              <w:rPr>
                <w:rFonts w:eastAsia="Calibri" w:cs="Arial"/>
                <w:lang w:eastAsia="ja-JP"/>
              </w:rPr>
              <w:t>channel</w:t>
            </w:r>
            <w:r w:rsidR="00D62538" w:rsidRPr="00130358">
              <w:rPr>
                <w:rFonts w:eastAsia="Calibri" w:cs="Arial"/>
                <w:lang w:eastAsia="ja-JP"/>
              </w:rPr>
              <w:t xml:space="preserve"> </w:t>
            </w:r>
            <w:r w:rsidRPr="00130358">
              <w:rPr>
                <w:rFonts w:eastAsia="Calibri" w:cs="Arial"/>
                <w:lang w:eastAsia="ja-JP"/>
              </w:rPr>
              <w:t>number</w:t>
            </w:r>
            <w:r w:rsidR="00D62538" w:rsidRPr="00130358">
              <w:rPr>
                <w:rFonts w:eastAsia="Calibri" w:cs="Arial"/>
                <w:lang w:eastAsia="ja-JP"/>
              </w:rPr>
              <w:t xml:space="preserve"> </w:t>
            </w:r>
            <w:r w:rsidRPr="00130358">
              <w:rPr>
                <w:rFonts w:eastAsia="Calibri" w:cs="Arial"/>
                <w:lang w:eastAsia="ja-JP"/>
              </w:rPr>
              <w:t>1</w:t>
            </w:r>
            <w:r w:rsidR="00D62538" w:rsidRPr="00130358">
              <w:rPr>
                <w:rFonts w:eastAsia="Calibri" w:cs="Arial"/>
                <w:lang w:eastAsia="ja-JP"/>
              </w:rPr>
              <w:t xml:space="preserve"> </w:t>
            </w:r>
            <w:r w:rsidRPr="00130358">
              <w:rPr>
                <w:rFonts w:eastAsia="Calibri" w:cs="Arial"/>
                <w:lang w:eastAsia="ja-JP"/>
              </w:rPr>
              <w:t>(</w:t>
            </w:r>
            <w:r w:rsidRPr="00130358">
              <w:rPr>
                <w:rFonts w:cs="Arial"/>
                <w:bCs/>
                <w:lang w:eastAsia="ja-JP"/>
              </w:rPr>
              <w:t>TDD</w:t>
            </w:r>
            <w:r w:rsidR="00D62538" w:rsidRPr="00130358">
              <w:rPr>
                <w:rFonts w:cs="Arial"/>
                <w:bCs/>
                <w:lang w:eastAsia="ja-JP"/>
              </w:rPr>
              <w:t xml:space="preserve"> </w:t>
            </w:r>
            <w:r w:rsidRPr="00130358">
              <w:rPr>
                <w:rFonts w:cs="Arial"/>
                <w:bCs/>
                <w:lang w:eastAsia="ja-JP"/>
              </w:rPr>
              <w:t>carrier</w:t>
            </w:r>
            <w:r w:rsidR="00D62538" w:rsidRPr="00130358">
              <w:rPr>
                <w:rFonts w:cs="Arial"/>
                <w:bCs/>
                <w:lang w:eastAsia="ja-JP"/>
              </w:rPr>
              <w:t xml:space="preserve"> </w:t>
            </w:r>
            <w:r w:rsidRPr="00130358">
              <w:rPr>
                <w:rFonts w:cs="Arial"/>
                <w:bCs/>
                <w:lang w:eastAsia="ja-JP"/>
              </w:rPr>
              <w:t>in</w:t>
            </w:r>
            <w:r w:rsidR="00D62538" w:rsidRPr="00130358">
              <w:rPr>
                <w:rFonts w:cs="Arial"/>
                <w:bCs/>
                <w:lang w:eastAsia="ja-JP"/>
              </w:rPr>
              <w:t xml:space="preserve"> </w:t>
            </w:r>
            <w:r w:rsidRPr="00130358">
              <w:rPr>
                <w:rFonts w:cs="Arial"/>
                <w:bCs/>
                <w:lang w:eastAsia="ja-JP"/>
              </w:rPr>
              <w:t>Band</w:t>
            </w:r>
            <w:r w:rsidR="00D62538" w:rsidRPr="00130358">
              <w:rPr>
                <w:rFonts w:cs="Arial"/>
                <w:bCs/>
                <w:lang w:eastAsia="ja-JP"/>
              </w:rPr>
              <w:t xml:space="preserve"> </w:t>
            </w:r>
            <w:r w:rsidRPr="00130358">
              <w:rPr>
                <w:rFonts w:cs="Arial"/>
                <w:bCs/>
                <w:lang w:eastAsia="ja-JP"/>
              </w:rPr>
              <w:t>47</w:t>
            </w:r>
            <w:r w:rsidRPr="00130358">
              <w:rPr>
                <w:rFonts w:eastAsia="Calibri" w:cs="Arial"/>
                <w:lang w:eastAsia="ja-JP"/>
              </w:rPr>
              <w:t>)</w:t>
            </w:r>
          </w:p>
        </w:tc>
      </w:tr>
      <w:tr w:rsidR="001363CF" w:rsidRPr="00130358" w14:paraId="3568C5AF"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FCB98D1" w14:textId="55115DBC"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709" w:type="dxa"/>
            <w:tcBorders>
              <w:top w:val="single" w:sz="4" w:space="0" w:color="auto"/>
              <w:left w:val="single" w:sz="4" w:space="0" w:color="auto"/>
              <w:bottom w:val="single" w:sz="4" w:space="0" w:color="auto"/>
              <w:right w:val="single" w:sz="4" w:space="0" w:color="auto"/>
            </w:tcBorders>
          </w:tcPr>
          <w:p w14:paraId="70B28C39"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0CBA621E" w14:textId="12C01A01" w:rsidR="001363CF" w:rsidRPr="00130358" w:rsidRDefault="001363CF" w:rsidP="00D62538">
            <w:pPr>
              <w:pStyle w:val="TAC"/>
              <w:keepNext w:val="0"/>
              <w:keepLines w:val="0"/>
              <w:rPr>
                <w:rFonts w:eastAsia="Calibri"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6552D2AB" w14:textId="32B0CE6B" w:rsidR="001363CF" w:rsidRPr="00130358" w:rsidRDefault="001363CF" w:rsidP="00D62538">
            <w:pPr>
              <w:pStyle w:val="TAC"/>
              <w:keepNext w:val="0"/>
              <w:keepLines w:val="0"/>
              <w:rPr>
                <w:rFonts w:eastAsia="Calibri"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FDD</w:t>
            </w:r>
            <w:r w:rsidR="00D62538" w:rsidRPr="00130358">
              <w:rPr>
                <w:rFonts w:cs="Arial"/>
                <w:lang w:eastAsia="ja-JP"/>
              </w:rPr>
              <w:t xml:space="preserve"> </w:t>
            </w:r>
            <w:r w:rsidRPr="00130358">
              <w:rPr>
                <w:rFonts w:cs="Arial"/>
                <w:lang w:eastAsia="ja-JP"/>
              </w:rPr>
              <w:t>Cell</w:t>
            </w:r>
            <w:r w:rsidR="00D62538" w:rsidRPr="00130358">
              <w:rPr>
                <w:rFonts w:cs="Arial"/>
                <w:lang w:eastAsia="ja-JP"/>
              </w:rPr>
              <w:t xml:space="preserve"> </w:t>
            </w:r>
            <w:r w:rsidRPr="00130358">
              <w:rPr>
                <w:rFonts w:cs="Arial"/>
                <w:lang w:eastAsia="zh-CN"/>
              </w:rPr>
              <w:t>1</w:t>
            </w:r>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2</w:t>
            </w:r>
          </w:p>
        </w:tc>
      </w:tr>
      <w:tr w:rsidR="001363CF" w:rsidRPr="00130358" w14:paraId="67A60A98"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F74A311" w14:textId="14F19854" w:rsidR="001363CF" w:rsidRPr="00130358" w:rsidRDefault="001363CF" w:rsidP="00D62538">
            <w:pPr>
              <w:pStyle w:val="TAL"/>
              <w:keepNext w:val="0"/>
              <w:keepLines w:val="0"/>
              <w:rPr>
                <w:rFonts w:eastAsia="Calibri" w:cs="Arial"/>
                <w:szCs w:val="22"/>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between</w:t>
            </w:r>
            <w:r w:rsidR="00D62538" w:rsidRPr="00130358">
              <w:rPr>
                <w:rFonts w:cs="Arial"/>
                <w:lang w:eastAsia="ja-JP"/>
              </w:rPr>
              <w:t xml:space="preserve"> </w:t>
            </w: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08A08A83"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us</w:t>
            </w:r>
          </w:p>
        </w:tc>
        <w:tc>
          <w:tcPr>
            <w:tcW w:w="1843" w:type="dxa"/>
            <w:tcBorders>
              <w:top w:val="single" w:sz="4" w:space="0" w:color="auto"/>
              <w:left w:val="single" w:sz="4" w:space="0" w:color="auto"/>
              <w:bottom w:val="single" w:sz="4" w:space="0" w:color="auto"/>
              <w:right w:val="single" w:sz="4" w:space="0" w:color="auto"/>
            </w:tcBorders>
            <w:hideMark/>
          </w:tcPr>
          <w:p w14:paraId="11EE7412"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w:t>
            </w:r>
          </w:p>
        </w:tc>
        <w:tc>
          <w:tcPr>
            <w:tcW w:w="3085" w:type="dxa"/>
            <w:tcBorders>
              <w:top w:val="single" w:sz="4" w:space="0" w:color="auto"/>
              <w:left w:val="single" w:sz="4" w:space="0" w:color="auto"/>
              <w:bottom w:val="single" w:sz="4" w:space="0" w:color="auto"/>
              <w:right w:val="single" w:sz="4" w:space="0" w:color="auto"/>
            </w:tcBorders>
            <w:hideMark/>
          </w:tcPr>
          <w:p w14:paraId="03E79E0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r w:rsidR="001363CF" w:rsidRPr="00130358" w14:paraId="704B2BE0"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7F14ED2" w14:textId="77997770"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709" w:type="dxa"/>
            <w:tcBorders>
              <w:top w:val="single" w:sz="4" w:space="0" w:color="auto"/>
              <w:left w:val="single" w:sz="4" w:space="0" w:color="auto"/>
              <w:bottom w:val="single" w:sz="4" w:space="0" w:color="auto"/>
              <w:right w:val="single" w:sz="4" w:space="0" w:color="auto"/>
            </w:tcBorders>
            <w:hideMark/>
          </w:tcPr>
          <w:p w14:paraId="2F69B3D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0524377D"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3085" w:type="dxa"/>
            <w:tcBorders>
              <w:top w:val="single" w:sz="4" w:space="0" w:color="auto"/>
              <w:left w:val="single" w:sz="4" w:space="0" w:color="auto"/>
              <w:bottom w:val="single" w:sz="4" w:space="0" w:color="auto"/>
              <w:right w:val="single" w:sz="4" w:space="0" w:color="auto"/>
            </w:tcBorders>
          </w:tcPr>
          <w:p w14:paraId="597172BA" w14:textId="77777777" w:rsidR="001363CF" w:rsidRPr="00130358" w:rsidRDefault="001363CF" w:rsidP="00D62538">
            <w:pPr>
              <w:pStyle w:val="TAC"/>
              <w:keepNext w:val="0"/>
              <w:keepLines w:val="0"/>
              <w:rPr>
                <w:rFonts w:eastAsia="Calibri" w:cs="Arial"/>
                <w:lang w:eastAsia="ja-JP"/>
              </w:rPr>
            </w:pPr>
          </w:p>
        </w:tc>
      </w:tr>
      <w:tr w:rsidR="001363CF" w:rsidRPr="00130358" w14:paraId="33BAB1D8"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EDF1635" w14:textId="1A425450"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1F639D0A"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4B8C3B6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3085" w:type="dxa"/>
            <w:tcBorders>
              <w:top w:val="single" w:sz="4" w:space="0" w:color="auto"/>
              <w:left w:val="single" w:sz="4" w:space="0" w:color="auto"/>
              <w:bottom w:val="single" w:sz="4" w:space="0" w:color="auto"/>
              <w:right w:val="single" w:sz="4" w:space="0" w:color="auto"/>
            </w:tcBorders>
          </w:tcPr>
          <w:p w14:paraId="5DD0F102" w14:textId="77777777" w:rsidR="001363CF" w:rsidRPr="00130358" w:rsidRDefault="001363CF" w:rsidP="00D62538">
            <w:pPr>
              <w:pStyle w:val="TAC"/>
              <w:keepNext w:val="0"/>
              <w:keepLines w:val="0"/>
              <w:rPr>
                <w:rFonts w:eastAsia="Calibri" w:cs="Arial"/>
                <w:lang w:eastAsia="ja-JP"/>
              </w:rPr>
            </w:pPr>
          </w:p>
        </w:tc>
      </w:tr>
      <w:tr w:rsidR="001363CF" w:rsidRPr="00130358" w14:paraId="326C1DDB"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1C457653" w14:textId="1F2290F0"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proofErr w:type="spellStart"/>
            <w:r w:rsidRPr="00130358">
              <w:rPr>
                <w:rFonts w:cs="Arial"/>
                <w:lang w:eastAsia="ja-JP"/>
              </w:rPr>
              <w:t>preconfiguration</w:t>
            </w:r>
            <w:proofErr w:type="spellEnd"/>
          </w:p>
        </w:tc>
        <w:tc>
          <w:tcPr>
            <w:tcW w:w="709" w:type="dxa"/>
            <w:tcBorders>
              <w:top w:val="single" w:sz="4" w:space="0" w:color="auto"/>
              <w:left w:val="single" w:sz="4" w:space="0" w:color="auto"/>
              <w:bottom w:val="single" w:sz="4" w:space="0" w:color="auto"/>
              <w:right w:val="single" w:sz="4" w:space="0" w:color="auto"/>
            </w:tcBorders>
          </w:tcPr>
          <w:p w14:paraId="2FD9133D"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5C3D0C5" w14:textId="0823DFAB" w:rsidR="001363CF" w:rsidRPr="00130358" w:rsidRDefault="001363CF" w:rsidP="00D62538">
            <w:pPr>
              <w:pStyle w:val="TAC"/>
              <w:keepNext w:val="0"/>
              <w:keepLines w:val="0"/>
              <w:rPr>
                <w:rFonts w:eastAsia="Malgun Gothic"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p>
          <w:p w14:paraId="342CE597" w14:textId="676311F2"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3970AB65" w14:textId="7BFC3206" w:rsidR="001363CF" w:rsidRPr="00130358" w:rsidRDefault="001363CF" w:rsidP="00D62538">
            <w:pPr>
              <w:pStyle w:val="TAC"/>
              <w:keepNext w:val="0"/>
              <w:keepLines w:val="0"/>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727B6C02"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8C21E11" w14:textId="77777777" w:rsidR="001363CF" w:rsidRPr="00130358" w:rsidRDefault="001363CF" w:rsidP="00D62538">
            <w:pPr>
              <w:pStyle w:val="TAL"/>
              <w:keepNext w:val="0"/>
              <w:keepLines w:val="0"/>
              <w:rPr>
                <w:rFonts w:eastAsia="Malgun Gothic" w:cs="Arial"/>
                <w:lang w:eastAsia="ja-JP"/>
              </w:rPr>
            </w:pPr>
            <w:proofErr w:type="spellStart"/>
            <w:r w:rsidRPr="00130358">
              <w:rPr>
                <w:rFonts w:cs="Arial"/>
                <w:lang w:eastAsia="ja-JP"/>
              </w:rPr>
              <w:t>syncPriority</w:t>
            </w:r>
            <w:proofErr w:type="spellEnd"/>
          </w:p>
        </w:tc>
        <w:tc>
          <w:tcPr>
            <w:tcW w:w="709" w:type="dxa"/>
            <w:tcBorders>
              <w:top w:val="single" w:sz="4" w:space="0" w:color="auto"/>
              <w:left w:val="single" w:sz="4" w:space="0" w:color="auto"/>
              <w:bottom w:val="single" w:sz="4" w:space="0" w:color="auto"/>
              <w:right w:val="single" w:sz="4" w:space="0" w:color="auto"/>
            </w:tcBorders>
          </w:tcPr>
          <w:p w14:paraId="4A086544"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F21BB8B" w14:textId="77777777" w:rsidR="001363CF" w:rsidRPr="00130358" w:rsidRDefault="001363CF" w:rsidP="00D62538">
            <w:pPr>
              <w:pStyle w:val="TAC"/>
              <w:keepNext w:val="0"/>
              <w:keepLines w:val="0"/>
              <w:rPr>
                <w:rFonts w:eastAsia="Malgun Gothic" w:cs="Arial"/>
                <w:i/>
                <w:lang w:eastAsia="ja-JP"/>
              </w:rPr>
            </w:pPr>
            <w:proofErr w:type="spellStart"/>
            <w:r w:rsidRPr="00130358">
              <w:rPr>
                <w:rFonts w:cs="Arial"/>
                <w:i/>
                <w:lang w:eastAsia="ja-JP"/>
              </w:rPr>
              <w:t>gnss</w:t>
            </w:r>
            <w:proofErr w:type="spellEnd"/>
          </w:p>
        </w:tc>
        <w:tc>
          <w:tcPr>
            <w:tcW w:w="3085" w:type="dxa"/>
            <w:tcBorders>
              <w:top w:val="single" w:sz="4" w:space="0" w:color="auto"/>
              <w:left w:val="single" w:sz="4" w:space="0" w:color="auto"/>
              <w:bottom w:val="single" w:sz="4" w:space="0" w:color="auto"/>
              <w:right w:val="single" w:sz="4" w:space="0" w:color="auto"/>
            </w:tcBorders>
          </w:tcPr>
          <w:p w14:paraId="0C24952C" w14:textId="77777777" w:rsidR="001363CF" w:rsidRPr="00130358" w:rsidRDefault="001363CF" w:rsidP="00D62538">
            <w:pPr>
              <w:pStyle w:val="TAC"/>
              <w:keepNext w:val="0"/>
              <w:keepLines w:val="0"/>
              <w:rPr>
                <w:rFonts w:eastAsia="Calibri" w:cs="Arial"/>
                <w:lang w:eastAsia="ja-JP"/>
              </w:rPr>
            </w:pPr>
          </w:p>
        </w:tc>
      </w:tr>
      <w:tr w:rsidR="001363CF" w:rsidRPr="00130358" w14:paraId="791A348C"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3EB7D52" w14:textId="77777777" w:rsidR="001363CF" w:rsidRPr="00130358" w:rsidRDefault="001363CF" w:rsidP="00D62538">
            <w:pPr>
              <w:pStyle w:val="TAL"/>
              <w:keepNext w:val="0"/>
              <w:keepLines w:val="0"/>
              <w:rPr>
                <w:rFonts w:eastAsia="Malgun Gothic" w:cs="Arial"/>
                <w:lang w:eastAsia="ja-JP"/>
              </w:rPr>
            </w:pPr>
            <w:proofErr w:type="spellStart"/>
            <w:r w:rsidRPr="00130358">
              <w:t>slssid</w:t>
            </w:r>
            <w:proofErr w:type="spellEnd"/>
          </w:p>
        </w:tc>
        <w:tc>
          <w:tcPr>
            <w:tcW w:w="709" w:type="dxa"/>
            <w:tcBorders>
              <w:top w:val="single" w:sz="4" w:space="0" w:color="auto"/>
              <w:left w:val="single" w:sz="4" w:space="0" w:color="auto"/>
              <w:bottom w:val="single" w:sz="4" w:space="0" w:color="auto"/>
              <w:right w:val="single" w:sz="4" w:space="0" w:color="auto"/>
            </w:tcBorders>
          </w:tcPr>
          <w:p w14:paraId="7C33582D"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58CAA8B0" w14:textId="77777777" w:rsidR="001363CF" w:rsidRPr="00130358" w:rsidRDefault="001363CF" w:rsidP="00D62538">
            <w:pPr>
              <w:pStyle w:val="TAC"/>
              <w:keepNext w:val="0"/>
              <w:keepLines w:val="0"/>
              <w:rPr>
                <w:rFonts w:eastAsia="Malgun Gothic" w:cs="Arial"/>
                <w:i/>
                <w:lang w:eastAsia="ja-JP"/>
              </w:rPr>
            </w:pPr>
            <w:r w:rsidRPr="00130358">
              <w:rPr>
                <w:rFonts w:cs="Arial"/>
                <w:i/>
                <w:lang w:eastAsia="ja-JP"/>
              </w:rPr>
              <w:t>30</w:t>
            </w:r>
          </w:p>
        </w:tc>
        <w:tc>
          <w:tcPr>
            <w:tcW w:w="3085" w:type="dxa"/>
            <w:tcBorders>
              <w:top w:val="single" w:sz="4" w:space="0" w:color="auto"/>
              <w:left w:val="single" w:sz="4" w:space="0" w:color="auto"/>
              <w:bottom w:val="single" w:sz="4" w:space="0" w:color="auto"/>
              <w:right w:val="single" w:sz="4" w:space="0" w:color="auto"/>
            </w:tcBorders>
          </w:tcPr>
          <w:p w14:paraId="71B648F8" w14:textId="77777777" w:rsidR="001363CF" w:rsidRPr="00130358" w:rsidRDefault="001363CF" w:rsidP="00D62538">
            <w:pPr>
              <w:pStyle w:val="TAC"/>
              <w:keepNext w:val="0"/>
              <w:keepLines w:val="0"/>
              <w:rPr>
                <w:rFonts w:eastAsia="Calibri" w:cs="Arial"/>
                <w:lang w:eastAsia="ja-JP"/>
              </w:rPr>
            </w:pPr>
          </w:p>
        </w:tc>
      </w:tr>
      <w:tr w:rsidR="001363CF" w:rsidRPr="00130358" w14:paraId="43109C57"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D5ED2C5" w14:textId="77777777" w:rsidR="001363CF" w:rsidRPr="00130358" w:rsidRDefault="001363CF" w:rsidP="00D62538">
            <w:pPr>
              <w:pStyle w:val="TAL"/>
              <w:keepNext w:val="0"/>
              <w:keepLines w:val="0"/>
              <w:rPr>
                <w:rFonts w:eastAsia="Calibri" w:cs="Arial"/>
                <w:szCs w:val="22"/>
                <w:lang w:eastAsia="ja-JP"/>
              </w:rPr>
            </w:pPr>
            <w:proofErr w:type="spellStart"/>
            <w:r w:rsidRPr="00130358">
              <w:rPr>
                <w:rFonts w:cs="Arial"/>
                <w:lang w:eastAsia="ja-JP"/>
              </w:rPr>
              <w:t>syncTxThreshIC</w:t>
            </w:r>
            <w:proofErr w:type="spellEnd"/>
          </w:p>
        </w:tc>
        <w:tc>
          <w:tcPr>
            <w:tcW w:w="709" w:type="dxa"/>
            <w:tcBorders>
              <w:top w:val="single" w:sz="4" w:space="0" w:color="auto"/>
              <w:left w:val="single" w:sz="4" w:space="0" w:color="auto"/>
              <w:bottom w:val="single" w:sz="4" w:space="0" w:color="auto"/>
              <w:right w:val="single" w:sz="4" w:space="0" w:color="auto"/>
            </w:tcBorders>
          </w:tcPr>
          <w:p w14:paraId="39C8CFC5"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67D78A50"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+infinity</w:t>
            </w:r>
          </w:p>
        </w:tc>
        <w:tc>
          <w:tcPr>
            <w:tcW w:w="3085" w:type="dxa"/>
            <w:tcBorders>
              <w:top w:val="single" w:sz="4" w:space="0" w:color="auto"/>
              <w:left w:val="single" w:sz="4" w:space="0" w:color="auto"/>
              <w:bottom w:val="single" w:sz="4" w:space="0" w:color="auto"/>
              <w:right w:val="single" w:sz="4" w:space="0" w:color="auto"/>
            </w:tcBorders>
          </w:tcPr>
          <w:p w14:paraId="52E1FF6B" w14:textId="77777777" w:rsidR="001363CF" w:rsidRPr="00130358" w:rsidRDefault="001363CF" w:rsidP="00D62538">
            <w:pPr>
              <w:pStyle w:val="TAC"/>
              <w:keepNext w:val="0"/>
              <w:keepLines w:val="0"/>
              <w:rPr>
                <w:rFonts w:eastAsia="Calibri" w:cs="Arial"/>
                <w:lang w:eastAsia="ja-JP"/>
              </w:rPr>
            </w:pPr>
          </w:p>
        </w:tc>
      </w:tr>
      <w:tr w:rsidR="001363CF" w:rsidRPr="00130358" w14:paraId="0476BE23"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F4A81BB"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T1</w:t>
            </w:r>
          </w:p>
        </w:tc>
        <w:tc>
          <w:tcPr>
            <w:tcW w:w="709" w:type="dxa"/>
            <w:tcBorders>
              <w:top w:val="single" w:sz="4" w:space="0" w:color="auto"/>
              <w:left w:val="single" w:sz="4" w:space="0" w:color="auto"/>
              <w:bottom w:val="single" w:sz="4" w:space="0" w:color="auto"/>
              <w:right w:val="single" w:sz="4" w:space="0" w:color="auto"/>
            </w:tcBorders>
            <w:hideMark/>
          </w:tcPr>
          <w:p w14:paraId="185FD1C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2EFEA577"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24</w:t>
            </w:r>
          </w:p>
        </w:tc>
        <w:tc>
          <w:tcPr>
            <w:tcW w:w="3085" w:type="dxa"/>
            <w:tcBorders>
              <w:top w:val="single" w:sz="4" w:space="0" w:color="auto"/>
              <w:left w:val="single" w:sz="4" w:space="0" w:color="auto"/>
              <w:bottom w:val="single" w:sz="4" w:space="0" w:color="auto"/>
              <w:right w:val="single" w:sz="4" w:space="0" w:color="auto"/>
            </w:tcBorders>
          </w:tcPr>
          <w:p w14:paraId="7A1EA397" w14:textId="77777777" w:rsidR="001363CF" w:rsidRPr="00130358" w:rsidRDefault="001363CF" w:rsidP="00D62538">
            <w:pPr>
              <w:pStyle w:val="TAC"/>
              <w:keepNext w:val="0"/>
              <w:keepLines w:val="0"/>
              <w:rPr>
                <w:rFonts w:eastAsia="Calibri" w:cs="Arial"/>
                <w:lang w:eastAsia="ja-JP"/>
              </w:rPr>
            </w:pPr>
          </w:p>
        </w:tc>
      </w:tr>
      <w:tr w:rsidR="001363CF" w:rsidRPr="00130358" w14:paraId="1BA968A2"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5A68F5F1"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p>
        </w:tc>
        <w:tc>
          <w:tcPr>
            <w:tcW w:w="709" w:type="dxa"/>
            <w:tcBorders>
              <w:top w:val="single" w:sz="4" w:space="0" w:color="auto"/>
              <w:left w:val="single" w:sz="4" w:space="0" w:color="auto"/>
              <w:bottom w:val="single" w:sz="4" w:space="0" w:color="auto"/>
              <w:right w:val="single" w:sz="4" w:space="0" w:color="auto"/>
            </w:tcBorders>
            <w:hideMark/>
          </w:tcPr>
          <w:p w14:paraId="07B0055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06CA2FA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16</w:t>
            </w:r>
          </w:p>
        </w:tc>
        <w:tc>
          <w:tcPr>
            <w:tcW w:w="3085" w:type="dxa"/>
            <w:tcBorders>
              <w:top w:val="single" w:sz="4" w:space="0" w:color="auto"/>
              <w:left w:val="single" w:sz="4" w:space="0" w:color="auto"/>
              <w:bottom w:val="single" w:sz="4" w:space="0" w:color="auto"/>
              <w:right w:val="single" w:sz="4" w:space="0" w:color="auto"/>
            </w:tcBorders>
          </w:tcPr>
          <w:p w14:paraId="1591F67A" w14:textId="77777777" w:rsidR="001363CF" w:rsidRPr="00130358" w:rsidRDefault="001363CF" w:rsidP="00D62538">
            <w:pPr>
              <w:pStyle w:val="TAC"/>
              <w:keepNext w:val="0"/>
              <w:keepLines w:val="0"/>
              <w:rPr>
                <w:rFonts w:eastAsia="Calibri" w:cs="Arial"/>
                <w:lang w:eastAsia="ja-JP"/>
              </w:rPr>
            </w:pPr>
          </w:p>
        </w:tc>
      </w:tr>
      <w:tr w:rsidR="001363CF" w:rsidRPr="00130358" w14:paraId="2AD5A657"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4D1FDF2D"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T3</w:t>
            </w:r>
          </w:p>
        </w:tc>
        <w:tc>
          <w:tcPr>
            <w:tcW w:w="709" w:type="dxa"/>
            <w:tcBorders>
              <w:top w:val="single" w:sz="4" w:space="0" w:color="auto"/>
              <w:left w:val="single" w:sz="4" w:space="0" w:color="auto"/>
              <w:bottom w:val="single" w:sz="4" w:space="0" w:color="auto"/>
              <w:right w:val="single" w:sz="4" w:space="0" w:color="auto"/>
            </w:tcBorders>
            <w:hideMark/>
          </w:tcPr>
          <w:p w14:paraId="5AC19065"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4ECD64B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3.2</w:t>
            </w:r>
          </w:p>
        </w:tc>
        <w:tc>
          <w:tcPr>
            <w:tcW w:w="3085" w:type="dxa"/>
            <w:tcBorders>
              <w:top w:val="single" w:sz="4" w:space="0" w:color="auto"/>
              <w:left w:val="single" w:sz="4" w:space="0" w:color="auto"/>
              <w:bottom w:val="single" w:sz="4" w:space="0" w:color="auto"/>
              <w:right w:val="single" w:sz="4" w:space="0" w:color="auto"/>
            </w:tcBorders>
          </w:tcPr>
          <w:p w14:paraId="389E454E" w14:textId="77777777" w:rsidR="001363CF" w:rsidRPr="00130358" w:rsidRDefault="001363CF" w:rsidP="00D62538">
            <w:pPr>
              <w:pStyle w:val="TAC"/>
              <w:keepNext w:val="0"/>
              <w:keepLines w:val="0"/>
              <w:rPr>
                <w:rFonts w:eastAsia="Calibri" w:cs="Arial"/>
                <w:lang w:eastAsia="ja-JP"/>
              </w:rPr>
            </w:pPr>
          </w:p>
        </w:tc>
      </w:tr>
    </w:tbl>
    <w:p w14:paraId="615B2BC0" w14:textId="77777777" w:rsidR="001363CF" w:rsidRPr="00130358" w:rsidRDefault="001363CF" w:rsidP="00D62538">
      <w:pPr>
        <w:rPr>
          <w:rFonts w:eastAsia="Malgun Gothic"/>
          <w:lang w:eastAsia="ko-KR"/>
        </w:rPr>
      </w:pPr>
    </w:p>
    <w:p w14:paraId="01AA3DEB" w14:textId="77777777" w:rsidR="001363CF" w:rsidRPr="00130358" w:rsidRDefault="001363CF" w:rsidP="00D62538">
      <w:pPr>
        <w:pStyle w:val="Heading5"/>
        <w:keepNext w:val="0"/>
        <w:keepLines w:val="0"/>
        <w:rPr>
          <w:snapToGrid w:val="0"/>
          <w:kern w:val="2"/>
        </w:rPr>
      </w:pPr>
      <w:r w:rsidRPr="00130358">
        <w:rPr>
          <w:snapToGrid w:val="0"/>
          <w:kern w:val="2"/>
        </w:rPr>
        <w:t>12.3.1.4.2</w:t>
      </w:r>
      <w:r w:rsidRPr="00130358">
        <w:rPr>
          <w:snapToGrid w:val="0"/>
          <w:kern w:val="2"/>
        </w:rPr>
        <w:tab/>
        <w:t>Test Procedure</w:t>
      </w:r>
    </w:p>
    <w:p w14:paraId="7B1619B0" w14:textId="77777777" w:rsidR="001363CF" w:rsidRPr="00130358" w:rsidRDefault="001363CF" w:rsidP="00D62538">
      <w:pPr>
        <w:rPr>
          <w:rFonts w:eastAsia="PMingLiU"/>
          <w:lang w:eastAsia="zh-TW"/>
        </w:rPr>
      </w:pPr>
      <w:r w:rsidRPr="00130358">
        <w:rPr>
          <w:rFonts w:eastAsia="PMingLiU"/>
          <w:lang w:eastAsia="zh-TW"/>
        </w:rPr>
        <w:t xml:space="preserve">For this test, the UE is triggered by the test loop function to transmit for V2X </w:t>
      </w:r>
      <w:proofErr w:type="spellStart"/>
      <w:r w:rsidRPr="00130358">
        <w:rPr>
          <w:rFonts w:eastAsia="PMingLiU"/>
          <w:lang w:eastAsia="zh-TW"/>
        </w:rPr>
        <w:t>sidelink</w:t>
      </w:r>
      <w:proofErr w:type="spellEnd"/>
      <w:r w:rsidRPr="00130358">
        <w:rPr>
          <w:rFonts w:eastAsia="PMingLiU"/>
          <w:lang w:eastAsia="zh-TW"/>
        </w:rPr>
        <w:t xml:space="preserve"> Communication.</w:t>
      </w:r>
      <w:r w:rsidRPr="00130358">
        <w:rPr>
          <w:lang w:eastAsia="zh-CN"/>
        </w:rPr>
        <w:t xml:space="preserve"> </w:t>
      </w:r>
      <w:r w:rsidRPr="00130358">
        <w:rPr>
          <w:rFonts w:eastAsia="PMingLiU"/>
          <w:lang w:eastAsia="zh-TW"/>
        </w:rPr>
        <w:t>There are no GNSS signals in this test. There are one active cell (</w:t>
      </w:r>
      <w:proofErr w:type="spellStart"/>
      <w:r w:rsidRPr="00130358">
        <w:rPr>
          <w:rFonts w:eastAsia="PMingLiU"/>
          <w:lang w:eastAsia="zh-TW"/>
        </w:rPr>
        <w:t>PCell</w:t>
      </w:r>
      <w:proofErr w:type="spellEnd"/>
      <w:r w:rsidRPr="00130358">
        <w:rPr>
          <w:rFonts w:eastAsia="PMingLiU"/>
          <w:lang w:eastAsia="zh-TW"/>
        </w:rPr>
        <w:t xml:space="preserve">) and two active </w:t>
      </w:r>
      <w:proofErr w:type="spellStart"/>
      <w:r w:rsidRPr="00130358">
        <w:rPr>
          <w:rFonts w:eastAsia="PMingLiU"/>
          <w:lang w:eastAsia="zh-TW"/>
        </w:rPr>
        <w:t>SyncRef</w:t>
      </w:r>
      <w:proofErr w:type="spellEnd"/>
      <w:r w:rsidRPr="00130358">
        <w:rPr>
          <w:rFonts w:eastAsia="PMingLiU"/>
          <w:lang w:eastAsia="zh-TW"/>
        </w:rPr>
        <w:t xml:space="preserve"> UEs (</w:t>
      </w:r>
      <w:proofErr w:type="spellStart"/>
      <w:r w:rsidRPr="00130358">
        <w:rPr>
          <w:rFonts w:eastAsia="PMingLiU"/>
          <w:lang w:eastAsia="zh-TW"/>
        </w:rPr>
        <w:t>SyncRef</w:t>
      </w:r>
      <w:proofErr w:type="spellEnd"/>
      <w:r w:rsidRPr="00130358">
        <w:rPr>
          <w:rFonts w:eastAsia="PMingLiU"/>
          <w:lang w:eastAsia="zh-TW"/>
        </w:rPr>
        <w:t xml:space="preserve"> UE 1 and </w:t>
      </w:r>
      <w:proofErr w:type="spellStart"/>
      <w:r w:rsidRPr="00130358">
        <w:rPr>
          <w:rFonts w:eastAsia="PMingLiU"/>
          <w:lang w:eastAsia="zh-TW"/>
        </w:rPr>
        <w:t>SyncRef</w:t>
      </w:r>
      <w:proofErr w:type="spellEnd"/>
      <w:r w:rsidRPr="00130358">
        <w:rPr>
          <w:rFonts w:eastAsia="PMingLiU"/>
          <w:lang w:eastAsia="zh-TW"/>
        </w:rPr>
        <w:t xml:space="preserve"> UE 2) in this test. The test system shall emulate </w:t>
      </w:r>
      <w:proofErr w:type="spellStart"/>
      <w:r w:rsidRPr="00130358">
        <w:rPr>
          <w:rFonts w:eastAsia="PMingLiU"/>
          <w:lang w:eastAsia="zh-TW"/>
        </w:rPr>
        <w:t>SyncRef</w:t>
      </w:r>
      <w:proofErr w:type="spellEnd"/>
      <w:r w:rsidRPr="00130358">
        <w:rPr>
          <w:rFonts w:eastAsia="PMingLiU"/>
          <w:lang w:eastAsia="zh-TW"/>
        </w:rPr>
        <w:t xml:space="preserve"> UE 1 and </w:t>
      </w:r>
      <w:proofErr w:type="spellStart"/>
      <w:r w:rsidRPr="00130358">
        <w:rPr>
          <w:rFonts w:eastAsia="PMingLiU"/>
          <w:lang w:eastAsia="zh-TW"/>
        </w:rPr>
        <w:t>SyncRef</w:t>
      </w:r>
      <w:proofErr w:type="spellEnd"/>
      <w:r w:rsidRPr="00130358">
        <w:rPr>
          <w:rFonts w:eastAsia="PMingLiU"/>
          <w:lang w:eastAsia="zh-TW"/>
        </w:rPr>
        <w:t xml:space="preserve"> UE 2 to transmit SLSS and MIB-SL every SLSS period.</w:t>
      </w:r>
    </w:p>
    <w:p w14:paraId="19E4736C" w14:textId="77777777" w:rsidR="001363CF" w:rsidRPr="00130358" w:rsidRDefault="001363CF" w:rsidP="00D62538">
      <w:pPr>
        <w:pStyle w:val="B1"/>
        <w:rPr>
          <w:rFonts w:eastAsia="Malgun Gothic"/>
        </w:rPr>
      </w:pPr>
      <w:r w:rsidRPr="00130358">
        <w:t>1.</w:t>
      </w:r>
      <w:r w:rsidRPr="00130358">
        <w:tab/>
      </w:r>
      <w:r w:rsidRPr="00130358">
        <w:rPr>
          <w:rFonts w:eastAsia="PMingLiU"/>
          <w:lang w:eastAsia="zh-TW"/>
        </w:rPr>
        <w:t>Trigger UE to close UE test loop back mode E (Transmit Mode). Closing of UE test loop mode E may be performed by MMI or AT command (+CCUTLE).</w:t>
      </w:r>
    </w:p>
    <w:p w14:paraId="6C2CA643" w14:textId="77777777" w:rsidR="001363CF" w:rsidRPr="00130358" w:rsidRDefault="001363CF" w:rsidP="00D62538">
      <w:pPr>
        <w:pStyle w:val="B1"/>
      </w:pPr>
      <w:r w:rsidRPr="00130358">
        <w:rPr>
          <w:rFonts w:eastAsia="??"/>
        </w:rPr>
        <w:t>2.</w:t>
      </w:r>
      <w:r w:rsidRPr="00130358">
        <w:rPr>
          <w:rFonts w:eastAsia="??"/>
        </w:rPr>
        <w:tab/>
        <w:t xml:space="preserve">Set the parameters according to T1 in Table 12.3.1.5-1 and 12.3.1.5-2. </w:t>
      </w:r>
      <w:r w:rsidRPr="00130358">
        <w:t xml:space="preserve">Propagation conditions are set according to Annex B clauses B.1. </w:t>
      </w:r>
      <w:r w:rsidRPr="00130358">
        <w:rPr>
          <w:rFonts w:eastAsia="??"/>
        </w:rPr>
        <w:t>T1 starts.</w:t>
      </w:r>
    </w:p>
    <w:p w14:paraId="07F342BE" w14:textId="77777777" w:rsidR="001363CF" w:rsidRPr="00130358" w:rsidRDefault="001363CF" w:rsidP="00D62538">
      <w:pPr>
        <w:pStyle w:val="B1"/>
      </w:pPr>
      <w:r w:rsidRPr="00130358">
        <w:t>3.</w:t>
      </w:r>
      <w:r w:rsidRPr="00130358">
        <w:tab/>
        <w:t>During T1, UE is expected to transmit SLSS</w:t>
      </w:r>
      <w:r w:rsidRPr="00130358">
        <w:rPr>
          <w:rFonts w:eastAsia="Calibri" w:cs="Arial"/>
          <w:lang w:eastAsia="ja-JP"/>
        </w:rPr>
        <w:t>+MIB-SL with SLSS ID = 30 and in-coverage set as TRUE in MIB-SL</w:t>
      </w:r>
      <w:r w:rsidRPr="00130358">
        <w:t>. If the UE performs SLSS transmission with expected contents consider the loop to be pass, else the loop is considered as fail.</w:t>
      </w:r>
    </w:p>
    <w:p w14:paraId="1A5423CE" w14:textId="77777777" w:rsidR="001363CF" w:rsidRPr="00130358" w:rsidRDefault="001363CF" w:rsidP="00D62538">
      <w:pPr>
        <w:pStyle w:val="B1"/>
      </w:pPr>
      <w:r w:rsidRPr="00130358">
        <w:t>4.</w:t>
      </w:r>
      <w:r w:rsidRPr="00130358">
        <w:tab/>
        <w:t xml:space="preserve">When T1 expires, the SS shall switch the power setting from T1 to T2 as specified in </w:t>
      </w:r>
      <w:r w:rsidRPr="00130358">
        <w:rPr>
          <w:rFonts w:eastAsia="??"/>
        </w:rPr>
        <w:t>Table 12.3.1.5-1 and 12.3.1.5-2</w:t>
      </w:r>
      <w:r w:rsidRPr="00130358">
        <w:t>.</w:t>
      </w:r>
    </w:p>
    <w:p w14:paraId="28EE52D4" w14:textId="77777777" w:rsidR="001363CF" w:rsidRPr="00130358" w:rsidRDefault="001363CF" w:rsidP="00D62538">
      <w:pPr>
        <w:pStyle w:val="B1"/>
      </w:pPr>
      <w:r w:rsidRPr="00130358">
        <w:t>5.</w:t>
      </w:r>
      <w:r w:rsidRPr="00130358">
        <w:tab/>
        <w:t>During T2, if</w:t>
      </w:r>
    </w:p>
    <w:p w14:paraId="59EC634F" w14:textId="77777777" w:rsidR="001363CF" w:rsidRPr="00130358" w:rsidRDefault="001363CF" w:rsidP="00D62538">
      <w:pPr>
        <w:pStyle w:val="B2"/>
      </w:pPr>
      <w:r w:rsidRPr="00130358">
        <w:t>1) The V2X UE transmits SLSS</w:t>
      </w:r>
      <w:r w:rsidRPr="00130358">
        <w:rPr>
          <w:lang w:eastAsia="ja-JP"/>
        </w:rPr>
        <w:t>+MIB-SL with SLSS ID = 168 and in-coverage set as FALSE in MIB-SL</w:t>
      </w:r>
      <w:r w:rsidRPr="00130358">
        <w:t xml:space="preserve"> inside 8.8s from the start of T2; and</w:t>
      </w:r>
    </w:p>
    <w:p w14:paraId="5CAAB4CD" w14:textId="77777777" w:rsidR="001363CF" w:rsidRPr="00130358" w:rsidRDefault="001363CF" w:rsidP="00D62538">
      <w:pPr>
        <w:pStyle w:val="B2"/>
      </w:pPr>
      <w:r w:rsidRPr="00130358">
        <w:t xml:space="preserve">2) The V2X UE does not drop or delay more than 6% of its V2X </w:t>
      </w:r>
      <w:r w:rsidRPr="00130358">
        <w:rPr>
          <w:lang w:eastAsia="zh-CN"/>
        </w:rPr>
        <w:t xml:space="preserve">data and SLSS </w:t>
      </w:r>
      <w:r w:rsidRPr="00130358">
        <w:t>transmissions during the duration of T2</w:t>
      </w:r>
    </w:p>
    <w:p w14:paraId="1BE6F3EB" w14:textId="77777777" w:rsidR="001363CF" w:rsidRPr="00130358" w:rsidRDefault="001363CF" w:rsidP="00D62538">
      <w:pPr>
        <w:pStyle w:val="B2"/>
      </w:pPr>
      <w:r w:rsidRPr="00130358">
        <w:t>consider the loop to be pass, else the loop is considered as fail.</w:t>
      </w:r>
    </w:p>
    <w:p w14:paraId="062830E0" w14:textId="77777777" w:rsidR="001363CF" w:rsidRPr="00130358" w:rsidRDefault="001363CF" w:rsidP="00D62538">
      <w:pPr>
        <w:pStyle w:val="B1"/>
      </w:pPr>
      <w:r w:rsidRPr="00130358">
        <w:t>6.</w:t>
      </w:r>
      <w:r w:rsidRPr="00130358">
        <w:tab/>
        <w:t xml:space="preserve">When T2 expires, the SS shall switch the power setting from T2 to T3 as specified in Table </w:t>
      </w:r>
      <w:r w:rsidRPr="00130358">
        <w:rPr>
          <w:rFonts w:eastAsia="??"/>
        </w:rPr>
        <w:t>12.3.1.5-1 and 12.3.1.5-2.</w:t>
      </w:r>
    </w:p>
    <w:p w14:paraId="4EE7C52F" w14:textId="77777777" w:rsidR="001363CF" w:rsidRPr="00130358" w:rsidRDefault="001363CF" w:rsidP="00D62538">
      <w:pPr>
        <w:pStyle w:val="B1"/>
      </w:pPr>
      <w:r w:rsidRPr="00130358">
        <w:t>7.</w:t>
      </w:r>
      <w:r w:rsidRPr="00130358">
        <w:tab/>
        <w:t>During T3, if</w:t>
      </w:r>
    </w:p>
    <w:p w14:paraId="2C8484AD" w14:textId="77777777" w:rsidR="001363CF" w:rsidRPr="00130358" w:rsidRDefault="001363CF" w:rsidP="00D62538">
      <w:pPr>
        <w:pStyle w:val="B2"/>
      </w:pPr>
      <w:r w:rsidRPr="00130358">
        <w:t>1) The V2X UE transmits SLSS</w:t>
      </w:r>
      <w:r w:rsidRPr="00130358">
        <w:rPr>
          <w:rFonts w:eastAsia="Calibri" w:cs="Arial"/>
          <w:lang w:eastAsia="ja-JP"/>
        </w:rPr>
        <w:t xml:space="preserve">+MIB-SL with SLSS ID = 0 and in-coverage set as FALSE in MIB-SL </w:t>
      </w:r>
      <w:r w:rsidRPr="00130358">
        <w:t>inside 2.4s from the start of T3; and</w:t>
      </w:r>
    </w:p>
    <w:p w14:paraId="72E2AA33" w14:textId="77777777" w:rsidR="001363CF" w:rsidRPr="00130358" w:rsidRDefault="001363CF" w:rsidP="00D62538">
      <w:pPr>
        <w:pStyle w:val="B2"/>
      </w:pPr>
      <w:r w:rsidRPr="00130358">
        <w:t xml:space="preserve">2) The V2X UE does not drop or delay more than 30% of its </w:t>
      </w:r>
      <w:r w:rsidRPr="00130358">
        <w:rPr>
          <w:lang w:eastAsia="zh-CN"/>
        </w:rPr>
        <w:t xml:space="preserve">SLSS </w:t>
      </w:r>
      <w:r w:rsidRPr="00130358">
        <w:t>transmissions during the duration of T3</w:t>
      </w:r>
    </w:p>
    <w:p w14:paraId="7CA8600F" w14:textId="77777777" w:rsidR="001363CF" w:rsidRPr="00130358" w:rsidRDefault="001363CF" w:rsidP="00D62538">
      <w:pPr>
        <w:pStyle w:val="B2"/>
      </w:pPr>
      <w:r w:rsidRPr="00130358">
        <w:t>consider the loop to be pass, else the loop is considered as fail.</w:t>
      </w:r>
    </w:p>
    <w:p w14:paraId="627A1143" w14:textId="086E9BC1" w:rsidR="001363CF" w:rsidRPr="00130358" w:rsidRDefault="001363CF" w:rsidP="00D62538">
      <w:pPr>
        <w:pStyle w:val="B1"/>
      </w:pPr>
      <w:r w:rsidRPr="00130358">
        <w:t>8.</w:t>
      </w:r>
      <w:r w:rsidRPr="00130358">
        <w:tab/>
        <w:t xml:space="preserve">When T3 expires, the SS switches off and on the UE and ensures the UE is in </w:t>
      </w:r>
      <w:r w:rsidRPr="00130358">
        <w:rPr>
          <w:rFonts w:eastAsia="PMingLiU"/>
          <w:lang w:eastAsia="zh-TW"/>
        </w:rPr>
        <w:t>3A-RF</w:t>
      </w:r>
      <w:r w:rsidRPr="00130358">
        <w:t xml:space="preserve"> with test loop mode E (Transmit Mode) activated according </w:t>
      </w:r>
      <w:r w:rsidR="00772922" w:rsidRPr="00130358">
        <w:t>to 3GPP TS</w:t>
      </w:r>
      <w:r w:rsidRPr="00130358">
        <w:t xml:space="preserve"> 36.508 [7] clause 5.2A.2C.</w:t>
      </w:r>
    </w:p>
    <w:p w14:paraId="7FF5343E" w14:textId="77777777" w:rsidR="001363CF" w:rsidRPr="00130358" w:rsidRDefault="001363CF" w:rsidP="00D62538">
      <w:pPr>
        <w:pStyle w:val="B1"/>
        <w:rPr>
          <w:rFonts w:ascii="Times-Roman" w:hAnsi="Times-Roman"/>
          <w:color w:val="000000"/>
        </w:rPr>
      </w:pPr>
      <w:r w:rsidRPr="00130358">
        <w:t>9.</w:t>
      </w:r>
      <w:r w:rsidRPr="00130358">
        <w:tab/>
        <w:t xml:space="preserve">Repeat step 2-8 until the confidence level according to </w:t>
      </w:r>
      <w:r w:rsidRPr="00130358">
        <w:rPr>
          <w:rFonts w:eastAsia="??"/>
        </w:rPr>
        <w:t>Tables G.2.3-1 in Annex G clause G.2 is achieved for all the three events.</w:t>
      </w:r>
    </w:p>
    <w:p w14:paraId="7CE226DB" w14:textId="77777777" w:rsidR="001363CF" w:rsidRPr="00130358" w:rsidRDefault="001363CF" w:rsidP="00772922">
      <w:pPr>
        <w:pStyle w:val="Heading5"/>
        <w:rPr>
          <w:snapToGrid w:val="0"/>
          <w:kern w:val="2"/>
        </w:rPr>
      </w:pPr>
      <w:r w:rsidRPr="00130358">
        <w:rPr>
          <w:snapToGrid w:val="0"/>
          <w:kern w:val="2"/>
        </w:rPr>
        <w:t>12.3.1.4.3</w:t>
      </w:r>
      <w:r w:rsidRPr="00130358">
        <w:rPr>
          <w:snapToGrid w:val="0"/>
          <w:kern w:val="2"/>
        </w:rPr>
        <w:tab/>
        <w:t>Message Contents</w:t>
      </w:r>
    </w:p>
    <w:p w14:paraId="0AF994FA" w14:textId="116DFC30" w:rsidR="001363CF" w:rsidRPr="00130358" w:rsidRDefault="001363CF" w:rsidP="00772922">
      <w:pPr>
        <w:keepNext/>
        <w:keepLines/>
      </w:pPr>
      <w:r w:rsidRPr="00130358">
        <w:t xml:space="preserve">Message contents are according </w:t>
      </w:r>
      <w:r w:rsidR="00772922" w:rsidRPr="00130358">
        <w:t>to 3GPP TS</w:t>
      </w:r>
      <w:r w:rsidRPr="00130358">
        <w:t> 36.508 [7] subclause 4.6, 4.7.I and 4.10 with the following exceptions:</w:t>
      </w:r>
    </w:p>
    <w:p w14:paraId="23D4E036" w14:textId="77777777" w:rsidR="001363CF" w:rsidRPr="00130358" w:rsidRDefault="001363CF" w:rsidP="00772922">
      <w:pPr>
        <w:pStyle w:val="TH"/>
        <w:rPr>
          <w:lang w:eastAsia="zh-CN"/>
        </w:rPr>
      </w:pPr>
      <w:r w:rsidRPr="00130358">
        <w:t>Table 12.3.1.4.3-1: SystemInformationBlockType21 (initial condition)</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1363CF" w:rsidRPr="00130358" w14:paraId="76EFFF19" w14:textId="77777777" w:rsidTr="00D62538">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38AA4398" w14:textId="2DD9EF6E" w:rsidR="001363CF" w:rsidRPr="00130358" w:rsidRDefault="001363CF" w:rsidP="00D62538">
            <w:pPr>
              <w:spacing w:after="0"/>
              <w:rPr>
                <w:rFonts w:ascii="Arial" w:hAnsi="Arial"/>
                <w:sz w:val="18"/>
              </w:rPr>
            </w:pPr>
            <w:r w:rsidRPr="00130358">
              <w:rPr>
                <w:rFonts w:ascii="Arial" w:hAnsi="Arial"/>
                <w:sz w:val="18"/>
              </w:rPr>
              <w:t>Derivation</w:t>
            </w:r>
            <w:r w:rsidR="00D62538" w:rsidRPr="00130358">
              <w:rPr>
                <w:rFonts w:ascii="Arial" w:hAnsi="Arial"/>
                <w:sz w:val="18"/>
              </w:rPr>
              <w:t xml:space="preserve"> </w:t>
            </w:r>
            <w:r w:rsidRPr="00130358">
              <w:rPr>
                <w:rFonts w:ascii="Arial" w:hAnsi="Arial"/>
                <w:sz w:val="18"/>
              </w:rPr>
              <w:t>Path</w:t>
            </w:r>
            <w:r w:rsidR="00483222" w:rsidRPr="00130358">
              <w:rPr>
                <w:rFonts w:ascii="Arial" w:hAnsi="Arial"/>
                <w:sz w:val="18"/>
              </w:rPr>
              <w:t>: 3GPP TS 36.</w:t>
            </w:r>
            <w:r w:rsidRPr="00130358">
              <w:rPr>
                <w:rFonts w:ascii="Arial" w:hAnsi="Arial"/>
                <w:sz w:val="18"/>
              </w:rPr>
              <w:t>508</w:t>
            </w:r>
            <w:r w:rsidR="00D62538" w:rsidRPr="00130358">
              <w:rPr>
                <w:rFonts w:ascii="Arial" w:hAnsi="Arial"/>
                <w:sz w:val="18"/>
              </w:rPr>
              <w:t xml:space="preserve"> </w:t>
            </w:r>
            <w:r w:rsidRPr="00130358">
              <w:rPr>
                <w:rFonts w:ascii="Arial" w:hAnsi="Arial"/>
                <w:sz w:val="18"/>
              </w:rPr>
              <w:t>Table</w:t>
            </w:r>
            <w:r w:rsidR="00D62538" w:rsidRPr="00130358">
              <w:rPr>
                <w:rFonts w:ascii="Arial" w:hAnsi="Arial"/>
                <w:sz w:val="18"/>
              </w:rPr>
              <w:t xml:space="preserve"> </w:t>
            </w:r>
            <w:r w:rsidRPr="00130358">
              <w:rPr>
                <w:rFonts w:ascii="Arial" w:hAnsi="Arial"/>
                <w:sz w:val="18"/>
              </w:rPr>
              <w:t>4.4.3.3-19</w:t>
            </w:r>
          </w:p>
        </w:tc>
      </w:tr>
      <w:tr w:rsidR="001363CF" w:rsidRPr="00130358" w14:paraId="20B499FE"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01A5CF6" w14:textId="6D34E11D" w:rsidR="001363CF" w:rsidRPr="00130358" w:rsidRDefault="001363CF" w:rsidP="00D62538">
            <w:pPr>
              <w:spacing w:after="0"/>
              <w:jc w:val="center"/>
              <w:rPr>
                <w:rFonts w:ascii="Arial" w:hAnsi="Arial"/>
                <w:b/>
                <w:sz w:val="18"/>
              </w:rPr>
            </w:pPr>
            <w:r w:rsidRPr="00130358">
              <w:rPr>
                <w:rFonts w:ascii="Arial" w:hAnsi="Arial"/>
                <w:b/>
                <w:sz w:val="18"/>
              </w:rPr>
              <w:t>Information</w:t>
            </w:r>
            <w:r w:rsidR="00D62538" w:rsidRPr="00130358">
              <w:rPr>
                <w:rFonts w:ascii="Arial" w:hAnsi="Arial"/>
                <w:b/>
                <w:sz w:val="18"/>
              </w:rPr>
              <w:t xml:space="preserve"> </w:t>
            </w:r>
            <w:r w:rsidRPr="00130358">
              <w:rPr>
                <w:rFonts w:ascii="Arial" w:hAnsi="Arial"/>
                <w:b/>
                <w:sz w:val="18"/>
              </w:rPr>
              <w:t>Element</w:t>
            </w:r>
          </w:p>
        </w:tc>
        <w:tc>
          <w:tcPr>
            <w:tcW w:w="2266" w:type="dxa"/>
            <w:tcBorders>
              <w:top w:val="single" w:sz="4" w:space="0" w:color="000000"/>
              <w:left w:val="single" w:sz="4" w:space="0" w:color="000000"/>
              <w:bottom w:val="single" w:sz="4" w:space="0" w:color="000000"/>
              <w:right w:val="single" w:sz="4" w:space="0" w:color="000000"/>
            </w:tcBorders>
            <w:hideMark/>
          </w:tcPr>
          <w:p w14:paraId="3E6D4560" w14:textId="77777777" w:rsidR="001363CF" w:rsidRPr="00130358" w:rsidRDefault="001363CF" w:rsidP="00D62538">
            <w:pPr>
              <w:spacing w:after="0"/>
              <w:jc w:val="center"/>
              <w:rPr>
                <w:rFonts w:ascii="Arial" w:hAnsi="Arial"/>
                <w:b/>
                <w:sz w:val="18"/>
              </w:rPr>
            </w:pPr>
            <w:r w:rsidRPr="00130358">
              <w:rPr>
                <w:rFonts w:ascii="Arial" w:hAnsi="Arial"/>
                <w:b/>
                <w:sz w:val="18"/>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010B3F08" w14:textId="77777777" w:rsidR="001363CF" w:rsidRPr="00130358" w:rsidRDefault="001363CF" w:rsidP="00D62538">
            <w:pPr>
              <w:spacing w:after="0"/>
              <w:jc w:val="center"/>
              <w:rPr>
                <w:rFonts w:ascii="Arial" w:hAnsi="Arial"/>
                <w:b/>
                <w:sz w:val="18"/>
              </w:rPr>
            </w:pPr>
            <w:r w:rsidRPr="00130358">
              <w:rPr>
                <w:rFonts w:ascii="Arial" w:hAnsi="Arial"/>
                <w:b/>
                <w:sz w:val="18"/>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277DD081" w14:textId="77777777" w:rsidR="001363CF" w:rsidRPr="00130358" w:rsidRDefault="001363CF" w:rsidP="00D62538">
            <w:pPr>
              <w:spacing w:after="0"/>
              <w:jc w:val="center"/>
              <w:rPr>
                <w:rFonts w:ascii="Arial" w:hAnsi="Arial"/>
                <w:b/>
                <w:sz w:val="18"/>
              </w:rPr>
            </w:pPr>
            <w:r w:rsidRPr="00130358">
              <w:rPr>
                <w:rFonts w:ascii="Arial" w:hAnsi="Arial"/>
                <w:b/>
                <w:sz w:val="18"/>
              </w:rPr>
              <w:t>Condition</w:t>
            </w:r>
          </w:p>
        </w:tc>
      </w:tr>
      <w:tr w:rsidR="001363CF" w:rsidRPr="00130358" w14:paraId="4FECF993"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B845BEF" w14:textId="4CAD7974" w:rsidR="001363CF" w:rsidRPr="00130358" w:rsidRDefault="001363CF" w:rsidP="00D62538">
            <w:pPr>
              <w:pStyle w:val="TAL"/>
              <w:keepNext w:val="0"/>
              <w:keepLines w:val="0"/>
            </w:pPr>
            <w:r w:rsidRPr="00130358">
              <w:t>SystemInformationBlockType21-r14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6" w:type="dxa"/>
            <w:tcBorders>
              <w:top w:val="single" w:sz="4" w:space="0" w:color="000000"/>
              <w:left w:val="single" w:sz="4" w:space="0" w:color="000000"/>
              <w:bottom w:val="single" w:sz="4" w:space="0" w:color="000000"/>
              <w:right w:val="single" w:sz="4" w:space="0" w:color="000000"/>
            </w:tcBorders>
          </w:tcPr>
          <w:p w14:paraId="2FC7B9ED" w14:textId="77777777" w:rsidR="001363CF" w:rsidRPr="00130358" w:rsidRDefault="001363CF" w:rsidP="00D62538">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1C349004" w14:textId="77777777" w:rsidR="001363CF" w:rsidRPr="00130358" w:rsidRDefault="001363CF" w:rsidP="00D62538">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2785B7E8" w14:textId="77777777" w:rsidR="001363CF" w:rsidRPr="00130358" w:rsidRDefault="001363CF" w:rsidP="00D62538">
            <w:pPr>
              <w:spacing w:after="0"/>
              <w:rPr>
                <w:rFonts w:ascii="Arial" w:hAnsi="Arial"/>
                <w:sz w:val="18"/>
              </w:rPr>
            </w:pPr>
          </w:p>
        </w:tc>
      </w:tr>
      <w:tr w:rsidR="001363CF" w:rsidRPr="00130358" w14:paraId="5C34F317"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512F6261" w14:textId="7EB2FEA2" w:rsidR="001363CF" w:rsidRPr="00130358" w:rsidRDefault="00D62538" w:rsidP="00D62538">
            <w:pPr>
              <w:pStyle w:val="EX"/>
              <w:keepLines w:val="0"/>
              <w:ind w:left="0" w:firstLine="0"/>
              <w:rPr>
                <w:rStyle w:val="TAL0"/>
                <w:rFonts w:eastAsia="SimSun"/>
              </w:rPr>
            </w:pPr>
            <w:r w:rsidRPr="00130358">
              <w:rPr>
                <w:rStyle w:val="TAL0"/>
                <w:rFonts w:eastAsia="SimSun"/>
              </w:rPr>
              <w:t xml:space="preserve">  </w:t>
            </w:r>
            <w:r w:rsidR="001363CF" w:rsidRPr="00130358">
              <w:rPr>
                <w:rStyle w:val="TAL0"/>
                <w:rFonts w:eastAsia="SimSun"/>
              </w:rPr>
              <w:t>sl-V2X-ConfigCommon-r14</w:t>
            </w:r>
            <w:r w:rsidRPr="00130358">
              <w:rPr>
                <w:rStyle w:val="TAL0"/>
                <w:rFonts w:eastAsia="SimSun"/>
              </w:rPr>
              <w:t xml:space="preserve"> </w:t>
            </w:r>
            <w:r w:rsidR="001363CF" w:rsidRPr="00130358">
              <w:rPr>
                <w:rStyle w:val="TAL0"/>
                <w:rFonts w:eastAsia="SimSun"/>
              </w:rPr>
              <w:t>SEQUENCE</w:t>
            </w:r>
            <w:r w:rsidRPr="00130358">
              <w:rPr>
                <w:rStyle w:val="TAL0"/>
                <w:rFonts w:eastAsia="SimSun"/>
              </w:rPr>
              <w:t xml:space="preserve"> </w:t>
            </w:r>
            <w:r w:rsidR="001363CF" w:rsidRPr="00130358">
              <w:rPr>
                <w:rStyle w:val="TAL0"/>
                <w:rFonts w:eastAsia="SimSun"/>
              </w:rPr>
              <w:t>{</w:t>
            </w:r>
          </w:p>
        </w:tc>
        <w:tc>
          <w:tcPr>
            <w:tcW w:w="2266" w:type="dxa"/>
            <w:tcBorders>
              <w:top w:val="single" w:sz="4" w:space="0" w:color="000000"/>
              <w:left w:val="single" w:sz="4" w:space="0" w:color="000000"/>
              <w:bottom w:val="single" w:sz="4" w:space="0" w:color="000000"/>
              <w:right w:val="single" w:sz="4" w:space="0" w:color="000000"/>
            </w:tcBorders>
          </w:tcPr>
          <w:p w14:paraId="21DE053F" w14:textId="77777777" w:rsidR="001363CF" w:rsidRPr="00130358" w:rsidRDefault="001363CF" w:rsidP="00D62538">
            <w:pPr>
              <w:pStyle w:val="EX"/>
              <w:keepLines w:val="0"/>
              <w:ind w:left="0" w:firstLine="0"/>
              <w:rPr>
                <w:rStyle w:val="TAL0"/>
                <w:rFonts w:eastAsia="SimSun"/>
              </w:rPr>
            </w:pPr>
          </w:p>
        </w:tc>
        <w:tc>
          <w:tcPr>
            <w:tcW w:w="1699" w:type="dxa"/>
            <w:tcBorders>
              <w:top w:val="single" w:sz="4" w:space="0" w:color="000000"/>
              <w:left w:val="single" w:sz="4" w:space="0" w:color="000000"/>
              <w:bottom w:val="single" w:sz="4" w:space="0" w:color="000000"/>
              <w:right w:val="single" w:sz="4" w:space="0" w:color="000000"/>
            </w:tcBorders>
          </w:tcPr>
          <w:p w14:paraId="5D7C0BD7" w14:textId="77777777" w:rsidR="001363CF" w:rsidRPr="00130358" w:rsidRDefault="001363CF" w:rsidP="00D62538">
            <w:pPr>
              <w:pStyle w:val="EX"/>
              <w:keepLines w:val="0"/>
              <w:rPr>
                <w:rStyle w:val="TAL0"/>
                <w:rFonts w:eastAsia="SimSun"/>
              </w:rPr>
            </w:pPr>
          </w:p>
        </w:tc>
        <w:tc>
          <w:tcPr>
            <w:tcW w:w="1132" w:type="dxa"/>
            <w:tcBorders>
              <w:top w:val="single" w:sz="4" w:space="0" w:color="000000"/>
              <w:left w:val="single" w:sz="4" w:space="0" w:color="000000"/>
              <w:bottom w:val="single" w:sz="4" w:space="0" w:color="000000"/>
              <w:right w:val="single" w:sz="4" w:space="0" w:color="000000"/>
            </w:tcBorders>
          </w:tcPr>
          <w:p w14:paraId="7ADF1BA8" w14:textId="77777777" w:rsidR="001363CF" w:rsidRPr="00130358" w:rsidRDefault="001363CF" w:rsidP="00D62538">
            <w:pPr>
              <w:pStyle w:val="TAL"/>
              <w:keepNext w:val="0"/>
              <w:keepLines w:val="0"/>
              <w:rPr>
                <w:rStyle w:val="TAL0"/>
                <w:rFonts w:eastAsia="SimSun"/>
              </w:rPr>
            </w:pPr>
          </w:p>
        </w:tc>
      </w:tr>
      <w:tr w:rsidR="001363CF" w:rsidRPr="00130358" w14:paraId="56527D55"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765EAB52" w14:textId="027FC568" w:rsidR="001363CF" w:rsidRPr="00130358" w:rsidRDefault="00D62538" w:rsidP="00D62538">
            <w:pPr>
              <w:pStyle w:val="TAL"/>
              <w:keepNext w:val="0"/>
              <w:keepLines w:val="0"/>
              <w:rPr>
                <w:rFonts w:eastAsia="Malgun Gothic"/>
                <w:lang w:eastAsia="ko-KR"/>
              </w:rPr>
            </w:pPr>
            <w:r w:rsidRPr="00130358">
              <w:rPr>
                <w:lang w:eastAsia="ko-KR"/>
              </w:rPr>
              <w:t xml:space="preserve">    </w:t>
            </w:r>
            <w:r w:rsidR="001363CF" w:rsidRPr="00130358">
              <w:rPr>
                <w:lang w:eastAsia="ko-KR"/>
              </w:rPr>
              <w:t>typeTxSync-r14</w:t>
            </w:r>
          </w:p>
        </w:tc>
        <w:tc>
          <w:tcPr>
            <w:tcW w:w="2266" w:type="dxa"/>
            <w:tcBorders>
              <w:top w:val="single" w:sz="4" w:space="0" w:color="000000"/>
              <w:left w:val="single" w:sz="4" w:space="0" w:color="000000"/>
              <w:bottom w:val="single" w:sz="4" w:space="0" w:color="000000"/>
              <w:right w:val="single" w:sz="4" w:space="0" w:color="000000"/>
            </w:tcBorders>
            <w:hideMark/>
          </w:tcPr>
          <w:p w14:paraId="28DF4D32" w14:textId="77777777" w:rsidR="001363CF" w:rsidRPr="00130358" w:rsidRDefault="001363CF" w:rsidP="00D62538">
            <w:pPr>
              <w:pStyle w:val="TAL"/>
              <w:keepNext w:val="0"/>
              <w:keepLines w:val="0"/>
              <w:rPr>
                <w:lang w:eastAsia="ko-KR"/>
              </w:rPr>
            </w:pPr>
            <w:proofErr w:type="spellStart"/>
            <w:r w:rsidRPr="00130358">
              <w:rPr>
                <w:lang w:eastAsia="ko-KR"/>
              </w:rPr>
              <w:t>gnss</w:t>
            </w:r>
            <w:proofErr w:type="spellEnd"/>
          </w:p>
        </w:tc>
        <w:tc>
          <w:tcPr>
            <w:tcW w:w="1699" w:type="dxa"/>
            <w:tcBorders>
              <w:top w:val="single" w:sz="4" w:space="0" w:color="000000"/>
              <w:left w:val="single" w:sz="4" w:space="0" w:color="000000"/>
              <w:bottom w:val="single" w:sz="4" w:space="0" w:color="000000"/>
              <w:right w:val="single" w:sz="4" w:space="0" w:color="000000"/>
            </w:tcBorders>
            <w:hideMark/>
          </w:tcPr>
          <w:p w14:paraId="19A139EE" w14:textId="27024C29" w:rsidR="001363CF" w:rsidRPr="00130358" w:rsidRDefault="001363CF" w:rsidP="00D62538">
            <w:pPr>
              <w:pStyle w:val="TAL"/>
              <w:keepNext w:val="0"/>
              <w:keepLines w:val="0"/>
              <w:rPr>
                <w:lang w:eastAsia="ko-KR"/>
              </w:rPr>
            </w:pPr>
            <w:r w:rsidRPr="00130358">
              <w:rPr>
                <w:lang w:eastAsia="ko-KR"/>
              </w:rPr>
              <w:t>ENUMERATED</w:t>
            </w:r>
            <w:r w:rsidR="00D62538" w:rsidRPr="00130358">
              <w:rPr>
                <w:lang w:eastAsia="ko-KR"/>
              </w:rPr>
              <w:t xml:space="preserve"> </w:t>
            </w:r>
            <w:r w:rsidRPr="00130358">
              <w:rPr>
                <w:lang w:eastAsia="ko-KR"/>
              </w:rPr>
              <w:t>{</w:t>
            </w:r>
            <w:proofErr w:type="spellStart"/>
            <w:r w:rsidRPr="00130358">
              <w:rPr>
                <w:lang w:eastAsia="ko-KR"/>
              </w:rPr>
              <w:t>gnss</w:t>
            </w:r>
            <w:proofErr w:type="spellEnd"/>
            <w:r w:rsidRPr="00130358">
              <w:rPr>
                <w:lang w:eastAsia="ko-KR"/>
              </w:rPr>
              <w:t>,</w:t>
            </w:r>
            <w:r w:rsidR="00D62538" w:rsidRPr="00130358">
              <w:rPr>
                <w:lang w:eastAsia="ko-KR"/>
              </w:rPr>
              <w:t xml:space="preserve"> </w:t>
            </w:r>
            <w:proofErr w:type="spellStart"/>
            <w:r w:rsidRPr="00130358">
              <w:rPr>
                <w:lang w:eastAsia="ko-KR"/>
              </w:rPr>
              <w:t>enb</w:t>
            </w:r>
            <w:proofErr w:type="spellEnd"/>
            <w:r w:rsidRPr="00130358">
              <w:rPr>
                <w:lang w:eastAsia="ko-KR"/>
              </w:rPr>
              <w:t>,</w:t>
            </w:r>
            <w:r w:rsidR="00D62538" w:rsidRPr="00130358">
              <w:rPr>
                <w:lang w:eastAsia="ko-KR"/>
              </w:rPr>
              <w:t xml:space="preserve"> </w:t>
            </w:r>
            <w:proofErr w:type="spellStart"/>
            <w:r w:rsidRPr="00130358">
              <w:rPr>
                <w:lang w:eastAsia="ko-KR"/>
              </w:rPr>
              <w:t>ue</w:t>
            </w:r>
            <w:proofErr w:type="spellEnd"/>
            <w:r w:rsidRPr="00130358">
              <w:rPr>
                <w:lang w:eastAsia="ko-KR"/>
              </w:rPr>
              <w:t>,</w:t>
            </w:r>
            <w:r w:rsidR="00D62538" w:rsidRPr="00130358">
              <w:rPr>
                <w:lang w:eastAsia="ko-KR"/>
              </w:rPr>
              <w:t xml:space="preserve"> </w:t>
            </w:r>
            <w:r w:rsidRPr="00130358">
              <w:rPr>
                <w:lang w:eastAsia="ko-KR"/>
              </w:rPr>
              <w:t>spare1}</w:t>
            </w:r>
          </w:p>
        </w:tc>
        <w:tc>
          <w:tcPr>
            <w:tcW w:w="1132" w:type="dxa"/>
            <w:tcBorders>
              <w:top w:val="single" w:sz="4" w:space="0" w:color="000000"/>
              <w:left w:val="single" w:sz="4" w:space="0" w:color="000000"/>
              <w:bottom w:val="single" w:sz="4" w:space="0" w:color="000000"/>
              <w:right w:val="single" w:sz="4" w:space="0" w:color="000000"/>
            </w:tcBorders>
          </w:tcPr>
          <w:p w14:paraId="59380CDE" w14:textId="77777777" w:rsidR="001363CF" w:rsidRPr="00130358" w:rsidRDefault="001363CF" w:rsidP="00D62538">
            <w:pPr>
              <w:pStyle w:val="TAL"/>
              <w:keepNext w:val="0"/>
              <w:keepLines w:val="0"/>
              <w:rPr>
                <w:lang w:eastAsia="zh-CN"/>
              </w:rPr>
            </w:pPr>
          </w:p>
        </w:tc>
      </w:tr>
      <w:tr w:rsidR="001363CF" w:rsidRPr="00130358" w14:paraId="16CF152D"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359F1A2B" w14:textId="2A8D082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6" w:type="dxa"/>
            <w:tcBorders>
              <w:top w:val="single" w:sz="4" w:space="0" w:color="000000"/>
              <w:left w:val="single" w:sz="4" w:space="0" w:color="000000"/>
              <w:bottom w:val="single" w:sz="4" w:space="0" w:color="000000"/>
              <w:right w:val="single" w:sz="4" w:space="0" w:color="000000"/>
            </w:tcBorders>
          </w:tcPr>
          <w:p w14:paraId="33BBB9DD" w14:textId="77777777" w:rsidR="001363CF" w:rsidRPr="00130358" w:rsidRDefault="001363CF" w:rsidP="00D62538">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43D62FBF" w14:textId="77777777" w:rsidR="001363CF" w:rsidRPr="00130358" w:rsidRDefault="001363CF" w:rsidP="00D62538">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0AF291C6" w14:textId="77777777" w:rsidR="001363CF" w:rsidRPr="00130358" w:rsidRDefault="001363CF" w:rsidP="00D62538">
            <w:pPr>
              <w:pStyle w:val="TAL"/>
              <w:keepNext w:val="0"/>
              <w:keepLines w:val="0"/>
            </w:pPr>
          </w:p>
        </w:tc>
      </w:tr>
      <w:tr w:rsidR="001363CF" w:rsidRPr="00130358" w14:paraId="75936556" w14:textId="77777777" w:rsidTr="00D62538">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216C1453" w14:textId="77777777" w:rsidR="001363CF" w:rsidRPr="00130358" w:rsidRDefault="001363CF" w:rsidP="00D62538">
            <w:pPr>
              <w:pStyle w:val="TAL"/>
              <w:keepNext w:val="0"/>
              <w:keepLines w:val="0"/>
              <w:rPr>
                <w:lang w:eastAsia="zh-CN"/>
              </w:rPr>
            </w:pPr>
            <w:r w:rsidRPr="00130358">
              <w:rPr>
                <w:lang w:eastAsia="zh-CN"/>
              </w:rPr>
              <w:t>}</w:t>
            </w:r>
          </w:p>
        </w:tc>
        <w:tc>
          <w:tcPr>
            <w:tcW w:w="2266" w:type="dxa"/>
            <w:tcBorders>
              <w:top w:val="single" w:sz="4" w:space="0" w:color="000000"/>
              <w:left w:val="single" w:sz="4" w:space="0" w:color="000000"/>
              <w:bottom w:val="single" w:sz="4" w:space="0" w:color="000000"/>
              <w:right w:val="single" w:sz="4" w:space="0" w:color="000000"/>
            </w:tcBorders>
          </w:tcPr>
          <w:p w14:paraId="4A5477BD" w14:textId="77777777" w:rsidR="001363CF" w:rsidRPr="00130358" w:rsidRDefault="001363CF" w:rsidP="00D62538">
            <w:pPr>
              <w:pStyle w:val="TAL"/>
              <w:keepNext w:val="0"/>
              <w:keepLines w:val="0"/>
            </w:pPr>
          </w:p>
        </w:tc>
        <w:tc>
          <w:tcPr>
            <w:tcW w:w="1699" w:type="dxa"/>
            <w:tcBorders>
              <w:top w:val="single" w:sz="4" w:space="0" w:color="000000"/>
              <w:left w:val="single" w:sz="4" w:space="0" w:color="000000"/>
              <w:bottom w:val="single" w:sz="4" w:space="0" w:color="000000"/>
              <w:right w:val="single" w:sz="4" w:space="0" w:color="000000"/>
            </w:tcBorders>
          </w:tcPr>
          <w:p w14:paraId="2582615B" w14:textId="77777777" w:rsidR="001363CF" w:rsidRPr="00130358" w:rsidRDefault="001363CF" w:rsidP="00D62538">
            <w:pPr>
              <w:pStyle w:val="TAL"/>
              <w:keepNext w:val="0"/>
              <w:keepLines w:val="0"/>
            </w:pPr>
          </w:p>
        </w:tc>
        <w:tc>
          <w:tcPr>
            <w:tcW w:w="1132" w:type="dxa"/>
            <w:tcBorders>
              <w:top w:val="single" w:sz="4" w:space="0" w:color="000000"/>
              <w:left w:val="single" w:sz="4" w:space="0" w:color="000000"/>
              <w:bottom w:val="single" w:sz="4" w:space="0" w:color="000000"/>
              <w:right w:val="single" w:sz="4" w:space="0" w:color="000000"/>
            </w:tcBorders>
          </w:tcPr>
          <w:p w14:paraId="15DDB5C8" w14:textId="77777777" w:rsidR="001363CF" w:rsidRPr="00130358" w:rsidRDefault="001363CF" w:rsidP="00D62538">
            <w:pPr>
              <w:pStyle w:val="TAL"/>
              <w:keepNext w:val="0"/>
              <w:keepLines w:val="0"/>
            </w:pPr>
          </w:p>
        </w:tc>
      </w:tr>
    </w:tbl>
    <w:p w14:paraId="32A39079" w14:textId="77777777" w:rsidR="001363CF" w:rsidRPr="00130358" w:rsidRDefault="001363CF" w:rsidP="00D62538"/>
    <w:p w14:paraId="47EA5217" w14:textId="77777777" w:rsidR="001363CF" w:rsidRPr="00130358" w:rsidRDefault="001363CF" w:rsidP="00D62538">
      <w:pPr>
        <w:pStyle w:val="TH"/>
        <w:keepNext w:val="0"/>
        <w:keepLines w:val="0"/>
      </w:pPr>
      <w:r w:rsidRPr="00130358">
        <w:t>Table 12.3.1.4.3-2: SL-V2X-PreconfigFreqInfo-r14-DEFAULT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7F0E6ADC"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35C17EC" w14:textId="04D61F99"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40B116A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6679D" w14:textId="4C89CBA4"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1EF3D"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3E502"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53C24" w14:textId="77777777" w:rsidR="001363CF" w:rsidRPr="00130358" w:rsidRDefault="001363CF" w:rsidP="00D62538">
            <w:pPr>
              <w:pStyle w:val="TAH"/>
              <w:keepNext w:val="0"/>
              <w:keepLines w:val="0"/>
            </w:pPr>
            <w:r w:rsidRPr="00130358">
              <w:t>Condition</w:t>
            </w:r>
          </w:p>
        </w:tc>
      </w:tr>
      <w:tr w:rsidR="001363CF" w:rsidRPr="00130358" w14:paraId="42B8ACE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FF6BD" w14:textId="0C14B3B1"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8F3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83A0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6DA7D" w14:textId="77777777" w:rsidR="001363CF" w:rsidRPr="00130358" w:rsidRDefault="001363CF" w:rsidP="00D62538">
            <w:pPr>
              <w:pStyle w:val="TAL"/>
              <w:keepNext w:val="0"/>
              <w:keepLines w:val="0"/>
            </w:pPr>
          </w:p>
        </w:tc>
      </w:tr>
      <w:tr w:rsidR="001363CF" w:rsidRPr="00130358" w14:paraId="75A36C2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CE172" w14:textId="1E69F1E4" w:rsidR="001363CF" w:rsidRPr="00130358" w:rsidRDefault="00D62538" w:rsidP="00D62538">
            <w:pPr>
              <w:pStyle w:val="TAL"/>
              <w:keepNext w:val="0"/>
              <w:keepLines w:val="0"/>
            </w:pPr>
            <w:r w:rsidRPr="00130358">
              <w:t xml:space="preserve">  </w:t>
            </w:r>
            <w:r w:rsidR="001363CF" w:rsidRPr="00130358">
              <w:t>v2x-CommPreconfigSync-r14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1A49C"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4D87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1980F" w14:textId="77777777" w:rsidR="001363CF" w:rsidRPr="00130358" w:rsidRDefault="001363CF" w:rsidP="00D62538">
            <w:pPr>
              <w:pStyle w:val="TAL"/>
              <w:keepNext w:val="0"/>
              <w:keepLines w:val="0"/>
            </w:pPr>
          </w:p>
        </w:tc>
      </w:tr>
      <w:tr w:rsidR="001363CF" w:rsidRPr="00130358" w14:paraId="4A40C92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A4721" w14:textId="27A47327" w:rsidR="001363CF" w:rsidRPr="00130358" w:rsidRDefault="00D62538" w:rsidP="00D62538">
            <w:pPr>
              <w:pStyle w:val="TAL"/>
              <w:keepNext w:val="0"/>
              <w:keepLines w:val="0"/>
            </w:pPr>
            <w:r w:rsidRPr="00130358">
              <w:t xml:space="preserve">    </w:t>
            </w:r>
            <w:r w:rsidR="001363CF" w:rsidRPr="00130358">
              <w:t>syncOffsetIndicators-r14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780CD" w14:textId="77777777" w:rsidR="001363CF" w:rsidRPr="00130358" w:rsidRDefault="001363CF" w:rsidP="00D62538">
            <w:pPr>
              <w:pStyle w:val="TAL"/>
              <w:keepNext w:val="0"/>
              <w:keepLines w:val="0"/>
              <w:rPr>
                <w:lang w:eastAsia="zh-CN"/>
              </w:rPr>
            </w:pPr>
            <w:r w:rsidRPr="00130358">
              <w:rPr>
                <w:lang w:eastAsia="zh-CN"/>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4FAB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2E179" w14:textId="77777777" w:rsidR="001363CF" w:rsidRPr="00130358" w:rsidRDefault="001363CF" w:rsidP="00D62538">
            <w:pPr>
              <w:pStyle w:val="TAL"/>
              <w:keepNext w:val="0"/>
              <w:keepLines w:val="0"/>
            </w:pPr>
          </w:p>
        </w:tc>
      </w:tr>
      <w:tr w:rsidR="001363CF" w:rsidRPr="00130358" w14:paraId="30B9D37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0DF97" w14:textId="51847ABC" w:rsidR="001363CF" w:rsidRPr="00130358" w:rsidRDefault="00D62538" w:rsidP="00D62538">
            <w:pPr>
              <w:pStyle w:val="TAL"/>
              <w:keepNext w:val="0"/>
              <w:keepLines w:val="0"/>
            </w:pPr>
            <w:r w:rsidRPr="00130358">
              <w:t xml:space="preserve">      </w:t>
            </w:r>
            <w:r w:rsidR="001363CF" w:rsidRPr="00130358">
              <w:t>syncOffsetIndicator1-r14</w:t>
            </w:r>
            <w:r w:rsidRPr="0013035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E6D36" w14:textId="77777777" w:rsidR="001363CF" w:rsidRPr="00130358" w:rsidRDefault="001363CF" w:rsidP="00D62538">
            <w:pPr>
              <w:pStyle w:val="TAL"/>
              <w:keepNext w:val="0"/>
              <w:keepLines w:val="0"/>
              <w:rPr>
                <w:lang w:eastAsia="zh-CN"/>
              </w:rPr>
            </w:pPr>
            <w:r w:rsidRPr="00130358">
              <w:rPr>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083CB" w14:textId="4E45B93B"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A7B0" w14:textId="77777777" w:rsidR="001363CF" w:rsidRPr="00130358" w:rsidRDefault="001363CF" w:rsidP="00D62538">
            <w:pPr>
              <w:pStyle w:val="TAL"/>
              <w:keepNext w:val="0"/>
              <w:keepLines w:val="0"/>
            </w:pPr>
          </w:p>
        </w:tc>
      </w:tr>
      <w:tr w:rsidR="001363CF" w:rsidRPr="00130358" w14:paraId="2F7285D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275D6" w14:textId="0EDCC74C" w:rsidR="001363CF" w:rsidRPr="00130358" w:rsidRDefault="00D62538" w:rsidP="00D62538">
            <w:pPr>
              <w:pStyle w:val="TAL"/>
              <w:keepNext w:val="0"/>
              <w:keepLines w:val="0"/>
            </w:pPr>
            <w:r w:rsidRPr="00130358">
              <w:t xml:space="preserve">      </w:t>
            </w:r>
            <w:r w:rsidR="001363CF" w:rsidRPr="00130358">
              <w:t>syncOffsetIndicator2-r14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F8B60" w14:textId="77777777" w:rsidR="001363CF" w:rsidRPr="00130358" w:rsidRDefault="001363CF" w:rsidP="00D62538">
            <w:pPr>
              <w:pStyle w:val="TAL"/>
              <w:keepNext w:val="0"/>
              <w:keepLines w:val="0"/>
              <w:rPr>
                <w:lang w:eastAsia="zh-CN"/>
              </w:rPr>
            </w:pPr>
            <w:r w:rsidRPr="00130358">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2CCA5" w14:textId="6E34BC30"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1CFEC" w14:textId="77777777" w:rsidR="001363CF" w:rsidRPr="00130358" w:rsidRDefault="001363CF" w:rsidP="00D62538">
            <w:pPr>
              <w:pStyle w:val="TAL"/>
              <w:keepNext w:val="0"/>
              <w:keepLines w:val="0"/>
            </w:pPr>
          </w:p>
        </w:tc>
      </w:tr>
      <w:tr w:rsidR="001363CF" w:rsidRPr="00130358" w14:paraId="04DDB50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5AC00" w14:textId="3A784F13"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517E"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732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0B006" w14:textId="77777777" w:rsidR="001363CF" w:rsidRPr="00130358" w:rsidRDefault="001363CF" w:rsidP="00D62538">
            <w:pPr>
              <w:pStyle w:val="TAL"/>
              <w:keepNext w:val="0"/>
              <w:keepLines w:val="0"/>
            </w:pPr>
          </w:p>
        </w:tc>
      </w:tr>
      <w:tr w:rsidR="001363CF" w:rsidRPr="00130358" w14:paraId="0705185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718D3" w14:textId="1D15B447" w:rsidR="001363CF" w:rsidRPr="00130358" w:rsidRDefault="00D62538" w:rsidP="00D62538">
            <w:pPr>
              <w:pStyle w:val="TAL"/>
              <w:keepNext w:val="0"/>
              <w:keepLines w:val="0"/>
            </w:pPr>
            <w:r w:rsidRPr="00130358">
              <w:t xml:space="preserve">    </w:t>
            </w:r>
            <w:r w:rsidR="001363CF" w:rsidRPr="00130358">
              <w:t>syncTxParametes-r14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0287A"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91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B6382" w14:textId="77777777" w:rsidR="001363CF" w:rsidRPr="00130358" w:rsidRDefault="001363CF" w:rsidP="00D62538">
            <w:pPr>
              <w:pStyle w:val="TAL"/>
              <w:keepNext w:val="0"/>
              <w:keepLines w:val="0"/>
            </w:pPr>
          </w:p>
        </w:tc>
      </w:tr>
      <w:tr w:rsidR="001363CF" w:rsidRPr="00130358" w14:paraId="1CCDC3D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9315" w14:textId="7D28D746" w:rsidR="001363CF" w:rsidRPr="00130358" w:rsidRDefault="00D62538" w:rsidP="00D62538">
            <w:pPr>
              <w:pStyle w:val="TAL"/>
              <w:keepNext w:val="0"/>
              <w:keepLines w:val="0"/>
            </w:pPr>
            <w:r w:rsidRPr="00130358">
              <w:t xml:space="preserve">    </w:t>
            </w:r>
            <w:r w:rsidR="001363CF" w:rsidRPr="00130358">
              <w:t>syncTxThreshOoc-r14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B81A9" w14:textId="77777777" w:rsidR="001363CF" w:rsidRPr="00130358" w:rsidRDefault="001363CF" w:rsidP="00D62538">
            <w:pPr>
              <w:pStyle w:val="TAL"/>
              <w:keepNext w:val="0"/>
              <w:keepLines w:val="0"/>
              <w:rPr>
                <w:lang w:eastAsia="zh-CN"/>
              </w:rPr>
            </w:pPr>
            <w:r w:rsidRPr="00130358">
              <w:rPr>
                <w:lang w:eastAsia="zh-CN"/>
              </w:rPr>
              <w:t>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9F04F" w14:textId="77777777" w:rsidR="001363CF" w:rsidRPr="00130358" w:rsidRDefault="001363CF" w:rsidP="00D62538">
            <w:pPr>
              <w:pStyle w:val="TAL"/>
              <w:keepNext w:val="0"/>
              <w:keepLines w:val="0"/>
            </w:pPr>
            <w:r w:rsidRPr="00130358">
              <w:t>+infinity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4DE36" w14:textId="77777777" w:rsidR="001363CF" w:rsidRPr="00130358" w:rsidRDefault="001363CF" w:rsidP="00D62538">
            <w:pPr>
              <w:pStyle w:val="TAL"/>
              <w:keepNext w:val="0"/>
              <w:keepLines w:val="0"/>
            </w:pPr>
          </w:p>
        </w:tc>
      </w:tr>
      <w:tr w:rsidR="001363CF" w:rsidRPr="00130358" w14:paraId="1C8CA84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DE8B1" w14:textId="20221BEE" w:rsidR="001363CF" w:rsidRPr="00130358" w:rsidRDefault="00D62538" w:rsidP="00D62538">
            <w:pPr>
              <w:pStyle w:val="TAL"/>
              <w:keepNext w:val="0"/>
              <w:keepLines w:val="0"/>
            </w:pPr>
            <w:r w:rsidRPr="00130358">
              <w:t xml:space="preserve">    </w:t>
            </w:r>
            <w:r w:rsidR="001363CF" w:rsidRPr="00130358">
              <w:t>filterCoefficient-r14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497E2"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37A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62DD" w14:textId="77777777" w:rsidR="001363CF" w:rsidRPr="00130358" w:rsidRDefault="001363CF" w:rsidP="00D62538">
            <w:pPr>
              <w:pStyle w:val="TAL"/>
              <w:keepNext w:val="0"/>
              <w:keepLines w:val="0"/>
            </w:pPr>
          </w:p>
        </w:tc>
      </w:tr>
      <w:tr w:rsidR="001363CF" w:rsidRPr="00130358" w14:paraId="2ECC190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18104" w14:textId="7610A518" w:rsidR="001363CF" w:rsidRPr="00130358" w:rsidRDefault="00D62538" w:rsidP="00D62538">
            <w:pPr>
              <w:pStyle w:val="TAL"/>
              <w:keepNext w:val="0"/>
              <w:keepLines w:val="0"/>
            </w:pPr>
            <w:r w:rsidRPr="00130358">
              <w:t xml:space="preserve">    </w:t>
            </w:r>
            <w:r w:rsidR="001363CF" w:rsidRPr="00130358">
              <w:t>syncRefMinHyst-r14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57A3"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1D23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B800B" w14:textId="77777777" w:rsidR="001363CF" w:rsidRPr="00130358" w:rsidRDefault="001363CF" w:rsidP="00D62538">
            <w:pPr>
              <w:pStyle w:val="TAL"/>
              <w:keepNext w:val="0"/>
              <w:keepLines w:val="0"/>
            </w:pPr>
          </w:p>
        </w:tc>
      </w:tr>
      <w:tr w:rsidR="001363CF" w:rsidRPr="00130358" w14:paraId="46687DE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85B09" w14:textId="44378ED3" w:rsidR="001363CF" w:rsidRPr="00130358" w:rsidRDefault="00D62538" w:rsidP="00D62538">
            <w:pPr>
              <w:pStyle w:val="TAL"/>
              <w:keepNext w:val="0"/>
              <w:keepLines w:val="0"/>
            </w:pPr>
            <w:r w:rsidRPr="00130358">
              <w:t xml:space="preserve">    </w:t>
            </w:r>
            <w:r w:rsidR="001363CF" w:rsidRPr="00130358">
              <w:t>syncRefDiffHyst-r14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94507"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A18C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42AC" w14:textId="77777777" w:rsidR="001363CF" w:rsidRPr="00130358" w:rsidRDefault="001363CF" w:rsidP="00D62538">
            <w:pPr>
              <w:pStyle w:val="TAL"/>
              <w:keepNext w:val="0"/>
              <w:keepLines w:val="0"/>
            </w:pPr>
          </w:p>
        </w:tc>
      </w:tr>
      <w:tr w:rsidR="001363CF" w:rsidRPr="00130358" w14:paraId="258CBA4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3C4D7" w14:textId="7A9B148F" w:rsidR="001363CF" w:rsidRPr="00130358" w:rsidRDefault="00D62538" w:rsidP="00D62538">
            <w:pPr>
              <w:pStyle w:val="TAL"/>
              <w:keepNext w:val="0"/>
              <w:keepLines w:val="0"/>
            </w:pP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3A7B"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75A6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2D89D" w14:textId="77777777" w:rsidR="001363CF" w:rsidRPr="00130358" w:rsidRDefault="001363CF" w:rsidP="00D62538">
            <w:pPr>
              <w:pStyle w:val="TAL"/>
              <w:keepNext w:val="0"/>
              <w:keepLines w:val="0"/>
            </w:pPr>
          </w:p>
        </w:tc>
      </w:tr>
      <w:tr w:rsidR="001363CF" w:rsidRPr="00130358" w14:paraId="754A9A8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40FD0" w14:textId="232E9721"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F715C" w14:textId="3D266620"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A5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C3F05" w14:textId="77777777" w:rsidR="001363CF" w:rsidRPr="00130358" w:rsidRDefault="001363CF" w:rsidP="00D62538">
            <w:pPr>
              <w:pStyle w:val="TAL"/>
              <w:keepNext w:val="0"/>
              <w:keepLines w:val="0"/>
            </w:pPr>
          </w:p>
        </w:tc>
      </w:tr>
      <w:tr w:rsidR="001363CF" w:rsidRPr="00130358" w14:paraId="70FD033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7F740" w14:textId="2935EB87"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53EF9" w14:textId="77777777" w:rsidR="001363CF" w:rsidRPr="00130358" w:rsidRDefault="001363CF" w:rsidP="00D62538">
            <w:pPr>
              <w:pStyle w:val="TAL"/>
              <w:keepNext w:val="0"/>
              <w:keepLines w:val="0"/>
              <w:rPr>
                <w:lang w:eastAsia="zh-CN"/>
              </w:rPr>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D9F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A6261" w14:textId="77777777" w:rsidR="001363CF" w:rsidRPr="00130358" w:rsidRDefault="001363CF" w:rsidP="00D62538">
            <w:pPr>
              <w:pStyle w:val="TAL"/>
              <w:keepNext w:val="0"/>
              <w:keepLines w:val="0"/>
            </w:pPr>
          </w:p>
        </w:tc>
      </w:tr>
      <w:tr w:rsidR="001363CF" w:rsidRPr="00130358" w14:paraId="09C65ED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16F55" w14:textId="20C3C60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8F09C"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37D9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6F448" w14:textId="77777777" w:rsidR="001363CF" w:rsidRPr="00130358" w:rsidRDefault="001363CF" w:rsidP="00D62538">
            <w:pPr>
              <w:pStyle w:val="TAL"/>
              <w:keepNext w:val="0"/>
              <w:keepLines w:val="0"/>
            </w:pPr>
          </w:p>
        </w:tc>
      </w:tr>
      <w:tr w:rsidR="001363CF" w:rsidRPr="00130358" w14:paraId="76F6766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18BDE" w14:textId="1641728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F7FB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4696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D4680" w14:textId="77777777" w:rsidR="001363CF" w:rsidRPr="00130358" w:rsidRDefault="001363CF" w:rsidP="00D62538">
            <w:pPr>
              <w:pStyle w:val="TAL"/>
              <w:keepNext w:val="0"/>
              <w:keepLines w:val="0"/>
            </w:pPr>
          </w:p>
        </w:tc>
      </w:tr>
      <w:tr w:rsidR="001363CF" w:rsidRPr="00130358" w14:paraId="5043FAA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99925" w14:textId="4510C683"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51C26" w14:textId="77777777" w:rsidR="001363CF" w:rsidRPr="00130358" w:rsidRDefault="001363CF" w:rsidP="00D62538">
            <w:pPr>
              <w:pStyle w:val="TAL"/>
              <w:keepNext w:val="0"/>
              <w:keepLines w:val="0"/>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5B35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F2DFB" w14:textId="77777777" w:rsidR="001363CF" w:rsidRPr="00130358" w:rsidRDefault="001363CF" w:rsidP="00D62538">
            <w:pPr>
              <w:pStyle w:val="TAL"/>
              <w:keepNext w:val="0"/>
              <w:keepLines w:val="0"/>
            </w:pPr>
          </w:p>
        </w:tc>
      </w:tr>
      <w:tr w:rsidR="001363CF" w:rsidRPr="00130358" w14:paraId="4E46A85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3DE44" w14:textId="2FEEBDF5"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AB5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53F1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23E8E" w14:textId="77777777" w:rsidR="001363CF" w:rsidRPr="00130358" w:rsidRDefault="001363CF" w:rsidP="00D62538">
            <w:pPr>
              <w:pStyle w:val="TAL"/>
              <w:keepNext w:val="0"/>
              <w:keepLines w:val="0"/>
            </w:pPr>
          </w:p>
        </w:tc>
      </w:tr>
      <w:tr w:rsidR="001363CF" w:rsidRPr="00130358" w14:paraId="159A23C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450B9" w14:textId="389BDA5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97125" w14:textId="77777777" w:rsidR="001363CF" w:rsidRPr="00130358" w:rsidRDefault="001363CF" w:rsidP="00D62538">
            <w:pPr>
              <w:pStyle w:val="TAL"/>
              <w:keepNext w:val="0"/>
              <w:keepLines w:val="0"/>
            </w:pPr>
            <w:r w:rsidRPr="00130358">
              <w:t>SL-CommTxPoolSensingConfig-r14-DEFAULT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66B2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9F21E" w14:textId="77777777" w:rsidR="001363CF" w:rsidRPr="00130358" w:rsidRDefault="001363CF" w:rsidP="00D62538">
            <w:pPr>
              <w:pStyle w:val="TAL"/>
              <w:keepNext w:val="0"/>
              <w:keepLines w:val="0"/>
            </w:pPr>
          </w:p>
        </w:tc>
      </w:tr>
      <w:tr w:rsidR="001363CF" w:rsidRPr="00130358" w14:paraId="32AA999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BF3BE" w14:textId="55E7BF33"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2A76D" w14:textId="071EF17F"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DC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3629B" w14:textId="77777777" w:rsidR="001363CF" w:rsidRPr="00130358" w:rsidRDefault="001363CF" w:rsidP="00D62538">
            <w:pPr>
              <w:pStyle w:val="TAL"/>
              <w:keepNext w:val="0"/>
              <w:keepLines w:val="0"/>
            </w:pPr>
          </w:p>
        </w:tc>
      </w:tr>
      <w:tr w:rsidR="001363CF" w:rsidRPr="00130358" w14:paraId="23A379E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41CE9" w14:textId="70B20445"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600AB" w14:textId="77777777" w:rsidR="001363CF" w:rsidRPr="00130358" w:rsidRDefault="001363CF" w:rsidP="00D62538">
            <w:pPr>
              <w:pStyle w:val="TAL"/>
              <w:keepNext w:val="0"/>
              <w:keepLines w:val="0"/>
              <w:rPr>
                <w:lang w:eastAsia="zh-CN"/>
              </w:rPr>
            </w:pPr>
            <w:proofErr w:type="spellStart"/>
            <w:r w:rsidRPr="00130358">
              <w:rPr>
                <w:lang w:eastAsia="zh-CN"/>
              </w:rPr>
              <w:t>enb</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7A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429D" w14:textId="77777777" w:rsidR="001363CF" w:rsidRPr="00130358" w:rsidRDefault="001363CF" w:rsidP="00D62538">
            <w:pPr>
              <w:pStyle w:val="TAL"/>
              <w:keepNext w:val="0"/>
              <w:keepLines w:val="0"/>
            </w:pPr>
          </w:p>
        </w:tc>
      </w:tr>
      <w:tr w:rsidR="001363CF" w:rsidRPr="00130358" w14:paraId="129780E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81F95" w14:textId="1F8BA03A"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0655A" w14:textId="5A00EF33"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D1FC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A3A9D" w14:textId="77777777" w:rsidR="001363CF" w:rsidRPr="00130358" w:rsidRDefault="001363CF" w:rsidP="00D62538">
            <w:pPr>
              <w:pStyle w:val="TAL"/>
              <w:keepNext w:val="0"/>
              <w:keepLines w:val="0"/>
            </w:pPr>
          </w:p>
        </w:tc>
      </w:tr>
      <w:tr w:rsidR="001363CF" w:rsidRPr="00130358" w14:paraId="30225CA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85503" w14:textId="15583FD2"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2380B" w14:textId="755564FD"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CE3A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729FA" w14:textId="77777777" w:rsidR="001363CF" w:rsidRPr="00130358" w:rsidRDefault="001363CF" w:rsidP="00D62538">
            <w:pPr>
              <w:pStyle w:val="TAL"/>
              <w:keepNext w:val="0"/>
              <w:keepLines w:val="0"/>
            </w:pPr>
          </w:p>
        </w:tc>
      </w:tr>
      <w:tr w:rsidR="001363CF" w:rsidRPr="00130358" w14:paraId="7E05A5C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822D1"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C8AB6"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395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E948D" w14:textId="77777777" w:rsidR="001363CF" w:rsidRPr="00130358" w:rsidRDefault="001363CF" w:rsidP="00D62538">
            <w:pPr>
              <w:pStyle w:val="TAL"/>
              <w:keepNext w:val="0"/>
              <w:keepLines w:val="0"/>
            </w:pPr>
          </w:p>
        </w:tc>
      </w:tr>
    </w:tbl>
    <w:p w14:paraId="39B6E611" w14:textId="77777777" w:rsidR="001363CF" w:rsidRPr="00130358" w:rsidRDefault="001363CF" w:rsidP="00D62538"/>
    <w:p w14:paraId="38A4FB5C" w14:textId="77777777" w:rsidR="001363CF" w:rsidRPr="00130358" w:rsidRDefault="001363CF" w:rsidP="00D62538">
      <w:pPr>
        <w:pStyle w:val="TH"/>
        <w:keepNext w:val="0"/>
        <w:keepLines w:val="0"/>
      </w:pPr>
      <w:r w:rsidRPr="00130358">
        <w:t>Table 12.3.1.4.3-3: SL-V2X-PreconfigCommPool-r14 (Table 12.3.1.4.3-2)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716FA14C"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C4BC274" w14:textId="43D39A84"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4F5E409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BD38C" w14:textId="05002383"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F9447"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82949"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47F8E" w14:textId="77777777" w:rsidR="001363CF" w:rsidRPr="00130358" w:rsidRDefault="001363CF" w:rsidP="00D62538">
            <w:pPr>
              <w:pStyle w:val="TAH"/>
              <w:keepNext w:val="0"/>
              <w:keepLines w:val="0"/>
            </w:pPr>
            <w:r w:rsidRPr="00130358">
              <w:t>Condition</w:t>
            </w:r>
          </w:p>
        </w:tc>
      </w:tr>
      <w:tr w:rsidR="001363CF" w:rsidRPr="00130358" w14:paraId="3127B95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141DD" w14:textId="53FE9A63" w:rsidR="001363CF" w:rsidRPr="00130358" w:rsidRDefault="001363CF" w:rsidP="00D62538">
            <w:pPr>
              <w:pStyle w:val="TAL"/>
              <w:keepNext w:val="0"/>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8A70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CBF8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CDEB0" w14:textId="77777777" w:rsidR="001363CF" w:rsidRPr="00130358" w:rsidRDefault="001363CF" w:rsidP="00D62538">
            <w:pPr>
              <w:pStyle w:val="TAL"/>
              <w:keepNext w:val="0"/>
              <w:keepLines w:val="0"/>
            </w:pPr>
          </w:p>
        </w:tc>
      </w:tr>
      <w:tr w:rsidR="001363CF" w:rsidRPr="00130358" w14:paraId="32F2313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E094F" w14:textId="1136F03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7F936"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5A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B7CDF" w14:textId="77777777" w:rsidR="001363CF" w:rsidRPr="00130358" w:rsidRDefault="001363CF" w:rsidP="00D62538">
            <w:pPr>
              <w:pStyle w:val="TAL"/>
              <w:keepNext w:val="0"/>
              <w:keepLines w:val="0"/>
            </w:pPr>
          </w:p>
        </w:tc>
      </w:tr>
      <w:tr w:rsidR="001363CF" w:rsidRPr="00130358" w14:paraId="70AA9C4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78372" w14:textId="0951D347"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A6C2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4EA4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D00F5" w14:textId="77777777" w:rsidR="001363CF" w:rsidRPr="00130358" w:rsidRDefault="001363CF" w:rsidP="00D62538">
            <w:pPr>
              <w:pStyle w:val="TAL"/>
              <w:keepNext w:val="0"/>
              <w:keepLines w:val="0"/>
            </w:pPr>
          </w:p>
        </w:tc>
      </w:tr>
      <w:tr w:rsidR="001363CF" w:rsidRPr="00130358" w14:paraId="25D3FC0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B4C5A" w14:textId="0D2F201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D07D0" w14:textId="77777777" w:rsidR="001363CF" w:rsidRPr="00130358" w:rsidRDefault="001363CF" w:rsidP="00D62538">
            <w:pPr>
              <w:pStyle w:val="TAL"/>
              <w:keepNext w:val="0"/>
              <w:keepLines w:val="0"/>
              <w:rPr>
                <w:lang w:eastAsia="zh-CN"/>
              </w:rPr>
            </w:pPr>
            <w:r w:rsidRPr="00130358">
              <w:rPr>
                <w:lang w:eastAsia="zh-CN"/>
              </w:rPr>
              <w:t>11111111111111111111</w:t>
            </w:r>
          </w:p>
          <w:p w14:paraId="45519EB6" w14:textId="77777777" w:rsidR="001363CF" w:rsidRPr="00130358" w:rsidRDefault="001363CF" w:rsidP="00D62538">
            <w:pPr>
              <w:pStyle w:val="TAL"/>
              <w:keepNext w:val="0"/>
              <w:keepLines w:val="0"/>
              <w:rPr>
                <w:lang w:eastAsia="zh-CN"/>
              </w:rPr>
            </w:pPr>
            <w:r w:rsidRPr="00130358">
              <w:rPr>
                <w:lang w:eastAsia="zh-CN"/>
              </w:rPr>
              <w:t>11111111111111111111</w:t>
            </w:r>
          </w:p>
          <w:p w14:paraId="67429863" w14:textId="77777777" w:rsidR="001363CF" w:rsidRPr="00130358" w:rsidRDefault="001363CF" w:rsidP="00D62538">
            <w:pPr>
              <w:pStyle w:val="TAL"/>
              <w:keepNext w:val="0"/>
              <w:keepLines w:val="0"/>
              <w:rPr>
                <w:lang w:eastAsia="zh-CN"/>
              </w:rPr>
            </w:pPr>
            <w:r w:rsidRPr="00130358">
              <w:rPr>
                <w:lang w:eastAsia="zh-CN"/>
              </w:rPr>
              <w:t>11111111111111111111</w:t>
            </w:r>
          </w:p>
          <w:p w14:paraId="00DCF9DE" w14:textId="77777777" w:rsidR="001363CF" w:rsidRPr="00130358" w:rsidRDefault="001363CF" w:rsidP="00D62538">
            <w:pPr>
              <w:pStyle w:val="TAL"/>
              <w:keepNext w:val="0"/>
              <w:keepLines w:val="0"/>
              <w:rPr>
                <w:lang w:eastAsia="zh-CN"/>
              </w:rPr>
            </w:pPr>
            <w:r w:rsidRPr="00130358">
              <w:rPr>
                <w:lang w:eastAsia="zh-CN"/>
              </w:rPr>
              <w:t>11111111111111111111</w:t>
            </w:r>
          </w:p>
          <w:p w14:paraId="386A5C57" w14:textId="77777777" w:rsidR="001363CF" w:rsidRPr="00130358" w:rsidRDefault="001363CF" w:rsidP="00D62538">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5534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83EF4" w14:textId="77777777" w:rsidR="001363CF" w:rsidRPr="00130358" w:rsidRDefault="001363CF" w:rsidP="00D62538">
            <w:pPr>
              <w:pStyle w:val="TAL"/>
              <w:keepNext w:val="0"/>
              <w:keepLines w:val="0"/>
              <w:rPr>
                <w:lang w:eastAsia="ko-KR"/>
              </w:rPr>
            </w:pPr>
          </w:p>
        </w:tc>
      </w:tr>
      <w:tr w:rsidR="001363CF" w:rsidRPr="00130358" w14:paraId="434A2A7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81C70" w14:textId="29D199E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7DF9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45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EAEF2" w14:textId="77777777" w:rsidR="001363CF" w:rsidRPr="00130358" w:rsidRDefault="001363CF" w:rsidP="00D62538">
            <w:pPr>
              <w:pStyle w:val="TAL"/>
              <w:keepNext w:val="0"/>
              <w:keepLines w:val="0"/>
            </w:pPr>
          </w:p>
        </w:tc>
      </w:tr>
      <w:tr w:rsidR="001363CF" w:rsidRPr="00130358" w14:paraId="58C4191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C0C0C" w14:textId="48335F88"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6E2A7"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206A6"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CA06" w14:textId="77777777" w:rsidR="001363CF" w:rsidRPr="00130358" w:rsidRDefault="001363CF" w:rsidP="00D62538">
            <w:pPr>
              <w:pStyle w:val="TAL"/>
              <w:keepNext w:val="0"/>
              <w:keepLines w:val="0"/>
            </w:pPr>
          </w:p>
        </w:tc>
      </w:tr>
      <w:tr w:rsidR="001363CF" w:rsidRPr="00130358" w14:paraId="2D54D98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3DAE0" w14:textId="2D5FB403"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0BAD0"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B85B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BA9D" w14:textId="77777777" w:rsidR="001363CF" w:rsidRPr="00130358" w:rsidRDefault="001363CF" w:rsidP="00D62538">
            <w:pPr>
              <w:pStyle w:val="TAL"/>
              <w:keepNext w:val="0"/>
              <w:keepLines w:val="0"/>
              <w:rPr>
                <w:lang w:eastAsia="ko-KR"/>
              </w:rPr>
            </w:pPr>
          </w:p>
        </w:tc>
      </w:tr>
      <w:tr w:rsidR="001363CF" w:rsidRPr="00130358" w14:paraId="1498F80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AB8C3" w14:textId="6E4A3217"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ECFB5"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3157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A5CDA" w14:textId="77777777" w:rsidR="001363CF" w:rsidRPr="00130358" w:rsidRDefault="001363CF" w:rsidP="00D62538">
            <w:pPr>
              <w:pStyle w:val="TAL"/>
              <w:keepNext w:val="0"/>
              <w:keepLines w:val="0"/>
            </w:pPr>
          </w:p>
        </w:tc>
      </w:tr>
      <w:tr w:rsidR="001363CF" w:rsidRPr="00130358" w14:paraId="2A3CE48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F0BEA" w14:textId="4B7FF7D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8E9C5"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1BA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F36F" w14:textId="77777777" w:rsidR="001363CF" w:rsidRPr="00130358" w:rsidRDefault="001363CF" w:rsidP="00D62538">
            <w:pPr>
              <w:pStyle w:val="TAL"/>
              <w:keepNext w:val="0"/>
              <w:keepLines w:val="0"/>
            </w:pPr>
          </w:p>
        </w:tc>
      </w:tr>
      <w:tr w:rsidR="001363CF" w:rsidRPr="00130358" w14:paraId="2269586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3161"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547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C42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2F762" w14:textId="77777777" w:rsidR="001363CF" w:rsidRPr="00130358" w:rsidRDefault="001363CF" w:rsidP="00D62538">
            <w:pPr>
              <w:pStyle w:val="TAL"/>
              <w:keepNext w:val="0"/>
              <w:keepLines w:val="0"/>
            </w:pPr>
          </w:p>
        </w:tc>
      </w:tr>
    </w:tbl>
    <w:p w14:paraId="3E701266" w14:textId="77777777" w:rsidR="001363CF" w:rsidRPr="00130358" w:rsidRDefault="001363CF" w:rsidP="00D62538"/>
    <w:p w14:paraId="6C7E9D62" w14:textId="77777777" w:rsidR="001363CF" w:rsidRPr="00130358" w:rsidRDefault="001363CF" w:rsidP="00D62538">
      <w:pPr>
        <w:pStyle w:val="TH"/>
        <w:keepNext w:val="0"/>
        <w:keepLines w:val="0"/>
      </w:pPr>
      <w:r w:rsidRPr="00130358">
        <w:t xml:space="preserve">Table 12.3.1.4.3-4: SL-V2X-InterFreqUE-Config-r14-DEFAULT (V2X UE and </w:t>
      </w:r>
      <w:proofErr w:type="spellStart"/>
      <w:r w:rsidRPr="00130358">
        <w:rPr>
          <w:rFonts w:cs="Arial"/>
          <w:lang w:eastAsia="ja-JP"/>
        </w:rPr>
        <w:t>SyncRef</w:t>
      </w:r>
      <w:proofErr w:type="spellEnd"/>
      <w:r w:rsidRPr="00130358">
        <w:rPr>
          <w:rFonts w:cs="Arial"/>
          <w:lang w:eastAsia="ja-JP"/>
        </w:rPr>
        <w:t xml:space="preserve"> UE 2</w:t>
      </w:r>
      <w:r w:rsidRPr="00130358">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57DABE62"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06899A2" w14:textId="2ECA1885"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7C2EE0E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689F8" w14:textId="772C68D2"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7DD2A"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C67A6"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151E1" w14:textId="77777777" w:rsidR="001363CF" w:rsidRPr="00130358" w:rsidRDefault="001363CF" w:rsidP="00D62538">
            <w:pPr>
              <w:pStyle w:val="TAH"/>
              <w:keepNext w:val="0"/>
              <w:keepLines w:val="0"/>
            </w:pPr>
            <w:r w:rsidRPr="00130358">
              <w:t>Condition</w:t>
            </w:r>
          </w:p>
        </w:tc>
      </w:tr>
      <w:tr w:rsidR="001363CF" w:rsidRPr="00130358" w14:paraId="7223144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6F8A7" w14:textId="2B5AB407"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DF1E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670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E90" w14:textId="77777777" w:rsidR="001363CF" w:rsidRPr="00130358" w:rsidRDefault="001363CF" w:rsidP="00D62538">
            <w:pPr>
              <w:pStyle w:val="TAL"/>
              <w:keepNext w:val="0"/>
              <w:keepLines w:val="0"/>
            </w:pPr>
          </w:p>
        </w:tc>
      </w:tr>
      <w:tr w:rsidR="001363CF" w:rsidRPr="00130358" w14:paraId="6336CFF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E765C" w14:textId="1861D30F"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F7DA9"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4BF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8A6E1" w14:textId="77777777" w:rsidR="001363CF" w:rsidRPr="00130358" w:rsidRDefault="001363CF" w:rsidP="00D62538">
            <w:pPr>
              <w:pStyle w:val="TAL"/>
              <w:keepNext w:val="0"/>
              <w:keepLines w:val="0"/>
            </w:pPr>
          </w:p>
        </w:tc>
      </w:tr>
      <w:tr w:rsidR="001363CF" w:rsidRPr="00130358" w14:paraId="3ADB447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61D56" w14:textId="4A057E91"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052D1"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60F5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665C6" w14:textId="77777777" w:rsidR="001363CF" w:rsidRPr="00130358" w:rsidRDefault="001363CF" w:rsidP="00D62538">
            <w:pPr>
              <w:pStyle w:val="TAL"/>
              <w:keepNext w:val="0"/>
              <w:keepLines w:val="0"/>
            </w:pPr>
          </w:p>
        </w:tc>
      </w:tr>
      <w:tr w:rsidR="001363CF" w:rsidRPr="00130358" w14:paraId="63CAB7D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EFDBA" w14:textId="75300B8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704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85E5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7DD89" w14:textId="77777777" w:rsidR="001363CF" w:rsidRPr="00130358" w:rsidRDefault="001363CF" w:rsidP="00D62538">
            <w:pPr>
              <w:pStyle w:val="TAL"/>
              <w:keepNext w:val="0"/>
              <w:keepLines w:val="0"/>
            </w:pPr>
          </w:p>
        </w:tc>
      </w:tr>
      <w:tr w:rsidR="001363CF" w:rsidRPr="00130358" w14:paraId="128F8DA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CBD73" w14:textId="531B873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CE40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3E4B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9041C" w14:textId="77777777" w:rsidR="001363CF" w:rsidRPr="00130358" w:rsidRDefault="001363CF" w:rsidP="00D62538">
            <w:pPr>
              <w:pStyle w:val="TAL"/>
              <w:keepNext w:val="0"/>
              <w:keepLines w:val="0"/>
            </w:pPr>
          </w:p>
        </w:tc>
      </w:tr>
      <w:tr w:rsidR="001363CF" w:rsidRPr="00130358" w14:paraId="3296142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9ED4D" w14:textId="2AE1D4F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6E33" w14:textId="77777777" w:rsidR="001363CF" w:rsidRPr="00130358" w:rsidRDefault="001363CF" w:rsidP="00D62538">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D827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27383" w14:textId="77777777" w:rsidR="001363CF" w:rsidRPr="00130358" w:rsidRDefault="001363CF" w:rsidP="00D62538">
            <w:pPr>
              <w:pStyle w:val="TAL"/>
              <w:keepNext w:val="0"/>
              <w:keepLines w:val="0"/>
            </w:pPr>
          </w:p>
        </w:tc>
      </w:tr>
      <w:tr w:rsidR="001363CF" w:rsidRPr="00130358" w14:paraId="592C786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ED78E" w14:textId="3A751F3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04ACF"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DA7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2E29D" w14:textId="77777777" w:rsidR="001363CF" w:rsidRPr="00130358" w:rsidRDefault="001363CF" w:rsidP="00D62538">
            <w:pPr>
              <w:pStyle w:val="TAL"/>
              <w:keepNext w:val="0"/>
              <w:keepLines w:val="0"/>
            </w:pPr>
          </w:p>
        </w:tc>
      </w:tr>
      <w:tr w:rsidR="001363CF" w:rsidRPr="00130358" w14:paraId="24D7967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3D951" w14:textId="3C7A9500"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4C05C"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44B4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FC65" w14:textId="77777777" w:rsidR="001363CF" w:rsidRPr="00130358" w:rsidRDefault="001363CF" w:rsidP="00D62538">
            <w:pPr>
              <w:pStyle w:val="TAL"/>
              <w:keepNext w:val="0"/>
              <w:keepLines w:val="0"/>
            </w:pPr>
          </w:p>
        </w:tc>
      </w:tr>
      <w:tr w:rsidR="001363CF" w:rsidRPr="00130358" w14:paraId="1E2C416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44305" w14:textId="47B42971"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C1752"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76C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8D83B" w14:textId="77777777" w:rsidR="001363CF" w:rsidRPr="00130358" w:rsidRDefault="001363CF" w:rsidP="00D62538">
            <w:pPr>
              <w:pStyle w:val="TAL"/>
              <w:keepNext w:val="0"/>
              <w:keepLines w:val="0"/>
            </w:pPr>
          </w:p>
        </w:tc>
      </w:tr>
      <w:tr w:rsidR="001363CF" w:rsidRPr="00130358" w14:paraId="1EC77A6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5CA76" w14:textId="117695D8"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4D3A0"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79B4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C0FD0" w14:textId="77777777" w:rsidR="001363CF" w:rsidRPr="00130358" w:rsidRDefault="001363CF" w:rsidP="00D62538">
            <w:pPr>
              <w:pStyle w:val="TAL"/>
              <w:keepNext w:val="0"/>
              <w:keepLines w:val="0"/>
            </w:pPr>
          </w:p>
        </w:tc>
      </w:tr>
      <w:tr w:rsidR="001363CF" w:rsidRPr="00130358" w14:paraId="783D1ED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07599" w14:textId="3923BF7F"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C4BC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831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5C2C1" w14:textId="77777777" w:rsidR="001363CF" w:rsidRPr="00130358" w:rsidRDefault="001363CF" w:rsidP="00D62538">
            <w:pPr>
              <w:pStyle w:val="TAL"/>
              <w:keepNext w:val="0"/>
              <w:keepLines w:val="0"/>
            </w:pPr>
          </w:p>
        </w:tc>
      </w:tr>
      <w:tr w:rsidR="001363CF" w:rsidRPr="00130358" w14:paraId="144FD55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4BE79" w14:textId="64BA0B1C"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13C8"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FA1B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CD7CE" w14:textId="77777777" w:rsidR="001363CF" w:rsidRPr="00130358" w:rsidRDefault="001363CF" w:rsidP="00D62538">
            <w:pPr>
              <w:pStyle w:val="TAL"/>
              <w:keepNext w:val="0"/>
              <w:keepLines w:val="0"/>
            </w:pPr>
          </w:p>
        </w:tc>
      </w:tr>
      <w:tr w:rsidR="001363CF" w:rsidRPr="00130358" w14:paraId="5015C3B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7A2AC" w14:textId="0EE5063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924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6A7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D3C0E" w14:textId="77777777" w:rsidR="001363CF" w:rsidRPr="00130358" w:rsidRDefault="001363CF" w:rsidP="00D62538">
            <w:pPr>
              <w:pStyle w:val="TAL"/>
              <w:keepNext w:val="0"/>
              <w:keepLines w:val="0"/>
            </w:pPr>
          </w:p>
        </w:tc>
      </w:tr>
      <w:tr w:rsidR="001363CF" w:rsidRPr="00130358" w14:paraId="73A0E65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2537D" w14:textId="7600D75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9E6F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2B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F40AB" w14:textId="77777777" w:rsidR="001363CF" w:rsidRPr="00130358" w:rsidRDefault="001363CF" w:rsidP="00D62538">
            <w:pPr>
              <w:pStyle w:val="TAL"/>
              <w:keepNext w:val="0"/>
              <w:keepLines w:val="0"/>
            </w:pPr>
          </w:p>
        </w:tc>
      </w:tr>
      <w:tr w:rsidR="001363CF" w:rsidRPr="00130358" w14:paraId="319B0FD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0978D" w14:textId="577328CD"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EC3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DCF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5BEF2" w14:textId="77777777" w:rsidR="001363CF" w:rsidRPr="00130358" w:rsidRDefault="001363CF" w:rsidP="00D62538">
            <w:pPr>
              <w:pStyle w:val="TAL"/>
              <w:keepNext w:val="0"/>
              <w:keepLines w:val="0"/>
            </w:pPr>
          </w:p>
        </w:tc>
      </w:tr>
      <w:tr w:rsidR="001363CF" w:rsidRPr="00130358" w14:paraId="4C2A459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AD730" w14:textId="04157BA4"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157E"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B607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F5E1D" w14:textId="77777777" w:rsidR="001363CF" w:rsidRPr="00130358" w:rsidRDefault="001363CF" w:rsidP="00D62538">
            <w:pPr>
              <w:pStyle w:val="TAL"/>
              <w:keepNext w:val="0"/>
              <w:keepLines w:val="0"/>
              <w:rPr>
                <w:lang w:eastAsia="ko-KR"/>
              </w:rPr>
            </w:pPr>
          </w:p>
        </w:tc>
      </w:tr>
      <w:tr w:rsidR="001363CF" w:rsidRPr="00130358" w14:paraId="6E72AC5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BAD03" w14:textId="7E04A62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8FDB2"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9529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1EB75" w14:textId="77777777" w:rsidR="001363CF" w:rsidRPr="00130358" w:rsidRDefault="001363CF" w:rsidP="00D62538">
            <w:pPr>
              <w:pStyle w:val="TAL"/>
              <w:keepNext w:val="0"/>
              <w:keepLines w:val="0"/>
            </w:pPr>
          </w:p>
        </w:tc>
      </w:tr>
      <w:tr w:rsidR="001363CF" w:rsidRPr="00130358" w14:paraId="7C25061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B42DA" w14:textId="06410EF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081B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C94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FD401" w14:textId="77777777" w:rsidR="001363CF" w:rsidRPr="00130358" w:rsidRDefault="001363CF" w:rsidP="00D62538">
            <w:pPr>
              <w:pStyle w:val="TAL"/>
              <w:keepNext w:val="0"/>
              <w:keepLines w:val="0"/>
            </w:pPr>
          </w:p>
        </w:tc>
      </w:tr>
      <w:tr w:rsidR="001363CF" w:rsidRPr="00130358" w14:paraId="1F57E20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6ED55" w14:textId="44925D5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B950C" w14:textId="77777777" w:rsidR="001363CF" w:rsidRPr="00130358" w:rsidRDefault="001363CF" w:rsidP="00D62538">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1A58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91B43" w14:textId="77777777" w:rsidR="001363CF" w:rsidRPr="00130358" w:rsidRDefault="001363CF" w:rsidP="00D62538">
            <w:pPr>
              <w:pStyle w:val="TAL"/>
              <w:keepNext w:val="0"/>
              <w:keepLines w:val="0"/>
            </w:pPr>
          </w:p>
        </w:tc>
      </w:tr>
      <w:tr w:rsidR="001363CF" w:rsidRPr="00130358" w14:paraId="0210058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64C8F" w14:textId="269FC96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3B7A9"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97A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2E6DF" w14:textId="77777777" w:rsidR="001363CF" w:rsidRPr="00130358" w:rsidRDefault="001363CF" w:rsidP="00D62538">
            <w:pPr>
              <w:pStyle w:val="TAL"/>
              <w:keepNext w:val="0"/>
              <w:keepLines w:val="0"/>
            </w:pPr>
          </w:p>
        </w:tc>
      </w:tr>
      <w:tr w:rsidR="001363CF" w:rsidRPr="00130358" w14:paraId="0220C16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FEF85" w14:textId="50BA6005"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489FF"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EF3D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A69D" w14:textId="77777777" w:rsidR="001363CF" w:rsidRPr="00130358" w:rsidRDefault="001363CF" w:rsidP="00D62538">
            <w:pPr>
              <w:pStyle w:val="TAL"/>
              <w:keepNext w:val="0"/>
              <w:keepLines w:val="0"/>
            </w:pPr>
          </w:p>
        </w:tc>
      </w:tr>
      <w:tr w:rsidR="001363CF" w:rsidRPr="00130358" w14:paraId="38A7937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9941" w14:textId="135D97DC"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F257C"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F2D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A186B" w14:textId="77777777" w:rsidR="001363CF" w:rsidRPr="00130358" w:rsidRDefault="001363CF" w:rsidP="00D62538">
            <w:pPr>
              <w:pStyle w:val="TAL"/>
              <w:keepNext w:val="0"/>
              <w:keepLines w:val="0"/>
            </w:pPr>
          </w:p>
        </w:tc>
      </w:tr>
      <w:tr w:rsidR="001363CF" w:rsidRPr="00130358" w14:paraId="55187D9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03656" w14:textId="1F7C9925"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14461"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90D7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73C7F" w14:textId="77777777" w:rsidR="001363CF" w:rsidRPr="00130358" w:rsidRDefault="001363CF" w:rsidP="00D62538">
            <w:pPr>
              <w:pStyle w:val="TAL"/>
              <w:keepNext w:val="0"/>
              <w:keepLines w:val="0"/>
            </w:pPr>
          </w:p>
        </w:tc>
      </w:tr>
      <w:tr w:rsidR="001363CF" w:rsidRPr="00130358" w14:paraId="4CD7C7E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6350A" w14:textId="4F95E969"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D82C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F8E8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756D" w14:textId="77777777" w:rsidR="001363CF" w:rsidRPr="00130358" w:rsidRDefault="001363CF" w:rsidP="00D62538">
            <w:pPr>
              <w:pStyle w:val="TAL"/>
              <w:keepNext w:val="0"/>
              <w:keepLines w:val="0"/>
            </w:pPr>
          </w:p>
        </w:tc>
      </w:tr>
      <w:tr w:rsidR="001363CF" w:rsidRPr="00130358" w14:paraId="47C45A6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C41E2" w14:textId="19D11B9C"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83C98"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93D4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FBCA3" w14:textId="77777777" w:rsidR="001363CF" w:rsidRPr="00130358" w:rsidRDefault="001363CF" w:rsidP="00D62538">
            <w:pPr>
              <w:pStyle w:val="TAL"/>
              <w:keepNext w:val="0"/>
              <w:keepLines w:val="0"/>
            </w:pPr>
          </w:p>
        </w:tc>
      </w:tr>
      <w:tr w:rsidR="001363CF" w:rsidRPr="00130358" w14:paraId="5DDCCBC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D3387" w14:textId="305156C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EA387"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4319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FC2A" w14:textId="77777777" w:rsidR="001363CF" w:rsidRPr="00130358" w:rsidRDefault="001363CF" w:rsidP="00D62538">
            <w:pPr>
              <w:pStyle w:val="TAL"/>
              <w:keepNext w:val="0"/>
              <w:keepLines w:val="0"/>
            </w:pPr>
          </w:p>
        </w:tc>
      </w:tr>
      <w:tr w:rsidR="001363CF" w:rsidRPr="00130358" w14:paraId="1E1DDAD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22FC9" w14:textId="1B809B7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2F72"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2B5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827D" w14:textId="77777777" w:rsidR="001363CF" w:rsidRPr="00130358" w:rsidRDefault="001363CF" w:rsidP="00D62538">
            <w:pPr>
              <w:pStyle w:val="TAL"/>
              <w:keepNext w:val="0"/>
              <w:keepLines w:val="0"/>
            </w:pPr>
          </w:p>
        </w:tc>
      </w:tr>
      <w:tr w:rsidR="001363CF" w:rsidRPr="00130358" w14:paraId="169255C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227E0" w14:textId="4E821F4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0A32E"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0D7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FA824" w14:textId="77777777" w:rsidR="001363CF" w:rsidRPr="00130358" w:rsidRDefault="001363CF" w:rsidP="00D62538">
            <w:pPr>
              <w:pStyle w:val="TAL"/>
              <w:keepNext w:val="0"/>
              <w:keepLines w:val="0"/>
            </w:pPr>
          </w:p>
        </w:tc>
      </w:tr>
      <w:tr w:rsidR="001363CF" w:rsidRPr="00130358" w14:paraId="0CADF00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09D71" w14:textId="626FFD0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A0B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73E5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F549D" w14:textId="77777777" w:rsidR="001363CF" w:rsidRPr="00130358" w:rsidRDefault="001363CF" w:rsidP="00D62538">
            <w:pPr>
              <w:pStyle w:val="TAL"/>
              <w:keepNext w:val="0"/>
              <w:keepLines w:val="0"/>
            </w:pPr>
          </w:p>
        </w:tc>
      </w:tr>
      <w:tr w:rsidR="001363CF" w:rsidRPr="00130358" w14:paraId="6235294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E83C8" w14:textId="118C57E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24274"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623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FA3A0" w14:textId="77777777" w:rsidR="001363CF" w:rsidRPr="00130358" w:rsidRDefault="001363CF" w:rsidP="00D62538">
            <w:pPr>
              <w:pStyle w:val="TAL"/>
              <w:keepNext w:val="0"/>
              <w:keepLines w:val="0"/>
            </w:pPr>
          </w:p>
        </w:tc>
      </w:tr>
      <w:tr w:rsidR="001363CF" w:rsidRPr="00130358" w14:paraId="674F104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EAE7E" w14:textId="61F153D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8D5B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C95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C4AD2" w14:textId="77777777" w:rsidR="001363CF" w:rsidRPr="00130358" w:rsidRDefault="001363CF" w:rsidP="00D62538">
            <w:pPr>
              <w:pStyle w:val="TAL"/>
              <w:keepNext w:val="0"/>
              <w:keepLines w:val="0"/>
            </w:pPr>
          </w:p>
        </w:tc>
      </w:tr>
      <w:tr w:rsidR="001363CF" w:rsidRPr="00130358" w14:paraId="4C74864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1A57A" w14:textId="72157C78"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v2x-CommTxPoolExceptional-r14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6200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8475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0243" w14:textId="77777777" w:rsidR="001363CF" w:rsidRPr="00130358" w:rsidRDefault="001363CF" w:rsidP="00D62538">
            <w:pPr>
              <w:pStyle w:val="TAL"/>
              <w:keepNext w:val="0"/>
              <w:keepLines w:val="0"/>
            </w:pPr>
          </w:p>
        </w:tc>
      </w:tr>
      <w:tr w:rsidR="001363CF" w:rsidRPr="00130358" w14:paraId="4355AE4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025A4" w14:textId="6AAF42E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0C1DE"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A51D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1959E" w14:textId="77777777" w:rsidR="001363CF" w:rsidRPr="00130358" w:rsidRDefault="001363CF" w:rsidP="00D62538">
            <w:pPr>
              <w:pStyle w:val="TAL"/>
              <w:keepNext w:val="0"/>
              <w:keepLines w:val="0"/>
            </w:pPr>
          </w:p>
        </w:tc>
      </w:tr>
      <w:tr w:rsidR="001363CF" w:rsidRPr="00130358" w14:paraId="5A06ACE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CD35B" w14:textId="5C953F8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2EE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8D3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75864" w14:textId="77777777" w:rsidR="001363CF" w:rsidRPr="00130358" w:rsidRDefault="001363CF" w:rsidP="00D62538">
            <w:pPr>
              <w:pStyle w:val="TAL"/>
              <w:keepNext w:val="0"/>
              <w:keepLines w:val="0"/>
            </w:pPr>
          </w:p>
        </w:tc>
      </w:tr>
      <w:tr w:rsidR="001363CF" w:rsidRPr="00130358" w14:paraId="2FEE5C5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3D2B7" w14:textId="30B83CE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7842E"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C06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64F8" w14:textId="77777777" w:rsidR="001363CF" w:rsidRPr="00130358" w:rsidRDefault="001363CF" w:rsidP="00D62538">
            <w:pPr>
              <w:pStyle w:val="TAL"/>
              <w:keepNext w:val="0"/>
              <w:keepLines w:val="0"/>
            </w:pPr>
          </w:p>
        </w:tc>
      </w:tr>
      <w:tr w:rsidR="001363CF" w:rsidRPr="00130358" w14:paraId="689A4CE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9D5DD" w14:textId="2D4FCC3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7214"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27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CE498" w14:textId="77777777" w:rsidR="001363CF" w:rsidRPr="00130358" w:rsidRDefault="001363CF" w:rsidP="00D62538">
            <w:pPr>
              <w:pStyle w:val="TAL"/>
              <w:keepNext w:val="0"/>
              <w:keepLines w:val="0"/>
            </w:pPr>
          </w:p>
        </w:tc>
      </w:tr>
      <w:tr w:rsidR="001363CF" w:rsidRPr="00130358" w14:paraId="6ED9BA5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4D772" w14:textId="515DA1C6"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9D342"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A503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122A" w14:textId="77777777" w:rsidR="001363CF" w:rsidRPr="00130358" w:rsidRDefault="001363CF" w:rsidP="00D62538">
            <w:pPr>
              <w:pStyle w:val="TAL"/>
              <w:keepNext w:val="0"/>
              <w:keepLines w:val="0"/>
            </w:pPr>
          </w:p>
        </w:tc>
      </w:tr>
      <w:tr w:rsidR="001363CF" w:rsidRPr="00130358" w14:paraId="21629F3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E505B" w14:textId="29F96290"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D881A"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2D8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8275" w14:textId="77777777" w:rsidR="001363CF" w:rsidRPr="00130358" w:rsidRDefault="001363CF" w:rsidP="00D62538">
            <w:pPr>
              <w:pStyle w:val="TAL"/>
              <w:keepNext w:val="0"/>
              <w:keepLines w:val="0"/>
            </w:pPr>
          </w:p>
        </w:tc>
      </w:tr>
      <w:tr w:rsidR="001363CF" w:rsidRPr="00130358" w14:paraId="0B7540E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1E8B9" w14:textId="414B08CE"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9FDD1"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F10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D5291" w14:textId="77777777" w:rsidR="001363CF" w:rsidRPr="00130358" w:rsidRDefault="001363CF" w:rsidP="00D62538">
            <w:pPr>
              <w:pStyle w:val="TAL"/>
              <w:keepNext w:val="0"/>
              <w:keepLines w:val="0"/>
            </w:pPr>
          </w:p>
        </w:tc>
      </w:tr>
      <w:tr w:rsidR="001363CF" w:rsidRPr="00130358" w14:paraId="7DECBAB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85E36" w14:textId="0E0C05D2"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2F8D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1D5F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D1BA" w14:textId="77777777" w:rsidR="001363CF" w:rsidRPr="00130358" w:rsidRDefault="001363CF" w:rsidP="00D62538">
            <w:pPr>
              <w:pStyle w:val="TAL"/>
              <w:keepNext w:val="0"/>
              <w:keepLines w:val="0"/>
            </w:pPr>
          </w:p>
        </w:tc>
      </w:tr>
      <w:tr w:rsidR="001363CF" w:rsidRPr="00130358" w14:paraId="231A5CB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D8EA" w14:textId="43A4EB4C"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59280"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21E5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25095" w14:textId="77777777" w:rsidR="001363CF" w:rsidRPr="00130358" w:rsidRDefault="001363CF" w:rsidP="00D62538">
            <w:pPr>
              <w:pStyle w:val="TAL"/>
              <w:keepNext w:val="0"/>
              <w:keepLines w:val="0"/>
            </w:pPr>
          </w:p>
        </w:tc>
      </w:tr>
      <w:tr w:rsidR="001363CF" w:rsidRPr="00130358" w14:paraId="3324528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2AFD1" w14:textId="7FFA611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C3A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10E7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4EBBB" w14:textId="77777777" w:rsidR="001363CF" w:rsidRPr="00130358" w:rsidRDefault="001363CF" w:rsidP="00D62538">
            <w:pPr>
              <w:pStyle w:val="TAL"/>
              <w:keepNext w:val="0"/>
              <w:keepLines w:val="0"/>
            </w:pPr>
          </w:p>
        </w:tc>
      </w:tr>
      <w:tr w:rsidR="001363CF" w:rsidRPr="00130358" w14:paraId="74AD50F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FE18A" w14:textId="04D956E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C1758"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44E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7A1F7" w14:textId="77777777" w:rsidR="001363CF" w:rsidRPr="00130358" w:rsidRDefault="001363CF" w:rsidP="00D62538">
            <w:pPr>
              <w:pStyle w:val="TAL"/>
              <w:keepNext w:val="0"/>
              <w:keepLines w:val="0"/>
            </w:pPr>
          </w:p>
        </w:tc>
      </w:tr>
      <w:tr w:rsidR="001363CF" w:rsidRPr="00130358" w14:paraId="598DDD6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880C4" w14:textId="53BA394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0BDB0"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9E4A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59ABC" w14:textId="77777777" w:rsidR="001363CF" w:rsidRPr="00130358" w:rsidRDefault="001363CF" w:rsidP="00D62538">
            <w:pPr>
              <w:pStyle w:val="TAL"/>
              <w:keepNext w:val="0"/>
              <w:keepLines w:val="0"/>
            </w:pPr>
          </w:p>
        </w:tc>
      </w:tr>
      <w:tr w:rsidR="001363CF" w:rsidRPr="00130358" w14:paraId="1C35F3A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2F68F" w14:textId="1C70DCC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98C6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B93E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5A19D" w14:textId="77777777" w:rsidR="001363CF" w:rsidRPr="00130358" w:rsidRDefault="001363CF" w:rsidP="00D62538">
            <w:pPr>
              <w:pStyle w:val="TAL"/>
              <w:keepNext w:val="0"/>
              <w:keepLines w:val="0"/>
            </w:pPr>
          </w:p>
        </w:tc>
      </w:tr>
      <w:tr w:rsidR="001363CF" w:rsidRPr="00130358" w14:paraId="11EA99E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22690" w14:textId="5154683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3FA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8FC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035C" w14:textId="77777777" w:rsidR="001363CF" w:rsidRPr="00130358" w:rsidRDefault="001363CF" w:rsidP="00D62538">
            <w:pPr>
              <w:pStyle w:val="TAL"/>
              <w:keepNext w:val="0"/>
              <w:keepLines w:val="0"/>
            </w:pPr>
          </w:p>
        </w:tc>
      </w:tr>
      <w:tr w:rsidR="001363CF" w:rsidRPr="00130358" w14:paraId="32B31B5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EA5E1" w14:textId="66E8EF00"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v2x-ResourceSelectionConfig-r14</w:t>
            </w:r>
            <w:r w:rsidRPr="00130358">
              <w:rPr>
                <w:rFonts w:ascii="Times New Roman" w:hAnsi="Times New Roman"/>
                <w:sz w:val="20"/>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E91B6"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8DF6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EC4DD" w14:textId="77777777" w:rsidR="001363CF" w:rsidRPr="00130358" w:rsidRDefault="001363CF" w:rsidP="00D62538">
            <w:pPr>
              <w:pStyle w:val="TAL"/>
              <w:keepNext w:val="0"/>
              <w:keepLines w:val="0"/>
            </w:pPr>
          </w:p>
        </w:tc>
      </w:tr>
      <w:tr w:rsidR="001363CF" w:rsidRPr="00130358" w14:paraId="25E8C39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B645" w14:textId="1739D537"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92A7D" w14:textId="77777777" w:rsidR="001363CF" w:rsidRPr="00130358" w:rsidRDefault="001363CF" w:rsidP="00D62538">
            <w:pPr>
              <w:pStyle w:val="TAL"/>
              <w:keepNext w:val="0"/>
              <w:keepLines w:val="0"/>
              <w:rPr>
                <w:rFonts w:eastAsia="Malgun Gothic"/>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FEAC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C22A" w14:textId="77777777" w:rsidR="001363CF" w:rsidRPr="00130358" w:rsidRDefault="001363CF" w:rsidP="00D62538">
            <w:pPr>
              <w:pStyle w:val="TAL"/>
              <w:keepNext w:val="0"/>
              <w:keepLines w:val="0"/>
            </w:pPr>
          </w:p>
        </w:tc>
      </w:tr>
      <w:tr w:rsidR="001363CF" w:rsidRPr="00130358" w14:paraId="0114E29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434C5" w14:textId="1FFE8781"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5D41"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B71D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AF5D0" w14:textId="77777777" w:rsidR="001363CF" w:rsidRPr="00130358" w:rsidRDefault="001363CF" w:rsidP="00D62538">
            <w:pPr>
              <w:pStyle w:val="TAL"/>
              <w:keepNext w:val="0"/>
              <w:keepLines w:val="0"/>
            </w:pPr>
          </w:p>
        </w:tc>
      </w:tr>
      <w:tr w:rsidR="001363CF" w:rsidRPr="00130358" w14:paraId="3FD0175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56CE9" w14:textId="18848228"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FE703" w14:textId="77777777" w:rsidR="001363CF" w:rsidRPr="00130358" w:rsidRDefault="001363CF" w:rsidP="00D62538">
            <w:pPr>
              <w:pStyle w:val="TAL"/>
              <w:keepNext w:val="0"/>
              <w:keepLines w:val="0"/>
              <w:rPr>
                <w:rFonts w:eastAsia="Malgun Gothic"/>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1E3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9138E" w14:textId="77777777" w:rsidR="001363CF" w:rsidRPr="00130358" w:rsidRDefault="001363CF" w:rsidP="00D62538">
            <w:pPr>
              <w:pStyle w:val="TAL"/>
              <w:keepNext w:val="0"/>
              <w:keepLines w:val="0"/>
            </w:pPr>
          </w:p>
        </w:tc>
      </w:tr>
      <w:tr w:rsidR="001363CF" w:rsidRPr="00130358" w14:paraId="65B7D04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C1589" w14:textId="2D051C80"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F3B3"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BE6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751F" w14:textId="77777777" w:rsidR="001363CF" w:rsidRPr="00130358" w:rsidRDefault="001363CF" w:rsidP="00D62538">
            <w:pPr>
              <w:pStyle w:val="TAL"/>
              <w:keepNext w:val="0"/>
              <w:keepLines w:val="0"/>
            </w:pPr>
          </w:p>
        </w:tc>
      </w:tr>
      <w:tr w:rsidR="001363CF" w:rsidRPr="00130358" w14:paraId="659866C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EC9A0" w14:textId="450C56D9"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9ED0B" w14:textId="77777777" w:rsidR="001363CF" w:rsidRPr="00130358" w:rsidRDefault="001363CF" w:rsidP="00D62538">
            <w:pPr>
              <w:pStyle w:val="TAL"/>
              <w:keepNext w:val="0"/>
              <w:keepLines w:val="0"/>
              <w:rPr>
                <w:rFonts w:eastAsia="Malgun Gothic"/>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7AA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E1C82" w14:textId="77777777" w:rsidR="001363CF" w:rsidRPr="00130358" w:rsidRDefault="001363CF" w:rsidP="00D62538">
            <w:pPr>
              <w:pStyle w:val="TAL"/>
              <w:keepNext w:val="0"/>
              <w:keepLines w:val="0"/>
            </w:pPr>
          </w:p>
        </w:tc>
      </w:tr>
      <w:tr w:rsidR="001363CF" w:rsidRPr="00130358" w14:paraId="30AC319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B483E" w14:textId="2D83B586"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F409A"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11C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3A10" w14:textId="77777777" w:rsidR="001363CF" w:rsidRPr="00130358" w:rsidRDefault="001363CF" w:rsidP="00D62538">
            <w:pPr>
              <w:pStyle w:val="TAL"/>
              <w:keepNext w:val="0"/>
              <w:keepLines w:val="0"/>
            </w:pPr>
          </w:p>
        </w:tc>
      </w:tr>
      <w:tr w:rsidR="001363CF" w:rsidRPr="00130358" w14:paraId="546454A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6FCB1"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8EAC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4351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171B" w14:textId="77777777" w:rsidR="001363CF" w:rsidRPr="00130358" w:rsidRDefault="001363CF" w:rsidP="00D62538">
            <w:pPr>
              <w:pStyle w:val="TAL"/>
              <w:keepNext w:val="0"/>
              <w:keepLines w:val="0"/>
            </w:pPr>
          </w:p>
        </w:tc>
      </w:tr>
    </w:tbl>
    <w:p w14:paraId="19904E05" w14:textId="77777777" w:rsidR="001363CF" w:rsidRPr="00130358" w:rsidRDefault="001363CF" w:rsidP="00D62538">
      <w:pPr>
        <w:pStyle w:val="Heading4"/>
        <w:keepNext w:val="0"/>
        <w:keepLines w:val="0"/>
        <w:rPr>
          <w:rFonts w:eastAsia="Batang"/>
        </w:rPr>
      </w:pPr>
      <w:r w:rsidRPr="00130358">
        <w:rPr>
          <w:rFonts w:eastAsia="Batang"/>
        </w:rPr>
        <w:t>12.3.1.5</w:t>
      </w:r>
      <w:r w:rsidRPr="00130358">
        <w:rPr>
          <w:rFonts w:eastAsia="Batang"/>
        </w:rPr>
        <w:tab/>
        <w:t>Test Requirement</w:t>
      </w:r>
    </w:p>
    <w:p w14:paraId="500DD4FB" w14:textId="77777777" w:rsidR="001363CF" w:rsidRPr="00130358" w:rsidRDefault="001363CF" w:rsidP="00D62538">
      <w:pPr>
        <w:rPr>
          <w:rFonts w:eastAsia="Malgun Gothic"/>
          <w:lang w:eastAsia="zh-CN"/>
        </w:rPr>
      </w:pPr>
      <w:r w:rsidRPr="00130358">
        <w:t xml:space="preserve">Tables 12.3.1.5-1 </w:t>
      </w:r>
      <w:r w:rsidRPr="00130358">
        <w:rPr>
          <w:rFonts w:eastAsia="PMingLiU"/>
          <w:lang w:eastAsia="zh-TW"/>
        </w:rPr>
        <w:t xml:space="preserve">and 12.3.1.5-2 </w:t>
      </w:r>
      <w:r w:rsidRPr="00130358">
        <w:t>define the primary level settings including test tolerances for V2X Synchronization Reference Selection/Reselection Tests for GNSS configured as the highest priority test.</w:t>
      </w:r>
    </w:p>
    <w:p w14:paraId="3DB07FBE" w14:textId="77777777" w:rsidR="001363CF" w:rsidRPr="00130358" w:rsidRDefault="001363CF" w:rsidP="00D62538">
      <w:pPr>
        <w:pStyle w:val="TH"/>
        <w:keepNext w:val="0"/>
        <w:keepLines w:val="0"/>
      </w:pPr>
      <w:r w:rsidRPr="00130358">
        <w:t xml:space="preserve">Table 12.3.1.5-1: </w:t>
      </w:r>
      <w:proofErr w:type="spellStart"/>
      <w:r w:rsidRPr="00130358">
        <w:t>SyncRef</w:t>
      </w:r>
      <w:proofErr w:type="spellEnd"/>
      <w:r w:rsidRPr="00130358">
        <w:t xml:space="preserve"> UE Specific Test Parameters for V2X Synchronization Reference Selection/Reselection Tests for GNSS configured as the highest priority</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8"/>
        <w:gridCol w:w="895"/>
        <w:gridCol w:w="959"/>
        <w:gridCol w:w="960"/>
        <w:gridCol w:w="959"/>
        <w:gridCol w:w="960"/>
        <w:gridCol w:w="959"/>
        <w:gridCol w:w="960"/>
      </w:tblGrid>
      <w:tr w:rsidR="001363CF" w:rsidRPr="00130358" w14:paraId="0954B8AB" w14:textId="77777777" w:rsidTr="00D62538">
        <w:trPr>
          <w:cantSplit/>
          <w:jc w:val="center"/>
        </w:trPr>
        <w:tc>
          <w:tcPr>
            <w:tcW w:w="2948" w:type="dxa"/>
            <w:vMerge w:val="restart"/>
            <w:tcBorders>
              <w:top w:val="single" w:sz="4" w:space="0" w:color="auto"/>
              <w:left w:val="single" w:sz="4" w:space="0" w:color="auto"/>
              <w:bottom w:val="single" w:sz="4" w:space="0" w:color="auto"/>
              <w:right w:val="single" w:sz="4" w:space="0" w:color="auto"/>
            </w:tcBorders>
            <w:vAlign w:val="center"/>
            <w:hideMark/>
          </w:tcPr>
          <w:p w14:paraId="37217EB4"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1B06A1B3"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68760F7D" w14:textId="1E83E8A6" w:rsidR="001363CF" w:rsidRPr="00130358" w:rsidRDefault="001363CF" w:rsidP="00D62538">
            <w:pPr>
              <w:pStyle w:val="TAH"/>
              <w:keepNext w:val="0"/>
              <w:keepLines w:val="0"/>
              <w:rPr>
                <w:rFonts w:cs="Arial"/>
                <w:lang w:eastAsia="ja-JP"/>
              </w:rPr>
            </w:pP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43D28D9" w14:textId="560C85C5" w:rsidR="001363CF" w:rsidRPr="00130358" w:rsidRDefault="001363CF" w:rsidP="00D62538">
            <w:pPr>
              <w:pStyle w:val="TAH"/>
              <w:keepNext w:val="0"/>
              <w:keepLines w:val="0"/>
              <w:rPr>
                <w:rFonts w:cs="Arial"/>
                <w:lang w:eastAsia="ja-JP"/>
              </w:rPr>
            </w:pP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r>
      <w:tr w:rsidR="001363CF" w:rsidRPr="00130358" w14:paraId="5AC0AAC2" w14:textId="77777777" w:rsidTr="00D62538">
        <w:trPr>
          <w:cantSplit/>
          <w:jc w:val="center"/>
        </w:trPr>
        <w:tc>
          <w:tcPr>
            <w:tcW w:w="2948" w:type="dxa"/>
            <w:vMerge/>
            <w:tcBorders>
              <w:top w:val="single" w:sz="4" w:space="0" w:color="auto"/>
              <w:left w:val="single" w:sz="4" w:space="0" w:color="auto"/>
              <w:bottom w:val="single" w:sz="4" w:space="0" w:color="auto"/>
              <w:right w:val="single" w:sz="4" w:space="0" w:color="auto"/>
            </w:tcBorders>
            <w:vAlign w:val="center"/>
            <w:hideMark/>
          </w:tcPr>
          <w:p w14:paraId="123D3591" w14:textId="77777777" w:rsidR="001363CF" w:rsidRPr="00130358" w:rsidRDefault="001363CF" w:rsidP="00D62538">
            <w:pPr>
              <w:autoSpaceDN/>
              <w:spacing w:after="0"/>
              <w:rPr>
                <w:rFonts w:ascii="Arial" w:hAnsi="Arial" w:cs="Arial"/>
                <w:b/>
                <w:sz w:val="18"/>
                <w:lang w:eastAsia="ja-JP"/>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513CAD0E" w14:textId="77777777" w:rsidR="001363CF" w:rsidRPr="00130358" w:rsidRDefault="001363CF" w:rsidP="00D62538">
            <w:pPr>
              <w:autoSpaceDN/>
              <w:spacing w:after="0"/>
              <w:rPr>
                <w:rFonts w:ascii="Arial" w:hAnsi="Arial" w:cs="Arial"/>
                <w:b/>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C7C077"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2F488E"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FF59B0"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207035"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7D6EBB"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DCEBC" w14:textId="77777777" w:rsidR="001363CF" w:rsidRPr="00130358" w:rsidRDefault="001363CF" w:rsidP="00D62538">
            <w:pPr>
              <w:pStyle w:val="TAH"/>
              <w:keepNext w:val="0"/>
              <w:keepLines w:val="0"/>
              <w:rPr>
                <w:rFonts w:cs="Arial"/>
                <w:lang w:eastAsia="ja-JP"/>
              </w:rPr>
            </w:pPr>
            <w:r w:rsidRPr="00130358">
              <w:rPr>
                <w:rFonts w:cs="Arial"/>
                <w:lang w:eastAsia="ja-JP"/>
              </w:rPr>
              <w:t>T3</w:t>
            </w:r>
          </w:p>
        </w:tc>
      </w:tr>
      <w:tr w:rsidR="001363CF" w:rsidRPr="00130358" w14:paraId="1E2FB41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C63B19D" w14:textId="5BC5F395"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895" w:type="dxa"/>
            <w:tcBorders>
              <w:top w:val="single" w:sz="4" w:space="0" w:color="auto"/>
              <w:left w:val="single" w:sz="4" w:space="0" w:color="auto"/>
              <w:bottom w:val="single" w:sz="4" w:space="0" w:color="auto"/>
              <w:right w:val="single" w:sz="4" w:space="0" w:color="auto"/>
            </w:tcBorders>
            <w:vAlign w:val="center"/>
          </w:tcPr>
          <w:p w14:paraId="07A1A569" w14:textId="77777777" w:rsidR="001363CF" w:rsidRPr="00130358" w:rsidRDefault="001363CF" w:rsidP="00D62538">
            <w:pPr>
              <w:pStyle w:val="TAC"/>
              <w:keepNext w:val="0"/>
              <w:keepLines w:val="0"/>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5F536AA9" w14:textId="77777777" w:rsidR="001363CF" w:rsidRPr="00130358" w:rsidRDefault="001363CF" w:rsidP="00D62538">
            <w:pPr>
              <w:pStyle w:val="TAC"/>
              <w:keepNext w:val="0"/>
              <w:keepLines w:val="0"/>
              <w:rPr>
                <w:rFonts w:cs="Arial"/>
                <w:bCs/>
                <w:lang w:eastAsia="ja-JP"/>
              </w:rPr>
            </w:pPr>
            <w:r w:rsidRPr="00130358">
              <w:rPr>
                <w:rFonts w:cs="Arial"/>
                <w:bCs/>
                <w:lang w:eastAsia="ja-JP"/>
              </w:rPr>
              <w:t>1</w:t>
            </w:r>
          </w:p>
        </w:tc>
      </w:tr>
      <w:tr w:rsidR="001363CF" w:rsidRPr="00130358" w14:paraId="491A31A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71D3A10"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BW</w:t>
            </w:r>
            <w:r w:rsidRPr="00130358">
              <w:rPr>
                <w:rFonts w:cs="Arial"/>
                <w:vertAlign w:val="subscript"/>
                <w:lang w:eastAsia="ja-JP"/>
              </w:rPr>
              <w:t>channel</w:t>
            </w:r>
            <w:proofErr w:type="spellEnd"/>
          </w:p>
        </w:tc>
        <w:tc>
          <w:tcPr>
            <w:tcW w:w="895" w:type="dxa"/>
            <w:tcBorders>
              <w:top w:val="single" w:sz="4" w:space="0" w:color="auto"/>
              <w:left w:val="single" w:sz="4" w:space="0" w:color="auto"/>
              <w:bottom w:val="single" w:sz="4" w:space="0" w:color="auto"/>
              <w:right w:val="single" w:sz="4" w:space="0" w:color="auto"/>
            </w:tcBorders>
            <w:vAlign w:val="center"/>
            <w:hideMark/>
          </w:tcPr>
          <w:p w14:paraId="274951E1"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42D6E4F4" w14:textId="16277FAC" w:rsidR="001363CF" w:rsidRPr="00130358" w:rsidRDefault="001363CF" w:rsidP="00D62538">
            <w:pPr>
              <w:pStyle w:val="TAC"/>
              <w:keepNext w:val="0"/>
              <w:keepLines w:val="0"/>
              <w:rPr>
                <w:rFonts w:cs="Arial"/>
                <w:bCs/>
                <w:lang w:eastAsia="ja-JP"/>
              </w:rPr>
            </w:pPr>
            <w:r w:rsidRPr="00130358">
              <w:rPr>
                <w:rFonts w:cs="Arial"/>
                <w:bCs/>
                <w:lang w:eastAsia="ja-JP"/>
              </w:rPr>
              <w:t>5</w:t>
            </w:r>
            <w:r w:rsidR="00D62538" w:rsidRPr="00130358">
              <w:rPr>
                <w:rFonts w:cs="Arial"/>
                <w:bCs/>
                <w:lang w:eastAsia="ja-JP"/>
              </w:rPr>
              <w:t xml:space="preserve"> </w:t>
            </w:r>
            <w:r w:rsidRPr="00130358">
              <w:rPr>
                <w:rFonts w:cs="Arial"/>
                <w:bCs/>
                <w:lang w:eastAsia="ja-JP"/>
              </w:rPr>
              <w:t>or</w:t>
            </w:r>
            <w:r w:rsidR="00D62538" w:rsidRPr="00130358">
              <w:rPr>
                <w:rFonts w:cs="Arial"/>
                <w:bCs/>
                <w:lang w:eastAsia="ja-JP"/>
              </w:rPr>
              <w:t xml:space="preserve"> </w:t>
            </w:r>
            <w:r w:rsidRPr="00130358">
              <w:rPr>
                <w:rFonts w:cs="Arial"/>
                <w:bCs/>
                <w:lang w:eastAsia="ja-JP"/>
              </w:rPr>
              <w:t>10</w:t>
            </w:r>
          </w:p>
        </w:tc>
      </w:tr>
      <w:tr w:rsidR="001363CF" w:rsidRPr="00130358" w14:paraId="42B310D9"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0CF03C79" w14:textId="5F1ED713"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configuration</w:t>
            </w:r>
          </w:p>
        </w:tc>
        <w:tc>
          <w:tcPr>
            <w:tcW w:w="895" w:type="dxa"/>
            <w:tcBorders>
              <w:top w:val="single" w:sz="4" w:space="0" w:color="auto"/>
              <w:left w:val="single" w:sz="4" w:space="0" w:color="auto"/>
              <w:bottom w:val="single" w:sz="4" w:space="0" w:color="auto"/>
              <w:right w:val="single" w:sz="4" w:space="0" w:color="auto"/>
            </w:tcBorders>
            <w:vAlign w:val="center"/>
          </w:tcPr>
          <w:p w14:paraId="774CAF2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53E7F954" w14:textId="65010E26"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0554F219" w14:textId="3C06A213"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26D84FBF" w14:textId="5D823FEA"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p>
          <w:p w14:paraId="537821BC" w14:textId="2DC447BF"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r>
      <w:tr w:rsidR="001363CF" w:rsidRPr="00130358" w14:paraId="59476449"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6A9A2FB8"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networkControlledSyncTx</w:t>
            </w:r>
            <w:proofErr w:type="spellEnd"/>
          </w:p>
        </w:tc>
        <w:tc>
          <w:tcPr>
            <w:tcW w:w="895" w:type="dxa"/>
            <w:tcBorders>
              <w:top w:val="single" w:sz="4" w:space="0" w:color="auto"/>
              <w:left w:val="single" w:sz="4" w:space="0" w:color="auto"/>
              <w:bottom w:val="single" w:sz="4" w:space="0" w:color="auto"/>
              <w:right w:val="single" w:sz="4" w:space="0" w:color="auto"/>
            </w:tcBorders>
            <w:vAlign w:val="center"/>
          </w:tcPr>
          <w:p w14:paraId="38258C59"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1385F865"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596E7CD" w14:textId="77777777" w:rsidR="001363CF" w:rsidRPr="00130358" w:rsidRDefault="001363CF" w:rsidP="00D62538">
            <w:pPr>
              <w:pStyle w:val="TAC"/>
              <w:keepNext w:val="0"/>
              <w:keepLines w:val="0"/>
              <w:rPr>
                <w:rFonts w:cs="Arial"/>
                <w:lang w:eastAsia="ja-JP"/>
              </w:rPr>
            </w:pPr>
            <w:r w:rsidRPr="00130358">
              <w:rPr>
                <w:rFonts w:cs="Arial"/>
                <w:lang w:eastAsia="ja-JP"/>
              </w:rPr>
              <w:t>ON</w:t>
            </w:r>
          </w:p>
        </w:tc>
      </w:tr>
      <w:tr w:rsidR="001363CF" w:rsidRPr="00130358" w14:paraId="0B866D52"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2DF22EE"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syncTxThreshOoC</w:t>
            </w:r>
            <w:proofErr w:type="spellEnd"/>
          </w:p>
        </w:tc>
        <w:tc>
          <w:tcPr>
            <w:tcW w:w="895" w:type="dxa"/>
            <w:tcBorders>
              <w:top w:val="single" w:sz="4" w:space="0" w:color="auto"/>
              <w:left w:val="single" w:sz="4" w:space="0" w:color="auto"/>
              <w:bottom w:val="single" w:sz="4" w:space="0" w:color="auto"/>
              <w:right w:val="single" w:sz="4" w:space="0" w:color="auto"/>
            </w:tcBorders>
            <w:vAlign w:val="center"/>
            <w:hideMark/>
          </w:tcPr>
          <w:p w14:paraId="654BD934" w14:textId="6F029500" w:rsidR="001363CF" w:rsidRPr="00130358" w:rsidRDefault="001363CF" w:rsidP="00D62538">
            <w:pPr>
              <w:pStyle w:val="TAC"/>
              <w:keepNext w:val="0"/>
              <w:keepLines w:val="0"/>
              <w:rPr>
                <w:rFonts w:cs="Arial"/>
                <w:bCs/>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29D88A71"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7343CFC3"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r>
      <w:tr w:rsidR="001363CF" w:rsidRPr="00130358" w14:paraId="496A8099"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F1C9178"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slssid</w:t>
            </w:r>
            <w:proofErr w:type="spellEnd"/>
          </w:p>
        </w:tc>
        <w:tc>
          <w:tcPr>
            <w:tcW w:w="895" w:type="dxa"/>
            <w:tcBorders>
              <w:top w:val="single" w:sz="4" w:space="0" w:color="auto"/>
              <w:left w:val="single" w:sz="4" w:space="0" w:color="auto"/>
              <w:bottom w:val="single" w:sz="4" w:space="0" w:color="auto"/>
              <w:right w:val="single" w:sz="4" w:space="0" w:color="auto"/>
            </w:tcBorders>
            <w:vAlign w:val="center"/>
          </w:tcPr>
          <w:p w14:paraId="460588A7"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5D584343" w14:textId="77777777" w:rsidR="001363CF" w:rsidRPr="00130358" w:rsidRDefault="001363CF" w:rsidP="00D62538">
            <w:pPr>
              <w:pStyle w:val="TAC"/>
              <w:keepNext w:val="0"/>
              <w:keepLines w:val="0"/>
              <w:rPr>
                <w:rFonts w:cs="Arial"/>
                <w:lang w:eastAsia="ja-JP"/>
              </w:rPr>
            </w:pPr>
            <w:r w:rsidRPr="00130358">
              <w:rPr>
                <w:rFonts w:cs="Arial"/>
                <w:lang w:eastAsia="ja-JP"/>
              </w:rPr>
              <w:t>0</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E193DF4" w14:textId="77777777" w:rsidR="001363CF" w:rsidRPr="00130358" w:rsidRDefault="001363CF" w:rsidP="00D62538">
            <w:pPr>
              <w:pStyle w:val="TAC"/>
              <w:keepNext w:val="0"/>
              <w:keepLines w:val="0"/>
              <w:rPr>
                <w:rFonts w:cs="Arial"/>
                <w:lang w:eastAsia="ja-JP"/>
              </w:rPr>
            </w:pPr>
            <w:r w:rsidRPr="00130358">
              <w:rPr>
                <w:rFonts w:cs="Arial"/>
                <w:lang w:eastAsia="ja-JP"/>
              </w:rPr>
              <w:t>0</w:t>
            </w:r>
          </w:p>
        </w:tc>
      </w:tr>
      <w:tr w:rsidR="001363CF" w:rsidRPr="00130358" w14:paraId="4D44F574"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15D447F3" w14:textId="2CDBF87C" w:rsidR="001363CF" w:rsidRPr="00130358" w:rsidRDefault="001363CF" w:rsidP="00D62538">
            <w:pPr>
              <w:pStyle w:val="TAL"/>
              <w:keepNext w:val="0"/>
              <w:keepLines w:val="0"/>
              <w:rPr>
                <w:rFonts w:cs="Arial"/>
                <w:lang w:eastAsia="ja-JP"/>
              </w:rPr>
            </w:pPr>
            <w:proofErr w:type="spellStart"/>
            <w:r w:rsidRPr="00130358">
              <w:rPr>
                <w:rFonts w:cs="Arial"/>
                <w:lang w:eastAsia="ja-JP"/>
              </w:rPr>
              <w:t>inCoverage</w:t>
            </w:r>
            <w:proofErr w:type="spellEnd"/>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MIB-SL)</w:t>
            </w:r>
          </w:p>
        </w:tc>
        <w:tc>
          <w:tcPr>
            <w:tcW w:w="895" w:type="dxa"/>
            <w:tcBorders>
              <w:top w:val="single" w:sz="4" w:space="0" w:color="auto"/>
              <w:left w:val="single" w:sz="4" w:space="0" w:color="auto"/>
              <w:bottom w:val="single" w:sz="4" w:space="0" w:color="auto"/>
              <w:right w:val="single" w:sz="4" w:space="0" w:color="auto"/>
            </w:tcBorders>
            <w:vAlign w:val="center"/>
          </w:tcPr>
          <w:p w14:paraId="0BD8EB01"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1BBC41E8" w14:textId="77777777" w:rsidR="001363CF" w:rsidRPr="00130358" w:rsidRDefault="001363CF" w:rsidP="00D62538">
            <w:pPr>
              <w:pStyle w:val="TAC"/>
              <w:keepNext w:val="0"/>
              <w:keepLines w:val="0"/>
              <w:rPr>
                <w:rFonts w:cs="Arial"/>
                <w:lang w:eastAsia="ja-JP"/>
              </w:rPr>
            </w:pPr>
            <w:r w:rsidRPr="00130358">
              <w:rPr>
                <w:rFonts w:cs="Arial"/>
                <w:lang w:eastAsia="ja-JP"/>
              </w:rPr>
              <w:t>FALSE</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20393222" w14:textId="77777777" w:rsidR="001363CF" w:rsidRPr="00130358" w:rsidRDefault="001363CF" w:rsidP="00D62538">
            <w:pPr>
              <w:pStyle w:val="TAC"/>
              <w:keepNext w:val="0"/>
              <w:keepLines w:val="0"/>
              <w:rPr>
                <w:rFonts w:cs="Arial"/>
                <w:lang w:eastAsia="ja-JP"/>
              </w:rPr>
            </w:pPr>
            <w:r w:rsidRPr="00130358">
              <w:rPr>
                <w:rFonts w:cs="Arial"/>
                <w:lang w:eastAsia="ja-JP"/>
              </w:rPr>
              <w:t>TRUE</w:t>
            </w:r>
          </w:p>
        </w:tc>
      </w:tr>
      <w:tr w:rsidR="001363CF" w:rsidRPr="00130358" w14:paraId="0AD3EBBE"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69893855"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syncOffsetIndicator</w:t>
            </w:r>
            <w:proofErr w:type="spellEnd"/>
          </w:p>
        </w:tc>
        <w:tc>
          <w:tcPr>
            <w:tcW w:w="895" w:type="dxa"/>
            <w:tcBorders>
              <w:top w:val="single" w:sz="4" w:space="0" w:color="auto"/>
              <w:left w:val="single" w:sz="4" w:space="0" w:color="auto"/>
              <w:bottom w:val="single" w:sz="4" w:space="0" w:color="auto"/>
              <w:right w:val="single" w:sz="4" w:space="0" w:color="auto"/>
            </w:tcBorders>
            <w:vAlign w:val="center"/>
          </w:tcPr>
          <w:p w14:paraId="504302DF"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35D217BA"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syncOffsetIndicator2</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57E517EE"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syncOffsetIndicator1</w:t>
            </w:r>
          </w:p>
        </w:tc>
      </w:tr>
      <w:tr w:rsidR="001363CF" w:rsidRPr="00130358" w14:paraId="4A941EA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7F07892C" w14:textId="45657387" w:rsidR="001363CF" w:rsidRPr="00130358" w:rsidRDefault="00000000" w:rsidP="00D62538">
            <w:pPr>
              <w:pStyle w:val="TAL"/>
              <w:keepNext w:val="0"/>
              <w:keepLines w:val="0"/>
              <w:rPr>
                <w:rFonts w:cs="Arial"/>
                <w:lang w:eastAsia="ja-JP"/>
              </w:rPr>
            </w:pPr>
            <w:r>
              <w:rPr>
                <w:rFonts w:cs="Arial"/>
                <w:position w:val="-12"/>
                <w:lang w:eastAsia="ja-JP"/>
              </w:rPr>
              <w:pict w14:anchorId="153CA903">
                <v:shape id="_x0000_i1174" type="#_x0000_t75" style="width:22.5pt;height:22.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895" w:type="dxa"/>
            <w:tcBorders>
              <w:top w:val="single" w:sz="4" w:space="0" w:color="auto"/>
              <w:left w:val="single" w:sz="4" w:space="0" w:color="auto"/>
              <w:bottom w:val="single" w:sz="4" w:space="0" w:color="auto"/>
              <w:right w:val="single" w:sz="4" w:space="0" w:color="auto"/>
            </w:tcBorders>
            <w:vAlign w:val="center"/>
            <w:hideMark/>
          </w:tcPr>
          <w:p w14:paraId="5F26632E" w14:textId="0D68EDE8"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5EB7C1D6"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4AEE9DAD"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F6A07A7" w14:textId="77777777" w:rsidR="001363CF" w:rsidRPr="00130358" w:rsidRDefault="00000000" w:rsidP="00D62538">
            <w:pPr>
              <w:pStyle w:val="TAL"/>
              <w:keepNext w:val="0"/>
              <w:keepLines w:val="0"/>
              <w:rPr>
                <w:rFonts w:cs="Arial"/>
                <w:lang w:eastAsia="ja-JP"/>
              </w:rPr>
            </w:pPr>
            <w:r>
              <w:rPr>
                <w:rFonts w:cs="Arial"/>
                <w:position w:val="-12"/>
                <w:lang w:eastAsia="ja-JP"/>
              </w:rPr>
              <w:pict w14:anchorId="532C9262">
                <v:shape id="_x0000_i1175" type="#_x0000_t75" style="width:42.75pt;height:22.5pt" fillcolor="window">
                  <v:imagedata r:id="rId11"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11B4509C"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853A53"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1B7133"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D26C59"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935C5D"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4B20F2"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3BB07D" w14:textId="77777777" w:rsidR="001363CF" w:rsidRPr="00130358" w:rsidRDefault="001363CF" w:rsidP="00D62538">
            <w:pPr>
              <w:pStyle w:val="TAC"/>
              <w:keepNext w:val="0"/>
              <w:keepLines w:val="0"/>
              <w:rPr>
                <w:rFonts w:cs="Arial"/>
                <w:lang w:eastAsia="ja-JP"/>
              </w:rPr>
            </w:pPr>
            <w:r w:rsidRPr="00130358">
              <w:rPr>
                <w:rFonts w:cs="Arial"/>
                <w:lang w:eastAsia="ja-JP"/>
              </w:rPr>
              <w:t>3.5</w:t>
            </w:r>
          </w:p>
        </w:tc>
      </w:tr>
      <w:tr w:rsidR="001363CF" w:rsidRPr="00130358" w14:paraId="7759C7E8"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F23CFC3" w14:textId="77777777" w:rsidR="001363CF" w:rsidRPr="00130358" w:rsidRDefault="00000000" w:rsidP="00D62538">
            <w:pPr>
              <w:pStyle w:val="TAL"/>
              <w:keepNext w:val="0"/>
              <w:keepLines w:val="0"/>
              <w:rPr>
                <w:rFonts w:cs="Arial"/>
                <w:lang w:eastAsia="ja-JP"/>
              </w:rPr>
            </w:pPr>
            <w:r>
              <w:rPr>
                <w:rFonts w:cs="Arial"/>
                <w:position w:val="-12"/>
                <w:lang w:eastAsia="ja-JP"/>
              </w:rPr>
              <w:pict w14:anchorId="6FF89F94">
                <v:shape id="_x0000_i1176" type="#_x0000_t75" style="width:31.5pt;height:18.75pt" fillcolor="window">
                  <v:imagedata r:id="rId9"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5BE6447B"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DDF7F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7E1A3D" w14:textId="77777777" w:rsidR="001363CF" w:rsidRPr="00130358" w:rsidRDefault="001363CF" w:rsidP="00D62538">
            <w:pPr>
              <w:pStyle w:val="TAC"/>
              <w:keepNext w:val="0"/>
              <w:keepLines w:val="0"/>
              <w:rPr>
                <w:rFonts w:cs="Arial"/>
                <w:lang w:eastAsia="ja-JP"/>
              </w:rPr>
            </w:pPr>
            <w:r w:rsidRPr="00130358">
              <w:rPr>
                <w:rFonts w:cs="v4.2.0"/>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C184C1" w14:textId="77777777" w:rsidR="001363CF" w:rsidRPr="00130358" w:rsidRDefault="001363CF" w:rsidP="00D62538">
            <w:pPr>
              <w:pStyle w:val="TAC"/>
              <w:keepNext w:val="0"/>
              <w:keepLines w:val="0"/>
              <w:rPr>
                <w:rFonts w:cs="Arial"/>
                <w:lang w:eastAsia="ja-JP"/>
              </w:rPr>
            </w:pPr>
            <w:r w:rsidRPr="00130358">
              <w:rPr>
                <w:rFonts w:cs="v4.2.0"/>
                <w:lang w:eastAsia="ja-JP"/>
              </w:rPr>
              <w:t>-4.8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0EBDD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96109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0733C4" w14:textId="77777777" w:rsidR="001363CF" w:rsidRPr="00130358" w:rsidRDefault="001363CF" w:rsidP="00D62538">
            <w:pPr>
              <w:pStyle w:val="TAC"/>
              <w:keepNext w:val="0"/>
              <w:keepLines w:val="0"/>
              <w:rPr>
                <w:rFonts w:cs="Arial"/>
                <w:lang w:eastAsia="ja-JP"/>
              </w:rPr>
            </w:pPr>
            <w:r w:rsidRPr="00130358">
              <w:rPr>
                <w:rFonts w:cs="v4.2.0"/>
                <w:lang w:eastAsia="ja-JP"/>
              </w:rPr>
              <w:t>0.34</w:t>
            </w:r>
          </w:p>
        </w:tc>
      </w:tr>
      <w:tr w:rsidR="001363CF" w:rsidRPr="00130358" w14:paraId="01880443"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A570A17" w14:textId="56C3ECF1"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895" w:type="dxa"/>
            <w:tcBorders>
              <w:top w:val="single" w:sz="4" w:space="0" w:color="auto"/>
              <w:left w:val="single" w:sz="4" w:space="0" w:color="auto"/>
              <w:bottom w:val="single" w:sz="4" w:space="0" w:color="auto"/>
              <w:right w:val="single" w:sz="4" w:space="0" w:color="auto"/>
            </w:tcBorders>
            <w:vAlign w:val="center"/>
            <w:hideMark/>
          </w:tcPr>
          <w:p w14:paraId="082AE31C" w14:textId="1A326E68"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758F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FD4450"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3294A4"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7D40C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2AED0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42479" w14:textId="77777777" w:rsidR="001363CF" w:rsidRPr="00130358" w:rsidRDefault="001363CF" w:rsidP="00D62538">
            <w:pPr>
              <w:pStyle w:val="TAC"/>
              <w:keepNext w:val="0"/>
              <w:keepLines w:val="0"/>
              <w:rPr>
                <w:rFonts w:cs="Arial"/>
                <w:lang w:eastAsia="ja-JP"/>
              </w:rPr>
            </w:pPr>
            <w:r w:rsidRPr="00130358">
              <w:rPr>
                <w:rFonts w:cs="Arial"/>
                <w:lang w:eastAsia="ja-JP"/>
              </w:rPr>
              <w:t>-91.5</w:t>
            </w:r>
          </w:p>
        </w:tc>
      </w:tr>
      <w:tr w:rsidR="001363CF" w:rsidRPr="00130358" w14:paraId="233A85B6"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5A182AB2" w14:textId="3A97CCD0"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895" w:type="dxa"/>
            <w:tcBorders>
              <w:top w:val="single" w:sz="4" w:space="0" w:color="auto"/>
              <w:left w:val="single" w:sz="4" w:space="0" w:color="auto"/>
              <w:bottom w:val="single" w:sz="4" w:space="0" w:color="auto"/>
              <w:right w:val="single" w:sz="4" w:space="0" w:color="auto"/>
            </w:tcBorders>
            <w:vAlign w:val="center"/>
          </w:tcPr>
          <w:p w14:paraId="6C2ADCE2" w14:textId="77777777" w:rsidR="001363CF" w:rsidRPr="00130358" w:rsidRDefault="001363CF" w:rsidP="00D62538">
            <w:pPr>
              <w:pStyle w:val="TAC"/>
              <w:keepNext w:val="0"/>
              <w:keepLines w:val="0"/>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4368B6D3"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07B96AEA" w14:textId="77777777" w:rsidTr="00D62538">
        <w:trPr>
          <w:cantSplit/>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17284E6B" w14:textId="3986C460"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300ED2C6">
                <v:shape id="_x0000_i1177" type="#_x0000_t75" style="width:21.75pt;height:18.75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0055144D" w14:textId="1AFD13B0"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S-RSRP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5AF86EA4" w14:textId="14A8F8B6"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SSSS</w:t>
            </w:r>
            <w:r w:rsidR="00D62538" w:rsidRPr="00130358">
              <w:rPr>
                <w:rFonts w:cs="Arial"/>
                <w:lang w:eastAsia="ja-JP"/>
              </w:rPr>
              <w:t xml:space="preserve"> </w:t>
            </w:r>
            <w:r w:rsidR="001363CF" w:rsidRPr="00130358">
              <w:rPr>
                <w:rFonts w:cs="Arial"/>
                <w:lang w:eastAsia="ja-JP"/>
              </w:rPr>
              <w:t>Es/</w:t>
            </w:r>
            <w:proofErr w:type="spellStart"/>
            <w:r w:rsidR="001363CF" w:rsidRPr="00130358">
              <w:rPr>
                <w:rFonts w:cs="Arial"/>
                <w:lang w:eastAsia="ja-JP"/>
              </w:rPr>
              <w:t>Iot</w:t>
            </w:r>
            <w:proofErr w:type="spellEnd"/>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set</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same</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PSSS/PSBCH</w:t>
            </w:r>
            <w:r w:rsidR="00D62538" w:rsidRPr="00130358">
              <w:rPr>
                <w:rFonts w:cs="Arial"/>
                <w:lang w:eastAsia="ja-JP"/>
              </w:rPr>
              <w:t xml:space="preserve"> </w:t>
            </w:r>
            <w:r w:rsidR="001363CF" w:rsidRPr="00130358">
              <w:rPr>
                <w:rFonts w:cs="Arial"/>
                <w:lang w:eastAsia="ja-JP"/>
              </w:rPr>
              <w:t>Es/</w:t>
            </w:r>
            <w:proofErr w:type="spellStart"/>
            <w:r w:rsidR="001363CF" w:rsidRPr="00130358">
              <w:rPr>
                <w:rFonts w:cs="Arial"/>
                <w:lang w:eastAsia="ja-JP"/>
              </w:rPr>
              <w:t>Iot</w:t>
            </w:r>
            <w:proofErr w:type="spellEnd"/>
            <w:r w:rsidR="001363CF" w:rsidRPr="00130358">
              <w:rPr>
                <w:rFonts w:cs="Arial"/>
                <w:lang w:eastAsia="ja-JP"/>
              </w:rPr>
              <w:t>.</w:t>
            </w:r>
          </w:p>
        </w:tc>
      </w:tr>
    </w:tbl>
    <w:p w14:paraId="6F4752FE" w14:textId="77777777" w:rsidR="001363CF" w:rsidRPr="00130358" w:rsidRDefault="001363CF" w:rsidP="00D62538">
      <w:pPr>
        <w:rPr>
          <w:color w:val="000000"/>
          <w:kern w:val="2"/>
          <w:lang w:eastAsia="zh-CN"/>
        </w:rPr>
      </w:pPr>
    </w:p>
    <w:p w14:paraId="1E47DF20" w14:textId="77777777" w:rsidR="001363CF" w:rsidRPr="00130358" w:rsidRDefault="001363CF" w:rsidP="00772922">
      <w:pPr>
        <w:pStyle w:val="TH"/>
      </w:pPr>
      <w:r w:rsidRPr="00130358">
        <w:t>Table 12.3.1.5-2: Cell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0"/>
        <w:gridCol w:w="1710"/>
        <w:gridCol w:w="1162"/>
        <w:gridCol w:w="1358"/>
        <w:gridCol w:w="1260"/>
      </w:tblGrid>
      <w:tr w:rsidR="001363CF" w:rsidRPr="00130358" w14:paraId="5C653B61" w14:textId="77777777" w:rsidTr="000835DA">
        <w:trPr>
          <w:cantSplit/>
          <w:tblHeader/>
          <w:jc w:val="center"/>
        </w:trPr>
        <w:tc>
          <w:tcPr>
            <w:tcW w:w="3970" w:type="dxa"/>
            <w:vMerge w:val="restart"/>
            <w:tcBorders>
              <w:top w:val="single" w:sz="4" w:space="0" w:color="auto"/>
              <w:left w:val="single" w:sz="4" w:space="0" w:color="auto"/>
              <w:bottom w:val="single" w:sz="4" w:space="0" w:color="auto"/>
              <w:right w:val="single" w:sz="4" w:space="0" w:color="auto"/>
            </w:tcBorders>
            <w:vAlign w:val="center"/>
            <w:hideMark/>
          </w:tcPr>
          <w:p w14:paraId="4647840C" w14:textId="77777777" w:rsidR="001363CF" w:rsidRPr="00130358" w:rsidRDefault="001363CF" w:rsidP="00772922">
            <w:pPr>
              <w:pStyle w:val="TAH"/>
              <w:rPr>
                <w:rFonts w:cs="Arial"/>
                <w:lang w:eastAsia="ja-JP"/>
              </w:rPr>
            </w:pPr>
            <w:r w:rsidRPr="00130358">
              <w:rPr>
                <w:rFonts w:cs="Arial"/>
                <w:lang w:eastAsia="ja-JP"/>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0A1ADC1" w14:textId="77777777" w:rsidR="001363CF" w:rsidRPr="00130358" w:rsidRDefault="001363CF" w:rsidP="00772922">
            <w:pPr>
              <w:pStyle w:val="TAH"/>
              <w:rPr>
                <w:rFonts w:cs="Arial"/>
                <w:lang w:eastAsia="ja-JP"/>
              </w:rPr>
            </w:pPr>
            <w:r w:rsidRPr="00130358">
              <w:rPr>
                <w:rFonts w:cs="Arial"/>
                <w:lang w:eastAsia="ja-JP"/>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593A673" w14:textId="6CD46C0D" w:rsidR="001363CF" w:rsidRPr="00130358" w:rsidRDefault="001363CF" w:rsidP="00772922">
            <w:pPr>
              <w:pStyle w:val="TAH"/>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0D3ECF7A" w14:textId="77777777" w:rsidTr="000835DA">
        <w:trPr>
          <w:cantSplit/>
          <w:tblHeader/>
          <w:jc w:val="center"/>
        </w:trPr>
        <w:tc>
          <w:tcPr>
            <w:tcW w:w="3970" w:type="dxa"/>
            <w:vMerge/>
            <w:tcBorders>
              <w:top w:val="single" w:sz="4" w:space="0" w:color="auto"/>
              <w:left w:val="single" w:sz="4" w:space="0" w:color="auto"/>
              <w:bottom w:val="single" w:sz="4" w:space="0" w:color="auto"/>
              <w:right w:val="single" w:sz="4" w:space="0" w:color="auto"/>
            </w:tcBorders>
            <w:vAlign w:val="center"/>
            <w:hideMark/>
          </w:tcPr>
          <w:p w14:paraId="32A3DB85" w14:textId="77777777" w:rsidR="001363CF" w:rsidRPr="00130358" w:rsidRDefault="001363CF" w:rsidP="00772922">
            <w:pPr>
              <w:keepNext/>
              <w:keepLines/>
              <w:autoSpaceDN/>
              <w:spacing w:after="0"/>
              <w:rPr>
                <w:rFonts w:ascii="Arial" w:hAnsi="Arial" w:cs="Arial"/>
                <w:b/>
                <w:sz w:val="18"/>
                <w:lang w:eastAsia="ja-JP"/>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3294AA4" w14:textId="77777777" w:rsidR="001363CF" w:rsidRPr="00130358" w:rsidRDefault="001363CF" w:rsidP="00772922">
            <w:pPr>
              <w:keepNext/>
              <w:keepLines/>
              <w:autoSpaceDN/>
              <w:spacing w:after="0"/>
              <w:rPr>
                <w:rFonts w:ascii="Arial" w:hAnsi="Arial" w:cs="Arial"/>
                <w:b/>
                <w:sz w:val="18"/>
                <w:lang w:eastAsia="ja-JP"/>
              </w:rPr>
            </w:pPr>
          </w:p>
        </w:tc>
        <w:tc>
          <w:tcPr>
            <w:tcW w:w="1162" w:type="dxa"/>
            <w:tcBorders>
              <w:top w:val="single" w:sz="4" w:space="0" w:color="auto"/>
              <w:left w:val="single" w:sz="4" w:space="0" w:color="auto"/>
              <w:bottom w:val="single" w:sz="4" w:space="0" w:color="auto"/>
              <w:right w:val="single" w:sz="4" w:space="0" w:color="auto"/>
            </w:tcBorders>
            <w:vAlign w:val="center"/>
            <w:hideMark/>
          </w:tcPr>
          <w:p w14:paraId="722160CC" w14:textId="77777777" w:rsidR="001363CF" w:rsidRPr="00130358" w:rsidRDefault="001363CF" w:rsidP="00772922">
            <w:pPr>
              <w:pStyle w:val="TAH"/>
              <w:rPr>
                <w:rFonts w:cs="Arial"/>
                <w:lang w:eastAsia="ja-JP"/>
              </w:rPr>
            </w:pPr>
            <w:r w:rsidRPr="00130358">
              <w:rPr>
                <w:rFonts w:cs="Arial"/>
                <w:lang w:eastAsia="ja-JP"/>
              </w:rPr>
              <w:t>T1</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58B6F8B" w14:textId="77777777" w:rsidR="001363CF" w:rsidRPr="00130358" w:rsidRDefault="001363CF" w:rsidP="00772922">
            <w:pPr>
              <w:pStyle w:val="TAH"/>
              <w:rPr>
                <w:rFonts w:cs="Arial"/>
                <w:lang w:eastAsia="ja-JP"/>
              </w:rPr>
            </w:pPr>
            <w:r w:rsidRPr="00130358">
              <w:rPr>
                <w:rFonts w:cs="Arial"/>
                <w:lang w:eastAsia="ja-JP"/>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142DDAB" w14:textId="77777777" w:rsidR="001363CF" w:rsidRPr="00130358" w:rsidRDefault="001363CF" w:rsidP="00772922">
            <w:pPr>
              <w:pStyle w:val="TAH"/>
              <w:rPr>
                <w:rFonts w:cs="Arial"/>
                <w:lang w:eastAsia="ja-JP"/>
              </w:rPr>
            </w:pPr>
            <w:r w:rsidRPr="00130358">
              <w:rPr>
                <w:rFonts w:cs="Arial"/>
                <w:lang w:eastAsia="ja-JP"/>
              </w:rPr>
              <w:t>T3</w:t>
            </w:r>
          </w:p>
        </w:tc>
      </w:tr>
      <w:tr w:rsidR="001363CF" w:rsidRPr="00130358" w14:paraId="6DAEF22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DAA3371" w14:textId="3CE61E44" w:rsidR="001363CF" w:rsidRPr="00130358" w:rsidRDefault="001363CF" w:rsidP="00772922">
            <w:pPr>
              <w:pStyle w:val="TAL"/>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top w:val="single" w:sz="4" w:space="0" w:color="auto"/>
              <w:left w:val="single" w:sz="4" w:space="0" w:color="auto"/>
              <w:bottom w:val="single" w:sz="4" w:space="0" w:color="auto"/>
              <w:right w:val="single" w:sz="4" w:space="0" w:color="auto"/>
            </w:tcBorders>
            <w:vAlign w:val="center"/>
          </w:tcPr>
          <w:p w14:paraId="458451C3" w14:textId="77777777" w:rsidR="001363CF" w:rsidRPr="00130358" w:rsidRDefault="001363CF" w:rsidP="00772922">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0418C45" w14:textId="77777777" w:rsidR="001363CF" w:rsidRPr="00130358" w:rsidRDefault="001363CF" w:rsidP="00772922">
            <w:pPr>
              <w:pStyle w:val="TAC"/>
              <w:rPr>
                <w:rFonts w:cs="Arial"/>
                <w:lang w:eastAsia="ja-JP"/>
              </w:rPr>
            </w:pPr>
            <w:r w:rsidRPr="00130358">
              <w:rPr>
                <w:rFonts w:cs="Arial"/>
                <w:bCs/>
                <w:lang w:eastAsia="ja-JP"/>
              </w:rPr>
              <w:t>2</w:t>
            </w:r>
          </w:p>
        </w:tc>
      </w:tr>
      <w:tr w:rsidR="001363CF" w:rsidRPr="00130358" w14:paraId="503B8E24"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B8CC01F" w14:textId="77777777" w:rsidR="001363CF" w:rsidRPr="00130358" w:rsidRDefault="001363CF" w:rsidP="00772922">
            <w:pPr>
              <w:pStyle w:val="TAL"/>
              <w:rPr>
                <w:rFonts w:cs="Arial"/>
                <w:lang w:eastAsia="ja-JP"/>
              </w:rPr>
            </w:pPr>
            <w:proofErr w:type="spellStart"/>
            <w:r w:rsidRPr="00130358">
              <w:rPr>
                <w:rFonts w:cs="Arial"/>
                <w:lang w:eastAsia="ja-JP"/>
              </w:rPr>
              <w:t>BW</w:t>
            </w:r>
            <w:r w:rsidRPr="00130358">
              <w:rPr>
                <w:rFonts w:cs="Arial"/>
                <w:vertAlign w:val="subscript"/>
                <w:lang w:eastAsia="ja-JP"/>
              </w:rPr>
              <w:t>channel</w:t>
            </w:r>
            <w:proofErr w:type="spellEnd"/>
          </w:p>
        </w:tc>
        <w:tc>
          <w:tcPr>
            <w:tcW w:w="1710" w:type="dxa"/>
            <w:tcBorders>
              <w:top w:val="single" w:sz="4" w:space="0" w:color="auto"/>
              <w:left w:val="single" w:sz="4" w:space="0" w:color="auto"/>
              <w:bottom w:val="single" w:sz="4" w:space="0" w:color="auto"/>
              <w:right w:val="single" w:sz="4" w:space="0" w:color="auto"/>
            </w:tcBorders>
            <w:vAlign w:val="center"/>
            <w:hideMark/>
          </w:tcPr>
          <w:p w14:paraId="11B35A87" w14:textId="77777777" w:rsidR="001363CF" w:rsidRPr="00130358" w:rsidRDefault="001363CF" w:rsidP="00772922">
            <w:pPr>
              <w:pStyle w:val="TAC"/>
              <w:rPr>
                <w:rFonts w:cs="Arial"/>
                <w:lang w:eastAsia="ja-JP"/>
              </w:rPr>
            </w:pPr>
            <w:r w:rsidRPr="00130358">
              <w:rPr>
                <w:rFonts w:cs="Arial"/>
                <w:bCs/>
                <w:lang w:eastAsia="ja-JP"/>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8A4AADC" w14:textId="77777777" w:rsidR="001363CF" w:rsidRPr="00130358" w:rsidRDefault="001363CF" w:rsidP="00772922">
            <w:pPr>
              <w:pStyle w:val="TAC"/>
              <w:rPr>
                <w:rFonts w:cs="Arial"/>
                <w:lang w:eastAsia="ja-JP"/>
              </w:rPr>
            </w:pPr>
            <w:r w:rsidRPr="00130358">
              <w:rPr>
                <w:rFonts w:cs="Arial"/>
                <w:bCs/>
                <w:lang w:eastAsia="ja-JP"/>
              </w:rPr>
              <w:t>10</w:t>
            </w:r>
          </w:p>
        </w:tc>
      </w:tr>
      <w:tr w:rsidR="001363CF" w:rsidRPr="00130358" w14:paraId="4A2C4D3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7C8DB37" w14:textId="12026980" w:rsidR="001363CF" w:rsidRPr="00130358" w:rsidRDefault="001363CF" w:rsidP="00772922">
            <w:pPr>
              <w:pStyle w:val="TAL"/>
              <w:rPr>
                <w:rFonts w:cs="Arial"/>
                <w:vertAlign w:val="superscript"/>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A.2.1</w:t>
            </w:r>
          </w:p>
        </w:tc>
        <w:tc>
          <w:tcPr>
            <w:tcW w:w="1710" w:type="dxa"/>
            <w:tcBorders>
              <w:top w:val="single" w:sz="4" w:space="0" w:color="auto"/>
              <w:left w:val="single" w:sz="4" w:space="0" w:color="auto"/>
              <w:bottom w:val="single" w:sz="4" w:space="0" w:color="auto"/>
              <w:right w:val="single" w:sz="4" w:space="0" w:color="auto"/>
            </w:tcBorders>
            <w:vAlign w:val="center"/>
          </w:tcPr>
          <w:p w14:paraId="0F8E822F" w14:textId="77777777" w:rsidR="001363CF" w:rsidRPr="00130358" w:rsidRDefault="001363CF" w:rsidP="00772922">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924F733" w14:textId="75540272" w:rsidR="001363CF" w:rsidRPr="00130358" w:rsidRDefault="001363CF" w:rsidP="00772922">
            <w:pPr>
              <w:pStyle w:val="TAC"/>
              <w:rPr>
                <w:rFonts w:cs="Arial"/>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00C2E73B"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09B5A8D" w14:textId="7B529238" w:rsidR="001363CF" w:rsidRPr="00130358" w:rsidRDefault="001363CF" w:rsidP="00772922">
            <w:pPr>
              <w:pStyle w:val="TAL"/>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D.1.2</w:t>
            </w:r>
          </w:p>
        </w:tc>
        <w:tc>
          <w:tcPr>
            <w:tcW w:w="1710" w:type="dxa"/>
            <w:tcBorders>
              <w:top w:val="single" w:sz="4" w:space="0" w:color="auto"/>
              <w:left w:val="single" w:sz="4" w:space="0" w:color="auto"/>
              <w:bottom w:val="single" w:sz="4" w:space="0" w:color="auto"/>
              <w:right w:val="single" w:sz="4" w:space="0" w:color="auto"/>
            </w:tcBorders>
            <w:vAlign w:val="center"/>
          </w:tcPr>
          <w:p w14:paraId="02ED9AB5" w14:textId="77777777" w:rsidR="001363CF" w:rsidRPr="00130358" w:rsidRDefault="001363CF" w:rsidP="00772922">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054D02B" w14:textId="541BFCAD" w:rsidR="001363CF" w:rsidRPr="00130358" w:rsidRDefault="001363CF" w:rsidP="00772922">
            <w:pPr>
              <w:pStyle w:val="TAC"/>
              <w:rPr>
                <w:rFonts w:cs="Arial"/>
                <w:lang w:eastAsia="ja-JP"/>
              </w:rPr>
            </w:pPr>
            <w:r w:rsidRPr="00130358">
              <w:rPr>
                <w:rFonts w:cs="Arial"/>
                <w:lang w:eastAsia="ja-JP"/>
              </w:rPr>
              <w:t>OP.2</w:t>
            </w:r>
            <w:r w:rsidR="00D62538" w:rsidRPr="00130358">
              <w:rPr>
                <w:rFonts w:cs="Arial"/>
                <w:lang w:eastAsia="ja-JP"/>
              </w:rPr>
              <w:t xml:space="preserve"> </w:t>
            </w:r>
            <w:r w:rsidRPr="00130358">
              <w:rPr>
                <w:rFonts w:cs="Arial"/>
                <w:lang w:eastAsia="ja-JP"/>
              </w:rPr>
              <w:t>FDD</w:t>
            </w:r>
          </w:p>
        </w:tc>
      </w:tr>
      <w:tr w:rsidR="001363CF" w:rsidRPr="00130358" w14:paraId="69A253C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02D7250" w14:textId="77777777" w:rsidR="001363CF" w:rsidRPr="00130358" w:rsidRDefault="001363CF" w:rsidP="00772922">
            <w:pPr>
              <w:pStyle w:val="TAL"/>
              <w:rPr>
                <w:rFonts w:cs="Arial"/>
                <w:lang w:eastAsia="ja-JP"/>
              </w:rPr>
            </w:pPr>
            <w:r w:rsidRPr="00130358">
              <w:rPr>
                <w:rFonts w:cs="Arial"/>
                <w:lang w:eastAsia="ja-JP"/>
              </w:rPr>
              <w:t>PBCH_RA</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7A874386" w14:textId="77777777" w:rsidR="001363CF" w:rsidRPr="00130358" w:rsidRDefault="001363CF" w:rsidP="00772922">
            <w:pPr>
              <w:pStyle w:val="TAC"/>
              <w:rPr>
                <w:rFonts w:cs="Arial"/>
                <w:lang w:eastAsia="ja-JP"/>
              </w:rPr>
            </w:pPr>
            <w:r w:rsidRPr="00130358">
              <w:rPr>
                <w:rFonts w:cs="Arial"/>
                <w:bCs/>
                <w:lang w:eastAsia="ja-JP"/>
              </w:rPr>
              <w:t>dB</w:t>
            </w:r>
          </w:p>
        </w:tc>
        <w:tc>
          <w:tcPr>
            <w:tcW w:w="3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365687" w14:textId="77777777" w:rsidR="001363CF" w:rsidRPr="00130358" w:rsidRDefault="001363CF" w:rsidP="00772922">
            <w:pPr>
              <w:pStyle w:val="TAC"/>
              <w:rPr>
                <w:rFonts w:cs="Arial"/>
                <w:lang w:eastAsia="ja-JP"/>
              </w:rPr>
            </w:pPr>
            <w:r w:rsidRPr="00130358">
              <w:rPr>
                <w:rFonts w:cs="Arial"/>
                <w:bCs/>
                <w:lang w:eastAsia="ja-JP"/>
              </w:rPr>
              <w:t>0</w:t>
            </w:r>
          </w:p>
        </w:tc>
      </w:tr>
      <w:tr w:rsidR="001363CF" w:rsidRPr="00130358" w14:paraId="79FCFFA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374F839"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637103"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46F32C73" w14:textId="77777777" w:rsidR="001363CF" w:rsidRPr="00130358" w:rsidRDefault="001363CF" w:rsidP="00D62538">
            <w:pPr>
              <w:autoSpaceDN/>
              <w:spacing w:after="0"/>
              <w:rPr>
                <w:rFonts w:ascii="Arial" w:hAnsi="Arial" w:cs="Arial"/>
                <w:sz w:val="18"/>
                <w:lang w:eastAsia="ja-JP"/>
              </w:rPr>
            </w:pPr>
          </w:p>
        </w:tc>
      </w:tr>
      <w:tr w:rsidR="001363CF" w:rsidRPr="00130358" w14:paraId="028C0DCA"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9E7CB1B"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C67C252"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439692D7" w14:textId="77777777" w:rsidR="001363CF" w:rsidRPr="00130358" w:rsidRDefault="001363CF" w:rsidP="00D62538">
            <w:pPr>
              <w:autoSpaceDN/>
              <w:spacing w:after="0"/>
              <w:rPr>
                <w:rFonts w:ascii="Arial" w:hAnsi="Arial" w:cs="Arial"/>
                <w:sz w:val="18"/>
                <w:lang w:eastAsia="ja-JP"/>
              </w:rPr>
            </w:pPr>
          </w:p>
        </w:tc>
      </w:tr>
      <w:tr w:rsidR="001363CF" w:rsidRPr="00130358" w14:paraId="59E8F4F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1F99D07"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09FA8C"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49DDB802" w14:textId="77777777" w:rsidR="001363CF" w:rsidRPr="00130358" w:rsidRDefault="001363CF" w:rsidP="00D62538">
            <w:pPr>
              <w:autoSpaceDN/>
              <w:spacing w:after="0"/>
              <w:rPr>
                <w:rFonts w:ascii="Arial" w:hAnsi="Arial" w:cs="Arial"/>
                <w:sz w:val="18"/>
                <w:lang w:eastAsia="ja-JP"/>
              </w:rPr>
            </w:pPr>
          </w:p>
        </w:tc>
      </w:tr>
      <w:tr w:rsidR="001363CF" w:rsidRPr="00130358" w14:paraId="282CCAD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90AE2E6"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1AF87B8"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5F6627B" w14:textId="77777777" w:rsidR="001363CF" w:rsidRPr="00130358" w:rsidRDefault="001363CF" w:rsidP="00D62538">
            <w:pPr>
              <w:autoSpaceDN/>
              <w:spacing w:after="0"/>
              <w:rPr>
                <w:rFonts w:ascii="Arial" w:hAnsi="Arial" w:cs="Arial"/>
                <w:sz w:val="18"/>
                <w:lang w:eastAsia="ja-JP"/>
              </w:rPr>
            </w:pPr>
          </w:p>
        </w:tc>
      </w:tr>
      <w:tr w:rsidR="001363CF" w:rsidRPr="00130358" w14:paraId="71534F7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96EA938"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55EA0A4"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A455825" w14:textId="77777777" w:rsidR="001363CF" w:rsidRPr="00130358" w:rsidRDefault="001363CF" w:rsidP="00D62538">
            <w:pPr>
              <w:autoSpaceDN/>
              <w:spacing w:after="0"/>
              <w:rPr>
                <w:rFonts w:ascii="Arial" w:hAnsi="Arial" w:cs="Arial"/>
                <w:sz w:val="18"/>
                <w:lang w:eastAsia="ja-JP"/>
              </w:rPr>
            </w:pPr>
          </w:p>
        </w:tc>
      </w:tr>
      <w:tr w:rsidR="001363CF" w:rsidRPr="00130358" w14:paraId="55DD765D"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41D7CA0"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A42D6AD"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1326871" w14:textId="77777777" w:rsidR="001363CF" w:rsidRPr="00130358" w:rsidRDefault="001363CF" w:rsidP="00D62538">
            <w:pPr>
              <w:autoSpaceDN/>
              <w:spacing w:after="0"/>
              <w:rPr>
                <w:rFonts w:ascii="Arial" w:hAnsi="Arial" w:cs="Arial"/>
                <w:sz w:val="18"/>
                <w:lang w:eastAsia="ja-JP"/>
              </w:rPr>
            </w:pPr>
          </w:p>
        </w:tc>
      </w:tr>
      <w:tr w:rsidR="001363CF" w:rsidRPr="00130358" w14:paraId="2399843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C12BA48"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5813698"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29184847" w14:textId="77777777" w:rsidR="001363CF" w:rsidRPr="00130358" w:rsidRDefault="001363CF" w:rsidP="00D62538">
            <w:pPr>
              <w:autoSpaceDN/>
              <w:spacing w:after="0"/>
              <w:rPr>
                <w:rFonts w:ascii="Arial" w:hAnsi="Arial" w:cs="Arial"/>
                <w:sz w:val="18"/>
                <w:lang w:eastAsia="ja-JP"/>
              </w:rPr>
            </w:pPr>
          </w:p>
        </w:tc>
      </w:tr>
      <w:tr w:rsidR="001363CF" w:rsidRPr="00130358" w14:paraId="2B717F63"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3720334"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7F1B7D5"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6F264D54" w14:textId="77777777" w:rsidR="001363CF" w:rsidRPr="00130358" w:rsidRDefault="001363CF" w:rsidP="00D62538">
            <w:pPr>
              <w:autoSpaceDN/>
              <w:spacing w:after="0"/>
              <w:rPr>
                <w:rFonts w:ascii="Arial" w:hAnsi="Arial" w:cs="Arial"/>
                <w:sz w:val="18"/>
                <w:lang w:eastAsia="ja-JP"/>
              </w:rPr>
            </w:pPr>
          </w:p>
        </w:tc>
      </w:tr>
      <w:tr w:rsidR="001363CF" w:rsidRPr="00130358" w14:paraId="3A3295AE"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C30B3C9"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36DF00D"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1B9EE7E2" w14:textId="77777777" w:rsidR="001363CF" w:rsidRPr="00130358" w:rsidRDefault="001363CF" w:rsidP="00D62538">
            <w:pPr>
              <w:autoSpaceDN/>
              <w:spacing w:after="0"/>
              <w:rPr>
                <w:rFonts w:ascii="Arial" w:hAnsi="Arial" w:cs="Arial"/>
                <w:sz w:val="18"/>
                <w:lang w:eastAsia="ja-JP"/>
              </w:rPr>
            </w:pPr>
          </w:p>
        </w:tc>
      </w:tr>
      <w:tr w:rsidR="001363CF" w:rsidRPr="00130358" w14:paraId="5CA56437"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1A5001D"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2023272"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59563E6B" w14:textId="77777777" w:rsidR="001363CF" w:rsidRPr="00130358" w:rsidRDefault="001363CF" w:rsidP="00D62538">
            <w:pPr>
              <w:autoSpaceDN/>
              <w:spacing w:after="0"/>
              <w:rPr>
                <w:rFonts w:ascii="Arial" w:hAnsi="Arial" w:cs="Arial"/>
                <w:sz w:val="18"/>
                <w:lang w:eastAsia="ja-JP"/>
              </w:rPr>
            </w:pPr>
          </w:p>
        </w:tc>
      </w:tr>
      <w:tr w:rsidR="001363CF" w:rsidRPr="00130358" w14:paraId="448D8B25"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002678C" w14:textId="70529F5B" w:rsidR="001363CF" w:rsidRPr="00130358" w:rsidRDefault="001363CF" w:rsidP="00D62538">
            <w:pPr>
              <w:pStyle w:val="TAL"/>
              <w:keepNext w:val="0"/>
              <w:keepLines w:val="0"/>
              <w:rPr>
                <w:rFonts w:cs="Arial"/>
                <w:lang w:eastAsia="ja-JP"/>
              </w:rPr>
            </w:pPr>
            <w:proofErr w:type="spellStart"/>
            <w:r w:rsidRPr="00130358">
              <w:rPr>
                <w:rFonts w:cs="Arial"/>
                <w:lang w:eastAsia="ja-JP"/>
              </w:rPr>
              <w:t>OCNG_RA</w:t>
            </w:r>
            <w:r w:rsidRPr="00130358">
              <w:rPr>
                <w:rFonts w:cs="Arial"/>
                <w:vertAlign w:val="superscript"/>
                <w:lang w:eastAsia="ja-JP"/>
              </w:rPr>
              <w:t>Note</w:t>
            </w:r>
            <w:proofErr w:type="spellEnd"/>
            <w:r w:rsidR="00D62538" w:rsidRPr="00130358">
              <w:rPr>
                <w:rFonts w:cs="Arial"/>
                <w:vertAlign w:val="superscript"/>
                <w:lang w:eastAsia="ja-JP"/>
              </w:rPr>
              <w:t xml:space="preserve"> </w:t>
            </w:r>
            <w:r w:rsidRPr="00130358">
              <w:rPr>
                <w:rFonts w:cs="Arial"/>
                <w:vertAlign w:val="superscript"/>
                <w:lang w:eastAsia="ja-JP"/>
              </w:rPr>
              <w:t>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74B5056"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6F55AAFC" w14:textId="77777777" w:rsidR="001363CF" w:rsidRPr="00130358" w:rsidRDefault="001363CF" w:rsidP="00D62538">
            <w:pPr>
              <w:autoSpaceDN/>
              <w:spacing w:after="0"/>
              <w:rPr>
                <w:rFonts w:ascii="Arial" w:hAnsi="Arial" w:cs="Arial"/>
                <w:sz w:val="18"/>
                <w:lang w:eastAsia="ja-JP"/>
              </w:rPr>
            </w:pPr>
          </w:p>
        </w:tc>
      </w:tr>
      <w:tr w:rsidR="001363CF" w:rsidRPr="00130358" w14:paraId="0137A33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51FDF30" w14:textId="61B12DA7"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2C1F8A0" w14:textId="77777777" w:rsidR="001363CF" w:rsidRPr="00130358" w:rsidRDefault="001363CF" w:rsidP="00D62538">
            <w:pPr>
              <w:autoSpaceDN/>
              <w:spacing w:after="0"/>
              <w:rPr>
                <w:rFonts w:ascii="Arial" w:hAnsi="Arial" w:cs="Arial"/>
                <w:sz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566BD0D7" w14:textId="77777777" w:rsidR="001363CF" w:rsidRPr="00130358" w:rsidRDefault="001363CF" w:rsidP="00D62538">
            <w:pPr>
              <w:autoSpaceDN/>
              <w:spacing w:after="0"/>
              <w:rPr>
                <w:rFonts w:ascii="Arial" w:hAnsi="Arial" w:cs="Arial"/>
                <w:sz w:val="18"/>
                <w:lang w:eastAsia="ja-JP"/>
              </w:rPr>
            </w:pPr>
          </w:p>
        </w:tc>
      </w:tr>
      <w:tr w:rsidR="001363CF" w:rsidRPr="00130358" w14:paraId="5A8DFCC1"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E7D7063" w14:textId="30E1AF13" w:rsidR="001363CF" w:rsidRPr="00130358" w:rsidRDefault="00000000" w:rsidP="00D62538">
            <w:pPr>
              <w:pStyle w:val="TAL"/>
              <w:keepNext w:val="0"/>
              <w:keepLines w:val="0"/>
              <w:rPr>
                <w:rFonts w:cs="Arial"/>
                <w:lang w:eastAsia="ja-JP"/>
              </w:rPr>
            </w:pPr>
            <w:r>
              <w:rPr>
                <w:rFonts w:cs="Arial"/>
                <w:position w:val="-12"/>
                <w:lang w:eastAsia="ja-JP"/>
              </w:rPr>
              <w:pict w14:anchorId="43B8BFE2">
                <v:shape id="_x0000_i1178" type="#_x0000_t75" style="width:22.5pt;height:22.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D4D6606" w14:textId="535E0AD3"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D4FD43C"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47A4AF6F"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42654BA" w14:textId="77777777" w:rsidR="001363CF" w:rsidRPr="00130358" w:rsidRDefault="00000000" w:rsidP="00D62538">
            <w:pPr>
              <w:pStyle w:val="TAL"/>
              <w:keepNext w:val="0"/>
              <w:keepLines w:val="0"/>
              <w:rPr>
                <w:rFonts w:cs="Arial"/>
                <w:lang w:eastAsia="ja-JP"/>
              </w:rPr>
            </w:pPr>
            <w:r>
              <w:rPr>
                <w:rFonts w:cs="Arial"/>
                <w:position w:val="-12"/>
                <w:lang w:eastAsia="ja-JP"/>
              </w:rPr>
              <w:pict w14:anchorId="21A625A8">
                <v:shape id="_x0000_i1179" type="#_x0000_t75" style="width:42.75pt;height:22.5pt" fillcolor="window">
                  <v:imagedata r:id="rId11" o:title=""/>
                </v:shape>
              </w:pict>
            </w:r>
          </w:p>
        </w:tc>
        <w:tc>
          <w:tcPr>
            <w:tcW w:w="1710" w:type="dxa"/>
            <w:tcBorders>
              <w:top w:val="single" w:sz="4" w:space="0" w:color="auto"/>
              <w:left w:val="single" w:sz="4" w:space="0" w:color="auto"/>
              <w:bottom w:val="single" w:sz="4" w:space="0" w:color="auto"/>
              <w:right w:val="single" w:sz="4" w:space="0" w:color="auto"/>
            </w:tcBorders>
            <w:vAlign w:val="center"/>
            <w:hideMark/>
          </w:tcPr>
          <w:p w14:paraId="1D8D2A88"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BA55768"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21170CDF"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C55838F"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r>
      <w:tr w:rsidR="001363CF" w:rsidRPr="00130358" w14:paraId="7BAB6839"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3EB0ECB" w14:textId="6F826096"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BA33094" w14:textId="25C97A0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E8B6565"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44BDC668"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F716138"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6D7E8054"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9CA4C76" w14:textId="1C5ABDC5" w:rsidR="001363CF" w:rsidRPr="00130358" w:rsidRDefault="001363CF" w:rsidP="00D62538">
            <w:pPr>
              <w:pStyle w:val="TAL"/>
              <w:keepNext w:val="0"/>
              <w:keepLines w:val="0"/>
              <w:rPr>
                <w:rFonts w:cs="Arial"/>
                <w:lang w:eastAsia="ja-JP"/>
              </w:rPr>
            </w:pPr>
            <w:r w:rsidRPr="00130358">
              <w:rPr>
                <w:rFonts w:cs="Arial"/>
                <w:lang w:eastAsia="ja-JP"/>
              </w:rPr>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0E45183" w14:textId="039C7AE9"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217F82A"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5C983A79"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7081E47"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2CC2742C" w14:textId="77777777" w:rsidTr="00D62538">
        <w:trPr>
          <w:cantSplit/>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90DFDFE" w14:textId="0B8B4CCD"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14:paraId="18D5CD45" w14:textId="77777777" w:rsidR="001363CF" w:rsidRPr="00130358" w:rsidRDefault="001363CF" w:rsidP="00D62538">
            <w:pPr>
              <w:pStyle w:val="TAC"/>
              <w:keepNext w:val="0"/>
              <w:keepLines w:val="0"/>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D309B4B"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1DFAAA08" w14:textId="77777777" w:rsidTr="00D62538">
        <w:trPr>
          <w:cantSplit/>
          <w:jc w:val="center"/>
        </w:trPr>
        <w:tc>
          <w:tcPr>
            <w:tcW w:w="9460" w:type="dxa"/>
            <w:gridSpan w:val="5"/>
            <w:tcBorders>
              <w:top w:val="single" w:sz="4" w:space="0" w:color="auto"/>
              <w:left w:val="single" w:sz="4" w:space="0" w:color="auto"/>
              <w:bottom w:val="single" w:sz="4" w:space="0" w:color="auto"/>
              <w:right w:val="single" w:sz="4" w:space="0" w:color="auto"/>
            </w:tcBorders>
            <w:vAlign w:val="center"/>
            <w:hideMark/>
          </w:tcPr>
          <w:p w14:paraId="3AEF935A" w14:textId="608DC9AC"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OCNG</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used</w:t>
            </w:r>
            <w:r w:rsidR="00D62538" w:rsidRPr="00130358">
              <w:rPr>
                <w:rFonts w:cs="Arial"/>
                <w:lang w:eastAsia="ja-JP"/>
              </w:rPr>
              <w:t xml:space="preserve"> </w:t>
            </w:r>
            <w:r w:rsidR="001363CF" w:rsidRPr="00130358">
              <w:rPr>
                <w:rFonts w:cs="Arial"/>
                <w:lang w:eastAsia="ja-JP"/>
              </w:rPr>
              <w:t>such</w:t>
            </w:r>
            <w:r w:rsidR="00D62538" w:rsidRPr="00130358">
              <w:rPr>
                <w:rFonts w:cs="Arial"/>
                <w:lang w:eastAsia="ja-JP"/>
              </w:rPr>
              <w:t xml:space="preserve"> </w:t>
            </w:r>
            <w:r w:rsidR="001363CF" w:rsidRPr="00130358">
              <w:rPr>
                <w:rFonts w:cs="Arial"/>
                <w:lang w:eastAsia="ja-JP"/>
              </w:rPr>
              <w:t>that</w:t>
            </w:r>
            <w:r w:rsidR="00D62538" w:rsidRPr="00130358">
              <w:rPr>
                <w:rFonts w:cs="Arial"/>
                <w:lang w:eastAsia="ja-JP"/>
              </w:rPr>
              <w:t xml:space="preserve"> </w:t>
            </w:r>
            <w:r w:rsidR="001363CF" w:rsidRPr="00130358">
              <w:rPr>
                <w:rFonts w:cs="Arial"/>
                <w:lang w:eastAsia="ja-JP"/>
              </w:rPr>
              <w:t>cell</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fully</w:t>
            </w:r>
            <w:r w:rsidR="00D62538" w:rsidRPr="00130358">
              <w:rPr>
                <w:rFonts w:cs="Arial"/>
                <w:lang w:eastAsia="ja-JP"/>
              </w:rPr>
              <w:t xml:space="preserve"> </w:t>
            </w:r>
            <w:r w:rsidR="001363CF" w:rsidRPr="00130358">
              <w:rPr>
                <w:rFonts w:cs="Arial"/>
                <w:lang w:eastAsia="ja-JP"/>
              </w:rPr>
              <w:t>allocated</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a</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total</w:t>
            </w:r>
            <w:r w:rsidR="00D62538" w:rsidRPr="00130358">
              <w:rPr>
                <w:rFonts w:cs="Arial"/>
                <w:lang w:eastAsia="ja-JP"/>
              </w:rPr>
              <w:t xml:space="preserve"> </w:t>
            </w:r>
            <w:r w:rsidR="001363CF" w:rsidRPr="00130358">
              <w:rPr>
                <w:rFonts w:cs="Arial"/>
                <w:lang w:eastAsia="ja-JP"/>
              </w:rPr>
              <w:t>transmitted</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spectral</w:t>
            </w:r>
            <w:r w:rsidR="00D62538" w:rsidRPr="00130358">
              <w:rPr>
                <w:rFonts w:cs="Arial"/>
                <w:lang w:eastAsia="ja-JP"/>
              </w:rPr>
              <w:t xml:space="preserve"> </w:t>
            </w:r>
            <w:r w:rsidR="001363CF" w:rsidRPr="00130358">
              <w:rPr>
                <w:rFonts w:cs="Arial"/>
                <w:lang w:eastAsia="ja-JP"/>
              </w:rPr>
              <w:t>density</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achieved</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all</w:t>
            </w:r>
            <w:r w:rsidR="00D62538" w:rsidRPr="00130358">
              <w:rPr>
                <w:rFonts w:cs="Arial"/>
                <w:lang w:eastAsia="ja-JP"/>
              </w:rPr>
              <w:t xml:space="preserve"> </w:t>
            </w:r>
            <w:r w:rsidR="001363CF" w:rsidRPr="00130358">
              <w:rPr>
                <w:rFonts w:cs="Arial"/>
                <w:lang w:eastAsia="ja-JP"/>
              </w:rPr>
              <w:t>OFDM</w:t>
            </w:r>
            <w:r w:rsidR="00D62538" w:rsidRPr="00130358">
              <w:rPr>
                <w:rFonts w:cs="Arial"/>
                <w:lang w:eastAsia="ja-JP"/>
              </w:rPr>
              <w:t xml:space="preserve"> </w:t>
            </w:r>
            <w:r w:rsidR="001363CF" w:rsidRPr="00130358">
              <w:rPr>
                <w:rFonts w:cs="Arial"/>
                <w:lang w:eastAsia="ja-JP"/>
              </w:rPr>
              <w:t>symbols.</w:t>
            </w:r>
          </w:p>
          <w:p w14:paraId="13F4B598" w14:textId="7DACDA35"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7DFF6EBA">
                <v:shape id="_x0000_i1180" type="#_x0000_t75" style="width:21.75pt;height:18.75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2DE75027" w14:textId="676A6580"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SCH_RP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tc>
      </w:tr>
    </w:tbl>
    <w:p w14:paraId="3459C1C9" w14:textId="77777777" w:rsidR="001363CF" w:rsidRPr="00130358" w:rsidRDefault="001363CF" w:rsidP="00D62538">
      <w:pPr>
        <w:rPr>
          <w:color w:val="000000"/>
          <w:kern w:val="2"/>
          <w:lang w:eastAsia="zh-CN"/>
        </w:rPr>
      </w:pPr>
    </w:p>
    <w:p w14:paraId="726BFD6E" w14:textId="4C4AB487" w:rsidR="001363CF" w:rsidRPr="00130358" w:rsidRDefault="001363CF" w:rsidP="00772922">
      <w:r w:rsidRPr="00130358">
        <w:t>1)</w:t>
      </w:r>
      <w:r w:rsidR="00772922" w:rsidRPr="00130358">
        <w:t xml:space="preserve"> </w:t>
      </w:r>
      <w:r w:rsidRPr="00130358">
        <w:t xml:space="preserve">During T2, </w:t>
      </w:r>
      <w:proofErr w:type="spellStart"/>
      <w:r w:rsidRPr="00130358">
        <w:t>SyncRef</w:t>
      </w:r>
      <w:proofErr w:type="spellEnd"/>
      <w:r w:rsidRPr="00130358">
        <w:t xml:space="preserve"> UE selection delay is defined as the time from the beginning of T2 to the time UE is synchronized to </w:t>
      </w:r>
      <w:proofErr w:type="spellStart"/>
      <w:r w:rsidRPr="00130358">
        <w:t>SyncRef</w:t>
      </w:r>
      <w:proofErr w:type="spellEnd"/>
      <w:r w:rsidRPr="00130358">
        <w:t xml:space="preserve"> UE 1 and changes its SLSS transmissions timing and SLSS ID to follow </w:t>
      </w:r>
      <w:proofErr w:type="spellStart"/>
      <w:r w:rsidRPr="00130358">
        <w:t>SyncRef</w:t>
      </w:r>
      <w:proofErr w:type="spellEnd"/>
      <w:r w:rsidRPr="00130358">
        <w:t xml:space="preserve"> UE 1 as the synchronization source. For the test configuration, the SLSS ID will be changed to 168 (with in-coverage IE in MIB-SL set to FALSE) after </w:t>
      </w:r>
      <w:proofErr w:type="spellStart"/>
      <w:r w:rsidRPr="00130358">
        <w:t>SyncRef</w:t>
      </w:r>
      <w:proofErr w:type="spellEnd"/>
      <w:r w:rsidRPr="00130358">
        <w:t xml:space="preserve"> UE selection delay from start of T2.</w:t>
      </w:r>
    </w:p>
    <w:p w14:paraId="33E654C1" w14:textId="77777777" w:rsidR="001363CF" w:rsidRPr="00130358" w:rsidRDefault="001363CF" w:rsidP="00772922">
      <w:r w:rsidRPr="00130358">
        <w:t xml:space="preserve">The </w:t>
      </w:r>
      <w:proofErr w:type="spellStart"/>
      <w:r w:rsidRPr="00130358">
        <w:t>SyncRef</w:t>
      </w:r>
      <w:proofErr w:type="spellEnd"/>
      <w:r w:rsidRPr="00130358">
        <w:t xml:space="preserve"> UE selection delay shall be less than </w:t>
      </w:r>
      <w:r w:rsidRPr="00130358">
        <w:rPr>
          <w:rFonts w:cs="v4.2.0"/>
        </w:rPr>
        <w:t>8.8</w:t>
      </w:r>
      <w:r w:rsidRPr="00130358">
        <w:t xml:space="preserve">sec. The </w:t>
      </w:r>
      <w:proofErr w:type="spellStart"/>
      <w:r w:rsidRPr="00130358">
        <w:t>SyncRef</w:t>
      </w:r>
      <w:proofErr w:type="spellEnd"/>
      <w:r w:rsidRPr="00130358">
        <w:t xml:space="preserve"> UE selection/reselection delay can be expressed as:</w:t>
      </w:r>
    </w:p>
    <w:p w14:paraId="264E4A41" w14:textId="77777777" w:rsidR="001363CF" w:rsidRPr="00130358" w:rsidRDefault="001363CF" w:rsidP="00D62538">
      <w:pPr>
        <w:pStyle w:val="B1"/>
      </w:pPr>
      <w:r w:rsidRPr="00130358">
        <w:tab/>
      </w:r>
      <w:proofErr w:type="spellStart"/>
      <w:r w:rsidRPr="00130358">
        <w:t>SyncRef</w:t>
      </w:r>
      <w:proofErr w:type="spellEnd"/>
      <w:r w:rsidRPr="00130358">
        <w:t xml:space="preserve"> UE selection/reselection delay = </w:t>
      </w:r>
      <w:proofErr w:type="spellStart"/>
      <w:r w:rsidRPr="00130358">
        <w:t>T</w:t>
      </w:r>
      <w:r w:rsidRPr="00130358">
        <w:rPr>
          <w:vertAlign w:val="subscript"/>
        </w:rPr>
        <w:t>detect,SyncRef</w:t>
      </w:r>
      <w:proofErr w:type="spellEnd"/>
      <w:r w:rsidRPr="00130358">
        <w:rPr>
          <w:vertAlign w:val="subscript"/>
        </w:rPr>
        <w:t xml:space="preserve"> UE</w:t>
      </w:r>
      <w:r w:rsidRPr="00130358">
        <w:t xml:space="preserve"> + </w:t>
      </w:r>
      <w:proofErr w:type="spellStart"/>
      <w:r w:rsidRPr="00130358">
        <w:rPr>
          <w:rFonts w:cs="v4.2.0"/>
        </w:rPr>
        <w:t>T</w:t>
      </w:r>
      <w:r w:rsidRPr="00130358">
        <w:rPr>
          <w:rFonts w:cs="v4.2.0"/>
          <w:vertAlign w:val="subscript"/>
        </w:rPr>
        <w:t>evaluate,SLSS</w:t>
      </w:r>
      <w:proofErr w:type="spellEnd"/>
      <w:r w:rsidRPr="00130358">
        <w:rPr>
          <w:rFonts w:cs="v4.2.0"/>
          <w:vertAlign w:val="subscript"/>
        </w:rPr>
        <w:t xml:space="preserve"> </w:t>
      </w:r>
      <w:r w:rsidRPr="00130358">
        <w:t>+ SLSS period</w:t>
      </w:r>
    </w:p>
    <w:p w14:paraId="248366CC" w14:textId="77777777" w:rsidR="001363CF" w:rsidRPr="00130358" w:rsidRDefault="001363CF" w:rsidP="00772922">
      <w:r w:rsidRPr="00130358">
        <w:t>Where</w:t>
      </w:r>
    </w:p>
    <w:p w14:paraId="600B6903" w14:textId="02DEAFED" w:rsidR="001363CF" w:rsidRPr="00130358" w:rsidRDefault="001363CF" w:rsidP="00D62538">
      <w:pPr>
        <w:pStyle w:val="B1"/>
      </w:pPr>
      <w:r w:rsidRPr="00130358">
        <w:t>-</w:t>
      </w:r>
      <w:r w:rsidRPr="00130358">
        <w:tab/>
      </w:r>
      <w:proofErr w:type="spellStart"/>
      <w:r w:rsidRPr="00130358">
        <w:t>T</w:t>
      </w:r>
      <w:r w:rsidRPr="00130358">
        <w:rPr>
          <w:vertAlign w:val="subscript"/>
        </w:rPr>
        <w:t>detect,SyncRef</w:t>
      </w:r>
      <w:proofErr w:type="spellEnd"/>
      <w:r w:rsidRPr="00130358">
        <w:rPr>
          <w:vertAlign w:val="subscript"/>
        </w:rPr>
        <w:t xml:space="preserve"> UE </w:t>
      </w:r>
      <w:r w:rsidRPr="00130358">
        <w:t xml:space="preserve">= 8sec (as specified in 3GPP TS 36.133 [4] </w:t>
      </w:r>
      <w:r w:rsidR="00483222" w:rsidRPr="00130358">
        <w:t>clause</w:t>
      </w:r>
      <w:r w:rsidRPr="00130358">
        <w:t xml:space="preserve"> 11.4)</w:t>
      </w:r>
    </w:p>
    <w:p w14:paraId="30C88E2E" w14:textId="5EF7A2C3" w:rsidR="001363CF" w:rsidRPr="00130358" w:rsidRDefault="001363CF" w:rsidP="00D62538">
      <w:pPr>
        <w:pStyle w:val="B1"/>
      </w:pPr>
      <w:r w:rsidRPr="00130358">
        <w:t>-</w:t>
      </w:r>
      <w:r w:rsidRPr="00130358">
        <w:tab/>
      </w:r>
      <w:proofErr w:type="spellStart"/>
      <w:r w:rsidRPr="00130358">
        <w:rPr>
          <w:rFonts w:cs="v4.2.0"/>
        </w:rPr>
        <w:t>T</w:t>
      </w:r>
      <w:r w:rsidRPr="00130358">
        <w:rPr>
          <w:rFonts w:cs="v4.2.0"/>
          <w:vertAlign w:val="subscript"/>
        </w:rPr>
        <w:t>evaluate,SLSS</w:t>
      </w:r>
      <w:proofErr w:type="spellEnd"/>
      <w:r w:rsidRPr="00130358">
        <w:rPr>
          <w:rFonts w:cs="v4.2.0"/>
          <w:vertAlign w:val="subscript"/>
        </w:rPr>
        <w:t xml:space="preserve"> </w:t>
      </w:r>
      <w:r w:rsidRPr="00130358">
        <w:t xml:space="preserve">= 0.64 (as specified in 3GPP TS 36.133 [4] </w:t>
      </w:r>
      <w:r w:rsidR="00483222" w:rsidRPr="00130358">
        <w:t>clause</w:t>
      </w:r>
      <w:r w:rsidRPr="00130358">
        <w:t xml:space="preserve"> 13.3.1.3)</w:t>
      </w:r>
    </w:p>
    <w:p w14:paraId="19033861" w14:textId="77777777" w:rsidR="001363CF" w:rsidRPr="00130358" w:rsidRDefault="001363CF" w:rsidP="00D62538">
      <w:pPr>
        <w:pStyle w:val="B1"/>
      </w:pPr>
      <w:r w:rsidRPr="00130358">
        <w:t>-</w:t>
      </w:r>
      <w:r w:rsidRPr="00130358">
        <w:tab/>
      </w:r>
      <w:r w:rsidRPr="00130358">
        <w:rPr>
          <w:rFonts w:cs="v4.2.0"/>
        </w:rPr>
        <w:t>SLSS period = 160ms</w:t>
      </w:r>
    </w:p>
    <w:p w14:paraId="2B96A786" w14:textId="77777777" w:rsidR="001363CF" w:rsidRPr="00130358" w:rsidRDefault="001363CF" w:rsidP="00772922">
      <w:r w:rsidRPr="00130358">
        <w:rPr>
          <w:rFonts w:cs="v4.2.0"/>
        </w:rPr>
        <w:t>This gives a total of 8.8seconds.</w:t>
      </w:r>
    </w:p>
    <w:p w14:paraId="4DA581B1" w14:textId="77777777" w:rsidR="001363CF" w:rsidRPr="00130358" w:rsidRDefault="001363CF" w:rsidP="00772922">
      <w:r w:rsidRPr="00130358">
        <w:t xml:space="preserve">2) During T3, </w:t>
      </w:r>
      <w:proofErr w:type="spellStart"/>
      <w:r w:rsidRPr="00130358">
        <w:t>SyncRef</w:t>
      </w:r>
      <w:proofErr w:type="spellEnd"/>
      <w:r w:rsidRPr="00130358">
        <w:t xml:space="preserve"> UE reselection delay is defined as the time from the beginning of T3 to the time UE changes its synchronization source from </w:t>
      </w:r>
      <w:proofErr w:type="spellStart"/>
      <w:r w:rsidRPr="00130358">
        <w:t>SyncRef</w:t>
      </w:r>
      <w:proofErr w:type="spellEnd"/>
      <w:r w:rsidRPr="00130358">
        <w:t xml:space="preserve"> UE 1 to </w:t>
      </w:r>
      <w:proofErr w:type="spellStart"/>
      <w:r w:rsidRPr="00130358">
        <w:t>SyncRef</w:t>
      </w:r>
      <w:proofErr w:type="spellEnd"/>
      <w:r w:rsidRPr="00130358">
        <w:t xml:space="preserve"> UE 2, and changes its SLSS transmissions timing and SLSS ID to follow </w:t>
      </w:r>
      <w:proofErr w:type="spellStart"/>
      <w:r w:rsidRPr="00130358">
        <w:t>SyncRef</w:t>
      </w:r>
      <w:proofErr w:type="spellEnd"/>
      <w:r w:rsidRPr="00130358">
        <w:t xml:space="preserve"> UE 2 as the synchronization source. For the test configuration, the SLSS ID will still be 0 (with in-coverage IE in MIB-SL set to FALSE) after </w:t>
      </w:r>
      <w:proofErr w:type="spellStart"/>
      <w:r w:rsidRPr="00130358">
        <w:t>SyncRef</w:t>
      </w:r>
      <w:proofErr w:type="spellEnd"/>
      <w:r w:rsidRPr="00130358">
        <w:t xml:space="preserve"> UE selection delay from start of T3.</w:t>
      </w:r>
    </w:p>
    <w:p w14:paraId="616D3E1D" w14:textId="77777777" w:rsidR="001363CF" w:rsidRPr="00130358" w:rsidRDefault="001363CF" w:rsidP="00772922">
      <w:pPr>
        <w:keepNext/>
        <w:keepLines/>
      </w:pPr>
      <w:r w:rsidRPr="00130358">
        <w:t xml:space="preserve">The </w:t>
      </w:r>
      <w:proofErr w:type="spellStart"/>
      <w:r w:rsidRPr="00130358">
        <w:t>SyncRef</w:t>
      </w:r>
      <w:proofErr w:type="spellEnd"/>
      <w:r w:rsidRPr="00130358">
        <w:t xml:space="preserve"> UE reselection delay shall be less than </w:t>
      </w:r>
      <w:r w:rsidRPr="00130358">
        <w:rPr>
          <w:rFonts w:cs="v4.2.0"/>
        </w:rPr>
        <w:t>2.4</w:t>
      </w:r>
      <w:r w:rsidRPr="00130358">
        <w:t xml:space="preserve">sec. The </w:t>
      </w:r>
      <w:proofErr w:type="spellStart"/>
      <w:r w:rsidRPr="00130358">
        <w:t>SyncRef</w:t>
      </w:r>
      <w:proofErr w:type="spellEnd"/>
      <w:r w:rsidRPr="00130358">
        <w:t xml:space="preserve"> UE selection/reselection delay can be expressed as:</w:t>
      </w:r>
    </w:p>
    <w:p w14:paraId="36F4BE12" w14:textId="77777777" w:rsidR="001363CF" w:rsidRPr="00130358" w:rsidRDefault="001363CF" w:rsidP="00772922">
      <w:pPr>
        <w:pStyle w:val="B1"/>
        <w:keepNext/>
        <w:keepLines/>
      </w:pPr>
      <w:r w:rsidRPr="00130358">
        <w:tab/>
      </w:r>
      <w:proofErr w:type="spellStart"/>
      <w:r w:rsidRPr="00130358">
        <w:t>SyncRef</w:t>
      </w:r>
      <w:proofErr w:type="spellEnd"/>
      <w:r w:rsidRPr="00130358">
        <w:t xml:space="preserve"> UE selection/reselection delay = </w:t>
      </w:r>
      <w:proofErr w:type="spellStart"/>
      <w:r w:rsidRPr="00130358">
        <w:t>T</w:t>
      </w:r>
      <w:r w:rsidRPr="00130358">
        <w:rPr>
          <w:vertAlign w:val="subscript"/>
        </w:rPr>
        <w:t>detect,SyncRef</w:t>
      </w:r>
      <w:proofErr w:type="spellEnd"/>
      <w:r w:rsidRPr="00130358">
        <w:rPr>
          <w:vertAlign w:val="subscript"/>
        </w:rPr>
        <w:t xml:space="preserve"> UE</w:t>
      </w:r>
      <w:r w:rsidRPr="00130358">
        <w:t xml:space="preserve"> + </w:t>
      </w:r>
      <w:proofErr w:type="spellStart"/>
      <w:r w:rsidRPr="00130358">
        <w:rPr>
          <w:rFonts w:cs="v4.2.0"/>
        </w:rPr>
        <w:t>T</w:t>
      </w:r>
      <w:r w:rsidRPr="00130358">
        <w:rPr>
          <w:rFonts w:cs="v4.2.0"/>
          <w:vertAlign w:val="subscript"/>
        </w:rPr>
        <w:t>evaluate,SLSS</w:t>
      </w:r>
      <w:proofErr w:type="spellEnd"/>
      <w:r w:rsidRPr="00130358">
        <w:rPr>
          <w:rFonts w:cs="v4.2.0"/>
          <w:vertAlign w:val="subscript"/>
        </w:rPr>
        <w:t xml:space="preserve"> </w:t>
      </w:r>
      <w:r w:rsidRPr="00130358">
        <w:t>+ SLSS period</w:t>
      </w:r>
    </w:p>
    <w:p w14:paraId="662C82B7" w14:textId="77777777" w:rsidR="001363CF" w:rsidRPr="00130358" w:rsidRDefault="001363CF" w:rsidP="00772922">
      <w:r w:rsidRPr="00130358">
        <w:t>Where</w:t>
      </w:r>
    </w:p>
    <w:p w14:paraId="549F9FF0" w14:textId="7B6566E3" w:rsidR="001363CF" w:rsidRPr="00130358" w:rsidRDefault="001363CF" w:rsidP="00D62538">
      <w:pPr>
        <w:pStyle w:val="B1"/>
      </w:pPr>
      <w:r w:rsidRPr="00130358">
        <w:t>-</w:t>
      </w:r>
      <w:r w:rsidRPr="00130358">
        <w:tab/>
      </w:r>
      <w:proofErr w:type="spellStart"/>
      <w:r w:rsidRPr="00130358">
        <w:t>T</w:t>
      </w:r>
      <w:r w:rsidRPr="00130358">
        <w:rPr>
          <w:vertAlign w:val="subscript"/>
        </w:rPr>
        <w:t>detect,SyncRef</w:t>
      </w:r>
      <w:proofErr w:type="spellEnd"/>
      <w:r w:rsidRPr="00130358">
        <w:rPr>
          <w:vertAlign w:val="subscript"/>
        </w:rPr>
        <w:t xml:space="preserve"> UE </w:t>
      </w:r>
      <w:r w:rsidRPr="00130358">
        <w:t xml:space="preserve">= 1.6sec (as specified in 3GPP TS 36.133 [4] </w:t>
      </w:r>
      <w:r w:rsidR="00483222" w:rsidRPr="00130358">
        <w:t>clause</w:t>
      </w:r>
      <w:r w:rsidRPr="00130358">
        <w:t xml:space="preserve"> 11.4)</w:t>
      </w:r>
    </w:p>
    <w:p w14:paraId="0AC7A4E4" w14:textId="4B45C3E7" w:rsidR="001363CF" w:rsidRPr="00130358" w:rsidRDefault="001363CF" w:rsidP="00D62538">
      <w:pPr>
        <w:pStyle w:val="B1"/>
      </w:pPr>
      <w:r w:rsidRPr="00130358">
        <w:t>-</w:t>
      </w:r>
      <w:r w:rsidRPr="00130358">
        <w:tab/>
      </w:r>
      <w:proofErr w:type="spellStart"/>
      <w:r w:rsidRPr="00130358">
        <w:rPr>
          <w:rFonts w:cs="v4.2.0"/>
        </w:rPr>
        <w:t>T</w:t>
      </w:r>
      <w:r w:rsidRPr="00130358">
        <w:rPr>
          <w:rFonts w:cs="v4.2.0"/>
          <w:vertAlign w:val="subscript"/>
        </w:rPr>
        <w:t>evaluate,SLSS</w:t>
      </w:r>
      <w:proofErr w:type="spellEnd"/>
      <w:r w:rsidRPr="00130358">
        <w:rPr>
          <w:rFonts w:cs="v4.2.0"/>
          <w:vertAlign w:val="subscript"/>
        </w:rPr>
        <w:t xml:space="preserve"> </w:t>
      </w:r>
      <w:r w:rsidRPr="00130358">
        <w:t xml:space="preserve">= 0.64 (as specified in 3GPP TS 36.133 [4] </w:t>
      </w:r>
      <w:r w:rsidR="00483222" w:rsidRPr="00130358">
        <w:t>clause</w:t>
      </w:r>
      <w:r w:rsidRPr="00130358">
        <w:t xml:space="preserve"> 13.3.1.3)</w:t>
      </w:r>
    </w:p>
    <w:p w14:paraId="280D651E" w14:textId="77777777" w:rsidR="001363CF" w:rsidRPr="00130358" w:rsidRDefault="001363CF" w:rsidP="00D62538">
      <w:pPr>
        <w:pStyle w:val="B1"/>
      </w:pPr>
      <w:r w:rsidRPr="00130358">
        <w:t>-</w:t>
      </w:r>
      <w:r w:rsidRPr="00130358">
        <w:tab/>
      </w:r>
      <w:r w:rsidRPr="00130358">
        <w:rPr>
          <w:rFonts w:cs="v4.2.0"/>
        </w:rPr>
        <w:t>SLSS period = 160ms</w:t>
      </w:r>
    </w:p>
    <w:p w14:paraId="24ED02C5" w14:textId="77777777" w:rsidR="001363CF" w:rsidRPr="00130358" w:rsidRDefault="001363CF" w:rsidP="00772922">
      <w:r w:rsidRPr="00130358">
        <w:rPr>
          <w:rFonts w:cs="v4.2.0"/>
        </w:rPr>
        <w:t>This gives a total of 2.4seconds.</w:t>
      </w:r>
    </w:p>
    <w:p w14:paraId="3390155C" w14:textId="77777777" w:rsidR="001363CF" w:rsidRPr="00130358" w:rsidRDefault="001363CF" w:rsidP="00772922">
      <w:r w:rsidRPr="00130358">
        <w:t xml:space="preserve">The test system will verify that the V2X UE does not drop or delay more than 6% of its V2X </w:t>
      </w:r>
      <w:r w:rsidRPr="00130358">
        <w:rPr>
          <w:lang w:eastAsia="zh-CN"/>
        </w:rPr>
        <w:t xml:space="preserve">data and SLSS </w:t>
      </w:r>
      <w:r w:rsidRPr="00130358">
        <w:t>transmissions during the duration of T2, and does not drop or delay more than 30% of its SLSS transmissions during the duration of T3.</w:t>
      </w:r>
    </w:p>
    <w:p w14:paraId="39904370" w14:textId="77777777" w:rsidR="001363CF" w:rsidRPr="00130358" w:rsidRDefault="001363CF" w:rsidP="00D62538">
      <w:pPr>
        <w:rPr>
          <w:rFonts w:cs="v4.2.0"/>
        </w:rPr>
      </w:pPr>
      <w:r w:rsidRPr="00130358">
        <w:rPr>
          <w:rFonts w:cs="v4.2.0"/>
        </w:rPr>
        <w:t xml:space="preserve">The rate of correct </w:t>
      </w:r>
      <w:proofErr w:type="spellStart"/>
      <w:r w:rsidRPr="00130358">
        <w:rPr>
          <w:rFonts w:cs="v4.2.0"/>
        </w:rPr>
        <w:t>SyncRef</w:t>
      </w:r>
      <w:proofErr w:type="spellEnd"/>
      <w:r w:rsidRPr="00130358">
        <w:rPr>
          <w:rFonts w:cs="v4.2.0"/>
        </w:rPr>
        <w:t xml:space="preserve"> UE selection / reselection observed during repeated tests shall be at least 90%.</w:t>
      </w:r>
    </w:p>
    <w:p w14:paraId="6E77F16F" w14:textId="77777777" w:rsidR="001363CF" w:rsidRPr="00130358" w:rsidRDefault="001363CF" w:rsidP="000835DA">
      <w:pPr>
        <w:pStyle w:val="Heading3"/>
        <w:keepLines w:val="0"/>
      </w:pPr>
      <w:r w:rsidRPr="00130358">
        <w:t>12.3.2</w:t>
      </w:r>
      <w:r w:rsidRPr="00130358">
        <w:tab/>
        <w:t xml:space="preserve">V2X Synchronization Reference Selection/Reselection Tests for </w:t>
      </w:r>
      <w:proofErr w:type="spellStart"/>
      <w:r w:rsidRPr="00130358">
        <w:t>eNB</w:t>
      </w:r>
      <w:proofErr w:type="spellEnd"/>
      <w:r w:rsidRPr="00130358">
        <w:t xml:space="preserve"> configured as the highest priority</w:t>
      </w:r>
    </w:p>
    <w:p w14:paraId="0A760FB0" w14:textId="77777777" w:rsidR="001363CF" w:rsidRPr="00130358" w:rsidRDefault="001363CF" w:rsidP="000835DA">
      <w:pPr>
        <w:pStyle w:val="Heading4"/>
        <w:keepLines w:val="0"/>
        <w:rPr>
          <w:rFonts w:eastAsia="Batang"/>
        </w:rPr>
      </w:pPr>
      <w:r w:rsidRPr="00130358">
        <w:rPr>
          <w:rFonts w:eastAsia="Batang"/>
        </w:rPr>
        <w:t>12.3.2.1</w:t>
      </w:r>
      <w:r w:rsidRPr="00130358">
        <w:rPr>
          <w:rFonts w:eastAsia="Batang"/>
        </w:rPr>
        <w:tab/>
        <w:t>Test Purpose</w:t>
      </w:r>
    </w:p>
    <w:p w14:paraId="6E4476D3" w14:textId="77777777" w:rsidR="001363CF" w:rsidRPr="00130358" w:rsidRDefault="001363CF" w:rsidP="00D62538">
      <w:pPr>
        <w:tabs>
          <w:tab w:val="left" w:pos="1080"/>
        </w:tabs>
        <w:rPr>
          <w:rFonts w:eastAsia="Malgun Gothic"/>
        </w:rPr>
      </w:pPr>
      <w:r w:rsidRPr="00130358">
        <w:t xml:space="preserve">The purpose of this test is to verify the requirements related to </w:t>
      </w:r>
      <w:proofErr w:type="spellStart"/>
      <w:r w:rsidRPr="00130358">
        <w:t>SyncRef</w:t>
      </w:r>
      <w:proofErr w:type="spellEnd"/>
      <w:r w:rsidRPr="00130358">
        <w:t xml:space="preserve"> UE selection / reselection defined in 3GPP TS 36.133 [4] clause 11.4, when </w:t>
      </w:r>
      <w:proofErr w:type="spellStart"/>
      <w:r w:rsidRPr="00130358">
        <w:t>eNB</w:t>
      </w:r>
      <w:proofErr w:type="spellEnd"/>
      <w:r w:rsidRPr="00130358">
        <w:t xml:space="preserve"> is configured as the highest priority. For this test, the UE is triggered by the test loop function or the upper layers to transmit for V2X </w:t>
      </w:r>
      <w:proofErr w:type="spellStart"/>
      <w:r w:rsidRPr="00130358">
        <w:t>Sidelink</w:t>
      </w:r>
      <w:proofErr w:type="spellEnd"/>
      <w:r w:rsidRPr="00130358">
        <w:t xml:space="preserve"> Communication.</w:t>
      </w:r>
    </w:p>
    <w:p w14:paraId="538F7D14" w14:textId="77777777" w:rsidR="001363CF" w:rsidRPr="00130358" w:rsidRDefault="001363CF" w:rsidP="00D62538">
      <w:pPr>
        <w:pStyle w:val="Heading4"/>
        <w:keepNext w:val="0"/>
        <w:keepLines w:val="0"/>
        <w:rPr>
          <w:rFonts w:eastAsia="Batang"/>
        </w:rPr>
      </w:pPr>
      <w:r w:rsidRPr="00130358">
        <w:rPr>
          <w:rFonts w:eastAsia="Batang"/>
        </w:rPr>
        <w:t>12.3.2.2</w:t>
      </w:r>
      <w:r w:rsidRPr="00130358">
        <w:rPr>
          <w:rFonts w:eastAsia="Batang"/>
        </w:rPr>
        <w:tab/>
        <w:t>Applicability of requirements</w:t>
      </w:r>
    </w:p>
    <w:p w14:paraId="42BE4EFE" w14:textId="77777777" w:rsidR="001363CF" w:rsidRPr="00130358" w:rsidRDefault="001363CF" w:rsidP="00772922">
      <w:pPr>
        <w:rPr>
          <w:rFonts w:eastAsia="Malgun Gothic"/>
        </w:rPr>
      </w:pPr>
      <w:r w:rsidRPr="00130358">
        <w:t>The requirements in this clause are applicable to E-UTRA Release 14 UEs supporting V2X communications, Band 47 and any E-UTRA band.</w:t>
      </w:r>
    </w:p>
    <w:p w14:paraId="19E9413D" w14:textId="77777777" w:rsidR="001363CF" w:rsidRPr="00130358" w:rsidRDefault="001363CF" w:rsidP="00D62538">
      <w:pPr>
        <w:pStyle w:val="Heading4"/>
        <w:keepNext w:val="0"/>
        <w:keepLines w:val="0"/>
        <w:rPr>
          <w:rFonts w:eastAsia="Batang"/>
        </w:rPr>
      </w:pPr>
      <w:r w:rsidRPr="00130358">
        <w:rPr>
          <w:rFonts w:eastAsia="Batang"/>
        </w:rPr>
        <w:t>12.3.2.3</w:t>
      </w:r>
      <w:r w:rsidRPr="00130358">
        <w:rPr>
          <w:rFonts w:eastAsia="Batang"/>
        </w:rPr>
        <w:tab/>
        <w:t>Minimum Conformance Requirements</w:t>
      </w:r>
    </w:p>
    <w:p w14:paraId="24788845" w14:textId="3D443E5B" w:rsidR="001363CF" w:rsidRPr="00130358" w:rsidRDefault="001363CF" w:rsidP="00D62538">
      <w:pPr>
        <w:rPr>
          <w:rFonts w:eastAsia="Malgun Gothic"/>
          <w:lang w:eastAsia="zh-CN"/>
        </w:rPr>
      </w:pPr>
      <w:r w:rsidRPr="00130358">
        <w:rPr>
          <w:lang w:eastAsia="zh-CN"/>
        </w:rPr>
        <w:t>The requirements defined in 3GPP TS</w:t>
      </w:r>
      <w:r w:rsidRPr="00130358">
        <w:t xml:space="preserve"> 36.133 [4] </w:t>
      </w:r>
      <w:r w:rsidR="00483222" w:rsidRPr="00130358">
        <w:rPr>
          <w:lang w:eastAsia="zh-CN"/>
        </w:rPr>
        <w:t>clause</w:t>
      </w:r>
      <w:r w:rsidRPr="00130358">
        <w:rPr>
          <w:lang w:eastAsia="zh-CN"/>
        </w:rPr>
        <w:t xml:space="preserve"> 13.4 do not apply to the UEs that do not support transmission and reception of SLSS.</w:t>
      </w:r>
    </w:p>
    <w:p w14:paraId="3F108101" w14:textId="77777777" w:rsidR="001363CF" w:rsidRPr="00130358" w:rsidRDefault="001363CF" w:rsidP="00D62538">
      <w:r w:rsidRPr="00130358">
        <w:t xml:space="preserve">A </w:t>
      </w:r>
      <w:r w:rsidRPr="00130358">
        <w:rPr>
          <w:lang w:eastAsia="zh-CN"/>
        </w:rPr>
        <w:t xml:space="preserve">V2X </w:t>
      </w:r>
      <w:proofErr w:type="spellStart"/>
      <w:r w:rsidRPr="00130358">
        <w:t>SyncRef</w:t>
      </w:r>
      <w:proofErr w:type="spellEnd"/>
      <w:r w:rsidRPr="00130358">
        <w:t xml:space="preserve"> UE is considered to be detectable when</w:t>
      </w:r>
    </w:p>
    <w:p w14:paraId="7731D734" w14:textId="21741903" w:rsidR="001363CF" w:rsidRPr="00130358" w:rsidRDefault="001363CF" w:rsidP="00D62538">
      <w:pPr>
        <w:pStyle w:val="B1"/>
      </w:pPr>
      <w:r w:rsidRPr="00130358">
        <w:t>-</w:t>
      </w:r>
      <w:r w:rsidRPr="00130358">
        <w:tab/>
        <w:t xml:space="preserve">S-RSRP related side conditions given in 3GPP TS 36.133 [4] </w:t>
      </w:r>
      <w:r w:rsidR="00483222" w:rsidRPr="00130358">
        <w:t>Clause</w:t>
      </w:r>
      <w:r w:rsidRPr="00130358">
        <w:t xml:space="preserve"> 9.</w:t>
      </w:r>
      <w:r w:rsidRPr="00130358">
        <w:rPr>
          <w:lang w:eastAsia="zh-CN"/>
        </w:rPr>
        <w:t>10</w:t>
      </w:r>
      <w:r w:rsidRPr="00130358">
        <w:t>.2 are fulfilled for a corresponding Band,</w:t>
      </w:r>
    </w:p>
    <w:p w14:paraId="4E19EFE8" w14:textId="4D7A3DBA" w:rsidR="001363CF" w:rsidRPr="00130358" w:rsidRDefault="001363CF" w:rsidP="00D62538">
      <w:pPr>
        <w:pStyle w:val="B1"/>
        <w:rPr>
          <w:lang w:eastAsia="zh-CN"/>
        </w:rPr>
      </w:pPr>
      <w:r w:rsidRPr="00130358">
        <w:t>-</w:t>
      </w:r>
      <w:r w:rsidRPr="00130358">
        <w:tab/>
        <w:t xml:space="preserve">V2X SCH_RP and SCH </w:t>
      </w:r>
      <w:proofErr w:type="spellStart"/>
      <w:r w:rsidRPr="00130358">
        <w:t>Ês</w:t>
      </w:r>
      <w:proofErr w:type="spellEnd"/>
      <w:r w:rsidRPr="00130358">
        <w:t>/</w:t>
      </w:r>
      <w:proofErr w:type="spellStart"/>
      <w:r w:rsidRPr="00130358">
        <w:t>Iot</w:t>
      </w:r>
      <w:proofErr w:type="spellEnd"/>
      <w:r w:rsidRPr="00130358">
        <w:t xml:space="preserve"> according </w:t>
      </w:r>
      <w:r w:rsidR="00772922" w:rsidRPr="00130358">
        <w:t>to 3GPP TS</w:t>
      </w:r>
      <w:r w:rsidRPr="00130358">
        <w:t xml:space="preserve"> 36.133 [4] Annex B.6.4 for a corresponding Band are fulfilled.</w:t>
      </w:r>
    </w:p>
    <w:p w14:paraId="54158799" w14:textId="77777777" w:rsidR="001363CF" w:rsidRPr="00130358" w:rsidRDefault="001363CF" w:rsidP="00D62538">
      <w:pPr>
        <w:rPr>
          <w:lang w:eastAsia="zh-CN"/>
        </w:rPr>
      </w:pPr>
      <w:r w:rsidRPr="00130358">
        <w:rPr>
          <w:lang w:eastAsia="zh-CN"/>
        </w:rPr>
        <w:t>…</w:t>
      </w:r>
    </w:p>
    <w:p w14:paraId="58FFDD22" w14:textId="77777777" w:rsidR="001363CF" w:rsidRPr="00130358" w:rsidRDefault="001363CF" w:rsidP="00D62538">
      <w:r w:rsidRPr="00130358">
        <w:rPr>
          <w:lang w:eastAsia="zh-CN"/>
        </w:rPr>
        <w:t>When serving cell/</w:t>
      </w:r>
      <w:proofErr w:type="spellStart"/>
      <w:r w:rsidRPr="00130358">
        <w:rPr>
          <w:lang w:eastAsia="zh-CN"/>
        </w:rPr>
        <w:t>PCell</w:t>
      </w:r>
      <w:proofErr w:type="spellEnd"/>
      <w:r w:rsidRPr="00130358">
        <w:rPr>
          <w:lang w:eastAsia="zh-CN"/>
        </w:rPr>
        <w:t xml:space="preserve"> synchronization reference source is configured as the highest priority,</w:t>
      </w:r>
    </w:p>
    <w:p w14:paraId="6AD35869" w14:textId="77777777" w:rsidR="001363CF" w:rsidRPr="00130358" w:rsidRDefault="001363CF" w:rsidP="00D62538">
      <w:pPr>
        <w:pStyle w:val="B1"/>
        <w:rPr>
          <w:lang w:eastAsia="zh-CN"/>
        </w:rPr>
      </w:pPr>
      <w:r w:rsidRPr="00130358">
        <w:t>-</w:t>
      </w:r>
      <w:r w:rsidRPr="00130358">
        <w:tab/>
        <w:t xml:space="preserve">UE shall be able to identify newly detectable intra-frequency V2X </w:t>
      </w:r>
      <w:proofErr w:type="spellStart"/>
      <w:r w:rsidRPr="00130358">
        <w:t>SyncRef</w:t>
      </w:r>
      <w:proofErr w:type="spellEnd"/>
      <w:r w:rsidRPr="00130358">
        <w:t xml:space="preserve"> UE within </w:t>
      </w:r>
      <w:proofErr w:type="spellStart"/>
      <w:r w:rsidRPr="00130358">
        <w:t>T</w:t>
      </w:r>
      <w:r w:rsidRPr="00130358">
        <w:rPr>
          <w:vertAlign w:val="subscript"/>
        </w:rPr>
        <w:t>detect,SyncRef</w:t>
      </w:r>
      <w:proofErr w:type="spellEnd"/>
      <w:r w:rsidRPr="00130358">
        <w:rPr>
          <w:vertAlign w:val="subscript"/>
        </w:rPr>
        <w:t xml:space="preserve"> UE_V2X</w:t>
      </w:r>
      <w:r w:rsidRPr="00130358">
        <w:t xml:space="preserve"> seconds if the </w:t>
      </w:r>
      <w:proofErr w:type="spellStart"/>
      <w:r w:rsidRPr="00130358">
        <w:t>SyncRef</w:t>
      </w:r>
      <w:proofErr w:type="spellEnd"/>
      <w:r w:rsidRPr="00130358">
        <w:t xml:space="preserve"> UE meets the selection / reselection criterion defined in 3GPP TS 36.331 [2]. </w:t>
      </w:r>
      <w:proofErr w:type="spellStart"/>
      <w:r w:rsidRPr="00130358">
        <w:t>T</w:t>
      </w:r>
      <w:r w:rsidRPr="00130358">
        <w:rPr>
          <w:vertAlign w:val="subscript"/>
        </w:rPr>
        <w:t>detect,SyncRef</w:t>
      </w:r>
      <w:proofErr w:type="spellEnd"/>
      <w:r w:rsidRPr="00130358">
        <w:rPr>
          <w:vertAlign w:val="subscript"/>
        </w:rPr>
        <w:t xml:space="preserve"> UE_V2X</w:t>
      </w:r>
      <w:r w:rsidRPr="00130358">
        <w:t xml:space="preserve"> is defined as 8 seconds at SCH Es/</w:t>
      </w:r>
      <w:proofErr w:type="spellStart"/>
      <w:r w:rsidRPr="00130358">
        <w:t>Iot</w:t>
      </w:r>
      <w:proofErr w:type="spellEnd"/>
      <w:r w:rsidRPr="00130358">
        <w:t xml:space="preserve"> ≥ 0 dB, provided that the V2X UE is allowed to drop a maximum of 6% of its V2X data and SLSS transmissions for the purpose of selection / reselection to the </w:t>
      </w:r>
      <w:proofErr w:type="spellStart"/>
      <w:r w:rsidRPr="00130358">
        <w:t>SyncRef</w:t>
      </w:r>
      <w:proofErr w:type="spellEnd"/>
      <w:r w:rsidRPr="00130358">
        <w:t xml:space="preserve"> UE. UE is allowed to drop up to 2 subframes of its V2X data reception per PSBCH monitoring occasion and overall drop rate shall not exceed 0.3% of its V2X data reception during </w:t>
      </w:r>
      <w:proofErr w:type="spellStart"/>
      <w:r w:rsidRPr="00130358">
        <w:t>T</w:t>
      </w:r>
      <w:r w:rsidRPr="00130358">
        <w:rPr>
          <w:vertAlign w:val="subscript"/>
        </w:rPr>
        <w:t>detect,SyncRef</w:t>
      </w:r>
      <w:proofErr w:type="spellEnd"/>
      <w:r w:rsidRPr="00130358">
        <w:rPr>
          <w:vertAlign w:val="subscript"/>
        </w:rPr>
        <w:t xml:space="preserve"> UE_V2X</w:t>
      </w:r>
      <w:r w:rsidRPr="00130358">
        <w:t xml:space="preserve"> for the purpose of selection / reselection to the </w:t>
      </w:r>
      <w:proofErr w:type="spellStart"/>
      <w:r w:rsidRPr="00130358">
        <w:t>SyncRef</w:t>
      </w:r>
      <w:proofErr w:type="spellEnd"/>
      <w:r w:rsidRPr="00130358">
        <w:t xml:space="preserve"> UE.</w:t>
      </w:r>
    </w:p>
    <w:p w14:paraId="48F3A609" w14:textId="77777777" w:rsidR="001363CF" w:rsidRPr="00130358" w:rsidRDefault="001363CF" w:rsidP="00D62538">
      <w:r w:rsidRPr="00130358">
        <w:rPr>
          <w:lang w:eastAsia="zh-CN"/>
        </w:rPr>
        <w:t>UE</w:t>
      </w:r>
      <w:r w:rsidRPr="00130358">
        <w:t xml:space="preserve"> shall be capable of performing S-RSRP measurements for </w:t>
      </w:r>
      <w:r w:rsidRPr="00130358">
        <w:rPr>
          <w:lang w:eastAsia="zh-CN"/>
        </w:rPr>
        <w:t>3</w:t>
      </w:r>
      <w:r w:rsidRPr="00130358">
        <w:t xml:space="preserve"> identified intra-frequency V2X </w:t>
      </w:r>
      <w:proofErr w:type="spellStart"/>
      <w:r w:rsidRPr="00130358">
        <w:t>SyncRef</w:t>
      </w:r>
      <w:proofErr w:type="spellEnd"/>
      <w:r w:rsidRPr="00130358">
        <w:t xml:space="preserve"> UE with the measurement period of 320 </w:t>
      </w:r>
      <w:proofErr w:type="spellStart"/>
      <w:r w:rsidRPr="00130358">
        <w:t>ms</w:t>
      </w:r>
      <w:proofErr w:type="spellEnd"/>
      <w:r w:rsidRPr="00130358">
        <w:t xml:space="preserve">. It is assumed that the V2X </w:t>
      </w:r>
      <w:proofErr w:type="spellStart"/>
      <w:r w:rsidRPr="00130358">
        <w:t>SyncRef</w:t>
      </w:r>
      <w:proofErr w:type="spellEnd"/>
      <w:r w:rsidRPr="00130358">
        <w:t xml:space="preserve"> UE do not drop or delay any SLSS transmission within the measurement period. Otherwise, the measurement period may be extended.</w:t>
      </w:r>
    </w:p>
    <w:p w14:paraId="463584B4" w14:textId="77777777" w:rsidR="001363CF" w:rsidRPr="00130358" w:rsidRDefault="001363CF" w:rsidP="00772922">
      <w:pPr>
        <w:keepNext/>
        <w:keepLines/>
        <w:rPr>
          <w:lang w:eastAsia="zh-CN"/>
        </w:rPr>
      </w:pPr>
      <w:r w:rsidRPr="00130358">
        <w:rPr>
          <w:lang w:eastAsia="zh-CN"/>
        </w:rPr>
        <w:t xml:space="preserve">When UE is synchronized to GNSS directly, before </w:t>
      </w:r>
      <w:r w:rsidRPr="00130358">
        <w:t>selection / reselection</w:t>
      </w:r>
      <w:r w:rsidRPr="00130358">
        <w:rPr>
          <w:lang w:eastAsia="zh-CN"/>
        </w:rPr>
        <w:t xml:space="preserve"> of the new synchronization reference source UE shall evaluate the GNSS synchronization source reliability for at least 20 seconds </w:t>
      </w:r>
      <w:r w:rsidRPr="00130358">
        <w:t>before changing the synchronization reference from GNSS to another synchronization reference source.</w:t>
      </w:r>
      <w:r w:rsidRPr="00130358">
        <w:rPr>
          <w:rFonts w:eastAsia="SimSun"/>
          <w:lang w:eastAsia="zh-CN"/>
        </w:rPr>
        <w:t xml:space="preserve"> UE shall be always synchronized to GNSS </w:t>
      </w:r>
      <w:r w:rsidRPr="00130358">
        <w:rPr>
          <w:lang w:eastAsia="zh-CN"/>
        </w:rPr>
        <w:t>directly</w:t>
      </w:r>
      <w:r w:rsidRPr="00130358">
        <w:rPr>
          <w:rFonts w:eastAsia="SimSun"/>
          <w:lang w:eastAsia="zh-CN"/>
        </w:rPr>
        <w:t xml:space="preserve"> during the evaluation of</w:t>
      </w:r>
      <w:r w:rsidRPr="00130358">
        <w:t xml:space="preserve"> GNSS synchronization source reliability</w:t>
      </w:r>
      <w:r w:rsidRPr="00130358">
        <w:rPr>
          <w:rFonts w:eastAsia="SimSun"/>
          <w:lang w:eastAsia="zh-CN"/>
        </w:rPr>
        <w:t>.</w:t>
      </w:r>
    </w:p>
    <w:p w14:paraId="0E30DAA4" w14:textId="77777777" w:rsidR="001363CF" w:rsidRPr="00130358" w:rsidRDefault="001363CF" w:rsidP="00D62538">
      <w:pPr>
        <w:pStyle w:val="Heading4"/>
        <w:keepNext w:val="0"/>
        <w:keepLines w:val="0"/>
        <w:rPr>
          <w:rFonts w:eastAsia="Batang"/>
        </w:rPr>
      </w:pPr>
      <w:r w:rsidRPr="00130358">
        <w:rPr>
          <w:rFonts w:eastAsia="Batang"/>
        </w:rPr>
        <w:t>12.3.2.4</w:t>
      </w:r>
      <w:r w:rsidRPr="00130358">
        <w:rPr>
          <w:rFonts w:eastAsia="Batang"/>
        </w:rPr>
        <w:tab/>
        <w:t>Test Description</w:t>
      </w:r>
    </w:p>
    <w:p w14:paraId="0340729D" w14:textId="77777777" w:rsidR="001363CF" w:rsidRPr="00130358" w:rsidRDefault="001363CF" w:rsidP="00D62538">
      <w:pPr>
        <w:pStyle w:val="Heading5"/>
        <w:keepNext w:val="0"/>
        <w:keepLines w:val="0"/>
        <w:rPr>
          <w:rFonts w:eastAsia="Malgun Gothic"/>
          <w:snapToGrid w:val="0"/>
          <w:kern w:val="2"/>
        </w:rPr>
      </w:pPr>
      <w:r w:rsidRPr="00130358">
        <w:rPr>
          <w:snapToGrid w:val="0"/>
          <w:kern w:val="2"/>
        </w:rPr>
        <w:t>12.3.2.4.1</w:t>
      </w:r>
      <w:r w:rsidRPr="00130358">
        <w:rPr>
          <w:snapToGrid w:val="0"/>
          <w:kern w:val="2"/>
        </w:rPr>
        <w:tab/>
        <w:t>Initial Conditions</w:t>
      </w:r>
    </w:p>
    <w:p w14:paraId="5A79AAE1" w14:textId="77777777" w:rsidR="001363CF" w:rsidRPr="00130358" w:rsidRDefault="001363CF" w:rsidP="00D62538">
      <w:r w:rsidRPr="00130358">
        <w:t>Resource pool configuration for PSCCH and PSSCH reference measurement channels are set according to Table 12.3.2.4.1-1 and Annex A.12 as appropriate.</w:t>
      </w:r>
    </w:p>
    <w:p w14:paraId="089D5C46" w14:textId="77777777" w:rsidR="001363CF" w:rsidRPr="00130358" w:rsidRDefault="001363CF" w:rsidP="00D62538">
      <w:r w:rsidRPr="00130358">
        <w:t>Test Environment: Normal, as defined in 3GPP TS 36.508 [7] clause 4.1.</w:t>
      </w:r>
    </w:p>
    <w:p w14:paraId="17E9AE71" w14:textId="1EBF0105"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7AD5E3B0" w14:textId="77777777" w:rsidR="001363CF" w:rsidRPr="00130358" w:rsidRDefault="001363CF" w:rsidP="000835DA">
      <w:pPr>
        <w:keepNext/>
        <w:rPr>
          <w:rFonts w:eastAsia="Malgun Gothic"/>
        </w:rPr>
      </w:pPr>
      <w:r w:rsidRPr="00130358">
        <w:t>Channel Bandwidth to be tested: 10 MHz as defined in Table 12.3.2.</w:t>
      </w:r>
      <w:r w:rsidRPr="00130358">
        <w:rPr>
          <w:rFonts w:eastAsia="PMingLiU"/>
          <w:lang w:eastAsia="zh-TW"/>
        </w:rPr>
        <w:t>4.1</w:t>
      </w:r>
      <w:r w:rsidRPr="00130358">
        <w:t>-</w:t>
      </w:r>
      <w:r w:rsidRPr="00130358">
        <w:rPr>
          <w:lang w:eastAsia="zh-CN"/>
        </w:rPr>
        <w:t>1</w:t>
      </w:r>
      <w:r w:rsidRPr="00130358">
        <w:t>.</w:t>
      </w:r>
    </w:p>
    <w:p w14:paraId="7A8CD171"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AWGN noise sources to the UE antenna connectors, connect the SS COM port to the UE COM port as shown in 3GPP TS 36.508 [7] Annex A</w:t>
      </w:r>
      <w:r w:rsidRPr="00130358">
        <w:rPr>
          <w:rFonts w:eastAsia="PMingLiU"/>
          <w:lang w:eastAsia="zh-TW"/>
        </w:rPr>
        <w:t>.92b.</w:t>
      </w:r>
    </w:p>
    <w:p w14:paraId="074BDBA8" w14:textId="5922AC7B"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w:t>
      </w:r>
      <w:proofErr w:type="spellStart"/>
      <w:r w:rsidRPr="00130358">
        <w:rPr>
          <w:rFonts w:eastAsia="PMingLiU"/>
          <w:lang w:eastAsia="zh-TW"/>
        </w:rPr>
        <w:t>sidelink</w:t>
      </w:r>
      <w:proofErr w:type="spellEnd"/>
      <w:r w:rsidRPr="00130358">
        <w:rPr>
          <w:rFonts w:eastAsia="PMingLiU"/>
          <w:lang w:eastAsia="zh-TW"/>
        </w:rPr>
        <w:t xml:space="preserve">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12.3.2.4.3.</w:t>
      </w:r>
    </w:p>
    <w:p w14:paraId="04367C66"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The GNSS simulator is configured for Scenario #1: static in Geographical area #1, as defined in 3GPP TS 36.508 [7] Table 4.11.2-2. Geographical area #1 is also pre-configured in the UE.</w:t>
      </w:r>
    </w:p>
    <w:p w14:paraId="394F09A8"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12.3.2.</w:t>
      </w:r>
      <w:r w:rsidRPr="00130358">
        <w:rPr>
          <w:rFonts w:eastAsia="PMingLiU"/>
          <w:lang w:eastAsia="zh-TW"/>
        </w:rPr>
        <w:t>4.1</w:t>
      </w:r>
      <w:r w:rsidRPr="00130358">
        <w:t>-</w:t>
      </w:r>
      <w:r w:rsidRPr="00130358">
        <w:rPr>
          <w:lang w:eastAsia="zh-CN"/>
        </w:rPr>
        <w:t>1</w:t>
      </w:r>
      <w:r w:rsidRPr="00130358">
        <w:rPr>
          <w:rFonts w:eastAsia="PMingLiU"/>
          <w:lang w:eastAsia="zh-TW"/>
        </w:rPr>
        <w:t>.</w:t>
      </w:r>
    </w:p>
    <w:p w14:paraId="28323924"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29C6DC04" w14:textId="03ED1426"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5A-V2X (transmit mode) according </w:t>
      </w:r>
      <w:r w:rsidR="00772922" w:rsidRPr="00130358">
        <w:rPr>
          <w:rFonts w:eastAsia="PMingLiU"/>
          <w:lang w:eastAsia="zh-TW"/>
        </w:rPr>
        <w:t>to 3GPP TS</w:t>
      </w:r>
      <w:r w:rsidRPr="00130358">
        <w:rPr>
          <w:rFonts w:eastAsia="PMingLiU"/>
          <w:lang w:eastAsia="zh-TW"/>
        </w:rPr>
        <w:t xml:space="preserve"> 36.508 [7] clause 4.5.9.</w:t>
      </w:r>
    </w:p>
    <w:p w14:paraId="4CF3594C" w14:textId="77777777" w:rsidR="001363CF" w:rsidRPr="00130358" w:rsidRDefault="001363CF" w:rsidP="00D62538">
      <w:pPr>
        <w:pStyle w:val="B1"/>
        <w:rPr>
          <w:rFonts w:eastAsia="PMingLiU"/>
          <w:lang w:eastAsia="zh-TW"/>
        </w:rPr>
      </w:pPr>
      <w:r w:rsidRPr="00130358">
        <w:rPr>
          <w:rFonts w:eastAsia="PMingLiU"/>
          <w:lang w:eastAsia="zh-TW"/>
        </w:rPr>
        <w:t>7.</w:t>
      </w:r>
      <w:r w:rsidRPr="00130358">
        <w:rPr>
          <w:rFonts w:eastAsia="PMingLiU"/>
          <w:lang w:eastAsia="zh-TW"/>
        </w:rPr>
        <w:tab/>
        <w:t>The GNSS simulator is triggered to start step 1 of Scenario #1 to simulate a location in the centre of Geographical</w:t>
      </w:r>
      <w:r w:rsidRPr="00130358">
        <w:rPr>
          <w:rFonts w:eastAsia="PMingLiU"/>
          <w:i/>
          <w:lang w:eastAsia="zh-TW"/>
        </w:rPr>
        <w:t xml:space="preserve"> </w:t>
      </w:r>
      <w:r w:rsidRPr="00130358">
        <w:rPr>
          <w:rFonts w:eastAsia="PMingLiU"/>
          <w:lang w:eastAsia="zh-TW"/>
        </w:rPr>
        <w:t>area #1. Wait for the UE to acquire the GNSS signal and start to transmit.</w:t>
      </w:r>
    </w:p>
    <w:p w14:paraId="2EB59C44" w14:textId="77777777" w:rsidR="001363CF" w:rsidRPr="00130358" w:rsidRDefault="001363CF" w:rsidP="00D62538">
      <w:pPr>
        <w:pStyle w:val="TH"/>
        <w:keepNext w:val="0"/>
        <w:keepLines w:val="0"/>
        <w:rPr>
          <w:rFonts w:eastAsia="Malgun Gothic"/>
        </w:rPr>
      </w:pPr>
      <w:r w:rsidRPr="00130358">
        <w:t xml:space="preserve">Table 12.3.2.4.1-1: </w:t>
      </w:r>
      <w:r w:rsidRPr="00130358">
        <w:rPr>
          <w:rFonts w:cs="v4.2.0"/>
        </w:rPr>
        <w:t xml:space="preserve">Test Parameters for V2X Synchronization Reference Selection/Reselection Tests for </w:t>
      </w:r>
      <w:proofErr w:type="spellStart"/>
      <w:r w:rsidRPr="00130358">
        <w:rPr>
          <w:rFonts w:cs="v4.2.0"/>
        </w:rPr>
        <w:t>eNB</w:t>
      </w:r>
      <w:proofErr w:type="spellEnd"/>
      <w:r w:rsidRPr="00130358">
        <w:rPr>
          <w:rFonts w:cs="v4.2.0"/>
        </w:rPr>
        <w:t xml:space="preserve">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0"/>
        <w:gridCol w:w="2248"/>
        <w:gridCol w:w="709"/>
        <w:gridCol w:w="1843"/>
        <w:gridCol w:w="3085"/>
      </w:tblGrid>
      <w:tr w:rsidR="001363CF" w:rsidRPr="00130358" w14:paraId="3C7F489A" w14:textId="77777777" w:rsidTr="00772922">
        <w:trPr>
          <w:tblHeade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838A683"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top w:val="single" w:sz="4" w:space="0" w:color="auto"/>
              <w:left w:val="single" w:sz="4" w:space="0" w:color="auto"/>
              <w:bottom w:val="single" w:sz="4" w:space="0" w:color="auto"/>
              <w:right w:val="single" w:sz="4" w:space="0" w:color="auto"/>
            </w:tcBorders>
            <w:hideMark/>
          </w:tcPr>
          <w:p w14:paraId="00589FD9"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1843" w:type="dxa"/>
            <w:tcBorders>
              <w:top w:val="single" w:sz="4" w:space="0" w:color="auto"/>
              <w:left w:val="single" w:sz="4" w:space="0" w:color="auto"/>
              <w:bottom w:val="single" w:sz="4" w:space="0" w:color="auto"/>
              <w:right w:val="single" w:sz="4" w:space="0" w:color="auto"/>
            </w:tcBorders>
            <w:hideMark/>
          </w:tcPr>
          <w:p w14:paraId="62F8FA68"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3085" w:type="dxa"/>
            <w:tcBorders>
              <w:top w:val="single" w:sz="4" w:space="0" w:color="auto"/>
              <w:left w:val="single" w:sz="4" w:space="0" w:color="auto"/>
              <w:bottom w:val="single" w:sz="4" w:space="0" w:color="auto"/>
              <w:right w:val="single" w:sz="4" w:space="0" w:color="auto"/>
            </w:tcBorders>
            <w:hideMark/>
          </w:tcPr>
          <w:p w14:paraId="04AB58EE"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4CEA8B4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7A1100E0" w14:textId="348457BA"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Initial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795B95C5" w14:textId="44CCD074"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498DA545"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5A0A27E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GNSS</w:t>
            </w:r>
          </w:p>
        </w:tc>
        <w:tc>
          <w:tcPr>
            <w:tcW w:w="3085" w:type="dxa"/>
            <w:tcBorders>
              <w:top w:val="single" w:sz="4" w:space="0" w:color="auto"/>
              <w:left w:val="single" w:sz="4" w:space="0" w:color="auto"/>
              <w:bottom w:val="single" w:sz="4" w:space="0" w:color="auto"/>
              <w:right w:val="single" w:sz="4" w:space="0" w:color="auto"/>
            </w:tcBorders>
            <w:hideMark/>
          </w:tcPr>
          <w:p w14:paraId="52A9889B" w14:textId="1774F001"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proofErr w:type="spellStart"/>
            <w:r w:rsidRPr="00130358">
              <w:rPr>
                <w:rFonts w:eastAsia="Calibri" w:cs="Arial"/>
                <w:lang w:eastAsia="ja-JP"/>
              </w:rPr>
              <w:t>Sidelink</w:t>
            </w:r>
            <w:proofErr w:type="spellEnd"/>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TRUE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19B5A729"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5CEE355A" w14:textId="79FF17A2"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r w:rsidR="00D62538" w:rsidRPr="00130358">
              <w:rPr>
                <w:rFonts w:eastAsia="Calibri" w:cs="Arial"/>
                <w:szCs w:val="22"/>
                <w:lang w:eastAsia="ja-JP"/>
              </w:rPr>
              <w:t xml:space="preserve"> </w:t>
            </w:r>
            <w:r w:rsidRPr="00130358">
              <w:rPr>
                <w:rFonts w:eastAsia="Calibri" w:cs="Arial"/>
                <w:szCs w:val="22"/>
                <w:lang w:eastAsia="ja-JP"/>
              </w:rPr>
              <w:t>end</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3981A2A0" w14:textId="27DC1DC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3D48A14D"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660E443" w14:textId="2F80E1A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6E219748" w14:textId="1E6FDA8D"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proofErr w:type="spellStart"/>
            <w:r w:rsidRPr="00130358">
              <w:rPr>
                <w:rFonts w:eastAsia="Calibri" w:cs="Arial"/>
                <w:lang w:eastAsia="ja-JP"/>
              </w:rPr>
              <w:t>Sidelink</w:t>
            </w:r>
            <w:proofErr w:type="spellEnd"/>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168+59</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500F34D8" w14:textId="77777777" w:rsidTr="00D62538">
        <w:trPr>
          <w:jc w:val="center"/>
        </w:trPr>
        <w:tc>
          <w:tcPr>
            <w:tcW w:w="1970" w:type="dxa"/>
            <w:tcBorders>
              <w:top w:val="single" w:sz="4" w:space="0" w:color="auto"/>
              <w:left w:val="single" w:sz="4" w:space="0" w:color="auto"/>
              <w:bottom w:val="single" w:sz="4" w:space="0" w:color="auto"/>
              <w:right w:val="single" w:sz="4" w:space="0" w:color="auto"/>
            </w:tcBorders>
            <w:hideMark/>
          </w:tcPr>
          <w:p w14:paraId="68DA8910" w14:textId="1F3FE993"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Final</w:t>
            </w:r>
            <w:r w:rsidR="00D62538" w:rsidRPr="00130358">
              <w:rPr>
                <w:rFonts w:eastAsia="Calibri" w:cs="Arial"/>
                <w:szCs w:val="22"/>
                <w:lang w:eastAsia="ja-JP"/>
              </w:rPr>
              <w:t xml:space="preserve"> </w:t>
            </w:r>
            <w:r w:rsidRPr="00130358">
              <w:rPr>
                <w:rFonts w:eastAsia="Calibri" w:cs="Arial"/>
                <w:szCs w:val="22"/>
                <w:lang w:eastAsia="ja-JP"/>
              </w:rPr>
              <w:t>condition</w:t>
            </w:r>
          </w:p>
        </w:tc>
        <w:tc>
          <w:tcPr>
            <w:tcW w:w="2248" w:type="dxa"/>
            <w:tcBorders>
              <w:top w:val="single" w:sz="4" w:space="0" w:color="auto"/>
              <w:left w:val="single" w:sz="4" w:space="0" w:color="auto"/>
              <w:bottom w:val="single" w:sz="4" w:space="0" w:color="auto"/>
              <w:right w:val="single" w:sz="4" w:space="0" w:color="auto"/>
            </w:tcBorders>
            <w:hideMark/>
          </w:tcPr>
          <w:p w14:paraId="22C91B5B" w14:textId="63A478B5"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Active</w:t>
            </w:r>
            <w:r w:rsidR="00D62538" w:rsidRPr="00130358">
              <w:rPr>
                <w:rFonts w:eastAsia="Calibri" w:cs="Arial"/>
                <w:szCs w:val="22"/>
                <w:lang w:eastAsia="ja-JP"/>
              </w:rPr>
              <w:t xml:space="preserve"> </w:t>
            </w:r>
            <w:r w:rsidRPr="00130358">
              <w:rPr>
                <w:rFonts w:eastAsia="Calibri" w:cs="Arial"/>
                <w:szCs w:val="22"/>
                <w:lang w:eastAsia="ja-JP"/>
              </w:rPr>
              <w:t>synchronization</w:t>
            </w:r>
            <w:r w:rsidR="00D62538" w:rsidRPr="00130358">
              <w:rPr>
                <w:rFonts w:eastAsia="Calibri" w:cs="Arial"/>
                <w:szCs w:val="22"/>
                <w:lang w:eastAsia="ja-JP"/>
              </w:rPr>
              <w:t xml:space="preserve"> </w:t>
            </w:r>
            <w:r w:rsidRPr="00130358">
              <w:rPr>
                <w:rFonts w:eastAsia="Calibri" w:cs="Arial"/>
                <w:szCs w:val="22"/>
                <w:lang w:eastAsia="ja-JP"/>
              </w:rPr>
              <w:t>source</w:t>
            </w:r>
          </w:p>
        </w:tc>
        <w:tc>
          <w:tcPr>
            <w:tcW w:w="709" w:type="dxa"/>
            <w:tcBorders>
              <w:top w:val="single" w:sz="4" w:space="0" w:color="auto"/>
              <w:left w:val="single" w:sz="4" w:space="0" w:color="auto"/>
              <w:bottom w:val="single" w:sz="4" w:space="0" w:color="auto"/>
              <w:right w:val="single" w:sz="4" w:space="0" w:color="auto"/>
            </w:tcBorders>
          </w:tcPr>
          <w:p w14:paraId="182B4528"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F08D3DE" w14:textId="23FFC0F6"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w:t>
            </w:r>
            <w:r w:rsidR="00D62538" w:rsidRPr="00130358">
              <w:rPr>
                <w:rFonts w:eastAsia="Calibri" w:cs="Arial"/>
                <w:lang w:eastAsia="ja-JP"/>
              </w:rPr>
              <w:t xml:space="preserve"> </w:t>
            </w:r>
            <w:r w:rsidRPr="00130358">
              <w:rPr>
                <w:rFonts w:eastAsia="Calibri" w:cs="Arial"/>
                <w:lang w:eastAsia="ja-JP"/>
              </w:rPr>
              <w:t>Ref</w:t>
            </w:r>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20B4B84D" w14:textId="4A54EEB0" w:rsidR="001363CF" w:rsidRPr="00130358" w:rsidRDefault="001363CF" w:rsidP="00D62538">
            <w:pPr>
              <w:pStyle w:val="TAC"/>
              <w:keepNext w:val="0"/>
              <w:keepLines w:val="0"/>
              <w:rPr>
                <w:rFonts w:eastAsia="Calibri" w:cs="Arial"/>
                <w:lang w:eastAsia="ja-JP"/>
              </w:rPr>
            </w:pPr>
            <w:r w:rsidRPr="00130358">
              <w:rPr>
                <w:rFonts w:eastAsia="Calibri" w:cs="Arial"/>
                <w:lang w:eastAsia="ja-JP"/>
              </w:rPr>
              <w:t>UE</w:t>
            </w:r>
            <w:r w:rsidR="00D62538" w:rsidRPr="00130358">
              <w:rPr>
                <w:rFonts w:eastAsia="Calibri" w:cs="Arial"/>
                <w:lang w:eastAsia="ja-JP"/>
              </w:rPr>
              <w:t xml:space="preserve"> </w:t>
            </w:r>
            <w:r w:rsidRPr="00130358">
              <w:rPr>
                <w:rFonts w:eastAsia="Calibri" w:cs="Arial"/>
                <w:lang w:eastAsia="ja-JP"/>
              </w:rPr>
              <w:t>transmits</w:t>
            </w:r>
            <w:r w:rsidR="00D62538" w:rsidRPr="00130358">
              <w:rPr>
                <w:rFonts w:eastAsia="Calibri" w:cs="Arial"/>
                <w:lang w:eastAsia="ja-JP"/>
              </w:rPr>
              <w:t xml:space="preserve"> </w:t>
            </w:r>
            <w:r w:rsidRPr="00130358">
              <w:rPr>
                <w:rFonts w:eastAsia="Calibri" w:cs="Arial"/>
                <w:lang w:eastAsia="ja-JP"/>
              </w:rPr>
              <w:t>for</w:t>
            </w:r>
            <w:r w:rsidR="00D62538" w:rsidRPr="00130358">
              <w:rPr>
                <w:rFonts w:eastAsia="Calibri" w:cs="Arial"/>
                <w:lang w:eastAsia="ja-JP"/>
              </w:rPr>
              <w:t xml:space="preserve"> </w:t>
            </w:r>
            <w:r w:rsidRPr="00130358">
              <w:rPr>
                <w:rFonts w:eastAsia="Calibri" w:cs="Arial"/>
                <w:lang w:eastAsia="ja-JP"/>
              </w:rPr>
              <w:t>V2X</w:t>
            </w:r>
            <w:r w:rsidR="00D62538" w:rsidRPr="00130358">
              <w:rPr>
                <w:rFonts w:eastAsia="Calibri" w:cs="Arial"/>
                <w:lang w:eastAsia="ja-JP"/>
              </w:rPr>
              <w:t xml:space="preserve"> </w:t>
            </w:r>
            <w:proofErr w:type="spellStart"/>
            <w:r w:rsidRPr="00130358">
              <w:rPr>
                <w:rFonts w:eastAsia="Calibri" w:cs="Arial"/>
                <w:lang w:eastAsia="ja-JP"/>
              </w:rPr>
              <w:t>Sidelink</w:t>
            </w:r>
            <w:proofErr w:type="spellEnd"/>
            <w:r w:rsidR="00D62538" w:rsidRPr="00130358">
              <w:rPr>
                <w:rFonts w:eastAsia="Calibri" w:cs="Arial"/>
                <w:lang w:eastAsia="ja-JP"/>
              </w:rPr>
              <w:t xml:space="preserve"> </w:t>
            </w:r>
            <w:r w:rsidRPr="00130358">
              <w:rPr>
                <w:rFonts w:eastAsia="Calibri" w:cs="Arial"/>
                <w:lang w:eastAsia="ja-JP"/>
              </w:rPr>
              <w:t>Communication</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with</w:t>
            </w:r>
            <w:r w:rsidR="00D62538" w:rsidRPr="00130358">
              <w:rPr>
                <w:rFonts w:eastAsia="Calibri" w:cs="Arial"/>
                <w:lang w:eastAsia="ja-JP"/>
              </w:rPr>
              <w:t xml:space="preserve"> </w:t>
            </w:r>
            <w:r w:rsidRPr="00130358">
              <w:rPr>
                <w:rFonts w:eastAsia="Calibri" w:cs="Arial"/>
                <w:lang w:eastAsia="ja-JP"/>
              </w:rPr>
              <w:t>SLSS</w:t>
            </w:r>
            <w:r w:rsidR="00D62538" w:rsidRPr="00130358">
              <w:rPr>
                <w:rFonts w:eastAsia="Calibri" w:cs="Arial"/>
                <w:lang w:eastAsia="ja-JP"/>
              </w:rPr>
              <w:t xml:space="preserve"> </w:t>
            </w:r>
            <w:r w:rsidRPr="00130358">
              <w:rPr>
                <w:rFonts w:eastAsia="Calibri" w:cs="Arial"/>
                <w:lang w:eastAsia="ja-JP"/>
              </w:rPr>
              <w:t>ID</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30</w:t>
            </w:r>
            <w:r w:rsidR="00D62538" w:rsidRPr="00130358">
              <w:rPr>
                <w:rFonts w:eastAsia="Calibri" w:cs="Arial"/>
                <w:lang w:eastAsia="ja-JP"/>
              </w:rPr>
              <w:t xml:space="preserve"> </w:t>
            </w:r>
            <w:r w:rsidRPr="00130358">
              <w:rPr>
                <w:rFonts w:eastAsia="Calibri" w:cs="Arial"/>
                <w:lang w:eastAsia="ja-JP"/>
              </w:rPr>
              <w:t>and</w:t>
            </w:r>
            <w:r w:rsidR="00D62538" w:rsidRPr="00130358">
              <w:rPr>
                <w:rFonts w:eastAsia="Calibri" w:cs="Arial"/>
                <w:lang w:eastAsia="ja-JP"/>
              </w:rPr>
              <w:t xml:space="preserve"> </w:t>
            </w:r>
            <w:r w:rsidRPr="00130358">
              <w:rPr>
                <w:rFonts w:eastAsia="Calibri" w:cs="Arial"/>
                <w:lang w:eastAsia="ja-JP"/>
              </w:rPr>
              <w:t>in-coverage</w:t>
            </w:r>
            <w:r w:rsidR="00D62538" w:rsidRPr="00130358">
              <w:rPr>
                <w:rFonts w:eastAsia="Calibri" w:cs="Arial"/>
                <w:lang w:eastAsia="ja-JP"/>
              </w:rPr>
              <w:t xml:space="preserve"> </w:t>
            </w:r>
            <w:r w:rsidRPr="00130358">
              <w:rPr>
                <w:rFonts w:eastAsia="Calibri" w:cs="Arial"/>
                <w:lang w:eastAsia="ja-JP"/>
              </w:rPr>
              <w:t>set</w:t>
            </w:r>
            <w:r w:rsidR="00D62538" w:rsidRPr="00130358">
              <w:rPr>
                <w:rFonts w:eastAsia="Calibri" w:cs="Arial"/>
                <w:lang w:eastAsia="ja-JP"/>
              </w:rPr>
              <w:t xml:space="preserve"> </w:t>
            </w:r>
            <w:r w:rsidRPr="00130358">
              <w:rPr>
                <w:rFonts w:eastAsia="Calibri" w:cs="Arial"/>
                <w:lang w:eastAsia="ja-JP"/>
              </w:rPr>
              <w:t>as</w:t>
            </w:r>
            <w:r w:rsidR="00D62538" w:rsidRPr="00130358">
              <w:rPr>
                <w:rFonts w:eastAsia="Calibri" w:cs="Arial"/>
                <w:lang w:eastAsia="ja-JP"/>
              </w:rPr>
              <w:t xml:space="preserve"> </w:t>
            </w:r>
            <w:r w:rsidRPr="00130358">
              <w:rPr>
                <w:rFonts w:eastAsia="Calibri" w:cs="Arial"/>
                <w:lang w:eastAsia="ja-JP"/>
              </w:rPr>
              <w:t>FALSE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MIB-SL.</w:t>
            </w:r>
          </w:p>
        </w:tc>
      </w:tr>
      <w:tr w:rsidR="001363CF" w:rsidRPr="00130358" w14:paraId="559CC644"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26B1842" w14:textId="6C9B9E98"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709" w:type="dxa"/>
            <w:tcBorders>
              <w:top w:val="single" w:sz="4" w:space="0" w:color="auto"/>
              <w:left w:val="single" w:sz="4" w:space="0" w:color="auto"/>
              <w:bottom w:val="single" w:sz="4" w:space="0" w:color="auto"/>
              <w:right w:val="single" w:sz="4" w:space="0" w:color="auto"/>
            </w:tcBorders>
          </w:tcPr>
          <w:p w14:paraId="118E9B5C"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6EAC3CF"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None</w:t>
            </w:r>
          </w:p>
        </w:tc>
        <w:tc>
          <w:tcPr>
            <w:tcW w:w="3085" w:type="dxa"/>
            <w:tcBorders>
              <w:top w:val="single" w:sz="4" w:space="0" w:color="auto"/>
              <w:left w:val="single" w:sz="4" w:space="0" w:color="auto"/>
              <w:bottom w:val="single" w:sz="4" w:space="0" w:color="auto"/>
              <w:right w:val="single" w:sz="4" w:space="0" w:color="auto"/>
            </w:tcBorders>
          </w:tcPr>
          <w:p w14:paraId="17669632" w14:textId="77777777" w:rsidR="001363CF" w:rsidRPr="00130358" w:rsidRDefault="001363CF" w:rsidP="00D62538">
            <w:pPr>
              <w:pStyle w:val="TAC"/>
              <w:keepNext w:val="0"/>
              <w:keepLines w:val="0"/>
              <w:rPr>
                <w:rFonts w:eastAsia="Calibri" w:cs="Arial"/>
                <w:lang w:eastAsia="ja-JP"/>
              </w:rPr>
            </w:pPr>
          </w:p>
        </w:tc>
      </w:tr>
      <w:tr w:rsidR="001363CF" w:rsidRPr="00130358" w14:paraId="7CD06E1B"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A6F1131" w14:textId="32033C8A"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UEs</w:t>
            </w:r>
          </w:p>
        </w:tc>
        <w:tc>
          <w:tcPr>
            <w:tcW w:w="709" w:type="dxa"/>
            <w:tcBorders>
              <w:top w:val="single" w:sz="4" w:space="0" w:color="auto"/>
              <w:left w:val="single" w:sz="4" w:space="0" w:color="auto"/>
              <w:bottom w:val="single" w:sz="4" w:space="0" w:color="auto"/>
              <w:right w:val="single" w:sz="4" w:space="0" w:color="auto"/>
            </w:tcBorders>
          </w:tcPr>
          <w:p w14:paraId="11F3739F"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3A7671D" w14:textId="77A1B11A" w:rsidR="001363CF" w:rsidRPr="00130358" w:rsidRDefault="001363CF" w:rsidP="00D62538">
            <w:pPr>
              <w:pStyle w:val="TAC"/>
              <w:keepNext w:val="0"/>
              <w:keepLines w:val="0"/>
              <w:rPr>
                <w:rFonts w:eastAsia="Malgun Gothic" w:cs="Arial"/>
                <w:lang w:eastAsia="ja-JP"/>
              </w:rPr>
            </w:pP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p w14:paraId="082BA0E6" w14:textId="168F8385" w:rsidR="001363CF" w:rsidRPr="00130358" w:rsidRDefault="001363CF" w:rsidP="00D62538">
            <w:pPr>
              <w:pStyle w:val="TAC"/>
              <w:keepNext w:val="0"/>
              <w:keepLines w:val="0"/>
              <w:rPr>
                <w:rFonts w:eastAsia="Calibri" w:cs="Arial"/>
                <w:lang w:eastAsia="ja-JP"/>
              </w:rPr>
            </w:pP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3085" w:type="dxa"/>
            <w:tcBorders>
              <w:top w:val="single" w:sz="4" w:space="0" w:color="auto"/>
              <w:left w:val="single" w:sz="4" w:space="0" w:color="auto"/>
              <w:bottom w:val="single" w:sz="4" w:space="0" w:color="auto"/>
              <w:right w:val="single" w:sz="4" w:space="0" w:color="auto"/>
            </w:tcBorders>
            <w:hideMark/>
          </w:tcPr>
          <w:p w14:paraId="0CC85779" w14:textId="422CA076"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Transmitting</w:t>
            </w:r>
            <w:r w:rsidR="00D62538" w:rsidRPr="00130358">
              <w:rPr>
                <w:rFonts w:eastAsia="Calibri" w:cs="Arial"/>
                <w:lang w:eastAsia="ja-JP"/>
              </w:rPr>
              <w:t xml:space="preserve"> </w:t>
            </w:r>
            <w:r w:rsidRPr="00130358">
              <w:rPr>
                <w:rFonts w:eastAsia="Calibri" w:cs="Arial"/>
                <w:lang w:eastAsia="ja-JP"/>
              </w:rPr>
              <w:t>SLSS+MIB-SL</w:t>
            </w:r>
            <w:r w:rsidR="00D62538" w:rsidRPr="00130358">
              <w:rPr>
                <w:rFonts w:eastAsia="Calibri" w:cs="Arial"/>
                <w:lang w:eastAsia="ja-JP"/>
              </w:rPr>
              <w:t xml:space="preserve"> </w:t>
            </w:r>
            <w:r w:rsidRPr="00130358">
              <w:rPr>
                <w:rFonts w:eastAsia="Calibri" w:cs="Arial"/>
                <w:lang w:eastAsia="ja-JP"/>
              </w:rPr>
              <w:t>on</w:t>
            </w:r>
            <w:r w:rsidR="00D62538" w:rsidRPr="00130358">
              <w:rPr>
                <w:rFonts w:eastAsia="Calibri" w:cs="Arial"/>
                <w:lang w:eastAsia="ja-JP"/>
              </w:rPr>
              <w:t xml:space="preserve"> </w:t>
            </w:r>
            <w:r w:rsidRPr="00130358">
              <w:rPr>
                <w:rFonts w:eastAsia="Calibri" w:cs="Arial"/>
                <w:lang w:eastAsia="ja-JP"/>
              </w:rPr>
              <w:t>RF</w:t>
            </w:r>
            <w:r w:rsidR="00D62538" w:rsidRPr="00130358">
              <w:rPr>
                <w:rFonts w:eastAsia="Calibri" w:cs="Arial"/>
                <w:lang w:eastAsia="ja-JP"/>
              </w:rPr>
              <w:t xml:space="preserve"> </w:t>
            </w:r>
            <w:r w:rsidRPr="00130358">
              <w:rPr>
                <w:rFonts w:eastAsia="Calibri" w:cs="Arial"/>
                <w:lang w:eastAsia="ja-JP"/>
              </w:rPr>
              <w:t>channel</w:t>
            </w:r>
            <w:r w:rsidR="00D62538" w:rsidRPr="00130358">
              <w:rPr>
                <w:rFonts w:eastAsia="Calibri" w:cs="Arial"/>
                <w:lang w:eastAsia="ja-JP"/>
              </w:rPr>
              <w:t xml:space="preserve"> </w:t>
            </w:r>
            <w:r w:rsidRPr="00130358">
              <w:rPr>
                <w:rFonts w:eastAsia="Calibri" w:cs="Arial"/>
                <w:lang w:eastAsia="ja-JP"/>
              </w:rPr>
              <w:t>number</w:t>
            </w:r>
            <w:r w:rsidR="00D62538" w:rsidRPr="00130358">
              <w:rPr>
                <w:rFonts w:eastAsia="Calibri" w:cs="Arial"/>
                <w:lang w:eastAsia="ja-JP"/>
              </w:rPr>
              <w:t xml:space="preserve"> </w:t>
            </w:r>
            <w:r w:rsidRPr="00130358">
              <w:rPr>
                <w:rFonts w:eastAsia="Calibri" w:cs="Arial"/>
                <w:lang w:eastAsia="ja-JP"/>
              </w:rPr>
              <w:t>1</w:t>
            </w:r>
          </w:p>
        </w:tc>
      </w:tr>
      <w:tr w:rsidR="001363CF" w:rsidRPr="00130358" w14:paraId="5647859C"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31D0801" w14:textId="51586BEB" w:rsidR="001363CF" w:rsidRPr="00130358" w:rsidRDefault="001363CF" w:rsidP="00D62538">
            <w:pPr>
              <w:pStyle w:val="TAL"/>
              <w:keepNext w:val="0"/>
              <w:keepLines w:val="0"/>
              <w:rPr>
                <w:rFonts w:eastAsia="Calibri" w:cs="Arial"/>
                <w:szCs w:val="22"/>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between</w:t>
            </w:r>
            <w:r w:rsidR="00D62538" w:rsidRPr="00130358">
              <w:rPr>
                <w:rFonts w:cs="Arial"/>
                <w:lang w:eastAsia="ja-JP"/>
              </w:rPr>
              <w:t xml:space="preserve"> </w:t>
            </w: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6BC8F47D" w14:textId="77777777" w:rsidR="001363CF" w:rsidRPr="00130358" w:rsidRDefault="001363CF" w:rsidP="00D62538">
            <w:pPr>
              <w:pStyle w:val="TAC"/>
              <w:keepNext w:val="0"/>
              <w:keepLines w:val="0"/>
              <w:rPr>
                <w:rFonts w:eastAsia="Calibri" w:cs="Arial"/>
                <w:lang w:eastAsia="ja-JP"/>
              </w:rPr>
            </w:pPr>
            <w:proofErr w:type="spellStart"/>
            <w:r w:rsidRPr="00130358">
              <w:rPr>
                <w:rFonts w:eastAsia="Calibri" w:cs="Arial"/>
                <w:lang w:eastAsia="ja-JP"/>
              </w:rPr>
              <w:t>ms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7584F5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w:t>
            </w:r>
          </w:p>
        </w:tc>
        <w:tc>
          <w:tcPr>
            <w:tcW w:w="3085" w:type="dxa"/>
            <w:tcBorders>
              <w:top w:val="single" w:sz="4" w:space="0" w:color="auto"/>
              <w:left w:val="single" w:sz="4" w:space="0" w:color="auto"/>
              <w:bottom w:val="single" w:sz="4" w:space="0" w:color="auto"/>
              <w:right w:val="single" w:sz="4" w:space="0" w:color="auto"/>
            </w:tcBorders>
            <w:hideMark/>
          </w:tcPr>
          <w:p w14:paraId="31E917E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Asynchronous</w:t>
            </w:r>
          </w:p>
        </w:tc>
      </w:tr>
      <w:tr w:rsidR="001363CF" w:rsidRPr="00130358" w14:paraId="53116448"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10DD9973" w14:textId="0B9F3782"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709" w:type="dxa"/>
            <w:tcBorders>
              <w:top w:val="single" w:sz="4" w:space="0" w:color="auto"/>
              <w:left w:val="single" w:sz="4" w:space="0" w:color="auto"/>
              <w:bottom w:val="single" w:sz="4" w:space="0" w:color="auto"/>
              <w:right w:val="single" w:sz="4" w:space="0" w:color="auto"/>
            </w:tcBorders>
            <w:hideMark/>
          </w:tcPr>
          <w:p w14:paraId="20549A3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68ACBD64"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3085" w:type="dxa"/>
            <w:tcBorders>
              <w:top w:val="single" w:sz="4" w:space="0" w:color="auto"/>
              <w:left w:val="single" w:sz="4" w:space="0" w:color="auto"/>
              <w:bottom w:val="single" w:sz="4" w:space="0" w:color="auto"/>
              <w:right w:val="single" w:sz="4" w:space="0" w:color="auto"/>
            </w:tcBorders>
          </w:tcPr>
          <w:p w14:paraId="45EA92E0" w14:textId="77777777" w:rsidR="001363CF" w:rsidRPr="00130358" w:rsidRDefault="001363CF" w:rsidP="00D62538">
            <w:pPr>
              <w:pStyle w:val="TAC"/>
              <w:keepNext w:val="0"/>
              <w:keepLines w:val="0"/>
              <w:rPr>
                <w:rFonts w:eastAsia="Calibri" w:cs="Arial"/>
                <w:lang w:eastAsia="ja-JP"/>
              </w:rPr>
            </w:pPr>
          </w:p>
        </w:tc>
      </w:tr>
      <w:tr w:rsidR="001363CF" w:rsidRPr="00130358" w14:paraId="4EB4CC11"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5D40EDE1" w14:textId="6AEB9444" w:rsidR="001363CF" w:rsidRPr="00130358" w:rsidRDefault="001363CF" w:rsidP="00D62538">
            <w:pPr>
              <w:pStyle w:val="TAL"/>
              <w:keepNext w:val="0"/>
              <w:keepLines w:val="0"/>
              <w:rPr>
                <w:rFonts w:eastAsia="Calibri" w:cs="Arial"/>
                <w:szCs w:val="22"/>
                <w:lang w:eastAsia="ja-JP"/>
              </w:rPr>
            </w:pPr>
            <w:r w:rsidRPr="00130358">
              <w:rPr>
                <w:rFonts w:cs="Arial"/>
                <w:lang w:eastAsia="ja-JP"/>
              </w:rPr>
              <w:t>Frequency</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c>
          <w:tcPr>
            <w:tcW w:w="709" w:type="dxa"/>
            <w:tcBorders>
              <w:top w:val="single" w:sz="4" w:space="0" w:color="auto"/>
              <w:left w:val="single" w:sz="4" w:space="0" w:color="auto"/>
              <w:bottom w:val="single" w:sz="4" w:space="0" w:color="auto"/>
              <w:right w:val="single" w:sz="4" w:space="0" w:color="auto"/>
            </w:tcBorders>
            <w:hideMark/>
          </w:tcPr>
          <w:p w14:paraId="1EF2B4C5"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ppm</w:t>
            </w:r>
          </w:p>
        </w:tc>
        <w:tc>
          <w:tcPr>
            <w:tcW w:w="1843" w:type="dxa"/>
            <w:tcBorders>
              <w:top w:val="single" w:sz="4" w:space="0" w:color="auto"/>
              <w:left w:val="single" w:sz="4" w:space="0" w:color="auto"/>
              <w:bottom w:val="single" w:sz="4" w:space="0" w:color="auto"/>
              <w:right w:val="single" w:sz="4" w:space="0" w:color="auto"/>
            </w:tcBorders>
            <w:hideMark/>
          </w:tcPr>
          <w:p w14:paraId="600DAFD9"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3085" w:type="dxa"/>
            <w:tcBorders>
              <w:top w:val="single" w:sz="4" w:space="0" w:color="auto"/>
              <w:left w:val="single" w:sz="4" w:space="0" w:color="auto"/>
              <w:bottom w:val="single" w:sz="4" w:space="0" w:color="auto"/>
              <w:right w:val="single" w:sz="4" w:space="0" w:color="auto"/>
            </w:tcBorders>
          </w:tcPr>
          <w:p w14:paraId="08200036" w14:textId="77777777" w:rsidR="001363CF" w:rsidRPr="00130358" w:rsidRDefault="001363CF" w:rsidP="00D62538">
            <w:pPr>
              <w:pStyle w:val="TAC"/>
              <w:keepNext w:val="0"/>
              <w:keepLines w:val="0"/>
              <w:rPr>
                <w:rFonts w:eastAsia="Calibri" w:cs="Arial"/>
                <w:lang w:eastAsia="ja-JP"/>
              </w:rPr>
            </w:pPr>
          </w:p>
        </w:tc>
      </w:tr>
      <w:tr w:rsidR="001363CF" w:rsidRPr="00130358" w14:paraId="24041F99"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090587B7" w14:textId="3CF7E737"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proofErr w:type="spellStart"/>
            <w:r w:rsidRPr="00130358">
              <w:rPr>
                <w:rFonts w:cs="Arial"/>
                <w:lang w:eastAsia="ja-JP"/>
              </w:rPr>
              <w:t>preconfiguration</w:t>
            </w:r>
            <w:proofErr w:type="spellEnd"/>
          </w:p>
        </w:tc>
        <w:tc>
          <w:tcPr>
            <w:tcW w:w="709" w:type="dxa"/>
            <w:tcBorders>
              <w:top w:val="single" w:sz="4" w:space="0" w:color="auto"/>
              <w:left w:val="single" w:sz="4" w:space="0" w:color="auto"/>
              <w:bottom w:val="single" w:sz="4" w:space="0" w:color="auto"/>
              <w:right w:val="single" w:sz="4" w:space="0" w:color="auto"/>
            </w:tcBorders>
          </w:tcPr>
          <w:p w14:paraId="34341B4C"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E0805B4" w14:textId="5EE4CA52" w:rsidR="001363CF" w:rsidRPr="00130358" w:rsidRDefault="001363CF" w:rsidP="00D62538">
            <w:pPr>
              <w:pStyle w:val="TAC"/>
              <w:keepNext w:val="0"/>
              <w:keepLines w:val="0"/>
              <w:rPr>
                <w:rFonts w:eastAsia="Malgun Gothic"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24CFB517" w14:textId="53D20E65"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3085" w:type="dxa"/>
            <w:tcBorders>
              <w:top w:val="single" w:sz="4" w:space="0" w:color="auto"/>
              <w:left w:val="single" w:sz="4" w:space="0" w:color="auto"/>
              <w:bottom w:val="single" w:sz="4" w:space="0" w:color="auto"/>
              <w:right w:val="single" w:sz="4" w:space="0" w:color="auto"/>
            </w:tcBorders>
            <w:hideMark/>
          </w:tcPr>
          <w:p w14:paraId="4F630002" w14:textId="030EB2C4" w:rsidR="001363CF" w:rsidRPr="00130358" w:rsidRDefault="001363CF" w:rsidP="00D62538">
            <w:pPr>
              <w:pStyle w:val="TAC"/>
              <w:keepNext w:val="0"/>
              <w:keepLines w:val="0"/>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7BEDD6F1"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4D3D0660" w14:textId="77777777" w:rsidR="001363CF" w:rsidRPr="00130358" w:rsidRDefault="001363CF" w:rsidP="00D62538">
            <w:pPr>
              <w:pStyle w:val="TAL"/>
              <w:keepNext w:val="0"/>
              <w:keepLines w:val="0"/>
              <w:rPr>
                <w:rFonts w:eastAsia="Malgun Gothic" w:cs="Arial"/>
                <w:lang w:eastAsia="ja-JP"/>
              </w:rPr>
            </w:pPr>
            <w:proofErr w:type="spellStart"/>
            <w:r w:rsidRPr="00130358">
              <w:rPr>
                <w:rFonts w:cs="Arial"/>
                <w:lang w:eastAsia="ja-JP"/>
              </w:rPr>
              <w:t>syncPriority</w:t>
            </w:r>
            <w:proofErr w:type="spellEnd"/>
          </w:p>
        </w:tc>
        <w:tc>
          <w:tcPr>
            <w:tcW w:w="709" w:type="dxa"/>
            <w:tcBorders>
              <w:top w:val="single" w:sz="4" w:space="0" w:color="auto"/>
              <w:left w:val="single" w:sz="4" w:space="0" w:color="auto"/>
              <w:bottom w:val="single" w:sz="4" w:space="0" w:color="auto"/>
              <w:right w:val="single" w:sz="4" w:space="0" w:color="auto"/>
            </w:tcBorders>
          </w:tcPr>
          <w:p w14:paraId="392A69E4"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B2D2194" w14:textId="77777777" w:rsidR="001363CF" w:rsidRPr="00130358" w:rsidRDefault="001363CF" w:rsidP="00D62538">
            <w:pPr>
              <w:pStyle w:val="TAC"/>
              <w:keepNext w:val="0"/>
              <w:keepLines w:val="0"/>
              <w:rPr>
                <w:rFonts w:eastAsia="Malgun Gothic" w:cs="Arial"/>
                <w:i/>
                <w:lang w:eastAsia="ja-JP"/>
              </w:rPr>
            </w:pPr>
            <w:proofErr w:type="spellStart"/>
            <w:r w:rsidRPr="00130358">
              <w:rPr>
                <w:rFonts w:cs="Arial"/>
                <w:i/>
                <w:lang w:eastAsia="ja-JP"/>
              </w:rPr>
              <w:t>enb</w:t>
            </w:r>
            <w:proofErr w:type="spellEnd"/>
          </w:p>
        </w:tc>
        <w:tc>
          <w:tcPr>
            <w:tcW w:w="3085" w:type="dxa"/>
            <w:tcBorders>
              <w:top w:val="single" w:sz="4" w:space="0" w:color="auto"/>
              <w:left w:val="single" w:sz="4" w:space="0" w:color="auto"/>
              <w:bottom w:val="single" w:sz="4" w:space="0" w:color="auto"/>
              <w:right w:val="single" w:sz="4" w:space="0" w:color="auto"/>
            </w:tcBorders>
          </w:tcPr>
          <w:p w14:paraId="7D6DE4C2" w14:textId="77777777" w:rsidR="001363CF" w:rsidRPr="00130358" w:rsidRDefault="001363CF" w:rsidP="00D62538">
            <w:pPr>
              <w:pStyle w:val="TAC"/>
              <w:keepNext w:val="0"/>
              <w:keepLines w:val="0"/>
              <w:rPr>
                <w:rFonts w:eastAsia="Calibri" w:cs="Arial"/>
                <w:lang w:eastAsia="ja-JP"/>
              </w:rPr>
            </w:pPr>
          </w:p>
        </w:tc>
      </w:tr>
      <w:tr w:rsidR="001363CF" w:rsidRPr="00130358" w14:paraId="5A96FB33"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E5BCE1D" w14:textId="77777777" w:rsidR="001363CF" w:rsidRPr="00130358" w:rsidRDefault="001363CF" w:rsidP="00D62538">
            <w:pPr>
              <w:pStyle w:val="TAL"/>
              <w:keepNext w:val="0"/>
              <w:keepLines w:val="0"/>
              <w:rPr>
                <w:rFonts w:eastAsia="Calibri" w:cs="Arial"/>
                <w:szCs w:val="22"/>
                <w:lang w:eastAsia="ja-JP"/>
              </w:rPr>
            </w:pPr>
            <w:proofErr w:type="spellStart"/>
            <w:r w:rsidRPr="00130358">
              <w:rPr>
                <w:rFonts w:cs="Arial"/>
                <w:lang w:eastAsia="ja-JP"/>
              </w:rPr>
              <w:t>syncTxThreshOoC</w:t>
            </w:r>
            <w:proofErr w:type="spellEnd"/>
          </w:p>
        </w:tc>
        <w:tc>
          <w:tcPr>
            <w:tcW w:w="709" w:type="dxa"/>
            <w:tcBorders>
              <w:top w:val="single" w:sz="4" w:space="0" w:color="auto"/>
              <w:left w:val="single" w:sz="4" w:space="0" w:color="auto"/>
              <w:bottom w:val="single" w:sz="4" w:space="0" w:color="auto"/>
              <w:right w:val="single" w:sz="4" w:space="0" w:color="auto"/>
            </w:tcBorders>
          </w:tcPr>
          <w:p w14:paraId="52FF2466" w14:textId="77777777" w:rsidR="001363CF" w:rsidRPr="00130358" w:rsidRDefault="001363CF" w:rsidP="00D62538">
            <w:pPr>
              <w:pStyle w:val="TAC"/>
              <w:keepNext w:val="0"/>
              <w:keepLines w:val="0"/>
              <w:rPr>
                <w:rFonts w:eastAsia="Calibri"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1242C42" w14:textId="46542DC8" w:rsidR="001363CF" w:rsidRPr="00130358" w:rsidRDefault="001363CF" w:rsidP="00D62538">
            <w:pPr>
              <w:pStyle w:val="TAC"/>
              <w:keepNext w:val="0"/>
              <w:keepLines w:val="0"/>
              <w:rPr>
                <w:rFonts w:eastAsia="Calibri" w:cs="Arial"/>
                <w:lang w:eastAsia="ja-JP"/>
              </w:rPr>
            </w:pPr>
            <w:r w:rsidRPr="00130358">
              <w:rPr>
                <w:rFonts w:cs="Arial"/>
                <w:lang w:eastAsia="ja-JP"/>
              </w:rPr>
              <w:t>11</w:t>
            </w:r>
            <w:r w:rsidR="00D62538" w:rsidRPr="00130358">
              <w:rPr>
                <w:rFonts w:cs="Arial"/>
                <w:lang w:eastAsia="ja-JP"/>
              </w:rPr>
              <w:t xml:space="preserve"> </w:t>
            </w:r>
            <w:r w:rsidRPr="00130358">
              <w:rPr>
                <w:rFonts w:cs="Arial"/>
                <w:lang w:eastAsia="ja-JP"/>
              </w:rPr>
              <w:t>(+infinity)</w:t>
            </w:r>
          </w:p>
        </w:tc>
        <w:tc>
          <w:tcPr>
            <w:tcW w:w="3085" w:type="dxa"/>
            <w:tcBorders>
              <w:top w:val="single" w:sz="4" w:space="0" w:color="auto"/>
              <w:left w:val="single" w:sz="4" w:space="0" w:color="auto"/>
              <w:bottom w:val="single" w:sz="4" w:space="0" w:color="auto"/>
              <w:right w:val="single" w:sz="4" w:space="0" w:color="auto"/>
            </w:tcBorders>
          </w:tcPr>
          <w:p w14:paraId="03C2933B" w14:textId="77777777" w:rsidR="001363CF" w:rsidRPr="00130358" w:rsidRDefault="001363CF" w:rsidP="00D62538">
            <w:pPr>
              <w:pStyle w:val="TAC"/>
              <w:keepNext w:val="0"/>
              <w:keepLines w:val="0"/>
              <w:rPr>
                <w:rFonts w:eastAsia="Calibri" w:cs="Arial"/>
                <w:lang w:eastAsia="ja-JP"/>
              </w:rPr>
            </w:pPr>
          </w:p>
        </w:tc>
      </w:tr>
      <w:tr w:rsidR="001363CF" w:rsidRPr="00130358" w14:paraId="29EDD801"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6D2FB947"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T1</w:t>
            </w:r>
          </w:p>
        </w:tc>
        <w:tc>
          <w:tcPr>
            <w:tcW w:w="709" w:type="dxa"/>
            <w:tcBorders>
              <w:top w:val="single" w:sz="4" w:space="0" w:color="auto"/>
              <w:left w:val="single" w:sz="4" w:space="0" w:color="auto"/>
              <w:bottom w:val="single" w:sz="4" w:space="0" w:color="auto"/>
              <w:right w:val="single" w:sz="4" w:space="0" w:color="auto"/>
            </w:tcBorders>
            <w:hideMark/>
          </w:tcPr>
          <w:p w14:paraId="5AE3CC42"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701FD65E"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24</w:t>
            </w:r>
          </w:p>
        </w:tc>
        <w:tc>
          <w:tcPr>
            <w:tcW w:w="3085" w:type="dxa"/>
            <w:tcBorders>
              <w:top w:val="single" w:sz="4" w:space="0" w:color="auto"/>
              <w:left w:val="single" w:sz="4" w:space="0" w:color="auto"/>
              <w:bottom w:val="single" w:sz="4" w:space="0" w:color="auto"/>
              <w:right w:val="single" w:sz="4" w:space="0" w:color="auto"/>
            </w:tcBorders>
          </w:tcPr>
          <w:p w14:paraId="106FBE8D" w14:textId="77777777" w:rsidR="001363CF" w:rsidRPr="00130358" w:rsidRDefault="001363CF" w:rsidP="00D62538">
            <w:pPr>
              <w:pStyle w:val="TAC"/>
              <w:keepNext w:val="0"/>
              <w:keepLines w:val="0"/>
              <w:rPr>
                <w:rFonts w:eastAsia="Calibri" w:cs="Arial"/>
                <w:lang w:eastAsia="ja-JP"/>
              </w:rPr>
            </w:pPr>
          </w:p>
        </w:tc>
      </w:tr>
      <w:tr w:rsidR="001363CF" w:rsidRPr="00130358" w14:paraId="45737816"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24845B5B"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T2</w:t>
            </w:r>
          </w:p>
        </w:tc>
        <w:tc>
          <w:tcPr>
            <w:tcW w:w="709" w:type="dxa"/>
            <w:tcBorders>
              <w:top w:val="single" w:sz="4" w:space="0" w:color="auto"/>
              <w:left w:val="single" w:sz="4" w:space="0" w:color="auto"/>
              <w:bottom w:val="single" w:sz="4" w:space="0" w:color="auto"/>
              <w:right w:val="single" w:sz="4" w:space="0" w:color="auto"/>
            </w:tcBorders>
            <w:hideMark/>
          </w:tcPr>
          <w:p w14:paraId="04B1865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297C11C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16</w:t>
            </w:r>
          </w:p>
        </w:tc>
        <w:tc>
          <w:tcPr>
            <w:tcW w:w="3085" w:type="dxa"/>
            <w:tcBorders>
              <w:top w:val="single" w:sz="4" w:space="0" w:color="auto"/>
              <w:left w:val="single" w:sz="4" w:space="0" w:color="auto"/>
              <w:bottom w:val="single" w:sz="4" w:space="0" w:color="auto"/>
              <w:right w:val="single" w:sz="4" w:space="0" w:color="auto"/>
            </w:tcBorders>
          </w:tcPr>
          <w:p w14:paraId="17C3968E" w14:textId="77777777" w:rsidR="001363CF" w:rsidRPr="00130358" w:rsidRDefault="001363CF" w:rsidP="00D62538">
            <w:pPr>
              <w:pStyle w:val="TAC"/>
              <w:keepNext w:val="0"/>
              <w:keepLines w:val="0"/>
              <w:rPr>
                <w:rFonts w:eastAsia="Calibri" w:cs="Arial"/>
                <w:lang w:eastAsia="ja-JP"/>
              </w:rPr>
            </w:pPr>
          </w:p>
        </w:tc>
      </w:tr>
      <w:tr w:rsidR="001363CF" w:rsidRPr="00130358" w14:paraId="21D96309" w14:textId="77777777" w:rsidTr="00D62538">
        <w:trPr>
          <w:jc w:val="center"/>
        </w:trPr>
        <w:tc>
          <w:tcPr>
            <w:tcW w:w="4218" w:type="dxa"/>
            <w:gridSpan w:val="2"/>
            <w:tcBorders>
              <w:top w:val="single" w:sz="4" w:space="0" w:color="auto"/>
              <w:left w:val="single" w:sz="4" w:space="0" w:color="auto"/>
              <w:bottom w:val="single" w:sz="4" w:space="0" w:color="auto"/>
              <w:right w:val="single" w:sz="4" w:space="0" w:color="auto"/>
            </w:tcBorders>
            <w:hideMark/>
          </w:tcPr>
          <w:p w14:paraId="79D2CE2A" w14:textId="77777777" w:rsidR="001363CF" w:rsidRPr="00130358" w:rsidRDefault="001363CF" w:rsidP="00D62538">
            <w:pPr>
              <w:pStyle w:val="TAL"/>
              <w:keepNext w:val="0"/>
              <w:keepLines w:val="0"/>
              <w:rPr>
                <w:rFonts w:eastAsia="Calibri" w:cs="Arial"/>
                <w:szCs w:val="22"/>
                <w:lang w:eastAsia="ja-JP"/>
              </w:rPr>
            </w:pPr>
            <w:r w:rsidRPr="00130358">
              <w:rPr>
                <w:rFonts w:eastAsia="Calibri" w:cs="Arial"/>
                <w:szCs w:val="22"/>
                <w:lang w:eastAsia="ja-JP"/>
              </w:rPr>
              <w:t>T3</w:t>
            </w:r>
          </w:p>
        </w:tc>
        <w:tc>
          <w:tcPr>
            <w:tcW w:w="709" w:type="dxa"/>
            <w:tcBorders>
              <w:top w:val="single" w:sz="4" w:space="0" w:color="auto"/>
              <w:left w:val="single" w:sz="4" w:space="0" w:color="auto"/>
              <w:bottom w:val="single" w:sz="4" w:space="0" w:color="auto"/>
              <w:right w:val="single" w:sz="4" w:space="0" w:color="auto"/>
            </w:tcBorders>
            <w:hideMark/>
          </w:tcPr>
          <w:p w14:paraId="273C09D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w:t>
            </w:r>
          </w:p>
        </w:tc>
        <w:tc>
          <w:tcPr>
            <w:tcW w:w="1843" w:type="dxa"/>
            <w:tcBorders>
              <w:top w:val="single" w:sz="4" w:space="0" w:color="auto"/>
              <w:left w:val="single" w:sz="4" w:space="0" w:color="auto"/>
              <w:bottom w:val="single" w:sz="4" w:space="0" w:color="auto"/>
              <w:right w:val="single" w:sz="4" w:space="0" w:color="auto"/>
            </w:tcBorders>
            <w:hideMark/>
          </w:tcPr>
          <w:p w14:paraId="45530647"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16</w:t>
            </w:r>
          </w:p>
        </w:tc>
        <w:tc>
          <w:tcPr>
            <w:tcW w:w="3085" w:type="dxa"/>
            <w:tcBorders>
              <w:top w:val="single" w:sz="4" w:space="0" w:color="auto"/>
              <w:left w:val="single" w:sz="4" w:space="0" w:color="auto"/>
              <w:bottom w:val="single" w:sz="4" w:space="0" w:color="auto"/>
              <w:right w:val="single" w:sz="4" w:space="0" w:color="auto"/>
            </w:tcBorders>
          </w:tcPr>
          <w:p w14:paraId="1D24A4F7" w14:textId="77777777" w:rsidR="001363CF" w:rsidRPr="00130358" w:rsidRDefault="001363CF" w:rsidP="00D62538">
            <w:pPr>
              <w:pStyle w:val="TAC"/>
              <w:keepNext w:val="0"/>
              <w:keepLines w:val="0"/>
              <w:rPr>
                <w:rFonts w:eastAsia="Calibri" w:cs="Arial"/>
                <w:lang w:eastAsia="ja-JP"/>
              </w:rPr>
            </w:pPr>
          </w:p>
        </w:tc>
      </w:tr>
    </w:tbl>
    <w:p w14:paraId="2BB918CD" w14:textId="77777777" w:rsidR="001363CF" w:rsidRPr="00130358" w:rsidRDefault="001363CF" w:rsidP="00D62538">
      <w:pPr>
        <w:rPr>
          <w:rFonts w:eastAsia="Malgun Gothic"/>
        </w:rPr>
      </w:pPr>
    </w:p>
    <w:p w14:paraId="76F943B7" w14:textId="77777777" w:rsidR="001363CF" w:rsidRPr="00130358" w:rsidRDefault="001363CF" w:rsidP="00D62538">
      <w:pPr>
        <w:pStyle w:val="Heading5"/>
        <w:keepNext w:val="0"/>
        <w:keepLines w:val="0"/>
        <w:rPr>
          <w:snapToGrid w:val="0"/>
          <w:kern w:val="2"/>
        </w:rPr>
      </w:pPr>
      <w:r w:rsidRPr="00130358">
        <w:rPr>
          <w:snapToGrid w:val="0"/>
          <w:kern w:val="2"/>
        </w:rPr>
        <w:t>12.3.2.4.2</w:t>
      </w:r>
      <w:r w:rsidRPr="00130358">
        <w:rPr>
          <w:snapToGrid w:val="0"/>
          <w:kern w:val="2"/>
        </w:rPr>
        <w:tab/>
        <w:t>Test Procedure</w:t>
      </w:r>
    </w:p>
    <w:p w14:paraId="53A7BC1D" w14:textId="77777777" w:rsidR="001363CF" w:rsidRPr="00130358" w:rsidRDefault="001363CF" w:rsidP="00D62538">
      <w:pPr>
        <w:rPr>
          <w:rFonts w:eastAsia="PMingLiU"/>
          <w:lang w:eastAsia="zh-TW"/>
        </w:rPr>
      </w:pPr>
      <w:r w:rsidRPr="00130358">
        <w:rPr>
          <w:rFonts w:eastAsia="PMingLiU"/>
          <w:lang w:eastAsia="zh-TW"/>
        </w:rPr>
        <w:t xml:space="preserve">For this test, the UE is triggered by the test loop function to transmit for V2X </w:t>
      </w:r>
      <w:proofErr w:type="spellStart"/>
      <w:r w:rsidRPr="00130358">
        <w:rPr>
          <w:rFonts w:eastAsia="PMingLiU"/>
          <w:lang w:eastAsia="zh-TW"/>
        </w:rPr>
        <w:t>sidelink</w:t>
      </w:r>
      <w:proofErr w:type="spellEnd"/>
      <w:r w:rsidRPr="00130358">
        <w:rPr>
          <w:rFonts w:eastAsia="PMingLiU"/>
          <w:lang w:eastAsia="zh-TW"/>
        </w:rPr>
        <w:t xml:space="preserve"> Communication.</w:t>
      </w:r>
      <w:r w:rsidRPr="00130358">
        <w:rPr>
          <w:lang w:eastAsia="zh-CN"/>
        </w:rPr>
        <w:t xml:space="preserve"> </w:t>
      </w:r>
      <w:r w:rsidRPr="00130358">
        <w:rPr>
          <w:rFonts w:eastAsia="PMingLiU"/>
          <w:lang w:eastAsia="zh-TW"/>
        </w:rPr>
        <w:t xml:space="preserve">There are no active cells and GNSS is reliable during the whole test. . There are two active </w:t>
      </w:r>
      <w:proofErr w:type="spellStart"/>
      <w:r w:rsidRPr="00130358">
        <w:rPr>
          <w:rFonts w:eastAsia="PMingLiU"/>
          <w:lang w:eastAsia="zh-TW"/>
        </w:rPr>
        <w:t>SyncRef</w:t>
      </w:r>
      <w:proofErr w:type="spellEnd"/>
      <w:r w:rsidRPr="00130358">
        <w:rPr>
          <w:rFonts w:eastAsia="PMingLiU"/>
          <w:lang w:eastAsia="zh-TW"/>
        </w:rPr>
        <w:t xml:space="preserve"> UEs (</w:t>
      </w:r>
      <w:proofErr w:type="spellStart"/>
      <w:r w:rsidRPr="00130358">
        <w:rPr>
          <w:rFonts w:eastAsia="PMingLiU"/>
          <w:lang w:eastAsia="zh-TW"/>
        </w:rPr>
        <w:t>SyncRef</w:t>
      </w:r>
      <w:proofErr w:type="spellEnd"/>
      <w:r w:rsidRPr="00130358">
        <w:rPr>
          <w:rFonts w:eastAsia="PMingLiU"/>
          <w:lang w:eastAsia="zh-TW"/>
        </w:rPr>
        <w:t xml:space="preserve"> UE 1 and </w:t>
      </w:r>
      <w:proofErr w:type="spellStart"/>
      <w:r w:rsidRPr="00130358">
        <w:rPr>
          <w:rFonts w:eastAsia="PMingLiU"/>
          <w:lang w:eastAsia="zh-TW"/>
        </w:rPr>
        <w:t>SyncRef</w:t>
      </w:r>
      <w:proofErr w:type="spellEnd"/>
      <w:r w:rsidRPr="00130358">
        <w:rPr>
          <w:rFonts w:eastAsia="PMingLiU"/>
          <w:lang w:eastAsia="zh-TW"/>
        </w:rPr>
        <w:t xml:space="preserve"> UE 2) in this test. The test system shall emulate </w:t>
      </w:r>
      <w:proofErr w:type="spellStart"/>
      <w:r w:rsidRPr="00130358">
        <w:rPr>
          <w:rFonts w:eastAsia="PMingLiU"/>
          <w:lang w:eastAsia="zh-TW"/>
        </w:rPr>
        <w:t>SyncRef</w:t>
      </w:r>
      <w:proofErr w:type="spellEnd"/>
      <w:r w:rsidRPr="00130358">
        <w:rPr>
          <w:rFonts w:eastAsia="PMingLiU"/>
          <w:lang w:eastAsia="zh-TW"/>
        </w:rPr>
        <w:t xml:space="preserve"> UE 1 and </w:t>
      </w:r>
      <w:proofErr w:type="spellStart"/>
      <w:r w:rsidRPr="00130358">
        <w:rPr>
          <w:rFonts w:eastAsia="PMingLiU"/>
          <w:lang w:eastAsia="zh-TW"/>
        </w:rPr>
        <w:t>SyncRef</w:t>
      </w:r>
      <w:proofErr w:type="spellEnd"/>
      <w:r w:rsidRPr="00130358">
        <w:rPr>
          <w:rFonts w:eastAsia="PMingLiU"/>
          <w:lang w:eastAsia="zh-TW"/>
        </w:rPr>
        <w:t xml:space="preserve"> UE 2 to transmit SLSS and MIB-SL every SLSS period.</w:t>
      </w:r>
    </w:p>
    <w:p w14:paraId="64E88F75" w14:textId="77777777" w:rsidR="001363CF" w:rsidRPr="00130358" w:rsidRDefault="001363CF" w:rsidP="00D62538">
      <w:pPr>
        <w:pStyle w:val="B1"/>
        <w:rPr>
          <w:rFonts w:eastAsia="Malgun Gothic"/>
        </w:rPr>
      </w:pPr>
      <w:r w:rsidRPr="00130358">
        <w:t>1.</w:t>
      </w:r>
      <w:r w:rsidRPr="00130358">
        <w:tab/>
      </w:r>
      <w:r w:rsidRPr="00130358">
        <w:rPr>
          <w:rFonts w:eastAsia="??"/>
        </w:rPr>
        <w:t xml:space="preserve">Set the parameters according to T1 in Table 12.3.2.5-1. </w:t>
      </w:r>
      <w:r w:rsidRPr="00130358">
        <w:t xml:space="preserve">Propagation conditions are set according to Annex B clauses B.1. </w:t>
      </w:r>
      <w:r w:rsidRPr="00130358">
        <w:rPr>
          <w:rFonts w:eastAsia="??"/>
        </w:rPr>
        <w:t>T1 starts.</w:t>
      </w:r>
    </w:p>
    <w:p w14:paraId="48D45D0F" w14:textId="77777777" w:rsidR="001363CF" w:rsidRPr="00130358" w:rsidRDefault="001363CF" w:rsidP="00D62538">
      <w:pPr>
        <w:pStyle w:val="B1"/>
      </w:pPr>
      <w:r w:rsidRPr="00130358">
        <w:t>2.</w:t>
      </w:r>
      <w:r w:rsidRPr="00130358">
        <w:tab/>
        <w:t>During T1, UE is expected to transmit SLSS</w:t>
      </w:r>
      <w:r w:rsidRPr="00130358">
        <w:rPr>
          <w:rFonts w:eastAsia="Calibri" w:cs="Arial"/>
          <w:lang w:eastAsia="ja-JP"/>
        </w:rPr>
        <w:t>+MIB-SL with SLSS ID = 0 and in-coverage set as TRUE in MIB-SL</w:t>
      </w:r>
      <w:r w:rsidRPr="00130358">
        <w:t>. If the UE performs SLSS transmission with expected contents consider the loop to be pass, else the loop is considered as fail.</w:t>
      </w:r>
    </w:p>
    <w:p w14:paraId="1602F553" w14:textId="77777777" w:rsidR="001363CF" w:rsidRPr="00130358" w:rsidRDefault="001363CF" w:rsidP="00D62538">
      <w:pPr>
        <w:pStyle w:val="B1"/>
      </w:pPr>
      <w:r w:rsidRPr="00130358">
        <w:t>3.</w:t>
      </w:r>
      <w:r w:rsidRPr="00130358">
        <w:tab/>
        <w:t xml:space="preserve">When T1 expires, the SS shall switch the power setting from T1 to T2 as specified in </w:t>
      </w:r>
      <w:r w:rsidRPr="00130358">
        <w:rPr>
          <w:rFonts w:eastAsia="??"/>
        </w:rPr>
        <w:t>Table 12.3.2.5-1</w:t>
      </w:r>
      <w:r w:rsidRPr="00130358">
        <w:t>.</w:t>
      </w:r>
    </w:p>
    <w:p w14:paraId="0A8A21B6" w14:textId="77777777" w:rsidR="001363CF" w:rsidRPr="00130358" w:rsidRDefault="001363CF" w:rsidP="00D62538">
      <w:pPr>
        <w:pStyle w:val="B1"/>
      </w:pPr>
      <w:r w:rsidRPr="00130358">
        <w:t>4.</w:t>
      </w:r>
      <w:r w:rsidRPr="00130358">
        <w:tab/>
        <w:t>During T2, if</w:t>
      </w:r>
    </w:p>
    <w:p w14:paraId="703BEB34" w14:textId="77777777" w:rsidR="001363CF" w:rsidRPr="00130358" w:rsidRDefault="001363CF" w:rsidP="00D62538">
      <w:pPr>
        <w:pStyle w:val="B2"/>
      </w:pPr>
      <w:r w:rsidRPr="00130358">
        <w:t>1) The V2X UE transmits SLSS</w:t>
      </w:r>
      <w:r w:rsidRPr="00130358">
        <w:rPr>
          <w:lang w:eastAsia="ja-JP"/>
        </w:rPr>
        <w:t>+MIB-SL with SLSS ID = 168+59 and in-coverage set as FALSE in MIB-SL</w:t>
      </w:r>
      <w:r w:rsidRPr="00130358">
        <w:t xml:space="preserve"> inside 8.8s from the start of T2; and</w:t>
      </w:r>
    </w:p>
    <w:p w14:paraId="45BB0A8C" w14:textId="77777777" w:rsidR="001363CF" w:rsidRPr="00130358" w:rsidRDefault="001363CF" w:rsidP="00D62538">
      <w:pPr>
        <w:pStyle w:val="B2"/>
      </w:pPr>
      <w:r w:rsidRPr="00130358">
        <w:t xml:space="preserve">2) The V2X UE does not drop or delay more than 6% of its V2X </w:t>
      </w:r>
      <w:r w:rsidRPr="00130358">
        <w:rPr>
          <w:lang w:eastAsia="zh-CN"/>
        </w:rPr>
        <w:t xml:space="preserve">data and SLSS </w:t>
      </w:r>
      <w:r w:rsidRPr="00130358">
        <w:t>transmissions during the duration of T2</w:t>
      </w:r>
    </w:p>
    <w:p w14:paraId="339082FD" w14:textId="77777777" w:rsidR="001363CF" w:rsidRPr="00130358" w:rsidRDefault="001363CF" w:rsidP="00D62538">
      <w:pPr>
        <w:pStyle w:val="B2"/>
      </w:pPr>
      <w:r w:rsidRPr="00130358">
        <w:t>consider the loop to be pass, else the loop is considered as fail.</w:t>
      </w:r>
    </w:p>
    <w:p w14:paraId="49FDED7D" w14:textId="77777777" w:rsidR="001363CF" w:rsidRPr="00130358" w:rsidRDefault="001363CF" w:rsidP="00D62538">
      <w:pPr>
        <w:pStyle w:val="B1"/>
      </w:pPr>
      <w:r w:rsidRPr="00130358">
        <w:t>5.</w:t>
      </w:r>
      <w:r w:rsidRPr="00130358">
        <w:tab/>
        <w:t xml:space="preserve">When T2 expires, the SS shall switch the power setting from T2 to T3 as specified in Table </w:t>
      </w:r>
      <w:r w:rsidRPr="00130358">
        <w:rPr>
          <w:rFonts w:eastAsia="??"/>
        </w:rPr>
        <w:t>12.3.2.5-1.</w:t>
      </w:r>
    </w:p>
    <w:p w14:paraId="2D8CBC7D" w14:textId="77777777" w:rsidR="001363CF" w:rsidRPr="00130358" w:rsidRDefault="001363CF" w:rsidP="00D62538">
      <w:pPr>
        <w:pStyle w:val="B1"/>
      </w:pPr>
      <w:r w:rsidRPr="00130358">
        <w:t>6.</w:t>
      </w:r>
      <w:r w:rsidRPr="00130358">
        <w:tab/>
        <w:t>During T3, if</w:t>
      </w:r>
    </w:p>
    <w:p w14:paraId="0B27C65A" w14:textId="77777777" w:rsidR="001363CF" w:rsidRPr="00130358" w:rsidRDefault="001363CF" w:rsidP="00D62538">
      <w:pPr>
        <w:pStyle w:val="B2"/>
      </w:pPr>
      <w:r w:rsidRPr="00130358">
        <w:t>1) The V2X UE transmits SLSS</w:t>
      </w:r>
      <w:r w:rsidRPr="00130358">
        <w:rPr>
          <w:rFonts w:eastAsia="Calibri" w:cs="Arial"/>
          <w:lang w:eastAsia="ja-JP"/>
        </w:rPr>
        <w:t xml:space="preserve">+MIB-SL with SLSS ID = 30 and in-coverage set as FALSE in MIB-SL </w:t>
      </w:r>
      <w:r w:rsidRPr="00130358">
        <w:t>inside 2.4s from the start of T3; and</w:t>
      </w:r>
    </w:p>
    <w:p w14:paraId="0FF1345A" w14:textId="77777777" w:rsidR="001363CF" w:rsidRPr="00130358" w:rsidRDefault="001363CF" w:rsidP="00D62538">
      <w:pPr>
        <w:pStyle w:val="B2"/>
      </w:pPr>
      <w:r w:rsidRPr="00130358">
        <w:t xml:space="preserve">2) The V2X UE does not drop or delay more than 6% of its V2X </w:t>
      </w:r>
      <w:r w:rsidRPr="00130358">
        <w:rPr>
          <w:lang w:eastAsia="zh-CN"/>
        </w:rPr>
        <w:t xml:space="preserve">data and SLSS </w:t>
      </w:r>
      <w:r w:rsidRPr="00130358">
        <w:t>transmissions during the duration of T3</w:t>
      </w:r>
    </w:p>
    <w:p w14:paraId="33722960" w14:textId="77777777" w:rsidR="001363CF" w:rsidRPr="00130358" w:rsidRDefault="001363CF" w:rsidP="00D62538">
      <w:pPr>
        <w:pStyle w:val="B2"/>
      </w:pPr>
      <w:r w:rsidRPr="00130358">
        <w:t>consider the loop to be pass, else the loop is considered as fail.</w:t>
      </w:r>
    </w:p>
    <w:p w14:paraId="3DAA290F" w14:textId="33B5CBF4" w:rsidR="001363CF" w:rsidRPr="00130358" w:rsidRDefault="001363CF" w:rsidP="00D62538">
      <w:pPr>
        <w:pStyle w:val="B1"/>
      </w:pPr>
      <w:r w:rsidRPr="00130358">
        <w:t>7.</w:t>
      </w:r>
      <w:r w:rsidRPr="00130358">
        <w:tab/>
        <w:t xml:space="preserve">When T3 expires, the SS switches off and on the UE and ensures the UE is in </w:t>
      </w:r>
      <w:r w:rsidRPr="00130358">
        <w:rPr>
          <w:rFonts w:eastAsia="PMingLiU"/>
          <w:lang w:eastAsia="zh-TW"/>
        </w:rPr>
        <w:t>5A-V2X (transmit mode)</w:t>
      </w:r>
      <w:r w:rsidRPr="00130358">
        <w:t xml:space="preserve"> according </w:t>
      </w:r>
      <w:r w:rsidR="00772922" w:rsidRPr="00130358">
        <w:t>to 3GPP TS</w:t>
      </w:r>
      <w:r w:rsidRPr="00130358">
        <w:t xml:space="preserve"> 36.508 [7] clause 4.5.9.</w:t>
      </w:r>
    </w:p>
    <w:p w14:paraId="43F5EE7A" w14:textId="77777777" w:rsidR="001363CF" w:rsidRPr="00130358" w:rsidRDefault="001363CF" w:rsidP="00D62538">
      <w:pPr>
        <w:pStyle w:val="B1"/>
        <w:rPr>
          <w:rFonts w:ascii="Times-Roman" w:hAnsi="Times-Roman"/>
          <w:color w:val="000000"/>
        </w:rPr>
      </w:pPr>
      <w:r w:rsidRPr="00130358">
        <w:t>8.</w:t>
      </w:r>
      <w:r w:rsidRPr="00130358">
        <w:tab/>
        <w:t xml:space="preserve">Repeat step 1-7 until the confidence level according to </w:t>
      </w:r>
      <w:r w:rsidRPr="00130358">
        <w:rPr>
          <w:rFonts w:eastAsia="??"/>
        </w:rPr>
        <w:t>Tables G.2.3-1 in Annex G clause G.2 is achieved for all the three events.</w:t>
      </w:r>
    </w:p>
    <w:p w14:paraId="4CCAA9D8" w14:textId="77777777" w:rsidR="001363CF" w:rsidRPr="00130358" w:rsidRDefault="001363CF" w:rsidP="00D62538">
      <w:pPr>
        <w:pStyle w:val="Heading5"/>
        <w:keepNext w:val="0"/>
        <w:keepLines w:val="0"/>
        <w:rPr>
          <w:snapToGrid w:val="0"/>
          <w:kern w:val="2"/>
        </w:rPr>
      </w:pPr>
      <w:r w:rsidRPr="00130358">
        <w:rPr>
          <w:snapToGrid w:val="0"/>
          <w:kern w:val="2"/>
        </w:rPr>
        <w:t>12.3.2.4.3</w:t>
      </w:r>
      <w:r w:rsidRPr="00130358">
        <w:rPr>
          <w:snapToGrid w:val="0"/>
          <w:kern w:val="2"/>
        </w:rPr>
        <w:tab/>
        <w:t>Message Contents</w:t>
      </w:r>
    </w:p>
    <w:p w14:paraId="15E2900C" w14:textId="12F7D892"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2FBCE843" w14:textId="77777777" w:rsidR="001363CF" w:rsidRPr="00130358" w:rsidRDefault="001363CF" w:rsidP="00D62538">
      <w:pPr>
        <w:pStyle w:val="TH"/>
        <w:keepNext w:val="0"/>
        <w:keepLines w:val="0"/>
      </w:pPr>
      <w:r w:rsidRPr="00130358">
        <w:t>Table 12.3.2.4.3-1: SL-V2X-PreconfigFreqInfo-r14-DEFAULT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62D99240" w14:textId="77777777" w:rsidTr="00D62538">
        <w:trPr>
          <w:jc w:val="center"/>
        </w:trPr>
        <w:tc>
          <w:tcPr>
            <w:tcW w:w="9781" w:type="dxa"/>
            <w:gridSpan w:val="4"/>
            <w:tcBorders>
              <w:left w:val="single" w:sz="4" w:space="0" w:color="auto"/>
            </w:tcBorders>
            <w:hideMark/>
          </w:tcPr>
          <w:p w14:paraId="7D272C40" w14:textId="2CAB8939"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562A303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FCC9CF5" w14:textId="3B3FF811"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Mar>
              <w:top w:w="0" w:type="dxa"/>
              <w:left w:w="108" w:type="dxa"/>
              <w:bottom w:w="0" w:type="dxa"/>
              <w:right w:w="108" w:type="dxa"/>
            </w:tcMar>
            <w:hideMark/>
          </w:tcPr>
          <w:p w14:paraId="77AE3892" w14:textId="77777777" w:rsidR="001363CF" w:rsidRPr="00130358" w:rsidRDefault="001363CF" w:rsidP="00D62538">
            <w:pPr>
              <w:pStyle w:val="TAH"/>
              <w:keepNext w:val="0"/>
              <w:keepLines w:val="0"/>
            </w:pPr>
            <w:r w:rsidRPr="00130358">
              <w:t>Value/remark</w:t>
            </w:r>
          </w:p>
        </w:tc>
        <w:tc>
          <w:tcPr>
            <w:tcW w:w="1701" w:type="dxa"/>
            <w:tcMar>
              <w:top w:w="0" w:type="dxa"/>
              <w:left w:w="108" w:type="dxa"/>
              <w:bottom w:w="0" w:type="dxa"/>
              <w:right w:w="108" w:type="dxa"/>
            </w:tcMar>
            <w:hideMark/>
          </w:tcPr>
          <w:p w14:paraId="71BD2382" w14:textId="77777777" w:rsidR="001363CF" w:rsidRPr="00130358" w:rsidRDefault="001363CF" w:rsidP="00D62538">
            <w:pPr>
              <w:pStyle w:val="TAH"/>
              <w:keepNext w:val="0"/>
              <w:keepLines w:val="0"/>
            </w:pPr>
            <w:r w:rsidRPr="00130358">
              <w:t>Comment</w:t>
            </w:r>
          </w:p>
        </w:tc>
        <w:tc>
          <w:tcPr>
            <w:tcW w:w="1275" w:type="dxa"/>
            <w:tcMar>
              <w:top w:w="0" w:type="dxa"/>
              <w:left w:w="108" w:type="dxa"/>
              <w:bottom w:w="0" w:type="dxa"/>
              <w:right w:w="108" w:type="dxa"/>
            </w:tcMar>
            <w:hideMark/>
          </w:tcPr>
          <w:p w14:paraId="000836C7" w14:textId="77777777" w:rsidR="001363CF" w:rsidRPr="00130358" w:rsidRDefault="001363CF" w:rsidP="00D62538">
            <w:pPr>
              <w:pStyle w:val="TAH"/>
              <w:keepNext w:val="0"/>
              <w:keepLines w:val="0"/>
            </w:pPr>
            <w:r w:rsidRPr="00130358">
              <w:t>Condition</w:t>
            </w:r>
          </w:p>
        </w:tc>
      </w:tr>
      <w:tr w:rsidR="001363CF" w:rsidRPr="00130358" w14:paraId="341A25C2"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2B8838C6" w14:textId="06BA9242"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Mar>
              <w:top w:w="0" w:type="dxa"/>
              <w:left w:w="108" w:type="dxa"/>
              <w:bottom w:w="0" w:type="dxa"/>
              <w:right w:w="108" w:type="dxa"/>
            </w:tcMar>
          </w:tcPr>
          <w:p w14:paraId="23F6CB0A"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4DD80092"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29AB4E2" w14:textId="77777777" w:rsidR="001363CF" w:rsidRPr="00130358" w:rsidRDefault="001363CF" w:rsidP="00D62538">
            <w:pPr>
              <w:pStyle w:val="TAL"/>
              <w:keepNext w:val="0"/>
              <w:keepLines w:val="0"/>
            </w:pPr>
          </w:p>
        </w:tc>
      </w:tr>
      <w:tr w:rsidR="001363CF" w:rsidRPr="00130358" w14:paraId="0E70C61B"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6A274D6E" w14:textId="3618188B" w:rsidR="001363CF" w:rsidRPr="00130358" w:rsidRDefault="00D62538" w:rsidP="00D62538">
            <w:pPr>
              <w:pStyle w:val="TAL"/>
              <w:keepNext w:val="0"/>
              <w:keepLines w:val="0"/>
            </w:pPr>
            <w:r w:rsidRPr="00130358">
              <w:t xml:space="preserve">  </w:t>
            </w:r>
            <w:r w:rsidR="001363CF" w:rsidRPr="00130358">
              <w:t>v2x-CommPreconfigSync-r14</w:t>
            </w:r>
            <w:r w:rsidRPr="00130358">
              <w:t xml:space="preserve"> </w:t>
            </w:r>
            <w:r w:rsidR="001363CF" w:rsidRPr="00130358">
              <w:t>SEQUENCE</w:t>
            </w:r>
            <w:r w:rsidRPr="00130358">
              <w:t xml:space="preserve"> </w:t>
            </w:r>
            <w:r w:rsidR="001363CF" w:rsidRPr="00130358">
              <w:t>{</w:t>
            </w:r>
          </w:p>
        </w:tc>
        <w:tc>
          <w:tcPr>
            <w:tcW w:w="2268" w:type="dxa"/>
            <w:tcMar>
              <w:top w:w="0" w:type="dxa"/>
              <w:left w:w="108" w:type="dxa"/>
              <w:bottom w:w="0" w:type="dxa"/>
              <w:right w:w="108" w:type="dxa"/>
            </w:tcMar>
          </w:tcPr>
          <w:p w14:paraId="00D25985"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20C0EDA7"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469EB33" w14:textId="77777777" w:rsidR="001363CF" w:rsidRPr="00130358" w:rsidRDefault="001363CF" w:rsidP="00D62538">
            <w:pPr>
              <w:pStyle w:val="TAL"/>
              <w:keepNext w:val="0"/>
              <w:keepLines w:val="0"/>
            </w:pPr>
          </w:p>
        </w:tc>
      </w:tr>
      <w:tr w:rsidR="001363CF" w:rsidRPr="00130358" w14:paraId="224456A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176CA8FB" w14:textId="4CDA005B" w:rsidR="001363CF" w:rsidRPr="00130358" w:rsidRDefault="00D62538" w:rsidP="00D62538">
            <w:pPr>
              <w:pStyle w:val="TAL"/>
              <w:keepNext w:val="0"/>
              <w:keepLines w:val="0"/>
            </w:pPr>
            <w:r w:rsidRPr="00130358">
              <w:t xml:space="preserve">    </w:t>
            </w:r>
            <w:r w:rsidR="001363CF" w:rsidRPr="00130358">
              <w:t>syncOffsetIndicators-r14</w:t>
            </w:r>
            <w:r w:rsidRPr="00130358">
              <w:t xml:space="preserve"> </w:t>
            </w:r>
            <w:r w:rsidR="001363CF" w:rsidRPr="00130358">
              <w:t>SEQUENCE</w:t>
            </w:r>
            <w:r w:rsidRPr="00130358">
              <w:t xml:space="preserve"> </w:t>
            </w:r>
            <w:r w:rsidR="001363CF" w:rsidRPr="00130358">
              <w:t>{</w:t>
            </w:r>
          </w:p>
        </w:tc>
        <w:tc>
          <w:tcPr>
            <w:tcW w:w="2268" w:type="dxa"/>
            <w:tcMar>
              <w:top w:w="0" w:type="dxa"/>
              <w:left w:w="108" w:type="dxa"/>
              <w:bottom w:w="0" w:type="dxa"/>
              <w:right w:w="108" w:type="dxa"/>
            </w:tcMar>
            <w:hideMark/>
          </w:tcPr>
          <w:p w14:paraId="3E9B52A1" w14:textId="77777777" w:rsidR="001363CF" w:rsidRPr="00130358" w:rsidRDefault="001363CF" w:rsidP="00D62538">
            <w:pPr>
              <w:pStyle w:val="TAL"/>
              <w:keepNext w:val="0"/>
              <w:keepLines w:val="0"/>
              <w:rPr>
                <w:lang w:eastAsia="zh-CN"/>
              </w:rPr>
            </w:pPr>
            <w:r w:rsidRPr="00130358">
              <w:rPr>
                <w:lang w:eastAsia="zh-CN"/>
              </w:rPr>
              <w:t>0</w:t>
            </w:r>
          </w:p>
        </w:tc>
        <w:tc>
          <w:tcPr>
            <w:tcW w:w="1701" w:type="dxa"/>
            <w:tcMar>
              <w:top w:w="0" w:type="dxa"/>
              <w:left w:w="108" w:type="dxa"/>
              <w:bottom w:w="0" w:type="dxa"/>
              <w:right w:w="108" w:type="dxa"/>
            </w:tcMar>
          </w:tcPr>
          <w:p w14:paraId="67BDB77A"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434A254" w14:textId="77777777" w:rsidR="001363CF" w:rsidRPr="00130358" w:rsidRDefault="001363CF" w:rsidP="00D62538">
            <w:pPr>
              <w:pStyle w:val="TAL"/>
              <w:keepNext w:val="0"/>
              <w:keepLines w:val="0"/>
            </w:pPr>
          </w:p>
        </w:tc>
      </w:tr>
      <w:tr w:rsidR="001363CF" w:rsidRPr="00130358" w14:paraId="4A2D5347"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32BCC199" w14:textId="251E62AA" w:rsidR="001363CF" w:rsidRPr="00130358" w:rsidRDefault="00D62538" w:rsidP="00D62538">
            <w:pPr>
              <w:pStyle w:val="TAL"/>
              <w:keepNext w:val="0"/>
              <w:keepLines w:val="0"/>
            </w:pPr>
            <w:r w:rsidRPr="00130358">
              <w:t xml:space="preserve">      </w:t>
            </w:r>
            <w:r w:rsidR="001363CF" w:rsidRPr="00130358">
              <w:t>syncOffsetIndicator1-r14</w:t>
            </w:r>
            <w:r w:rsidRPr="00130358">
              <w:t xml:space="preserve"> </w:t>
            </w:r>
          </w:p>
        </w:tc>
        <w:tc>
          <w:tcPr>
            <w:tcW w:w="2268" w:type="dxa"/>
            <w:tcMar>
              <w:top w:w="0" w:type="dxa"/>
              <w:left w:w="108" w:type="dxa"/>
              <w:bottom w:w="0" w:type="dxa"/>
              <w:right w:w="108" w:type="dxa"/>
            </w:tcMar>
            <w:hideMark/>
          </w:tcPr>
          <w:p w14:paraId="0E5BD344" w14:textId="77777777" w:rsidR="001363CF" w:rsidRPr="00130358" w:rsidRDefault="001363CF" w:rsidP="00D62538">
            <w:pPr>
              <w:pStyle w:val="TAL"/>
              <w:keepNext w:val="0"/>
              <w:keepLines w:val="0"/>
              <w:rPr>
                <w:lang w:eastAsia="zh-CN"/>
              </w:rPr>
            </w:pPr>
            <w:r w:rsidRPr="00130358">
              <w:rPr>
                <w:lang w:eastAsia="zh-CN"/>
              </w:rPr>
              <w:t>0</w:t>
            </w:r>
          </w:p>
        </w:tc>
        <w:tc>
          <w:tcPr>
            <w:tcW w:w="1701" w:type="dxa"/>
            <w:tcMar>
              <w:top w:w="0" w:type="dxa"/>
              <w:left w:w="108" w:type="dxa"/>
              <w:bottom w:w="0" w:type="dxa"/>
              <w:right w:w="108" w:type="dxa"/>
            </w:tcMar>
            <w:hideMark/>
          </w:tcPr>
          <w:p w14:paraId="73C49285" w14:textId="0452A0EE"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Mar>
              <w:top w:w="0" w:type="dxa"/>
              <w:left w:w="108" w:type="dxa"/>
              <w:bottom w:w="0" w:type="dxa"/>
              <w:right w:w="108" w:type="dxa"/>
            </w:tcMar>
          </w:tcPr>
          <w:p w14:paraId="5735E8B5" w14:textId="77777777" w:rsidR="001363CF" w:rsidRPr="00130358" w:rsidRDefault="001363CF" w:rsidP="00D62538">
            <w:pPr>
              <w:pStyle w:val="TAL"/>
              <w:keepNext w:val="0"/>
              <w:keepLines w:val="0"/>
            </w:pPr>
          </w:p>
        </w:tc>
      </w:tr>
      <w:tr w:rsidR="001363CF" w:rsidRPr="00130358" w14:paraId="3102FCA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7E0975F" w14:textId="1458B41E" w:rsidR="001363CF" w:rsidRPr="00130358" w:rsidRDefault="00D62538" w:rsidP="00D62538">
            <w:pPr>
              <w:pStyle w:val="TAL"/>
              <w:keepNext w:val="0"/>
              <w:keepLines w:val="0"/>
            </w:pPr>
            <w:r w:rsidRPr="00130358">
              <w:t xml:space="preserve">      </w:t>
            </w:r>
            <w:r w:rsidR="001363CF" w:rsidRPr="00130358">
              <w:t>syncOffsetIndicator2-r14</w:t>
            </w:r>
          </w:p>
        </w:tc>
        <w:tc>
          <w:tcPr>
            <w:tcW w:w="2268" w:type="dxa"/>
            <w:tcMar>
              <w:top w:w="0" w:type="dxa"/>
              <w:left w:w="108" w:type="dxa"/>
              <w:bottom w:w="0" w:type="dxa"/>
              <w:right w:w="108" w:type="dxa"/>
            </w:tcMar>
            <w:hideMark/>
          </w:tcPr>
          <w:p w14:paraId="0E1BE36B" w14:textId="77777777" w:rsidR="001363CF" w:rsidRPr="00130358" w:rsidRDefault="001363CF" w:rsidP="00D62538">
            <w:pPr>
              <w:pStyle w:val="TAL"/>
              <w:keepNext w:val="0"/>
              <w:keepLines w:val="0"/>
              <w:rPr>
                <w:lang w:eastAsia="zh-CN"/>
              </w:rPr>
            </w:pPr>
            <w:r w:rsidRPr="00130358">
              <w:rPr>
                <w:lang w:eastAsia="zh-CN"/>
              </w:rPr>
              <w:t>2</w:t>
            </w:r>
          </w:p>
        </w:tc>
        <w:tc>
          <w:tcPr>
            <w:tcW w:w="1701" w:type="dxa"/>
            <w:tcMar>
              <w:top w:w="0" w:type="dxa"/>
              <w:left w:w="108" w:type="dxa"/>
              <w:bottom w:w="0" w:type="dxa"/>
              <w:right w:w="108" w:type="dxa"/>
            </w:tcMar>
            <w:hideMark/>
          </w:tcPr>
          <w:p w14:paraId="5EF0336C" w14:textId="3230A400" w:rsidR="001363CF" w:rsidRPr="00130358" w:rsidRDefault="001363CF" w:rsidP="00D62538">
            <w:pPr>
              <w:pStyle w:val="TAL"/>
              <w:keepNext w:val="0"/>
              <w:keepLines w:val="0"/>
            </w:pPr>
            <w:r w:rsidRPr="00130358">
              <w:rPr>
                <w:bCs/>
              </w:rPr>
              <w:t>Indicates</w:t>
            </w:r>
            <w:r w:rsidR="00D62538" w:rsidRPr="00130358">
              <w:rPr>
                <w:bCs/>
              </w:rPr>
              <w:t xml:space="preserve"> </w:t>
            </w:r>
            <w:r w:rsidRPr="00130358">
              <w:rPr>
                <w:bCs/>
              </w:rPr>
              <w:t>the</w:t>
            </w:r>
            <w:r w:rsidR="00D62538" w:rsidRPr="00130358">
              <w:rPr>
                <w:bCs/>
              </w:rPr>
              <w:t xml:space="preserve"> </w:t>
            </w:r>
            <w:r w:rsidRPr="00130358">
              <w:rPr>
                <w:bCs/>
              </w:rPr>
              <w:t>offset</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first</w:t>
            </w:r>
            <w:r w:rsidR="00D62538" w:rsidRPr="00130358">
              <w:rPr>
                <w:bCs/>
              </w:rPr>
              <w:t xml:space="preserve"> </w:t>
            </w:r>
            <w:r w:rsidRPr="00130358">
              <w:rPr>
                <w:bCs/>
              </w:rPr>
              <w:t>subframe</w:t>
            </w:r>
            <w:r w:rsidR="00D62538" w:rsidRPr="00130358">
              <w:rPr>
                <w:bCs/>
              </w:rPr>
              <w:t xml:space="preserve"> </w:t>
            </w:r>
            <w:r w:rsidRPr="00130358">
              <w:rPr>
                <w:bCs/>
              </w:rPr>
              <w:t>of</w:t>
            </w:r>
            <w:r w:rsidR="00D62538" w:rsidRPr="00130358">
              <w:rPr>
                <w:bCs/>
              </w:rPr>
              <w:t xml:space="preserve"> </w:t>
            </w:r>
            <w:r w:rsidRPr="00130358">
              <w:rPr>
                <w:bCs/>
              </w:rPr>
              <w:t>a</w:t>
            </w:r>
            <w:r w:rsidR="00D62538" w:rsidRPr="00130358">
              <w:rPr>
                <w:bCs/>
              </w:rPr>
              <w:t xml:space="preserve"> </w:t>
            </w:r>
            <w:r w:rsidRPr="00130358">
              <w:rPr>
                <w:bCs/>
              </w:rPr>
              <w:t>resource</w:t>
            </w:r>
            <w:r w:rsidR="00D62538" w:rsidRPr="00130358">
              <w:rPr>
                <w:bCs/>
              </w:rPr>
              <w:t xml:space="preserve"> </w:t>
            </w:r>
            <w:r w:rsidRPr="00130358">
              <w:rPr>
                <w:bCs/>
              </w:rPr>
              <w:t>pool</w:t>
            </w:r>
            <w:r w:rsidR="00D62538" w:rsidRPr="00130358">
              <w:rPr>
                <w:bCs/>
              </w:rPr>
              <w:t xml:space="preserve"> </w:t>
            </w:r>
            <w:r w:rsidRPr="00130358">
              <w:rPr>
                <w:bCs/>
              </w:rPr>
              <w:t>within</w:t>
            </w:r>
            <w:r w:rsidR="00D62538" w:rsidRPr="00130358">
              <w:rPr>
                <w:bCs/>
              </w:rPr>
              <w:t xml:space="preserve"> </w:t>
            </w:r>
            <w:r w:rsidRPr="00130358">
              <w:rPr>
                <w:bCs/>
              </w:rPr>
              <w:t>a</w:t>
            </w:r>
            <w:r w:rsidR="00D62538" w:rsidRPr="00130358">
              <w:rPr>
                <w:bCs/>
              </w:rPr>
              <w:t xml:space="preserve"> </w:t>
            </w:r>
            <w:r w:rsidRPr="00130358">
              <w:rPr>
                <w:bCs/>
              </w:rPr>
              <w:t>SFN</w:t>
            </w:r>
            <w:r w:rsidR="00D62538" w:rsidRPr="00130358">
              <w:rPr>
                <w:bCs/>
              </w:rPr>
              <w:t xml:space="preserve"> </w:t>
            </w:r>
            <w:r w:rsidRPr="00130358">
              <w:rPr>
                <w:bCs/>
              </w:rPr>
              <w:t>cycle</w:t>
            </w:r>
          </w:p>
        </w:tc>
        <w:tc>
          <w:tcPr>
            <w:tcW w:w="1275" w:type="dxa"/>
            <w:tcMar>
              <w:top w:w="0" w:type="dxa"/>
              <w:left w:w="108" w:type="dxa"/>
              <w:bottom w:w="0" w:type="dxa"/>
              <w:right w:w="108" w:type="dxa"/>
            </w:tcMar>
          </w:tcPr>
          <w:p w14:paraId="3FF18EE0" w14:textId="77777777" w:rsidR="001363CF" w:rsidRPr="00130358" w:rsidRDefault="001363CF" w:rsidP="00D62538">
            <w:pPr>
              <w:pStyle w:val="TAL"/>
              <w:keepNext w:val="0"/>
              <w:keepLines w:val="0"/>
            </w:pPr>
          </w:p>
        </w:tc>
      </w:tr>
      <w:tr w:rsidR="001363CF" w:rsidRPr="00130358" w14:paraId="7C0C87C7"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5AA3148A" w14:textId="1B21A734" w:rsidR="001363CF" w:rsidRPr="00130358" w:rsidRDefault="00D62538" w:rsidP="00D62538">
            <w:pPr>
              <w:pStyle w:val="TAL"/>
              <w:keepNext w:val="0"/>
              <w:keepLines w:val="0"/>
            </w:pPr>
            <w:r w:rsidRPr="00130358">
              <w:t xml:space="preserve">    </w:t>
            </w:r>
            <w:r w:rsidR="001363CF" w:rsidRPr="00130358">
              <w:t>}</w:t>
            </w:r>
          </w:p>
        </w:tc>
        <w:tc>
          <w:tcPr>
            <w:tcW w:w="2268" w:type="dxa"/>
            <w:tcMar>
              <w:top w:w="0" w:type="dxa"/>
              <w:left w:w="108" w:type="dxa"/>
              <w:bottom w:w="0" w:type="dxa"/>
              <w:right w:w="108" w:type="dxa"/>
            </w:tcMar>
          </w:tcPr>
          <w:p w14:paraId="3D57E0BA"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6F551D4E"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F521C18" w14:textId="77777777" w:rsidR="001363CF" w:rsidRPr="00130358" w:rsidRDefault="001363CF" w:rsidP="00D62538">
            <w:pPr>
              <w:pStyle w:val="TAL"/>
              <w:keepNext w:val="0"/>
              <w:keepLines w:val="0"/>
            </w:pPr>
          </w:p>
        </w:tc>
      </w:tr>
      <w:tr w:rsidR="001363CF" w:rsidRPr="00130358" w14:paraId="1AD6F03E"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7C1CCF1" w14:textId="763A48DD" w:rsidR="001363CF" w:rsidRPr="00130358" w:rsidRDefault="00D62538" w:rsidP="00D62538">
            <w:pPr>
              <w:pStyle w:val="TAL"/>
              <w:keepNext w:val="0"/>
              <w:keepLines w:val="0"/>
            </w:pPr>
            <w:r w:rsidRPr="00130358">
              <w:t xml:space="preserve">    </w:t>
            </w:r>
            <w:r w:rsidR="001363CF" w:rsidRPr="00130358">
              <w:t>syncTxParametes-r14</w:t>
            </w:r>
          </w:p>
        </w:tc>
        <w:tc>
          <w:tcPr>
            <w:tcW w:w="2268" w:type="dxa"/>
            <w:tcMar>
              <w:top w:w="0" w:type="dxa"/>
              <w:left w:w="108" w:type="dxa"/>
              <w:bottom w:w="0" w:type="dxa"/>
              <w:right w:w="108" w:type="dxa"/>
            </w:tcMar>
          </w:tcPr>
          <w:p w14:paraId="30DFDF8A"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178F8E7F"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95A5E0C" w14:textId="77777777" w:rsidR="001363CF" w:rsidRPr="00130358" w:rsidRDefault="001363CF" w:rsidP="00D62538">
            <w:pPr>
              <w:pStyle w:val="TAL"/>
              <w:keepNext w:val="0"/>
              <w:keepLines w:val="0"/>
            </w:pPr>
          </w:p>
        </w:tc>
      </w:tr>
      <w:tr w:rsidR="001363CF" w:rsidRPr="00130358" w14:paraId="39FA2A38"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2CB33FE" w14:textId="7827DDBC" w:rsidR="001363CF" w:rsidRPr="00130358" w:rsidRDefault="00D62538" w:rsidP="00D62538">
            <w:pPr>
              <w:pStyle w:val="TAL"/>
              <w:keepNext w:val="0"/>
              <w:keepLines w:val="0"/>
            </w:pPr>
            <w:r w:rsidRPr="00130358">
              <w:t xml:space="preserve">    </w:t>
            </w:r>
            <w:r w:rsidR="001363CF" w:rsidRPr="00130358">
              <w:t>syncTxThreshOoc-r14</w:t>
            </w:r>
          </w:p>
        </w:tc>
        <w:tc>
          <w:tcPr>
            <w:tcW w:w="2268" w:type="dxa"/>
            <w:tcMar>
              <w:top w:w="0" w:type="dxa"/>
              <w:left w:w="108" w:type="dxa"/>
              <w:bottom w:w="0" w:type="dxa"/>
              <w:right w:w="108" w:type="dxa"/>
            </w:tcMar>
            <w:hideMark/>
          </w:tcPr>
          <w:p w14:paraId="08967D54" w14:textId="77777777" w:rsidR="001363CF" w:rsidRPr="00130358" w:rsidRDefault="001363CF" w:rsidP="00D62538">
            <w:pPr>
              <w:pStyle w:val="TAL"/>
              <w:keepNext w:val="0"/>
              <w:keepLines w:val="0"/>
              <w:rPr>
                <w:lang w:eastAsia="zh-CN"/>
              </w:rPr>
            </w:pPr>
            <w:r w:rsidRPr="00130358">
              <w:rPr>
                <w:lang w:eastAsia="zh-CN"/>
              </w:rPr>
              <w:t>11</w:t>
            </w:r>
          </w:p>
        </w:tc>
        <w:tc>
          <w:tcPr>
            <w:tcW w:w="1701" w:type="dxa"/>
            <w:tcMar>
              <w:top w:w="0" w:type="dxa"/>
              <w:left w:w="108" w:type="dxa"/>
              <w:bottom w:w="0" w:type="dxa"/>
              <w:right w:w="108" w:type="dxa"/>
            </w:tcMar>
            <w:hideMark/>
          </w:tcPr>
          <w:p w14:paraId="1052C221" w14:textId="77777777" w:rsidR="001363CF" w:rsidRPr="00130358" w:rsidRDefault="001363CF" w:rsidP="00D62538">
            <w:pPr>
              <w:pStyle w:val="TAL"/>
              <w:keepNext w:val="0"/>
              <w:keepLines w:val="0"/>
            </w:pPr>
            <w:r w:rsidRPr="00130358">
              <w:t>+infinity</w:t>
            </w:r>
          </w:p>
        </w:tc>
        <w:tc>
          <w:tcPr>
            <w:tcW w:w="1275" w:type="dxa"/>
            <w:tcMar>
              <w:top w:w="0" w:type="dxa"/>
              <w:left w:w="108" w:type="dxa"/>
              <w:bottom w:w="0" w:type="dxa"/>
              <w:right w:w="108" w:type="dxa"/>
            </w:tcMar>
          </w:tcPr>
          <w:p w14:paraId="51EE31D2" w14:textId="77777777" w:rsidR="001363CF" w:rsidRPr="00130358" w:rsidRDefault="001363CF" w:rsidP="00D62538">
            <w:pPr>
              <w:pStyle w:val="TAL"/>
              <w:keepNext w:val="0"/>
              <w:keepLines w:val="0"/>
            </w:pPr>
          </w:p>
        </w:tc>
      </w:tr>
      <w:tr w:rsidR="001363CF" w:rsidRPr="00130358" w14:paraId="1D53B0C9"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D327385" w14:textId="328BE9AE" w:rsidR="001363CF" w:rsidRPr="00130358" w:rsidRDefault="00D62538" w:rsidP="00D62538">
            <w:pPr>
              <w:pStyle w:val="TAL"/>
              <w:keepNext w:val="0"/>
              <w:keepLines w:val="0"/>
            </w:pPr>
            <w:r w:rsidRPr="00130358">
              <w:t xml:space="preserve">    </w:t>
            </w:r>
            <w:r w:rsidR="001363CF" w:rsidRPr="00130358">
              <w:t>filterCoefficient-r14</w:t>
            </w:r>
          </w:p>
        </w:tc>
        <w:tc>
          <w:tcPr>
            <w:tcW w:w="2268" w:type="dxa"/>
            <w:tcMar>
              <w:top w:w="0" w:type="dxa"/>
              <w:left w:w="108" w:type="dxa"/>
              <w:bottom w:w="0" w:type="dxa"/>
              <w:right w:w="108" w:type="dxa"/>
            </w:tcMar>
          </w:tcPr>
          <w:p w14:paraId="2386929B"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7CB2FD40"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9AA823F" w14:textId="77777777" w:rsidR="001363CF" w:rsidRPr="00130358" w:rsidRDefault="001363CF" w:rsidP="00D62538">
            <w:pPr>
              <w:pStyle w:val="TAL"/>
              <w:keepNext w:val="0"/>
              <w:keepLines w:val="0"/>
            </w:pPr>
          </w:p>
        </w:tc>
      </w:tr>
      <w:tr w:rsidR="001363CF" w:rsidRPr="00130358" w14:paraId="1B17D16E"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2EB1D946" w14:textId="16C38A49" w:rsidR="001363CF" w:rsidRPr="00130358" w:rsidRDefault="00D62538" w:rsidP="00D62538">
            <w:pPr>
              <w:pStyle w:val="TAL"/>
              <w:keepNext w:val="0"/>
              <w:keepLines w:val="0"/>
            </w:pPr>
            <w:r w:rsidRPr="00130358">
              <w:t xml:space="preserve">    </w:t>
            </w:r>
            <w:r w:rsidR="001363CF" w:rsidRPr="00130358">
              <w:t>syncRefMinHyst-r14</w:t>
            </w:r>
          </w:p>
        </w:tc>
        <w:tc>
          <w:tcPr>
            <w:tcW w:w="2268" w:type="dxa"/>
            <w:tcMar>
              <w:top w:w="0" w:type="dxa"/>
              <w:left w:w="108" w:type="dxa"/>
              <w:bottom w:w="0" w:type="dxa"/>
              <w:right w:w="108" w:type="dxa"/>
            </w:tcMar>
          </w:tcPr>
          <w:p w14:paraId="77E92C7E"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475CC45A"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4CE57DCC" w14:textId="77777777" w:rsidR="001363CF" w:rsidRPr="00130358" w:rsidRDefault="001363CF" w:rsidP="00D62538">
            <w:pPr>
              <w:pStyle w:val="TAL"/>
              <w:keepNext w:val="0"/>
              <w:keepLines w:val="0"/>
            </w:pPr>
          </w:p>
        </w:tc>
      </w:tr>
      <w:tr w:rsidR="001363CF" w:rsidRPr="00130358" w14:paraId="74BF1925"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7BCA2606" w14:textId="72274F66" w:rsidR="001363CF" w:rsidRPr="00130358" w:rsidRDefault="00D62538" w:rsidP="00D62538">
            <w:pPr>
              <w:pStyle w:val="TAL"/>
              <w:keepNext w:val="0"/>
              <w:keepLines w:val="0"/>
            </w:pPr>
            <w:r w:rsidRPr="00130358">
              <w:t xml:space="preserve">    </w:t>
            </w:r>
            <w:r w:rsidR="001363CF" w:rsidRPr="00130358">
              <w:t>syncRefDiffHyst-r14</w:t>
            </w:r>
          </w:p>
        </w:tc>
        <w:tc>
          <w:tcPr>
            <w:tcW w:w="2268" w:type="dxa"/>
            <w:tcMar>
              <w:top w:w="0" w:type="dxa"/>
              <w:left w:w="108" w:type="dxa"/>
              <w:bottom w:w="0" w:type="dxa"/>
              <w:right w:w="108" w:type="dxa"/>
            </w:tcMar>
          </w:tcPr>
          <w:p w14:paraId="1521B5CF"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494882F7"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DD5237B" w14:textId="77777777" w:rsidR="001363CF" w:rsidRPr="00130358" w:rsidRDefault="001363CF" w:rsidP="00D62538">
            <w:pPr>
              <w:pStyle w:val="TAL"/>
              <w:keepNext w:val="0"/>
              <w:keepLines w:val="0"/>
            </w:pPr>
          </w:p>
        </w:tc>
      </w:tr>
      <w:tr w:rsidR="001363CF" w:rsidRPr="00130358" w14:paraId="2B7375A3"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62349D32" w14:textId="12712C2D" w:rsidR="001363CF" w:rsidRPr="00130358" w:rsidRDefault="00D62538" w:rsidP="00D62538">
            <w:pPr>
              <w:pStyle w:val="TAL"/>
              <w:keepNext w:val="0"/>
              <w:keepLines w:val="0"/>
            </w:pPr>
            <w:r w:rsidRPr="00130358">
              <w:t xml:space="preserve">  </w:t>
            </w:r>
            <w:r w:rsidR="001363CF" w:rsidRPr="00130358">
              <w:t>}</w:t>
            </w:r>
          </w:p>
        </w:tc>
        <w:tc>
          <w:tcPr>
            <w:tcW w:w="2268" w:type="dxa"/>
            <w:tcMar>
              <w:top w:w="0" w:type="dxa"/>
              <w:left w:w="108" w:type="dxa"/>
              <w:bottom w:w="0" w:type="dxa"/>
              <w:right w:w="108" w:type="dxa"/>
            </w:tcMar>
          </w:tcPr>
          <w:p w14:paraId="177F71A4"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0F375854"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9444763" w14:textId="77777777" w:rsidR="001363CF" w:rsidRPr="00130358" w:rsidRDefault="001363CF" w:rsidP="00D62538">
            <w:pPr>
              <w:pStyle w:val="TAL"/>
              <w:keepNext w:val="0"/>
              <w:keepLines w:val="0"/>
            </w:pPr>
          </w:p>
        </w:tc>
      </w:tr>
      <w:tr w:rsidR="001363CF" w:rsidRPr="00130358" w14:paraId="27E7E52C"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774AB6F" w14:textId="3AF1E564"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Mar>
              <w:top w:w="0" w:type="dxa"/>
              <w:left w:w="108" w:type="dxa"/>
              <w:bottom w:w="0" w:type="dxa"/>
              <w:right w:w="108" w:type="dxa"/>
            </w:tcMar>
            <w:hideMark/>
          </w:tcPr>
          <w:p w14:paraId="21E1842A" w14:textId="4F7BC816"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Mar>
              <w:top w:w="0" w:type="dxa"/>
              <w:left w:w="108" w:type="dxa"/>
              <w:bottom w:w="0" w:type="dxa"/>
              <w:right w:w="108" w:type="dxa"/>
            </w:tcMar>
          </w:tcPr>
          <w:p w14:paraId="6397F3A1"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76A666A" w14:textId="77777777" w:rsidR="001363CF" w:rsidRPr="00130358" w:rsidRDefault="001363CF" w:rsidP="00D62538">
            <w:pPr>
              <w:pStyle w:val="TAL"/>
              <w:keepNext w:val="0"/>
              <w:keepLines w:val="0"/>
            </w:pPr>
          </w:p>
        </w:tc>
      </w:tr>
      <w:tr w:rsidR="001363CF" w:rsidRPr="00130358" w14:paraId="680B35E7"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64F9BB6" w14:textId="69E40D56"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p>
        </w:tc>
        <w:tc>
          <w:tcPr>
            <w:tcW w:w="2268" w:type="dxa"/>
            <w:tcMar>
              <w:top w:w="0" w:type="dxa"/>
              <w:left w:w="108" w:type="dxa"/>
              <w:bottom w:w="0" w:type="dxa"/>
              <w:right w:w="108" w:type="dxa"/>
            </w:tcMar>
            <w:hideMark/>
          </w:tcPr>
          <w:p w14:paraId="3715369C" w14:textId="77777777" w:rsidR="001363CF" w:rsidRPr="00130358" w:rsidRDefault="001363CF" w:rsidP="00D62538">
            <w:pPr>
              <w:pStyle w:val="TAL"/>
              <w:keepNext w:val="0"/>
              <w:keepLines w:val="0"/>
              <w:rPr>
                <w:lang w:eastAsia="zh-CN"/>
              </w:rPr>
            </w:pPr>
            <w:r w:rsidRPr="00130358">
              <w:t>SL-V2X-PreconfigCommPool-r14</w:t>
            </w:r>
          </w:p>
        </w:tc>
        <w:tc>
          <w:tcPr>
            <w:tcW w:w="1701" w:type="dxa"/>
            <w:tcMar>
              <w:top w:w="0" w:type="dxa"/>
              <w:left w:w="108" w:type="dxa"/>
              <w:bottom w:w="0" w:type="dxa"/>
              <w:right w:w="108" w:type="dxa"/>
            </w:tcMar>
          </w:tcPr>
          <w:p w14:paraId="43DCDFEE"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0B877E76" w14:textId="77777777" w:rsidR="001363CF" w:rsidRPr="00130358" w:rsidRDefault="001363CF" w:rsidP="00D62538">
            <w:pPr>
              <w:pStyle w:val="TAL"/>
              <w:keepNext w:val="0"/>
              <w:keepLines w:val="0"/>
            </w:pPr>
          </w:p>
        </w:tc>
      </w:tr>
      <w:tr w:rsidR="001363CF" w:rsidRPr="00130358" w14:paraId="556E3C8A"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111FD23C" w14:textId="46E1234D"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Mar>
              <w:top w:w="0" w:type="dxa"/>
              <w:left w:w="108" w:type="dxa"/>
              <w:bottom w:w="0" w:type="dxa"/>
              <w:right w:w="108" w:type="dxa"/>
            </w:tcMar>
          </w:tcPr>
          <w:p w14:paraId="0CD1102E"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4B667A05"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3563EC55" w14:textId="77777777" w:rsidR="001363CF" w:rsidRPr="00130358" w:rsidRDefault="001363CF" w:rsidP="00D62538">
            <w:pPr>
              <w:pStyle w:val="TAL"/>
              <w:keepNext w:val="0"/>
              <w:keepLines w:val="0"/>
            </w:pPr>
          </w:p>
        </w:tc>
      </w:tr>
      <w:tr w:rsidR="001363CF" w:rsidRPr="00130358" w14:paraId="35C98931"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11554CD" w14:textId="7B44781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Mar>
              <w:top w:w="0" w:type="dxa"/>
              <w:left w:w="108" w:type="dxa"/>
              <w:bottom w:w="0" w:type="dxa"/>
              <w:right w:w="108" w:type="dxa"/>
            </w:tcMar>
          </w:tcPr>
          <w:p w14:paraId="2A62E7B5"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2F5FDD2D"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0BB4E533" w14:textId="77777777" w:rsidR="001363CF" w:rsidRPr="00130358" w:rsidRDefault="001363CF" w:rsidP="00D62538">
            <w:pPr>
              <w:pStyle w:val="TAL"/>
              <w:keepNext w:val="0"/>
              <w:keepLines w:val="0"/>
            </w:pPr>
          </w:p>
        </w:tc>
      </w:tr>
      <w:tr w:rsidR="001363CF" w:rsidRPr="00130358" w14:paraId="7FE0564B"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0FA0ECB7" w14:textId="66273CED"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Mar>
              <w:top w:w="0" w:type="dxa"/>
              <w:left w:w="108" w:type="dxa"/>
              <w:bottom w:w="0" w:type="dxa"/>
              <w:right w:w="108" w:type="dxa"/>
            </w:tcMar>
            <w:hideMark/>
          </w:tcPr>
          <w:p w14:paraId="2BA5E46D" w14:textId="77777777" w:rsidR="001363CF" w:rsidRPr="00130358" w:rsidRDefault="001363CF" w:rsidP="00D62538">
            <w:pPr>
              <w:pStyle w:val="TAL"/>
              <w:keepNext w:val="0"/>
              <w:keepLines w:val="0"/>
            </w:pPr>
            <w:r w:rsidRPr="00130358">
              <w:t>SL-V2X-PreconfigCommPool-r14</w:t>
            </w:r>
          </w:p>
        </w:tc>
        <w:tc>
          <w:tcPr>
            <w:tcW w:w="1701" w:type="dxa"/>
            <w:tcMar>
              <w:top w:w="0" w:type="dxa"/>
              <w:left w:w="108" w:type="dxa"/>
              <w:bottom w:w="0" w:type="dxa"/>
              <w:right w:w="108" w:type="dxa"/>
            </w:tcMar>
          </w:tcPr>
          <w:p w14:paraId="1638E911"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051DEE2" w14:textId="77777777" w:rsidR="001363CF" w:rsidRPr="00130358" w:rsidRDefault="001363CF" w:rsidP="00D62538">
            <w:pPr>
              <w:pStyle w:val="TAL"/>
              <w:keepNext w:val="0"/>
              <w:keepLines w:val="0"/>
            </w:pPr>
          </w:p>
        </w:tc>
      </w:tr>
      <w:tr w:rsidR="001363CF" w:rsidRPr="00130358" w14:paraId="371F40A9"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5C5B856A" w14:textId="04688BC8"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Mar>
              <w:top w:w="0" w:type="dxa"/>
              <w:left w:w="108" w:type="dxa"/>
              <w:bottom w:w="0" w:type="dxa"/>
              <w:right w:w="108" w:type="dxa"/>
            </w:tcMar>
          </w:tcPr>
          <w:p w14:paraId="3E1A0B40" w14:textId="77777777" w:rsidR="001363CF" w:rsidRPr="00130358" w:rsidRDefault="001363CF" w:rsidP="00D62538">
            <w:pPr>
              <w:pStyle w:val="TAL"/>
              <w:keepNext w:val="0"/>
              <w:keepLines w:val="0"/>
            </w:pPr>
          </w:p>
        </w:tc>
        <w:tc>
          <w:tcPr>
            <w:tcW w:w="1701" w:type="dxa"/>
            <w:tcMar>
              <w:top w:w="0" w:type="dxa"/>
              <w:left w:w="108" w:type="dxa"/>
              <w:bottom w:w="0" w:type="dxa"/>
              <w:right w:w="108" w:type="dxa"/>
            </w:tcMar>
          </w:tcPr>
          <w:p w14:paraId="082E64A1"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6D727D0" w14:textId="77777777" w:rsidR="001363CF" w:rsidRPr="00130358" w:rsidRDefault="001363CF" w:rsidP="00D62538">
            <w:pPr>
              <w:pStyle w:val="TAL"/>
              <w:keepNext w:val="0"/>
              <w:keepLines w:val="0"/>
            </w:pPr>
          </w:p>
        </w:tc>
      </w:tr>
      <w:tr w:rsidR="001363CF" w:rsidRPr="00130358" w14:paraId="38781F0F"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5007507" w14:textId="435A9ED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Mar>
              <w:top w:w="0" w:type="dxa"/>
              <w:left w:w="108" w:type="dxa"/>
              <w:bottom w:w="0" w:type="dxa"/>
              <w:right w:w="108" w:type="dxa"/>
            </w:tcMar>
            <w:hideMark/>
          </w:tcPr>
          <w:p w14:paraId="3D965B05" w14:textId="77777777" w:rsidR="001363CF" w:rsidRPr="00130358" w:rsidRDefault="001363CF" w:rsidP="00D62538">
            <w:pPr>
              <w:pStyle w:val="TAL"/>
              <w:keepNext w:val="0"/>
              <w:keepLines w:val="0"/>
            </w:pPr>
            <w:r w:rsidRPr="00130358">
              <w:t>SL-CommTxPoolSensingConfig-r14-DEFAULT</w:t>
            </w:r>
          </w:p>
        </w:tc>
        <w:tc>
          <w:tcPr>
            <w:tcW w:w="1701" w:type="dxa"/>
            <w:tcMar>
              <w:top w:w="0" w:type="dxa"/>
              <w:left w:w="108" w:type="dxa"/>
              <w:bottom w:w="0" w:type="dxa"/>
              <w:right w:w="108" w:type="dxa"/>
            </w:tcMar>
          </w:tcPr>
          <w:p w14:paraId="4C2EA19D"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33FAD2DC" w14:textId="77777777" w:rsidR="001363CF" w:rsidRPr="00130358" w:rsidRDefault="001363CF" w:rsidP="00D62538">
            <w:pPr>
              <w:pStyle w:val="TAL"/>
              <w:keepNext w:val="0"/>
              <w:keepLines w:val="0"/>
            </w:pPr>
          </w:p>
        </w:tc>
      </w:tr>
      <w:tr w:rsidR="001363CF" w:rsidRPr="00130358" w14:paraId="1A54C64F"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734C53D2" w14:textId="2B7A744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Mar>
              <w:top w:w="0" w:type="dxa"/>
              <w:left w:w="108" w:type="dxa"/>
              <w:bottom w:w="0" w:type="dxa"/>
              <w:right w:w="108" w:type="dxa"/>
            </w:tcMar>
            <w:hideMark/>
          </w:tcPr>
          <w:p w14:paraId="5238832B" w14:textId="33C62686"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Mar>
              <w:top w:w="0" w:type="dxa"/>
              <w:left w:w="108" w:type="dxa"/>
              <w:bottom w:w="0" w:type="dxa"/>
              <w:right w:w="108" w:type="dxa"/>
            </w:tcMar>
          </w:tcPr>
          <w:p w14:paraId="5D0CE767"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3165201" w14:textId="77777777" w:rsidR="001363CF" w:rsidRPr="00130358" w:rsidRDefault="001363CF" w:rsidP="00D62538">
            <w:pPr>
              <w:pStyle w:val="TAL"/>
              <w:keepNext w:val="0"/>
              <w:keepLines w:val="0"/>
            </w:pPr>
          </w:p>
        </w:tc>
      </w:tr>
      <w:tr w:rsidR="001363CF" w:rsidRPr="00130358" w14:paraId="70EBC002"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148854A" w14:textId="2D7A93BB"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Mar>
              <w:top w:w="0" w:type="dxa"/>
              <w:left w:w="108" w:type="dxa"/>
              <w:bottom w:w="0" w:type="dxa"/>
              <w:right w:w="108" w:type="dxa"/>
            </w:tcMar>
            <w:hideMark/>
          </w:tcPr>
          <w:p w14:paraId="162E3164" w14:textId="77777777" w:rsidR="001363CF" w:rsidRPr="00130358" w:rsidRDefault="001363CF" w:rsidP="00D62538">
            <w:pPr>
              <w:pStyle w:val="TAL"/>
              <w:keepNext w:val="0"/>
              <w:keepLines w:val="0"/>
              <w:rPr>
                <w:lang w:eastAsia="zh-CN"/>
              </w:rPr>
            </w:pPr>
            <w:proofErr w:type="spellStart"/>
            <w:r w:rsidRPr="00130358">
              <w:rPr>
                <w:lang w:eastAsia="zh-CN"/>
              </w:rPr>
              <w:t>enb</w:t>
            </w:r>
            <w:proofErr w:type="spellEnd"/>
          </w:p>
        </w:tc>
        <w:tc>
          <w:tcPr>
            <w:tcW w:w="1701" w:type="dxa"/>
            <w:tcMar>
              <w:top w:w="0" w:type="dxa"/>
              <w:left w:w="108" w:type="dxa"/>
              <w:bottom w:w="0" w:type="dxa"/>
              <w:right w:w="108" w:type="dxa"/>
            </w:tcMar>
          </w:tcPr>
          <w:p w14:paraId="05298413"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24BC8FF7" w14:textId="77777777" w:rsidR="001363CF" w:rsidRPr="00130358" w:rsidRDefault="001363CF" w:rsidP="00D62538">
            <w:pPr>
              <w:pStyle w:val="TAL"/>
              <w:keepNext w:val="0"/>
              <w:keepLines w:val="0"/>
            </w:pPr>
          </w:p>
        </w:tc>
      </w:tr>
      <w:tr w:rsidR="001363CF" w:rsidRPr="00130358" w14:paraId="6D17D20C"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1F31FF4B" w14:textId="4D069647"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Mar>
              <w:top w:w="0" w:type="dxa"/>
              <w:left w:w="108" w:type="dxa"/>
              <w:bottom w:w="0" w:type="dxa"/>
              <w:right w:w="108" w:type="dxa"/>
            </w:tcMar>
            <w:hideMark/>
          </w:tcPr>
          <w:p w14:paraId="5C1BAFBE" w14:textId="30C0808B"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Mar>
              <w:top w:w="0" w:type="dxa"/>
              <w:left w:w="108" w:type="dxa"/>
              <w:bottom w:w="0" w:type="dxa"/>
              <w:right w:w="108" w:type="dxa"/>
            </w:tcMar>
          </w:tcPr>
          <w:p w14:paraId="2D320183"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7270D13C" w14:textId="77777777" w:rsidR="001363CF" w:rsidRPr="00130358" w:rsidRDefault="001363CF" w:rsidP="00D62538">
            <w:pPr>
              <w:pStyle w:val="TAL"/>
              <w:keepNext w:val="0"/>
              <w:keepLines w:val="0"/>
            </w:pPr>
          </w:p>
        </w:tc>
      </w:tr>
      <w:tr w:rsidR="001363CF" w:rsidRPr="00130358" w14:paraId="0A9D7B1B"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45E1FBE3" w14:textId="4B90FEEE"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Mar>
              <w:top w:w="0" w:type="dxa"/>
              <w:left w:w="108" w:type="dxa"/>
              <w:bottom w:w="0" w:type="dxa"/>
              <w:right w:w="108" w:type="dxa"/>
            </w:tcMar>
            <w:hideMark/>
          </w:tcPr>
          <w:p w14:paraId="0989121A" w14:textId="10A5498C"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Mar>
              <w:top w:w="0" w:type="dxa"/>
              <w:left w:w="108" w:type="dxa"/>
              <w:bottom w:w="0" w:type="dxa"/>
              <w:right w:w="108" w:type="dxa"/>
            </w:tcMar>
          </w:tcPr>
          <w:p w14:paraId="6A8832BB"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060F0E1F" w14:textId="77777777" w:rsidR="001363CF" w:rsidRPr="00130358" w:rsidRDefault="001363CF" w:rsidP="00D62538">
            <w:pPr>
              <w:pStyle w:val="TAL"/>
              <w:keepNext w:val="0"/>
              <w:keepLines w:val="0"/>
            </w:pPr>
          </w:p>
        </w:tc>
      </w:tr>
      <w:tr w:rsidR="001363CF" w:rsidRPr="00130358" w14:paraId="39CD658A" w14:textId="77777777" w:rsidTr="00D62538">
        <w:trPr>
          <w:jc w:val="center"/>
        </w:trPr>
        <w:tc>
          <w:tcPr>
            <w:tcW w:w="4537" w:type="dxa"/>
            <w:tcBorders>
              <w:left w:val="single" w:sz="4" w:space="0" w:color="auto"/>
            </w:tcBorders>
            <w:tcMar>
              <w:top w:w="0" w:type="dxa"/>
              <w:left w:w="108" w:type="dxa"/>
              <w:bottom w:w="0" w:type="dxa"/>
              <w:right w:w="108" w:type="dxa"/>
            </w:tcMar>
            <w:hideMark/>
          </w:tcPr>
          <w:p w14:paraId="568864FE" w14:textId="77777777" w:rsidR="001363CF" w:rsidRPr="00130358" w:rsidRDefault="001363CF" w:rsidP="00D62538">
            <w:pPr>
              <w:pStyle w:val="TAL"/>
              <w:keepNext w:val="0"/>
              <w:keepLines w:val="0"/>
              <w:rPr>
                <w:lang w:eastAsia="zh-CN"/>
              </w:rPr>
            </w:pPr>
            <w:r w:rsidRPr="00130358">
              <w:rPr>
                <w:lang w:eastAsia="zh-CN"/>
              </w:rPr>
              <w:t>}</w:t>
            </w:r>
          </w:p>
        </w:tc>
        <w:tc>
          <w:tcPr>
            <w:tcW w:w="2268" w:type="dxa"/>
            <w:tcMar>
              <w:top w:w="0" w:type="dxa"/>
              <w:left w:w="108" w:type="dxa"/>
              <w:bottom w:w="0" w:type="dxa"/>
              <w:right w:w="108" w:type="dxa"/>
            </w:tcMar>
          </w:tcPr>
          <w:p w14:paraId="4997483A" w14:textId="77777777" w:rsidR="001363CF" w:rsidRPr="00130358" w:rsidRDefault="001363CF" w:rsidP="00D62538">
            <w:pPr>
              <w:pStyle w:val="TAL"/>
              <w:keepNext w:val="0"/>
              <w:keepLines w:val="0"/>
              <w:rPr>
                <w:lang w:eastAsia="zh-CN"/>
              </w:rPr>
            </w:pPr>
          </w:p>
        </w:tc>
        <w:tc>
          <w:tcPr>
            <w:tcW w:w="1701" w:type="dxa"/>
            <w:tcMar>
              <w:top w:w="0" w:type="dxa"/>
              <w:left w:w="108" w:type="dxa"/>
              <w:bottom w:w="0" w:type="dxa"/>
              <w:right w:w="108" w:type="dxa"/>
            </w:tcMar>
          </w:tcPr>
          <w:p w14:paraId="4BBABEBF" w14:textId="77777777" w:rsidR="001363CF" w:rsidRPr="00130358" w:rsidRDefault="001363CF" w:rsidP="00D62538">
            <w:pPr>
              <w:pStyle w:val="TAL"/>
              <w:keepNext w:val="0"/>
              <w:keepLines w:val="0"/>
            </w:pPr>
          </w:p>
        </w:tc>
        <w:tc>
          <w:tcPr>
            <w:tcW w:w="1275" w:type="dxa"/>
            <w:tcMar>
              <w:top w:w="0" w:type="dxa"/>
              <w:left w:w="108" w:type="dxa"/>
              <w:bottom w:w="0" w:type="dxa"/>
              <w:right w:w="108" w:type="dxa"/>
            </w:tcMar>
          </w:tcPr>
          <w:p w14:paraId="563491E2" w14:textId="77777777" w:rsidR="001363CF" w:rsidRPr="00130358" w:rsidRDefault="001363CF" w:rsidP="00D62538">
            <w:pPr>
              <w:pStyle w:val="TAL"/>
              <w:keepNext w:val="0"/>
              <w:keepLines w:val="0"/>
            </w:pPr>
          </w:p>
        </w:tc>
      </w:tr>
    </w:tbl>
    <w:p w14:paraId="17BD4231" w14:textId="77777777" w:rsidR="001363CF" w:rsidRPr="00130358" w:rsidRDefault="001363CF" w:rsidP="00D62538"/>
    <w:p w14:paraId="52A10A39" w14:textId="77777777" w:rsidR="001363CF" w:rsidRPr="00130358" w:rsidRDefault="001363CF" w:rsidP="00D62538">
      <w:pPr>
        <w:pStyle w:val="TH"/>
        <w:keepNext w:val="0"/>
        <w:keepLines w:val="0"/>
      </w:pPr>
      <w:r w:rsidRPr="00130358">
        <w:t>Table 12.3.2.4.3-2: SL-V2X-PreconfigCommPool-r14 (Table 12.3.1.4.3-2)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58476967"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711FDEF" w14:textId="07E6E756"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2E511A2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37B5F" w14:textId="337D441B"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0B505"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D3B8F"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2C660" w14:textId="77777777" w:rsidR="001363CF" w:rsidRPr="00130358" w:rsidRDefault="001363CF" w:rsidP="00D62538">
            <w:pPr>
              <w:pStyle w:val="TAH"/>
              <w:keepNext w:val="0"/>
              <w:keepLines w:val="0"/>
            </w:pPr>
            <w:r w:rsidRPr="00130358">
              <w:t>Condition</w:t>
            </w:r>
          </w:p>
        </w:tc>
      </w:tr>
      <w:tr w:rsidR="001363CF" w:rsidRPr="00130358" w14:paraId="58F9221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53CBB" w14:textId="6B4DD632" w:rsidR="001363CF" w:rsidRPr="00130358" w:rsidRDefault="001363CF" w:rsidP="00D62538">
            <w:pPr>
              <w:pStyle w:val="TAL"/>
              <w:keepNext w:val="0"/>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7C7B8"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5CC5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E28E" w14:textId="77777777" w:rsidR="001363CF" w:rsidRPr="00130358" w:rsidRDefault="001363CF" w:rsidP="00D62538">
            <w:pPr>
              <w:pStyle w:val="TAL"/>
              <w:keepNext w:val="0"/>
              <w:keepLines w:val="0"/>
            </w:pPr>
          </w:p>
        </w:tc>
      </w:tr>
      <w:tr w:rsidR="001363CF" w:rsidRPr="00130358" w14:paraId="3DCDAE8A"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E01FB" w14:textId="4ABF88E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EDF6A"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A83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A52F8" w14:textId="77777777" w:rsidR="001363CF" w:rsidRPr="00130358" w:rsidRDefault="001363CF" w:rsidP="00D62538">
            <w:pPr>
              <w:pStyle w:val="TAL"/>
              <w:keepNext w:val="0"/>
              <w:keepLines w:val="0"/>
            </w:pPr>
          </w:p>
        </w:tc>
      </w:tr>
      <w:tr w:rsidR="001363CF" w:rsidRPr="00130358" w14:paraId="60319D7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DB1B0" w14:textId="603FD470"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6605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AB44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41836" w14:textId="77777777" w:rsidR="001363CF" w:rsidRPr="00130358" w:rsidRDefault="001363CF" w:rsidP="00D62538">
            <w:pPr>
              <w:pStyle w:val="TAL"/>
              <w:keepNext w:val="0"/>
              <w:keepLines w:val="0"/>
            </w:pPr>
          </w:p>
        </w:tc>
      </w:tr>
      <w:tr w:rsidR="001363CF" w:rsidRPr="00130358" w14:paraId="2662BEB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2D3DE" w14:textId="1FA2F29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bs100-r14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6CC3B" w14:textId="77777777" w:rsidR="001363CF" w:rsidRPr="00130358" w:rsidRDefault="001363CF" w:rsidP="00D62538">
            <w:pPr>
              <w:pStyle w:val="TAL"/>
              <w:keepNext w:val="0"/>
              <w:keepLines w:val="0"/>
              <w:rPr>
                <w:lang w:eastAsia="zh-CN"/>
              </w:rPr>
            </w:pPr>
            <w:r w:rsidRPr="00130358">
              <w:rPr>
                <w:lang w:eastAsia="zh-CN"/>
              </w:rPr>
              <w:t>11111111111111111111</w:t>
            </w:r>
          </w:p>
          <w:p w14:paraId="1B45D272" w14:textId="77777777" w:rsidR="001363CF" w:rsidRPr="00130358" w:rsidRDefault="001363CF" w:rsidP="00D62538">
            <w:pPr>
              <w:pStyle w:val="TAL"/>
              <w:keepNext w:val="0"/>
              <w:keepLines w:val="0"/>
              <w:rPr>
                <w:lang w:eastAsia="zh-CN"/>
              </w:rPr>
            </w:pPr>
            <w:r w:rsidRPr="00130358">
              <w:rPr>
                <w:lang w:eastAsia="zh-CN"/>
              </w:rPr>
              <w:t>11111111111111111111</w:t>
            </w:r>
          </w:p>
          <w:p w14:paraId="60A71F2D" w14:textId="77777777" w:rsidR="001363CF" w:rsidRPr="00130358" w:rsidRDefault="001363CF" w:rsidP="00D62538">
            <w:pPr>
              <w:pStyle w:val="TAL"/>
              <w:keepNext w:val="0"/>
              <w:keepLines w:val="0"/>
              <w:rPr>
                <w:lang w:eastAsia="zh-CN"/>
              </w:rPr>
            </w:pPr>
            <w:r w:rsidRPr="00130358">
              <w:rPr>
                <w:lang w:eastAsia="zh-CN"/>
              </w:rPr>
              <w:t>11111111111111111111</w:t>
            </w:r>
          </w:p>
          <w:p w14:paraId="0663F14B" w14:textId="77777777" w:rsidR="001363CF" w:rsidRPr="00130358" w:rsidRDefault="001363CF" w:rsidP="00D62538">
            <w:pPr>
              <w:pStyle w:val="TAL"/>
              <w:keepNext w:val="0"/>
              <w:keepLines w:val="0"/>
              <w:rPr>
                <w:lang w:eastAsia="zh-CN"/>
              </w:rPr>
            </w:pPr>
            <w:r w:rsidRPr="00130358">
              <w:rPr>
                <w:lang w:eastAsia="zh-CN"/>
              </w:rPr>
              <w:t>11111111111111111111</w:t>
            </w:r>
          </w:p>
          <w:p w14:paraId="432C8BF5" w14:textId="77777777" w:rsidR="001363CF" w:rsidRPr="00130358" w:rsidRDefault="001363CF" w:rsidP="00D62538">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21B4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6F5B" w14:textId="77777777" w:rsidR="001363CF" w:rsidRPr="00130358" w:rsidRDefault="001363CF" w:rsidP="00D62538">
            <w:pPr>
              <w:pStyle w:val="TAL"/>
              <w:keepNext w:val="0"/>
              <w:keepLines w:val="0"/>
              <w:rPr>
                <w:lang w:eastAsia="ko-KR"/>
              </w:rPr>
            </w:pPr>
          </w:p>
        </w:tc>
      </w:tr>
      <w:tr w:rsidR="001363CF" w:rsidRPr="00130358" w14:paraId="685D7B8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C39D8" w14:textId="000D910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3DD7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53CA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4EBF9" w14:textId="77777777" w:rsidR="001363CF" w:rsidRPr="00130358" w:rsidRDefault="001363CF" w:rsidP="00D62538">
            <w:pPr>
              <w:pStyle w:val="TAL"/>
              <w:keepNext w:val="0"/>
              <w:keepLines w:val="0"/>
            </w:pPr>
          </w:p>
        </w:tc>
      </w:tr>
      <w:tr w:rsidR="001363CF" w:rsidRPr="00130358" w14:paraId="40EFC99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81213" w14:textId="4B85748D"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A59A9"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EA4C6"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2DDA" w14:textId="77777777" w:rsidR="001363CF" w:rsidRPr="00130358" w:rsidRDefault="001363CF" w:rsidP="00D62538">
            <w:pPr>
              <w:pStyle w:val="TAL"/>
              <w:keepNext w:val="0"/>
              <w:keepLines w:val="0"/>
            </w:pPr>
          </w:p>
        </w:tc>
      </w:tr>
      <w:tr w:rsidR="001363CF" w:rsidRPr="00130358" w14:paraId="208BC5E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5143F" w14:textId="5BCA5CA5"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69ACB"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D126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88750" w14:textId="77777777" w:rsidR="001363CF" w:rsidRPr="00130358" w:rsidRDefault="001363CF" w:rsidP="00D62538">
            <w:pPr>
              <w:pStyle w:val="TAL"/>
              <w:keepNext w:val="0"/>
              <w:keepLines w:val="0"/>
              <w:rPr>
                <w:lang w:eastAsia="ko-KR"/>
              </w:rPr>
            </w:pPr>
          </w:p>
        </w:tc>
      </w:tr>
      <w:tr w:rsidR="001363CF" w:rsidRPr="00130358" w14:paraId="255DFCE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31CF6" w14:textId="483E8A36"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AC324"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CF14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0949" w14:textId="77777777" w:rsidR="001363CF" w:rsidRPr="00130358" w:rsidRDefault="001363CF" w:rsidP="00D62538">
            <w:pPr>
              <w:pStyle w:val="TAL"/>
              <w:keepNext w:val="0"/>
              <w:keepLines w:val="0"/>
            </w:pPr>
          </w:p>
        </w:tc>
      </w:tr>
      <w:tr w:rsidR="001363CF" w:rsidRPr="00130358" w14:paraId="42FB723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CEDE9" w14:textId="5D8730A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FC701"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568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DE809" w14:textId="77777777" w:rsidR="001363CF" w:rsidRPr="00130358" w:rsidRDefault="001363CF" w:rsidP="00D62538">
            <w:pPr>
              <w:pStyle w:val="TAL"/>
              <w:keepNext w:val="0"/>
              <w:keepLines w:val="0"/>
            </w:pPr>
          </w:p>
        </w:tc>
      </w:tr>
      <w:tr w:rsidR="001363CF" w:rsidRPr="00130358" w14:paraId="3014641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8A23C"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4A8D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3B0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7F7A5" w14:textId="77777777" w:rsidR="001363CF" w:rsidRPr="00130358" w:rsidRDefault="001363CF" w:rsidP="00D62538">
            <w:pPr>
              <w:pStyle w:val="TAL"/>
              <w:keepNext w:val="0"/>
              <w:keepLines w:val="0"/>
            </w:pPr>
          </w:p>
        </w:tc>
      </w:tr>
    </w:tbl>
    <w:p w14:paraId="194F7BAD" w14:textId="77777777" w:rsidR="001363CF" w:rsidRPr="00130358" w:rsidRDefault="001363CF" w:rsidP="00D62538"/>
    <w:p w14:paraId="194868BA" w14:textId="77777777" w:rsidR="001363CF" w:rsidRPr="00130358" w:rsidRDefault="001363CF" w:rsidP="00D62538">
      <w:pPr>
        <w:pStyle w:val="TH"/>
        <w:keepNext w:val="0"/>
        <w:keepLines w:val="0"/>
      </w:pPr>
      <w:r w:rsidRPr="00130358">
        <w:t>Table 12.3.2.4.3-3: SL-V2X-InterFreqUE-Config-r14-DEFAULT (</w:t>
      </w:r>
      <w:proofErr w:type="spellStart"/>
      <w:r w:rsidRPr="00130358">
        <w:rPr>
          <w:rFonts w:cs="Arial"/>
          <w:lang w:eastAsia="ja-JP"/>
        </w:rPr>
        <w:t>SyncRef</w:t>
      </w:r>
      <w:proofErr w:type="spellEnd"/>
      <w:r w:rsidRPr="00130358">
        <w:rPr>
          <w:rFonts w:cs="Arial"/>
          <w:lang w:eastAsia="ja-JP"/>
        </w:rPr>
        <w:t xml:space="preserve"> UE 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1363CF" w:rsidRPr="00130358" w14:paraId="675654F9" w14:textId="77777777" w:rsidTr="00D62538">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9E668FD" w14:textId="43B116FC"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742AFCC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D4F5" w14:textId="7D772349"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4A88C" w14:textId="77777777" w:rsidR="001363CF" w:rsidRPr="00130358" w:rsidRDefault="001363CF" w:rsidP="00D62538">
            <w:pPr>
              <w:pStyle w:val="TAH"/>
              <w:keepNext w:val="0"/>
              <w:keepLines w:val="0"/>
            </w:pPr>
            <w:r w:rsidRPr="0013035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2F247" w14:textId="77777777" w:rsidR="001363CF" w:rsidRPr="00130358" w:rsidRDefault="001363CF" w:rsidP="00D62538">
            <w:pPr>
              <w:pStyle w:val="TAH"/>
              <w:keepNext w:val="0"/>
              <w:keepLines w:val="0"/>
            </w:pPr>
            <w:r w:rsidRPr="0013035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56B87" w14:textId="77777777" w:rsidR="001363CF" w:rsidRPr="00130358" w:rsidRDefault="001363CF" w:rsidP="00D62538">
            <w:pPr>
              <w:pStyle w:val="TAH"/>
              <w:keepNext w:val="0"/>
              <w:keepLines w:val="0"/>
            </w:pPr>
            <w:r w:rsidRPr="00130358">
              <w:t>Condition</w:t>
            </w:r>
          </w:p>
        </w:tc>
      </w:tr>
      <w:tr w:rsidR="001363CF" w:rsidRPr="00130358" w14:paraId="44AB1F4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10763" w14:textId="3BD28357"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1C6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B70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DF01" w14:textId="77777777" w:rsidR="001363CF" w:rsidRPr="00130358" w:rsidRDefault="001363CF" w:rsidP="00D62538">
            <w:pPr>
              <w:pStyle w:val="TAL"/>
              <w:keepNext w:val="0"/>
              <w:keepLines w:val="0"/>
            </w:pPr>
          </w:p>
        </w:tc>
      </w:tr>
      <w:tr w:rsidR="001363CF" w:rsidRPr="00130358" w14:paraId="752EFDE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CA310" w14:textId="18B5C356"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891B3"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67A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539A" w14:textId="77777777" w:rsidR="001363CF" w:rsidRPr="00130358" w:rsidRDefault="001363CF" w:rsidP="00D62538">
            <w:pPr>
              <w:pStyle w:val="TAL"/>
              <w:keepNext w:val="0"/>
              <w:keepLines w:val="0"/>
            </w:pPr>
          </w:p>
        </w:tc>
      </w:tr>
      <w:tr w:rsidR="001363CF" w:rsidRPr="00130358" w14:paraId="584A68D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07C23" w14:textId="6CFE2510"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71B1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FD8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6F825" w14:textId="77777777" w:rsidR="001363CF" w:rsidRPr="00130358" w:rsidRDefault="001363CF" w:rsidP="00D62538">
            <w:pPr>
              <w:pStyle w:val="TAL"/>
              <w:keepNext w:val="0"/>
              <w:keepLines w:val="0"/>
            </w:pPr>
          </w:p>
        </w:tc>
      </w:tr>
      <w:tr w:rsidR="001363CF" w:rsidRPr="00130358" w14:paraId="0838571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44822" w14:textId="5216BA9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02640"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66A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6E2D2" w14:textId="77777777" w:rsidR="001363CF" w:rsidRPr="00130358" w:rsidRDefault="001363CF" w:rsidP="00D62538">
            <w:pPr>
              <w:pStyle w:val="TAL"/>
              <w:keepNext w:val="0"/>
              <w:keepLines w:val="0"/>
            </w:pPr>
          </w:p>
        </w:tc>
      </w:tr>
      <w:tr w:rsidR="001363CF" w:rsidRPr="00130358" w14:paraId="502EDAD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143FF" w14:textId="0185C50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948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0174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975F3" w14:textId="77777777" w:rsidR="001363CF" w:rsidRPr="00130358" w:rsidRDefault="001363CF" w:rsidP="00D62538">
            <w:pPr>
              <w:pStyle w:val="TAL"/>
              <w:keepNext w:val="0"/>
              <w:keepLines w:val="0"/>
            </w:pPr>
          </w:p>
        </w:tc>
      </w:tr>
      <w:tr w:rsidR="001363CF" w:rsidRPr="00130358" w14:paraId="14471C2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E7C24" w14:textId="6D2C2AA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D4B97" w14:textId="77777777" w:rsidR="001363CF" w:rsidRPr="00130358" w:rsidRDefault="001363CF" w:rsidP="00D62538">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C9E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9766" w14:textId="77777777" w:rsidR="001363CF" w:rsidRPr="00130358" w:rsidRDefault="001363CF" w:rsidP="00D62538">
            <w:pPr>
              <w:pStyle w:val="TAL"/>
              <w:keepNext w:val="0"/>
              <w:keepLines w:val="0"/>
            </w:pPr>
          </w:p>
        </w:tc>
      </w:tr>
      <w:tr w:rsidR="001363CF" w:rsidRPr="00130358" w14:paraId="44319B94"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057B2" w14:textId="2040007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0F260"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F14E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0EAEE" w14:textId="77777777" w:rsidR="001363CF" w:rsidRPr="00130358" w:rsidRDefault="001363CF" w:rsidP="00D62538">
            <w:pPr>
              <w:pStyle w:val="TAL"/>
              <w:keepNext w:val="0"/>
              <w:keepLines w:val="0"/>
            </w:pPr>
          </w:p>
        </w:tc>
      </w:tr>
      <w:tr w:rsidR="001363CF" w:rsidRPr="00130358" w14:paraId="049E0FB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A64EB" w14:textId="7410357D"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E5147"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0FCB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DB5B" w14:textId="77777777" w:rsidR="001363CF" w:rsidRPr="00130358" w:rsidRDefault="001363CF" w:rsidP="00D62538">
            <w:pPr>
              <w:pStyle w:val="TAL"/>
              <w:keepNext w:val="0"/>
              <w:keepLines w:val="0"/>
            </w:pPr>
          </w:p>
        </w:tc>
      </w:tr>
      <w:tr w:rsidR="001363CF" w:rsidRPr="00130358" w14:paraId="1D20150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DE1A2" w14:textId="5FEA841C"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5CAE1"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521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0775D" w14:textId="77777777" w:rsidR="001363CF" w:rsidRPr="00130358" w:rsidRDefault="001363CF" w:rsidP="00D62538">
            <w:pPr>
              <w:pStyle w:val="TAL"/>
              <w:keepNext w:val="0"/>
              <w:keepLines w:val="0"/>
            </w:pPr>
          </w:p>
        </w:tc>
      </w:tr>
      <w:tr w:rsidR="001363CF" w:rsidRPr="00130358" w14:paraId="0BA0F9A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3C379" w14:textId="147267B5"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EE48E"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2EF2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CB322" w14:textId="77777777" w:rsidR="001363CF" w:rsidRPr="00130358" w:rsidRDefault="001363CF" w:rsidP="00D62538">
            <w:pPr>
              <w:pStyle w:val="TAL"/>
              <w:keepNext w:val="0"/>
              <w:keepLines w:val="0"/>
            </w:pPr>
          </w:p>
        </w:tc>
      </w:tr>
      <w:tr w:rsidR="001363CF" w:rsidRPr="00130358" w14:paraId="5B1634C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5DDB3" w14:textId="2C2184B9"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6DCB1"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D42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782EA" w14:textId="77777777" w:rsidR="001363CF" w:rsidRPr="00130358" w:rsidRDefault="001363CF" w:rsidP="00D62538">
            <w:pPr>
              <w:pStyle w:val="TAL"/>
              <w:keepNext w:val="0"/>
              <w:keepLines w:val="0"/>
            </w:pPr>
          </w:p>
        </w:tc>
      </w:tr>
      <w:tr w:rsidR="001363CF" w:rsidRPr="00130358" w14:paraId="320BECC1"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4AEF4" w14:textId="20FE2DF3"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8CAF7"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372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4A432" w14:textId="77777777" w:rsidR="001363CF" w:rsidRPr="00130358" w:rsidRDefault="001363CF" w:rsidP="00D62538">
            <w:pPr>
              <w:pStyle w:val="TAL"/>
              <w:keepNext w:val="0"/>
              <w:keepLines w:val="0"/>
            </w:pPr>
          </w:p>
        </w:tc>
      </w:tr>
      <w:tr w:rsidR="001363CF" w:rsidRPr="00130358" w14:paraId="7162CAF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672BF" w14:textId="4846EA2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CB99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C1A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CC35" w14:textId="77777777" w:rsidR="001363CF" w:rsidRPr="00130358" w:rsidRDefault="001363CF" w:rsidP="00D62538">
            <w:pPr>
              <w:pStyle w:val="TAL"/>
              <w:keepNext w:val="0"/>
              <w:keepLines w:val="0"/>
            </w:pPr>
          </w:p>
        </w:tc>
      </w:tr>
      <w:tr w:rsidR="001363CF" w:rsidRPr="00130358" w14:paraId="05B83E6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265E3" w14:textId="3F505E4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99C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E2F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B6FAD" w14:textId="77777777" w:rsidR="001363CF" w:rsidRPr="00130358" w:rsidRDefault="001363CF" w:rsidP="00D62538">
            <w:pPr>
              <w:pStyle w:val="TAL"/>
              <w:keepNext w:val="0"/>
              <w:keepLines w:val="0"/>
            </w:pPr>
          </w:p>
        </w:tc>
      </w:tr>
      <w:tr w:rsidR="001363CF" w:rsidRPr="00130358" w14:paraId="150ACCD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C73E" w14:textId="6A83124E"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E567C"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BF6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35258" w14:textId="77777777" w:rsidR="001363CF" w:rsidRPr="00130358" w:rsidRDefault="001363CF" w:rsidP="00D62538">
            <w:pPr>
              <w:pStyle w:val="TAL"/>
              <w:keepNext w:val="0"/>
              <w:keepLines w:val="0"/>
            </w:pPr>
          </w:p>
        </w:tc>
      </w:tr>
      <w:tr w:rsidR="001363CF" w:rsidRPr="00130358" w14:paraId="775C079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140E6" w14:textId="0A8354A5"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3ADD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1F0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974A0" w14:textId="77777777" w:rsidR="001363CF" w:rsidRPr="00130358" w:rsidRDefault="001363CF" w:rsidP="00D62538">
            <w:pPr>
              <w:pStyle w:val="TAL"/>
              <w:keepNext w:val="0"/>
              <w:keepLines w:val="0"/>
              <w:rPr>
                <w:lang w:eastAsia="ko-KR"/>
              </w:rPr>
            </w:pPr>
          </w:p>
        </w:tc>
      </w:tr>
      <w:tr w:rsidR="001363CF" w:rsidRPr="00130358" w14:paraId="4744D85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D5560" w14:textId="0BB0D2C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10C08"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65A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45E5D" w14:textId="77777777" w:rsidR="001363CF" w:rsidRPr="00130358" w:rsidRDefault="001363CF" w:rsidP="00D62538">
            <w:pPr>
              <w:pStyle w:val="TAL"/>
              <w:keepNext w:val="0"/>
              <w:keepLines w:val="0"/>
            </w:pPr>
          </w:p>
        </w:tc>
      </w:tr>
      <w:tr w:rsidR="001363CF" w:rsidRPr="00130358" w14:paraId="02AC043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BA705" w14:textId="47019E4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2D8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57A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AC91" w14:textId="77777777" w:rsidR="001363CF" w:rsidRPr="00130358" w:rsidRDefault="001363CF" w:rsidP="00D62538">
            <w:pPr>
              <w:pStyle w:val="TAL"/>
              <w:keepNext w:val="0"/>
              <w:keepLines w:val="0"/>
            </w:pPr>
          </w:p>
        </w:tc>
      </w:tr>
      <w:tr w:rsidR="001363CF" w:rsidRPr="00130358" w14:paraId="4D6E4EF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AFED6" w14:textId="50E8836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F2273" w14:textId="77777777" w:rsidR="001363CF" w:rsidRPr="00130358" w:rsidRDefault="001363CF" w:rsidP="00D62538">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963E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B6640" w14:textId="77777777" w:rsidR="001363CF" w:rsidRPr="00130358" w:rsidRDefault="001363CF" w:rsidP="00D62538">
            <w:pPr>
              <w:pStyle w:val="TAL"/>
              <w:keepNext w:val="0"/>
              <w:keepLines w:val="0"/>
            </w:pPr>
          </w:p>
        </w:tc>
      </w:tr>
      <w:tr w:rsidR="001363CF" w:rsidRPr="00130358" w14:paraId="1192676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9086E" w14:textId="7EB4EBA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53196"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C28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FFFBA" w14:textId="77777777" w:rsidR="001363CF" w:rsidRPr="00130358" w:rsidRDefault="001363CF" w:rsidP="00D62538">
            <w:pPr>
              <w:pStyle w:val="TAL"/>
              <w:keepNext w:val="0"/>
              <w:keepLines w:val="0"/>
            </w:pPr>
          </w:p>
        </w:tc>
      </w:tr>
      <w:tr w:rsidR="001363CF" w:rsidRPr="00130358" w14:paraId="28CF2075"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686CE" w14:textId="1A2DE9DC"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E6E3F"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1F7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BAAAA" w14:textId="77777777" w:rsidR="001363CF" w:rsidRPr="00130358" w:rsidRDefault="001363CF" w:rsidP="00D62538">
            <w:pPr>
              <w:pStyle w:val="TAL"/>
              <w:keepNext w:val="0"/>
              <w:keepLines w:val="0"/>
            </w:pPr>
          </w:p>
        </w:tc>
      </w:tr>
      <w:tr w:rsidR="001363CF" w:rsidRPr="00130358" w14:paraId="65F3F11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CF408" w14:textId="2C287931"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AB457"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55AD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B3096" w14:textId="77777777" w:rsidR="001363CF" w:rsidRPr="00130358" w:rsidRDefault="001363CF" w:rsidP="00D62538">
            <w:pPr>
              <w:pStyle w:val="TAL"/>
              <w:keepNext w:val="0"/>
              <w:keepLines w:val="0"/>
            </w:pPr>
          </w:p>
        </w:tc>
      </w:tr>
      <w:tr w:rsidR="001363CF" w:rsidRPr="00130358" w14:paraId="21772AD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3D558" w14:textId="74D1BE5A"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C6557"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825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C0A63" w14:textId="77777777" w:rsidR="001363CF" w:rsidRPr="00130358" w:rsidRDefault="001363CF" w:rsidP="00D62538">
            <w:pPr>
              <w:pStyle w:val="TAL"/>
              <w:keepNext w:val="0"/>
              <w:keepLines w:val="0"/>
            </w:pPr>
          </w:p>
        </w:tc>
      </w:tr>
      <w:tr w:rsidR="001363CF" w:rsidRPr="00130358" w14:paraId="3F787B4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360C1" w14:textId="38146631"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3C679"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1DB4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561DE" w14:textId="77777777" w:rsidR="001363CF" w:rsidRPr="00130358" w:rsidRDefault="001363CF" w:rsidP="00D62538">
            <w:pPr>
              <w:pStyle w:val="TAL"/>
              <w:keepNext w:val="0"/>
              <w:keepLines w:val="0"/>
            </w:pPr>
          </w:p>
        </w:tc>
      </w:tr>
      <w:tr w:rsidR="001363CF" w:rsidRPr="00130358" w14:paraId="5EEE1B6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D6554" w14:textId="2EE39D2F"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4EC87"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2ECE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4F68" w14:textId="77777777" w:rsidR="001363CF" w:rsidRPr="00130358" w:rsidRDefault="001363CF" w:rsidP="00D62538">
            <w:pPr>
              <w:pStyle w:val="TAL"/>
              <w:keepNext w:val="0"/>
              <w:keepLines w:val="0"/>
            </w:pPr>
          </w:p>
        </w:tc>
      </w:tr>
      <w:tr w:rsidR="001363CF" w:rsidRPr="00130358" w14:paraId="503E191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F0BD9" w14:textId="5A33BA4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6693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F0D5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EA7F3" w14:textId="77777777" w:rsidR="001363CF" w:rsidRPr="00130358" w:rsidRDefault="001363CF" w:rsidP="00D62538">
            <w:pPr>
              <w:pStyle w:val="TAL"/>
              <w:keepNext w:val="0"/>
              <w:keepLines w:val="0"/>
            </w:pPr>
          </w:p>
        </w:tc>
      </w:tr>
      <w:tr w:rsidR="001363CF" w:rsidRPr="00130358" w14:paraId="099062B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4DB38" w14:textId="08519B2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AF412"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232C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C6C5" w14:textId="77777777" w:rsidR="001363CF" w:rsidRPr="00130358" w:rsidRDefault="001363CF" w:rsidP="00D62538">
            <w:pPr>
              <w:pStyle w:val="TAL"/>
              <w:keepNext w:val="0"/>
              <w:keepLines w:val="0"/>
            </w:pPr>
          </w:p>
        </w:tc>
      </w:tr>
      <w:tr w:rsidR="001363CF" w:rsidRPr="00130358" w14:paraId="0A638FE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6BBBB" w14:textId="51D7980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C947A"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F83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75C79" w14:textId="77777777" w:rsidR="001363CF" w:rsidRPr="00130358" w:rsidRDefault="001363CF" w:rsidP="00D62538">
            <w:pPr>
              <w:pStyle w:val="TAL"/>
              <w:keepNext w:val="0"/>
              <w:keepLines w:val="0"/>
            </w:pPr>
          </w:p>
        </w:tc>
      </w:tr>
      <w:tr w:rsidR="001363CF" w:rsidRPr="00130358" w14:paraId="2F3C5E8D"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3A9BE" w14:textId="523E66E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B34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212D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D70F" w14:textId="77777777" w:rsidR="001363CF" w:rsidRPr="00130358" w:rsidRDefault="001363CF" w:rsidP="00D62538">
            <w:pPr>
              <w:pStyle w:val="TAL"/>
              <w:keepNext w:val="0"/>
              <w:keepLines w:val="0"/>
            </w:pPr>
          </w:p>
        </w:tc>
      </w:tr>
      <w:tr w:rsidR="001363CF" w:rsidRPr="00130358" w14:paraId="2AB6F41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403B1" w14:textId="3E1A377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E672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92D4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916E" w14:textId="77777777" w:rsidR="001363CF" w:rsidRPr="00130358" w:rsidRDefault="001363CF" w:rsidP="00D62538">
            <w:pPr>
              <w:pStyle w:val="TAL"/>
              <w:keepNext w:val="0"/>
              <w:keepLines w:val="0"/>
            </w:pPr>
          </w:p>
        </w:tc>
      </w:tr>
      <w:tr w:rsidR="001363CF" w:rsidRPr="00130358" w14:paraId="54E2DF2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FDD7E" w14:textId="51479C6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0643"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A09D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2EBE" w14:textId="77777777" w:rsidR="001363CF" w:rsidRPr="00130358" w:rsidRDefault="001363CF" w:rsidP="00D62538">
            <w:pPr>
              <w:pStyle w:val="TAL"/>
              <w:keepNext w:val="0"/>
              <w:keepLines w:val="0"/>
            </w:pPr>
          </w:p>
        </w:tc>
      </w:tr>
      <w:tr w:rsidR="001363CF" w:rsidRPr="00130358" w14:paraId="4AC3E2B7"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6BFFE" w14:textId="5BD1294A"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v2x-CommTxPoolExceptional-r14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0464C"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8EF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ADD98" w14:textId="77777777" w:rsidR="001363CF" w:rsidRPr="00130358" w:rsidRDefault="001363CF" w:rsidP="00D62538">
            <w:pPr>
              <w:pStyle w:val="TAL"/>
              <w:keepNext w:val="0"/>
              <w:keepLines w:val="0"/>
            </w:pPr>
          </w:p>
        </w:tc>
      </w:tr>
      <w:tr w:rsidR="001363CF" w:rsidRPr="00130358" w14:paraId="22AB0C1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D5FCB" w14:textId="69368DC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0DC5D"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2D20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FFBC9" w14:textId="77777777" w:rsidR="001363CF" w:rsidRPr="00130358" w:rsidRDefault="001363CF" w:rsidP="00D62538">
            <w:pPr>
              <w:pStyle w:val="TAL"/>
              <w:keepNext w:val="0"/>
              <w:keepLines w:val="0"/>
            </w:pPr>
          </w:p>
        </w:tc>
      </w:tr>
      <w:tr w:rsidR="001363CF" w:rsidRPr="00130358" w14:paraId="2E6A756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A8494" w14:textId="6101675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CCF2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4A7A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13F69" w14:textId="77777777" w:rsidR="001363CF" w:rsidRPr="00130358" w:rsidRDefault="001363CF" w:rsidP="00D62538">
            <w:pPr>
              <w:pStyle w:val="TAL"/>
              <w:keepNext w:val="0"/>
              <w:keepLines w:val="0"/>
            </w:pPr>
          </w:p>
        </w:tc>
      </w:tr>
      <w:tr w:rsidR="001363CF" w:rsidRPr="00130358" w14:paraId="2AE27AC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336D" w14:textId="778FBB6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FBBFB"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6EC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16B8" w14:textId="77777777" w:rsidR="001363CF" w:rsidRPr="00130358" w:rsidRDefault="001363CF" w:rsidP="00D62538">
            <w:pPr>
              <w:pStyle w:val="TAL"/>
              <w:keepNext w:val="0"/>
              <w:keepLines w:val="0"/>
            </w:pPr>
          </w:p>
        </w:tc>
      </w:tr>
      <w:tr w:rsidR="001363CF" w:rsidRPr="00130358" w14:paraId="17256E0E"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D9171" w14:textId="2F795C7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171C5"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6649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EB0E7" w14:textId="77777777" w:rsidR="001363CF" w:rsidRPr="00130358" w:rsidRDefault="001363CF" w:rsidP="00D62538">
            <w:pPr>
              <w:pStyle w:val="TAL"/>
              <w:keepNext w:val="0"/>
              <w:keepLines w:val="0"/>
            </w:pPr>
          </w:p>
        </w:tc>
      </w:tr>
      <w:tr w:rsidR="001363CF" w:rsidRPr="00130358" w14:paraId="4C9986C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BC44A" w14:textId="15BCFD0E"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5FD04"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23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3BD14" w14:textId="77777777" w:rsidR="001363CF" w:rsidRPr="00130358" w:rsidRDefault="001363CF" w:rsidP="00D62538">
            <w:pPr>
              <w:pStyle w:val="TAL"/>
              <w:keepNext w:val="0"/>
              <w:keepLines w:val="0"/>
            </w:pPr>
          </w:p>
        </w:tc>
      </w:tr>
      <w:tr w:rsidR="001363CF" w:rsidRPr="00130358" w14:paraId="5523703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34F77" w14:textId="472C32C7"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C484C"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E4AB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48C9E" w14:textId="77777777" w:rsidR="001363CF" w:rsidRPr="00130358" w:rsidRDefault="001363CF" w:rsidP="00D62538">
            <w:pPr>
              <w:pStyle w:val="TAL"/>
              <w:keepNext w:val="0"/>
              <w:keepLines w:val="0"/>
            </w:pPr>
          </w:p>
        </w:tc>
      </w:tr>
      <w:tr w:rsidR="001363CF" w:rsidRPr="00130358" w14:paraId="0990D74C"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43675" w14:textId="5C272FE3"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A0FDB"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F06E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76956" w14:textId="77777777" w:rsidR="001363CF" w:rsidRPr="00130358" w:rsidRDefault="001363CF" w:rsidP="00D62538">
            <w:pPr>
              <w:pStyle w:val="TAL"/>
              <w:keepNext w:val="0"/>
              <w:keepLines w:val="0"/>
            </w:pPr>
          </w:p>
        </w:tc>
      </w:tr>
      <w:tr w:rsidR="001363CF" w:rsidRPr="00130358" w14:paraId="64450BE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23ED" w14:textId="62618D47"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F001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3F0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2FB5" w14:textId="77777777" w:rsidR="001363CF" w:rsidRPr="00130358" w:rsidRDefault="001363CF" w:rsidP="00D62538">
            <w:pPr>
              <w:pStyle w:val="TAL"/>
              <w:keepNext w:val="0"/>
              <w:keepLines w:val="0"/>
            </w:pPr>
          </w:p>
        </w:tc>
      </w:tr>
      <w:tr w:rsidR="001363CF" w:rsidRPr="00130358" w14:paraId="023FE392"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7160E" w14:textId="1E6D3F38"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5EF35"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68B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D2C79" w14:textId="77777777" w:rsidR="001363CF" w:rsidRPr="00130358" w:rsidRDefault="001363CF" w:rsidP="00D62538">
            <w:pPr>
              <w:pStyle w:val="TAL"/>
              <w:keepNext w:val="0"/>
              <w:keepLines w:val="0"/>
            </w:pPr>
          </w:p>
        </w:tc>
      </w:tr>
      <w:tr w:rsidR="001363CF" w:rsidRPr="00130358" w14:paraId="07CC9890"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A01B2" w14:textId="249136D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0991"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BF2D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02EA" w14:textId="77777777" w:rsidR="001363CF" w:rsidRPr="00130358" w:rsidRDefault="001363CF" w:rsidP="00D62538">
            <w:pPr>
              <w:pStyle w:val="TAL"/>
              <w:keepNext w:val="0"/>
              <w:keepLines w:val="0"/>
            </w:pPr>
          </w:p>
        </w:tc>
      </w:tr>
      <w:tr w:rsidR="001363CF" w:rsidRPr="00130358" w14:paraId="21DB113F"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57FB6" w14:textId="318DB35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15A30"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D9A9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03A57" w14:textId="77777777" w:rsidR="001363CF" w:rsidRPr="00130358" w:rsidRDefault="001363CF" w:rsidP="00D62538">
            <w:pPr>
              <w:pStyle w:val="TAL"/>
              <w:keepNext w:val="0"/>
              <w:keepLines w:val="0"/>
            </w:pPr>
          </w:p>
        </w:tc>
      </w:tr>
      <w:tr w:rsidR="001363CF" w:rsidRPr="00130358" w14:paraId="1CCE605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15841" w14:textId="30ACDBC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3A28F"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025F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E0CD1" w14:textId="77777777" w:rsidR="001363CF" w:rsidRPr="00130358" w:rsidRDefault="001363CF" w:rsidP="00D62538">
            <w:pPr>
              <w:pStyle w:val="TAL"/>
              <w:keepNext w:val="0"/>
              <w:keepLines w:val="0"/>
            </w:pPr>
          </w:p>
        </w:tc>
      </w:tr>
      <w:tr w:rsidR="001363CF" w:rsidRPr="00130358" w14:paraId="7D63DC6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33FE7" w14:textId="2D36264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7474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637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67DC5" w14:textId="77777777" w:rsidR="001363CF" w:rsidRPr="00130358" w:rsidRDefault="001363CF" w:rsidP="00D62538">
            <w:pPr>
              <w:pStyle w:val="TAL"/>
              <w:keepNext w:val="0"/>
              <w:keepLines w:val="0"/>
            </w:pPr>
          </w:p>
        </w:tc>
      </w:tr>
      <w:tr w:rsidR="001363CF" w:rsidRPr="00130358" w14:paraId="4CD35F6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B8CEB" w14:textId="142F67F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A1F6A"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EB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6ACE2" w14:textId="77777777" w:rsidR="001363CF" w:rsidRPr="00130358" w:rsidRDefault="001363CF" w:rsidP="00D62538">
            <w:pPr>
              <w:pStyle w:val="TAL"/>
              <w:keepNext w:val="0"/>
              <w:keepLines w:val="0"/>
            </w:pPr>
          </w:p>
        </w:tc>
      </w:tr>
      <w:tr w:rsidR="001363CF" w:rsidRPr="00130358" w14:paraId="2426743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FAB49" w14:textId="4636ECD2"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v2x-ResourceSelectionConfig-r14</w:t>
            </w:r>
            <w:r w:rsidRPr="00130358">
              <w:rPr>
                <w:rFonts w:ascii="Times New Roman" w:hAnsi="Times New Roman"/>
                <w:sz w:val="20"/>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B0A8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0A6C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EFAB" w14:textId="77777777" w:rsidR="001363CF" w:rsidRPr="00130358" w:rsidRDefault="001363CF" w:rsidP="00D62538">
            <w:pPr>
              <w:pStyle w:val="TAL"/>
              <w:keepNext w:val="0"/>
              <w:keepLines w:val="0"/>
            </w:pPr>
          </w:p>
        </w:tc>
      </w:tr>
      <w:tr w:rsidR="001363CF" w:rsidRPr="00130358" w14:paraId="5A24197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58745" w14:textId="4DD186F5"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356BA" w14:textId="77777777" w:rsidR="001363CF" w:rsidRPr="00130358" w:rsidRDefault="001363CF" w:rsidP="00D62538">
            <w:pPr>
              <w:pStyle w:val="TAL"/>
              <w:keepNext w:val="0"/>
              <w:keepLines w:val="0"/>
              <w:rPr>
                <w:rFonts w:eastAsia="Malgun Gothic"/>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316B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BD2D5" w14:textId="77777777" w:rsidR="001363CF" w:rsidRPr="00130358" w:rsidRDefault="001363CF" w:rsidP="00D62538">
            <w:pPr>
              <w:pStyle w:val="TAL"/>
              <w:keepNext w:val="0"/>
              <w:keepLines w:val="0"/>
            </w:pPr>
          </w:p>
        </w:tc>
      </w:tr>
      <w:tr w:rsidR="001363CF" w:rsidRPr="00130358" w14:paraId="1AB4FA09"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2774D" w14:textId="694C4DFD"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82DD"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337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84F9" w14:textId="77777777" w:rsidR="001363CF" w:rsidRPr="00130358" w:rsidRDefault="001363CF" w:rsidP="00D62538">
            <w:pPr>
              <w:pStyle w:val="TAL"/>
              <w:keepNext w:val="0"/>
              <w:keepLines w:val="0"/>
            </w:pPr>
          </w:p>
        </w:tc>
      </w:tr>
      <w:tr w:rsidR="001363CF" w:rsidRPr="00130358" w14:paraId="1B9A52A6"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8D9E0" w14:textId="1F958C2C"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B3F78" w14:textId="77777777" w:rsidR="001363CF" w:rsidRPr="00130358" w:rsidRDefault="001363CF" w:rsidP="00D62538">
            <w:pPr>
              <w:pStyle w:val="TAL"/>
              <w:keepNext w:val="0"/>
              <w:keepLines w:val="0"/>
              <w:rPr>
                <w:rFonts w:eastAsia="Malgun Gothic"/>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90F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B7026" w14:textId="77777777" w:rsidR="001363CF" w:rsidRPr="00130358" w:rsidRDefault="001363CF" w:rsidP="00D62538">
            <w:pPr>
              <w:pStyle w:val="TAL"/>
              <w:keepNext w:val="0"/>
              <w:keepLines w:val="0"/>
            </w:pPr>
          </w:p>
        </w:tc>
      </w:tr>
      <w:tr w:rsidR="001363CF" w:rsidRPr="00130358" w14:paraId="70BA9508"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72EA" w14:textId="2658F8FF"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2EDB"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C7C1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0A9AF" w14:textId="77777777" w:rsidR="001363CF" w:rsidRPr="00130358" w:rsidRDefault="001363CF" w:rsidP="00D62538">
            <w:pPr>
              <w:pStyle w:val="TAL"/>
              <w:keepNext w:val="0"/>
              <w:keepLines w:val="0"/>
            </w:pPr>
          </w:p>
        </w:tc>
      </w:tr>
      <w:tr w:rsidR="001363CF" w:rsidRPr="00130358" w14:paraId="7514DD2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45AC7" w14:textId="04A38EA6"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B5C55" w14:textId="77777777" w:rsidR="001363CF" w:rsidRPr="00130358" w:rsidRDefault="001363CF" w:rsidP="00D62538">
            <w:pPr>
              <w:pStyle w:val="TAL"/>
              <w:keepNext w:val="0"/>
              <w:keepLines w:val="0"/>
              <w:rPr>
                <w:rFonts w:eastAsia="Malgun Gothic"/>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132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4A258" w14:textId="77777777" w:rsidR="001363CF" w:rsidRPr="00130358" w:rsidRDefault="001363CF" w:rsidP="00D62538">
            <w:pPr>
              <w:pStyle w:val="TAL"/>
              <w:keepNext w:val="0"/>
              <w:keepLines w:val="0"/>
            </w:pPr>
          </w:p>
        </w:tc>
      </w:tr>
      <w:tr w:rsidR="001363CF" w:rsidRPr="00130358" w14:paraId="566FED2B"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47962" w14:textId="3CFDA4C9"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16D35" w14:textId="77777777" w:rsidR="001363CF" w:rsidRPr="00130358" w:rsidRDefault="001363CF" w:rsidP="00D62538">
            <w:pPr>
              <w:pStyle w:val="TAL"/>
              <w:keepNext w:val="0"/>
              <w:keepLines w:val="0"/>
              <w:rPr>
                <w:rFonts w:eastAsia="Malgun Gothic"/>
                <w:lang w:eastAsia="ko-K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64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61DBF" w14:textId="77777777" w:rsidR="001363CF" w:rsidRPr="00130358" w:rsidRDefault="001363CF" w:rsidP="00D62538">
            <w:pPr>
              <w:pStyle w:val="TAL"/>
              <w:keepNext w:val="0"/>
              <w:keepLines w:val="0"/>
            </w:pPr>
          </w:p>
        </w:tc>
      </w:tr>
      <w:tr w:rsidR="001363CF" w:rsidRPr="00130358" w14:paraId="69DD2C23" w14:textId="77777777" w:rsidTr="00D62538">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A8116"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6E323"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48D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0F5C" w14:textId="77777777" w:rsidR="001363CF" w:rsidRPr="00130358" w:rsidRDefault="001363CF" w:rsidP="00D62538">
            <w:pPr>
              <w:pStyle w:val="TAL"/>
              <w:keepNext w:val="0"/>
              <w:keepLines w:val="0"/>
            </w:pPr>
          </w:p>
        </w:tc>
      </w:tr>
    </w:tbl>
    <w:p w14:paraId="64F3343F" w14:textId="77777777" w:rsidR="001363CF" w:rsidRPr="00130358" w:rsidRDefault="001363CF" w:rsidP="00D62538"/>
    <w:p w14:paraId="6128468D" w14:textId="77777777" w:rsidR="001363CF" w:rsidRPr="00130358" w:rsidRDefault="001363CF" w:rsidP="00D62538">
      <w:pPr>
        <w:pStyle w:val="Heading4"/>
        <w:keepNext w:val="0"/>
        <w:keepLines w:val="0"/>
        <w:rPr>
          <w:rFonts w:eastAsia="Batang"/>
        </w:rPr>
      </w:pPr>
      <w:r w:rsidRPr="00130358">
        <w:rPr>
          <w:rFonts w:eastAsia="Batang"/>
        </w:rPr>
        <w:t>12.3.2.5</w:t>
      </w:r>
      <w:r w:rsidRPr="00130358">
        <w:rPr>
          <w:rFonts w:eastAsia="Batang"/>
        </w:rPr>
        <w:tab/>
        <w:t>Test Requirement</w:t>
      </w:r>
    </w:p>
    <w:p w14:paraId="61277E1D" w14:textId="77777777" w:rsidR="001363CF" w:rsidRPr="00130358" w:rsidRDefault="001363CF" w:rsidP="00D62538">
      <w:pPr>
        <w:rPr>
          <w:rFonts w:eastAsia="Malgun Gothic"/>
        </w:rPr>
      </w:pPr>
      <w:r w:rsidRPr="00130358">
        <w:t>Tables 12.3.2.5-1 define the primary level settings including test tolerances for V2X Synchronization Reference Selection/Reselection Tests for GNSS configured as the highest priority test.</w:t>
      </w:r>
    </w:p>
    <w:p w14:paraId="431E1825" w14:textId="77777777" w:rsidR="001363CF" w:rsidRPr="00130358" w:rsidRDefault="001363CF" w:rsidP="00772922">
      <w:pPr>
        <w:pStyle w:val="TH"/>
      </w:pPr>
      <w:r w:rsidRPr="00130358">
        <w:t xml:space="preserve">Table 12.3.2.5-1: </w:t>
      </w:r>
      <w:proofErr w:type="spellStart"/>
      <w:r w:rsidRPr="00130358">
        <w:t>SyncRef</w:t>
      </w:r>
      <w:proofErr w:type="spellEnd"/>
      <w:r w:rsidRPr="00130358">
        <w:t xml:space="preserve"> UE Specific Test Parameters for V2X Synchronization Reference Selection/Reselection Tests for </w:t>
      </w:r>
      <w:proofErr w:type="spellStart"/>
      <w:r w:rsidRPr="00130358">
        <w:t>eNB</w:t>
      </w:r>
      <w:proofErr w:type="spellEnd"/>
      <w:r w:rsidRPr="00130358">
        <w:t xml:space="preserve"> configured as the highest priority</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8"/>
        <w:gridCol w:w="895"/>
        <w:gridCol w:w="959"/>
        <w:gridCol w:w="960"/>
        <w:gridCol w:w="959"/>
        <w:gridCol w:w="960"/>
        <w:gridCol w:w="959"/>
        <w:gridCol w:w="960"/>
      </w:tblGrid>
      <w:tr w:rsidR="001363CF" w:rsidRPr="00130358" w14:paraId="0B697FFA" w14:textId="77777777" w:rsidTr="000835DA">
        <w:trPr>
          <w:cantSplit/>
          <w:tblHeader/>
          <w:jc w:val="center"/>
        </w:trPr>
        <w:tc>
          <w:tcPr>
            <w:tcW w:w="2948" w:type="dxa"/>
            <w:vMerge w:val="restart"/>
            <w:tcBorders>
              <w:top w:val="single" w:sz="4" w:space="0" w:color="auto"/>
              <w:left w:val="single" w:sz="4" w:space="0" w:color="auto"/>
              <w:bottom w:val="single" w:sz="4" w:space="0" w:color="auto"/>
              <w:right w:val="single" w:sz="4" w:space="0" w:color="auto"/>
            </w:tcBorders>
            <w:vAlign w:val="center"/>
            <w:hideMark/>
          </w:tcPr>
          <w:p w14:paraId="749115B6" w14:textId="77777777" w:rsidR="001363CF" w:rsidRPr="00130358" w:rsidRDefault="001363CF" w:rsidP="00772922">
            <w:pPr>
              <w:pStyle w:val="TAH"/>
              <w:rPr>
                <w:rFonts w:cs="Arial"/>
                <w:lang w:eastAsia="ja-JP"/>
              </w:rPr>
            </w:pPr>
            <w:r w:rsidRPr="00130358">
              <w:rPr>
                <w:rFonts w:cs="Arial"/>
                <w:lang w:eastAsia="ja-JP"/>
              </w:rPr>
              <w:t>Parameter</w:t>
            </w:r>
          </w:p>
        </w:tc>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7CFAD1E3" w14:textId="77777777" w:rsidR="001363CF" w:rsidRPr="00130358" w:rsidRDefault="001363CF" w:rsidP="00772922">
            <w:pPr>
              <w:pStyle w:val="TAH"/>
              <w:rPr>
                <w:rFonts w:cs="Arial"/>
                <w:lang w:eastAsia="ja-JP"/>
              </w:rPr>
            </w:pPr>
            <w:r w:rsidRPr="00130358">
              <w:rPr>
                <w:rFonts w:cs="Arial"/>
                <w:lang w:eastAsia="ja-JP"/>
              </w:rPr>
              <w:t>Unit</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3D52EB86" w14:textId="13224AD0" w:rsidR="001363CF" w:rsidRPr="00130358" w:rsidRDefault="001363CF" w:rsidP="00772922">
            <w:pPr>
              <w:pStyle w:val="TAH"/>
              <w:rPr>
                <w:rFonts w:cs="Arial"/>
                <w:lang w:eastAsia="ja-JP"/>
              </w:rPr>
            </w:pP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31224979" w14:textId="447ECB23" w:rsidR="001363CF" w:rsidRPr="00130358" w:rsidRDefault="001363CF" w:rsidP="00772922">
            <w:pPr>
              <w:pStyle w:val="TAH"/>
              <w:rPr>
                <w:rFonts w:cs="Arial"/>
                <w:lang w:eastAsia="ja-JP"/>
              </w:rPr>
            </w:pPr>
            <w:proofErr w:type="spellStart"/>
            <w:r w:rsidRPr="00130358">
              <w:rPr>
                <w:rFonts w:cs="Arial"/>
                <w:lang w:eastAsia="ja-JP"/>
              </w:rPr>
              <w:t>SyncRef</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2</w:t>
            </w:r>
          </w:p>
        </w:tc>
      </w:tr>
      <w:tr w:rsidR="001363CF" w:rsidRPr="00130358" w14:paraId="686D8F0E" w14:textId="77777777" w:rsidTr="000835DA">
        <w:trPr>
          <w:cantSplit/>
          <w:tblHeader/>
          <w:jc w:val="center"/>
        </w:trPr>
        <w:tc>
          <w:tcPr>
            <w:tcW w:w="2948" w:type="dxa"/>
            <w:vMerge/>
            <w:tcBorders>
              <w:top w:val="single" w:sz="4" w:space="0" w:color="auto"/>
              <w:left w:val="single" w:sz="4" w:space="0" w:color="auto"/>
              <w:bottom w:val="single" w:sz="4" w:space="0" w:color="auto"/>
              <w:right w:val="single" w:sz="4" w:space="0" w:color="auto"/>
            </w:tcBorders>
            <w:vAlign w:val="center"/>
            <w:hideMark/>
          </w:tcPr>
          <w:p w14:paraId="695F4534" w14:textId="77777777" w:rsidR="001363CF" w:rsidRPr="00130358" w:rsidRDefault="001363CF" w:rsidP="00772922">
            <w:pPr>
              <w:keepNext/>
              <w:keepLines/>
              <w:autoSpaceDN/>
              <w:spacing w:after="0"/>
              <w:rPr>
                <w:rFonts w:ascii="Arial" w:hAnsi="Arial" w:cs="Arial"/>
                <w:b/>
                <w:sz w:val="18"/>
                <w:lang w:eastAsia="ja-JP"/>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06EEBC41" w14:textId="77777777" w:rsidR="001363CF" w:rsidRPr="00130358" w:rsidRDefault="001363CF" w:rsidP="00772922">
            <w:pPr>
              <w:keepNext/>
              <w:keepLines/>
              <w:autoSpaceDN/>
              <w:spacing w:after="0"/>
              <w:rPr>
                <w:rFonts w:ascii="Arial" w:hAnsi="Arial" w:cs="Arial"/>
                <w:b/>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B8AD5B" w14:textId="77777777" w:rsidR="001363CF" w:rsidRPr="00130358" w:rsidRDefault="001363CF" w:rsidP="00772922">
            <w:pPr>
              <w:pStyle w:val="TAH"/>
              <w:rPr>
                <w:rFonts w:cs="Arial"/>
                <w:lang w:eastAsia="ja-JP"/>
              </w:rPr>
            </w:pPr>
            <w:r w:rsidRPr="00130358">
              <w:rPr>
                <w:rFonts w:cs="Arial"/>
                <w:lang w:eastAsia="ja-JP"/>
              </w:rPr>
              <w:t>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DF4830" w14:textId="77777777" w:rsidR="001363CF" w:rsidRPr="00130358" w:rsidRDefault="001363CF" w:rsidP="00772922">
            <w:pPr>
              <w:pStyle w:val="TAH"/>
              <w:rPr>
                <w:rFonts w:cs="Arial"/>
                <w:lang w:eastAsia="ja-JP"/>
              </w:rPr>
            </w:pPr>
            <w:r w:rsidRPr="00130358">
              <w:rPr>
                <w:rFonts w:cs="Arial"/>
                <w:lang w:eastAsia="ja-JP"/>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E121E5" w14:textId="77777777" w:rsidR="001363CF" w:rsidRPr="00130358" w:rsidRDefault="001363CF" w:rsidP="00772922">
            <w:pPr>
              <w:pStyle w:val="TAH"/>
              <w:rPr>
                <w:rFonts w:cs="Arial"/>
                <w:lang w:eastAsia="ja-JP"/>
              </w:rPr>
            </w:pPr>
            <w:r w:rsidRPr="00130358">
              <w:rPr>
                <w:rFonts w:cs="Arial"/>
                <w:lang w:eastAsia="ja-JP"/>
              </w:rPr>
              <w:t>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DE1A78" w14:textId="77777777" w:rsidR="001363CF" w:rsidRPr="00130358" w:rsidRDefault="001363CF" w:rsidP="00772922">
            <w:pPr>
              <w:pStyle w:val="TAH"/>
              <w:rPr>
                <w:rFonts w:cs="Arial"/>
                <w:lang w:eastAsia="ja-JP"/>
              </w:rPr>
            </w:pPr>
            <w:r w:rsidRPr="00130358">
              <w:rPr>
                <w:rFonts w:cs="Arial"/>
                <w:lang w:eastAsia="ja-JP"/>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AA43FD" w14:textId="77777777" w:rsidR="001363CF" w:rsidRPr="00130358" w:rsidRDefault="001363CF" w:rsidP="00772922">
            <w:pPr>
              <w:pStyle w:val="TAH"/>
              <w:rPr>
                <w:rFonts w:cs="Arial"/>
                <w:lang w:eastAsia="ja-JP"/>
              </w:rPr>
            </w:pPr>
            <w:r w:rsidRPr="00130358">
              <w:rPr>
                <w:rFonts w:cs="Arial"/>
                <w:lang w:eastAsia="ja-JP"/>
              </w:rPr>
              <w:t>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F04F3" w14:textId="77777777" w:rsidR="001363CF" w:rsidRPr="00130358" w:rsidRDefault="001363CF" w:rsidP="00772922">
            <w:pPr>
              <w:pStyle w:val="TAH"/>
              <w:rPr>
                <w:rFonts w:cs="Arial"/>
                <w:lang w:eastAsia="ja-JP"/>
              </w:rPr>
            </w:pPr>
            <w:r w:rsidRPr="00130358">
              <w:rPr>
                <w:rFonts w:cs="Arial"/>
                <w:lang w:eastAsia="ja-JP"/>
              </w:rPr>
              <w:t>T3</w:t>
            </w:r>
          </w:p>
        </w:tc>
      </w:tr>
      <w:tr w:rsidR="001363CF" w:rsidRPr="00130358" w14:paraId="396EAAF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E15EF71" w14:textId="100122AE" w:rsidR="001363CF" w:rsidRPr="00130358" w:rsidRDefault="001363CF" w:rsidP="00772922">
            <w:pPr>
              <w:pStyle w:val="TAL"/>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895" w:type="dxa"/>
            <w:tcBorders>
              <w:top w:val="single" w:sz="4" w:space="0" w:color="auto"/>
              <w:left w:val="single" w:sz="4" w:space="0" w:color="auto"/>
              <w:bottom w:val="single" w:sz="4" w:space="0" w:color="auto"/>
              <w:right w:val="single" w:sz="4" w:space="0" w:color="auto"/>
            </w:tcBorders>
            <w:vAlign w:val="center"/>
          </w:tcPr>
          <w:p w14:paraId="3A8F9659" w14:textId="77777777" w:rsidR="001363CF" w:rsidRPr="00130358" w:rsidRDefault="001363CF" w:rsidP="00772922">
            <w:pPr>
              <w:pStyle w:val="TAC"/>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31879512" w14:textId="77777777" w:rsidR="001363CF" w:rsidRPr="00130358" w:rsidRDefault="001363CF" w:rsidP="00772922">
            <w:pPr>
              <w:pStyle w:val="TAC"/>
              <w:rPr>
                <w:rFonts w:cs="Arial"/>
                <w:bCs/>
                <w:lang w:eastAsia="ja-JP"/>
              </w:rPr>
            </w:pPr>
            <w:r w:rsidRPr="00130358">
              <w:rPr>
                <w:rFonts w:cs="Arial"/>
                <w:bCs/>
                <w:lang w:eastAsia="ja-JP"/>
              </w:rPr>
              <w:t>1</w:t>
            </w:r>
          </w:p>
        </w:tc>
      </w:tr>
      <w:tr w:rsidR="001363CF" w:rsidRPr="00130358" w14:paraId="2BF6F615"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65A2380C" w14:textId="77777777" w:rsidR="001363CF" w:rsidRPr="00130358" w:rsidRDefault="001363CF" w:rsidP="00772922">
            <w:pPr>
              <w:pStyle w:val="TAL"/>
              <w:rPr>
                <w:rFonts w:cs="Arial"/>
                <w:lang w:eastAsia="ja-JP"/>
              </w:rPr>
            </w:pPr>
            <w:proofErr w:type="spellStart"/>
            <w:r w:rsidRPr="00130358">
              <w:rPr>
                <w:rFonts w:cs="Arial"/>
                <w:lang w:eastAsia="ja-JP"/>
              </w:rPr>
              <w:t>BW</w:t>
            </w:r>
            <w:r w:rsidRPr="00130358">
              <w:rPr>
                <w:rFonts w:cs="Arial"/>
                <w:vertAlign w:val="subscript"/>
                <w:lang w:eastAsia="ja-JP"/>
              </w:rPr>
              <w:t>channel</w:t>
            </w:r>
            <w:proofErr w:type="spellEnd"/>
          </w:p>
        </w:tc>
        <w:tc>
          <w:tcPr>
            <w:tcW w:w="895" w:type="dxa"/>
            <w:tcBorders>
              <w:top w:val="single" w:sz="4" w:space="0" w:color="auto"/>
              <w:left w:val="single" w:sz="4" w:space="0" w:color="auto"/>
              <w:bottom w:val="single" w:sz="4" w:space="0" w:color="auto"/>
              <w:right w:val="single" w:sz="4" w:space="0" w:color="auto"/>
            </w:tcBorders>
            <w:vAlign w:val="center"/>
            <w:hideMark/>
          </w:tcPr>
          <w:p w14:paraId="1B4D0E89" w14:textId="77777777" w:rsidR="001363CF" w:rsidRPr="00130358" w:rsidRDefault="001363CF" w:rsidP="00772922">
            <w:pPr>
              <w:pStyle w:val="TAC"/>
              <w:rPr>
                <w:rFonts w:cs="Arial"/>
                <w:lang w:eastAsia="ja-JP"/>
              </w:rPr>
            </w:pPr>
            <w:r w:rsidRPr="00130358">
              <w:rPr>
                <w:rFonts w:cs="Arial"/>
                <w:bCs/>
                <w:lang w:eastAsia="ja-JP"/>
              </w:rPr>
              <w:t>MHz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76336001" w14:textId="7DC4301B" w:rsidR="001363CF" w:rsidRPr="00130358" w:rsidRDefault="001363CF" w:rsidP="00772922">
            <w:pPr>
              <w:pStyle w:val="TAC"/>
              <w:rPr>
                <w:rFonts w:cs="Arial"/>
                <w:bCs/>
                <w:lang w:eastAsia="ja-JP"/>
              </w:rPr>
            </w:pPr>
            <w:r w:rsidRPr="00130358">
              <w:rPr>
                <w:rFonts w:cs="Arial"/>
                <w:bCs/>
                <w:lang w:eastAsia="ja-JP"/>
              </w:rPr>
              <w:t>5</w:t>
            </w:r>
            <w:r w:rsidR="00D62538" w:rsidRPr="00130358">
              <w:rPr>
                <w:rFonts w:cs="Arial"/>
                <w:bCs/>
                <w:lang w:eastAsia="ja-JP"/>
              </w:rPr>
              <w:t xml:space="preserve"> </w:t>
            </w:r>
            <w:r w:rsidRPr="00130358">
              <w:rPr>
                <w:rFonts w:cs="Arial"/>
                <w:bCs/>
                <w:lang w:eastAsia="ja-JP"/>
              </w:rPr>
              <w:t>or</w:t>
            </w:r>
            <w:r w:rsidR="00D62538" w:rsidRPr="00130358">
              <w:rPr>
                <w:rFonts w:cs="Arial"/>
                <w:bCs/>
                <w:lang w:eastAsia="ja-JP"/>
              </w:rPr>
              <w:t xml:space="preserve"> </w:t>
            </w:r>
            <w:r w:rsidRPr="00130358">
              <w:rPr>
                <w:rFonts w:cs="Arial"/>
                <w:bCs/>
                <w:lang w:eastAsia="ja-JP"/>
              </w:rPr>
              <w:t>10</w:t>
            </w:r>
          </w:p>
        </w:tc>
      </w:tr>
      <w:tr w:rsidR="001363CF" w:rsidRPr="00130358" w14:paraId="2B597B3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C4B56E0" w14:textId="0E21EA2F" w:rsidR="001363CF" w:rsidRPr="00130358" w:rsidRDefault="001363CF" w:rsidP="00772922">
            <w:pPr>
              <w:pStyle w:val="TAL"/>
              <w:rPr>
                <w:rFonts w:cs="Arial"/>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resource</w:t>
            </w:r>
            <w:r w:rsidR="00D62538" w:rsidRPr="00130358">
              <w:rPr>
                <w:rFonts w:cs="Arial"/>
                <w:lang w:eastAsia="ja-JP"/>
              </w:rPr>
              <w:t xml:space="preserve"> </w:t>
            </w:r>
            <w:r w:rsidRPr="00130358">
              <w:rPr>
                <w:rFonts w:cs="Arial"/>
                <w:lang w:eastAsia="ja-JP"/>
              </w:rPr>
              <w:t>pool</w:t>
            </w:r>
            <w:r w:rsidR="00D62538" w:rsidRPr="00130358">
              <w:rPr>
                <w:rFonts w:cs="Arial"/>
                <w:lang w:eastAsia="ja-JP"/>
              </w:rPr>
              <w:t xml:space="preserve"> </w:t>
            </w:r>
            <w:r w:rsidRPr="00130358">
              <w:rPr>
                <w:rFonts w:cs="Arial"/>
                <w:lang w:eastAsia="ja-JP"/>
              </w:rPr>
              <w:t>configuration</w:t>
            </w:r>
          </w:p>
        </w:tc>
        <w:tc>
          <w:tcPr>
            <w:tcW w:w="895" w:type="dxa"/>
            <w:tcBorders>
              <w:top w:val="single" w:sz="4" w:space="0" w:color="auto"/>
              <w:left w:val="single" w:sz="4" w:space="0" w:color="auto"/>
              <w:bottom w:val="single" w:sz="4" w:space="0" w:color="auto"/>
              <w:right w:val="single" w:sz="4" w:space="0" w:color="auto"/>
            </w:tcBorders>
            <w:vAlign w:val="center"/>
          </w:tcPr>
          <w:p w14:paraId="3150A1A6" w14:textId="77777777" w:rsidR="001363CF" w:rsidRPr="00130358" w:rsidRDefault="001363CF" w:rsidP="00772922">
            <w:pPr>
              <w:pStyle w:val="TAC"/>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7D5621B6" w14:textId="127953D8" w:rsidR="001363CF" w:rsidRPr="00130358" w:rsidRDefault="001363CF" w:rsidP="00772922">
            <w:pPr>
              <w:pStyle w:val="TAC"/>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6C583D19" w14:textId="2B93EE1B" w:rsidR="001363CF" w:rsidRPr="00130358" w:rsidRDefault="001363CF" w:rsidP="00772922">
            <w:pPr>
              <w:pStyle w:val="TAC"/>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102CDD33" w14:textId="4F6B784E" w:rsidR="001363CF" w:rsidRPr="00130358" w:rsidRDefault="001363CF" w:rsidP="00772922">
            <w:pPr>
              <w:pStyle w:val="TAC"/>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p>
          <w:p w14:paraId="242E9D69" w14:textId="562A5F36" w:rsidR="001363CF" w:rsidRPr="00130358" w:rsidRDefault="001363CF" w:rsidP="00772922">
            <w:pPr>
              <w:pStyle w:val="TAC"/>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r>
      <w:tr w:rsidR="001363CF" w:rsidRPr="00130358" w14:paraId="74D289ED"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22D9D8E9"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networkControlledSyncTx</w:t>
            </w:r>
            <w:proofErr w:type="spellEnd"/>
          </w:p>
        </w:tc>
        <w:tc>
          <w:tcPr>
            <w:tcW w:w="895" w:type="dxa"/>
            <w:tcBorders>
              <w:top w:val="single" w:sz="4" w:space="0" w:color="auto"/>
              <w:left w:val="single" w:sz="4" w:space="0" w:color="auto"/>
              <w:bottom w:val="single" w:sz="4" w:space="0" w:color="auto"/>
              <w:right w:val="single" w:sz="4" w:space="0" w:color="auto"/>
            </w:tcBorders>
            <w:vAlign w:val="center"/>
          </w:tcPr>
          <w:p w14:paraId="1A631EE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67A4C5CD"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3745336C" w14:textId="77777777" w:rsidR="001363CF" w:rsidRPr="00130358" w:rsidRDefault="001363CF" w:rsidP="00D62538">
            <w:pPr>
              <w:pStyle w:val="TAC"/>
              <w:keepNext w:val="0"/>
              <w:keepLines w:val="0"/>
              <w:rPr>
                <w:rFonts w:cs="Arial"/>
                <w:lang w:eastAsia="ja-JP"/>
              </w:rPr>
            </w:pPr>
            <w:r w:rsidRPr="00130358">
              <w:rPr>
                <w:rFonts w:cs="Arial"/>
                <w:lang w:eastAsia="ja-JP"/>
              </w:rPr>
              <w:t>ON</w:t>
            </w:r>
          </w:p>
        </w:tc>
      </w:tr>
      <w:tr w:rsidR="001363CF" w:rsidRPr="00130358" w14:paraId="3541DC44"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C02452E"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syncTxThreshOoC</w:t>
            </w:r>
            <w:proofErr w:type="spellEnd"/>
          </w:p>
        </w:tc>
        <w:tc>
          <w:tcPr>
            <w:tcW w:w="895" w:type="dxa"/>
            <w:tcBorders>
              <w:top w:val="single" w:sz="4" w:space="0" w:color="auto"/>
              <w:left w:val="single" w:sz="4" w:space="0" w:color="auto"/>
              <w:bottom w:val="single" w:sz="4" w:space="0" w:color="auto"/>
              <w:right w:val="single" w:sz="4" w:space="0" w:color="auto"/>
            </w:tcBorders>
            <w:vAlign w:val="center"/>
            <w:hideMark/>
          </w:tcPr>
          <w:p w14:paraId="0E24C7C3" w14:textId="6062C198" w:rsidR="001363CF" w:rsidRPr="00130358" w:rsidRDefault="001363CF" w:rsidP="00D62538">
            <w:pPr>
              <w:pStyle w:val="TAC"/>
              <w:keepNext w:val="0"/>
              <w:keepLines w:val="0"/>
              <w:rPr>
                <w:rFonts w:cs="Arial"/>
                <w:bCs/>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34103358"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6C8E96F3" w14:textId="77777777" w:rsidR="001363CF" w:rsidRPr="00130358" w:rsidRDefault="001363CF" w:rsidP="00D62538">
            <w:pPr>
              <w:pStyle w:val="TAC"/>
              <w:keepNext w:val="0"/>
              <w:keepLines w:val="0"/>
              <w:rPr>
                <w:rFonts w:cs="Arial"/>
                <w:lang w:eastAsia="ja-JP"/>
              </w:rPr>
            </w:pPr>
            <w:r w:rsidRPr="00130358">
              <w:rPr>
                <w:rFonts w:cs="Arial"/>
                <w:lang w:eastAsia="ja-JP"/>
              </w:rPr>
              <w:t>N/A</w:t>
            </w:r>
          </w:p>
        </w:tc>
      </w:tr>
      <w:tr w:rsidR="001363CF" w:rsidRPr="00130358" w14:paraId="379AC8F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AABFD70"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slssid</w:t>
            </w:r>
            <w:proofErr w:type="spellEnd"/>
            <w:r w:rsidRPr="00130358">
              <w:rPr>
                <w:rFonts w:cs="Arial"/>
                <w:lang w:eastAsia="ja-JP"/>
              </w:rPr>
              <w:tab/>
            </w:r>
          </w:p>
        </w:tc>
        <w:tc>
          <w:tcPr>
            <w:tcW w:w="895" w:type="dxa"/>
            <w:tcBorders>
              <w:top w:val="single" w:sz="4" w:space="0" w:color="auto"/>
              <w:left w:val="single" w:sz="4" w:space="0" w:color="auto"/>
              <w:bottom w:val="single" w:sz="4" w:space="0" w:color="auto"/>
              <w:right w:val="single" w:sz="4" w:space="0" w:color="auto"/>
            </w:tcBorders>
            <w:vAlign w:val="center"/>
          </w:tcPr>
          <w:p w14:paraId="7326784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25E0CCF4" w14:textId="77777777" w:rsidR="001363CF" w:rsidRPr="00130358" w:rsidRDefault="001363CF" w:rsidP="00D62538">
            <w:pPr>
              <w:pStyle w:val="TAC"/>
              <w:keepNext w:val="0"/>
              <w:keepLines w:val="0"/>
              <w:rPr>
                <w:rFonts w:cs="Arial"/>
                <w:lang w:eastAsia="ja-JP"/>
              </w:rPr>
            </w:pPr>
            <w:r w:rsidRPr="00130358">
              <w:rPr>
                <w:rFonts w:cs="Arial"/>
                <w:lang w:eastAsia="ja-JP"/>
              </w:rPr>
              <w:t>59</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3C23770C" w14:textId="77777777" w:rsidR="001363CF" w:rsidRPr="00130358" w:rsidRDefault="001363CF" w:rsidP="00D62538">
            <w:pPr>
              <w:pStyle w:val="TAC"/>
              <w:keepNext w:val="0"/>
              <w:keepLines w:val="0"/>
              <w:rPr>
                <w:rFonts w:cs="Arial"/>
                <w:lang w:eastAsia="ja-JP"/>
              </w:rPr>
            </w:pPr>
            <w:r w:rsidRPr="00130358">
              <w:rPr>
                <w:rFonts w:cs="Arial"/>
                <w:lang w:eastAsia="ja-JP"/>
              </w:rPr>
              <w:t>30</w:t>
            </w:r>
          </w:p>
        </w:tc>
      </w:tr>
      <w:tr w:rsidR="001363CF" w:rsidRPr="00130358" w14:paraId="3FC37A71"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81DBCF9" w14:textId="563273A5" w:rsidR="001363CF" w:rsidRPr="00130358" w:rsidRDefault="001363CF" w:rsidP="00D62538">
            <w:pPr>
              <w:pStyle w:val="TAL"/>
              <w:keepNext w:val="0"/>
              <w:keepLines w:val="0"/>
              <w:rPr>
                <w:rFonts w:cs="Arial"/>
                <w:lang w:eastAsia="ja-JP"/>
              </w:rPr>
            </w:pPr>
            <w:proofErr w:type="spellStart"/>
            <w:r w:rsidRPr="00130358">
              <w:rPr>
                <w:rFonts w:cs="Arial"/>
                <w:lang w:eastAsia="ja-JP"/>
              </w:rPr>
              <w:t>inCoverage</w:t>
            </w:r>
            <w:proofErr w:type="spellEnd"/>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MIB-SL)</w:t>
            </w:r>
          </w:p>
        </w:tc>
        <w:tc>
          <w:tcPr>
            <w:tcW w:w="895" w:type="dxa"/>
            <w:tcBorders>
              <w:top w:val="single" w:sz="4" w:space="0" w:color="auto"/>
              <w:left w:val="single" w:sz="4" w:space="0" w:color="auto"/>
              <w:bottom w:val="single" w:sz="4" w:space="0" w:color="auto"/>
              <w:right w:val="single" w:sz="4" w:space="0" w:color="auto"/>
            </w:tcBorders>
            <w:vAlign w:val="center"/>
          </w:tcPr>
          <w:p w14:paraId="37E76A3C"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43E3481A" w14:textId="77777777" w:rsidR="001363CF" w:rsidRPr="00130358" w:rsidRDefault="001363CF" w:rsidP="00D62538">
            <w:pPr>
              <w:pStyle w:val="TAC"/>
              <w:keepNext w:val="0"/>
              <w:keepLines w:val="0"/>
              <w:rPr>
                <w:rFonts w:cs="Arial"/>
                <w:lang w:eastAsia="ja-JP"/>
              </w:rPr>
            </w:pPr>
            <w:r w:rsidRPr="00130358">
              <w:rPr>
                <w:rFonts w:cs="Arial"/>
                <w:lang w:eastAsia="ja-JP"/>
              </w:rPr>
              <w:t>FALSE</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0151F227" w14:textId="77777777" w:rsidR="001363CF" w:rsidRPr="00130358" w:rsidRDefault="001363CF" w:rsidP="00D62538">
            <w:pPr>
              <w:pStyle w:val="TAC"/>
              <w:keepNext w:val="0"/>
              <w:keepLines w:val="0"/>
              <w:rPr>
                <w:rFonts w:cs="Arial"/>
                <w:lang w:eastAsia="ja-JP"/>
              </w:rPr>
            </w:pPr>
            <w:r w:rsidRPr="00130358">
              <w:rPr>
                <w:rFonts w:cs="Arial"/>
                <w:lang w:eastAsia="ja-JP"/>
              </w:rPr>
              <w:t>TRUE</w:t>
            </w:r>
          </w:p>
        </w:tc>
      </w:tr>
      <w:tr w:rsidR="001363CF" w:rsidRPr="00130358" w14:paraId="5D07B3C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493D0456"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syncOffsetIndicator</w:t>
            </w:r>
            <w:proofErr w:type="spellEnd"/>
          </w:p>
        </w:tc>
        <w:tc>
          <w:tcPr>
            <w:tcW w:w="895" w:type="dxa"/>
            <w:tcBorders>
              <w:top w:val="single" w:sz="4" w:space="0" w:color="auto"/>
              <w:left w:val="single" w:sz="4" w:space="0" w:color="auto"/>
              <w:bottom w:val="single" w:sz="4" w:space="0" w:color="auto"/>
              <w:right w:val="single" w:sz="4" w:space="0" w:color="auto"/>
            </w:tcBorders>
            <w:vAlign w:val="center"/>
          </w:tcPr>
          <w:p w14:paraId="44DC40E4" w14:textId="77777777" w:rsidR="001363CF" w:rsidRPr="00130358" w:rsidRDefault="001363CF" w:rsidP="00D62538">
            <w:pPr>
              <w:pStyle w:val="TAC"/>
              <w:keepNext w:val="0"/>
              <w:keepLines w:val="0"/>
              <w:rPr>
                <w:rFonts w:cs="Arial"/>
                <w:bCs/>
                <w:lang w:eastAsia="ja-JP"/>
              </w:rPr>
            </w:pPr>
          </w:p>
        </w:tc>
        <w:tc>
          <w:tcPr>
            <w:tcW w:w="2878" w:type="dxa"/>
            <w:gridSpan w:val="3"/>
            <w:tcBorders>
              <w:top w:val="single" w:sz="4" w:space="0" w:color="auto"/>
              <w:left w:val="single" w:sz="4" w:space="0" w:color="auto"/>
              <w:bottom w:val="single" w:sz="4" w:space="0" w:color="auto"/>
              <w:right w:val="single" w:sz="4" w:space="0" w:color="auto"/>
            </w:tcBorders>
            <w:vAlign w:val="center"/>
            <w:hideMark/>
          </w:tcPr>
          <w:p w14:paraId="50B24903"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syncOffsetIndicator2</w:t>
            </w:r>
          </w:p>
        </w:tc>
        <w:tc>
          <w:tcPr>
            <w:tcW w:w="2879" w:type="dxa"/>
            <w:gridSpan w:val="3"/>
            <w:tcBorders>
              <w:top w:val="single" w:sz="4" w:space="0" w:color="auto"/>
              <w:left w:val="single" w:sz="4" w:space="0" w:color="auto"/>
              <w:bottom w:val="single" w:sz="4" w:space="0" w:color="auto"/>
              <w:right w:val="single" w:sz="4" w:space="0" w:color="auto"/>
            </w:tcBorders>
            <w:vAlign w:val="center"/>
            <w:hideMark/>
          </w:tcPr>
          <w:p w14:paraId="62A7DE4A" w14:textId="77777777" w:rsidR="001363CF" w:rsidRPr="00130358" w:rsidRDefault="001363CF" w:rsidP="00D62538">
            <w:pPr>
              <w:pStyle w:val="TAC"/>
              <w:keepNext w:val="0"/>
              <w:keepLines w:val="0"/>
              <w:rPr>
                <w:rFonts w:cs="Arial"/>
                <w:lang w:eastAsia="ja-JP"/>
              </w:rPr>
            </w:pPr>
            <w:r w:rsidRPr="00130358">
              <w:rPr>
                <w:rFonts w:cs="Arial"/>
                <w:lang w:eastAsia="ja-JP"/>
              </w:rPr>
              <w:t>syncOffsetIndicator1</w:t>
            </w:r>
          </w:p>
        </w:tc>
      </w:tr>
      <w:tr w:rsidR="001363CF" w:rsidRPr="00130358" w14:paraId="389135E7"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0B8956B4" w14:textId="45011E02" w:rsidR="001363CF" w:rsidRPr="00130358" w:rsidRDefault="00000000" w:rsidP="00D62538">
            <w:pPr>
              <w:pStyle w:val="TAL"/>
              <w:keepNext w:val="0"/>
              <w:keepLines w:val="0"/>
              <w:rPr>
                <w:rFonts w:cs="Arial"/>
                <w:lang w:eastAsia="ja-JP"/>
              </w:rPr>
            </w:pPr>
            <w:r>
              <w:rPr>
                <w:rFonts w:cs="Arial"/>
                <w:position w:val="-12"/>
                <w:lang w:eastAsia="ja-JP"/>
              </w:rPr>
              <w:pict w14:anchorId="4B47C776">
                <v:shape id="_x0000_i1181" type="#_x0000_t75" style="width:22.5pt;height:22.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895" w:type="dxa"/>
            <w:tcBorders>
              <w:top w:val="single" w:sz="4" w:space="0" w:color="auto"/>
              <w:left w:val="single" w:sz="4" w:space="0" w:color="auto"/>
              <w:bottom w:val="single" w:sz="4" w:space="0" w:color="auto"/>
              <w:right w:val="single" w:sz="4" w:space="0" w:color="auto"/>
            </w:tcBorders>
            <w:vAlign w:val="center"/>
            <w:hideMark/>
          </w:tcPr>
          <w:p w14:paraId="2ECFF6B5" w14:textId="47CA2EDF"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7B3843E2"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5345239C"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5CDC20D" w14:textId="77777777" w:rsidR="001363CF" w:rsidRPr="00130358" w:rsidRDefault="00000000" w:rsidP="00D62538">
            <w:pPr>
              <w:pStyle w:val="TAL"/>
              <w:keepNext w:val="0"/>
              <w:keepLines w:val="0"/>
              <w:rPr>
                <w:rFonts w:cs="Arial"/>
                <w:lang w:eastAsia="ja-JP"/>
              </w:rPr>
            </w:pPr>
            <w:r>
              <w:rPr>
                <w:rFonts w:cs="Arial"/>
                <w:position w:val="-12"/>
                <w:lang w:eastAsia="ja-JP"/>
              </w:rPr>
              <w:pict w14:anchorId="1BBBD74E">
                <v:shape id="_x0000_i1182" type="#_x0000_t75" style="width:42.75pt;height:22.5pt" fillcolor="window">
                  <v:imagedata r:id="rId11"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319A2C1D"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9B21A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664089"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C684D7" w14:textId="77777777" w:rsidR="001363CF" w:rsidRPr="00130358" w:rsidRDefault="001363CF" w:rsidP="00D62538">
            <w:pPr>
              <w:pStyle w:val="TAC"/>
              <w:keepNext w:val="0"/>
              <w:keepLines w:val="0"/>
              <w:rPr>
                <w:rFonts w:cs="Arial"/>
                <w:lang w:eastAsia="ja-JP"/>
              </w:rPr>
            </w:pPr>
            <w:r w:rsidRPr="00130358">
              <w:rPr>
                <w:rFonts w:cs="Arial"/>
                <w:lang w:eastAsia="ja-JP"/>
              </w:rPr>
              <w:t>0.3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E2F802"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513EA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CF238" w14:textId="77777777" w:rsidR="001363CF" w:rsidRPr="00130358" w:rsidRDefault="001363CF" w:rsidP="00D62538">
            <w:pPr>
              <w:pStyle w:val="TAC"/>
              <w:keepNext w:val="0"/>
              <w:keepLines w:val="0"/>
              <w:rPr>
                <w:rFonts w:cs="Arial"/>
                <w:lang w:eastAsia="ja-JP"/>
              </w:rPr>
            </w:pPr>
            <w:r w:rsidRPr="00130358">
              <w:rPr>
                <w:rFonts w:cs="Arial"/>
                <w:lang w:eastAsia="ja-JP"/>
              </w:rPr>
              <w:t>3.5</w:t>
            </w:r>
          </w:p>
        </w:tc>
      </w:tr>
      <w:tr w:rsidR="001363CF" w:rsidRPr="00130358" w14:paraId="2FA7027F"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1E740CA3" w14:textId="77777777" w:rsidR="001363CF" w:rsidRPr="00130358" w:rsidRDefault="00000000" w:rsidP="00D62538">
            <w:pPr>
              <w:pStyle w:val="TAL"/>
              <w:keepNext w:val="0"/>
              <w:keepLines w:val="0"/>
              <w:rPr>
                <w:rFonts w:cs="Arial"/>
                <w:lang w:eastAsia="ja-JP"/>
              </w:rPr>
            </w:pPr>
            <w:r>
              <w:rPr>
                <w:rFonts w:cs="Arial"/>
                <w:position w:val="-12"/>
                <w:lang w:eastAsia="ja-JP"/>
              </w:rPr>
              <w:pict w14:anchorId="103F9239">
                <v:shape id="_x0000_i1183" type="#_x0000_t75" style="width:31.5pt;height:18.75pt" fillcolor="window">
                  <v:imagedata r:id="rId9" o:title=""/>
                </v:shape>
              </w:pict>
            </w:r>
          </w:p>
        </w:tc>
        <w:tc>
          <w:tcPr>
            <w:tcW w:w="895" w:type="dxa"/>
            <w:tcBorders>
              <w:top w:val="single" w:sz="4" w:space="0" w:color="auto"/>
              <w:left w:val="single" w:sz="4" w:space="0" w:color="auto"/>
              <w:bottom w:val="single" w:sz="4" w:space="0" w:color="auto"/>
              <w:right w:val="single" w:sz="4" w:space="0" w:color="auto"/>
            </w:tcBorders>
            <w:vAlign w:val="center"/>
            <w:hideMark/>
          </w:tcPr>
          <w:p w14:paraId="65159172"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79A02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01B48F" w14:textId="77777777" w:rsidR="001363CF" w:rsidRPr="00130358" w:rsidRDefault="001363CF" w:rsidP="00D62538">
            <w:pPr>
              <w:pStyle w:val="TAC"/>
              <w:keepNext w:val="0"/>
              <w:keepLines w:val="0"/>
              <w:rPr>
                <w:rFonts w:cs="Arial"/>
                <w:lang w:eastAsia="ja-JP"/>
              </w:rPr>
            </w:pPr>
            <w:r w:rsidRPr="00130358">
              <w:rPr>
                <w:rFonts w:cs="v4.2.0"/>
                <w:lang w:eastAsia="ja-JP"/>
              </w:rPr>
              <w:t>0.3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78BB39" w14:textId="77777777" w:rsidR="001363CF" w:rsidRPr="00130358" w:rsidRDefault="001363CF" w:rsidP="00D62538">
            <w:pPr>
              <w:pStyle w:val="TAC"/>
              <w:keepNext w:val="0"/>
              <w:keepLines w:val="0"/>
              <w:rPr>
                <w:rFonts w:cs="Arial"/>
                <w:lang w:eastAsia="ja-JP"/>
              </w:rPr>
            </w:pPr>
            <w:r w:rsidRPr="00130358">
              <w:rPr>
                <w:rFonts w:cs="v4.2.0"/>
                <w:lang w:eastAsia="ja-JP"/>
              </w:rPr>
              <w:t>-4.8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B35B69"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C6C5F4"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A4F065" w14:textId="77777777" w:rsidR="001363CF" w:rsidRPr="00130358" w:rsidRDefault="001363CF" w:rsidP="00D62538">
            <w:pPr>
              <w:pStyle w:val="TAC"/>
              <w:keepNext w:val="0"/>
              <w:keepLines w:val="0"/>
              <w:rPr>
                <w:rFonts w:cs="Arial"/>
                <w:lang w:eastAsia="ja-JP"/>
              </w:rPr>
            </w:pPr>
            <w:r w:rsidRPr="00130358">
              <w:rPr>
                <w:rFonts w:cs="v4.2.0"/>
                <w:lang w:eastAsia="ja-JP"/>
              </w:rPr>
              <w:t>0.34</w:t>
            </w:r>
          </w:p>
        </w:tc>
      </w:tr>
      <w:tr w:rsidR="001363CF" w:rsidRPr="00130358" w14:paraId="21C25DBB"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51797A2" w14:textId="2A7F0627"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895" w:type="dxa"/>
            <w:tcBorders>
              <w:top w:val="single" w:sz="4" w:space="0" w:color="auto"/>
              <w:left w:val="single" w:sz="4" w:space="0" w:color="auto"/>
              <w:bottom w:val="single" w:sz="4" w:space="0" w:color="auto"/>
              <w:right w:val="single" w:sz="4" w:space="0" w:color="auto"/>
            </w:tcBorders>
            <w:vAlign w:val="center"/>
            <w:hideMark/>
          </w:tcPr>
          <w:p w14:paraId="6520EA7E" w14:textId="557EE922"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D0D4A7"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7AE9F9"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6EF776" w14:textId="77777777" w:rsidR="001363CF" w:rsidRPr="00130358" w:rsidRDefault="001363CF" w:rsidP="00D62538">
            <w:pPr>
              <w:pStyle w:val="TAC"/>
              <w:keepNext w:val="0"/>
              <w:keepLines w:val="0"/>
              <w:rPr>
                <w:rFonts w:cs="Arial"/>
                <w:lang w:eastAsia="ja-JP"/>
              </w:rPr>
            </w:pPr>
            <w:r w:rsidRPr="00130358">
              <w:rPr>
                <w:rFonts w:cs="Arial"/>
                <w:lang w:eastAsia="ja-JP"/>
              </w:rPr>
              <w:t>-94.7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18230A"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0500D1" w14:textId="77777777" w:rsidR="001363CF" w:rsidRPr="00130358" w:rsidRDefault="001363CF" w:rsidP="00D62538">
            <w:pPr>
              <w:pStyle w:val="TAC"/>
              <w:keepNext w:val="0"/>
              <w:keepLines w:val="0"/>
              <w:rPr>
                <w:rFonts w:cs="Arial"/>
                <w:lang w:eastAsia="ja-JP"/>
              </w:rPr>
            </w:pPr>
            <w:r w:rsidRPr="00130358">
              <w:rPr>
                <w:rFonts w:cs="Arial"/>
                <w:lang w:eastAsia="ja-JP"/>
              </w:rPr>
              <w:t>-infinity</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CFEA8" w14:textId="77777777" w:rsidR="001363CF" w:rsidRPr="00130358" w:rsidRDefault="001363CF" w:rsidP="00D62538">
            <w:pPr>
              <w:pStyle w:val="TAC"/>
              <w:keepNext w:val="0"/>
              <w:keepLines w:val="0"/>
              <w:rPr>
                <w:rFonts w:cs="Arial"/>
                <w:lang w:eastAsia="ja-JP"/>
              </w:rPr>
            </w:pPr>
            <w:r w:rsidRPr="00130358">
              <w:rPr>
                <w:rFonts w:cs="Arial"/>
                <w:lang w:eastAsia="ja-JP"/>
              </w:rPr>
              <w:t>-91.5</w:t>
            </w:r>
          </w:p>
        </w:tc>
      </w:tr>
      <w:tr w:rsidR="001363CF" w:rsidRPr="00130358" w14:paraId="23A013DC" w14:textId="77777777" w:rsidTr="00D62538">
        <w:trPr>
          <w:cantSplit/>
          <w:jc w:val="center"/>
        </w:trPr>
        <w:tc>
          <w:tcPr>
            <w:tcW w:w="2948" w:type="dxa"/>
            <w:tcBorders>
              <w:top w:val="single" w:sz="4" w:space="0" w:color="auto"/>
              <w:left w:val="single" w:sz="4" w:space="0" w:color="auto"/>
              <w:bottom w:val="single" w:sz="4" w:space="0" w:color="auto"/>
              <w:right w:val="single" w:sz="4" w:space="0" w:color="auto"/>
            </w:tcBorders>
            <w:vAlign w:val="center"/>
            <w:hideMark/>
          </w:tcPr>
          <w:p w14:paraId="38929B96" w14:textId="27E02916"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895" w:type="dxa"/>
            <w:tcBorders>
              <w:top w:val="single" w:sz="4" w:space="0" w:color="auto"/>
              <w:left w:val="single" w:sz="4" w:space="0" w:color="auto"/>
              <w:bottom w:val="single" w:sz="4" w:space="0" w:color="auto"/>
              <w:right w:val="single" w:sz="4" w:space="0" w:color="auto"/>
            </w:tcBorders>
            <w:vAlign w:val="center"/>
          </w:tcPr>
          <w:p w14:paraId="6B679C5C" w14:textId="77777777" w:rsidR="001363CF" w:rsidRPr="00130358" w:rsidRDefault="001363CF" w:rsidP="00D62538">
            <w:pPr>
              <w:pStyle w:val="TAC"/>
              <w:keepNext w:val="0"/>
              <w:keepLines w:val="0"/>
              <w:rPr>
                <w:rFonts w:cs="Arial"/>
                <w:lang w:eastAsia="ja-JP"/>
              </w:rPr>
            </w:pPr>
          </w:p>
        </w:tc>
        <w:tc>
          <w:tcPr>
            <w:tcW w:w="5757" w:type="dxa"/>
            <w:gridSpan w:val="6"/>
            <w:tcBorders>
              <w:top w:val="single" w:sz="4" w:space="0" w:color="auto"/>
              <w:left w:val="single" w:sz="4" w:space="0" w:color="auto"/>
              <w:bottom w:val="single" w:sz="4" w:space="0" w:color="auto"/>
              <w:right w:val="single" w:sz="4" w:space="0" w:color="auto"/>
            </w:tcBorders>
            <w:vAlign w:val="center"/>
            <w:hideMark/>
          </w:tcPr>
          <w:p w14:paraId="00E67195"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642102B3" w14:textId="77777777" w:rsidTr="00D62538">
        <w:trPr>
          <w:cantSplit/>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4F269146" w14:textId="29A1926C"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71D941BC">
                <v:shape id="_x0000_i1184" type="#_x0000_t75" style="width:21.75pt;height:18.75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15A0122C" w14:textId="7A1B346D"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S-RSRP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38E5D4C9" w14:textId="54DB442D"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SSSS</w:t>
            </w:r>
            <w:r w:rsidR="00D62538" w:rsidRPr="00130358">
              <w:rPr>
                <w:rFonts w:cs="Arial"/>
                <w:lang w:eastAsia="ja-JP"/>
              </w:rPr>
              <w:t xml:space="preserve"> </w:t>
            </w:r>
            <w:r w:rsidR="001363CF" w:rsidRPr="00130358">
              <w:rPr>
                <w:rFonts w:cs="Arial"/>
                <w:lang w:eastAsia="ja-JP"/>
              </w:rPr>
              <w:t>Es/</w:t>
            </w:r>
            <w:proofErr w:type="spellStart"/>
            <w:r w:rsidR="001363CF" w:rsidRPr="00130358">
              <w:rPr>
                <w:rFonts w:cs="Arial"/>
                <w:lang w:eastAsia="ja-JP"/>
              </w:rPr>
              <w:t>Iot</w:t>
            </w:r>
            <w:proofErr w:type="spellEnd"/>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set</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same</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PSSS/PSBCH</w:t>
            </w:r>
            <w:r w:rsidR="00D62538" w:rsidRPr="00130358">
              <w:rPr>
                <w:rFonts w:cs="Arial"/>
                <w:lang w:eastAsia="ja-JP"/>
              </w:rPr>
              <w:t xml:space="preserve"> </w:t>
            </w:r>
            <w:r w:rsidR="001363CF" w:rsidRPr="00130358">
              <w:rPr>
                <w:rFonts w:cs="Arial"/>
                <w:lang w:eastAsia="ja-JP"/>
              </w:rPr>
              <w:t>Es/</w:t>
            </w:r>
            <w:proofErr w:type="spellStart"/>
            <w:r w:rsidR="001363CF" w:rsidRPr="00130358">
              <w:rPr>
                <w:rFonts w:cs="Arial"/>
                <w:lang w:eastAsia="ja-JP"/>
              </w:rPr>
              <w:t>Iot</w:t>
            </w:r>
            <w:proofErr w:type="spellEnd"/>
            <w:r w:rsidR="001363CF" w:rsidRPr="00130358">
              <w:rPr>
                <w:rFonts w:cs="Arial"/>
                <w:lang w:eastAsia="ja-JP"/>
              </w:rPr>
              <w:t>.</w:t>
            </w:r>
          </w:p>
        </w:tc>
      </w:tr>
    </w:tbl>
    <w:p w14:paraId="61718B81" w14:textId="77777777" w:rsidR="001363CF" w:rsidRPr="00130358" w:rsidRDefault="001363CF" w:rsidP="00D62538">
      <w:pPr>
        <w:rPr>
          <w:color w:val="000000"/>
          <w:kern w:val="2"/>
          <w:lang w:eastAsia="zh-CN"/>
        </w:rPr>
      </w:pPr>
    </w:p>
    <w:p w14:paraId="5C01C514" w14:textId="77777777" w:rsidR="001363CF" w:rsidRPr="00130358" w:rsidRDefault="001363CF" w:rsidP="00772922">
      <w:r w:rsidRPr="00130358">
        <w:t xml:space="preserve">1) During T2, </w:t>
      </w:r>
      <w:proofErr w:type="spellStart"/>
      <w:r w:rsidRPr="00130358">
        <w:t>SyncRef</w:t>
      </w:r>
      <w:proofErr w:type="spellEnd"/>
      <w:r w:rsidRPr="00130358">
        <w:t xml:space="preserve"> UE selection delay is defined as the time from the beginning of T2 to the time UE is synchronized to </w:t>
      </w:r>
      <w:proofErr w:type="spellStart"/>
      <w:r w:rsidRPr="00130358">
        <w:t>SyncRef</w:t>
      </w:r>
      <w:proofErr w:type="spellEnd"/>
      <w:r w:rsidRPr="00130358">
        <w:t xml:space="preserve"> UE 1 and changes its SLSS transmissions timing and SLSS ID to follow </w:t>
      </w:r>
      <w:proofErr w:type="spellStart"/>
      <w:r w:rsidRPr="00130358">
        <w:t>SyncRef</w:t>
      </w:r>
      <w:proofErr w:type="spellEnd"/>
      <w:r w:rsidRPr="00130358">
        <w:t xml:space="preserve"> UE 1 as the synchronization source. For the test configuration, the SLSS ID will be changed to 168+59 (with in-coverage IE in MIB-SL set to FALSE) after </w:t>
      </w:r>
      <w:proofErr w:type="spellStart"/>
      <w:r w:rsidRPr="00130358">
        <w:t>SyncRef</w:t>
      </w:r>
      <w:proofErr w:type="spellEnd"/>
      <w:r w:rsidRPr="00130358">
        <w:t xml:space="preserve"> UE selection delay from start of T2.</w:t>
      </w:r>
    </w:p>
    <w:p w14:paraId="4AF27BB6" w14:textId="77777777" w:rsidR="001363CF" w:rsidRPr="00130358" w:rsidRDefault="001363CF" w:rsidP="00772922">
      <w:r w:rsidRPr="00130358">
        <w:t xml:space="preserve">The </w:t>
      </w:r>
      <w:proofErr w:type="spellStart"/>
      <w:r w:rsidRPr="00130358">
        <w:t>SyncRef</w:t>
      </w:r>
      <w:proofErr w:type="spellEnd"/>
      <w:r w:rsidRPr="00130358">
        <w:t xml:space="preserve"> UE selection delay shall be less than </w:t>
      </w:r>
      <w:r w:rsidRPr="00130358">
        <w:rPr>
          <w:rFonts w:cs="v4.2.0"/>
        </w:rPr>
        <w:t>8.8</w:t>
      </w:r>
      <w:r w:rsidRPr="00130358">
        <w:t xml:space="preserve">sec. The </w:t>
      </w:r>
      <w:proofErr w:type="spellStart"/>
      <w:r w:rsidRPr="00130358">
        <w:t>SyncRef</w:t>
      </w:r>
      <w:proofErr w:type="spellEnd"/>
      <w:r w:rsidRPr="00130358">
        <w:t xml:space="preserve"> UE selection/reselection delay can be expressed as:</w:t>
      </w:r>
    </w:p>
    <w:p w14:paraId="5380E117" w14:textId="77777777" w:rsidR="001363CF" w:rsidRPr="00130358" w:rsidRDefault="001363CF" w:rsidP="00D62538">
      <w:pPr>
        <w:pStyle w:val="B1"/>
      </w:pPr>
      <w:r w:rsidRPr="00130358">
        <w:tab/>
      </w:r>
      <w:proofErr w:type="spellStart"/>
      <w:r w:rsidRPr="00130358">
        <w:t>SyncRef</w:t>
      </w:r>
      <w:proofErr w:type="spellEnd"/>
      <w:r w:rsidRPr="00130358">
        <w:t xml:space="preserve"> UE selection/reselection delay = </w:t>
      </w:r>
      <w:proofErr w:type="spellStart"/>
      <w:r w:rsidRPr="00130358">
        <w:t>T</w:t>
      </w:r>
      <w:r w:rsidRPr="00130358">
        <w:rPr>
          <w:vertAlign w:val="subscript"/>
        </w:rPr>
        <w:t>detect,SyncRef</w:t>
      </w:r>
      <w:proofErr w:type="spellEnd"/>
      <w:r w:rsidRPr="00130358">
        <w:rPr>
          <w:vertAlign w:val="subscript"/>
        </w:rPr>
        <w:t xml:space="preserve"> UE</w:t>
      </w:r>
      <w:r w:rsidRPr="00130358">
        <w:t xml:space="preserve"> + </w:t>
      </w:r>
      <w:proofErr w:type="spellStart"/>
      <w:r w:rsidRPr="00130358">
        <w:rPr>
          <w:rFonts w:cs="v4.2.0"/>
        </w:rPr>
        <w:t>T</w:t>
      </w:r>
      <w:r w:rsidRPr="00130358">
        <w:rPr>
          <w:rFonts w:cs="v4.2.0"/>
          <w:vertAlign w:val="subscript"/>
        </w:rPr>
        <w:t>evaluate,SLSS</w:t>
      </w:r>
      <w:proofErr w:type="spellEnd"/>
      <w:r w:rsidRPr="00130358">
        <w:rPr>
          <w:rFonts w:cs="v4.2.0"/>
          <w:vertAlign w:val="subscript"/>
        </w:rPr>
        <w:t xml:space="preserve"> </w:t>
      </w:r>
      <w:r w:rsidRPr="00130358">
        <w:t>+ SLSS period</w:t>
      </w:r>
    </w:p>
    <w:p w14:paraId="1247FF62" w14:textId="77777777" w:rsidR="001363CF" w:rsidRPr="00130358" w:rsidRDefault="001363CF" w:rsidP="00772922">
      <w:r w:rsidRPr="00130358">
        <w:t>Where</w:t>
      </w:r>
    </w:p>
    <w:p w14:paraId="6F1D05C6" w14:textId="41710E2A" w:rsidR="001363CF" w:rsidRPr="00130358" w:rsidRDefault="001363CF" w:rsidP="00D62538">
      <w:pPr>
        <w:pStyle w:val="B1"/>
      </w:pPr>
      <w:r w:rsidRPr="00130358">
        <w:t>-</w:t>
      </w:r>
      <w:r w:rsidRPr="00130358">
        <w:tab/>
      </w:r>
      <w:proofErr w:type="spellStart"/>
      <w:r w:rsidRPr="00130358">
        <w:t>T</w:t>
      </w:r>
      <w:r w:rsidRPr="00130358">
        <w:rPr>
          <w:vertAlign w:val="subscript"/>
        </w:rPr>
        <w:t>detect,SyncRef</w:t>
      </w:r>
      <w:proofErr w:type="spellEnd"/>
      <w:r w:rsidRPr="00130358">
        <w:rPr>
          <w:vertAlign w:val="subscript"/>
        </w:rPr>
        <w:t xml:space="preserve"> UE </w:t>
      </w:r>
      <w:r w:rsidRPr="00130358">
        <w:t xml:space="preserve">= 8sec (as specified in 3GPP TS 36.133 [4] </w:t>
      </w:r>
      <w:r w:rsidR="00483222" w:rsidRPr="00130358">
        <w:t>clause</w:t>
      </w:r>
      <w:r w:rsidRPr="00130358">
        <w:t xml:space="preserve"> 11.4)</w:t>
      </w:r>
    </w:p>
    <w:p w14:paraId="47737F74" w14:textId="1335846A" w:rsidR="001363CF" w:rsidRPr="00130358" w:rsidRDefault="001363CF" w:rsidP="00D62538">
      <w:pPr>
        <w:pStyle w:val="B1"/>
      </w:pPr>
      <w:r w:rsidRPr="00130358">
        <w:t>-</w:t>
      </w:r>
      <w:r w:rsidRPr="00130358">
        <w:tab/>
      </w:r>
      <w:proofErr w:type="spellStart"/>
      <w:r w:rsidRPr="00130358">
        <w:rPr>
          <w:rFonts w:cs="v4.2.0"/>
        </w:rPr>
        <w:t>T</w:t>
      </w:r>
      <w:r w:rsidRPr="00130358">
        <w:rPr>
          <w:rFonts w:cs="v4.2.0"/>
          <w:vertAlign w:val="subscript"/>
        </w:rPr>
        <w:t>evaluate,SLSS</w:t>
      </w:r>
      <w:proofErr w:type="spellEnd"/>
      <w:r w:rsidRPr="00130358">
        <w:rPr>
          <w:rFonts w:cs="v4.2.0"/>
          <w:vertAlign w:val="subscript"/>
        </w:rPr>
        <w:t xml:space="preserve"> </w:t>
      </w:r>
      <w:r w:rsidRPr="00130358">
        <w:t xml:space="preserve">= 0.64 (as specified in 3GPP TS 36.133 [4] </w:t>
      </w:r>
      <w:r w:rsidR="00483222" w:rsidRPr="00130358">
        <w:t>clause</w:t>
      </w:r>
      <w:r w:rsidRPr="00130358">
        <w:t xml:space="preserve"> 13.3.1.3)</w:t>
      </w:r>
    </w:p>
    <w:p w14:paraId="34ED6F2A" w14:textId="77777777" w:rsidR="001363CF" w:rsidRPr="00130358" w:rsidRDefault="001363CF" w:rsidP="00D62538">
      <w:pPr>
        <w:pStyle w:val="B1"/>
      </w:pPr>
      <w:r w:rsidRPr="00130358">
        <w:t>-</w:t>
      </w:r>
      <w:r w:rsidRPr="00130358">
        <w:tab/>
      </w:r>
      <w:r w:rsidRPr="00130358">
        <w:rPr>
          <w:rFonts w:cs="v4.2.0"/>
        </w:rPr>
        <w:t>SLSS period = 160ms</w:t>
      </w:r>
    </w:p>
    <w:p w14:paraId="13CE78ED" w14:textId="77777777" w:rsidR="001363CF" w:rsidRPr="00130358" w:rsidRDefault="001363CF" w:rsidP="00772922">
      <w:r w:rsidRPr="00130358">
        <w:rPr>
          <w:rFonts w:cs="v4.2.0"/>
        </w:rPr>
        <w:t>This gives a total of 8.8 seconds.</w:t>
      </w:r>
    </w:p>
    <w:p w14:paraId="7301C754" w14:textId="77777777" w:rsidR="001363CF" w:rsidRPr="00130358" w:rsidRDefault="001363CF" w:rsidP="00772922">
      <w:r w:rsidRPr="00130358">
        <w:t xml:space="preserve">2) During T3, </w:t>
      </w:r>
      <w:proofErr w:type="spellStart"/>
      <w:r w:rsidRPr="00130358">
        <w:t>SyncRef</w:t>
      </w:r>
      <w:proofErr w:type="spellEnd"/>
      <w:r w:rsidRPr="00130358">
        <w:t xml:space="preserve"> UE reselection delay is defined as the time from the beginning of T3 to the time UE changes its synchronization source from </w:t>
      </w:r>
      <w:proofErr w:type="spellStart"/>
      <w:r w:rsidRPr="00130358">
        <w:t>SyncRef</w:t>
      </w:r>
      <w:proofErr w:type="spellEnd"/>
      <w:r w:rsidRPr="00130358">
        <w:t xml:space="preserve"> UE 1 to </w:t>
      </w:r>
      <w:proofErr w:type="spellStart"/>
      <w:r w:rsidRPr="00130358">
        <w:t>SyncRef</w:t>
      </w:r>
      <w:proofErr w:type="spellEnd"/>
      <w:r w:rsidRPr="00130358">
        <w:t xml:space="preserve"> UE 2, and changes its SLSS transmissions timing and SLSS ID to follow </w:t>
      </w:r>
      <w:proofErr w:type="spellStart"/>
      <w:r w:rsidRPr="00130358">
        <w:t>SyncRef</w:t>
      </w:r>
      <w:proofErr w:type="spellEnd"/>
      <w:r w:rsidRPr="00130358">
        <w:t xml:space="preserve"> UE 2 as the synchronization source. For the test configuration, the SLSS ID will be changed to 30 (with in-coverage IE in MIB-SL set to FALSE) after </w:t>
      </w:r>
      <w:proofErr w:type="spellStart"/>
      <w:r w:rsidRPr="00130358">
        <w:t>SyncRef</w:t>
      </w:r>
      <w:proofErr w:type="spellEnd"/>
      <w:r w:rsidRPr="00130358">
        <w:t xml:space="preserve"> UE selection delay from start of T3.</w:t>
      </w:r>
    </w:p>
    <w:p w14:paraId="2648DA4D" w14:textId="77777777" w:rsidR="001363CF" w:rsidRPr="00130358" w:rsidRDefault="001363CF" w:rsidP="00772922">
      <w:r w:rsidRPr="00130358">
        <w:t xml:space="preserve">The </w:t>
      </w:r>
      <w:proofErr w:type="spellStart"/>
      <w:r w:rsidRPr="00130358">
        <w:t>SyncRef</w:t>
      </w:r>
      <w:proofErr w:type="spellEnd"/>
      <w:r w:rsidRPr="00130358">
        <w:t xml:space="preserve"> UE reselection delay shall be less than </w:t>
      </w:r>
      <w:r w:rsidRPr="00130358">
        <w:rPr>
          <w:rFonts w:cs="v4.2.0"/>
        </w:rPr>
        <w:t>8.8</w:t>
      </w:r>
      <w:r w:rsidRPr="00130358">
        <w:t xml:space="preserve">sec. The </w:t>
      </w:r>
      <w:proofErr w:type="spellStart"/>
      <w:r w:rsidRPr="00130358">
        <w:t>SyncRef</w:t>
      </w:r>
      <w:proofErr w:type="spellEnd"/>
      <w:r w:rsidRPr="00130358">
        <w:t xml:space="preserve"> UE selection/reselection delay can be expressed as:</w:t>
      </w:r>
    </w:p>
    <w:p w14:paraId="53EB8E51" w14:textId="77777777" w:rsidR="001363CF" w:rsidRPr="00130358" w:rsidRDefault="001363CF" w:rsidP="00D62538">
      <w:pPr>
        <w:pStyle w:val="B1"/>
      </w:pPr>
      <w:r w:rsidRPr="00130358">
        <w:tab/>
      </w:r>
      <w:proofErr w:type="spellStart"/>
      <w:r w:rsidRPr="00130358">
        <w:t>SyncRef</w:t>
      </w:r>
      <w:proofErr w:type="spellEnd"/>
      <w:r w:rsidRPr="00130358">
        <w:t xml:space="preserve"> UE selection/reselection delay = </w:t>
      </w:r>
      <w:proofErr w:type="spellStart"/>
      <w:r w:rsidRPr="00130358">
        <w:t>T</w:t>
      </w:r>
      <w:r w:rsidRPr="00130358">
        <w:rPr>
          <w:vertAlign w:val="subscript"/>
        </w:rPr>
        <w:t>detect,SyncRef</w:t>
      </w:r>
      <w:proofErr w:type="spellEnd"/>
      <w:r w:rsidRPr="00130358">
        <w:rPr>
          <w:vertAlign w:val="subscript"/>
        </w:rPr>
        <w:t xml:space="preserve"> UE</w:t>
      </w:r>
      <w:r w:rsidRPr="00130358">
        <w:t xml:space="preserve"> + </w:t>
      </w:r>
      <w:proofErr w:type="spellStart"/>
      <w:r w:rsidRPr="00130358">
        <w:rPr>
          <w:rFonts w:cs="v4.2.0"/>
        </w:rPr>
        <w:t>T</w:t>
      </w:r>
      <w:r w:rsidRPr="00130358">
        <w:rPr>
          <w:rFonts w:cs="v4.2.0"/>
          <w:vertAlign w:val="subscript"/>
        </w:rPr>
        <w:t>evaluate,SLSS</w:t>
      </w:r>
      <w:proofErr w:type="spellEnd"/>
      <w:r w:rsidRPr="00130358">
        <w:rPr>
          <w:rFonts w:cs="v4.2.0"/>
          <w:vertAlign w:val="subscript"/>
        </w:rPr>
        <w:t xml:space="preserve"> </w:t>
      </w:r>
      <w:r w:rsidRPr="00130358">
        <w:t>+ SLSS period</w:t>
      </w:r>
    </w:p>
    <w:p w14:paraId="0EBFAB2C" w14:textId="77777777" w:rsidR="001363CF" w:rsidRPr="00130358" w:rsidRDefault="001363CF" w:rsidP="00772922">
      <w:r w:rsidRPr="00130358">
        <w:t>Where</w:t>
      </w:r>
    </w:p>
    <w:p w14:paraId="6A16601E" w14:textId="4556A3CA" w:rsidR="001363CF" w:rsidRPr="00130358" w:rsidRDefault="001363CF" w:rsidP="00D62538">
      <w:pPr>
        <w:pStyle w:val="B1"/>
      </w:pPr>
      <w:r w:rsidRPr="00130358">
        <w:t>-</w:t>
      </w:r>
      <w:r w:rsidRPr="00130358">
        <w:tab/>
      </w:r>
      <w:proofErr w:type="spellStart"/>
      <w:r w:rsidRPr="00130358">
        <w:t>T</w:t>
      </w:r>
      <w:r w:rsidRPr="00130358">
        <w:rPr>
          <w:vertAlign w:val="subscript"/>
        </w:rPr>
        <w:t>detect,SyncRef</w:t>
      </w:r>
      <w:proofErr w:type="spellEnd"/>
      <w:r w:rsidRPr="00130358">
        <w:rPr>
          <w:vertAlign w:val="subscript"/>
        </w:rPr>
        <w:t xml:space="preserve"> UE </w:t>
      </w:r>
      <w:r w:rsidRPr="00130358">
        <w:t xml:space="preserve">= 8sec (as specified in 3GPP TS 36.133 [4] </w:t>
      </w:r>
      <w:r w:rsidR="00483222" w:rsidRPr="00130358">
        <w:t>clause</w:t>
      </w:r>
      <w:r w:rsidRPr="00130358">
        <w:t xml:space="preserve"> 11.4)</w:t>
      </w:r>
    </w:p>
    <w:p w14:paraId="77725462" w14:textId="645A9E84" w:rsidR="001363CF" w:rsidRPr="00130358" w:rsidRDefault="001363CF" w:rsidP="00D62538">
      <w:pPr>
        <w:pStyle w:val="B1"/>
      </w:pPr>
      <w:r w:rsidRPr="00130358">
        <w:t>-</w:t>
      </w:r>
      <w:r w:rsidRPr="00130358">
        <w:tab/>
      </w:r>
      <w:proofErr w:type="spellStart"/>
      <w:r w:rsidRPr="00130358">
        <w:rPr>
          <w:rFonts w:cs="v4.2.0"/>
        </w:rPr>
        <w:t>T</w:t>
      </w:r>
      <w:r w:rsidRPr="00130358">
        <w:rPr>
          <w:rFonts w:cs="v4.2.0"/>
          <w:vertAlign w:val="subscript"/>
        </w:rPr>
        <w:t>evaluate,SLSS</w:t>
      </w:r>
      <w:proofErr w:type="spellEnd"/>
      <w:r w:rsidRPr="00130358">
        <w:rPr>
          <w:rFonts w:cs="v4.2.0"/>
          <w:vertAlign w:val="subscript"/>
        </w:rPr>
        <w:t xml:space="preserve"> </w:t>
      </w:r>
      <w:r w:rsidRPr="00130358">
        <w:t xml:space="preserve">= 0.64 (as specified in 3GPP TS 36.133 [4] </w:t>
      </w:r>
      <w:r w:rsidR="00483222" w:rsidRPr="00130358">
        <w:t>clause</w:t>
      </w:r>
      <w:r w:rsidRPr="00130358">
        <w:t xml:space="preserve"> 13.3.1.3)</w:t>
      </w:r>
    </w:p>
    <w:p w14:paraId="781C2C9C" w14:textId="77777777" w:rsidR="001363CF" w:rsidRPr="00130358" w:rsidRDefault="001363CF" w:rsidP="00D62538">
      <w:pPr>
        <w:pStyle w:val="B1"/>
      </w:pPr>
      <w:r w:rsidRPr="00130358">
        <w:t>-</w:t>
      </w:r>
      <w:r w:rsidRPr="00130358">
        <w:tab/>
      </w:r>
      <w:r w:rsidRPr="00130358">
        <w:rPr>
          <w:rFonts w:cs="v4.2.0"/>
        </w:rPr>
        <w:t>SLSS period = 160ms</w:t>
      </w:r>
    </w:p>
    <w:p w14:paraId="6BE843FF" w14:textId="77777777" w:rsidR="001363CF" w:rsidRPr="00130358" w:rsidRDefault="001363CF" w:rsidP="00772922">
      <w:pPr>
        <w:rPr>
          <w:rFonts w:cs="v4.2.0"/>
        </w:rPr>
      </w:pPr>
      <w:r w:rsidRPr="00130358">
        <w:rPr>
          <w:rFonts w:cs="v4.2.0"/>
        </w:rPr>
        <w:t>This gives a total of 8.8 seconds.</w:t>
      </w:r>
    </w:p>
    <w:p w14:paraId="48857A0F" w14:textId="77777777" w:rsidR="001363CF" w:rsidRPr="00130358" w:rsidRDefault="001363CF" w:rsidP="00772922">
      <w:r w:rsidRPr="00130358">
        <w:t xml:space="preserve">The test system will verify that the V2X UE does not drop or delay more than 6% of its V2X </w:t>
      </w:r>
      <w:r w:rsidRPr="00130358">
        <w:rPr>
          <w:lang w:eastAsia="zh-CN"/>
        </w:rPr>
        <w:t xml:space="preserve">data and SLSS </w:t>
      </w:r>
      <w:r w:rsidRPr="00130358">
        <w:t>transmissions during the duration of T2 and T3.</w:t>
      </w:r>
    </w:p>
    <w:p w14:paraId="43A864FF" w14:textId="77777777" w:rsidR="001363CF" w:rsidRPr="00130358" w:rsidRDefault="001363CF" w:rsidP="00D62538">
      <w:pPr>
        <w:rPr>
          <w:color w:val="000000"/>
          <w:kern w:val="2"/>
          <w:lang w:eastAsia="zh-CN"/>
        </w:rPr>
      </w:pPr>
      <w:r w:rsidRPr="00130358">
        <w:rPr>
          <w:rFonts w:cs="v4.2.0"/>
        </w:rPr>
        <w:t xml:space="preserve">The rate of correct </w:t>
      </w:r>
      <w:proofErr w:type="spellStart"/>
      <w:r w:rsidRPr="00130358">
        <w:rPr>
          <w:rFonts w:cs="v4.2.0"/>
        </w:rPr>
        <w:t>SyncRef</w:t>
      </w:r>
      <w:proofErr w:type="spellEnd"/>
      <w:r w:rsidRPr="00130358">
        <w:rPr>
          <w:rFonts w:cs="v4.2.0"/>
        </w:rPr>
        <w:t xml:space="preserve"> UE selection / reselection observed during repeated tests shall be at least 90%.</w:t>
      </w:r>
    </w:p>
    <w:p w14:paraId="2E37526B" w14:textId="77777777" w:rsidR="001363CF" w:rsidRPr="00130358" w:rsidRDefault="001363CF" w:rsidP="00D62538">
      <w:pPr>
        <w:pStyle w:val="Heading2"/>
        <w:keepNext w:val="0"/>
        <w:keepLines w:val="0"/>
      </w:pPr>
      <w:r w:rsidRPr="00130358">
        <w:t>12.4</w:t>
      </w:r>
      <w:r w:rsidRPr="00130358">
        <w:tab/>
        <w:t>Congestion Control Measurement Test for V2X UE</w:t>
      </w:r>
    </w:p>
    <w:p w14:paraId="1B61AD2A" w14:textId="77777777" w:rsidR="001363CF" w:rsidRPr="00130358" w:rsidRDefault="001363CF" w:rsidP="00D62538">
      <w:pPr>
        <w:pStyle w:val="Heading3"/>
        <w:keepNext w:val="0"/>
        <w:keepLines w:val="0"/>
        <w:rPr>
          <w:rFonts w:eastAsia="Batang"/>
        </w:rPr>
      </w:pPr>
      <w:r w:rsidRPr="00130358">
        <w:rPr>
          <w:rFonts w:eastAsia="Batang"/>
        </w:rPr>
        <w:t>12.4.1</w:t>
      </w:r>
      <w:r w:rsidRPr="00130358">
        <w:rPr>
          <w:rFonts w:eastAsia="Batang"/>
        </w:rPr>
        <w:tab/>
        <w:t>Test Purpose</w:t>
      </w:r>
    </w:p>
    <w:p w14:paraId="0D3CD304" w14:textId="070F99FC" w:rsidR="001363CF" w:rsidRPr="00130358" w:rsidRDefault="001363CF" w:rsidP="00D62538">
      <w:r w:rsidRPr="00130358">
        <w:t xml:space="preserve">To verify the </w:t>
      </w:r>
      <w:r w:rsidRPr="00130358">
        <w:rPr>
          <w:rFonts w:cs="v4.2.0"/>
        </w:rPr>
        <w:t xml:space="preserve">V2X UE makes correct reporting of an event according to the congestion control measurement requirements in </w:t>
      </w:r>
      <w:r w:rsidR="00483222" w:rsidRPr="00130358">
        <w:rPr>
          <w:rFonts w:cs="v4.2.0"/>
        </w:rPr>
        <w:t>clause</w:t>
      </w:r>
      <w:r w:rsidRPr="00130358">
        <w:rPr>
          <w:rFonts w:cs="v4.2.0"/>
        </w:rPr>
        <w:t> 13.6</w:t>
      </w:r>
      <w:r w:rsidRPr="00130358">
        <w:t>.</w:t>
      </w:r>
    </w:p>
    <w:p w14:paraId="7178011D" w14:textId="31D381BF" w:rsidR="001363CF" w:rsidRPr="00130358" w:rsidRDefault="001363CF" w:rsidP="00D62538">
      <w:pPr>
        <w:rPr>
          <w:rFonts w:cs="v4.2.0"/>
        </w:rPr>
      </w:pPr>
      <w:r w:rsidRPr="00130358">
        <w:rPr>
          <w:rFonts w:cs="v4.2.0"/>
        </w:rPr>
        <w:t xml:space="preserve">The purpose of this test is to verify that the V2X UE makes correct reporting of an event. This test will verify the congestion control measurement requirements in </w:t>
      </w:r>
      <w:r w:rsidR="00483222" w:rsidRPr="00130358">
        <w:rPr>
          <w:rFonts w:cs="v4.2.0"/>
        </w:rPr>
        <w:t>clause</w:t>
      </w:r>
      <w:r w:rsidRPr="00130358">
        <w:rPr>
          <w:rFonts w:cs="v4.2.0"/>
        </w:rPr>
        <w:t> 13.6.</w:t>
      </w:r>
    </w:p>
    <w:p w14:paraId="23CFAC60" w14:textId="77777777" w:rsidR="001363CF" w:rsidRPr="00130358" w:rsidRDefault="001363CF" w:rsidP="00D62538">
      <w:pPr>
        <w:pStyle w:val="Heading3"/>
        <w:keepNext w:val="0"/>
        <w:keepLines w:val="0"/>
        <w:rPr>
          <w:rFonts w:eastAsia="Batang"/>
        </w:rPr>
      </w:pPr>
      <w:r w:rsidRPr="00130358">
        <w:rPr>
          <w:rFonts w:eastAsia="Batang"/>
        </w:rPr>
        <w:t>12.4.2</w:t>
      </w:r>
      <w:r w:rsidRPr="00130358">
        <w:rPr>
          <w:rFonts w:eastAsia="Batang"/>
        </w:rPr>
        <w:tab/>
        <w:t>Test applicability</w:t>
      </w:r>
    </w:p>
    <w:p w14:paraId="711495A5" w14:textId="77777777" w:rsidR="001363CF" w:rsidRPr="00130358" w:rsidRDefault="001363CF" w:rsidP="00772922">
      <w:r w:rsidRPr="00130358">
        <w:t>This test applies to all types of UE that support V2X Communication and Band 47 and Channel Busy Ratio measurement and reporting.</w:t>
      </w:r>
    </w:p>
    <w:p w14:paraId="3DBDD2AD" w14:textId="77777777" w:rsidR="001363CF" w:rsidRPr="00130358" w:rsidRDefault="001363CF" w:rsidP="00D62538">
      <w:pPr>
        <w:pStyle w:val="Heading3"/>
        <w:keepNext w:val="0"/>
        <w:keepLines w:val="0"/>
        <w:rPr>
          <w:rFonts w:eastAsia="Batang"/>
        </w:rPr>
      </w:pPr>
      <w:r w:rsidRPr="00130358">
        <w:rPr>
          <w:rFonts w:eastAsia="Batang"/>
        </w:rPr>
        <w:t>12.4.3</w:t>
      </w:r>
      <w:r w:rsidRPr="00130358">
        <w:rPr>
          <w:rFonts w:eastAsia="Batang"/>
        </w:rPr>
        <w:tab/>
        <w:t>Minimum conformance requirements</w:t>
      </w:r>
    </w:p>
    <w:p w14:paraId="36481AE1" w14:textId="77777777" w:rsidR="001363CF" w:rsidRPr="00130358" w:rsidRDefault="001363CF" w:rsidP="00D62538">
      <w:r w:rsidRPr="00130358">
        <w:t>The UE shall be capable of estimating the channel busy ratio for one or more</w:t>
      </w:r>
      <w:r w:rsidRPr="00130358">
        <w:rPr>
          <w:rFonts w:eastAsia="Malgun Gothic"/>
        </w:rPr>
        <w:t xml:space="preserve"> transmission pools</w:t>
      </w:r>
      <w:r w:rsidRPr="00130358">
        <w:t xml:space="preserve"> indicated by higher layers TS 36.331 [5], based on S-RSSI measurements provided by the physical layer.</w:t>
      </w:r>
    </w:p>
    <w:p w14:paraId="073BF006" w14:textId="77777777" w:rsidR="001363CF" w:rsidRPr="00130358" w:rsidRDefault="001363CF" w:rsidP="00D62538">
      <w:pPr>
        <w:rPr>
          <w:rFonts w:eastAsia="Malgun Gothic"/>
        </w:rPr>
      </w:pPr>
      <w:r w:rsidRPr="00130358">
        <w:rPr>
          <w:rFonts w:cs="v4.2.0"/>
        </w:rPr>
        <w:t xml:space="preserve">When no </w:t>
      </w:r>
      <w:proofErr w:type="spellStart"/>
      <w:r w:rsidRPr="00130358">
        <w:rPr>
          <w:rFonts w:cs="v4.2.0"/>
        </w:rPr>
        <w:t>sidelink</w:t>
      </w:r>
      <w:proofErr w:type="spellEnd"/>
      <w:r w:rsidRPr="00130358">
        <w:rPr>
          <w:rFonts w:cs="v4.2.0"/>
        </w:rPr>
        <w:t xml:space="preserve"> </w:t>
      </w:r>
      <w:r w:rsidRPr="00130358">
        <w:rPr>
          <w:rFonts w:eastAsia="Malgun Gothic"/>
        </w:rPr>
        <w:t>transmissions occur, the UE physical layer shall perform a single</w:t>
      </w:r>
      <w:r w:rsidRPr="00130358">
        <w:rPr>
          <w:lang w:eastAsia="zh-CN"/>
        </w:rPr>
        <w:t>-shot</w:t>
      </w:r>
      <w:r w:rsidRPr="00130358">
        <w:rPr>
          <w:rFonts w:eastAsia="Malgun Gothic"/>
        </w:rPr>
        <w:t xml:space="preserve"> S-RSSI </w:t>
      </w:r>
      <w:r w:rsidRPr="00130358">
        <w:t>measurement</w:t>
      </w:r>
      <w:r w:rsidRPr="00130358">
        <w:rPr>
          <w:rFonts w:eastAsia="Malgun Gothic"/>
        </w:rPr>
        <w:t xml:space="preserve"> for each</w:t>
      </w:r>
      <w:r w:rsidRPr="00130358">
        <w:t xml:space="preserve"> sub-channel included</w:t>
      </w:r>
      <w:r w:rsidRPr="00130358">
        <w:rPr>
          <w:rFonts w:eastAsia="Malgun Gothic"/>
        </w:rPr>
        <w:t xml:space="preserve"> in </w:t>
      </w:r>
      <w:r w:rsidRPr="00130358">
        <w:t>all the subframes configured as transmission pools</w:t>
      </w:r>
      <w:r w:rsidRPr="00130358">
        <w:rPr>
          <w:rFonts w:eastAsia="Malgun Gothic"/>
        </w:rPr>
        <w:t>.</w:t>
      </w:r>
    </w:p>
    <w:p w14:paraId="2173D832" w14:textId="7EEBB5DD" w:rsidR="001363CF" w:rsidRPr="00130358" w:rsidRDefault="001363CF" w:rsidP="00D62538">
      <w:r w:rsidRPr="00130358">
        <w:t xml:space="preserve">The S-RSSI measurement performed according to this </w:t>
      </w:r>
      <w:r w:rsidR="00483222" w:rsidRPr="00130358">
        <w:t>clause</w:t>
      </w:r>
      <w:r w:rsidRPr="00130358">
        <w:t xml:space="preserve"> shall meet the S-RSSI measurement accuracy requirements defined in 3GPP TS 36.133 [4] </w:t>
      </w:r>
      <w:r w:rsidR="00483222" w:rsidRPr="00130358">
        <w:t>Clause</w:t>
      </w:r>
      <w:r w:rsidRPr="00130358">
        <w:t xml:space="preserve"> </w:t>
      </w:r>
      <w:r w:rsidRPr="00130358">
        <w:rPr>
          <w:lang w:eastAsia="zh-CN"/>
        </w:rPr>
        <w:t xml:space="preserve">9.10.4 </w:t>
      </w:r>
      <w:r w:rsidRPr="00130358">
        <w:t>&amp; Table 12.4.3.1-1</w:t>
      </w:r>
    </w:p>
    <w:p w14:paraId="7439AA9C" w14:textId="77777777" w:rsidR="001363CF" w:rsidRPr="00130358" w:rsidRDefault="001363CF" w:rsidP="00D62538">
      <w:pPr>
        <w:pStyle w:val="TH"/>
        <w:keepNext w:val="0"/>
        <w:keepLines w:val="0"/>
      </w:pPr>
      <w:r w:rsidRPr="00130358">
        <w:t>Table 12.4.3.1-1: Intra-frequency S-RSSI absolute accuracy</w:t>
      </w:r>
    </w:p>
    <w:tbl>
      <w:tblPr>
        <w:tblW w:w="0" w:type="auto"/>
        <w:jc w:val="center"/>
        <w:tblLayout w:type="fixed"/>
        <w:tblCellMar>
          <w:left w:w="28" w:type="dxa"/>
        </w:tblCellMar>
        <w:tblLook w:val="01E0" w:firstRow="1" w:lastRow="1" w:firstColumn="1" w:lastColumn="1" w:noHBand="0" w:noVBand="0"/>
      </w:tblPr>
      <w:tblGrid>
        <w:gridCol w:w="1110"/>
        <w:gridCol w:w="1224"/>
        <w:gridCol w:w="2857"/>
        <w:gridCol w:w="1856"/>
        <w:gridCol w:w="1527"/>
      </w:tblGrid>
      <w:tr w:rsidR="001363CF" w:rsidRPr="00130358" w14:paraId="54E49E4F" w14:textId="77777777" w:rsidTr="00D62538">
        <w:trPr>
          <w:jc w:val="center"/>
        </w:trPr>
        <w:tc>
          <w:tcPr>
            <w:tcW w:w="233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532891" w14:textId="77777777" w:rsidR="001363CF" w:rsidRPr="00130358" w:rsidRDefault="001363CF" w:rsidP="00D62538">
            <w:pPr>
              <w:pStyle w:val="TAH"/>
              <w:keepNext w:val="0"/>
              <w:keepLines w:val="0"/>
              <w:rPr>
                <w:rFonts w:cs="Arial"/>
                <w:lang w:eastAsia="ja-JP"/>
              </w:rPr>
            </w:pPr>
            <w:r w:rsidRPr="00130358">
              <w:rPr>
                <w:rFonts w:cs="Arial"/>
                <w:lang w:eastAsia="ja-JP"/>
              </w:rPr>
              <w:t>Accuracy</w:t>
            </w:r>
          </w:p>
        </w:tc>
        <w:tc>
          <w:tcPr>
            <w:tcW w:w="6240"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848334C" w14:textId="77777777" w:rsidR="001363CF" w:rsidRPr="00130358" w:rsidRDefault="001363CF" w:rsidP="00D62538">
            <w:pPr>
              <w:pStyle w:val="TAH"/>
              <w:keepNext w:val="0"/>
              <w:keepLines w:val="0"/>
              <w:rPr>
                <w:rFonts w:cs="Arial"/>
                <w:lang w:eastAsia="ja-JP"/>
              </w:rPr>
            </w:pPr>
            <w:r w:rsidRPr="00130358">
              <w:rPr>
                <w:rFonts w:cs="Arial"/>
                <w:lang w:eastAsia="ja-JP"/>
              </w:rPr>
              <w:t>Conditions</w:t>
            </w:r>
          </w:p>
        </w:tc>
      </w:tr>
      <w:tr w:rsidR="001363CF" w:rsidRPr="00130358" w14:paraId="5C36BED7" w14:textId="77777777" w:rsidTr="00D62538">
        <w:trPr>
          <w:jc w:val="center"/>
        </w:trPr>
        <w:tc>
          <w:tcPr>
            <w:tcW w:w="1110" w:type="dxa"/>
            <w:vMerge w:val="restart"/>
            <w:tcBorders>
              <w:top w:val="single" w:sz="6" w:space="0" w:color="auto"/>
              <w:left w:val="single" w:sz="4" w:space="0" w:color="auto"/>
              <w:right w:val="single" w:sz="6" w:space="0" w:color="auto"/>
            </w:tcBorders>
            <w:shd w:val="clear" w:color="auto" w:fill="auto"/>
            <w:vAlign w:val="center"/>
          </w:tcPr>
          <w:p w14:paraId="619A2346" w14:textId="0444C2FE" w:rsidR="001363CF" w:rsidRPr="00130358" w:rsidRDefault="001363CF" w:rsidP="00D62538">
            <w:pPr>
              <w:pStyle w:val="TAH"/>
              <w:keepNext w:val="0"/>
              <w:keepLines w:val="0"/>
              <w:rPr>
                <w:rFonts w:cs="Arial"/>
                <w:lang w:eastAsia="ja-JP"/>
              </w:rPr>
            </w:pPr>
            <w:r w:rsidRPr="00130358">
              <w:rPr>
                <w:rFonts w:cs="v4.2.0"/>
                <w:lang w:eastAsia="ja-JP"/>
              </w:rPr>
              <w:t>Normal</w:t>
            </w:r>
            <w:r w:rsidR="00D62538" w:rsidRPr="00130358">
              <w:rPr>
                <w:rFonts w:cs="v4.2.0"/>
                <w:lang w:eastAsia="ja-JP"/>
              </w:rPr>
              <w:t xml:space="preserve"> </w:t>
            </w:r>
            <w:r w:rsidRPr="00130358">
              <w:rPr>
                <w:rFonts w:cs="v4.2.0"/>
                <w:lang w:eastAsia="ja-JP"/>
              </w:rPr>
              <w:t>condition</w:t>
            </w:r>
          </w:p>
        </w:tc>
        <w:tc>
          <w:tcPr>
            <w:tcW w:w="1224" w:type="dxa"/>
            <w:vMerge w:val="restart"/>
            <w:tcBorders>
              <w:top w:val="single" w:sz="6" w:space="0" w:color="auto"/>
              <w:left w:val="single" w:sz="6" w:space="0" w:color="auto"/>
              <w:right w:val="single" w:sz="6" w:space="0" w:color="auto"/>
            </w:tcBorders>
            <w:shd w:val="clear" w:color="auto" w:fill="auto"/>
            <w:vAlign w:val="center"/>
          </w:tcPr>
          <w:p w14:paraId="714827D1" w14:textId="624F6E93" w:rsidR="001363CF" w:rsidRPr="00130358" w:rsidRDefault="001363CF" w:rsidP="00D62538">
            <w:pPr>
              <w:pStyle w:val="TAH"/>
              <w:keepNext w:val="0"/>
              <w:keepLines w:val="0"/>
              <w:rPr>
                <w:rFonts w:cs="Arial"/>
                <w:lang w:eastAsia="ja-JP"/>
              </w:rPr>
            </w:pPr>
            <w:r w:rsidRPr="00130358">
              <w:rPr>
                <w:rFonts w:cs="Arial"/>
                <w:lang w:eastAsia="ja-JP"/>
              </w:rPr>
              <w:t>Extreme</w:t>
            </w:r>
            <w:r w:rsidR="00D62538" w:rsidRPr="00130358">
              <w:rPr>
                <w:rFonts w:cs="Arial"/>
                <w:lang w:eastAsia="ja-JP"/>
              </w:rPr>
              <w:t xml:space="preserve"> </w:t>
            </w:r>
            <w:r w:rsidRPr="00130358">
              <w:rPr>
                <w:rFonts w:cs="Arial"/>
                <w:lang w:eastAsia="ja-JP"/>
              </w:rPr>
              <w:t>condition</w:t>
            </w:r>
          </w:p>
        </w:tc>
        <w:tc>
          <w:tcPr>
            <w:tcW w:w="6240"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82C72A3" w14:textId="77777777" w:rsidR="001363CF" w:rsidRPr="00130358" w:rsidRDefault="001363CF" w:rsidP="00D62538">
            <w:pPr>
              <w:pStyle w:val="TAH"/>
              <w:keepNext w:val="0"/>
              <w:keepLines w:val="0"/>
              <w:rPr>
                <w:rFonts w:cs="Arial"/>
                <w:lang w:eastAsia="ja-JP"/>
              </w:rPr>
            </w:pPr>
          </w:p>
        </w:tc>
      </w:tr>
      <w:tr w:rsidR="001363CF" w:rsidRPr="00130358" w14:paraId="009C11F2" w14:textId="77777777" w:rsidTr="00D62538">
        <w:trPr>
          <w:jc w:val="center"/>
        </w:trPr>
        <w:tc>
          <w:tcPr>
            <w:tcW w:w="1110" w:type="dxa"/>
            <w:vMerge/>
            <w:tcBorders>
              <w:left w:val="single" w:sz="4" w:space="0" w:color="auto"/>
              <w:bottom w:val="single" w:sz="6" w:space="0" w:color="auto"/>
              <w:right w:val="single" w:sz="6" w:space="0" w:color="auto"/>
            </w:tcBorders>
            <w:shd w:val="clear" w:color="auto" w:fill="auto"/>
            <w:vAlign w:val="center"/>
          </w:tcPr>
          <w:p w14:paraId="3B44200A" w14:textId="77777777" w:rsidR="001363CF" w:rsidRPr="00130358" w:rsidRDefault="001363CF" w:rsidP="00D62538">
            <w:pPr>
              <w:pStyle w:val="TAH"/>
              <w:keepNext w:val="0"/>
              <w:keepLines w:val="0"/>
              <w:rPr>
                <w:rFonts w:cs="Arial"/>
                <w:lang w:eastAsia="ja-JP"/>
              </w:rPr>
            </w:pPr>
          </w:p>
        </w:tc>
        <w:tc>
          <w:tcPr>
            <w:tcW w:w="1224" w:type="dxa"/>
            <w:vMerge/>
            <w:tcBorders>
              <w:left w:val="single" w:sz="6" w:space="0" w:color="auto"/>
              <w:bottom w:val="single" w:sz="6" w:space="0" w:color="auto"/>
              <w:right w:val="single" w:sz="6" w:space="0" w:color="auto"/>
            </w:tcBorders>
            <w:shd w:val="clear" w:color="auto" w:fill="auto"/>
            <w:vAlign w:val="center"/>
          </w:tcPr>
          <w:p w14:paraId="3F8DE29E" w14:textId="77777777" w:rsidR="001363CF" w:rsidRPr="00130358" w:rsidRDefault="001363CF" w:rsidP="00D62538">
            <w:pPr>
              <w:pStyle w:val="TAH"/>
              <w:keepNext w:val="0"/>
              <w:keepLines w:val="0"/>
              <w:rPr>
                <w:rFonts w:cs="Arial"/>
                <w:lang w:eastAsia="ja-JP"/>
              </w:rPr>
            </w:pP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413BB013" w14:textId="69452F54" w:rsidR="001363CF" w:rsidRPr="00130358" w:rsidRDefault="001363CF" w:rsidP="00D62538">
            <w:pPr>
              <w:pStyle w:val="TAH"/>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operating</w:t>
            </w:r>
            <w:r w:rsidR="00D62538" w:rsidRPr="00130358">
              <w:rPr>
                <w:rFonts w:cs="Arial"/>
                <w:lang w:eastAsia="ja-JP"/>
              </w:rPr>
              <w:t xml:space="preserve"> </w:t>
            </w:r>
            <w:r w:rsidRPr="00130358">
              <w:rPr>
                <w:rFonts w:cs="Arial"/>
                <w:lang w:eastAsia="ja-JP"/>
              </w:rPr>
              <w:t>band</w:t>
            </w:r>
            <w:r w:rsidR="00D62538" w:rsidRPr="00130358">
              <w:rPr>
                <w:rFonts w:cs="Arial"/>
                <w:lang w:eastAsia="ja-JP"/>
              </w:rPr>
              <w:t xml:space="preserve"> </w:t>
            </w:r>
            <w:r w:rsidRPr="00130358">
              <w:rPr>
                <w:rFonts w:cs="Arial"/>
                <w:lang w:eastAsia="ja-JP"/>
              </w:rPr>
              <w:t>groups</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29DE993A" w14:textId="0A723864" w:rsidR="001363CF" w:rsidRPr="00130358" w:rsidRDefault="001363CF" w:rsidP="00D62538">
            <w:pPr>
              <w:pStyle w:val="TAH"/>
              <w:keepNext w:val="0"/>
              <w:keepLines w:val="0"/>
              <w:rPr>
                <w:rFonts w:cs="Arial"/>
                <w:lang w:eastAsia="ja-JP"/>
              </w:rPr>
            </w:pPr>
            <w:r w:rsidRPr="00130358">
              <w:rPr>
                <w:rFonts w:cs="Arial"/>
                <w:lang w:eastAsia="ja-JP"/>
              </w:rPr>
              <w:t>Minimum</w:t>
            </w:r>
            <w:r w:rsidR="00D62538" w:rsidRPr="00130358">
              <w:rPr>
                <w:rFonts w:cs="Arial"/>
                <w:lang w:eastAsia="ja-JP"/>
              </w:rPr>
              <w:t xml:space="preserve"> </w:t>
            </w:r>
            <w:r w:rsidRPr="00130358">
              <w:rPr>
                <w:rFonts w:cs="Arial"/>
                <w:lang w:eastAsia="ja-JP"/>
              </w:rPr>
              <w:t>Io</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5BA9151E" w14:textId="613144E0" w:rsidR="001363CF" w:rsidRPr="00130358" w:rsidRDefault="001363CF" w:rsidP="00D62538">
            <w:pPr>
              <w:pStyle w:val="TAH"/>
              <w:keepNext w:val="0"/>
              <w:keepLines w:val="0"/>
              <w:rPr>
                <w:rFonts w:cs="Arial"/>
                <w:lang w:eastAsia="ja-JP"/>
              </w:rPr>
            </w:pPr>
            <w:r w:rsidRPr="00130358">
              <w:rPr>
                <w:rFonts w:cs="Arial"/>
                <w:lang w:eastAsia="ja-JP"/>
              </w:rPr>
              <w:t>Maximum</w:t>
            </w:r>
            <w:r w:rsidR="00D62538" w:rsidRPr="00130358">
              <w:rPr>
                <w:rFonts w:cs="Arial"/>
                <w:lang w:eastAsia="ja-JP"/>
              </w:rPr>
              <w:t xml:space="preserve"> </w:t>
            </w:r>
            <w:r w:rsidRPr="00130358">
              <w:rPr>
                <w:rFonts w:cs="Arial"/>
                <w:lang w:eastAsia="ja-JP"/>
              </w:rPr>
              <w:t>Io</w:t>
            </w:r>
          </w:p>
        </w:tc>
      </w:tr>
      <w:tr w:rsidR="001363CF" w:rsidRPr="00130358" w14:paraId="183FACD2" w14:textId="77777777" w:rsidTr="00D62538">
        <w:trPr>
          <w:jc w:val="center"/>
        </w:trPr>
        <w:tc>
          <w:tcPr>
            <w:tcW w:w="1110" w:type="dxa"/>
            <w:tcBorders>
              <w:top w:val="single" w:sz="6" w:space="0" w:color="auto"/>
              <w:left w:val="single" w:sz="4" w:space="0" w:color="auto"/>
              <w:bottom w:val="single" w:sz="6" w:space="0" w:color="auto"/>
              <w:right w:val="single" w:sz="6" w:space="0" w:color="auto"/>
            </w:tcBorders>
            <w:shd w:val="clear" w:color="auto" w:fill="auto"/>
            <w:vAlign w:val="center"/>
          </w:tcPr>
          <w:p w14:paraId="7E690F8E" w14:textId="77777777" w:rsidR="001363CF" w:rsidRPr="00130358" w:rsidRDefault="001363CF" w:rsidP="00D62538">
            <w:pPr>
              <w:pStyle w:val="TAH"/>
              <w:keepNext w:val="0"/>
              <w:keepLines w:val="0"/>
              <w:rPr>
                <w:rFonts w:cs="Arial"/>
                <w:lang w:eastAsia="ja-JP"/>
              </w:rPr>
            </w:pPr>
            <w:r w:rsidRPr="00130358">
              <w:rPr>
                <w:rFonts w:cs="Arial"/>
                <w:lang w:eastAsia="ja-JP"/>
              </w:rPr>
              <w:t>dB</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1F86C5F5" w14:textId="77777777" w:rsidR="001363CF" w:rsidRPr="00130358" w:rsidRDefault="001363CF" w:rsidP="00D62538">
            <w:pPr>
              <w:pStyle w:val="TAH"/>
              <w:keepNext w:val="0"/>
              <w:keepLines w:val="0"/>
              <w:rPr>
                <w:rFonts w:cs="Arial"/>
                <w:lang w:eastAsia="ja-JP"/>
              </w:rPr>
            </w:pPr>
            <w:r w:rsidRPr="00130358">
              <w:rPr>
                <w:rFonts w:cs="Arial"/>
                <w:lang w:eastAsia="ja-JP"/>
              </w:rPr>
              <w:t>dB</w:t>
            </w: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10650154" w14:textId="77777777" w:rsidR="001363CF" w:rsidRPr="00130358" w:rsidRDefault="001363CF" w:rsidP="00D62538">
            <w:pPr>
              <w:pStyle w:val="TAH"/>
              <w:keepNext w:val="0"/>
              <w:keepLines w:val="0"/>
              <w:rPr>
                <w:rFonts w:cs="Arial"/>
                <w:lang w:eastAsia="ja-JP"/>
              </w:rPr>
            </w:pP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0DF0A545" w14:textId="7FAC3357" w:rsidR="001363CF" w:rsidRPr="00130358" w:rsidRDefault="001363CF" w:rsidP="00D62538">
            <w:pPr>
              <w:pStyle w:val="TAH"/>
              <w:keepNext w:val="0"/>
              <w:keepLines w:val="0"/>
              <w:rPr>
                <w:rFonts w:cs="Arial"/>
                <w:lang w:eastAsia="ja-JP"/>
              </w:rPr>
            </w:pPr>
            <w:r w:rsidRPr="00130358">
              <w:rPr>
                <w:rFonts w:cs="Arial"/>
                <w:lang w:eastAsia="ja-JP"/>
              </w:rPr>
              <w:t>dBm/15kHz</w:t>
            </w:r>
            <w:r w:rsidR="00D62538" w:rsidRPr="00130358">
              <w:rPr>
                <w:rFonts w:cs="Arial"/>
                <w:b w:val="0"/>
                <w:vertAlign w:val="superscript"/>
                <w:lang w:eastAsia="zh-CN"/>
              </w:rPr>
              <w:t xml:space="preserve"> </w:t>
            </w:r>
            <w:r w:rsidRPr="00130358">
              <w:rPr>
                <w:rFonts w:cs="Arial"/>
                <w:b w:val="0"/>
                <w:vertAlign w:val="superscript"/>
                <w:lang w:eastAsia="zh-CN"/>
              </w:rPr>
              <w:t>Note</w:t>
            </w:r>
            <w:r w:rsidR="00D62538" w:rsidRPr="00130358">
              <w:rPr>
                <w:rFonts w:cs="Arial"/>
                <w:b w:val="0"/>
                <w:vertAlign w:val="superscript"/>
                <w:lang w:eastAsia="zh-CN"/>
              </w:rPr>
              <w:t xml:space="preserve"> </w:t>
            </w:r>
            <w:r w:rsidRPr="00130358">
              <w:rPr>
                <w:rFonts w:cs="Arial"/>
                <w:b w:val="0"/>
                <w:vertAlign w:val="superscript"/>
                <w:lang w:eastAsia="zh-CN"/>
              </w:rPr>
              <w:t>3</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640112EB" w14:textId="77777777" w:rsidR="001363CF" w:rsidRPr="00130358" w:rsidRDefault="001363CF" w:rsidP="00D62538">
            <w:pPr>
              <w:pStyle w:val="TAH"/>
              <w:keepNext w:val="0"/>
              <w:keepLines w:val="0"/>
              <w:rPr>
                <w:rFonts w:cs="Arial"/>
                <w:lang w:eastAsia="ja-JP"/>
              </w:rPr>
            </w:pPr>
            <w:r w:rsidRPr="00130358">
              <w:rPr>
                <w:rFonts w:cs="Arial"/>
                <w:lang w:eastAsia="ja-JP"/>
              </w:rPr>
              <w:t>dBm/</w:t>
            </w:r>
            <w:proofErr w:type="spellStart"/>
            <w:r w:rsidRPr="00130358">
              <w:rPr>
                <w:rFonts w:cs="Arial"/>
                <w:lang w:eastAsia="ja-JP"/>
              </w:rPr>
              <w:t>BW</w:t>
            </w:r>
            <w:r w:rsidRPr="00130358">
              <w:rPr>
                <w:rFonts w:cs="Arial"/>
                <w:vertAlign w:val="subscript"/>
                <w:lang w:eastAsia="ja-JP"/>
              </w:rPr>
              <w:t>Channel</w:t>
            </w:r>
            <w:proofErr w:type="spellEnd"/>
          </w:p>
        </w:tc>
      </w:tr>
      <w:tr w:rsidR="001363CF" w:rsidRPr="00130358" w14:paraId="4D88BE94" w14:textId="77777777" w:rsidTr="00D62538">
        <w:trPr>
          <w:jc w:val="center"/>
        </w:trPr>
        <w:tc>
          <w:tcPr>
            <w:tcW w:w="1110" w:type="dxa"/>
            <w:tcBorders>
              <w:left w:val="single" w:sz="4" w:space="0" w:color="auto"/>
              <w:right w:val="single" w:sz="6" w:space="0" w:color="auto"/>
            </w:tcBorders>
            <w:shd w:val="clear" w:color="auto" w:fill="auto"/>
            <w:vAlign w:val="center"/>
          </w:tcPr>
          <w:p w14:paraId="5DD5B9E5"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2.5</w:t>
            </w:r>
          </w:p>
        </w:tc>
        <w:tc>
          <w:tcPr>
            <w:tcW w:w="1224" w:type="dxa"/>
            <w:tcBorders>
              <w:left w:val="single" w:sz="6" w:space="0" w:color="auto"/>
              <w:right w:val="single" w:sz="6" w:space="0" w:color="auto"/>
            </w:tcBorders>
            <w:shd w:val="clear" w:color="auto" w:fill="auto"/>
            <w:vAlign w:val="center"/>
          </w:tcPr>
          <w:p w14:paraId="6B497C93"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5.5</w:t>
            </w: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7D3D134D" w14:textId="77777777" w:rsidR="001363CF" w:rsidRPr="00130358" w:rsidRDefault="001363CF" w:rsidP="00D62538">
            <w:pPr>
              <w:pStyle w:val="TAC"/>
              <w:keepNext w:val="0"/>
              <w:keepLines w:val="0"/>
              <w:rPr>
                <w:rFonts w:cs="Arial"/>
                <w:lang w:eastAsia="ja-JP"/>
              </w:rPr>
            </w:pPr>
            <w:r w:rsidRPr="00130358">
              <w:rPr>
                <w:rFonts w:cs="Arial"/>
              </w:rPr>
              <w:t>TDD_G</w:t>
            </w: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2B1A7393" w14:textId="77777777" w:rsidR="001363CF" w:rsidRPr="00130358" w:rsidRDefault="001363CF" w:rsidP="00D62538">
            <w:pPr>
              <w:pStyle w:val="TAC"/>
              <w:keepNext w:val="0"/>
              <w:keepLines w:val="0"/>
              <w:rPr>
                <w:rFonts w:cs="Arial"/>
                <w:lang w:eastAsia="ja-JP"/>
              </w:rPr>
            </w:pPr>
            <w:r w:rsidRPr="00130358">
              <w:rPr>
                <w:rFonts w:cs="Arial"/>
                <w:lang w:eastAsia="ja-JP"/>
              </w:rPr>
              <w:t>-1</w:t>
            </w:r>
            <w:r w:rsidRPr="00130358">
              <w:rPr>
                <w:rFonts w:cs="Arial"/>
                <w:lang w:eastAsia="zh-CN"/>
              </w:rPr>
              <w:t>18</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30D098F5" w14:textId="77777777" w:rsidR="001363CF" w:rsidRPr="00130358" w:rsidRDefault="001363CF" w:rsidP="00D62538">
            <w:pPr>
              <w:pStyle w:val="TAC"/>
              <w:keepNext w:val="0"/>
              <w:keepLines w:val="0"/>
              <w:rPr>
                <w:rFonts w:cs="Arial"/>
                <w:lang w:eastAsia="ja-JP"/>
              </w:rPr>
            </w:pPr>
            <w:r w:rsidRPr="00130358">
              <w:rPr>
                <w:rFonts w:cs="Arial"/>
                <w:lang w:eastAsia="ja-JP"/>
              </w:rPr>
              <w:t>-50</w:t>
            </w:r>
          </w:p>
        </w:tc>
      </w:tr>
      <w:tr w:rsidR="001363CF" w:rsidRPr="00130358" w14:paraId="7B7B502D" w14:textId="77777777" w:rsidTr="00D62538">
        <w:trPr>
          <w:jc w:val="center"/>
        </w:trPr>
        <w:tc>
          <w:tcPr>
            <w:tcW w:w="1110" w:type="dxa"/>
            <w:tcBorders>
              <w:top w:val="single" w:sz="6" w:space="0" w:color="auto"/>
              <w:left w:val="single" w:sz="4" w:space="0" w:color="auto"/>
              <w:bottom w:val="single" w:sz="6" w:space="0" w:color="auto"/>
              <w:right w:val="single" w:sz="6" w:space="0" w:color="auto"/>
            </w:tcBorders>
            <w:shd w:val="clear" w:color="auto" w:fill="auto"/>
            <w:vAlign w:val="center"/>
          </w:tcPr>
          <w:p w14:paraId="120409DD"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4.5</w:t>
            </w:r>
          </w:p>
        </w:tc>
        <w:tc>
          <w:tcPr>
            <w:tcW w:w="1224" w:type="dxa"/>
            <w:tcBorders>
              <w:top w:val="single" w:sz="6" w:space="0" w:color="auto"/>
              <w:left w:val="single" w:sz="6" w:space="0" w:color="auto"/>
              <w:bottom w:val="single" w:sz="6" w:space="0" w:color="auto"/>
              <w:right w:val="single" w:sz="6" w:space="0" w:color="auto"/>
            </w:tcBorders>
            <w:shd w:val="clear" w:color="auto" w:fill="auto"/>
            <w:vAlign w:val="center"/>
          </w:tcPr>
          <w:p w14:paraId="3FFB0B72" w14:textId="77777777" w:rsidR="001363CF" w:rsidRPr="00130358" w:rsidRDefault="001363CF" w:rsidP="00D62538">
            <w:pPr>
              <w:pStyle w:val="TAC"/>
              <w:keepNext w:val="0"/>
              <w:keepLines w:val="0"/>
              <w:rPr>
                <w:rFonts w:cs="Arial"/>
                <w:lang w:eastAsia="ja-JP"/>
              </w:rPr>
            </w:pPr>
            <w:r w:rsidRPr="00130358">
              <w:rPr>
                <w:rFonts w:cs="Arial"/>
                <w:lang w:eastAsia="ja-JP"/>
              </w:rPr>
              <w:sym w:font="Symbol" w:char="F0B1"/>
            </w:r>
            <w:r w:rsidRPr="00130358">
              <w:rPr>
                <w:rFonts w:cs="Arial"/>
                <w:lang w:eastAsia="ja-JP"/>
              </w:rPr>
              <w:t>7.5</w:t>
            </w:r>
          </w:p>
        </w:tc>
        <w:tc>
          <w:tcPr>
            <w:tcW w:w="2857" w:type="dxa"/>
            <w:tcBorders>
              <w:top w:val="single" w:sz="6" w:space="0" w:color="auto"/>
              <w:left w:val="single" w:sz="6" w:space="0" w:color="auto"/>
              <w:bottom w:val="single" w:sz="6" w:space="0" w:color="auto"/>
              <w:right w:val="single" w:sz="6" w:space="0" w:color="auto"/>
            </w:tcBorders>
            <w:shd w:val="clear" w:color="auto" w:fill="auto"/>
            <w:vAlign w:val="center"/>
          </w:tcPr>
          <w:p w14:paraId="1CF2FC0B" w14:textId="3C4298D9" w:rsidR="001363CF" w:rsidRPr="00130358" w:rsidRDefault="001363CF" w:rsidP="00D62538">
            <w:pPr>
              <w:pStyle w:val="TAC"/>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2</w:t>
            </w:r>
          </w:p>
        </w:tc>
        <w:tc>
          <w:tcPr>
            <w:tcW w:w="1856" w:type="dxa"/>
            <w:tcBorders>
              <w:top w:val="single" w:sz="6" w:space="0" w:color="auto"/>
              <w:left w:val="single" w:sz="6" w:space="0" w:color="auto"/>
              <w:bottom w:val="single" w:sz="6" w:space="0" w:color="auto"/>
              <w:right w:val="single" w:sz="6" w:space="0" w:color="auto"/>
            </w:tcBorders>
            <w:shd w:val="clear" w:color="auto" w:fill="auto"/>
            <w:vAlign w:val="center"/>
          </w:tcPr>
          <w:p w14:paraId="30BBED7E" w14:textId="18A13B76" w:rsidR="001363CF" w:rsidRPr="00130358" w:rsidRDefault="001363CF" w:rsidP="00D62538">
            <w:pPr>
              <w:pStyle w:val="TAC"/>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2</w:t>
            </w:r>
          </w:p>
        </w:tc>
        <w:tc>
          <w:tcPr>
            <w:tcW w:w="1527" w:type="dxa"/>
            <w:tcBorders>
              <w:top w:val="single" w:sz="6" w:space="0" w:color="auto"/>
              <w:left w:val="single" w:sz="6" w:space="0" w:color="auto"/>
              <w:bottom w:val="single" w:sz="6" w:space="0" w:color="auto"/>
              <w:right w:val="single" w:sz="4" w:space="0" w:color="auto"/>
            </w:tcBorders>
            <w:shd w:val="clear" w:color="auto" w:fill="auto"/>
            <w:vAlign w:val="center"/>
          </w:tcPr>
          <w:p w14:paraId="3492B6CB" w14:textId="5E17B4A5" w:rsidR="001363CF" w:rsidRPr="00130358" w:rsidRDefault="001363CF" w:rsidP="00D62538">
            <w:pPr>
              <w:pStyle w:val="TAC"/>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2</w:t>
            </w:r>
          </w:p>
        </w:tc>
      </w:tr>
      <w:tr w:rsidR="001363CF" w:rsidRPr="00130358" w14:paraId="5583EE61" w14:textId="77777777" w:rsidTr="00D62538">
        <w:trPr>
          <w:jc w:val="center"/>
        </w:trPr>
        <w:tc>
          <w:tcPr>
            <w:tcW w:w="8574"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4BFC4A9" w14:textId="6A003D0F" w:rsidR="001363CF" w:rsidRPr="00130358" w:rsidRDefault="001363CF" w:rsidP="00D62538">
            <w:pPr>
              <w:pStyle w:val="TAN"/>
              <w:keepNext w:val="0"/>
              <w:keepLines w:val="0"/>
              <w:rPr>
                <w:rFonts w:cs="Arial"/>
                <w:lang w:eastAsia="ja-JP"/>
              </w:rPr>
            </w:pPr>
            <w:r w:rsidRPr="00130358">
              <w:rPr>
                <w:rFonts w:cs="Arial"/>
                <w:lang w:eastAsia="ja-JP"/>
              </w:rPr>
              <w:t>N</w:t>
            </w:r>
            <w:r w:rsidRPr="00130358">
              <w:rPr>
                <w:rFonts w:cs="Arial"/>
                <w:lang w:eastAsia="zh-CN"/>
              </w:rPr>
              <w:t>OTE</w:t>
            </w:r>
            <w:r w:rsidR="00D62538" w:rsidRPr="00130358">
              <w:rPr>
                <w:rFonts w:cs="Arial"/>
                <w:lang w:eastAsia="ja-JP"/>
              </w:rPr>
              <w:t xml:space="preserve"> </w:t>
            </w:r>
            <w:r w:rsidRPr="00130358">
              <w:rPr>
                <w:rFonts w:cs="Arial"/>
                <w:lang w:eastAsia="ja-JP"/>
              </w:rPr>
              <w:t>1:</w:t>
            </w:r>
            <w:r w:rsidRPr="00130358">
              <w:rPr>
                <w:rFonts w:cs="Arial"/>
                <w:lang w:eastAsia="ja-JP"/>
              </w:rPr>
              <w:tab/>
              <w:t>Io</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assumed</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have</w:t>
            </w:r>
            <w:r w:rsidR="00D62538" w:rsidRPr="00130358">
              <w:rPr>
                <w:rFonts w:cs="Arial"/>
                <w:lang w:eastAsia="ja-JP"/>
              </w:rPr>
              <w:t xml:space="preserve"> </w:t>
            </w:r>
            <w:r w:rsidRPr="00130358">
              <w:rPr>
                <w:rFonts w:cs="Arial"/>
                <w:lang w:eastAsia="ja-JP"/>
              </w:rPr>
              <w:t>constant</w:t>
            </w:r>
            <w:r w:rsidR="00D62538" w:rsidRPr="00130358">
              <w:rPr>
                <w:rFonts w:cs="Arial"/>
                <w:lang w:eastAsia="ja-JP"/>
              </w:rPr>
              <w:t xml:space="preserve"> </w:t>
            </w:r>
            <w:r w:rsidRPr="00130358">
              <w:rPr>
                <w:rFonts w:cs="Arial"/>
                <w:lang w:eastAsia="ja-JP"/>
              </w:rPr>
              <w:t>EPRE</w:t>
            </w:r>
            <w:r w:rsidR="00D62538" w:rsidRPr="00130358">
              <w:rPr>
                <w:rFonts w:cs="Arial"/>
                <w:lang w:eastAsia="ja-JP"/>
              </w:rPr>
              <w:t xml:space="preserve"> </w:t>
            </w:r>
            <w:r w:rsidRPr="00130358">
              <w:rPr>
                <w:rFonts w:cs="Arial"/>
                <w:lang w:eastAsia="ja-JP"/>
              </w:rPr>
              <w:t>across</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bandwidth.</w:t>
            </w:r>
          </w:p>
          <w:p w14:paraId="0BE85A0B" w14:textId="538B94D7" w:rsidR="001363CF" w:rsidRPr="00130358" w:rsidRDefault="001363CF" w:rsidP="00D62538">
            <w:pPr>
              <w:pStyle w:val="TAN"/>
              <w:keepNext w:val="0"/>
              <w:keepLines w:val="0"/>
              <w:rPr>
                <w:rFonts w:cs="Arial"/>
                <w:lang w:eastAsia="ja-JP"/>
              </w:rPr>
            </w:pPr>
            <w:r w:rsidRPr="00130358">
              <w:rPr>
                <w:rFonts w:cs="Arial"/>
                <w:lang w:eastAsia="ja-JP"/>
              </w:rPr>
              <w:t>N</w:t>
            </w:r>
            <w:r w:rsidRPr="00130358">
              <w:rPr>
                <w:rFonts w:cs="Arial"/>
                <w:lang w:eastAsia="zh-CN"/>
              </w:rPr>
              <w:t>OTE</w:t>
            </w:r>
            <w:r w:rsidR="00D62538" w:rsidRPr="00130358">
              <w:rPr>
                <w:rFonts w:cs="Arial"/>
                <w:lang w:eastAsia="ja-JP"/>
              </w:rPr>
              <w:t xml:space="preserve"> </w:t>
            </w:r>
            <w:r w:rsidRPr="00130358">
              <w:rPr>
                <w:rFonts w:cs="Arial"/>
                <w:lang w:eastAsia="ja-JP"/>
              </w:rPr>
              <w:t>2:</w:t>
            </w:r>
            <w:r w:rsidRPr="00130358">
              <w:rPr>
                <w:rFonts w:cs="Arial"/>
                <w:lang w:eastAsia="ja-JP"/>
              </w:rPr>
              <w:tab/>
              <w:t>The</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bands</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same</w:t>
            </w:r>
            <w:r w:rsidR="00D62538" w:rsidRPr="00130358">
              <w:rPr>
                <w:rFonts w:cs="Arial"/>
                <w:lang w:eastAsia="ja-JP"/>
              </w:rPr>
              <w:t xml:space="preserve"> </w:t>
            </w:r>
            <w:r w:rsidRPr="00130358">
              <w:rPr>
                <w:rFonts w:cs="Arial"/>
                <w:lang w:eastAsia="ja-JP"/>
              </w:rPr>
              <w:t>Io</w:t>
            </w:r>
            <w:r w:rsidR="00D62538" w:rsidRPr="00130358">
              <w:rPr>
                <w:rFonts w:cs="Arial"/>
                <w:lang w:eastAsia="ja-JP"/>
              </w:rPr>
              <w:t xml:space="preserve"> </w:t>
            </w:r>
            <w:r w:rsidRPr="00130358">
              <w:rPr>
                <w:rFonts w:cs="Arial"/>
                <w:lang w:eastAsia="ja-JP"/>
              </w:rPr>
              <w:t>conditions</w:t>
            </w:r>
            <w:r w:rsidR="00D62538" w:rsidRPr="00130358">
              <w:rPr>
                <w:rFonts w:cs="Arial"/>
                <w:lang w:eastAsia="ja-JP"/>
              </w:rPr>
              <w:t xml:space="preserve"> </w:t>
            </w:r>
            <w:r w:rsidRPr="00130358">
              <w:rPr>
                <w:rFonts w:cs="Arial"/>
                <w:lang w:eastAsia="ja-JP"/>
              </w:rPr>
              <w:t>for</w:t>
            </w:r>
            <w:r w:rsidR="00D62538" w:rsidRPr="00130358">
              <w:rPr>
                <w:rFonts w:cs="Arial"/>
                <w:lang w:eastAsia="ja-JP"/>
              </w:rPr>
              <w:t xml:space="preserve"> </w:t>
            </w:r>
            <w:r w:rsidRPr="00130358">
              <w:rPr>
                <w:rFonts w:cs="Arial"/>
                <w:lang w:eastAsia="ja-JP"/>
              </w:rPr>
              <w:t>each</w:t>
            </w:r>
            <w:r w:rsidR="00D62538" w:rsidRPr="00130358">
              <w:rPr>
                <w:rFonts w:cs="Arial"/>
                <w:lang w:eastAsia="ja-JP"/>
              </w:rPr>
              <w:t xml:space="preserve"> </w:t>
            </w:r>
            <w:r w:rsidRPr="00130358">
              <w:rPr>
                <w:rFonts w:cs="Arial"/>
                <w:lang w:eastAsia="ja-JP"/>
              </w:rPr>
              <w:t>band</w:t>
            </w:r>
            <w:r w:rsidR="00D62538" w:rsidRPr="00130358">
              <w:rPr>
                <w:rFonts w:cs="Arial"/>
                <w:lang w:eastAsia="ja-JP"/>
              </w:rPr>
              <w:t xml:space="preserve"> </w:t>
            </w:r>
            <w:r w:rsidRPr="00130358">
              <w:rPr>
                <w:rFonts w:cs="Arial"/>
                <w:lang w:eastAsia="ja-JP"/>
              </w:rPr>
              <w:t>apply</w:t>
            </w:r>
            <w:r w:rsidR="00D62538" w:rsidRPr="00130358">
              <w:rPr>
                <w:rFonts w:cs="Arial"/>
                <w:lang w:eastAsia="ja-JP"/>
              </w:rPr>
              <w:t xml:space="preserve"> </w:t>
            </w:r>
            <w:r w:rsidRPr="00130358">
              <w:rPr>
                <w:rFonts w:cs="Arial"/>
                <w:lang w:eastAsia="ja-JP"/>
              </w:rPr>
              <w:t>for</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requirement</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for</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corresponding</w:t>
            </w:r>
            <w:r w:rsidR="00D62538" w:rsidRPr="00130358">
              <w:rPr>
                <w:rFonts w:cs="Arial"/>
                <w:lang w:eastAsia="ja-JP"/>
              </w:rPr>
              <w:t xml:space="preserve"> </w:t>
            </w:r>
            <w:r w:rsidRPr="00130358">
              <w:rPr>
                <w:rFonts w:cs="Arial"/>
                <w:lang w:eastAsia="ja-JP"/>
              </w:rPr>
              <w:t>highest</w:t>
            </w:r>
            <w:r w:rsidR="00D62538" w:rsidRPr="00130358">
              <w:rPr>
                <w:rFonts w:cs="Arial"/>
                <w:lang w:eastAsia="ja-JP"/>
              </w:rPr>
              <w:t xml:space="preserve"> </w:t>
            </w:r>
            <w:r w:rsidRPr="00130358">
              <w:rPr>
                <w:rFonts w:cs="Arial"/>
                <w:lang w:eastAsia="ja-JP"/>
              </w:rPr>
              <w:t>accuracy</w:t>
            </w:r>
            <w:r w:rsidR="00D62538" w:rsidRPr="00130358">
              <w:rPr>
                <w:rFonts w:cs="Arial"/>
                <w:lang w:eastAsia="ja-JP"/>
              </w:rPr>
              <w:t xml:space="preserve"> </w:t>
            </w:r>
            <w:r w:rsidRPr="00130358">
              <w:rPr>
                <w:rFonts w:cs="Arial"/>
                <w:lang w:eastAsia="ja-JP"/>
              </w:rPr>
              <w:t>requirement.</w:t>
            </w:r>
          </w:p>
          <w:p w14:paraId="6BD318E2" w14:textId="09151B06" w:rsidR="001363CF" w:rsidRPr="00130358" w:rsidRDefault="001363CF" w:rsidP="00D62538">
            <w:pPr>
              <w:pStyle w:val="TAN"/>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3:</w:t>
            </w:r>
            <w:r w:rsidRPr="00130358">
              <w:rPr>
                <w:rFonts w:cs="Arial"/>
                <w:lang w:eastAsia="ja-JP"/>
              </w:rPr>
              <w:tab/>
              <w:t>The</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r w:rsidRPr="00130358">
              <w:rPr>
                <w:rFonts w:cs="Arial"/>
                <w:lang w:eastAsia="ja-JP"/>
              </w:rPr>
              <w:t>level</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rPr>
                <w:rFonts w:cs="Arial"/>
                <w:lang w:eastAsia="ja-JP"/>
              </w:rPr>
              <w:t>increased</w:t>
            </w:r>
            <w:r w:rsidR="00D62538" w:rsidRPr="00130358">
              <w:rPr>
                <w:rFonts w:cs="Arial"/>
                <w:lang w:eastAsia="ja-JP"/>
              </w:rPr>
              <w:t xml:space="preserve"> </w:t>
            </w:r>
            <w:r w:rsidRPr="00130358">
              <w:rPr>
                <w:rFonts w:cs="Arial"/>
                <w:lang w:eastAsia="ja-JP"/>
              </w:rPr>
              <w:t>by</w:t>
            </w:r>
            <w:r w:rsidR="00D62538" w:rsidRPr="00130358">
              <w:rPr>
                <w:rFonts w:cs="Arial"/>
                <w:lang w:eastAsia="ja-JP"/>
              </w:rPr>
              <w:t xml:space="preserve"> </w:t>
            </w:r>
            <w:r w:rsidRPr="00130358">
              <w:rPr>
                <w:rFonts w:cs="Arial"/>
                <w:lang w:eastAsia="ja-JP"/>
              </w:rPr>
              <w:t>∆&gt;0,</w:t>
            </w:r>
            <w:r w:rsidR="00D62538" w:rsidRPr="00130358">
              <w:rPr>
                <w:rFonts w:cs="Arial"/>
                <w:lang w:eastAsia="ja-JP"/>
              </w:rPr>
              <w:t xml:space="preserve"> </w:t>
            </w:r>
            <w:r w:rsidRPr="00130358">
              <w:rPr>
                <w:rFonts w:cs="Arial"/>
                <w:lang w:eastAsia="ja-JP"/>
              </w:rPr>
              <w:t>when</w:t>
            </w:r>
            <w:r w:rsidR="00D62538" w:rsidRPr="00130358">
              <w:rPr>
                <w:rFonts w:cs="Arial"/>
                <w:lang w:eastAsia="ja-JP"/>
              </w:rPr>
              <w:t xml:space="preserve"> </w:t>
            </w:r>
            <w:r w:rsidRPr="00130358">
              <w:rPr>
                <w:rFonts w:cs="Arial"/>
                <w:lang w:eastAsia="ja-JP"/>
              </w:rPr>
              <w:t>applicable,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described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Pr="00130358">
              <w:rPr>
                <w:rFonts w:cs="Arial"/>
                <w:lang w:eastAsia="ja-JP"/>
              </w:rPr>
              <w:t>s</w:t>
            </w:r>
            <w:r w:rsidR="00D62538" w:rsidRPr="00130358">
              <w:rPr>
                <w:rFonts w:cs="Arial"/>
                <w:lang w:eastAsia="ja-JP"/>
              </w:rPr>
              <w:t xml:space="preserve"> </w:t>
            </w:r>
            <w:r w:rsidRPr="00130358">
              <w:rPr>
                <w:rFonts w:cs="Arial"/>
                <w:lang w:eastAsia="ja-JP"/>
              </w:rPr>
              <w:t>B.4.2</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B.4.3.</w:t>
            </w:r>
          </w:p>
          <w:p w14:paraId="1C6E7B7B" w14:textId="506A59E6" w:rsidR="001363CF" w:rsidRPr="00130358" w:rsidRDefault="001363CF" w:rsidP="00D62538">
            <w:pPr>
              <w:pStyle w:val="TAN"/>
              <w:keepNext w:val="0"/>
              <w:keepLines w:val="0"/>
              <w:rPr>
                <w:rFonts w:cs="Arial"/>
                <w:lang w:eastAsia="ja-JP"/>
              </w:rPr>
            </w:pPr>
            <w:r w:rsidRPr="00130358">
              <w:rPr>
                <w:rFonts w:cs="Arial"/>
                <w:lang w:eastAsia="ja-JP"/>
              </w:rPr>
              <w:t>NOTE</w:t>
            </w:r>
            <w:r w:rsidR="00D62538" w:rsidRPr="00130358">
              <w:rPr>
                <w:rFonts w:cs="Arial"/>
                <w:lang w:eastAsia="ja-JP"/>
              </w:rPr>
              <w:t xml:space="preserve"> </w:t>
            </w:r>
            <w:r w:rsidRPr="00130358">
              <w:rPr>
                <w:rFonts w:cs="Arial"/>
                <w:lang w:eastAsia="ja-JP"/>
              </w:rPr>
              <w:t>4:</w:t>
            </w:r>
            <w:r w:rsidRPr="00130358">
              <w:rPr>
                <w:rFonts w:cs="Arial"/>
                <w:lang w:eastAsia="ja-JP"/>
              </w:rPr>
              <w:tab/>
              <w:t>E-UTRA</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operating</w:t>
            </w:r>
            <w:r w:rsidR="00D62538" w:rsidRPr="00130358">
              <w:rPr>
                <w:rFonts w:cs="Arial"/>
                <w:lang w:eastAsia="ja-JP"/>
              </w:rPr>
              <w:t xml:space="preserve"> </w:t>
            </w:r>
            <w:r w:rsidRPr="00130358">
              <w:rPr>
                <w:rFonts w:cs="Arial"/>
                <w:lang w:eastAsia="ja-JP"/>
              </w:rPr>
              <w:t>band</w:t>
            </w:r>
            <w:r w:rsidR="00D62538" w:rsidRPr="00130358">
              <w:rPr>
                <w:rFonts w:cs="Arial"/>
                <w:lang w:eastAsia="ja-JP"/>
              </w:rPr>
              <w:t xml:space="preserve"> </w:t>
            </w:r>
            <w:r w:rsidRPr="00130358">
              <w:rPr>
                <w:rFonts w:cs="Arial"/>
                <w:lang w:eastAsia="ja-JP"/>
              </w:rPr>
              <w:t>groups</w:t>
            </w:r>
            <w:r w:rsidR="00D62538" w:rsidRPr="00130358">
              <w:rPr>
                <w:rFonts w:cs="Arial"/>
                <w:lang w:eastAsia="ja-JP"/>
              </w:rPr>
              <w:t xml:space="preserve"> </w:t>
            </w:r>
            <w:r w:rsidRPr="00130358">
              <w:rPr>
                <w:rFonts w:cs="Arial"/>
                <w:lang w:eastAsia="ja-JP"/>
              </w:rPr>
              <w:t>are</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3.5.</w:t>
            </w:r>
          </w:p>
        </w:tc>
      </w:tr>
    </w:tbl>
    <w:p w14:paraId="415CF121" w14:textId="77777777" w:rsidR="001363CF" w:rsidRPr="00130358" w:rsidRDefault="001363CF" w:rsidP="00D62538"/>
    <w:p w14:paraId="259B5C6D" w14:textId="77777777" w:rsidR="001363CF" w:rsidRPr="00130358" w:rsidRDefault="001363CF" w:rsidP="00D62538">
      <w:pPr>
        <w:rPr>
          <w:rFonts w:eastAsia="Malgun Gothic"/>
        </w:rPr>
      </w:pPr>
      <w:r w:rsidRPr="00130358">
        <w:rPr>
          <w:rFonts w:eastAsia="Malgun Gothic"/>
        </w:rPr>
        <w:t xml:space="preserve">The UE shall </w:t>
      </w:r>
      <w:r w:rsidRPr="00130358">
        <w:t>perform channel busy ratio (CBR) measurement based on S-RSSI measurement</w:t>
      </w:r>
      <w:r w:rsidRPr="00130358">
        <w:rPr>
          <w:lang w:eastAsia="zh-CN"/>
        </w:rPr>
        <w:t xml:space="preserve">s </w:t>
      </w:r>
      <w:r w:rsidRPr="00130358">
        <w:t>as described in 3GPP TS 36.214 [12].</w:t>
      </w:r>
    </w:p>
    <w:p w14:paraId="5435887B" w14:textId="0A58B399" w:rsidR="001363CF" w:rsidRPr="00130358" w:rsidRDefault="001363CF" w:rsidP="00D62538">
      <w:pPr>
        <w:rPr>
          <w:rFonts w:cs="v4.2.0"/>
        </w:rPr>
      </w:pPr>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13.6 and A.12.4</w:t>
      </w:r>
    </w:p>
    <w:p w14:paraId="24C1AA15" w14:textId="77777777" w:rsidR="001363CF" w:rsidRPr="00130358" w:rsidRDefault="001363CF" w:rsidP="00D62538">
      <w:pPr>
        <w:pStyle w:val="Heading3"/>
        <w:keepNext w:val="0"/>
        <w:keepLines w:val="0"/>
        <w:rPr>
          <w:rFonts w:eastAsia="Batang"/>
        </w:rPr>
      </w:pPr>
      <w:r w:rsidRPr="00130358">
        <w:rPr>
          <w:rFonts w:eastAsia="Batang"/>
        </w:rPr>
        <w:t>12.4.4</w:t>
      </w:r>
      <w:r w:rsidRPr="00130358">
        <w:rPr>
          <w:rFonts w:eastAsia="Batang"/>
        </w:rPr>
        <w:tab/>
        <w:t>Test description</w:t>
      </w:r>
    </w:p>
    <w:p w14:paraId="34A6A179" w14:textId="77777777" w:rsidR="001363CF" w:rsidRPr="00130358" w:rsidRDefault="001363CF" w:rsidP="00D62538">
      <w:pPr>
        <w:pStyle w:val="Heading4"/>
        <w:keepNext w:val="0"/>
        <w:keepLines w:val="0"/>
        <w:rPr>
          <w:snapToGrid w:val="0"/>
          <w:kern w:val="2"/>
        </w:rPr>
      </w:pPr>
      <w:r w:rsidRPr="00130358">
        <w:rPr>
          <w:snapToGrid w:val="0"/>
          <w:kern w:val="2"/>
        </w:rPr>
        <w:t>12.4.4.1</w:t>
      </w:r>
      <w:r w:rsidRPr="00130358">
        <w:rPr>
          <w:snapToGrid w:val="0"/>
          <w:kern w:val="2"/>
        </w:rPr>
        <w:tab/>
        <w:t>Initial conditions</w:t>
      </w:r>
    </w:p>
    <w:p w14:paraId="778D817C" w14:textId="77777777" w:rsidR="001363CF" w:rsidRPr="00130358" w:rsidRDefault="001363CF" w:rsidP="00D62538">
      <w:r w:rsidRPr="00130358">
        <w:t>Test Environment: Normal, as defined in 3GPP TS 36.508 [7] clause 4.1.</w:t>
      </w:r>
    </w:p>
    <w:p w14:paraId="0AAD6CC8" w14:textId="22C112B6" w:rsidR="001363CF" w:rsidRPr="00130358" w:rsidRDefault="001363CF" w:rsidP="00D62538">
      <w:pPr>
        <w:rPr>
          <w:lang w:eastAsia="zh-TW"/>
        </w:rPr>
      </w:pPr>
      <w:r w:rsidRPr="00130358">
        <w:t xml:space="preserve">Frequencies to be tested: According </w:t>
      </w:r>
      <w:r w:rsidR="00772922" w:rsidRPr="00130358">
        <w:t>to 3GPP TS</w:t>
      </w:r>
      <w:r w:rsidRPr="00130358">
        <w:t xml:space="preserve"> 36.508 [7] clauses 4.4.2 and 4.3.1.</w:t>
      </w:r>
    </w:p>
    <w:p w14:paraId="3A32FC83" w14:textId="77777777" w:rsidR="001363CF" w:rsidRPr="00130358" w:rsidRDefault="001363CF" w:rsidP="00D62538">
      <w:r w:rsidRPr="00130358">
        <w:t>Channel Bandwidth to be tested: 10 MHz as defined in Table 12.1.2.</w:t>
      </w:r>
      <w:r w:rsidRPr="00130358">
        <w:rPr>
          <w:lang w:eastAsia="zh-TW"/>
        </w:rPr>
        <w:t>4.1</w:t>
      </w:r>
      <w:r w:rsidRPr="00130358">
        <w:t>-</w:t>
      </w:r>
      <w:r w:rsidRPr="00130358">
        <w:rPr>
          <w:lang w:eastAsia="zh-CN"/>
        </w:rPr>
        <w:t>1</w:t>
      </w:r>
      <w:r w:rsidRPr="00130358">
        <w:t>.</w:t>
      </w:r>
    </w:p>
    <w:p w14:paraId="510E0ED9" w14:textId="77777777" w:rsidR="001363CF" w:rsidRPr="00130358" w:rsidRDefault="001363CF" w:rsidP="00D62538">
      <w:pPr>
        <w:pStyle w:val="B1"/>
        <w:rPr>
          <w:lang w:eastAsia="zh-TW"/>
        </w:rPr>
      </w:pPr>
      <w:r w:rsidRPr="00130358">
        <w:rPr>
          <w:lang w:eastAsia="zh-TW"/>
        </w:rPr>
        <w:t>1.</w:t>
      </w:r>
      <w:r w:rsidRPr="00130358">
        <w:rPr>
          <w:lang w:eastAsia="zh-TW"/>
        </w:rPr>
        <w:tab/>
      </w:r>
      <w:r w:rsidRPr="00130358">
        <w:t xml:space="preserve">Connect </w:t>
      </w:r>
      <w:r w:rsidRPr="00130358">
        <w:rPr>
          <w:lang w:eastAsia="zh-TW"/>
        </w:rPr>
        <w:t>the</w:t>
      </w:r>
      <w:r w:rsidRPr="00130358">
        <w:t xml:space="preserve"> SS and AWGN noise sources to the UE antenna connectors as shown in 3GPP TS 36.508 [7] Annex A</w:t>
      </w:r>
      <w:r w:rsidRPr="00130358">
        <w:rPr>
          <w:lang w:eastAsia="zh-TW"/>
        </w:rPr>
        <w:t>.92b.</w:t>
      </w:r>
    </w:p>
    <w:p w14:paraId="235C6BD5" w14:textId="296930ED" w:rsidR="001363CF" w:rsidRPr="00130358" w:rsidRDefault="001363CF" w:rsidP="00D62538">
      <w:pPr>
        <w:pStyle w:val="B1"/>
        <w:rPr>
          <w:lang w:eastAsia="zh-TW"/>
        </w:rPr>
      </w:pPr>
      <w:r w:rsidRPr="00130358">
        <w:rPr>
          <w:lang w:eastAsia="zh-TW"/>
        </w:rPr>
        <w:t>2.</w:t>
      </w:r>
      <w:r w:rsidRPr="00130358">
        <w:rPr>
          <w:lang w:eastAsia="zh-TW"/>
        </w:rPr>
        <w:tab/>
        <w:t xml:space="preserve">The parameter settings for the V2X </w:t>
      </w:r>
      <w:proofErr w:type="spellStart"/>
      <w:r w:rsidRPr="00130358">
        <w:rPr>
          <w:lang w:eastAsia="zh-TW"/>
        </w:rPr>
        <w:t>sidelink</w:t>
      </w:r>
      <w:proofErr w:type="spellEnd"/>
      <w:r w:rsidRPr="00130358">
        <w:rPr>
          <w:lang w:eastAsia="zh-TW"/>
        </w:rPr>
        <w:t xml:space="preserve"> transmission over PC5 are pre-configured according </w:t>
      </w:r>
      <w:r w:rsidR="00772922" w:rsidRPr="00130358">
        <w:rPr>
          <w:lang w:eastAsia="zh-TW"/>
        </w:rPr>
        <w:t>to 3GPP TS</w:t>
      </w:r>
      <w:r w:rsidRPr="00130358">
        <w:rPr>
          <w:lang w:eastAsia="zh-TW"/>
        </w:rPr>
        <w:t xml:space="preserve"> 36.508 [7] subclause 4.10.1. Message content exceptions are defined in </w:t>
      </w:r>
      <w:r w:rsidR="00483222" w:rsidRPr="00130358">
        <w:rPr>
          <w:lang w:eastAsia="zh-TW"/>
        </w:rPr>
        <w:t>clause</w:t>
      </w:r>
      <w:r w:rsidRPr="00130358">
        <w:rPr>
          <w:lang w:eastAsia="zh-TW"/>
        </w:rPr>
        <w:t xml:space="preserve"> 12.4.4.3.</w:t>
      </w:r>
    </w:p>
    <w:p w14:paraId="2BA18B6B" w14:textId="77777777" w:rsidR="001363CF" w:rsidRPr="00130358" w:rsidRDefault="001363CF" w:rsidP="00D62538">
      <w:pPr>
        <w:pStyle w:val="B1"/>
        <w:rPr>
          <w:lang w:eastAsia="zh-TW"/>
        </w:rPr>
      </w:pPr>
      <w:r w:rsidRPr="00130358">
        <w:rPr>
          <w:lang w:eastAsia="zh-TW"/>
        </w:rPr>
        <w:t>3.</w:t>
      </w:r>
      <w:r w:rsidRPr="00130358">
        <w:rPr>
          <w:lang w:eastAsia="zh-TW"/>
        </w:rPr>
        <w:tab/>
        <w:t>Void</w:t>
      </w:r>
    </w:p>
    <w:p w14:paraId="6F6E54D2" w14:textId="77777777" w:rsidR="001363CF" w:rsidRPr="00130358" w:rsidRDefault="001363CF" w:rsidP="00D62538">
      <w:pPr>
        <w:pStyle w:val="B1"/>
        <w:rPr>
          <w:lang w:eastAsia="zh-TW"/>
        </w:rPr>
      </w:pPr>
      <w:r w:rsidRPr="00130358">
        <w:rPr>
          <w:lang w:eastAsia="zh-TW"/>
        </w:rPr>
        <w:t>4.</w:t>
      </w:r>
      <w:r w:rsidRPr="00130358">
        <w:rPr>
          <w:lang w:eastAsia="zh-TW"/>
        </w:rPr>
        <w:tab/>
        <w:t xml:space="preserve">The V2X reference measurement channel is set according to </w:t>
      </w:r>
      <w:r w:rsidRPr="00130358">
        <w:t>Table 12.4.4.1-</w:t>
      </w:r>
      <w:r w:rsidRPr="00130358">
        <w:rPr>
          <w:lang w:eastAsia="zh-CN"/>
        </w:rPr>
        <w:t>1</w:t>
      </w:r>
      <w:r w:rsidRPr="00130358">
        <w:rPr>
          <w:lang w:eastAsia="zh-TW"/>
        </w:rPr>
        <w:t>.</w:t>
      </w:r>
    </w:p>
    <w:p w14:paraId="76B8EB08" w14:textId="77777777" w:rsidR="001363CF" w:rsidRPr="00130358" w:rsidRDefault="001363CF" w:rsidP="00D62538">
      <w:pPr>
        <w:pStyle w:val="B1"/>
        <w:rPr>
          <w:rFonts w:eastAsia="Malgun Gothic"/>
          <w:lang w:eastAsia="zh-TW"/>
        </w:rPr>
      </w:pPr>
      <w:r w:rsidRPr="00130358">
        <w:rPr>
          <w:lang w:eastAsia="zh-TW"/>
        </w:rPr>
        <w:t>5.</w:t>
      </w:r>
      <w:r w:rsidRPr="00130358">
        <w:rPr>
          <w:lang w:eastAsia="zh-TW"/>
        </w:rPr>
        <w:tab/>
        <w:t>Propagation conditions are set according to Annex B.0</w:t>
      </w:r>
    </w:p>
    <w:p w14:paraId="2F1D7DBB" w14:textId="77777777" w:rsidR="001363CF" w:rsidRPr="00130358" w:rsidRDefault="001363CF" w:rsidP="00D62538">
      <w:pPr>
        <w:pStyle w:val="B1"/>
        <w:rPr>
          <w:lang w:eastAsia="zh-TW"/>
        </w:rPr>
      </w:pPr>
      <w:r w:rsidRPr="00130358">
        <w:rPr>
          <w:rFonts w:eastAsia="Malgun Gothic"/>
          <w:lang w:eastAsia="zh-TW"/>
        </w:rPr>
        <w:t>6.</w:t>
      </w:r>
      <w:r w:rsidRPr="00130358">
        <w:rPr>
          <w:rFonts w:eastAsia="Malgun Gothic"/>
          <w:lang w:eastAsia="zh-TW"/>
        </w:rPr>
        <w:tab/>
        <w:t>There are one active cell (</w:t>
      </w:r>
      <w:proofErr w:type="spellStart"/>
      <w:r w:rsidRPr="00130358">
        <w:rPr>
          <w:rFonts w:eastAsia="Malgun Gothic"/>
          <w:lang w:eastAsia="zh-TW"/>
        </w:rPr>
        <w:t>PCell</w:t>
      </w:r>
      <w:proofErr w:type="spellEnd"/>
      <w:r w:rsidRPr="00130358">
        <w:rPr>
          <w:rFonts w:eastAsia="Malgun Gothic"/>
          <w:lang w:eastAsia="zh-TW"/>
        </w:rPr>
        <w:t xml:space="preserve">) and 4 active </w:t>
      </w:r>
      <w:proofErr w:type="spellStart"/>
      <w:r w:rsidRPr="00130358">
        <w:rPr>
          <w:rFonts w:eastAsia="Malgun Gothic"/>
          <w:lang w:eastAsia="zh-TW"/>
        </w:rPr>
        <w:t>SyncRef</w:t>
      </w:r>
      <w:proofErr w:type="spellEnd"/>
      <w:r w:rsidRPr="00130358">
        <w:rPr>
          <w:rFonts w:eastAsia="Malgun Gothic"/>
          <w:lang w:eastAsia="zh-TW"/>
        </w:rPr>
        <w:t xml:space="preserve"> UEs in this test. Cell 1 is the cell used for connection setup with the power level set according to Annex C.0 and C.1 for this test.</w:t>
      </w:r>
    </w:p>
    <w:p w14:paraId="196D3119" w14:textId="74425178" w:rsidR="001363CF" w:rsidRPr="00130358" w:rsidRDefault="001363CF" w:rsidP="00D62538">
      <w:pPr>
        <w:pStyle w:val="B1"/>
        <w:rPr>
          <w:lang w:eastAsia="zh-TW"/>
        </w:rPr>
      </w:pPr>
      <w:r w:rsidRPr="00130358">
        <w:rPr>
          <w:lang w:eastAsia="zh-TW"/>
        </w:rPr>
        <w:t>7.</w:t>
      </w:r>
      <w:r w:rsidRPr="00130358">
        <w:rPr>
          <w:lang w:eastAsia="zh-TW"/>
        </w:rPr>
        <w:tab/>
        <w:t xml:space="preserve">Ensure the UE is in State 3A-RF according </w:t>
      </w:r>
      <w:r w:rsidR="00772922" w:rsidRPr="00130358">
        <w:rPr>
          <w:lang w:eastAsia="zh-TW"/>
        </w:rPr>
        <w:t>to 3GPP TS</w:t>
      </w:r>
      <w:r w:rsidRPr="00130358">
        <w:rPr>
          <w:lang w:eastAsia="zh-TW"/>
        </w:rPr>
        <w:t xml:space="preserve"> 36.508 [7] clause 5.2A.2C. In addition to the default system information messages, SystemInformationBlockType21 is broadcasted according </w:t>
      </w:r>
      <w:r w:rsidR="00772922" w:rsidRPr="00130358">
        <w:rPr>
          <w:lang w:eastAsia="zh-TW"/>
        </w:rPr>
        <w:t>to 3GPP TS</w:t>
      </w:r>
      <w:r w:rsidRPr="00130358">
        <w:rPr>
          <w:lang w:eastAsia="zh-TW"/>
        </w:rPr>
        <w:t xml:space="preserve"> 36.508 [7] Table 4.4.3.3-19.</w:t>
      </w:r>
    </w:p>
    <w:p w14:paraId="0D014E79" w14:textId="77777777" w:rsidR="001363CF" w:rsidRPr="00130358" w:rsidRDefault="001363CF" w:rsidP="00D62538">
      <w:pPr>
        <w:pStyle w:val="TH"/>
        <w:keepNext w:val="0"/>
        <w:keepLines w:val="0"/>
      </w:pPr>
      <w:r w:rsidRPr="00130358">
        <w:rPr>
          <w:rFonts w:cs="v4.2.0"/>
        </w:rPr>
        <w:t xml:space="preserve">Table 12.4.4.1-1: General test parameters for </w:t>
      </w:r>
      <w:r w:rsidRPr="00130358">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552"/>
        <w:gridCol w:w="709"/>
        <w:gridCol w:w="2835"/>
        <w:gridCol w:w="2517"/>
      </w:tblGrid>
      <w:tr w:rsidR="001363CF" w:rsidRPr="00130358" w14:paraId="1BE0D2C7" w14:textId="77777777" w:rsidTr="00D62538">
        <w:trPr>
          <w:jc w:val="center"/>
        </w:trPr>
        <w:tc>
          <w:tcPr>
            <w:tcW w:w="3794" w:type="dxa"/>
            <w:gridSpan w:val="2"/>
            <w:tcBorders>
              <w:bottom w:val="single" w:sz="4" w:space="0" w:color="auto"/>
            </w:tcBorders>
          </w:tcPr>
          <w:p w14:paraId="062C28E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bottom w:val="single" w:sz="4" w:space="0" w:color="auto"/>
            </w:tcBorders>
          </w:tcPr>
          <w:p w14:paraId="6729576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835" w:type="dxa"/>
            <w:tcBorders>
              <w:bottom w:val="single" w:sz="4" w:space="0" w:color="auto"/>
            </w:tcBorders>
          </w:tcPr>
          <w:p w14:paraId="380A89B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517" w:type="dxa"/>
            <w:tcBorders>
              <w:bottom w:val="single" w:sz="4" w:space="0" w:color="auto"/>
            </w:tcBorders>
          </w:tcPr>
          <w:p w14:paraId="075325E1"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504D49B6" w14:textId="77777777" w:rsidTr="00D62538">
        <w:trPr>
          <w:jc w:val="center"/>
        </w:trPr>
        <w:tc>
          <w:tcPr>
            <w:tcW w:w="3794" w:type="dxa"/>
            <w:gridSpan w:val="2"/>
          </w:tcPr>
          <w:p w14:paraId="1B02CBF3" w14:textId="77811DDC"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709" w:type="dxa"/>
          </w:tcPr>
          <w:p w14:paraId="5556F0D5" w14:textId="77777777" w:rsidR="001363CF" w:rsidRPr="00130358" w:rsidRDefault="001363CF" w:rsidP="00D62538">
            <w:pPr>
              <w:pStyle w:val="TAC"/>
              <w:keepNext w:val="0"/>
              <w:keepLines w:val="0"/>
              <w:rPr>
                <w:rFonts w:eastAsia="Calibri" w:cs="Arial"/>
                <w:lang w:eastAsia="ja-JP"/>
              </w:rPr>
            </w:pPr>
          </w:p>
        </w:tc>
        <w:tc>
          <w:tcPr>
            <w:tcW w:w="2835" w:type="dxa"/>
          </w:tcPr>
          <w:p w14:paraId="0362072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w:t>
            </w:r>
          </w:p>
        </w:tc>
        <w:tc>
          <w:tcPr>
            <w:tcW w:w="2517" w:type="dxa"/>
          </w:tcPr>
          <w:p w14:paraId="62B8381B" w14:textId="67FC7FC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03481203" w14:textId="77777777" w:rsidTr="00D62538">
        <w:trPr>
          <w:jc w:val="center"/>
        </w:trPr>
        <w:tc>
          <w:tcPr>
            <w:tcW w:w="3794" w:type="dxa"/>
            <w:gridSpan w:val="2"/>
          </w:tcPr>
          <w:p w14:paraId="4011A628" w14:textId="4D10FAB7"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w:t>
            </w:r>
            <w:proofErr w:type="spellStart"/>
            <w:r w:rsidRPr="00130358">
              <w:rPr>
                <w:rFonts w:cs="Arial"/>
                <w:lang w:eastAsia="ja-JP"/>
              </w:rPr>
              <w:t>BW</w:t>
            </w:r>
            <w:r w:rsidRPr="00130358">
              <w:rPr>
                <w:rFonts w:cs="Arial"/>
                <w:vertAlign w:val="subscript"/>
                <w:lang w:eastAsia="ja-JP"/>
              </w:rPr>
              <w:t>channel</w:t>
            </w:r>
            <w:proofErr w:type="spellEnd"/>
            <w:r w:rsidRPr="00130358">
              <w:rPr>
                <w:rFonts w:cs="Arial"/>
                <w:lang w:eastAsia="ja-JP"/>
              </w:rPr>
              <w:t>)</w:t>
            </w:r>
          </w:p>
        </w:tc>
        <w:tc>
          <w:tcPr>
            <w:tcW w:w="709" w:type="dxa"/>
          </w:tcPr>
          <w:p w14:paraId="00201A9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835" w:type="dxa"/>
          </w:tcPr>
          <w:p w14:paraId="6AA9907C"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517" w:type="dxa"/>
          </w:tcPr>
          <w:p w14:paraId="0618DFA3" w14:textId="77777777" w:rsidR="001363CF" w:rsidRPr="00130358" w:rsidRDefault="001363CF" w:rsidP="00D62538">
            <w:pPr>
              <w:pStyle w:val="TAC"/>
              <w:keepNext w:val="0"/>
              <w:keepLines w:val="0"/>
              <w:rPr>
                <w:rFonts w:eastAsia="Calibri" w:cs="Arial"/>
                <w:lang w:eastAsia="ja-JP"/>
              </w:rPr>
            </w:pPr>
          </w:p>
        </w:tc>
      </w:tr>
      <w:tr w:rsidR="001363CF" w:rsidRPr="00130358" w14:paraId="2F3C1E12" w14:textId="77777777" w:rsidTr="00D62538">
        <w:trPr>
          <w:jc w:val="center"/>
        </w:trPr>
        <w:tc>
          <w:tcPr>
            <w:tcW w:w="3794" w:type="dxa"/>
            <w:gridSpan w:val="2"/>
            <w:vAlign w:val="center"/>
          </w:tcPr>
          <w:p w14:paraId="7EE7AD7D" w14:textId="35982254"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709" w:type="dxa"/>
          </w:tcPr>
          <w:p w14:paraId="18F7A1A8" w14:textId="77777777" w:rsidR="001363CF" w:rsidRPr="00130358" w:rsidRDefault="001363CF" w:rsidP="00D62538">
            <w:pPr>
              <w:pStyle w:val="TAC"/>
              <w:keepNext w:val="0"/>
              <w:keepLines w:val="0"/>
              <w:rPr>
                <w:rFonts w:eastAsia="Calibri" w:cs="Arial"/>
                <w:lang w:eastAsia="ja-JP"/>
              </w:rPr>
            </w:pPr>
          </w:p>
        </w:tc>
        <w:tc>
          <w:tcPr>
            <w:tcW w:w="2835" w:type="dxa"/>
          </w:tcPr>
          <w:p w14:paraId="6F015D34" w14:textId="3C11586D"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t>TS</w:t>
            </w:r>
            <w:r w:rsidR="00D62538" w:rsidRPr="00130358">
              <w:t xml:space="preserve"> </w:t>
            </w:r>
            <w:r w:rsidRPr="00130358">
              <w:t>36.133</w:t>
            </w:r>
            <w:r w:rsidR="00D62538" w:rsidRPr="00130358">
              <w:t xml:space="preserve"> </w:t>
            </w:r>
            <w:r w:rsidRPr="00130358">
              <w:t>[4]</w:t>
            </w:r>
            <w:r w:rsidR="00D62538" w:rsidRPr="00130358">
              <w:t xml:space="preserve"> </w:t>
            </w:r>
            <w:r w:rsidRPr="00130358">
              <w:rPr>
                <w:rFonts w:cs="Arial"/>
                <w:lang w:eastAsia="ja-JP"/>
              </w:rPr>
              <w:t>A.3.24.2-2</w:t>
            </w:r>
          </w:p>
          <w:p w14:paraId="2261966B" w14:textId="3EB4FF50"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p>
        </w:tc>
        <w:tc>
          <w:tcPr>
            <w:tcW w:w="2517" w:type="dxa"/>
          </w:tcPr>
          <w:p w14:paraId="14D44A89" w14:textId="4CF9DEBB" w:rsidR="001363CF" w:rsidRPr="00130358" w:rsidRDefault="001363CF" w:rsidP="00D62538">
            <w:pPr>
              <w:pStyle w:val="TAC"/>
              <w:keepNext w:val="0"/>
              <w:keepLines w:val="0"/>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3F7E7C68" w14:textId="77777777" w:rsidTr="00D62538">
        <w:trPr>
          <w:jc w:val="center"/>
        </w:trPr>
        <w:tc>
          <w:tcPr>
            <w:tcW w:w="3794" w:type="dxa"/>
            <w:gridSpan w:val="2"/>
            <w:vAlign w:val="center"/>
          </w:tcPr>
          <w:p w14:paraId="305A6A23" w14:textId="24F1F1B5" w:rsidR="001363CF" w:rsidRPr="00130358" w:rsidRDefault="001363CF" w:rsidP="00D62538">
            <w:pPr>
              <w:pStyle w:val="TAL"/>
              <w:keepNext w:val="0"/>
              <w:keepLines w:val="0"/>
              <w:rPr>
                <w:rFonts w:cs="Arial"/>
                <w:lang w:eastAsia="ja-JP"/>
              </w:rPr>
            </w:pPr>
            <w:r w:rsidRPr="00130358">
              <w:rPr>
                <w:lang w:eastAsia="ko-KR"/>
              </w:rPr>
              <w:t>sl-Subframe-r14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tcPr>
          <w:p w14:paraId="17A69324" w14:textId="77777777" w:rsidR="001363CF" w:rsidRPr="00130358" w:rsidRDefault="001363CF" w:rsidP="00D62538">
            <w:pPr>
              <w:pStyle w:val="TAC"/>
              <w:keepNext w:val="0"/>
              <w:keepLines w:val="0"/>
              <w:rPr>
                <w:rFonts w:eastAsia="Calibri" w:cs="Arial"/>
                <w:lang w:eastAsia="ja-JP"/>
              </w:rPr>
            </w:pPr>
          </w:p>
        </w:tc>
        <w:tc>
          <w:tcPr>
            <w:tcW w:w="2835" w:type="dxa"/>
          </w:tcPr>
          <w:p w14:paraId="6C67780F"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5875C930"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39B42C73"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501A14D6" w14:textId="77777777" w:rsidR="001363CF" w:rsidRPr="00130358" w:rsidRDefault="001363CF" w:rsidP="00D62538">
            <w:pPr>
              <w:pStyle w:val="TAL"/>
              <w:keepNext w:val="0"/>
              <w:keepLines w:val="0"/>
              <w:jc w:val="center"/>
              <w:rPr>
                <w:rFonts w:cs="Arial"/>
                <w:lang w:eastAsia="ko-KR"/>
              </w:rPr>
            </w:pPr>
            <w:r w:rsidRPr="00130358">
              <w:rPr>
                <w:rFonts w:cs="Arial"/>
                <w:lang w:eastAsia="ko-KR"/>
              </w:rPr>
              <w:t>11111111111111111111</w:t>
            </w:r>
          </w:p>
          <w:p w14:paraId="139E4683" w14:textId="77777777" w:rsidR="001363CF" w:rsidRPr="00130358" w:rsidRDefault="001363CF" w:rsidP="00D62538">
            <w:pPr>
              <w:pStyle w:val="TAC"/>
              <w:keepNext w:val="0"/>
              <w:keepLines w:val="0"/>
              <w:rPr>
                <w:rFonts w:cs="Arial"/>
                <w:lang w:eastAsia="ja-JP"/>
              </w:rPr>
            </w:pPr>
            <w:r w:rsidRPr="00130358">
              <w:rPr>
                <w:rFonts w:cs="Arial"/>
                <w:lang w:eastAsia="ko-KR"/>
              </w:rPr>
              <w:t>11111111111111111111</w:t>
            </w:r>
          </w:p>
        </w:tc>
        <w:tc>
          <w:tcPr>
            <w:tcW w:w="2517" w:type="dxa"/>
          </w:tcPr>
          <w:p w14:paraId="3A03D13A" w14:textId="4FD23EC2" w:rsidR="001363CF" w:rsidRPr="00130358" w:rsidRDefault="001363CF" w:rsidP="00D62538">
            <w:pPr>
              <w:pStyle w:val="TAC"/>
              <w:keepNext w:val="0"/>
              <w:keepLines w:val="0"/>
              <w:rPr>
                <w:rFonts w:cs="Arial"/>
                <w:lang w:eastAsia="ja-JP"/>
              </w:rPr>
            </w:pPr>
            <w:r w:rsidRPr="00130358">
              <w:rPr>
                <w:bCs/>
                <w:lang w:eastAsia="zh-CN"/>
              </w:rPr>
              <w:t>I</w:t>
            </w:r>
            <w:r w:rsidRPr="00130358">
              <w:rPr>
                <w:bCs/>
              </w:rPr>
              <w:t>ndicates</w:t>
            </w:r>
            <w:r w:rsidR="00D62538" w:rsidRPr="00130358">
              <w:rPr>
                <w:bCs/>
              </w:rPr>
              <w:t xml:space="preserve"> </w:t>
            </w:r>
            <w:r w:rsidRPr="00130358">
              <w:rPr>
                <w:iCs/>
                <w:lang w:eastAsia="ko-KR"/>
              </w:rPr>
              <w:t>the</w:t>
            </w:r>
            <w:r w:rsidR="00D62538" w:rsidRPr="00130358">
              <w:rPr>
                <w:iCs/>
                <w:lang w:eastAsia="ko-KR"/>
              </w:rPr>
              <w:t xml:space="preserve"> </w:t>
            </w:r>
            <w:r w:rsidRPr="00130358">
              <w:rPr>
                <w:iCs/>
                <w:lang w:eastAsia="ko-KR"/>
              </w:rPr>
              <w:t>bitmap</w:t>
            </w:r>
            <w:r w:rsidR="00D62538" w:rsidRPr="00130358">
              <w:rPr>
                <w:iCs/>
                <w:lang w:eastAsia="ko-KR"/>
              </w:rPr>
              <w:t xml:space="preserve"> </w:t>
            </w:r>
            <w:r w:rsidRPr="00130358">
              <w:rPr>
                <w:iCs/>
                <w:lang w:eastAsia="ko-KR"/>
              </w:rPr>
              <w:t>of</w:t>
            </w:r>
            <w:r w:rsidR="00D62538" w:rsidRPr="00130358">
              <w:rPr>
                <w:iCs/>
                <w:lang w:eastAsia="ko-KR"/>
              </w:rPr>
              <w:t xml:space="preserve"> </w:t>
            </w:r>
            <w:r w:rsidRPr="00130358">
              <w:rPr>
                <w:iCs/>
                <w:lang w:eastAsia="ko-KR"/>
              </w:rPr>
              <w:t>the</w:t>
            </w:r>
            <w:r w:rsidR="00D62538" w:rsidRPr="00130358">
              <w:rPr>
                <w:iCs/>
                <w:lang w:eastAsia="ko-KR"/>
              </w:rPr>
              <w:t xml:space="preserve"> </w:t>
            </w:r>
            <w:r w:rsidRPr="00130358">
              <w:rPr>
                <w:iCs/>
                <w:lang w:eastAsia="zh-CN"/>
              </w:rPr>
              <w:t>TX</w:t>
            </w:r>
            <w:r w:rsidR="00D62538" w:rsidRPr="00130358">
              <w:rPr>
                <w:iCs/>
                <w:lang w:eastAsia="zh-CN"/>
              </w:rPr>
              <w:t xml:space="preserve"> </w:t>
            </w:r>
            <w:r w:rsidRPr="00130358">
              <w:rPr>
                <w:iCs/>
                <w:lang w:eastAsia="ko-KR"/>
              </w:rPr>
              <w:t>resource</w:t>
            </w:r>
            <w:r w:rsidR="00D62538" w:rsidRPr="00130358">
              <w:rPr>
                <w:iCs/>
                <w:lang w:eastAsia="ko-KR"/>
              </w:rPr>
              <w:t xml:space="preserve"> </w:t>
            </w:r>
            <w:r w:rsidRPr="00130358">
              <w:rPr>
                <w:iCs/>
                <w:lang w:eastAsia="ko-KR"/>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151F0BDD" w14:textId="77777777" w:rsidTr="00D62538">
        <w:trPr>
          <w:jc w:val="center"/>
        </w:trPr>
        <w:tc>
          <w:tcPr>
            <w:tcW w:w="3794" w:type="dxa"/>
            <w:gridSpan w:val="2"/>
            <w:vAlign w:val="center"/>
          </w:tcPr>
          <w:p w14:paraId="72776F8E" w14:textId="14271F92" w:rsidR="001363CF" w:rsidRPr="00130358" w:rsidRDefault="001363CF" w:rsidP="00D62538">
            <w:pPr>
              <w:pStyle w:val="TAL"/>
              <w:keepNext w:val="0"/>
              <w:keepLines w:val="0"/>
              <w:rPr>
                <w:lang w:eastAsia="ko-KR"/>
              </w:rPr>
            </w:pPr>
            <w:r w:rsidRPr="00130358">
              <w:rPr>
                <w:lang w:eastAsia="zh-CN"/>
              </w:rPr>
              <w:t>numSubchannel-r14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tcPr>
          <w:p w14:paraId="6AFF8941" w14:textId="77777777" w:rsidR="001363CF" w:rsidRPr="00130358" w:rsidRDefault="001363CF" w:rsidP="00D62538">
            <w:pPr>
              <w:pStyle w:val="TAC"/>
              <w:keepNext w:val="0"/>
              <w:keepLines w:val="0"/>
              <w:rPr>
                <w:rFonts w:eastAsia="Calibri" w:cs="Arial"/>
                <w:lang w:eastAsia="ja-JP"/>
              </w:rPr>
            </w:pPr>
          </w:p>
        </w:tc>
        <w:tc>
          <w:tcPr>
            <w:tcW w:w="2835" w:type="dxa"/>
          </w:tcPr>
          <w:p w14:paraId="68416764" w14:textId="77777777" w:rsidR="001363CF" w:rsidRPr="00130358" w:rsidRDefault="001363CF" w:rsidP="00D62538">
            <w:pPr>
              <w:pStyle w:val="TAL"/>
              <w:keepNext w:val="0"/>
              <w:keepLines w:val="0"/>
              <w:jc w:val="center"/>
              <w:rPr>
                <w:rFonts w:cs="Arial"/>
                <w:lang w:eastAsia="ko-KR"/>
              </w:rPr>
            </w:pPr>
            <w:r w:rsidRPr="00130358">
              <w:rPr>
                <w:rFonts w:cs="Arial"/>
                <w:lang w:eastAsia="ko-KR"/>
              </w:rPr>
              <w:t>1</w:t>
            </w:r>
          </w:p>
        </w:tc>
        <w:tc>
          <w:tcPr>
            <w:tcW w:w="2517" w:type="dxa"/>
          </w:tcPr>
          <w:p w14:paraId="30284D02" w14:textId="705C3C70" w:rsidR="001363CF" w:rsidRPr="00130358" w:rsidRDefault="001363CF" w:rsidP="00D62538">
            <w:pPr>
              <w:pStyle w:val="TAC"/>
              <w:keepNext w:val="0"/>
              <w:keepLines w:val="0"/>
              <w:rPr>
                <w:bCs/>
                <w:lang w:eastAsia="zh-CN"/>
              </w:rPr>
            </w:pPr>
            <w:r w:rsidRPr="00130358">
              <w:rPr>
                <w:lang w:eastAsia="ko-KR"/>
              </w:rPr>
              <w:t>ENUMERATED</w:t>
            </w:r>
            <w:r w:rsidR="00D62538" w:rsidRPr="00130358">
              <w:rPr>
                <w:lang w:eastAsia="ko-KR"/>
              </w:rPr>
              <w:t xml:space="preserve"> </w:t>
            </w:r>
            <w:r w:rsidRPr="00130358">
              <w:rPr>
                <w:lang w:eastAsia="ko-KR"/>
              </w:rPr>
              <w:t>{n</w:t>
            </w:r>
            <w:r w:rsidRPr="00130358">
              <w:rPr>
                <w:rFonts w:eastAsia="Malgun Gothic"/>
                <w:lang w:eastAsia="zh-CN"/>
              </w:rPr>
              <w:t>1</w:t>
            </w:r>
            <w:r w:rsidRPr="00130358">
              <w:rPr>
                <w:lang w:eastAsia="ko-KR"/>
              </w:rPr>
              <w:t>}</w:t>
            </w:r>
          </w:p>
        </w:tc>
      </w:tr>
      <w:tr w:rsidR="001363CF" w:rsidRPr="00130358" w14:paraId="2ADCCDCC" w14:textId="77777777" w:rsidTr="00D62538">
        <w:trPr>
          <w:jc w:val="center"/>
        </w:trPr>
        <w:tc>
          <w:tcPr>
            <w:tcW w:w="3794" w:type="dxa"/>
            <w:gridSpan w:val="2"/>
            <w:vAlign w:val="center"/>
          </w:tcPr>
          <w:p w14:paraId="6316D15C" w14:textId="77777777" w:rsidR="001363CF" w:rsidRPr="00130358" w:rsidRDefault="001363CF" w:rsidP="00D62538">
            <w:pPr>
              <w:pStyle w:val="TAL"/>
              <w:keepNext w:val="0"/>
              <w:keepLines w:val="0"/>
              <w:rPr>
                <w:rFonts w:eastAsia="Malgun Gothic"/>
                <w:i/>
                <w:lang w:eastAsia="ko-KR"/>
              </w:rPr>
            </w:pPr>
            <w:proofErr w:type="spellStart"/>
            <w:r w:rsidRPr="00130358">
              <w:rPr>
                <w:rFonts w:eastAsia="Malgun Gothic"/>
                <w:i/>
                <w:lang w:eastAsia="ko-KR"/>
              </w:rPr>
              <w:t>threshS</w:t>
            </w:r>
            <w:proofErr w:type="spellEnd"/>
            <w:r w:rsidRPr="00130358">
              <w:rPr>
                <w:rFonts w:eastAsia="Malgun Gothic"/>
                <w:i/>
                <w:lang w:eastAsia="ko-KR"/>
              </w:rPr>
              <w:t>-RSSI-CBR</w:t>
            </w:r>
          </w:p>
        </w:tc>
        <w:tc>
          <w:tcPr>
            <w:tcW w:w="709" w:type="dxa"/>
          </w:tcPr>
          <w:p w14:paraId="7D6A9979"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7D8EBC1A" w14:textId="77777777" w:rsidR="001363CF" w:rsidRPr="00130358" w:rsidRDefault="001363CF" w:rsidP="00D62538">
            <w:pPr>
              <w:pStyle w:val="TAC"/>
              <w:keepNext w:val="0"/>
              <w:keepLines w:val="0"/>
              <w:rPr>
                <w:rFonts w:cs="Arial"/>
                <w:lang w:eastAsia="ja-JP"/>
              </w:rPr>
            </w:pPr>
            <w:r w:rsidRPr="00130358">
              <w:rPr>
                <w:rFonts w:cs="Arial"/>
                <w:lang w:eastAsia="ja-JP"/>
              </w:rPr>
              <w:t>21</w:t>
            </w:r>
          </w:p>
        </w:tc>
        <w:tc>
          <w:tcPr>
            <w:tcW w:w="2517" w:type="dxa"/>
            <w:vAlign w:val="center"/>
          </w:tcPr>
          <w:p w14:paraId="67D3291B" w14:textId="118F8AF5" w:rsidR="001363CF" w:rsidRPr="00130358" w:rsidRDefault="001363CF" w:rsidP="00D62538">
            <w:pPr>
              <w:pStyle w:val="TAC"/>
              <w:keepNext w:val="0"/>
              <w:keepLines w:val="0"/>
              <w:rPr>
                <w:rFonts w:cs="Arial"/>
                <w:lang w:eastAsia="ja-JP"/>
              </w:rPr>
            </w:pPr>
            <w:r w:rsidRPr="00130358">
              <w:rPr>
                <w:lang w:eastAsia="zh-CN"/>
              </w:rPr>
              <w:t>Corresponding</w:t>
            </w:r>
            <w:r w:rsidR="00D62538" w:rsidRPr="00130358">
              <w:rPr>
                <w:lang w:eastAsia="zh-CN"/>
              </w:rPr>
              <w:t xml:space="preserve"> </w:t>
            </w:r>
            <w:r w:rsidRPr="00130358">
              <w:rPr>
                <w:lang w:eastAsia="zh-CN"/>
              </w:rPr>
              <w:t>-70dBm</w:t>
            </w:r>
            <w:r w:rsidR="00D62538" w:rsidRPr="00130358">
              <w:rPr>
                <w:lang w:eastAsia="zh-CN"/>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cs="Arial"/>
                <w:lang w:eastAsia="ja-JP"/>
              </w:rPr>
              <w:t>[5]</w:t>
            </w:r>
          </w:p>
        </w:tc>
      </w:tr>
      <w:tr w:rsidR="001363CF" w:rsidRPr="00130358" w14:paraId="6276DCA5" w14:textId="77777777" w:rsidTr="00D62538">
        <w:trPr>
          <w:jc w:val="center"/>
        </w:trPr>
        <w:tc>
          <w:tcPr>
            <w:tcW w:w="3794" w:type="dxa"/>
            <w:gridSpan w:val="2"/>
          </w:tcPr>
          <w:p w14:paraId="73CFCE8B" w14:textId="59F393A4" w:rsidR="001363CF" w:rsidRPr="00130358" w:rsidRDefault="001363CF" w:rsidP="00D62538">
            <w:pPr>
              <w:pStyle w:val="TAL"/>
              <w:keepNext w:val="0"/>
              <w:keepLines w:val="0"/>
              <w:rPr>
                <w:rFonts w:eastAsia="Calibri" w:cs="Arial"/>
                <w:szCs w:val="22"/>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UEs</w:t>
            </w:r>
            <w:r w:rsidR="00D62538" w:rsidRPr="00130358">
              <w:rPr>
                <w:rFonts w:cs="Arial"/>
                <w:lang w:eastAsia="ja-JP"/>
              </w:rPr>
              <w:t xml:space="preserve"> </w:t>
            </w:r>
            <w:r w:rsidRPr="00130358">
              <w:rPr>
                <w:rFonts w:cs="Arial"/>
                <w:lang w:eastAsia="ja-JP"/>
              </w:rPr>
              <w:t>every</w:t>
            </w:r>
            <w:r w:rsidR="00D62538" w:rsidRPr="00130358">
              <w:rPr>
                <w:rFonts w:cs="Arial"/>
                <w:lang w:eastAsia="ja-JP"/>
              </w:rPr>
              <w:t xml:space="preserve"> </w:t>
            </w:r>
            <w:r w:rsidRPr="00130358">
              <w:rPr>
                <w:rFonts w:cs="Arial"/>
                <w:lang w:eastAsia="ja-JP"/>
              </w:rPr>
              <w:t>100ms</w:t>
            </w:r>
          </w:p>
        </w:tc>
        <w:tc>
          <w:tcPr>
            <w:tcW w:w="709" w:type="dxa"/>
          </w:tcPr>
          <w:p w14:paraId="0633969F" w14:textId="77777777" w:rsidR="001363CF" w:rsidRPr="00130358" w:rsidRDefault="001363CF" w:rsidP="00D62538">
            <w:pPr>
              <w:pStyle w:val="TAC"/>
              <w:keepNext w:val="0"/>
              <w:keepLines w:val="0"/>
              <w:rPr>
                <w:rFonts w:eastAsia="Calibri" w:cs="Arial"/>
                <w:lang w:eastAsia="ja-JP"/>
              </w:rPr>
            </w:pPr>
          </w:p>
        </w:tc>
        <w:tc>
          <w:tcPr>
            <w:tcW w:w="2835" w:type="dxa"/>
          </w:tcPr>
          <w:p w14:paraId="04260970"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4</w:t>
            </w:r>
          </w:p>
        </w:tc>
        <w:tc>
          <w:tcPr>
            <w:tcW w:w="2517" w:type="dxa"/>
          </w:tcPr>
          <w:p w14:paraId="4244BF97" w14:textId="6C5F8E27" w:rsidR="001363CF" w:rsidRPr="00130358" w:rsidRDefault="001363CF" w:rsidP="00D62538">
            <w:pPr>
              <w:pStyle w:val="TAC"/>
              <w:keepNext w:val="0"/>
              <w:keepLines w:val="0"/>
              <w:rPr>
                <w:rFonts w:eastAsia="Calibri" w:cs="Arial"/>
                <w:lang w:eastAsia="ja-JP"/>
              </w:rPr>
            </w:pP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proofErr w:type="spellStart"/>
            <w:r w:rsidRPr="00130358">
              <w:rPr>
                <w:rFonts w:eastAsia="Calibri" w:cs="Arial"/>
                <w:lang w:eastAsia="ja-JP"/>
              </w:rPr>
              <w:t>i</w:t>
            </w:r>
            <w:proofErr w:type="spellEnd"/>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proofErr w:type="spellStart"/>
            <w:r w:rsidRPr="00130358">
              <w:rPr>
                <w:rFonts w:eastAsia="Calibri" w:cs="Arial"/>
                <w:lang w:eastAsia="ja-JP"/>
              </w:rPr>
              <w:t>i</w:t>
            </w:r>
            <w:proofErr w:type="spellEnd"/>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3</w:t>
            </w:r>
          </w:p>
        </w:tc>
      </w:tr>
      <w:tr w:rsidR="001363CF" w:rsidRPr="00130358" w14:paraId="5FB14E61" w14:textId="77777777" w:rsidTr="00D62538">
        <w:trPr>
          <w:jc w:val="center"/>
        </w:trPr>
        <w:tc>
          <w:tcPr>
            <w:tcW w:w="1242" w:type="dxa"/>
            <w:vMerge w:val="restart"/>
            <w:vAlign w:val="center"/>
          </w:tcPr>
          <w:p w14:paraId="04FB8927" w14:textId="3AC7D47E"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UEs</w:t>
            </w:r>
          </w:p>
        </w:tc>
        <w:tc>
          <w:tcPr>
            <w:tcW w:w="2552" w:type="dxa"/>
            <w:vAlign w:val="center"/>
          </w:tcPr>
          <w:p w14:paraId="40C93D2A" w14:textId="0FC58FC3"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709" w:type="dxa"/>
            <w:vAlign w:val="center"/>
          </w:tcPr>
          <w:p w14:paraId="033C3D3E"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390623DA" w14:textId="6E3DA65C"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t>TS</w:t>
            </w:r>
            <w:r w:rsidR="00D62538" w:rsidRPr="00130358">
              <w:t xml:space="preserve"> </w:t>
            </w:r>
            <w:r w:rsidRPr="00130358">
              <w:t>36.133</w:t>
            </w:r>
            <w:r w:rsidR="00D62538" w:rsidRPr="00130358">
              <w:t xml:space="preserve"> </w:t>
            </w:r>
            <w:r w:rsidRPr="00130358">
              <w:t>[4]</w:t>
            </w:r>
            <w:r w:rsidR="00D62538" w:rsidRPr="00130358">
              <w:t xml:space="preserve"> </w:t>
            </w:r>
            <w:r w:rsidRPr="00130358">
              <w:rPr>
                <w:rFonts w:cs="Arial"/>
                <w:lang w:eastAsia="ja-JP"/>
              </w:rPr>
              <w:t>A.3.24.2-2</w:t>
            </w:r>
          </w:p>
          <w:p w14:paraId="3B9A421B" w14:textId="54FF5CAC"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2517" w:type="dxa"/>
            <w:vAlign w:val="center"/>
          </w:tcPr>
          <w:p w14:paraId="27E6E379" w14:textId="2D71E69D" w:rsidR="001363CF" w:rsidRPr="00130358" w:rsidRDefault="001363CF" w:rsidP="00D62538">
            <w:pPr>
              <w:pStyle w:val="TAC"/>
              <w:keepNext w:val="0"/>
              <w:keepLines w:val="0"/>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1E080B87" w14:textId="77777777" w:rsidTr="00D62538">
        <w:trPr>
          <w:jc w:val="center"/>
        </w:trPr>
        <w:tc>
          <w:tcPr>
            <w:tcW w:w="1242" w:type="dxa"/>
            <w:vMerge/>
            <w:vAlign w:val="center"/>
          </w:tcPr>
          <w:p w14:paraId="3018CCA3"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426F442F" w14:textId="3798117C" w:rsidR="001363CF" w:rsidRPr="00130358" w:rsidRDefault="001363CF" w:rsidP="00D62538">
            <w:pPr>
              <w:pStyle w:val="TAC"/>
              <w:keepNext w:val="0"/>
              <w:keepLines w:val="0"/>
              <w:jc w:val="left"/>
              <w:rPr>
                <w:rFonts w:cs="Arial"/>
                <w:lang w:eastAsia="ja-JP"/>
              </w:rPr>
            </w:pPr>
            <w:r w:rsidRPr="00130358">
              <w:rPr>
                <w:lang w:eastAsia="ko-KR"/>
              </w:rPr>
              <w:t>sl-Subframe-r14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vAlign w:val="center"/>
          </w:tcPr>
          <w:p w14:paraId="4197970A"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6F8A3DE9" w14:textId="77777777" w:rsidR="001363CF" w:rsidRPr="00130358" w:rsidRDefault="001363CF" w:rsidP="00D62538">
            <w:pPr>
              <w:pStyle w:val="TAL"/>
              <w:keepNext w:val="0"/>
              <w:keepLines w:val="0"/>
              <w:jc w:val="center"/>
              <w:rPr>
                <w:rFonts w:cs="Arial"/>
                <w:lang w:eastAsia="ko-KR"/>
              </w:rPr>
            </w:pPr>
            <w:r w:rsidRPr="00130358">
              <w:rPr>
                <w:rFonts w:cs="Arial"/>
                <w:lang w:eastAsia="ko-KR"/>
              </w:rPr>
              <w:t>10000000000000000000</w:t>
            </w:r>
          </w:p>
          <w:p w14:paraId="25760756"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3C04331A"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08294384"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320FD4FA" w14:textId="77777777" w:rsidR="001363CF" w:rsidRPr="00130358" w:rsidRDefault="001363CF" w:rsidP="00D62538">
            <w:pPr>
              <w:pStyle w:val="TAC"/>
              <w:keepNext w:val="0"/>
              <w:keepLines w:val="0"/>
              <w:rPr>
                <w:rFonts w:cs="Arial"/>
                <w:lang w:eastAsia="ja-JP"/>
              </w:rPr>
            </w:pPr>
            <w:r w:rsidRPr="00130358">
              <w:rPr>
                <w:rFonts w:cs="Arial"/>
                <w:lang w:eastAsia="zh-CN"/>
              </w:rPr>
              <w:t>0</w:t>
            </w:r>
            <w:r w:rsidRPr="00130358">
              <w:rPr>
                <w:rFonts w:cs="Arial"/>
                <w:lang w:eastAsia="ko-KR"/>
              </w:rPr>
              <w:t>0000000000000000000</w:t>
            </w:r>
          </w:p>
        </w:tc>
        <w:tc>
          <w:tcPr>
            <w:tcW w:w="2517" w:type="dxa"/>
            <w:vAlign w:val="center"/>
          </w:tcPr>
          <w:p w14:paraId="246A533D" w14:textId="03A6A85D" w:rsidR="001363CF" w:rsidRPr="00130358" w:rsidRDefault="001363CF" w:rsidP="00D62538">
            <w:pPr>
              <w:pStyle w:val="TAL"/>
              <w:keepNext w:val="0"/>
              <w:keepLines w:val="0"/>
              <w:jc w:val="center"/>
              <w:rPr>
                <w:rFonts w:cs="Arial"/>
                <w:lang w:eastAsia="ja-JP"/>
              </w:rPr>
            </w:pPr>
            <w:r w:rsidRPr="00130358">
              <w:rPr>
                <w:bCs/>
                <w:lang w:eastAsia="zh-CN"/>
              </w:rPr>
              <w:t>I</w:t>
            </w:r>
            <w:r w:rsidRPr="00130358">
              <w:rPr>
                <w:bCs/>
              </w:rPr>
              <w:t>ndicates</w:t>
            </w:r>
            <w:r w:rsidR="00D62538" w:rsidRPr="00130358">
              <w:rPr>
                <w:bCs/>
              </w:rPr>
              <w:t xml:space="preserve"> </w:t>
            </w:r>
            <w:r w:rsidRPr="00130358">
              <w:rPr>
                <w:iCs/>
                <w:lang w:eastAsia="ko-KR"/>
              </w:rPr>
              <w:t>the</w:t>
            </w:r>
            <w:r w:rsidR="00D62538" w:rsidRPr="00130358">
              <w:rPr>
                <w:iCs/>
                <w:lang w:eastAsia="ko-KR"/>
              </w:rPr>
              <w:t xml:space="preserve"> </w:t>
            </w:r>
            <w:r w:rsidRPr="00130358">
              <w:rPr>
                <w:iCs/>
                <w:lang w:eastAsia="ko-KR"/>
              </w:rPr>
              <w:t>bitmap</w:t>
            </w:r>
            <w:r w:rsidR="00D62538" w:rsidRPr="00130358">
              <w:rPr>
                <w:iCs/>
                <w:lang w:eastAsia="ko-KR"/>
              </w:rPr>
              <w:t xml:space="preserve"> </w:t>
            </w:r>
            <w:r w:rsidRPr="00130358">
              <w:rPr>
                <w:iCs/>
                <w:lang w:eastAsia="ko-KR"/>
              </w:rPr>
              <w:t>of</w:t>
            </w:r>
            <w:r w:rsidR="00D62538" w:rsidRPr="00130358">
              <w:rPr>
                <w:iCs/>
                <w:lang w:eastAsia="ko-KR"/>
              </w:rPr>
              <w:t xml:space="preserve"> </w:t>
            </w:r>
            <w:r w:rsidRPr="00130358">
              <w:rPr>
                <w:iCs/>
                <w:lang w:eastAsia="ko-KR"/>
              </w:rPr>
              <w:t>the</w:t>
            </w:r>
            <w:r w:rsidR="00D62538" w:rsidRPr="00130358">
              <w:rPr>
                <w:iCs/>
                <w:lang w:eastAsia="ko-KR"/>
              </w:rPr>
              <w:t xml:space="preserve"> </w:t>
            </w:r>
            <w:r w:rsidRPr="00130358">
              <w:rPr>
                <w:iCs/>
                <w:lang w:eastAsia="zh-CN"/>
              </w:rPr>
              <w:t>TX</w:t>
            </w:r>
            <w:r w:rsidR="00D62538" w:rsidRPr="00130358">
              <w:rPr>
                <w:iCs/>
                <w:lang w:eastAsia="zh-CN"/>
              </w:rPr>
              <w:t xml:space="preserve"> </w:t>
            </w:r>
            <w:r w:rsidRPr="00130358">
              <w:rPr>
                <w:iCs/>
                <w:lang w:eastAsia="ko-KR"/>
              </w:rPr>
              <w:t>resource</w:t>
            </w:r>
            <w:r w:rsidR="00D62538" w:rsidRPr="00130358">
              <w:rPr>
                <w:iCs/>
                <w:lang w:eastAsia="ko-KR"/>
              </w:rPr>
              <w:t xml:space="preserve"> </w:t>
            </w:r>
            <w:r w:rsidRPr="00130358">
              <w:rPr>
                <w:iCs/>
                <w:lang w:eastAsia="ko-KR"/>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7A1F70BA" w14:textId="77777777" w:rsidTr="00D62538">
        <w:trPr>
          <w:jc w:val="center"/>
        </w:trPr>
        <w:tc>
          <w:tcPr>
            <w:tcW w:w="1242" w:type="dxa"/>
            <w:vMerge/>
            <w:vAlign w:val="center"/>
          </w:tcPr>
          <w:p w14:paraId="35AEEEA5"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1305F70D" w14:textId="1AD73900" w:rsidR="001363CF" w:rsidRPr="00130358" w:rsidRDefault="001363CF" w:rsidP="00D62538">
            <w:pPr>
              <w:pStyle w:val="TAC"/>
              <w:keepNext w:val="0"/>
              <w:keepLines w:val="0"/>
              <w:jc w:val="left"/>
              <w:rPr>
                <w:lang w:eastAsia="ko-KR"/>
              </w:rPr>
            </w:pPr>
            <w:r w:rsidRPr="00130358">
              <w:rPr>
                <w:lang w:eastAsia="zh-CN"/>
              </w:rPr>
              <w:t>numSubchannel-r14</w:t>
            </w:r>
            <w:r w:rsidR="00D62538" w:rsidRPr="00130358">
              <w:rPr>
                <w:lang w:eastAsia="ko-KR"/>
              </w:rPr>
              <w:t xml:space="preserve"> </w:t>
            </w:r>
            <w:r w:rsidRPr="00130358">
              <w:rPr>
                <w:lang w:eastAsia="ko-KR"/>
              </w:rPr>
              <w:t>included</w:t>
            </w:r>
            <w:r w:rsidR="00D62538" w:rsidRPr="00130358">
              <w:rPr>
                <w:lang w:eastAsia="ko-KR"/>
              </w:rPr>
              <w:t xml:space="preserve"> </w:t>
            </w:r>
            <w:r w:rsidRPr="00130358">
              <w:rPr>
                <w:lang w:eastAsia="ko-KR"/>
              </w:rPr>
              <w:t>in</w:t>
            </w:r>
            <w:r w:rsidR="00D62538" w:rsidRPr="00130358">
              <w:rPr>
                <w:lang w:eastAsia="ko-KR"/>
              </w:rPr>
              <w:t xml:space="preserve"> </w:t>
            </w:r>
            <w:r w:rsidRPr="00130358">
              <w:rPr>
                <w:lang w:eastAsia="ko-KR"/>
              </w:rPr>
              <w:t>SL-configV2X-TxPoolList</w:t>
            </w:r>
          </w:p>
        </w:tc>
        <w:tc>
          <w:tcPr>
            <w:tcW w:w="709" w:type="dxa"/>
            <w:vAlign w:val="center"/>
          </w:tcPr>
          <w:p w14:paraId="66E36FA8" w14:textId="77777777" w:rsidR="001363CF" w:rsidRPr="00130358" w:rsidRDefault="001363CF" w:rsidP="00D62538">
            <w:pPr>
              <w:pStyle w:val="TAC"/>
              <w:keepNext w:val="0"/>
              <w:keepLines w:val="0"/>
              <w:rPr>
                <w:rFonts w:eastAsia="Calibri" w:cs="Arial"/>
                <w:lang w:eastAsia="ja-JP"/>
              </w:rPr>
            </w:pPr>
          </w:p>
        </w:tc>
        <w:tc>
          <w:tcPr>
            <w:tcW w:w="2835" w:type="dxa"/>
          </w:tcPr>
          <w:p w14:paraId="3E3F7A3D" w14:textId="77777777" w:rsidR="001363CF" w:rsidRPr="00130358" w:rsidRDefault="001363CF" w:rsidP="00D62538">
            <w:pPr>
              <w:pStyle w:val="TAL"/>
              <w:keepNext w:val="0"/>
              <w:keepLines w:val="0"/>
              <w:jc w:val="center"/>
              <w:rPr>
                <w:rFonts w:cs="Arial"/>
                <w:lang w:eastAsia="ko-KR"/>
              </w:rPr>
            </w:pPr>
            <w:r w:rsidRPr="00130358">
              <w:rPr>
                <w:rFonts w:cs="Arial"/>
                <w:lang w:eastAsia="ko-KR"/>
              </w:rPr>
              <w:t>1</w:t>
            </w:r>
          </w:p>
        </w:tc>
        <w:tc>
          <w:tcPr>
            <w:tcW w:w="2517" w:type="dxa"/>
          </w:tcPr>
          <w:p w14:paraId="244159D1" w14:textId="5147B784" w:rsidR="001363CF" w:rsidRPr="00130358" w:rsidRDefault="001363CF" w:rsidP="00D62538">
            <w:pPr>
              <w:pStyle w:val="TAL"/>
              <w:keepNext w:val="0"/>
              <w:keepLines w:val="0"/>
              <w:jc w:val="center"/>
              <w:rPr>
                <w:bCs/>
                <w:lang w:eastAsia="zh-CN"/>
              </w:rPr>
            </w:pPr>
            <w:r w:rsidRPr="00130358">
              <w:rPr>
                <w:lang w:eastAsia="ko-KR"/>
              </w:rPr>
              <w:t>ENUMERATED</w:t>
            </w:r>
            <w:r w:rsidR="00D62538" w:rsidRPr="00130358">
              <w:rPr>
                <w:lang w:eastAsia="ko-KR"/>
              </w:rPr>
              <w:t xml:space="preserve"> </w:t>
            </w:r>
            <w:r w:rsidRPr="00130358">
              <w:rPr>
                <w:lang w:eastAsia="ko-KR"/>
              </w:rPr>
              <w:t>{n</w:t>
            </w:r>
            <w:r w:rsidRPr="00130358">
              <w:rPr>
                <w:rFonts w:eastAsia="Malgun Gothic"/>
                <w:lang w:eastAsia="zh-CN"/>
              </w:rPr>
              <w:t>1</w:t>
            </w:r>
            <w:r w:rsidRPr="00130358">
              <w:rPr>
                <w:lang w:eastAsia="ko-KR"/>
              </w:rPr>
              <w:t>}</w:t>
            </w:r>
          </w:p>
        </w:tc>
      </w:tr>
      <w:tr w:rsidR="001363CF" w:rsidRPr="00130358" w14:paraId="64013A55" w14:textId="77777777" w:rsidTr="00D62538">
        <w:trPr>
          <w:jc w:val="center"/>
        </w:trPr>
        <w:tc>
          <w:tcPr>
            <w:tcW w:w="1242" w:type="dxa"/>
            <w:vMerge/>
            <w:vAlign w:val="center"/>
          </w:tcPr>
          <w:p w14:paraId="23348C8E"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3200D62A" w14:textId="77777777" w:rsidR="001363CF" w:rsidRPr="00130358" w:rsidRDefault="001363CF" w:rsidP="00D62538">
            <w:pPr>
              <w:pStyle w:val="TAC"/>
              <w:keepNext w:val="0"/>
              <w:keepLines w:val="0"/>
              <w:jc w:val="left"/>
              <w:rPr>
                <w:rFonts w:cs="Arial"/>
                <w:lang w:eastAsia="ja-JP"/>
              </w:rPr>
            </w:pPr>
            <w:r w:rsidRPr="00130358">
              <w:rPr>
                <w:rFonts w:cs="Arial"/>
                <w:lang w:eastAsia="ja-JP"/>
              </w:rPr>
              <w:t>sl-OffsetIndicator-r14</w:t>
            </w:r>
          </w:p>
        </w:tc>
        <w:tc>
          <w:tcPr>
            <w:tcW w:w="709" w:type="dxa"/>
            <w:vAlign w:val="center"/>
          </w:tcPr>
          <w:p w14:paraId="6524D409"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50E741BF" w14:textId="77777777" w:rsidR="001363CF" w:rsidRPr="00130358" w:rsidRDefault="001363CF" w:rsidP="00D62538">
            <w:pPr>
              <w:pStyle w:val="TAC"/>
              <w:keepNext w:val="0"/>
              <w:keepLines w:val="0"/>
              <w:rPr>
                <w:rFonts w:cs="Arial"/>
                <w:lang w:eastAsia="ja-JP"/>
              </w:rPr>
            </w:pPr>
            <w:proofErr w:type="spellStart"/>
            <w:r w:rsidRPr="00130358">
              <w:rPr>
                <w:rFonts w:cs="Arial"/>
                <w:lang w:eastAsia="ja-JP"/>
              </w:rPr>
              <w:t>i</w:t>
            </w:r>
            <w:proofErr w:type="spellEnd"/>
          </w:p>
        </w:tc>
        <w:tc>
          <w:tcPr>
            <w:tcW w:w="2517" w:type="dxa"/>
            <w:vAlign w:val="center"/>
          </w:tcPr>
          <w:p w14:paraId="52D22C7B" w14:textId="3B23D53D" w:rsidR="001363CF" w:rsidRPr="00130358" w:rsidRDefault="001363CF" w:rsidP="00D62538">
            <w:pPr>
              <w:pStyle w:val="TAL"/>
              <w:keepNext w:val="0"/>
              <w:keepLines w:val="0"/>
              <w:jc w:val="center"/>
              <w:rPr>
                <w:rFonts w:cs="Arial"/>
                <w:lang w:eastAsia="ja-JP"/>
              </w:rPr>
            </w:pPr>
            <w:r w:rsidRPr="00130358">
              <w:rPr>
                <w:rFonts w:cs="Arial"/>
                <w:lang w:eastAsia="ja-JP"/>
              </w:rPr>
              <w:t>For</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proofErr w:type="spellStart"/>
            <w:r w:rsidRPr="00130358">
              <w:rPr>
                <w:rFonts w:eastAsia="Calibri" w:cs="Arial"/>
                <w:lang w:eastAsia="ja-JP"/>
              </w:rPr>
              <w:t>i</w:t>
            </w:r>
            <w:proofErr w:type="spellEnd"/>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proofErr w:type="spellStart"/>
            <w:r w:rsidRPr="00130358">
              <w:rPr>
                <w:rFonts w:eastAsia="Calibri" w:cs="Arial"/>
                <w:lang w:eastAsia="ja-JP"/>
              </w:rPr>
              <w:t>i</w:t>
            </w:r>
            <w:proofErr w:type="spellEnd"/>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3</w:t>
            </w:r>
          </w:p>
        </w:tc>
      </w:tr>
      <w:tr w:rsidR="001363CF" w:rsidRPr="00130358" w14:paraId="039B41CA" w14:textId="77777777" w:rsidTr="00D62538">
        <w:trPr>
          <w:jc w:val="center"/>
        </w:trPr>
        <w:tc>
          <w:tcPr>
            <w:tcW w:w="3794" w:type="dxa"/>
            <w:gridSpan w:val="2"/>
            <w:vAlign w:val="center"/>
          </w:tcPr>
          <w:p w14:paraId="1E27ABF1" w14:textId="63D0B04B" w:rsidR="001363CF" w:rsidRPr="00130358" w:rsidRDefault="001363CF" w:rsidP="00D62538">
            <w:pPr>
              <w:pStyle w:val="TAC"/>
              <w:keepNext w:val="0"/>
              <w:keepLines w:val="0"/>
              <w:jc w:val="left"/>
              <w:rPr>
                <w:rFonts w:cs="Arial"/>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ja-JP"/>
              </w:rPr>
              <w:t>between</w:t>
            </w:r>
            <w:r w:rsidR="00D62538" w:rsidRPr="00130358">
              <w:rPr>
                <w:rFonts w:cs="Arial"/>
                <w:lang w:eastAsia="ja-JP"/>
              </w:rPr>
              <w:t xml:space="preserve"> </w:t>
            </w:r>
            <w:r w:rsidRPr="00130358">
              <w:rPr>
                <w:rFonts w:cs="Arial"/>
                <w:lang w:eastAsia="ja-JP"/>
              </w:rPr>
              <w:t>V2X</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and</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UEs</w:t>
            </w:r>
          </w:p>
        </w:tc>
        <w:tc>
          <w:tcPr>
            <w:tcW w:w="709" w:type="dxa"/>
            <w:vAlign w:val="center"/>
          </w:tcPr>
          <w:p w14:paraId="72FC06F4" w14:textId="77777777" w:rsidR="001363CF" w:rsidRPr="00130358" w:rsidRDefault="001363CF" w:rsidP="00D62538">
            <w:pPr>
              <w:pStyle w:val="TAC"/>
              <w:keepNext w:val="0"/>
              <w:keepLines w:val="0"/>
              <w:rPr>
                <w:rFonts w:eastAsia="Calibri" w:cs="Arial"/>
                <w:lang w:eastAsia="ja-JP"/>
              </w:rPr>
            </w:pPr>
            <w:r w:rsidRPr="00130358">
              <w:rPr>
                <w:rFonts w:cs="Arial"/>
                <w:lang w:eastAsia="ko-KR"/>
              </w:rPr>
              <w:sym w:font="Symbol" w:char="F06D"/>
            </w:r>
            <w:r w:rsidRPr="00130358">
              <w:rPr>
                <w:rFonts w:eastAsia="Calibri" w:cs="Arial"/>
                <w:lang w:eastAsia="ja-JP"/>
              </w:rPr>
              <w:t>s</w:t>
            </w:r>
          </w:p>
        </w:tc>
        <w:tc>
          <w:tcPr>
            <w:tcW w:w="2835" w:type="dxa"/>
            <w:vAlign w:val="center"/>
          </w:tcPr>
          <w:p w14:paraId="49A3A6A4"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3</w:t>
            </w:r>
          </w:p>
        </w:tc>
        <w:tc>
          <w:tcPr>
            <w:tcW w:w="2517" w:type="dxa"/>
            <w:vAlign w:val="center"/>
          </w:tcPr>
          <w:p w14:paraId="263CBFEA"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r w:rsidR="001363CF" w:rsidRPr="00130358" w14:paraId="3B7C4F1D" w14:textId="77777777" w:rsidTr="00D62538">
        <w:trPr>
          <w:jc w:val="center"/>
        </w:trPr>
        <w:tc>
          <w:tcPr>
            <w:tcW w:w="3794" w:type="dxa"/>
            <w:gridSpan w:val="2"/>
            <w:vAlign w:val="center"/>
          </w:tcPr>
          <w:p w14:paraId="76378453" w14:textId="77777777" w:rsidR="001363CF" w:rsidRPr="00130358" w:rsidRDefault="001363CF" w:rsidP="00D62538">
            <w:pPr>
              <w:pStyle w:val="TAC"/>
              <w:keepNext w:val="0"/>
              <w:keepLines w:val="0"/>
              <w:jc w:val="left"/>
              <w:rPr>
                <w:rFonts w:cs="Arial"/>
                <w:lang w:eastAsia="ja-JP"/>
              </w:rPr>
            </w:pPr>
            <w:r w:rsidRPr="00130358">
              <w:rPr>
                <w:rFonts w:cs="Arial"/>
                <w:lang w:eastAsia="ja-JP"/>
              </w:rPr>
              <w:t>v1-Threshold</w:t>
            </w:r>
          </w:p>
        </w:tc>
        <w:tc>
          <w:tcPr>
            <w:tcW w:w="709" w:type="dxa"/>
            <w:vAlign w:val="center"/>
          </w:tcPr>
          <w:p w14:paraId="4ADC48DB" w14:textId="77777777" w:rsidR="001363CF" w:rsidRPr="00130358" w:rsidRDefault="001363CF" w:rsidP="00D62538">
            <w:pPr>
              <w:pStyle w:val="TAC"/>
              <w:keepNext w:val="0"/>
              <w:keepLines w:val="0"/>
              <w:rPr>
                <w:rFonts w:cs="Arial"/>
                <w:lang w:eastAsia="ko-KR"/>
              </w:rPr>
            </w:pPr>
          </w:p>
        </w:tc>
        <w:tc>
          <w:tcPr>
            <w:tcW w:w="2835" w:type="dxa"/>
            <w:vAlign w:val="center"/>
          </w:tcPr>
          <w:p w14:paraId="7FE3D830"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w:t>
            </w:r>
          </w:p>
        </w:tc>
        <w:tc>
          <w:tcPr>
            <w:tcW w:w="2517" w:type="dxa"/>
            <w:vAlign w:val="center"/>
          </w:tcPr>
          <w:p w14:paraId="62E9B973" w14:textId="0D861847" w:rsidR="001363CF" w:rsidRPr="00130358" w:rsidRDefault="001363CF" w:rsidP="00D62538">
            <w:pPr>
              <w:pStyle w:val="TAC"/>
              <w:keepNext w:val="0"/>
              <w:keepLines w:val="0"/>
              <w:rPr>
                <w:rFonts w:eastAsia="Calibri" w:cs="Arial"/>
                <w:lang w:eastAsia="ja-JP"/>
              </w:rPr>
            </w:pPr>
            <w:r w:rsidRPr="00130358">
              <w:rPr>
                <w:lang w:eastAsia="zh-CN"/>
              </w:rPr>
              <w:t>Corresponding</w:t>
            </w:r>
            <w:r w:rsidR="00D62538" w:rsidRPr="00130358">
              <w:rPr>
                <w:lang w:eastAsia="zh-CN"/>
              </w:rPr>
              <w:t xml:space="preserve"> </w:t>
            </w:r>
            <w:r w:rsidRPr="00130358">
              <w:rPr>
                <w:lang w:eastAsia="zh-CN"/>
              </w:rPr>
              <w:t>0.02</w:t>
            </w:r>
            <w:r w:rsidR="00D62538" w:rsidRPr="00130358">
              <w:rPr>
                <w:lang w:eastAsia="zh-CN"/>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cs="Arial"/>
                <w:lang w:eastAsia="ja-JP"/>
              </w:rPr>
              <w:t>[5]</w:t>
            </w:r>
          </w:p>
        </w:tc>
      </w:tr>
      <w:tr w:rsidR="001363CF" w:rsidRPr="00130358" w14:paraId="0394BFAB" w14:textId="77777777" w:rsidTr="00D62538">
        <w:trPr>
          <w:jc w:val="center"/>
        </w:trPr>
        <w:tc>
          <w:tcPr>
            <w:tcW w:w="3794" w:type="dxa"/>
            <w:gridSpan w:val="2"/>
          </w:tcPr>
          <w:p w14:paraId="2AF3D950" w14:textId="77777777" w:rsidR="001363CF" w:rsidRPr="00130358" w:rsidRDefault="001363CF" w:rsidP="00D62538">
            <w:pPr>
              <w:pStyle w:val="TAL"/>
              <w:keepNext w:val="0"/>
              <w:keepLines w:val="0"/>
              <w:rPr>
                <w:rFonts w:cs="Arial"/>
                <w:lang w:eastAsia="ko-KR"/>
              </w:rPr>
            </w:pPr>
            <w:r w:rsidRPr="00130358">
              <w:rPr>
                <w:rFonts w:cs="v4.2.0"/>
                <w:lang w:eastAsia="ko-KR"/>
              </w:rPr>
              <w:t>Hysteresis</w:t>
            </w:r>
          </w:p>
        </w:tc>
        <w:tc>
          <w:tcPr>
            <w:tcW w:w="709" w:type="dxa"/>
          </w:tcPr>
          <w:p w14:paraId="67E49A5E" w14:textId="77777777" w:rsidR="001363CF" w:rsidRPr="00130358" w:rsidRDefault="001363CF" w:rsidP="00D62538">
            <w:pPr>
              <w:pStyle w:val="TAL"/>
              <w:keepNext w:val="0"/>
              <w:keepLines w:val="0"/>
              <w:jc w:val="center"/>
              <w:rPr>
                <w:rFonts w:cs="Arial"/>
                <w:lang w:eastAsia="ko-KR"/>
              </w:rPr>
            </w:pPr>
          </w:p>
        </w:tc>
        <w:tc>
          <w:tcPr>
            <w:tcW w:w="2835" w:type="dxa"/>
            <w:vAlign w:val="center"/>
          </w:tcPr>
          <w:p w14:paraId="4802ECDA"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2517" w:type="dxa"/>
            <w:vAlign w:val="center"/>
          </w:tcPr>
          <w:p w14:paraId="334545D5" w14:textId="77777777" w:rsidR="001363CF" w:rsidRPr="00130358" w:rsidRDefault="001363CF" w:rsidP="00D62538">
            <w:pPr>
              <w:pStyle w:val="TAC"/>
              <w:keepNext w:val="0"/>
              <w:keepLines w:val="0"/>
              <w:rPr>
                <w:rFonts w:eastAsia="Calibri" w:cs="Arial"/>
                <w:lang w:eastAsia="ja-JP"/>
              </w:rPr>
            </w:pPr>
          </w:p>
        </w:tc>
      </w:tr>
      <w:tr w:rsidR="001363CF" w:rsidRPr="00130358" w14:paraId="2D4ABC29" w14:textId="77777777" w:rsidTr="00D62538">
        <w:trPr>
          <w:jc w:val="center"/>
        </w:trPr>
        <w:tc>
          <w:tcPr>
            <w:tcW w:w="3794" w:type="dxa"/>
            <w:gridSpan w:val="2"/>
          </w:tcPr>
          <w:p w14:paraId="7C89BAF0" w14:textId="674A729D" w:rsidR="001363CF" w:rsidRPr="00130358" w:rsidRDefault="001363CF" w:rsidP="00D62538">
            <w:pPr>
              <w:pStyle w:val="TAL"/>
              <w:keepNext w:val="0"/>
              <w:keepLines w:val="0"/>
              <w:rPr>
                <w:rFonts w:cs="Arial"/>
                <w:lang w:eastAsia="ko-KR"/>
              </w:rPr>
            </w:pPr>
            <w:r w:rsidRPr="00130358">
              <w:rPr>
                <w:rFonts w:cs="v4.2.0"/>
                <w:lang w:eastAsia="ko-KR"/>
              </w:rPr>
              <w:t>Time</w:t>
            </w:r>
            <w:r w:rsidR="00D62538" w:rsidRPr="00130358">
              <w:rPr>
                <w:rFonts w:cs="v4.2.0"/>
                <w:lang w:eastAsia="ko-KR"/>
              </w:rPr>
              <w:t xml:space="preserve"> </w:t>
            </w:r>
            <w:r w:rsidRPr="00130358">
              <w:rPr>
                <w:rFonts w:cs="v4.2.0"/>
                <w:lang w:eastAsia="ko-KR"/>
              </w:rPr>
              <w:t>To</w:t>
            </w:r>
            <w:r w:rsidR="00D62538" w:rsidRPr="00130358">
              <w:rPr>
                <w:rFonts w:cs="v4.2.0"/>
                <w:lang w:eastAsia="ko-KR"/>
              </w:rPr>
              <w:t xml:space="preserve"> </w:t>
            </w:r>
            <w:r w:rsidRPr="00130358">
              <w:rPr>
                <w:rFonts w:cs="v4.2.0"/>
                <w:lang w:eastAsia="ko-KR"/>
              </w:rPr>
              <w:t>Trigger</w:t>
            </w:r>
          </w:p>
        </w:tc>
        <w:tc>
          <w:tcPr>
            <w:tcW w:w="709" w:type="dxa"/>
          </w:tcPr>
          <w:p w14:paraId="4AD595C1" w14:textId="77777777" w:rsidR="001363CF" w:rsidRPr="00130358" w:rsidRDefault="001363CF" w:rsidP="00D62538">
            <w:pPr>
              <w:pStyle w:val="TAL"/>
              <w:keepNext w:val="0"/>
              <w:keepLines w:val="0"/>
              <w:jc w:val="center"/>
              <w:rPr>
                <w:rFonts w:cs="Arial"/>
                <w:lang w:eastAsia="ko-KR"/>
              </w:rPr>
            </w:pPr>
            <w:r w:rsidRPr="00130358">
              <w:rPr>
                <w:rFonts w:cs="v4.2.0"/>
                <w:lang w:eastAsia="ko-KR"/>
              </w:rPr>
              <w:t>s</w:t>
            </w:r>
          </w:p>
        </w:tc>
        <w:tc>
          <w:tcPr>
            <w:tcW w:w="2835" w:type="dxa"/>
            <w:vAlign w:val="center"/>
          </w:tcPr>
          <w:p w14:paraId="7EDEDDA8"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2517" w:type="dxa"/>
            <w:vAlign w:val="center"/>
          </w:tcPr>
          <w:p w14:paraId="46EA8059" w14:textId="77777777" w:rsidR="001363CF" w:rsidRPr="00130358" w:rsidRDefault="001363CF" w:rsidP="00D62538">
            <w:pPr>
              <w:pStyle w:val="TAC"/>
              <w:keepNext w:val="0"/>
              <w:keepLines w:val="0"/>
              <w:rPr>
                <w:rFonts w:eastAsia="Calibri" w:cs="Arial"/>
                <w:lang w:eastAsia="ja-JP"/>
              </w:rPr>
            </w:pPr>
          </w:p>
        </w:tc>
      </w:tr>
      <w:tr w:rsidR="001363CF" w:rsidRPr="00130358" w14:paraId="4EB32EC5" w14:textId="77777777" w:rsidTr="00D62538">
        <w:trPr>
          <w:jc w:val="center"/>
        </w:trPr>
        <w:tc>
          <w:tcPr>
            <w:tcW w:w="3794" w:type="dxa"/>
            <w:gridSpan w:val="2"/>
          </w:tcPr>
          <w:p w14:paraId="272144F7" w14:textId="7BEDCD63" w:rsidR="001363CF" w:rsidRPr="00130358" w:rsidRDefault="001363CF" w:rsidP="00D62538">
            <w:pPr>
              <w:pStyle w:val="TAL"/>
              <w:keepNext w:val="0"/>
              <w:keepLines w:val="0"/>
              <w:rPr>
                <w:rFonts w:cs="Arial"/>
                <w:lang w:eastAsia="ko-KR"/>
              </w:rPr>
            </w:pPr>
            <w:r w:rsidRPr="00130358">
              <w:rPr>
                <w:rFonts w:cs="Arial"/>
                <w:lang w:eastAsia="ko-KR"/>
              </w:rPr>
              <w:t>Filter</w:t>
            </w:r>
            <w:r w:rsidR="00D62538" w:rsidRPr="00130358">
              <w:rPr>
                <w:rFonts w:cs="Arial"/>
                <w:lang w:eastAsia="ko-KR"/>
              </w:rPr>
              <w:t xml:space="preserve"> </w:t>
            </w:r>
            <w:r w:rsidRPr="00130358">
              <w:rPr>
                <w:rFonts w:cs="Arial"/>
                <w:lang w:eastAsia="ko-KR"/>
              </w:rPr>
              <w:t>coefficient</w:t>
            </w:r>
          </w:p>
        </w:tc>
        <w:tc>
          <w:tcPr>
            <w:tcW w:w="709" w:type="dxa"/>
          </w:tcPr>
          <w:p w14:paraId="425F89ED" w14:textId="77777777" w:rsidR="001363CF" w:rsidRPr="00130358" w:rsidRDefault="001363CF" w:rsidP="00D62538">
            <w:pPr>
              <w:pStyle w:val="TAL"/>
              <w:keepNext w:val="0"/>
              <w:keepLines w:val="0"/>
              <w:jc w:val="center"/>
              <w:rPr>
                <w:rFonts w:cs="Arial"/>
                <w:lang w:eastAsia="ko-KR"/>
              </w:rPr>
            </w:pPr>
          </w:p>
        </w:tc>
        <w:tc>
          <w:tcPr>
            <w:tcW w:w="2835" w:type="dxa"/>
            <w:vAlign w:val="center"/>
          </w:tcPr>
          <w:p w14:paraId="663B2CE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0</w:t>
            </w:r>
          </w:p>
        </w:tc>
        <w:tc>
          <w:tcPr>
            <w:tcW w:w="2517" w:type="dxa"/>
            <w:vAlign w:val="center"/>
          </w:tcPr>
          <w:p w14:paraId="073671AA" w14:textId="454B4A30" w:rsidR="001363CF" w:rsidRPr="00130358" w:rsidRDefault="001363CF" w:rsidP="00D62538">
            <w:pPr>
              <w:pStyle w:val="TAC"/>
              <w:keepNext w:val="0"/>
              <w:keepLines w:val="0"/>
              <w:rPr>
                <w:rFonts w:eastAsia="Calibri" w:cs="Arial"/>
                <w:lang w:eastAsia="ja-JP"/>
              </w:rPr>
            </w:pPr>
            <w:r w:rsidRPr="00130358">
              <w:rPr>
                <w:rFonts w:cs="v4.2.0"/>
                <w:lang w:eastAsia="ko-KR"/>
              </w:rPr>
              <w:t>L3</w:t>
            </w:r>
            <w:r w:rsidR="00D62538" w:rsidRPr="00130358">
              <w:rPr>
                <w:rFonts w:cs="v4.2.0"/>
                <w:lang w:eastAsia="ko-KR"/>
              </w:rPr>
              <w:t xml:space="preserve"> </w:t>
            </w:r>
            <w:r w:rsidRPr="00130358">
              <w:rPr>
                <w:rFonts w:cs="v4.2.0"/>
                <w:lang w:eastAsia="ko-KR"/>
              </w:rPr>
              <w:t>filtering</w:t>
            </w:r>
            <w:r w:rsidR="00D62538" w:rsidRPr="00130358">
              <w:rPr>
                <w:rFonts w:cs="v4.2.0"/>
                <w:lang w:eastAsia="ko-KR"/>
              </w:rPr>
              <w:t xml:space="preserve"> </w:t>
            </w:r>
            <w:r w:rsidRPr="00130358">
              <w:rPr>
                <w:rFonts w:cs="v4.2.0"/>
                <w:lang w:eastAsia="ko-KR"/>
              </w:rPr>
              <w:t>is</w:t>
            </w:r>
            <w:r w:rsidR="00D62538" w:rsidRPr="00130358">
              <w:rPr>
                <w:rFonts w:cs="v4.2.0"/>
                <w:lang w:eastAsia="ko-KR"/>
              </w:rPr>
              <w:t xml:space="preserve"> </w:t>
            </w:r>
            <w:r w:rsidRPr="00130358">
              <w:rPr>
                <w:rFonts w:cs="v4.2.0"/>
                <w:lang w:eastAsia="ko-KR"/>
              </w:rPr>
              <w:t>not</w:t>
            </w:r>
            <w:r w:rsidR="00D62538" w:rsidRPr="00130358">
              <w:rPr>
                <w:rFonts w:cs="v4.2.0"/>
                <w:lang w:eastAsia="ko-KR"/>
              </w:rPr>
              <w:t xml:space="preserve"> </w:t>
            </w:r>
            <w:r w:rsidRPr="00130358">
              <w:rPr>
                <w:rFonts w:cs="v4.2.0"/>
                <w:lang w:eastAsia="ko-KR"/>
              </w:rPr>
              <w:t>used</w:t>
            </w:r>
          </w:p>
        </w:tc>
      </w:tr>
      <w:tr w:rsidR="001363CF" w:rsidRPr="00130358" w14:paraId="63B6F1DD" w14:textId="77777777" w:rsidTr="00D62538">
        <w:trPr>
          <w:jc w:val="center"/>
        </w:trPr>
        <w:tc>
          <w:tcPr>
            <w:tcW w:w="3794" w:type="dxa"/>
            <w:gridSpan w:val="2"/>
          </w:tcPr>
          <w:p w14:paraId="4B161541" w14:textId="77777777" w:rsidR="001363CF" w:rsidRPr="00130358" w:rsidRDefault="001363CF" w:rsidP="00D62538">
            <w:pPr>
              <w:pStyle w:val="TAL"/>
              <w:keepNext w:val="0"/>
              <w:keepLines w:val="0"/>
              <w:rPr>
                <w:rFonts w:cs="Arial"/>
                <w:lang w:eastAsia="ko-KR"/>
              </w:rPr>
            </w:pPr>
            <w:r w:rsidRPr="00130358">
              <w:rPr>
                <w:rFonts w:cs="v4.2.0"/>
                <w:lang w:eastAsia="ko-KR"/>
              </w:rPr>
              <w:t>T1</w:t>
            </w:r>
          </w:p>
        </w:tc>
        <w:tc>
          <w:tcPr>
            <w:tcW w:w="709" w:type="dxa"/>
            <w:vAlign w:val="center"/>
          </w:tcPr>
          <w:p w14:paraId="293A48B7" w14:textId="77777777" w:rsidR="001363CF" w:rsidRPr="00130358" w:rsidRDefault="001363CF" w:rsidP="00D62538">
            <w:pPr>
              <w:pStyle w:val="TAC"/>
              <w:keepNext w:val="0"/>
              <w:keepLines w:val="0"/>
              <w:rPr>
                <w:rFonts w:cs="Arial"/>
                <w:lang w:eastAsia="ko-KR"/>
              </w:rPr>
            </w:pPr>
            <w:r w:rsidRPr="00130358">
              <w:rPr>
                <w:rFonts w:cs="Arial"/>
                <w:lang w:eastAsia="ko-KR"/>
              </w:rPr>
              <w:t>s</w:t>
            </w:r>
          </w:p>
        </w:tc>
        <w:tc>
          <w:tcPr>
            <w:tcW w:w="2835" w:type="dxa"/>
            <w:vAlign w:val="center"/>
          </w:tcPr>
          <w:p w14:paraId="3C044FC0"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2517" w:type="dxa"/>
            <w:vAlign w:val="center"/>
          </w:tcPr>
          <w:p w14:paraId="0C74463B" w14:textId="77777777" w:rsidR="001363CF" w:rsidRPr="00130358" w:rsidRDefault="001363CF" w:rsidP="00D62538">
            <w:pPr>
              <w:pStyle w:val="TAC"/>
              <w:keepNext w:val="0"/>
              <w:keepLines w:val="0"/>
              <w:rPr>
                <w:rFonts w:eastAsia="Calibri" w:cs="Arial"/>
                <w:lang w:eastAsia="ja-JP"/>
              </w:rPr>
            </w:pPr>
          </w:p>
        </w:tc>
      </w:tr>
      <w:tr w:rsidR="001363CF" w:rsidRPr="00130358" w14:paraId="3CA63945" w14:textId="77777777" w:rsidTr="00D62538">
        <w:trPr>
          <w:jc w:val="center"/>
        </w:trPr>
        <w:tc>
          <w:tcPr>
            <w:tcW w:w="3794" w:type="dxa"/>
            <w:gridSpan w:val="2"/>
          </w:tcPr>
          <w:p w14:paraId="7C69A078" w14:textId="77777777" w:rsidR="001363CF" w:rsidRPr="00130358" w:rsidRDefault="001363CF" w:rsidP="00D62538">
            <w:pPr>
              <w:pStyle w:val="TAL"/>
              <w:keepNext w:val="0"/>
              <w:keepLines w:val="0"/>
              <w:rPr>
                <w:rFonts w:cs="Arial"/>
                <w:lang w:eastAsia="ko-KR"/>
              </w:rPr>
            </w:pPr>
            <w:r w:rsidRPr="00130358">
              <w:rPr>
                <w:rFonts w:cs="v4.2.0"/>
                <w:lang w:eastAsia="ko-KR"/>
              </w:rPr>
              <w:t>T2</w:t>
            </w:r>
          </w:p>
        </w:tc>
        <w:tc>
          <w:tcPr>
            <w:tcW w:w="709" w:type="dxa"/>
            <w:vAlign w:val="center"/>
          </w:tcPr>
          <w:p w14:paraId="7B3E1F17" w14:textId="77777777" w:rsidR="001363CF" w:rsidRPr="00130358" w:rsidRDefault="001363CF" w:rsidP="00D62538">
            <w:pPr>
              <w:pStyle w:val="TAC"/>
              <w:keepNext w:val="0"/>
              <w:keepLines w:val="0"/>
              <w:rPr>
                <w:rFonts w:cs="Arial"/>
                <w:lang w:eastAsia="ko-KR"/>
              </w:rPr>
            </w:pPr>
            <w:r w:rsidRPr="00130358">
              <w:rPr>
                <w:rFonts w:cs="Arial"/>
                <w:lang w:eastAsia="ko-KR"/>
              </w:rPr>
              <w:t>s</w:t>
            </w:r>
          </w:p>
        </w:tc>
        <w:tc>
          <w:tcPr>
            <w:tcW w:w="2835" w:type="dxa"/>
            <w:vAlign w:val="center"/>
          </w:tcPr>
          <w:p w14:paraId="193BAD2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5</w:t>
            </w:r>
          </w:p>
        </w:tc>
        <w:tc>
          <w:tcPr>
            <w:tcW w:w="2517" w:type="dxa"/>
            <w:vAlign w:val="center"/>
          </w:tcPr>
          <w:p w14:paraId="216F0F2F" w14:textId="77777777" w:rsidR="001363CF" w:rsidRPr="00130358" w:rsidRDefault="001363CF" w:rsidP="00D62538">
            <w:pPr>
              <w:pStyle w:val="TAC"/>
              <w:keepNext w:val="0"/>
              <w:keepLines w:val="0"/>
              <w:rPr>
                <w:rFonts w:eastAsia="Calibri" w:cs="Arial"/>
                <w:lang w:eastAsia="ja-JP"/>
              </w:rPr>
            </w:pPr>
          </w:p>
        </w:tc>
      </w:tr>
    </w:tbl>
    <w:p w14:paraId="4FEFD293" w14:textId="77777777" w:rsidR="001363CF" w:rsidRPr="00130358" w:rsidRDefault="001363CF" w:rsidP="00D62538"/>
    <w:p w14:paraId="3E6E2852" w14:textId="77777777" w:rsidR="001363CF" w:rsidRPr="00130358" w:rsidRDefault="001363CF" w:rsidP="00D62538">
      <w:pPr>
        <w:pStyle w:val="Heading4"/>
        <w:keepNext w:val="0"/>
        <w:keepLines w:val="0"/>
        <w:rPr>
          <w:snapToGrid w:val="0"/>
          <w:kern w:val="2"/>
        </w:rPr>
      </w:pPr>
      <w:r w:rsidRPr="00130358">
        <w:rPr>
          <w:snapToGrid w:val="0"/>
          <w:kern w:val="2"/>
        </w:rPr>
        <w:t>12.4.4.2</w:t>
      </w:r>
      <w:r w:rsidRPr="00130358">
        <w:rPr>
          <w:snapToGrid w:val="0"/>
          <w:kern w:val="2"/>
        </w:rPr>
        <w:tab/>
        <w:t>Test procedure</w:t>
      </w:r>
    </w:p>
    <w:p w14:paraId="230DA03E" w14:textId="77777777" w:rsidR="001363CF" w:rsidRPr="00130358" w:rsidRDefault="001363CF" w:rsidP="00D62538">
      <w:r w:rsidRPr="00130358">
        <w:t xml:space="preserve">There are 4 active </w:t>
      </w:r>
      <w:proofErr w:type="spellStart"/>
      <w:r w:rsidRPr="00130358">
        <w:t>sidelink</w:t>
      </w:r>
      <w:proofErr w:type="spellEnd"/>
      <w:r w:rsidRPr="00130358">
        <w:t xml:space="preserve"> UEs in this test. The test system shall emulate the active </w:t>
      </w:r>
      <w:proofErr w:type="spellStart"/>
      <w:r w:rsidRPr="00130358">
        <w:t>sidelink</w:t>
      </w:r>
      <w:proofErr w:type="spellEnd"/>
      <w:r w:rsidRPr="00130358">
        <w:t xml:space="preserve"> UE to transmit PSCCH/PSSCH every 100ms. </w:t>
      </w:r>
      <w:r w:rsidRPr="00130358">
        <w:rPr>
          <w:rFonts w:cs="v4.2.0"/>
        </w:rPr>
        <w:t xml:space="preserve">The test consists of two successive time periods, with time duration of T1, and T2 respectively. </w:t>
      </w:r>
      <w:r w:rsidRPr="00130358">
        <w:t xml:space="preserve">During T1, all of active </w:t>
      </w:r>
      <w:proofErr w:type="spellStart"/>
      <w:r w:rsidRPr="00130358">
        <w:t>sidelink</w:t>
      </w:r>
      <w:proofErr w:type="spellEnd"/>
      <w:r w:rsidRPr="00130358">
        <w:t xml:space="preserve"> UEs are powered off. During T2, all of active </w:t>
      </w:r>
      <w:proofErr w:type="spellStart"/>
      <w:r w:rsidRPr="00130358">
        <w:t>sidelink</w:t>
      </w:r>
      <w:proofErr w:type="spellEnd"/>
      <w:r w:rsidRPr="00130358">
        <w:t xml:space="preserve"> UEs are powered on and transmit PSCCH/PSSCH every 100ms.</w:t>
      </w:r>
    </w:p>
    <w:p w14:paraId="5CC924D1" w14:textId="77777777" w:rsidR="001363CF" w:rsidRPr="00130358" w:rsidRDefault="001363CF" w:rsidP="00D62538">
      <w:pPr>
        <w:pStyle w:val="B1"/>
      </w:pPr>
      <w:r w:rsidRPr="00130358">
        <w:t>1.</w:t>
      </w:r>
      <w:r w:rsidRPr="00130358">
        <w:tab/>
      </w:r>
      <w:r w:rsidRPr="00130358">
        <w:rPr>
          <w:rFonts w:eastAsia="??"/>
        </w:rPr>
        <w:t xml:space="preserve">Set the parameters according to T1 in Table 12.4.5-1 and 12.4.5-2. </w:t>
      </w:r>
      <w:r w:rsidRPr="00130358">
        <w:t>Propagation conditions are set according to Annex B clauses B.1</w:t>
      </w:r>
    </w:p>
    <w:p w14:paraId="2B964BE8" w14:textId="77777777" w:rsidR="001363CF" w:rsidRPr="00130358" w:rsidRDefault="001363CF" w:rsidP="00D62538">
      <w:pPr>
        <w:pStyle w:val="B1"/>
      </w:pPr>
      <w:r w:rsidRPr="00130358">
        <w:t>2.</w:t>
      </w:r>
      <w:r w:rsidRPr="00130358">
        <w:tab/>
        <w:t>SS shall transmit an RRCConnectionReconfiguration message with Event-V1 configured.</w:t>
      </w:r>
    </w:p>
    <w:p w14:paraId="3FEABEED" w14:textId="77777777" w:rsidR="001363CF" w:rsidRPr="00130358" w:rsidRDefault="001363CF" w:rsidP="00D62538">
      <w:pPr>
        <w:pStyle w:val="B1"/>
      </w:pPr>
      <w:r w:rsidRPr="00130358">
        <w:t>3.</w:t>
      </w:r>
      <w:r w:rsidRPr="00130358">
        <w:tab/>
        <w:t xml:space="preserve">The UE shall transmit </w:t>
      </w:r>
      <w:proofErr w:type="spellStart"/>
      <w:r w:rsidRPr="00130358">
        <w:t>RRCConnectionReconfigurationComplete</w:t>
      </w:r>
      <w:proofErr w:type="spellEnd"/>
      <w:r w:rsidRPr="00130358">
        <w:t xml:space="preserve"> message.</w:t>
      </w:r>
      <w:r w:rsidRPr="00130358">
        <w:rPr>
          <w:rFonts w:eastAsia="??"/>
        </w:rPr>
        <w:t xml:space="preserve"> T1 starts.</w:t>
      </w:r>
    </w:p>
    <w:p w14:paraId="2BAB540E" w14:textId="77777777" w:rsidR="001363CF" w:rsidRPr="00130358" w:rsidRDefault="001363CF" w:rsidP="00D62538">
      <w:pPr>
        <w:pStyle w:val="B1"/>
      </w:pPr>
      <w:r w:rsidRPr="00130358">
        <w:t>4.</w:t>
      </w:r>
      <w:r w:rsidRPr="00130358">
        <w:tab/>
        <w:t xml:space="preserve">UE shall not send Event V1 triggered measurement report during T1. </w:t>
      </w:r>
    </w:p>
    <w:p w14:paraId="66C45B46" w14:textId="77777777" w:rsidR="001363CF" w:rsidRPr="00130358" w:rsidRDefault="001363CF" w:rsidP="00D62538">
      <w:pPr>
        <w:pStyle w:val="B1"/>
      </w:pPr>
      <w:r w:rsidRPr="00130358">
        <w:t>5.</w:t>
      </w:r>
      <w:r w:rsidRPr="00130358">
        <w:tab/>
        <w:t>When T1 expires, the SS shall switch the power setting from T1 to T2 as specified in Table 12.4.5-1.</w:t>
      </w:r>
    </w:p>
    <w:p w14:paraId="15EE837E" w14:textId="77777777" w:rsidR="001363CF" w:rsidRPr="00130358" w:rsidRDefault="001363CF" w:rsidP="00D62538">
      <w:pPr>
        <w:pStyle w:val="B1"/>
      </w:pPr>
      <w:r w:rsidRPr="00130358">
        <w:t>6.</w:t>
      </w:r>
      <w:r w:rsidRPr="00130358">
        <w:tab/>
        <w:t xml:space="preserve">UE shall transmit a </w:t>
      </w:r>
      <w:proofErr w:type="spellStart"/>
      <w:r w:rsidRPr="00130358">
        <w:t>MeasurementReport</w:t>
      </w:r>
      <w:proofErr w:type="spellEnd"/>
      <w:r w:rsidRPr="00130358">
        <w:t xml:space="preserve"> message triggered by Event V1 during T2.</w:t>
      </w:r>
    </w:p>
    <w:p w14:paraId="7A37444C" w14:textId="77777777" w:rsidR="001363CF" w:rsidRPr="00130358" w:rsidRDefault="001363CF" w:rsidP="00D62538">
      <w:pPr>
        <w:pStyle w:val="B1"/>
      </w:pPr>
      <w:r w:rsidRPr="00130358">
        <w:t>7.</w:t>
      </w:r>
      <w:r w:rsidRPr="00130358">
        <w:tab/>
        <w:t>If the UE sends Event V1 triggered measurement report during T1 or UE fails to report the CBR measurement result during T2, then the number of failure tests is increased by one. Or else the number of successful tests is increased by one.</w:t>
      </w:r>
    </w:p>
    <w:p w14:paraId="35441B69" w14:textId="77777777" w:rsidR="001363CF" w:rsidRPr="00130358" w:rsidRDefault="001363CF" w:rsidP="00D62538">
      <w:pPr>
        <w:pStyle w:val="B1"/>
      </w:pPr>
      <w:r w:rsidRPr="00130358">
        <w:t>8.</w:t>
      </w:r>
      <w:r w:rsidRPr="00130358">
        <w:tab/>
        <w:t>SS shall transmit an RRCConnectionReconfiguration message with Event-V1 removed.</w:t>
      </w:r>
    </w:p>
    <w:p w14:paraId="10DC521B" w14:textId="77777777" w:rsidR="001363CF" w:rsidRPr="00130358" w:rsidRDefault="001363CF" w:rsidP="00D62538">
      <w:pPr>
        <w:pStyle w:val="B1"/>
      </w:pPr>
      <w:r w:rsidRPr="00130358">
        <w:t>9.</w:t>
      </w:r>
      <w:r w:rsidRPr="00130358">
        <w:tab/>
        <w:t xml:space="preserve">The UE shall transmit </w:t>
      </w:r>
      <w:proofErr w:type="spellStart"/>
      <w:r w:rsidRPr="00130358">
        <w:t>RRCConnectionReconfigurationComplete</w:t>
      </w:r>
      <w:proofErr w:type="spellEnd"/>
      <w:r w:rsidRPr="00130358">
        <w:t xml:space="preserve"> message.</w:t>
      </w:r>
    </w:p>
    <w:p w14:paraId="6F4689CE" w14:textId="77777777" w:rsidR="001363CF" w:rsidRPr="00130358" w:rsidRDefault="001363CF" w:rsidP="00D62538">
      <w:pPr>
        <w:pStyle w:val="B1"/>
      </w:pPr>
      <w:r w:rsidRPr="00130358">
        <w:t>10.</w:t>
      </w:r>
      <w:r w:rsidRPr="00130358">
        <w:tab/>
        <w:t xml:space="preserve">Repeat step 1-9 until the confidence level according to </w:t>
      </w:r>
      <w:r w:rsidRPr="00130358">
        <w:rPr>
          <w:rFonts w:eastAsia="??"/>
        </w:rPr>
        <w:t>Tables G.2.3-1 in Annex G clause G.2 is achieved.</w:t>
      </w:r>
    </w:p>
    <w:p w14:paraId="0021A64A" w14:textId="77777777" w:rsidR="001363CF" w:rsidRPr="00130358" w:rsidRDefault="001363CF" w:rsidP="00D62538">
      <w:pPr>
        <w:pStyle w:val="Heading4"/>
        <w:keepNext w:val="0"/>
        <w:keepLines w:val="0"/>
        <w:rPr>
          <w:snapToGrid w:val="0"/>
          <w:kern w:val="2"/>
        </w:rPr>
      </w:pPr>
      <w:r w:rsidRPr="00130358">
        <w:rPr>
          <w:snapToGrid w:val="0"/>
          <w:kern w:val="2"/>
        </w:rPr>
        <w:t>12.4.4.3</w:t>
      </w:r>
      <w:r w:rsidRPr="00130358">
        <w:rPr>
          <w:snapToGrid w:val="0"/>
          <w:kern w:val="2"/>
        </w:rPr>
        <w:tab/>
        <w:t>Message contents</w:t>
      </w:r>
    </w:p>
    <w:p w14:paraId="25F52180" w14:textId="3A5C7991"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48130351" w14:textId="77777777" w:rsidR="001363CF" w:rsidRPr="00130358" w:rsidRDefault="001363CF" w:rsidP="00D62538">
      <w:pPr>
        <w:pStyle w:val="TH"/>
        <w:keepNext w:val="0"/>
        <w:keepLines w:val="0"/>
      </w:pPr>
      <w:r w:rsidRPr="00130358">
        <w:t xml:space="preserve">Table 12.4.4.3-1: </w:t>
      </w:r>
      <w:r w:rsidRPr="00130358">
        <w:rPr>
          <w:i/>
        </w:rPr>
        <w:t>SL-V2X-InterFreqUE-Config-r14-DEFAULT</w:t>
      </w:r>
      <w:r w:rsidRPr="00130358">
        <w:t xml:space="preserve"> for typeTxsync-r14</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758B54F" w14:textId="77777777" w:rsidTr="00D62538">
        <w:trPr>
          <w:gridBefore w:val="1"/>
          <w:wBefore w:w="9" w:type="dxa"/>
          <w:jc w:val="center"/>
        </w:trPr>
        <w:tc>
          <w:tcPr>
            <w:tcW w:w="9781" w:type="dxa"/>
            <w:gridSpan w:val="5"/>
          </w:tcPr>
          <w:p w14:paraId="1C731E28" w14:textId="4C0C8289"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218E5747" w14:textId="77777777" w:rsidTr="00D62538">
        <w:trPr>
          <w:gridAfter w:val="1"/>
          <w:wAfter w:w="9" w:type="dxa"/>
          <w:jc w:val="center"/>
        </w:trPr>
        <w:tc>
          <w:tcPr>
            <w:tcW w:w="4537" w:type="dxa"/>
            <w:gridSpan w:val="2"/>
          </w:tcPr>
          <w:p w14:paraId="713043D4" w14:textId="4E655FD4"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63A71BB1" w14:textId="77777777" w:rsidR="001363CF" w:rsidRPr="00130358" w:rsidRDefault="001363CF" w:rsidP="00D62538">
            <w:pPr>
              <w:pStyle w:val="TAH"/>
              <w:keepNext w:val="0"/>
              <w:keepLines w:val="0"/>
            </w:pPr>
            <w:r w:rsidRPr="00130358">
              <w:t>Value/remark</w:t>
            </w:r>
          </w:p>
        </w:tc>
        <w:tc>
          <w:tcPr>
            <w:tcW w:w="1701" w:type="dxa"/>
          </w:tcPr>
          <w:p w14:paraId="1CDE42EC" w14:textId="77777777" w:rsidR="001363CF" w:rsidRPr="00130358" w:rsidRDefault="001363CF" w:rsidP="00D62538">
            <w:pPr>
              <w:pStyle w:val="TAH"/>
              <w:keepNext w:val="0"/>
              <w:keepLines w:val="0"/>
            </w:pPr>
            <w:r w:rsidRPr="00130358">
              <w:t>Comment</w:t>
            </w:r>
          </w:p>
        </w:tc>
        <w:tc>
          <w:tcPr>
            <w:tcW w:w="1275" w:type="dxa"/>
          </w:tcPr>
          <w:p w14:paraId="15BA279C" w14:textId="77777777" w:rsidR="001363CF" w:rsidRPr="00130358" w:rsidRDefault="001363CF" w:rsidP="00D62538">
            <w:pPr>
              <w:pStyle w:val="TAH"/>
              <w:keepNext w:val="0"/>
              <w:keepLines w:val="0"/>
            </w:pPr>
            <w:r w:rsidRPr="00130358">
              <w:t>Condition</w:t>
            </w:r>
          </w:p>
        </w:tc>
      </w:tr>
      <w:tr w:rsidR="001363CF" w:rsidRPr="00130358" w14:paraId="7526E4F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CB6FCD5" w14:textId="78F9C620"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430E608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9908B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EFEB69" w14:textId="77777777" w:rsidR="001363CF" w:rsidRPr="00130358" w:rsidRDefault="001363CF" w:rsidP="00D62538">
            <w:pPr>
              <w:pStyle w:val="TAL"/>
              <w:keepNext w:val="0"/>
              <w:keepLines w:val="0"/>
            </w:pPr>
          </w:p>
        </w:tc>
      </w:tr>
      <w:tr w:rsidR="001363CF" w:rsidRPr="00130358" w14:paraId="56684E3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02A14E4" w14:textId="4A990219"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typeTxSync</w:t>
            </w:r>
            <w:r w:rsidR="001363CF" w:rsidRPr="00130358">
              <w:rPr>
                <w:rFonts w:cs="Courier New"/>
              </w:rPr>
              <w:t>-r14</w:t>
            </w:r>
          </w:p>
        </w:tc>
        <w:tc>
          <w:tcPr>
            <w:tcW w:w="2268" w:type="dxa"/>
            <w:tcBorders>
              <w:top w:val="single" w:sz="4" w:space="0" w:color="auto"/>
              <w:left w:val="single" w:sz="4" w:space="0" w:color="auto"/>
              <w:bottom w:val="single" w:sz="4" w:space="0" w:color="auto"/>
              <w:right w:val="single" w:sz="4" w:space="0" w:color="auto"/>
            </w:tcBorders>
            <w:vAlign w:val="center"/>
          </w:tcPr>
          <w:p w14:paraId="19706E22" w14:textId="77777777" w:rsidR="001363CF" w:rsidRPr="00130358" w:rsidRDefault="001363CF" w:rsidP="00D62538">
            <w:pPr>
              <w:pStyle w:val="TAL"/>
              <w:keepNext w:val="0"/>
              <w:keepLines w:val="0"/>
              <w:rPr>
                <w:lang w:eastAsia="ko-KR"/>
              </w:rPr>
            </w:pPr>
            <w:proofErr w:type="spellStart"/>
            <w:r w:rsidRPr="00130358">
              <w:rPr>
                <w:rFonts w:cs="Arial"/>
                <w:i/>
                <w:lang w:eastAsia="zh-CN"/>
              </w:rPr>
              <w:t>gnss</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093DD935" w14:textId="78D727E2" w:rsidR="001363CF" w:rsidRPr="00130358" w:rsidRDefault="001363CF" w:rsidP="00D62538">
            <w:pPr>
              <w:pStyle w:val="TAL"/>
              <w:keepNext w:val="0"/>
              <w:keepLines w:val="0"/>
            </w:pPr>
            <w:r w:rsidRPr="00130358">
              <w:rPr>
                <w:lang w:eastAsia="ko-KR"/>
              </w:rPr>
              <w:t>ENUMERATED</w:t>
            </w:r>
            <w:r w:rsidR="00D62538" w:rsidRPr="00130358">
              <w:rPr>
                <w:lang w:eastAsia="ko-KR"/>
              </w:rPr>
              <w:t xml:space="preserve"> </w:t>
            </w:r>
            <w:r w:rsidRPr="00130358">
              <w:rPr>
                <w:lang w:eastAsia="ko-KR"/>
              </w:rPr>
              <w:t>{</w:t>
            </w:r>
            <w:proofErr w:type="spellStart"/>
            <w:r w:rsidRPr="00130358">
              <w:rPr>
                <w:lang w:eastAsia="ko-KR"/>
              </w:rPr>
              <w:t>gnss</w:t>
            </w:r>
            <w:proofErr w:type="spellEnd"/>
            <w:r w:rsidRPr="00130358">
              <w:rPr>
                <w:lang w:eastAsia="ko-KR"/>
              </w:rPr>
              <w:t>,</w:t>
            </w:r>
            <w:r w:rsidR="00D62538" w:rsidRPr="00130358">
              <w:rPr>
                <w:lang w:eastAsia="ko-KR"/>
              </w:rPr>
              <w:t xml:space="preserve"> </w:t>
            </w:r>
            <w:proofErr w:type="spellStart"/>
            <w:r w:rsidRPr="00130358">
              <w:rPr>
                <w:lang w:eastAsia="ko-KR"/>
              </w:rPr>
              <w:t>enb</w:t>
            </w:r>
            <w:proofErr w:type="spellEnd"/>
            <w:r w:rsidRPr="00130358">
              <w:rPr>
                <w:lang w:eastAsia="ko-KR"/>
              </w:rPr>
              <w:t>}</w:t>
            </w:r>
          </w:p>
        </w:tc>
        <w:tc>
          <w:tcPr>
            <w:tcW w:w="1275" w:type="dxa"/>
            <w:tcBorders>
              <w:top w:val="single" w:sz="4" w:space="0" w:color="auto"/>
              <w:left w:val="single" w:sz="4" w:space="0" w:color="auto"/>
              <w:bottom w:val="single" w:sz="4" w:space="0" w:color="auto"/>
              <w:right w:val="single" w:sz="4" w:space="0" w:color="auto"/>
            </w:tcBorders>
          </w:tcPr>
          <w:p w14:paraId="24C28B57" w14:textId="77777777" w:rsidR="001363CF" w:rsidRPr="00130358" w:rsidRDefault="001363CF" w:rsidP="00D62538">
            <w:pPr>
              <w:pStyle w:val="TAL"/>
              <w:keepNext w:val="0"/>
              <w:keepLines w:val="0"/>
            </w:pPr>
          </w:p>
        </w:tc>
      </w:tr>
      <w:tr w:rsidR="001363CF" w:rsidRPr="00130358" w14:paraId="7232A9B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8D6400" w14:textId="77777777" w:rsidR="001363CF" w:rsidRPr="00130358" w:rsidRDefault="001363CF" w:rsidP="00D62538">
            <w:pPr>
              <w:pStyle w:val="TAL"/>
              <w:keepNext w:val="0"/>
              <w:keepLines w:val="0"/>
              <w:rPr>
                <w:rFonts w:eastAsia="SimSun"/>
                <w:lang w:eastAsia="zh-CN"/>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D4253E8" w14:textId="77777777" w:rsidR="001363CF" w:rsidRPr="00130358" w:rsidRDefault="001363CF" w:rsidP="00D62538">
            <w:pPr>
              <w:pStyle w:val="TAL"/>
              <w:keepNext w:val="0"/>
              <w:keepLines w:val="0"/>
              <w:rPr>
                <w:rFonts w:eastAsia="Malgun Gothic" w:cs="Arial"/>
                <w:i/>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1499A12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4C84602" w14:textId="77777777" w:rsidR="001363CF" w:rsidRPr="00130358" w:rsidRDefault="001363CF" w:rsidP="00D62538">
            <w:pPr>
              <w:pStyle w:val="TAL"/>
              <w:keepNext w:val="0"/>
              <w:keepLines w:val="0"/>
            </w:pPr>
          </w:p>
        </w:tc>
      </w:tr>
    </w:tbl>
    <w:p w14:paraId="1CA4EBE1" w14:textId="77777777" w:rsidR="001363CF" w:rsidRPr="00130358" w:rsidRDefault="001363CF" w:rsidP="00D62538"/>
    <w:p w14:paraId="7DF9E4E3" w14:textId="77777777" w:rsidR="001363CF" w:rsidRPr="00130358" w:rsidRDefault="001363CF" w:rsidP="00D62538">
      <w:pPr>
        <w:pStyle w:val="TH"/>
        <w:keepNext w:val="0"/>
        <w:keepLines w:val="0"/>
      </w:pPr>
      <w:r w:rsidRPr="00130358">
        <w:t xml:space="preserve">Table 12.4.4.3-2: </w:t>
      </w:r>
      <w:r w:rsidRPr="00130358">
        <w:rPr>
          <w:i/>
        </w:rPr>
        <w:t xml:space="preserve">SL-CommResourcePoolV2X-r14-DEFAULT for </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5332E48" w14:textId="77777777" w:rsidTr="00D62538">
        <w:trPr>
          <w:gridBefore w:val="1"/>
          <w:wBefore w:w="9" w:type="dxa"/>
          <w:jc w:val="center"/>
        </w:trPr>
        <w:tc>
          <w:tcPr>
            <w:tcW w:w="9781" w:type="dxa"/>
            <w:gridSpan w:val="5"/>
          </w:tcPr>
          <w:p w14:paraId="76CEC39C" w14:textId="59BE899F"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4.6.3-20C</w:t>
            </w:r>
          </w:p>
        </w:tc>
      </w:tr>
      <w:tr w:rsidR="001363CF" w:rsidRPr="00130358" w14:paraId="2BDAE301" w14:textId="77777777" w:rsidTr="00D62538">
        <w:trPr>
          <w:gridAfter w:val="1"/>
          <w:wAfter w:w="9" w:type="dxa"/>
          <w:jc w:val="center"/>
        </w:trPr>
        <w:tc>
          <w:tcPr>
            <w:tcW w:w="4537" w:type="dxa"/>
            <w:gridSpan w:val="2"/>
          </w:tcPr>
          <w:p w14:paraId="47836EAD" w14:textId="169F7B97"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1839B9B1" w14:textId="77777777" w:rsidR="001363CF" w:rsidRPr="00130358" w:rsidRDefault="001363CF" w:rsidP="00D62538">
            <w:pPr>
              <w:pStyle w:val="TAH"/>
              <w:keepNext w:val="0"/>
              <w:keepLines w:val="0"/>
            </w:pPr>
            <w:r w:rsidRPr="00130358">
              <w:t>Value/remark</w:t>
            </w:r>
          </w:p>
        </w:tc>
        <w:tc>
          <w:tcPr>
            <w:tcW w:w="1701" w:type="dxa"/>
          </w:tcPr>
          <w:p w14:paraId="799582C7" w14:textId="77777777" w:rsidR="001363CF" w:rsidRPr="00130358" w:rsidRDefault="001363CF" w:rsidP="00D62538">
            <w:pPr>
              <w:pStyle w:val="TAH"/>
              <w:keepNext w:val="0"/>
              <w:keepLines w:val="0"/>
            </w:pPr>
            <w:r w:rsidRPr="00130358">
              <w:t>Comment</w:t>
            </w:r>
          </w:p>
        </w:tc>
        <w:tc>
          <w:tcPr>
            <w:tcW w:w="1275" w:type="dxa"/>
          </w:tcPr>
          <w:p w14:paraId="77C7176F" w14:textId="77777777" w:rsidR="001363CF" w:rsidRPr="00130358" w:rsidRDefault="001363CF" w:rsidP="00D62538">
            <w:pPr>
              <w:pStyle w:val="TAH"/>
              <w:keepNext w:val="0"/>
              <w:keepLines w:val="0"/>
            </w:pPr>
            <w:r w:rsidRPr="00130358">
              <w:t>Condition</w:t>
            </w:r>
          </w:p>
        </w:tc>
      </w:tr>
      <w:tr w:rsidR="001363CF" w:rsidRPr="00130358" w14:paraId="4B4221A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7436393" w14:textId="00E72751" w:rsidR="001363CF" w:rsidRPr="00130358" w:rsidRDefault="001363CF" w:rsidP="00D62538">
            <w:pPr>
              <w:pStyle w:val="TAL"/>
              <w:keepNext w:val="0"/>
              <w:keepLines w:val="0"/>
            </w:pPr>
            <w:r w:rsidRPr="00130358">
              <w:t>SL-CommResourcePoolV2X-r14-DEFAULT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3F4FB97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8A295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611A7D" w14:textId="77777777" w:rsidR="001363CF" w:rsidRPr="00130358" w:rsidRDefault="001363CF" w:rsidP="00D62538">
            <w:pPr>
              <w:pStyle w:val="TAL"/>
              <w:keepNext w:val="0"/>
              <w:keepLines w:val="0"/>
            </w:pPr>
          </w:p>
        </w:tc>
      </w:tr>
      <w:tr w:rsidR="001363CF" w:rsidRPr="00130358" w14:paraId="478F6190"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4310C679" w14:textId="51D9B103" w:rsidR="001363CF" w:rsidRPr="00130358" w:rsidRDefault="00D62538"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 xml:space="preserve">  </w:t>
            </w:r>
            <w:r w:rsidR="001363CF" w:rsidRPr="00130358">
              <w:rPr>
                <w:rFonts w:ascii="Arial" w:eastAsia="Malgun Gothic" w:hAnsi="Arial"/>
                <w:sz w:val="18"/>
                <w:lang w:eastAsia="ko-KR"/>
              </w:rPr>
              <w:t>sl</w:t>
            </w:r>
            <w:r w:rsidR="001363CF" w:rsidRPr="00130358">
              <w:rPr>
                <w:rFonts w:ascii="Arial" w:eastAsia="Malgun Gothic" w:hAnsi="Arial"/>
                <w:sz w:val="18"/>
              </w:rPr>
              <w:t>-OffsetIndicator-r14</w:t>
            </w:r>
          </w:p>
        </w:tc>
        <w:tc>
          <w:tcPr>
            <w:tcW w:w="2268" w:type="dxa"/>
            <w:tcBorders>
              <w:top w:val="single" w:sz="4" w:space="0" w:color="auto"/>
              <w:left w:val="single" w:sz="4" w:space="0" w:color="auto"/>
              <w:bottom w:val="single" w:sz="4" w:space="0" w:color="auto"/>
              <w:right w:val="single" w:sz="4" w:space="0" w:color="auto"/>
            </w:tcBorders>
          </w:tcPr>
          <w:p w14:paraId="759AF781"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0</w:t>
            </w:r>
          </w:p>
        </w:tc>
        <w:tc>
          <w:tcPr>
            <w:tcW w:w="1701" w:type="dxa"/>
            <w:tcBorders>
              <w:top w:val="single" w:sz="4" w:space="0" w:color="auto"/>
              <w:left w:val="single" w:sz="4" w:space="0" w:color="auto"/>
              <w:bottom w:val="single" w:sz="4" w:space="0" w:color="auto"/>
              <w:right w:val="single" w:sz="4" w:space="0" w:color="auto"/>
            </w:tcBorders>
          </w:tcPr>
          <w:p w14:paraId="5516111D"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4A9B6C1D" w14:textId="18ADE945" w:rsidR="001363CF" w:rsidRPr="00130358" w:rsidRDefault="001363CF" w:rsidP="00D62538">
            <w:pPr>
              <w:overflowPunct/>
              <w:autoSpaceDE/>
              <w:autoSpaceDN/>
              <w:adjustRightInd/>
              <w:spacing w:after="0"/>
              <w:textAlignment w:val="auto"/>
              <w:rPr>
                <w:rFonts w:ascii="Arial" w:eastAsia="Malgun Gothic" w:hAnsi="Arial"/>
                <w:sz w:val="18"/>
              </w:rPr>
            </w:pPr>
            <w:r w:rsidRPr="00130358">
              <w:rPr>
                <w:rFonts w:ascii="Arial" w:eastAsia="Malgun Gothic" w:hAnsi="Arial"/>
                <w:sz w:val="18"/>
              </w:rPr>
              <w:t>UE</w:t>
            </w:r>
            <w:r w:rsidR="00D62538" w:rsidRPr="00130358">
              <w:rPr>
                <w:rFonts w:ascii="Arial" w:eastAsia="Malgun Gothic" w:hAnsi="Arial"/>
                <w:sz w:val="18"/>
              </w:rPr>
              <w:t xml:space="preserve"> </w:t>
            </w:r>
            <w:r w:rsidRPr="00130358">
              <w:rPr>
                <w:rFonts w:ascii="Arial" w:eastAsia="Malgun Gothic" w:hAnsi="Arial"/>
                <w:sz w:val="18"/>
              </w:rPr>
              <w:t>under</w:t>
            </w:r>
            <w:r w:rsidR="00D62538" w:rsidRPr="00130358">
              <w:rPr>
                <w:rFonts w:ascii="Arial" w:eastAsia="Malgun Gothic" w:hAnsi="Arial"/>
                <w:sz w:val="18"/>
              </w:rPr>
              <w:t xml:space="preserve"> </w:t>
            </w:r>
            <w:r w:rsidRPr="00130358">
              <w:rPr>
                <w:rFonts w:ascii="Arial" w:eastAsia="Malgun Gothic" w:hAnsi="Arial"/>
                <w:sz w:val="18"/>
              </w:rPr>
              <w:t>test</w:t>
            </w:r>
          </w:p>
        </w:tc>
      </w:tr>
      <w:tr w:rsidR="001363CF" w:rsidRPr="00130358" w14:paraId="7B27D2BF"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629EA0A9"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A865AF1"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proofErr w:type="spellStart"/>
            <w:r w:rsidRPr="00130358">
              <w:rPr>
                <w:rFonts w:ascii="Arial" w:eastAsia="Malgun Gothic" w:hAnsi="Arial"/>
                <w:sz w:val="18"/>
                <w:lang w:eastAsia="ko-KR"/>
              </w:rPr>
              <w:t>i</w:t>
            </w:r>
            <w:proofErr w:type="spellEnd"/>
          </w:p>
        </w:tc>
        <w:tc>
          <w:tcPr>
            <w:tcW w:w="1701" w:type="dxa"/>
            <w:tcBorders>
              <w:top w:val="single" w:sz="4" w:space="0" w:color="auto"/>
              <w:left w:val="single" w:sz="4" w:space="0" w:color="auto"/>
              <w:bottom w:val="single" w:sz="4" w:space="0" w:color="auto"/>
              <w:right w:val="single" w:sz="4" w:space="0" w:color="auto"/>
            </w:tcBorders>
          </w:tcPr>
          <w:p w14:paraId="0F5BD0CE"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50662F0C" w14:textId="1FC66851" w:rsidR="001363CF" w:rsidRPr="00130358" w:rsidRDefault="001363CF" w:rsidP="00D62538">
            <w:pPr>
              <w:overflowPunct/>
              <w:autoSpaceDE/>
              <w:autoSpaceDN/>
              <w:adjustRightInd/>
              <w:spacing w:after="0"/>
              <w:textAlignment w:val="auto"/>
              <w:rPr>
                <w:rFonts w:ascii="Arial" w:eastAsia="Malgun Gothic" w:hAnsi="Arial"/>
                <w:sz w:val="18"/>
              </w:rPr>
            </w:pPr>
            <w:r w:rsidRPr="00130358">
              <w:rPr>
                <w:rFonts w:ascii="Arial" w:eastAsia="Malgun Gothic" w:hAnsi="Arial"/>
                <w:sz w:val="18"/>
              </w:rPr>
              <w:t>Active</w:t>
            </w:r>
            <w:r w:rsidR="00D62538" w:rsidRPr="00130358">
              <w:rPr>
                <w:rFonts w:ascii="Arial" w:eastAsia="Malgun Gothic" w:hAnsi="Arial"/>
                <w:sz w:val="18"/>
              </w:rPr>
              <w:t xml:space="preserve"> </w:t>
            </w:r>
            <w:proofErr w:type="spellStart"/>
            <w:r w:rsidRPr="00130358">
              <w:rPr>
                <w:rFonts w:ascii="Arial" w:eastAsia="Malgun Gothic" w:hAnsi="Arial"/>
                <w:sz w:val="18"/>
              </w:rPr>
              <w:t>sidelink</w:t>
            </w:r>
            <w:proofErr w:type="spellEnd"/>
            <w:r w:rsidR="00D62538" w:rsidRPr="00130358">
              <w:rPr>
                <w:rFonts w:ascii="Arial" w:eastAsia="Malgun Gothic" w:hAnsi="Arial"/>
                <w:sz w:val="18"/>
              </w:rPr>
              <w:t xml:space="preserve"> </w:t>
            </w:r>
            <w:r w:rsidRPr="00130358">
              <w:rPr>
                <w:rFonts w:ascii="Arial" w:eastAsia="Malgun Gothic" w:hAnsi="Arial"/>
                <w:sz w:val="18"/>
              </w:rPr>
              <w:t>UE</w:t>
            </w:r>
            <w:r w:rsidR="00D62538" w:rsidRPr="00130358">
              <w:rPr>
                <w:rFonts w:ascii="Arial" w:eastAsia="Malgun Gothic" w:hAnsi="Arial"/>
                <w:sz w:val="18"/>
              </w:rPr>
              <w:t xml:space="preserve"> </w:t>
            </w:r>
            <w:proofErr w:type="spellStart"/>
            <w:r w:rsidRPr="00130358">
              <w:rPr>
                <w:rFonts w:ascii="Arial" w:eastAsia="Malgun Gothic" w:hAnsi="Arial"/>
                <w:sz w:val="18"/>
              </w:rPr>
              <w:t>i</w:t>
            </w:r>
            <w:proofErr w:type="spellEnd"/>
            <w:r w:rsidRPr="00130358">
              <w:rPr>
                <w:rFonts w:ascii="Arial" w:eastAsia="Malgun Gothic" w:hAnsi="Arial"/>
                <w:sz w:val="18"/>
              </w:rPr>
              <w:t>=0,1,2,3</w:t>
            </w:r>
          </w:p>
        </w:tc>
      </w:tr>
      <w:tr w:rsidR="001363CF" w:rsidRPr="00130358" w14:paraId="54570C4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CDF19" w14:textId="38D59622" w:rsidR="001363CF" w:rsidRPr="00130358" w:rsidRDefault="00D62538"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 xml:space="preserve">  </w:t>
            </w:r>
            <w:r w:rsidR="001363CF" w:rsidRPr="00130358">
              <w:rPr>
                <w:rFonts w:ascii="Arial" w:eastAsia="Malgun Gothic" w:hAnsi="Arial"/>
                <w:sz w:val="18"/>
              </w:rPr>
              <w:t>sl-Subframe-r14</w:t>
            </w:r>
            <w:r w:rsidRPr="00130358">
              <w:rPr>
                <w:rFonts w:ascii="Arial" w:eastAsia="Malgun Gothic" w:hAnsi="Arial"/>
                <w:sz w:val="18"/>
              </w:rPr>
              <w:t xml:space="preserve"> </w:t>
            </w:r>
            <w:r w:rsidR="001363CF" w:rsidRPr="00130358">
              <w:rPr>
                <w:rFonts w:ascii="Arial" w:eastAsia="Malgun Gothic" w:hAnsi="Arial"/>
                <w:sz w:val="18"/>
              </w:rPr>
              <w:t>CHOICE</w:t>
            </w:r>
            <w:r w:rsidRPr="00130358">
              <w:rPr>
                <w:rFonts w:ascii="Arial" w:eastAsia="Malgun Gothic" w:hAnsi="Arial"/>
                <w:sz w:val="18"/>
              </w:rPr>
              <w:t xml:space="preserve"> </w:t>
            </w:r>
            <w:r w:rsidR="001363CF" w:rsidRPr="00130358">
              <w:rPr>
                <w:rFonts w:ascii="Arial" w:eastAsia="Malgun Gothic"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B97A9B5"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56669C"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bottom w:val="single" w:sz="4" w:space="0" w:color="auto"/>
              <w:right w:val="single" w:sz="4" w:space="0" w:color="auto"/>
            </w:tcBorders>
          </w:tcPr>
          <w:p w14:paraId="71AB5133"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r>
      <w:tr w:rsidR="001363CF" w:rsidRPr="00130358" w14:paraId="387E81E1"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2A7E2E33" w14:textId="7AE7C9F0" w:rsidR="001363CF" w:rsidRPr="00130358" w:rsidRDefault="00D62538" w:rsidP="00D62538">
            <w:pPr>
              <w:overflowPunct/>
              <w:autoSpaceDE/>
              <w:autoSpaceDN/>
              <w:adjustRightInd/>
              <w:spacing w:after="0"/>
              <w:textAlignment w:val="auto"/>
              <w:rPr>
                <w:rFonts w:ascii="Arial" w:eastAsia="Malgun Gothic" w:hAnsi="Arial"/>
                <w:sz w:val="18"/>
                <w:lang w:eastAsia="ko-KR"/>
              </w:rPr>
            </w:pPr>
            <w:r w:rsidRPr="00130358">
              <w:rPr>
                <w:rFonts w:ascii="Arial" w:eastAsia="Malgun Gothic" w:hAnsi="Arial"/>
                <w:sz w:val="18"/>
                <w:lang w:eastAsia="ko-KR"/>
              </w:rPr>
              <w:t xml:space="preserve">    </w:t>
            </w:r>
            <w:r w:rsidR="001363CF" w:rsidRPr="00130358">
              <w:rPr>
                <w:rFonts w:ascii="Arial" w:eastAsia="Malgun Gothic" w:hAnsi="Arial"/>
                <w:sz w:val="18"/>
                <w:lang w:eastAsia="ko-KR"/>
              </w:rPr>
              <w:t>BI100-r14</w:t>
            </w:r>
          </w:p>
        </w:tc>
        <w:tc>
          <w:tcPr>
            <w:tcW w:w="2268" w:type="dxa"/>
            <w:tcBorders>
              <w:top w:val="single" w:sz="4" w:space="0" w:color="auto"/>
              <w:left w:val="single" w:sz="4" w:space="0" w:color="auto"/>
              <w:right w:val="single" w:sz="4" w:space="0" w:color="auto"/>
            </w:tcBorders>
          </w:tcPr>
          <w:p w14:paraId="45BF156C"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4EA5A13B"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43273BD6"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532F4DB1" w14:textId="77777777" w:rsidR="001363CF" w:rsidRPr="00130358" w:rsidRDefault="001363CF" w:rsidP="00D62538">
            <w:pPr>
              <w:overflowPunct/>
              <w:autoSpaceDE/>
              <w:autoSpaceDN/>
              <w:adjustRightInd/>
              <w:spacing w:after="0"/>
              <w:jc w:val="center"/>
              <w:textAlignment w:val="auto"/>
              <w:rPr>
                <w:rFonts w:ascii="Arial" w:eastAsia="Malgun Gothic" w:hAnsi="Arial" w:cs="Arial"/>
                <w:sz w:val="18"/>
              </w:rPr>
            </w:pPr>
            <w:r w:rsidRPr="00130358">
              <w:rPr>
                <w:rFonts w:ascii="Arial" w:eastAsia="Malgun Gothic" w:hAnsi="Arial" w:cs="Arial"/>
                <w:sz w:val="18"/>
              </w:rPr>
              <w:t>11111111111111111111</w:t>
            </w:r>
          </w:p>
          <w:p w14:paraId="58C46E0B" w14:textId="77777777" w:rsidR="001363CF" w:rsidRPr="00130358" w:rsidRDefault="001363CF" w:rsidP="00D62538">
            <w:pPr>
              <w:overflowPunct/>
              <w:autoSpaceDE/>
              <w:autoSpaceDN/>
              <w:adjustRightInd/>
              <w:spacing w:after="0"/>
              <w:textAlignment w:val="auto"/>
              <w:rPr>
                <w:rFonts w:ascii="Arial" w:eastAsia="Malgun Gothic" w:hAnsi="Arial"/>
                <w:sz w:val="18"/>
                <w:lang w:eastAsia="zh-CN"/>
              </w:rPr>
            </w:pPr>
            <w:r w:rsidRPr="00130358">
              <w:rPr>
                <w:rFonts w:ascii="Arial" w:eastAsia="Malgun Gothic" w:hAnsi="Arial" w:cs="Arial"/>
                <w:sz w:val="18"/>
              </w:rPr>
              <w:t>11111111111111111111</w:t>
            </w:r>
          </w:p>
        </w:tc>
        <w:tc>
          <w:tcPr>
            <w:tcW w:w="1701" w:type="dxa"/>
            <w:tcBorders>
              <w:top w:val="single" w:sz="4" w:space="0" w:color="auto"/>
              <w:left w:val="single" w:sz="4" w:space="0" w:color="auto"/>
              <w:right w:val="single" w:sz="4" w:space="0" w:color="auto"/>
            </w:tcBorders>
          </w:tcPr>
          <w:p w14:paraId="02BE87AC" w14:textId="77777777" w:rsidR="001363CF" w:rsidRPr="00130358" w:rsidRDefault="001363CF" w:rsidP="00D62538">
            <w:pPr>
              <w:overflowPunct/>
              <w:autoSpaceDE/>
              <w:autoSpaceDN/>
              <w:adjustRightInd/>
              <w:spacing w:after="0"/>
              <w:textAlignment w:val="auto"/>
              <w:rPr>
                <w:rFonts w:ascii="Arial" w:eastAsia="Malgun Gothic" w:hAnsi="Arial"/>
                <w:sz w:val="18"/>
              </w:rPr>
            </w:pPr>
          </w:p>
        </w:tc>
        <w:tc>
          <w:tcPr>
            <w:tcW w:w="1275" w:type="dxa"/>
            <w:tcBorders>
              <w:top w:val="single" w:sz="4" w:space="0" w:color="auto"/>
              <w:left w:val="single" w:sz="4" w:space="0" w:color="auto"/>
              <w:right w:val="single" w:sz="4" w:space="0" w:color="auto"/>
            </w:tcBorders>
          </w:tcPr>
          <w:p w14:paraId="626785A2" w14:textId="77777777" w:rsidR="001363CF" w:rsidRPr="00130358" w:rsidRDefault="001363CF" w:rsidP="00D62538">
            <w:pPr>
              <w:overflowPunct/>
              <w:autoSpaceDE/>
              <w:autoSpaceDN/>
              <w:adjustRightInd/>
              <w:spacing w:after="0"/>
              <w:textAlignment w:val="auto"/>
              <w:rPr>
                <w:rFonts w:ascii="Arial" w:eastAsia="Malgun Gothic" w:hAnsi="Arial"/>
                <w:sz w:val="18"/>
                <w:lang w:eastAsia="ko-KR"/>
              </w:rPr>
            </w:pPr>
          </w:p>
        </w:tc>
      </w:tr>
      <w:tr w:rsidR="001363CF" w:rsidRPr="00130358" w14:paraId="4661EBF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49600A" w14:textId="04B7A97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1F64E8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2F644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273D27" w14:textId="77777777" w:rsidR="001363CF" w:rsidRPr="00130358" w:rsidRDefault="001363CF" w:rsidP="00D62538">
            <w:pPr>
              <w:pStyle w:val="TAL"/>
              <w:keepNext w:val="0"/>
              <w:keepLines w:val="0"/>
            </w:pPr>
          </w:p>
        </w:tc>
      </w:tr>
      <w:tr w:rsidR="001363CF" w:rsidRPr="00130358" w14:paraId="2A6C3EB7"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35A5502C" w14:textId="35FCAE88"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220176BC" w14:textId="77777777" w:rsidR="001363CF" w:rsidRPr="00130358" w:rsidRDefault="001363CF" w:rsidP="00D62538">
            <w:pPr>
              <w:pStyle w:val="TAL"/>
              <w:keepNext w:val="0"/>
              <w:keepLines w:val="0"/>
              <w:rPr>
                <w:lang w:eastAsia="ko-KR"/>
              </w:rPr>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D34E07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940AB9" w14:textId="77777777" w:rsidR="001363CF" w:rsidRPr="00130358" w:rsidRDefault="001363CF" w:rsidP="00D62538">
            <w:pPr>
              <w:pStyle w:val="TAL"/>
              <w:keepNext w:val="0"/>
              <w:keepLines w:val="0"/>
              <w:rPr>
                <w:lang w:eastAsia="ko-KR"/>
              </w:rPr>
            </w:pPr>
            <w:r w:rsidRPr="00130358">
              <w:rPr>
                <w:lang w:eastAsia="ko-KR"/>
              </w:rPr>
              <w:t>BW10</w:t>
            </w:r>
          </w:p>
        </w:tc>
      </w:tr>
      <w:tr w:rsidR="001363CF" w:rsidRPr="00130358" w14:paraId="302D980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5AEAE5A" w14:textId="14B3B2AA"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69636B30"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26140EF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8FF818" w14:textId="77777777" w:rsidR="001363CF" w:rsidRPr="00130358" w:rsidRDefault="001363CF" w:rsidP="00D62538">
            <w:pPr>
              <w:pStyle w:val="TAL"/>
              <w:keepNext w:val="0"/>
              <w:keepLines w:val="0"/>
            </w:pPr>
          </w:p>
        </w:tc>
      </w:tr>
      <w:tr w:rsidR="001363CF" w:rsidRPr="00130358" w14:paraId="4D5F4A8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2ECA57" w14:textId="45ADD091"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7E155E78" w14:textId="77777777" w:rsidR="001363CF" w:rsidRPr="00130358" w:rsidRDefault="001363CF" w:rsidP="00D62538">
            <w:pPr>
              <w:pStyle w:val="TAL"/>
              <w:keepNext w:val="0"/>
              <w:keepLines w:val="0"/>
              <w:rPr>
                <w:lang w:eastAsia="zh-TW"/>
              </w:rPr>
            </w:pPr>
            <w:r w:rsidRPr="00130358">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14D60CE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B964DC" w14:textId="77777777" w:rsidR="001363CF" w:rsidRPr="00130358" w:rsidRDefault="001363CF" w:rsidP="00D62538">
            <w:pPr>
              <w:pStyle w:val="TAL"/>
              <w:keepNext w:val="0"/>
              <w:keepLines w:val="0"/>
            </w:pPr>
          </w:p>
        </w:tc>
      </w:tr>
      <w:tr w:rsidR="001363CF" w:rsidRPr="00130358" w14:paraId="751B205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BBDC29" w14:textId="20EF004D"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threshS-RSSI-CBR-r14</w:t>
            </w:r>
          </w:p>
        </w:tc>
        <w:tc>
          <w:tcPr>
            <w:tcW w:w="2268" w:type="dxa"/>
            <w:tcBorders>
              <w:top w:val="single" w:sz="4" w:space="0" w:color="auto"/>
              <w:left w:val="single" w:sz="4" w:space="0" w:color="auto"/>
              <w:bottom w:val="single" w:sz="4" w:space="0" w:color="auto"/>
              <w:right w:val="single" w:sz="4" w:space="0" w:color="auto"/>
            </w:tcBorders>
          </w:tcPr>
          <w:p w14:paraId="50FA0209" w14:textId="77777777" w:rsidR="001363CF" w:rsidRPr="00130358" w:rsidRDefault="001363CF" w:rsidP="00D62538">
            <w:pPr>
              <w:pStyle w:val="TAL"/>
              <w:keepNext w:val="0"/>
              <w:keepLines w:val="0"/>
              <w:rPr>
                <w:lang w:eastAsia="ko-KR"/>
              </w:rPr>
            </w:pPr>
            <w:r w:rsidRPr="00130358">
              <w:rPr>
                <w:lang w:eastAsia="ko-KR"/>
              </w:rPr>
              <w:t>21</w:t>
            </w:r>
          </w:p>
        </w:tc>
        <w:tc>
          <w:tcPr>
            <w:tcW w:w="1701" w:type="dxa"/>
            <w:tcBorders>
              <w:top w:val="single" w:sz="4" w:space="0" w:color="auto"/>
              <w:left w:val="single" w:sz="4" w:space="0" w:color="auto"/>
              <w:bottom w:val="single" w:sz="4" w:space="0" w:color="auto"/>
              <w:right w:val="single" w:sz="4" w:space="0" w:color="auto"/>
            </w:tcBorders>
          </w:tcPr>
          <w:p w14:paraId="222CF7C0" w14:textId="77777777" w:rsidR="001363CF" w:rsidRPr="00130358" w:rsidRDefault="001363CF" w:rsidP="00D62538">
            <w:pPr>
              <w:pStyle w:val="TAL"/>
              <w:keepNext w:val="0"/>
              <w:keepLines w:val="0"/>
            </w:pPr>
            <w:r w:rsidRPr="00130358">
              <w:t>-70dBm</w:t>
            </w:r>
          </w:p>
        </w:tc>
        <w:tc>
          <w:tcPr>
            <w:tcW w:w="1275" w:type="dxa"/>
            <w:tcBorders>
              <w:top w:val="single" w:sz="4" w:space="0" w:color="auto"/>
              <w:left w:val="single" w:sz="4" w:space="0" w:color="auto"/>
              <w:bottom w:val="single" w:sz="4" w:space="0" w:color="auto"/>
              <w:right w:val="single" w:sz="4" w:space="0" w:color="auto"/>
            </w:tcBorders>
          </w:tcPr>
          <w:p w14:paraId="32294A7B" w14:textId="77777777" w:rsidR="001363CF" w:rsidRPr="00130358" w:rsidRDefault="001363CF" w:rsidP="00D62538">
            <w:pPr>
              <w:pStyle w:val="TAL"/>
              <w:keepNext w:val="0"/>
              <w:keepLines w:val="0"/>
            </w:pPr>
          </w:p>
        </w:tc>
      </w:tr>
      <w:tr w:rsidR="001363CF" w:rsidRPr="00130358" w14:paraId="3815D04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CB439F1" w14:textId="4E5ABD26" w:rsidR="001363CF" w:rsidRPr="00130358" w:rsidRDefault="00D62538" w:rsidP="00D62538">
            <w:pPr>
              <w:pStyle w:val="TAL"/>
              <w:keepNext w:val="0"/>
              <w:keepLines w:val="0"/>
              <w:rPr>
                <w:lang w:eastAsia="ko-KR"/>
              </w:rPr>
            </w:pPr>
            <w:r w:rsidRPr="00130358">
              <w:rPr>
                <w:lang w:eastAsia="ko-KR"/>
              </w:rPr>
              <w:t xml:space="preserve">  </w:t>
            </w:r>
            <w:r w:rsidR="001363CF" w:rsidRPr="00130358">
              <w:t>restrict</w:t>
            </w:r>
            <w:r w:rsidR="001363CF" w:rsidRPr="00130358">
              <w:rPr>
                <w:snapToGrid w:val="0"/>
              </w:rPr>
              <w:t>ResourceReservationPeriod-r14</w:t>
            </w:r>
          </w:p>
        </w:tc>
        <w:tc>
          <w:tcPr>
            <w:tcW w:w="2268" w:type="dxa"/>
            <w:tcBorders>
              <w:top w:val="single" w:sz="4" w:space="0" w:color="auto"/>
              <w:left w:val="single" w:sz="4" w:space="0" w:color="auto"/>
              <w:bottom w:val="single" w:sz="4" w:space="0" w:color="auto"/>
              <w:right w:val="single" w:sz="4" w:space="0" w:color="auto"/>
            </w:tcBorders>
          </w:tcPr>
          <w:p w14:paraId="191F9D1B" w14:textId="77777777" w:rsidR="001363CF" w:rsidRPr="00130358" w:rsidRDefault="001363CF" w:rsidP="00D62538">
            <w:pPr>
              <w:pStyle w:val="TAL"/>
              <w:keepNext w:val="0"/>
              <w:keepLines w:val="0"/>
            </w:pPr>
            <w:r w:rsidRPr="00130358">
              <w:rPr>
                <w:lang w:eastAsia="zh-CN"/>
              </w:rPr>
              <w:t>1111111111</w:t>
            </w:r>
          </w:p>
        </w:tc>
        <w:tc>
          <w:tcPr>
            <w:tcW w:w="1701" w:type="dxa"/>
            <w:tcBorders>
              <w:top w:val="single" w:sz="4" w:space="0" w:color="auto"/>
              <w:left w:val="single" w:sz="4" w:space="0" w:color="auto"/>
              <w:bottom w:val="single" w:sz="4" w:space="0" w:color="auto"/>
              <w:right w:val="single" w:sz="4" w:space="0" w:color="auto"/>
            </w:tcBorders>
          </w:tcPr>
          <w:p w14:paraId="6CDAE46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7859B2" w14:textId="77777777" w:rsidR="001363CF" w:rsidRPr="00130358" w:rsidRDefault="001363CF" w:rsidP="00D62538">
            <w:pPr>
              <w:pStyle w:val="TAL"/>
              <w:keepNext w:val="0"/>
              <w:keepLines w:val="0"/>
            </w:pPr>
          </w:p>
        </w:tc>
      </w:tr>
      <w:tr w:rsidR="001363CF" w:rsidRPr="00130358" w14:paraId="5D8DB37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7E388EF"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F09169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B34EB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BDF38AB" w14:textId="77777777" w:rsidR="001363CF" w:rsidRPr="00130358" w:rsidRDefault="001363CF" w:rsidP="00D62538">
            <w:pPr>
              <w:pStyle w:val="TAL"/>
              <w:keepNext w:val="0"/>
              <w:keepLines w:val="0"/>
            </w:pPr>
          </w:p>
        </w:tc>
      </w:tr>
    </w:tbl>
    <w:p w14:paraId="202AB0AD" w14:textId="77777777" w:rsidR="001363CF" w:rsidRPr="00130358" w:rsidRDefault="001363CF" w:rsidP="00D62538"/>
    <w:p w14:paraId="20C8AB86" w14:textId="77777777" w:rsidR="001363CF" w:rsidRPr="00130358" w:rsidRDefault="001363CF" w:rsidP="000835DA">
      <w:pPr>
        <w:pStyle w:val="TH"/>
        <w:keepLines w:val="0"/>
      </w:pPr>
      <w:r w:rsidRPr="00130358">
        <w:t xml:space="preserve">Table 12.4.4.3-3: </w:t>
      </w:r>
      <w:r w:rsidRPr="00130358">
        <w:rPr>
          <w:i/>
        </w:rPr>
        <w:t>SL-V2X-PreconfigFreqInfo-r14 configuration for PSSCH/PSCCH</w:t>
      </w:r>
      <w:r w:rsidRPr="00130358">
        <w:t xml:space="preserve"> for TX resource pool</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50A04B5A" w14:textId="77777777" w:rsidTr="00D62538">
        <w:trPr>
          <w:gridBefore w:val="1"/>
          <w:wBefore w:w="9" w:type="dxa"/>
          <w:jc w:val="center"/>
        </w:trPr>
        <w:tc>
          <w:tcPr>
            <w:tcW w:w="9781" w:type="dxa"/>
            <w:gridSpan w:val="5"/>
          </w:tcPr>
          <w:p w14:paraId="4D6902E1" w14:textId="411A18AC"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52AAB42C" w14:textId="77777777" w:rsidTr="00D62538">
        <w:trPr>
          <w:gridAfter w:val="1"/>
          <w:wAfter w:w="9" w:type="dxa"/>
          <w:jc w:val="center"/>
        </w:trPr>
        <w:tc>
          <w:tcPr>
            <w:tcW w:w="4537" w:type="dxa"/>
            <w:gridSpan w:val="2"/>
          </w:tcPr>
          <w:p w14:paraId="30779ED4" w14:textId="50996164"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7814EA67" w14:textId="77777777" w:rsidR="001363CF" w:rsidRPr="00130358" w:rsidRDefault="001363CF" w:rsidP="000835DA">
            <w:pPr>
              <w:pStyle w:val="TAH"/>
              <w:keepLines w:val="0"/>
            </w:pPr>
            <w:r w:rsidRPr="00130358">
              <w:t>Value/remark</w:t>
            </w:r>
          </w:p>
        </w:tc>
        <w:tc>
          <w:tcPr>
            <w:tcW w:w="1701" w:type="dxa"/>
          </w:tcPr>
          <w:p w14:paraId="557164E2" w14:textId="77777777" w:rsidR="001363CF" w:rsidRPr="00130358" w:rsidRDefault="001363CF" w:rsidP="000835DA">
            <w:pPr>
              <w:pStyle w:val="TAH"/>
              <w:keepLines w:val="0"/>
            </w:pPr>
            <w:r w:rsidRPr="00130358">
              <w:t>Comment</w:t>
            </w:r>
          </w:p>
        </w:tc>
        <w:tc>
          <w:tcPr>
            <w:tcW w:w="1275" w:type="dxa"/>
          </w:tcPr>
          <w:p w14:paraId="7A38087E" w14:textId="77777777" w:rsidR="001363CF" w:rsidRPr="00130358" w:rsidRDefault="001363CF" w:rsidP="000835DA">
            <w:pPr>
              <w:pStyle w:val="TAH"/>
              <w:keepLines w:val="0"/>
            </w:pPr>
            <w:r w:rsidRPr="00130358">
              <w:t>Condition</w:t>
            </w:r>
          </w:p>
        </w:tc>
      </w:tr>
      <w:tr w:rsidR="001363CF" w:rsidRPr="00130358" w14:paraId="24074F76" w14:textId="77777777" w:rsidTr="00D62538">
        <w:trPr>
          <w:gridAfter w:val="1"/>
          <w:wAfter w:w="9" w:type="dxa"/>
          <w:jc w:val="center"/>
        </w:trPr>
        <w:tc>
          <w:tcPr>
            <w:tcW w:w="4537" w:type="dxa"/>
            <w:gridSpan w:val="2"/>
          </w:tcPr>
          <w:p w14:paraId="79CED31F" w14:textId="7F7ECA3A" w:rsidR="001363CF" w:rsidRPr="00130358" w:rsidRDefault="001363CF" w:rsidP="000835DA">
            <w:pPr>
              <w:pStyle w:val="TAL"/>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0E8655FC" w14:textId="77777777" w:rsidR="001363CF" w:rsidRPr="00130358" w:rsidRDefault="001363CF" w:rsidP="000835DA">
            <w:pPr>
              <w:pStyle w:val="TAL"/>
              <w:keepLines w:val="0"/>
            </w:pPr>
          </w:p>
        </w:tc>
        <w:tc>
          <w:tcPr>
            <w:tcW w:w="1701" w:type="dxa"/>
          </w:tcPr>
          <w:p w14:paraId="529D52A1" w14:textId="77777777" w:rsidR="001363CF" w:rsidRPr="00130358" w:rsidRDefault="001363CF" w:rsidP="000835DA">
            <w:pPr>
              <w:pStyle w:val="TAL"/>
              <w:keepLines w:val="0"/>
            </w:pPr>
          </w:p>
        </w:tc>
        <w:tc>
          <w:tcPr>
            <w:tcW w:w="1275" w:type="dxa"/>
          </w:tcPr>
          <w:p w14:paraId="7877B929" w14:textId="77777777" w:rsidR="001363CF" w:rsidRPr="00130358" w:rsidRDefault="001363CF" w:rsidP="000835DA">
            <w:pPr>
              <w:pStyle w:val="TAL"/>
              <w:keepLines w:val="0"/>
            </w:pPr>
          </w:p>
        </w:tc>
      </w:tr>
      <w:tr w:rsidR="001363CF" w:rsidRPr="00130358" w14:paraId="123A74C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801531" w14:textId="080510F6"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7B9E2E7" w14:textId="52E492C8" w:rsidR="001363CF" w:rsidRPr="00130358" w:rsidRDefault="001363CF" w:rsidP="000835DA">
            <w:pPr>
              <w:pStyle w:val="TAL"/>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5142732F"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D49C5E9" w14:textId="77777777" w:rsidR="001363CF" w:rsidRPr="00130358" w:rsidRDefault="001363CF" w:rsidP="000835DA">
            <w:pPr>
              <w:pStyle w:val="TAL"/>
              <w:keepLines w:val="0"/>
            </w:pPr>
          </w:p>
        </w:tc>
      </w:tr>
      <w:tr w:rsidR="001363CF" w:rsidRPr="00130358" w14:paraId="68091EE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79FD1BC" w14:textId="23AA3F1A" w:rsidR="001363CF" w:rsidRPr="00130358" w:rsidRDefault="00D62538" w:rsidP="000835DA">
            <w:pPr>
              <w:pStyle w:val="TAL"/>
              <w:keepLines w:val="0"/>
              <w:rPr>
                <w:lang w:eastAsia="zh-CN"/>
              </w:rPr>
            </w:pPr>
            <w:r w:rsidRPr="00130358">
              <w:rPr>
                <w:lang w:eastAsia="zh-CN"/>
              </w:rPr>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93DFD66" w14:textId="042AE3ED" w:rsidR="001363CF" w:rsidRPr="00130358" w:rsidRDefault="001363CF" w:rsidP="000835DA">
            <w:pPr>
              <w:pStyle w:val="TAL"/>
              <w:keepLines w:val="0"/>
              <w:rPr>
                <w:lang w:eastAsia="zh-CN"/>
              </w:rPr>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5A2F25AB"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5DC4F573" w14:textId="77777777" w:rsidR="001363CF" w:rsidRPr="00130358" w:rsidRDefault="001363CF" w:rsidP="000835DA">
            <w:pPr>
              <w:pStyle w:val="TAL"/>
              <w:keepLines w:val="0"/>
            </w:pPr>
          </w:p>
        </w:tc>
      </w:tr>
      <w:tr w:rsidR="001363CF" w:rsidRPr="00130358" w14:paraId="0655676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F48EB7" w14:textId="72804FCD" w:rsidR="001363CF" w:rsidRPr="00130358" w:rsidRDefault="00D62538" w:rsidP="000835DA">
            <w:pPr>
              <w:pStyle w:val="TAL"/>
              <w:keepLines w:val="0"/>
              <w:rPr>
                <w:lang w:eastAsia="zh-CN"/>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tcPr>
          <w:p w14:paraId="0113DECC"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7256E331"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0A56B9A7"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3C1CFB6F" w14:textId="77777777" w:rsidR="001363CF" w:rsidRPr="00130358" w:rsidRDefault="001363CF" w:rsidP="000835DA">
            <w:pPr>
              <w:pStyle w:val="TAL"/>
              <w:keepLines w:val="0"/>
              <w:jc w:val="center"/>
              <w:rPr>
                <w:rFonts w:cs="Arial"/>
                <w:lang w:eastAsia="ko-KR"/>
              </w:rPr>
            </w:pPr>
            <w:r w:rsidRPr="00130358">
              <w:rPr>
                <w:rFonts w:cs="Arial"/>
                <w:lang w:eastAsia="ko-KR"/>
              </w:rPr>
              <w:t>11111111111111111111</w:t>
            </w:r>
          </w:p>
          <w:p w14:paraId="3EE69AE7" w14:textId="77777777" w:rsidR="001363CF" w:rsidRPr="00130358" w:rsidRDefault="001363CF" w:rsidP="000835DA">
            <w:pPr>
              <w:pStyle w:val="TAL"/>
              <w:keepLines w:val="0"/>
            </w:pPr>
            <w:r w:rsidRPr="00130358">
              <w:rPr>
                <w:rFonts w:cs="Arial"/>
                <w:lang w:eastAsia="ko-KR"/>
              </w:rPr>
              <w:t>11111111111111111111</w:t>
            </w:r>
          </w:p>
        </w:tc>
        <w:tc>
          <w:tcPr>
            <w:tcW w:w="1701" w:type="dxa"/>
            <w:tcBorders>
              <w:top w:val="single" w:sz="4" w:space="0" w:color="auto"/>
              <w:left w:val="single" w:sz="4" w:space="0" w:color="auto"/>
              <w:bottom w:val="single" w:sz="4" w:space="0" w:color="auto"/>
              <w:right w:val="single" w:sz="4" w:space="0" w:color="auto"/>
            </w:tcBorders>
          </w:tcPr>
          <w:p w14:paraId="2FD177FF"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1F53094" w14:textId="77777777" w:rsidR="001363CF" w:rsidRPr="00130358" w:rsidRDefault="001363CF" w:rsidP="000835DA">
            <w:pPr>
              <w:pStyle w:val="TAL"/>
              <w:keepLines w:val="0"/>
            </w:pPr>
          </w:p>
        </w:tc>
      </w:tr>
      <w:tr w:rsidR="001363CF" w:rsidRPr="00130358" w14:paraId="0E630F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56D62EB" w14:textId="4AFFB430"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20788C3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A6FDD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649989" w14:textId="77777777" w:rsidR="001363CF" w:rsidRPr="00130358" w:rsidRDefault="001363CF" w:rsidP="00D62538">
            <w:pPr>
              <w:pStyle w:val="TAL"/>
              <w:keepNext w:val="0"/>
              <w:keepLines w:val="0"/>
            </w:pPr>
          </w:p>
        </w:tc>
      </w:tr>
      <w:tr w:rsidR="001363CF" w:rsidRPr="00130358" w14:paraId="53EE61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95E8506" w14:textId="1FB322ED"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0A21EABC"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36E09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523CAC" w14:textId="77777777" w:rsidR="001363CF" w:rsidRPr="00130358" w:rsidRDefault="001363CF" w:rsidP="00D62538">
            <w:pPr>
              <w:pStyle w:val="TAL"/>
              <w:keepNext w:val="0"/>
              <w:keepLines w:val="0"/>
            </w:pPr>
          </w:p>
        </w:tc>
      </w:tr>
      <w:tr w:rsidR="001363CF" w:rsidRPr="00130358" w14:paraId="5E6867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0F5138" w14:textId="5FDB6FAD"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5ABD572" w14:textId="52761D39"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7C2832E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34D1FB" w14:textId="77777777" w:rsidR="001363CF" w:rsidRPr="00130358" w:rsidRDefault="001363CF" w:rsidP="00D62538">
            <w:pPr>
              <w:pStyle w:val="TAL"/>
              <w:keepNext w:val="0"/>
              <w:keepLines w:val="0"/>
            </w:pPr>
          </w:p>
        </w:tc>
      </w:tr>
      <w:tr w:rsidR="001363CF" w:rsidRPr="00130358" w14:paraId="244E8DB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678520" w14:textId="2E7A2B9C"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C6B05E7" w14:textId="060CB91A" w:rsidR="001363CF" w:rsidRPr="00130358" w:rsidRDefault="001363CF" w:rsidP="00D62538">
            <w:pPr>
              <w:pStyle w:val="TAL"/>
              <w:keepNext w:val="0"/>
              <w:keepLines w:val="0"/>
            </w:pPr>
            <w:r w:rsidRPr="00130358">
              <w:t>SL-V2X-PreconfigCommPool-r14-DEFAULT</w:t>
            </w:r>
            <w:r w:rsidR="00D62538" w:rsidRPr="00130358">
              <w:rPr>
                <w:lang w:eastAsia="ko-KR"/>
              </w:rPr>
              <w:t xml:space="preserve"> </w:t>
            </w:r>
            <w:r w:rsidRPr="00130358">
              <w:rPr>
                <w:lang w:eastAsia="ko-KR"/>
              </w:rPr>
              <w:t>with</w:t>
            </w:r>
            <w:r w:rsidR="00D62538" w:rsidRPr="00130358">
              <w:rPr>
                <w:lang w:eastAsia="ko-KR"/>
              </w:rPr>
              <w:t xml:space="preserve"> </w:t>
            </w:r>
            <w:r w:rsidRPr="00130358">
              <w:rPr>
                <w:lang w:eastAsia="ko-KR"/>
              </w:rPr>
              <w:t>following</w:t>
            </w:r>
            <w:r w:rsidR="00D62538" w:rsidRPr="00130358">
              <w:rPr>
                <w:lang w:eastAsia="ko-KR"/>
              </w:rPr>
              <w:t xml:space="preserve"> </w:t>
            </w:r>
            <w:r w:rsidRPr="00130358">
              <w:rPr>
                <w:lang w:eastAsia="ko-KR"/>
              </w:rPr>
              <w:t>exceptions</w:t>
            </w:r>
          </w:p>
        </w:tc>
        <w:tc>
          <w:tcPr>
            <w:tcW w:w="1701" w:type="dxa"/>
            <w:tcBorders>
              <w:top w:val="single" w:sz="4" w:space="0" w:color="auto"/>
              <w:left w:val="single" w:sz="4" w:space="0" w:color="auto"/>
              <w:bottom w:val="single" w:sz="4" w:space="0" w:color="auto"/>
              <w:right w:val="single" w:sz="4" w:space="0" w:color="auto"/>
            </w:tcBorders>
          </w:tcPr>
          <w:p w14:paraId="20CE2A4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3820C9" w14:textId="77777777" w:rsidR="001363CF" w:rsidRPr="00130358" w:rsidRDefault="001363CF" w:rsidP="00D62538">
            <w:pPr>
              <w:pStyle w:val="TAL"/>
              <w:keepNext w:val="0"/>
              <w:keepLines w:val="0"/>
            </w:pPr>
          </w:p>
        </w:tc>
      </w:tr>
      <w:tr w:rsidR="001363CF" w:rsidRPr="00130358" w14:paraId="66C7954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9EB4DC" w14:textId="6D97DC05"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Bl100-r14</w:t>
            </w:r>
          </w:p>
        </w:tc>
        <w:tc>
          <w:tcPr>
            <w:tcW w:w="2268" w:type="dxa"/>
            <w:tcBorders>
              <w:top w:val="single" w:sz="4" w:space="0" w:color="auto"/>
              <w:left w:val="single" w:sz="4" w:space="0" w:color="auto"/>
              <w:bottom w:val="single" w:sz="4" w:space="0" w:color="auto"/>
              <w:right w:val="single" w:sz="4" w:space="0" w:color="auto"/>
            </w:tcBorders>
            <w:vAlign w:val="center"/>
          </w:tcPr>
          <w:p w14:paraId="078D5BE7" w14:textId="77777777" w:rsidR="001363CF" w:rsidRPr="00130358" w:rsidRDefault="001363CF" w:rsidP="00D62538">
            <w:pPr>
              <w:pStyle w:val="TAL"/>
              <w:keepNext w:val="0"/>
              <w:keepLines w:val="0"/>
              <w:jc w:val="center"/>
              <w:rPr>
                <w:rFonts w:cs="Arial"/>
                <w:lang w:eastAsia="ko-KR"/>
              </w:rPr>
            </w:pPr>
            <w:r w:rsidRPr="00130358">
              <w:rPr>
                <w:rFonts w:cs="Arial"/>
                <w:lang w:eastAsia="ko-KR"/>
              </w:rPr>
              <w:t>10000000000000000000</w:t>
            </w:r>
          </w:p>
          <w:p w14:paraId="550B69AF"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31E24454"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5064179E" w14:textId="77777777" w:rsidR="001363CF" w:rsidRPr="00130358" w:rsidRDefault="001363CF" w:rsidP="00D62538">
            <w:pPr>
              <w:pStyle w:val="TAL"/>
              <w:keepNext w:val="0"/>
              <w:keepLines w:val="0"/>
              <w:jc w:val="center"/>
              <w:rPr>
                <w:rFonts w:cs="Arial"/>
                <w:lang w:eastAsia="ko-KR"/>
              </w:rPr>
            </w:pPr>
            <w:r w:rsidRPr="00130358">
              <w:rPr>
                <w:rFonts w:cs="Arial"/>
                <w:lang w:eastAsia="zh-CN"/>
              </w:rPr>
              <w:t>0</w:t>
            </w:r>
            <w:r w:rsidRPr="00130358">
              <w:rPr>
                <w:rFonts w:cs="Arial"/>
                <w:lang w:eastAsia="ko-KR"/>
              </w:rPr>
              <w:t>0000000000000000000</w:t>
            </w:r>
          </w:p>
          <w:p w14:paraId="2AEADEB8" w14:textId="77777777" w:rsidR="001363CF" w:rsidRPr="00130358" w:rsidRDefault="001363CF" w:rsidP="00D62538">
            <w:pPr>
              <w:pStyle w:val="TAL"/>
              <w:keepNext w:val="0"/>
              <w:keepLines w:val="0"/>
            </w:pPr>
            <w:r w:rsidRPr="00130358">
              <w:rPr>
                <w:rFonts w:cs="Arial"/>
                <w:lang w:eastAsia="zh-CN"/>
              </w:rPr>
              <w:t>0</w:t>
            </w:r>
            <w:r w:rsidRPr="00130358">
              <w:rPr>
                <w:rFonts w:cs="Arial"/>
                <w:lang w:eastAsia="ko-KR"/>
              </w:rPr>
              <w:t>0000000000000000000</w:t>
            </w:r>
          </w:p>
        </w:tc>
        <w:tc>
          <w:tcPr>
            <w:tcW w:w="1701" w:type="dxa"/>
            <w:tcBorders>
              <w:top w:val="single" w:sz="4" w:space="0" w:color="auto"/>
              <w:left w:val="single" w:sz="4" w:space="0" w:color="auto"/>
              <w:bottom w:val="single" w:sz="4" w:space="0" w:color="auto"/>
              <w:right w:val="single" w:sz="4" w:space="0" w:color="auto"/>
            </w:tcBorders>
          </w:tcPr>
          <w:p w14:paraId="0F6EF5E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EDCC6E9" w14:textId="77777777" w:rsidR="001363CF" w:rsidRPr="00130358" w:rsidRDefault="001363CF" w:rsidP="00D62538">
            <w:pPr>
              <w:pStyle w:val="TAL"/>
              <w:keepNext w:val="0"/>
              <w:keepLines w:val="0"/>
            </w:pPr>
          </w:p>
        </w:tc>
      </w:tr>
      <w:tr w:rsidR="001363CF" w:rsidRPr="00130358" w14:paraId="2BCD544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1B60329" w14:textId="4DD75EE1" w:rsidR="001363CF" w:rsidRPr="00130358" w:rsidRDefault="00D62538" w:rsidP="00D62538">
            <w:pPr>
              <w:pStyle w:val="TAL"/>
              <w:keepNext w:val="0"/>
              <w:keepLines w:val="0"/>
              <w:rPr>
                <w:lang w:eastAsia="zh-CN"/>
              </w:rPr>
            </w:pPr>
            <w:r w:rsidRPr="00130358">
              <w:rPr>
                <w:lang w:eastAsia="zh-TW"/>
              </w:rPr>
              <w:t xml:space="preserve">    </w:t>
            </w:r>
            <w:r w:rsidR="001363CF" w:rsidRPr="00130358">
              <w:rPr>
                <w:lang w:eastAsia="zh-TW"/>
              </w:rPr>
              <w:t>}</w:t>
            </w:r>
          </w:p>
        </w:tc>
        <w:tc>
          <w:tcPr>
            <w:tcW w:w="2268" w:type="dxa"/>
            <w:tcBorders>
              <w:top w:val="single" w:sz="4" w:space="0" w:color="auto"/>
              <w:left w:val="single" w:sz="4" w:space="0" w:color="auto"/>
              <w:bottom w:val="single" w:sz="4" w:space="0" w:color="auto"/>
              <w:right w:val="single" w:sz="4" w:space="0" w:color="auto"/>
            </w:tcBorders>
          </w:tcPr>
          <w:p w14:paraId="0EA3EAE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7668F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6A4D005" w14:textId="77777777" w:rsidR="001363CF" w:rsidRPr="00130358" w:rsidRDefault="001363CF" w:rsidP="00D62538">
            <w:pPr>
              <w:pStyle w:val="TAL"/>
              <w:keepNext w:val="0"/>
              <w:keepLines w:val="0"/>
            </w:pPr>
          </w:p>
        </w:tc>
      </w:tr>
      <w:tr w:rsidR="001363CF" w:rsidRPr="00130358" w14:paraId="54EA6F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F277A1D" w14:textId="13E2689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2884A59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D08F6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31A598D" w14:textId="77777777" w:rsidR="001363CF" w:rsidRPr="00130358" w:rsidRDefault="001363CF" w:rsidP="00D62538">
            <w:pPr>
              <w:pStyle w:val="TAL"/>
              <w:keepNext w:val="0"/>
              <w:keepLines w:val="0"/>
            </w:pPr>
          </w:p>
        </w:tc>
      </w:tr>
      <w:tr w:rsidR="001363CF" w:rsidRPr="00130358" w14:paraId="23F4DE7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B45205"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0BB580A"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E2D69C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3EB6B9" w14:textId="77777777" w:rsidR="001363CF" w:rsidRPr="00130358" w:rsidRDefault="001363CF" w:rsidP="00D62538">
            <w:pPr>
              <w:pStyle w:val="TAL"/>
              <w:keepNext w:val="0"/>
              <w:keepLines w:val="0"/>
            </w:pPr>
          </w:p>
        </w:tc>
      </w:tr>
    </w:tbl>
    <w:p w14:paraId="0406DCBD" w14:textId="77777777" w:rsidR="001363CF" w:rsidRPr="00130358" w:rsidRDefault="001363CF" w:rsidP="00D62538"/>
    <w:p w14:paraId="164EF4E9" w14:textId="77777777" w:rsidR="001363CF" w:rsidRPr="00130358" w:rsidRDefault="001363CF" w:rsidP="00D62538">
      <w:pPr>
        <w:pStyle w:val="TH"/>
        <w:keepNext w:val="0"/>
        <w:keepLines w:val="0"/>
      </w:pPr>
      <w:r w:rsidRPr="00130358">
        <w:t xml:space="preserve">Table 12.4.4.3-4: </w:t>
      </w:r>
      <w:r w:rsidRPr="00130358">
        <w:rPr>
          <w:lang w:eastAsia="ko-KR"/>
        </w:rPr>
        <w:t>ReportConfigEUTRA-V1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363CF" w:rsidRPr="00130358" w14:paraId="69DECF4E" w14:textId="77777777" w:rsidTr="00D62538">
        <w:trPr>
          <w:jc w:val="center"/>
        </w:trPr>
        <w:tc>
          <w:tcPr>
            <w:tcW w:w="9635" w:type="dxa"/>
            <w:gridSpan w:val="4"/>
            <w:shd w:val="clear" w:color="auto" w:fill="auto"/>
          </w:tcPr>
          <w:p w14:paraId="6E165599" w14:textId="7A41DA69" w:rsidR="001363CF" w:rsidRPr="00130358" w:rsidRDefault="001363CF" w:rsidP="00D62538">
            <w:pPr>
              <w:pStyle w:val="TAL"/>
              <w:keepNext w:val="0"/>
              <w:keepLines w:val="0"/>
              <w:rPr>
                <w:lang w:eastAsia="ko-KR"/>
              </w:rPr>
            </w:pPr>
            <w:r w:rsidRPr="00130358">
              <w:rPr>
                <w:lang w:eastAsia="ko-KR"/>
              </w:rPr>
              <w:t>Derivation</w:t>
            </w:r>
            <w:r w:rsidR="00D62538" w:rsidRPr="00130358">
              <w:rPr>
                <w:lang w:eastAsia="ko-KR"/>
              </w:rPr>
              <w:t xml:space="preserve"> </w:t>
            </w:r>
            <w:r w:rsidRPr="00130358">
              <w:rPr>
                <w:lang w:eastAsia="ko-KR"/>
              </w:rPr>
              <w:t>Path</w:t>
            </w:r>
            <w:r w:rsidR="00483222" w:rsidRPr="00130358">
              <w:rPr>
                <w:lang w:eastAsia="ko-KR"/>
              </w:rPr>
              <w:t>: 3GPP TS 36.</w:t>
            </w:r>
            <w:r w:rsidRPr="00130358">
              <w:t>508</w:t>
            </w:r>
            <w:r w:rsidR="00D62538" w:rsidRPr="00130358">
              <w:t xml:space="preserve"> </w:t>
            </w:r>
            <w:r w:rsidRPr="00130358">
              <w:t>Table</w:t>
            </w:r>
            <w:r w:rsidR="00D62538" w:rsidRPr="00130358">
              <w:t xml:space="preserve"> </w:t>
            </w:r>
            <w:r w:rsidRPr="00130358">
              <w:t>4.6.6-</w:t>
            </w:r>
            <w:r w:rsidRPr="00130358">
              <w:rPr>
                <w:lang w:eastAsia="zh-CN"/>
              </w:rPr>
              <w:t>13</w:t>
            </w:r>
          </w:p>
        </w:tc>
      </w:tr>
      <w:tr w:rsidR="001363CF" w:rsidRPr="00130358" w14:paraId="1E28842C" w14:textId="77777777" w:rsidTr="00D62538">
        <w:trPr>
          <w:jc w:val="center"/>
        </w:trPr>
        <w:tc>
          <w:tcPr>
            <w:tcW w:w="4535" w:type="dxa"/>
            <w:shd w:val="clear" w:color="auto" w:fill="auto"/>
          </w:tcPr>
          <w:p w14:paraId="23C3E5F0" w14:textId="6E150950" w:rsidR="001363CF" w:rsidRPr="00130358" w:rsidRDefault="001363CF" w:rsidP="00D62538">
            <w:pPr>
              <w:pStyle w:val="TAH"/>
              <w:keepNext w:val="0"/>
              <w:keepLines w:val="0"/>
              <w:rPr>
                <w:lang w:eastAsia="ko-KR"/>
              </w:rPr>
            </w:pPr>
            <w:r w:rsidRPr="00130358">
              <w:rPr>
                <w:lang w:eastAsia="ko-KR"/>
              </w:rPr>
              <w:t>Information</w:t>
            </w:r>
            <w:r w:rsidR="00D62538" w:rsidRPr="00130358">
              <w:rPr>
                <w:lang w:eastAsia="ko-KR"/>
              </w:rPr>
              <w:t xml:space="preserve"> </w:t>
            </w:r>
            <w:r w:rsidRPr="00130358">
              <w:rPr>
                <w:lang w:eastAsia="ko-KR"/>
              </w:rPr>
              <w:t>Element</w:t>
            </w:r>
          </w:p>
        </w:tc>
        <w:tc>
          <w:tcPr>
            <w:tcW w:w="2267" w:type="dxa"/>
            <w:shd w:val="clear" w:color="auto" w:fill="auto"/>
          </w:tcPr>
          <w:p w14:paraId="2D58F2AB" w14:textId="77777777" w:rsidR="001363CF" w:rsidRPr="00130358" w:rsidRDefault="001363CF" w:rsidP="00D62538">
            <w:pPr>
              <w:pStyle w:val="TAH"/>
              <w:keepNext w:val="0"/>
              <w:keepLines w:val="0"/>
              <w:rPr>
                <w:lang w:eastAsia="ko-KR"/>
              </w:rPr>
            </w:pPr>
            <w:r w:rsidRPr="00130358">
              <w:rPr>
                <w:lang w:eastAsia="ko-KR"/>
              </w:rPr>
              <w:t>Value/remark</w:t>
            </w:r>
          </w:p>
        </w:tc>
        <w:tc>
          <w:tcPr>
            <w:tcW w:w="1700" w:type="dxa"/>
            <w:shd w:val="clear" w:color="auto" w:fill="auto"/>
          </w:tcPr>
          <w:p w14:paraId="486252BA" w14:textId="77777777" w:rsidR="001363CF" w:rsidRPr="00130358" w:rsidRDefault="001363CF" w:rsidP="00D62538">
            <w:pPr>
              <w:pStyle w:val="TAH"/>
              <w:keepNext w:val="0"/>
              <w:keepLines w:val="0"/>
              <w:rPr>
                <w:lang w:eastAsia="ko-KR"/>
              </w:rPr>
            </w:pPr>
            <w:r w:rsidRPr="00130358">
              <w:rPr>
                <w:lang w:eastAsia="ko-KR"/>
              </w:rPr>
              <w:t>Comment</w:t>
            </w:r>
          </w:p>
        </w:tc>
        <w:tc>
          <w:tcPr>
            <w:tcW w:w="1133" w:type="dxa"/>
            <w:shd w:val="clear" w:color="auto" w:fill="auto"/>
          </w:tcPr>
          <w:p w14:paraId="7F0C83C8" w14:textId="77777777" w:rsidR="001363CF" w:rsidRPr="00130358" w:rsidRDefault="001363CF" w:rsidP="00D62538">
            <w:pPr>
              <w:pStyle w:val="TAH"/>
              <w:keepNext w:val="0"/>
              <w:keepLines w:val="0"/>
              <w:rPr>
                <w:lang w:eastAsia="ko-KR"/>
              </w:rPr>
            </w:pPr>
            <w:r w:rsidRPr="00130358">
              <w:rPr>
                <w:lang w:eastAsia="ko-KR"/>
              </w:rPr>
              <w:t>Condition</w:t>
            </w:r>
          </w:p>
        </w:tc>
      </w:tr>
      <w:tr w:rsidR="001363CF" w:rsidRPr="00130358" w14:paraId="1E66C5A5" w14:textId="77777777" w:rsidTr="00D62538">
        <w:trPr>
          <w:jc w:val="center"/>
        </w:trPr>
        <w:tc>
          <w:tcPr>
            <w:tcW w:w="4535" w:type="dxa"/>
            <w:shd w:val="clear" w:color="auto" w:fill="auto"/>
          </w:tcPr>
          <w:p w14:paraId="136350D9" w14:textId="4F1F9571" w:rsidR="001363CF" w:rsidRPr="00130358" w:rsidRDefault="001363CF" w:rsidP="00D62538">
            <w:pPr>
              <w:pStyle w:val="TAL"/>
              <w:keepNext w:val="0"/>
              <w:keepLines w:val="0"/>
              <w:rPr>
                <w:lang w:eastAsia="ko-KR"/>
              </w:rPr>
            </w:pPr>
            <w:r w:rsidRPr="00130358">
              <w:rPr>
                <w:lang w:eastAsia="ko-KR"/>
              </w:rPr>
              <w:t>ReportConfigEUTRA-V1</w:t>
            </w:r>
            <w:r w:rsidR="00D62538" w:rsidRPr="00130358">
              <w:rPr>
                <w:lang w:eastAsia="ko-KR"/>
              </w:rPr>
              <w:t xml:space="preserve"> </w:t>
            </w:r>
            <w:r w:rsidRPr="00130358">
              <w:rPr>
                <w:lang w:eastAsia="ko-KR"/>
              </w:rPr>
              <w:t>::=</w:t>
            </w:r>
            <w:r w:rsidR="00D62538" w:rsidRPr="00130358">
              <w:rPr>
                <w:lang w:eastAsia="ko-KR"/>
              </w:rPr>
              <w:t xml:space="preserve"> </w:t>
            </w:r>
            <w:r w:rsidRPr="00130358">
              <w:rPr>
                <w:lang w:eastAsia="ko-KR"/>
              </w:rPr>
              <w:t>SEQUENCE</w:t>
            </w:r>
            <w:r w:rsidR="00D62538" w:rsidRPr="00130358">
              <w:rPr>
                <w:lang w:eastAsia="ko-KR"/>
              </w:rPr>
              <w:t xml:space="preserve"> </w:t>
            </w:r>
            <w:r w:rsidRPr="00130358">
              <w:rPr>
                <w:lang w:eastAsia="ko-KR"/>
              </w:rPr>
              <w:t>{</w:t>
            </w:r>
          </w:p>
        </w:tc>
        <w:tc>
          <w:tcPr>
            <w:tcW w:w="2267" w:type="dxa"/>
            <w:shd w:val="clear" w:color="auto" w:fill="auto"/>
          </w:tcPr>
          <w:p w14:paraId="64214589" w14:textId="77777777" w:rsidR="001363CF" w:rsidRPr="00130358" w:rsidRDefault="001363CF" w:rsidP="00D62538">
            <w:pPr>
              <w:pStyle w:val="TAL"/>
              <w:keepNext w:val="0"/>
              <w:keepLines w:val="0"/>
              <w:rPr>
                <w:lang w:eastAsia="ko-KR"/>
              </w:rPr>
            </w:pPr>
          </w:p>
        </w:tc>
        <w:tc>
          <w:tcPr>
            <w:tcW w:w="1700" w:type="dxa"/>
            <w:shd w:val="clear" w:color="auto" w:fill="auto"/>
          </w:tcPr>
          <w:p w14:paraId="6B757527" w14:textId="77777777" w:rsidR="001363CF" w:rsidRPr="00130358" w:rsidRDefault="001363CF" w:rsidP="00D62538">
            <w:pPr>
              <w:pStyle w:val="TAL"/>
              <w:keepNext w:val="0"/>
              <w:keepLines w:val="0"/>
              <w:rPr>
                <w:lang w:eastAsia="ko-KR"/>
              </w:rPr>
            </w:pPr>
          </w:p>
        </w:tc>
        <w:tc>
          <w:tcPr>
            <w:tcW w:w="1133" w:type="dxa"/>
            <w:shd w:val="clear" w:color="auto" w:fill="auto"/>
          </w:tcPr>
          <w:p w14:paraId="141C57F3" w14:textId="77777777" w:rsidR="001363CF" w:rsidRPr="00130358" w:rsidRDefault="001363CF" w:rsidP="00D62538">
            <w:pPr>
              <w:pStyle w:val="TAL"/>
              <w:keepNext w:val="0"/>
              <w:keepLines w:val="0"/>
              <w:rPr>
                <w:lang w:eastAsia="ko-KR"/>
              </w:rPr>
            </w:pPr>
          </w:p>
        </w:tc>
      </w:tr>
      <w:tr w:rsidR="001363CF" w:rsidRPr="00130358" w14:paraId="2B05AF97" w14:textId="77777777" w:rsidTr="00D62538">
        <w:trPr>
          <w:jc w:val="center"/>
        </w:trPr>
        <w:tc>
          <w:tcPr>
            <w:tcW w:w="4535" w:type="dxa"/>
            <w:shd w:val="clear" w:color="auto" w:fill="auto"/>
          </w:tcPr>
          <w:p w14:paraId="67B8FF8A" w14:textId="3494D85F" w:rsidR="001363CF" w:rsidRPr="00130358" w:rsidRDefault="00D62538" w:rsidP="00D62538">
            <w:pPr>
              <w:pStyle w:val="TAL"/>
              <w:keepNext w:val="0"/>
              <w:keepLines w:val="0"/>
              <w:rPr>
                <w:lang w:eastAsia="ko-KR"/>
              </w:rPr>
            </w:pPr>
            <w:r w:rsidRPr="00130358">
              <w:t xml:space="preserve">  </w:t>
            </w:r>
            <w:r w:rsidR="001363CF" w:rsidRPr="00130358">
              <w:t>triggerType</w:t>
            </w:r>
            <w:r w:rsidRPr="00130358">
              <w:t xml:space="preserve"> </w:t>
            </w:r>
            <w:r w:rsidR="001363CF" w:rsidRPr="00130358">
              <w:t>CHOICE</w:t>
            </w:r>
            <w:r w:rsidRPr="00130358">
              <w:t xml:space="preserve"> </w:t>
            </w:r>
            <w:r w:rsidR="001363CF" w:rsidRPr="00130358">
              <w:t>{</w:t>
            </w:r>
          </w:p>
        </w:tc>
        <w:tc>
          <w:tcPr>
            <w:tcW w:w="2267" w:type="dxa"/>
            <w:shd w:val="clear" w:color="auto" w:fill="auto"/>
          </w:tcPr>
          <w:p w14:paraId="3F303E9A" w14:textId="77777777" w:rsidR="001363CF" w:rsidRPr="00130358" w:rsidRDefault="001363CF" w:rsidP="00D62538">
            <w:pPr>
              <w:pStyle w:val="TAL"/>
              <w:keepNext w:val="0"/>
              <w:keepLines w:val="0"/>
              <w:rPr>
                <w:lang w:eastAsia="ko-KR"/>
              </w:rPr>
            </w:pPr>
          </w:p>
        </w:tc>
        <w:tc>
          <w:tcPr>
            <w:tcW w:w="1700" w:type="dxa"/>
            <w:shd w:val="clear" w:color="auto" w:fill="auto"/>
          </w:tcPr>
          <w:p w14:paraId="38DE823F" w14:textId="77777777" w:rsidR="001363CF" w:rsidRPr="00130358" w:rsidRDefault="001363CF" w:rsidP="00D62538">
            <w:pPr>
              <w:pStyle w:val="TAL"/>
              <w:keepNext w:val="0"/>
              <w:keepLines w:val="0"/>
              <w:rPr>
                <w:lang w:eastAsia="ko-KR"/>
              </w:rPr>
            </w:pPr>
          </w:p>
        </w:tc>
        <w:tc>
          <w:tcPr>
            <w:tcW w:w="1133" w:type="dxa"/>
            <w:shd w:val="clear" w:color="auto" w:fill="auto"/>
          </w:tcPr>
          <w:p w14:paraId="4B377EBB" w14:textId="77777777" w:rsidR="001363CF" w:rsidRPr="00130358" w:rsidRDefault="001363CF" w:rsidP="00D62538">
            <w:pPr>
              <w:pStyle w:val="TAL"/>
              <w:keepNext w:val="0"/>
              <w:keepLines w:val="0"/>
              <w:rPr>
                <w:lang w:eastAsia="ko-KR"/>
              </w:rPr>
            </w:pPr>
          </w:p>
        </w:tc>
      </w:tr>
      <w:tr w:rsidR="001363CF" w:rsidRPr="00130358" w14:paraId="563C120D" w14:textId="77777777" w:rsidTr="00D62538">
        <w:trPr>
          <w:jc w:val="center"/>
        </w:trPr>
        <w:tc>
          <w:tcPr>
            <w:tcW w:w="4535" w:type="dxa"/>
            <w:shd w:val="clear" w:color="auto" w:fill="auto"/>
          </w:tcPr>
          <w:p w14:paraId="142DFDAA" w14:textId="252B7ED7" w:rsidR="001363CF" w:rsidRPr="00130358" w:rsidRDefault="00D62538" w:rsidP="00D62538">
            <w:pPr>
              <w:pStyle w:val="TAL"/>
              <w:keepNext w:val="0"/>
              <w:keepLines w:val="0"/>
              <w:rPr>
                <w:lang w:eastAsia="ko-KR"/>
              </w:rPr>
            </w:pPr>
            <w:r w:rsidRPr="00130358">
              <w:t xml:space="preserve">    </w:t>
            </w:r>
            <w:r w:rsidR="001363CF" w:rsidRPr="00130358">
              <w:t>event</w:t>
            </w:r>
            <w:r w:rsidRPr="00130358">
              <w:t xml:space="preserve"> </w:t>
            </w:r>
            <w:r w:rsidR="001363CF" w:rsidRPr="00130358">
              <w:t>SEQUENCE</w:t>
            </w:r>
            <w:r w:rsidRPr="00130358">
              <w:t xml:space="preserve"> </w:t>
            </w:r>
            <w:r w:rsidR="001363CF" w:rsidRPr="00130358">
              <w:t>{</w:t>
            </w:r>
          </w:p>
        </w:tc>
        <w:tc>
          <w:tcPr>
            <w:tcW w:w="2267" w:type="dxa"/>
            <w:shd w:val="clear" w:color="auto" w:fill="auto"/>
          </w:tcPr>
          <w:p w14:paraId="43691303" w14:textId="77777777" w:rsidR="001363CF" w:rsidRPr="00130358" w:rsidRDefault="001363CF" w:rsidP="00D62538">
            <w:pPr>
              <w:pStyle w:val="TAL"/>
              <w:keepNext w:val="0"/>
              <w:keepLines w:val="0"/>
              <w:rPr>
                <w:lang w:eastAsia="ko-KR"/>
              </w:rPr>
            </w:pPr>
          </w:p>
        </w:tc>
        <w:tc>
          <w:tcPr>
            <w:tcW w:w="1700" w:type="dxa"/>
            <w:shd w:val="clear" w:color="auto" w:fill="auto"/>
          </w:tcPr>
          <w:p w14:paraId="310B3308" w14:textId="77777777" w:rsidR="001363CF" w:rsidRPr="00130358" w:rsidRDefault="001363CF" w:rsidP="00D62538">
            <w:pPr>
              <w:pStyle w:val="TAL"/>
              <w:keepNext w:val="0"/>
              <w:keepLines w:val="0"/>
              <w:rPr>
                <w:lang w:eastAsia="ko-KR"/>
              </w:rPr>
            </w:pPr>
          </w:p>
        </w:tc>
        <w:tc>
          <w:tcPr>
            <w:tcW w:w="1133" w:type="dxa"/>
            <w:shd w:val="clear" w:color="auto" w:fill="auto"/>
          </w:tcPr>
          <w:p w14:paraId="15B184B0" w14:textId="77777777" w:rsidR="001363CF" w:rsidRPr="00130358" w:rsidRDefault="001363CF" w:rsidP="00D62538">
            <w:pPr>
              <w:pStyle w:val="TAL"/>
              <w:keepNext w:val="0"/>
              <w:keepLines w:val="0"/>
              <w:rPr>
                <w:lang w:eastAsia="ko-KR"/>
              </w:rPr>
            </w:pPr>
          </w:p>
        </w:tc>
      </w:tr>
      <w:tr w:rsidR="001363CF" w:rsidRPr="00130358" w14:paraId="6525C6DA" w14:textId="77777777" w:rsidTr="00D62538">
        <w:trPr>
          <w:jc w:val="center"/>
        </w:trPr>
        <w:tc>
          <w:tcPr>
            <w:tcW w:w="4535" w:type="dxa"/>
            <w:shd w:val="clear" w:color="auto" w:fill="auto"/>
          </w:tcPr>
          <w:p w14:paraId="598D6CD0" w14:textId="31EA02B8" w:rsidR="001363CF" w:rsidRPr="00130358" w:rsidRDefault="00D62538" w:rsidP="00D62538">
            <w:pPr>
              <w:pStyle w:val="TAL"/>
              <w:keepNext w:val="0"/>
              <w:keepLines w:val="0"/>
            </w:pPr>
            <w:r w:rsidRPr="00130358">
              <w:t xml:space="preserve">      </w:t>
            </w:r>
            <w:proofErr w:type="spellStart"/>
            <w:r w:rsidR="001363CF" w:rsidRPr="00130358">
              <w:t>eventId</w:t>
            </w:r>
            <w:proofErr w:type="spellEnd"/>
            <w:r w:rsidRPr="00130358">
              <w:t xml:space="preserve"> </w:t>
            </w:r>
            <w:r w:rsidR="001363CF" w:rsidRPr="00130358">
              <w:t>CHOICE</w:t>
            </w:r>
            <w:r w:rsidRPr="00130358">
              <w:t xml:space="preserve"> </w:t>
            </w:r>
            <w:r w:rsidR="001363CF" w:rsidRPr="00130358">
              <w:t>{</w:t>
            </w:r>
          </w:p>
        </w:tc>
        <w:tc>
          <w:tcPr>
            <w:tcW w:w="2267" w:type="dxa"/>
            <w:shd w:val="clear" w:color="auto" w:fill="auto"/>
          </w:tcPr>
          <w:p w14:paraId="21945D94" w14:textId="77777777" w:rsidR="001363CF" w:rsidRPr="00130358" w:rsidRDefault="001363CF" w:rsidP="00D62538">
            <w:pPr>
              <w:pStyle w:val="TAL"/>
              <w:keepNext w:val="0"/>
              <w:keepLines w:val="0"/>
              <w:rPr>
                <w:lang w:eastAsia="ko-KR"/>
              </w:rPr>
            </w:pPr>
          </w:p>
        </w:tc>
        <w:tc>
          <w:tcPr>
            <w:tcW w:w="1700" w:type="dxa"/>
            <w:shd w:val="clear" w:color="auto" w:fill="auto"/>
          </w:tcPr>
          <w:p w14:paraId="53D6AD76" w14:textId="77777777" w:rsidR="001363CF" w:rsidRPr="00130358" w:rsidRDefault="001363CF" w:rsidP="00D62538">
            <w:pPr>
              <w:pStyle w:val="TAL"/>
              <w:keepNext w:val="0"/>
              <w:keepLines w:val="0"/>
              <w:rPr>
                <w:lang w:eastAsia="ko-KR"/>
              </w:rPr>
            </w:pPr>
          </w:p>
        </w:tc>
        <w:tc>
          <w:tcPr>
            <w:tcW w:w="1133" w:type="dxa"/>
            <w:shd w:val="clear" w:color="auto" w:fill="auto"/>
          </w:tcPr>
          <w:p w14:paraId="6DC978A2" w14:textId="77777777" w:rsidR="001363CF" w:rsidRPr="00130358" w:rsidRDefault="001363CF" w:rsidP="00D62538">
            <w:pPr>
              <w:pStyle w:val="TAL"/>
              <w:keepNext w:val="0"/>
              <w:keepLines w:val="0"/>
              <w:rPr>
                <w:lang w:eastAsia="ko-KR"/>
              </w:rPr>
            </w:pPr>
          </w:p>
        </w:tc>
      </w:tr>
      <w:tr w:rsidR="001363CF" w:rsidRPr="00130358" w14:paraId="7E4425F7" w14:textId="77777777" w:rsidTr="00D62538">
        <w:trPr>
          <w:jc w:val="center"/>
        </w:trPr>
        <w:tc>
          <w:tcPr>
            <w:tcW w:w="4535" w:type="dxa"/>
            <w:shd w:val="clear" w:color="auto" w:fill="auto"/>
          </w:tcPr>
          <w:p w14:paraId="754A7787" w14:textId="0E30B83B" w:rsidR="001363CF" w:rsidRPr="00130358" w:rsidRDefault="00D62538" w:rsidP="00D62538">
            <w:pPr>
              <w:pStyle w:val="TAL"/>
              <w:keepNext w:val="0"/>
              <w:keepLines w:val="0"/>
              <w:rPr>
                <w:lang w:eastAsia="ko-KR"/>
              </w:rPr>
            </w:pPr>
            <w:r w:rsidRPr="00130358">
              <w:t xml:space="preserve">        </w:t>
            </w:r>
            <w:r w:rsidR="001363CF" w:rsidRPr="00130358">
              <w:t>eventV1-r14</w:t>
            </w:r>
            <w:r w:rsidRPr="00130358">
              <w:t xml:space="preserve"> </w:t>
            </w:r>
            <w:r w:rsidR="001363CF" w:rsidRPr="00130358">
              <w:t>SEQUENCE</w:t>
            </w:r>
            <w:r w:rsidRPr="00130358">
              <w:t xml:space="preserve"> </w:t>
            </w:r>
            <w:r w:rsidR="001363CF" w:rsidRPr="00130358">
              <w:t>{</w:t>
            </w:r>
          </w:p>
        </w:tc>
        <w:tc>
          <w:tcPr>
            <w:tcW w:w="2267" w:type="dxa"/>
            <w:shd w:val="clear" w:color="auto" w:fill="auto"/>
          </w:tcPr>
          <w:p w14:paraId="44D86A2F" w14:textId="77777777" w:rsidR="001363CF" w:rsidRPr="00130358" w:rsidRDefault="001363CF" w:rsidP="00D62538">
            <w:pPr>
              <w:pStyle w:val="TAL"/>
              <w:keepNext w:val="0"/>
              <w:keepLines w:val="0"/>
              <w:rPr>
                <w:lang w:eastAsia="ko-KR"/>
              </w:rPr>
            </w:pPr>
          </w:p>
        </w:tc>
        <w:tc>
          <w:tcPr>
            <w:tcW w:w="1700" w:type="dxa"/>
            <w:shd w:val="clear" w:color="auto" w:fill="auto"/>
          </w:tcPr>
          <w:p w14:paraId="3D6E5588" w14:textId="77777777" w:rsidR="001363CF" w:rsidRPr="00130358" w:rsidRDefault="001363CF" w:rsidP="00D62538">
            <w:pPr>
              <w:pStyle w:val="TAL"/>
              <w:keepNext w:val="0"/>
              <w:keepLines w:val="0"/>
              <w:rPr>
                <w:lang w:eastAsia="ko-KR"/>
              </w:rPr>
            </w:pPr>
          </w:p>
        </w:tc>
        <w:tc>
          <w:tcPr>
            <w:tcW w:w="1133" w:type="dxa"/>
            <w:shd w:val="clear" w:color="auto" w:fill="auto"/>
          </w:tcPr>
          <w:p w14:paraId="4CD40EAF" w14:textId="77777777" w:rsidR="001363CF" w:rsidRPr="00130358" w:rsidRDefault="001363CF" w:rsidP="00D62538">
            <w:pPr>
              <w:pStyle w:val="TAL"/>
              <w:keepNext w:val="0"/>
              <w:keepLines w:val="0"/>
              <w:rPr>
                <w:lang w:eastAsia="ko-KR"/>
              </w:rPr>
            </w:pPr>
          </w:p>
        </w:tc>
      </w:tr>
      <w:tr w:rsidR="001363CF" w:rsidRPr="00130358" w14:paraId="5E91DE2E" w14:textId="77777777" w:rsidTr="00D62538">
        <w:trPr>
          <w:jc w:val="center"/>
        </w:trPr>
        <w:tc>
          <w:tcPr>
            <w:tcW w:w="4535" w:type="dxa"/>
            <w:shd w:val="clear" w:color="auto" w:fill="auto"/>
          </w:tcPr>
          <w:p w14:paraId="17715F22" w14:textId="6CC8AAAB" w:rsidR="001363CF" w:rsidRPr="00130358" w:rsidRDefault="00D62538" w:rsidP="00D62538">
            <w:pPr>
              <w:pStyle w:val="TAL"/>
              <w:keepNext w:val="0"/>
              <w:keepLines w:val="0"/>
              <w:rPr>
                <w:lang w:eastAsia="ko-KR"/>
              </w:rPr>
            </w:pPr>
            <w:r w:rsidRPr="00130358">
              <w:t xml:space="preserve">          </w:t>
            </w:r>
            <w:r w:rsidR="001363CF" w:rsidRPr="00130358">
              <w:t>v1-Threshold</w:t>
            </w:r>
            <w:r w:rsidR="001363CF" w:rsidRPr="00130358">
              <w:rPr>
                <w:lang w:eastAsia="zh-CN"/>
              </w:rPr>
              <w:t>-r14</w:t>
            </w:r>
          </w:p>
        </w:tc>
        <w:tc>
          <w:tcPr>
            <w:tcW w:w="2267" w:type="dxa"/>
            <w:shd w:val="clear" w:color="auto" w:fill="auto"/>
          </w:tcPr>
          <w:p w14:paraId="735B4C21" w14:textId="77777777" w:rsidR="001363CF" w:rsidRPr="00130358" w:rsidRDefault="001363CF" w:rsidP="00D62538">
            <w:pPr>
              <w:pStyle w:val="TAL"/>
              <w:keepNext w:val="0"/>
              <w:keepLines w:val="0"/>
              <w:rPr>
                <w:rFonts w:eastAsia="SimSun"/>
                <w:lang w:eastAsia="zh-CN"/>
              </w:rPr>
            </w:pPr>
            <w:r w:rsidRPr="00130358">
              <w:rPr>
                <w:rFonts w:eastAsia="SimSun"/>
                <w:lang w:eastAsia="zh-CN"/>
              </w:rPr>
              <w:t>2</w:t>
            </w:r>
          </w:p>
        </w:tc>
        <w:tc>
          <w:tcPr>
            <w:tcW w:w="1700" w:type="dxa"/>
            <w:shd w:val="clear" w:color="auto" w:fill="auto"/>
          </w:tcPr>
          <w:p w14:paraId="10847159" w14:textId="77777777" w:rsidR="001363CF" w:rsidRPr="00130358" w:rsidRDefault="001363CF" w:rsidP="00D62538">
            <w:pPr>
              <w:pStyle w:val="TAL"/>
              <w:keepNext w:val="0"/>
              <w:keepLines w:val="0"/>
              <w:rPr>
                <w:lang w:eastAsia="ko-KR"/>
              </w:rPr>
            </w:pPr>
          </w:p>
        </w:tc>
        <w:tc>
          <w:tcPr>
            <w:tcW w:w="1133" w:type="dxa"/>
            <w:shd w:val="clear" w:color="auto" w:fill="auto"/>
          </w:tcPr>
          <w:p w14:paraId="43FD116A" w14:textId="77777777" w:rsidR="001363CF" w:rsidRPr="00130358" w:rsidRDefault="001363CF" w:rsidP="00D62538">
            <w:pPr>
              <w:pStyle w:val="TAL"/>
              <w:keepNext w:val="0"/>
              <w:keepLines w:val="0"/>
              <w:rPr>
                <w:lang w:eastAsia="ko-KR"/>
              </w:rPr>
            </w:pPr>
          </w:p>
        </w:tc>
      </w:tr>
      <w:tr w:rsidR="001363CF" w:rsidRPr="00130358" w14:paraId="21CA4736" w14:textId="77777777" w:rsidTr="00D62538">
        <w:trPr>
          <w:jc w:val="center"/>
        </w:trPr>
        <w:tc>
          <w:tcPr>
            <w:tcW w:w="4535" w:type="dxa"/>
            <w:shd w:val="clear" w:color="auto" w:fill="auto"/>
          </w:tcPr>
          <w:p w14:paraId="1D058047" w14:textId="3C9878E4"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7716D70A" w14:textId="77777777" w:rsidR="001363CF" w:rsidRPr="00130358" w:rsidRDefault="001363CF" w:rsidP="00D62538">
            <w:pPr>
              <w:pStyle w:val="TAL"/>
              <w:keepNext w:val="0"/>
              <w:keepLines w:val="0"/>
              <w:rPr>
                <w:lang w:eastAsia="ko-KR"/>
              </w:rPr>
            </w:pPr>
          </w:p>
        </w:tc>
        <w:tc>
          <w:tcPr>
            <w:tcW w:w="1700" w:type="dxa"/>
            <w:shd w:val="clear" w:color="auto" w:fill="auto"/>
          </w:tcPr>
          <w:p w14:paraId="4244A420" w14:textId="77777777" w:rsidR="001363CF" w:rsidRPr="00130358" w:rsidRDefault="001363CF" w:rsidP="00D62538">
            <w:pPr>
              <w:pStyle w:val="TAL"/>
              <w:keepNext w:val="0"/>
              <w:keepLines w:val="0"/>
              <w:rPr>
                <w:lang w:eastAsia="ko-KR"/>
              </w:rPr>
            </w:pPr>
          </w:p>
        </w:tc>
        <w:tc>
          <w:tcPr>
            <w:tcW w:w="1133" w:type="dxa"/>
            <w:shd w:val="clear" w:color="auto" w:fill="auto"/>
          </w:tcPr>
          <w:p w14:paraId="5E594573" w14:textId="77777777" w:rsidR="001363CF" w:rsidRPr="00130358" w:rsidRDefault="001363CF" w:rsidP="00D62538">
            <w:pPr>
              <w:pStyle w:val="TAL"/>
              <w:keepNext w:val="0"/>
              <w:keepLines w:val="0"/>
              <w:rPr>
                <w:lang w:eastAsia="ko-KR"/>
              </w:rPr>
            </w:pPr>
          </w:p>
        </w:tc>
      </w:tr>
      <w:tr w:rsidR="001363CF" w:rsidRPr="00130358" w14:paraId="7D056D94" w14:textId="77777777" w:rsidTr="00D62538">
        <w:trPr>
          <w:jc w:val="center"/>
        </w:trPr>
        <w:tc>
          <w:tcPr>
            <w:tcW w:w="4535" w:type="dxa"/>
            <w:shd w:val="clear" w:color="auto" w:fill="auto"/>
          </w:tcPr>
          <w:p w14:paraId="681AB4D0" w14:textId="1862905D"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6397735D" w14:textId="77777777" w:rsidR="001363CF" w:rsidRPr="00130358" w:rsidRDefault="001363CF" w:rsidP="00D62538">
            <w:pPr>
              <w:pStyle w:val="TAL"/>
              <w:keepNext w:val="0"/>
              <w:keepLines w:val="0"/>
              <w:rPr>
                <w:lang w:eastAsia="ko-KR"/>
              </w:rPr>
            </w:pPr>
          </w:p>
        </w:tc>
        <w:tc>
          <w:tcPr>
            <w:tcW w:w="1700" w:type="dxa"/>
            <w:shd w:val="clear" w:color="auto" w:fill="auto"/>
          </w:tcPr>
          <w:p w14:paraId="4431B4E4" w14:textId="77777777" w:rsidR="001363CF" w:rsidRPr="00130358" w:rsidRDefault="001363CF" w:rsidP="00D62538">
            <w:pPr>
              <w:pStyle w:val="TAL"/>
              <w:keepNext w:val="0"/>
              <w:keepLines w:val="0"/>
              <w:rPr>
                <w:lang w:eastAsia="ko-KR"/>
              </w:rPr>
            </w:pPr>
          </w:p>
        </w:tc>
        <w:tc>
          <w:tcPr>
            <w:tcW w:w="1133" w:type="dxa"/>
            <w:shd w:val="clear" w:color="auto" w:fill="auto"/>
          </w:tcPr>
          <w:p w14:paraId="41F55D34" w14:textId="77777777" w:rsidR="001363CF" w:rsidRPr="00130358" w:rsidRDefault="001363CF" w:rsidP="00D62538">
            <w:pPr>
              <w:pStyle w:val="TAL"/>
              <w:keepNext w:val="0"/>
              <w:keepLines w:val="0"/>
            </w:pPr>
          </w:p>
        </w:tc>
      </w:tr>
      <w:tr w:rsidR="001363CF" w:rsidRPr="00130358" w14:paraId="17455951" w14:textId="77777777" w:rsidTr="00D62538">
        <w:trPr>
          <w:jc w:val="center"/>
        </w:trPr>
        <w:tc>
          <w:tcPr>
            <w:tcW w:w="4535" w:type="dxa"/>
            <w:shd w:val="clear" w:color="auto" w:fill="auto"/>
          </w:tcPr>
          <w:p w14:paraId="5449B0DD" w14:textId="02EDB647" w:rsidR="001363CF" w:rsidRPr="00130358" w:rsidRDefault="00D62538" w:rsidP="00D62538">
            <w:pPr>
              <w:pStyle w:val="TAL"/>
              <w:keepNext w:val="0"/>
              <w:keepLines w:val="0"/>
              <w:rPr>
                <w:rFonts w:eastAsia="SimSun"/>
                <w:lang w:eastAsia="zh-CN"/>
              </w:rPr>
            </w:pPr>
            <w:r w:rsidRPr="00130358">
              <w:t xml:space="preserve">      </w:t>
            </w:r>
            <w:r w:rsidR="001363CF" w:rsidRPr="00130358">
              <w:t>hysteresis</w:t>
            </w:r>
          </w:p>
        </w:tc>
        <w:tc>
          <w:tcPr>
            <w:tcW w:w="2267" w:type="dxa"/>
            <w:shd w:val="clear" w:color="auto" w:fill="auto"/>
          </w:tcPr>
          <w:p w14:paraId="2A12EFEB" w14:textId="7D2204E5" w:rsidR="001363CF" w:rsidRPr="00130358" w:rsidRDefault="001363CF" w:rsidP="00D62538">
            <w:pPr>
              <w:pStyle w:val="TAL"/>
              <w:keepNext w:val="0"/>
              <w:keepLines w:val="0"/>
              <w:rPr>
                <w:lang w:eastAsia="ko-KR"/>
              </w:rPr>
            </w:pPr>
            <w:r w:rsidRPr="00130358">
              <w:t>0</w:t>
            </w:r>
            <w:r w:rsidR="00D62538" w:rsidRPr="00130358">
              <w:t xml:space="preserve"> </w:t>
            </w:r>
            <w:r w:rsidRPr="00130358">
              <w:t>(0.00)</w:t>
            </w:r>
          </w:p>
        </w:tc>
        <w:tc>
          <w:tcPr>
            <w:tcW w:w="1700" w:type="dxa"/>
            <w:shd w:val="clear" w:color="auto" w:fill="auto"/>
          </w:tcPr>
          <w:p w14:paraId="338AD7D9" w14:textId="77777777" w:rsidR="001363CF" w:rsidRPr="00130358" w:rsidRDefault="001363CF" w:rsidP="00D62538">
            <w:pPr>
              <w:pStyle w:val="TAL"/>
              <w:keepNext w:val="0"/>
              <w:keepLines w:val="0"/>
              <w:rPr>
                <w:lang w:eastAsia="ko-KR"/>
              </w:rPr>
            </w:pPr>
          </w:p>
        </w:tc>
        <w:tc>
          <w:tcPr>
            <w:tcW w:w="1133" w:type="dxa"/>
            <w:shd w:val="clear" w:color="auto" w:fill="auto"/>
          </w:tcPr>
          <w:p w14:paraId="708772A0" w14:textId="77777777" w:rsidR="001363CF" w:rsidRPr="00130358" w:rsidRDefault="001363CF" w:rsidP="00D62538">
            <w:pPr>
              <w:pStyle w:val="TAL"/>
              <w:keepNext w:val="0"/>
              <w:keepLines w:val="0"/>
            </w:pPr>
          </w:p>
        </w:tc>
      </w:tr>
      <w:tr w:rsidR="001363CF" w:rsidRPr="00130358" w14:paraId="50A73287" w14:textId="77777777" w:rsidTr="00D62538">
        <w:trPr>
          <w:jc w:val="center"/>
        </w:trPr>
        <w:tc>
          <w:tcPr>
            <w:tcW w:w="4535" w:type="dxa"/>
            <w:shd w:val="clear" w:color="auto" w:fill="auto"/>
          </w:tcPr>
          <w:p w14:paraId="5A802F32" w14:textId="5508E6F0" w:rsidR="001363CF" w:rsidRPr="00130358" w:rsidRDefault="00D62538" w:rsidP="00D62538">
            <w:pPr>
              <w:pStyle w:val="TAL"/>
              <w:keepNext w:val="0"/>
              <w:keepLines w:val="0"/>
              <w:rPr>
                <w:rFonts w:eastAsia="SimSun"/>
                <w:lang w:eastAsia="zh-CN"/>
              </w:rPr>
            </w:pPr>
            <w:r w:rsidRPr="00130358">
              <w:t xml:space="preserve">      </w:t>
            </w:r>
            <w:proofErr w:type="spellStart"/>
            <w:r w:rsidR="001363CF" w:rsidRPr="00130358">
              <w:t>timeToTrigger</w:t>
            </w:r>
            <w:proofErr w:type="spellEnd"/>
          </w:p>
        </w:tc>
        <w:tc>
          <w:tcPr>
            <w:tcW w:w="2267" w:type="dxa"/>
            <w:shd w:val="clear" w:color="auto" w:fill="auto"/>
          </w:tcPr>
          <w:p w14:paraId="029F88E7" w14:textId="77777777" w:rsidR="001363CF" w:rsidRPr="00130358" w:rsidRDefault="001363CF" w:rsidP="00D62538">
            <w:pPr>
              <w:pStyle w:val="TAL"/>
              <w:keepNext w:val="0"/>
              <w:keepLines w:val="0"/>
              <w:rPr>
                <w:lang w:eastAsia="ko-KR"/>
              </w:rPr>
            </w:pPr>
            <w:r w:rsidRPr="00130358">
              <w:t>ms0</w:t>
            </w:r>
          </w:p>
        </w:tc>
        <w:tc>
          <w:tcPr>
            <w:tcW w:w="1700" w:type="dxa"/>
            <w:shd w:val="clear" w:color="auto" w:fill="auto"/>
          </w:tcPr>
          <w:p w14:paraId="3D53C36F" w14:textId="77777777" w:rsidR="001363CF" w:rsidRPr="00130358" w:rsidRDefault="001363CF" w:rsidP="00D62538">
            <w:pPr>
              <w:pStyle w:val="TAL"/>
              <w:keepNext w:val="0"/>
              <w:keepLines w:val="0"/>
              <w:rPr>
                <w:lang w:eastAsia="ko-KR"/>
              </w:rPr>
            </w:pPr>
          </w:p>
        </w:tc>
        <w:tc>
          <w:tcPr>
            <w:tcW w:w="1133" w:type="dxa"/>
            <w:shd w:val="clear" w:color="auto" w:fill="auto"/>
          </w:tcPr>
          <w:p w14:paraId="517D5809" w14:textId="77777777" w:rsidR="001363CF" w:rsidRPr="00130358" w:rsidRDefault="001363CF" w:rsidP="00D62538">
            <w:pPr>
              <w:pStyle w:val="TAL"/>
              <w:keepNext w:val="0"/>
              <w:keepLines w:val="0"/>
            </w:pPr>
          </w:p>
        </w:tc>
      </w:tr>
      <w:tr w:rsidR="001363CF" w:rsidRPr="00130358" w14:paraId="345E2D89" w14:textId="77777777" w:rsidTr="00D62538">
        <w:trPr>
          <w:jc w:val="center"/>
        </w:trPr>
        <w:tc>
          <w:tcPr>
            <w:tcW w:w="4535" w:type="dxa"/>
            <w:shd w:val="clear" w:color="auto" w:fill="auto"/>
          </w:tcPr>
          <w:p w14:paraId="394A360B" w14:textId="015EF342"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6F080508" w14:textId="77777777" w:rsidR="001363CF" w:rsidRPr="00130358" w:rsidRDefault="001363CF" w:rsidP="00D62538">
            <w:pPr>
              <w:pStyle w:val="TAL"/>
              <w:keepNext w:val="0"/>
              <w:keepLines w:val="0"/>
              <w:rPr>
                <w:lang w:eastAsia="ko-KR"/>
              </w:rPr>
            </w:pPr>
          </w:p>
        </w:tc>
        <w:tc>
          <w:tcPr>
            <w:tcW w:w="1700" w:type="dxa"/>
            <w:shd w:val="clear" w:color="auto" w:fill="auto"/>
          </w:tcPr>
          <w:p w14:paraId="21B5F739" w14:textId="77777777" w:rsidR="001363CF" w:rsidRPr="00130358" w:rsidRDefault="001363CF" w:rsidP="00D62538">
            <w:pPr>
              <w:pStyle w:val="TAL"/>
              <w:keepNext w:val="0"/>
              <w:keepLines w:val="0"/>
              <w:rPr>
                <w:lang w:eastAsia="ko-KR"/>
              </w:rPr>
            </w:pPr>
          </w:p>
        </w:tc>
        <w:tc>
          <w:tcPr>
            <w:tcW w:w="1133" w:type="dxa"/>
            <w:shd w:val="clear" w:color="auto" w:fill="auto"/>
          </w:tcPr>
          <w:p w14:paraId="5CDA0E29" w14:textId="77777777" w:rsidR="001363CF" w:rsidRPr="00130358" w:rsidRDefault="001363CF" w:rsidP="00D62538">
            <w:pPr>
              <w:pStyle w:val="TAL"/>
              <w:keepNext w:val="0"/>
              <w:keepLines w:val="0"/>
              <w:rPr>
                <w:lang w:eastAsia="ko-KR"/>
              </w:rPr>
            </w:pPr>
          </w:p>
        </w:tc>
      </w:tr>
      <w:tr w:rsidR="001363CF" w:rsidRPr="00130358" w14:paraId="5FAFB915" w14:textId="77777777" w:rsidTr="00D62538">
        <w:trPr>
          <w:jc w:val="center"/>
        </w:trPr>
        <w:tc>
          <w:tcPr>
            <w:tcW w:w="4535" w:type="dxa"/>
            <w:shd w:val="clear" w:color="auto" w:fill="auto"/>
          </w:tcPr>
          <w:p w14:paraId="1C05B72A" w14:textId="3B0E2B2B"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rPr>
                <w:rFonts w:eastAsia="SimSun"/>
                <w:lang w:eastAsia="zh-CN"/>
              </w:rPr>
              <w:t>}</w:t>
            </w:r>
          </w:p>
        </w:tc>
        <w:tc>
          <w:tcPr>
            <w:tcW w:w="2267" w:type="dxa"/>
            <w:shd w:val="clear" w:color="auto" w:fill="auto"/>
          </w:tcPr>
          <w:p w14:paraId="22508A4B" w14:textId="77777777" w:rsidR="001363CF" w:rsidRPr="00130358" w:rsidRDefault="001363CF" w:rsidP="00D62538">
            <w:pPr>
              <w:pStyle w:val="TAL"/>
              <w:keepNext w:val="0"/>
              <w:keepLines w:val="0"/>
              <w:rPr>
                <w:lang w:eastAsia="ko-KR"/>
              </w:rPr>
            </w:pPr>
          </w:p>
        </w:tc>
        <w:tc>
          <w:tcPr>
            <w:tcW w:w="1700" w:type="dxa"/>
            <w:shd w:val="clear" w:color="auto" w:fill="auto"/>
          </w:tcPr>
          <w:p w14:paraId="06D63664" w14:textId="77777777" w:rsidR="001363CF" w:rsidRPr="00130358" w:rsidRDefault="001363CF" w:rsidP="00D62538">
            <w:pPr>
              <w:pStyle w:val="TAL"/>
              <w:keepNext w:val="0"/>
              <w:keepLines w:val="0"/>
              <w:rPr>
                <w:lang w:eastAsia="ko-KR"/>
              </w:rPr>
            </w:pPr>
          </w:p>
        </w:tc>
        <w:tc>
          <w:tcPr>
            <w:tcW w:w="1133" w:type="dxa"/>
            <w:shd w:val="clear" w:color="auto" w:fill="auto"/>
          </w:tcPr>
          <w:p w14:paraId="62F15751" w14:textId="77777777" w:rsidR="001363CF" w:rsidRPr="00130358" w:rsidRDefault="001363CF" w:rsidP="00D62538">
            <w:pPr>
              <w:pStyle w:val="TAL"/>
              <w:keepNext w:val="0"/>
              <w:keepLines w:val="0"/>
            </w:pPr>
          </w:p>
        </w:tc>
      </w:tr>
      <w:tr w:rsidR="001363CF" w:rsidRPr="00130358" w14:paraId="7632BEDE" w14:textId="77777777" w:rsidTr="00D62538">
        <w:trPr>
          <w:jc w:val="center"/>
        </w:trPr>
        <w:tc>
          <w:tcPr>
            <w:tcW w:w="4535" w:type="dxa"/>
            <w:shd w:val="clear" w:color="auto" w:fill="auto"/>
          </w:tcPr>
          <w:p w14:paraId="735C41BA" w14:textId="77777777" w:rsidR="001363CF" w:rsidRPr="00130358" w:rsidRDefault="001363CF" w:rsidP="00D62538">
            <w:pPr>
              <w:pStyle w:val="TAL"/>
              <w:keepNext w:val="0"/>
              <w:keepLines w:val="0"/>
              <w:rPr>
                <w:rFonts w:eastAsia="SimSun"/>
                <w:lang w:eastAsia="zh-CN"/>
              </w:rPr>
            </w:pPr>
            <w:r w:rsidRPr="00130358">
              <w:rPr>
                <w:rFonts w:eastAsia="SimSun"/>
                <w:lang w:eastAsia="zh-CN"/>
              </w:rPr>
              <w:t>}</w:t>
            </w:r>
          </w:p>
        </w:tc>
        <w:tc>
          <w:tcPr>
            <w:tcW w:w="2267" w:type="dxa"/>
            <w:shd w:val="clear" w:color="auto" w:fill="auto"/>
          </w:tcPr>
          <w:p w14:paraId="35527A60" w14:textId="77777777" w:rsidR="001363CF" w:rsidRPr="00130358" w:rsidRDefault="001363CF" w:rsidP="00D62538">
            <w:pPr>
              <w:pStyle w:val="TAL"/>
              <w:keepNext w:val="0"/>
              <w:keepLines w:val="0"/>
            </w:pPr>
          </w:p>
        </w:tc>
        <w:tc>
          <w:tcPr>
            <w:tcW w:w="1700" w:type="dxa"/>
            <w:shd w:val="clear" w:color="auto" w:fill="auto"/>
          </w:tcPr>
          <w:p w14:paraId="382D8DD1" w14:textId="77777777" w:rsidR="001363CF" w:rsidRPr="00130358" w:rsidRDefault="001363CF" w:rsidP="00D62538">
            <w:pPr>
              <w:pStyle w:val="TAL"/>
              <w:keepNext w:val="0"/>
              <w:keepLines w:val="0"/>
              <w:rPr>
                <w:lang w:eastAsia="ko-KR"/>
              </w:rPr>
            </w:pPr>
          </w:p>
        </w:tc>
        <w:tc>
          <w:tcPr>
            <w:tcW w:w="1133" w:type="dxa"/>
            <w:shd w:val="clear" w:color="auto" w:fill="auto"/>
          </w:tcPr>
          <w:p w14:paraId="46A655B4" w14:textId="77777777" w:rsidR="001363CF" w:rsidRPr="00130358" w:rsidRDefault="001363CF" w:rsidP="00D62538">
            <w:pPr>
              <w:pStyle w:val="TAL"/>
              <w:keepNext w:val="0"/>
              <w:keepLines w:val="0"/>
            </w:pPr>
          </w:p>
        </w:tc>
      </w:tr>
    </w:tbl>
    <w:p w14:paraId="13D13ABF" w14:textId="77777777" w:rsidR="001363CF" w:rsidRPr="00130358" w:rsidRDefault="001363CF" w:rsidP="00D62538"/>
    <w:p w14:paraId="5CC75AAC" w14:textId="77777777" w:rsidR="001363CF" w:rsidRPr="00130358" w:rsidRDefault="001363CF" w:rsidP="00D62538">
      <w:pPr>
        <w:pStyle w:val="Heading3"/>
        <w:keepNext w:val="0"/>
        <w:keepLines w:val="0"/>
        <w:rPr>
          <w:snapToGrid w:val="0"/>
          <w:kern w:val="2"/>
          <w:sz w:val="24"/>
          <w:szCs w:val="24"/>
        </w:rPr>
      </w:pPr>
      <w:r w:rsidRPr="00130358">
        <w:rPr>
          <w:snapToGrid w:val="0"/>
          <w:kern w:val="2"/>
          <w:sz w:val="24"/>
          <w:szCs w:val="24"/>
        </w:rPr>
        <w:t>12.4.5</w:t>
      </w:r>
      <w:r w:rsidRPr="00130358">
        <w:rPr>
          <w:snapToGrid w:val="0"/>
          <w:kern w:val="2"/>
          <w:sz w:val="24"/>
          <w:szCs w:val="24"/>
        </w:rPr>
        <w:tab/>
        <w:t>Test requirement</w:t>
      </w:r>
    </w:p>
    <w:p w14:paraId="66EE558B" w14:textId="77777777" w:rsidR="001363CF" w:rsidRPr="00130358" w:rsidRDefault="001363CF" w:rsidP="00D62538">
      <w:pPr>
        <w:rPr>
          <w:rFonts w:cs="v4.2.0"/>
        </w:rPr>
      </w:pPr>
      <w:r w:rsidRPr="00130358">
        <w:t>Table 12.4.5-1 and 12.4.5-2 define the primary level settings including test tolerances for Congestion Control Measurement Test for V2X UE.</w:t>
      </w:r>
    </w:p>
    <w:p w14:paraId="6054A643" w14:textId="77777777" w:rsidR="001363CF" w:rsidRPr="00130358" w:rsidRDefault="001363CF" w:rsidP="000835DA">
      <w:pPr>
        <w:pStyle w:val="TH"/>
        <w:keepLines w:val="0"/>
      </w:pPr>
      <w:r w:rsidRPr="00130358">
        <w:rPr>
          <w:rFonts w:cs="v4.2.0"/>
        </w:rPr>
        <w:t xml:space="preserve">Table 12.4.5-1: </w:t>
      </w:r>
      <w:r w:rsidRPr="00130358">
        <w:t xml:space="preserve">Active </w:t>
      </w:r>
      <w:proofErr w:type="spellStart"/>
      <w:r w:rsidRPr="00130358">
        <w:t>sidelink</w:t>
      </w:r>
      <w:proofErr w:type="spellEnd"/>
      <w:r w:rsidRPr="00130358">
        <w:t xml:space="preserve"> UE </w:t>
      </w:r>
      <w:r w:rsidRPr="00130358">
        <w:rPr>
          <w:rFonts w:cs="v4.2.0"/>
        </w:rPr>
        <w:t xml:space="preserve">specific test parameters for </w:t>
      </w:r>
      <w:r w:rsidRPr="00130358">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1417"/>
        <w:gridCol w:w="2410"/>
        <w:gridCol w:w="2693"/>
      </w:tblGrid>
      <w:tr w:rsidR="001363CF" w:rsidRPr="00130358" w14:paraId="5D0A5CD2" w14:textId="77777777" w:rsidTr="00D62538">
        <w:trPr>
          <w:cantSplit/>
          <w:jc w:val="center"/>
        </w:trPr>
        <w:tc>
          <w:tcPr>
            <w:tcW w:w="2093" w:type="dxa"/>
            <w:vMerge w:val="restart"/>
            <w:tcBorders>
              <w:top w:val="single" w:sz="4" w:space="0" w:color="auto"/>
              <w:left w:val="single" w:sz="4" w:space="0" w:color="auto"/>
            </w:tcBorders>
          </w:tcPr>
          <w:p w14:paraId="2A7B4058" w14:textId="77777777" w:rsidR="001363CF" w:rsidRPr="00130358" w:rsidRDefault="001363CF" w:rsidP="000835DA">
            <w:pPr>
              <w:pStyle w:val="TAH"/>
              <w:keepLines w:val="0"/>
              <w:rPr>
                <w:rFonts w:cs="Arial"/>
                <w:lang w:eastAsia="ko-KR"/>
              </w:rPr>
            </w:pPr>
            <w:r w:rsidRPr="00130358">
              <w:rPr>
                <w:rFonts w:cs="v4.2.0"/>
                <w:lang w:eastAsia="ko-KR"/>
              </w:rPr>
              <w:t>Parameter</w:t>
            </w:r>
          </w:p>
        </w:tc>
        <w:tc>
          <w:tcPr>
            <w:tcW w:w="1417" w:type="dxa"/>
            <w:vMerge w:val="restart"/>
            <w:tcBorders>
              <w:top w:val="single" w:sz="4" w:space="0" w:color="auto"/>
            </w:tcBorders>
          </w:tcPr>
          <w:p w14:paraId="556027F0" w14:textId="77777777" w:rsidR="001363CF" w:rsidRPr="00130358" w:rsidRDefault="001363CF" w:rsidP="000835DA">
            <w:pPr>
              <w:pStyle w:val="TAH"/>
              <w:keepLines w:val="0"/>
              <w:rPr>
                <w:rFonts w:cs="Arial"/>
                <w:lang w:eastAsia="ko-KR"/>
              </w:rPr>
            </w:pPr>
            <w:r w:rsidRPr="00130358">
              <w:rPr>
                <w:rFonts w:cs="v4.2.0"/>
                <w:lang w:eastAsia="ko-KR"/>
              </w:rPr>
              <w:t>Unit</w:t>
            </w:r>
          </w:p>
        </w:tc>
        <w:tc>
          <w:tcPr>
            <w:tcW w:w="5103" w:type="dxa"/>
            <w:gridSpan w:val="2"/>
            <w:tcBorders>
              <w:top w:val="single" w:sz="4" w:space="0" w:color="auto"/>
              <w:right w:val="single" w:sz="4" w:space="0" w:color="auto"/>
            </w:tcBorders>
          </w:tcPr>
          <w:p w14:paraId="64E91653" w14:textId="0337C472" w:rsidR="001363CF" w:rsidRPr="00130358" w:rsidRDefault="001363CF" w:rsidP="000835DA">
            <w:pPr>
              <w:pStyle w:val="TAH"/>
              <w:keepLines w:val="0"/>
              <w:rPr>
                <w:rFonts w:cs="Arial"/>
                <w:lang w:eastAsia="ko-KR"/>
              </w:rPr>
            </w:pP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proofErr w:type="spellStart"/>
            <w:r w:rsidRPr="00130358">
              <w:rPr>
                <w:rFonts w:cs="Arial"/>
                <w:i/>
                <w:lang w:eastAsia="ja-JP"/>
              </w:rPr>
              <w:t>i</w:t>
            </w:r>
            <w:proofErr w:type="spellEnd"/>
            <w:r w:rsidR="00D62538" w:rsidRPr="00130358">
              <w:rPr>
                <w:rFonts w:cs="Arial"/>
                <w:lang w:eastAsia="ja-JP"/>
              </w:rPr>
              <w:t xml:space="preserve"> </w:t>
            </w:r>
            <w:r w:rsidRPr="00130358">
              <w:rPr>
                <w:rFonts w:cs="Arial"/>
                <w:lang w:eastAsia="ja-JP"/>
              </w:rPr>
              <w:t>(</w:t>
            </w:r>
            <w:proofErr w:type="spellStart"/>
            <w:r w:rsidRPr="00130358">
              <w:rPr>
                <w:rFonts w:cs="Arial"/>
                <w:i/>
                <w:lang w:eastAsia="ja-JP"/>
              </w:rPr>
              <w:t>i</w:t>
            </w:r>
            <w:proofErr w:type="spellEnd"/>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3)</w:t>
            </w:r>
          </w:p>
        </w:tc>
      </w:tr>
      <w:tr w:rsidR="001363CF" w:rsidRPr="00130358" w14:paraId="06B6350A" w14:textId="77777777" w:rsidTr="00D62538">
        <w:trPr>
          <w:cantSplit/>
          <w:jc w:val="center"/>
        </w:trPr>
        <w:tc>
          <w:tcPr>
            <w:tcW w:w="2093" w:type="dxa"/>
            <w:vMerge/>
            <w:tcBorders>
              <w:left w:val="single" w:sz="4" w:space="0" w:color="auto"/>
              <w:bottom w:val="single" w:sz="4" w:space="0" w:color="auto"/>
            </w:tcBorders>
          </w:tcPr>
          <w:p w14:paraId="7197C8FD" w14:textId="77777777" w:rsidR="001363CF" w:rsidRPr="00130358" w:rsidRDefault="001363CF" w:rsidP="00D62538">
            <w:pPr>
              <w:pStyle w:val="TAH"/>
              <w:keepNext w:val="0"/>
              <w:keepLines w:val="0"/>
              <w:rPr>
                <w:rFonts w:cs="Arial"/>
                <w:lang w:eastAsia="ko-KR"/>
              </w:rPr>
            </w:pPr>
          </w:p>
        </w:tc>
        <w:tc>
          <w:tcPr>
            <w:tcW w:w="1417" w:type="dxa"/>
            <w:vMerge/>
            <w:tcBorders>
              <w:bottom w:val="single" w:sz="4" w:space="0" w:color="auto"/>
            </w:tcBorders>
          </w:tcPr>
          <w:p w14:paraId="670696E8" w14:textId="77777777" w:rsidR="001363CF" w:rsidRPr="00130358" w:rsidRDefault="001363CF" w:rsidP="00D62538">
            <w:pPr>
              <w:pStyle w:val="TAH"/>
              <w:keepNext w:val="0"/>
              <w:keepLines w:val="0"/>
              <w:rPr>
                <w:rFonts w:cs="Arial"/>
                <w:lang w:eastAsia="ko-KR"/>
              </w:rPr>
            </w:pPr>
          </w:p>
        </w:tc>
        <w:tc>
          <w:tcPr>
            <w:tcW w:w="2410" w:type="dxa"/>
            <w:tcBorders>
              <w:bottom w:val="single" w:sz="4" w:space="0" w:color="auto"/>
            </w:tcBorders>
          </w:tcPr>
          <w:p w14:paraId="02D82C02" w14:textId="77777777" w:rsidR="001363CF" w:rsidRPr="00130358" w:rsidRDefault="001363CF" w:rsidP="00D62538">
            <w:pPr>
              <w:pStyle w:val="TAH"/>
              <w:keepNext w:val="0"/>
              <w:keepLines w:val="0"/>
              <w:rPr>
                <w:rFonts w:cs="Arial"/>
                <w:lang w:eastAsia="ko-KR"/>
              </w:rPr>
            </w:pPr>
            <w:r w:rsidRPr="00130358">
              <w:rPr>
                <w:rFonts w:cs="v4.2.0"/>
                <w:lang w:eastAsia="ko-KR"/>
              </w:rPr>
              <w:t>T1</w:t>
            </w:r>
          </w:p>
        </w:tc>
        <w:tc>
          <w:tcPr>
            <w:tcW w:w="2693" w:type="dxa"/>
            <w:tcBorders>
              <w:bottom w:val="single" w:sz="4" w:space="0" w:color="auto"/>
            </w:tcBorders>
          </w:tcPr>
          <w:p w14:paraId="3A1D0784" w14:textId="77777777" w:rsidR="001363CF" w:rsidRPr="00130358" w:rsidRDefault="001363CF" w:rsidP="00D62538">
            <w:pPr>
              <w:pStyle w:val="TAH"/>
              <w:keepNext w:val="0"/>
              <w:keepLines w:val="0"/>
              <w:rPr>
                <w:rFonts w:cs="Arial"/>
                <w:lang w:eastAsia="ko-KR"/>
              </w:rPr>
            </w:pPr>
            <w:r w:rsidRPr="00130358">
              <w:rPr>
                <w:rFonts w:cs="v4.2.0"/>
                <w:lang w:eastAsia="ko-KR"/>
              </w:rPr>
              <w:t>T2</w:t>
            </w:r>
          </w:p>
        </w:tc>
      </w:tr>
      <w:tr w:rsidR="001363CF" w:rsidRPr="00130358" w14:paraId="3B954645" w14:textId="77777777" w:rsidTr="00D62538">
        <w:trPr>
          <w:cantSplit/>
          <w:jc w:val="center"/>
        </w:trPr>
        <w:tc>
          <w:tcPr>
            <w:tcW w:w="2093" w:type="dxa"/>
            <w:tcBorders>
              <w:left w:val="single" w:sz="4" w:space="0" w:color="auto"/>
              <w:bottom w:val="single" w:sz="4" w:space="0" w:color="auto"/>
            </w:tcBorders>
          </w:tcPr>
          <w:p w14:paraId="171D8233" w14:textId="6E8E835C" w:rsidR="001363CF" w:rsidRPr="00130358" w:rsidRDefault="001363CF" w:rsidP="00D62538">
            <w:pPr>
              <w:pStyle w:val="TAL"/>
              <w:keepNext w:val="0"/>
              <w:keepLines w:val="0"/>
              <w:rPr>
                <w:rFonts w:cs="Arial"/>
                <w:lang w:eastAsia="ko-KR"/>
              </w:rPr>
            </w:pPr>
            <w:r w:rsidRPr="00130358">
              <w:rPr>
                <w:rFonts w:cs="Arial"/>
                <w:lang w:eastAsia="ko-KR"/>
              </w:rPr>
              <w:t>E-UTRA</w:t>
            </w:r>
            <w:r w:rsidR="00D62538" w:rsidRPr="00130358">
              <w:rPr>
                <w:rFonts w:cs="Arial"/>
                <w:lang w:eastAsia="ko-KR"/>
              </w:rPr>
              <w:t xml:space="preserve"> </w:t>
            </w:r>
            <w:r w:rsidRPr="00130358">
              <w:rPr>
                <w:rFonts w:cs="Arial"/>
                <w:lang w:eastAsia="ko-KR"/>
              </w:rPr>
              <w:t>RF</w:t>
            </w:r>
            <w:r w:rsidR="00D62538" w:rsidRPr="00130358">
              <w:rPr>
                <w:rFonts w:cs="Arial"/>
                <w:lang w:eastAsia="ko-KR"/>
              </w:rPr>
              <w:t xml:space="preserve"> </w:t>
            </w:r>
            <w:r w:rsidRPr="00130358">
              <w:rPr>
                <w:rFonts w:cs="Arial"/>
                <w:lang w:eastAsia="ko-KR"/>
              </w:rPr>
              <w:t>Channel</w:t>
            </w:r>
            <w:r w:rsidR="00D62538" w:rsidRPr="00130358">
              <w:rPr>
                <w:rFonts w:cs="Arial"/>
                <w:lang w:eastAsia="ko-KR"/>
              </w:rPr>
              <w:t xml:space="preserve"> </w:t>
            </w:r>
            <w:r w:rsidRPr="00130358">
              <w:rPr>
                <w:rFonts w:cs="Arial"/>
                <w:lang w:eastAsia="ko-KR"/>
              </w:rPr>
              <w:t>Number</w:t>
            </w:r>
          </w:p>
        </w:tc>
        <w:tc>
          <w:tcPr>
            <w:tcW w:w="1417" w:type="dxa"/>
            <w:tcBorders>
              <w:bottom w:val="single" w:sz="4" w:space="0" w:color="auto"/>
            </w:tcBorders>
          </w:tcPr>
          <w:p w14:paraId="62188F87" w14:textId="77777777" w:rsidR="001363CF" w:rsidRPr="00130358" w:rsidRDefault="001363CF" w:rsidP="00D62538">
            <w:pPr>
              <w:pStyle w:val="TAC"/>
              <w:keepNext w:val="0"/>
              <w:keepLines w:val="0"/>
              <w:rPr>
                <w:rFonts w:cs="Arial"/>
                <w:lang w:eastAsia="ko-KR"/>
              </w:rPr>
            </w:pPr>
          </w:p>
        </w:tc>
        <w:tc>
          <w:tcPr>
            <w:tcW w:w="5103" w:type="dxa"/>
            <w:gridSpan w:val="2"/>
          </w:tcPr>
          <w:p w14:paraId="6347264D" w14:textId="77777777" w:rsidR="001363CF" w:rsidRPr="00130358" w:rsidRDefault="001363CF" w:rsidP="00D62538">
            <w:pPr>
              <w:pStyle w:val="TAC"/>
              <w:keepNext w:val="0"/>
              <w:keepLines w:val="0"/>
              <w:rPr>
                <w:rFonts w:cs="Arial"/>
                <w:lang w:eastAsia="ko-KR"/>
              </w:rPr>
            </w:pPr>
            <w:r w:rsidRPr="00130358">
              <w:rPr>
                <w:rFonts w:cs="Arial"/>
                <w:lang w:eastAsia="ko-KR"/>
              </w:rPr>
              <w:t>1</w:t>
            </w:r>
          </w:p>
        </w:tc>
      </w:tr>
      <w:tr w:rsidR="001363CF" w:rsidRPr="00130358" w14:paraId="7FB2553E" w14:textId="77777777" w:rsidTr="00D62538">
        <w:trPr>
          <w:cantSplit/>
          <w:jc w:val="center"/>
        </w:trPr>
        <w:tc>
          <w:tcPr>
            <w:tcW w:w="2093" w:type="dxa"/>
            <w:tcBorders>
              <w:left w:val="single" w:sz="4" w:space="0" w:color="auto"/>
              <w:bottom w:val="single" w:sz="4" w:space="0" w:color="auto"/>
            </w:tcBorders>
          </w:tcPr>
          <w:p w14:paraId="68B586ED" w14:textId="77777777" w:rsidR="001363CF" w:rsidRPr="00130358" w:rsidRDefault="001363CF" w:rsidP="00D62538">
            <w:pPr>
              <w:pStyle w:val="TAL"/>
              <w:keepNext w:val="0"/>
              <w:keepLines w:val="0"/>
              <w:rPr>
                <w:rFonts w:cs="Arial"/>
                <w:lang w:eastAsia="ko-KR"/>
              </w:rPr>
            </w:pPr>
            <w:proofErr w:type="spellStart"/>
            <w:r w:rsidRPr="00130358">
              <w:rPr>
                <w:rFonts w:cs="Arial"/>
                <w:bCs/>
                <w:lang w:eastAsia="ko-KR"/>
              </w:rPr>
              <w:t>BW</w:t>
            </w:r>
            <w:r w:rsidRPr="00130358">
              <w:rPr>
                <w:rFonts w:cs="Arial"/>
                <w:vertAlign w:val="subscript"/>
                <w:lang w:eastAsia="ko-KR"/>
              </w:rPr>
              <w:t>channel</w:t>
            </w:r>
            <w:proofErr w:type="spellEnd"/>
          </w:p>
        </w:tc>
        <w:tc>
          <w:tcPr>
            <w:tcW w:w="1417" w:type="dxa"/>
            <w:tcBorders>
              <w:bottom w:val="single" w:sz="4" w:space="0" w:color="auto"/>
            </w:tcBorders>
            <w:vAlign w:val="center"/>
          </w:tcPr>
          <w:p w14:paraId="17062557" w14:textId="77777777" w:rsidR="001363CF" w:rsidRPr="00130358" w:rsidRDefault="001363CF" w:rsidP="00D62538">
            <w:pPr>
              <w:pStyle w:val="TAC"/>
              <w:keepNext w:val="0"/>
              <w:keepLines w:val="0"/>
              <w:rPr>
                <w:rFonts w:cs="Arial"/>
                <w:lang w:eastAsia="ko-KR"/>
              </w:rPr>
            </w:pPr>
            <w:r w:rsidRPr="00130358">
              <w:rPr>
                <w:rFonts w:cs="Arial"/>
                <w:lang w:eastAsia="ko-KR"/>
              </w:rPr>
              <w:t>MHz</w:t>
            </w:r>
          </w:p>
        </w:tc>
        <w:tc>
          <w:tcPr>
            <w:tcW w:w="5103" w:type="dxa"/>
            <w:gridSpan w:val="2"/>
          </w:tcPr>
          <w:p w14:paraId="61D33C04" w14:textId="77777777" w:rsidR="001363CF" w:rsidRPr="00130358" w:rsidRDefault="001363CF" w:rsidP="00D62538">
            <w:pPr>
              <w:pStyle w:val="TAC"/>
              <w:keepNext w:val="0"/>
              <w:keepLines w:val="0"/>
              <w:rPr>
                <w:rFonts w:cs="Arial"/>
                <w:lang w:eastAsia="ko-KR"/>
              </w:rPr>
            </w:pPr>
            <w:r w:rsidRPr="00130358">
              <w:rPr>
                <w:rFonts w:cs="Arial"/>
                <w:lang w:eastAsia="ko-KR"/>
              </w:rPr>
              <w:t>10</w:t>
            </w:r>
          </w:p>
        </w:tc>
      </w:tr>
      <w:tr w:rsidR="001363CF" w:rsidRPr="00130358" w14:paraId="3390F0CE" w14:textId="77777777" w:rsidTr="00D62538">
        <w:trPr>
          <w:cantSplit/>
          <w:jc w:val="center"/>
        </w:trPr>
        <w:tc>
          <w:tcPr>
            <w:tcW w:w="2093" w:type="dxa"/>
            <w:tcBorders>
              <w:left w:val="single" w:sz="4" w:space="0" w:color="auto"/>
              <w:bottom w:val="single" w:sz="4" w:space="0" w:color="auto"/>
            </w:tcBorders>
            <w:vAlign w:val="center"/>
          </w:tcPr>
          <w:p w14:paraId="777D2C06" w14:textId="0CB13227" w:rsidR="001363CF" w:rsidRPr="00130358" w:rsidRDefault="001363CF" w:rsidP="00D62538">
            <w:pPr>
              <w:pStyle w:val="TAC"/>
              <w:keepNext w:val="0"/>
              <w:keepLines w:val="0"/>
              <w:jc w:val="left"/>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A.3.24.3)</w:t>
            </w:r>
          </w:p>
        </w:tc>
        <w:tc>
          <w:tcPr>
            <w:tcW w:w="1417" w:type="dxa"/>
            <w:tcBorders>
              <w:bottom w:val="single" w:sz="4" w:space="0" w:color="auto"/>
            </w:tcBorders>
            <w:vAlign w:val="center"/>
          </w:tcPr>
          <w:p w14:paraId="180ECFCD" w14:textId="77777777" w:rsidR="001363CF" w:rsidRPr="00130358" w:rsidRDefault="001363CF" w:rsidP="00D62538">
            <w:pPr>
              <w:pStyle w:val="TAC"/>
              <w:keepNext w:val="0"/>
              <w:keepLines w:val="0"/>
              <w:rPr>
                <w:rFonts w:cs="Arial"/>
                <w:lang w:eastAsia="ko-KR"/>
              </w:rPr>
            </w:pPr>
          </w:p>
        </w:tc>
        <w:tc>
          <w:tcPr>
            <w:tcW w:w="5103" w:type="dxa"/>
            <w:gridSpan w:val="2"/>
            <w:vAlign w:val="center"/>
          </w:tcPr>
          <w:p w14:paraId="0B46BB6D" w14:textId="5186E3A8" w:rsidR="001363CF" w:rsidRPr="00130358" w:rsidRDefault="001363CF" w:rsidP="00D62538">
            <w:pPr>
              <w:pStyle w:val="TAC"/>
              <w:keepNext w:val="0"/>
              <w:keepLines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TDD</w:t>
            </w:r>
            <w:r w:rsidR="00D62538" w:rsidRPr="00130358">
              <w:rPr>
                <w:rFonts w:cs="Arial"/>
                <w:lang w:eastAsia="ja-JP"/>
              </w:rPr>
              <w:t xml:space="preserve"> </w:t>
            </w:r>
          </w:p>
        </w:tc>
      </w:tr>
      <w:tr w:rsidR="001363CF" w:rsidRPr="00130358" w14:paraId="5E6CE06A" w14:textId="77777777" w:rsidTr="00D62538">
        <w:trPr>
          <w:cantSplit/>
          <w:jc w:val="center"/>
        </w:trPr>
        <w:tc>
          <w:tcPr>
            <w:tcW w:w="2093" w:type="dxa"/>
            <w:tcBorders>
              <w:left w:val="single" w:sz="4" w:space="0" w:color="auto"/>
              <w:bottom w:val="single" w:sz="4" w:space="0" w:color="auto"/>
            </w:tcBorders>
            <w:vAlign w:val="center"/>
          </w:tcPr>
          <w:p w14:paraId="5A72EF1E" w14:textId="1378B3E8" w:rsidR="001363CF" w:rsidRPr="00130358" w:rsidRDefault="001363CF" w:rsidP="00D62538">
            <w:pPr>
              <w:pStyle w:val="TAC"/>
              <w:keepNext w:val="0"/>
              <w:keepLines w:val="0"/>
              <w:jc w:val="left"/>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A.3.24.3)</w:t>
            </w:r>
          </w:p>
        </w:tc>
        <w:tc>
          <w:tcPr>
            <w:tcW w:w="1417" w:type="dxa"/>
            <w:tcBorders>
              <w:bottom w:val="single" w:sz="4" w:space="0" w:color="auto"/>
            </w:tcBorders>
            <w:vAlign w:val="center"/>
          </w:tcPr>
          <w:p w14:paraId="064C3B67" w14:textId="77777777" w:rsidR="001363CF" w:rsidRPr="00130358" w:rsidRDefault="001363CF" w:rsidP="00D62538">
            <w:pPr>
              <w:pStyle w:val="TAC"/>
              <w:keepNext w:val="0"/>
              <w:keepLines w:val="0"/>
              <w:rPr>
                <w:rFonts w:cs="Arial"/>
                <w:lang w:eastAsia="ko-KR"/>
              </w:rPr>
            </w:pPr>
          </w:p>
        </w:tc>
        <w:tc>
          <w:tcPr>
            <w:tcW w:w="5103" w:type="dxa"/>
            <w:gridSpan w:val="2"/>
            <w:vAlign w:val="center"/>
          </w:tcPr>
          <w:p w14:paraId="358F884E" w14:textId="7BD514F0" w:rsidR="001363CF" w:rsidRPr="00130358" w:rsidRDefault="001363CF" w:rsidP="00D62538">
            <w:pPr>
              <w:pStyle w:val="TAC"/>
              <w:keepNext w:val="0"/>
              <w:keepLines w:val="0"/>
              <w:rPr>
                <w:rFonts w:cs="Arial"/>
                <w:lang w:eastAsia="ja-JP"/>
              </w:rPr>
            </w:pPr>
            <w:r w:rsidRPr="00130358">
              <w:rPr>
                <w:rFonts w:cs="Arial"/>
                <w:lang w:eastAsia="ja-JP"/>
              </w:rPr>
              <w:t>CD.1A</w:t>
            </w:r>
            <w:r w:rsidR="00D62538" w:rsidRPr="00130358">
              <w:rPr>
                <w:rFonts w:cs="Arial"/>
                <w:lang w:eastAsia="ja-JP"/>
              </w:rPr>
              <w:t xml:space="preserve"> </w:t>
            </w:r>
            <w:r w:rsidRPr="00130358">
              <w:rPr>
                <w:rFonts w:cs="Arial"/>
                <w:lang w:eastAsia="ja-JP"/>
              </w:rPr>
              <w:t>TDD</w:t>
            </w:r>
          </w:p>
        </w:tc>
      </w:tr>
      <w:tr w:rsidR="001363CF" w:rsidRPr="00130358" w14:paraId="7DEEBDFB" w14:textId="77777777" w:rsidTr="00D62538">
        <w:trPr>
          <w:cantSplit/>
          <w:jc w:val="center"/>
        </w:trPr>
        <w:tc>
          <w:tcPr>
            <w:tcW w:w="2093" w:type="dxa"/>
            <w:tcBorders>
              <w:left w:val="single" w:sz="4" w:space="0" w:color="auto"/>
              <w:bottom w:val="single" w:sz="4" w:space="0" w:color="auto"/>
            </w:tcBorders>
            <w:vAlign w:val="center"/>
          </w:tcPr>
          <w:p w14:paraId="11EA38AC" w14:textId="3302A6B8" w:rsidR="001363CF" w:rsidRPr="00130358" w:rsidRDefault="001363CF" w:rsidP="00D62538">
            <w:pPr>
              <w:pStyle w:val="TAC"/>
              <w:keepNext w:val="0"/>
              <w:keepLines w:val="0"/>
              <w:jc w:val="left"/>
              <w:rPr>
                <w:rFonts w:cs="Arial"/>
                <w:lang w:eastAsia="ja-JP"/>
              </w:rPr>
            </w:pPr>
            <w:r w:rsidRPr="00130358">
              <w:rPr>
                <w:rFonts w:cs="Arial"/>
                <w:position w:val="-12"/>
                <w:lang w:eastAsia="ja-JP"/>
              </w:rPr>
              <w:object w:dxaOrig="400" w:dyaOrig="360" w14:anchorId="36BBCFDE">
                <v:shape id="_x0000_i1185" type="#_x0000_t75" style="width:18.75pt;height:18.75pt" o:ole="" fillcolor="window">
                  <v:imagedata r:id="rId159" o:title=""/>
                </v:shape>
                <o:OLEObject Type="Embed" ProgID="Equation.3" ShapeID="_x0000_i1185" DrawAspect="Content" ObjectID="_1736593648" r:id="rId160"/>
              </w:object>
            </w:r>
            <w:r w:rsidR="00D62538" w:rsidRPr="00130358">
              <w:rPr>
                <w:rFonts w:cs="Arial"/>
                <w:vertAlign w:val="superscript"/>
                <w:lang w:eastAsia="ja-JP"/>
              </w:rPr>
              <w:t xml:space="preserve"> </w:t>
            </w:r>
            <w:r w:rsidRPr="00130358">
              <w:rPr>
                <w:rFonts w:cs="Arial"/>
                <w:vertAlign w:val="superscript"/>
                <w:lang w:eastAsia="ja-JP"/>
              </w:rPr>
              <w:t>Note1</w:t>
            </w:r>
          </w:p>
        </w:tc>
        <w:tc>
          <w:tcPr>
            <w:tcW w:w="1417" w:type="dxa"/>
            <w:tcBorders>
              <w:bottom w:val="single" w:sz="4" w:space="0" w:color="auto"/>
            </w:tcBorders>
            <w:vAlign w:val="center"/>
          </w:tcPr>
          <w:p w14:paraId="618CE31E" w14:textId="531F0D27" w:rsidR="001363CF" w:rsidRPr="00130358" w:rsidRDefault="001363CF" w:rsidP="00D62538">
            <w:pPr>
              <w:pStyle w:val="TAC"/>
              <w:keepNext w:val="0"/>
              <w:keepLines w:val="0"/>
              <w:rPr>
                <w:rFonts w:cs="Arial"/>
                <w:lang w:eastAsia="ko-KR"/>
              </w:rPr>
            </w:pPr>
            <w:r w:rsidRPr="00130358">
              <w:rPr>
                <w:rFonts w:cs="v4.2.0"/>
                <w:lang w:eastAsia="ko-KR"/>
              </w:rPr>
              <w:t>dBm/15</w:t>
            </w:r>
            <w:r w:rsidR="00D62538" w:rsidRPr="00130358">
              <w:rPr>
                <w:rFonts w:cs="v4.2.0"/>
                <w:lang w:eastAsia="ko-KR"/>
              </w:rPr>
              <w:t xml:space="preserve"> </w:t>
            </w:r>
            <w:proofErr w:type="spellStart"/>
            <w:r w:rsidRPr="00130358">
              <w:rPr>
                <w:rFonts w:cs="v4.2.0"/>
                <w:lang w:eastAsia="ko-KR"/>
              </w:rPr>
              <w:t>KHz</w:t>
            </w:r>
            <w:proofErr w:type="spellEnd"/>
          </w:p>
        </w:tc>
        <w:tc>
          <w:tcPr>
            <w:tcW w:w="5103" w:type="dxa"/>
            <w:gridSpan w:val="2"/>
            <w:vAlign w:val="center"/>
          </w:tcPr>
          <w:p w14:paraId="74F1DE6C" w14:textId="77777777" w:rsidR="001363CF" w:rsidRPr="00130358" w:rsidRDefault="001363CF" w:rsidP="00D62538">
            <w:pPr>
              <w:pStyle w:val="TAC"/>
              <w:keepNext w:val="0"/>
              <w:keepLines w:val="0"/>
              <w:rPr>
                <w:rFonts w:cs="Arial"/>
                <w:lang w:eastAsia="ja-JP"/>
              </w:rPr>
            </w:pPr>
            <w:r w:rsidRPr="00130358">
              <w:rPr>
                <w:rFonts w:cs="Arial"/>
                <w:lang w:eastAsia="ja-JP"/>
              </w:rPr>
              <w:t>-106</w:t>
            </w:r>
          </w:p>
        </w:tc>
      </w:tr>
      <w:tr w:rsidR="001363CF" w:rsidRPr="00130358" w14:paraId="65DBFEEA" w14:textId="77777777" w:rsidTr="00D62538">
        <w:trPr>
          <w:cantSplit/>
          <w:jc w:val="center"/>
        </w:trPr>
        <w:tc>
          <w:tcPr>
            <w:tcW w:w="2093" w:type="dxa"/>
            <w:vAlign w:val="center"/>
          </w:tcPr>
          <w:p w14:paraId="4AFB43FD" w14:textId="168B2787"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position w:val="-12"/>
                <w:lang w:eastAsia="ja-JP"/>
              </w:rPr>
              <w:object w:dxaOrig="780" w:dyaOrig="380" w14:anchorId="5E225A2D">
                <v:shape id="_x0000_i1186" type="#_x0000_t75" style="width:38.25pt;height:19.5pt" o:ole="" fillcolor="window">
                  <v:imagedata r:id="rId161" o:title=""/>
                </v:shape>
                <o:OLEObject Type="Embed" ProgID="Equation.3" ShapeID="_x0000_i1186" DrawAspect="Content" ObjectID="_1736593649" r:id="rId162"/>
              </w:object>
            </w:r>
            <w:r w:rsidR="00D62538" w:rsidRPr="00130358">
              <w:rPr>
                <w:rFonts w:cs="Arial"/>
                <w:vertAlign w:val="superscript"/>
                <w:lang w:eastAsia="ja-JP"/>
              </w:rPr>
              <w:t xml:space="preserve"> </w:t>
            </w:r>
          </w:p>
        </w:tc>
        <w:tc>
          <w:tcPr>
            <w:tcW w:w="1417" w:type="dxa"/>
            <w:vAlign w:val="center"/>
          </w:tcPr>
          <w:p w14:paraId="246C19DA"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2410" w:type="dxa"/>
          </w:tcPr>
          <w:p w14:paraId="62288AF9" w14:textId="77777777" w:rsidR="001363CF" w:rsidRPr="00130358" w:rsidDel="004B51DC" w:rsidRDefault="001363CF" w:rsidP="00D62538">
            <w:pPr>
              <w:pStyle w:val="TAC"/>
              <w:keepNext w:val="0"/>
              <w:keepLines w:val="0"/>
              <w:rPr>
                <w:rFonts w:cs="Arial"/>
                <w:lang w:eastAsia="ko-KR"/>
              </w:rPr>
            </w:pPr>
            <w:r w:rsidRPr="00130358">
              <w:rPr>
                <w:rFonts w:cs="v4.2.0"/>
                <w:lang w:eastAsia="ko-KR"/>
              </w:rPr>
              <w:t>4.89</w:t>
            </w:r>
          </w:p>
        </w:tc>
        <w:tc>
          <w:tcPr>
            <w:tcW w:w="2693" w:type="dxa"/>
          </w:tcPr>
          <w:p w14:paraId="486856F0" w14:textId="77777777" w:rsidR="001363CF" w:rsidRPr="00130358" w:rsidRDefault="001363CF" w:rsidP="00D62538">
            <w:pPr>
              <w:pStyle w:val="TAC"/>
              <w:keepNext w:val="0"/>
              <w:keepLines w:val="0"/>
              <w:rPr>
                <w:rFonts w:cs="Arial"/>
                <w:lang w:eastAsia="ja-JP"/>
              </w:rPr>
            </w:pPr>
            <w:r w:rsidRPr="00130358">
              <w:rPr>
                <w:rFonts w:cs="Arial"/>
                <w:lang w:eastAsia="ja-JP"/>
              </w:rPr>
              <w:t>14.89</w:t>
            </w:r>
          </w:p>
        </w:tc>
      </w:tr>
      <w:tr w:rsidR="001363CF" w:rsidRPr="00130358" w14:paraId="74FEE89A" w14:textId="77777777" w:rsidTr="00D62538">
        <w:trPr>
          <w:cantSplit/>
          <w:jc w:val="center"/>
        </w:trPr>
        <w:tc>
          <w:tcPr>
            <w:tcW w:w="2093" w:type="dxa"/>
            <w:vAlign w:val="center"/>
          </w:tcPr>
          <w:p w14:paraId="43CF4D05" w14:textId="5C380585"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position w:val="-12"/>
                <w:lang w:eastAsia="ja-JP"/>
              </w:rPr>
              <w:object w:dxaOrig="780" w:dyaOrig="380" w14:anchorId="66EA6B14">
                <v:shape id="_x0000_i1187" type="#_x0000_t75" style="width:38.25pt;height:19.5pt" o:ole="" fillcolor="window">
                  <v:imagedata r:id="rId161" o:title=""/>
                </v:shape>
                <o:OLEObject Type="Embed" ProgID="Equation.3" ShapeID="_x0000_i1187" DrawAspect="Content" ObjectID="_1736593650" r:id="rId163"/>
              </w:object>
            </w:r>
            <w:r w:rsidR="00D62538" w:rsidRPr="00130358">
              <w:rPr>
                <w:rFonts w:cs="Arial"/>
                <w:vertAlign w:val="superscript"/>
                <w:lang w:eastAsia="ja-JP"/>
              </w:rPr>
              <w:t xml:space="preserve"> </w:t>
            </w:r>
          </w:p>
        </w:tc>
        <w:tc>
          <w:tcPr>
            <w:tcW w:w="1417" w:type="dxa"/>
            <w:vAlign w:val="center"/>
          </w:tcPr>
          <w:p w14:paraId="02CA95E2"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2410" w:type="dxa"/>
          </w:tcPr>
          <w:p w14:paraId="30E4A325" w14:textId="77777777" w:rsidR="001363CF" w:rsidRPr="00130358" w:rsidDel="004B51DC" w:rsidRDefault="001363CF" w:rsidP="00D62538">
            <w:pPr>
              <w:pStyle w:val="TAC"/>
              <w:keepNext w:val="0"/>
              <w:keepLines w:val="0"/>
              <w:rPr>
                <w:rFonts w:cs="Arial"/>
                <w:lang w:eastAsia="ko-KR"/>
              </w:rPr>
            </w:pPr>
            <w:r w:rsidRPr="00130358">
              <w:rPr>
                <w:rFonts w:cs="v4.2.0"/>
                <w:lang w:eastAsia="ko-KR"/>
              </w:rPr>
              <w:t>1.89</w:t>
            </w:r>
          </w:p>
        </w:tc>
        <w:tc>
          <w:tcPr>
            <w:tcW w:w="2693" w:type="dxa"/>
          </w:tcPr>
          <w:p w14:paraId="4E538415" w14:textId="77777777" w:rsidR="001363CF" w:rsidRPr="00130358" w:rsidRDefault="001363CF" w:rsidP="00D62538">
            <w:pPr>
              <w:pStyle w:val="TAC"/>
              <w:keepNext w:val="0"/>
              <w:keepLines w:val="0"/>
              <w:rPr>
                <w:rFonts w:cs="Arial"/>
                <w:lang w:eastAsia="ja-JP"/>
              </w:rPr>
            </w:pPr>
            <w:r w:rsidRPr="00130358">
              <w:rPr>
                <w:rFonts w:cs="Arial"/>
                <w:lang w:eastAsia="ja-JP"/>
              </w:rPr>
              <w:t>11.89</w:t>
            </w:r>
          </w:p>
        </w:tc>
      </w:tr>
      <w:tr w:rsidR="001363CF" w:rsidRPr="00130358" w14:paraId="4B692FA1" w14:textId="77777777" w:rsidTr="00D62538">
        <w:trPr>
          <w:cantSplit/>
          <w:jc w:val="center"/>
        </w:trPr>
        <w:tc>
          <w:tcPr>
            <w:tcW w:w="2093" w:type="dxa"/>
            <w:vAlign w:val="center"/>
          </w:tcPr>
          <w:p w14:paraId="722E4704" w14:textId="1DF835FA"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position w:val="-12"/>
                <w:lang w:eastAsia="ja-JP"/>
              </w:rPr>
              <w:object w:dxaOrig="660" w:dyaOrig="380" w14:anchorId="4A1ACC56">
                <v:shape id="_x0000_i1188" type="#_x0000_t75" style="width:33pt;height:18.75pt" o:ole="" fillcolor="window">
                  <v:imagedata r:id="rId164" o:title=""/>
                </v:shape>
                <o:OLEObject Type="Embed" ProgID="Equation.3" ShapeID="_x0000_i1188" DrawAspect="Content" ObjectID="_1736593651" r:id="rId165"/>
              </w:object>
            </w:r>
            <w:r w:rsidR="00D62538" w:rsidRPr="00130358">
              <w:rPr>
                <w:rFonts w:cs="Arial"/>
                <w:vertAlign w:val="superscript"/>
                <w:lang w:eastAsia="ja-JP"/>
              </w:rPr>
              <w:t xml:space="preserve"> </w:t>
            </w:r>
            <w:r w:rsidRPr="00130358">
              <w:rPr>
                <w:rFonts w:cs="Arial"/>
                <w:vertAlign w:val="superscript"/>
                <w:lang w:eastAsia="ja-JP"/>
              </w:rPr>
              <w:t>Note2</w:t>
            </w:r>
          </w:p>
        </w:tc>
        <w:tc>
          <w:tcPr>
            <w:tcW w:w="1417" w:type="dxa"/>
            <w:vAlign w:val="center"/>
          </w:tcPr>
          <w:p w14:paraId="74675405"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2410" w:type="dxa"/>
          </w:tcPr>
          <w:p w14:paraId="3B0F2F7D" w14:textId="77777777" w:rsidR="001363CF" w:rsidRPr="00130358" w:rsidDel="004B51DC" w:rsidRDefault="001363CF" w:rsidP="00D62538">
            <w:pPr>
              <w:pStyle w:val="TAC"/>
              <w:keepNext w:val="0"/>
              <w:keepLines w:val="0"/>
              <w:rPr>
                <w:rFonts w:cs="Arial"/>
                <w:lang w:eastAsia="ko-KR"/>
              </w:rPr>
            </w:pPr>
            <w:r w:rsidRPr="00130358">
              <w:rPr>
                <w:rFonts w:cs="v4.2.0"/>
                <w:lang w:eastAsia="ko-KR"/>
              </w:rPr>
              <w:t>1.89</w:t>
            </w:r>
          </w:p>
        </w:tc>
        <w:tc>
          <w:tcPr>
            <w:tcW w:w="2693" w:type="dxa"/>
          </w:tcPr>
          <w:p w14:paraId="509DA8FF" w14:textId="77777777" w:rsidR="001363CF" w:rsidRPr="00130358" w:rsidRDefault="001363CF" w:rsidP="00D62538">
            <w:pPr>
              <w:pStyle w:val="TAC"/>
              <w:keepNext w:val="0"/>
              <w:keepLines w:val="0"/>
              <w:rPr>
                <w:rFonts w:cs="Arial"/>
                <w:lang w:eastAsia="ja-JP"/>
              </w:rPr>
            </w:pPr>
            <w:r w:rsidRPr="00130358">
              <w:rPr>
                <w:rFonts w:cs="v4.2.0"/>
                <w:lang w:eastAsia="ja-JP"/>
              </w:rPr>
              <w:t>11.89</w:t>
            </w:r>
          </w:p>
        </w:tc>
      </w:tr>
      <w:tr w:rsidR="001363CF" w:rsidRPr="00130358" w14:paraId="5BFBF80A" w14:textId="77777777" w:rsidTr="00D62538">
        <w:trPr>
          <w:cantSplit/>
          <w:jc w:val="center"/>
        </w:trPr>
        <w:tc>
          <w:tcPr>
            <w:tcW w:w="2093" w:type="dxa"/>
            <w:vAlign w:val="center"/>
          </w:tcPr>
          <w:p w14:paraId="1D550A08" w14:textId="5B982A63" w:rsidR="001363CF" w:rsidRPr="00130358" w:rsidRDefault="001363CF" w:rsidP="00D62538">
            <w:pPr>
              <w:pStyle w:val="TAL"/>
              <w:keepNext w:val="0"/>
              <w:keepLines w:val="0"/>
              <w:rPr>
                <w:rFonts w:cs="Arial"/>
                <w:lang w:eastAsia="ja-JP"/>
              </w:rPr>
            </w:pPr>
            <w:r w:rsidRPr="00130358">
              <w:rPr>
                <w:rFonts w:cs="Arial"/>
                <w:lang w:eastAsia="ja-JP"/>
              </w:rPr>
              <w:t>PSSCH-RSRP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p>
        </w:tc>
        <w:tc>
          <w:tcPr>
            <w:tcW w:w="1417" w:type="dxa"/>
            <w:vAlign w:val="center"/>
          </w:tcPr>
          <w:p w14:paraId="626EA6E0" w14:textId="2AC2DA13" w:rsidR="001363CF" w:rsidRPr="00130358" w:rsidRDefault="001363CF" w:rsidP="00D62538">
            <w:pPr>
              <w:pStyle w:val="TAC"/>
              <w:keepNext w:val="0"/>
              <w:keepLines w:val="0"/>
              <w:rPr>
                <w:rFonts w:cs="v4.2.0"/>
                <w:bCs/>
                <w:lang w:eastAsia="ja-JP"/>
              </w:rPr>
            </w:pPr>
            <w:r w:rsidRPr="00130358">
              <w:rPr>
                <w:rFonts w:cs="v4.2.0"/>
                <w:lang w:eastAsia="ko-KR"/>
              </w:rPr>
              <w:t>dBm/15</w:t>
            </w:r>
            <w:r w:rsidR="00D62538" w:rsidRPr="00130358">
              <w:rPr>
                <w:rFonts w:cs="v4.2.0"/>
                <w:lang w:eastAsia="ko-KR"/>
              </w:rPr>
              <w:t xml:space="preserve"> </w:t>
            </w:r>
            <w:proofErr w:type="spellStart"/>
            <w:r w:rsidRPr="00130358">
              <w:rPr>
                <w:rFonts w:cs="v4.2.0"/>
                <w:lang w:eastAsia="ko-KR"/>
              </w:rPr>
              <w:t>KHz</w:t>
            </w:r>
            <w:proofErr w:type="spellEnd"/>
          </w:p>
        </w:tc>
        <w:tc>
          <w:tcPr>
            <w:tcW w:w="2410" w:type="dxa"/>
          </w:tcPr>
          <w:p w14:paraId="4A04D4A3" w14:textId="77777777" w:rsidR="001363CF" w:rsidRPr="00130358" w:rsidRDefault="001363CF" w:rsidP="00D62538">
            <w:pPr>
              <w:pStyle w:val="TAC"/>
              <w:keepNext w:val="0"/>
              <w:keepLines w:val="0"/>
              <w:rPr>
                <w:rFonts w:cs="v4.2.0"/>
                <w:lang w:eastAsia="ko-KR"/>
              </w:rPr>
            </w:pPr>
            <w:r w:rsidRPr="00130358">
              <w:rPr>
                <w:rFonts w:cs="v4.2.0"/>
                <w:lang w:eastAsia="ko-KR"/>
              </w:rPr>
              <w:t>-104.11</w:t>
            </w:r>
          </w:p>
        </w:tc>
        <w:tc>
          <w:tcPr>
            <w:tcW w:w="2693" w:type="dxa"/>
          </w:tcPr>
          <w:p w14:paraId="365E5552" w14:textId="77777777" w:rsidR="001363CF" w:rsidRPr="00130358" w:rsidRDefault="001363CF" w:rsidP="00D62538">
            <w:pPr>
              <w:pStyle w:val="TAC"/>
              <w:keepNext w:val="0"/>
              <w:keepLines w:val="0"/>
              <w:rPr>
                <w:rFonts w:cs="v4.2.0"/>
                <w:lang w:eastAsia="ja-JP"/>
              </w:rPr>
            </w:pPr>
            <w:r w:rsidRPr="00130358">
              <w:rPr>
                <w:rFonts w:cs="v4.2.0"/>
                <w:lang w:eastAsia="ja-JP"/>
              </w:rPr>
              <w:t>-94.11</w:t>
            </w:r>
          </w:p>
        </w:tc>
      </w:tr>
      <w:tr w:rsidR="001363CF" w:rsidRPr="00130358" w14:paraId="0AAAFBAB" w14:textId="77777777" w:rsidTr="00D62538">
        <w:trPr>
          <w:cantSplit/>
          <w:jc w:val="center"/>
        </w:trPr>
        <w:tc>
          <w:tcPr>
            <w:tcW w:w="2093" w:type="dxa"/>
            <w:vAlign w:val="center"/>
          </w:tcPr>
          <w:p w14:paraId="6C677BE2" w14:textId="725FAA4F" w:rsidR="001363CF" w:rsidRPr="00130358" w:rsidRDefault="001363CF" w:rsidP="00D62538">
            <w:pPr>
              <w:pStyle w:val="TAL"/>
              <w:keepNext w:val="0"/>
              <w:keepLines w:val="0"/>
              <w:rPr>
                <w:rFonts w:cs="Arial"/>
                <w:lang w:eastAsia="ja-JP"/>
              </w:rPr>
            </w:pPr>
            <w:r w:rsidRPr="00130358">
              <w:rPr>
                <w:rFonts w:cs="Arial"/>
                <w:lang w:eastAsia="ja-JP"/>
              </w:rPr>
              <w:t>S-RSSI1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Note3</w:t>
            </w:r>
          </w:p>
        </w:tc>
        <w:tc>
          <w:tcPr>
            <w:tcW w:w="1417" w:type="dxa"/>
            <w:vAlign w:val="center"/>
          </w:tcPr>
          <w:p w14:paraId="59088EA7" w14:textId="622E117E" w:rsidR="001363CF" w:rsidRPr="00130358" w:rsidRDefault="001363CF" w:rsidP="00D62538">
            <w:pPr>
              <w:pStyle w:val="TAC"/>
              <w:keepNext w:val="0"/>
              <w:keepLines w:val="0"/>
              <w:rPr>
                <w:rFonts w:cs="Arial"/>
                <w:lang w:eastAsia="ja-JP"/>
              </w:rPr>
            </w:pPr>
            <w:r w:rsidRPr="00130358">
              <w:rPr>
                <w:rFonts w:cs="Arial"/>
                <w:lang w:eastAsia="ko-KR"/>
              </w:rPr>
              <w:t>dBm/1.08</w:t>
            </w:r>
            <w:r w:rsidR="00D62538" w:rsidRPr="00130358">
              <w:rPr>
                <w:rFonts w:cs="Arial"/>
                <w:lang w:eastAsia="ko-KR"/>
              </w:rPr>
              <w:t xml:space="preserve"> </w:t>
            </w:r>
            <w:r w:rsidRPr="00130358">
              <w:rPr>
                <w:rFonts w:cs="Arial"/>
                <w:lang w:eastAsia="ko-KR"/>
              </w:rPr>
              <w:t>MHz</w:t>
            </w:r>
          </w:p>
        </w:tc>
        <w:tc>
          <w:tcPr>
            <w:tcW w:w="2410" w:type="dxa"/>
          </w:tcPr>
          <w:p w14:paraId="385578C1" w14:textId="77777777" w:rsidR="001363CF" w:rsidRPr="00130358" w:rsidRDefault="001363CF" w:rsidP="00D62538">
            <w:pPr>
              <w:pStyle w:val="TAC"/>
              <w:keepNext w:val="0"/>
              <w:keepLines w:val="0"/>
              <w:rPr>
                <w:rFonts w:cs="Arial"/>
                <w:lang w:eastAsia="ja-JP"/>
              </w:rPr>
            </w:pPr>
            <w:r w:rsidRPr="00130358">
              <w:rPr>
                <w:rFonts w:cs="Arial"/>
                <w:lang w:eastAsia="ja-JP"/>
              </w:rPr>
              <w:t>-74.06</w:t>
            </w:r>
          </w:p>
        </w:tc>
        <w:tc>
          <w:tcPr>
            <w:tcW w:w="2693" w:type="dxa"/>
          </w:tcPr>
          <w:p w14:paraId="42066705" w14:textId="77777777" w:rsidR="001363CF" w:rsidRPr="00130358" w:rsidRDefault="001363CF" w:rsidP="00D62538">
            <w:pPr>
              <w:pStyle w:val="TAC"/>
              <w:keepNext w:val="0"/>
              <w:keepLines w:val="0"/>
              <w:rPr>
                <w:rFonts w:cs="Arial"/>
                <w:lang w:eastAsia="ja-JP"/>
              </w:rPr>
            </w:pPr>
            <w:r w:rsidRPr="00130358">
              <w:rPr>
                <w:rFonts w:cs="Arial"/>
                <w:lang w:eastAsia="ja-JP"/>
              </w:rPr>
              <w:t>-65.90</w:t>
            </w:r>
          </w:p>
        </w:tc>
      </w:tr>
      <w:tr w:rsidR="001363CF" w:rsidRPr="00130358" w14:paraId="375B47C4" w14:textId="77777777" w:rsidTr="00D62538">
        <w:trPr>
          <w:cantSplit/>
          <w:jc w:val="center"/>
        </w:trPr>
        <w:tc>
          <w:tcPr>
            <w:tcW w:w="2093" w:type="dxa"/>
            <w:vAlign w:val="center"/>
          </w:tcPr>
          <w:p w14:paraId="5C858239" w14:textId="25D88E15" w:rsidR="001363CF" w:rsidRPr="00130358" w:rsidRDefault="001363CF" w:rsidP="00D62538">
            <w:pPr>
              <w:pStyle w:val="TAL"/>
              <w:keepNext w:val="0"/>
              <w:keepLines w:val="0"/>
              <w:rPr>
                <w:rFonts w:cs="Arial"/>
                <w:lang w:eastAsia="ja-JP"/>
              </w:rPr>
            </w:pPr>
            <w:r w:rsidRPr="00130358">
              <w:rPr>
                <w:rFonts w:cs="Arial"/>
                <w:lang w:eastAsia="ja-JP"/>
              </w:rPr>
              <w:t>S-RSSI2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1417" w:type="dxa"/>
            <w:vAlign w:val="center"/>
          </w:tcPr>
          <w:p w14:paraId="08E199E7" w14:textId="55C63AE2" w:rsidR="001363CF" w:rsidRPr="00130358" w:rsidRDefault="001363CF" w:rsidP="00D62538">
            <w:pPr>
              <w:pStyle w:val="TAC"/>
              <w:keepNext w:val="0"/>
              <w:keepLines w:val="0"/>
              <w:rPr>
                <w:rFonts w:cs="Arial"/>
                <w:lang w:eastAsia="ja-JP"/>
              </w:rPr>
            </w:pPr>
            <w:r w:rsidRPr="00130358">
              <w:rPr>
                <w:rFonts w:cs="Arial"/>
                <w:lang w:eastAsia="ko-KR"/>
              </w:rPr>
              <w:t>dBm/1.08</w:t>
            </w:r>
            <w:r w:rsidR="00D62538" w:rsidRPr="00130358">
              <w:rPr>
                <w:rFonts w:cs="Arial"/>
                <w:lang w:eastAsia="ko-KR"/>
              </w:rPr>
              <w:t xml:space="preserve"> </w:t>
            </w:r>
            <w:r w:rsidRPr="00130358">
              <w:rPr>
                <w:rFonts w:cs="Arial"/>
                <w:lang w:eastAsia="ko-KR"/>
              </w:rPr>
              <w:t>MHz</w:t>
            </w:r>
          </w:p>
        </w:tc>
        <w:tc>
          <w:tcPr>
            <w:tcW w:w="2410" w:type="dxa"/>
          </w:tcPr>
          <w:p w14:paraId="51D9FA8C"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c>
          <w:tcPr>
            <w:tcW w:w="2693" w:type="dxa"/>
          </w:tcPr>
          <w:p w14:paraId="326DBF93"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r>
      <w:tr w:rsidR="001363CF" w:rsidRPr="00130358" w14:paraId="0DE1F329" w14:textId="77777777" w:rsidTr="00D62538">
        <w:trPr>
          <w:cantSplit/>
          <w:jc w:val="center"/>
        </w:trPr>
        <w:tc>
          <w:tcPr>
            <w:tcW w:w="2093" w:type="dxa"/>
            <w:vAlign w:val="center"/>
          </w:tcPr>
          <w:p w14:paraId="43DCEA1E" w14:textId="795DB0AF" w:rsidR="001363CF" w:rsidRPr="00130358" w:rsidRDefault="001363CF" w:rsidP="00D62538">
            <w:pPr>
              <w:pStyle w:val="TAL"/>
              <w:keepNext w:val="0"/>
              <w:keepLines w:val="0"/>
              <w:rPr>
                <w:rFonts w:cs="Arial"/>
                <w:lang w:eastAsia="ja-JP"/>
              </w:rPr>
            </w:pPr>
            <w:r w:rsidRPr="00130358">
              <w:rPr>
                <w:rFonts w:cs="Arial"/>
                <w:lang w:eastAsia="ja-JP"/>
              </w:rPr>
              <w:t>Io1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1417" w:type="dxa"/>
            <w:vAlign w:val="center"/>
          </w:tcPr>
          <w:p w14:paraId="0D0E586B" w14:textId="77777777" w:rsidR="001363CF" w:rsidRPr="00130358" w:rsidRDefault="001363CF" w:rsidP="00D62538">
            <w:pPr>
              <w:pStyle w:val="TAC"/>
              <w:keepNext w:val="0"/>
              <w:keepLines w:val="0"/>
              <w:rPr>
                <w:rFonts w:cs="Arial"/>
                <w:lang w:eastAsia="ko-KR"/>
              </w:rPr>
            </w:pPr>
            <w:r w:rsidRPr="00130358">
              <w:rPr>
                <w:rFonts w:cs="Arial"/>
              </w:rPr>
              <w:t>dBm/9MHz</w:t>
            </w:r>
          </w:p>
        </w:tc>
        <w:tc>
          <w:tcPr>
            <w:tcW w:w="2410" w:type="dxa"/>
            <w:vAlign w:val="center"/>
          </w:tcPr>
          <w:p w14:paraId="7A62BA56" w14:textId="77777777" w:rsidR="001363CF" w:rsidRPr="00130358" w:rsidRDefault="001363CF" w:rsidP="00D62538">
            <w:pPr>
              <w:pStyle w:val="TAC"/>
              <w:keepNext w:val="0"/>
              <w:keepLines w:val="0"/>
              <w:rPr>
                <w:rFonts w:cs="Arial"/>
                <w:lang w:eastAsia="ja-JP"/>
              </w:rPr>
            </w:pPr>
            <w:r w:rsidRPr="00130358">
              <w:rPr>
                <w:rFonts w:cs="Arial"/>
                <w:lang w:eastAsia="ja-JP"/>
              </w:rPr>
              <w:t>-74.06</w:t>
            </w:r>
          </w:p>
        </w:tc>
        <w:tc>
          <w:tcPr>
            <w:tcW w:w="2693" w:type="dxa"/>
            <w:vAlign w:val="center"/>
          </w:tcPr>
          <w:p w14:paraId="389381A9" w14:textId="77777777" w:rsidR="001363CF" w:rsidRPr="00130358" w:rsidRDefault="001363CF" w:rsidP="00D62538">
            <w:pPr>
              <w:pStyle w:val="TAC"/>
              <w:keepNext w:val="0"/>
              <w:keepLines w:val="0"/>
              <w:rPr>
                <w:rFonts w:cs="Arial"/>
                <w:lang w:eastAsia="ja-JP"/>
              </w:rPr>
            </w:pPr>
            <w:r w:rsidRPr="00130358">
              <w:rPr>
                <w:rFonts w:cs="Arial"/>
                <w:lang w:eastAsia="ja-JP"/>
              </w:rPr>
              <w:t>-65.90</w:t>
            </w:r>
          </w:p>
        </w:tc>
      </w:tr>
      <w:tr w:rsidR="001363CF" w:rsidRPr="00130358" w14:paraId="4CE2FF71" w14:textId="77777777" w:rsidTr="00D62538">
        <w:trPr>
          <w:cantSplit/>
          <w:jc w:val="center"/>
        </w:trPr>
        <w:tc>
          <w:tcPr>
            <w:tcW w:w="2093" w:type="dxa"/>
            <w:vAlign w:val="center"/>
          </w:tcPr>
          <w:p w14:paraId="303A194D" w14:textId="5B4A6FCD" w:rsidR="001363CF" w:rsidRPr="00130358" w:rsidRDefault="001363CF" w:rsidP="00D62538">
            <w:pPr>
              <w:pStyle w:val="TAL"/>
              <w:keepNext w:val="0"/>
              <w:keepLines w:val="0"/>
              <w:rPr>
                <w:rFonts w:cs="Arial"/>
                <w:lang w:eastAsia="ja-JP"/>
              </w:rPr>
            </w:pPr>
            <w:r w:rsidRPr="00130358">
              <w:rPr>
                <w:rFonts w:cs="Arial"/>
                <w:lang w:eastAsia="ja-JP"/>
              </w:rPr>
              <w:t>Io2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Note6</w:t>
            </w:r>
          </w:p>
        </w:tc>
        <w:tc>
          <w:tcPr>
            <w:tcW w:w="1417" w:type="dxa"/>
            <w:vAlign w:val="center"/>
          </w:tcPr>
          <w:p w14:paraId="3FE97BA9" w14:textId="77777777" w:rsidR="001363CF" w:rsidRPr="00130358" w:rsidRDefault="001363CF" w:rsidP="00D62538">
            <w:pPr>
              <w:pStyle w:val="TAC"/>
              <w:keepNext w:val="0"/>
              <w:keepLines w:val="0"/>
              <w:rPr>
                <w:rFonts w:cs="Arial"/>
                <w:lang w:eastAsia="ko-KR"/>
              </w:rPr>
            </w:pPr>
            <w:r w:rsidRPr="00130358">
              <w:rPr>
                <w:rFonts w:cs="Arial"/>
              </w:rPr>
              <w:t>dBm/9MHz</w:t>
            </w:r>
          </w:p>
        </w:tc>
        <w:tc>
          <w:tcPr>
            <w:tcW w:w="2410" w:type="dxa"/>
            <w:vAlign w:val="center"/>
          </w:tcPr>
          <w:p w14:paraId="7B39D051"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c>
          <w:tcPr>
            <w:tcW w:w="2693" w:type="dxa"/>
            <w:vAlign w:val="center"/>
          </w:tcPr>
          <w:p w14:paraId="73F9B007" w14:textId="77777777" w:rsidR="001363CF" w:rsidRPr="00130358" w:rsidRDefault="001363CF" w:rsidP="00D62538">
            <w:pPr>
              <w:pStyle w:val="TAC"/>
              <w:keepNext w:val="0"/>
              <w:keepLines w:val="0"/>
              <w:rPr>
                <w:rFonts w:cs="Arial"/>
                <w:lang w:eastAsia="ja-JP"/>
              </w:rPr>
            </w:pPr>
            <w:r w:rsidRPr="00130358">
              <w:rPr>
                <w:rFonts w:cs="Arial"/>
                <w:lang w:eastAsia="ja-JP"/>
              </w:rPr>
              <w:t>-78.22</w:t>
            </w:r>
          </w:p>
        </w:tc>
      </w:tr>
      <w:tr w:rsidR="001363CF" w:rsidRPr="00130358" w14:paraId="0AA0191F" w14:textId="77777777" w:rsidTr="00D62538">
        <w:trPr>
          <w:cantSplit/>
          <w:jc w:val="center"/>
        </w:trPr>
        <w:tc>
          <w:tcPr>
            <w:tcW w:w="2093" w:type="dxa"/>
          </w:tcPr>
          <w:p w14:paraId="3B6E787A" w14:textId="6FD32386" w:rsidR="001363CF" w:rsidRPr="00130358" w:rsidRDefault="001363CF" w:rsidP="00D62538">
            <w:pPr>
              <w:pStyle w:val="TAL"/>
              <w:keepNext w:val="0"/>
              <w:keepLines w:val="0"/>
              <w:rPr>
                <w:rFonts w:cs="Arial"/>
                <w:lang w:eastAsia="ko-KR"/>
              </w:rPr>
            </w:pPr>
            <w:r w:rsidRPr="00130358">
              <w:rPr>
                <w:rFonts w:cs="v4.2.0"/>
                <w:lang w:eastAsia="ko-KR"/>
              </w:rPr>
              <w:t>Propagation</w:t>
            </w:r>
            <w:r w:rsidR="00D62538" w:rsidRPr="00130358">
              <w:rPr>
                <w:rFonts w:cs="v4.2.0"/>
                <w:lang w:eastAsia="ko-KR"/>
              </w:rPr>
              <w:t xml:space="preserve"> </w:t>
            </w:r>
            <w:r w:rsidRPr="00130358">
              <w:rPr>
                <w:rFonts w:cs="v4.2.0"/>
                <w:lang w:eastAsia="ko-KR"/>
              </w:rPr>
              <w:t>Condition</w:t>
            </w:r>
            <w:r w:rsidR="00D62538" w:rsidRPr="00130358">
              <w:rPr>
                <w:rFonts w:cs="v4.2.0"/>
                <w:lang w:eastAsia="ko-KR"/>
              </w:rPr>
              <w:t xml:space="preserve"> </w:t>
            </w:r>
          </w:p>
        </w:tc>
        <w:tc>
          <w:tcPr>
            <w:tcW w:w="1417" w:type="dxa"/>
            <w:vAlign w:val="center"/>
          </w:tcPr>
          <w:p w14:paraId="1810C5C7" w14:textId="77777777" w:rsidR="001363CF" w:rsidRPr="00130358" w:rsidRDefault="001363CF" w:rsidP="00D62538">
            <w:pPr>
              <w:pStyle w:val="TAC"/>
              <w:keepNext w:val="0"/>
              <w:keepLines w:val="0"/>
              <w:rPr>
                <w:rFonts w:cs="Arial"/>
                <w:lang w:eastAsia="ko-KR"/>
              </w:rPr>
            </w:pPr>
            <w:r w:rsidRPr="00130358">
              <w:rPr>
                <w:rFonts w:cs="Arial"/>
                <w:lang w:eastAsia="ko-KR"/>
              </w:rPr>
              <w:t>-</w:t>
            </w:r>
          </w:p>
        </w:tc>
        <w:tc>
          <w:tcPr>
            <w:tcW w:w="5103" w:type="dxa"/>
            <w:gridSpan w:val="2"/>
          </w:tcPr>
          <w:p w14:paraId="56801485" w14:textId="77777777" w:rsidR="001363CF" w:rsidRPr="00130358" w:rsidRDefault="001363CF" w:rsidP="00D62538">
            <w:pPr>
              <w:pStyle w:val="TAC"/>
              <w:keepNext w:val="0"/>
              <w:keepLines w:val="0"/>
              <w:rPr>
                <w:rFonts w:cs="Arial"/>
                <w:lang w:eastAsia="ko-KR"/>
              </w:rPr>
            </w:pPr>
            <w:r w:rsidRPr="00130358">
              <w:rPr>
                <w:rFonts w:cs="Arial"/>
                <w:lang w:eastAsia="ja-JP"/>
              </w:rPr>
              <w:t>AWGN</w:t>
            </w:r>
          </w:p>
        </w:tc>
      </w:tr>
      <w:tr w:rsidR="001363CF" w:rsidRPr="00130358" w14:paraId="52696062" w14:textId="77777777" w:rsidTr="00D62538">
        <w:trPr>
          <w:cantSplit/>
          <w:jc w:val="center"/>
        </w:trPr>
        <w:tc>
          <w:tcPr>
            <w:tcW w:w="8613" w:type="dxa"/>
            <w:gridSpan w:val="4"/>
          </w:tcPr>
          <w:p w14:paraId="3AF075D5" w14:textId="269DFF5B"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UEs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v4.2.0"/>
                <w:position w:val="-12"/>
                <w:lang w:eastAsia="ja-JP"/>
              </w:rPr>
              <w:object w:dxaOrig="400" w:dyaOrig="360" w14:anchorId="011DD291">
                <v:shape id="_x0000_i1189" type="#_x0000_t75" style="width:20.25pt;height:18.75pt" o:ole="" fillcolor="window">
                  <v:imagedata r:id="rId166" o:title=""/>
                </v:shape>
                <o:OLEObject Type="Embed" ProgID="Equation.3" ShapeID="_x0000_i1189" DrawAspect="Content" ObjectID="_1736593652" r:id="rId167"/>
              </w:obje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35E52F5E" w14:textId="0CB06793"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w:t>
            </w:r>
            <w:r w:rsidR="00D62538" w:rsidRPr="00130358">
              <w:rPr>
                <w:rFonts w:cs="Arial"/>
                <w:lang w:eastAsia="ja-JP"/>
              </w:rPr>
              <w:t xml:space="preserve"> </w:t>
            </w:r>
            <w:r w:rsidR="001363CF" w:rsidRPr="00130358">
              <w:rPr>
                <w:rFonts w:cs="Arial"/>
                <w:lang w:eastAsia="ja-JP"/>
              </w:rPr>
              <w:t>PSSCH-RSRP,</w:t>
            </w:r>
            <w:r w:rsidR="00D62538" w:rsidRPr="00130358">
              <w:rPr>
                <w:rFonts w:cs="Arial"/>
                <w:lang w:eastAsia="ja-JP"/>
              </w:rPr>
              <w:t xml:space="preserve"> </w:t>
            </w:r>
            <w:r w:rsidR="001363CF" w:rsidRPr="00130358">
              <w:rPr>
                <w:rFonts w:cs="Arial"/>
                <w:lang w:eastAsia="ja-JP"/>
              </w:rPr>
              <w:t>S-RSSI1,</w:t>
            </w:r>
            <w:r w:rsidR="00D62538" w:rsidRPr="00130358">
              <w:rPr>
                <w:rFonts w:cs="Arial"/>
                <w:lang w:eastAsia="ja-JP"/>
              </w:rPr>
              <w:t xml:space="preserve"> </w:t>
            </w:r>
            <w:r w:rsidR="001363CF" w:rsidRPr="00130358">
              <w:rPr>
                <w:rFonts w:cs="Arial"/>
                <w:lang w:eastAsia="ja-JP"/>
              </w:rPr>
              <w:t>S-RSSI2,</w:t>
            </w:r>
            <w:r w:rsidR="00D62538" w:rsidRPr="00130358">
              <w:rPr>
                <w:rFonts w:cs="Arial"/>
                <w:lang w:eastAsia="ja-JP"/>
              </w:rPr>
              <w:t xml:space="preserve"> </w:t>
            </w:r>
            <w:r w:rsidR="001363CF" w:rsidRPr="00130358">
              <w:rPr>
                <w:rFonts w:cs="Arial"/>
                <w:lang w:eastAsia="ja-JP"/>
              </w:rPr>
              <w:t>Io1</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Io2</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3456EB76" w14:textId="5E793CD7"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S-RSSI1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rPr>
                <w:lang w:eastAsia="ko-KR"/>
              </w:rPr>
              <w:t xml:space="preserve"> </w:t>
            </w:r>
            <w:r w:rsidR="001363CF" w:rsidRPr="00130358">
              <w:rPr>
                <w:lang w:eastAsia="ko-KR"/>
              </w:rPr>
              <w:t>subframe#</w:t>
            </w:r>
            <w:r w:rsidR="00D62538" w:rsidRPr="00130358">
              <w:rPr>
                <w:lang w:eastAsia="ko-KR"/>
              </w:rPr>
              <w:t xml:space="preserve"> </w:t>
            </w:r>
            <w:r w:rsidR="001363CF" w:rsidRPr="00130358">
              <w:rPr>
                <w:lang w:eastAsia="ko-KR"/>
              </w:rPr>
              <w:t>0</w:t>
            </w:r>
            <w:r w:rsidR="00D62538" w:rsidRPr="00130358">
              <w:rPr>
                <w:lang w:eastAsia="ko-KR"/>
              </w:rPr>
              <w:t xml:space="preserve"> </w:t>
            </w:r>
            <w:r w:rsidR="001363CF" w:rsidRPr="00130358">
              <w:rPr>
                <w:lang w:eastAsia="ko-KR"/>
              </w:rPr>
              <w:t>-</w:t>
            </w:r>
            <w:r w:rsidR="00D62538" w:rsidRPr="00130358">
              <w:rPr>
                <w:lang w:eastAsia="ko-KR"/>
              </w:rPr>
              <w:t xml:space="preserve"> </w:t>
            </w:r>
            <w:r w:rsidR="001363CF" w:rsidRPr="00130358">
              <w:rPr>
                <w:lang w:eastAsia="ko-KR"/>
              </w:rPr>
              <w:t>3</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1363CF" w:rsidRPr="00130358">
              <w:rPr>
                <w:rFonts w:cs="Arial"/>
                <w:lang w:eastAsia="ja-JP"/>
              </w:rPr>
              <w:t>.</w:t>
            </w:r>
          </w:p>
          <w:p w14:paraId="0593DE32" w14:textId="37A43A36" w:rsidR="001363CF" w:rsidRPr="00130358" w:rsidRDefault="00483222" w:rsidP="00D62538">
            <w:pPr>
              <w:pStyle w:val="TAN"/>
              <w:keepNext w:val="0"/>
              <w:keepLines w:val="0"/>
              <w:rPr>
                <w:rFonts w:cs="Arial"/>
                <w:lang w:eastAsia="ja-JP"/>
              </w:rPr>
            </w:pPr>
            <w:r w:rsidRPr="00130358">
              <w:rPr>
                <w:rFonts w:cs="Arial"/>
                <w:lang w:eastAsia="ja-JP"/>
              </w:rPr>
              <w:t>NOTE 4:</w:t>
            </w:r>
            <w:r w:rsidR="001363CF" w:rsidRPr="00130358">
              <w:rPr>
                <w:rFonts w:cs="Arial"/>
                <w:lang w:eastAsia="ja-JP"/>
              </w:rPr>
              <w:tab/>
              <w:t>S-RSSI2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rPr>
                <w:lang w:eastAsia="ko-KR"/>
              </w:rPr>
              <w:t xml:space="preserve"> </w:t>
            </w:r>
            <w:r w:rsidR="001363CF" w:rsidRPr="00130358">
              <w:rPr>
                <w:lang w:eastAsia="ko-KR"/>
              </w:rPr>
              <w:t>subframe#</w:t>
            </w:r>
            <w:r w:rsidR="00D62538" w:rsidRPr="00130358">
              <w:rPr>
                <w:lang w:eastAsia="ko-KR"/>
              </w:rPr>
              <w:t xml:space="preserve"> </w:t>
            </w:r>
            <w:r w:rsidR="001363CF" w:rsidRPr="00130358">
              <w:rPr>
                <w:lang w:eastAsia="ko-KR"/>
              </w:rPr>
              <w:t>4-9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the</w:t>
            </w:r>
            <w:r w:rsidR="00D62538" w:rsidRPr="00130358">
              <w:rPr>
                <w:lang w:eastAsia="ko-KR"/>
              </w:rPr>
              <w:t xml:space="preserve"> </w:t>
            </w:r>
            <w:r w:rsidR="001363CF" w:rsidRPr="00130358">
              <w:rPr>
                <w:lang w:eastAsia="ko-KR"/>
              </w:rPr>
              <w:t>subframe#</w:t>
            </w:r>
            <w:r w:rsidR="00D62538" w:rsidRPr="00130358">
              <w:rPr>
                <w:lang w:eastAsia="ko-KR"/>
              </w:rPr>
              <w:t xml:space="preserve"> </w:t>
            </w:r>
            <w:r w:rsidR="001363CF" w:rsidRPr="00130358">
              <w:rPr>
                <w:lang w:eastAsia="ko-KR"/>
              </w:rPr>
              <w:t>0-9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1,…,</w:t>
            </w:r>
            <w:r w:rsidR="00D62538" w:rsidRPr="00130358">
              <w:rPr>
                <w:rFonts w:cs="Arial"/>
                <w:lang w:eastAsia="ja-JP"/>
              </w:rPr>
              <w:t xml:space="preserve"> </w:t>
            </w:r>
            <w:r w:rsidR="001363CF" w:rsidRPr="00130358">
              <w:rPr>
                <w:rFonts w:cs="Arial"/>
                <w:lang w:eastAsia="ja-JP"/>
              </w:rPr>
              <w:t>9</w:t>
            </w:r>
            <w:r w:rsidRPr="00130358">
              <w:rPr>
                <w:rFonts w:cs="Arial"/>
                <w:lang w:eastAsia="ja-JP"/>
              </w:rPr>
              <w:t>"</w:t>
            </w:r>
            <w:r w:rsidR="001363CF" w:rsidRPr="00130358">
              <w:rPr>
                <w:rFonts w:cs="Arial"/>
                <w:lang w:eastAsia="ja-JP"/>
              </w:rPr>
              <w:t>.</w:t>
            </w:r>
          </w:p>
          <w:p w14:paraId="14BFCCDA" w14:textId="77DF7BD8" w:rsidR="001363CF" w:rsidRPr="00130358" w:rsidRDefault="00483222" w:rsidP="00D62538">
            <w:pPr>
              <w:pStyle w:val="TAN"/>
              <w:keepNext w:val="0"/>
              <w:keepLines w:val="0"/>
              <w:rPr>
                <w:rFonts w:cs="Arial"/>
                <w:lang w:eastAsia="ja-JP"/>
              </w:rPr>
            </w:pPr>
            <w:r w:rsidRPr="00130358">
              <w:rPr>
                <w:rFonts w:cs="Arial"/>
                <w:lang w:eastAsia="ja-JP"/>
              </w:rPr>
              <w:t>NOTE 5:</w:t>
            </w:r>
            <w:r w:rsidR="001363CF" w:rsidRPr="00130358">
              <w:rPr>
                <w:rFonts w:cs="Arial"/>
                <w:lang w:eastAsia="ja-JP"/>
              </w:rPr>
              <w:tab/>
              <w:t>Io1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Io</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t xml:space="preserve"> </w:t>
            </w:r>
            <w:r w:rsidR="001363CF" w:rsidRPr="00130358">
              <w:t>subframe#</w:t>
            </w:r>
            <w:r w:rsidR="00D62538" w:rsidRPr="00130358">
              <w:t xml:space="preserve"> </w:t>
            </w:r>
            <w:r w:rsidR="001363CF" w:rsidRPr="00130358">
              <w:t>0</w:t>
            </w:r>
            <w:r w:rsidR="00D62538" w:rsidRPr="00130358">
              <w:t xml:space="preserve"> </w:t>
            </w:r>
            <w:r w:rsidR="001363CF" w:rsidRPr="00130358">
              <w:t>-</w:t>
            </w:r>
            <w:r w:rsidR="00D62538" w:rsidRPr="00130358">
              <w:t xml:space="preserve"> </w:t>
            </w:r>
            <w:r w:rsidR="001363CF" w:rsidRPr="00130358">
              <w:t>3</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1363CF" w:rsidRPr="00130358">
              <w:rPr>
                <w:rFonts w:cs="Arial"/>
                <w:lang w:eastAsia="ja-JP"/>
              </w:rPr>
              <w:t>.</w:t>
            </w:r>
          </w:p>
          <w:p w14:paraId="1D2292E0" w14:textId="1AA21CAE" w:rsidR="001363CF" w:rsidRPr="00130358" w:rsidRDefault="00483222" w:rsidP="00D62538">
            <w:pPr>
              <w:pStyle w:val="TAN"/>
              <w:keepNext w:val="0"/>
              <w:keepLines w:val="0"/>
              <w:rPr>
                <w:rFonts w:cs="Arial"/>
                <w:lang w:eastAsia="ja-JP"/>
              </w:rPr>
            </w:pPr>
            <w:r w:rsidRPr="00130358">
              <w:rPr>
                <w:rFonts w:cs="Arial"/>
                <w:lang w:eastAsia="ja-JP"/>
              </w:rPr>
              <w:t>NOTE 6:</w:t>
            </w:r>
            <w:r w:rsidR="001363CF" w:rsidRPr="00130358">
              <w:rPr>
                <w:rFonts w:cs="Arial"/>
                <w:lang w:eastAsia="ja-JP"/>
              </w:rPr>
              <w:tab/>
              <w:t>Io2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Io</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rPr>
                <w:rFonts w:cs="Arial"/>
                <w:lang w:eastAsia="ja-JP"/>
              </w:rPr>
              <w:t xml:space="preserve"> </w:t>
            </w:r>
            <w:r w:rsidR="001363CF" w:rsidRPr="00130358">
              <w:rPr>
                <w:rFonts w:cs="Arial"/>
                <w:lang w:eastAsia="ja-JP"/>
              </w:rPr>
              <w:t>the</w:t>
            </w:r>
            <w:r w:rsidR="00D62538" w:rsidRPr="00130358">
              <w:t xml:space="preserve"> </w:t>
            </w:r>
            <w:r w:rsidR="001363CF" w:rsidRPr="00130358">
              <w:t>subframe#</w:t>
            </w:r>
            <w:r w:rsidR="00D62538" w:rsidRPr="00130358">
              <w:t xml:space="preserve"> </w:t>
            </w:r>
            <w:r w:rsidR="001363CF" w:rsidRPr="00130358">
              <w:t>4-9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0</w:t>
            </w:r>
            <w:r w:rsidRPr="00130358">
              <w:rPr>
                <w:rFonts w:cs="Arial"/>
                <w:lang w:eastAsia="ja-JP"/>
              </w:rPr>
              <w:t>"</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the</w:t>
            </w:r>
            <w:r w:rsidR="00D62538" w:rsidRPr="00130358">
              <w:t xml:space="preserve"> </w:t>
            </w:r>
            <w:r w:rsidR="001363CF" w:rsidRPr="00130358">
              <w:t>subframe#</w:t>
            </w:r>
            <w:r w:rsidR="00D62538" w:rsidRPr="00130358">
              <w:t xml:space="preserve"> </w:t>
            </w:r>
            <w:r w:rsidR="001363CF" w:rsidRPr="00130358">
              <w:t>0-9</w:t>
            </w:r>
            <w:r w:rsidR="00D62538" w:rsidRPr="00130358">
              <w:rPr>
                <w:rFonts w:cs="Arial"/>
                <w:lang w:eastAsia="ja-JP"/>
              </w:rPr>
              <w:t xml:space="preserve"> </w:t>
            </w:r>
            <w:r w:rsidR="001363CF" w:rsidRPr="00130358">
              <w:rPr>
                <w:rFonts w:cs="Arial"/>
                <w:lang w:eastAsia="ja-JP"/>
              </w:rPr>
              <w:t>with</w:t>
            </w:r>
            <w:r w:rsidR="00D62538" w:rsidRPr="00130358">
              <w:rPr>
                <w:rFonts w:cs="Arial"/>
                <w:lang w:eastAsia="ja-JP"/>
              </w:rPr>
              <w:t xml:space="preserve"> </w:t>
            </w:r>
            <w:r w:rsidRPr="00130358">
              <w:rPr>
                <w:rFonts w:cs="Arial"/>
                <w:lang w:eastAsia="ja-JP"/>
              </w:rPr>
              <w:t>"</w:t>
            </w:r>
            <w:r w:rsidR="001363CF" w:rsidRPr="00130358">
              <w:rPr>
                <w:rFonts w:cs="Arial"/>
                <w:lang w:eastAsia="ja-JP"/>
              </w:rPr>
              <w:t>SFN</w:t>
            </w:r>
            <w:r w:rsidR="00D62538" w:rsidRPr="00130358">
              <w:rPr>
                <w:rFonts w:cs="Arial"/>
                <w:lang w:eastAsia="ja-JP"/>
              </w:rPr>
              <w:t xml:space="preserve"> </w:t>
            </w:r>
            <w:r w:rsidR="001363CF" w:rsidRPr="00130358">
              <w:rPr>
                <w:rFonts w:cs="Arial"/>
                <w:lang w:eastAsia="ja-JP"/>
              </w:rPr>
              <w:t>mod</w:t>
            </w:r>
            <w:r w:rsidR="00D62538" w:rsidRPr="00130358">
              <w:rPr>
                <w:rFonts w:cs="Arial"/>
                <w:lang w:eastAsia="ja-JP"/>
              </w:rPr>
              <w:t xml:space="preserve"> </w:t>
            </w:r>
            <w:r w:rsidR="001363CF" w:rsidRPr="00130358">
              <w:rPr>
                <w:rFonts w:cs="Arial"/>
                <w:lang w:eastAsia="ja-JP"/>
              </w:rPr>
              <w:t>10</w:t>
            </w:r>
            <w:r w:rsidR="00D62538" w:rsidRPr="00130358">
              <w:rPr>
                <w:rFonts w:cs="Arial"/>
                <w:lang w:eastAsia="ja-JP"/>
              </w:rPr>
              <w:t xml:space="preserve"> </w:t>
            </w:r>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1,…,</w:t>
            </w:r>
            <w:r w:rsidR="00D62538" w:rsidRPr="00130358">
              <w:rPr>
                <w:rFonts w:cs="Arial"/>
                <w:lang w:eastAsia="ja-JP"/>
              </w:rPr>
              <w:t xml:space="preserve"> </w:t>
            </w:r>
            <w:r w:rsidR="001363CF" w:rsidRPr="00130358">
              <w:rPr>
                <w:rFonts w:cs="Arial"/>
                <w:lang w:eastAsia="ja-JP"/>
              </w:rPr>
              <w:t>9</w:t>
            </w:r>
            <w:r w:rsidRPr="00130358">
              <w:rPr>
                <w:rFonts w:cs="Arial"/>
                <w:lang w:eastAsia="ja-JP"/>
              </w:rPr>
              <w:t>"</w:t>
            </w:r>
            <w:r w:rsidR="001363CF" w:rsidRPr="00130358">
              <w:rPr>
                <w:rFonts w:cs="Arial"/>
                <w:lang w:eastAsia="ja-JP"/>
              </w:rPr>
              <w:t>.</w:t>
            </w:r>
          </w:p>
        </w:tc>
      </w:tr>
    </w:tbl>
    <w:p w14:paraId="2FA3749B" w14:textId="77777777" w:rsidR="001363CF" w:rsidRPr="00130358" w:rsidRDefault="001363CF" w:rsidP="00D62538">
      <w:pPr>
        <w:rPr>
          <w:rFonts w:cs="v4.2.0"/>
        </w:rPr>
      </w:pPr>
    </w:p>
    <w:p w14:paraId="2CBD3274" w14:textId="77777777" w:rsidR="001363CF" w:rsidRPr="00130358" w:rsidRDefault="001363CF" w:rsidP="00D62538">
      <w:pPr>
        <w:pStyle w:val="TH"/>
        <w:keepNext w:val="0"/>
        <w:keepLines w:val="0"/>
      </w:pPr>
      <w:r w:rsidRPr="00130358">
        <w:t xml:space="preserve">Table </w:t>
      </w:r>
      <w:r w:rsidRPr="00130358">
        <w:rPr>
          <w:rFonts w:cs="v4.2.0"/>
        </w:rPr>
        <w:t>12.4.5-2</w:t>
      </w:r>
      <w:r w:rsidRPr="00130358">
        <w:t>: Cell Test Parameters for Congestion Control Measurement Test for V2X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55"/>
        <w:gridCol w:w="1918"/>
        <w:gridCol w:w="1910"/>
        <w:gridCol w:w="1494"/>
      </w:tblGrid>
      <w:tr w:rsidR="001363CF" w:rsidRPr="00130358" w14:paraId="78695F8C" w14:textId="77777777" w:rsidTr="00772922">
        <w:trPr>
          <w:cantSplit/>
          <w:tblHeader/>
          <w:jc w:val="center"/>
        </w:trPr>
        <w:tc>
          <w:tcPr>
            <w:tcW w:w="2278" w:type="pct"/>
            <w:vMerge w:val="restart"/>
            <w:tcBorders>
              <w:top w:val="single" w:sz="4" w:space="0" w:color="auto"/>
              <w:left w:val="single" w:sz="4" w:space="0" w:color="auto"/>
            </w:tcBorders>
            <w:vAlign w:val="center"/>
          </w:tcPr>
          <w:p w14:paraId="7145654D"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981" w:type="pct"/>
            <w:vMerge w:val="restart"/>
            <w:tcBorders>
              <w:top w:val="single" w:sz="4" w:space="0" w:color="auto"/>
            </w:tcBorders>
            <w:vAlign w:val="center"/>
          </w:tcPr>
          <w:p w14:paraId="0E4C4106"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1740" w:type="pct"/>
            <w:gridSpan w:val="2"/>
            <w:tcBorders>
              <w:top w:val="single" w:sz="4" w:space="0" w:color="auto"/>
            </w:tcBorders>
          </w:tcPr>
          <w:p w14:paraId="1E673502" w14:textId="3AC2DC03" w:rsidR="001363CF" w:rsidRPr="00130358" w:rsidRDefault="001363CF" w:rsidP="00D62538">
            <w:pPr>
              <w:pStyle w:val="TAH"/>
              <w:keepNext w:val="0"/>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23621559" w14:textId="77777777" w:rsidTr="00772922">
        <w:trPr>
          <w:cantSplit/>
          <w:tblHeader/>
          <w:jc w:val="center"/>
        </w:trPr>
        <w:tc>
          <w:tcPr>
            <w:tcW w:w="2278" w:type="pct"/>
            <w:vMerge/>
            <w:tcBorders>
              <w:left w:val="single" w:sz="4" w:space="0" w:color="auto"/>
              <w:bottom w:val="single" w:sz="4" w:space="0" w:color="auto"/>
            </w:tcBorders>
            <w:vAlign w:val="center"/>
          </w:tcPr>
          <w:p w14:paraId="7D83652F" w14:textId="77777777" w:rsidR="001363CF" w:rsidRPr="00130358" w:rsidRDefault="001363CF" w:rsidP="00D62538">
            <w:pPr>
              <w:pStyle w:val="TAH"/>
              <w:keepNext w:val="0"/>
              <w:keepLines w:val="0"/>
              <w:rPr>
                <w:rFonts w:cs="Arial"/>
                <w:lang w:eastAsia="ja-JP"/>
              </w:rPr>
            </w:pPr>
          </w:p>
        </w:tc>
        <w:tc>
          <w:tcPr>
            <w:tcW w:w="981" w:type="pct"/>
            <w:vMerge/>
            <w:tcBorders>
              <w:bottom w:val="single" w:sz="4" w:space="0" w:color="auto"/>
            </w:tcBorders>
            <w:vAlign w:val="center"/>
          </w:tcPr>
          <w:p w14:paraId="34CDA87F" w14:textId="77777777" w:rsidR="001363CF" w:rsidRPr="00130358" w:rsidRDefault="001363CF" w:rsidP="00D62538">
            <w:pPr>
              <w:pStyle w:val="TAH"/>
              <w:keepNext w:val="0"/>
              <w:keepLines w:val="0"/>
              <w:rPr>
                <w:rFonts w:cs="Arial"/>
                <w:lang w:eastAsia="ja-JP"/>
              </w:rPr>
            </w:pPr>
          </w:p>
        </w:tc>
        <w:tc>
          <w:tcPr>
            <w:tcW w:w="977" w:type="pct"/>
            <w:tcBorders>
              <w:bottom w:val="single" w:sz="4" w:space="0" w:color="auto"/>
            </w:tcBorders>
            <w:vAlign w:val="center"/>
          </w:tcPr>
          <w:p w14:paraId="50C5E3AE"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764" w:type="pct"/>
            <w:tcBorders>
              <w:bottom w:val="single" w:sz="4" w:space="0" w:color="auto"/>
            </w:tcBorders>
            <w:vAlign w:val="center"/>
          </w:tcPr>
          <w:p w14:paraId="52BC785B"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r>
      <w:tr w:rsidR="001363CF" w:rsidRPr="00130358" w14:paraId="4154F4AF" w14:textId="77777777" w:rsidTr="00772922">
        <w:trPr>
          <w:cantSplit/>
          <w:jc w:val="center"/>
        </w:trPr>
        <w:tc>
          <w:tcPr>
            <w:tcW w:w="2278" w:type="pct"/>
            <w:tcBorders>
              <w:left w:val="single" w:sz="4" w:space="0" w:color="auto"/>
              <w:bottom w:val="single" w:sz="4" w:space="0" w:color="auto"/>
            </w:tcBorders>
            <w:vAlign w:val="center"/>
          </w:tcPr>
          <w:p w14:paraId="04D9CC74" w14:textId="33A65229"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981" w:type="pct"/>
            <w:tcBorders>
              <w:bottom w:val="single" w:sz="4" w:space="0" w:color="auto"/>
            </w:tcBorders>
            <w:vAlign w:val="center"/>
          </w:tcPr>
          <w:p w14:paraId="32853ECE" w14:textId="77777777" w:rsidR="001363CF" w:rsidRPr="00130358" w:rsidRDefault="001363CF" w:rsidP="00D62538">
            <w:pPr>
              <w:pStyle w:val="TAC"/>
              <w:keepNext w:val="0"/>
              <w:keepLines w:val="0"/>
              <w:rPr>
                <w:rFonts w:cs="Arial"/>
                <w:lang w:eastAsia="ja-JP"/>
              </w:rPr>
            </w:pPr>
          </w:p>
        </w:tc>
        <w:tc>
          <w:tcPr>
            <w:tcW w:w="1740" w:type="pct"/>
            <w:gridSpan w:val="2"/>
            <w:tcBorders>
              <w:bottom w:val="single" w:sz="4" w:space="0" w:color="auto"/>
            </w:tcBorders>
            <w:vAlign w:val="center"/>
          </w:tcPr>
          <w:p w14:paraId="3CC7354F" w14:textId="77777777" w:rsidR="001363CF" w:rsidRPr="00130358" w:rsidRDefault="001363CF" w:rsidP="00D62538">
            <w:pPr>
              <w:pStyle w:val="TAC"/>
              <w:keepNext w:val="0"/>
              <w:keepLines w:val="0"/>
              <w:rPr>
                <w:rFonts w:cs="Arial"/>
                <w:bCs/>
                <w:lang w:eastAsia="ja-JP"/>
              </w:rPr>
            </w:pPr>
            <w:r w:rsidRPr="00130358">
              <w:rPr>
                <w:rFonts w:cs="Arial"/>
                <w:bCs/>
                <w:lang w:eastAsia="ja-JP"/>
              </w:rPr>
              <w:t>2</w:t>
            </w:r>
          </w:p>
        </w:tc>
      </w:tr>
      <w:tr w:rsidR="001363CF" w:rsidRPr="00130358" w14:paraId="20823BBC" w14:textId="77777777" w:rsidTr="00772922">
        <w:trPr>
          <w:cantSplit/>
          <w:jc w:val="center"/>
        </w:trPr>
        <w:tc>
          <w:tcPr>
            <w:tcW w:w="2278" w:type="pct"/>
            <w:tcBorders>
              <w:left w:val="single" w:sz="4" w:space="0" w:color="auto"/>
              <w:bottom w:val="single" w:sz="4" w:space="0" w:color="auto"/>
            </w:tcBorders>
            <w:vAlign w:val="center"/>
          </w:tcPr>
          <w:p w14:paraId="733BC75F" w14:textId="77777777" w:rsidR="001363CF" w:rsidRPr="00130358" w:rsidRDefault="001363CF" w:rsidP="00D62538">
            <w:pPr>
              <w:pStyle w:val="TAL"/>
              <w:keepNext w:val="0"/>
              <w:keepLines w:val="0"/>
              <w:rPr>
                <w:rFonts w:cs="Arial"/>
                <w:lang w:eastAsia="ja-JP"/>
              </w:rPr>
            </w:pPr>
            <w:proofErr w:type="spellStart"/>
            <w:r w:rsidRPr="00130358">
              <w:rPr>
                <w:rFonts w:cs="Arial"/>
                <w:lang w:eastAsia="ja-JP"/>
              </w:rPr>
              <w:t>BW</w:t>
            </w:r>
            <w:r w:rsidRPr="00130358">
              <w:rPr>
                <w:rFonts w:cs="Arial"/>
                <w:vertAlign w:val="subscript"/>
                <w:lang w:eastAsia="ja-JP"/>
              </w:rPr>
              <w:t>channel</w:t>
            </w:r>
            <w:proofErr w:type="spellEnd"/>
          </w:p>
        </w:tc>
        <w:tc>
          <w:tcPr>
            <w:tcW w:w="981" w:type="pct"/>
            <w:tcBorders>
              <w:bottom w:val="single" w:sz="4" w:space="0" w:color="auto"/>
            </w:tcBorders>
            <w:vAlign w:val="center"/>
          </w:tcPr>
          <w:p w14:paraId="575C73A2"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1740" w:type="pct"/>
            <w:gridSpan w:val="2"/>
            <w:tcBorders>
              <w:bottom w:val="single" w:sz="4" w:space="0" w:color="auto"/>
            </w:tcBorders>
            <w:vAlign w:val="center"/>
          </w:tcPr>
          <w:p w14:paraId="10CCEBE4" w14:textId="77777777" w:rsidR="001363CF" w:rsidRPr="00130358" w:rsidRDefault="001363CF" w:rsidP="00D62538">
            <w:pPr>
              <w:pStyle w:val="TAC"/>
              <w:keepNext w:val="0"/>
              <w:keepLines w:val="0"/>
              <w:rPr>
                <w:rFonts w:cs="Arial"/>
                <w:bCs/>
                <w:lang w:eastAsia="ja-JP"/>
              </w:rPr>
            </w:pPr>
            <w:r w:rsidRPr="00130358">
              <w:rPr>
                <w:rFonts w:cs="Arial"/>
                <w:bCs/>
                <w:lang w:eastAsia="ja-JP"/>
              </w:rPr>
              <w:t>10</w:t>
            </w:r>
          </w:p>
        </w:tc>
      </w:tr>
      <w:tr w:rsidR="001363CF" w:rsidRPr="00130358" w14:paraId="26E112A1" w14:textId="77777777" w:rsidTr="00772922">
        <w:trPr>
          <w:cantSplit/>
          <w:jc w:val="center"/>
        </w:trPr>
        <w:tc>
          <w:tcPr>
            <w:tcW w:w="2278" w:type="pct"/>
            <w:tcBorders>
              <w:left w:val="single" w:sz="4" w:space="0" w:color="auto"/>
              <w:bottom w:val="single" w:sz="4" w:space="0" w:color="auto"/>
            </w:tcBorders>
            <w:vAlign w:val="center"/>
          </w:tcPr>
          <w:p w14:paraId="3F3A4DB9" w14:textId="7095540F" w:rsidR="001363CF" w:rsidRPr="00130358" w:rsidRDefault="001363CF" w:rsidP="00D62538">
            <w:pPr>
              <w:pStyle w:val="TAL"/>
              <w:keepNext w:val="0"/>
              <w:keepLines w:val="0"/>
              <w:rPr>
                <w:rFonts w:cs="Arial"/>
                <w:vertAlign w:val="superscript"/>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A.3.1.2.1</w:t>
            </w:r>
          </w:p>
        </w:tc>
        <w:tc>
          <w:tcPr>
            <w:tcW w:w="981" w:type="pct"/>
            <w:tcBorders>
              <w:bottom w:val="single" w:sz="4" w:space="0" w:color="auto"/>
            </w:tcBorders>
            <w:vAlign w:val="center"/>
          </w:tcPr>
          <w:p w14:paraId="3AC4956A" w14:textId="77777777" w:rsidR="001363CF" w:rsidRPr="00130358" w:rsidRDefault="001363CF" w:rsidP="00D62538">
            <w:pPr>
              <w:pStyle w:val="TAC"/>
              <w:keepNext w:val="0"/>
              <w:keepLines w:val="0"/>
              <w:rPr>
                <w:rFonts w:cs="Arial"/>
                <w:lang w:eastAsia="ja-JP"/>
              </w:rPr>
            </w:pPr>
          </w:p>
        </w:tc>
        <w:tc>
          <w:tcPr>
            <w:tcW w:w="1740" w:type="pct"/>
            <w:gridSpan w:val="2"/>
            <w:tcBorders>
              <w:bottom w:val="single" w:sz="4" w:space="0" w:color="auto"/>
            </w:tcBorders>
            <w:vAlign w:val="center"/>
          </w:tcPr>
          <w:p w14:paraId="22A4C9DE" w14:textId="02FC330A" w:rsidR="001363CF" w:rsidRPr="00130358" w:rsidRDefault="001363CF" w:rsidP="00D62538">
            <w:pPr>
              <w:pStyle w:val="TAC"/>
              <w:keepNext w:val="0"/>
              <w:keepLines w:val="0"/>
              <w:rPr>
                <w:rFonts w:cs="Arial"/>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062C48BA" w14:textId="77777777" w:rsidTr="00772922">
        <w:trPr>
          <w:cantSplit/>
          <w:jc w:val="center"/>
        </w:trPr>
        <w:tc>
          <w:tcPr>
            <w:tcW w:w="2278" w:type="pct"/>
            <w:tcBorders>
              <w:left w:val="single" w:sz="4" w:space="0" w:color="auto"/>
              <w:bottom w:val="single" w:sz="4" w:space="0" w:color="auto"/>
            </w:tcBorders>
            <w:vAlign w:val="center"/>
          </w:tcPr>
          <w:p w14:paraId="2394812F" w14:textId="65B8C9FB" w:rsidR="001363CF" w:rsidRPr="00130358" w:rsidRDefault="001363CF" w:rsidP="00D62538">
            <w:pPr>
              <w:pStyle w:val="TAL"/>
              <w:keepNext w:val="0"/>
              <w:keepLines w:val="0"/>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A.3.2.1.2</w:t>
            </w:r>
          </w:p>
        </w:tc>
        <w:tc>
          <w:tcPr>
            <w:tcW w:w="981" w:type="pct"/>
            <w:tcBorders>
              <w:bottom w:val="single" w:sz="4" w:space="0" w:color="auto"/>
            </w:tcBorders>
            <w:vAlign w:val="center"/>
          </w:tcPr>
          <w:p w14:paraId="132CA19F" w14:textId="77777777" w:rsidR="001363CF" w:rsidRPr="00130358" w:rsidRDefault="001363CF" w:rsidP="00D62538">
            <w:pPr>
              <w:pStyle w:val="TAC"/>
              <w:keepNext w:val="0"/>
              <w:keepLines w:val="0"/>
              <w:rPr>
                <w:rFonts w:cs="Arial"/>
                <w:lang w:eastAsia="ja-JP"/>
              </w:rPr>
            </w:pPr>
          </w:p>
        </w:tc>
        <w:tc>
          <w:tcPr>
            <w:tcW w:w="1740" w:type="pct"/>
            <w:gridSpan w:val="2"/>
            <w:tcBorders>
              <w:bottom w:val="single" w:sz="4" w:space="0" w:color="auto"/>
            </w:tcBorders>
            <w:vAlign w:val="center"/>
          </w:tcPr>
          <w:p w14:paraId="3241176C" w14:textId="3E67A2BF" w:rsidR="001363CF" w:rsidRPr="00130358" w:rsidRDefault="001363CF" w:rsidP="00D62538">
            <w:pPr>
              <w:pStyle w:val="TAC"/>
              <w:keepNext w:val="0"/>
              <w:keepLines w:val="0"/>
              <w:rPr>
                <w:rFonts w:cs="Arial"/>
                <w:lang w:eastAsia="ja-JP"/>
              </w:rPr>
            </w:pPr>
            <w:r w:rsidRPr="00130358">
              <w:rPr>
                <w:rFonts w:cs="Arial"/>
                <w:lang w:eastAsia="ja-JP"/>
              </w:rPr>
              <w:t>OP.2</w:t>
            </w:r>
            <w:r w:rsidR="00D62538" w:rsidRPr="00130358">
              <w:rPr>
                <w:rFonts w:cs="Arial"/>
                <w:lang w:eastAsia="ja-JP"/>
              </w:rPr>
              <w:t xml:space="preserve"> </w:t>
            </w:r>
            <w:r w:rsidRPr="00130358">
              <w:rPr>
                <w:rFonts w:cs="Arial"/>
                <w:lang w:eastAsia="ja-JP"/>
              </w:rPr>
              <w:t>FDD</w:t>
            </w:r>
          </w:p>
        </w:tc>
      </w:tr>
      <w:tr w:rsidR="001363CF" w:rsidRPr="00130358" w14:paraId="67629586" w14:textId="77777777" w:rsidTr="00772922">
        <w:trPr>
          <w:cantSplit/>
          <w:jc w:val="center"/>
        </w:trPr>
        <w:tc>
          <w:tcPr>
            <w:tcW w:w="2278" w:type="pct"/>
            <w:tcBorders>
              <w:left w:val="single" w:sz="4" w:space="0" w:color="auto"/>
              <w:bottom w:val="single" w:sz="4" w:space="0" w:color="auto"/>
            </w:tcBorders>
            <w:vAlign w:val="center"/>
          </w:tcPr>
          <w:p w14:paraId="6BEECDC7" w14:textId="77777777" w:rsidR="001363CF" w:rsidRPr="00130358" w:rsidRDefault="001363CF" w:rsidP="00D62538">
            <w:pPr>
              <w:pStyle w:val="TAL"/>
              <w:keepNext w:val="0"/>
              <w:keepLines w:val="0"/>
              <w:rPr>
                <w:rFonts w:cs="Arial"/>
                <w:lang w:eastAsia="ja-JP"/>
              </w:rPr>
            </w:pPr>
            <w:r w:rsidRPr="00130358">
              <w:rPr>
                <w:rFonts w:cs="Arial"/>
                <w:lang w:eastAsia="ja-JP"/>
              </w:rPr>
              <w:t>PBCH_RA</w:t>
            </w:r>
          </w:p>
        </w:tc>
        <w:tc>
          <w:tcPr>
            <w:tcW w:w="981" w:type="pct"/>
            <w:vMerge w:val="restart"/>
            <w:vAlign w:val="center"/>
          </w:tcPr>
          <w:p w14:paraId="43592CB3" w14:textId="77777777" w:rsidR="001363CF" w:rsidRPr="00130358" w:rsidRDefault="001363CF" w:rsidP="00D62538">
            <w:pPr>
              <w:pStyle w:val="TAC"/>
              <w:keepNext w:val="0"/>
              <w:keepLines w:val="0"/>
              <w:rPr>
                <w:rFonts w:cs="Arial"/>
                <w:lang w:eastAsia="ja-JP"/>
              </w:rPr>
            </w:pPr>
            <w:r w:rsidRPr="00130358">
              <w:rPr>
                <w:rFonts w:cs="Arial"/>
                <w:bCs/>
                <w:lang w:eastAsia="ja-JP"/>
              </w:rPr>
              <w:t>dB</w:t>
            </w:r>
          </w:p>
        </w:tc>
        <w:tc>
          <w:tcPr>
            <w:tcW w:w="1740" w:type="pct"/>
            <w:gridSpan w:val="2"/>
            <w:vMerge w:val="restart"/>
            <w:vAlign w:val="center"/>
          </w:tcPr>
          <w:p w14:paraId="4F14ADF6" w14:textId="77777777" w:rsidR="001363CF" w:rsidRPr="00130358" w:rsidRDefault="001363CF" w:rsidP="00D62538">
            <w:pPr>
              <w:pStyle w:val="TAC"/>
              <w:keepNext w:val="0"/>
              <w:keepLines w:val="0"/>
              <w:rPr>
                <w:rFonts w:cs="Arial"/>
                <w:bCs/>
                <w:lang w:eastAsia="ja-JP"/>
              </w:rPr>
            </w:pPr>
            <w:r w:rsidRPr="00130358">
              <w:rPr>
                <w:rFonts w:cs="Arial"/>
                <w:bCs/>
                <w:lang w:eastAsia="ja-JP"/>
              </w:rPr>
              <w:t>0</w:t>
            </w:r>
          </w:p>
        </w:tc>
      </w:tr>
      <w:tr w:rsidR="001363CF" w:rsidRPr="00130358" w14:paraId="1F8D183E" w14:textId="77777777" w:rsidTr="00772922">
        <w:trPr>
          <w:cantSplit/>
          <w:jc w:val="center"/>
        </w:trPr>
        <w:tc>
          <w:tcPr>
            <w:tcW w:w="2278" w:type="pct"/>
            <w:tcBorders>
              <w:left w:val="single" w:sz="4" w:space="0" w:color="auto"/>
              <w:bottom w:val="single" w:sz="4" w:space="0" w:color="auto"/>
            </w:tcBorders>
            <w:vAlign w:val="center"/>
          </w:tcPr>
          <w:p w14:paraId="4C0F29BE"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981" w:type="pct"/>
            <w:vMerge/>
            <w:vAlign w:val="center"/>
          </w:tcPr>
          <w:p w14:paraId="7CC145B9"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1D9CB309" w14:textId="77777777" w:rsidR="001363CF" w:rsidRPr="00130358" w:rsidRDefault="001363CF" w:rsidP="00D62538">
            <w:pPr>
              <w:pStyle w:val="TAC"/>
              <w:keepNext w:val="0"/>
              <w:keepLines w:val="0"/>
              <w:rPr>
                <w:rFonts w:cs="Arial"/>
                <w:lang w:eastAsia="ja-JP"/>
              </w:rPr>
            </w:pPr>
          </w:p>
        </w:tc>
      </w:tr>
      <w:tr w:rsidR="001363CF" w:rsidRPr="00130358" w14:paraId="7285D7C5" w14:textId="77777777" w:rsidTr="00772922">
        <w:trPr>
          <w:cantSplit/>
          <w:jc w:val="center"/>
        </w:trPr>
        <w:tc>
          <w:tcPr>
            <w:tcW w:w="2278" w:type="pct"/>
            <w:tcBorders>
              <w:left w:val="single" w:sz="4" w:space="0" w:color="auto"/>
              <w:bottom w:val="single" w:sz="4" w:space="0" w:color="auto"/>
            </w:tcBorders>
            <w:vAlign w:val="center"/>
          </w:tcPr>
          <w:p w14:paraId="02E7D04E"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981" w:type="pct"/>
            <w:vMerge/>
            <w:vAlign w:val="center"/>
          </w:tcPr>
          <w:p w14:paraId="122EE248"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2BABA280" w14:textId="77777777" w:rsidR="001363CF" w:rsidRPr="00130358" w:rsidRDefault="001363CF" w:rsidP="00D62538">
            <w:pPr>
              <w:pStyle w:val="TAC"/>
              <w:keepNext w:val="0"/>
              <w:keepLines w:val="0"/>
              <w:rPr>
                <w:rFonts w:cs="Arial"/>
                <w:lang w:eastAsia="ja-JP"/>
              </w:rPr>
            </w:pPr>
          </w:p>
        </w:tc>
      </w:tr>
      <w:tr w:rsidR="001363CF" w:rsidRPr="00130358" w14:paraId="63C2E396" w14:textId="77777777" w:rsidTr="00772922">
        <w:trPr>
          <w:cantSplit/>
          <w:jc w:val="center"/>
        </w:trPr>
        <w:tc>
          <w:tcPr>
            <w:tcW w:w="2278" w:type="pct"/>
            <w:tcBorders>
              <w:left w:val="single" w:sz="4" w:space="0" w:color="auto"/>
              <w:bottom w:val="single" w:sz="4" w:space="0" w:color="auto"/>
            </w:tcBorders>
            <w:vAlign w:val="center"/>
          </w:tcPr>
          <w:p w14:paraId="13B3A784"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981" w:type="pct"/>
            <w:vMerge/>
            <w:vAlign w:val="center"/>
          </w:tcPr>
          <w:p w14:paraId="6E2E2BAC"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7C4E5294" w14:textId="77777777" w:rsidR="001363CF" w:rsidRPr="00130358" w:rsidRDefault="001363CF" w:rsidP="00D62538">
            <w:pPr>
              <w:pStyle w:val="TAC"/>
              <w:keepNext w:val="0"/>
              <w:keepLines w:val="0"/>
              <w:rPr>
                <w:rFonts w:cs="Arial"/>
                <w:lang w:eastAsia="ja-JP"/>
              </w:rPr>
            </w:pPr>
          </w:p>
        </w:tc>
      </w:tr>
      <w:tr w:rsidR="001363CF" w:rsidRPr="00130358" w14:paraId="37AD0401" w14:textId="77777777" w:rsidTr="00772922">
        <w:trPr>
          <w:cantSplit/>
          <w:jc w:val="center"/>
        </w:trPr>
        <w:tc>
          <w:tcPr>
            <w:tcW w:w="2278" w:type="pct"/>
            <w:tcBorders>
              <w:left w:val="single" w:sz="4" w:space="0" w:color="auto"/>
              <w:bottom w:val="single" w:sz="4" w:space="0" w:color="auto"/>
            </w:tcBorders>
            <w:vAlign w:val="center"/>
          </w:tcPr>
          <w:p w14:paraId="46A1DA04"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981" w:type="pct"/>
            <w:vMerge/>
            <w:vAlign w:val="center"/>
          </w:tcPr>
          <w:p w14:paraId="4A35B434"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094F0630" w14:textId="77777777" w:rsidR="001363CF" w:rsidRPr="00130358" w:rsidRDefault="001363CF" w:rsidP="00D62538">
            <w:pPr>
              <w:pStyle w:val="TAC"/>
              <w:keepNext w:val="0"/>
              <w:keepLines w:val="0"/>
              <w:rPr>
                <w:rFonts w:cs="Arial"/>
                <w:lang w:eastAsia="ja-JP"/>
              </w:rPr>
            </w:pPr>
          </w:p>
        </w:tc>
      </w:tr>
      <w:tr w:rsidR="001363CF" w:rsidRPr="00130358" w14:paraId="52757B4E" w14:textId="77777777" w:rsidTr="00772922">
        <w:trPr>
          <w:cantSplit/>
          <w:jc w:val="center"/>
        </w:trPr>
        <w:tc>
          <w:tcPr>
            <w:tcW w:w="2278" w:type="pct"/>
            <w:tcBorders>
              <w:left w:val="single" w:sz="4" w:space="0" w:color="auto"/>
              <w:bottom w:val="single" w:sz="4" w:space="0" w:color="auto"/>
            </w:tcBorders>
            <w:vAlign w:val="center"/>
          </w:tcPr>
          <w:p w14:paraId="037F666B"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981" w:type="pct"/>
            <w:vMerge/>
            <w:vAlign w:val="center"/>
          </w:tcPr>
          <w:p w14:paraId="4988D85C"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21E111D2" w14:textId="77777777" w:rsidR="001363CF" w:rsidRPr="00130358" w:rsidRDefault="001363CF" w:rsidP="00D62538">
            <w:pPr>
              <w:pStyle w:val="TAC"/>
              <w:keepNext w:val="0"/>
              <w:keepLines w:val="0"/>
              <w:rPr>
                <w:rFonts w:cs="Arial"/>
                <w:lang w:eastAsia="ja-JP"/>
              </w:rPr>
            </w:pPr>
          </w:p>
        </w:tc>
      </w:tr>
      <w:tr w:rsidR="001363CF" w:rsidRPr="00130358" w14:paraId="72FC8574" w14:textId="77777777" w:rsidTr="00772922">
        <w:trPr>
          <w:cantSplit/>
          <w:jc w:val="center"/>
        </w:trPr>
        <w:tc>
          <w:tcPr>
            <w:tcW w:w="2278" w:type="pct"/>
            <w:tcBorders>
              <w:left w:val="single" w:sz="4" w:space="0" w:color="auto"/>
              <w:bottom w:val="single" w:sz="4" w:space="0" w:color="auto"/>
            </w:tcBorders>
            <w:vAlign w:val="center"/>
          </w:tcPr>
          <w:p w14:paraId="00084D43"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981" w:type="pct"/>
            <w:vMerge/>
            <w:vAlign w:val="center"/>
          </w:tcPr>
          <w:p w14:paraId="5988A25C"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69C984E7" w14:textId="77777777" w:rsidR="001363CF" w:rsidRPr="00130358" w:rsidRDefault="001363CF" w:rsidP="00D62538">
            <w:pPr>
              <w:pStyle w:val="TAC"/>
              <w:keepNext w:val="0"/>
              <w:keepLines w:val="0"/>
              <w:rPr>
                <w:rFonts w:cs="Arial"/>
                <w:lang w:eastAsia="ja-JP"/>
              </w:rPr>
            </w:pPr>
          </w:p>
        </w:tc>
      </w:tr>
      <w:tr w:rsidR="001363CF" w:rsidRPr="00130358" w14:paraId="68CA4F89" w14:textId="77777777" w:rsidTr="00772922">
        <w:trPr>
          <w:cantSplit/>
          <w:jc w:val="center"/>
        </w:trPr>
        <w:tc>
          <w:tcPr>
            <w:tcW w:w="2278" w:type="pct"/>
            <w:tcBorders>
              <w:left w:val="single" w:sz="4" w:space="0" w:color="auto"/>
              <w:bottom w:val="single" w:sz="4" w:space="0" w:color="auto"/>
            </w:tcBorders>
            <w:vAlign w:val="center"/>
          </w:tcPr>
          <w:p w14:paraId="5C98B6CA"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981" w:type="pct"/>
            <w:vMerge/>
            <w:vAlign w:val="center"/>
          </w:tcPr>
          <w:p w14:paraId="69A942C4"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1D733BD0" w14:textId="77777777" w:rsidR="001363CF" w:rsidRPr="00130358" w:rsidRDefault="001363CF" w:rsidP="00D62538">
            <w:pPr>
              <w:pStyle w:val="TAC"/>
              <w:keepNext w:val="0"/>
              <w:keepLines w:val="0"/>
              <w:rPr>
                <w:rFonts w:cs="Arial"/>
                <w:lang w:eastAsia="ja-JP"/>
              </w:rPr>
            </w:pPr>
          </w:p>
        </w:tc>
      </w:tr>
      <w:tr w:rsidR="001363CF" w:rsidRPr="00130358" w14:paraId="4DB4DE3E" w14:textId="77777777" w:rsidTr="00772922">
        <w:trPr>
          <w:cantSplit/>
          <w:jc w:val="center"/>
        </w:trPr>
        <w:tc>
          <w:tcPr>
            <w:tcW w:w="2278" w:type="pct"/>
            <w:tcBorders>
              <w:left w:val="single" w:sz="4" w:space="0" w:color="auto"/>
              <w:bottom w:val="single" w:sz="4" w:space="0" w:color="auto"/>
            </w:tcBorders>
            <w:vAlign w:val="center"/>
          </w:tcPr>
          <w:p w14:paraId="345A24B8"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981" w:type="pct"/>
            <w:vMerge/>
            <w:vAlign w:val="center"/>
          </w:tcPr>
          <w:p w14:paraId="013F7A8B"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7B4CD5D9" w14:textId="77777777" w:rsidR="001363CF" w:rsidRPr="00130358" w:rsidRDefault="001363CF" w:rsidP="00D62538">
            <w:pPr>
              <w:pStyle w:val="TAC"/>
              <w:keepNext w:val="0"/>
              <w:keepLines w:val="0"/>
              <w:rPr>
                <w:rFonts w:cs="Arial"/>
                <w:lang w:eastAsia="ja-JP"/>
              </w:rPr>
            </w:pPr>
          </w:p>
        </w:tc>
      </w:tr>
      <w:tr w:rsidR="001363CF" w:rsidRPr="00130358" w14:paraId="450ECC19" w14:textId="77777777" w:rsidTr="00772922">
        <w:trPr>
          <w:cantSplit/>
          <w:jc w:val="center"/>
        </w:trPr>
        <w:tc>
          <w:tcPr>
            <w:tcW w:w="2278" w:type="pct"/>
            <w:tcBorders>
              <w:left w:val="single" w:sz="4" w:space="0" w:color="auto"/>
              <w:bottom w:val="single" w:sz="4" w:space="0" w:color="auto"/>
            </w:tcBorders>
            <w:vAlign w:val="center"/>
          </w:tcPr>
          <w:p w14:paraId="2EBED202"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981" w:type="pct"/>
            <w:vMerge/>
            <w:vAlign w:val="center"/>
          </w:tcPr>
          <w:p w14:paraId="698B5643"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217949BE" w14:textId="77777777" w:rsidR="001363CF" w:rsidRPr="00130358" w:rsidRDefault="001363CF" w:rsidP="00D62538">
            <w:pPr>
              <w:pStyle w:val="TAC"/>
              <w:keepNext w:val="0"/>
              <w:keepLines w:val="0"/>
              <w:rPr>
                <w:rFonts w:cs="Arial"/>
                <w:lang w:eastAsia="ja-JP"/>
              </w:rPr>
            </w:pPr>
          </w:p>
        </w:tc>
      </w:tr>
      <w:tr w:rsidR="001363CF" w:rsidRPr="00130358" w14:paraId="0BC86032" w14:textId="77777777" w:rsidTr="00772922">
        <w:trPr>
          <w:cantSplit/>
          <w:jc w:val="center"/>
        </w:trPr>
        <w:tc>
          <w:tcPr>
            <w:tcW w:w="2278" w:type="pct"/>
            <w:tcBorders>
              <w:left w:val="single" w:sz="4" w:space="0" w:color="auto"/>
              <w:bottom w:val="single" w:sz="4" w:space="0" w:color="auto"/>
            </w:tcBorders>
            <w:vAlign w:val="center"/>
          </w:tcPr>
          <w:p w14:paraId="63B8BF42"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981" w:type="pct"/>
            <w:vMerge/>
            <w:vAlign w:val="center"/>
          </w:tcPr>
          <w:p w14:paraId="418E418F"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0975EB16" w14:textId="77777777" w:rsidR="001363CF" w:rsidRPr="00130358" w:rsidRDefault="001363CF" w:rsidP="00D62538">
            <w:pPr>
              <w:pStyle w:val="TAC"/>
              <w:keepNext w:val="0"/>
              <w:keepLines w:val="0"/>
              <w:rPr>
                <w:rFonts w:cs="Arial"/>
                <w:lang w:eastAsia="ja-JP"/>
              </w:rPr>
            </w:pPr>
          </w:p>
        </w:tc>
      </w:tr>
      <w:tr w:rsidR="001363CF" w:rsidRPr="00130358" w14:paraId="405F1027" w14:textId="77777777" w:rsidTr="00772922">
        <w:trPr>
          <w:cantSplit/>
          <w:jc w:val="center"/>
        </w:trPr>
        <w:tc>
          <w:tcPr>
            <w:tcW w:w="2278" w:type="pct"/>
            <w:tcBorders>
              <w:left w:val="single" w:sz="4" w:space="0" w:color="auto"/>
              <w:bottom w:val="single" w:sz="4" w:space="0" w:color="auto"/>
            </w:tcBorders>
            <w:vAlign w:val="center"/>
          </w:tcPr>
          <w:p w14:paraId="211F104B" w14:textId="7E294B5D" w:rsidR="001363CF" w:rsidRPr="00130358" w:rsidRDefault="001363CF" w:rsidP="00D62538">
            <w:pPr>
              <w:pStyle w:val="TAL"/>
              <w:keepNext w:val="0"/>
              <w:keepLines w:val="0"/>
              <w:rPr>
                <w:rFonts w:cs="Arial"/>
                <w:lang w:eastAsia="ja-JP"/>
              </w:rPr>
            </w:pPr>
            <w:proofErr w:type="spellStart"/>
            <w:r w:rsidRPr="00130358">
              <w:rPr>
                <w:rFonts w:cs="Arial"/>
                <w:lang w:eastAsia="ja-JP"/>
              </w:rPr>
              <w:t>OCNG_RA</w:t>
            </w:r>
            <w:r w:rsidRPr="00130358">
              <w:rPr>
                <w:rFonts w:cs="Arial"/>
                <w:vertAlign w:val="superscript"/>
                <w:lang w:eastAsia="ja-JP"/>
              </w:rPr>
              <w:t>Note</w:t>
            </w:r>
            <w:proofErr w:type="spellEnd"/>
            <w:r w:rsidR="00D62538" w:rsidRPr="00130358">
              <w:rPr>
                <w:rFonts w:cs="Arial"/>
                <w:vertAlign w:val="superscript"/>
                <w:lang w:eastAsia="ja-JP"/>
              </w:rPr>
              <w:t xml:space="preserve"> </w:t>
            </w:r>
            <w:r w:rsidRPr="00130358">
              <w:rPr>
                <w:rFonts w:cs="Arial"/>
                <w:vertAlign w:val="superscript"/>
                <w:lang w:eastAsia="ja-JP"/>
              </w:rPr>
              <w:t>1</w:t>
            </w:r>
          </w:p>
        </w:tc>
        <w:tc>
          <w:tcPr>
            <w:tcW w:w="981" w:type="pct"/>
            <w:vMerge/>
            <w:vAlign w:val="center"/>
          </w:tcPr>
          <w:p w14:paraId="3FC0D494" w14:textId="77777777" w:rsidR="001363CF" w:rsidRPr="00130358" w:rsidRDefault="001363CF" w:rsidP="00D62538">
            <w:pPr>
              <w:pStyle w:val="TAC"/>
              <w:keepNext w:val="0"/>
              <w:keepLines w:val="0"/>
              <w:rPr>
                <w:rFonts w:cs="Arial"/>
                <w:lang w:eastAsia="ja-JP"/>
              </w:rPr>
            </w:pPr>
          </w:p>
        </w:tc>
        <w:tc>
          <w:tcPr>
            <w:tcW w:w="1740" w:type="pct"/>
            <w:gridSpan w:val="2"/>
            <w:vMerge/>
            <w:vAlign w:val="center"/>
          </w:tcPr>
          <w:p w14:paraId="63A8089B" w14:textId="77777777" w:rsidR="001363CF" w:rsidRPr="00130358" w:rsidRDefault="001363CF" w:rsidP="00D62538">
            <w:pPr>
              <w:pStyle w:val="TAC"/>
              <w:keepNext w:val="0"/>
              <w:keepLines w:val="0"/>
              <w:rPr>
                <w:rFonts w:cs="Arial"/>
                <w:lang w:eastAsia="ja-JP"/>
              </w:rPr>
            </w:pPr>
          </w:p>
        </w:tc>
      </w:tr>
      <w:tr w:rsidR="001363CF" w:rsidRPr="00130358" w14:paraId="76D4133D" w14:textId="77777777" w:rsidTr="00772922">
        <w:trPr>
          <w:cantSplit/>
          <w:jc w:val="center"/>
        </w:trPr>
        <w:tc>
          <w:tcPr>
            <w:tcW w:w="2278" w:type="pct"/>
            <w:tcBorders>
              <w:left w:val="single" w:sz="4" w:space="0" w:color="auto"/>
              <w:bottom w:val="single" w:sz="4" w:space="0" w:color="auto"/>
            </w:tcBorders>
            <w:vAlign w:val="center"/>
          </w:tcPr>
          <w:p w14:paraId="19FB8CF3" w14:textId="735D0FEA"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981" w:type="pct"/>
            <w:vMerge/>
            <w:tcBorders>
              <w:bottom w:val="single" w:sz="4" w:space="0" w:color="auto"/>
            </w:tcBorders>
            <w:vAlign w:val="center"/>
          </w:tcPr>
          <w:p w14:paraId="625B0584" w14:textId="77777777" w:rsidR="001363CF" w:rsidRPr="00130358" w:rsidRDefault="001363CF" w:rsidP="00D62538">
            <w:pPr>
              <w:pStyle w:val="TAC"/>
              <w:keepNext w:val="0"/>
              <w:keepLines w:val="0"/>
              <w:rPr>
                <w:rFonts w:cs="Arial"/>
                <w:lang w:eastAsia="ja-JP"/>
              </w:rPr>
            </w:pPr>
          </w:p>
        </w:tc>
        <w:tc>
          <w:tcPr>
            <w:tcW w:w="1740" w:type="pct"/>
            <w:gridSpan w:val="2"/>
            <w:vMerge/>
            <w:tcBorders>
              <w:bottom w:val="single" w:sz="4" w:space="0" w:color="auto"/>
            </w:tcBorders>
            <w:vAlign w:val="center"/>
          </w:tcPr>
          <w:p w14:paraId="58EF7E7B" w14:textId="77777777" w:rsidR="001363CF" w:rsidRPr="00130358" w:rsidRDefault="001363CF" w:rsidP="00D62538">
            <w:pPr>
              <w:pStyle w:val="TAC"/>
              <w:keepNext w:val="0"/>
              <w:keepLines w:val="0"/>
              <w:rPr>
                <w:rFonts w:cs="Arial"/>
                <w:lang w:eastAsia="ja-JP"/>
              </w:rPr>
            </w:pPr>
          </w:p>
        </w:tc>
      </w:tr>
      <w:tr w:rsidR="001363CF" w:rsidRPr="00130358" w14:paraId="28E77E3C" w14:textId="77777777" w:rsidTr="00772922">
        <w:trPr>
          <w:cantSplit/>
          <w:jc w:val="center"/>
        </w:trPr>
        <w:tc>
          <w:tcPr>
            <w:tcW w:w="2278" w:type="pct"/>
            <w:vAlign w:val="center"/>
          </w:tcPr>
          <w:p w14:paraId="40F31434" w14:textId="1454FE79" w:rsidR="001363CF" w:rsidRPr="00130358" w:rsidRDefault="00000000" w:rsidP="00D62538">
            <w:pPr>
              <w:pStyle w:val="TAL"/>
              <w:keepNext w:val="0"/>
              <w:keepLines w:val="0"/>
              <w:rPr>
                <w:rFonts w:cs="Arial"/>
                <w:lang w:eastAsia="ja-JP"/>
              </w:rPr>
            </w:pPr>
            <w:r>
              <w:rPr>
                <w:rFonts w:cs="Arial"/>
                <w:position w:val="-12"/>
                <w:lang w:eastAsia="ja-JP"/>
              </w:rPr>
              <w:pict w14:anchorId="7023B78D">
                <v:shape id="_x0000_i1190" type="#_x0000_t75" style="width:22.5pt;height:22.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Note2</w:t>
            </w:r>
          </w:p>
        </w:tc>
        <w:tc>
          <w:tcPr>
            <w:tcW w:w="981" w:type="pct"/>
            <w:vAlign w:val="center"/>
          </w:tcPr>
          <w:p w14:paraId="485AF145" w14:textId="450A36A3"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740" w:type="pct"/>
            <w:gridSpan w:val="2"/>
            <w:vAlign w:val="center"/>
          </w:tcPr>
          <w:p w14:paraId="63E6D0DC" w14:textId="77777777" w:rsidR="001363CF" w:rsidRPr="00130358" w:rsidRDefault="001363CF" w:rsidP="00D62538">
            <w:pPr>
              <w:pStyle w:val="TAC"/>
              <w:keepNext w:val="0"/>
              <w:keepLines w:val="0"/>
              <w:rPr>
                <w:rFonts w:cs="Arial"/>
                <w:lang w:eastAsia="ja-JP"/>
              </w:rPr>
            </w:pPr>
            <w:r w:rsidRPr="00130358">
              <w:rPr>
                <w:rFonts w:cs="Arial"/>
                <w:lang w:eastAsia="ja-JP"/>
              </w:rPr>
              <w:t>-95</w:t>
            </w:r>
          </w:p>
        </w:tc>
      </w:tr>
      <w:tr w:rsidR="001363CF" w:rsidRPr="00130358" w14:paraId="14B1FAFC" w14:textId="77777777" w:rsidTr="00772922">
        <w:trPr>
          <w:cantSplit/>
          <w:jc w:val="center"/>
        </w:trPr>
        <w:tc>
          <w:tcPr>
            <w:tcW w:w="2278" w:type="pct"/>
            <w:vAlign w:val="center"/>
          </w:tcPr>
          <w:p w14:paraId="53E2965E" w14:textId="77777777" w:rsidR="001363CF" w:rsidRPr="00130358" w:rsidRDefault="00000000" w:rsidP="00D62538">
            <w:pPr>
              <w:pStyle w:val="TAL"/>
              <w:keepNext w:val="0"/>
              <w:keepLines w:val="0"/>
              <w:rPr>
                <w:rFonts w:cs="Arial"/>
                <w:lang w:eastAsia="ja-JP"/>
              </w:rPr>
            </w:pPr>
            <w:r>
              <w:rPr>
                <w:rFonts w:cs="Arial"/>
                <w:position w:val="-12"/>
                <w:lang w:eastAsia="ja-JP"/>
              </w:rPr>
              <w:pict w14:anchorId="254582E1">
                <v:shape id="_x0000_i1191" type="#_x0000_t75" style="width:42.75pt;height:22.5pt" fillcolor="window">
                  <v:imagedata r:id="rId11" o:title=""/>
                </v:shape>
              </w:pict>
            </w:r>
          </w:p>
        </w:tc>
        <w:tc>
          <w:tcPr>
            <w:tcW w:w="981" w:type="pct"/>
            <w:vAlign w:val="center"/>
          </w:tcPr>
          <w:p w14:paraId="36AF746F"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977" w:type="pct"/>
            <w:vAlign w:val="center"/>
          </w:tcPr>
          <w:p w14:paraId="04128977"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c>
          <w:tcPr>
            <w:tcW w:w="764" w:type="pct"/>
            <w:vAlign w:val="center"/>
          </w:tcPr>
          <w:p w14:paraId="5630441D" w14:textId="77777777" w:rsidR="001363CF" w:rsidRPr="00130358" w:rsidRDefault="001363CF" w:rsidP="00D62538">
            <w:pPr>
              <w:pStyle w:val="TAC"/>
              <w:keepNext w:val="0"/>
              <w:keepLines w:val="0"/>
              <w:rPr>
                <w:rFonts w:cs="Arial"/>
                <w:lang w:eastAsia="ja-JP"/>
              </w:rPr>
            </w:pPr>
            <w:r w:rsidRPr="00130358">
              <w:rPr>
                <w:rFonts w:cs="Arial"/>
                <w:lang w:eastAsia="ja-JP"/>
              </w:rPr>
              <w:t>4.5</w:t>
            </w:r>
          </w:p>
        </w:tc>
      </w:tr>
      <w:tr w:rsidR="001363CF" w:rsidRPr="00130358" w14:paraId="66569B26" w14:textId="77777777" w:rsidTr="00772922">
        <w:trPr>
          <w:cantSplit/>
          <w:jc w:val="center"/>
        </w:trPr>
        <w:tc>
          <w:tcPr>
            <w:tcW w:w="2278" w:type="pct"/>
            <w:vAlign w:val="center"/>
          </w:tcPr>
          <w:p w14:paraId="0AF63EFC" w14:textId="09D7F252"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981" w:type="pct"/>
            <w:vAlign w:val="center"/>
          </w:tcPr>
          <w:p w14:paraId="23DB0E2F" w14:textId="5FC783AD"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77" w:type="pct"/>
            <w:vAlign w:val="center"/>
          </w:tcPr>
          <w:p w14:paraId="25BBE33D"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764" w:type="pct"/>
            <w:vAlign w:val="center"/>
          </w:tcPr>
          <w:p w14:paraId="34095D8C"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3C7084FA" w14:textId="77777777" w:rsidTr="00772922">
        <w:trPr>
          <w:cantSplit/>
          <w:jc w:val="center"/>
        </w:trPr>
        <w:tc>
          <w:tcPr>
            <w:tcW w:w="2278" w:type="pct"/>
            <w:vAlign w:val="center"/>
          </w:tcPr>
          <w:p w14:paraId="238AF219" w14:textId="10609918" w:rsidR="001363CF" w:rsidRPr="00130358" w:rsidRDefault="001363CF" w:rsidP="00D62538">
            <w:pPr>
              <w:pStyle w:val="TAL"/>
              <w:keepNext w:val="0"/>
              <w:keepLines w:val="0"/>
              <w:rPr>
                <w:rFonts w:cs="Arial"/>
                <w:lang w:eastAsia="ja-JP"/>
              </w:rPr>
            </w:pPr>
            <w:r w:rsidRPr="00130358">
              <w:rPr>
                <w:rFonts w:cs="Arial"/>
                <w:lang w:eastAsia="ja-JP"/>
              </w:rPr>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981" w:type="pct"/>
            <w:vAlign w:val="center"/>
          </w:tcPr>
          <w:p w14:paraId="24767523" w14:textId="30489F0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977" w:type="pct"/>
            <w:vAlign w:val="center"/>
          </w:tcPr>
          <w:p w14:paraId="6F788133"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c>
          <w:tcPr>
            <w:tcW w:w="764" w:type="pct"/>
            <w:vAlign w:val="center"/>
          </w:tcPr>
          <w:p w14:paraId="7D017849" w14:textId="77777777" w:rsidR="001363CF" w:rsidRPr="00130358" w:rsidRDefault="001363CF" w:rsidP="00D62538">
            <w:pPr>
              <w:pStyle w:val="TAC"/>
              <w:keepNext w:val="0"/>
              <w:keepLines w:val="0"/>
              <w:rPr>
                <w:rFonts w:cs="Arial"/>
                <w:lang w:eastAsia="ja-JP"/>
              </w:rPr>
            </w:pPr>
            <w:r w:rsidRPr="00130358">
              <w:rPr>
                <w:rFonts w:cs="Arial"/>
                <w:lang w:eastAsia="ja-JP"/>
              </w:rPr>
              <w:t>-90.5</w:t>
            </w:r>
          </w:p>
        </w:tc>
      </w:tr>
      <w:tr w:rsidR="001363CF" w:rsidRPr="00130358" w14:paraId="42B89C90" w14:textId="77777777" w:rsidTr="00772922">
        <w:trPr>
          <w:cantSplit/>
          <w:jc w:val="center"/>
        </w:trPr>
        <w:tc>
          <w:tcPr>
            <w:tcW w:w="2278" w:type="pct"/>
            <w:vAlign w:val="center"/>
          </w:tcPr>
          <w:p w14:paraId="43AA396C" w14:textId="7B8D3745"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p>
        </w:tc>
        <w:tc>
          <w:tcPr>
            <w:tcW w:w="981" w:type="pct"/>
            <w:vAlign w:val="center"/>
          </w:tcPr>
          <w:p w14:paraId="7469AC76" w14:textId="77777777" w:rsidR="001363CF" w:rsidRPr="00130358" w:rsidRDefault="001363CF" w:rsidP="00D62538">
            <w:pPr>
              <w:pStyle w:val="TAC"/>
              <w:keepNext w:val="0"/>
              <w:keepLines w:val="0"/>
              <w:rPr>
                <w:rFonts w:cs="Arial"/>
                <w:lang w:eastAsia="ja-JP"/>
              </w:rPr>
            </w:pPr>
          </w:p>
        </w:tc>
        <w:tc>
          <w:tcPr>
            <w:tcW w:w="1740" w:type="pct"/>
            <w:gridSpan w:val="2"/>
          </w:tcPr>
          <w:p w14:paraId="150A2EF8" w14:textId="77777777" w:rsidR="001363CF" w:rsidRPr="00130358" w:rsidRDefault="001363CF" w:rsidP="00D62538">
            <w:pPr>
              <w:pStyle w:val="TAC"/>
              <w:keepNext w:val="0"/>
              <w:keepLines w:val="0"/>
              <w:rPr>
                <w:rFonts w:cs="Arial"/>
                <w:lang w:eastAsia="ja-JP"/>
              </w:rPr>
            </w:pPr>
          </w:p>
        </w:tc>
      </w:tr>
      <w:tr w:rsidR="001363CF" w:rsidRPr="00130358" w14:paraId="63097B2C" w14:textId="77777777" w:rsidTr="00772922">
        <w:trPr>
          <w:cantSplit/>
          <w:jc w:val="center"/>
        </w:trPr>
        <w:tc>
          <w:tcPr>
            <w:tcW w:w="5000" w:type="pct"/>
            <w:gridSpan w:val="4"/>
            <w:vAlign w:val="center"/>
          </w:tcPr>
          <w:p w14:paraId="3F5B0A31" w14:textId="1A9D8B32" w:rsidR="001363CF" w:rsidRPr="00130358" w:rsidRDefault="00483222" w:rsidP="00D62538">
            <w:pPr>
              <w:pStyle w:val="TAN"/>
              <w:keepNext w:val="0"/>
              <w:keepLines w:val="0"/>
              <w:rPr>
                <w:lang w:eastAsia="ja-JP"/>
              </w:rPr>
            </w:pPr>
            <w:r w:rsidRPr="00130358">
              <w:rPr>
                <w:lang w:eastAsia="ja-JP"/>
              </w:rPr>
              <w:t>NOTE 1:</w:t>
            </w:r>
            <w:r w:rsidR="001363CF" w:rsidRPr="00130358">
              <w:rPr>
                <w:lang w:eastAsia="ja-JP"/>
              </w:rPr>
              <w:tab/>
              <w:t>OCNG</w:t>
            </w:r>
            <w:r w:rsidR="00D62538" w:rsidRPr="00130358">
              <w:rPr>
                <w:lang w:eastAsia="ja-JP"/>
              </w:rPr>
              <w:t xml:space="preserve"> </w:t>
            </w:r>
            <w:r w:rsidR="001363CF" w:rsidRPr="00130358">
              <w:rPr>
                <w:lang w:eastAsia="ja-JP"/>
              </w:rPr>
              <w:t>shall</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used</w:t>
            </w:r>
            <w:r w:rsidR="00D62538" w:rsidRPr="00130358">
              <w:rPr>
                <w:lang w:eastAsia="ja-JP"/>
              </w:rPr>
              <w:t xml:space="preserve"> </w:t>
            </w:r>
            <w:r w:rsidR="001363CF" w:rsidRPr="00130358">
              <w:rPr>
                <w:lang w:eastAsia="ja-JP"/>
              </w:rPr>
              <w:t>such</w:t>
            </w:r>
            <w:r w:rsidR="00D62538" w:rsidRPr="00130358">
              <w:rPr>
                <w:lang w:eastAsia="ja-JP"/>
              </w:rPr>
              <w:t xml:space="preserve"> </w:t>
            </w:r>
            <w:r w:rsidR="001363CF" w:rsidRPr="00130358">
              <w:rPr>
                <w:lang w:eastAsia="ja-JP"/>
              </w:rPr>
              <w:t>that</w:t>
            </w:r>
            <w:r w:rsidR="00D62538" w:rsidRPr="00130358">
              <w:rPr>
                <w:lang w:eastAsia="ja-JP"/>
              </w:rPr>
              <w:t xml:space="preserve"> </w:t>
            </w:r>
            <w:r w:rsidR="001363CF" w:rsidRPr="00130358">
              <w:rPr>
                <w:lang w:eastAsia="ja-JP"/>
              </w:rPr>
              <w:t>cell</w:t>
            </w:r>
            <w:r w:rsidR="00D62538" w:rsidRPr="00130358">
              <w:rPr>
                <w:lang w:eastAsia="ja-JP"/>
              </w:rPr>
              <w:t xml:space="preserve"> </w:t>
            </w:r>
            <w:r w:rsidR="001363CF" w:rsidRPr="00130358">
              <w:rPr>
                <w:lang w:eastAsia="ja-JP"/>
              </w:rPr>
              <w:t>is</w:t>
            </w:r>
            <w:r w:rsidR="00D62538" w:rsidRPr="00130358">
              <w:rPr>
                <w:lang w:eastAsia="ja-JP"/>
              </w:rPr>
              <w:t xml:space="preserve"> </w:t>
            </w:r>
            <w:r w:rsidR="001363CF" w:rsidRPr="00130358">
              <w:rPr>
                <w:lang w:eastAsia="ja-JP"/>
              </w:rPr>
              <w:t>fully</w:t>
            </w:r>
            <w:r w:rsidR="00D62538" w:rsidRPr="00130358">
              <w:rPr>
                <w:lang w:eastAsia="ja-JP"/>
              </w:rPr>
              <w:t xml:space="preserve"> </w:t>
            </w:r>
            <w:r w:rsidR="001363CF" w:rsidRPr="00130358">
              <w:rPr>
                <w:lang w:eastAsia="ja-JP"/>
              </w:rPr>
              <w:t>allocated</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a</w:t>
            </w:r>
            <w:r w:rsidR="00D62538" w:rsidRPr="00130358">
              <w:rPr>
                <w:lang w:eastAsia="ja-JP"/>
              </w:rPr>
              <w:t xml:space="preserve"> </w:t>
            </w:r>
            <w:r w:rsidR="001363CF" w:rsidRPr="00130358">
              <w:rPr>
                <w:lang w:eastAsia="ja-JP"/>
              </w:rPr>
              <w:t>constant</w:t>
            </w:r>
            <w:r w:rsidR="00D62538" w:rsidRPr="00130358">
              <w:rPr>
                <w:lang w:eastAsia="ja-JP"/>
              </w:rPr>
              <w:t xml:space="preserve"> </w:t>
            </w:r>
            <w:r w:rsidR="001363CF" w:rsidRPr="00130358">
              <w:rPr>
                <w:lang w:eastAsia="ja-JP"/>
              </w:rPr>
              <w:t>total</w:t>
            </w:r>
            <w:r w:rsidR="00D62538" w:rsidRPr="00130358">
              <w:rPr>
                <w:lang w:eastAsia="ja-JP"/>
              </w:rPr>
              <w:t xml:space="preserve"> </w:t>
            </w:r>
            <w:r w:rsidR="001363CF" w:rsidRPr="00130358">
              <w:rPr>
                <w:lang w:eastAsia="ja-JP"/>
              </w:rPr>
              <w:t>transmitted</w:t>
            </w:r>
            <w:r w:rsidR="00D62538" w:rsidRPr="00130358">
              <w:rPr>
                <w:lang w:eastAsia="ja-JP"/>
              </w:rPr>
              <w:t xml:space="preserve"> </w:t>
            </w:r>
            <w:r w:rsidR="001363CF" w:rsidRPr="00130358">
              <w:rPr>
                <w:lang w:eastAsia="ja-JP"/>
              </w:rPr>
              <w:t>power</w:t>
            </w:r>
            <w:r w:rsidR="00D62538" w:rsidRPr="00130358">
              <w:rPr>
                <w:lang w:eastAsia="ja-JP"/>
              </w:rPr>
              <w:t xml:space="preserve"> </w:t>
            </w:r>
            <w:r w:rsidR="001363CF" w:rsidRPr="00130358">
              <w:rPr>
                <w:lang w:eastAsia="ja-JP"/>
              </w:rPr>
              <w:t>spectral</w:t>
            </w:r>
            <w:r w:rsidR="00D62538" w:rsidRPr="00130358">
              <w:rPr>
                <w:lang w:eastAsia="ja-JP"/>
              </w:rPr>
              <w:t xml:space="preserve"> </w:t>
            </w:r>
            <w:r w:rsidR="001363CF" w:rsidRPr="00130358">
              <w:rPr>
                <w:lang w:eastAsia="ja-JP"/>
              </w:rPr>
              <w:t>density</w:t>
            </w:r>
            <w:r w:rsidR="00D62538" w:rsidRPr="00130358">
              <w:rPr>
                <w:lang w:eastAsia="ja-JP"/>
              </w:rPr>
              <w:t xml:space="preserve"> </w:t>
            </w:r>
            <w:r w:rsidR="001363CF" w:rsidRPr="00130358">
              <w:rPr>
                <w:lang w:eastAsia="ja-JP"/>
              </w:rPr>
              <w:t>is</w:t>
            </w:r>
            <w:r w:rsidR="00D62538" w:rsidRPr="00130358">
              <w:rPr>
                <w:lang w:eastAsia="ja-JP"/>
              </w:rPr>
              <w:t xml:space="preserve"> </w:t>
            </w:r>
            <w:r w:rsidR="001363CF" w:rsidRPr="00130358">
              <w:rPr>
                <w:lang w:eastAsia="ja-JP"/>
              </w:rPr>
              <w:t>achieved</w:t>
            </w:r>
            <w:r w:rsidR="00D62538" w:rsidRPr="00130358">
              <w:rPr>
                <w:lang w:eastAsia="ja-JP"/>
              </w:rPr>
              <w:t xml:space="preserve"> </w:t>
            </w:r>
            <w:r w:rsidR="001363CF" w:rsidRPr="00130358">
              <w:rPr>
                <w:lang w:eastAsia="ja-JP"/>
              </w:rPr>
              <w:t>for</w:t>
            </w:r>
            <w:r w:rsidR="00D62538" w:rsidRPr="00130358">
              <w:rPr>
                <w:lang w:eastAsia="ja-JP"/>
              </w:rPr>
              <w:t xml:space="preserve"> </w:t>
            </w:r>
            <w:r w:rsidR="001363CF" w:rsidRPr="00130358">
              <w:rPr>
                <w:lang w:eastAsia="ja-JP"/>
              </w:rPr>
              <w:t>all</w:t>
            </w:r>
            <w:r w:rsidR="00D62538" w:rsidRPr="00130358">
              <w:rPr>
                <w:lang w:eastAsia="ja-JP"/>
              </w:rPr>
              <w:t xml:space="preserve"> </w:t>
            </w:r>
            <w:r w:rsidR="001363CF" w:rsidRPr="00130358">
              <w:rPr>
                <w:lang w:eastAsia="ja-JP"/>
              </w:rPr>
              <w:t>OFDM</w:t>
            </w:r>
            <w:r w:rsidR="00D62538" w:rsidRPr="00130358">
              <w:rPr>
                <w:lang w:eastAsia="ja-JP"/>
              </w:rPr>
              <w:t xml:space="preserve"> </w:t>
            </w:r>
            <w:r w:rsidR="001363CF" w:rsidRPr="00130358">
              <w:rPr>
                <w:lang w:eastAsia="ja-JP"/>
              </w:rPr>
              <w:t>symbols.</w:t>
            </w:r>
          </w:p>
          <w:p w14:paraId="22A2D763" w14:textId="28253ABC" w:rsidR="001363CF" w:rsidRPr="00130358" w:rsidRDefault="00483222" w:rsidP="00D62538">
            <w:pPr>
              <w:pStyle w:val="TAN"/>
              <w:keepNext w:val="0"/>
              <w:keepLines w:val="0"/>
              <w:rPr>
                <w:lang w:eastAsia="ja-JP"/>
              </w:rPr>
            </w:pPr>
            <w:r w:rsidRPr="00130358">
              <w:rPr>
                <w:lang w:eastAsia="ja-JP"/>
              </w:rPr>
              <w:t>NOTE 2:</w:t>
            </w:r>
            <w:r w:rsidR="001363CF" w:rsidRPr="00130358">
              <w:rPr>
                <w:lang w:eastAsia="ja-JP"/>
              </w:rPr>
              <w:tab/>
              <w:t>Interference</w:t>
            </w:r>
            <w:r w:rsidR="00D62538" w:rsidRPr="00130358">
              <w:rPr>
                <w:lang w:eastAsia="ja-JP"/>
              </w:rPr>
              <w:t xml:space="preserve"> </w:t>
            </w:r>
            <w:r w:rsidR="001363CF" w:rsidRPr="00130358">
              <w:rPr>
                <w:lang w:eastAsia="ja-JP"/>
              </w:rPr>
              <w:t>from</w:t>
            </w:r>
            <w:r w:rsidR="00D62538" w:rsidRPr="00130358">
              <w:rPr>
                <w:lang w:eastAsia="ja-JP"/>
              </w:rPr>
              <w:t xml:space="preserve"> </w:t>
            </w:r>
            <w:r w:rsidR="001363CF" w:rsidRPr="00130358">
              <w:rPr>
                <w:lang w:eastAsia="ja-JP"/>
              </w:rPr>
              <w:t>other</w:t>
            </w:r>
            <w:r w:rsidR="00D62538" w:rsidRPr="00130358">
              <w:rPr>
                <w:lang w:eastAsia="ja-JP"/>
              </w:rPr>
              <w:t xml:space="preserve"> </w:t>
            </w:r>
            <w:r w:rsidR="001363CF" w:rsidRPr="00130358">
              <w:rPr>
                <w:lang w:eastAsia="ja-JP"/>
              </w:rPr>
              <w:t>cells</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noise</w:t>
            </w:r>
            <w:r w:rsidR="00D62538" w:rsidRPr="00130358">
              <w:rPr>
                <w:lang w:eastAsia="ja-JP"/>
              </w:rPr>
              <w:t xml:space="preserve"> </w:t>
            </w:r>
            <w:r w:rsidR="001363CF" w:rsidRPr="00130358">
              <w:rPr>
                <w:lang w:eastAsia="ja-JP"/>
              </w:rPr>
              <w:t>sources</w:t>
            </w:r>
            <w:r w:rsidR="00D62538" w:rsidRPr="00130358">
              <w:rPr>
                <w:lang w:eastAsia="ja-JP"/>
              </w:rPr>
              <w:t xml:space="preserve"> </w:t>
            </w:r>
            <w:r w:rsidR="001363CF" w:rsidRPr="00130358">
              <w:rPr>
                <w:lang w:eastAsia="ja-JP"/>
              </w:rPr>
              <w:t>not</w:t>
            </w:r>
            <w:r w:rsidR="00D62538" w:rsidRPr="00130358">
              <w:rPr>
                <w:lang w:eastAsia="ja-JP"/>
              </w:rPr>
              <w:t xml:space="preserve"> </w:t>
            </w:r>
            <w:r w:rsidR="001363CF" w:rsidRPr="00130358">
              <w:rPr>
                <w:lang w:eastAsia="ja-JP"/>
              </w:rPr>
              <w:t>specified</w:t>
            </w:r>
            <w:r w:rsidR="00D62538" w:rsidRPr="00130358">
              <w:rPr>
                <w:lang w:eastAsia="ja-JP"/>
              </w:rPr>
              <w:t xml:space="preserve"> </w:t>
            </w:r>
            <w:r w:rsidR="001363CF" w:rsidRPr="00130358">
              <w:rPr>
                <w:lang w:eastAsia="ja-JP"/>
              </w:rPr>
              <w:t>in</w:t>
            </w:r>
            <w:r w:rsidR="00D62538" w:rsidRPr="00130358">
              <w:rPr>
                <w:lang w:eastAsia="ja-JP"/>
              </w:rPr>
              <w:t xml:space="preserve"> </w:t>
            </w:r>
            <w:r w:rsidR="001363CF" w:rsidRPr="00130358">
              <w:rPr>
                <w:lang w:eastAsia="ja-JP"/>
              </w:rPr>
              <w:t>the</w:t>
            </w:r>
            <w:r w:rsidR="00D62538" w:rsidRPr="00130358">
              <w:rPr>
                <w:lang w:eastAsia="ja-JP"/>
              </w:rPr>
              <w:t xml:space="preserve"> </w:t>
            </w:r>
            <w:r w:rsidR="001363CF" w:rsidRPr="00130358">
              <w:rPr>
                <w:lang w:eastAsia="ja-JP"/>
              </w:rPr>
              <w:t>test</w:t>
            </w:r>
            <w:r w:rsidR="00D62538" w:rsidRPr="00130358">
              <w:rPr>
                <w:lang w:eastAsia="ja-JP"/>
              </w:rPr>
              <w:t xml:space="preserve"> </w:t>
            </w:r>
            <w:r w:rsidR="001363CF" w:rsidRPr="00130358">
              <w:rPr>
                <w:lang w:eastAsia="ja-JP"/>
              </w:rPr>
              <w:t>is</w:t>
            </w:r>
            <w:r w:rsidR="00D62538" w:rsidRPr="00130358">
              <w:rPr>
                <w:lang w:eastAsia="ja-JP"/>
              </w:rPr>
              <w:t xml:space="preserve"> </w:t>
            </w:r>
            <w:r w:rsidR="001363CF" w:rsidRPr="00130358">
              <w:rPr>
                <w:lang w:eastAsia="ja-JP"/>
              </w:rPr>
              <w:t>assumed</w:t>
            </w:r>
            <w:r w:rsidR="00D62538" w:rsidRPr="00130358">
              <w:rPr>
                <w:lang w:eastAsia="ja-JP"/>
              </w:rPr>
              <w:t xml:space="preserve"> </w:t>
            </w:r>
            <w:r w:rsidR="001363CF" w:rsidRPr="00130358">
              <w:rPr>
                <w:lang w:eastAsia="ja-JP"/>
              </w:rPr>
              <w:t>to</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constant</w:t>
            </w:r>
            <w:r w:rsidR="00D62538" w:rsidRPr="00130358">
              <w:rPr>
                <w:lang w:eastAsia="ja-JP"/>
              </w:rPr>
              <w:t xml:space="preserve"> </w:t>
            </w:r>
            <w:r w:rsidR="001363CF" w:rsidRPr="00130358">
              <w:rPr>
                <w:lang w:eastAsia="ja-JP"/>
              </w:rPr>
              <w:t>over</w:t>
            </w:r>
            <w:r w:rsidR="00D62538" w:rsidRPr="00130358">
              <w:rPr>
                <w:lang w:eastAsia="ja-JP"/>
              </w:rPr>
              <w:t xml:space="preserve"> </w:t>
            </w:r>
            <w:r w:rsidR="001363CF" w:rsidRPr="00130358">
              <w:rPr>
                <w:lang w:eastAsia="ja-JP"/>
              </w:rPr>
              <w:t>subcarriers</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time</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shall</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modelled</w:t>
            </w:r>
            <w:r w:rsidR="00D62538" w:rsidRPr="00130358">
              <w:rPr>
                <w:lang w:eastAsia="ja-JP"/>
              </w:rPr>
              <w:t xml:space="preserve"> </w:t>
            </w:r>
            <w:r w:rsidR="001363CF" w:rsidRPr="00130358">
              <w:rPr>
                <w:lang w:eastAsia="ja-JP"/>
              </w:rPr>
              <w:t>as</w:t>
            </w:r>
            <w:r w:rsidR="00D62538" w:rsidRPr="00130358">
              <w:rPr>
                <w:lang w:eastAsia="ja-JP"/>
              </w:rPr>
              <w:t xml:space="preserve"> </w:t>
            </w:r>
            <w:r w:rsidR="001363CF" w:rsidRPr="00130358">
              <w:rPr>
                <w:lang w:eastAsia="ja-JP"/>
              </w:rPr>
              <w:t>AWGN</w:t>
            </w:r>
            <w:r w:rsidR="00D62538" w:rsidRPr="00130358">
              <w:rPr>
                <w:lang w:eastAsia="ja-JP"/>
              </w:rPr>
              <w:t xml:space="preserve"> </w:t>
            </w:r>
            <w:r w:rsidR="001363CF" w:rsidRPr="00130358">
              <w:rPr>
                <w:lang w:eastAsia="ja-JP"/>
              </w:rPr>
              <w:t>of</w:t>
            </w:r>
            <w:r w:rsidR="00D62538" w:rsidRPr="00130358">
              <w:rPr>
                <w:lang w:eastAsia="ja-JP"/>
              </w:rPr>
              <w:t xml:space="preserve"> </w:t>
            </w:r>
            <w:r w:rsidR="001363CF" w:rsidRPr="00130358">
              <w:rPr>
                <w:lang w:eastAsia="ja-JP"/>
              </w:rPr>
              <w:t>appropriate</w:t>
            </w:r>
            <w:r w:rsidR="00D62538" w:rsidRPr="00130358">
              <w:rPr>
                <w:lang w:eastAsia="ja-JP"/>
              </w:rPr>
              <w:t xml:space="preserve"> </w:t>
            </w:r>
            <w:r w:rsidR="001363CF" w:rsidRPr="00130358">
              <w:rPr>
                <w:lang w:eastAsia="ja-JP"/>
              </w:rPr>
              <w:t>power</w:t>
            </w:r>
            <w:r w:rsidR="00D62538" w:rsidRPr="00130358">
              <w:rPr>
                <w:lang w:eastAsia="ja-JP"/>
              </w:rPr>
              <w:t xml:space="preserve"> </w:t>
            </w:r>
            <w:r w:rsidR="001363CF" w:rsidRPr="00130358">
              <w:rPr>
                <w:lang w:eastAsia="ja-JP"/>
              </w:rPr>
              <w:t>for</w:t>
            </w:r>
            <w:r w:rsidR="00D62538" w:rsidRPr="00130358">
              <w:rPr>
                <w:lang w:eastAsia="ja-JP"/>
              </w:rPr>
              <w:t xml:space="preserve"> </w:t>
            </w:r>
            <w:r w:rsidR="00000000">
              <w:rPr>
                <w:rFonts w:cs="v4.2.0"/>
                <w:position w:val="-12"/>
                <w:lang w:eastAsia="ja-JP"/>
              </w:rPr>
              <w:pict w14:anchorId="76BAAAE8">
                <v:shape id="_x0000_i1192" type="#_x0000_t75" style="width:21.75pt;height:18.75pt" fillcolor="window">
                  <v:imagedata r:id="rId7" o:title=""/>
                </v:shape>
              </w:pict>
            </w:r>
            <w:r w:rsidR="00D62538" w:rsidRPr="00130358">
              <w:rPr>
                <w:lang w:eastAsia="ja-JP"/>
              </w:rPr>
              <w:t xml:space="preserve"> </w:t>
            </w:r>
            <w:r w:rsidR="001363CF" w:rsidRPr="00130358">
              <w:rPr>
                <w:lang w:eastAsia="ja-JP"/>
              </w:rPr>
              <w:t>to</w:t>
            </w:r>
            <w:r w:rsidR="00D62538" w:rsidRPr="00130358">
              <w:rPr>
                <w:lang w:eastAsia="ja-JP"/>
              </w:rPr>
              <w:t xml:space="preserve"> </w:t>
            </w:r>
            <w:r w:rsidR="001363CF" w:rsidRPr="00130358">
              <w:rPr>
                <w:lang w:eastAsia="ja-JP"/>
              </w:rPr>
              <w:t>be</w:t>
            </w:r>
            <w:r w:rsidR="00D62538" w:rsidRPr="00130358">
              <w:rPr>
                <w:lang w:eastAsia="ja-JP"/>
              </w:rPr>
              <w:t xml:space="preserve"> </w:t>
            </w:r>
            <w:r w:rsidR="001363CF" w:rsidRPr="00130358">
              <w:rPr>
                <w:lang w:eastAsia="ja-JP"/>
              </w:rPr>
              <w:t>fulfilled.</w:t>
            </w:r>
          </w:p>
          <w:p w14:paraId="5C2DC5C8" w14:textId="3A429D97" w:rsidR="001363CF" w:rsidRPr="00130358" w:rsidRDefault="00483222" w:rsidP="00D62538">
            <w:pPr>
              <w:pStyle w:val="TAN"/>
              <w:keepNext w:val="0"/>
              <w:keepLines w:val="0"/>
              <w:rPr>
                <w:lang w:eastAsia="ja-JP"/>
              </w:rPr>
            </w:pPr>
            <w:r w:rsidRPr="00130358">
              <w:rPr>
                <w:lang w:eastAsia="ja-JP"/>
              </w:rPr>
              <w:t>NOTE 3:</w:t>
            </w:r>
            <w:r w:rsidR="001363CF" w:rsidRPr="00130358">
              <w:rPr>
                <w:lang w:eastAsia="ja-JP"/>
              </w:rPr>
              <w:tab/>
              <w:t>RSRP</w:t>
            </w:r>
            <w:r w:rsidR="00D62538" w:rsidRPr="00130358">
              <w:rPr>
                <w:lang w:eastAsia="ja-JP"/>
              </w:rPr>
              <w:t xml:space="preserve"> </w:t>
            </w:r>
            <w:r w:rsidR="001363CF" w:rsidRPr="00130358">
              <w:rPr>
                <w:lang w:eastAsia="ja-JP"/>
              </w:rPr>
              <w:t>and</w:t>
            </w:r>
            <w:r w:rsidR="00D62538" w:rsidRPr="00130358">
              <w:rPr>
                <w:lang w:eastAsia="ja-JP"/>
              </w:rPr>
              <w:t xml:space="preserve"> </w:t>
            </w:r>
            <w:r w:rsidR="001363CF" w:rsidRPr="00130358">
              <w:rPr>
                <w:lang w:eastAsia="ja-JP"/>
              </w:rPr>
              <w:t>SCH_RP</w:t>
            </w:r>
            <w:r w:rsidR="00D62538" w:rsidRPr="00130358">
              <w:rPr>
                <w:lang w:eastAsia="ja-JP"/>
              </w:rPr>
              <w:t xml:space="preserve"> </w:t>
            </w:r>
            <w:r w:rsidR="001363CF" w:rsidRPr="00130358">
              <w:rPr>
                <w:lang w:eastAsia="ja-JP"/>
              </w:rPr>
              <w:t>levels</w:t>
            </w:r>
            <w:r w:rsidR="00D62538" w:rsidRPr="00130358">
              <w:rPr>
                <w:lang w:eastAsia="ja-JP"/>
              </w:rPr>
              <w:t xml:space="preserve"> </w:t>
            </w:r>
            <w:r w:rsidR="001363CF" w:rsidRPr="00130358">
              <w:rPr>
                <w:lang w:eastAsia="ja-JP"/>
              </w:rPr>
              <w:t>have</w:t>
            </w:r>
            <w:r w:rsidR="00D62538" w:rsidRPr="00130358">
              <w:rPr>
                <w:lang w:eastAsia="ja-JP"/>
              </w:rPr>
              <w:t xml:space="preserve"> </w:t>
            </w:r>
            <w:r w:rsidR="001363CF" w:rsidRPr="00130358">
              <w:rPr>
                <w:lang w:eastAsia="ja-JP"/>
              </w:rPr>
              <w:t>been</w:t>
            </w:r>
            <w:r w:rsidR="00D62538" w:rsidRPr="00130358">
              <w:rPr>
                <w:lang w:eastAsia="ja-JP"/>
              </w:rPr>
              <w:t xml:space="preserve"> </w:t>
            </w:r>
            <w:r w:rsidR="001363CF" w:rsidRPr="00130358">
              <w:rPr>
                <w:lang w:eastAsia="ja-JP"/>
              </w:rPr>
              <w:t>derived</w:t>
            </w:r>
            <w:r w:rsidR="00D62538" w:rsidRPr="00130358">
              <w:rPr>
                <w:lang w:eastAsia="ja-JP"/>
              </w:rPr>
              <w:t xml:space="preserve"> </w:t>
            </w:r>
            <w:r w:rsidR="001363CF" w:rsidRPr="00130358">
              <w:rPr>
                <w:lang w:eastAsia="ja-JP"/>
              </w:rPr>
              <w:t>from</w:t>
            </w:r>
            <w:r w:rsidR="00D62538" w:rsidRPr="00130358">
              <w:rPr>
                <w:lang w:eastAsia="ja-JP"/>
              </w:rPr>
              <w:t xml:space="preserve"> </w:t>
            </w:r>
            <w:r w:rsidR="001363CF" w:rsidRPr="00130358">
              <w:rPr>
                <w:lang w:eastAsia="ja-JP"/>
              </w:rPr>
              <w:t>other</w:t>
            </w:r>
            <w:r w:rsidR="00D62538" w:rsidRPr="00130358">
              <w:rPr>
                <w:lang w:eastAsia="ja-JP"/>
              </w:rPr>
              <w:t xml:space="preserve"> </w:t>
            </w:r>
            <w:r w:rsidR="001363CF" w:rsidRPr="00130358">
              <w:rPr>
                <w:lang w:eastAsia="ja-JP"/>
              </w:rPr>
              <w:t>parameters</w:t>
            </w:r>
            <w:r w:rsidR="00D62538" w:rsidRPr="00130358">
              <w:rPr>
                <w:lang w:eastAsia="ja-JP"/>
              </w:rPr>
              <w:t xml:space="preserve"> </w:t>
            </w:r>
            <w:r w:rsidR="001363CF" w:rsidRPr="00130358">
              <w:rPr>
                <w:lang w:eastAsia="ja-JP"/>
              </w:rPr>
              <w:t>for</w:t>
            </w:r>
            <w:r w:rsidR="00D62538" w:rsidRPr="00130358">
              <w:rPr>
                <w:lang w:eastAsia="ja-JP"/>
              </w:rPr>
              <w:t xml:space="preserve"> </w:t>
            </w:r>
            <w:r w:rsidR="001363CF" w:rsidRPr="00130358">
              <w:rPr>
                <w:lang w:eastAsia="ja-JP"/>
              </w:rPr>
              <w:t>information</w:t>
            </w:r>
            <w:r w:rsidR="00D62538" w:rsidRPr="00130358">
              <w:rPr>
                <w:lang w:eastAsia="ja-JP"/>
              </w:rPr>
              <w:t xml:space="preserve"> </w:t>
            </w:r>
            <w:r w:rsidR="001363CF" w:rsidRPr="00130358">
              <w:rPr>
                <w:lang w:eastAsia="ja-JP"/>
              </w:rPr>
              <w:t>purposes.</w:t>
            </w:r>
            <w:r w:rsidR="00D62538" w:rsidRPr="00130358">
              <w:rPr>
                <w:lang w:eastAsia="ja-JP"/>
              </w:rPr>
              <w:t xml:space="preserve"> </w:t>
            </w:r>
            <w:r w:rsidR="001363CF" w:rsidRPr="00130358">
              <w:rPr>
                <w:lang w:eastAsia="ja-JP"/>
              </w:rPr>
              <w:t>They</w:t>
            </w:r>
            <w:r w:rsidR="00D62538" w:rsidRPr="00130358">
              <w:rPr>
                <w:lang w:eastAsia="ja-JP"/>
              </w:rPr>
              <w:t xml:space="preserve"> </w:t>
            </w:r>
            <w:r w:rsidR="001363CF" w:rsidRPr="00130358">
              <w:rPr>
                <w:lang w:eastAsia="ja-JP"/>
              </w:rPr>
              <w:t>are</w:t>
            </w:r>
            <w:r w:rsidR="00D62538" w:rsidRPr="00130358">
              <w:rPr>
                <w:lang w:eastAsia="ja-JP"/>
              </w:rPr>
              <w:t xml:space="preserve"> </w:t>
            </w:r>
            <w:r w:rsidR="001363CF" w:rsidRPr="00130358">
              <w:rPr>
                <w:lang w:eastAsia="ja-JP"/>
              </w:rPr>
              <w:t>not</w:t>
            </w:r>
            <w:r w:rsidR="00D62538" w:rsidRPr="00130358">
              <w:rPr>
                <w:lang w:eastAsia="ja-JP"/>
              </w:rPr>
              <w:t xml:space="preserve"> </w:t>
            </w:r>
            <w:r w:rsidR="001363CF" w:rsidRPr="00130358">
              <w:rPr>
                <w:lang w:eastAsia="ja-JP"/>
              </w:rPr>
              <w:t>settable</w:t>
            </w:r>
            <w:r w:rsidR="00D62538" w:rsidRPr="00130358">
              <w:rPr>
                <w:lang w:eastAsia="ja-JP"/>
              </w:rPr>
              <w:t xml:space="preserve"> </w:t>
            </w:r>
            <w:r w:rsidR="001363CF" w:rsidRPr="00130358">
              <w:rPr>
                <w:lang w:eastAsia="ja-JP"/>
              </w:rPr>
              <w:t>parameters</w:t>
            </w:r>
            <w:r w:rsidR="00D62538" w:rsidRPr="00130358">
              <w:rPr>
                <w:lang w:eastAsia="ja-JP"/>
              </w:rPr>
              <w:t xml:space="preserve"> </w:t>
            </w:r>
            <w:r w:rsidR="001363CF" w:rsidRPr="00130358">
              <w:rPr>
                <w:lang w:eastAsia="ja-JP"/>
              </w:rPr>
              <w:t>themselves.</w:t>
            </w:r>
          </w:p>
        </w:tc>
      </w:tr>
    </w:tbl>
    <w:p w14:paraId="7DC727F0" w14:textId="77777777" w:rsidR="001363CF" w:rsidRPr="00130358" w:rsidRDefault="001363CF" w:rsidP="00D62538">
      <w:pPr>
        <w:rPr>
          <w:rFonts w:cs="v4.2.0"/>
        </w:rPr>
      </w:pPr>
    </w:p>
    <w:p w14:paraId="5C542409" w14:textId="77777777" w:rsidR="001363CF" w:rsidRPr="00130358" w:rsidRDefault="001363CF" w:rsidP="00D62538">
      <w:pPr>
        <w:rPr>
          <w:rFonts w:cs="v4.2.0"/>
        </w:rPr>
      </w:pPr>
      <w:r w:rsidRPr="00130358">
        <w:rPr>
          <w:rFonts w:cs="v4.2.0"/>
        </w:rPr>
        <w:t xml:space="preserve">The UE shall not send event V1 triggered measurement reports during T1 and shall send event V1 triggered measurement reports during T2. </w:t>
      </w:r>
    </w:p>
    <w:p w14:paraId="22F7653B" w14:textId="77777777" w:rsidR="001363CF" w:rsidRPr="00130358" w:rsidRDefault="001363CF" w:rsidP="00D62538">
      <w:pPr>
        <w:rPr>
          <w:rFonts w:cs="v4.2.0"/>
        </w:rPr>
      </w:pPr>
      <w:r w:rsidRPr="00130358">
        <w:rPr>
          <w:rFonts w:cs="v4.2.0"/>
        </w:rPr>
        <w:t>The rate of correct events observed during repeated tests shall be at least 98%.</w:t>
      </w:r>
    </w:p>
    <w:p w14:paraId="07F35ADC" w14:textId="77777777" w:rsidR="001363CF" w:rsidRPr="00130358" w:rsidRDefault="001363CF" w:rsidP="00D62538">
      <w:pPr>
        <w:pStyle w:val="Heading2"/>
        <w:keepNext w:val="0"/>
        <w:keepLines w:val="0"/>
      </w:pPr>
      <w:r w:rsidRPr="00130358">
        <w:t>12.5</w:t>
      </w:r>
      <w:r w:rsidRPr="00130358">
        <w:tab/>
        <w:t xml:space="preserve">Interruptions due to V2X </w:t>
      </w:r>
      <w:proofErr w:type="spellStart"/>
      <w:r w:rsidRPr="00130358">
        <w:t>Sidelink</w:t>
      </w:r>
      <w:proofErr w:type="spellEnd"/>
      <w:r w:rsidRPr="00130358">
        <w:t xml:space="preserve"> Communication</w:t>
      </w:r>
    </w:p>
    <w:p w14:paraId="1DF155E8" w14:textId="77777777" w:rsidR="001363CF" w:rsidRPr="00130358" w:rsidRDefault="001363CF" w:rsidP="00D62538">
      <w:pPr>
        <w:pStyle w:val="Heading4"/>
        <w:keepNext w:val="0"/>
        <w:keepLines w:val="0"/>
        <w:rPr>
          <w:rFonts w:eastAsia="Batang"/>
        </w:rPr>
      </w:pPr>
      <w:r w:rsidRPr="00130358">
        <w:rPr>
          <w:rFonts w:eastAsia="Batang"/>
        </w:rPr>
        <w:t>12.5.1</w:t>
      </w:r>
      <w:r w:rsidRPr="00130358">
        <w:rPr>
          <w:rFonts w:eastAsia="Batang"/>
        </w:rPr>
        <w:tab/>
        <w:t>Test Purpose</w:t>
      </w:r>
    </w:p>
    <w:p w14:paraId="4E7970A9" w14:textId="77777777" w:rsidR="001363CF" w:rsidRPr="00130358" w:rsidRDefault="001363CF" w:rsidP="00D62538">
      <w:pPr>
        <w:tabs>
          <w:tab w:val="left" w:pos="1080"/>
        </w:tabs>
      </w:pPr>
      <w:r w:rsidRPr="00130358">
        <w:t xml:space="preserve">The purpose of this test is to verify the requirements related to interruptions due to V2X </w:t>
      </w:r>
      <w:proofErr w:type="spellStart"/>
      <w:r w:rsidRPr="00130358">
        <w:t>sidelink</w:t>
      </w:r>
      <w:proofErr w:type="spellEnd"/>
      <w:r w:rsidRPr="00130358">
        <w:t xml:space="preserve"> communication defined in 3GPP TS 36.133 [4] clause 13.7.1 under the following additional conditions:</w:t>
      </w:r>
    </w:p>
    <w:p w14:paraId="23E3D2E5" w14:textId="77777777" w:rsidR="001363CF" w:rsidRPr="00130358" w:rsidRDefault="001363CF" w:rsidP="00D62538">
      <w:pPr>
        <w:pStyle w:val="B1"/>
      </w:pPr>
      <w:r w:rsidRPr="00130358">
        <w:t>-</w:t>
      </w:r>
      <w:r w:rsidRPr="00130358">
        <w:tab/>
        <w:t xml:space="preserve">The UE is out of coverage on the V2X </w:t>
      </w:r>
      <w:proofErr w:type="spellStart"/>
      <w:r w:rsidRPr="00130358">
        <w:t>sidelink</w:t>
      </w:r>
      <w:proofErr w:type="spellEnd"/>
      <w:r w:rsidRPr="00130358">
        <w:t xml:space="preserve"> carrier and is associated with a serving cell on a non-V2X </w:t>
      </w:r>
      <w:proofErr w:type="spellStart"/>
      <w:r w:rsidRPr="00130358">
        <w:t>sidelink</w:t>
      </w:r>
      <w:proofErr w:type="spellEnd"/>
      <w:r w:rsidRPr="00130358">
        <w:t xml:space="preserve"> carrier</w:t>
      </w:r>
    </w:p>
    <w:p w14:paraId="761E6A50" w14:textId="77777777" w:rsidR="001363CF" w:rsidRPr="00130358" w:rsidRDefault="001363CF" w:rsidP="00D62538">
      <w:pPr>
        <w:pStyle w:val="Heading4"/>
        <w:keepNext w:val="0"/>
        <w:keepLines w:val="0"/>
        <w:rPr>
          <w:rFonts w:eastAsia="Batang"/>
        </w:rPr>
      </w:pPr>
      <w:r w:rsidRPr="00130358">
        <w:rPr>
          <w:rFonts w:eastAsia="Batang"/>
        </w:rPr>
        <w:t>12.5.2</w:t>
      </w:r>
      <w:r w:rsidRPr="00130358">
        <w:rPr>
          <w:rFonts w:eastAsia="Batang"/>
        </w:rPr>
        <w:tab/>
        <w:t>Applicability of requirements</w:t>
      </w:r>
    </w:p>
    <w:p w14:paraId="07E17813" w14:textId="77777777" w:rsidR="001363CF" w:rsidRPr="00130358" w:rsidRDefault="001363CF" w:rsidP="00772922">
      <w:r w:rsidRPr="00130358">
        <w:t>The requirements in this clause are applicable to EUTRA Release 14 UEs supporting V2X communications, Band 47 and any EUTRA band.</w:t>
      </w:r>
    </w:p>
    <w:p w14:paraId="6FC831DD" w14:textId="77777777" w:rsidR="001363CF" w:rsidRPr="00130358" w:rsidRDefault="001363CF" w:rsidP="00D62538">
      <w:pPr>
        <w:pStyle w:val="Heading4"/>
        <w:keepNext w:val="0"/>
        <w:keepLines w:val="0"/>
        <w:rPr>
          <w:rFonts w:eastAsia="Batang"/>
        </w:rPr>
      </w:pPr>
      <w:r w:rsidRPr="00130358">
        <w:rPr>
          <w:rFonts w:eastAsia="Batang"/>
        </w:rPr>
        <w:t>12.5.3</w:t>
      </w:r>
      <w:r w:rsidRPr="00130358">
        <w:rPr>
          <w:rFonts w:eastAsia="Batang"/>
        </w:rPr>
        <w:tab/>
        <w:t>Minimum Conformance Requirements</w:t>
      </w:r>
    </w:p>
    <w:p w14:paraId="6E2DD7A1" w14:textId="77777777" w:rsidR="001363CF" w:rsidRPr="00130358" w:rsidRDefault="001363CF" w:rsidP="00D62538">
      <w:r w:rsidRPr="00130358">
        <w:t xml:space="preserve">A UE capable of V2X </w:t>
      </w:r>
      <w:proofErr w:type="spellStart"/>
      <w:r w:rsidRPr="00130358">
        <w:t>sidelink</w:t>
      </w:r>
      <w:proofErr w:type="spellEnd"/>
      <w:r w:rsidRPr="00130358">
        <w:t xml:space="preserve"> communication may indicate its interest (initiation or termination) in V2X </w:t>
      </w:r>
      <w:proofErr w:type="spellStart"/>
      <w:r w:rsidRPr="00130358">
        <w:t>sidelink</w:t>
      </w:r>
      <w:proofErr w:type="spellEnd"/>
      <w:r w:rsidRPr="00130358">
        <w:t xml:space="preserve"> communication to the connected </w:t>
      </w:r>
      <w:proofErr w:type="spellStart"/>
      <w:r w:rsidRPr="00130358">
        <w:t>eNodeB</w:t>
      </w:r>
      <w:proofErr w:type="spellEnd"/>
      <w:r w:rsidRPr="00130358">
        <w:t xml:space="preserve"> using IE </w:t>
      </w:r>
      <w:proofErr w:type="spellStart"/>
      <w:r w:rsidRPr="00130358">
        <w:rPr>
          <w:i/>
        </w:rPr>
        <w:t>SidelinkUEInformation</w:t>
      </w:r>
      <w:proofErr w:type="spellEnd"/>
      <w:r w:rsidRPr="00130358">
        <w:t xml:space="preserve"> [2].</w:t>
      </w:r>
    </w:p>
    <w:p w14:paraId="6FB62E80" w14:textId="77777777" w:rsidR="001363CF" w:rsidRPr="00130358" w:rsidRDefault="001363CF" w:rsidP="00D62538">
      <w:pPr>
        <w:rPr>
          <w:lang w:eastAsia="zh-CN"/>
        </w:rPr>
      </w:pPr>
      <w:r w:rsidRPr="00130358">
        <w:t xml:space="preserve">The UE is allowed an interruption of up to 1 subframe on the serving cell(s) during the RRC reconfiguration procedure that includes the V2X </w:t>
      </w:r>
      <w:proofErr w:type="spellStart"/>
      <w:r w:rsidRPr="00130358">
        <w:t>sidelink</w:t>
      </w:r>
      <w:proofErr w:type="spellEnd"/>
      <w:r w:rsidRPr="00130358">
        <w:t xml:space="preserve"> communication configuration message </w:t>
      </w:r>
      <w:r w:rsidRPr="00130358">
        <w:rPr>
          <w:i/>
        </w:rPr>
        <w:t>sl-V2X-ConfigDedicated</w:t>
      </w:r>
      <w:r w:rsidRPr="00130358">
        <w:t xml:space="preserve"> [2] (setup and release). This interruption is for both uplink and downlink </w:t>
      </w:r>
      <w:r w:rsidRPr="00130358">
        <w:rPr>
          <w:rFonts w:cs="v5.0.0"/>
        </w:rPr>
        <w:t xml:space="preserve">of </w:t>
      </w:r>
      <w:r w:rsidRPr="00130358">
        <w:t>the serving cell(s).</w:t>
      </w:r>
    </w:p>
    <w:p w14:paraId="3B22DDCF" w14:textId="6B8F43A7" w:rsidR="001363CF" w:rsidRPr="00130358" w:rsidRDefault="001363CF" w:rsidP="00D62538">
      <w:pPr>
        <w:rPr>
          <w:lang w:eastAsia="zh-CN"/>
        </w:rPr>
      </w:pPr>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13.7 and A.12.5</w:t>
      </w:r>
    </w:p>
    <w:p w14:paraId="43A42B09" w14:textId="77777777" w:rsidR="001363CF" w:rsidRPr="00130358" w:rsidRDefault="001363CF" w:rsidP="00D62538">
      <w:pPr>
        <w:pStyle w:val="Heading4"/>
        <w:keepNext w:val="0"/>
        <w:keepLines w:val="0"/>
        <w:rPr>
          <w:rFonts w:eastAsia="Batang"/>
        </w:rPr>
      </w:pPr>
      <w:r w:rsidRPr="00130358">
        <w:rPr>
          <w:rFonts w:eastAsia="Batang"/>
        </w:rPr>
        <w:t>12.5.4</w:t>
      </w:r>
      <w:r w:rsidRPr="00130358">
        <w:rPr>
          <w:rFonts w:eastAsia="Batang"/>
        </w:rPr>
        <w:tab/>
        <w:t>Test Description</w:t>
      </w:r>
    </w:p>
    <w:p w14:paraId="0C13D423" w14:textId="77777777" w:rsidR="001363CF" w:rsidRPr="00130358" w:rsidRDefault="001363CF" w:rsidP="00D62538">
      <w:pPr>
        <w:pStyle w:val="Heading5"/>
        <w:keepNext w:val="0"/>
        <w:keepLines w:val="0"/>
        <w:rPr>
          <w:snapToGrid w:val="0"/>
          <w:kern w:val="2"/>
        </w:rPr>
      </w:pPr>
      <w:r w:rsidRPr="00130358">
        <w:rPr>
          <w:snapToGrid w:val="0"/>
          <w:kern w:val="2"/>
        </w:rPr>
        <w:t>12.5.4.1</w:t>
      </w:r>
      <w:r w:rsidRPr="00130358">
        <w:rPr>
          <w:snapToGrid w:val="0"/>
          <w:kern w:val="2"/>
        </w:rPr>
        <w:tab/>
        <w:t>Initial Conditions</w:t>
      </w:r>
    </w:p>
    <w:p w14:paraId="6FBDEA59" w14:textId="77777777" w:rsidR="001363CF" w:rsidRPr="00130358" w:rsidRDefault="001363CF" w:rsidP="00D62538">
      <w:r w:rsidRPr="00130358">
        <w:t>Resource pool configuration for PSCCH and PSSCH reference measurement channels are set according to Table 12.5.4.1-1 and Annex A.12 as appropriate.</w:t>
      </w:r>
    </w:p>
    <w:p w14:paraId="63D45BE7" w14:textId="77777777" w:rsidR="001363CF" w:rsidRPr="00130358" w:rsidRDefault="001363CF" w:rsidP="00D62538">
      <w:r w:rsidRPr="00130358">
        <w:t>Test Environment: Normal, as defined in 3GPP TS 36.508 [7] clause 4.1.</w:t>
      </w:r>
    </w:p>
    <w:p w14:paraId="64D6AB9F" w14:textId="750BDBFB"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1A82D286" w14:textId="77777777" w:rsidR="001363CF" w:rsidRPr="00130358" w:rsidRDefault="001363CF" w:rsidP="00D62538">
      <w:r w:rsidRPr="00130358">
        <w:t>Channel Bandwidth to be tested: 10 MHz as defined in Table 12.5.</w:t>
      </w:r>
      <w:r w:rsidRPr="00130358">
        <w:rPr>
          <w:rFonts w:eastAsia="PMingLiU"/>
          <w:lang w:eastAsia="zh-TW"/>
        </w:rPr>
        <w:t>4.1</w:t>
      </w:r>
      <w:r w:rsidRPr="00130358">
        <w:t>-</w:t>
      </w:r>
      <w:r w:rsidRPr="00130358">
        <w:rPr>
          <w:lang w:eastAsia="zh-CN"/>
        </w:rPr>
        <w:t>1</w:t>
      </w:r>
      <w:r w:rsidRPr="00130358">
        <w:t>.</w:t>
      </w:r>
    </w:p>
    <w:p w14:paraId="27D31767"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and AWGN noise sources to the UE antenna connectors, connect the SS COM port to the UE COM port as shown in 3GPP TS 36.508 [7] Annex A</w:t>
      </w:r>
      <w:r w:rsidRPr="00130358">
        <w:rPr>
          <w:rFonts w:eastAsia="PMingLiU"/>
          <w:lang w:eastAsia="zh-TW"/>
        </w:rPr>
        <w:t>.92b.</w:t>
      </w:r>
    </w:p>
    <w:p w14:paraId="68359126" w14:textId="082FED4E"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w:t>
      </w:r>
      <w:proofErr w:type="spellStart"/>
      <w:r w:rsidRPr="00130358">
        <w:rPr>
          <w:rFonts w:eastAsia="PMingLiU"/>
          <w:lang w:eastAsia="zh-TW"/>
        </w:rPr>
        <w:t>sidelink</w:t>
      </w:r>
      <w:proofErr w:type="spellEnd"/>
      <w:r w:rsidRPr="00130358">
        <w:rPr>
          <w:rFonts w:eastAsia="PMingLiU"/>
          <w:lang w:eastAsia="zh-TW"/>
        </w:rPr>
        <w:t xml:space="preserve">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12.5.4.3.</w:t>
      </w:r>
    </w:p>
    <w:p w14:paraId="6A0E4AA0"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 xml:space="preserve">The V2X reference measurement channel is set according to </w:t>
      </w:r>
      <w:r w:rsidRPr="00130358">
        <w:t>Table 12.5.</w:t>
      </w:r>
      <w:r w:rsidRPr="00130358">
        <w:rPr>
          <w:rFonts w:eastAsia="PMingLiU"/>
          <w:lang w:eastAsia="zh-TW"/>
        </w:rPr>
        <w:t>4.1</w:t>
      </w:r>
      <w:r w:rsidRPr="00130358">
        <w:t>-</w:t>
      </w:r>
      <w:r w:rsidRPr="00130358">
        <w:rPr>
          <w:lang w:eastAsia="zh-CN"/>
        </w:rPr>
        <w:t>1</w:t>
      </w:r>
      <w:r w:rsidRPr="00130358">
        <w:rPr>
          <w:rFonts w:eastAsia="PMingLiU"/>
          <w:lang w:eastAsia="zh-TW"/>
        </w:rPr>
        <w:t>.</w:t>
      </w:r>
    </w:p>
    <w:p w14:paraId="4151C493"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Propagation conditions are set according to Annex B.0.</w:t>
      </w:r>
    </w:p>
    <w:p w14:paraId="78EF1D2E"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There is one active cell (</w:t>
      </w:r>
      <w:proofErr w:type="spellStart"/>
      <w:r w:rsidRPr="00130358">
        <w:rPr>
          <w:rFonts w:eastAsia="PMingLiU"/>
          <w:lang w:eastAsia="zh-TW"/>
        </w:rPr>
        <w:t>PCell</w:t>
      </w:r>
      <w:proofErr w:type="spellEnd"/>
      <w:r w:rsidRPr="00130358">
        <w:rPr>
          <w:rFonts w:eastAsia="PMingLiU"/>
          <w:lang w:eastAsia="zh-TW"/>
        </w:rPr>
        <w:t xml:space="preserve">) on the serving RF channel 1, and there are no active cells on RF channel 2. On RF channel 2, the test consists of 8 active </w:t>
      </w:r>
      <w:proofErr w:type="spellStart"/>
      <w:r w:rsidRPr="00130358">
        <w:rPr>
          <w:rFonts w:eastAsia="PMingLiU"/>
          <w:lang w:eastAsia="zh-TW"/>
        </w:rPr>
        <w:t>Sidelink</w:t>
      </w:r>
      <w:proofErr w:type="spellEnd"/>
      <w:r w:rsidRPr="00130358">
        <w:rPr>
          <w:rFonts w:eastAsia="PMingLiU"/>
          <w:lang w:eastAsia="zh-TW"/>
        </w:rPr>
        <w:t xml:space="preserve"> UEs in this test transmitting V2X </w:t>
      </w:r>
      <w:proofErr w:type="spellStart"/>
      <w:r w:rsidRPr="00130358">
        <w:rPr>
          <w:rFonts w:eastAsia="PMingLiU"/>
          <w:lang w:eastAsia="zh-TW"/>
        </w:rPr>
        <w:t>sidelink</w:t>
      </w:r>
      <w:proofErr w:type="spellEnd"/>
      <w:r w:rsidRPr="00130358">
        <w:rPr>
          <w:rFonts w:eastAsia="PMingLiU"/>
          <w:lang w:eastAsia="zh-TW"/>
        </w:rPr>
        <w:t xml:space="preserve"> communication.</w:t>
      </w:r>
    </w:p>
    <w:p w14:paraId="083F6F7E" w14:textId="6F368A6D"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UE is in State 2A-RF according </w:t>
      </w:r>
      <w:r w:rsidR="00772922" w:rsidRPr="00130358">
        <w:rPr>
          <w:rFonts w:eastAsia="PMingLiU"/>
          <w:lang w:eastAsia="zh-TW"/>
        </w:rPr>
        <w:t>to 3GPP TS</w:t>
      </w:r>
      <w:r w:rsidRPr="00130358">
        <w:rPr>
          <w:rFonts w:eastAsia="PMingLiU"/>
          <w:lang w:eastAsia="zh-TW"/>
        </w:rPr>
        <w:t xml:space="preserve"> 36.508 [7] clause 5.2A.1A. In addition to the default system information messages, SystemInformationBlockType21 is broadcasted according </w:t>
      </w:r>
      <w:r w:rsidR="00772922" w:rsidRPr="00130358">
        <w:rPr>
          <w:rFonts w:eastAsia="PMingLiU"/>
          <w:lang w:eastAsia="zh-TW"/>
        </w:rPr>
        <w:t>to 3GPP TS</w:t>
      </w:r>
      <w:r w:rsidRPr="00130358">
        <w:rPr>
          <w:rFonts w:eastAsia="PMingLiU"/>
          <w:lang w:eastAsia="zh-TW"/>
        </w:rPr>
        <w:t xml:space="preserve"> 36.508 [7] Table 4.4.3.3-19.</w:t>
      </w:r>
    </w:p>
    <w:p w14:paraId="04A4D8F8" w14:textId="77777777" w:rsidR="001363CF" w:rsidRPr="00130358" w:rsidRDefault="001363CF" w:rsidP="00D62538">
      <w:pPr>
        <w:pStyle w:val="TH"/>
        <w:keepNext w:val="0"/>
        <w:keepLines w:val="0"/>
      </w:pPr>
      <w:r w:rsidRPr="00130358">
        <w:t xml:space="preserve">Table 12.5.4.1-1: Test Parameters for </w:t>
      </w:r>
      <w:r w:rsidRPr="00130358">
        <w:rPr>
          <w:rFonts w:cs="v4.2.0"/>
        </w:rPr>
        <w:t xml:space="preserve">Interruptions due to V2X </w:t>
      </w:r>
      <w:proofErr w:type="spellStart"/>
      <w:r w:rsidRPr="00130358">
        <w:rPr>
          <w:rFonts w:cs="v4.2.0"/>
        </w:rPr>
        <w:t>Sidelink</w:t>
      </w:r>
      <w:proofErr w:type="spellEnd"/>
      <w:r w:rsidRPr="00130358">
        <w:rPr>
          <w:rFonts w:cs="v4.2.0"/>
        </w:rPr>
        <w:t xml:space="preserve">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2365"/>
        <w:gridCol w:w="3375"/>
      </w:tblGrid>
      <w:tr w:rsidR="001363CF" w:rsidRPr="00130358" w14:paraId="2E98A758"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3244B4E"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69C56D"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365" w:type="dxa"/>
            <w:tcBorders>
              <w:top w:val="single" w:sz="4" w:space="0" w:color="auto"/>
              <w:left w:val="single" w:sz="4" w:space="0" w:color="auto"/>
              <w:right w:val="single" w:sz="4" w:space="0" w:color="auto"/>
            </w:tcBorders>
            <w:vAlign w:val="center"/>
            <w:hideMark/>
          </w:tcPr>
          <w:p w14:paraId="0EC7DB7D" w14:textId="77777777" w:rsidR="001363CF" w:rsidRPr="00130358" w:rsidRDefault="001363CF" w:rsidP="00D62538">
            <w:pPr>
              <w:pStyle w:val="TAH"/>
              <w:keepNext w:val="0"/>
              <w:keepLines w:val="0"/>
              <w:rPr>
                <w:rFonts w:cs="Arial"/>
                <w:lang w:eastAsia="ja-JP"/>
              </w:rPr>
            </w:pPr>
            <w:r w:rsidRPr="00130358">
              <w:rPr>
                <w:rFonts w:cs="Arial"/>
                <w:lang w:eastAsia="ja-JP"/>
              </w:rPr>
              <w:t>Value</w:t>
            </w:r>
          </w:p>
        </w:tc>
        <w:tc>
          <w:tcPr>
            <w:tcW w:w="3375" w:type="dxa"/>
            <w:tcBorders>
              <w:top w:val="single" w:sz="4" w:space="0" w:color="auto"/>
              <w:left w:val="single" w:sz="4" w:space="0" w:color="auto"/>
              <w:bottom w:val="single" w:sz="4" w:space="0" w:color="auto"/>
              <w:right w:val="single" w:sz="4" w:space="0" w:color="auto"/>
            </w:tcBorders>
            <w:vAlign w:val="center"/>
            <w:hideMark/>
          </w:tcPr>
          <w:p w14:paraId="243C0BAD" w14:textId="77777777" w:rsidR="001363CF" w:rsidRPr="00130358" w:rsidRDefault="001363CF" w:rsidP="00D62538">
            <w:pPr>
              <w:pStyle w:val="TAH"/>
              <w:keepNext w:val="0"/>
              <w:keepLines w:val="0"/>
              <w:rPr>
                <w:rFonts w:cs="Arial"/>
                <w:lang w:eastAsia="ja-JP"/>
              </w:rPr>
            </w:pPr>
            <w:r w:rsidRPr="00130358">
              <w:rPr>
                <w:rFonts w:cs="Arial"/>
                <w:lang w:eastAsia="ja-JP"/>
              </w:rPr>
              <w:t>Comment</w:t>
            </w:r>
          </w:p>
        </w:tc>
      </w:tr>
      <w:tr w:rsidR="001363CF" w:rsidRPr="00130358" w14:paraId="15F957E1"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315896FD" w14:textId="4C84F873"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EA52E58"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365" w:type="dxa"/>
            <w:tcBorders>
              <w:top w:val="single" w:sz="4" w:space="0" w:color="auto"/>
              <w:left w:val="single" w:sz="4" w:space="0" w:color="auto"/>
              <w:bottom w:val="single" w:sz="4" w:space="0" w:color="auto"/>
              <w:right w:val="single" w:sz="4" w:space="0" w:color="auto"/>
            </w:tcBorders>
            <w:vAlign w:val="center"/>
          </w:tcPr>
          <w:p w14:paraId="11EFB5EC" w14:textId="33EE153A" w:rsidR="001363CF" w:rsidRPr="00130358" w:rsidRDefault="001363CF" w:rsidP="00D62538">
            <w:pPr>
              <w:pStyle w:val="TAC"/>
              <w:keepNext w:val="0"/>
              <w:keepLines w:val="0"/>
              <w:rPr>
                <w:rFonts w:cs="Arial"/>
                <w:lang w:eastAsia="ja-JP"/>
              </w:rPr>
            </w:pPr>
            <w:r w:rsidRPr="00130358">
              <w:rPr>
                <w:rFonts w:cs="Arial"/>
                <w:lang w:eastAsia="ja-JP"/>
              </w:rPr>
              <w:t>1,</w:t>
            </w:r>
            <w:r w:rsidR="00D62538" w:rsidRPr="00130358">
              <w:rPr>
                <w:rFonts w:cs="Arial"/>
                <w:lang w:eastAsia="ja-JP"/>
              </w:rPr>
              <w:t xml:space="preserve"> </w:t>
            </w:r>
            <w:r w:rsidRPr="00130358">
              <w:rPr>
                <w:rFonts w:cs="Arial"/>
                <w:lang w:eastAsia="ja-JP"/>
              </w:rPr>
              <w:t>2</w:t>
            </w:r>
          </w:p>
        </w:tc>
        <w:tc>
          <w:tcPr>
            <w:tcW w:w="3375" w:type="dxa"/>
            <w:tcBorders>
              <w:top w:val="single" w:sz="4" w:space="0" w:color="auto"/>
              <w:left w:val="single" w:sz="4" w:space="0" w:color="auto"/>
              <w:bottom w:val="single" w:sz="4" w:space="0" w:color="auto"/>
              <w:right w:val="single" w:sz="4" w:space="0" w:color="auto"/>
            </w:tcBorders>
            <w:vAlign w:val="center"/>
          </w:tcPr>
          <w:p w14:paraId="3422CAF1" w14:textId="34522CF0" w:rsidR="001363CF" w:rsidRPr="00130358" w:rsidRDefault="001363CF" w:rsidP="00D62538">
            <w:pPr>
              <w:pStyle w:val="TAC"/>
              <w:keepNext w:val="0"/>
              <w:keepLines w:val="0"/>
              <w:rPr>
                <w:rFonts w:cs="Arial"/>
                <w:lang w:eastAsia="ja-JP"/>
              </w:rPr>
            </w:pP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1</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t>non-V2X</w:t>
            </w:r>
            <w:r w:rsidR="00D62538" w:rsidRPr="00130358">
              <w:t xml:space="preserve"> </w:t>
            </w:r>
            <w:proofErr w:type="spellStart"/>
            <w:r w:rsidRPr="00130358">
              <w:t>sidelink</w:t>
            </w:r>
            <w:proofErr w:type="spellEnd"/>
            <w:r w:rsidR="00D62538" w:rsidRPr="00130358">
              <w:t xml:space="preserve"> </w:t>
            </w:r>
            <w:r w:rsidRPr="00130358">
              <w:t>carrier</w:t>
            </w:r>
          </w:p>
          <w:p w14:paraId="35D05FD6" w14:textId="764AAF32" w:rsidR="001363CF" w:rsidRPr="00130358" w:rsidRDefault="001363CF" w:rsidP="00D62538">
            <w:pPr>
              <w:pStyle w:val="TAC"/>
              <w:keepNext w:val="0"/>
              <w:keepLines w:val="0"/>
              <w:rPr>
                <w:rFonts w:cs="Arial"/>
                <w:lang w:eastAsia="zh-CN"/>
              </w:rPr>
            </w:pP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is</w:t>
            </w:r>
            <w:r w:rsidR="00D62538" w:rsidRPr="00130358">
              <w:rPr>
                <w:rFonts w:cs="Arial"/>
                <w:lang w:eastAsia="ja-JP"/>
              </w:rPr>
              <w:t xml:space="preserve"> </w:t>
            </w:r>
            <w:r w:rsidRPr="00130358">
              <w:t>V2X</w:t>
            </w:r>
            <w:r w:rsidR="00D62538" w:rsidRPr="00130358">
              <w:t xml:space="preserve"> </w:t>
            </w:r>
            <w:proofErr w:type="spellStart"/>
            <w:r w:rsidRPr="00130358">
              <w:t>sidelink</w:t>
            </w:r>
            <w:proofErr w:type="spellEnd"/>
            <w:r w:rsidR="00D62538" w:rsidRPr="00130358">
              <w:t xml:space="preserve"> </w:t>
            </w:r>
            <w:r w:rsidRPr="00130358">
              <w:t>carrier</w:t>
            </w:r>
          </w:p>
        </w:tc>
      </w:tr>
      <w:tr w:rsidR="001363CF" w:rsidRPr="00130358" w14:paraId="2FB9904C"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9AD22FD" w14:textId="75510E50" w:rsidR="001363CF" w:rsidRPr="00130358" w:rsidRDefault="001363CF" w:rsidP="00D62538">
            <w:pPr>
              <w:pStyle w:val="TAL"/>
              <w:keepNext w:val="0"/>
              <w:keepLines w:val="0"/>
              <w:rPr>
                <w:rFonts w:cs="Arial"/>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w:t>
            </w:r>
            <w:proofErr w:type="spellStart"/>
            <w:r w:rsidRPr="00130358">
              <w:rPr>
                <w:rFonts w:cs="Arial"/>
                <w:lang w:eastAsia="ja-JP"/>
              </w:rPr>
              <w:t>BW</w:t>
            </w:r>
            <w:r w:rsidRPr="00130358">
              <w:rPr>
                <w:rFonts w:cs="Arial"/>
                <w:vertAlign w:val="subscript"/>
                <w:lang w:eastAsia="ja-JP"/>
              </w:rPr>
              <w:t>channel</w:t>
            </w:r>
            <w:proofErr w:type="spellEnd"/>
            <w:r w:rsidRPr="00130358">
              <w:rPr>
                <w:rFonts w:cs="Arial"/>
                <w:lang w:eastAsia="ja-JP"/>
              </w:rPr>
              <w:t>)</w:t>
            </w:r>
          </w:p>
        </w:tc>
        <w:tc>
          <w:tcPr>
            <w:tcW w:w="630" w:type="dxa"/>
            <w:tcBorders>
              <w:top w:val="single" w:sz="4" w:space="0" w:color="auto"/>
              <w:left w:val="single" w:sz="4" w:space="0" w:color="auto"/>
              <w:bottom w:val="single" w:sz="4" w:space="0" w:color="auto"/>
              <w:right w:val="single" w:sz="4" w:space="0" w:color="auto"/>
            </w:tcBorders>
            <w:vAlign w:val="center"/>
          </w:tcPr>
          <w:p w14:paraId="22240BFE" w14:textId="77777777" w:rsidR="001363CF" w:rsidRPr="00130358" w:rsidRDefault="001363CF" w:rsidP="00D62538">
            <w:pPr>
              <w:pStyle w:val="TAC"/>
              <w:keepNext w:val="0"/>
              <w:keepLines w:val="0"/>
              <w:rPr>
                <w:rFonts w:cs="Arial"/>
                <w:lang w:eastAsia="ja-JP"/>
              </w:rPr>
            </w:pPr>
            <w:r w:rsidRPr="00130358">
              <w:rPr>
                <w:rFonts w:cs="Arial"/>
                <w:lang w:eastAsia="ja-JP"/>
              </w:rPr>
              <w:t>MHz</w:t>
            </w:r>
          </w:p>
        </w:tc>
        <w:tc>
          <w:tcPr>
            <w:tcW w:w="2365" w:type="dxa"/>
            <w:tcBorders>
              <w:top w:val="single" w:sz="4" w:space="0" w:color="auto"/>
              <w:left w:val="single" w:sz="4" w:space="0" w:color="auto"/>
              <w:bottom w:val="single" w:sz="4" w:space="0" w:color="auto"/>
              <w:right w:val="single" w:sz="4" w:space="0" w:color="auto"/>
            </w:tcBorders>
            <w:vAlign w:val="center"/>
          </w:tcPr>
          <w:p w14:paraId="5BECDF12" w14:textId="77777777" w:rsidR="001363CF" w:rsidRPr="00130358" w:rsidRDefault="001363CF" w:rsidP="00D62538">
            <w:pPr>
              <w:pStyle w:val="TAC"/>
              <w:keepNext w:val="0"/>
              <w:keepLines w:val="0"/>
              <w:rPr>
                <w:rFonts w:cs="Arial"/>
                <w:lang w:eastAsia="ja-JP"/>
              </w:rPr>
            </w:pPr>
            <w:r w:rsidRPr="00130358">
              <w:rPr>
                <w:rFonts w:cs="Arial"/>
                <w:lang w:eastAsia="ja-JP"/>
              </w:rPr>
              <w:t>10</w:t>
            </w:r>
          </w:p>
        </w:tc>
        <w:tc>
          <w:tcPr>
            <w:tcW w:w="3375" w:type="dxa"/>
            <w:tcBorders>
              <w:top w:val="single" w:sz="4" w:space="0" w:color="auto"/>
              <w:left w:val="single" w:sz="4" w:space="0" w:color="auto"/>
              <w:bottom w:val="single" w:sz="4" w:space="0" w:color="auto"/>
              <w:right w:val="single" w:sz="4" w:space="0" w:color="auto"/>
            </w:tcBorders>
            <w:vAlign w:val="center"/>
          </w:tcPr>
          <w:p w14:paraId="2936A08A" w14:textId="77777777" w:rsidR="001363CF" w:rsidRPr="00130358" w:rsidRDefault="001363CF" w:rsidP="00D62538">
            <w:pPr>
              <w:pStyle w:val="TAC"/>
              <w:keepNext w:val="0"/>
              <w:keepLines w:val="0"/>
              <w:rPr>
                <w:rFonts w:cs="Arial"/>
                <w:lang w:eastAsia="zh-CN"/>
              </w:rPr>
            </w:pPr>
          </w:p>
        </w:tc>
      </w:tr>
      <w:tr w:rsidR="001363CF" w:rsidRPr="00130358" w14:paraId="57E405D9"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7CE175FE" w14:textId="10061A31" w:rsidR="001363CF" w:rsidRPr="00130358" w:rsidRDefault="001363CF" w:rsidP="00D62538">
            <w:pPr>
              <w:pStyle w:val="TAL"/>
              <w:keepNext w:val="0"/>
              <w:keepLines w:val="0"/>
              <w:rPr>
                <w:rFonts w:cs="Arial"/>
                <w:lang w:eastAsia="ja-JP"/>
              </w:rPr>
            </w:pPr>
            <w:r w:rsidRPr="00130358">
              <w:rPr>
                <w:rFonts w:cs="Arial"/>
                <w:lang w:eastAsia="ja-JP"/>
              </w:rPr>
              <w:t>Active</w:t>
            </w:r>
            <w:r w:rsidR="00D62538" w:rsidRPr="00130358">
              <w:rPr>
                <w:rFonts w:cs="Arial"/>
                <w:lang w:eastAsia="ja-JP"/>
              </w:rPr>
              <w:t xml:space="preserve"> </w:t>
            </w:r>
            <w:r w:rsidRPr="00130358">
              <w:rPr>
                <w:rFonts w:cs="Arial"/>
                <w:lang w:eastAsia="ja-JP"/>
              </w:rPr>
              <w:t>cell</w:t>
            </w:r>
          </w:p>
        </w:tc>
        <w:tc>
          <w:tcPr>
            <w:tcW w:w="630" w:type="dxa"/>
            <w:tcBorders>
              <w:top w:val="single" w:sz="4" w:space="0" w:color="auto"/>
              <w:left w:val="single" w:sz="4" w:space="0" w:color="auto"/>
              <w:bottom w:val="single" w:sz="4" w:space="0" w:color="auto"/>
              <w:right w:val="single" w:sz="4" w:space="0" w:color="auto"/>
            </w:tcBorders>
            <w:vAlign w:val="center"/>
          </w:tcPr>
          <w:p w14:paraId="70788EED"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365" w:type="dxa"/>
            <w:tcBorders>
              <w:top w:val="single" w:sz="4" w:space="0" w:color="auto"/>
              <w:left w:val="single" w:sz="4" w:space="0" w:color="auto"/>
              <w:bottom w:val="single" w:sz="4" w:space="0" w:color="auto"/>
              <w:right w:val="single" w:sz="4" w:space="0" w:color="auto"/>
            </w:tcBorders>
            <w:vAlign w:val="center"/>
          </w:tcPr>
          <w:p w14:paraId="5C100B76" w14:textId="69D51DBE" w:rsidR="001363CF" w:rsidRPr="00130358" w:rsidRDefault="001363CF" w:rsidP="00D62538">
            <w:pPr>
              <w:pStyle w:val="TAC"/>
              <w:keepNext w:val="0"/>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3375" w:type="dxa"/>
            <w:tcBorders>
              <w:top w:val="single" w:sz="4" w:space="0" w:color="auto"/>
              <w:left w:val="single" w:sz="4" w:space="0" w:color="auto"/>
              <w:bottom w:val="single" w:sz="4" w:space="0" w:color="auto"/>
              <w:right w:val="single" w:sz="4" w:space="0" w:color="auto"/>
            </w:tcBorders>
            <w:vAlign w:val="center"/>
          </w:tcPr>
          <w:p w14:paraId="6E94A753" w14:textId="7E400F9E" w:rsidR="001363CF" w:rsidRPr="00130358" w:rsidRDefault="001363CF" w:rsidP="00D62538">
            <w:pPr>
              <w:pStyle w:val="TAC"/>
              <w:keepNext w:val="0"/>
              <w:keepLines w:val="0"/>
              <w:rPr>
                <w:rFonts w:cs="Arial"/>
                <w:lang w:eastAsia="ja-JP"/>
              </w:rPr>
            </w:pPr>
            <w:proofErr w:type="spellStart"/>
            <w:r w:rsidRPr="00130358">
              <w:rPr>
                <w:rFonts w:cs="Arial"/>
                <w:lang w:eastAsia="ja-JP"/>
              </w:rPr>
              <w:t>PCell</w:t>
            </w:r>
            <w:proofErr w:type="spellEnd"/>
            <w:r w:rsidR="00D62538" w:rsidRPr="00130358">
              <w:rPr>
                <w:rFonts w:cs="Arial"/>
                <w:lang w:eastAsia="zh-CN"/>
              </w:rPr>
              <w:t xml:space="preserve"> </w:t>
            </w:r>
            <w:r w:rsidRPr="00130358">
              <w:rPr>
                <w:rFonts w:cs="Arial"/>
                <w:lang w:eastAsia="zh-CN"/>
              </w:rPr>
              <w:t>on</w:t>
            </w:r>
            <w:r w:rsidR="00D62538" w:rsidRPr="00130358">
              <w:rPr>
                <w:rFonts w:cs="Arial"/>
                <w:lang w:eastAsia="zh-CN"/>
              </w:rPr>
              <w:t xml:space="preserve"> </w:t>
            </w:r>
            <w:r w:rsidRPr="00130358">
              <w:rPr>
                <w:rFonts w:cs="Arial"/>
                <w:lang w:eastAsia="zh-CN"/>
              </w:rPr>
              <w:t>RF</w:t>
            </w:r>
            <w:r w:rsidR="00D62538" w:rsidRPr="00130358">
              <w:rPr>
                <w:rFonts w:cs="Arial"/>
                <w:lang w:eastAsia="zh-CN"/>
              </w:rPr>
              <w:t xml:space="preserve"> </w:t>
            </w:r>
            <w:r w:rsidRPr="00130358">
              <w:rPr>
                <w:rFonts w:cs="Arial"/>
                <w:lang w:eastAsia="zh-CN"/>
              </w:rPr>
              <w:t>channel</w:t>
            </w:r>
            <w:r w:rsidR="00D62538" w:rsidRPr="00130358">
              <w:rPr>
                <w:rFonts w:cs="Arial"/>
                <w:lang w:eastAsia="zh-CN"/>
              </w:rPr>
              <w:t xml:space="preserve"> </w:t>
            </w:r>
            <w:r w:rsidRPr="00130358">
              <w:rPr>
                <w:rFonts w:cs="Arial"/>
                <w:lang w:eastAsia="zh-CN"/>
              </w:rPr>
              <w:t>number</w:t>
            </w:r>
            <w:r w:rsidR="00D62538" w:rsidRPr="00130358">
              <w:rPr>
                <w:rFonts w:cs="Arial"/>
                <w:lang w:eastAsia="zh-CN"/>
              </w:rPr>
              <w:t xml:space="preserve"> </w:t>
            </w:r>
            <w:r w:rsidRPr="00130358">
              <w:rPr>
                <w:rFonts w:cs="Arial"/>
                <w:lang w:eastAsia="zh-CN"/>
              </w:rPr>
              <w:t>1</w:t>
            </w:r>
          </w:p>
        </w:tc>
      </w:tr>
      <w:tr w:rsidR="001363CF" w:rsidRPr="00130358" w14:paraId="47D51A1A"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61C148D8" w14:textId="424628DD" w:rsidR="001363CF" w:rsidRPr="00130358" w:rsidRDefault="001363CF" w:rsidP="00D62538">
            <w:pPr>
              <w:pStyle w:val="TAL"/>
              <w:keepNext w:val="0"/>
              <w:keepLines w:val="0"/>
              <w:rPr>
                <w:rFonts w:cs="Arial"/>
                <w:lang w:eastAsia="ja-JP"/>
              </w:rPr>
            </w:pPr>
            <w:r w:rsidRPr="00130358">
              <w:rPr>
                <w:rFonts w:cs="Arial"/>
                <w:lang w:eastAsia="ja-JP"/>
              </w:rPr>
              <w:t>CP</w:t>
            </w:r>
            <w:r w:rsidR="00D62538" w:rsidRPr="00130358">
              <w:rPr>
                <w:rFonts w:cs="Arial"/>
                <w:lang w:eastAsia="ja-JP"/>
              </w:rPr>
              <w:t xml:space="preserve"> </w:t>
            </w:r>
            <w:r w:rsidRPr="00130358">
              <w:rPr>
                <w:rFonts w:cs="Arial"/>
                <w:lang w:eastAsia="ja-JP"/>
              </w:rPr>
              <w:t>length</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Cell</w:t>
            </w:r>
            <w:r w:rsidR="00D62538" w:rsidRPr="00130358">
              <w:rPr>
                <w:rFonts w:cs="Arial"/>
                <w:lang w:eastAsia="ja-JP"/>
              </w:rPr>
              <w:t xml:space="preserve"> </w:t>
            </w:r>
            <w:r w:rsidRPr="00130358">
              <w:rPr>
                <w:rFonts w:cs="Arial"/>
                <w:lang w:eastAsia="ja-JP"/>
              </w:rPr>
              <w:t>1</w:t>
            </w:r>
          </w:p>
        </w:tc>
        <w:tc>
          <w:tcPr>
            <w:tcW w:w="630" w:type="dxa"/>
            <w:tcBorders>
              <w:top w:val="single" w:sz="4" w:space="0" w:color="auto"/>
              <w:left w:val="single" w:sz="4" w:space="0" w:color="auto"/>
              <w:bottom w:val="single" w:sz="4" w:space="0" w:color="auto"/>
              <w:right w:val="single" w:sz="4" w:space="0" w:color="auto"/>
            </w:tcBorders>
          </w:tcPr>
          <w:p w14:paraId="4F147FB4"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365" w:type="dxa"/>
            <w:tcBorders>
              <w:top w:val="single" w:sz="4" w:space="0" w:color="auto"/>
              <w:left w:val="single" w:sz="4" w:space="0" w:color="auto"/>
              <w:bottom w:val="single" w:sz="4" w:space="0" w:color="auto"/>
              <w:right w:val="single" w:sz="4" w:space="0" w:color="auto"/>
            </w:tcBorders>
          </w:tcPr>
          <w:p w14:paraId="6073F22F" w14:textId="77777777" w:rsidR="001363CF" w:rsidRPr="00130358" w:rsidRDefault="001363CF" w:rsidP="00D62538">
            <w:pPr>
              <w:pStyle w:val="TAC"/>
              <w:keepNext w:val="0"/>
              <w:keepLines w:val="0"/>
              <w:rPr>
                <w:rFonts w:cs="Arial"/>
                <w:lang w:eastAsia="ja-JP"/>
              </w:rPr>
            </w:pPr>
            <w:r w:rsidRPr="00130358">
              <w:rPr>
                <w:rFonts w:cs="Arial"/>
                <w:lang w:eastAsia="ja-JP"/>
              </w:rPr>
              <w:t>Normal</w:t>
            </w:r>
          </w:p>
        </w:tc>
        <w:tc>
          <w:tcPr>
            <w:tcW w:w="3375" w:type="dxa"/>
            <w:tcBorders>
              <w:top w:val="single" w:sz="4" w:space="0" w:color="auto"/>
              <w:left w:val="single" w:sz="4" w:space="0" w:color="auto"/>
              <w:bottom w:val="single" w:sz="4" w:space="0" w:color="auto"/>
              <w:right w:val="single" w:sz="4" w:space="0" w:color="auto"/>
            </w:tcBorders>
          </w:tcPr>
          <w:p w14:paraId="5B1ECE16" w14:textId="77777777" w:rsidR="001363CF" w:rsidRPr="00130358" w:rsidRDefault="001363CF" w:rsidP="00D62538">
            <w:pPr>
              <w:pStyle w:val="TAC"/>
              <w:keepNext w:val="0"/>
              <w:keepLines w:val="0"/>
              <w:rPr>
                <w:rFonts w:cs="Arial"/>
                <w:lang w:eastAsia="ja-JP"/>
              </w:rPr>
            </w:pPr>
          </w:p>
        </w:tc>
      </w:tr>
      <w:tr w:rsidR="001363CF" w:rsidRPr="00130358" w14:paraId="47A11B66"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555737CD" w14:textId="77777777" w:rsidR="001363CF" w:rsidRPr="00130358" w:rsidRDefault="001363CF" w:rsidP="00D62538">
            <w:pPr>
              <w:pStyle w:val="TAL"/>
              <w:keepNext w:val="0"/>
              <w:keepLines w:val="0"/>
              <w:rPr>
                <w:rFonts w:cs="Arial"/>
                <w:lang w:eastAsia="ja-JP"/>
              </w:rPr>
            </w:pPr>
            <w:r w:rsidRPr="00130358">
              <w:rPr>
                <w:rFonts w:cs="Arial"/>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E04A3F2"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365" w:type="dxa"/>
            <w:tcBorders>
              <w:top w:val="single" w:sz="4" w:space="0" w:color="auto"/>
              <w:left w:val="single" w:sz="4" w:space="0" w:color="auto"/>
              <w:bottom w:val="single" w:sz="4" w:space="0" w:color="auto"/>
              <w:right w:val="single" w:sz="4" w:space="0" w:color="auto"/>
            </w:tcBorders>
          </w:tcPr>
          <w:p w14:paraId="631220AD" w14:textId="77777777" w:rsidR="001363CF" w:rsidRPr="00130358" w:rsidRDefault="001363CF" w:rsidP="00D62538">
            <w:pPr>
              <w:pStyle w:val="TAC"/>
              <w:keepNext w:val="0"/>
              <w:keepLines w:val="0"/>
              <w:rPr>
                <w:rFonts w:cs="Arial"/>
                <w:lang w:eastAsia="ja-JP"/>
              </w:rPr>
            </w:pPr>
            <w:r w:rsidRPr="00130358">
              <w:rPr>
                <w:rFonts w:cs="Arial"/>
                <w:lang w:eastAsia="ja-JP"/>
              </w:rPr>
              <w:t>5.12</w:t>
            </w:r>
          </w:p>
        </w:tc>
        <w:tc>
          <w:tcPr>
            <w:tcW w:w="3375" w:type="dxa"/>
            <w:tcBorders>
              <w:top w:val="single" w:sz="4" w:space="0" w:color="auto"/>
              <w:left w:val="single" w:sz="4" w:space="0" w:color="auto"/>
              <w:bottom w:val="single" w:sz="4" w:space="0" w:color="auto"/>
              <w:right w:val="single" w:sz="4" w:space="0" w:color="auto"/>
            </w:tcBorders>
          </w:tcPr>
          <w:p w14:paraId="497C7BAB" w14:textId="77777777" w:rsidR="001363CF" w:rsidRPr="00130358" w:rsidRDefault="001363CF" w:rsidP="00D62538">
            <w:pPr>
              <w:pStyle w:val="TAC"/>
              <w:keepNext w:val="0"/>
              <w:keepLines w:val="0"/>
              <w:rPr>
                <w:rFonts w:cs="Arial"/>
                <w:lang w:eastAsia="ja-JP"/>
              </w:rPr>
            </w:pPr>
          </w:p>
        </w:tc>
      </w:tr>
      <w:tr w:rsidR="001363CF" w:rsidRPr="00130358" w14:paraId="248D1A8E"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0AA4EE73" w14:textId="77777777" w:rsidR="001363CF" w:rsidRPr="00130358" w:rsidRDefault="001363CF" w:rsidP="00D62538">
            <w:pPr>
              <w:pStyle w:val="TAL"/>
              <w:keepNext w:val="0"/>
              <w:keepLines w:val="0"/>
              <w:rPr>
                <w:rFonts w:cs="Arial"/>
                <w:lang w:eastAsia="ja-JP"/>
              </w:rPr>
            </w:pPr>
            <w:r w:rsidRPr="00130358">
              <w:rPr>
                <w:rFonts w:cs="Arial"/>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45C75CF"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365" w:type="dxa"/>
            <w:tcBorders>
              <w:top w:val="single" w:sz="4" w:space="0" w:color="auto"/>
              <w:left w:val="single" w:sz="4" w:space="0" w:color="auto"/>
              <w:bottom w:val="single" w:sz="4" w:space="0" w:color="auto"/>
              <w:right w:val="single" w:sz="4" w:space="0" w:color="auto"/>
            </w:tcBorders>
          </w:tcPr>
          <w:p w14:paraId="1A2083B5" w14:textId="3639BFF2" w:rsidR="001363CF" w:rsidRPr="00130358" w:rsidRDefault="001363CF" w:rsidP="00D62538">
            <w:pPr>
              <w:pStyle w:val="TAC"/>
              <w:keepNext w:val="0"/>
              <w:keepLines w:val="0"/>
              <w:rPr>
                <w:rFonts w:cs="Arial"/>
                <w:lang w:eastAsia="ja-JP"/>
              </w:rPr>
            </w:pPr>
            <w:r w:rsidRPr="00130358">
              <w:rPr>
                <w:rFonts w:cs="Arial"/>
                <w:lang w:eastAsia="ja-JP"/>
              </w:rPr>
              <w:t>Up</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receiving</w:t>
            </w:r>
            <w:r w:rsidR="00D62538" w:rsidRPr="00130358">
              <w:rPr>
                <w:rFonts w:cs="Arial"/>
                <w:lang w:eastAsia="ja-JP"/>
              </w:rPr>
              <w:t xml:space="preserve"> </w:t>
            </w:r>
            <w:r w:rsidRPr="00130358">
              <w:rPr>
                <w:rFonts w:cs="Arial"/>
                <w:lang w:eastAsia="ja-JP"/>
              </w:rPr>
              <w:t>RRC</w:t>
            </w:r>
            <w:r w:rsidR="00D62538" w:rsidRPr="00130358">
              <w:rPr>
                <w:rFonts w:cs="Arial"/>
                <w:lang w:eastAsia="ja-JP"/>
              </w:rPr>
              <w:t xml:space="preserve"> </w:t>
            </w:r>
            <w:r w:rsidRPr="00130358">
              <w:rPr>
                <w:rFonts w:cs="Arial"/>
                <w:lang w:eastAsia="ja-JP"/>
              </w:rPr>
              <w:t>reconfiguration</w:t>
            </w:r>
            <w:r w:rsidR="00D62538" w:rsidRPr="00130358">
              <w:rPr>
                <w:rFonts w:cs="Arial"/>
                <w:lang w:eastAsia="ja-JP"/>
              </w:rPr>
              <w:t xml:space="preserve"> </w:t>
            </w:r>
            <w:r w:rsidRPr="00130358">
              <w:rPr>
                <w:rFonts w:cs="Arial"/>
                <w:lang w:eastAsia="ja-JP"/>
              </w:rPr>
              <w:t>setup</w:t>
            </w:r>
            <w:r w:rsidR="00D62538" w:rsidRPr="00130358">
              <w:rPr>
                <w:rFonts w:cs="Arial"/>
                <w:lang w:eastAsia="ja-JP"/>
              </w:rPr>
              <w:t xml:space="preserve"> </w:t>
            </w:r>
            <w:r w:rsidRPr="00130358">
              <w:rPr>
                <w:rFonts w:cs="Arial"/>
                <w:lang w:eastAsia="ja-JP"/>
              </w:rPr>
              <w:t>complete</w:t>
            </w:r>
            <w:r w:rsidR="00D62538" w:rsidRPr="00130358">
              <w:rPr>
                <w:rFonts w:cs="Arial"/>
                <w:lang w:eastAsia="ja-JP"/>
              </w:rPr>
              <w:t xml:space="preserve"> </w:t>
            </w:r>
            <w:r w:rsidRPr="00130358">
              <w:rPr>
                <w:rFonts w:cs="Arial"/>
                <w:lang w:eastAsia="ja-JP"/>
              </w:rPr>
              <w:t>from</w:t>
            </w:r>
            <w:r w:rsidR="00D62538" w:rsidRPr="00130358">
              <w:rPr>
                <w:rFonts w:cs="Arial"/>
                <w:lang w:eastAsia="ja-JP"/>
              </w:rPr>
              <w:t xml:space="preserve"> </w:t>
            </w:r>
            <w:r w:rsidRPr="00130358">
              <w:rPr>
                <w:rFonts w:cs="Arial"/>
                <w:lang w:eastAsia="ja-JP"/>
              </w:rPr>
              <w:t>the</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or</w:t>
            </w:r>
            <w:r w:rsidR="00D62538" w:rsidRPr="00130358">
              <w:rPr>
                <w:rFonts w:cs="Arial"/>
                <w:lang w:eastAsia="ja-JP"/>
              </w:rPr>
              <w:t xml:space="preserve"> </w:t>
            </w:r>
            <w:r w:rsidRPr="00130358">
              <w:rPr>
                <w:rFonts w:cs="Arial"/>
                <w:lang w:eastAsia="ja-JP"/>
              </w:rPr>
              <w:t>up</w:t>
            </w:r>
            <w:r w:rsidR="00D62538" w:rsidRPr="00130358">
              <w:rPr>
                <w:rFonts w:cs="Arial"/>
                <w:lang w:eastAsia="ja-JP"/>
              </w:rPr>
              <w:t xml:space="preserve"> </w:t>
            </w:r>
            <w:r w:rsidRPr="00130358">
              <w:rPr>
                <w:rFonts w:cs="Arial"/>
                <w:lang w:eastAsia="ja-JP"/>
              </w:rPr>
              <w:t>to</w:t>
            </w:r>
            <w:r w:rsidR="00D62538" w:rsidRPr="00130358">
              <w:rPr>
                <w:rFonts w:cs="Arial"/>
                <w:lang w:eastAsia="ja-JP"/>
              </w:rPr>
              <w:t xml:space="preserve"> </w:t>
            </w:r>
            <w:r w:rsidRPr="00130358">
              <w:rPr>
                <w:rFonts w:cs="Arial"/>
                <w:lang w:eastAsia="ja-JP"/>
              </w:rPr>
              <w:t>2</w:t>
            </w:r>
            <w:r w:rsidR="00D62538" w:rsidRPr="00130358">
              <w:rPr>
                <w:rFonts w:cs="Arial"/>
                <w:lang w:eastAsia="ja-JP"/>
              </w:rPr>
              <w:t xml:space="preserve"> </w:t>
            </w:r>
            <w:r w:rsidRPr="00130358">
              <w:rPr>
                <w:rFonts w:cs="Arial"/>
                <w:lang w:eastAsia="ja-JP"/>
              </w:rPr>
              <w:t>second</w:t>
            </w:r>
            <w:r w:rsidR="00D62538" w:rsidRPr="00130358">
              <w:rPr>
                <w:rFonts w:cs="Arial"/>
                <w:lang w:eastAsia="ja-JP"/>
              </w:rPr>
              <w:t xml:space="preserve"> </w:t>
            </w:r>
            <w:r w:rsidRPr="00130358">
              <w:rPr>
                <w:rFonts w:cs="Arial"/>
                <w:lang w:eastAsia="ja-JP"/>
              </w:rPr>
              <w:t>if</w:t>
            </w:r>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r w:rsidRPr="00130358">
              <w:rPr>
                <w:rFonts w:cs="Arial"/>
                <w:lang w:eastAsia="ja-JP"/>
              </w:rPr>
              <w:t>does</w:t>
            </w:r>
            <w:r w:rsidR="00D62538" w:rsidRPr="00130358">
              <w:rPr>
                <w:rFonts w:cs="Arial"/>
                <w:lang w:eastAsia="ja-JP"/>
              </w:rPr>
              <w:t xml:space="preserve"> </w:t>
            </w:r>
            <w:r w:rsidRPr="00130358">
              <w:rPr>
                <w:rFonts w:cs="Arial"/>
                <w:lang w:eastAsia="ja-JP"/>
              </w:rPr>
              <w:t>not</w:t>
            </w:r>
            <w:r w:rsidR="00D62538" w:rsidRPr="00130358">
              <w:rPr>
                <w:rFonts w:cs="Arial"/>
                <w:lang w:eastAsia="ja-JP"/>
              </w:rPr>
              <w:t xml:space="preserve"> </w:t>
            </w:r>
            <w:r w:rsidRPr="00130358">
              <w:rPr>
                <w:rFonts w:cs="Arial"/>
                <w:lang w:eastAsia="ja-JP"/>
              </w:rPr>
              <w:t>transmit</w:t>
            </w:r>
            <w:r w:rsidR="00D62538" w:rsidRPr="00130358">
              <w:rPr>
                <w:rFonts w:cs="Arial"/>
                <w:lang w:eastAsia="ja-JP"/>
              </w:rPr>
              <w:t xml:space="preserve"> </w:t>
            </w:r>
            <w:proofErr w:type="spellStart"/>
            <w:r w:rsidRPr="00130358">
              <w:rPr>
                <w:rFonts w:cs="Arial"/>
                <w:i/>
                <w:lang w:eastAsia="ja-JP"/>
              </w:rPr>
              <w:t>SidelinkUEInformation</w:t>
            </w:r>
            <w:proofErr w:type="spellEnd"/>
            <w:r w:rsidR="00D62538" w:rsidRPr="00130358">
              <w:rPr>
                <w:rFonts w:cs="Arial"/>
                <w:lang w:eastAsia="ja-JP"/>
              </w:rPr>
              <w:t xml:space="preserve"> </w:t>
            </w:r>
            <w:r w:rsidRPr="00130358">
              <w:rPr>
                <w:rFonts w:cs="Arial"/>
                <w:lang w:eastAsia="ja-JP"/>
              </w:rPr>
              <w:t>during</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period.</w:t>
            </w:r>
          </w:p>
        </w:tc>
        <w:tc>
          <w:tcPr>
            <w:tcW w:w="3375" w:type="dxa"/>
            <w:tcBorders>
              <w:top w:val="single" w:sz="4" w:space="0" w:color="auto"/>
              <w:left w:val="single" w:sz="4" w:space="0" w:color="auto"/>
              <w:bottom w:val="single" w:sz="4" w:space="0" w:color="auto"/>
              <w:right w:val="single" w:sz="4" w:space="0" w:color="auto"/>
            </w:tcBorders>
          </w:tcPr>
          <w:p w14:paraId="6C6973D1" w14:textId="77777777" w:rsidR="001363CF" w:rsidRPr="00130358" w:rsidRDefault="001363CF" w:rsidP="00D62538">
            <w:pPr>
              <w:pStyle w:val="TAC"/>
              <w:keepNext w:val="0"/>
              <w:keepLines w:val="0"/>
              <w:rPr>
                <w:rFonts w:cs="Arial"/>
                <w:lang w:eastAsia="ja-JP"/>
              </w:rPr>
            </w:pPr>
          </w:p>
        </w:tc>
      </w:tr>
      <w:tr w:rsidR="001363CF" w:rsidRPr="00130358" w14:paraId="34B71A84" w14:textId="77777777" w:rsidTr="00D62538">
        <w:trPr>
          <w:jc w:val="center"/>
        </w:trPr>
        <w:tc>
          <w:tcPr>
            <w:tcW w:w="3215" w:type="dxa"/>
            <w:tcBorders>
              <w:top w:val="single" w:sz="4" w:space="0" w:color="auto"/>
              <w:left w:val="single" w:sz="4" w:space="0" w:color="auto"/>
              <w:bottom w:val="single" w:sz="4" w:space="0" w:color="auto"/>
              <w:right w:val="single" w:sz="4" w:space="0" w:color="auto"/>
            </w:tcBorders>
          </w:tcPr>
          <w:p w14:paraId="5440765A" w14:textId="77777777" w:rsidR="001363CF" w:rsidRPr="00130358" w:rsidRDefault="001363CF" w:rsidP="00D62538">
            <w:pPr>
              <w:pStyle w:val="TAL"/>
              <w:keepNext w:val="0"/>
              <w:keepLines w:val="0"/>
              <w:rPr>
                <w:rFonts w:cs="Arial"/>
                <w:lang w:eastAsia="ja-JP"/>
              </w:rPr>
            </w:pPr>
            <w:r w:rsidRPr="00130358">
              <w:rPr>
                <w:rFonts w:cs="Arial"/>
                <w:lang w:eastAsia="ja-JP"/>
              </w:rPr>
              <w:t>T3</w:t>
            </w:r>
          </w:p>
        </w:tc>
        <w:tc>
          <w:tcPr>
            <w:tcW w:w="630" w:type="dxa"/>
            <w:tcBorders>
              <w:top w:val="single" w:sz="4" w:space="0" w:color="auto"/>
              <w:left w:val="single" w:sz="4" w:space="0" w:color="auto"/>
              <w:bottom w:val="single" w:sz="4" w:space="0" w:color="auto"/>
              <w:right w:val="single" w:sz="4" w:space="0" w:color="auto"/>
            </w:tcBorders>
          </w:tcPr>
          <w:p w14:paraId="48094073" w14:textId="77777777" w:rsidR="001363CF" w:rsidRPr="00130358" w:rsidRDefault="001363CF" w:rsidP="00D62538">
            <w:pPr>
              <w:pStyle w:val="TAC"/>
              <w:keepNext w:val="0"/>
              <w:keepLines w:val="0"/>
              <w:rPr>
                <w:rFonts w:cs="Arial"/>
                <w:lang w:eastAsia="ja-JP"/>
              </w:rPr>
            </w:pPr>
            <w:r w:rsidRPr="00130358">
              <w:rPr>
                <w:rFonts w:cs="Arial"/>
                <w:lang w:eastAsia="ja-JP"/>
              </w:rPr>
              <w:t>s</w:t>
            </w:r>
          </w:p>
        </w:tc>
        <w:tc>
          <w:tcPr>
            <w:tcW w:w="2365" w:type="dxa"/>
            <w:tcBorders>
              <w:top w:val="single" w:sz="4" w:space="0" w:color="auto"/>
              <w:left w:val="single" w:sz="4" w:space="0" w:color="auto"/>
              <w:bottom w:val="single" w:sz="4" w:space="0" w:color="auto"/>
              <w:right w:val="single" w:sz="4" w:space="0" w:color="auto"/>
            </w:tcBorders>
          </w:tcPr>
          <w:p w14:paraId="25FA48E1" w14:textId="77777777" w:rsidR="001363CF" w:rsidRPr="00130358" w:rsidRDefault="001363CF" w:rsidP="00D62538">
            <w:pPr>
              <w:pStyle w:val="TAC"/>
              <w:keepNext w:val="0"/>
              <w:keepLines w:val="0"/>
              <w:rPr>
                <w:rFonts w:cs="Arial"/>
                <w:lang w:eastAsia="ja-JP"/>
              </w:rPr>
            </w:pPr>
            <w:r w:rsidRPr="00130358">
              <w:rPr>
                <w:rFonts w:cs="Arial"/>
                <w:lang w:eastAsia="ja-JP"/>
              </w:rPr>
              <w:t>10</w:t>
            </w:r>
          </w:p>
        </w:tc>
        <w:tc>
          <w:tcPr>
            <w:tcW w:w="3375" w:type="dxa"/>
            <w:tcBorders>
              <w:top w:val="single" w:sz="4" w:space="0" w:color="auto"/>
              <w:left w:val="single" w:sz="4" w:space="0" w:color="auto"/>
              <w:bottom w:val="single" w:sz="4" w:space="0" w:color="auto"/>
              <w:right w:val="single" w:sz="4" w:space="0" w:color="auto"/>
            </w:tcBorders>
          </w:tcPr>
          <w:p w14:paraId="0DCAB60F" w14:textId="77777777" w:rsidR="001363CF" w:rsidRPr="00130358" w:rsidRDefault="001363CF" w:rsidP="00D62538">
            <w:pPr>
              <w:pStyle w:val="TAC"/>
              <w:keepNext w:val="0"/>
              <w:keepLines w:val="0"/>
              <w:rPr>
                <w:rFonts w:cs="Arial"/>
                <w:lang w:eastAsia="ja-JP"/>
              </w:rPr>
            </w:pPr>
          </w:p>
        </w:tc>
      </w:tr>
    </w:tbl>
    <w:p w14:paraId="6F811537" w14:textId="77777777" w:rsidR="001363CF" w:rsidRPr="00130358" w:rsidRDefault="001363CF" w:rsidP="00D62538">
      <w:pPr>
        <w:rPr>
          <w:lang w:eastAsia="ko-KR"/>
        </w:rPr>
      </w:pPr>
    </w:p>
    <w:p w14:paraId="4617C1F6" w14:textId="77777777" w:rsidR="001363CF" w:rsidRPr="00130358" w:rsidRDefault="001363CF" w:rsidP="00D62538">
      <w:pPr>
        <w:pStyle w:val="TH"/>
        <w:keepNext w:val="0"/>
        <w:keepLines w:val="0"/>
      </w:pPr>
      <w:r w:rsidRPr="00130358">
        <w:t xml:space="preserve">Table 12.5.4.1-2: </w:t>
      </w:r>
      <w:proofErr w:type="spellStart"/>
      <w:r w:rsidRPr="00130358">
        <w:t>Slidelink</w:t>
      </w:r>
      <w:proofErr w:type="spellEnd"/>
      <w:r w:rsidRPr="00130358">
        <w:t xml:space="preserve"> Communication Configuration for Interruptions due to V2X </w:t>
      </w:r>
      <w:proofErr w:type="spellStart"/>
      <w:r w:rsidRPr="00130358">
        <w:t>Sidelink</w:t>
      </w:r>
      <w:proofErr w:type="spellEnd"/>
      <w:r w:rsidRPr="00130358">
        <w:t xml:space="preserv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2442"/>
        <w:gridCol w:w="1147"/>
        <w:gridCol w:w="2679"/>
        <w:gridCol w:w="2386"/>
      </w:tblGrid>
      <w:tr w:rsidR="001363CF" w:rsidRPr="00130358" w14:paraId="2527E13F" w14:textId="77777777" w:rsidTr="00D62538">
        <w:trPr>
          <w:jc w:val="center"/>
        </w:trPr>
        <w:tc>
          <w:tcPr>
            <w:tcW w:w="3643" w:type="dxa"/>
            <w:gridSpan w:val="2"/>
            <w:tcBorders>
              <w:bottom w:val="single" w:sz="4" w:space="0" w:color="auto"/>
            </w:tcBorders>
          </w:tcPr>
          <w:p w14:paraId="1878D243"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1147" w:type="dxa"/>
            <w:tcBorders>
              <w:bottom w:val="single" w:sz="4" w:space="0" w:color="auto"/>
            </w:tcBorders>
          </w:tcPr>
          <w:p w14:paraId="6E270A49"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679" w:type="dxa"/>
            <w:tcBorders>
              <w:bottom w:val="single" w:sz="4" w:space="0" w:color="auto"/>
            </w:tcBorders>
          </w:tcPr>
          <w:p w14:paraId="6AC28A54"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386" w:type="dxa"/>
            <w:tcBorders>
              <w:bottom w:val="single" w:sz="4" w:space="0" w:color="auto"/>
            </w:tcBorders>
          </w:tcPr>
          <w:p w14:paraId="4441A370"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48E66659" w14:textId="77777777" w:rsidTr="00D62538">
        <w:trPr>
          <w:jc w:val="center"/>
        </w:trPr>
        <w:tc>
          <w:tcPr>
            <w:tcW w:w="3643" w:type="dxa"/>
            <w:gridSpan w:val="2"/>
          </w:tcPr>
          <w:p w14:paraId="05F8F466" w14:textId="2B15063B"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1147" w:type="dxa"/>
          </w:tcPr>
          <w:p w14:paraId="3AC49D9C"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23DF3820"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2</w:t>
            </w:r>
          </w:p>
        </w:tc>
        <w:tc>
          <w:tcPr>
            <w:tcW w:w="2386" w:type="dxa"/>
          </w:tcPr>
          <w:p w14:paraId="4578DDEB" w14:textId="66E3A4FC"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5C4777D7" w14:textId="77777777" w:rsidTr="00D62538">
        <w:trPr>
          <w:jc w:val="center"/>
        </w:trPr>
        <w:tc>
          <w:tcPr>
            <w:tcW w:w="3643" w:type="dxa"/>
            <w:gridSpan w:val="2"/>
          </w:tcPr>
          <w:p w14:paraId="49F14657" w14:textId="123C8C45"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w:t>
            </w:r>
            <w:proofErr w:type="spellStart"/>
            <w:r w:rsidRPr="00130358">
              <w:rPr>
                <w:rFonts w:cs="Arial"/>
                <w:lang w:eastAsia="ja-JP"/>
              </w:rPr>
              <w:t>BW</w:t>
            </w:r>
            <w:r w:rsidRPr="00130358">
              <w:rPr>
                <w:rFonts w:cs="Arial"/>
                <w:vertAlign w:val="subscript"/>
                <w:lang w:eastAsia="ja-JP"/>
              </w:rPr>
              <w:t>channel</w:t>
            </w:r>
            <w:proofErr w:type="spellEnd"/>
            <w:r w:rsidRPr="00130358">
              <w:rPr>
                <w:rFonts w:cs="Arial"/>
                <w:lang w:eastAsia="ja-JP"/>
              </w:rPr>
              <w:t>)</w:t>
            </w:r>
          </w:p>
        </w:tc>
        <w:tc>
          <w:tcPr>
            <w:tcW w:w="1147" w:type="dxa"/>
          </w:tcPr>
          <w:p w14:paraId="4824418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679" w:type="dxa"/>
          </w:tcPr>
          <w:p w14:paraId="31F3EF81"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386" w:type="dxa"/>
          </w:tcPr>
          <w:p w14:paraId="7637F88F" w14:textId="77777777" w:rsidR="001363CF" w:rsidRPr="00130358" w:rsidRDefault="001363CF" w:rsidP="00D62538">
            <w:pPr>
              <w:pStyle w:val="TAC"/>
              <w:keepNext w:val="0"/>
              <w:keepLines w:val="0"/>
              <w:rPr>
                <w:rFonts w:eastAsia="Calibri" w:cs="Arial"/>
                <w:lang w:eastAsia="ja-JP"/>
              </w:rPr>
            </w:pPr>
          </w:p>
        </w:tc>
      </w:tr>
      <w:tr w:rsidR="001363CF" w:rsidRPr="00130358" w14:paraId="634DDFFA" w14:textId="77777777" w:rsidTr="00D62538">
        <w:trPr>
          <w:jc w:val="center"/>
        </w:trPr>
        <w:tc>
          <w:tcPr>
            <w:tcW w:w="3643" w:type="dxa"/>
            <w:gridSpan w:val="2"/>
          </w:tcPr>
          <w:p w14:paraId="3CCD508B" w14:textId="07AA372B"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1147" w:type="dxa"/>
          </w:tcPr>
          <w:p w14:paraId="2B97AB6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74967BA1" w14:textId="19FCC6A2"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2386" w:type="dxa"/>
          </w:tcPr>
          <w:p w14:paraId="4C11D60F" w14:textId="23EC42C8" w:rsidR="001363CF" w:rsidRPr="00130358" w:rsidRDefault="001363CF" w:rsidP="00D62538">
            <w:pPr>
              <w:pStyle w:val="TAC"/>
              <w:keepNext w:val="0"/>
              <w:keepLines w:val="0"/>
              <w:rPr>
                <w:rFonts w:eastAsia="Calibri"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6328EDBC" w14:textId="77777777" w:rsidTr="00D62538">
        <w:trPr>
          <w:jc w:val="center"/>
        </w:trPr>
        <w:tc>
          <w:tcPr>
            <w:tcW w:w="3643" w:type="dxa"/>
            <w:gridSpan w:val="2"/>
            <w:vAlign w:val="center"/>
          </w:tcPr>
          <w:p w14:paraId="3D96748E" w14:textId="75DF17B0" w:rsidR="001363CF" w:rsidRPr="00130358" w:rsidRDefault="001363CF" w:rsidP="00D62538">
            <w:pPr>
              <w:pStyle w:val="TAL"/>
              <w:keepNext w:val="0"/>
              <w:keepLines w:val="0"/>
              <w:rPr>
                <w:rFonts w:cs="Arial"/>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UEs</w:t>
            </w:r>
            <w:r w:rsidR="00D62538" w:rsidRPr="00130358">
              <w:rPr>
                <w:rFonts w:cs="Arial"/>
                <w:lang w:eastAsia="ja-JP"/>
              </w:rPr>
              <w:t xml:space="preserve"> </w:t>
            </w:r>
            <w:r w:rsidRPr="00130358">
              <w:rPr>
                <w:rFonts w:cs="Arial"/>
                <w:lang w:eastAsia="ja-JP"/>
              </w:rPr>
              <w:t>per</w:t>
            </w:r>
            <w:r w:rsidR="00D62538" w:rsidRPr="00130358">
              <w:rPr>
                <w:rFonts w:cs="Arial"/>
                <w:lang w:eastAsia="ja-JP"/>
              </w:rPr>
              <w:t xml:space="preserve"> </w:t>
            </w:r>
            <w:proofErr w:type="spellStart"/>
            <w:r w:rsidRPr="00130358">
              <w:rPr>
                <w:rFonts w:cs="Arial"/>
                <w:lang w:eastAsia="ja-JP"/>
              </w:rPr>
              <w:t>sc</w:t>
            </w:r>
            <w:proofErr w:type="spellEnd"/>
            <w:r w:rsidRPr="00130358">
              <w:rPr>
                <w:rFonts w:cs="Arial"/>
                <w:lang w:eastAsia="ja-JP"/>
              </w:rPr>
              <w:t>-period</w:t>
            </w:r>
          </w:p>
        </w:tc>
        <w:tc>
          <w:tcPr>
            <w:tcW w:w="1147" w:type="dxa"/>
          </w:tcPr>
          <w:p w14:paraId="5002334B"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7F769790" w14:textId="77777777" w:rsidR="001363CF" w:rsidRPr="00130358" w:rsidRDefault="001363CF" w:rsidP="00D62538">
            <w:pPr>
              <w:pStyle w:val="TAC"/>
              <w:keepNext w:val="0"/>
              <w:keepLines w:val="0"/>
              <w:rPr>
                <w:rFonts w:cs="Arial"/>
                <w:lang w:eastAsia="ja-JP"/>
              </w:rPr>
            </w:pPr>
            <w:r w:rsidRPr="00130358">
              <w:rPr>
                <w:rFonts w:cs="Arial"/>
                <w:lang w:eastAsia="ja-JP"/>
              </w:rPr>
              <w:t>8</w:t>
            </w:r>
          </w:p>
        </w:tc>
        <w:tc>
          <w:tcPr>
            <w:tcW w:w="2386" w:type="dxa"/>
          </w:tcPr>
          <w:p w14:paraId="03A16EEB" w14:textId="2F596DC6" w:rsidR="001363CF" w:rsidRPr="00130358" w:rsidRDefault="001363CF" w:rsidP="00D62538">
            <w:pPr>
              <w:pStyle w:val="TAC"/>
              <w:keepNext w:val="0"/>
              <w:keepLines w:val="0"/>
              <w:rPr>
                <w:rFonts w:cs="Arial"/>
                <w:lang w:eastAsia="ja-JP"/>
              </w:rPr>
            </w:pP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proofErr w:type="spellStart"/>
            <w:r w:rsidRPr="00130358">
              <w:rPr>
                <w:rFonts w:cs="Arial"/>
                <w:lang w:eastAsia="ja-JP"/>
              </w:rPr>
              <w:t>i</w:t>
            </w:r>
            <w:proofErr w:type="spellEnd"/>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7</w:t>
            </w:r>
          </w:p>
        </w:tc>
      </w:tr>
      <w:tr w:rsidR="001363CF" w:rsidRPr="00130358" w14:paraId="003247E1" w14:textId="77777777" w:rsidTr="00D62538">
        <w:trPr>
          <w:jc w:val="center"/>
        </w:trPr>
        <w:tc>
          <w:tcPr>
            <w:tcW w:w="1201" w:type="dxa"/>
            <w:vMerge w:val="restart"/>
            <w:vAlign w:val="center"/>
          </w:tcPr>
          <w:p w14:paraId="34352043" w14:textId="0F27823A"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UEs</w:t>
            </w:r>
          </w:p>
        </w:tc>
        <w:tc>
          <w:tcPr>
            <w:tcW w:w="2442" w:type="dxa"/>
            <w:vAlign w:val="center"/>
          </w:tcPr>
          <w:p w14:paraId="75237172" w14:textId="33730E83"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ja-JP"/>
              </w:rPr>
              <w:t>configuration</w:t>
            </w:r>
          </w:p>
        </w:tc>
        <w:tc>
          <w:tcPr>
            <w:tcW w:w="1147" w:type="dxa"/>
            <w:vAlign w:val="center"/>
          </w:tcPr>
          <w:p w14:paraId="6BC40AB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5ADBE253" w14:textId="5F4E36B7" w:rsidR="001363CF" w:rsidRPr="00130358" w:rsidRDefault="001363CF" w:rsidP="00D62538">
            <w:pPr>
              <w:pStyle w:val="TAC"/>
              <w:keepNext w:val="0"/>
              <w:keepLines w:val="0"/>
              <w:rPr>
                <w:rFonts w:eastAsia="Calibri"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w:t>
            </w:r>
            <w:r w:rsidR="00D62538" w:rsidRPr="00130358">
              <w:rPr>
                <w:rFonts w:cs="Arial"/>
                <w:lang w:eastAsia="ja-JP"/>
              </w:rPr>
              <w:t xml:space="preserve"> </w:t>
            </w:r>
            <w:r w:rsidRPr="00130358">
              <w:rPr>
                <w:rFonts w:cs="Arial"/>
                <w:lang w:eastAsia="ja-JP"/>
              </w:rPr>
              <w:t>(Configuration</w:t>
            </w:r>
            <w:r w:rsidR="00D62538" w:rsidRPr="00130358">
              <w:rPr>
                <w:rFonts w:cs="Arial"/>
                <w:lang w:eastAsia="ja-JP"/>
              </w:rPr>
              <w:t xml:space="preserve"> </w:t>
            </w:r>
            <w:r w:rsidRPr="00130358">
              <w:rPr>
                <w:rFonts w:cs="Arial"/>
                <w:lang w:eastAsia="ja-JP"/>
              </w:rPr>
              <w:t>#2)</w:t>
            </w:r>
          </w:p>
        </w:tc>
        <w:tc>
          <w:tcPr>
            <w:tcW w:w="2386" w:type="dxa"/>
          </w:tcPr>
          <w:p w14:paraId="40866DE2" w14:textId="6B73F6C4" w:rsidR="001363CF" w:rsidRPr="00130358" w:rsidRDefault="001363CF" w:rsidP="00D62538">
            <w:pPr>
              <w:pStyle w:val="TAC"/>
              <w:keepNext w:val="0"/>
              <w:keepLines w:val="0"/>
              <w:rPr>
                <w:rFonts w:eastAsia="Calibri"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78231405" w14:textId="77777777" w:rsidTr="00D62538">
        <w:trPr>
          <w:jc w:val="center"/>
        </w:trPr>
        <w:tc>
          <w:tcPr>
            <w:tcW w:w="1201" w:type="dxa"/>
            <w:vMerge/>
            <w:vAlign w:val="center"/>
          </w:tcPr>
          <w:p w14:paraId="23FC2EE0" w14:textId="77777777" w:rsidR="001363CF" w:rsidRPr="00130358" w:rsidRDefault="001363CF" w:rsidP="00D62538">
            <w:pPr>
              <w:pStyle w:val="TAL"/>
              <w:keepNext w:val="0"/>
              <w:keepLines w:val="0"/>
              <w:rPr>
                <w:rFonts w:cs="Arial"/>
                <w:lang w:eastAsia="ja-JP"/>
              </w:rPr>
            </w:pPr>
          </w:p>
        </w:tc>
        <w:tc>
          <w:tcPr>
            <w:tcW w:w="2442" w:type="dxa"/>
            <w:vAlign w:val="center"/>
          </w:tcPr>
          <w:p w14:paraId="1C9EFA55" w14:textId="322FFDD4" w:rsidR="001363CF" w:rsidRPr="00130358" w:rsidRDefault="001363CF" w:rsidP="00D62538">
            <w:pPr>
              <w:pStyle w:val="TAL"/>
              <w:keepNext w:val="0"/>
              <w:keepLines w:val="0"/>
            </w:pPr>
            <w:r w:rsidRPr="00130358">
              <w:t>PSCCH</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p>
        </w:tc>
        <w:tc>
          <w:tcPr>
            <w:tcW w:w="1147" w:type="dxa"/>
            <w:vAlign w:val="center"/>
          </w:tcPr>
          <w:p w14:paraId="19F63E29"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vAlign w:val="center"/>
          </w:tcPr>
          <w:p w14:paraId="16BB75FA" w14:textId="2FF7C922" w:rsidR="001363CF" w:rsidRPr="00130358" w:rsidRDefault="001363CF" w:rsidP="00D62538">
            <w:pPr>
              <w:pStyle w:val="TAC"/>
              <w:keepNext w:val="0"/>
              <w:keepLines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TDD</w:t>
            </w:r>
          </w:p>
        </w:tc>
        <w:tc>
          <w:tcPr>
            <w:tcW w:w="2386" w:type="dxa"/>
            <w:vAlign w:val="center"/>
          </w:tcPr>
          <w:p w14:paraId="30A9AB72" w14:textId="7A41E9A4" w:rsidR="001363CF" w:rsidRPr="00130358" w:rsidRDefault="001363CF" w:rsidP="00D62538">
            <w:pPr>
              <w:pStyle w:val="TAC"/>
              <w:keepNext w:val="0"/>
              <w:keepLines w:val="0"/>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r w:rsidRPr="00130358">
              <w:t>A.12.3-1</w:t>
            </w:r>
          </w:p>
        </w:tc>
      </w:tr>
      <w:tr w:rsidR="001363CF" w:rsidRPr="00130358" w14:paraId="25C4300F" w14:textId="77777777" w:rsidTr="00D62538">
        <w:trPr>
          <w:jc w:val="center"/>
        </w:trPr>
        <w:tc>
          <w:tcPr>
            <w:tcW w:w="1201" w:type="dxa"/>
            <w:vMerge/>
            <w:vAlign w:val="center"/>
          </w:tcPr>
          <w:p w14:paraId="74C3FB53" w14:textId="77777777" w:rsidR="001363CF" w:rsidRPr="00130358" w:rsidRDefault="001363CF" w:rsidP="00D62538">
            <w:pPr>
              <w:pStyle w:val="TAL"/>
              <w:keepNext w:val="0"/>
              <w:keepLines w:val="0"/>
              <w:rPr>
                <w:rFonts w:cs="Arial"/>
                <w:lang w:eastAsia="ja-JP"/>
              </w:rPr>
            </w:pPr>
          </w:p>
        </w:tc>
        <w:tc>
          <w:tcPr>
            <w:tcW w:w="2442" w:type="dxa"/>
            <w:vAlign w:val="center"/>
          </w:tcPr>
          <w:p w14:paraId="1D8D9491" w14:textId="44B79195" w:rsidR="001363CF" w:rsidRPr="00130358" w:rsidRDefault="001363CF" w:rsidP="00D62538">
            <w:pPr>
              <w:pStyle w:val="TAL"/>
              <w:keepNext w:val="0"/>
              <w:keepLines w:val="0"/>
              <w:rPr>
                <w:rFonts w:cs="Arial"/>
                <w:lang w:eastAsia="ja-JP"/>
              </w:rPr>
            </w:pPr>
            <w:r w:rsidRPr="00130358">
              <w:t>PSSCH</w:t>
            </w:r>
            <w:r w:rsidR="00D62538" w:rsidRPr="00130358">
              <w:t xml:space="preserve"> </w:t>
            </w:r>
            <w:r w:rsidRPr="00130358">
              <w:t>Reference</w:t>
            </w:r>
            <w:r w:rsidR="00D62538" w:rsidRPr="00130358">
              <w:t xml:space="preserve"> </w:t>
            </w:r>
            <w:r w:rsidRPr="00130358">
              <w:t>Measurement</w:t>
            </w:r>
            <w:r w:rsidR="00D62538" w:rsidRPr="00130358">
              <w:t xml:space="preserve"> </w:t>
            </w:r>
            <w:r w:rsidRPr="00130358">
              <w:t>Channel</w:t>
            </w:r>
          </w:p>
        </w:tc>
        <w:tc>
          <w:tcPr>
            <w:tcW w:w="1147" w:type="dxa"/>
            <w:vAlign w:val="center"/>
          </w:tcPr>
          <w:p w14:paraId="5B894A6D"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vAlign w:val="center"/>
          </w:tcPr>
          <w:p w14:paraId="3CF929F0" w14:textId="59A14495" w:rsidR="001363CF" w:rsidRPr="00130358" w:rsidRDefault="001363CF" w:rsidP="00D62538">
            <w:pPr>
              <w:pStyle w:val="TAC"/>
              <w:keepNext w:val="0"/>
              <w:keepLines w:val="0"/>
              <w:rPr>
                <w:rFonts w:cs="Arial"/>
                <w:lang w:eastAsia="ja-JP"/>
              </w:rPr>
            </w:pPr>
            <w:r w:rsidRPr="00130358">
              <w:rPr>
                <w:rFonts w:cs="Arial"/>
                <w:lang w:eastAsia="ja-JP"/>
              </w:rPr>
              <w:t>CD.1A</w:t>
            </w:r>
            <w:r w:rsidR="00D62538" w:rsidRPr="00130358">
              <w:rPr>
                <w:rFonts w:cs="Arial"/>
                <w:lang w:eastAsia="ja-JP"/>
              </w:rPr>
              <w:t xml:space="preserve"> </w:t>
            </w:r>
            <w:r w:rsidRPr="00130358">
              <w:rPr>
                <w:rFonts w:cs="Arial"/>
                <w:lang w:eastAsia="ja-JP"/>
              </w:rPr>
              <w:t>TDD</w:t>
            </w:r>
          </w:p>
        </w:tc>
        <w:tc>
          <w:tcPr>
            <w:tcW w:w="2386" w:type="dxa"/>
            <w:vAlign w:val="center"/>
          </w:tcPr>
          <w:p w14:paraId="3DCABD12" w14:textId="752235AC" w:rsidR="001363CF" w:rsidRPr="00130358" w:rsidRDefault="001363CF" w:rsidP="00D62538">
            <w:pPr>
              <w:pStyle w:val="TAC"/>
              <w:keepNext w:val="0"/>
              <w:keepLines w:val="0"/>
              <w:rPr>
                <w:rFonts w:eastAsia="Calibri" w:cs="Arial"/>
                <w:lang w:eastAsia="ja-JP"/>
              </w:rPr>
            </w:pPr>
            <w:r w:rsidRPr="00130358">
              <w:t>As</w:t>
            </w:r>
            <w:r w:rsidR="00D62538" w:rsidRPr="00130358">
              <w:t xml:space="preserve"> </w:t>
            </w:r>
            <w:r w:rsidRPr="00130358">
              <w:t>specified</w:t>
            </w:r>
            <w:r w:rsidR="00D62538" w:rsidRPr="00130358">
              <w:t xml:space="preserve"> </w:t>
            </w:r>
            <w:r w:rsidRPr="00130358">
              <w:t>in</w:t>
            </w:r>
            <w:r w:rsidR="00D62538" w:rsidRPr="00130358">
              <w:t xml:space="preserve"> </w:t>
            </w:r>
            <w:r w:rsidRPr="00130358">
              <w:t>Table</w:t>
            </w:r>
            <w:r w:rsidR="00D62538" w:rsidRPr="00130358">
              <w:t xml:space="preserve"> </w:t>
            </w:r>
            <w:r w:rsidRPr="00130358">
              <w:t>A.12.3-2</w:t>
            </w:r>
          </w:p>
        </w:tc>
      </w:tr>
      <w:tr w:rsidR="001363CF" w:rsidRPr="00130358" w14:paraId="20E0ADEC" w14:textId="77777777" w:rsidTr="00D62538">
        <w:trPr>
          <w:jc w:val="center"/>
        </w:trPr>
        <w:tc>
          <w:tcPr>
            <w:tcW w:w="1201" w:type="dxa"/>
            <w:vMerge/>
            <w:vAlign w:val="center"/>
          </w:tcPr>
          <w:p w14:paraId="72748517" w14:textId="77777777" w:rsidR="001363CF" w:rsidRPr="00130358" w:rsidRDefault="001363CF" w:rsidP="00D62538">
            <w:pPr>
              <w:pStyle w:val="TAL"/>
              <w:keepNext w:val="0"/>
              <w:keepLines w:val="0"/>
              <w:rPr>
                <w:rFonts w:cs="Arial"/>
                <w:lang w:eastAsia="ja-JP"/>
              </w:rPr>
            </w:pPr>
          </w:p>
        </w:tc>
        <w:tc>
          <w:tcPr>
            <w:tcW w:w="2442" w:type="dxa"/>
            <w:vAlign w:val="center"/>
          </w:tcPr>
          <w:p w14:paraId="7B22B4CB" w14:textId="48BBAD69" w:rsidR="001363CF" w:rsidRPr="00130358" w:rsidRDefault="001363CF" w:rsidP="00D62538">
            <w:pPr>
              <w:pStyle w:val="TAL"/>
              <w:keepNext w:val="0"/>
              <w:keepLines w:val="0"/>
            </w:pPr>
            <w:r w:rsidRPr="00130358">
              <w:rPr>
                <w:lang w:eastAsia="zh-CN"/>
              </w:rPr>
              <w:t>numSubchannel-r14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v2x-CommTxPoolNormal-r14</w:t>
            </w:r>
          </w:p>
        </w:tc>
        <w:tc>
          <w:tcPr>
            <w:tcW w:w="1147" w:type="dxa"/>
            <w:vAlign w:val="center"/>
          </w:tcPr>
          <w:p w14:paraId="7D7ED03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tcPr>
          <w:p w14:paraId="0507EE83" w14:textId="77777777" w:rsidR="001363CF" w:rsidRPr="00130358" w:rsidRDefault="001363CF" w:rsidP="00D62538">
            <w:pPr>
              <w:pStyle w:val="TAC"/>
              <w:keepNext w:val="0"/>
              <w:keepLines w:val="0"/>
              <w:rPr>
                <w:rFonts w:cs="Arial"/>
                <w:lang w:eastAsia="ja-JP"/>
              </w:rPr>
            </w:pPr>
            <w:r w:rsidRPr="00130358">
              <w:rPr>
                <w:rFonts w:cs="Arial"/>
              </w:rPr>
              <w:t>1</w:t>
            </w:r>
          </w:p>
        </w:tc>
        <w:tc>
          <w:tcPr>
            <w:tcW w:w="2386" w:type="dxa"/>
          </w:tcPr>
          <w:p w14:paraId="1C55C12D" w14:textId="721F5030" w:rsidR="001363CF" w:rsidRPr="00130358" w:rsidRDefault="001363CF" w:rsidP="00D62538">
            <w:pPr>
              <w:pStyle w:val="TAC"/>
              <w:keepNext w:val="0"/>
              <w:keepLines w:val="0"/>
            </w:pPr>
            <w:r w:rsidRPr="00130358">
              <w:t>ENUMERATED</w:t>
            </w:r>
            <w:r w:rsidR="00D62538" w:rsidRPr="00130358">
              <w:t xml:space="preserve"> </w:t>
            </w:r>
            <w:r w:rsidRPr="00130358">
              <w:t>{n</w:t>
            </w:r>
            <w:r w:rsidRPr="00130358">
              <w:rPr>
                <w:lang w:eastAsia="zh-CN"/>
              </w:rPr>
              <w:t>1</w:t>
            </w:r>
            <w:r w:rsidRPr="00130358">
              <w:t>}</w:t>
            </w:r>
          </w:p>
        </w:tc>
      </w:tr>
      <w:tr w:rsidR="001363CF" w:rsidRPr="00130358" w14:paraId="340EEAF4" w14:textId="77777777" w:rsidTr="00D62538">
        <w:trPr>
          <w:jc w:val="center"/>
        </w:trPr>
        <w:tc>
          <w:tcPr>
            <w:tcW w:w="1201" w:type="dxa"/>
            <w:vMerge/>
            <w:vAlign w:val="center"/>
          </w:tcPr>
          <w:p w14:paraId="667CF0A7" w14:textId="77777777" w:rsidR="001363CF" w:rsidRPr="00130358" w:rsidRDefault="001363CF" w:rsidP="00D62538">
            <w:pPr>
              <w:pStyle w:val="TAL"/>
              <w:keepNext w:val="0"/>
              <w:keepLines w:val="0"/>
              <w:rPr>
                <w:rFonts w:eastAsia="Calibri" w:cs="Arial"/>
                <w:szCs w:val="22"/>
                <w:lang w:eastAsia="ja-JP"/>
              </w:rPr>
            </w:pPr>
          </w:p>
        </w:tc>
        <w:tc>
          <w:tcPr>
            <w:tcW w:w="2442" w:type="dxa"/>
            <w:vAlign w:val="center"/>
          </w:tcPr>
          <w:p w14:paraId="6229202A" w14:textId="519EE7BE" w:rsidR="001363CF" w:rsidRPr="00130358" w:rsidRDefault="001363CF" w:rsidP="00D62538">
            <w:pPr>
              <w:pStyle w:val="TAC"/>
              <w:keepNext w:val="0"/>
              <w:keepLines w:val="0"/>
              <w:jc w:val="left"/>
              <w:rPr>
                <w:rFonts w:cs="Arial"/>
                <w:lang w:eastAsia="ja-JP"/>
              </w:rPr>
            </w:pPr>
            <w:r w:rsidRPr="00130358">
              <w:rPr>
                <w:lang w:eastAsia="zh-CN"/>
              </w:rPr>
              <w:t>startRB-Subchannel-r14</w:t>
            </w:r>
            <w:r w:rsidR="00D62538" w:rsidRPr="00130358">
              <w:rPr>
                <w:lang w:eastAsia="zh-CN"/>
              </w:rPr>
              <w:t xml:space="preserve"> </w:t>
            </w:r>
            <w:r w:rsidRPr="00130358">
              <w:t>included</w:t>
            </w:r>
            <w:r w:rsidR="00D62538" w:rsidRPr="00130358">
              <w:t xml:space="preserve"> </w:t>
            </w:r>
            <w:r w:rsidRPr="00130358">
              <w:t>in</w:t>
            </w:r>
            <w:r w:rsidR="00D62538" w:rsidRPr="00130358">
              <w:t xml:space="preserve"> </w:t>
            </w:r>
            <w:r w:rsidRPr="00130358">
              <w:t>v2x-CommTxPoolNormal-r14</w:t>
            </w:r>
          </w:p>
        </w:tc>
        <w:tc>
          <w:tcPr>
            <w:tcW w:w="1147" w:type="dxa"/>
            <w:vAlign w:val="center"/>
          </w:tcPr>
          <w:p w14:paraId="5EC3E1DE"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w:t>
            </w:r>
          </w:p>
        </w:tc>
        <w:tc>
          <w:tcPr>
            <w:tcW w:w="2679" w:type="dxa"/>
            <w:vAlign w:val="center"/>
          </w:tcPr>
          <w:p w14:paraId="1BBCF018" w14:textId="77777777" w:rsidR="001363CF" w:rsidRPr="00130358" w:rsidRDefault="001363CF" w:rsidP="00D62538">
            <w:pPr>
              <w:pStyle w:val="TAC"/>
              <w:keepNext w:val="0"/>
              <w:keepLines w:val="0"/>
              <w:rPr>
                <w:rFonts w:cs="Arial"/>
                <w:lang w:eastAsia="ja-JP"/>
              </w:rPr>
            </w:pPr>
            <w:proofErr w:type="spellStart"/>
            <w:r w:rsidRPr="00130358">
              <w:rPr>
                <w:rFonts w:cs="Arial"/>
                <w:lang w:eastAsia="ja-JP"/>
              </w:rPr>
              <w:t>i</w:t>
            </w:r>
            <w:proofErr w:type="spellEnd"/>
          </w:p>
        </w:tc>
        <w:tc>
          <w:tcPr>
            <w:tcW w:w="2386" w:type="dxa"/>
            <w:vAlign w:val="center"/>
          </w:tcPr>
          <w:p w14:paraId="3A539885" w14:textId="4F6C2836" w:rsidR="001363CF" w:rsidRPr="00130358" w:rsidRDefault="001363CF" w:rsidP="00D62538">
            <w:pPr>
              <w:pStyle w:val="TAL"/>
              <w:keepNext w:val="0"/>
              <w:keepLines w:val="0"/>
              <w:jc w:val="center"/>
              <w:rPr>
                <w:rFonts w:cs="Arial"/>
                <w:lang w:eastAsia="ja-JP"/>
              </w:rPr>
            </w:pPr>
            <w:r w:rsidRPr="00130358">
              <w:rPr>
                <w:rFonts w:cs="Arial"/>
                <w:lang w:eastAsia="ja-JP"/>
              </w:rPr>
              <w:t>For</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proofErr w:type="spellStart"/>
            <w:r w:rsidRPr="00130358">
              <w:rPr>
                <w:rFonts w:cs="Arial"/>
                <w:lang w:eastAsia="ja-JP"/>
              </w:rPr>
              <w:t>i</w:t>
            </w:r>
            <w:proofErr w:type="spellEnd"/>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7</w:t>
            </w:r>
          </w:p>
        </w:tc>
      </w:tr>
      <w:tr w:rsidR="001363CF" w:rsidRPr="00130358" w14:paraId="56422070" w14:textId="77777777" w:rsidTr="00D62538">
        <w:trPr>
          <w:jc w:val="center"/>
        </w:trPr>
        <w:tc>
          <w:tcPr>
            <w:tcW w:w="1201" w:type="dxa"/>
            <w:vMerge/>
            <w:vAlign w:val="center"/>
          </w:tcPr>
          <w:p w14:paraId="3B5854CE" w14:textId="77777777" w:rsidR="001363CF" w:rsidRPr="00130358" w:rsidRDefault="001363CF" w:rsidP="00D62538">
            <w:pPr>
              <w:pStyle w:val="TAL"/>
              <w:keepNext w:val="0"/>
              <w:keepLines w:val="0"/>
              <w:rPr>
                <w:rFonts w:eastAsia="Calibri" w:cs="Arial"/>
                <w:szCs w:val="22"/>
                <w:lang w:eastAsia="ja-JP"/>
              </w:rPr>
            </w:pPr>
          </w:p>
        </w:tc>
        <w:tc>
          <w:tcPr>
            <w:tcW w:w="2442" w:type="dxa"/>
            <w:vAlign w:val="center"/>
          </w:tcPr>
          <w:p w14:paraId="46BA2539" w14:textId="77777777" w:rsidR="001363CF" w:rsidRPr="00130358" w:rsidRDefault="001363CF" w:rsidP="00D62538">
            <w:pPr>
              <w:pStyle w:val="TAC"/>
              <w:keepNext w:val="0"/>
              <w:keepLines w:val="0"/>
              <w:jc w:val="left"/>
              <w:rPr>
                <w:rFonts w:cs="Arial"/>
                <w:lang w:eastAsia="ja-JP"/>
              </w:rPr>
            </w:pPr>
            <w:r w:rsidRPr="00130358">
              <w:rPr>
                <w:rFonts w:cs="Arial"/>
                <w:lang w:eastAsia="ja-JP"/>
              </w:rPr>
              <w:t>RSRP</w:t>
            </w:r>
          </w:p>
        </w:tc>
        <w:tc>
          <w:tcPr>
            <w:tcW w:w="1147" w:type="dxa"/>
            <w:vAlign w:val="center"/>
          </w:tcPr>
          <w:p w14:paraId="6E32D2FF"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dBm/15kHz</w:t>
            </w:r>
          </w:p>
        </w:tc>
        <w:tc>
          <w:tcPr>
            <w:tcW w:w="2679" w:type="dxa"/>
            <w:vAlign w:val="center"/>
          </w:tcPr>
          <w:p w14:paraId="2ED571EE" w14:textId="77777777" w:rsidR="001363CF" w:rsidRPr="00130358" w:rsidRDefault="001363CF" w:rsidP="00D62538">
            <w:pPr>
              <w:pStyle w:val="TAC"/>
              <w:keepNext w:val="0"/>
              <w:keepLines w:val="0"/>
              <w:rPr>
                <w:rFonts w:cs="Arial"/>
                <w:lang w:eastAsia="ja-JP"/>
              </w:rPr>
            </w:pPr>
            <w:r w:rsidRPr="00130358">
              <w:rPr>
                <w:rFonts w:cs="Arial"/>
                <w:lang w:eastAsia="ja-JP"/>
              </w:rPr>
              <w:t>-98</w:t>
            </w:r>
          </w:p>
        </w:tc>
        <w:tc>
          <w:tcPr>
            <w:tcW w:w="2386" w:type="dxa"/>
            <w:vAlign w:val="center"/>
          </w:tcPr>
          <w:p w14:paraId="4D808383" w14:textId="77777777" w:rsidR="001363CF" w:rsidRPr="00130358" w:rsidRDefault="001363CF" w:rsidP="00D62538">
            <w:pPr>
              <w:pStyle w:val="TAL"/>
              <w:keepNext w:val="0"/>
              <w:keepLines w:val="0"/>
              <w:jc w:val="center"/>
              <w:rPr>
                <w:rFonts w:cs="Arial"/>
                <w:lang w:eastAsia="ja-JP"/>
              </w:rPr>
            </w:pPr>
          </w:p>
        </w:tc>
      </w:tr>
    </w:tbl>
    <w:p w14:paraId="41E35F73" w14:textId="77777777" w:rsidR="001363CF" w:rsidRPr="00130358" w:rsidRDefault="001363CF" w:rsidP="00D62538">
      <w:pPr>
        <w:rPr>
          <w:lang w:eastAsia="ko-KR"/>
        </w:rPr>
      </w:pPr>
    </w:p>
    <w:p w14:paraId="4AD194CB" w14:textId="77777777" w:rsidR="001363CF" w:rsidRPr="00130358" w:rsidRDefault="001363CF" w:rsidP="00772922">
      <w:pPr>
        <w:pStyle w:val="Heading5"/>
        <w:rPr>
          <w:snapToGrid w:val="0"/>
          <w:kern w:val="2"/>
        </w:rPr>
      </w:pPr>
      <w:r w:rsidRPr="00130358">
        <w:rPr>
          <w:snapToGrid w:val="0"/>
          <w:kern w:val="2"/>
        </w:rPr>
        <w:t>12.5.4.2</w:t>
      </w:r>
      <w:r w:rsidRPr="00130358">
        <w:rPr>
          <w:snapToGrid w:val="0"/>
          <w:kern w:val="2"/>
        </w:rPr>
        <w:tab/>
        <w:t>Test Procedure</w:t>
      </w:r>
    </w:p>
    <w:p w14:paraId="65461DAA" w14:textId="77777777" w:rsidR="001363CF" w:rsidRPr="00130358" w:rsidRDefault="001363CF" w:rsidP="00772922">
      <w:pPr>
        <w:keepNext/>
        <w:keepLines/>
        <w:rPr>
          <w:rFonts w:eastAsia="PMingLiU"/>
          <w:lang w:eastAsia="zh-TW"/>
        </w:rPr>
      </w:pPr>
      <w:r w:rsidRPr="00130358">
        <w:rPr>
          <w:rFonts w:eastAsia="PMingLiU"/>
          <w:lang w:eastAsia="zh-TW"/>
        </w:rPr>
        <w:t xml:space="preserve">For this test, the UE is triggered by the test loop function or the upper layers to transmit for V2X </w:t>
      </w:r>
      <w:proofErr w:type="spellStart"/>
      <w:r w:rsidRPr="00130358">
        <w:rPr>
          <w:rFonts w:eastAsia="PMingLiU"/>
          <w:lang w:eastAsia="zh-TW"/>
        </w:rPr>
        <w:t>Sidelink</w:t>
      </w:r>
      <w:proofErr w:type="spellEnd"/>
      <w:r w:rsidRPr="00130358">
        <w:rPr>
          <w:rFonts w:eastAsia="PMingLiU"/>
          <w:lang w:eastAsia="zh-TW"/>
        </w:rPr>
        <w:t xml:space="preserve"> Communication. On RF channel 2, the test consists of 8 active </w:t>
      </w:r>
      <w:proofErr w:type="spellStart"/>
      <w:r w:rsidRPr="00130358">
        <w:rPr>
          <w:rFonts w:eastAsia="PMingLiU"/>
          <w:lang w:eastAsia="zh-TW"/>
        </w:rPr>
        <w:t>Sidelink</w:t>
      </w:r>
      <w:proofErr w:type="spellEnd"/>
      <w:r w:rsidRPr="00130358">
        <w:rPr>
          <w:rFonts w:eastAsia="PMingLiU"/>
          <w:lang w:eastAsia="zh-TW"/>
        </w:rPr>
        <w:t xml:space="preserve"> UEs in this test transmitting V2X </w:t>
      </w:r>
      <w:proofErr w:type="spellStart"/>
      <w:r w:rsidRPr="00130358">
        <w:rPr>
          <w:rFonts w:eastAsia="PMingLiU"/>
          <w:lang w:eastAsia="zh-TW"/>
        </w:rPr>
        <w:t>sidelink</w:t>
      </w:r>
      <w:proofErr w:type="spellEnd"/>
      <w:r w:rsidRPr="00130358">
        <w:rPr>
          <w:rFonts w:eastAsia="PMingLiU"/>
          <w:lang w:eastAsia="zh-TW"/>
        </w:rPr>
        <w:t xml:space="preserve"> communication.</w:t>
      </w:r>
    </w:p>
    <w:p w14:paraId="4DECEE81" w14:textId="77777777" w:rsidR="001363CF" w:rsidRPr="00130358" w:rsidRDefault="001363CF" w:rsidP="00772922">
      <w:pPr>
        <w:pStyle w:val="B1"/>
        <w:keepNext/>
        <w:keepLines/>
      </w:pPr>
      <w:r w:rsidRPr="00130358">
        <w:t>1.</w:t>
      </w:r>
      <w:r w:rsidRPr="00130358">
        <w:tab/>
      </w:r>
      <w:r w:rsidRPr="00130358">
        <w:rPr>
          <w:rFonts w:eastAsia="??"/>
        </w:rPr>
        <w:t xml:space="preserve">Set the parameters according to T1 in Table 12.5.5-1. </w:t>
      </w:r>
      <w:r w:rsidRPr="00130358">
        <w:t>Propagation conditions are set according to Annex B clauses B.1. T1 starts.</w:t>
      </w:r>
    </w:p>
    <w:p w14:paraId="1586AC59" w14:textId="77777777" w:rsidR="001363CF" w:rsidRPr="00130358" w:rsidRDefault="001363CF" w:rsidP="00D62538">
      <w:pPr>
        <w:pStyle w:val="B1"/>
      </w:pPr>
      <w:r w:rsidRPr="00130358">
        <w:t>2.</w:t>
      </w:r>
      <w:r w:rsidRPr="00130358">
        <w:tab/>
        <w:t xml:space="preserve">When T1 expires, the SS shall switch the power setting from T1 to T2 as specified in </w:t>
      </w:r>
      <w:r w:rsidRPr="00130358">
        <w:rPr>
          <w:rFonts w:eastAsia="??"/>
        </w:rPr>
        <w:t>Table 12.5.5-1</w:t>
      </w:r>
      <w:r w:rsidRPr="00130358">
        <w:t>. T2 starts.</w:t>
      </w:r>
    </w:p>
    <w:p w14:paraId="6A8E91DE" w14:textId="77777777" w:rsidR="001363CF" w:rsidRPr="00130358" w:rsidRDefault="001363CF" w:rsidP="00D62538">
      <w:pPr>
        <w:pStyle w:val="B1"/>
      </w:pPr>
      <w:r w:rsidRPr="00130358">
        <w:t>3.</w:t>
      </w:r>
      <w:r w:rsidRPr="00130358">
        <w:tab/>
        <w:t>SS shall transmit an RRCConnectionReconfiguration message.</w:t>
      </w:r>
    </w:p>
    <w:p w14:paraId="7A7EF30C" w14:textId="77777777" w:rsidR="001363CF" w:rsidRPr="00130358" w:rsidRDefault="001363CF" w:rsidP="00D62538">
      <w:pPr>
        <w:pStyle w:val="B1"/>
      </w:pPr>
      <w:r w:rsidRPr="00130358">
        <w:t>4.</w:t>
      </w:r>
      <w:r w:rsidRPr="00130358">
        <w:tab/>
        <w:t xml:space="preserve">The UE shall transmit an </w:t>
      </w:r>
      <w:proofErr w:type="spellStart"/>
      <w:r w:rsidRPr="00130358">
        <w:t>RRCConnectionReconfigurationComplete</w:t>
      </w:r>
      <w:proofErr w:type="spellEnd"/>
      <w:r w:rsidRPr="00130358">
        <w:t xml:space="preserve"> message.</w:t>
      </w:r>
    </w:p>
    <w:p w14:paraId="733F07CC" w14:textId="77777777" w:rsidR="001363CF" w:rsidRPr="00130358" w:rsidRDefault="001363CF" w:rsidP="00D62538">
      <w:pPr>
        <w:pStyle w:val="B1"/>
      </w:pPr>
      <w:r w:rsidRPr="00130358">
        <w:t>5.</w:t>
      </w:r>
      <w:r w:rsidRPr="00130358">
        <w:tab/>
        <w:t xml:space="preserve">During T2, </w:t>
      </w:r>
    </w:p>
    <w:p w14:paraId="541B0170" w14:textId="77777777" w:rsidR="001363CF" w:rsidRPr="00130358" w:rsidRDefault="001363CF" w:rsidP="00D62538">
      <w:pPr>
        <w:pStyle w:val="B2"/>
      </w:pPr>
      <w:r w:rsidRPr="00130358">
        <w:t>-</w:t>
      </w:r>
      <w:r w:rsidRPr="00130358">
        <w:tab/>
        <w:t xml:space="preserve">If the UE transmits </w:t>
      </w:r>
      <w:proofErr w:type="spellStart"/>
      <w:r w:rsidRPr="00130358">
        <w:rPr>
          <w:i/>
        </w:rPr>
        <w:t>SidelinkUEInformation</w:t>
      </w:r>
      <w:proofErr w:type="spellEnd"/>
      <w:r w:rsidRPr="00130358">
        <w:t xml:space="preserve">, SS shall send </w:t>
      </w:r>
      <w:r w:rsidRPr="00130358">
        <w:rPr>
          <w:i/>
        </w:rPr>
        <w:t>RRCConnectionReconfiguration</w:t>
      </w:r>
      <w:r w:rsidRPr="00130358">
        <w:t xml:space="preserve"> message with conditions SETUP and UE-SELECTED to the UE. UE shall respond with </w:t>
      </w:r>
      <w:proofErr w:type="spellStart"/>
      <w:r w:rsidRPr="00130358">
        <w:rPr>
          <w:i/>
        </w:rPr>
        <w:t>RRCConnectionReconfigurationComplete</w:t>
      </w:r>
      <w:proofErr w:type="spellEnd"/>
      <w:r w:rsidRPr="00130358">
        <w:t xml:space="preserve"> message. or</w:t>
      </w:r>
    </w:p>
    <w:p w14:paraId="2B1307EC" w14:textId="77777777" w:rsidR="001363CF" w:rsidRPr="00130358" w:rsidRDefault="001363CF" w:rsidP="00D62538">
      <w:pPr>
        <w:pStyle w:val="B2"/>
      </w:pPr>
      <w:r w:rsidRPr="00130358">
        <w:t>-</w:t>
      </w:r>
      <w:r w:rsidRPr="00130358">
        <w:tab/>
        <w:t xml:space="preserve">If the UE does not transmit </w:t>
      </w:r>
      <w:proofErr w:type="spellStart"/>
      <w:r w:rsidRPr="00130358">
        <w:rPr>
          <w:i/>
        </w:rPr>
        <w:t>SidelinkUEInformation</w:t>
      </w:r>
      <w:proofErr w:type="spellEnd"/>
      <w:r w:rsidRPr="00130358">
        <w:t xml:space="preserve"> for up to 2 second,</w:t>
      </w:r>
    </w:p>
    <w:p w14:paraId="1423A13C" w14:textId="77777777" w:rsidR="001363CF" w:rsidRPr="00130358" w:rsidRDefault="001363CF" w:rsidP="00D62538">
      <w:pPr>
        <w:pStyle w:val="B2"/>
      </w:pPr>
      <w:r w:rsidRPr="00130358">
        <w:t>T3 starts.</w:t>
      </w:r>
    </w:p>
    <w:p w14:paraId="35ED2CA0" w14:textId="77777777" w:rsidR="001363CF" w:rsidRPr="00130358" w:rsidRDefault="001363CF" w:rsidP="00D62538">
      <w:pPr>
        <w:pStyle w:val="B1"/>
      </w:pPr>
      <w:r w:rsidRPr="00130358">
        <w:t>6.</w:t>
      </w:r>
      <w:r w:rsidRPr="00130358">
        <w:tab/>
        <w:t xml:space="preserve">SS continuously transmits PDSCH via PDCCH DCI format 1A for C_RNTI to transmit the DL RMC according to Table 12.5.5-1 on </w:t>
      </w:r>
      <w:proofErr w:type="spellStart"/>
      <w:r w:rsidRPr="00130358">
        <w:t>PCell</w:t>
      </w:r>
      <w:proofErr w:type="spellEnd"/>
      <w:r w:rsidRPr="00130358">
        <w:t>.</w:t>
      </w:r>
    </w:p>
    <w:p w14:paraId="66D5C7F2" w14:textId="77777777" w:rsidR="001363CF" w:rsidRPr="00130358" w:rsidRDefault="001363CF" w:rsidP="00D62538">
      <w:pPr>
        <w:pStyle w:val="B1"/>
        <w:rPr>
          <w:rFonts w:ascii="Times-Roman" w:hAnsi="Times-Roman"/>
          <w:color w:val="000000"/>
        </w:rPr>
      </w:pPr>
      <w:r w:rsidRPr="00130358">
        <w:t>7.</w:t>
      </w:r>
      <w:r w:rsidRPr="00130358">
        <w:tab/>
        <w:t>The test system shall verify that no interruption is caused to the ACK/NACKs on the serving cell on RF channel 1 during T3.</w:t>
      </w:r>
    </w:p>
    <w:p w14:paraId="3264763E" w14:textId="77777777" w:rsidR="001363CF" w:rsidRPr="00130358" w:rsidRDefault="001363CF" w:rsidP="00D62538">
      <w:pPr>
        <w:pStyle w:val="Heading5"/>
        <w:keepNext w:val="0"/>
        <w:keepLines w:val="0"/>
        <w:rPr>
          <w:snapToGrid w:val="0"/>
          <w:kern w:val="2"/>
        </w:rPr>
      </w:pPr>
      <w:r w:rsidRPr="00130358">
        <w:rPr>
          <w:snapToGrid w:val="0"/>
          <w:kern w:val="2"/>
        </w:rPr>
        <w:t>12.5.4.3</w:t>
      </w:r>
      <w:r w:rsidRPr="00130358">
        <w:rPr>
          <w:snapToGrid w:val="0"/>
          <w:kern w:val="2"/>
        </w:rPr>
        <w:tab/>
        <w:t>Message Contents</w:t>
      </w:r>
    </w:p>
    <w:p w14:paraId="5318EE81" w14:textId="57E9EA77"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7E82BDBA" w14:textId="77777777" w:rsidR="001363CF" w:rsidRPr="00130358" w:rsidRDefault="001363CF" w:rsidP="00D62538">
      <w:pPr>
        <w:pStyle w:val="TH"/>
        <w:keepNext w:val="0"/>
        <w:keepLines w:val="0"/>
      </w:pPr>
      <w:r w:rsidRPr="00130358">
        <w:t xml:space="preserve">Table 12.5.4.3-2: SL-V2X-InterFreqUE-Config-r14-DEFAULT (V2X UE and </w:t>
      </w:r>
      <w:proofErr w:type="spellStart"/>
      <w:r w:rsidRPr="00130358">
        <w:rPr>
          <w:rFonts w:cs="Arial"/>
          <w:lang w:eastAsia="ja-JP"/>
        </w:rPr>
        <w:t>SyncRef</w:t>
      </w:r>
      <w:proofErr w:type="spellEnd"/>
      <w:r w:rsidRPr="00130358">
        <w:rPr>
          <w:rFonts w:cs="Arial"/>
          <w:lang w:eastAsia="ja-JP"/>
        </w:rPr>
        <w:t xml:space="preserve"> UE 2</w:t>
      </w:r>
      <w:r w:rsidRPr="00130358">
        <w: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642AE9AE" w14:textId="77777777" w:rsidTr="00D62538">
        <w:trPr>
          <w:gridBefore w:val="1"/>
          <w:wBefore w:w="9" w:type="dxa"/>
          <w:jc w:val="center"/>
        </w:trPr>
        <w:tc>
          <w:tcPr>
            <w:tcW w:w="9781" w:type="dxa"/>
            <w:gridSpan w:val="5"/>
          </w:tcPr>
          <w:p w14:paraId="78B573DD" w14:textId="7A6EDA32"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4.6.3-20I</w:t>
            </w:r>
          </w:p>
        </w:tc>
      </w:tr>
      <w:tr w:rsidR="001363CF" w:rsidRPr="00130358" w14:paraId="2E928FCE" w14:textId="77777777" w:rsidTr="00D62538">
        <w:trPr>
          <w:gridAfter w:val="1"/>
          <w:wAfter w:w="9" w:type="dxa"/>
          <w:jc w:val="center"/>
        </w:trPr>
        <w:tc>
          <w:tcPr>
            <w:tcW w:w="4537" w:type="dxa"/>
            <w:gridSpan w:val="2"/>
          </w:tcPr>
          <w:p w14:paraId="5D53B6EA" w14:textId="5ABEA3C2"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6F9D0EC3" w14:textId="77777777" w:rsidR="001363CF" w:rsidRPr="00130358" w:rsidRDefault="001363CF" w:rsidP="00D62538">
            <w:pPr>
              <w:pStyle w:val="TAH"/>
              <w:keepNext w:val="0"/>
              <w:keepLines w:val="0"/>
            </w:pPr>
            <w:r w:rsidRPr="00130358">
              <w:t>Value/remark</w:t>
            </w:r>
          </w:p>
        </w:tc>
        <w:tc>
          <w:tcPr>
            <w:tcW w:w="1701" w:type="dxa"/>
          </w:tcPr>
          <w:p w14:paraId="774C5449" w14:textId="77777777" w:rsidR="001363CF" w:rsidRPr="00130358" w:rsidRDefault="001363CF" w:rsidP="00D62538">
            <w:pPr>
              <w:pStyle w:val="TAH"/>
              <w:keepNext w:val="0"/>
              <w:keepLines w:val="0"/>
            </w:pPr>
            <w:r w:rsidRPr="00130358">
              <w:t>Comment</w:t>
            </w:r>
          </w:p>
        </w:tc>
        <w:tc>
          <w:tcPr>
            <w:tcW w:w="1275" w:type="dxa"/>
          </w:tcPr>
          <w:p w14:paraId="464A61B1" w14:textId="77777777" w:rsidR="001363CF" w:rsidRPr="00130358" w:rsidRDefault="001363CF" w:rsidP="00D62538">
            <w:pPr>
              <w:pStyle w:val="TAH"/>
              <w:keepNext w:val="0"/>
              <w:keepLines w:val="0"/>
            </w:pPr>
            <w:r w:rsidRPr="00130358">
              <w:t>Condition</w:t>
            </w:r>
          </w:p>
        </w:tc>
      </w:tr>
      <w:tr w:rsidR="001363CF" w:rsidRPr="00130358" w14:paraId="41DB59F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A396C5" w14:textId="3CCD9740" w:rsidR="001363CF" w:rsidRPr="00130358" w:rsidRDefault="001363CF" w:rsidP="00D62538">
            <w:pPr>
              <w:pStyle w:val="TAL"/>
              <w:keepNext w:val="0"/>
              <w:keepLines w:val="0"/>
            </w:pPr>
            <w:r w:rsidRPr="00130358">
              <w:t>SL-V2X-InterFreqUE-Config-r14-DEFAULT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69DBE19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6AA93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DEA5569" w14:textId="77777777" w:rsidR="001363CF" w:rsidRPr="00130358" w:rsidRDefault="001363CF" w:rsidP="00D62538">
            <w:pPr>
              <w:pStyle w:val="TAL"/>
              <w:keepNext w:val="0"/>
              <w:keepLines w:val="0"/>
            </w:pPr>
          </w:p>
        </w:tc>
      </w:tr>
      <w:tr w:rsidR="001363CF" w:rsidRPr="00130358" w14:paraId="699B078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7180545" w14:textId="3917B188"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v2x-CommRxPool-r14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F8EF10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9C2300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9BA42A2" w14:textId="77777777" w:rsidR="001363CF" w:rsidRPr="00130358" w:rsidRDefault="001363CF" w:rsidP="00D62538">
            <w:pPr>
              <w:pStyle w:val="TAL"/>
              <w:keepNext w:val="0"/>
              <w:keepLines w:val="0"/>
            </w:pPr>
          </w:p>
        </w:tc>
      </w:tr>
      <w:tr w:rsidR="001363CF" w:rsidRPr="00130358" w14:paraId="26DF28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BEB14" w14:textId="2EFDE238"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BF64AD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2A1D5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7DD19C" w14:textId="77777777" w:rsidR="001363CF" w:rsidRPr="00130358" w:rsidRDefault="001363CF" w:rsidP="00D62538">
            <w:pPr>
              <w:pStyle w:val="TAL"/>
              <w:keepNext w:val="0"/>
              <w:keepLines w:val="0"/>
            </w:pPr>
          </w:p>
        </w:tc>
      </w:tr>
      <w:tr w:rsidR="001363CF" w:rsidRPr="00130358" w14:paraId="5F65EBC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A299C31" w14:textId="72A8795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0959E7FC"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59255C6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956BB8E" w14:textId="77777777" w:rsidR="001363CF" w:rsidRPr="00130358" w:rsidRDefault="001363CF" w:rsidP="00D62538">
            <w:pPr>
              <w:pStyle w:val="TAL"/>
              <w:keepNext w:val="0"/>
              <w:keepLines w:val="0"/>
            </w:pPr>
          </w:p>
        </w:tc>
      </w:tr>
      <w:tr w:rsidR="001363CF" w:rsidRPr="00130358" w14:paraId="2EA968A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4135682" w14:textId="090EB19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4EAA6E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912829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282F3F" w14:textId="77777777" w:rsidR="001363CF" w:rsidRPr="00130358" w:rsidRDefault="001363CF" w:rsidP="00D62538">
            <w:pPr>
              <w:pStyle w:val="TAL"/>
              <w:keepNext w:val="0"/>
              <w:keepLines w:val="0"/>
            </w:pPr>
          </w:p>
        </w:tc>
      </w:tr>
      <w:tr w:rsidR="001363CF" w:rsidRPr="00130358" w14:paraId="29C03A4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21275D" w14:textId="5B61348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76EFD9F2" w14:textId="77777777" w:rsidR="001363CF" w:rsidRPr="00130358" w:rsidRDefault="001363CF" w:rsidP="00D62538">
            <w:pPr>
              <w:pStyle w:val="TAL"/>
              <w:keepNext w:val="0"/>
              <w:keepLines w:val="0"/>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Pr>
          <w:p w14:paraId="6A891DD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94A7D93" w14:textId="77777777" w:rsidR="001363CF" w:rsidRPr="00130358" w:rsidRDefault="001363CF" w:rsidP="00D62538">
            <w:pPr>
              <w:pStyle w:val="TAL"/>
              <w:keepNext w:val="0"/>
              <w:keepLines w:val="0"/>
            </w:pPr>
          </w:p>
        </w:tc>
      </w:tr>
      <w:tr w:rsidR="001363CF" w:rsidRPr="00130358" w14:paraId="31F76D3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88B9BE" w14:textId="718A744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E4A82D7"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B8A639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71CABCB" w14:textId="77777777" w:rsidR="001363CF" w:rsidRPr="00130358" w:rsidRDefault="001363CF" w:rsidP="00D62538">
            <w:pPr>
              <w:pStyle w:val="TAL"/>
              <w:keepNext w:val="0"/>
              <w:keepLines w:val="0"/>
            </w:pPr>
          </w:p>
        </w:tc>
      </w:tr>
      <w:tr w:rsidR="001363CF" w:rsidRPr="00130358" w14:paraId="47264A1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25314A" w14:textId="7F3EA07E"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39E0D613"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018169D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C68698" w14:textId="77777777" w:rsidR="001363CF" w:rsidRPr="00130358" w:rsidRDefault="001363CF" w:rsidP="00D62538">
            <w:pPr>
              <w:pStyle w:val="TAL"/>
              <w:keepNext w:val="0"/>
              <w:keepLines w:val="0"/>
            </w:pPr>
          </w:p>
        </w:tc>
      </w:tr>
      <w:tr w:rsidR="001363CF" w:rsidRPr="00130358" w14:paraId="34D7A18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2F6181F" w14:textId="689145E3"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56083214"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13761AC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4EE4B9D" w14:textId="77777777" w:rsidR="001363CF" w:rsidRPr="00130358" w:rsidRDefault="001363CF" w:rsidP="00D62538">
            <w:pPr>
              <w:pStyle w:val="TAL"/>
              <w:keepNext w:val="0"/>
              <w:keepLines w:val="0"/>
            </w:pPr>
          </w:p>
        </w:tc>
      </w:tr>
      <w:tr w:rsidR="001363CF" w:rsidRPr="00130358" w14:paraId="656D375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5C6333" w14:textId="4E3F2AA8"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26568D58"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61793F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8376B2" w14:textId="77777777" w:rsidR="001363CF" w:rsidRPr="00130358" w:rsidRDefault="001363CF" w:rsidP="00D62538">
            <w:pPr>
              <w:pStyle w:val="TAL"/>
              <w:keepNext w:val="0"/>
              <w:keepLines w:val="0"/>
            </w:pPr>
          </w:p>
        </w:tc>
      </w:tr>
      <w:tr w:rsidR="001363CF" w:rsidRPr="00130358" w14:paraId="214203B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9F02885" w14:textId="0203D2DE"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7D4F4716" w14:textId="77777777" w:rsidR="001363CF" w:rsidRPr="00130358" w:rsidRDefault="001363CF" w:rsidP="00D62538">
            <w:pPr>
              <w:pStyle w:val="TAL"/>
              <w:keepNext w:val="0"/>
              <w:keepLines w:val="0"/>
            </w:pPr>
            <w:proofErr w:type="spellStart"/>
            <w:r w:rsidRPr="00130358">
              <w:rPr>
                <w:lang w:eastAsia="ko-KR"/>
              </w:rPr>
              <w:t>i</w:t>
            </w:r>
            <w:proofErr w:type="spellEnd"/>
          </w:p>
        </w:tc>
        <w:tc>
          <w:tcPr>
            <w:tcW w:w="1701" w:type="dxa"/>
            <w:tcBorders>
              <w:top w:val="single" w:sz="4" w:space="0" w:color="auto"/>
              <w:left w:val="single" w:sz="4" w:space="0" w:color="auto"/>
              <w:bottom w:val="single" w:sz="4" w:space="0" w:color="auto"/>
              <w:right w:val="single" w:sz="4" w:space="0" w:color="auto"/>
            </w:tcBorders>
          </w:tcPr>
          <w:p w14:paraId="65670FD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D7F796" w14:textId="0F472CBB" w:rsidR="001363CF" w:rsidRPr="00130358" w:rsidRDefault="001363CF" w:rsidP="00D62538">
            <w:pPr>
              <w:pStyle w:val="TAL"/>
              <w:keepNext w:val="0"/>
              <w:keepLines w:val="0"/>
            </w:pPr>
            <w:r w:rsidRPr="00130358">
              <w:t>For</w:t>
            </w:r>
            <w:r w:rsidR="00D62538" w:rsidRPr="00130358">
              <w:t xml:space="preserve"> </w:t>
            </w:r>
            <w:proofErr w:type="spellStart"/>
            <w:r w:rsidRPr="00130358">
              <w:t>Sidelink</w:t>
            </w:r>
            <w:proofErr w:type="spellEnd"/>
            <w:r w:rsidR="00D62538" w:rsidRPr="00130358">
              <w:t xml:space="preserve"> </w:t>
            </w:r>
            <w:r w:rsidRPr="00130358">
              <w:t>UE</w:t>
            </w:r>
            <w:r w:rsidR="00D62538" w:rsidRPr="00130358">
              <w:t xml:space="preserve"> </w:t>
            </w:r>
            <w:proofErr w:type="spellStart"/>
            <w:r w:rsidRPr="00130358">
              <w:t>i</w:t>
            </w:r>
            <w:proofErr w:type="spellEnd"/>
            <w:r w:rsidRPr="00130358">
              <w:t>=0,…,7</w:t>
            </w:r>
          </w:p>
        </w:tc>
      </w:tr>
      <w:tr w:rsidR="001363CF" w:rsidRPr="00130358" w14:paraId="322EE3F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57598" w14:textId="1045FF0B"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0CCD3A90"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384C60F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315FA3" w14:textId="77777777" w:rsidR="001363CF" w:rsidRPr="00130358" w:rsidRDefault="001363CF" w:rsidP="00D62538">
            <w:pPr>
              <w:pStyle w:val="TAL"/>
              <w:keepNext w:val="0"/>
              <w:keepLines w:val="0"/>
            </w:pPr>
          </w:p>
        </w:tc>
      </w:tr>
      <w:tr w:rsidR="001363CF" w:rsidRPr="00130358" w14:paraId="6CC9B99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BECE003" w14:textId="7EB5FFD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95AA60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A084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F5FBCC" w14:textId="77777777" w:rsidR="001363CF" w:rsidRPr="00130358" w:rsidRDefault="001363CF" w:rsidP="00D62538">
            <w:pPr>
              <w:pStyle w:val="TAL"/>
              <w:keepNext w:val="0"/>
              <w:keepLines w:val="0"/>
            </w:pPr>
          </w:p>
        </w:tc>
      </w:tr>
      <w:tr w:rsidR="001363CF" w:rsidRPr="00130358" w14:paraId="54A210E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1E1D90F" w14:textId="33898EB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050CA0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631D2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6213E5" w14:textId="77777777" w:rsidR="001363CF" w:rsidRPr="00130358" w:rsidRDefault="001363CF" w:rsidP="00D62538">
            <w:pPr>
              <w:pStyle w:val="TAL"/>
              <w:keepNext w:val="0"/>
              <w:keepLines w:val="0"/>
            </w:pPr>
          </w:p>
        </w:tc>
      </w:tr>
      <w:tr w:rsidR="001363CF" w:rsidRPr="00130358" w14:paraId="48169AD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6F7084" w14:textId="6D8122F4"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v2x-CommTxPoolNormal-r14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(1..maxSL-V2X-TxPool-r14))</w:t>
            </w:r>
            <w:r w:rsidRPr="00130358">
              <w:t xml:space="preserve"> </w:t>
            </w:r>
            <w:r w:rsidR="001363CF" w:rsidRPr="00130358">
              <w:t>OF</w:t>
            </w:r>
            <w:r w:rsidRPr="00130358">
              <w:t xml:space="preserve"> </w:t>
            </w:r>
            <w:r w:rsidR="001363CF" w:rsidRPr="00130358">
              <w:t>SL-CommResourcePoolV2X-r14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63C68C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68D22B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F79A0B3" w14:textId="77777777" w:rsidR="001363CF" w:rsidRPr="00130358" w:rsidRDefault="001363CF" w:rsidP="00D62538">
            <w:pPr>
              <w:pStyle w:val="TAL"/>
              <w:keepNext w:val="0"/>
              <w:keepLines w:val="0"/>
            </w:pPr>
          </w:p>
        </w:tc>
      </w:tr>
      <w:tr w:rsidR="001363CF" w:rsidRPr="00130358" w14:paraId="0AF8110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3E08B6" w14:textId="60B297A9"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t>SL-CommResourcePoolV2X-r14[1]</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34E0FE37"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685647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6CE774" w14:textId="77777777" w:rsidR="001363CF" w:rsidRPr="00130358" w:rsidRDefault="001363CF" w:rsidP="00D62538">
            <w:pPr>
              <w:pStyle w:val="TAL"/>
              <w:keepNext w:val="0"/>
              <w:keepLines w:val="0"/>
              <w:rPr>
                <w:lang w:eastAsia="ko-KR"/>
              </w:rPr>
            </w:pPr>
          </w:p>
        </w:tc>
      </w:tr>
      <w:tr w:rsidR="001363CF" w:rsidRPr="00130358" w14:paraId="1E4AABA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B202BF" w14:textId="3C7A1EC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6D2044F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A034B1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49F93" w14:textId="77777777" w:rsidR="001363CF" w:rsidRPr="00130358" w:rsidRDefault="001363CF" w:rsidP="00D62538">
            <w:pPr>
              <w:pStyle w:val="TAL"/>
              <w:keepNext w:val="0"/>
              <w:keepLines w:val="0"/>
            </w:pPr>
          </w:p>
        </w:tc>
      </w:tr>
      <w:tr w:rsidR="001363CF" w:rsidRPr="00130358" w14:paraId="18C36A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A84365" w14:textId="13BF5F8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F2E3AB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B8FE4E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A4CA0D8" w14:textId="77777777" w:rsidR="001363CF" w:rsidRPr="00130358" w:rsidRDefault="001363CF" w:rsidP="00D62538">
            <w:pPr>
              <w:pStyle w:val="TAL"/>
              <w:keepNext w:val="0"/>
              <w:keepLines w:val="0"/>
            </w:pPr>
          </w:p>
        </w:tc>
      </w:tr>
      <w:tr w:rsidR="001363CF" w:rsidRPr="00130358" w14:paraId="22D8ADB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BCBC198" w14:textId="02E5C8B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72CEA7E0" w14:textId="77777777" w:rsidR="001363CF" w:rsidRPr="00130358" w:rsidRDefault="001363CF" w:rsidP="00D62538">
            <w:pPr>
              <w:pStyle w:val="TAL"/>
              <w:keepNext w:val="0"/>
              <w:keepLines w:val="0"/>
            </w:pPr>
            <w:r w:rsidRPr="00130358">
              <w:rPr>
                <w:lang w:eastAsia="zh-CN"/>
              </w:rPr>
              <w:t>11111111111111110000</w:t>
            </w:r>
          </w:p>
        </w:tc>
        <w:tc>
          <w:tcPr>
            <w:tcW w:w="1701" w:type="dxa"/>
            <w:tcBorders>
              <w:top w:val="single" w:sz="4" w:space="0" w:color="auto"/>
              <w:left w:val="single" w:sz="4" w:space="0" w:color="auto"/>
              <w:bottom w:val="single" w:sz="4" w:space="0" w:color="auto"/>
              <w:right w:val="single" w:sz="4" w:space="0" w:color="auto"/>
            </w:tcBorders>
          </w:tcPr>
          <w:p w14:paraId="7D0B3D6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3F6A2A" w14:textId="77777777" w:rsidR="001363CF" w:rsidRPr="00130358" w:rsidRDefault="001363CF" w:rsidP="00D62538">
            <w:pPr>
              <w:pStyle w:val="TAL"/>
              <w:keepNext w:val="0"/>
              <w:keepLines w:val="0"/>
            </w:pPr>
          </w:p>
        </w:tc>
      </w:tr>
      <w:tr w:rsidR="001363CF" w:rsidRPr="00130358" w14:paraId="78106CC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D8C305F" w14:textId="7AC463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6289AE2"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ECA990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D5CB173" w14:textId="77777777" w:rsidR="001363CF" w:rsidRPr="00130358" w:rsidRDefault="001363CF" w:rsidP="00D62538">
            <w:pPr>
              <w:pStyle w:val="TAL"/>
              <w:keepNext w:val="0"/>
              <w:keepLines w:val="0"/>
            </w:pPr>
          </w:p>
        </w:tc>
      </w:tr>
      <w:tr w:rsidR="001363CF" w:rsidRPr="00130358" w14:paraId="2F4934C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92B077C" w14:textId="0133FC47"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72CAE235"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6C54F40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21A1CF" w14:textId="77777777" w:rsidR="001363CF" w:rsidRPr="00130358" w:rsidRDefault="001363CF" w:rsidP="00D62538">
            <w:pPr>
              <w:pStyle w:val="TAL"/>
              <w:keepNext w:val="0"/>
              <w:keepLines w:val="0"/>
            </w:pPr>
          </w:p>
        </w:tc>
      </w:tr>
      <w:tr w:rsidR="001363CF" w:rsidRPr="00130358" w14:paraId="6B588F4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7A8113" w14:textId="5C8B319A"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44B67405"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68DA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47A383" w14:textId="77777777" w:rsidR="001363CF" w:rsidRPr="00130358" w:rsidRDefault="001363CF" w:rsidP="00D62538">
            <w:pPr>
              <w:pStyle w:val="TAL"/>
              <w:keepNext w:val="0"/>
              <w:keepLines w:val="0"/>
            </w:pPr>
          </w:p>
        </w:tc>
      </w:tr>
      <w:tr w:rsidR="001363CF" w:rsidRPr="00130358" w14:paraId="7639A9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F7DD449" w14:textId="2CC9B5BF"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5945DC98"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682C98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1E41656" w14:textId="77777777" w:rsidR="001363CF" w:rsidRPr="00130358" w:rsidRDefault="001363CF" w:rsidP="00D62538">
            <w:pPr>
              <w:pStyle w:val="TAL"/>
              <w:keepNext w:val="0"/>
              <w:keepLines w:val="0"/>
            </w:pPr>
          </w:p>
        </w:tc>
      </w:tr>
      <w:tr w:rsidR="001363CF" w:rsidRPr="00130358" w14:paraId="734A0A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38A3EB" w14:textId="16CDD11D"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20F5387A" w14:textId="77777777" w:rsidR="001363CF" w:rsidRPr="00130358" w:rsidRDefault="001363CF" w:rsidP="00D62538">
            <w:pPr>
              <w:pStyle w:val="TAL"/>
              <w:keepNext w:val="0"/>
              <w:keepLines w:val="0"/>
            </w:pPr>
            <w:proofErr w:type="spellStart"/>
            <w:r w:rsidRPr="00130358">
              <w:rPr>
                <w:lang w:eastAsia="ko-KR"/>
              </w:rPr>
              <w:t>i</w:t>
            </w:r>
            <w:proofErr w:type="spellEnd"/>
          </w:p>
        </w:tc>
        <w:tc>
          <w:tcPr>
            <w:tcW w:w="1701" w:type="dxa"/>
            <w:tcBorders>
              <w:top w:val="single" w:sz="4" w:space="0" w:color="auto"/>
              <w:left w:val="single" w:sz="4" w:space="0" w:color="auto"/>
              <w:bottom w:val="single" w:sz="4" w:space="0" w:color="auto"/>
              <w:right w:val="single" w:sz="4" w:space="0" w:color="auto"/>
            </w:tcBorders>
          </w:tcPr>
          <w:p w14:paraId="7A846C7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541403C" w14:textId="460C87BE" w:rsidR="001363CF" w:rsidRPr="00130358" w:rsidRDefault="001363CF" w:rsidP="00D62538">
            <w:pPr>
              <w:pStyle w:val="TAL"/>
              <w:keepNext w:val="0"/>
              <w:keepLines w:val="0"/>
            </w:pPr>
            <w:r w:rsidRPr="00130358">
              <w:t>For</w:t>
            </w:r>
            <w:r w:rsidR="00D62538" w:rsidRPr="00130358">
              <w:t xml:space="preserve"> </w:t>
            </w:r>
            <w:proofErr w:type="spellStart"/>
            <w:r w:rsidRPr="00130358">
              <w:t>Sidelink</w:t>
            </w:r>
            <w:proofErr w:type="spellEnd"/>
            <w:r w:rsidR="00D62538" w:rsidRPr="00130358">
              <w:t xml:space="preserve"> </w:t>
            </w:r>
            <w:r w:rsidRPr="00130358">
              <w:t>UE</w:t>
            </w:r>
            <w:r w:rsidR="00D62538" w:rsidRPr="00130358">
              <w:t xml:space="preserve"> </w:t>
            </w:r>
            <w:proofErr w:type="spellStart"/>
            <w:r w:rsidRPr="00130358">
              <w:t>i</w:t>
            </w:r>
            <w:proofErr w:type="spellEnd"/>
            <w:r w:rsidRPr="00130358">
              <w:t>=0,…,7</w:t>
            </w:r>
          </w:p>
        </w:tc>
      </w:tr>
      <w:tr w:rsidR="001363CF" w:rsidRPr="00130358" w14:paraId="03118A0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74312A" w14:textId="348AC27E"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568EFEAF"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6CD651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AC7501" w14:textId="77777777" w:rsidR="001363CF" w:rsidRPr="00130358" w:rsidRDefault="001363CF" w:rsidP="00D62538">
            <w:pPr>
              <w:pStyle w:val="TAL"/>
              <w:keepNext w:val="0"/>
              <w:keepLines w:val="0"/>
            </w:pPr>
          </w:p>
        </w:tc>
      </w:tr>
      <w:tr w:rsidR="001363CF" w:rsidRPr="00130358" w14:paraId="325E958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2E9AA4D" w14:textId="661151A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93731C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57E708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EB073FD" w14:textId="77777777" w:rsidR="001363CF" w:rsidRPr="00130358" w:rsidRDefault="001363CF" w:rsidP="00D62538">
            <w:pPr>
              <w:pStyle w:val="TAL"/>
              <w:keepNext w:val="0"/>
              <w:keepLines w:val="0"/>
            </w:pPr>
          </w:p>
        </w:tc>
      </w:tr>
      <w:tr w:rsidR="001363CF" w:rsidRPr="00130358" w14:paraId="2316550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19BA6CC" w14:textId="6B7F8BB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7B5ACDE0"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65990E9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D2DA88" w14:textId="77777777" w:rsidR="001363CF" w:rsidRPr="00130358" w:rsidRDefault="001363CF" w:rsidP="00D62538">
            <w:pPr>
              <w:pStyle w:val="TAL"/>
              <w:keepNext w:val="0"/>
              <w:keepLines w:val="0"/>
            </w:pPr>
          </w:p>
        </w:tc>
      </w:tr>
      <w:tr w:rsidR="001363CF" w:rsidRPr="00130358" w14:paraId="3824F18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AC96555" w14:textId="1BEC390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0B413BA8"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609A645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081BF3" w14:textId="77777777" w:rsidR="001363CF" w:rsidRPr="00130358" w:rsidRDefault="001363CF" w:rsidP="00D62538">
            <w:pPr>
              <w:pStyle w:val="TAL"/>
              <w:keepNext w:val="0"/>
              <w:keepLines w:val="0"/>
            </w:pPr>
          </w:p>
        </w:tc>
      </w:tr>
      <w:tr w:rsidR="001363CF" w:rsidRPr="00130358" w14:paraId="696E039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537181" w14:textId="4E9E8FA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836666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A03B0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A93F6C1" w14:textId="77777777" w:rsidR="001363CF" w:rsidRPr="00130358" w:rsidRDefault="001363CF" w:rsidP="00D62538">
            <w:pPr>
              <w:pStyle w:val="TAL"/>
              <w:keepNext w:val="0"/>
              <w:keepLines w:val="0"/>
            </w:pPr>
          </w:p>
        </w:tc>
      </w:tr>
      <w:tr w:rsidR="001363CF" w:rsidRPr="00130358" w14:paraId="1201866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C8C512F" w14:textId="489F129D"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E133AA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BF37C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CCB657F" w14:textId="77777777" w:rsidR="001363CF" w:rsidRPr="00130358" w:rsidRDefault="001363CF" w:rsidP="00D62538">
            <w:pPr>
              <w:pStyle w:val="TAL"/>
              <w:keepNext w:val="0"/>
              <w:keepLines w:val="0"/>
            </w:pPr>
          </w:p>
        </w:tc>
      </w:tr>
      <w:tr w:rsidR="001363CF" w:rsidRPr="00130358" w14:paraId="0D90B62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8D6838" w14:textId="10AAE08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EE40788"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01C86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728CCE" w14:textId="77777777" w:rsidR="001363CF" w:rsidRPr="00130358" w:rsidRDefault="001363CF" w:rsidP="00D62538">
            <w:pPr>
              <w:pStyle w:val="TAL"/>
              <w:keepNext w:val="0"/>
              <w:keepLines w:val="0"/>
            </w:pPr>
          </w:p>
        </w:tc>
      </w:tr>
      <w:tr w:rsidR="001363CF" w:rsidRPr="00130358" w14:paraId="7E89787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A968B7" w14:textId="5DCB9470"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v2x-CommTxPoolExceptional-r14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522E6D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6FE559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2758E1" w14:textId="77777777" w:rsidR="001363CF" w:rsidRPr="00130358" w:rsidRDefault="001363CF" w:rsidP="00D62538">
            <w:pPr>
              <w:pStyle w:val="TAL"/>
              <w:keepNext w:val="0"/>
              <w:keepLines w:val="0"/>
            </w:pPr>
          </w:p>
        </w:tc>
      </w:tr>
      <w:tr w:rsidR="001363CF" w:rsidRPr="00130358" w14:paraId="141C76A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AE061EC" w14:textId="5BCA7E4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0D198729"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762DD1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C8100D" w14:textId="77777777" w:rsidR="001363CF" w:rsidRPr="00130358" w:rsidRDefault="001363CF" w:rsidP="00D62538">
            <w:pPr>
              <w:pStyle w:val="TAL"/>
              <w:keepNext w:val="0"/>
              <w:keepLines w:val="0"/>
            </w:pPr>
          </w:p>
        </w:tc>
      </w:tr>
      <w:tr w:rsidR="001363CF" w:rsidRPr="00130358" w14:paraId="5E9267A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300936D" w14:textId="4DA9906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sl-Subframe-r14</w:t>
            </w:r>
            <w:r w:rsidRPr="00130358">
              <w:rPr>
                <w:lang w:eastAsia="ko-KR"/>
              </w:rPr>
              <w:t xml:space="preserve"> </w:t>
            </w:r>
            <w:r w:rsidR="001363CF" w:rsidRPr="00130358">
              <w:rPr>
                <w:lang w:eastAsia="ko-KR"/>
              </w:rPr>
              <w:t>CHOICE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8247D4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AE643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EC45F8C" w14:textId="77777777" w:rsidR="001363CF" w:rsidRPr="00130358" w:rsidRDefault="001363CF" w:rsidP="00D62538">
            <w:pPr>
              <w:pStyle w:val="TAL"/>
              <w:keepNext w:val="0"/>
              <w:keepLines w:val="0"/>
            </w:pPr>
          </w:p>
        </w:tc>
      </w:tr>
      <w:tr w:rsidR="001363CF" w:rsidRPr="00130358" w14:paraId="2EFE44C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9F8427" w14:textId="6CAE333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4F9DAA21" w14:textId="77777777" w:rsidR="001363CF" w:rsidRPr="00130358" w:rsidRDefault="001363CF" w:rsidP="00D62538">
            <w:pPr>
              <w:pStyle w:val="TAL"/>
              <w:keepNext w:val="0"/>
              <w:keepLines w:val="0"/>
            </w:pPr>
            <w:r w:rsidRPr="00130358">
              <w:rPr>
                <w:lang w:eastAsia="zh-CN"/>
              </w:rPr>
              <w:t>00000000000000001111</w:t>
            </w:r>
          </w:p>
        </w:tc>
        <w:tc>
          <w:tcPr>
            <w:tcW w:w="1701" w:type="dxa"/>
            <w:tcBorders>
              <w:top w:val="single" w:sz="4" w:space="0" w:color="auto"/>
              <w:left w:val="single" w:sz="4" w:space="0" w:color="auto"/>
              <w:bottom w:val="single" w:sz="4" w:space="0" w:color="auto"/>
              <w:right w:val="single" w:sz="4" w:space="0" w:color="auto"/>
            </w:tcBorders>
          </w:tcPr>
          <w:p w14:paraId="6E9485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CA1E6E" w14:textId="77777777" w:rsidR="001363CF" w:rsidRPr="00130358" w:rsidRDefault="001363CF" w:rsidP="00D62538">
            <w:pPr>
              <w:pStyle w:val="TAL"/>
              <w:keepNext w:val="0"/>
              <w:keepLines w:val="0"/>
            </w:pPr>
          </w:p>
        </w:tc>
      </w:tr>
      <w:tr w:rsidR="001363CF" w:rsidRPr="00130358" w14:paraId="232FA47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BA1E9A0" w14:textId="177362E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D8C7CB6"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199270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B7A7035" w14:textId="77777777" w:rsidR="001363CF" w:rsidRPr="00130358" w:rsidRDefault="001363CF" w:rsidP="00D62538">
            <w:pPr>
              <w:pStyle w:val="TAL"/>
              <w:keepNext w:val="0"/>
              <w:keepLines w:val="0"/>
            </w:pPr>
          </w:p>
        </w:tc>
      </w:tr>
      <w:tr w:rsidR="001363CF" w:rsidRPr="00130358" w14:paraId="10B479B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C4D213" w14:textId="55FDA785"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ABC1E3D" w14:textId="77777777" w:rsidR="001363CF" w:rsidRPr="00130358" w:rsidRDefault="001363CF" w:rsidP="00D62538">
            <w:pPr>
              <w:pStyle w:val="TAL"/>
              <w:keepNext w:val="0"/>
              <w:keepLines w:val="0"/>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3DE0BD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1C0E8EB" w14:textId="77777777" w:rsidR="001363CF" w:rsidRPr="00130358" w:rsidRDefault="001363CF" w:rsidP="00D62538">
            <w:pPr>
              <w:pStyle w:val="TAL"/>
              <w:keepNext w:val="0"/>
              <w:keepLines w:val="0"/>
            </w:pPr>
          </w:p>
        </w:tc>
      </w:tr>
      <w:tr w:rsidR="001363CF" w:rsidRPr="00130358" w14:paraId="628878C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6AEC63C" w14:textId="1374EA27"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29F7DAB1" w14:textId="77777777" w:rsidR="001363CF" w:rsidRPr="00130358" w:rsidRDefault="001363CF" w:rsidP="00D62538">
            <w:pPr>
              <w:pStyle w:val="TAL"/>
              <w:keepNext w:val="0"/>
              <w:keepLines w:val="0"/>
            </w:pPr>
            <w:r w:rsidRPr="00130358">
              <w:rPr>
                <w:lang w:eastAsia="ko-KR"/>
              </w:rPr>
              <w:t>n50</w:t>
            </w:r>
          </w:p>
        </w:tc>
        <w:tc>
          <w:tcPr>
            <w:tcW w:w="1701" w:type="dxa"/>
            <w:tcBorders>
              <w:top w:val="single" w:sz="4" w:space="0" w:color="auto"/>
              <w:left w:val="single" w:sz="4" w:space="0" w:color="auto"/>
              <w:bottom w:val="single" w:sz="4" w:space="0" w:color="auto"/>
              <w:right w:val="single" w:sz="4" w:space="0" w:color="auto"/>
            </w:tcBorders>
          </w:tcPr>
          <w:p w14:paraId="248D8B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2F4C21" w14:textId="77777777" w:rsidR="001363CF" w:rsidRPr="00130358" w:rsidRDefault="001363CF" w:rsidP="00D62538">
            <w:pPr>
              <w:pStyle w:val="TAL"/>
              <w:keepNext w:val="0"/>
              <w:keepLines w:val="0"/>
            </w:pPr>
          </w:p>
        </w:tc>
      </w:tr>
      <w:tr w:rsidR="001363CF" w:rsidRPr="00130358" w14:paraId="1242D52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8DA476" w14:textId="5D2410C9" w:rsidR="001363CF" w:rsidRPr="00130358" w:rsidRDefault="00D62538" w:rsidP="00D62538">
            <w:pPr>
              <w:pStyle w:val="TAL"/>
              <w:keepNext w:val="0"/>
              <w:keepLines w:val="0"/>
              <w:rPr>
                <w:lang w:eastAsia="ko-KR"/>
              </w:rPr>
            </w:pPr>
            <w:r w:rsidRPr="00130358">
              <w:rPr>
                <w:lang w:eastAsia="ko-KR"/>
              </w:rPr>
              <w:t xml:space="preserve">    </w:t>
            </w:r>
            <w:r w:rsidR="001363CF" w:rsidRPr="00130358">
              <w:t>numSubchannel-r14</w:t>
            </w:r>
          </w:p>
        </w:tc>
        <w:tc>
          <w:tcPr>
            <w:tcW w:w="2268" w:type="dxa"/>
            <w:tcBorders>
              <w:top w:val="single" w:sz="4" w:space="0" w:color="auto"/>
              <w:left w:val="single" w:sz="4" w:space="0" w:color="auto"/>
              <w:bottom w:val="single" w:sz="4" w:space="0" w:color="auto"/>
              <w:right w:val="single" w:sz="4" w:space="0" w:color="auto"/>
            </w:tcBorders>
          </w:tcPr>
          <w:p w14:paraId="5CEB119E" w14:textId="77777777" w:rsidR="001363CF" w:rsidRPr="00130358" w:rsidRDefault="001363CF" w:rsidP="00D62538">
            <w:pPr>
              <w:pStyle w:val="TAL"/>
              <w:keepNext w:val="0"/>
              <w:keepLines w:val="0"/>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410FB09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1F5802C" w14:textId="77777777" w:rsidR="001363CF" w:rsidRPr="00130358" w:rsidRDefault="001363CF" w:rsidP="00D62538">
            <w:pPr>
              <w:pStyle w:val="TAL"/>
              <w:keepNext w:val="0"/>
              <w:keepLines w:val="0"/>
            </w:pPr>
          </w:p>
        </w:tc>
      </w:tr>
      <w:tr w:rsidR="001363CF" w:rsidRPr="00130358" w14:paraId="0E58B02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F70EDC" w14:textId="10BA3900"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2901C66B" w14:textId="77777777" w:rsidR="001363CF" w:rsidRPr="00130358" w:rsidRDefault="001363CF" w:rsidP="00D62538">
            <w:pPr>
              <w:pStyle w:val="TAL"/>
              <w:keepNext w:val="0"/>
              <w:keepLines w:val="0"/>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425CF1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856AA2" w14:textId="77777777" w:rsidR="001363CF" w:rsidRPr="00130358" w:rsidRDefault="001363CF" w:rsidP="00D62538">
            <w:pPr>
              <w:pStyle w:val="TAL"/>
              <w:keepNext w:val="0"/>
              <w:keepLines w:val="0"/>
            </w:pPr>
          </w:p>
        </w:tc>
      </w:tr>
      <w:tr w:rsidR="001363CF" w:rsidRPr="00130358" w14:paraId="0D47452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6B9AC4" w14:textId="3166FBC3"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6A1D4B09"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0D47F9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32FD690" w14:textId="77777777" w:rsidR="001363CF" w:rsidRPr="00130358" w:rsidRDefault="001363CF" w:rsidP="00D62538">
            <w:pPr>
              <w:pStyle w:val="TAL"/>
              <w:keepNext w:val="0"/>
              <w:keepLines w:val="0"/>
            </w:pPr>
          </w:p>
        </w:tc>
      </w:tr>
      <w:tr w:rsidR="001363CF" w:rsidRPr="00130358" w14:paraId="526EA26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35C643" w14:textId="798F1DB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data</w:t>
            </w:r>
            <w:r w:rsidR="001363CF" w:rsidRPr="00130358">
              <w:t>TxParameters-r14</w:t>
            </w:r>
            <w:r w:rsidRPr="00130358">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6403B5EE"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D67512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FA0AF36" w14:textId="77777777" w:rsidR="001363CF" w:rsidRPr="00130358" w:rsidRDefault="001363CF" w:rsidP="00D62538">
            <w:pPr>
              <w:pStyle w:val="TAL"/>
              <w:keepNext w:val="0"/>
              <w:keepLines w:val="0"/>
            </w:pPr>
          </w:p>
        </w:tc>
      </w:tr>
      <w:tr w:rsidR="001363CF" w:rsidRPr="00130358" w14:paraId="166EB70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95A1A84" w14:textId="4B1C79D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alpha-r12</w:t>
            </w:r>
          </w:p>
        </w:tc>
        <w:tc>
          <w:tcPr>
            <w:tcW w:w="2268" w:type="dxa"/>
            <w:tcBorders>
              <w:top w:val="single" w:sz="4" w:space="0" w:color="auto"/>
              <w:left w:val="single" w:sz="4" w:space="0" w:color="auto"/>
              <w:bottom w:val="single" w:sz="4" w:space="0" w:color="auto"/>
              <w:right w:val="single" w:sz="4" w:space="0" w:color="auto"/>
            </w:tcBorders>
          </w:tcPr>
          <w:p w14:paraId="10B841E0" w14:textId="77777777" w:rsidR="001363CF" w:rsidRPr="00130358" w:rsidRDefault="001363CF" w:rsidP="00D62538">
            <w:pPr>
              <w:pStyle w:val="TAL"/>
              <w:keepNext w:val="0"/>
              <w:keepLines w:val="0"/>
              <w:rPr>
                <w:lang w:eastAsia="ko-KR"/>
              </w:rPr>
            </w:pPr>
            <w:r w:rsidRPr="00130358">
              <w:rPr>
                <w:lang w:eastAsia="ko-KR"/>
              </w:rPr>
              <w:t>al0</w:t>
            </w:r>
          </w:p>
        </w:tc>
        <w:tc>
          <w:tcPr>
            <w:tcW w:w="1701" w:type="dxa"/>
            <w:tcBorders>
              <w:top w:val="single" w:sz="4" w:space="0" w:color="auto"/>
              <w:left w:val="single" w:sz="4" w:space="0" w:color="auto"/>
              <w:bottom w:val="single" w:sz="4" w:space="0" w:color="auto"/>
              <w:right w:val="single" w:sz="4" w:space="0" w:color="auto"/>
            </w:tcBorders>
          </w:tcPr>
          <w:p w14:paraId="07C3F5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39C18C4" w14:textId="77777777" w:rsidR="001363CF" w:rsidRPr="00130358" w:rsidRDefault="001363CF" w:rsidP="00D62538">
            <w:pPr>
              <w:pStyle w:val="TAL"/>
              <w:keepNext w:val="0"/>
              <w:keepLines w:val="0"/>
            </w:pPr>
          </w:p>
        </w:tc>
      </w:tr>
      <w:tr w:rsidR="001363CF" w:rsidRPr="00130358" w14:paraId="5660F4F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07128C4" w14:textId="08B54B5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p0-r12</w:t>
            </w:r>
          </w:p>
        </w:tc>
        <w:tc>
          <w:tcPr>
            <w:tcW w:w="2268" w:type="dxa"/>
            <w:tcBorders>
              <w:top w:val="single" w:sz="4" w:space="0" w:color="auto"/>
              <w:left w:val="single" w:sz="4" w:space="0" w:color="auto"/>
              <w:bottom w:val="single" w:sz="4" w:space="0" w:color="auto"/>
              <w:right w:val="single" w:sz="4" w:space="0" w:color="auto"/>
            </w:tcBorders>
          </w:tcPr>
          <w:p w14:paraId="0035C624" w14:textId="77777777" w:rsidR="001363CF" w:rsidRPr="00130358" w:rsidRDefault="001363CF" w:rsidP="00D62538">
            <w:pPr>
              <w:pStyle w:val="TAL"/>
              <w:keepNext w:val="0"/>
              <w:keepLines w:val="0"/>
              <w:rPr>
                <w:lang w:eastAsia="ko-KR"/>
              </w:rPr>
            </w:pPr>
            <w:r w:rsidRPr="00130358">
              <w:rPr>
                <w:lang w:eastAsia="ko-KR"/>
              </w:rPr>
              <w:t>31</w:t>
            </w:r>
          </w:p>
        </w:tc>
        <w:tc>
          <w:tcPr>
            <w:tcW w:w="1701" w:type="dxa"/>
            <w:tcBorders>
              <w:top w:val="single" w:sz="4" w:space="0" w:color="auto"/>
              <w:left w:val="single" w:sz="4" w:space="0" w:color="auto"/>
              <w:bottom w:val="single" w:sz="4" w:space="0" w:color="auto"/>
              <w:right w:val="single" w:sz="4" w:space="0" w:color="auto"/>
            </w:tcBorders>
          </w:tcPr>
          <w:p w14:paraId="29FF0BE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775E14" w14:textId="77777777" w:rsidR="001363CF" w:rsidRPr="00130358" w:rsidRDefault="001363CF" w:rsidP="00D62538">
            <w:pPr>
              <w:pStyle w:val="TAL"/>
              <w:keepNext w:val="0"/>
              <w:keepLines w:val="0"/>
            </w:pPr>
          </w:p>
        </w:tc>
      </w:tr>
      <w:tr w:rsidR="001363CF" w:rsidRPr="00130358" w14:paraId="21EF8C8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A371F0" w14:textId="6493E7D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956F0D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76203C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636DE01" w14:textId="77777777" w:rsidR="001363CF" w:rsidRPr="00130358" w:rsidRDefault="001363CF" w:rsidP="00D62538">
            <w:pPr>
              <w:pStyle w:val="TAL"/>
              <w:keepNext w:val="0"/>
              <w:keepLines w:val="0"/>
            </w:pPr>
          </w:p>
        </w:tc>
      </w:tr>
      <w:tr w:rsidR="001363CF" w:rsidRPr="00130358" w14:paraId="4D28320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EDF6EB" w14:textId="25AE1C1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D268F3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50A53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DF1B54" w14:textId="77777777" w:rsidR="001363CF" w:rsidRPr="00130358" w:rsidRDefault="001363CF" w:rsidP="00D62538">
            <w:pPr>
              <w:pStyle w:val="TAL"/>
              <w:keepNext w:val="0"/>
              <w:keepLines w:val="0"/>
            </w:pPr>
          </w:p>
        </w:tc>
      </w:tr>
      <w:tr w:rsidR="001363CF" w:rsidRPr="00130358" w14:paraId="2DE4F95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13AEC1" w14:textId="0B4F80D9" w:rsidR="001363CF" w:rsidRPr="00130358" w:rsidRDefault="00D62538" w:rsidP="00D62538">
            <w:pPr>
              <w:pStyle w:val="TAL"/>
              <w:keepNext w:val="0"/>
              <w:keepLines w:val="0"/>
              <w:rPr>
                <w:rFonts w:eastAsia="SimSun"/>
                <w:lang w:eastAsia="zh-CN"/>
              </w:rPr>
            </w:pPr>
            <w:r w:rsidRPr="00130358">
              <w:rPr>
                <w:rFonts w:eastAsia="SimSun"/>
                <w:lang w:eastAsia="zh-CN"/>
              </w:rPr>
              <w:t xml:space="preserve">  </w:t>
            </w:r>
            <w:r w:rsidR="001363CF" w:rsidRPr="00130358">
              <w:t>v2x-ResourceSelectionConfig-r14</w:t>
            </w:r>
            <w:r w:rsidRPr="00130358">
              <w:rPr>
                <w:rFonts w:ascii="Times New Roman" w:hAnsi="Times New Roman"/>
                <w:sz w:val="20"/>
              </w:rPr>
              <w:t xml:space="preserve"> </w:t>
            </w:r>
            <w:r w:rsidR="001363CF" w:rsidRPr="00130358">
              <w:t>SEQUENCE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0023D9CA"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A66CC4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4B7E54F" w14:textId="77777777" w:rsidR="001363CF" w:rsidRPr="00130358" w:rsidRDefault="001363CF" w:rsidP="00D62538">
            <w:pPr>
              <w:pStyle w:val="TAL"/>
              <w:keepNext w:val="0"/>
              <w:keepLines w:val="0"/>
            </w:pPr>
          </w:p>
        </w:tc>
      </w:tr>
      <w:tr w:rsidR="001363CF" w:rsidRPr="00130358" w14:paraId="34B5360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43F53AE" w14:textId="01E60CEF"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4C7A0D75" w14:textId="77777777" w:rsidR="001363CF" w:rsidRPr="00130358" w:rsidRDefault="001363CF" w:rsidP="00D62538">
            <w:pPr>
              <w:pStyle w:val="TAL"/>
              <w:keepNext w:val="0"/>
              <w:keepLines w:val="0"/>
              <w:rPr>
                <w:lang w:eastAsia="ko-KR"/>
              </w:rPr>
            </w:pPr>
            <w:r w:rsidRPr="00130358">
              <w:rPr>
                <w:lang w:eastAsia="zh-CN"/>
              </w:rPr>
              <w:t>SL-PSSCH-TxConfig-r14-DEFAULT</w:t>
            </w:r>
          </w:p>
        </w:tc>
        <w:tc>
          <w:tcPr>
            <w:tcW w:w="1701" w:type="dxa"/>
            <w:tcBorders>
              <w:top w:val="single" w:sz="4" w:space="0" w:color="auto"/>
              <w:left w:val="single" w:sz="4" w:space="0" w:color="auto"/>
              <w:bottom w:val="single" w:sz="4" w:space="0" w:color="auto"/>
              <w:right w:val="single" w:sz="4" w:space="0" w:color="auto"/>
            </w:tcBorders>
          </w:tcPr>
          <w:p w14:paraId="016313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FA7DB4" w14:textId="77777777" w:rsidR="001363CF" w:rsidRPr="00130358" w:rsidRDefault="001363CF" w:rsidP="00D62538">
            <w:pPr>
              <w:pStyle w:val="TAL"/>
              <w:keepNext w:val="0"/>
              <w:keepLines w:val="0"/>
            </w:pPr>
          </w:p>
        </w:tc>
      </w:tr>
      <w:tr w:rsidR="001363CF" w:rsidRPr="00130358" w14:paraId="297311D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E5EB4E" w14:textId="7D37E3B2"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restrictResourceReservationPeriod-r14</w:t>
            </w:r>
            <w:r w:rsidRPr="00130358">
              <w:rPr>
                <w:lang w:eastAsia="zh-CN"/>
              </w:rPr>
              <w:t xml:space="preserve"> </w:t>
            </w:r>
            <w:r w:rsidR="001363CF" w:rsidRPr="00130358">
              <w:rPr>
                <w:snapToGrid w:val="0"/>
              </w:rPr>
              <w:t>SEQUENCE</w:t>
            </w:r>
            <w:r w:rsidRPr="00130358">
              <w:rPr>
                <w:snapToGrid w:val="0"/>
              </w:rPr>
              <w:t xml:space="preserve"> </w:t>
            </w:r>
            <w:r w:rsidR="001363CF" w:rsidRPr="00130358">
              <w:rPr>
                <w:snapToGrid w:val="0"/>
              </w:rPr>
              <w:t>(SIZE</w:t>
            </w:r>
            <w:r w:rsidRPr="00130358">
              <w:rPr>
                <w:snapToGrid w:val="0"/>
              </w:rPr>
              <w:t xml:space="preserve"> </w:t>
            </w:r>
            <w:r w:rsidR="001363CF" w:rsidRPr="00130358">
              <w:rPr>
                <w:snapToGrid w:val="0"/>
              </w:rPr>
              <w:t>(1..maxReservationPeriod-r14))</w:t>
            </w:r>
            <w:r w:rsidRPr="00130358">
              <w:rPr>
                <w:snapToGrid w:val="0"/>
              </w:rPr>
              <w:t xml:space="preserve"> </w:t>
            </w:r>
            <w:r w:rsidR="001363CF" w:rsidRPr="00130358">
              <w:rPr>
                <w:snapToGrid w:val="0"/>
              </w:rPr>
              <w:t>OF</w:t>
            </w:r>
            <w:r w:rsidRPr="00130358">
              <w:rPr>
                <w:snapToGrid w:val="0"/>
              </w:rPr>
              <w:t xml:space="preserve"> </w:t>
            </w:r>
            <w:r w:rsidR="001363CF" w:rsidRPr="00130358">
              <w:rPr>
                <w:snapToGrid w:val="0"/>
              </w:rPr>
              <w:t>SL-</w:t>
            </w:r>
            <w:r w:rsidR="001363CF" w:rsidRPr="00130358">
              <w:t>Restrict</w:t>
            </w:r>
            <w:r w:rsidR="001363CF" w:rsidRPr="00130358">
              <w:rPr>
                <w:snapToGrid w:val="0"/>
              </w:rPr>
              <w:t>ResourceReservationPeriod-r14</w:t>
            </w:r>
            <w:r w:rsidRPr="00130358">
              <w:rPr>
                <w:snapToGrid w:val="0"/>
              </w:rPr>
              <w:t xml:space="preserve"> </w:t>
            </w:r>
            <w:r w:rsidR="001363CF" w:rsidRPr="00130358">
              <w:rPr>
                <w:snapToGrid w:val="0"/>
              </w:rPr>
              <w:t>{</w:t>
            </w:r>
          </w:p>
        </w:tc>
        <w:tc>
          <w:tcPr>
            <w:tcW w:w="2268" w:type="dxa"/>
            <w:tcBorders>
              <w:top w:val="single" w:sz="4" w:space="0" w:color="auto"/>
              <w:left w:val="single" w:sz="4" w:space="0" w:color="auto"/>
              <w:bottom w:val="single" w:sz="4" w:space="0" w:color="auto"/>
              <w:right w:val="single" w:sz="4" w:space="0" w:color="auto"/>
            </w:tcBorders>
          </w:tcPr>
          <w:p w14:paraId="5D80DD7C"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3BDC93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2DC5344" w14:textId="77777777" w:rsidR="001363CF" w:rsidRPr="00130358" w:rsidRDefault="001363CF" w:rsidP="00D62538">
            <w:pPr>
              <w:pStyle w:val="TAL"/>
              <w:keepNext w:val="0"/>
              <w:keepLines w:val="0"/>
            </w:pPr>
          </w:p>
        </w:tc>
      </w:tr>
      <w:tr w:rsidR="001363CF" w:rsidRPr="00130358" w14:paraId="2BE4594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E8089E0" w14:textId="4F435BDE"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snapToGrid w:val="0"/>
              </w:rPr>
              <w:t>SL-</w:t>
            </w:r>
            <w:r w:rsidR="001363CF" w:rsidRPr="00130358">
              <w:t>Restrict</w:t>
            </w:r>
            <w:r w:rsidR="001363CF" w:rsidRPr="00130358">
              <w:rPr>
                <w:snapToGrid w:val="0"/>
              </w:rPr>
              <w:t>ResourceReservationPeriod-r14[1]</w:t>
            </w:r>
          </w:p>
        </w:tc>
        <w:tc>
          <w:tcPr>
            <w:tcW w:w="2268" w:type="dxa"/>
            <w:tcBorders>
              <w:top w:val="single" w:sz="4" w:space="0" w:color="auto"/>
              <w:left w:val="single" w:sz="4" w:space="0" w:color="auto"/>
              <w:bottom w:val="single" w:sz="4" w:space="0" w:color="auto"/>
              <w:right w:val="single" w:sz="4" w:space="0" w:color="auto"/>
            </w:tcBorders>
          </w:tcPr>
          <w:p w14:paraId="64361A42" w14:textId="77777777" w:rsidR="001363CF" w:rsidRPr="00130358" w:rsidRDefault="001363CF" w:rsidP="00D62538">
            <w:pPr>
              <w:pStyle w:val="TAL"/>
              <w:keepNext w:val="0"/>
              <w:keepLines w:val="0"/>
              <w:rPr>
                <w:lang w:eastAsia="ko-KR"/>
              </w:rPr>
            </w:pPr>
            <w:r w:rsidRPr="00130358">
              <w:rPr>
                <w:lang w:eastAsia="ko-KR"/>
              </w:rPr>
              <w:t>v0dot2</w:t>
            </w:r>
          </w:p>
        </w:tc>
        <w:tc>
          <w:tcPr>
            <w:tcW w:w="1701" w:type="dxa"/>
            <w:tcBorders>
              <w:top w:val="single" w:sz="4" w:space="0" w:color="auto"/>
              <w:left w:val="single" w:sz="4" w:space="0" w:color="auto"/>
              <w:bottom w:val="single" w:sz="4" w:space="0" w:color="auto"/>
              <w:right w:val="single" w:sz="4" w:space="0" w:color="auto"/>
            </w:tcBorders>
          </w:tcPr>
          <w:p w14:paraId="0A9A45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6AD117" w14:textId="77777777" w:rsidR="001363CF" w:rsidRPr="00130358" w:rsidRDefault="001363CF" w:rsidP="00D62538">
            <w:pPr>
              <w:pStyle w:val="TAL"/>
              <w:keepNext w:val="0"/>
              <w:keepLines w:val="0"/>
            </w:pPr>
          </w:p>
        </w:tc>
      </w:tr>
      <w:tr w:rsidR="001363CF" w:rsidRPr="00130358" w14:paraId="24DFE62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2414D7B" w14:textId="1E5D575C"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E46685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E1D806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D51052" w14:textId="77777777" w:rsidR="001363CF" w:rsidRPr="00130358" w:rsidRDefault="001363CF" w:rsidP="00D62538">
            <w:pPr>
              <w:pStyle w:val="TAL"/>
              <w:keepNext w:val="0"/>
              <w:keepLines w:val="0"/>
            </w:pPr>
          </w:p>
        </w:tc>
      </w:tr>
      <w:tr w:rsidR="001363CF" w:rsidRPr="00130358" w14:paraId="0821BD6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C8CD070" w14:textId="088F6F9E"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01253EF8"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0CED614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9B88DBA" w14:textId="77777777" w:rsidR="001363CF" w:rsidRPr="00130358" w:rsidRDefault="001363CF" w:rsidP="00D62538">
            <w:pPr>
              <w:pStyle w:val="TAL"/>
              <w:keepNext w:val="0"/>
              <w:keepLines w:val="0"/>
            </w:pPr>
          </w:p>
        </w:tc>
      </w:tr>
      <w:tr w:rsidR="001363CF" w:rsidRPr="00130358" w14:paraId="2892E3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16BC351" w14:textId="6B2581B3" w:rsidR="001363CF" w:rsidRPr="00130358" w:rsidRDefault="00D62538" w:rsidP="00D62538">
            <w:pPr>
              <w:pStyle w:val="TAL"/>
              <w:keepNext w:val="0"/>
              <w:keepLines w:val="0"/>
              <w:rPr>
                <w:rFonts w:eastAsia="SimSun"/>
                <w:lang w:eastAsia="zh-CN"/>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E30C0A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F5C583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4B03FF7" w14:textId="77777777" w:rsidR="001363CF" w:rsidRPr="00130358" w:rsidRDefault="001363CF" w:rsidP="00D62538">
            <w:pPr>
              <w:pStyle w:val="TAL"/>
              <w:keepNext w:val="0"/>
              <w:keepLines w:val="0"/>
            </w:pPr>
          </w:p>
        </w:tc>
      </w:tr>
      <w:tr w:rsidR="001363CF" w:rsidRPr="00130358" w14:paraId="4B38074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636960F"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1727883B"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A1FD8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B88D3F3" w14:textId="77777777" w:rsidR="001363CF" w:rsidRPr="00130358" w:rsidRDefault="001363CF" w:rsidP="00D62538">
            <w:pPr>
              <w:pStyle w:val="TAL"/>
              <w:keepNext w:val="0"/>
              <w:keepLines w:val="0"/>
            </w:pPr>
          </w:p>
        </w:tc>
      </w:tr>
    </w:tbl>
    <w:p w14:paraId="3F7C7F05" w14:textId="77777777" w:rsidR="001363CF" w:rsidRPr="00130358" w:rsidRDefault="001363CF" w:rsidP="00D62538"/>
    <w:p w14:paraId="2621B431" w14:textId="77777777" w:rsidR="001363CF" w:rsidRPr="00130358" w:rsidRDefault="001363CF" w:rsidP="00D62538">
      <w:pPr>
        <w:pStyle w:val="TH"/>
        <w:keepNext w:val="0"/>
        <w:keepLines w:val="0"/>
      </w:pPr>
      <w:r w:rsidRPr="00130358">
        <w:t>Table 12.5.4.3-2: PCCH-Config-DEFAULT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ADCF724" w14:textId="77777777" w:rsidTr="00D62538">
        <w:trPr>
          <w:gridBefore w:val="1"/>
          <w:wBefore w:w="9" w:type="dxa"/>
          <w:jc w:val="center"/>
        </w:trPr>
        <w:tc>
          <w:tcPr>
            <w:tcW w:w="9781" w:type="dxa"/>
            <w:gridSpan w:val="5"/>
          </w:tcPr>
          <w:p w14:paraId="760A7950" w14:textId="19EE3B51"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4.6.3-3</w:t>
            </w:r>
          </w:p>
        </w:tc>
      </w:tr>
      <w:tr w:rsidR="001363CF" w:rsidRPr="00130358" w14:paraId="7E012ADF" w14:textId="77777777" w:rsidTr="00D62538">
        <w:trPr>
          <w:gridAfter w:val="1"/>
          <w:wAfter w:w="9" w:type="dxa"/>
          <w:jc w:val="center"/>
        </w:trPr>
        <w:tc>
          <w:tcPr>
            <w:tcW w:w="4537" w:type="dxa"/>
            <w:gridSpan w:val="2"/>
          </w:tcPr>
          <w:p w14:paraId="5A01C3F8" w14:textId="1E2C623A"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10C7DB29" w14:textId="77777777" w:rsidR="001363CF" w:rsidRPr="00130358" w:rsidRDefault="001363CF" w:rsidP="00D62538">
            <w:pPr>
              <w:pStyle w:val="TAH"/>
              <w:keepNext w:val="0"/>
              <w:keepLines w:val="0"/>
            </w:pPr>
            <w:r w:rsidRPr="00130358">
              <w:t>Value/remark</w:t>
            </w:r>
          </w:p>
        </w:tc>
        <w:tc>
          <w:tcPr>
            <w:tcW w:w="1701" w:type="dxa"/>
          </w:tcPr>
          <w:p w14:paraId="5E2F741B" w14:textId="77777777" w:rsidR="001363CF" w:rsidRPr="00130358" w:rsidRDefault="001363CF" w:rsidP="00D62538">
            <w:pPr>
              <w:pStyle w:val="TAH"/>
              <w:keepNext w:val="0"/>
              <w:keepLines w:val="0"/>
            </w:pPr>
            <w:r w:rsidRPr="00130358">
              <w:t>Comment</w:t>
            </w:r>
          </w:p>
        </w:tc>
        <w:tc>
          <w:tcPr>
            <w:tcW w:w="1275" w:type="dxa"/>
          </w:tcPr>
          <w:p w14:paraId="5D862332" w14:textId="77777777" w:rsidR="001363CF" w:rsidRPr="00130358" w:rsidRDefault="001363CF" w:rsidP="00D62538">
            <w:pPr>
              <w:pStyle w:val="TAH"/>
              <w:keepNext w:val="0"/>
              <w:keepLines w:val="0"/>
            </w:pPr>
            <w:r w:rsidRPr="00130358">
              <w:t>Condition</w:t>
            </w:r>
          </w:p>
        </w:tc>
      </w:tr>
      <w:tr w:rsidR="001363CF" w:rsidRPr="00130358" w14:paraId="7A3B8588"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shd w:val="clear" w:color="auto" w:fill="auto"/>
          </w:tcPr>
          <w:p w14:paraId="0DD6BAEE" w14:textId="078B5FC0" w:rsidR="001363CF" w:rsidRPr="00130358" w:rsidRDefault="001363CF" w:rsidP="00D62538">
            <w:pPr>
              <w:pStyle w:val="TAL"/>
              <w:keepNext w:val="0"/>
              <w:keepLines w:val="0"/>
            </w:pPr>
            <w:r w:rsidRPr="00130358">
              <w:t>PCCH-Config-DEFAULT::=</w:t>
            </w:r>
            <w:r w:rsidR="00D62538" w:rsidRPr="00130358">
              <w:t xml:space="preserve"> </w:t>
            </w:r>
            <w:r w:rsidRPr="00130358">
              <w:t>SEQUENCE</w:t>
            </w:r>
            <w:r w:rsidR="00D62538" w:rsidRPr="00130358">
              <w:t xml:space="preserve"> </w:t>
            </w:r>
            <w:r w:rsidRPr="00130358">
              <w:t>{</w:t>
            </w:r>
          </w:p>
        </w:tc>
        <w:tc>
          <w:tcPr>
            <w:tcW w:w="2268" w:type="dxa"/>
            <w:shd w:val="clear" w:color="auto" w:fill="auto"/>
          </w:tcPr>
          <w:p w14:paraId="01CDF124" w14:textId="77777777" w:rsidR="001363CF" w:rsidRPr="00130358" w:rsidRDefault="001363CF" w:rsidP="00D62538">
            <w:pPr>
              <w:pStyle w:val="TAL"/>
              <w:keepNext w:val="0"/>
              <w:keepLines w:val="0"/>
            </w:pPr>
          </w:p>
        </w:tc>
        <w:tc>
          <w:tcPr>
            <w:tcW w:w="1701" w:type="dxa"/>
            <w:shd w:val="clear" w:color="auto" w:fill="auto"/>
          </w:tcPr>
          <w:p w14:paraId="54A899CA" w14:textId="77777777" w:rsidR="001363CF" w:rsidRPr="00130358" w:rsidRDefault="001363CF" w:rsidP="00D62538">
            <w:pPr>
              <w:pStyle w:val="TAL"/>
              <w:keepNext w:val="0"/>
              <w:keepLines w:val="0"/>
            </w:pPr>
          </w:p>
        </w:tc>
        <w:tc>
          <w:tcPr>
            <w:tcW w:w="1275" w:type="dxa"/>
            <w:shd w:val="clear" w:color="auto" w:fill="auto"/>
          </w:tcPr>
          <w:p w14:paraId="6320BE90" w14:textId="77777777" w:rsidR="001363CF" w:rsidRPr="00130358" w:rsidRDefault="001363CF" w:rsidP="00D62538">
            <w:pPr>
              <w:pStyle w:val="TAL"/>
              <w:keepNext w:val="0"/>
              <w:keepLines w:val="0"/>
            </w:pPr>
          </w:p>
        </w:tc>
      </w:tr>
      <w:tr w:rsidR="001363CF" w:rsidRPr="00130358" w14:paraId="2C7A63D0"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tcBorders>
              <w:top w:val="single" w:sz="4" w:space="0" w:color="000000"/>
              <w:left w:val="single" w:sz="4" w:space="0" w:color="000000"/>
              <w:bottom w:val="single" w:sz="4" w:space="0" w:color="000000"/>
              <w:right w:val="single" w:sz="4" w:space="0" w:color="000000"/>
            </w:tcBorders>
            <w:shd w:val="clear" w:color="auto" w:fill="auto"/>
          </w:tcPr>
          <w:p w14:paraId="587EAFD6" w14:textId="46432D5C" w:rsidR="001363CF" w:rsidRPr="00130358" w:rsidRDefault="00D62538" w:rsidP="00D62538">
            <w:pPr>
              <w:pStyle w:val="TAL"/>
              <w:keepNext w:val="0"/>
              <w:keepLines w:val="0"/>
            </w:pPr>
            <w:r w:rsidRPr="00130358">
              <w:t xml:space="preserve">  </w:t>
            </w:r>
            <w:proofErr w:type="spellStart"/>
            <w:r w:rsidR="001363CF" w:rsidRPr="00130358">
              <w:t>defaultPagingCycle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F2C8148" w14:textId="77777777" w:rsidR="001363CF" w:rsidRPr="00130358" w:rsidDel="0042352D" w:rsidRDefault="001363CF" w:rsidP="00D62538">
            <w:pPr>
              <w:pStyle w:val="TAL"/>
              <w:keepNext w:val="0"/>
              <w:keepLines w:val="0"/>
            </w:pPr>
            <w:r w:rsidRPr="00130358">
              <w:t>rf256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9686725" w14:textId="7E50A42D" w:rsidR="001363CF" w:rsidRPr="00130358" w:rsidRDefault="001363CF" w:rsidP="00D62538">
            <w:pPr>
              <w:pStyle w:val="TAL"/>
              <w:keepNext w:val="0"/>
              <w:keepLines w:val="0"/>
            </w:pPr>
            <w:r w:rsidRPr="00130358">
              <w:t>Typical</w:t>
            </w:r>
            <w:r w:rsidR="00D62538" w:rsidRPr="00130358">
              <w:t xml:space="preserve"> </w:t>
            </w:r>
            <w:r w:rsidRPr="00130358">
              <w:t>value</w:t>
            </w:r>
            <w:r w:rsidR="00D62538" w:rsidRPr="00130358">
              <w:t xml:space="preserve"> </w:t>
            </w:r>
            <w:r w:rsidRPr="00130358">
              <w:t>in</w:t>
            </w:r>
            <w:r w:rsidR="00D62538" w:rsidRPr="00130358">
              <w:t xml:space="preserve"> </w:t>
            </w:r>
            <w:r w:rsidRPr="00130358">
              <w:t>real</w:t>
            </w:r>
            <w:r w:rsidR="00D62538" w:rsidRPr="00130358">
              <w:t xml:space="preserve"> </w:t>
            </w:r>
            <w:r w:rsidRPr="00130358">
              <w:t>network.</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549D4EC" w14:textId="77777777" w:rsidR="001363CF" w:rsidRPr="00130358" w:rsidRDefault="001363CF" w:rsidP="00D62538">
            <w:pPr>
              <w:pStyle w:val="TAL"/>
              <w:keepNext w:val="0"/>
              <w:keepLines w:val="0"/>
            </w:pPr>
          </w:p>
        </w:tc>
      </w:tr>
      <w:tr w:rsidR="001363CF" w:rsidRPr="00130358" w14:paraId="5A3E3CA2"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tcBorders>
              <w:top w:val="single" w:sz="4" w:space="0" w:color="000000"/>
              <w:left w:val="single" w:sz="4" w:space="0" w:color="000000"/>
              <w:bottom w:val="single" w:sz="4" w:space="0" w:color="000000"/>
              <w:right w:val="single" w:sz="4" w:space="0" w:color="000000"/>
            </w:tcBorders>
            <w:shd w:val="clear" w:color="auto" w:fill="auto"/>
          </w:tcPr>
          <w:p w14:paraId="6E53E2A0" w14:textId="5675AB2D" w:rsidR="001363CF" w:rsidRPr="00130358" w:rsidRDefault="00D62538" w:rsidP="00D62538">
            <w:pPr>
              <w:pStyle w:val="TAL"/>
              <w:keepNext w:val="0"/>
              <w:keepLines w:val="0"/>
            </w:pPr>
            <w:r w:rsidRPr="00130358">
              <w:t xml:space="preserve">  </w:t>
            </w:r>
            <w:proofErr w:type="spellStart"/>
            <w:r w:rsidR="001363CF" w:rsidRPr="00130358">
              <w:t>nB</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329F994" w14:textId="77777777" w:rsidR="001363CF" w:rsidRPr="00130358" w:rsidRDefault="001363CF" w:rsidP="00D62538">
            <w:pPr>
              <w:pStyle w:val="TAL"/>
              <w:keepNext w:val="0"/>
              <w:keepLines w:val="0"/>
            </w:pPr>
            <w:proofErr w:type="spellStart"/>
            <w:r w:rsidRPr="00130358">
              <w:t>OneThirtySecondT</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C587A82" w14:textId="77777777" w:rsidR="001363CF" w:rsidRPr="00130358" w:rsidRDefault="001363CF" w:rsidP="00D62538">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9609B9B" w14:textId="77777777" w:rsidR="001363CF" w:rsidRPr="00130358" w:rsidRDefault="001363CF" w:rsidP="00D62538">
            <w:pPr>
              <w:pStyle w:val="TAL"/>
              <w:keepNext w:val="0"/>
              <w:keepLines w:val="0"/>
            </w:pPr>
          </w:p>
        </w:tc>
      </w:tr>
      <w:tr w:rsidR="001363CF" w:rsidRPr="00130358" w14:paraId="666F5146" w14:textId="77777777" w:rsidTr="00D6253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jc w:val="center"/>
        </w:trPr>
        <w:tc>
          <w:tcPr>
            <w:tcW w:w="4537" w:type="dxa"/>
            <w:gridSpan w:val="2"/>
            <w:tcBorders>
              <w:top w:val="single" w:sz="4" w:space="0" w:color="000000"/>
              <w:left w:val="single" w:sz="4" w:space="0" w:color="000000"/>
              <w:bottom w:val="single" w:sz="4" w:space="0" w:color="000000"/>
              <w:right w:val="single" w:sz="4" w:space="0" w:color="000000"/>
            </w:tcBorders>
            <w:shd w:val="clear" w:color="auto" w:fill="auto"/>
          </w:tcPr>
          <w:p w14:paraId="20A8FCF4" w14:textId="77777777" w:rsidR="001363CF" w:rsidRPr="00130358" w:rsidRDefault="001363CF" w:rsidP="00D62538">
            <w:pPr>
              <w:pStyle w:val="TAL"/>
              <w:keepNext w:val="0"/>
              <w:keepLines w:val="0"/>
            </w:pPr>
            <w:r w:rsidRPr="00130358">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DFCD7EA" w14:textId="77777777" w:rsidR="001363CF" w:rsidRPr="00130358" w:rsidRDefault="001363CF" w:rsidP="00D62538">
            <w:pPr>
              <w:pStyle w:val="TAL"/>
              <w:keepNext w:val="0"/>
              <w:keepLines w:val="0"/>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7F3D31F" w14:textId="77777777" w:rsidR="001363CF" w:rsidRPr="00130358" w:rsidRDefault="001363CF" w:rsidP="00D62538">
            <w:pPr>
              <w:pStyle w:val="TAL"/>
              <w:keepNext w:val="0"/>
              <w:keepLines w:val="0"/>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FF71F0F" w14:textId="77777777" w:rsidR="001363CF" w:rsidRPr="00130358" w:rsidRDefault="001363CF" w:rsidP="00D62538">
            <w:pPr>
              <w:pStyle w:val="TAL"/>
              <w:keepNext w:val="0"/>
              <w:keepLines w:val="0"/>
            </w:pPr>
          </w:p>
        </w:tc>
      </w:tr>
    </w:tbl>
    <w:p w14:paraId="578DC790" w14:textId="77777777" w:rsidR="001363CF" w:rsidRPr="00130358" w:rsidRDefault="001363CF" w:rsidP="00D62538"/>
    <w:p w14:paraId="752DD70C" w14:textId="77777777" w:rsidR="001363CF" w:rsidRPr="00130358" w:rsidRDefault="001363CF" w:rsidP="00D62538">
      <w:pPr>
        <w:pStyle w:val="Heading4"/>
        <w:keepNext w:val="0"/>
        <w:keepLines w:val="0"/>
        <w:rPr>
          <w:rFonts w:eastAsia="Batang"/>
        </w:rPr>
      </w:pPr>
      <w:r w:rsidRPr="00130358">
        <w:rPr>
          <w:rFonts w:eastAsia="Batang"/>
        </w:rPr>
        <w:t>12.5.5</w:t>
      </w:r>
      <w:r w:rsidRPr="00130358">
        <w:rPr>
          <w:rFonts w:eastAsia="Batang"/>
        </w:rPr>
        <w:tab/>
        <w:t>Test Requirement</w:t>
      </w:r>
    </w:p>
    <w:p w14:paraId="7A9FCB3C" w14:textId="77777777" w:rsidR="001363CF" w:rsidRPr="00130358" w:rsidRDefault="001363CF" w:rsidP="00D62538">
      <w:pPr>
        <w:rPr>
          <w:lang w:eastAsia="zh-CN"/>
        </w:rPr>
      </w:pPr>
      <w:r w:rsidRPr="00130358">
        <w:t xml:space="preserve">Tables 12.5.5-1 defines the primary level settings including test tolerances for interruptions </w:t>
      </w:r>
      <w:r w:rsidRPr="00130358">
        <w:rPr>
          <w:rFonts w:cs="v4.2.0"/>
        </w:rPr>
        <w:t xml:space="preserve">due to V2X </w:t>
      </w:r>
      <w:proofErr w:type="spellStart"/>
      <w:r w:rsidRPr="00130358">
        <w:rPr>
          <w:rFonts w:cs="v4.2.0"/>
        </w:rPr>
        <w:t>slidelink</w:t>
      </w:r>
      <w:proofErr w:type="spellEnd"/>
      <w:r w:rsidRPr="00130358">
        <w:rPr>
          <w:rFonts w:cs="v4.2.0"/>
        </w:rPr>
        <w:t xml:space="preserve"> communication</w:t>
      </w:r>
      <w:r w:rsidRPr="00130358">
        <w:t xml:space="preserve"> test.</w:t>
      </w:r>
    </w:p>
    <w:p w14:paraId="5F44C1F1" w14:textId="77777777" w:rsidR="001363CF" w:rsidRPr="00130358" w:rsidRDefault="001363CF" w:rsidP="00772922">
      <w:pPr>
        <w:pStyle w:val="TH"/>
        <w:keepLines w:val="0"/>
      </w:pPr>
      <w:r w:rsidRPr="00130358">
        <w:t xml:space="preserve">Table 12.5.5-1: Cell specific test parameters for interruptions </w:t>
      </w:r>
      <w:r w:rsidRPr="00130358">
        <w:rPr>
          <w:rFonts w:cs="v4.2.0"/>
        </w:rPr>
        <w:t xml:space="preserve">due to V2X </w:t>
      </w:r>
      <w:proofErr w:type="spellStart"/>
      <w:r w:rsidRPr="00130358">
        <w:rPr>
          <w:rFonts w:cs="v4.2.0"/>
        </w:rPr>
        <w:t>slidelink</w:t>
      </w:r>
      <w:proofErr w:type="spellEnd"/>
      <w:r w:rsidRPr="00130358">
        <w:rPr>
          <w:rFonts w:cs="v4.2.0"/>
        </w:rPr>
        <w:t xml:space="preserv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1"/>
        <w:gridCol w:w="1249"/>
      </w:tblGrid>
      <w:tr w:rsidR="001363CF" w:rsidRPr="00130358" w14:paraId="68417241" w14:textId="77777777" w:rsidTr="000835DA">
        <w:trPr>
          <w:cantSplit/>
          <w:tblHeader/>
          <w:jc w:val="center"/>
        </w:trPr>
        <w:tc>
          <w:tcPr>
            <w:tcW w:w="3970" w:type="dxa"/>
            <w:gridSpan w:val="2"/>
            <w:vMerge w:val="restart"/>
            <w:tcBorders>
              <w:top w:val="single" w:sz="4" w:space="0" w:color="auto"/>
              <w:left w:val="single" w:sz="4" w:space="0" w:color="auto"/>
            </w:tcBorders>
            <w:vAlign w:val="center"/>
          </w:tcPr>
          <w:p w14:paraId="6BD13235" w14:textId="77777777" w:rsidR="001363CF" w:rsidRPr="00130358" w:rsidRDefault="001363CF" w:rsidP="00772922">
            <w:pPr>
              <w:pStyle w:val="TAH"/>
              <w:keepLines w:val="0"/>
              <w:rPr>
                <w:rFonts w:cs="Arial"/>
                <w:lang w:eastAsia="ja-JP"/>
              </w:rPr>
            </w:pPr>
            <w:r w:rsidRPr="00130358">
              <w:rPr>
                <w:rFonts w:cs="Arial"/>
                <w:lang w:eastAsia="ja-JP"/>
              </w:rPr>
              <w:t>Parameter</w:t>
            </w:r>
          </w:p>
        </w:tc>
        <w:tc>
          <w:tcPr>
            <w:tcW w:w="1710" w:type="dxa"/>
            <w:vMerge w:val="restart"/>
            <w:tcBorders>
              <w:top w:val="single" w:sz="4" w:space="0" w:color="auto"/>
            </w:tcBorders>
            <w:vAlign w:val="center"/>
          </w:tcPr>
          <w:p w14:paraId="53801E87" w14:textId="77777777" w:rsidR="001363CF" w:rsidRPr="00130358" w:rsidRDefault="001363CF" w:rsidP="00772922">
            <w:pPr>
              <w:pStyle w:val="TAH"/>
              <w:keepLines w:val="0"/>
              <w:rPr>
                <w:rFonts w:cs="Arial"/>
                <w:lang w:eastAsia="ja-JP"/>
              </w:rPr>
            </w:pPr>
            <w:r w:rsidRPr="00130358">
              <w:rPr>
                <w:rFonts w:cs="Arial"/>
                <w:lang w:eastAsia="ja-JP"/>
              </w:rPr>
              <w:t>Unit</w:t>
            </w:r>
          </w:p>
        </w:tc>
        <w:tc>
          <w:tcPr>
            <w:tcW w:w="3780" w:type="dxa"/>
            <w:gridSpan w:val="4"/>
            <w:tcBorders>
              <w:top w:val="single" w:sz="4" w:space="0" w:color="auto"/>
            </w:tcBorders>
            <w:vAlign w:val="center"/>
          </w:tcPr>
          <w:p w14:paraId="752003DF" w14:textId="33587C19" w:rsidR="001363CF" w:rsidRPr="00130358" w:rsidRDefault="001363CF" w:rsidP="00772922">
            <w:pPr>
              <w:pStyle w:val="TAH"/>
              <w:keepLines w:val="0"/>
              <w:rPr>
                <w:rFonts w:cs="Arial"/>
                <w:lang w:eastAsia="ja-JP"/>
              </w:rPr>
            </w:pPr>
            <w:r w:rsidRPr="00130358">
              <w:rPr>
                <w:rFonts w:cs="Arial"/>
                <w:lang w:eastAsia="ja-JP"/>
              </w:rPr>
              <w:t>Cell</w:t>
            </w:r>
            <w:r w:rsidR="00D62538" w:rsidRPr="00130358">
              <w:rPr>
                <w:rFonts w:cs="Arial"/>
                <w:lang w:eastAsia="ja-JP"/>
              </w:rPr>
              <w:t xml:space="preserve"> </w:t>
            </w:r>
            <w:r w:rsidRPr="00130358">
              <w:rPr>
                <w:rFonts w:cs="Arial"/>
                <w:lang w:eastAsia="ja-JP"/>
              </w:rPr>
              <w:t>1</w:t>
            </w:r>
          </w:p>
        </w:tc>
      </w:tr>
      <w:tr w:rsidR="001363CF" w:rsidRPr="00130358" w14:paraId="37211488" w14:textId="77777777" w:rsidTr="000835DA">
        <w:trPr>
          <w:cantSplit/>
          <w:tblHeader/>
          <w:jc w:val="center"/>
        </w:trPr>
        <w:tc>
          <w:tcPr>
            <w:tcW w:w="3970" w:type="dxa"/>
            <w:gridSpan w:val="2"/>
            <w:vMerge/>
            <w:tcBorders>
              <w:left w:val="single" w:sz="4" w:space="0" w:color="auto"/>
              <w:bottom w:val="single" w:sz="4" w:space="0" w:color="auto"/>
            </w:tcBorders>
            <w:vAlign w:val="center"/>
          </w:tcPr>
          <w:p w14:paraId="31C9055A" w14:textId="77777777" w:rsidR="001363CF" w:rsidRPr="00130358" w:rsidRDefault="001363CF" w:rsidP="00772922">
            <w:pPr>
              <w:pStyle w:val="TAH"/>
              <w:keepLines w:val="0"/>
              <w:rPr>
                <w:rFonts w:cs="Arial"/>
                <w:lang w:eastAsia="ja-JP"/>
              </w:rPr>
            </w:pPr>
          </w:p>
        </w:tc>
        <w:tc>
          <w:tcPr>
            <w:tcW w:w="1710" w:type="dxa"/>
            <w:vMerge/>
            <w:tcBorders>
              <w:bottom w:val="single" w:sz="4" w:space="0" w:color="auto"/>
            </w:tcBorders>
            <w:vAlign w:val="center"/>
          </w:tcPr>
          <w:p w14:paraId="07DF0A17" w14:textId="77777777" w:rsidR="001363CF" w:rsidRPr="00130358" w:rsidRDefault="001363CF" w:rsidP="00772922">
            <w:pPr>
              <w:pStyle w:val="TAH"/>
              <w:keepLines w:val="0"/>
              <w:rPr>
                <w:rFonts w:cs="Arial"/>
                <w:lang w:eastAsia="ja-JP"/>
              </w:rPr>
            </w:pPr>
          </w:p>
        </w:tc>
        <w:tc>
          <w:tcPr>
            <w:tcW w:w="1260" w:type="dxa"/>
            <w:tcBorders>
              <w:bottom w:val="single" w:sz="4" w:space="0" w:color="auto"/>
            </w:tcBorders>
            <w:vAlign w:val="center"/>
          </w:tcPr>
          <w:p w14:paraId="1292D745" w14:textId="77777777" w:rsidR="001363CF" w:rsidRPr="00130358" w:rsidRDefault="001363CF" w:rsidP="00772922">
            <w:pPr>
              <w:pStyle w:val="TAH"/>
              <w:keepLines w:val="0"/>
              <w:rPr>
                <w:rFonts w:cs="Arial"/>
                <w:lang w:eastAsia="ja-JP"/>
              </w:rPr>
            </w:pPr>
            <w:r w:rsidRPr="00130358">
              <w:rPr>
                <w:rFonts w:cs="Arial"/>
                <w:lang w:eastAsia="ja-JP"/>
              </w:rPr>
              <w:t>T1</w:t>
            </w:r>
          </w:p>
        </w:tc>
        <w:tc>
          <w:tcPr>
            <w:tcW w:w="1260" w:type="dxa"/>
            <w:tcBorders>
              <w:bottom w:val="single" w:sz="4" w:space="0" w:color="auto"/>
            </w:tcBorders>
            <w:vAlign w:val="center"/>
          </w:tcPr>
          <w:p w14:paraId="26592D69" w14:textId="77777777" w:rsidR="001363CF" w:rsidRPr="00130358" w:rsidRDefault="001363CF" w:rsidP="00772922">
            <w:pPr>
              <w:pStyle w:val="TAH"/>
              <w:keepLines w:val="0"/>
              <w:rPr>
                <w:rFonts w:cs="Arial"/>
                <w:lang w:eastAsia="ja-JP"/>
              </w:rPr>
            </w:pPr>
            <w:r w:rsidRPr="00130358">
              <w:rPr>
                <w:rFonts w:cs="Arial"/>
                <w:lang w:eastAsia="ja-JP"/>
              </w:rPr>
              <w:t>T2</w:t>
            </w:r>
          </w:p>
        </w:tc>
        <w:tc>
          <w:tcPr>
            <w:tcW w:w="1260" w:type="dxa"/>
            <w:gridSpan w:val="2"/>
            <w:tcBorders>
              <w:bottom w:val="single" w:sz="4" w:space="0" w:color="auto"/>
            </w:tcBorders>
            <w:vAlign w:val="center"/>
          </w:tcPr>
          <w:p w14:paraId="462FE997" w14:textId="77777777" w:rsidR="001363CF" w:rsidRPr="00130358" w:rsidRDefault="001363CF" w:rsidP="00772922">
            <w:pPr>
              <w:pStyle w:val="TAH"/>
              <w:keepLines w:val="0"/>
              <w:rPr>
                <w:rFonts w:cs="Arial"/>
                <w:lang w:eastAsia="ja-JP"/>
              </w:rPr>
            </w:pPr>
            <w:r w:rsidRPr="00130358">
              <w:rPr>
                <w:rFonts w:cs="Arial"/>
                <w:lang w:eastAsia="ja-JP"/>
              </w:rPr>
              <w:t>T3</w:t>
            </w:r>
          </w:p>
        </w:tc>
      </w:tr>
      <w:tr w:rsidR="001363CF" w:rsidRPr="00130358" w14:paraId="19C2730A" w14:textId="77777777" w:rsidTr="00D62538">
        <w:trPr>
          <w:cantSplit/>
          <w:jc w:val="center"/>
        </w:trPr>
        <w:tc>
          <w:tcPr>
            <w:tcW w:w="3970" w:type="dxa"/>
            <w:gridSpan w:val="2"/>
            <w:tcBorders>
              <w:left w:val="single" w:sz="4" w:space="0" w:color="auto"/>
              <w:bottom w:val="single" w:sz="4" w:space="0" w:color="auto"/>
            </w:tcBorders>
            <w:vAlign w:val="center"/>
          </w:tcPr>
          <w:p w14:paraId="0B1D749C" w14:textId="674BEE06" w:rsidR="001363CF" w:rsidRPr="00130358" w:rsidRDefault="001363CF" w:rsidP="00772922">
            <w:pPr>
              <w:pStyle w:val="TAL"/>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1710" w:type="dxa"/>
            <w:tcBorders>
              <w:bottom w:val="single" w:sz="4" w:space="0" w:color="auto"/>
            </w:tcBorders>
            <w:vAlign w:val="center"/>
          </w:tcPr>
          <w:p w14:paraId="040F37ED" w14:textId="77777777" w:rsidR="001363CF" w:rsidRPr="00130358" w:rsidRDefault="001363CF" w:rsidP="00772922">
            <w:pPr>
              <w:pStyle w:val="TAC"/>
              <w:keepLines w:val="0"/>
              <w:rPr>
                <w:rFonts w:cs="Arial"/>
                <w:lang w:eastAsia="ja-JP"/>
              </w:rPr>
            </w:pPr>
            <w:r w:rsidRPr="00130358">
              <w:rPr>
                <w:rFonts w:cs="Arial"/>
                <w:lang w:eastAsia="ja-JP"/>
              </w:rPr>
              <w:t>-</w:t>
            </w:r>
          </w:p>
        </w:tc>
        <w:tc>
          <w:tcPr>
            <w:tcW w:w="3780" w:type="dxa"/>
            <w:gridSpan w:val="4"/>
            <w:tcBorders>
              <w:bottom w:val="single" w:sz="4" w:space="0" w:color="auto"/>
            </w:tcBorders>
            <w:vAlign w:val="center"/>
          </w:tcPr>
          <w:p w14:paraId="56E13BDD" w14:textId="77777777" w:rsidR="001363CF" w:rsidRPr="00130358" w:rsidRDefault="001363CF" w:rsidP="00772922">
            <w:pPr>
              <w:pStyle w:val="TAC"/>
              <w:keepLines w:val="0"/>
              <w:rPr>
                <w:rFonts w:cs="Arial"/>
                <w:lang w:eastAsia="ja-JP"/>
              </w:rPr>
            </w:pPr>
            <w:r w:rsidRPr="00130358">
              <w:rPr>
                <w:rFonts w:cs="Arial"/>
                <w:bCs/>
                <w:lang w:eastAsia="ja-JP"/>
              </w:rPr>
              <w:t>1</w:t>
            </w:r>
          </w:p>
        </w:tc>
      </w:tr>
      <w:tr w:rsidR="001363CF" w:rsidRPr="00130358" w14:paraId="716E237E" w14:textId="77777777" w:rsidTr="00D62538">
        <w:trPr>
          <w:cantSplit/>
          <w:jc w:val="center"/>
        </w:trPr>
        <w:tc>
          <w:tcPr>
            <w:tcW w:w="3970" w:type="dxa"/>
            <w:gridSpan w:val="2"/>
            <w:tcBorders>
              <w:left w:val="single" w:sz="4" w:space="0" w:color="auto"/>
              <w:bottom w:val="single" w:sz="4" w:space="0" w:color="auto"/>
            </w:tcBorders>
            <w:vAlign w:val="center"/>
          </w:tcPr>
          <w:p w14:paraId="53C413BC" w14:textId="77777777" w:rsidR="001363CF" w:rsidRPr="00130358" w:rsidRDefault="001363CF" w:rsidP="00772922">
            <w:pPr>
              <w:pStyle w:val="TAL"/>
              <w:keepLines w:val="0"/>
              <w:rPr>
                <w:rFonts w:cs="Arial"/>
                <w:vertAlign w:val="superscript"/>
                <w:lang w:eastAsia="ja-JP"/>
              </w:rPr>
            </w:pPr>
            <w:proofErr w:type="spellStart"/>
            <w:r w:rsidRPr="00130358">
              <w:rPr>
                <w:rFonts w:cs="Arial"/>
                <w:lang w:eastAsia="ja-JP"/>
              </w:rPr>
              <w:t>BW</w:t>
            </w:r>
            <w:r w:rsidRPr="00130358">
              <w:rPr>
                <w:rFonts w:cs="Arial"/>
                <w:vertAlign w:val="subscript"/>
                <w:lang w:eastAsia="ja-JP"/>
              </w:rPr>
              <w:t>channel</w:t>
            </w:r>
            <w:proofErr w:type="spellEnd"/>
          </w:p>
        </w:tc>
        <w:tc>
          <w:tcPr>
            <w:tcW w:w="1710" w:type="dxa"/>
            <w:tcBorders>
              <w:bottom w:val="single" w:sz="4" w:space="0" w:color="auto"/>
            </w:tcBorders>
            <w:vAlign w:val="center"/>
          </w:tcPr>
          <w:p w14:paraId="2435E99E" w14:textId="77777777" w:rsidR="001363CF" w:rsidRPr="00130358" w:rsidRDefault="001363CF" w:rsidP="00772922">
            <w:pPr>
              <w:pStyle w:val="TAC"/>
              <w:keepLines w:val="0"/>
              <w:rPr>
                <w:rFonts w:cs="Arial"/>
                <w:lang w:eastAsia="ja-JP"/>
              </w:rPr>
            </w:pPr>
            <w:r w:rsidRPr="00130358">
              <w:rPr>
                <w:rFonts w:cs="Arial"/>
                <w:bCs/>
                <w:lang w:eastAsia="ja-JP"/>
              </w:rPr>
              <w:t>MHz</w:t>
            </w:r>
          </w:p>
        </w:tc>
        <w:tc>
          <w:tcPr>
            <w:tcW w:w="3780" w:type="dxa"/>
            <w:gridSpan w:val="4"/>
            <w:tcBorders>
              <w:bottom w:val="single" w:sz="4" w:space="0" w:color="auto"/>
            </w:tcBorders>
            <w:vAlign w:val="center"/>
          </w:tcPr>
          <w:p w14:paraId="43500F77" w14:textId="77777777" w:rsidR="001363CF" w:rsidRPr="00130358" w:rsidRDefault="001363CF" w:rsidP="00772922">
            <w:pPr>
              <w:pStyle w:val="TAC"/>
              <w:keepLines w:val="0"/>
              <w:rPr>
                <w:rFonts w:cs="Arial"/>
                <w:lang w:eastAsia="ja-JP"/>
              </w:rPr>
            </w:pPr>
            <w:r w:rsidRPr="00130358">
              <w:rPr>
                <w:rFonts w:cs="Arial"/>
                <w:bCs/>
                <w:lang w:eastAsia="ja-JP"/>
              </w:rPr>
              <w:t>10</w:t>
            </w:r>
          </w:p>
        </w:tc>
      </w:tr>
      <w:tr w:rsidR="001363CF" w:rsidRPr="00130358" w14:paraId="5E75FF18" w14:textId="77777777" w:rsidTr="00D62538">
        <w:trPr>
          <w:cantSplit/>
          <w:jc w:val="center"/>
        </w:trPr>
        <w:tc>
          <w:tcPr>
            <w:tcW w:w="3970" w:type="dxa"/>
            <w:gridSpan w:val="2"/>
            <w:tcBorders>
              <w:left w:val="single" w:sz="4" w:space="0" w:color="auto"/>
              <w:bottom w:val="single" w:sz="4" w:space="0" w:color="auto"/>
            </w:tcBorders>
            <w:vAlign w:val="center"/>
          </w:tcPr>
          <w:p w14:paraId="29547BC1" w14:textId="771AF434" w:rsidR="001363CF" w:rsidRPr="00130358" w:rsidRDefault="001363CF" w:rsidP="00772922">
            <w:pPr>
              <w:pStyle w:val="TAL"/>
              <w:keepLines w:val="0"/>
              <w:rPr>
                <w:rFonts w:cs="Arial"/>
                <w:lang w:eastAsia="ja-JP"/>
              </w:rPr>
            </w:pPr>
            <w:r w:rsidRPr="00130358">
              <w:rPr>
                <w:rFonts w:cs="Arial"/>
                <w:lang w:eastAsia="ja-JP"/>
              </w:rPr>
              <w:t>UE</w:t>
            </w:r>
            <w:r w:rsidR="00D62538" w:rsidRPr="00130358">
              <w:rPr>
                <w:rFonts w:cs="Arial"/>
                <w:lang w:eastAsia="ja-JP"/>
              </w:rPr>
              <w:t xml:space="preserve"> </w:t>
            </w:r>
            <w:r w:rsidRPr="00130358">
              <w:rPr>
                <w:rFonts w:cs="Arial"/>
                <w:lang w:eastAsia="ja-JP"/>
              </w:rPr>
              <w:t>RRC</w:t>
            </w:r>
            <w:r w:rsidR="00D62538" w:rsidRPr="00130358">
              <w:rPr>
                <w:rFonts w:cs="Arial"/>
                <w:lang w:eastAsia="ja-JP"/>
              </w:rPr>
              <w:t xml:space="preserve"> </w:t>
            </w:r>
            <w:r w:rsidRPr="00130358">
              <w:rPr>
                <w:rFonts w:cs="Arial"/>
                <w:lang w:eastAsia="ja-JP"/>
              </w:rPr>
              <w:t>state</w:t>
            </w:r>
          </w:p>
        </w:tc>
        <w:tc>
          <w:tcPr>
            <w:tcW w:w="1710" w:type="dxa"/>
            <w:tcBorders>
              <w:bottom w:val="single" w:sz="4" w:space="0" w:color="auto"/>
            </w:tcBorders>
            <w:vAlign w:val="center"/>
          </w:tcPr>
          <w:p w14:paraId="291C7302"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4374C9AD" w14:textId="77777777" w:rsidR="001363CF" w:rsidRPr="00130358" w:rsidRDefault="001363CF" w:rsidP="00772922">
            <w:pPr>
              <w:pStyle w:val="TAC"/>
              <w:keepLines w:val="0"/>
              <w:rPr>
                <w:rFonts w:cs="Arial"/>
                <w:bCs/>
                <w:lang w:eastAsia="ja-JP"/>
              </w:rPr>
            </w:pPr>
            <w:r w:rsidRPr="00130358">
              <w:rPr>
                <w:rFonts w:cs="Arial"/>
                <w:bCs/>
                <w:lang w:eastAsia="ja-JP"/>
              </w:rPr>
              <w:t>IDLE</w:t>
            </w:r>
          </w:p>
        </w:tc>
        <w:tc>
          <w:tcPr>
            <w:tcW w:w="2520" w:type="dxa"/>
            <w:gridSpan w:val="3"/>
            <w:tcBorders>
              <w:bottom w:val="single" w:sz="4" w:space="0" w:color="auto"/>
            </w:tcBorders>
            <w:vAlign w:val="center"/>
          </w:tcPr>
          <w:p w14:paraId="7269C34B" w14:textId="77777777" w:rsidR="001363CF" w:rsidRPr="00130358" w:rsidRDefault="001363CF" w:rsidP="00772922">
            <w:pPr>
              <w:pStyle w:val="TAC"/>
              <w:keepLines w:val="0"/>
              <w:rPr>
                <w:rFonts w:cs="Arial"/>
                <w:bCs/>
                <w:lang w:eastAsia="ja-JP"/>
              </w:rPr>
            </w:pPr>
            <w:r w:rsidRPr="00130358">
              <w:rPr>
                <w:rFonts w:cs="Arial"/>
                <w:bCs/>
                <w:lang w:eastAsia="ja-JP"/>
              </w:rPr>
              <w:t>CONNECTED</w:t>
            </w:r>
          </w:p>
        </w:tc>
      </w:tr>
      <w:tr w:rsidR="001363CF" w:rsidRPr="00130358" w14:paraId="2B02B1C0" w14:textId="77777777" w:rsidTr="00D62538">
        <w:trPr>
          <w:cantSplit/>
          <w:jc w:val="center"/>
        </w:trPr>
        <w:tc>
          <w:tcPr>
            <w:tcW w:w="1985" w:type="dxa"/>
            <w:vMerge w:val="restart"/>
            <w:tcBorders>
              <w:left w:val="single" w:sz="4" w:space="0" w:color="auto"/>
            </w:tcBorders>
            <w:vAlign w:val="center"/>
          </w:tcPr>
          <w:p w14:paraId="6FC81674" w14:textId="7B505D05" w:rsidR="001363CF" w:rsidRPr="00130358" w:rsidRDefault="001363CF" w:rsidP="00772922">
            <w:pPr>
              <w:pStyle w:val="TAL"/>
              <w:keepLines w:val="0"/>
              <w:rPr>
                <w:rFonts w:cs="Arial"/>
                <w:lang w:eastAsia="ja-JP"/>
              </w:rPr>
            </w:pPr>
            <w:r w:rsidRPr="00130358">
              <w:rPr>
                <w:rFonts w:cs="Arial"/>
                <w:lang w:eastAsia="ja-JP"/>
              </w:rPr>
              <w:t>Paging</w:t>
            </w:r>
            <w:r w:rsidR="00D62538" w:rsidRPr="00130358">
              <w:rPr>
                <w:rFonts w:cs="Arial"/>
                <w:lang w:eastAsia="ja-JP"/>
              </w:rPr>
              <w:t xml:space="preserve"> </w:t>
            </w:r>
            <w:r w:rsidRPr="00130358">
              <w:rPr>
                <w:rFonts w:cs="Arial"/>
                <w:lang w:eastAsia="ja-JP"/>
              </w:rPr>
              <w:t>configuration</w:t>
            </w:r>
          </w:p>
        </w:tc>
        <w:tc>
          <w:tcPr>
            <w:tcW w:w="1985" w:type="dxa"/>
            <w:tcBorders>
              <w:left w:val="single" w:sz="4" w:space="0" w:color="auto"/>
              <w:bottom w:val="single" w:sz="4" w:space="0" w:color="auto"/>
            </w:tcBorders>
            <w:vAlign w:val="center"/>
          </w:tcPr>
          <w:p w14:paraId="6A125F11" w14:textId="77777777" w:rsidR="001363CF" w:rsidRPr="00130358" w:rsidRDefault="001363CF" w:rsidP="00772922">
            <w:pPr>
              <w:pStyle w:val="TAL"/>
              <w:keepLines w:val="0"/>
              <w:rPr>
                <w:rFonts w:cs="Arial"/>
                <w:lang w:eastAsia="ja-JP"/>
              </w:rPr>
            </w:pPr>
            <w:proofErr w:type="spellStart"/>
            <w:r w:rsidRPr="00130358">
              <w:rPr>
                <w:rFonts w:cs="Arial"/>
                <w:lang w:eastAsia="ja-JP"/>
              </w:rPr>
              <w:t>defaultPagingCycle</w:t>
            </w:r>
            <w:proofErr w:type="spellEnd"/>
          </w:p>
        </w:tc>
        <w:tc>
          <w:tcPr>
            <w:tcW w:w="1710" w:type="dxa"/>
            <w:tcBorders>
              <w:bottom w:val="single" w:sz="4" w:space="0" w:color="auto"/>
            </w:tcBorders>
            <w:vAlign w:val="center"/>
          </w:tcPr>
          <w:p w14:paraId="5DD603FD"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7663E191" w14:textId="77777777" w:rsidR="001363CF" w:rsidRPr="00130358" w:rsidRDefault="001363CF" w:rsidP="00772922">
            <w:pPr>
              <w:pStyle w:val="TAC"/>
              <w:keepLines w:val="0"/>
              <w:rPr>
                <w:rFonts w:cs="Arial"/>
                <w:bCs/>
                <w:lang w:eastAsia="ja-JP"/>
              </w:rPr>
            </w:pPr>
            <w:r w:rsidRPr="00130358">
              <w:rPr>
                <w:rFonts w:cs="Arial"/>
                <w:lang w:eastAsia="ja-JP"/>
              </w:rPr>
              <w:t>rf256</w:t>
            </w:r>
          </w:p>
        </w:tc>
        <w:tc>
          <w:tcPr>
            <w:tcW w:w="2520" w:type="dxa"/>
            <w:gridSpan w:val="3"/>
            <w:vMerge w:val="restart"/>
            <w:vAlign w:val="center"/>
          </w:tcPr>
          <w:p w14:paraId="70D15DA7" w14:textId="77777777" w:rsidR="001363CF" w:rsidRPr="00130358" w:rsidRDefault="001363CF" w:rsidP="00772922">
            <w:pPr>
              <w:pStyle w:val="TAC"/>
              <w:keepLines w:val="0"/>
              <w:rPr>
                <w:rFonts w:cs="Arial"/>
                <w:bCs/>
                <w:lang w:eastAsia="ja-JP"/>
              </w:rPr>
            </w:pPr>
            <w:r w:rsidRPr="00130358">
              <w:rPr>
                <w:rFonts w:cs="Arial"/>
                <w:bCs/>
                <w:lang w:eastAsia="ja-JP"/>
              </w:rPr>
              <w:t>N/A</w:t>
            </w:r>
          </w:p>
        </w:tc>
      </w:tr>
      <w:tr w:rsidR="001363CF" w:rsidRPr="00130358" w14:paraId="4AF073BA" w14:textId="77777777" w:rsidTr="00D62538">
        <w:trPr>
          <w:cantSplit/>
          <w:jc w:val="center"/>
        </w:trPr>
        <w:tc>
          <w:tcPr>
            <w:tcW w:w="1985" w:type="dxa"/>
            <w:vMerge/>
            <w:tcBorders>
              <w:left w:val="single" w:sz="4" w:space="0" w:color="auto"/>
              <w:bottom w:val="single" w:sz="4" w:space="0" w:color="auto"/>
            </w:tcBorders>
            <w:vAlign w:val="center"/>
          </w:tcPr>
          <w:p w14:paraId="2169E3C0" w14:textId="77777777" w:rsidR="001363CF" w:rsidRPr="00130358" w:rsidRDefault="001363CF" w:rsidP="00772922">
            <w:pPr>
              <w:pStyle w:val="TAL"/>
              <w:keepLines w:val="0"/>
              <w:rPr>
                <w:rFonts w:cs="Arial"/>
                <w:lang w:eastAsia="ja-JP"/>
              </w:rPr>
            </w:pPr>
          </w:p>
        </w:tc>
        <w:tc>
          <w:tcPr>
            <w:tcW w:w="1985" w:type="dxa"/>
            <w:tcBorders>
              <w:left w:val="single" w:sz="4" w:space="0" w:color="auto"/>
              <w:bottom w:val="single" w:sz="4" w:space="0" w:color="auto"/>
            </w:tcBorders>
            <w:vAlign w:val="center"/>
          </w:tcPr>
          <w:p w14:paraId="7652FDC9" w14:textId="77777777" w:rsidR="001363CF" w:rsidRPr="00130358" w:rsidRDefault="001363CF" w:rsidP="00772922">
            <w:pPr>
              <w:pStyle w:val="TAL"/>
              <w:keepLines w:val="0"/>
              <w:rPr>
                <w:rFonts w:cs="Arial"/>
                <w:lang w:eastAsia="ja-JP"/>
              </w:rPr>
            </w:pPr>
            <w:proofErr w:type="spellStart"/>
            <w:r w:rsidRPr="00130358">
              <w:rPr>
                <w:rFonts w:cs="Arial"/>
                <w:lang w:eastAsia="ja-JP"/>
              </w:rPr>
              <w:t>nB</w:t>
            </w:r>
            <w:proofErr w:type="spellEnd"/>
          </w:p>
        </w:tc>
        <w:tc>
          <w:tcPr>
            <w:tcW w:w="1710" w:type="dxa"/>
            <w:tcBorders>
              <w:bottom w:val="single" w:sz="4" w:space="0" w:color="auto"/>
            </w:tcBorders>
            <w:vAlign w:val="center"/>
          </w:tcPr>
          <w:p w14:paraId="68DEFB55"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4D5CDAB3" w14:textId="77777777" w:rsidR="001363CF" w:rsidRPr="00130358" w:rsidRDefault="001363CF" w:rsidP="00772922">
            <w:pPr>
              <w:pStyle w:val="TAC"/>
              <w:keepLines w:val="0"/>
              <w:rPr>
                <w:rFonts w:cs="Arial"/>
                <w:bCs/>
                <w:lang w:eastAsia="ja-JP"/>
              </w:rPr>
            </w:pPr>
            <w:r w:rsidRPr="00130358">
              <w:rPr>
                <w:rFonts w:cs="Arial"/>
                <w:lang w:eastAsia="ja-JP"/>
              </w:rPr>
              <w:t>T/32</w:t>
            </w:r>
          </w:p>
        </w:tc>
        <w:tc>
          <w:tcPr>
            <w:tcW w:w="2520" w:type="dxa"/>
            <w:gridSpan w:val="3"/>
            <w:vMerge/>
            <w:tcBorders>
              <w:bottom w:val="single" w:sz="4" w:space="0" w:color="auto"/>
            </w:tcBorders>
            <w:vAlign w:val="center"/>
          </w:tcPr>
          <w:p w14:paraId="7E3ED14D" w14:textId="77777777" w:rsidR="001363CF" w:rsidRPr="00130358" w:rsidRDefault="001363CF" w:rsidP="00772922">
            <w:pPr>
              <w:pStyle w:val="TAC"/>
              <w:keepLines w:val="0"/>
              <w:rPr>
                <w:rFonts w:cs="Arial"/>
                <w:bCs/>
                <w:lang w:eastAsia="ja-JP"/>
              </w:rPr>
            </w:pPr>
          </w:p>
        </w:tc>
      </w:tr>
      <w:tr w:rsidR="001363CF" w:rsidRPr="00130358" w14:paraId="47562756" w14:textId="77777777" w:rsidTr="00D62538">
        <w:trPr>
          <w:cantSplit/>
          <w:jc w:val="center"/>
        </w:trPr>
        <w:tc>
          <w:tcPr>
            <w:tcW w:w="3970" w:type="dxa"/>
            <w:gridSpan w:val="2"/>
            <w:tcBorders>
              <w:left w:val="single" w:sz="4" w:space="0" w:color="auto"/>
              <w:bottom w:val="single" w:sz="4" w:space="0" w:color="auto"/>
            </w:tcBorders>
            <w:vAlign w:val="center"/>
          </w:tcPr>
          <w:p w14:paraId="0594910C" w14:textId="7FBF1FA1" w:rsidR="001363CF" w:rsidRPr="00130358" w:rsidRDefault="001363CF" w:rsidP="00772922">
            <w:pPr>
              <w:pStyle w:val="TAL"/>
              <w:keepLines w:val="0"/>
              <w:rPr>
                <w:rFonts w:cs="Arial"/>
                <w:lang w:eastAsia="ja-JP"/>
              </w:rPr>
            </w:pPr>
            <w:r w:rsidRPr="00130358">
              <w:rPr>
                <w:rFonts w:cs="Arial"/>
                <w:lang w:eastAsia="ja-JP"/>
              </w:rPr>
              <w:t>DRX</w:t>
            </w:r>
            <w:r w:rsidR="00D62538" w:rsidRPr="00130358">
              <w:rPr>
                <w:rFonts w:cs="Arial"/>
                <w:lang w:eastAsia="ja-JP"/>
              </w:rPr>
              <w:t xml:space="preserve"> </w:t>
            </w:r>
          </w:p>
        </w:tc>
        <w:tc>
          <w:tcPr>
            <w:tcW w:w="1710" w:type="dxa"/>
            <w:tcBorders>
              <w:bottom w:val="single" w:sz="4" w:space="0" w:color="auto"/>
            </w:tcBorders>
            <w:vAlign w:val="center"/>
          </w:tcPr>
          <w:p w14:paraId="2F8D311B"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56A1B80B" w14:textId="77777777" w:rsidR="001363CF" w:rsidRPr="00130358" w:rsidRDefault="001363CF" w:rsidP="00772922">
            <w:pPr>
              <w:pStyle w:val="TAC"/>
              <w:keepLines w:val="0"/>
              <w:rPr>
                <w:rFonts w:cs="Arial"/>
                <w:bCs/>
                <w:lang w:eastAsia="ja-JP"/>
              </w:rPr>
            </w:pPr>
            <w:r w:rsidRPr="00130358">
              <w:rPr>
                <w:rFonts w:cs="Arial"/>
                <w:bCs/>
                <w:lang w:eastAsia="ja-JP"/>
              </w:rPr>
              <w:t>N/A</w:t>
            </w:r>
          </w:p>
        </w:tc>
        <w:tc>
          <w:tcPr>
            <w:tcW w:w="2520" w:type="dxa"/>
            <w:gridSpan w:val="3"/>
            <w:tcBorders>
              <w:bottom w:val="single" w:sz="4" w:space="0" w:color="auto"/>
            </w:tcBorders>
            <w:vAlign w:val="center"/>
          </w:tcPr>
          <w:p w14:paraId="151E52AB" w14:textId="77777777" w:rsidR="001363CF" w:rsidRPr="00130358" w:rsidRDefault="001363CF" w:rsidP="00772922">
            <w:pPr>
              <w:pStyle w:val="TAC"/>
              <w:keepLines w:val="0"/>
              <w:rPr>
                <w:rFonts w:cs="Arial"/>
                <w:bCs/>
                <w:lang w:eastAsia="ja-JP"/>
              </w:rPr>
            </w:pPr>
            <w:r w:rsidRPr="00130358">
              <w:rPr>
                <w:rFonts w:cs="Arial"/>
                <w:bCs/>
                <w:lang w:eastAsia="ja-JP"/>
              </w:rPr>
              <w:t>OFF</w:t>
            </w:r>
          </w:p>
        </w:tc>
      </w:tr>
      <w:tr w:rsidR="001363CF" w:rsidRPr="00130358" w14:paraId="44DBA40C" w14:textId="77777777" w:rsidTr="00D62538">
        <w:trPr>
          <w:cantSplit/>
          <w:jc w:val="center"/>
        </w:trPr>
        <w:tc>
          <w:tcPr>
            <w:tcW w:w="3970" w:type="dxa"/>
            <w:gridSpan w:val="2"/>
            <w:tcBorders>
              <w:left w:val="single" w:sz="4" w:space="0" w:color="auto"/>
              <w:bottom w:val="single" w:sz="4" w:space="0" w:color="auto"/>
            </w:tcBorders>
            <w:vAlign w:val="center"/>
          </w:tcPr>
          <w:p w14:paraId="4F2FF771" w14:textId="009369FC" w:rsidR="001363CF" w:rsidRPr="00130358" w:rsidRDefault="001363CF" w:rsidP="00772922">
            <w:pPr>
              <w:pStyle w:val="TAL"/>
              <w:keepLines w:val="0"/>
              <w:rPr>
                <w:rFonts w:cs="Arial"/>
                <w:lang w:eastAsia="ja-JP"/>
              </w:rPr>
            </w:pPr>
            <w:r w:rsidRPr="00130358">
              <w:rPr>
                <w:rFonts w:cs="Arial"/>
                <w:lang w:eastAsia="ja-JP"/>
              </w:rPr>
              <w:t>PDSCH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A.1.1</w:t>
            </w:r>
            <w:r w:rsidRPr="00130358">
              <w:rPr>
                <w:rFonts w:cs="Arial"/>
                <w:vertAlign w:val="superscript"/>
                <w:lang w:eastAsia="ja-JP"/>
              </w:rPr>
              <w:t>Note1,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1710" w:type="dxa"/>
            <w:tcBorders>
              <w:bottom w:val="single" w:sz="4" w:space="0" w:color="auto"/>
            </w:tcBorders>
            <w:vAlign w:val="center"/>
          </w:tcPr>
          <w:p w14:paraId="7E3484C9"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1260" w:type="dxa"/>
            <w:tcBorders>
              <w:bottom w:val="single" w:sz="4" w:space="0" w:color="auto"/>
            </w:tcBorders>
            <w:vAlign w:val="center"/>
          </w:tcPr>
          <w:p w14:paraId="3FD711F3" w14:textId="77777777" w:rsidR="001363CF" w:rsidRPr="00130358" w:rsidRDefault="001363CF" w:rsidP="00772922">
            <w:pPr>
              <w:pStyle w:val="TAC"/>
              <w:keepLines w:val="0"/>
              <w:rPr>
                <w:rFonts w:cs="Arial"/>
                <w:bCs/>
                <w:lang w:eastAsia="ja-JP"/>
              </w:rPr>
            </w:pPr>
            <w:r w:rsidRPr="00130358">
              <w:rPr>
                <w:rFonts w:cs="Arial"/>
                <w:bCs/>
                <w:lang w:eastAsia="ja-JP"/>
              </w:rPr>
              <w:t>N/A</w:t>
            </w:r>
          </w:p>
        </w:tc>
        <w:tc>
          <w:tcPr>
            <w:tcW w:w="1260" w:type="dxa"/>
            <w:tcBorders>
              <w:bottom w:val="single" w:sz="4" w:space="0" w:color="auto"/>
            </w:tcBorders>
            <w:vAlign w:val="center"/>
          </w:tcPr>
          <w:p w14:paraId="38D865BA" w14:textId="77777777" w:rsidR="001363CF" w:rsidRPr="00130358" w:rsidRDefault="001363CF" w:rsidP="00772922">
            <w:pPr>
              <w:pStyle w:val="TAC"/>
              <w:keepLines w:val="0"/>
              <w:rPr>
                <w:rFonts w:cs="Arial"/>
                <w:bCs/>
                <w:lang w:eastAsia="ja-JP"/>
              </w:rPr>
            </w:pPr>
            <w:r w:rsidRPr="00130358">
              <w:rPr>
                <w:rFonts w:cs="Arial"/>
                <w:lang w:eastAsia="ja-JP"/>
              </w:rPr>
              <w:t>None</w:t>
            </w:r>
          </w:p>
        </w:tc>
        <w:tc>
          <w:tcPr>
            <w:tcW w:w="1260" w:type="dxa"/>
            <w:gridSpan w:val="2"/>
            <w:tcBorders>
              <w:bottom w:val="single" w:sz="4" w:space="0" w:color="auto"/>
            </w:tcBorders>
            <w:vAlign w:val="center"/>
          </w:tcPr>
          <w:p w14:paraId="60C3713A" w14:textId="16E55FA9" w:rsidR="001363CF" w:rsidRPr="00130358" w:rsidRDefault="001363CF" w:rsidP="00772922">
            <w:pPr>
              <w:pStyle w:val="TAC"/>
              <w:keepLines w:val="0"/>
              <w:rPr>
                <w:rFonts w:cs="Arial"/>
                <w:lang w:eastAsia="ja-JP"/>
              </w:rPr>
            </w:pPr>
            <w:r w:rsidRPr="00130358">
              <w:rPr>
                <w:rFonts w:cs="Arial"/>
                <w:lang w:eastAsia="ja-JP"/>
              </w:rPr>
              <w:t>R.3</w:t>
            </w:r>
            <w:r w:rsidR="00D62538" w:rsidRPr="00130358">
              <w:rPr>
                <w:rFonts w:cs="Arial"/>
                <w:lang w:eastAsia="ja-JP"/>
              </w:rPr>
              <w:t xml:space="preserve"> </w:t>
            </w:r>
            <w:r w:rsidRPr="00130358">
              <w:rPr>
                <w:rFonts w:cs="Arial"/>
                <w:lang w:eastAsia="ja-JP"/>
              </w:rPr>
              <w:t>FDD</w:t>
            </w:r>
          </w:p>
        </w:tc>
      </w:tr>
      <w:tr w:rsidR="001363CF" w:rsidRPr="00130358" w14:paraId="2D225CB3" w14:textId="77777777" w:rsidTr="00D62538">
        <w:trPr>
          <w:cantSplit/>
          <w:jc w:val="center"/>
        </w:trPr>
        <w:tc>
          <w:tcPr>
            <w:tcW w:w="3970" w:type="dxa"/>
            <w:gridSpan w:val="2"/>
            <w:tcBorders>
              <w:left w:val="single" w:sz="4" w:space="0" w:color="auto"/>
              <w:bottom w:val="single" w:sz="4" w:space="0" w:color="auto"/>
            </w:tcBorders>
            <w:vAlign w:val="center"/>
          </w:tcPr>
          <w:p w14:paraId="3931425E" w14:textId="50D94963" w:rsidR="001363CF" w:rsidRPr="00130358" w:rsidRDefault="001363CF" w:rsidP="00772922">
            <w:pPr>
              <w:pStyle w:val="TAL"/>
              <w:keepLines w:val="0"/>
              <w:rPr>
                <w:rFonts w:cs="Arial"/>
                <w:lang w:eastAsia="ja-JP"/>
              </w:rPr>
            </w:pPr>
            <w:r w:rsidRPr="00130358">
              <w:rPr>
                <w:rFonts w:cs="Arial"/>
                <w:lang w:eastAsia="ja-JP"/>
              </w:rPr>
              <w:t>PDCCH/PCFICH/PHICH</w:t>
            </w:r>
            <w:r w:rsidR="00D62538" w:rsidRPr="00130358">
              <w:rPr>
                <w:rFonts w:cs="Arial"/>
                <w:lang w:eastAsia="ja-JP"/>
              </w:rPr>
              <w:t xml:space="preserve"> </w:t>
            </w:r>
            <w:r w:rsidRPr="00130358">
              <w:rPr>
                <w:rFonts w:cs="Arial"/>
                <w:lang w:eastAsia="ja-JP"/>
              </w:rPr>
              <w:t>Reference</w:t>
            </w:r>
            <w:r w:rsidR="00D62538" w:rsidRPr="00130358">
              <w:rPr>
                <w:rFonts w:cs="Arial"/>
                <w:lang w:eastAsia="ja-JP"/>
              </w:rPr>
              <w:t xml:space="preserve"> </w:t>
            </w:r>
            <w:r w:rsidRPr="00130358">
              <w:rPr>
                <w:rFonts w:cs="Arial"/>
                <w:lang w:eastAsia="ja-JP"/>
              </w:rPr>
              <w:t>measurement</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A.2.1</w:t>
            </w:r>
            <w:r w:rsidRPr="00130358">
              <w:rPr>
                <w:rFonts w:cs="Arial"/>
                <w:vertAlign w:val="superscript"/>
                <w:lang w:eastAsia="ja-JP"/>
              </w:rPr>
              <w:t>Note1</w:t>
            </w:r>
          </w:p>
        </w:tc>
        <w:tc>
          <w:tcPr>
            <w:tcW w:w="1710" w:type="dxa"/>
            <w:tcBorders>
              <w:bottom w:val="single" w:sz="4" w:space="0" w:color="auto"/>
            </w:tcBorders>
            <w:vAlign w:val="center"/>
          </w:tcPr>
          <w:p w14:paraId="31CBDA1B" w14:textId="77777777" w:rsidR="001363CF" w:rsidRPr="00130358" w:rsidRDefault="001363CF" w:rsidP="00772922">
            <w:pPr>
              <w:pStyle w:val="TAC"/>
              <w:keepLines w:val="0"/>
              <w:rPr>
                <w:rFonts w:cs="Arial"/>
                <w:bCs/>
                <w:lang w:eastAsia="ja-JP"/>
              </w:rPr>
            </w:pPr>
            <w:r w:rsidRPr="00130358">
              <w:rPr>
                <w:rFonts w:cs="Arial"/>
                <w:bCs/>
                <w:lang w:eastAsia="ja-JP"/>
              </w:rPr>
              <w:t>-</w:t>
            </w:r>
          </w:p>
        </w:tc>
        <w:tc>
          <w:tcPr>
            <w:tcW w:w="3780" w:type="dxa"/>
            <w:gridSpan w:val="4"/>
            <w:tcBorders>
              <w:bottom w:val="single" w:sz="4" w:space="0" w:color="auto"/>
            </w:tcBorders>
            <w:vAlign w:val="center"/>
          </w:tcPr>
          <w:p w14:paraId="747AFBFF" w14:textId="6CCD7357" w:rsidR="001363CF" w:rsidRPr="00130358" w:rsidRDefault="001363CF" w:rsidP="00772922">
            <w:pPr>
              <w:pStyle w:val="TAC"/>
              <w:keepLines w:val="0"/>
              <w:rPr>
                <w:rFonts w:cs="Arial"/>
                <w:bCs/>
                <w:lang w:eastAsia="ja-JP"/>
              </w:rPr>
            </w:pPr>
            <w:r w:rsidRPr="00130358">
              <w:rPr>
                <w:rFonts w:cs="Arial"/>
                <w:lang w:eastAsia="ja-JP"/>
              </w:rPr>
              <w:t>R.6</w:t>
            </w:r>
            <w:r w:rsidR="00D62538" w:rsidRPr="00130358">
              <w:rPr>
                <w:rFonts w:cs="Arial"/>
                <w:lang w:eastAsia="ja-JP"/>
              </w:rPr>
              <w:t xml:space="preserve"> </w:t>
            </w:r>
            <w:r w:rsidRPr="00130358">
              <w:rPr>
                <w:rFonts w:cs="Arial"/>
                <w:lang w:eastAsia="ja-JP"/>
              </w:rPr>
              <w:t>FDD</w:t>
            </w:r>
          </w:p>
        </w:tc>
      </w:tr>
      <w:tr w:rsidR="001363CF" w:rsidRPr="00130358" w14:paraId="3E0515FB" w14:textId="77777777" w:rsidTr="00D62538">
        <w:trPr>
          <w:cantSplit/>
          <w:jc w:val="center"/>
        </w:trPr>
        <w:tc>
          <w:tcPr>
            <w:tcW w:w="3970" w:type="dxa"/>
            <w:gridSpan w:val="2"/>
            <w:tcBorders>
              <w:left w:val="single" w:sz="4" w:space="0" w:color="auto"/>
              <w:bottom w:val="single" w:sz="4" w:space="0" w:color="auto"/>
            </w:tcBorders>
            <w:vAlign w:val="center"/>
          </w:tcPr>
          <w:p w14:paraId="1A4B0AA2" w14:textId="394D0599" w:rsidR="001363CF" w:rsidRPr="00130358" w:rsidRDefault="001363CF" w:rsidP="00D62538">
            <w:pPr>
              <w:pStyle w:val="TAL"/>
              <w:keepNext w:val="0"/>
              <w:keepLines w:val="0"/>
              <w:rPr>
                <w:rFonts w:cs="Arial"/>
                <w:lang w:eastAsia="ja-JP"/>
              </w:rPr>
            </w:pPr>
            <w:r w:rsidRPr="00130358">
              <w:rPr>
                <w:rFonts w:cs="Arial"/>
                <w:lang w:eastAsia="ja-JP"/>
              </w:rPr>
              <w:t>OCNG</w:t>
            </w:r>
            <w:r w:rsidR="00D62538" w:rsidRPr="00130358">
              <w:rPr>
                <w:rFonts w:cs="Arial"/>
                <w:lang w:eastAsia="ja-JP"/>
              </w:rPr>
              <w:t xml:space="preserve"> </w:t>
            </w:r>
            <w:r w:rsidRPr="00130358">
              <w:rPr>
                <w:rFonts w:cs="Arial"/>
                <w:lang w:eastAsia="ja-JP"/>
              </w:rPr>
              <w:t>Pattern</w:t>
            </w:r>
          </w:p>
        </w:tc>
        <w:tc>
          <w:tcPr>
            <w:tcW w:w="1710" w:type="dxa"/>
            <w:tcBorders>
              <w:bottom w:val="single" w:sz="4" w:space="0" w:color="auto"/>
            </w:tcBorders>
            <w:vAlign w:val="center"/>
          </w:tcPr>
          <w:p w14:paraId="4BE3A6E4"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531" w:type="dxa"/>
            <w:gridSpan w:val="3"/>
            <w:tcBorders>
              <w:bottom w:val="single" w:sz="4" w:space="0" w:color="auto"/>
            </w:tcBorders>
            <w:vAlign w:val="center"/>
          </w:tcPr>
          <w:p w14:paraId="778661F3" w14:textId="5CCA4DA7" w:rsidR="001363CF" w:rsidRPr="00130358" w:rsidRDefault="001363CF" w:rsidP="00D62538">
            <w:pPr>
              <w:pStyle w:val="TAC"/>
              <w:keepNext w:val="0"/>
              <w:keepLines w:val="0"/>
              <w:rPr>
                <w:rFonts w:cs="Arial"/>
                <w:lang w:eastAsia="ja-JP"/>
              </w:rPr>
            </w:pPr>
            <w:r w:rsidRPr="00130358">
              <w:rPr>
                <w:rFonts w:cs="Arial"/>
                <w:lang w:eastAsia="ja-JP"/>
              </w:rPr>
              <w:t>OP.6</w:t>
            </w:r>
            <w:r w:rsidR="00D62538" w:rsidRPr="00130358">
              <w:rPr>
                <w:rFonts w:cs="Arial"/>
                <w:lang w:eastAsia="ja-JP"/>
              </w:rPr>
              <w:t xml:space="preserve"> </w:t>
            </w:r>
            <w:r w:rsidRPr="00130358">
              <w:rPr>
                <w:rFonts w:cs="Arial"/>
                <w:lang w:eastAsia="ja-JP"/>
              </w:rPr>
              <w:t>FDD</w:t>
            </w:r>
          </w:p>
        </w:tc>
        <w:tc>
          <w:tcPr>
            <w:tcW w:w="1249" w:type="dxa"/>
            <w:tcBorders>
              <w:bottom w:val="single" w:sz="4" w:space="0" w:color="auto"/>
            </w:tcBorders>
            <w:vAlign w:val="center"/>
          </w:tcPr>
          <w:p w14:paraId="7968A168" w14:textId="4383D75A" w:rsidR="001363CF" w:rsidRPr="00130358" w:rsidRDefault="001363CF" w:rsidP="00D62538">
            <w:pPr>
              <w:pStyle w:val="TAC"/>
              <w:keepNext w:val="0"/>
              <w:keepLines w:val="0"/>
              <w:rPr>
                <w:rFonts w:cs="Arial"/>
                <w:lang w:eastAsia="ja-JP"/>
              </w:rPr>
            </w:pPr>
            <w:r w:rsidRPr="00130358">
              <w:rPr>
                <w:rFonts w:cs="Arial"/>
                <w:lang w:eastAsia="ja-JP"/>
              </w:rPr>
              <w:t>OP.10</w:t>
            </w:r>
            <w:r w:rsidR="00D62538" w:rsidRPr="00130358">
              <w:rPr>
                <w:rFonts w:cs="Arial"/>
                <w:lang w:eastAsia="ja-JP"/>
              </w:rPr>
              <w:t xml:space="preserve"> </w:t>
            </w:r>
            <w:r w:rsidRPr="00130358">
              <w:rPr>
                <w:rFonts w:cs="Arial"/>
                <w:lang w:eastAsia="ja-JP"/>
              </w:rPr>
              <w:t>FDD</w:t>
            </w:r>
          </w:p>
        </w:tc>
      </w:tr>
      <w:tr w:rsidR="001363CF" w:rsidRPr="00130358" w14:paraId="570A2965" w14:textId="77777777" w:rsidTr="00D62538">
        <w:trPr>
          <w:cantSplit/>
          <w:jc w:val="center"/>
        </w:trPr>
        <w:tc>
          <w:tcPr>
            <w:tcW w:w="3970" w:type="dxa"/>
            <w:gridSpan w:val="2"/>
            <w:tcBorders>
              <w:left w:val="single" w:sz="4" w:space="0" w:color="auto"/>
              <w:bottom w:val="single" w:sz="4" w:space="0" w:color="auto"/>
            </w:tcBorders>
            <w:vAlign w:val="center"/>
          </w:tcPr>
          <w:p w14:paraId="64291A1E" w14:textId="77777777" w:rsidR="001363CF" w:rsidRPr="00130358" w:rsidRDefault="001363CF" w:rsidP="00D62538">
            <w:pPr>
              <w:pStyle w:val="TAL"/>
              <w:keepNext w:val="0"/>
              <w:keepLines w:val="0"/>
              <w:rPr>
                <w:rFonts w:cs="Arial"/>
                <w:lang w:eastAsia="ja-JP"/>
              </w:rPr>
            </w:pPr>
            <w:r w:rsidRPr="00130358">
              <w:rPr>
                <w:rFonts w:cs="Arial"/>
                <w:lang w:eastAsia="ja-JP"/>
              </w:rPr>
              <w:t>PBCH_RA</w:t>
            </w:r>
          </w:p>
        </w:tc>
        <w:tc>
          <w:tcPr>
            <w:tcW w:w="1710" w:type="dxa"/>
            <w:vMerge w:val="restart"/>
            <w:vAlign w:val="center"/>
          </w:tcPr>
          <w:p w14:paraId="17DBEC3C" w14:textId="77777777" w:rsidR="001363CF" w:rsidRPr="00130358" w:rsidRDefault="001363CF" w:rsidP="00D62538">
            <w:pPr>
              <w:pStyle w:val="TAC"/>
              <w:keepNext w:val="0"/>
              <w:keepLines w:val="0"/>
              <w:rPr>
                <w:rFonts w:cs="Arial"/>
                <w:lang w:eastAsia="ja-JP"/>
              </w:rPr>
            </w:pPr>
            <w:r w:rsidRPr="00130358">
              <w:rPr>
                <w:rFonts w:cs="Arial"/>
                <w:bCs/>
                <w:lang w:eastAsia="ja-JP"/>
              </w:rPr>
              <w:t>dB</w:t>
            </w:r>
          </w:p>
        </w:tc>
        <w:tc>
          <w:tcPr>
            <w:tcW w:w="3780" w:type="dxa"/>
            <w:gridSpan w:val="4"/>
            <w:vMerge w:val="restart"/>
            <w:vAlign w:val="center"/>
          </w:tcPr>
          <w:p w14:paraId="6B026C85" w14:textId="77777777" w:rsidR="001363CF" w:rsidRPr="00130358" w:rsidRDefault="001363CF" w:rsidP="00D62538">
            <w:pPr>
              <w:pStyle w:val="TAC"/>
              <w:keepNext w:val="0"/>
              <w:keepLines w:val="0"/>
              <w:rPr>
                <w:rFonts w:cs="Arial"/>
                <w:lang w:eastAsia="ja-JP"/>
              </w:rPr>
            </w:pPr>
            <w:r w:rsidRPr="00130358">
              <w:rPr>
                <w:rFonts w:cs="Arial"/>
                <w:bCs/>
                <w:lang w:eastAsia="ja-JP"/>
              </w:rPr>
              <w:t>0</w:t>
            </w:r>
          </w:p>
        </w:tc>
      </w:tr>
      <w:tr w:rsidR="001363CF" w:rsidRPr="00130358" w14:paraId="6E6FE9BE" w14:textId="77777777" w:rsidTr="00D62538">
        <w:trPr>
          <w:cantSplit/>
          <w:jc w:val="center"/>
        </w:trPr>
        <w:tc>
          <w:tcPr>
            <w:tcW w:w="3970" w:type="dxa"/>
            <w:gridSpan w:val="2"/>
            <w:tcBorders>
              <w:left w:val="single" w:sz="4" w:space="0" w:color="auto"/>
              <w:bottom w:val="single" w:sz="4" w:space="0" w:color="auto"/>
            </w:tcBorders>
            <w:vAlign w:val="center"/>
          </w:tcPr>
          <w:p w14:paraId="3BE2E3EE" w14:textId="77777777" w:rsidR="001363CF" w:rsidRPr="00130358" w:rsidRDefault="001363CF" w:rsidP="00D62538">
            <w:pPr>
              <w:pStyle w:val="TAL"/>
              <w:keepNext w:val="0"/>
              <w:keepLines w:val="0"/>
              <w:rPr>
                <w:rFonts w:cs="Arial"/>
                <w:lang w:eastAsia="ja-JP"/>
              </w:rPr>
            </w:pPr>
            <w:r w:rsidRPr="00130358">
              <w:rPr>
                <w:rFonts w:cs="Arial"/>
                <w:lang w:eastAsia="ja-JP"/>
              </w:rPr>
              <w:t>PBCH_RB</w:t>
            </w:r>
          </w:p>
        </w:tc>
        <w:tc>
          <w:tcPr>
            <w:tcW w:w="1710" w:type="dxa"/>
            <w:vMerge/>
            <w:vAlign w:val="center"/>
          </w:tcPr>
          <w:p w14:paraId="0A4EEBF1"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10BE4529" w14:textId="77777777" w:rsidR="001363CF" w:rsidRPr="00130358" w:rsidRDefault="001363CF" w:rsidP="00D62538">
            <w:pPr>
              <w:pStyle w:val="TAC"/>
              <w:keepNext w:val="0"/>
              <w:keepLines w:val="0"/>
              <w:rPr>
                <w:rFonts w:cs="Arial"/>
                <w:lang w:eastAsia="ja-JP"/>
              </w:rPr>
            </w:pPr>
          </w:p>
        </w:tc>
      </w:tr>
      <w:tr w:rsidR="001363CF" w:rsidRPr="00130358" w14:paraId="2361ACFE" w14:textId="77777777" w:rsidTr="00D62538">
        <w:trPr>
          <w:cantSplit/>
          <w:jc w:val="center"/>
        </w:trPr>
        <w:tc>
          <w:tcPr>
            <w:tcW w:w="3970" w:type="dxa"/>
            <w:gridSpan w:val="2"/>
            <w:tcBorders>
              <w:left w:val="single" w:sz="4" w:space="0" w:color="auto"/>
              <w:bottom w:val="single" w:sz="4" w:space="0" w:color="auto"/>
            </w:tcBorders>
            <w:vAlign w:val="center"/>
          </w:tcPr>
          <w:p w14:paraId="56671289" w14:textId="77777777" w:rsidR="001363CF" w:rsidRPr="00130358" w:rsidRDefault="001363CF" w:rsidP="00D62538">
            <w:pPr>
              <w:pStyle w:val="TAL"/>
              <w:keepNext w:val="0"/>
              <w:keepLines w:val="0"/>
              <w:rPr>
                <w:rFonts w:cs="Arial"/>
                <w:lang w:eastAsia="ja-JP"/>
              </w:rPr>
            </w:pPr>
            <w:r w:rsidRPr="00130358">
              <w:rPr>
                <w:rFonts w:cs="Arial"/>
                <w:lang w:eastAsia="ja-JP"/>
              </w:rPr>
              <w:t>PSS_RA</w:t>
            </w:r>
          </w:p>
        </w:tc>
        <w:tc>
          <w:tcPr>
            <w:tcW w:w="1710" w:type="dxa"/>
            <w:vMerge/>
            <w:vAlign w:val="center"/>
          </w:tcPr>
          <w:p w14:paraId="4B3EFCFE"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4A7C7357" w14:textId="77777777" w:rsidR="001363CF" w:rsidRPr="00130358" w:rsidRDefault="001363CF" w:rsidP="00D62538">
            <w:pPr>
              <w:pStyle w:val="TAC"/>
              <w:keepNext w:val="0"/>
              <w:keepLines w:val="0"/>
              <w:rPr>
                <w:rFonts w:cs="Arial"/>
                <w:lang w:eastAsia="ja-JP"/>
              </w:rPr>
            </w:pPr>
          </w:p>
        </w:tc>
      </w:tr>
      <w:tr w:rsidR="001363CF" w:rsidRPr="00130358" w14:paraId="6743CE2F" w14:textId="77777777" w:rsidTr="00D62538">
        <w:trPr>
          <w:cantSplit/>
          <w:jc w:val="center"/>
        </w:trPr>
        <w:tc>
          <w:tcPr>
            <w:tcW w:w="3970" w:type="dxa"/>
            <w:gridSpan w:val="2"/>
            <w:tcBorders>
              <w:left w:val="single" w:sz="4" w:space="0" w:color="auto"/>
              <w:bottom w:val="single" w:sz="4" w:space="0" w:color="auto"/>
            </w:tcBorders>
            <w:vAlign w:val="center"/>
          </w:tcPr>
          <w:p w14:paraId="753664B0" w14:textId="77777777" w:rsidR="001363CF" w:rsidRPr="00130358" w:rsidRDefault="001363CF" w:rsidP="00D62538">
            <w:pPr>
              <w:pStyle w:val="TAL"/>
              <w:keepNext w:val="0"/>
              <w:keepLines w:val="0"/>
              <w:rPr>
                <w:rFonts w:cs="Arial"/>
                <w:lang w:eastAsia="ja-JP"/>
              </w:rPr>
            </w:pPr>
            <w:r w:rsidRPr="00130358">
              <w:rPr>
                <w:rFonts w:cs="Arial"/>
                <w:lang w:eastAsia="ja-JP"/>
              </w:rPr>
              <w:t>SSS_RA</w:t>
            </w:r>
          </w:p>
        </w:tc>
        <w:tc>
          <w:tcPr>
            <w:tcW w:w="1710" w:type="dxa"/>
            <w:vMerge/>
            <w:vAlign w:val="center"/>
          </w:tcPr>
          <w:p w14:paraId="42C19AAA"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185746CC" w14:textId="77777777" w:rsidR="001363CF" w:rsidRPr="00130358" w:rsidRDefault="001363CF" w:rsidP="00D62538">
            <w:pPr>
              <w:pStyle w:val="TAC"/>
              <w:keepNext w:val="0"/>
              <w:keepLines w:val="0"/>
              <w:rPr>
                <w:rFonts w:cs="Arial"/>
                <w:lang w:eastAsia="ja-JP"/>
              </w:rPr>
            </w:pPr>
          </w:p>
        </w:tc>
      </w:tr>
      <w:tr w:rsidR="001363CF" w:rsidRPr="00130358" w14:paraId="2AA5EE27" w14:textId="77777777" w:rsidTr="00D62538">
        <w:trPr>
          <w:cantSplit/>
          <w:jc w:val="center"/>
        </w:trPr>
        <w:tc>
          <w:tcPr>
            <w:tcW w:w="3970" w:type="dxa"/>
            <w:gridSpan w:val="2"/>
            <w:tcBorders>
              <w:left w:val="single" w:sz="4" w:space="0" w:color="auto"/>
              <w:bottom w:val="single" w:sz="4" w:space="0" w:color="auto"/>
            </w:tcBorders>
            <w:vAlign w:val="center"/>
          </w:tcPr>
          <w:p w14:paraId="2F49C541" w14:textId="77777777" w:rsidR="001363CF" w:rsidRPr="00130358" w:rsidRDefault="001363CF" w:rsidP="00D62538">
            <w:pPr>
              <w:pStyle w:val="TAL"/>
              <w:keepNext w:val="0"/>
              <w:keepLines w:val="0"/>
              <w:rPr>
                <w:rFonts w:cs="Arial"/>
                <w:lang w:eastAsia="ja-JP"/>
              </w:rPr>
            </w:pPr>
            <w:r w:rsidRPr="00130358">
              <w:rPr>
                <w:rFonts w:cs="Arial"/>
                <w:lang w:eastAsia="ja-JP"/>
              </w:rPr>
              <w:t>PCFICH_RB</w:t>
            </w:r>
          </w:p>
        </w:tc>
        <w:tc>
          <w:tcPr>
            <w:tcW w:w="1710" w:type="dxa"/>
            <w:vMerge/>
            <w:vAlign w:val="center"/>
          </w:tcPr>
          <w:p w14:paraId="3C2122D5"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5E422583" w14:textId="77777777" w:rsidR="001363CF" w:rsidRPr="00130358" w:rsidRDefault="001363CF" w:rsidP="00D62538">
            <w:pPr>
              <w:pStyle w:val="TAC"/>
              <w:keepNext w:val="0"/>
              <w:keepLines w:val="0"/>
              <w:rPr>
                <w:rFonts w:cs="Arial"/>
                <w:lang w:eastAsia="ja-JP"/>
              </w:rPr>
            </w:pPr>
          </w:p>
        </w:tc>
      </w:tr>
      <w:tr w:rsidR="001363CF" w:rsidRPr="00130358" w14:paraId="611DEFFD" w14:textId="77777777" w:rsidTr="00D62538">
        <w:trPr>
          <w:cantSplit/>
          <w:jc w:val="center"/>
        </w:trPr>
        <w:tc>
          <w:tcPr>
            <w:tcW w:w="3970" w:type="dxa"/>
            <w:gridSpan w:val="2"/>
            <w:tcBorders>
              <w:left w:val="single" w:sz="4" w:space="0" w:color="auto"/>
              <w:bottom w:val="single" w:sz="4" w:space="0" w:color="auto"/>
            </w:tcBorders>
            <w:vAlign w:val="center"/>
          </w:tcPr>
          <w:p w14:paraId="3AAE26A9" w14:textId="77777777" w:rsidR="001363CF" w:rsidRPr="00130358" w:rsidRDefault="001363CF" w:rsidP="00D62538">
            <w:pPr>
              <w:pStyle w:val="TAL"/>
              <w:keepNext w:val="0"/>
              <w:keepLines w:val="0"/>
              <w:rPr>
                <w:rFonts w:cs="Arial"/>
                <w:lang w:eastAsia="ja-JP"/>
              </w:rPr>
            </w:pPr>
            <w:r w:rsidRPr="00130358">
              <w:rPr>
                <w:rFonts w:cs="Arial"/>
                <w:lang w:eastAsia="ja-JP"/>
              </w:rPr>
              <w:t>PHICH_RA</w:t>
            </w:r>
          </w:p>
        </w:tc>
        <w:tc>
          <w:tcPr>
            <w:tcW w:w="1710" w:type="dxa"/>
            <w:vMerge/>
            <w:vAlign w:val="center"/>
          </w:tcPr>
          <w:p w14:paraId="460DE8BA"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1EA5FE6A" w14:textId="77777777" w:rsidR="001363CF" w:rsidRPr="00130358" w:rsidRDefault="001363CF" w:rsidP="00D62538">
            <w:pPr>
              <w:pStyle w:val="TAC"/>
              <w:keepNext w:val="0"/>
              <w:keepLines w:val="0"/>
              <w:rPr>
                <w:rFonts w:cs="Arial"/>
                <w:lang w:eastAsia="ja-JP"/>
              </w:rPr>
            </w:pPr>
          </w:p>
        </w:tc>
      </w:tr>
      <w:tr w:rsidR="001363CF" w:rsidRPr="00130358" w14:paraId="7477EAF3" w14:textId="77777777" w:rsidTr="00D62538">
        <w:trPr>
          <w:cantSplit/>
          <w:jc w:val="center"/>
        </w:trPr>
        <w:tc>
          <w:tcPr>
            <w:tcW w:w="3970" w:type="dxa"/>
            <w:gridSpan w:val="2"/>
            <w:tcBorders>
              <w:left w:val="single" w:sz="4" w:space="0" w:color="auto"/>
              <w:bottom w:val="single" w:sz="4" w:space="0" w:color="auto"/>
            </w:tcBorders>
            <w:vAlign w:val="center"/>
          </w:tcPr>
          <w:p w14:paraId="548CA1B0" w14:textId="77777777" w:rsidR="001363CF" w:rsidRPr="00130358" w:rsidRDefault="001363CF" w:rsidP="00D62538">
            <w:pPr>
              <w:pStyle w:val="TAL"/>
              <w:keepNext w:val="0"/>
              <w:keepLines w:val="0"/>
              <w:rPr>
                <w:rFonts w:cs="Arial"/>
                <w:lang w:eastAsia="ja-JP"/>
              </w:rPr>
            </w:pPr>
            <w:r w:rsidRPr="00130358">
              <w:rPr>
                <w:rFonts w:cs="Arial"/>
                <w:lang w:eastAsia="ja-JP"/>
              </w:rPr>
              <w:t>PHICH_RB</w:t>
            </w:r>
          </w:p>
        </w:tc>
        <w:tc>
          <w:tcPr>
            <w:tcW w:w="1710" w:type="dxa"/>
            <w:vMerge/>
            <w:vAlign w:val="center"/>
          </w:tcPr>
          <w:p w14:paraId="3223C28B"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20EB0DAA" w14:textId="77777777" w:rsidR="001363CF" w:rsidRPr="00130358" w:rsidRDefault="001363CF" w:rsidP="00D62538">
            <w:pPr>
              <w:pStyle w:val="TAC"/>
              <w:keepNext w:val="0"/>
              <w:keepLines w:val="0"/>
              <w:rPr>
                <w:rFonts w:cs="Arial"/>
                <w:lang w:eastAsia="ja-JP"/>
              </w:rPr>
            </w:pPr>
          </w:p>
        </w:tc>
      </w:tr>
      <w:tr w:rsidR="001363CF" w:rsidRPr="00130358" w14:paraId="0934D3D3" w14:textId="77777777" w:rsidTr="00D62538">
        <w:trPr>
          <w:cantSplit/>
          <w:jc w:val="center"/>
        </w:trPr>
        <w:tc>
          <w:tcPr>
            <w:tcW w:w="3970" w:type="dxa"/>
            <w:gridSpan w:val="2"/>
            <w:tcBorders>
              <w:left w:val="single" w:sz="4" w:space="0" w:color="auto"/>
              <w:bottom w:val="single" w:sz="4" w:space="0" w:color="auto"/>
            </w:tcBorders>
            <w:vAlign w:val="center"/>
          </w:tcPr>
          <w:p w14:paraId="377D7552" w14:textId="77777777" w:rsidR="001363CF" w:rsidRPr="00130358" w:rsidRDefault="001363CF" w:rsidP="00D62538">
            <w:pPr>
              <w:pStyle w:val="TAL"/>
              <w:keepNext w:val="0"/>
              <w:keepLines w:val="0"/>
              <w:rPr>
                <w:rFonts w:cs="Arial"/>
                <w:lang w:eastAsia="ja-JP"/>
              </w:rPr>
            </w:pPr>
            <w:r w:rsidRPr="00130358">
              <w:rPr>
                <w:rFonts w:cs="Arial"/>
                <w:lang w:eastAsia="ja-JP"/>
              </w:rPr>
              <w:t>PDCCH_RA</w:t>
            </w:r>
          </w:p>
        </w:tc>
        <w:tc>
          <w:tcPr>
            <w:tcW w:w="1710" w:type="dxa"/>
            <w:vMerge/>
            <w:vAlign w:val="center"/>
          </w:tcPr>
          <w:p w14:paraId="630AAD2B"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2BA2376B" w14:textId="77777777" w:rsidR="001363CF" w:rsidRPr="00130358" w:rsidRDefault="001363CF" w:rsidP="00D62538">
            <w:pPr>
              <w:pStyle w:val="TAC"/>
              <w:keepNext w:val="0"/>
              <w:keepLines w:val="0"/>
              <w:rPr>
                <w:rFonts w:cs="Arial"/>
                <w:lang w:eastAsia="ja-JP"/>
              </w:rPr>
            </w:pPr>
          </w:p>
        </w:tc>
      </w:tr>
      <w:tr w:rsidR="001363CF" w:rsidRPr="00130358" w14:paraId="20827D94" w14:textId="77777777" w:rsidTr="00D62538">
        <w:trPr>
          <w:cantSplit/>
          <w:jc w:val="center"/>
        </w:trPr>
        <w:tc>
          <w:tcPr>
            <w:tcW w:w="3970" w:type="dxa"/>
            <w:gridSpan w:val="2"/>
            <w:tcBorders>
              <w:left w:val="single" w:sz="4" w:space="0" w:color="auto"/>
              <w:bottom w:val="single" w:sz="4" w:space="0" w:color="auto"/>
            </w:tcBorders>
            <w:vAlign w:val="center"/>
          </w:tcPr>
          <w:p w14:paraId="4AAEF1DC" w14:textId="77777777" w:rsidR="001363CF" w:rsidRPr="00130358" w:rsidRDefault="001363CF" w:rsidP="00D62538">
            <w:pPr>
              <w:pStyle w:val="TAL"/>
              <w:keepNext w:val="0"/>
              <w:keepLines w:val="0"/>
              <w:rPr>
                <w:rFonts w:cs="Arial"/>
                <w:lang w:eastAsia="ja-JP"/>
              </w:rPr>
            </w:pPr>
            <w:r w:rsidRPr="00130358">
              <w:rPr>
                <w:rFonts w:cs="Arial"/>
                <w:lang w:eastAsia="ja-JP"/>
              </w:rPr>
              <w:t>PDCCH_RB</w:t>
            </w:r>
          </w:p>
        </w:tc>
        <w:tc>
          <w:tcPr>
            <w:tcW w:w="1710" w:type="dxa"/>
            <w:vMerge/>
            <w:vAlign w:val="center"/>
          </w:tcPr>
          <w:p w14:paraId="34816535"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63146563" w14:textId="77777777" w:rsidR="001363CF" w:rsidRPr="00130358" w:rsidRDefault="001363CF" w:rsidP="00D62538">
            <w:pPr>
              <w:pStyle w:val="TAC"/>
              <w:keepNext w:val="0"/>
              <w:keepLines w:val="0"/>
              <w:rPr>
                <w:rFonts w:cs="Arial"/>
                <w:lang w:eastAsia="ja-JP"/>
              </w:rPr>
            </w:pPr>
          </w:p>
        </w:tc>
      </w:tr>
      <w:tr w:rsidR="001363CF" w:rsidRPr="00130358" w14:paraId="61BB4692" w14:textId="77777777" w:rsidTr="00D62538">
        <w:trPr>
          <w:cantSplit/>
          <w:jc w:val="center"/>
        </w:trPr>
        <w:tc>
          <w:tcPr>
            <w:tcW w:w="3970" w:type="dxa"/>
            <w:gridSpan w:val="2"/>
            <w:tcBorders>
              <w:left w:val="single" w:sz="4" w:space="0" w:color="auto"/>
              <w:bottom w:val="single" w:sz="4" w:space="0" w:color="auto"/>
            </w:tcBorders>
            <w:vAlign w:val="center"/>
          </w:tcPr>
          <w:p w14:paraId="49185ED9" w14:textId="77777777" w:rsidR="001363CF" w:rsidRPr="00130358" w:rsidRDefault="001363CF" w:rsidP="00D62538">
            <w:pPr>
              <w:pStyle w:val="TAL"/>
              <w:keepNext w:val="0"/>
              <w:keepLines w:val="0"/>
              <w:rPr>
                <w:rFonts w:cs="Arial"/>
                <w:lang w:eastAsia="ja-JP"/>
              </w:rPr>
            </w:pPr>
            <w:r w:rsidRPr="00130358">
              <w:rPr>
                <w:rFonts w:cs="Arial"/>
                <w:lang w:eastAsia="ja-JP"/>
              </w:rPr>
              <w:t>PDSCH_RA</w:t>
            </w:r>
          </w:p>
        </w:tc>
        <w:tc>
          <w:tcPr>
            <w:tcW w:w="1710" w:type="dxa"/>
            <w:vMerge/>
            <w:vAlign w:val="center"/>
          </w:tcPr>
          <w:p w14:paraId="46FB7AA1"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389C5D7D" w14:textId="77777777" w:rsidR="001363CF" w:rsidRPr="00130358" w:rsidRDefault="001363CF" w:rsidP="00D62538">
            <w:pPr>
              <w:pStyle w:val="TAC"/>
              <w:keepNext w:val="0"/>
              <w:keepLines w:val="0"/>
              <w:rPr>
                <w:rFonts w:cs="Arial"/>
                <w:lang w:eastAsia="ja-JP"/>
              </w:rPr>
            </w:pPr>
          </w:p>
        </w:tc>
      </w:tr>
      <w:tr w:rsidR="001363CF" w:rsidRPr="00130358" w14:paraId="06AE2859" w14:textId="77777777" w:rsidTr="00D62538">
        <w:trPr>
          <w:cantSplit/>
          <w:jc w:val="center"/>
        </w:trPr>
        <w:tc>
          <w:tcPr>
            <w:tcW w:w="3970" w:type="dxa"/>
            <w:gridSpan w:val="2"/>
            <w:tcBorders>
              <w:left w:val="single" w:sz="4" w:space="0" w:color="auto"/>
              <w:bottom w:val="single" w:sz="4" w:space="0" w:color="auto"/>
            </w:tcBorders>
            <w:vAlign w:val="center"/>
          </w:tcPr>
          <w:p w14:paraId="688F37C9" w14:textId="77777777" w:rsidR="001363CF" w:rsidRPr="00130358" w:rsidRDefault="001363CF" w:rsidP="00D62538">
            <w:pPr>
              <w:pStyle w:val="TAL"/>
              <w:keepNext w:val="0"/>
              <w:keepLines w:val="0"/>
              <w:rPr>
                <w:rFonts w:cs="Arial"/>
                <w:lang w:eastAsia="ja-JP"/>
              </w:rPr>
            </w:pPr>
            <w:r w:rsidRPr="00130358">
              <w:rPr>
                <w:rFonts w:cs="Arial"/>
                <w:lang w:eastAsia="ja-JP"/>
              </w:rPr>
              <w:t>PDSCH_RB</w:t>
            </w:r>
          </w:p>
        </w:tc>
        <w:tc>
          <w:tcPr>
            <w:tcW w:w="1710" w:type="dxa"/>
            <w:vMerge/>
            <w:vAlign w:val="center"/>
          </w:tcPr>
          <w:p w14:paraId="595C17AC"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3D0512C7" w14:textId="77777777" w:rsidR="001363CF" w:rsidRPr="00130358" w:rsidRDefault="001363CF" w:rsidP="00D62538">
            <w:pPr>
              <w:pStyle w:val="TAC"/>
              <w:keepNext w:val="0"/>
              <w:keepLines w:val="0"/>
              <w:rPr>
                <w:rFonts w:cs="Arial"/>
                <w:lang w:eastAsia="ja-JP"/>
              </w:rPr>
            </w:pPr>
          </w:p>
        </w:tc>
      </w:tr>
      <w:tr w:rsidR="001363CF" w:rsidRPr="00130358" w14:paraId="6DFB628F" w14:textId="77777777" w:rsidTr="00D62538">
        <w:trPr>
          <w:cantSplit/>
          <w:jc w:val="center"/>
        </w:trPr>
        <w:tc>
          <w:tcPr>
            <w:tcW w:w="3970" w:type="dxa"/>
            <w:gridSpan w:val="2"/>
            <w:tcBorders>
              <w:left w:val="single" w:sz="4" w:space="0" w:color="auto"/>
              <w:bottom w:val="single" w:sz="4" w:space="0" w:color="auto"/>
            </w:tcBorders>
            <w:vAlign w:val="center"/>
          </w:tcPr>
          <w:p w14:paraId="624E9FD1" w14:textId="1BAD1DDA" w:rsidR="001363CF" w:rsidRPr="00130358" w:rsidRDefault="001363CF" w:rsidP="00D62538">
            <w:pPr>
              <w:pStyle w:val="TAL"/>
              <w:keepNext w:val="0"/>
              <w:keepLines w:val="0"/>
              <w:rPr>
                <w:rFonts w:cs="Arial"/>
                <w:lang w:eastAsia="ja-JP"/>
              </w:rPr>
            </w:pPr>
            <w:proofErr w:type="spellStart"/>
            <w:r w:rsidRPr="00130358">
              <w:rPr>
                <w:rFonts w:cs="Arial"/>
                <w:lang w:eastAsia="ja-JP"/>
              </w:rPr>
              <w:t>OCNG_RA</w:t>
            </w:r>
            <w:r w:rsidRPr="00130358">
              <w:rPr>
                <w:rFonts w:cs="Arial"/>
                <w:vertAlign w:val="superscript"/>
                <w:lang w:eastAsia="ja-JP"/>
              </w:rPr>
              <w:t>Note</w:t>
            </w:r>
            <w:proofErr w:type="spellEnd"/>
            <w:r w:rsidR="00D62538" w:rsidRPr="00130358">
              <w:rPr>
                <w:rFonts w:cs="Arial"/>
                <w:vertAlign w:val="superscript"/>
                <w:lang w:eastAsia="ja-JP"/>
              </w:rPr>
              <w:t xml:space="preserve"> </w:t>
            </w:r>
            <w:r w:rsidRPr="00130358">
              <w:rPr>
                <w:rFonts w:cs="Arial"/>
                <w:vertAlign w:val="superscript"/>
                <w:lang w:eastAsia="ja-JP"/>
              </w:rPr>
              <w:t>1</w:t>
            </w:r>
          </w:p>
        </w:tc>
        <w:tc>
          <w:tcPr>
            <w:tcW w:w="1710" w:type="dxa"/>
            <w:vMerge/>
            <w:vAlign w:val="center"/>
          </w:tcPr>
          <w:p w14:paraId="7D560BAF" w14:textId="77777777" w:rsidR="001363CF" w:rsidRPr="00130358" w:rsidRDefault="001363CF" w:rsidP="00D62538">
            <w:pPr>
              <w:pStyle w:val="TAC"/>
              <w:keepNext w:val="0"/>
              <w:keepLines w:val="0"/>
              <w:rPr>
                <w:rFonts w:cs="Arial"/>
                <w:lang w:eastAsia="ja-JP"/>
              </w:rPr>
            </w:pPr>
          </w:p>
        </w:tc>
        <w:tc>
          <w:tcPr>
            <w:tcW w:w="3780" w:type="dxa"/>
            <w:gridSpan w:val="4"/>
            <w:vMerge/>
            <w:vAlign w:val="center"/>
          </w:tcPr>
          <w:p w14:paraId="690B34F4" w14:textId="77777777" w:rsidR="001363CF" w:rsidRPr="00130358" w:rsidRDefault="001363CF" w:rsidP="00D62538">
            <w:pPr>
              <w:pStyle w:val="TAC"/>
              <w:keepNext w:val="0"/>
              <w:keepLines w:val="0"/>
              <w:rPr>
                <w:rFonts w:cs="Arial"/>
                <w:lang w:eastAsia="ja-JP"/>
              </w:rPr>
            </w:pPr>
          </w:p>
        </w:tc>
      </w:tr>
      <w:tr w:rsidR="001363CF" w:rsidRPr="00130358" w14:paraId="68E128C9" w14:textId="77777777" w:rsidTr="00D62538">
        <w:trPr>
          <w:cantSplit/>
          <w:jc w:val="center"/>
        </w:trPr>
        <w:tc>
          <w:tcPr>
            <w:tcW w:w="3970" w:type="dxa"/>
            <w:gridSpan w:val="2"/>
            <w:tcBorders>
              <w:left w:val="single" w:sz="4" w:space="0" w:color="auto"/>
              <w:bottom w:val="single" w:sz="4" w:space="0" w:color="auto"/>
            </w:tcBorders>
            <w:vAlign w:val="center"/>
          </w:tcPr>
          <w:p w14:paraId="6000F3B2" w14:textId="1FAB5EC6" w:rsidR="001363CF" w:rsidRPr="00130358" w:rsidRDefault="001363CF" w:rsidP="00D62538">
            <w:pPr>
              <w:pStyle w:val="TAL"/>
              <w:keepNext w:val="0"/>
              <w:keepLines w:val="0"/>
              <w:rPr>
                <w:rFonts w:cs="Arial"/>
                <w:lang w:eastAsia="ja-JP"/>
              </w:rPr>
            </w:pPr>
            <w:r w:rsidRPr="00130358">
              <w:rPr>
                <w:rFonts w:cs="Arial"/>
                <w:lang w:eastAsia="ja-JP"/>
              </w:rPr>
              <w:t>OCNG_RB</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1</w:t>
            </w:r>
            <w:r w:rsidR="00D62538" w:rsidRPr="00130358">
              <w:rPr>
                <w:rFonts w:cs="Arial"/>
                <w:vertAlign w:val="superscript"/>
                <w:lang w:eastAsia="ja-JP"/>
              </w:rPr>
              <w:t xml:space="preserve"> </w:t>
            </w:r>
          </w:p>
        </w:tc>
        <w:tc>
          <w:tcPr>
            <w:tcW w:w="1710" w:type="dxa"/>
            <w:vMerge/>
            <w:tcBorders>
              <w:bottom w:val="single" w:sz="4" w:space="0" w:color="auto"/>
            </w:tcBorders>
            <w:vAlign w:val="center"/>
          </w:tcPr>
          <w:p w14:paraId="1F91D54C" w14:textId="77777777" w:rsidR="001363CF" w:rsidRPr="00130358" w:rsidRDefault="001363CF" w:rsidP="00D62538">
            <w:pPr>
              <w:pStyle w:val="TAC"/>
              <w:keepNext w:val="0"/>
              <w:keepLines w:val="0"/>
              <w:rPr>
                <w:rFonts w:cs="Arial"/>
                <w:lang w:eastAsia="ja-JP"/>
              </w:rPr>
            </w:pPr>
          </w:p>
        </w:tc>
        <w:tc>
          <w:tcPr>
            <w:tcW w:w="3780" w:type="dxa"/>
            <w:gridSpan w:val="4"/>
            <w:vMerge/>
            <w:tcBorders>
              <w:bottom w:val="single" w:sz="4" w:space="0" w:color="auto"/>
            </w:tcBorders>
            <w:vAlign w:val="center"/>
          </w:tcPr>
          <w:p w14:paraId="38B09216" w14:textId="77777777" w:rsidR="001363CF" w:rsidRPr="00130358" w:rsidRDefault="001363CF" w:rsidP="00D62538">
            <w:pPr>
              <w:pStyle w:val="TAC"/>
              <w:keepNext w:val="0"/>
              <w:keepLines w:val="0"/>
              <w:rPr>
                <w:rFonts w:cs="Arial"/>
                <w:lang w:eastAsia="ja-JP"/>
              </w:rPr>
            </w:pPr>
          </w:p>
        </w:tc>
      </w:tr>
      <w:tr w:rsidR="001363CF" w:rsidRPr="00130358" w14:paraId="487BF9E8" w14:textId="77777777" w:rsidTr="00D62538">
        <w:trPr>
          <w:cantSplit/>
          <w:jc w:val="center"/>
        </w:trPr>
        <w:tc>
          <w:tcPr>
            <w:tcW w:w="3970" w:type="dxa"/>
            <w:gridSpan w:val="2"/>
            <w:vAlign w:val="center"/>
          </w:tcPr>
          <w:p w14:paraId="20E69C36" w14:textId="498A8190" w:rsidR="001363CF" w:rsidRPr="00130358" w:rsidRDefault="00000000" w:rsidP="00D62538">
            <w:pPr>
              <w:pStyle w:val="TAL"/>
              <w:keepNext w:val="0"/>
              <w:keepLines w:val="0"/>
              <w:rPr>
                <w:rFonts w:cs="Arial"/>
                <w:lang w:eastAsia="ja-JP"/>
              </w:rPr>
            </w:pPr>
            <w:r>
              <w:rPr>
                <w:rFonts w:cs="Arial"/>
                <w:position w:val="-12"/>
                <w:lang w:eastAsia="ja-JP"/>
              </w:rPr>
              <w:pict w14:anchorId="723B76D2">
                <v:shape id="_x0000_i1193" type="#_x0000_t75" style="width:22.5pt;height:22.5pt" fillcolor="window">
                  <v:imagedata r:id="rId7" o:title=""/>
                </v:shape>
              </w:pict>
            </w:r>
            <w:r w:rsidR="00D62538" w:rsidRPr="00130358">
              <w:rPr>
                <w:rFonts w:cs="Arial"/>
                <w:vertAlign w:val="superscript"/>
                <w:lang w:eastAsia="ja-JP"/>
              </w:rPr>
              <w:t xml:space="preserve"> </w:t>
            </w:r>
            <w:r w:rsidR="001363CF" w:rsidRPr="00130358">
              <w:rPr>
                <w:rFonts w:cs="Arial"/>
                <w:vertAlign w:val="superscript"/>
                <w:lang w:eastAsia="ja-JP"/>
              </w:rPr>
              <w:t>Note2</w:t>
            </w:r>
          </w:p>
        </w:tc>
        <w:tc>
          <w:tcPr>
            <w:tcW w:w="1710" w:type="dxa"/>
            <w:vAlign w:val="center"/>
          </w:tcPr>
          <w:p w14:paraId="4A037A64" w14:textId="50BF8A85"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4"/>
            <w:vAlign w:val="center"/>
          </w:tcPr>
          <w:p w14:paraId="027B1FB4" w14:textId="77777777" w:rsidR="001363CF" w:rsidRPr="00130358" w:rsidRDefault="001363CF" w:rsidP="00D62538">
            <w:pPr>
              <w:pStyle w:val="TAC"/>
              <w:keepNext w:val="0"/>
              <w:keepLines w:val="0"/>
              <w:rPr>
                <w:rFonts w:cs="Arial"/>
                <w:lang w:eastAsia="ja-JP"/>
              </w:rPr>
            </w:pPr>
            <w:r w:rsidRPr="00130358">
              <w:rPr>
                <w:rFonts w:cs="Arial"/>
                <w:lang w:eastAsia="ja-JP"/>
              </w:rPr>
              <w:t>-98</w:t>
            </w:r>
          </w:p>
        </w:tc>
      </w:tr>
      <w:tr w:rsidR="001363CF" w:rsidRPr="00130358" w14:paraId="1C672CD2" w14:textId="77777777" w:rsidTr="00D62538">
        <w:trPr>
          <w:cantSplit/>
          <w:jc w:val="center"/>
        </w:trPr>
        <w:tc>
          <w:tcPr>
            <w:tcW w:w="3970" w:type="dxa"/>
            <w:gridSpan w:val="2"/>
            <w:vAlign w:val="center"/>
          </w:tcPr>
          <w:p w14:paraId="572F17FE" w14:textId="77777777" w:rsidR="001363CF" w:rsidRPr="00130358" w:rsidRDefault="00000000" w:rsidP="00D62538">
            <w:pPr>
              <w:pStyle w:val="TAL"/>
              <w:keepNext w:val="0"/>
              <w:keepLines w:val="0"/>
              <w:rPr>
                <w:rFonts w:cs="Arial"/>
                <w:lang w:eastAsia="ja-JP"/>
              </w:rPr>
            </w:pPr>
            <w:r>
              <w:rPr>
                <w:rFonts w:cs="Arial"/>
                <w:position w:val="-12"/>
                <w:lang w:eastAsia="ja-JP"/>
              </w:rPr>
              <w:pict w14:anchorId="6E4A4FE5">
                <v:shape id="_x0000_i1194" type="#_x0000_t75" style="width:42.75pt;height:22.5pt" fillcolor="window">
                  <v:imagedata r:id="rId11" o:title=""/>
                </v:shape>
              </w:pict>
            </w:r>
          </w:p>
        </w:tc>
        <w:tc>
          <w:tcPr>
            <w:tcW w:w="1710" w:type="dxa"/>
            <w:vAlign w:val="center"/>
          </w:tcPr>
          <w:p w14:paraId="44B84C88"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3780" w:type="dxa"/>
            <w:gridSpan w:val="4"/>
            <w:vAlign w:val="center"/>
          </w:tcPr>
          <w:p w14:paraId="6D5CCE67" w14:textId="77777777" w:rsidR="001363CF" w:rsidRPr="00130358" w:rsidRDefault="001363CF" w:rsidP="00D62538">
            <w:pPr>
              <w:pStyle w:val="TAC"/>
              <w:keepNext w:val="0"/>
              <w:keepLines w:val="0"/>
              <w:rPr>
                <w:rFonts w:cs="Arial"/>
                <w:lang w:eastAsia="ja-JP"/>
              </w:rPr>
            </w:pPr>
            <w:r w:rsidRPr="00130358">
              <w:rPr>
                <w:rFonts w:cs="Arial"/>
                <w:lang w:eastAsia="ja-JP"/>
              </w:rPr>
              <w:t>16</w:t>
            </w:r>
          </w:p>
        </w:tc>
      </w:tr>
      <w:tr w:rsidR="001363CF" w:rsidRPr="00130358" w14:paraId="3710A75F" w14:textId="77777777" w:rsidTr="00D62538">
        <w:trPr>
          <w:cantSplit/>
          <w:jc w:val="center"/>
        </w:trPr>
        <w:tc>
          <w:tcPr>
            <w:tcW w:w="3970" w:type="dxa"/>
            <w:gridSpan w:val="2"/>
            <w:vAlign w:val="center"/>
          </w:tcPr>
          <w:p w14:paraId="3D2F413E" w14:textId="1B2718BA" w:rsidR="001363CF" w:rsidRPr="00130358" w:rsidRDefault="001363CF" w:rsidP="00D62538">
            <w:pPr>
              <w:pStyle w:val="TAL"/>
              <w:keepNext w:val="0"/>
              <w:keepLines w:val="0"/>
              <w:rPr>
                <w:rFonts w:cs="Arial"/>
                <w:lang w:eastAsia="ja-JP"/>
              </w:rPr>
            </w:pPr>
            <w:r w:rsidRPr="00130358">
              <w:rPr>
                <w:rFonts w:cs="Arial"/>
                <w:lang w:eastAsia="ja-JP"/>
              </w:rPr>
              <w:t>RSRP</w:t>
            </w:r>
            <w:r w:rsidR="00D62538" w:rsidRPr="00130358">
              <w:rPr>
                <w:rFonts w:cs="Arial"/>
                <w:vertAlign w:val="superscript"/>
                <w:lang w:eastAsia="ja-JP"/>
              </w:rPr>
              <w:t xml:space="preserve"> </w:t>
            </w:r>
            <w:r w:rsidRPr="00130358">
              <w:rPr>
                <w:rFonts w:cs="Arial"/>
                <w:vertAlign w:val="superscript"/>
                <w:lang w:eastAsia="ja-JP"/>
              </w:rPr>
              <w:t>Note3</w:t>
            </w:r>
          </w:p>
        </w:tc>
        <w:tc>
          <w:tcPr>
            <w:tcW w:w="1710" w:type="dxa"/>
            <w:vAlign w:val="center"/>
          </w:tcPr>
          <w:p w14:paraId="58E6AFE7" w14:textId="19C7C654"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4"/>
            <w:vAlign w:val="center"/>
          </w:tcPr>
          <w:p w14:paraId="24F71C98" w14:textId="77777777" w:rsidR="001363CF" w:rsidRPr="00130358" w:rsidRDefault="001363CF" w:rsidP="00D62538">
            <w:pPr>
              <w:pStyle w:val="TAC"/>
              <w:keepNext w:val="0"/>
              <w:keepLines w:val="0"/>
              <w:rPr>
                <w:rFonts w:cs="Arial"/>
                <w:lang w:eastAsia="ja-JP"/>
              </w:rPr>
            </w:pPr>
            <w:r w:rsidRPr="00130358">
              <w:rPr>
                <w:rFonts w:cs="v4.2.0"/>
                <w:lang w:eastAsia="ja-JP"/>
              </w:rPr>
              <w:t>-82</w:t>
            </w:r>
          </w:p>
        </w:tc>
      </w:tr>
      <w:tr w:rsidR="001363CF" w:rsidRPr="00130358" w14:paraId="62E59656" w14:textId="77777777" w:rsidTr="00D62538">
        <w:trPr>
          <w:cantSplit/>
          <w:jc w:val="center"/>
        </w:trPr>
        <w:tc>
          <w:tcPr>
            <w:tcW w:w="3970" w:type="dxa"/>
            <w:gridSpan w:val="2"/>
            <w:vAlign w:val="center"/>
          </w:tcPr>
          <w:p w14:paraId="14F1AB2D" w14:textId="4F5ACC8A" w:rsidR="001363CF" w:rsidRPr="00130358" w:rsidRDefault="001363CF" w:rsidP="00D62538">
            <w:pPr>
              <w:pStyle w:val="TAL"/>
              <w:keepNext w:val="0"/>
              <w:keepLines w:val="0"/>
              <w:rPr>
                <w:rFonts w:cs="Arial"/>
                <w:lang w:eastAsia="ja-JP"/>
              </w:rPr>
            </w:pPr>
            <w:r w:rsidRPr="00130358">
              <w:rPr>
                <w:rFonts w:cs="Arial"/>
                <w:lang w:eastAsia="ja-JP"/>
              </w:rPr>
              <w:t>SCH_RP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3</w:t>
            </w:r>
          </w:p>
        </w:tc>
        <w:tc>
          <w:tcPr>
            <w:tcW w:w="1710" w:type="dxa"/>
            <w:vAlign w:val="center"/>
          </w:tcPr>
          <w:p w14:paraId="164091A7" w14:textId="7A61C3DC"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3780" w:type="dxa"/>
            <w:gridSpan w:val="4"/>
            <w:vAlign w:val="center"/>
          </w:tcPr>
          <w:p w14:paraId="46205EE7" w14:textId="77777777" w:rsidR="001363CF" w:rsidRPr="00130358" w:rsidRDefault="001363CF" w:rsidP="00D62538">
            <w:pPr>
              <w:pStyle w:val="TAC"/>
              <w:keepNext w:val="0"/>
              <w:keepLines w:val="0"/>
              <w:rPr>
                <w:rFonts w:cs="v4.2.0"/>
                <w:lang w:eastAsia="ja-JP"/>
              </w:rPr>
            </w:pPr>
            <w:r w:rsidRPr="00130358">
              <w:rPr>
                <w:rFonts w:cs="v4.2.0"/>
                <w:lang w:eastAsia="ja-JP"/>
              </w:rPr>
              <w:t>-82</w:t>
            </w:r>
          </w:p>
        </w:tc>
      </w:tr>
      <w:tr w:rsidR="001363CF" w:rsidRPr="00130358" w14:paraId="794FDE8C" w14:textId="77777777" w:rsidTr="00D62538">
        <w:trPr>
          <w:cantSplit/>
          <w:jc w:val="center"/>
        </w:trPr>
        <w:tc>
          <w:tcPr>
            <w:tcW w:w="3970" w:type="dxa"/>
            <w:gridSpan w:val="2"/>
            <w:vAlign w:val="center"/>
          </w:tcPr>
          <w:p w14:paraId="1CC559F4" w14:textId="2482C113"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r w:rsidR="00D62538" w:rsidRPr="00130358">
              <w:rPr>
                <w:rFonts w:cs="Arial"/>
                <w:lang w:eastAsia="ja-JP"/>
              </w:rPr>
              <w:t xml:space="preserve"> </w:t>
            </w:r>
          </w:p>
        </w:tc>
        <w:tc>
          <w:tcPr>
            <w:tcW w:w="1710" w:type="dxa"/>
            <w:vAlign w:val="center"/>
          </w:tcPr>
          <w:p w14:paraId="5A18B104"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3780" w:type="dxa"/>
            <w:gridSpan w:val="4"/>
            <w:vAlign w:val="center"/>
          </w:tcPr>
          <w:p w14:paraId="004BDC52"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6B29A258" w14:textId="77777777" w:rsidTr="00D62538">
        <w:trPr>
          <w:cantSplit/>
          <w:jc w:val="center"/>
        </w:trPr>
        <w:tc>
          <w:tcPr>
            <w:tcW w:w="3970" w:type="dxa"/>
            <w:gridSpan w:val="2"/>
            <w:vAlign w:val="center"/>
          </w:tcPr>
          <w:p w14:paraId="081999E0" w14:textId="1B14B32F" w:rsidR="001363CF" w:rsidRPr="00130358" w:rsidRDefault="001363CF" w:rsidP="00D62538">
            <w:pPr>
              <w:pStyle w:val="TAL"/>
              <w:keepNext w:val="0"/>
              <w:keepLines w:val="0"/>
              <w:rPr>
                <w:rFonts w:cs="Arial"/>
                <w:lang w:eastAsia="ja-JP"/>
              </w:rPr>
            </w:pPr>
            <w:r w:rsidRPr="00130358">
              <w:rPr>
                <w:rFonts w:cs="v4.2.0"/>
                <w:bCs/>
                <w:lang w:eastAsia="ja-JP"/>
              </w:rPr>
              <w:t>Correlation</w:t>
            </w:r>
            <w:r w:rsidR="00D62538" w:rsidRPr="00130358">
              <w:rPr>
                <w:rFonts w:cs="v4.2.0"/>
                <w:bCs/>
                <w:lang w:eastAsia="ja-JP"/>
              </w:rPr>
              <w:t xml:space="preserve"> </w:t>
            </w:r>
            <w:r w:rsidRPr="00130358">
              <w:rPr>
                <w:rFonts w:cs="v4.2.0"/>
                <w:bCs/>
                <w:lang w:eastAsia="ja-JP"/>
              </w:rPr>
              <w:t>Matrix</w:t>
            </w:r>
            <w:r w:rsidR="00D62538" w:rsidRPr="00130358">
              <w:rPr>
                <w:rFonts w:cs="v4.2.0"/>
                <w:bCs/>
                <w:lang w:eastAsia="ja-JP"/>
              </w:rPr>
              <w:t xml:space="preserve"> </w:t>
            </w:r>
            <w:r w:rsidRPr="00130358">
              <w:rPr>
                <w:rFonts w:cs="v4.2.0"/>
                <w:bCs/>
                <w:lang w:eastAsia="ja-JP"/>
              </w:rPr>
              <w:t>and</w:t>
            </w:r>
            <w:r w:rsidR="00D62538" w:rsidRPr="00130358">
              <w:rPr>
                <w:rFonts w:cs="v4.2.0"/>
                <w:bCs/>
                <w:lang w:eastAsia="ja-JP"/>
              </w:rPr>
              <w:t xml:space="preserve"> </w:t>
            </w:r>
            <w:r w:rsidRPr="00130358">
              <w:rPr>
                <w:rFonts w:cs="v4.2.0"/>
                <w:bCs/>
                <w:lang w:eastAsia="ja-JP"/>
              </w:rPr>
              <w:t>Antenna</w:t>
            </w:r>
            <w:r w:rsidR="00D62538" w:rsidRPr="00130358">
              <w:rPr>
                <w:rFonts w:cs="v4.2.0"/>
                <w:bCs/>
                <w:lang w:eastAsia="ja-JP"/>
              </w:rPr>
              <w:t xml:space="preserve"> </w:t>
            </w:r>
            <w:r w:rsidRPr="00130358">
              <w:rPr>
                <w:rFonts w:cs="v4.2.0"/>
                <w:bCs/>
                <w:lang w:eastAsia="ja-JP"/>
              </w:rPr>
              <w:t>Configuration</w:t>
            </w:r>
          </w:p>
        </w:tc>
        <w:tc>
          <w:tcPr>
            <w:tcW w:w="1710" w:type="dxa"/>
            <w:vAlign w:val="center"/>
          </w:tcPr>
          <w:p w14:paraId="5930CF5C"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3780" w:type="dxa"/>
            <w:gridSpan w:val="4"/>
            <w:vAlign w:val="center"/>
          </w:tcPr>
          <w:p w14:paraId="408FE3F9" w14:textId="7814A1F4" w:rsidR="001363CF" w:rsidRPr="00130358" w:rsidRDefault="001363CF" w:rsidP="00D62538">
            <w:pPr>
              <w:pStyle w:val="TAC"/>
              <w:keepNext w:val="0"/>
              <w:keepLines w:val="0"/>
              <w:rPr>
                <w:rFonts w:cs="Arial"/>
                <w:lang w:eastAsia="ja-JP"/>
              </w:rPr>
            </w:pPr>
            <w:r w:rsidRPr="00130358">
              <w:rPr>
                <w:rFonts w:cs="Arial"/>
                <w:lang w:eastAsia="ja-JP"/>
              </w:rPr>
              <w:t>1x2</w:t>
            </w:r>
            <w:r w:rsidR="00D62538" w:rsidRPr="00130358">
              <w:rPr>
                <w:rFonts w:cs="Arial"/>
                <w:lang w:eastAsia="ja-JP"/>
              </w:rPr>
              <w:t xml:space="preserve"> </w:t>
            </w:r>
            <w:r w:rsidRPr="00130358">
              <w:rPr>
                <w:rFonts w:cs="Arial"/>
                <w:lang w:eastAsia="ja-JP"/>
              </w:rPr>
              <w:t>Low</w:t>
            </w:r>
          </w:p>
        </w:tc>
      </w:tr>
      <w:tr w:rsidR="001363CF" w:rsidRPr="00130358" w14:paraId="298258EA" w14:textId="77777777" w:rsidTr="00D62538">
        <w:trPr>
          <w:cantSplit/>
          <w:jc w:val="center"/>
        </w:trPr>
        <w:tc>
          <w:tcPr>
            <w:tcW w:w="9460" w:type="dxa"/>
            <w:gridSpan w:val="7"/>
            <w:vAlign w:val="center"/>
          </w:tcPr>
          <w:p w14:paraId="3745F079" w14:textId="5BD00CB7"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OCNG</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used</w:t>
            </w:r>
            <w:r w:rsidR="00D62538" w:rsidRPr="00130358">
              <w:rPr>
                <w:rFonts w:cs="Arial"/>
                <w:lang w:eastAsia="ja-JP"/>
              </w:rPr>
              <w:t xml:space="preserve"> </w:t>
            </w:r>
            <w:r w:rsidR="001363CF" w:rsidRPr="00130358">
              <w:rPr>
                <w:rFonts w:cs="Arial"/>
                <w:lang w:eastAsia="ja-JP"/>
              </w:rPr>
              <w:t>such</w:t>
            </w:r>
            <w:r w:rsidR="00D62538" w:rsidRPr="00130358">
              <w:rPr>
                <w:rFonts w:cs="Arial"/>
                <w:lang w:eastAsia="ja-JP"/>
              </w:rPr>
              <w:t xml:space="preserve"> </w:t>
            </w:r>
            <w:r w:rsidR="001363CF" w:rsidRPr="00130358">
              <w:rPr>
                <w:rFonts w:cs="Arial"/>
                <w:lang w:eastAsia="ja-JP"/>
              </w:rPr>
              <w:t>that</w:t>
            </w:r>
            <w:r w:rsidR="00D62538" w:rsidRPr="00130358">
              <w:rPr>
                <w:rFonts w:cs="Arial"/>
                <w:lang w:eastAsia="ja-JP"/>
              </w:rPr>
              <w:t xml:space="preserve"> </w:t>
            </w:r>
            <w:r w:rsidR="001363CF" w:rsidRPr="00130358">
              <w:rPr>
                <w:rFonts w:cs="Arial"/>
                <w:lang w:eastAsia="ja-JP"/>
              </w:rPr>
              <w:t>cell</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fully</w:t>
            </w:r>
            <w:r w:rsidR="00D62538" w:rsidRPr="00130358">
              <w:rPr>
                <w:rFonts w:cs="Arial"/>
                <w:lang w:eastAsia="ja-JP"/>
              </w:rPr>
              <w:t xml:space="preserve"> </w:t>
            </w:r>
            <w:r w:rsidR="001363CF" w:rsidRPr="00130358">
              <w:rPr>
                <w:rFonts w:cs="Arial"/>
                <w:lang w:eastAsia="ja-JP"/>
              </w:rPr>
              <w:t>allocated</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a</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total</w:t>
            </w:r>
            <w:r w:rsidR="00D62538" w:rsidRPr="00130358">
              <w:rPr>
                <w:rFonts w:cs="Arial"/>
                <w:lang w:eastAsia="ja-JP"/>
              </w:rPr>
              <w:t xml:space="preserve"> </w:t>
            </w:r>
            <w:r w:rsidR="001363CF" w:rsidRPr="00130358">
              <w:rPr>
                <w:rFonts w:cs="Arial"/>
                <w:lang w:eastAsia="ja-JP"/>
              </w:rPr>
              <w:t>transmitted</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spectral</w:t>
            </w:r>
            <w:r w:rsidR="00D62538" w:rsidRPr="00130358">
              <w:rPr>
                <w:rFonts w:cs="Arial"/>
                <w:lang w:eastAsia="ja-JP"/>
              </w:rPr>
              <w:t xml:space="preserve"> </w:t>
            </w:r>
            <w:r w:rsidR="001363CF" w:rsidRPr="00130358">
              <w:rPr>
                <w:rFonts w:cs="Arial"/>
                <w:lang w:eastAsia="ja-JP"/>
              </w:rPr>
              <w:t>density</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achieved</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all</w:t>
            </w:r>
            <w:r w:rsidR="00D62538" w:rsidRPr="00130358">
              <w:rPr>
                <w:rFonts w:cs="Arial"/>
                <w:lang w:eastAsia="ja-JP"/>
              </w:rPr>
              <w:t xml:space="preserve"> </w:t>
            </w:r>
            <w:r w:rsidR="001363CF" w:rsidRPr="00130358">
              <w:rPr>
                <w:rFonts w:cs="Arial"/>
                <w:lang w:eastAsia="ja-JP"/>
              </w:rPr>
              <w:t>OFDM</w:t>
            </w:r>
            <w:r w:rsidR="00D62538" w:rsidRPr="00130358">
              <w:rPr>
                <w:rFonts w:cs="Arial"/>
                <w:lang w:eastAsia="ja-JP"/>
              </w:rPr>
              <w:t xml:space="preserve"> </w:t>
            </w:r>
            <w:r w:rsidR="001363CF" w:rsidRPr="00130358">
              <w:rPr>
                <w:rFonts w:cs="Arial"/>
                <w:lang w:eastAsia="ja-JP"/>
              </w:rPr>
              <w:t>symbols.</w:t>
            </w:r>
          </w:p>
          <w:p w14:paraId="11271805" w14:textId="54FE3E80"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cells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33E7FCE7">
                <v:shape id="_x0000_i1195" type="#_x0000_t75" style="width:21.75pt;height:18.75pt" fillcolor="window">
                  <v:imagedata r:id="rId7"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23D124ED" w14:textId="47A574A2" w:rsidR="001363CF" w:rsidRPr="00130358" w:rsidRDefault="00483222" w:rsidP="00D62538">
            <w:pPr>
              <w:pStyle w:val="TAC"/>
              <w:keepNext w:val="0"/>
              <w:keepLines w:val="0"/>
              <w:ind w:left="851" w:hanging="851"/>
              <w:jc w:val="left"/>
              <w:rPr>
                <w:rFonts w:cs="Arial"/>
                <w:lang w:eastAsia="ja-JP"/>
              </w:rPr>
            </w:pPr>
            <w:r w:rsidRPr="00130358">
              <w:rPr>
                <w:rFonts w:cs="Arial"/>
                <w:lang w:eastAsia="ja-JP"/>
              </w:rPr>
              <w:t>NOTE 3:</w:t>
            </w:r>
            <w:r w:rsidR="001363CF" w:rsidRPr="00130358">
              <w:rPr>
                <w:rFonts w:cs="Arial"/>
                <w:lang w:eastAsia="ja-JP"/>
              </w:rPr>
              <w:tab/>
              <w:t>RSRP</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tc>
      </w:tr>
    </w:tbl>
    <w:p w14:paraId="0899C10F" w14:textId="77777777" w:rsidR="001363CF" w:rsidRPr="00130358" w:rsidRDefault="001363CF" w:rsidP="00D62538">
      <w:pPr>
        <w:rPr>
          <w:color w:val="000000"/>
          <w:kern w:val="2"/>
          <w:lang w:eastAsia="zh-CN"/>
        </w:rPr>
      </w:pPr>
    </w:p>
    <w:p w14:paraId="0D900AD5" w14:textId="77777777" w:rsidR="001363CF" w:rsidRPr="00130358" w:rsidRDefault="001363CF" w:rsidP="00D62538">
      <w:pPr>
        <w:rPr>
          <w:color w:val="000000"/>
          <w:kern w:val="2"/>
          <w:lang w:eastAsia="zh-CN"/>
        </w:rPr>
      </w:pPr>
      <w:r w:rsidRPr="00130358">
        <w:rPr>
          <w:color w:val="000000"/>
          <w:kern w:val="2"/>
          <w:lang w:eastAsia="zh-CN"/>
        </w:rPr>
        <w:t xml:space="preserve">The UE shall be continuously scheduled on </w:t>
      </w:r>
      <w:proofErr w:type="spellStart"/>
      <w:r w:rsidRPr="00130358">
        <w:rPr>
          <w:color w:val="000000"/>
          <w:kern w:val="2"/>
          <w:lang w:eastAsia="zh-CN"/>
        </w:rPr>
        <w:t>PCell</w:t>
      </w:r>
      <w:proofErr w:type="spellEnd"/>
      <w:r w:rsidRPr="00130358">
        <w:rPr>
          <w:color w:val="000000"/>
          <w:kern w:val="2"/>
          <w:lang w:eastAsia="zh-CN"/>
        </w:rPr>
        <w:t xml:space="preserve"> on RF channel 1 during T3. During T3, 100% of all expected ACK/NACKs shall be transmitted by the V2X UE.</w:t>
      </w:r>
    </w:p>
    <w:p w14:paraId="69FC5190" w14:textId="77777777" w:rsidR="001363CF" w:rsidRPr="00130358" w:rsidRDefault="001363CF" w:rsidP="00D62538">
      <w:pPr>
        <w:pStyle w:val="Heading2"/>
        <w:keepNext w:val="0"/>
        <w:keepLines w:val="0"/>
      </w:pPr>
      <w:r w:rsidRPr="00130358">
        <w:t>12.6</w:t>
      </w:r>
      <w:r w:rsidRPr="00130358">
        <w:tab/>
        <w:t>V2X UE Autonomous Resource Selection/Reselection Measurement Test</w:t>
      </w:r>
    </w:p>
    <w:p w14:paraId="0FD1E665" w14:textId="77777777" w:rsidR="001363CF" w:rsidRPr="00130358" w:rsidRDefault="001363CF" w:rsidP="00D62538">
      <w:pPr>
        <w:pStyle w:val="Heading3"/>
        <w:keepNext w:val="0"/>
        <w:keepLines w:val="0"/>
      </w:pPr>
      <w:r w:rsidRPr="00130358">
        <w:t>12.6.1</w:t>
      </w:r>
      <w:r w:rsidRPr="00130358">
        <w:tab/>
        <w:t>V2X UE Autonomous Resource Selection/Reselection Tests for PSSCH-RSRP measurements</w:t>
      </w:r>
    </w:p>
    <w:p w14:paraId="02806572" w14:textId="77777777" w:rsidR="001363CF" w:rsidRPr="00130358" w:rsidRDefault="001363CF" w:rsidP="00D62538">
      <w:pPr>
        <w:pStyle w:val="Heading4"/>
        <w:keepNext w:val="0"/>
        <w:keepLines w:val="0"/>
        <w:rPr>
          <w:rFonts w:eastAsia="Batang"/>
        </w:rPr>
      </w:pPr>
      <w:r w:rsidRPr="00130358">
        <w:rPr>
          <w:rFonts w:eastAsia="Batang"/>
        </w:rPr>
        <w:t>12.6.1.1</w:t>
      </w:r>
      <w:r w:rsidRPr="00130358">
        <w:rPr>
          <w:rFonts w:eastAsia="Batang"/>
        </w:rPr>
        <w:tab/>
        <w:t>Test Purpose</w:t>
      </w:r>
    </w:p>
    <w:p w14:paraId="12C07519" w14:textId="77777777" w:rsidR="001363CF" w:rsidRPr="00130358" w:rsidRDefault="001363CF" w:rsidP="00D62538">
      <w:pPr>
        <w:tabs>
          <w:tab w:val="left" w:pos="1080"/>
        </w:tabs>
      </w:pPr>
      <w:r w:rsidRPr="00130358">
        <w:t xml:space="preserve">The purpose of this test is to verify the requirements related to autonomous resource selection / reselection for V2X UE in mode 4 defined in 3GPP TS 36.133 [4] clause 13.5. For this test, the UE is triggered by the test loop function or the upper layers to transmit for V2X </w:t>
      </w:r>
      <w:proofErr w:type="spellStart"/>
      <w:r w:rsidRPr="00130358">
        <w:t>Sidelink</w:t>
      </w:r>
      <w:proofErr w:type="spellEnd"/>
      <w:r w:rsidRPr="00130358">
        <w:t xml:space="preserve"> Communication.</w:t>
      </w:r>
    </w:p>
    <w:p w14:paraId="7C58F9C7" w14:textId="77777777" w:rsidR="001363CF" w:rsidRPr="00130358" w:rsidRDefault="001363CF" w:rsidP="00D62538">
      <w:pPr>
        <w:pStyle w:val="Heading4"/>
        <w:keepNext w:val="0"/>
        <w:keepLines w:val="0"/>
        <w:rPr>
          <w:rFonts w:eastAsia="Batang"/>
        </w:rPr>
      </w:pPr>
      <w:r w:rsidRPr="00130358">
        <w:rPr>
          <w:rFonts w:eastAsia="Batang"/>
        </w:rPr>
        <w:t>12.6.1.2</w:t>
      </w:r>
      <w:r w:rsidRPr="00130358">
        <w:rPr>
          <w:rFonts w:eastAsia="Batang"/>
        </w:rPr>
        <w:tab/>
        <w:t>Applicability of requirements</w:t>
      </w:r>
    </w:p>
    <w:p w14:paraId="7C7332E3" w14:textId="77777777" w:rsidR="001363CF" w:rsidRPr="00130358" w:rsidRDefault="001363CF" w:rsidP="00772922">
      <w:r w:rsidRPr="00130358">
        <w:t>The requirements in this clause are applicable to EUTRA Release 14 UEs supporting V2X communications, Band 47 and any EUTRA band.</w:t>
      </w:r>
    </w:p>
    <w:p w14:paraId="6A74285F" w14:textId="77777777" w:rsidR="001363CF" w:rsidRPr="00130358" w:rsidRDefault="001363CF" w:rsidP="00D62538">
      <w:pPr>
        <w:pStyle w:val="Heading4"/>
        <w:keepNext w:val="0"/>
        <w:keepLines w:val="0"/>
        <w:rPr>
          <w:rFonts w:eastAsia="Batang"/>
        </w:rPr>
      </w:pPr>
      <w:r w:rsidRPr="00130358">
        <w:rPr>
          <w:rFonts w:eastAsia="Batang"/>
        </w:rPr>
        <w:t>12.6.1.3</w:t>
      </w:r>
      <w:r w:rsidRPr="00130358">
        <w:rPr>
          <w:rFonts w:eastAsia="Batang"/>
        </w:rPr>
        <w:tab/>
        <w:t>Minimum Conformance Requirements</w:t>
      </w:r>
    </w:p>
    <w:p w14:paraId="053DB2BC" w14:textId="6F967A92" w:rsidR="001363CF" w:rsidRPr="00130358" w:rsidRDefault="001363CF" w:rsidP="00D62538">
      <w:pPr>
        <w:rPr>
          <w:lang w:eastAsia="zh-CN"/>
        </w:rPr>
      </w:pPr>
      <w:r w:rsidRPr="00130358">
        <w:rPr>
          <w:lang w:eastAsia="zh-CN"/>
        </w:rPr>
        <w:t xml:space="preserve">The UE physical layer shall be capable of performing the PSSCH-RSRP measurements [12] on the carrier operating V2X </w:t>
      </w:r>
      <w:proofErr w:type="spellStart"/>
      <w:r w:rsidRPr="00130358">
        <w:rPr>
          <w:lang w:eastAsia="zh-CN"/>
        </w:rPr>
        <w:t>sidelink</w:t>
      </w:r>
      <w:proofErr w:type="spellEnd"/>
      <w:r w:rsidRPr="00130358">
        <w:rPr>
          <w:lang w:eastAsia="zh-CN"/>
        </w:rPr>
        <w:t xml:space="preserve"> communication for determining the subset of resources to be excluded in PSSCH resource selection in </w:t>
      </w:r>
      <w:proofErr w:type="spellStart"/>
      <w:r w:rsidRPr="00130358">
        <w:rPr>
          <w:lang w:eastAsia="zh-CN"/>
        </w:rPr>
        <w:t>sidelink</w:t>
      </w:r>
      <w:proofErr w:type="spellEnd"/>
      <w:r w:rsidRPr="00130358">
        <w:rPr>
          <w:lang w:eastAsia="zh-CN"/>
        </w:rPr>
        <w:t xml:space="preserve"> transmission mode 4. The PSSCH-RSRP measurement period corresponds to one sub-frame and the measurement shall meet the PSSCH-RSRP measurement accuracy requirement in 3GPP TS 36.133 [4] </w:t>
      </w:r>
      <w:r w:rsidR="00483222" w:rsidRPr="00130358">
        <w:rPr>
          <w:lang w:eastAsia="zh-CN"/>
        </w:rPr>
        <w:t>Clause</w:t>
      </w:r>
      <w:r w:rsidRPr="00130358">
        <w:rPr>
          <w:lang w:eastAsia="zh-CN"/>
        </w:rPr>
        <w:t xml:space="preserve"> 9.10.</w:t>
      </w:r>
    </w:p>
    <w:p w14:paraId="2AFE9131" w14:textId="4CFB3DA0" w:rsidR="001363CF" w:rsidRPr="00130358" w:rsidRDefault="001363CF" w:rsidP="00D62538">
      <w:pPr>
        <w:rPr>
          <w:lang w:eastAsia="zh-CN"/>
        </w:rPr>
      </w:pPr>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13.5 and A.12.6.1</w:t>
      </w:r>
    </w:p>
    <w:p w14:paraId="0314D5CD" w14:textId="77777777" w:rsidR="001363CF" w:rsidRPr="00130358" w:rsidRDefault="001363CF" w:rsidP="000835DA">
      <w:pPr>
        <w:pStyle w:val="Heading4"/>
        <w:keepLines w:val="0"/>
        <w:rPr>
          <w:rFonts w:eastAsia="Batang"/>
        </w:rPr>
      </w:pPr>
      <w:r w:rsidRPr="00130358">
        <w:rPr>
          <w:rFonts w:eastAsia="Batang"/>
        </w:rPr>
        <w:t>12.6.1.4</w:t>
      </w:r>
      <w:r w:rsidRPr="00130358">
        <w:rPr>
          <w:rFonts w:eastAsia="Batang"/>
        </w:rPr>
        <w:tab/>
        <w:t>Test Description</w:t>
      </w:r>
    </w:p>
    <w:p w14:paraId="515ADA82" w14:textId="77777777" w:rsidR="001363CF" w:rsidRPr="00130358" w:rsidRDefault="001363CF" w:rsidP="000835DA">
      <w:pPr>
        <w:pStyle w:val="Heading5"/>
        <w:keepLines w:val="0"/>
        <w:rPr>
          <w:snapToGrid w:val="0"/>
          <w:kern w:val="2"/>
        </w:rPr>
      </w:pPr>
      <w:r w:rsidRPr="00130358">
        <w:rPr>
          <w:snapToGrid w:val="0"/>
          <w:kern w:val="2"/>
        </w:rPr>
        <w:t>12.6.1.4.1</w:t>
      </w:r>
      <w:r w:rsidRPr="00130358">
        <w:rPr>
          <w:snapToGrid w:val="0"/>
          <w:kern w:val="2"/>
        </w:rPr>
        <w:tab/>
        <w:t>Initial Conditions</w:t>
      </w:r>
    </w:p>
    <w:p w14:paraId="257DA08C" w14:textId="77777777" w:rsidR="001363CF" w:rsidRPr="00130358" w:rsidRDefault="001363CF" w:rsidP="00D62538">
      <w:r w:rsidRPr="00130358">
        <w:t>Resource pool configuration for PSCCH and PSSCH reference measurement channels are set according to Table 12.6.1.4.1-1 and Annex A.12 as appropriate.</w:t>
      </w:r>
    </w:p>
    <w:p w14:paraId="5F84D3E1" w14:textId="77777777" w:rsidR="001363CF" w:rsidRPr="00130358" w:rsidRDefault="001363CF" w:rsidP="00D62538">
      <w:r w:rsidRPr="00130358">
        <w:t>Test Environment: Normal, as defined in 3GPP TS 36.508 [7] clause 4.1.</w:t>
      </w:r>
    </w:p>
    <w:p w14:paraId="05C14159" w14:textId="5237EA19"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61F4A84E" w14:textId="77777777" w:rsidR="001363CF" w:rsidRPr="00130358" w:rsidRDefault="001363CF" w:rsidP="00D62538">
      <w:r w:rsidRPr="00130358">
        <w:t>Channel Bandwidth to be tested: 10 MHz as defined in Table 12.6.1.</w:t>
      </w:r>
      <w:r w:rsidRPr="00130358">
        <w:rPr>
          <w:rFonts w:eastAsia="PMingLiU"/>
          <w:lang w:eastAsia="zh-TW"/>
        </w:rPr>
        <w:t>4.1</w:t>
      </w:r>
      <w:r w:rsidRPr="00130358">
        <w:t>-</w:t>
      </w:r>
      <w:r w:rsidRPr="00130358">
        <w:rPr>
          <w:lang w:eastAsia="zh-CN"/>
        </w:rPr>
        <w:t>1</w:t>
      </w:r>
      <w:r w:rsidRPr="00130358">
        <w:t>.</w:t>
      </w:r>
    </w:p>
    <w:p w14:paraId="01E9A24A"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AWGN noise sources to the UE antenna connectors, connect the SS COM port to the UE COM port as shown in 3GPP TS 36.508 [7] Annex A</w:t>
      </w:r>
      <w:r w:rsidRPr="00130358">
        <w:rPr>
          <w:rFonts w:eastAsia="PMingLiU"/>
          <w:lang w:eastAsia="zh-TW"/>
        </w:rPr>
        <w:t>.92b.</w:t>
      </w:r>
    </w:p>
    <w:p w14:paraId="7B039E36" w14:textId="52E5FC1A"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w:t>
      </w:r>
      <w:proofErr w:type="spellStart"/>
      <w:r w:rsidRPr="00130358">
        <w:rPr>
          <w:rFonts w:eastAsia="PMingLiU"/>
          <w:lang w:eastAsia="zh-TW"/>
        </w:rPr>
        <w:t>sidelink</w:t>
      </w:r>
      <w:proofErr w:type="spellEnd"/>
      <w:r w:rsidRPr="00130358">
        <w:rPr>
          <w:rFonts w:eastAsia="PMingLiU"/>
          <w:lang w:eastAsia="zh-TW"/>
        </w:rPr>
        <w:t xml:space="preserve">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12.6.1.4.3.</w:t>
      </w:r>
    </w:p>
    <w:p w14:paraId="54D979B3"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The GNSS simulator is configured for Scenario #1: static in Geographical area #1, as defined in 3GPP TS 36.508 [7] Table 4.11.2-2. Geographical area #1 is also pre-configured in the UE.</w:t>
      </w:r>
    </w:p>
    <w:p w14:paraId="361EB127"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12.6.1.</w:t>
      </w:r>
      <w:r w:rsidRPr="00130358">
        <w:rPr>
          <w:rFonts w:eastAsia="PMingLiU"/>
          <w:lang w:eastAsia="zh-TW"/>
        </w:rPr>
        <w:t>4.1</w:t>
      </w:r>
      <w:r w:rsidRPr="00130358">
        <w:t>-</w:t>
      </w:r>
      <w:r w:rsidRPr="00130358">
        <w:rPr>
          <w:lang w:eastAsia="zh-CN"/>
        </w:rPr>
        <w:t>1</w:t>
      </w:r>
      <w:r w:rsidRPr="00130358">
        <w:rPr>
          <w:rFonts w:eastAsia="PMingLiU"/>
          <w:lang w:eastAsia="zh-TW"/>
        </w:rPr>
        <w:t>.</w:t>
      </w:r>
    </w:p>
    <w:p w14:paraId="527EF8F0"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6C20EBDF" w14:textId="55817A86"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V2X UE under test is in State 5A-V2X (transmit mode) according </w:t>
      </w:r>
      <w:r w:rsidR="00772922" w:rsidRPr="00130358">
        <w:rPr>
          <w:rFonts w:eastAsia="PMingLiU"/>
          <w:lang w:eastAsia="zh-TW"/>
        </w:rPr>
        <w:t>to 3GPP TS</w:t>
      </w:r>
      <w:r w:rsidRPr="00130358">
        <w:rPr>
          <w:rFonts w:eastAsia="PMingLiU"/>
          <w:lang w:eastAsia="zh-TW"/>
        </w:rPr>
        <w:t xml:space="preserve"> 36.508 [7] clause 4.5.9</w:t>
      </w:r>
    </w:p>
    <w:p w14:paraId="4605BE4D" w14:textId="77777777" w:rsidR="001363CF" w:rsidRPr="00130358" w:rsidRDefault="001363CF" w:rsidP="00D62538">
      <w:pPr>
        <w:pStyle w:val="B1"/>
        <w:rPr>
          <w:rFonts w:eastAsia="PMingLiU"/>
          <w:lang w:eastAsia="zh-TW"/>
        </w:rPr>
      </w:pPr>
      <w:r w:rsidRPr="00130358">
        <w:rPr>
          <w:rFonts w:eastAsia="PMingLiU"/>
          <w:lang w:eastAsia="zh-TW"/>
        </w:rPr>
        <w:t>7.</w:t>
      </w:r>
      <w:r w:rsidRPr="00130358">
        <w:rPr>
          <w:rFonts w:eastAsia="PMingLiU"/>
          <w:lang w:eastAsia="zh-TW"/>
        </w:rPr>
        <w:tab/>
        <w:t>The GNSS simulator is triggered to start step 1 of Scenario #1 to simulate a location in the centre of Geographical</w:t>
      </w:r>
      <w:r w:rsidRPr="00130358">
        <w:rPr>
          <w:rFonts w:eastAsia="PMingLiU"/>
          <w:i/>
          <w:lang w:eastAsia="zh-TW"/>
        </w:rPr>
        <w:t xml:space="preserve"> </w:t>
      </w:r>
      <w:r w:rsidRPr="00130358">
        <w:rPr>
          <w:rFonts w:eastAsia="PMingLiU"/>
          <w:lang w:eastAsia="zh-TW"/>
        </w:rPr>
        <w:t>area #1. Wait for the UE to acquire the GNSS signal and start to transmit.</w:t>
      </w:r>
    </w:p>
    <w:p w14:paraId="65626637" w14:textId="77777777" w:rsidR="001363CF" w:rsidRPr="00130358" w:rsidRDefault="001363CF" w:rsidP="00D62538">
      <w:pPr>
        <w:pStyle w:val="TH"/>
        <w:keepNext w:val="0"/>
        <w:keepLines w:val="0"/>
      </w:pPr>
      <w:r w:rsidRPr="00130358">
        <w:t xml:space="preserve">Table 12.6.1.4.1-1: Test Parameters for </w:t>
      </w:r>
      <w:r w:rsidRPr="00130358">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1363CF" w:rsidRPr="00130358" w14:paraId="27601F0F" w14:textId="77777777" w:rsidTr="000835DA">
        <w:trPr>
          <w:tblHeader/>
          <w:jc w:val="center"/>
        </w:trPr>
        <w:tc>
          <w:tcPr>
            <w:tcW w:w="3790" w:type="dxa"/>
            <w:gridSpan w:val="2"/>
            <w:tcBorders>
              <w:bottom w:val="single" w:sz="4" w:space="0" w:color="auto"/>
            </w:tcBorders>
          </w:tcPr>
          <w:p w14:paraId="0AF82872"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bottom w:val="single" w:sz="4" w:space="0" w:color="auto"/>
            </w:tcBorders>
          </w:tcPr>
          <w:p w14:paraId="6D34566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834" w:type="dxa"/>
            <w:tcBorders>
              <w:bottom w:val="single" w:sz="4" w:space="0" w:color="auto"/>
            </w:tcBorders>
          </w:tcPr>
          <w:p w14:paraId="0BE4C2EF"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514" w:type="dxa"/>
            <w:tcBorders>
              <w:bottom w:val="single" w:sz="4" w:space="0" w:color="auto"/>
            </w:tcBorders>
          </w:tcPr>
          <w:p w14:paraId="6216FFCC"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065070DC" w14:textId="77777777" w:rsidTr="00D62538">
        <w:trPr>
          <w:jc w:val="center"/>
        </w:trPr>
        <w:tc>
          <w:tcPr>
            <w:tcW w:w="3790" w:type="dxa"/>
            <w:gridSpan w:val="2"/>
          </w:tcPr>
          <w:p w14:paraId="2D945625" w14:textId="02778B39"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709" w:type="dxa"/>
          </w:tcPr>
          <w:p w14:paraId="2EB99F29" w14:textId="77777777" w:rsidR="001363CF" w:rsidRPr="00130358" w:rsidRDefault="001363CF" w:rsidP="00D62538">
            <w:pPr>
              <w:pStyle w:val="TAC"/>
              <w:keepNext w:val="0"/>
              <w:keepLines w:val="0"/>
              <w:rPr>
                <w:rFonts w:eastAsia="Calibri" w:cs="Arial"/>
                <w:lang w:eastAsia="ja-JP"/>
              </w:rPr>
            </w:pPr>
          </w:p>
        </w:tc>
        <w:tc>
          <w:tcPr>
            <w:tcW w:w="2834" w:type="dxa"/>
          </w:tcPr>
          <w:p w14:paraId="221BB9F1"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w:t>
            </w:r>
          </w:p>
        </w:tc>
        <w:tc>
          <w:tcPr>
            <w:tcW w:w="2514" w:type="dxa"/>
          </w:tcPr>
          <w:p w14:paraId="1CB9286C" w14:textId="66C9815D"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32A1D5D3" w14:textId="77777777" w:rsidTr="00D62538">
        <w:trPr>
          <w:jc w:val="center"/>
        </w:trPr>
        <w:tc>
          <w:tcPr>
            <w:tcW w:w="3790" w:type="dxa"/>
            <w:gridSpan w:val="2"/>
          </w:tcPr>
          <w:p w14:paraId="57064F2F" w14:textId="01ABBB20"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w:t>
            </w:r>
            <w:proofErr w:type="spellStart"/>
            <w:r w:rsidRPr="00130358">
              <w:rPr>
                <w:rFonts w:cs="Arial"/>
                <w:lang w:eastAsia="ja-JP"/>
              </w:rPr>
              <w:t>BW</w:t>
            </w:r>
            <w:r w:rsidRPr="00130358">
              <w:rPr>
                <w:rFonts w:cs="Arial"/>
                <w:vertAlign w:val="subscript"/>
                <w:lang w:eastAsia="ja-JP"/>
              </w:rPr>
              <w:t>channel</w:t>
            </w:r>
            <w:proofErr w:type="spellEnd"/>
            <w:r w:rsidRPr="00130358">
              <w:rPr>
                <w:rFonts w:cs="Arial"/>
                <w:lang w:eastAsia="ja-JP"/>
              </w:rPr>
              <w:t>)</w:t>
            </w:r>
          </w:p>
        </w:tc>
        <w:tc>
          <w:tcPr>
            <w:tcW w:w="709" w:type="dxa"/>
          </w:tcPr>
          <w:p w14:paraId="28189ECF"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834" w:type="dxa"/>
          </w:tcPr>
          <w:p w14:paraId="539131C8"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514" w:type="dxa"/>
          </w:tcPr>
          <w:p w14:paraId="042FA38C" w14:textId="77777777" w:rsidR="001363CF" w:rsidRPr="00130358" w:rsidRDefault="001363CF" w:rsidP="00D62538">
            <w:pPr>
              <w:pStyle w:val="TAC"/>
              <w:keepNext w:val="0"/>
              <w:keepLines w:val="0"/>
              <w:rPr>
                <w:rFonts w:eastAsia="Calibri" w:cs="Arial"/>
                <w:lang w:eastAsia="ja-JP"/>
              </w:rPr>
            </w:pPr>
          </w:p>
        </w:tc>
      </w:tr>
      <w:tr w:rsidR="001363CF" w:rsidRPr="00130358" w14:paraId="4FDEEDAC" w14:textId="77777777" w:rsidTr="00D62538">
        <w:trPr>
          <w:jc w:val="center"/>
        </w:trPr>
        <w:tc>
          <w:tcPr>
            <w:tcW w:w="3790" w:type="dxa"/>
            <w:gridSpan w:val="2"/>
            <w:vAlign w:val="center"/>
          </w:tcPr>
          <w:p w14:paraId="0594E0B0" w14:textId="405C94CE"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zh-CN"/>
              </w:rPr>
              <w:t>pre-</w:t>
            </w:r>
            <w:r w:rsidRPr="00130358">
              <w:rPr>
                <w:rFonts w:cs="Arial"/>
                <w:lang w:eastAsia="ja-JP"/>
              </w:rPr>
              <w:t>configuration</w:t>
            </w:r>
          </w:p>
        </w:tc>
        <w:tc>
          <w:tcPr>
            <w:tcW w:w="709" w:type="dxa"/>
          </w:tcPr>
          <w:p w14:paraId="3B7C7C08" w14:textId="77777777" w:rsidR="001363CF" w:rsidRPr="00130358" w:rsidRDefault="001363CF" w:rsidP="00D62538">
            <w:pPr>
              <w:pStyle w:val="TAC"/>
              <w:keepNext w:val="0"/>
              <w:keepLines w:val="0"/>
              <w:rPr>
                <w:rFonts w:eastAsia="Calibri" w:cs="Arial"/>
                <w:lang w:eastAsia="ja-JP"/>
              </w:rPr>
            </w:pPr>
          </w:p>
        </w:tc>
        <w:tc>
          <w:tcPr>
            <w:tcW w:w="2834" w:type="dxa"/>
          </w:tcPr>
          <w:p w14:paraId="31AF0C4F" w14:textId="11704337"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2377FE87" w14:textId="2213F740"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w:t>
            </w:r>
            <w:r w:rsidRPr="00130358">
              <w:rPr>
                <w:rFonts w:cs="Arial"/>
                <w:lang w:eastAsia="zh-CN"/>
              </w:rPr>
              <w:t>1</w:t>
            </w:r>
            <w:r w:rsidRPr="00130358">
              <w:rPr>
                <w:rFonts w:cs="Arial"/>
                <w:lang w:eastAsia="ja-JP"/>
              </w:rPr>
              <w:t>)</w:t>
            </w:r>
            <w:r w:rsidR="00D62538" w:rsidRPr="00130358">
              <w:rPr>
                <w:rFonts w:cs="Arial"/>
                <w:lang w:eastAsia="ja-JP"/>
              </w:rPr>
              <w:t xml:space="preserve"> </w:t>
            </w:r>
          </w:p>
        </w:tc>
        <w:tc>
          <w:tcPr>
            <w:tcW w:w="2514" w:type="dxa"/>
          </w:tcPr>
          <w:p w14:paraId="4D6C53FD" w14:textId="4C11B12D" w:rsidR="001363CF" w:rsidRPr="00130358" w:rsidRDefault="001363CF" w:rsidP="00D62538">
            <w:pPr>
              <w:pStyle w:val="TAC"/>
              <w:keepNext w:val="0"/>
              <w:keepLines w:val="0"/>
              <w:jc w:val="left"/>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59347A1B" w14:textId="77777777" w:rsidTr="00D62538">
        <w:trPr>
          <w:jc w:val="center"/>
        </w:trPr>
        <w:tc>
          <w:tcPr>
            <w:tcW w:w="3790" w:type="dxa"/>
            <w:gridSpan w:val="2"/>
            <w:vAlign w:val="center"/>
          </w:tcPr>
          <w:p w14:paraId="3650B461" w14:textId="6F67253B" w:rsidR="001363CF" w:rsidRPr="00130358" w:rsidRDefault="001363CF" w:rsidP="00D62538">
            <w:pPr>
              <w:pStyle w:val="TAL"/>
              <w:keepNext w:val="0"/>
              <w:keepLines w:val="0"/>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5124BF5C" w14:textId="77777777" w:rsidR="001363CF" w:rsidRPr="00130358" w:rsidRDefault="001363CF" w:rsidP="00D62538">
            <w:pPr>
              <w:pStyle w:val="TAC"/>
              <w:keepNext w:val="0"/>
              <w:keepLines w:val="0"/>
              <w:rPr>
                <w:rFonts w:eastAsia="Calibri" w:cs="Arial"/>
                <w:lang w:eastAsia="ja-JP"/>
              </w:rPr>
            </w:pPr>
          </w:p>
        </w:tc>
        <w:tc>
          <w:tcPr>
            <w:tcW w:w="2834" w:type="dxa"/>
          </w:tcPr>
          <w:p w14:paraId="09CE0943" w14:textId="77777777" w:rsidR="001363CF" w:rsidRPr="00130358" w:rsidRDefault="001363CF" w:rsidP="00D62538">
            <w:pPr>
              <w:pStyle w:val="TAL"/>
              <w:keepNext w:val="0"/>
              <w:keepLines w:val="0"/>
              <w:jc w:val="center"/>
              <w:rPr>
                <w:rFonts w:cs="Arial"/>
              </w:rPr>
            </w:pPr>
            <w:r w:rsidRPr="00130358">
              <w:rPr>
                <w:rFonts w:cs="Arial"/>
              </w:rPr>
              <w:t>11111111111111111111</w:t>
            </w:r>
          </w:p>
        </w:tc>
        <w:tc>
          <w:tcPr>
            <w:tcW w:w="2514" w:type="dxa"/>
          </w:tcPr>
          <w:p w14:paraId="404604D7" w14:textId="6D533A56" w:rsidR="001363CF" w:rsidRPr="00130358" w:rsidRDefault="001363CF" w:rsidP="00D62538">
            <w:pPr>
              <w:pStyle w:val="TAC"/>
              <w:keepNext w:val="0"/>
              <w:keepLines w:val="0"/>
              <w:jc w:val="left"/>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52B862D3" w14:textId="77777777" w:rsidTr="00D62538">
        <w:trPr>
          <w:jc w:val="center"/>
        </w:trPr>
        <w:tc>
          <w:tcPr>
            <w:tcW w:w="3790" w:type="dxa"/>
            <w:gridSpan w:val="2"/>
            <w:vAlign w:val="center"/>
          </w:tcPr>
          <w:p w14:paraId="4D3D3B05" w14:textId="614BE5A0" w:rsidR="001363CF" w:rsidRPr="00130358" w:rsidRDefault="001363CF" w:rsidP="00D62538">
            <w:pPr>
              <w:pStyle w:val="TAL"/>
              <w:keepNext w:val="0"/>
              <w:keepLines w:val="0"/>
            </w:pPr>
            <w:r w:rsidRPr="00130358">
              <w:rPr>
                <w:lang w:eastAsia="zh-CN"/>
              </w:rPr>
              <w:t>numSubchannel-r14</w:t>
            </w:r>
            <w:r w:rsidR="00D62538" w:rsidRPr="00130358">
              <w:rPr>
                <w:lang w:eastAsia="zh-CN"/>
              </w:rPr>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410E0728" w14:textId="77777777" w:rsidR="001363CF" w:rsidRPr="00130358" w:rsidRDefault="001363CF" w:rsidP="00D62538">
            <w:pPr>
              <w:pStyle w:val="TAC"/>
              <w:keepNext w:val="0"/>
              <w:keepLines w:val="0"/>
              <w:rPr>
                <w:rFonts w:eastAsia="Calibri" w:cs="Arial"/>
                <w:lang w:eastAsia="ja-JP"/>
              </w:rPr>
            </w:pPr>
          </w:p>
        </w:tc>
        <w:tc>
          <w:tcPr>
            <w:tcW w:w="2834" w:type="dxa"/>
          </w:tcPr>
          <w:p w14:paraId="5235694A" w14:textId="77777777" w:rsidR="001363CF" w:rsidRPr="00130358" w:rsidRDefault="001363CF" w:rsidP="00D62538">
            <w:pPr>
              <w:pStyle w:val="TAL"/>
              <w:keepNext w:val="0"/>
              <w:keepLines w:val="0"/>
              <w:jc w:val="center"/>
              <w:rPr>
                <w:rFonts w:cs="Arial"/>
                <w:lang w:eastAsia="zh-CN"/>
              </w:rPr>
            </w:pPr>
            <w:r w:rsidRPr="00130358">
              <w:rPr>
                <w:rFonts w:cs="Arial"/>
                <w:lang w:eastAsia="zh-CN"/>
              </w:rPr>
              <w:t>5</w:t>
            </w:r>
          </w:p>
        </w:tc>
        <w:tc>
          <w:tcPr>
            <w:tcW w:w="2514" w:type="dxa"/>
          </w:tcPr>
          <w:p w14:paraId="66151AF7" w14:textId="4027DDC2" w:rsidR="001363CF" w:rsidRPr="00130358" w:rsidRDefault="001363CF" w:rsidP="00D62538">
            <w:pPr>
              <w:pStyle w:val="TAC"/>
              <w:keepNext w:val="0"/>
              <w:keepLines w:val="0"/>
              <w:jc w:val="left"/>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22520220" w14:textId="77777777" w:rsidTr="00D62538">
        <w:trPr>
          <w:jc w:val="center"/>
        </w:trPr>
        <w:tc>
          <w:tcPr>
            <w:tcW w:w="3790" w:type="dxa"/>
            <w:gridSpan w:val="2"/>
            <w:vAlign w:val="center"/>
          </w:tcPr>
          <w:p w14:paraId="06B4247A" w14:textId="4A20AA95" w:rsidR="001363CF" w:rsidRPr="00130358" w:rsidRDefault="001363CF" w:rsidP="00D62538">
            <w:pPr>
              <w:pStyle w:val="TAL"/>
              <w:keepNext w:val="0"/>
              <w:keepLines w:val="0"/>
              <w:rPr>
                <w:lang w:eastAsia="zh-CN"/>
              </w:rPr>
            </w:pPr>
            <w:r w:rsidRPr="00130358">
              <w:t>minSubChannel-NumberPSSCH-r14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47E81E68" w14:textId="77777777" w:rsidR="001363CF" w:rsidRPr="00130358" w:rsidRDefault="001363CF" w:rsidP="00D62538">
            <w:pPr>
              <w:pStyle w:val="TAC"/>
              <w:keepNext w:val="0"/>
              <w:keepLines w:val="0"/>
              <w:rPr>
                <w:rFonts w:eastAsia="Calibri" w:cs="Arial"/>
                <w:lang w:eastAsia="ja-JP"/>
              </w:rPr>
            </w:pPr>
          </w:p>
        </w:tc>
        <w:tc>
          <w:tcPr>
            <w:tcW w:w="2834" w:type="dxa"/>
          </w:tcPr>
          <w:p w14:paraId="2EE35D90" w14:textId="77777777" w:rsidR="001363CF" w:rsidRPr="00130358" w:rsidRDefault="001363CF" w:rsidP="00D62538">
            <w:pPr>
              <w:pStyle w:val="TAL"/>
              <w:keepNext w:val="0"/>
              <w:keepLines w:val="0"/>
              <w:jc w:val="center"/>
              <w:rPr>
                <w:rFonts w:cs="Arial"/>
                <w:lang w:eastAsia="zh-CN"/>
              </w:rPr>
            </w:pPr>
            <w:r w:rsidRPr="00130358">
              <w:rPr>
                <w:rFonts w:cs="Arial"/>
                <w:lang w:eastAsia="zh-CN"/>
              </w:rPr>
              <w:t>1</w:t>
            </w:r>
          </w:p>
        </w:tc>
        <w:tc>
          <w:tcPr>
            <w:tcW w:w="2514" w:type="dxa"/>
          </w:tcPr>
          <w:p w14:paraId="638938B9" w14:textId="363BC35D" w:rsidR="001363CF" w:rsidRPr="00130358" w:rsidRDefault="001363CF" w:rsidP="00D62538">
            <w:pPr>
              <w:pStyle w:val="TAC"/>
              <w:keepNext w:val="0"/>
              <w:keepLines w:val="0"/>
              <w:jc w:val="left"/>
              <w:rPr>
                <w:bCs/>
                <w:lang w:eastAsia="zh-CN"/>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minimum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34FFDE4C" w14:textId="77777777" w:rsidTr="00D62538">
        <w:trPr>
          <w:jc w:val="center"/>
        </w:trPr>
        <w:tc>
          <w:tcPr>
            <w:tcW w:w="3790" w:type="dxa"/>
            <w:gridSpan w:val="2"/>
            <w:vAlign w:val="center"/>
          </w:tcPr>
          <w:p w14:paraId="3F285533" w14:textId="4C3F4A17" w:rsidR="001363CF" w:rsidRPr="00130358" w:rsidRDefault="001363CF" w:rsidP="00D62538">
            <w:pPr>
              <w:pStyle w:val="TAL"/>
              <w:keepNext w:val="0"/>
              <w:keepLines w:val="0"/>
            </w:pPr>
            <w:r w:rsidRPr="00130358">
              <w:t>maxSubchannel-NumberPSSCH-r14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09595BA0" w14:textId="77777777" w:rsidR="001363CF" w:rsidRPr="00130358" w:rsidRDefault="001363CF" w:rsidP="00D62538">
            <w:pPr>
              <w:pStyle w:val="TAC"/>
              <w:keepNext w:val="0"/>
              <w:keepLines w:val="0"/>
              <w:rPr>
                <w:rFonts w:eastAsia="Calibri" w:cs="Arial"/>
                <w:lang w:eastAsia="ja-JP"/>
              </w:rPr>
            </w:pPr>
          </w:p>
        </w:tc>
        <w:tc>
          <w:tcPr>
            <w:tcW w:w="2834" w:type="dxa"/>
          </w:tcPr>
          <w:p w14:paraId="441CB149" w14:textId="77777777" w:rsidR="001363CF" w:rsidRPr="00130358" w:rsidRDefault="001363CF" w:rsidP="00D62538">
            <w:pPr>
              <w:pStyle w:val="TAL"/>
              <w:keepNext w:val="0"/>
              <w:keepLines w:val="0"/>
              <w:jc w:val="center"/>
              <w:rPr>
                <w:rFonts w:cs="Arial"/>
                <w:lang w:eastAsia="zh-CN"/>
              </w:rPr>
            </w:pPr>
            <w:r w:rsidRPr="00130358">
              <w:rPr>
                <w:rFonts w:cs="Arial"/>
                <w:lang w:eastAsia="zh-CN"/>
              </w:rPr>
              <w:t>1</w:t>
            </w:r>
          </w:p>
        </w:tc>
        <w:tc>
          <w:tcPr>
            <w:tcW w:w="2514" w:type="dxa"/>
          </w:tcPr>
          <w:p w14:paraId="1BCA2526" w14:textId="7A6459A6" w:rsidR="001363CF" w:rsidRPr="00130358" w:rsidRDefault="001363CF" w:rsidP="00D62538">
            <w:pPr>
              <w:pStyle w:val="TAC"/>
              <w:keepNext w:val="0"/>
              <w:keepLines w:val="0"/>
              <w:jc w:val="left"/>
              <w:rPr>
                <w:bCs/>
                <w:lang w:eastAsia="zh-CN"/>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maximum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7F402CA6" w14:textId="77777777" w:rsidTr="00D62538">
        <w:trPr>
          <w:jc w:val="center"/>
        </w:trPr>
        <w:tc>
          <w:tcPr>
            <w:tcW w:w="3790" w:type="dxa"/>
            <w:gridSpan w:val="2"/>
          </w:tcPr>
          <w:p w14:paraId="56FFEBFD" w14:textId="7B4183D2" w:rsidR="001363CF" w:rsidRPr="00130358" w:rsidRDefault="001363CF" w:rsidP="00D62538">
            <w:pPr>
              <w:pStyle w:val="TAL"/>
              <w:keepNext w:val="0"/>
              <w:keepLines w:val="0"/>
              <w:rPr>
                <w:rFonts w:eastAsia="Calibri" w:cs="Arial"/>
                <w:szCs w:val="22"/>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UEs</w:t>
            </w:r>
          </w:p>
        </w:tc>
        <w:tc>
          <w:tcPr>
            <w:tcW w:w="709" w:type="dxa"/>
          </w:tcPr>
          <w:p w14:paraId="330D35B5" w14:textId="77777777" w:rsidR="001363CF" w:rsidRPr="00130358" w:rsidRDefault="001363CF" w:rsidP="00D62538">
            <w:pPr>
              <w:pStyle w:val="TAC"/>
              <w:keepNext w:val="0"/>
              <w:keepLines w:val="0"/>
              <w:rPr>
                <w:rFonts w:eastAsia="Calibri" w:cs="Arial"/>
                <w:lang w:eastAsia="ja-JP"/>
              </w:rPr>
            </w:pPr>
          </w:p>
        </w:tc>
        <w:tc>
          <w:tcPr>
            <w:tcW w:w="2834" w:type="dxa"/>
          </w:tcPr>
          <w:p w14:paraId="1CD230B4" w14:textId="77777777" w:rsidR="001363CF" w:rsidRPr="00130358" w:rsidRDefault="001363CF" w:rsidP="00D62538">
            <w:pPr>
              <w:pStyle w:val="TAC"/>
              <w:keepNext w:val="0"/>
              <w:keepLines w:val="0"/>
              <w:rPr>
                <w:rFonts w:eastAsia="Calibri" w:cs="Arial"/>
                <w:lang w:eastAsia="ja-JP"/>
              </w:rPr>
            </w:pPr>
            <w:r w:rsidRPr="00130358">
              <w:rPr>
                <w:rFonts w:cs="Arial"/>
                <w:lang w:eastAsia="zh-CN"/>
              </w:rPr>
              <w:t>2</w:t>
            </w:r>
            <w:r w:rsidRPr="00130358">
              <w:rPr>
                <w:rFonts w:cs="Arial"/>
                <w:lang w:eastAsia="ja-JP"/>
              </w:rPr>
              <w:t>0</w:t>
            </w:r>
          </w:p>
        </w:tc>
        <w:tc>
          <w:tcPr>
            <w:tcW w:w="2514" w:type="dxa"/>
          </w:tcPr>
          <w:p w14:paraId="46A33BF6" w14:textId="25EB4009" w:rsidR="001363CF" w:rsidRPr="00130358" w:rsidRDefault="001363CF" w:rsidP="00D62538">
            <w:pPr>
              <w:pStyle w:val="TAC"/>
              <w:keepNext w:val="0"/>
              <w:keepLines w:val="0"/>
              <w:jc w:val="left"/>
              <w:rPr>
                <w:rFonts w:eastAsia="Calibri" w:cs="Arial"/>
                <w:lang w:eastAsia="ja-JP"/>
              </w:rPr>
            </w:pPr>
            <w:r w:rsidRPr="00130358">
              <w:rPr>
                <w:rFonts w:cs="Arial"/>
                <w:lang w:eastAsia="ja-JP"/>
              </w:rPr>
              <w:t>Active</w:t>
            </w:r>
            <w:r w:rsidR="00D62538" w:rsidRPr="00130358">
              <w:rPr>
                <w:rFonts w:cs="Arial"/>
                <w:lang w:eastAsia="ja-JP"/>
              </w:rPr>
              <w:t xml:space="preserve"> </w:t>
            </w:r>
            <w:proofErr w:type="spellStart"/>
            <w:r w:rsidRPr="00130358">
              <w:rPr>
                <w:rFonts w:eastAsia="Calibri" w:cs="Arial"/>
                <w:lang w:eastAsia="ja-JP"/>
              </w:rPr>
              <w:t>Sidelink</w:t>
            </w:r>
            <w:proofErr w:type="spellEnd"/>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proofErr w:type="spellStart"/>
            <w:r w:rsidRPr="00130358">
              <w:rPr>
                <w:rFonts w:eastAsia="Calibri" w:cs="Arial"/>
                <w:lang w:eastAsia="ja-JP"/>
              </w:rPr>
              <w:t>i</w:t>
            </w:r>
            <w:proofErr w:type="spellEnd"/>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cs="Arial"/>
                <w:lang w:eastAsia="zh-CN"/>
              </w:rPr>
              <w:t>1</w:t>
            </w:r>
            <w:r w:rsidRPr="00130358">
              <w:rPr>
                <w:rFonts w:eastAsia="Calibri" w:cs="Arial"/>
                <w:lang w:eastAsia="ja-JP"/>
              </w:rPr>
              <w:t>9</w:t>
            </w:r>
          </w:p>
        </w:tc>
      </w:tr>
      <w:tr w:rsidR="001363CF" w:rsidRPr="00130358" w14:paraId="072EBA07" w14:textId="77777777" w:rsidTr="00D62538">
        <w:trPr>
          <w:jc w:val="center"/>
        </w:trPr>
        <w:tc>
          <w:tcPr>
            <w:tcW w:w="3790" w:type="dxa"/>
            <w:gridSpan w:val="2"/>
            <w:vAlign w:val="center"/>
          </w:tcPr>
          <w:p w14:paraId="5BFDC5CD" w14:textId="3DF4B407" w:rsidR="001363CF" w:rsidRPr="00130358" w:rsidRDefault="001363CF" w:rsidP="00D62538">
            <w:pPr>
              <w:pStyle w:val="TAC"/>
              <w:keepNext w:val="0"/>
              <w:keepLines w:val="0"/>
              <w:jc w:val="left"/>
              <w:rPr>
                <w:rFonts w:cs="Arial"/>
                <w:lang w:eastAsia="zh-CN"/>
              </w:rPr>
            </w:pPr>
            <w:r w:rsidRPr="00130358">
              <w:rPr>
                <w:i/>
              </w:rPr>
              <w:t>SL-</w:t>
            </w:r>
            <w:proofErr w:type="spellStart"/>
            <w:r w:rsidRPr="00130358">
              <w:rPr>
                <w:i/>
              </w:rPr>
              <w:t>ThresPSSCH</w:t>
            </w:r>
            <w:proofErr w:type="spellEnd"/>
            <w:r w:rsidRPr="00130358">
              <w:rPr>
                <w:i/>
              </w:rPr>
              <w:t>-RSRP</w:t>
            </w:r>
            <w:r w:rsidR="00D62538" w:rsidRPr="00130358">
              <w:rPr>
                <w:i/>
              </w:rPr>
              <w:t xml:space="preserve"> </w:t>
            </w:r>
          </w:p>
        </w:tc>
        <w:tc>
          <w:tcPr>
            <w:tcW w:w="709" w:type="dxa"/>
          </w:tcPr>
          <w:p w14:paraId="319A4016"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05995414" w14:textId="77777777" w:rsidR="001363CF" w:rsidRPr="00130358" w:rsidRDefault="001363CF" w:rsidP="00D62538">
            <w:pPr>
              <w:pStyle w:val="TAC"/>
              <w:keepNext w:val="0"/>
              <w:keepLines w:val="0"/>
              <w:rPr>
                <w:rFonts w:cs="Arial"/>
                <w:lang w:eastAsia="zh-CN"/>
              </w:rPr>
            </w:pPr>
            <w:r w:rsidRPr="00130358">
              <w:rPr>
                <w:rFonts w:cs="Arial"/>
                <w:lang w:eastAsia="ja-JP"/>
              </w:rPr>
              <w:t>1</w:t>
            </w:r>
            <w:r w:rsidRPr="00130358">
              <w:rPr>
                <w:rFonts w:cs="Arial"/>
                <w:lang w:eastAsia="zh-CN"/>
              </w:rPr>
              <w:t>2</w:t>
            </w:r>
          </w:p>
        </w:tc>
        <w:tc>
          <w:tcPr>
            <w:tcW w:w="2514" w:type="dxa"/>
            <w:vAlign w:val="center"/>
          </w:tcPr>
          <w:p w14:paraId="663B2CB3" w14:textId="5F8221B7" w:rsidR="001363CF" w:rsidRPr="00130358" w:rsidRDefault="001363CF" w:rsidP="00D62538">
            <w:pPr>
              <w:pStyle w:val="TAC"/>
              <w:keepNext w:val="0"/>
              <w:keepLines w:val="0"/>
              <w:jc w:val="left"/>
              <w:rPr>
                <w:rFonts w:eastAsia="SimSun" w:cs="Arial"/>
                <w:lang w:eastAsia="zh-CN"/>
              </w:rPr>
            </w:pPr>
            <w:r w:rsidRPr="00130358">
              <w:rPr>
                <w:rFonts w:cs="Arial"/>
                <w:lang w:eastAsia="ja-JP"/>
              </w:rPr>
              <w:t>Corresponding</w:t>
            </w:r>
            <w:r w:rsidR="00D62538" w:rsidRPr="00130358">
              <w:rPr>
                <w:rFonts w:cs="Arial"/>
                <w:lang w:eastAsia="ja-JP"/>
              </w:rPr>
              <w:t xml:space="preserve"> </w:t>
            </w:r>
            <w:r w:rsidRPr="00130358">
              <w:rPr>
                <w:rFonts w:cs="Arial"/>
                <w:lang w:eastAsia="ja-JP"/>
              </w:rPr>
              <w:t>-</w:t>
            </w:r>
            <w:r w:rsidRPr="00130358">
              <w:rPr>
                <w:rFonts w:cs="Arial"/>
                <w:bCs/>
                <w:lang w:eastAsia="ja-JP"/>
              </w:rPr>
              <w:t>1</w:t>
            </w:r>
            <w:r w:rsidRPr="00130358">
              <w:rPr>
                <w:rFonts w:cs="Arial"/>
                <w:bCs/>
                <w:lang w:eastAsia="zh-CN"/>
              </w:rPr>
              <w:t>06</w:t>
            </w:r>
            <w:r w:rsidR="00D62538" w:rsidRPr="00130358">
              <w:rPr>
                <w:rFonts w:cs="Arial"/>
                <w:bCs/>
                <w:lang w:eastAsia="ja-JP"/>
              </w:rPr>
              <w:t xml:space="preserve"> </w:t>
            </w:r>
            <w:r w:rsidRPr="00130358">
              <w:rPr>
                <w:rFonts w:cs="Arial"/>
                <w:lang w:eastAsia="ja-JP"/>
              </w:rPr>
              <w:t>dBm</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eastAsia="SimSun" w:cs="Arial"/>
                <w:lang w:eastAsia="zh-CN"/>
              </w:rPr>
              <w:t>[5]</w:t>
            </w:r>
          </w:p>
        </w:tc>
      </w:tr>
      <w:tr w:rsidR="001363CF" w:rsidRPr="00130358" w14:paraId="78E63901" w14:textId="77777777" w:rsidTr="00D62538">
        <w:trPr>
          <w:jc w:val="center"/>
        </w:trPr>
        <w:tc>
          <w:tcPr>
            <w:tcW w:w="1241" w:type="dxa"/>
            <w:vMerge w:val="restart"/>
            <w:vAlign w:val="center"/>
          </w:tcPr>
          <w:p w14:paraId="26A360B5" w14:textId="585DA196" w:rsidR="001363CF" w:rsidRPr="00130358" w:rsidRDefault="001363CF" w:rsidP="000835DA">
            <w:pPr>
              <w:pStyle w:val="TAL"/>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UEs</w:t>
            </w:r>
          </w:p>
        </w:tc>
        <w:tc>
          <w:tcPr>
            <w:tcW w:w="2549" w:type="dxa"/>
            <w:vAlign w:val="center"/>
          </w:tcPr>
          <w:p w14:paraId="64C1C223" w14:textId="03BF4E9F" w:rsidR="001363CF" w:rsidRPr="00130358" w:rsidRDefault="001363CF" w:rsidP="000835DA">
            <w:pPr>
              <w:pStyle w:val="TAL"/>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proofErr w:type="spellStart"/>
            <w:r w:rsidRPr="00130358">
              <w:rPr>
                <w:rFonts w:cs="Arial"/>
                <w:lang w:eastAsia="ja-JP"/>
              </w:rPr>
              <w:t>preconfiguration</w:t>
            </w:r>
            <w:proofErr w:type="spellEnd"/>
          </w:p>
        </w:tc>
        <w:tc>
          <w:tcPr>
            <w:tcW w:w="709" w:type="dxa"/>
            <w:vAlign w:val="center"/>
          </w:tcPr>
          <w:p w14:paraId="7841B65E" w14:textId="77777777" w:rsidR="001363CF" w:rsidRPr="00130358" w:rsidRDefault="001363CF" w:rsidP="000835DA">
            <w:pPr>
              <w:pStyle w:val="TAC"/>
              <w:keepLines w:val="0"/>
              <w:rPr>
                <w:rFonts w:eastAsia="Calibri" w:cs="Arial"/>
                <w:lang w:eastAsia="ja-JP"/>
              </w:rPr>
            </w:pPr>
          </w:p>
        </w:tc>
        <w:tc>
          <w:tcPr>
            <w:tcW w:w="2834" w:type="dxa"/>
            <w:vAlign w:val="center"/>
          </w:tcPr>
          <w:p w14:paraId="0BFE2572" w14:textId="32BB8388" w:rsidR="001363CF" w:rsidRPr="00130358" w:rsidRDefault="001363CF" w:rsidP="000835DA">
            <w:pPr>
              <w:pStyle w:val="TAC"/>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A.12.2.2-1</w:t>
            </w:r>
          </w:p>
          <w:p w14:paraId="2FEF2C1B" w14:textId="6326F73C" w:rsidR="001363CF" w:rsidRPr="00130358" w:rsidRDefault="001363CF" w:rsidP="000835DA">
            <w:pPr>
              <w:pStyle w:val="TAC"/>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514" w:type="dxa"/>
            <w:vAlign w:val="center"/>
          </w:tcPr>
          <w:p w14:paraId="057BC94D" w14:textId="434C1B41" w:rsidR="001363CF" w:rsidRPr="00130358" w:rsidRDefault="001363CF" w:rsidP="000835DA">
            <w:pPr>
              <w:pStyle w:val="TAC"/>
              <w:keepLines w:val="0"/>
              <w:jc w:val="left"/>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25D56204" w14:textId="77777777" w:rsidTr="00D62538">
        <w:trPr>
          <w:jc w:val="center"/>
        </w:trPr>
        <w:tc>
          <w:tcPr>
            <w:tcW w:w="1241" w:type="dxa"/>
            <w:vMerge/>
            <w:vAlign w:val="center"/>
          </w:tcPr>
          <w:p w14:paraId="3325D7BF" w14:textId="77777777" w:rsidR="001363CF" w:rsidRPr="00130358" w:rsidRDefault="001363CF" w:rsidP="000835DA">
            <w:pPr>
              <w:pStyle w:val="TAL"/>
              <w:keepLines w:val="0"/>
              <w:rPr>
                <w:rFonts w:eastAsia="Calibri" w:cs="Arial"/>
                <w:szCs w:val="22"/>
                <w:lang w:eastAsia="ja-JP"/>
              </w:rPr>
            </w:pPr>
          </w:p>
        </w:tc>
        <w:tc>
          <w:tcPr>
            <w:tcW w:w="2549" w:type="dxa"/>
            <w:vAlign w:val="center"/>
          </w:tcPr>
          <w:p w14:paraId="4DD281F1" w14:textId="65EE52DB" w:rsidR="001363CF" w:rsidRPr="00130358" w:rsidRDefault="001363CF" w:rsidP="000835DA">
            <w:pPr>
              <w:pStyle w:val="TAC"/>
              <w:keepLines w:val="0"/>
              <w:jc w:val="left"/>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1FCFE64D" w14:textId="77777777" w:rsidR="001363CF" w:rsidRPr="00130358" w:rsidRDefault="001363CF" w:rsidP="000835DA">
            <w:pPr>
              <w:pStyle w:val="TAC"/>
              <w:keepLines w:val="0"/>
              <w:rPr>
                <w:rFonts w:eastAsia="Calibri" w:cs="Arial"/>
                <w:lang w:eastAsia="ja-JP"/>
              </w:rPr>
            </w:pPr>
          </w:p>
        </w:tc>
        <w:tc>
          <w:tcPr>
            <w:tcW w:w="2834" w:type="dxa"/>
            <w:vAlign w:val="center"/>
          </w:tcPr>
          <w:p w14:paraId="05C2D318" w14:textId="77777777" w:rsidR="001363CF" w:rsidRPr="00130358" w:rsidRDefault="001363CF" w:rsidP="000835DA">
            <w:pPr>
              <w:pStyle w:val="TAC"/>
              <w:keepLines w:val="0"/>
              <w:rPr>
                <w:rFonts w:cs="Arial"/>
                <w:lang w:eastAsia="ja-JP"/>
              </w:rPr>
            </w:pPr>
            <w:r w:rsidRPr="00130358">
              <w:rPr>
                <w:rFonts w:cs="Arial"/>
                <w:lang w:eastAsia="zh-CN"/>
              </w:rPr>
              <w:t>1</w:t>
            </w:r>
            <w:r w:rsidRPr="00130358">
              <w:rPr>
                <w:rFonts w:cs="Arial"/>
              </w:rPr>
              <w:t>0000000000000000000</w:t>
            </w:r>
          </w:p>
        </w:tc>
        <w:tc>
          <w:tcPr>
            <w:tcW w:w="2514" w:type="dxa"/>
            <w:vAlign w:val="center"/>
          </w:tcPr>
          <w:p w14:paraId="1E28FF43" w14:textId="743C85B8" w:rsidR="001363CF" w:rsidRPr="00130358" w:rsidRDefault="001363CF" w:rsidP="000835DA">
            <w:pPr>
              <w:pStyle w:val="TAL"/>
              <w:keepLines w:val="0"/>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46344F21" w14:textId="77777777" w:rsidTr="00D62538">
        <w:trPr>
          <w:jc w:val="center"/>
        </w:trPr>
        <w:tc>
          <w:tcPr>
            <w:tcW w:w="1241" w:type="dxa"/>
            <w:vMerge/>
            <w:vAlign w:val="center"/>
          </w:tcPr>
          <w:p w14:paraId="061E0188"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482D7C39" w14:textId="57E28A13" w:rsidR="001363CF" w:rsidRPr="00130358" w:rsidRDefault="001363CF" w:rsidP="00D62538">
            <w:pPr>
              <w:pStyle w:val="TAC"/>
              <w:keepNext w:val="0"/>
              <w:keepLines w:val="0"/>
              <w:jc w:val="left"/>
            </w:pPr>
            <w:r w:rsidRPr="00130358">
              <w:t>numSubchannel-r14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14036AEE"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6229E63B" w14:textId="77777777" w:rsidR="001363CF" w:rsidRPr="00130358" w:rsidRDefault="001363CF" w:rsidP="00D62538">
            <w:pPr>
              <w:pStyle w:val="TAC"/>
              <w:keepNext w:val="0"/>
              <w:keepLines w:val="0"/>
              <w:rPr>
                <w:rFonts w:cs="Arial"/>
                <w:lang w:eastAsia="zh-CN"/>
              </w:rPr>
            </w:pPr>
            <w:r w:rsidRPr="00130358">
              <w:rPr>
                <w:rFonts w:cs="Arial"/>
                <w:lang w:eastAsia="zh-CN"/>
              </w:rPr>
              <w:t>1</w:t>
            </w:r>
          </w:p>
        </w:tc>
        <w:tc>
          <w:tcPr>
            <w:tcW w:w="2514" w:type="dxa"/>
            <w:vAlign w:val="center"/>
          </w:tcPr>
          <w:p w14:paraId="7C7240FE" w14:textId="604B5182" w:rsidR="001363CF" w:rsidRPr="00130358" w:rsidRDefault="001363CF" w:rsidP="00D62538">
            <w:pPr>
              <w:pStyle w:val="TAL"/>
              <w:keepNext w:val="0"/>
              <w:keepLines w:val="0"/>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30A4C449" w14:textId="77777777" w:rsidTr="00D62538">
        <w:trPr>
          <w:jc w:val="center"/>
        </w:trPr>
        <w:tc>
          <w:tcPr>
            <w:tcW w:w="1241" w:type="dxa"/>
            <w:vMerge/>
            <w:vAlign w:val="center"/>
          </w:tcPr>
          <w:p w14:paraId="5FCC6C65"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40673C80" w14:textId="0BDC2071" w:rsidR="001363CF" w:rsidRPr="00130358" w:rsidRDefault="001363CF" w:rsidP="00D62538">
            <w:pPr>
              <w:pStyle w:val="TAC"/>
              <w:keepNext w:val="0"/>
              <w:keepLines w:val="0"/>
              <w:jc w:val="left"/>
            </w:pPr>
            <w:r w:rsidRPr="00130358">
              <w:t>startRB-Subchannel-r14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5388E439"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45A843DC"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4" w:type="dxa"/>
            <w:vAlign w:val="center"/>
          </w:tcPr>
          <w:p w14:paraId="63403100" w14:textId="69C2F793"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w:t>
            </w:r>
            <w:r w:rsidRPr="00130358">
              <w:rPr>
                <w:bCs/>
              </w:rPr>
              <w:t>he</w:t>
            </w:r>
            <w:r w:rsidR="00D62538" w:rsidRPr="00130358">
              <w:rPr>
                <w:bCs/>
              </w:rPr>
              <w:t xml:space="preserve"> </w:t>
            </w:r>
            <w:r w:rsidRPr="00130358">
              <w:rPr>
                <w:bCs/>
              </w:rPr>
              <w:t>lowest</w:t>
            </w:r>
            <w:r w:rsidR="00D62538" w:rsidRPr="00130358">
              <w:rPr>
                <w:bCs/>
              </w:rPr>
              <w:t xml:space="preserve"> </w:t>
            </w:r>
            <w:r w:rsidRPr="00130358">
              <w:rPr>
                <w:bCs/>
              </w:rPr>
              <w:t>RB</w:t>
            </w:r>
            <w:r w:rsidR="00D62538" w:rsidRPr="00130358">
              <w:rPr>
                <w:bCs/>
              </w:rPr>
              <w:t xml:space="preserve"> </w:t>
            </w:r>
            <w:r w:rsidRPr="00130358">
              <w:rPr>
                <w:bCs/>
              </w:rPr>
              <w:t>index</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subchannel</w:t>
            </w:r>
            <w:r w:rsidR="00D62538" w:rsidRPr="00130358">
              <w:rPr>
                <w:bCs/>
              </w:rPr>
              <w:t xml:space="preserve"> </w:t>
            </w:r>
            <w:r w:rsidRPr="00130358">
              <w:rPr>
                <w:bCs/>
              </w:rPr>
              <w:t>with</w:t>
            </w:r>
            <w:r w:rsidR="00D62538" w:rsidRPr="00130358">
              <w:rPr>
                <w:bCs/>
              </w:rPr>
              <w:t xml:space="preserve"> </w:t>
            </w:r>
            <w:r w:rsidRPr="00130358">
              <w:rPr>
                <w:bCs/>
              </w:rPr>
              <w:t>the</w:t>
            </w:r>
            <w:r w:rsidR="00D62538" w:rsidRPr="00130358">
              <w:rPr>
                <w:bCs/>
              </w:rPr>
              <w:t xml:space="preserve"> </w:t>
            </w:r>
            <w:r w:rsidRPr="00130358">
              <w:rPr>
                <w:bCs/>
              </w:rPr>
              <w:t>lowest</w:t>
            </w:r>
            <w:r w:rsidR="00D62538" w:rsidRPr="00130358">
              <w:rPr>
                <w:bCs/>
              </w:rPr>
              <w:t xml:space="preserve"> </w:t>
            </w:r>
            <w:r w:rsidRPr="00130358">
              <w:rPr>
                <w:bCs/>
              </w:rPr>
              <w:t>index</w:t>
            </w:r>
            <w:r w:rsidRPr="00130358">
              <w:rPr>
                <w:bCs/>
                <w:lang w:eastAsia="zh-CN"/>
              </w:rPr>
              <w:t>.</w:t>
            </w:r>
          </w:p>
        </w:tc>
      </w:tr>
      <w:tr w:rsidR="001363CF" w:rsidRPr="00130358" w14:paraId="2803FFF2" w14:textId="77777777" w:rsidTr="00D62538">
        <w:trPr>
          <w:jc w:val="center"/>
        </w:trPr>
        <w:tc>
          <w:tcPr>
            <w:tcW w:w="1241" w:type="dxa"/>
            <w:vMerge/>
            <w:vAlign w:val="center"/>
          </w:tcPr>
          <w:p w14:paraId="3C0B04F4"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0DC9D5B7" w14:textId="68DAEC8D" w:rsidR="001363CF" w:rsidRPr="00130358" w:rsidRDefault="001363CF" w:rsidP="00D62538">
            <w:pPr>
              <w:pStyle w:val="TAC"/>
              <w:keepNext w:val="0"/>
              <w:keepLines w:val="0"/>
              <w:jc w:val="left"/>
            </w:pPr>
            <w:r w:rsidRPr="00130358">
              <w:t>startRB-PSCCH-Pool-r14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1318957D"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312BA53E"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4" w:type="dxa"/>
            <w:vAlign w:val="center"/>
          </w:tcPr>
          <w:p w14:paraId="726F0447" w14:textId="7483A873"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lowest</w:t>
            </w:r>
            <w:r w:rsidR="00D62538" w:rsidRPr="00130358">
              <w:rPr>
                <w:bCs/>
                <w:lang w:eastAsia="zh-CN"/>
              </w:rPr>
              <w:t xml:space="preserve"> </w:t>
            </w:r>
            <w:r w:rsidRPr="00130358">
              <w:rPr>
                <w:bCs/>
                <w:lang w:eastAsia="zh-CN"/>
              </w:rPr>
              <w:t>RB</w:t>
            </w:r>
            <w:r w:rsidR="00D62538" w:rsidRPr="00130358">
              <w:rPr>
                <w:bCs/>
                <w:lang w:eastAsia="zh-CN"/>
              </w:rPr>
              <w:t xml:space="preserve"> </w:t>
            </w:r>
            <w:r w:rsidRPr="00130358">
              <w:rPr>
                <w:bCs/>
                <w:lang w:eastAsia="zh-CN"/>
              </w:rPr>
              <w:t>index</w:t>
            </w:r>
            <w:r w:rsidR="00D62538" w:rsidRPr="00130358">
              <w:rPr>
                <w:bCs/>
                <w:lang w:eastAsia="zh-CN"/>
              </w:rPr>
              <w:t xml:space="preserve"> </w:t>
            </w:r>
            <w:r w:rsidRPr="00130358">
              <w:rPr>
                <w:bCs/>
                <w:lang w:eastAsia="zh-CN"/>
              </w:rPr>
              <w:t>of</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PSCCH</w:t>
            </w:r>
            <w:r w:rsidR="00D62538" w:rsidRPr="00130358">
              <w:rPr>
                <w:bCs/>
                <w:lang w:eastAsia="zh-CN"/>
              </w:rPr>
              <w:t xml:space="preserve"> </w:t>
            </w:r>
            <w:r w:rsidRPr="00130358">
              <w:rPr>
                <w:bCs/>
                <w:lang w:eastAsia="zh-CN"/>
              </w:rPr>
              <w:t>pool.</w:t>
            </w:r>
          </w:p>
        </w:tc>
      </w:tr>
      <w:tr w:rsidR="001363CF" w:rsidRPr="00130358" w14:paraId="4EFB2461" w14:textId="77777777" w:rsidTr="00D62538">
        <w:trPr>
          <w:jc w:val="center"/>
        </w:trPr>
        <w:tc>
          <w:tcPr>
            <w:tcW w:w="1241" w:type="dxa"/>
            <w:vMerge/>
            <w:vAlign w:val="center"/>
          </w:tcPr>
          <w:p w14:paraId="3C7EACF9" w14:textId="77777777" w:rsidR="001363CF" w:rsidRPr="00130358" w:rsidRDefault="001363CF" w:rsidP="00D62538">
            <w:pPr>
              <w:pStyle w:val="TAL"/>
              <w:keepNext w:val="0"/>
              <w:keepLines w:val="0"/>
              <w:rPr>
                <w:rFonts w:eastAsia="Calibri" w:cs="Arial"/>
                <w:szCs w:val="22"/>
                <w:lang w:eastAsia="ja-JP"/>
              </w:rPr>
            </w:pPr>
          </w:p>
        </w:tc>
        <w:tc>
          <w:tcPr>
            <w:tcW w:w="2549" w:type="dxa"/>
            <w:vAlign w:val="center"/>
          </w:tcPr>
          <w:p w14:paraId="62BE9FED" w14:textId="77777777" w:rsidR="001363CF" w:rsidRPr="00130358" w:rsidRDefault="001363CF" w:rsidP="00D62538">
            <w:pPr>
              <w:pStyle w:val="TAC"/>
              <w:keepNext w:val="0"/>
              <w:keepLines w:val="0"/>
              <w:jc w:val="left"/>
              <w:rPr>
                <w:rFonts w:cs="Arial"/>
                <w:lang w:eastAsia="ja-JP"/>
              </w:rPr>
            </w:pPr>
            <w:r w:rsidRPr="00130358">
              <w:rPr>
                <w:rFonts w:cs="Arial"/>
                <w:lang w:eastAsia="ja-JP"/>
              </w:rPr>
              <w:t>sl-OffsetIndicator-r14</w:t>
            </w:r>
          </w:p>
        </w:tc>
        <w:tc>
          <w:tcPr>
            <w:tcW w:w="709" w:type="dxa"/>
            <w:vAlign w:val="center"/>
          </w:tcPr>
          <w:p w14:paraId="460A2E46" w14:textId="77777777" w:rsidR="001363CF" w:rsidRPr="00130358" w:rsidRDefault="001363CF" w:rsidP="00D62538">
            <w:pPr>
              <w:pStyle w:val="TAC"/>
              <w:keepNext w:val="0"/>
              <w:keepLines w:val="0"/>
              <w:rPr>
                <w:rFonts w:eastAsia="Calibri" w:cs="Arial"/>
                <w:lang w:eastAsia="ja-JP"/>
              </w:rPr>
            </w:pPr>
          </w:p>
        </w:tc>
        <w:tc>
          <w:tcPr>
            <w:tcW w:w="2834" w:type="dxa"/>
            <w:vAlign w:val="center"/>
          </w:tcPr>
          <w:p w14:paraId="0F9E11D8" w14:textId="62B5AD35" w:rsidR="001363CF" w:rsidRPr="00130358" w:rsidRDefault="001363CF" w:rsidP="00D62538">
            <w:pPr>
              <w:pStyle w:val="TAC"/>
              <w:keepNext w:val="0"/>
              <w:keepLines w:val="0"/>
              <w:rPr>
                <w:rFonts w:cs="Arial"/>
                <w:lang w:eastAsia="ja-JP"/>
              </w:rPr>
            </w:pPr>
            <w:proofErr w:type="spellStart"/>
            <w:r w:rsidRPr="00130358">
              <w:rPr>
                <w:rFonts w:cs="Arial"/>
                <w:lang w:eastAsia="ja-JP"/>
              </w:rPr>
              <w:t>i</w:t>
            </w:r>
            <w:proofErr w:type="spellEnd"/>
            <w:r w:rsidR="00D62538" w:rsidRPr="00130358">
              <w:rPr>
                <w:rFonts w:cs="Arial"/>
                <w:lang w:eastAsia="ja-JP"/>
              </w:rPr>
              <w:t xml:space="preserve"> </w:t>
            </w:r>
            <w:r w:rsidRPr="00130358">
              <w:rPr>
                <w:rFonts w:cs="Arial"/>
                <w:lang w:eastAsia="ja-JP"/>
              </w:rPr>
              <w:t>mod</w:t>
            </w:r>
            <w:r w:rsidR="00D62538" w:rsidRPr="00130358">
              <w:rPr>
                <w:rFonts w:cs="Arial"/>
                <w:lang w:eastAsia="ja-JP"/>
              </w:rPr>
              <w:t xml:space="preserve"> </w:t>
            </w:r>
            <w:r w:rsidRPr="00130358">
              <w:rPr>
                <w:rFonts w:cs="Arial"/>
                <w:lang w:eastAsia="ja-JP"/>
              </w:rPr>
              <w:t>20</w:t>
            </w:r>
          </w:p>
        </w:tc>
        <w:tc>
          <w:tcPr>
            <w:tcW w:w="2514" w:type="dxa"/>
            <w:vAlign w:val="center"/>
          </w:tcPr>
          <w:p w14:paraId="3E1F39DA" w14:textId="06ADEA8F" w:rsidR="001363CF" w:rsidRPr="00130358" w:rsidRDefault="001363CF" w:rsidP="00D62538">
            <w:pPr>
              <w:pStyle w:val="TAL"/>
              <w:keepNext w:val="0"/>
              <w:keepLines w:val="0"/>
              <w:rPr>
                <w:rFonts w:cs="Arial"/>
                <w:lang w:eastAsia="ja-JP"/>
              </w:rPr>
            </w:pPr>
            <w:r w:rsidRPr="00130358">
              <w:rPr>
                <w:rFonts w:cs="Arial"/>
                <w:lang w:eastAsia="ja-JP"/>
              </w:rPr>
              <w:t>For</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proofErr w:type="spellStart"/>
            <w:r w:rsidRPr="00130358">
              <w:rPr>
                <w:rFonts w:eastAsia="Calibri" w:cs="Arial"/>
                <w:lang w:eastAsia="ja-JP"/>
              </w:rPr>
              <w:t>i</w:t>
            </w:r>
            <w:proofErr w:type="spellEnd"/>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proofErr w:type="spellStart"/>
            <w:r w:rsidRPr="00130358">
              <w:rPr>
                <w:rFonts w:eastAsia="Calibri" w:cs="Arial"/>
                <w:lang w:eastAsia="ja-JP"/>
              </w:rPr>
              <w:t>i</w:t>
            </w:r>
            <w:proofErr w:type="spellEnd"/>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7A3BC35F" w14:textId="77777777" w:rsidTr="00D62538">
        <w:trPr>
          <w:jc w:val="center"/>
        </w:trPr>
        <w:tc>
          <w:tcPr>
            <w:tcW w:w="3790" w:type="dxa"/>
            <w:gridSpan w:val="2"/>
            <w:vAlign w:val="center"/>
          </w:tcPr>
          <w:p w14:paraId="13AF8252" w14:textId="76FA7710" w:rsidR="001363CF" w:rsidRPr="00130358" w:rsidRDefault="001363CF" w:rsidP="00D62538">
            <w:pPr>
              <w:pStyle w:val="TAC"/>
              <w:keepNext w:val="0"/>
              <w:keepLines w:val="0"/>
              <w:jc w:val="left"/>
              <w:rPr>
                <w:rFonts w:cs="Arial"/>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zh-CN"/>
              </w:rPr>
              <w:t>among</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UEs</w:t>
            </w:r>
          </w:p>
        </w:tc>
        <w:tc>
          <w:tcPr>
            <w:tcW w:w="709" w:type="dxa"/>
            <w:vAlign w:val="center"/>
          </w:tcPr>
          <w:p w14:paraId="4F27388A"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6D"/>
            </w:r>
            <w:r w:rsidRPr="00130358">
              <w:rPr>
                <w:rFonts w:eastAsia="Calibri" w:cs="Arial"/>
                <w:lang w:eastAsia="ja-JP"/>
              </w:rPr>
              <w:t>s</w:t>
            </w:r>
          </w:p>
        </w:tc>
        <w:tc>
          <w:tcPr>
            <w:tcW w:w="2834" w:type="dxa"/>
            <w:vAlign w:val="center"/>
          </w:tcPr>
          <w:p w14:paraId="2EB0DB2E"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A3"/>
            </w:r>
            <w:r w:rsidRPr="00130358">
              <w:rPr>
                <w:rFonts w:eastAsia="Calibri" w:cs="Arial"/>
                <w:lang w:eastAsia="ja-JP"/>
              </w:rPr>
              <w:t>3</w:t>
            </w:r>
          </w:p>
        </w:tc>
        <w:tc>
          <w:tcPr>
            <w:tcW w:w="2514" w:type="dxa"/>
            <w:vAlign w:val="center"/>
          </w:tcPr>
          <w:p w14:paraId="51D52D68"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bl>
    <w:p w14:paraId="61C3167C" w14:textId="77777777" w:rsidR="001363CF" w:rsidRPr="00130358" w:rsidRDefault="001363CF" w:rsidP="00D62538">
      <w:pPr>
        <w:rPr>
          <w:lang w:eastAsia="ko-KR"/>
        </w:rPr>
      </w:pPr>
    </w:p>
    <w:p w14:paraId="1442805F" w14:textId="77777777" w:rsidR="001363CF" w:rsidRPr="00130358" w:rsidRDefault="001363CF" w:rsidP="00D62538">
      <w:pPr>
        <w:pStyle w:val="Heading5"/>
        <w:keepNext w:val="0"/>
        <w:keepLines w:val="0"/>
        <w:rPr>
          <w:snapToGrid w:val="0"/>
          <w:kern w:val="2"/>
        </w:rPr>
      </w:pPr>
      <w:r w:rsidRPr="00130358">
        <w:rPr>
          <w:snapToGrid w:val="0"/>
          <w:kern w:val="2"/>
        </w:rPr>
        <w:t>12.6.1.4.2</w:t>
      </w:r>
      <w:r w:rsidRPr="00130358">
        <w:rPr>
          <w:snapToGrid w:val="0"/>
          <w:kern w:val="2"/>
        </w:rPr>
        <w:tab/>
        <w:t>Test Procedure</w:t>
      </w:r>
    </w:p>
    <w:p w14:paraId="56437083" w14:textId="77777777" w:rsidR="001363CF" w:rsidRPr="00130358" w:rsidRDefault="001363CF" w:rsidP="00D62538">
      <w:pPr>
        <w:rPr>
          <w:rFonts w:eastAsia="PMingLiU"/>
          <w:lang w:eastAsia="zh-TW"/>
        </w:rPr>
      </w:pPr>
      <w:r w:rsidRPr="00130358">
        <w:rPr>
          <w:rFonts w:eastAsia="PMingLiU"/>
          <w:lang w:eastAsia="zh-TW"/>
        </w:rPr>
        <w:t xml:space="preserve">For this test, the UE is triggered by the test loop function or the upper layers to transmit for V2X </w:t>
      </w:r>
      <w:proofErr w:type="spellStart"/>
      <w:r w:rsidRPr="00130358">
        <w:rPr>
          <w:rFonts w:eastAsia="PMingLiU"/>
          <w:lang w:eastAsia="zh-TW"/>
        </w:rPr>
        <w:t>Sidelink</w:t>
      </w:r>
      <w:proofErr w:type="spellEnd"/>
      <w:r w:rsidRPr="00130358">
        <w:rPr>
          <w:rFonts w:eastAsia="PMingLiU"/>
          <w:lang w:eastAsia="zh-TW"/>
        </w:rPr>
        <w:t xml:space="preserve"> Communication. There are 20 active V2X </w:t>
      </w:r>
      <w:proofErr w:type="spellStart"/>
      <w:r w:rsidRPr="00130358">
        <w:rPr>
          <w:rFonts w:eastAsia="PMingLiU"/>
          <w:lang w:eastAsia="zh-TW"/>
        </w:rPr>
        <w:t>sidelink</w:t>
      </w:r>
      <w:proofErr w:type="spellEnd"/>
      <w:r w:rsidRPr="00130358">
        <w:rPr>
          <w:rFonts w:eastAsia="PMingLiU"/>
          <w:lang w:eastAsia="zh-TW"/>
        </w:rPr>
        <w:t xml:space="preserve"> UEs in this test. Both the UE under test and active V2X </w:t>
      </w:r>
      <w:proofErr w:type="spellStart"/>
      <w:r w:rsidRPr="00130358">
        <w:rPr>
          <w:rFonts w:eastAsia="PMingLiU"/>
          <w:lang w:eastAsia="zh-TW"/>
        </w:rPr>
        <w:t>sidelink</w:t>
      </w:r>
      <w:proofErr w:type="spellEnd"/>
      <w:r w:rsidRPr="00130358">
        <w:rPr>
          <w:rFonts w:eastAsia="PMingLiU"/>
          <w:lang w:eastAsia="zh-TW"/>
        </w:rPr>
        <w:t xml:space="preserve"> UEs select GNSS as synchronization reference source. The test system can emulate and send the GNSS signal to the test UE and active V2X </w:t>
      </w:r>
      <w:proofErr w:type="spellStart"/>
      <w:r w:rsidRPr="00130358">
        <w:rPr>
          <w:rFonts w:eastAsia="PMingLiU"/>
          <w:lang w:eastAsia="zh-TW"/>
        </w:rPr>
        <w:t>sidelink</w:t>
      </w:r>
      <w:proofErr w:type="spellEnd"/>
      <w:r w:rsidRPr="00130358">
        <w:rPr>
          <w:rFonts w:eastAsia="PMingLiU"/>
          <w:lang w:eastAsia="zh-TW"/>
        </w:rPr>
        <w:t xml:space="preserve"> UEs. The test system shall emulate the active V2X </w:t>
      </w:r>
      <w:proofErr w:type="spellStart"/>
      <w:r w:rsidRPr="00130358">
        <w:rPr>
          <w:rFonts w:eastAsia="PMingLiU"/>
          <w:lang w:eastAsia="zh-TW"/>
        </w:rPr>
        <w:t>sidelink</w:t>
      </w:r>
      <w:proofErr w:type="spellEnd"/>
      <w:r w:rsidRPr="00130358">
        <w:rPr>
          <w:rFonts w:eastAsia="PMingLiU"/>
          <w:lang w:eastAsia="zh-TW"/>
        </w:rPr>
        <w:t xml:space="preserve"> UEs to transmit PSCCH/PSSCH every 20ms.</w:t>
      </w:r>
    </w:p>
    <w:p w14:paraId="74402DAD" w14:textId="77777777" w:rsidR="001363CF" w:rsidRPr="00130358" w:rsidRDefault="001363CF" w:rsidP="00D62538">
      <w:pPr>
        <w:pStyle w:val="B1"/>
      </w:pPr>
      <w:r w:rsidRPr="00130358">
        <w:t>1.</w:t>
      </w:r>
      <w:r w:rsidRPr="00130358">
        <w:tab/>
      </w:r>
      <w:r w:rsidRPr="00130358">
        <w:rPr>
          <w:rFonts w:eastAsia="??"/>
        </w:rPr>
        <w:t xml:space="preserve">Set the parameters according to T1 in Table 12.6.1.5-1. </w:t>
      </w:r>
      <w:r w:rsidRPr="00130358">
        <w:t xml:space="preserve">Propagation conditions are set according to Annex B clauses B.1. </w:t>
      </w:r>
      <w:r w:rsidRPr="00130358">
        <w:rPr>
          <w:rFonts w:eastAsia="??"/>
        </w:rPr>
        <w:t>T1 starts.</w:t>
      </w:r>
    </w:p>
    <w:p w14:paraId="5D2528C0" w14:textId="77777777" w:rsidR="001363CF" w:rsidRPr="00130358" w:rsidRDefault="001363CF" w:rsidP="00D62538">
      <w:pPr>
        <w:pStyle w:val="B1"/>
      </w:pPr>
      <w:r w:rsidRPr="00130358">
        <w:t>2.</w:t>
      </w:r>
      <w:r w:rsidRPr="00130358">
        <w:tab/>
        <w:t xml:space="preserve">During T1, record the rate of PSSCH transmissions on the resources on subchannel #1. When the confidence level according to </w:t>
      </w:r>
      <w:r w:rsidRPr="00130358">
        <w:rPr>
          <w:rFonts w:eastAsia="??"/>
        </w:rPr>
        <w:t>Tables G.2.3-1 in Annex G clause G.2 is achieved</w:t>
      </w:r>
      <w:r w:rsidRPr="00130358">
        <w:rPr>
          <w:rFonts w:eastAsia="SimSun"/>
          <w:lang w:eastAsia="zh-CN"/>
        </w:rPr>
        <w:t>, T1 expires</w:t>
      </w:r>
      <w:r w:rsidRPr="00130358">
        <w:t>. If the rate of PSSCH transmissions on the resources on subchannel #1 is less than 10% consider the loop to be pass, else the loop is considered as fail.</w:t>
      </w:r>
    </w:p>
    <w:p w14:paraId="759944F5" w14:textId="77777777" w:rsidR="001363CF" w:rsidRPr="00130358" w:rsidRDefault="001363CF" w:rsidP="00D62538">
      <w:pPr>
        <w:pStyle w:val="B1"/>
      </w:pPr>
      <w:r w:rsidRPr="00130358">
        <w:t>3.</w:t>
      </w:r>
      <w:r w:rsidRPr="00130358">
        <w:tab/>
        <w:t xml:space="preserve">When T1 expires, the SS shall switch the power setting from T1 to T2 as specified in </w:t>
      </w:r>
      <w:r w:rsidRPr="00130358">
        <w:rPr>
          <w:rFonts w:eastAsia="??"/>
        </w:rPr>
        <w:t>Table 12.6.1.5-1</w:t>
      </w:r>
      <w:r w:rsidRPr="00130358">
        <w:t>.</w:t>
      </w:r>
    </w:p>
    <w:p w14:paraId="13F76AD6" w14:textId="77777777" w:rsidR="001363CF" w:rsidRPr="00130358" w:rsidRDefault="001363CF" w:rsidP="00D62538">
      <w:pPr>
        <w:pStyle w:val="B1"/>
      </w:pPr>
      <w:r w:rsidRPr="00130358">
        <w:t>4.</w:t>
      </w:r>
      <w:r w:rsidRPr="00130358">
        <w:tab/>
        <w:t xml:space="preserve">During T2, record the rate of PSSCH transmissions on the resources on subchannel #1. When the confidence level according to </w:t>
      </w:r>
      <w:r w:rsidRPr="00130358">
        <w:rPr>
          <w:rFonts w:eastAsia="??"/>
        </w:rPr>
        <w:t>Tables G.2.3-1 in Annex G clause G.2 is achieved</w:t>
      </w:r>
      <w:r w:rsidRPr="00130358">
        <w:rPr>
          <w:rFonts w:eastAsia="SimSun"/>
          <w:lang w:eastAsia="zh-CN"/>
        </w:rPr>
        <w:t>, T2 expires</w:t>
      </w:r>
      <w:r w:rsidRPr="00130358">
        <w:t>. If the rate of PSSCH transmissions on the resources on subchannel #1 is more than 90% consider the loop to be pass, else the loop is considered as fail.</w:t>
      </w:r>
    </w:p>
    <w:p w14:paraId="15CA42BA" w14:textId="77777777" w:rsidR="001363CF" w:rsidRPr="00130358" w:rsidRDefault="001363CF" w:rsidP="00D62538">
      <w:pPr>
        <w:pStyle w:val="B1"/>
        <w:rPr>
          <w:rFonts w:ascii="Times-Roman" w:hAnsi="Times-Roman"/>
          <w:color w:val="000000"/>
        </w:rPr>
      </w:pPr>
      <w:r w:rsidRPr="00130358">
        <w:t>5.</w:t>
      </w:r>
      <w:r w:rsidRPr="00130358">
        <w:tab/>
        <w:t>The test case is passed if step 2 and step 4 are both passed, else the test case is failed.</w:t>
      </w:r>
    </w:p>
    <w:p w14:paraId="0B6E88C7" w14:textId="77777777" w:rsidR="001363CF" w:rsidRPr="00130358" w:rsidRDefault="001363CF" w:rsidP="00D62538">
      <w:pPr>
        <w:pStyle w:val="Heading5"/>
        <w:keepNext w:val="0"/>
        <w:keepLines w:val="0"/>
        <w:rPr>
          <w:snapToGrid w:val="0"/>
          <w:kern w:val="2"/>
        </w:rPr>
      </w:pPr>
      <w:r w:rsidRPr="00130358">
        <w:rPr>
          <w:snapToGrid w:val="0"/>
          <w:kern w:val="2"/>
        </w:rPr>
        <w:t>12.6.1.4.3</w:t>
      </w:r>
      <w:r w:rsidRPr="00130358">
        <w:rPr>
          <w:snapToGrid w:val="0"/>
          <w:kern w:val="2"/>
        </w:rPr>
        <w:tab/>
        <w:t>Message Contents</w:t>
      </w:r>
    </w:p>
    <w:p w14:paraId="2A81FE68" w14:textId="186568A8"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58099387" w14:textId="77777777" w:rsidR="001363CF" w:rsidRPr="00130358" w:rsidRDefault="001363CF" w:rsidP="000835DA">
      <w:pPr>
        <w:pStyle w:val="TH"/>
        <w:keepLines w:val="0"/>
      </w:pPr>
      <w:r w:rsidRPr="00130358">
        <w:t>Table 12.6.1.4.3-2: SL-V2X-PreconfigFreqInfo-r14-DEFAULT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3E055576" w14:textId="77777777" w:rsidTr="00D62538">
        <w:trPr>
          <w:gridBefore w:val="1"/>
          <w:wBefore w:w="9" w:type="dxa"/>
          <w:jc w:val="center"/>
        </w:trPr>
        <w:tc>
          <w:tcPr>
            <w:tcW w:w="9781" w:type="dxa"/>
            <w:gridSpan w:val="5"/>
            <w:tcBorders>
              <w:left w:val="single" w:sz="4" w:space="0" w:color="auto"/>
            </w:tcBorders>
          </w:tcPr>
          <w:p w14:paraId="026D8148" w14:textId="64F0A7F6"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52366493" w14:textId="77777777" w:rsidTr="00D62538">
        <w:trPr>
          <w:gridAfter w:val="1"/>
          <w:wAfter w:w="9" w:type="dxa"/>
          <w:jc w:val="center"/>
        </w:trPr>
        <w:tc>
          <w:tcPr>
            <w:tcW w:w="4537" w:type="dxa"/>
            <w:gridSpan w:val="2"/>
            <w:tcBorders>
              <w:left w:val="single" w:sz="4" w:space="0" w:color="auto"/>
            </w:tcBorders>
          </w:tcPr>
          <w:p w14:paraId="6DAC7372" w14:textId="19AAD130"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0BD5DC9F" w14:textId="77777777" w:rsidR="001363CF" w:rsidRPr="00130358" w:rsidRDefault="001363CF" w:rsidP="000835DA">
            <w:pPr>
              <w:pStyle w:val="TAH"/>
              <w:keepLines w:val="0"/>
            </w:pPr>
            <w:r w:rsidRPr="00130358">
              <w:t>Value/remark</w:t>
            </w:r>
          </w:p>
        </w:tc>
        <w:tc>
          <w:tcPr>
            <w:tcW w:w="1701" w:type="dxa"/>
          </w:tcPr>
          <w:p w14:paraId="267D6B26" w14:textId="77777777" w:rsidR="001363CF" w:rsidRPr="00130358" w:rsidRDefault="001363CF" w:rsidP="000835DA">
            <w:pPr>
              <w:pStyle w:val="TAH"/>
              <w:keepLines w:val="0"/>
            </w:pPr>
            <w:r w:rsidRPr="00130358">
              <w:t>Comment</w:t>
            </w:r>
          </w:p>
        </w:tc>
        <w:tc>
          <w:tcPr>
            <w:tcW w:w="1275" w:type="dxa"/>
          </w:tcPr>
          <w:p w14:paraId="34844ACD" w14:textId="77777777" w:rsidR="001363CF" w:rsidRPr="00130358" w:rsidRDefault="001363CF" w:rsidP="000835DA">
            <w:pPr>
              <w:pStyle w:val="TAH"/>
              <w:keepLines w:val="0"/>
            </w:pPr>
            <w:r w:rsidRPr="00130358">
              <w:t>Condition</w:t>
            </w:r>
          </w:p>
        </w:tc>
      </w:tr>
      <w:tr w:rsidR="001363CF" w:rsidRPr="00130358" w14:paraId="71B34074" w14:textId="77777777" w:rsidTr="00D62538">
        <w:trPr>
          <w:gridAfter w:val="1"/>
          <w:wAfter w:w="9" w:type="dxa"/>
          <w:jc w:val="center"/>
        </w:trPr>
        <w:tc>
          <w:tcPr>
            <w:tcW w:w="4537" w:type="dxa"/>
            <w:gridSpan w:val="2"/>
            <w:tcBorders>
              <w:left w:val="single" w:sz="4" w:space="0" w:color="auto"/>
            </w:tcBorders>
          </w:tcPr>
          <w:p w14:paraId="0BBD4DE5" w14:textId="36036865" w:rsidR="001363CF" w:rsidRPr="00130358" w:rsidRDefault="001363CF" w:rsidP="000835DA">
            <w:pPr>
              <w:pStyle w:val="TAL"/>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786212A5" w14:textId="77777777" w:rsidR="001363CF" w:rsidRPr="00130358" w:rsidRDefault="001363CF" w:rsidP="000835DA">
            <w:pPr>
              <w:pStyle w:val="TAL"/>
              <w:keepLines w:val="0"/>
            </w:pPr>
          </w:p>
        </w:tc>
        <w:tc>
          <w:tcPr>
            <w:tcW w:w="1701" w:type="dxa"/>
          </w:tcPr>
          <w:p w14:paraId="65723694" w14:textId="77777777" w:rsidR="001363CF" w:rsidRPr="00130358" w:rsidRDefault="001363CF" w:rsidP="000835DA">
            <w:pPr>
              <w:pStyle w:val="TAL"/>
              <w:keepLines w:val="0"/>
            </w:pPr>
          </w:p>
        </w:tc>
        <w:tc>
          <w:tcPr>
            <w:tcW w:w="1275" w:type="dxa"/>
          </w:tcPr>
          <w:p w14:paraId="69A4C8AB" w14:textId="77777777" w:rsidR="001363CF" w:rsidRPr="00130358" w:rsidRDefault="001363CF" w:rsidP="000835DA">
            <w:pPr>
              <w:pStyle w:val="TAL"/>
              <w:keepLines w:val="0"/>
            </w:pPr>
          </w:p>
        </w:tc>
      </w:tr>
      <w:tr w:rsidR="001363CF" w:rsidRPr="00130358" w14:paraId="5637BCD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4BC9768" w14:textId="0CD2756D"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2092E99" w14:textId="7EFA0EDF" w:rsidR="001363CF" w:rsidRPr="00130358" w:rsidRDefault="001363CF" w:rsidP="000835DA">
            <w:pPr>
              <w:pStyle w:val="TAL"/>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454D77CD"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47F9D39B" w14:textId="77777777" w:rsidR="001363CF" w:rsidRPr="00130358" w:rsidRDefault="001363CF" w:rsidP="000835DA">
            <w:pPr>
              <w:pStyle w:val="TAL"/>
              <w:keepLines w:val="0"/>
            </w:pPr>
          </w:p>
        </w:tc>
      </w:tr>
      <w:tr w:rsidR="001363CF" w:rsidRPr="00130358" w14:paraId="776B01E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558F81" w14:textId="4B2C5A6B" w:rsidR="001363CF" w:rsidRPr="00130358" w:rsidRDefault="00D62538" w:rsidP="000835DA">
            <w:pPr>
              <w:pStyle w:val="TAL"/>
              <w:keepLines w:val="0"/>
              <w:rPr>
                <w:lang w:eastAsia="zh-CN"/>
              </w:rPr>
            </w:pPr>
            <w:r w:rsidRPr="00130358">
              <w:rPr>
                <w:lang w:eastAsia="zh-CN"/>
              </w:rPr>
              <w:t xml:space="preserve">    </w:t>
            </w:r>
            <w:r w:rsidR="001363CF" w:rsidRPr="00130358">
              <w:t>SL-V2X-PreconfigCommPool-r14[1]</w:t>
            </w:r>
          </w:p>
        </w:tc>
        <w:tc>
          <w:tcPr>
            <w:tcW w:w="2268" w:type="dxa"/>
            <w:tcBorders>
              <w:top w:val="single" w:sz="4" w:space="0" w:color="auto"/>
              <w:left w:val="single" w:sz="4" w:space="0" w:color="auto"/>
              <w:bottom w:val="single" w:sz="4" w:space="0" w:color="auto"/>
              <w:right w:val="single" w:sz="4" w:space="0" w:color="auto"/>
            </w:tcBorders>
          </w:tcPr>
          <w:p w14:paraId="746F0F31" w14:textId="77777777" w:rsidR="001363CF" w:rsidRPr="00130358" w:rsidRDefault="001363CF" w:rsidP="000835DA">
            <w:pPr>
              <w:pStyle w:val="TAL"/>
              <w:keepLines w:val="0"/>
              <w:rPr>
                <w:lang w:eastAsia="zh-CN"/>
              </w:rPr>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63A6C801"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053BC49" w14:textId="77777777" w:rsidR="001363CF" w:rsidRPr="00130358" w:rsidRDefault="001363CF" w:rsidP="000835DA">
            <w:pPr>
              <w:pStyle w:val="TAL"/>
              <w:keepLines w:val="0"/>
            </w:pPr>
          </w:p>
        </w:tc>
      </w:tr>
      <w:tr w:rsidR="001363CF" w:rsidRPr="00130358" w14:paraId="6CB22EE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34DC66" w14:textId="68C3958C"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9F81B09"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E31E3EA"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2B0151F7" w14:textId="77777777" w:rsidR="001363CF" w:rsidRPr="00130358" w:rsidRDefault="001363CF" w:rsidP="000835DA">
            <w:pPr>
              <w:pStyle w:val="TAL"/>
              <w:keepLines w:val="0"/>
            </w:pPr>
          </w:p>
        </w:tc>
      </w:tr>
      <w:tr w:rsidR="001363CF" w:rsidRPr="00130358" w14:paraId="565015E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BEE470" w14:textId="6BFB41E3" w:rsidR="001363CF" w:rsidRPr="00130358" w:rsidRDefault="00D62538" w:rsidP="000835DA">
            <w:pPr>
              <w:pStyle w:val="TAL"/>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584E41ED"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D440580"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4593E8A0" w14:textId="77777777" w:rsidR="001363CF" w:rsidRPr="00130358" w:rsidRDefault="001363CF" w:rsidP="000835DA">
            <w:pPr>
              <w:pStyle w:val="TAL"/>
              <w:keepLines w:val="0"/>
            </w:pPr>
          </w:p>
        </w:tc>
      </w:tr>
      <w:tr w:rsidR="001363CF" w:rsidRPr="00130358" w14:paraId="6A96114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964CEE0" w14:textId="73DB92A9"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B615BAB" w14:textId="77777777" w:rsidR="001363CF" w:rsidRPr="00130358" w:rsidRDefault="001363CF" w:rsidP="00D62538">
            <w:pPr>
              <w:pStyle w:val="TAL"/>
              <w:keepNext w:val="0"/>
              <w:keepLines w:val="0"/>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31065F0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775F76" w14:textId="77777777" w:rsidR="001363CF" w:rsidRPr="00130358" w:rsidRDefault="001363CF" w:rsidP="00D62538">
            <w:pPr>
              <w:pStyle w:val="TAL"/>
              <w:keepNext w:val="0"/>
              <w:keepLines w:val="0"/>
            </w:pPr>
          </w:p>
        </w:tc>
      </w:tr>
      <w:tr w:rsidR="001363CF" w:rsidRPr="00130358" w14:paraId="1278CE6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20A6DC" w14:textId="2904AA27"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1ADFAE5"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7F0D2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727F1EC" w14:textId="77777777" w:rsidR="001363CF" w:rsidRPr="00130358" w:rsidRDefault="001363CF" w:rsidP="00D62538">
            <w:pPr>
              <w:pStyle w:val="TAL"/>
              <w:keepNext w:val="0"/>
              <w:keepLines w:val="0"/>
            </w:pPr>
          </w:p>
        </w:tc>
      </w:tr>
      <w:tr w:rsidR="001363CF" w:rsidRPr="00130358" w14:paraId="22C701B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F929C22" w14:textId="4366B67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Borders>
              <w:top w:val="single" w:sz="4" w:space="0" w:color="auto"/>
              <w:left w:val="single" w:sz="4" w:space="0" w:color="auto"/>
              <w:bottom w:val="single" w:sz="4" w:space="0" w:color="auto"/>
              <w:right w:val="single" w:sz="4" w:space="0" w:color="auto"/>
            </w:tcBorders>
          </w:tcPr>
          <w:p w14:paraId="767C9AF7" w14:textId="77777777" w:rsidR="001363CF" w:rsidRPr="00130358" w:rsidRDefault="001363CF" w:rsidP="00D62538">
            <w:pPr>
              <w:pStyle w:val="TAL"/>
              <w:keepNext w:val="0"/>
              <w:keepLines w:val="0"/>
            </w:pPr>
            <w:r w:rsidRPr="00130358">
              <w:t>SL-CommTxPoolSensingConfig-r14-DEFAULT</w:t>
            </w:r>
          </w:p>
        </w:tc>
        <w:tc>
          <w:tcPr>
            <w:tcW w:w="1701" w:type="dxa"/>
            <w:tcBorders>
              <w:top w:val="single" w:sz="4" w:space="0" w:color="auto"/>
              <w:left w:val="single" w:sz="4" w:space="0" w:color="auto"/>
              <w:bottom w:val="single" w:sz="4" w:space="0" w:color="auto"/>
              <w:right w:val="single" w:sz="4" w:space="0" w:color="auto"/>
            </w:tcBorders>
          </w:tcPr>
          <w:p w14:paraId="2551F50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432251F" w14:textId="77777777" w:rsidR="001363CF" w:rsidRPr="00130358" w:rsidRDefault="001363CF" w:rsidP="00D62538">
            <w:pPr>
              <w:pStyle w:val="TAL"/>
              <w:keepNext w:val="0"/>
              <w:keepLines w:val="0"/>
            </w:pPr>
          </w:p>
        </w:tc>
      </w:tr>
      <w:tr w:rsidR="001363CF" w:rsidRPr="00130358" w14:paraId="6966C01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79968BA" w14:textId="5081D341"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Borders>
              <w:top w:val="single" w:sz="4" w:space="0" w:color="auto"/>
              <w:left w:val="single" w:sz="4" w:space="0" w:color="auto"/>
              <w:bottom w:val="single" w:sz="4" w:space="0" w:color="auto"/>
              <w:right w:val="single" w:sz="4" w:space="0" w:color="auto"/>
            </w:tcBorders>
          </w:tcPr>
          <w:p w14:paraId="63537798" w14:textId="49AEEB96"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Pr>
          <w:p w14:paraId="141FDBC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3E7DA4" w14:textId="77777777" w:rsidR="001363CF" w:rsidRPr="00130358" w:rsidRDefault="001363CF" w:rsidP="00D62538">
            <w:pPr>
              <w:pStyle w:val="TAL"/>
              <w:keepNext w:val="0"/>
              <w:keepLines w:val="0"/>
            </w:pPr>
          </w:p>
        </w:tc>
      </w:tr>
      <w:tr w:rsidR="001363CF" w:rsidRPr="00130358" w14:paraId="17B727F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5E3FF15" w14:textId="0065B61C"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Borders>
              <w:top w:val="single" w:sz="4" w:space="0" w:color="auto"/>
              <w:left w:val="single" w:sz="4" w:space="0" w:color="auto"/>
              <w:bottom w:val="single" w:sz="4" w:space="0" w:color="auto"/>
              <w:right w:val="single" w:sz="4" w:space="0" w:color="auto"/>
            </w:tcBorders>
          </w:tcPr>
          <w:p w14:paraId="36BDA278" w14:textId="77777777" w:rsidR="001363CF" w:rsidRPr="00130358" w:rsidRDefault="001363CF" w:rsidP="00D62538">
            <w:pPr>
              <w:pStyle w:val="TAL"/>
              <w:keepNext w:val="0"/>
              <w:keepLines w:val="0"/>
              <w:rPr>
                <w:lang w:eastAsia="zh-CN"/>
              </w:rPr>
            </w:pPr>
            <w:proofErr w:type="spellStart"/>
            <w:r w:rsidRPr="00130358">
              <w:rPr>
                <w:lang w:eastAsia="zh-CN"/>
              </w:rPr>
              <w:t>enb</w:t>
            </w:r>
            <w:proofErr w:type="spellEnd"/>
          </w:p>
        </w:tc>
        <w:tc>
          <w:tcPr>
            <w:tcW w:w="1701" w:type="dxa"/>
            <w:tcBorders>
              <w:top w:val="single" w:sz="4" w:space="0" w:color="auto"/>
              <w:left w:val="single" w:sz="4" w:space="0" w:color="auto"/>
              <w:bottom w:val="single" w:sz="4" w:space="0" w:color="auto"/>
              <w:right w:val="single" w:sz="4" w:space="0" w:color="auto"/>
            </w:tcBorders>
          </w:tcPr>
          <w:p w14:paraId="240EA74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133B517" w14:textId="77777777" w:rsidR="001363CF" w:rsidRPr="00130358" w:rsidRDefault="001363CF" w:rsidP="00D62538">
            <w:pPr>
              <w:pStyle w:val="TAL"/>
              <w:keepNext w:val="0"/>
              <w:keepLines w:val="0"/>
            </w:pPr>
          </w:p>
        </w:tc>
      </w:tr>
      <w:tr w:rsidR="001363CF" w:rsidRPr="00130358" w14:paraId="601B31E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8843AAA" w14:textId="323176C8"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Borders>
              <w:top w:val="single" w:sz="4" w:space="0" w:color="auto"/>
              <w:left w:val="single" w:sz="4" w:space="0" w:color="auto"/>
              <w:bottom w:val="single" w:sz="4" w:space="0" w:color="auto"/>
              <w:right w:val="single" w:sz="4" w:space="0" w:color="auto"/>
            </w:tcBorders>
          </w:tcPr>
          <w:p w14:paraId="33CB7E19" w14:textId="4B71CDF2"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20B165F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A18940" w14:textId="77777777" w:rsidR="001363CF" w:rsidRPr="00130358" w:rsidRDefault="001363CF" w:rsidP="00D62538">
            <w:pPr>
              <w:pStyle w:val="TAL"/>
              <w:keepNext w:val="0"/>
              <w:keepLines w:val="0"/>
            </w:pPr>
          </w:p>
        </w:tc>
      </w:tr>
      <w:tr w:rsidR="001363CF" w:rsidRPr="00130358" w14:paraId="1689498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55E946" w14:textId="1FD441A6"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Pr>
          <w:p w14:paraId="10E2D60F" w14:textId="40E4A52D"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693AB6B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7F9BD1" w14:textId="77777777" w:rsidR="001363CF" w:rsidRPr="00130358" w:rsidRDefault="001363CF" w:rsidP="00D62538">
            <w:pPr>
              <w:pStyle w:val="TAL"/>
              <w:keepNext w:val="0"/>
              <w:keepLines w:val="0"/>
            </w:pPr>
          </w:p>
        </w:tc>
      </w:tr>
      <w:tr w:rsidR="001363CF" w:rsidRPr="00130358" w14:paraId="1793B6C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D6F7D8"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0EEE299"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777EC3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EADAB5B" w14:textId="77777777" w:rsidR="001363CF" w:rsidRPr="00130358" w:rsidRDefault="001363CF" w:rsidP="00D62538">
            <w:pPr>
              <w:pStyle w:val="TAL"/>
              <w:keepNext w:val="0"/>
              <w:keepLines w:val="0"/>
            </w:pPr>
          </w:p>
        </w:tc>
      </w:tr>
    </w:tbl>
    <w:p w14:paraId="18D889F3" w14:textId="77777777" w:rsidR="001363CF" w:rsidRPr="00130358" w:rsidRDefault="001363CF" w:rsidP="00D62538"/>
    <w:p w14:paraId="463100F3" w14:textId="77777777" w:rsidR="001363CF" w:rsidRPr="00130358" w:rsidRDefault="001363CF" w:rsidP="00D62538">
      <w:pPr>
        <w:pStyle w:val="TH"/>
        <w:keepNext w:val="0"/>
        <w:keepLines w:val="0"/>
      </w:pPr>
      <w:r w:rsidRPr="00130358">
        <w:t>Table 12.6.1.4.3-2: SL-V2X-PreconfigCommPool-r14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1576C559" w14:textId="77777777" w:rsidTr="00D62538">
        <w:trPr>
          <w:gridBefore w:val="1"/>
          <w:wBefore w:w="9" w:type="dxa"/>
          <w:jc w:val="center"/>
        </w:trPr>
        <w:tc>
          <w:tcPr>
            <w:tcW w:w="9781" w:type="dxa"/>
            <w:gridSpan w:val="5"/>
          </w:tcPr>
          <w:p w14:paraId="60FE43AA" w14:textId="6330358D"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25198E40" w14:textId="77777777" w:rsidTr="00D62538">
        <w:trPr>
          <w:gridAfter w:val="1"/>
          <w:wAfter w:w="9" w:type="dxa"/>
          <w:jc w:val="center"/>
        </w:trPr>
        <w:tc>
          <w:tcPr>
            <w:tcW w:w="4537" w:type="dxa"/>
            <w:gridSpan w:val="2"/>
          </w:tcPr>
          <w:p w14:paraId="087DB317" w14:textId="653F85A7"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594C1EF8" w14:textId="77777777" w:rsidR="001363CF" w:rsidRPr="00130358" w:rsidRDefault="001363CF" w:rsidP="00D62538">
            <w:pPr>
              <w:pStyle w:val="TAH"/>
              <w:keepNext w:val="0"/>
              <w:keepLines w:val="0"/>
            </w:pPr>
            <w:r w:rsidRPr="00130358">
              <w:t>Value/remark</w:t>
            </w:r>
          </w:p>
        </w:tc>
        <w:tc>
          <w:tcPr>
            <w:tcW w:w="1701" w:type="dxa"/>
          </w:tcPr>
          <w:p w14:paraId="584CF0FA" w14:textId="77777777" w:rsidR="001363CF" w:rsidRPr="00130358" w:rsidRDefault="001363CF" w:rsidP="00D62538">
            <w:pPr>
              <w:pStyle w:val="TAH"/>
              <w:keepNext w:val="0"/>
              <w:keepLines w:val="0"/>
            </w:pPr>
            <w:r w:rsidRPr="00130358">
              <w:t>Comment</w:t>
            </w:r>
          </w:p>
        </w:tc>
        <w:tc>
          <w:tcPr>
            <w:tcW w:w="1275" w:type="dxa"/>
          </w:tcPr>
          <w:p w14:paraId="1AC57B58" w14:textId="77777777" w:rsidR="001363CF" w:rsidRPr="00130358" w:rsidRDefault="001363CF" w:rsidP="00D62538">
            <w:pPr>
              <w:pStyle w:val="TAH"/>
              <w:keepNext w:val="0"/>
              <w:keepLines w:val="0"/>
            </w:pPr>
            <w:r w:rsidRPr="00130358">
              <w:t>Condition</w:t>
            </w:r>
          </w:p>
        </w:tc>
      </w:tr>
      <w:tr w:rsidR="001363CF" w:rsidRPr="00130358" w14:paraId="22B19DC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072F854" w14:textId="5D96D03F" w:rsidR="001363CF" w:rsidRPr="00130358" w:rsidRDefault="001363CF" w:rsidP="00D62538">
            <w:pPr>
              <w:pStyle w:val="TAL"/>
              <w:keepNext w:val="0"/>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35AD888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5A9C7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8319F1A" w14:textId="77777777" w:rsidR="001363CF" w:rsidRPr="00130358" w:rsidRDefault="001363CF" w:rsidP="00D62538">
            <w:pPr>
              <w:pStyle w:val="TAL"/>
              <w:keepNext w:val="0"/>
              <w:keepLines w:val="0"/>
            </w:pPr>
          </w:p>
        </w:tc>
      </w:tr>
      <w:tr w:rsidR="001363CF" w:rsidRPr="00130358" w14:paraId="45D8C7FD"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12FEECE2" w14:textId="4961DA7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58D24ACE"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68C9D3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B786C20" w14:textId="15D17FE4"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1AC937FC"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287D0FE0"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0D6CB7B" w14:textId="32A85014" w:rsidR="001363CF" w:rsidRPr="00130358" w:rsidRDefault="001363CF" w:rsidP="00D62538">
            <w:pPr>
              <w:pStyle w:val="TAL"/>
              <w:keepNext w:val="0"/>
              <w:keepLines w:val="0"/>
              <w:rPr>
                <w:lang w:eastAsia="ko-KR"/>
              </w:rPr>
            </w:pPr>
            <w:proofErr w:type="spellStart"/>
            <w:r w:rsidRPr="00130358">
              <w:rPr>
                <w:lang w:eastAsia="ko-KR"/>
              </w:rPr>
              <w:t>i</w:t>
            </w:r>
            <w:proofErr w:type="spellEnd"/>
            <w:r w:rsidR="00D62538" w:rsidRPr="00130358">
              <w:rPr>
                <w:lang w:eastAsia="ko-KR"/>
              </w:rPr>
              <w:t xml:space="preserve"> </w:t>
            </w:r>
            <w:r w:rsidRPr="00130358">
              <w:rPr>
                <w:lang w:eastAsia="ko-KR"/>
              </w:rPr>
              <w:t>mod</w:t>
            </w:r>
            <w:r w:rsidR="00D62538" w:rsidRPr="00130358">
              <w:rPr>
                <w:lang w:eastAsia="ko-KR"/>
              </w:rPr>
              <w:t xml:space="preserve"> </w:t>
            </w:r>
            <w:r w:rsidRPr="00130358">
              <w:rPr>
                <w:lang w:eastAsia="ko-KR"/>
              </w:rPr>
              <w:t>20</w:t>
            </w:r>
          </w:p>
        </w:tc>
        <w:tc>
          <w:tcPr>
            <w:tcW w:w="1701" w:type="dxa"/>
            <w:tcBorders>
              <w:top w:val="single" w:sz="4" w:space="0" w:color="auto"/>
              <w:left w:val="single" w:sz="4" w:space="0" w:color="auto"/>
              <w:bottom w:val="single" w:sz="4" w:space="0" w:color="auto"/>
              <w:right w:val="single" w:sz="4" w:space="0" w:color="auto"/>
            </w:tcBorders>
          </w:tcPr>
          <w:p w14:paraId="2B4915F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DD3865" w14:textId="55ECE57F" w:rsidR="001363CF" w:rsidRPr="00130358" w:rsidRDefault="001363CF" w:rsidP="00D62538">
            <w:pPr>
              <w:pStyle w:val="TAL"/>
              <w:keepNext w:val="0"/>
              <w:keepLines w:val="0"/>
            </w:pPr>
            <w:r w:rsidRPr="00130358">
              <w:t>Active</w:t>
            </w:r>
            <w:r w:rsidR="00D62538" w:rsidRPr="00130358">
              <w:t xml:space="preserve"> </w:t>
            </w:r>
            <w:proofErr w:type="spellStart"/>
            <w:r w:rsidRPr="00130358">
              <w:t>Sidelink</w:t>
            </w:r>
            <w:proofErr w:type="spellEnd"/>
            <w:r w:rsidR="00D62538" w:rsidRPr="00130358">
              <w:t xml:space="preserve"> </w:t>
            </w:r>
            <w:r w:rsidRPr="00130358">
              <w:t>UE</w:t>
            </w:r>
            <w:r w:rsidR="00D62538" w:rsidRPr="00130358">
              <w:t xml:space="preserve"> </w:t>
            </w:r>
            <w:proofErr w:type="spellStart"/>
            <w:r w:rsidRPr="00130358">
              <w:t>i</w:t>
            </w:r>
            <w:proofErr w:type="spellEnd"/>
            <w:r w:rsidRPr="00130358">
              <w:t>,</w:t>
            </w:r>
            <w:r w:rsidR="00D62538" w:rsidRPr="00130358">
              <w:t xml:space="preserve"> </w:t>
            </w:r>
            <w:r w:rsidRPr="00130358">
              <w:t>where</w:t>
            </w:r>
            <w:r w:rsidR="00D62538" w:rsidRPr="00130358">
              <w:t xml:space="preserve"> </w:t>
            </w:r>
            <w:proofErr w:type="spellStart"/>
            <w:r w:rsidRPr="00130358">
              <w:t>i</w:t>
            </w:r>
            <w:proofErr w:type="spellEnd"/>
            <w:r w:rsidR="00D62538" w:rsidRPr="00130358">
              <w:t xml:space="preserve"> </w:t>
            </w:r>
            <w:r w:rsidRPr="00130358">
              <w:t>=</w:t>
            </w:r>
            <w:r w:rsidR="00D62538" w:rsidRPr="00130358">
              <w:t xml:space="preserve"> </w:t>
            </w:r>
            <w:r w:rsidRPr="00130358">
              <w:t>0,</w:t>
            </w:r>
            <w:r w:rsidR="00D62538" w:rsidRPr="00130358">
              <w:t xml:space="preserve"> </w:t>
            </w:r>
            <w:r w:rsidRPr="00130358">
              <w:t>..,</w:t>
            </w:r>
            <w:r w:rsidR="00D62538" w:rsidRPr="00130358">
              <w:t xml:space="preserve"> </w:t>
            </w:r>
            <w:r w:rsidRPr="00130358">
              <w:t>19</w:t>
            </w:r>
          </w:p>
        </w:tc>
      </w:tr>
      <w:tr w:rsidR="001363CF" w:rsidRPr="00130358" w14:paraId="4011838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75885A" w14:textId="31477CD3" w:rsidR="001363CF" w:rsidRPr="00130358" w:rsidRDefault="00D62538" w:rsidP="00D62538">
            <w:pPr>
              <w:pStyle w:val="TAL"/>
              <w:keepNext w:val="0"/>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1BFCBB51"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AAC50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7548224" w14:textId="77777777" w:rsidR="001363CF" w:rsidRPr="00130358" w:rsidRDefault="001363CF" w:rsidP="00D62538">
            <w:pPr>
              <w:pStyle w:val="TAL"/>
              <w:keepNext w:val="0"/>
              <w:keepLines w:val="0"/>
            </w:pPr>
          </w:p>
        </w:tc>
      </w:tr>
      <w:tr w:rsidR="001363CF" w:rsidRPr="00130358" w14:paraId="740F182B"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7AF0CEAD" w14:textId="045E553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0335B8DD" w14:textId="77777777" w:rsidR="001363CF" w:rsidRPr="00130358" w:rsidRDefault="001363CF" w:rsidP="00D62538">
            <w:pPr>
              <w:pStyle w:val="TAL"/>
              <w:keepNext w:val="0"/>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Pr>
          <w:p w14:paraId="3F01AD0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58E9D3" w14:textId="36DD6C60" w:rsidR="001363CF" w:rsidRPr="00130358" w:rsidRDefault="001363CF" w:rsidP="00D62538">
            <w:pPr>
              <w:pStyle w:val="TAL"/>
              <w:keepNext w:val="0"/>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50BE4AA" w14:textId="77777777" w:rsidTr="00D62538">
        <w:trPr>
          <w:gridAfter w:val="1"/>
          <w:wAfter w:w="9" w:type="dxa"/>
          <w:jc w:val="center"/>
        </w:trPr>
        <w:tc>
          <w:tcPr>
            <w:tcW w:w="4537" w:type="dxa"/>
            <w:gridSpan w:val="2"/>
            <w:tcBorders>
              <w:top w:val="nil"/>
              <w:left w:val="single" w:sz="4" w:space="0" w:color="auto"/>
              <w:right w:val="single" w:sz="4" w:space="0" w:color="auto"/>
            </w:tcBorders>
          </w:tcPr>
          <w:p w14:paraId="021F25A2"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FF35CA3" w14:textId="77777777" w:rsidR="001363CF" w:rsidRPr="00130358" w:rsidRDefault="001363CF" w:rsidP="00D62538">
            <w:pPr>
              <w:pStyle w:val="TAL"/>
              <w:keepNext w:val="0"/>
              <w:keepLines w:val="0"/>
              <w:rPr>
                <w:lang w:eastAsia="zh-CN"/>
              </w:rPr>
            </w:pPr>
            <w:r w:rsidRPr="00130358">
              <w:rPr>
                <w:lang w:eastAsia="zh-CN"/>
              </w:rPr>
              <w:t>10000000000000000000</w:t>
            </w:r>
          </w:p>
        </w:tc>
        <w:tc>
          <w:tcPr>
            <w:tcW w:w="1701" w:type="dxa"/>
            <w:tcBorders>
              <w:top w:val="single" w:sz="4" w:space="0" w:color="auto"/>
              <w:left w:val="single" w:sz="4" w:space="0" w:color="auto"/>
              <w:bottom w:val="single" w:sz="4" w:space="0" w:color="auto"/>
              <w:right w:val="single" w:sz="4" w:space="0" w:color="auto"/>
            </w:tcBorders>
          </w:tcPr>
          <w:p w14:paraId="3635E08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F3DA56" w14:textId="6D4C7463"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32BB6374"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4503C48"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525468F"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210C2D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0F018E" w14:textId="77777777" w:rsidR="001363CF" w:rsidRPr="00130358" w:rsidRDefault="001363CF" w:rsidP="00D62538">
            <w:pPr>
              <w:pStyle w:val="TAL"/>
              <w:keepNext w:val="0"/>
              <w:keepLines w:val="0"/>
              <w:rPr>
                <w:lang w:eastAsia="ko-KR"/>
              </w:rPr>
            </w:pPr>
          </w:p>
        </w:tc>
      </w:tr>
      <w:tr w:rsidR="001363CF" w:rsidRPr="00130358" w14:paraId="510FF5A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9E31BD3" w14:textId="27DE06A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8AF60D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2212B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3583D9" w14:textId="77777777" w:rsidR="001363CF" w:rsidRPr="00130358" w:rsidRDefault="001363CF" w:rsidP="00D62538">
            <w:pPr>
              <w:pStyle w:val="TAL"/>
              <w:keepNext w:val="0"/>
              <w:keepLines w:val="0"/>
            </w:pPr>
          </w:p>
        </w:tc>
      </w:tr>
      <w:tr w:rsidR="001363CF" w:rsidRPr="00130358" w14:paraId="36BDFF1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C509927" w14:textId="00D4A4DC"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6B106CEB"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702F6808"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Pr>
          <w:p w14:paraId="65B6F410" w14:textId="77777777" w:rsidR="001363CF" w:rsidRPr="00130358" w:rsidRDefault="001363CF" w:rsidP="00D62538">
            <w:pPr>
              <w:pStyle w:val="TAL"/>
              <w:keepNext w:val="0"/>
              <w:keepLines w:val="0"/>
            </w:pPr>
          </w:p>
        </w:tc>
      </w:tr>
      <w:tr w:rsidR="001363CF" w:rsidRPr="00130358" w14:paraId="230C027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EF6002" w14:textId="64C52D61"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4742F9FA"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6F7CD0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474418" w14:textId="77777777" w:rsidR="001363CF" w:rsidRPr="00130358" w:rsidRDefault="001363CF" w:rsidP="00D62538">
            <w:pPr>
              <w:pStyle w:val="TAL"/>
              <w:keepNext w:val="0"/>
              <w:keepLines w:val="0"/>
              <w:rPr>
                <w:lang w:eastAsia="ko-KR"/>
              </w:rPr>
            </w:pPr>
          </w:p>
        </w:tc>
      </w:tr>
      <w:tr w:rsidR="001363CF" w:rsidRPr="00130358" w14:paraId="6F94B27C"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1EC68BF5" w14:textId="6B0304C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numSubchannel-r14</w:t>
            </w:r>
          </w:p>
        </w:tc>
        <w:tc>
          <w:tcPr>
            <w:tcW w:w="2268" w:type="dxa"/>
            <w:tcBorders>
              <w:top w:val="single" w:sz="4" w:space="0" w:color="auto"/>
              <w:left w:val="single" w:sz="4" w:space="0" w:color="auto"/>
              <w:bottom w:val="single" w:sz="4" w:space="0" w:color="auto"/>
              <w:right w:val="single" w:sz="4" w:space="0" w:color="auto"/>
            </w:tcBorders>
          </w:tcPr>
          <w:p w14:paraId="41F406DA"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49B7B2A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74DD297" w14:textId="67692355" w:rsidR="001363CF" w:rsidRPr="00130358" w:rsidRDefault="001363CF" w:rsidP="00D62538">
            <w:pPr>
              <w:pStyle w:val="TAL"/>
              <w:keepNext w:val="0"/>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17BF93BC"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369031C3"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4D1E346"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1308E1A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C67D3E" w14:textId="399EBDD6"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41AC5726"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2B934F77" w14:textId="40E5F765"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4D5C5C99"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6B5947A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B1EA4FD" w14:textId="15E8DDF1"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5BA81A94"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0B983376"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8FAE37F"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7BF670B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4F777F" w14:textId="15E6E8DB"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4C6A0372"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5B1078A1" w14:textId="6C220E87"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21F0A2AA"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279D15F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61A0FE" w14:textId="0D47E486"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0C1D5B2F"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1A12F7B8"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4B6165F"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3885341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92D5B88" w14:textId="2BFFA1A8"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771EC5E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3FC754"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2CED6A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CB4A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67B66AC" w14:textId="77777777" w:rsidR="001363CF" w:rsidRPr="00130358" w:rsidRDefault="001363CF" w:rsidP="00D62538">
            <w:pPr>
              <w:pStyle w:val="TAL"/>
              <w:keepNext w:val="0"/>
              <w:keepLines w:val="0"/>
            </w:pPr>
          </w:p>
        </w:tc>
      </w:tr>
    </w:tbl>
    <w:p w14:paraId="729BEF3C" w14:textId="77777777" w:rsidR="001363CF" w:rsidRPr="00130358" w:rsidRDefault="001363CF" w:rsidP="00D62538"/>
    <w:p w14:paraId="6335BE6A" w14:textId="77777777" w:rsidR="001363CF" w:rsidRPr="00130358" w:rsidRDefault="001363CF" w:rsidP="000835DA">
      <w:pPr>
        <w:pStyle w:val="TH"/>
        <w:keepLines w:val="0"/>
      </w:pPr>
      <w:r w:rsidRPr="00130358">
        <w:t>Table 12.6.1.4.3-3: SL-CommTxPoolSensingConfig-r14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112EF0DD" w14:textId="77777777" w:rsidTr="00D62538">
        <w:trPr>
          <w:gridBefore w:val="1"/>
          <w:wBefore w:w="9" w:type="dxa"/>
          <w:jc w:val="center"/>
        </w:trPr>
        <w:tc>
          <w:tcPr>
            <w:tcW w:w="9781" w:type="dxa"/>
            <w:gridSpan w:val="5"/>
          </w:tcPr>
          <w:p w14:paraId="1FD6DED2" w14:textId="09A04A11"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D</w:t>
            </w:r>
          </w:p>
        </w:tc>
      </w:tr>
      <w:tr w:rsidR="001363CF" w:rsidRPr="00130358" w14:paraId="5CC16D80" w14:textId="77777777" w:rsidTr="00D62538">
        <w:trPr>
          <w:gridAfter w:val="1"/>
          <w:wAfter w:w="9" w:type="dxa"/>
          <w:jc w:val="center"/>
        </w:trPr>
        <w:tc>
          <w:tcPr>
            <w:tcW w:w="4537" w:type="dxa"/>
            <w:gridSpan w:val="2"/>
          </w:tcPr>
          <w:p w14:paraId="50DB0834" w14:textId="02250073"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7DD69C63" w14:textId="77777777" w:rsidR="001363CF" w:rsidRPr="00130358" w:rsidRDefault="001363CF" w:rsidP="00D62538">
            <w:pPr>
              <w:pStyle w:val="TAH"/>
              <w:keepNext w:val="0"/>
              <w:keepLines w:val="0"/>
            </w:pPr>
            <w:r w:rsidRPr="00130358">
              <w:t>Value/remark</w:t>
            </w:r>
          </w:p>
        </w:tc>
        <w:tc>
          <w:tcPr>
            <w:tcW w:w="1701" w:type="dxa"/>
          </w:tcPr>
          <w:p w14:paraId="2D3A7894" w14:textId="77777777" w:rsidR="001363CF" w:rsidRPr="00130358" w:rsidRDefault="001363CF" w:rsidP="00D62538">
            <w:pPr>
              <w:pStyle w:val="TAH"/>
              <w:keepNext w:val="0"/>
              <w:keepLines w:val="0"/>
            </w:pPr>
            <w:r w:rsidRPr="00130358">
              <w:t>Comment</w:t>
            </w:r>
          </w:p>
        </w:tc>
        <w:tc>
          <w:tcPr>
            <w:tcW w:w="1275" w:type="dxa"/>
          </w:tcPr>
          <w:p w14:paraId="37308DEC" w14:textId="77777777" w:rsidR="001363CF" w:rsidRPr="00130358" w:rsidRDefault="001363CF" w:rsidP="00D62538">
            <w:pPr>
              <w:pStyle w:val="TAH"/>
              <w:keepNext w:val="0"/>
              <w:keepLines w:val="0"/>
            </w:pPr>
            <w:r w:rsidRPr="00130358">
              <w:t>Condition</w:t>
            </w:r>
          </w:p>
        </w:tc>
      </w:tr>
      <w:tr w:rsidR="001363CF" w:rsidRPr="00130358" w14:paraId="09A66A1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392AE61" w14:textId="5921D8D9" w:rsidR="001363CF" w:rsidRPr="00130358" w:rsidRDefault="001363CF" w:rsidP="00D62538">
            <w:pPr>
              <w:pStyle w:val="TAL"/>
              <w:keepNext w:val="0"/>
              <w:keepLines w:val="0"/>
            </w:pPr>
            <w:r w:rsidRPr="00130358">
              <w:t>SL-CommTxPoolSensingConfig-r14-DEFAULT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2D3881C7"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BD76E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2A9DD95" w14:textId="77777777" w:rsidR="001363CF" w:rsidRPr="00130358" w:rsidRDefault="001363CF" w:rsidP="00D62538">
            <w:pPr>
              <w:pStyle w:val="TAL"/>
              <w:keepNext w:val="0"/>
              <w:keepLines w:val="0"/>
            </w:pPr>
          </w:p>
        </w:tc>
      </w:tr>
      <w:tr w:rsidR="001363CF" w:rsidRPr="00130358" w14:paraId="3BB144B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407002" w14:textId="0A7A4F7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5315E866" w14:textId="77777777" w:rsidR="001363CF" w:rsidRPr="00130358" w:rsidRDefault="001363CF" w:rsidP="00D62538">
            <w:pPr>
              <w:pStyle w:val="TAL"/>
              <w:keepNext w:val="0"/>
              <w:keepLines w:val="0"/>
            </w:pPr>
            <w:r w:rsidRPr="00130358">
              <w:rPr>
                <w:lang w:eastAsia="zh-CN"/>
              </w:rPr>
              <w:t>SL-PSSCH-TxConfig-r14</w:t>
            </w:r>
          </w:p>
        </w:tc>
        <w:tc>
          <w:tcPr>
            <w:tcW w:w="1701" w:type="dxa"/>
            <w:tcBorders>
              <w:top w:val="single" w:sz="4" w:space="0" w:color="auto"/>
              <w:left w:val="single" w:sz="4" w:space="0" w:color="auto"/>
              <w:bottom w:val="single" w:sz="4" w:space="0" w:color="auto"/>
              <w:right w:val="single" w:sz="4" w:space="0" w:color="auto"/>
            </w:tcBorders>
          </w:tcPr>
          <w:p w14:paraId="0A816B9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0883B4" w14:textId="77777777" w:rsidR="001363CF" w:rsidRPr="00130358" w:rsidRDefault="001363CF" w:rsidP="00D62538">
            <w:pPr>
              <w:pStyle w:val="TAL"/>
              <w:keepNext w:val="0"/>
              <w:keepLines w:val="0"/>
            </w:pPr>
          </w:p>
        </w:tc>
      </w:tr>
      <w:tr w:rsidR="001363CF" w:rsidRPr="00130358" w14:paraId="6997B1A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A50BE6" w14:textId="00770C1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t</w:t>
            </w:r>
            <w:r w:rsidR="001363CF" w:rsidRPr="00130358">
              <w:rPr>
                <w:lang w:eastAsia="zh-CN"/>
              </w:rPr>
              <w:t>hresPSSCH-RSRP-List-r14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(64))</w:t>
            </w:r>
            <w:r w:rsidRPr="00130358">
              <w:t xml:space="preserve"> </w:t>
            </w:r>
            <w:r w:rsidR="001363CF" w:rsidRPr="00130358">
              <w:t>OF</w:t>
            </w:r>
            <w:r w:rsidRPr="00130358">
              <w:t xml:space="preserve"> </w:t>
            </w:r>
            <w:r w:rsidR="001363CF" w:rsidRPr="00130358">
              <w:t>SL-ThresPSSCH-RSRP-r14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48C648FA"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9EA712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2044A00" w14:textId="77777777" w:rsidR="001363CF" w:rsidRPr="00130358" w:rsidRDefault="001363CF" w:rsidP="00D62538">
            <w:pPr>
              <w:pStyle w:val="TAL"/>
              <w:keepNext w:val="0"/>
              <w:keepLines w:val="0"/>
            </w:pPr>
          </w:p>
        </w:tc>
      </w:tr>
      <w:tr w:rsidR="001363CF" w:rsidRPr="00130358" w14:paraId="4F3C4B7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870A5D" w14:textId="4ABA084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SL-ThresPSSCH-RSRP-r14[n]</w:t>
            </w:r>
          </w:p>
        </w:tc>
        <w:tc>
          <w:tcPr>
            <w:tcW w:w="2268" w:type="dxa"/>
            <w:tcBorders>
              <w:top w:val="single" w:sz="4" w:space="0" w:color="auto"/>
              <w:left w:val="single" w:sz="4" w:space="0" w:color="auto"/>
              <w:bottom w:val="single" w:sz="4" w:space="0" w:color="auto"/>
              <w:right w:val="single" w:sz="4" w:space="0" w:color="auto"/>
            </w:tcBorders>
          </w:tcPr>
          <w:p w14:paraId="06A5828E" w14:textId="77777777" w:rsidR="001363CF" w:rsidRPr="00130358" w:rsidRDefault="001363CF" w:rsidP="00D62538">
            <w:pPr>
              <w:pStyle w:val="TAL"/>
              <w:keepNext w:val="0"/>
              <w:keepLines w:val="0"/>
              <w:rPr>
                <w:lang w:eastAsia="ko-KR"/>
              </w:rPr>
            </w:pPr>
            <w:r w:rsidRPr="00130358">
              <w:rPr>
                <w:lang w:eastAsia="ko-KR"/>
              </w:rPr>
              <w:t>12</w:t>
            </w:r>
          </w:p>
        </w:tc>
        <w:tc>
          <w:tcPr>
            <w:tcW w:w="1701" w:type="dxa"/>
            <w:tcBorders>
              <w:top w:val="single" w:sz="4" w:space="0" w:color="auto"/>
              <w:left w:val="single" w:sz="4" w:space="0" w:color="auto"/>
              <w:bottom w:val="single" w:sz="4" w:space="0" w:color="auto"/>
              <w:right w:val="single" w:sz="4" w:space="0" w:color="auto"/>
            </w:tcBorders>
          </w:tcPr>
          <w:p w14:paraId="168E434D" w14:textId="77777777" w:rsidR="001363CF" w:rsidRPr="00130358" w:rsidRDefault="001363CF" w:rsidP="00D62538">
            <w:pPr>
              <w:pStyle w:val="TAL"/>
              <w:keepNext w:val="0"/>
              <w:keepLines w:val="0"/>
              <w:rPr>
                <w:lang w:eastAsia="ko-KR"/>
              </w:rPr>
            </w:pPr>
            <w:r w:rsidRPr="00130358">
              <w:rPr>
                <w:lang w:eastAsia="ko-KR"/>
              </w:rPr>
              <w:t>-106dBm</w:t>
            </w:r>
          </w:p>
          <w:p w14:paraId="6AB89FE9" w14:textId="48CB5543" w:rsidR="001363CF" w:rsidRPr="00130358" w:rsidRDefault="001363CF" w:rsidP="00D62538">
            <w:pPr>
              <w:pStyle w:val="TAL"/>
              <w:keepNext w:val="0"/>
              <w:keepLines w:val="0"/>
            </w:pPr>
            <w:r w:rsidRPr="00130358">
              <w:rPr>
                <w:lang w:eastAsia="ko-KR"/>
              </w:rPr>
              <w:t>For</w:t>
            </w:r>
            <w:r w:rsidR="00D62538" w:rsidRPr="00130358">
              <w:rPr>
                <w:lang w:eastAsia="ko-KR"/>
              </w:rPr>
              <w:t xml:space="preserve"> </w:t>
            </w:r>
            <w:r w:rsidRPr="00130358">
              <w:rPr>
                <w:lang w:eastAsia="ko-KR"/>
              </w:rPr>
              <w:t>n=1,2,…,64,</w:t>
            </w:r>
            <w:r w:rsidR="00D62538" w:rsidRPr="00130358">
              <w:rPr>
                <w:lang w:eastAsia="ko-KR"/>
              </w:rPr>
              <w:t xml:space="preserve"> </w:t>
            </w:r>
            <w:r w:rsidRPr="00130358">
              <w:rPr>
                <w:lang w:eastAsia="ko-KR"/>
              </w:rPr>
              <w:t>where</w:t>
            </w:r>
            <w:r w:rsidR="00D62538" w:rsidRPr="00130358">
              <w:rPr>
                <w:lang w:eastAsia="ko-KR"/>
              </w:rPr>
              <w:t xml:space="preserve"> </w:t>
            </w:r>
            <w:r w:rsidRPr="00130358">
              <w:rPr>
                <w:lang w:eastAsia="ko-KR"/>
              </w:rPr>
              <w:t>n</w:t>
            </w:r>
            <w:r w:rsidR="00D62538" w:rsidRPr="00130358">
              <w:rPr>
                <w:lang w:eastAsia="ko-KR"/>
              </w:rPr>
              <w:t xml:space="preserve"> </w:t>
            </w:r>
            <w:r w:rsidRPr="00130358">
              <w:rPr>
                <w:lang w:eastAsia="ko-KR"/>
              </w:rPr>
              <w:t>denotes</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index</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threshold</w:t>
            </w:r>
            <w:r w:rsidR="00D62538" w:rsidRPr="00130358">
              <w:rPr>
                <w:lang w:eastAsia="ko-KR"/>
              </w:rPr>
              <w:t xml:space="preserve"> </w:t>
            </w:r>
            <w:r w:rsidRPr="00130358">
              <w:rPr>
                <w:lang w:eastAsia="ko-KR"/>
              </w:rPr>
              <w:t>used</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sensing</w:t>
            </w:r>
            <w:r w:rsidR="00D62538" w:rsidRPr="00130358">
              <w:rPr>
                <w:lang w:eastAsia="ko-KR"/>
              </w:rPr>
              <w:t xml:space="preserve"> </w:t>
            </w:r>
            <w:r w:rsidRPr="00130358">
              <w:rPr>
                <w:lang w:eastAsia="ko-KR"/>
              </w:rPr>
              <w:t>based</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autonomous</w:t>
            </w:r>
            <w:r w:rsidR="00D62538" w:rsidRPr="00130358">
              <w:rPr>
                <w:lang w:eastAsia="ko-KR"/>
              </w:rPr>
              <w:t xml:space="preserve"> </w:t>
            </w:r>
            <w:r w:rsidRPr="00130358">
              <w:rPr>
                <w:lang w:eastAsia="ko-KR"/>
              </w:rPr>
              <w:t>resource</w:t>
            </w:r>
            <w:r w:rsidR="00D62538" w:rsidRPr="00130358">
              <w:rPr>
                <w:lang w:eastAsia="ko-KR"/>
              </w:rPr>
              <w:t xml:space="preserve"> </w:t>
            </w:r>
            <w:r w:rsidRPr="00130358">
              <w:rPr>
                <w:lang w:eastAsia="ko-KR"/>
              </w:rPr>
              <w:t>selection</w:t>
            </w:r>
          </w:p>
        </w:tc>
        <w:tc>
          <w:tcPr>
            <w:tcW w:w="1275" w:type="dxa"/>
            <w:tcBorders>
              <w:top w:val="single" w:sz="4" w:space="0" w:color="auto"/>
              <w:left w:val="single" w:sz="4" w:space="0" w:color="auto"/>
              <w:bottom w:val="single" w:sz="4" w:space="0" w:color="auto"/>
              <w:right w:val="single" w:sz="4" w:space="0" w:color="auto"/>
            </w:tcBorders>
          </w:tcPr>
          <w:p w14:paraId="47DB9DAA" w14:textId="77777777" w:rsidR="001363CF" w:rsidRPr="00130358" w:rsidRDefault="001363CF" w:rsidP="00D62538">
            <w:pPr>
              <w:pStyle w:val="TAL"/>
              <w:keepNext w:val="0"/>
              <w:keepLines w:val="0"/>
            </w:pPr>
          </w:p>
        </w:tc>
      </w:tr>
      <w:tr w:rsidR="001363CF" w:rsidRPr="00130358" w14:paraId="11C2311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726E8DE" w14:textId="02AC88B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AC07D0B"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589D428"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639CCF1B" w14:textId="77777777" w:rsidR="001363CF" w:rsidRPr="00130358" w:rsidRDefault="001363CF" w:rsidP="00D62538">
            <w:pPr>
              <w:pStyle w:val="TAL"/>
              <w:keepNext w:val="0"/>
              <w:keepLines w:val="0"/>
            </w:pPr>
          </w:p>
        </w:tc>
      </w:tr>
      <w:tr w:rsidR="001363CF" w:rsidRPr="00130358" w14:paraId="7133E22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1E17FD1" w14:textId="5D941965"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22F14D91"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1E3988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477A84" w14:textId="77777777" w:rsidR="001363CF" w:rsidRPr="00130358" w:rsidRDefault="001363CF" w:rsidP="00D62538">
            <w:pPr>
              <w:pStyle w:val="TAL"/>
              <w:keepNext w:val="0"/>
              <w:keepLines w:val="0"/>
            </w:pPr>
          </w:p>
        </w:tc>
      </w:tr>
      <w:tr w:rsidR="001363CF" w:rsidRPr="00130358" w14:paraId="0C2B0B0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7902CF" w14:textId="11B87E3A"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p2x-SensingConfig-r14</w:t>
            </w:r>
          </w:p>
        </w:tc>
        <w:tc>
          <w:tcPr>
            <w:tcW w:w="2268" w:type="dxa"/>
            <w:tcBorders>
              <w:top w:val="single" w:sz="4" w:space="0" w:color="auto"/>
              <w:left w:val="single" w:sz="4" w:space="0" w:color="auto"/>
              <w:bottom w:val="single" w:sz="4" w:space="0" w:color="auto"/>
              <w:right w:val="single" w:sz="4" w:space="0" w:color="auto"/>
            </w:tcBorders>
          </w:tcPr>
          <w:p w14:paraId="336DA208" w14:textId="420FD278"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0FEDD6D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2589A7A" w14:textId="77777777" w:rsidR="001363CF" w:rsidRPr="00130358" w:rsidRDefault="001363CF" w:rsidP="00D62538">
            <w:pPr>
              <w:pStyle w:val="TAL"/>
              <w:keepNext w:val="0"/>
              <w:keepLines w:val="0"/>
            </w:pPr>
          </w:p>
        </w:tc>
      </w:tr>
      <w:tr w:rsidR="001363CF" w:rsidRPr="00130358" w14:paraId="6033981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A528A58" w14:textId="028DEF4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sl-ReselectAfter-r14</w:t>
            </w:r>
          </w:p>
        </w:tc>
        <w:tc>
          <w:tcPr>
            <w:tcW w:w="2268" w:type="dxa"/>
            <w:tcBorders>
              <w:top w:val="single" w:sz="4" w:space="0" w:color="auto"/>
              <w:left w:val="single" w:sz="4" w:space="0" w:color="auto"/>
              <w:bottom w:val="single" w:sz="4" w:space="0" w:color="auto"/>
              <w:right w:val="single" w:sz="4" w:space="0" w:color="auto"/>
            </w:tcBorders>
          </w:tcPr>
          <w:p w14:paraId="7B922F67" w14:textId="6B585684"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2316FA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95A04E" w14:textId="77777777" w:rsidR="001363CF" w:rsidRPr="00130358" w:rsidRDefault="001363CF" w:rsidP="00D62538">
            <w:pPr>
              <w:pStyle w:val="TAL"/>
              <w:keepNext w:val="0"/>
              <w:keepLines w:val="0"/>
            </w:pPr>
          </w:p>
        </w:tc>
      </w:tr>
      <w:tr w:rsidR="001363CF" w:rsidRPr="00130358" w14:paraId="4D7A903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65F9130"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B51B38F"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62359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AF9882" w14:textId="77777777" w:rsidR="001363CF" w:rsidRPr="00130358" w:rsidRDefault="001363CF" w:rsidP="00D62538">
            <w:pPr>
              <w:pStyle w:val="TAL"/>
              <w:keepNext w:val="0"/>
              <w:keepLines w:val="0"/>
            </w:pPr>
          </w:p>
        </w:tc>
      </w:tr>
    </w:tbl>
    <w:p w14:paraId="71FB516A" w14:textId="77777777" w:rsidR="001363CF" w:rsidRPr="00130358" w:rsidRDefault="001363CF" w:rsidP="00D62538"/>
    <w:p w14:paraId="516F3BA1" w14:textId="77777777" w:rsidR="001363CF" w:rsidRPr="00130358" w:rsidRDefault="001363CF" w:rsidP="00D62538">
      <w:pPr>
        <w:pStyle w:val="TH"/>
        <w:keepNext w:val="0"/>
        <w:keepLines w:val="0"/>
      </w:pPr>
      <w:r w:rsidRPr="00130358">
        <w:t>Table 12.6.1.4.3-4: SL-PSSCH-TxConfig-r14 (Table 12.6.1.4.3-3)</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92985F3" w14:textId="77777777" w:rsidTr="00D62538">
        <w:trPr>
          <w:gridBefore w:val="1"/>
          <w:wBefore w:w="9" w:type="dxa"/>
          <w:jc w:val="center"/>
        </w:trPr>
        <w:tc>
          <w:tcPr>
            <w:tcW w:w="9781" w:type="dxa"/>
            <w:gridSpan w:val="5"/>
          </w:tcPr>
          <w:p w14:paraId="334F6D86" w14:textId="503501F1"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F</w:t>
            </w:r>
          </w:p>
        </w:tc>
      </w:tr>
      <w:tr w:rsidR="001363CF" w:rsidRPr="00130358" w14:paraId="49569A19" w14:textId="77777777" w:rsidTr="00D62538">
        <w:trPr>
          <w:gridAfter w:val="1"/>
          <w:wAfter w:w="9" w:type="dxa"/>
          <w:jc w:val="center"/>
        </w:trPr>
        <w:tc>
          <w:tcPr>
            <w:tcW w:w="4537" w:type="dxa"/>
            <w:gridSpan w:val="2"/>
          </w:tcPr>
          <w:p w14:paraId="19046DB5" w14:textId="3ECFD524"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59F17598" w14:textId="77777777" w:rsidR="001363CF" w:rsidRPr="00130358" w:rsidRDefault="001363CF" w:rsidP="00D62538">
            <w:pPr>
              <w:pStyle w:val="TAH"/>
              <w:keepNext w:val="0"/>
              <w:keepLines w:val="0"/>
            </w:pPr>
            <w:r w:rsidRPr="00130358">
              <w:t>Value/remark</w:t>
            </w:r>
          </w:p>
        </w:tc>
        <w:tc>
          <w:tcPr>
            <w:tcW w:w="1701" w:type="dxa"/>
          </w:tcPr>
          <w:p w14:paraId="1F3934F1" w14:textId="77777777" w:rsidR="001363CF" w:rsidRPr="00130358" w:rsidRDefault="001363CF" w:rsidP="00D62538">
            <w:pPr>
              <w:pStyle w:val="TAH"/>
              <w:keepNext w:val="0"/>
              <w:keepLines w:val="0"/>
            </w:pPr>
            <w:r w:rsidRPr="00130358">
              <w:t>Comment</w:t>
            </w:r>
          </w:p>
        </w:tc>
        <w:tc>
          <w:tcPr>
            <w:tcW w:w="1275" w:type="dxa"/>
          </w:tcPr>
          <w:p w14:paraId="70B0CA87" w14:textId="77777777" w:rsidR="001363CF" w:rsidRPr="00130358" w:rsidRDefault="001363CF" w:rsidP="00D62538">
            <w:pPr>
              <w:pStyle w:val="TAH"/>
              <w:keepNext w:val="0"/>
              <w:keepLines w:val="0"/>
            </w:pPr>
            <w:r w:rsidRPr="00130358">
              <w:t>Condition</w:t>
            </w:r>
          </w:p>
        </w:tc>
      </w:tr>
      <w:tr w:rsidR="001363CF" w:rsidRPr="00130358" w14:paraId="63B1A9A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629111" w14:textId="55B9E6F1" w:rsidR="001363CF" w:rsidRPr="00130358" w:rsidRDefault="001363CF" w:rsidP="00D62538">
            <w:pPr>
              <w:pStyle w:val="TAL"/>
              <w:keepNext w:val="0"/>
              <w:keepLines w:val="0"/>
            </w:pPr>
            <w:r w:rsidRPr="00130358">
              <w:t>SL-PSSCH-TxConfig-r14-DEFAULT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526406CD"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65C73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9802D5" w14:textId="77777777" w:rsidR="001363CF" w:rsidRPr="00130358" w:rsidRDefault="001363CF" w:rsidP="00D62538">
            <w:pPr>
              <w:pStyle w:val="TAL"/>
              <w:keepNext w:val="0"/>
              <w:keepLines w:val="0"/>
            </w:pPr>
          </w:p>
        </w:tc>
      </w:tr>
      <w:tr w:rsidR="001363CF" w:rsidRPr="00130358" w14:paraId="4AE7802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C54FE5" w14:textId="61334FC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typeTxSync-r14</w:t>
            </w:r>
          </w:p>
        </w:tc>
        <w:tc>
          <w:tcPr>
            <w:tcW w:w="2268" w:type="dxa"/>
            <w:tcBorders>
              <w:top w:val="single" w:sz="4" w:space="0" w:color="auto"/>
              <w:left w:val="single" w:sz="4" w:space="0" w:color="auto"/>
              <w:bottom w:val="single" w:sz="4" w:space="0" w:color="auto"/>
              <w:right w:val="single" w:sz="4" w:space="0" w:color="auto"/>
            </w:tcBorders>
          </w:tcPr>
          <w:p w14:paraId="7996C5D3" w14:textId="77777777" w:rsidR="001363CF" w:rsidRPr="00130358" w:rsidRDefault="001363CF" w:rsidP="00D62538">
            <w:pPr>
              <w:pStyle w:val="TAL"/>
              <w:keepNext w:val="0"/>
              <w:keepLines w:val="0"/>
            </w:pPr>
            <w:proofErr w:type="spellStart"/>
            <w:r w:rsidRPr="00130358">
              <w:rPr>
                <w:lang w:eastAsia="zh-CN"/>
              </w:rPr>
              <w:t>gnss</w:t>
            </w:r>
            <w:proofErr w:type="spellEnd"/>
          </w:p>
        </w:tc>
        <w:tc>
          <w:tcPr>
            <w:tcW w:w="1701" w:type="dxa"/>
            <w:tcBorders>
              <w:top w:val="single" w:sz="4" w:space="0" w:color="auto"/>
              <w:left w:val="single" w:sz="4" w:space="0" w:color="auto"/>
              <w:bottom w:val="single" w:sz="4" w:space="0" w:color="auto"/>
              <w:right w:val="single" w:sz="4" w:space="0" w:color="auto"/>
            </w:tcBorders>
          </w:tcPr>
          <w:p w14:paraId="2830345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552E8B" w14:textId="77777777" w:rsidR="001363CF" w:rsidRPr="00130358" w:rsidRDefault="001363CF" w:rsidP="00D62538">
            <w:pPr>
              <w:pStyle w:val="TAL"/>
              <w:keepNext w:val="0"/>
              <w:keepLines w:val="0"/>
            </w:pPr>
          </w:p>
        </w:tc>
      </w:tr>
      <w:tr w:rsidR="001363CF" w:rsidRPr="00130358" w14:paraId="17E9F6E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E2B78EF" w14:textId="47064012"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parametersAboveThres-r14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4CB47D5"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58F9C8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173F0CE" w14:textId="77777777" w:rsidR="001363CF" w:rsidRPr="00130358" w:rsidRDefault="001363CF" w:rsidP="00D62538">
            <w:pPr>
              <w:pStyle w:val="TAL"/>
              <w:keepNext w:val="0"/>
              <w:keepLines w:val="0"/>
            </w:pPr>
          </w:p>
        </w:tc>
      </w:tr>
      <w:tr w:rsidR="001363CF" w:rsidRPr="00130358" w14:paraId="16431164"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B22DF4" w14:textId="0E893113"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1F998CEF"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60C0758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268B70B" w14:textId="77777777" w:rsidR="001363CF" w:rsidRPr="00130358" w:rsidRDefault="001363CF" w:rsidP="00D62538">
            <w:pPr>
              <w:pStyle w:val="TAL"/>
              <w:keepNext w:val="0"/>
              <w:keepLines w:val="0"/>
            </w:pPr>
          </w:p>
        </w:tc>
      </w:tr>
      <w:tr w:rsidR="001363CF" w:rsidRPr="00130358" w14:paraId="1D43FFF7"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25FEEE7D" w14:textId="09832D50"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400FFDFD"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408F9ED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0CC6B7A" w14:textId="77777777" w:rsidR="001363CF" w:rsidRPr="00130358" w:rsidRDefault="001363CF" w:rsidP="00D62538">
            <w:pPr>
              <w:pStyle w:val="TAL"/>
              <w:keepNext w:val="0"/>
              <w:keepLines w:val="0"/>
              <w:rPr>
                <w:lang w:eastAsia="ko-KR"/>
              </w:rPr>
            </w:pPr>
          </w:p>
        </w:tc>
      </w:tr>
      <w:tr w:rsidR="001363CF" w:rsidRPr="00130358" w14:paraId="12A4F57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4BF55A2" w14:textId="2C9F506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B451CD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356F462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8E34A45" w14:textId="77777777" w:rsidR="001363CF" w:rsidRPr="00130358" w:rsidRDefault="001363CF" w:rsidP="00D62538">
            <w:pPr>
              <w:pStyle w:val="TAL"/>
              <w:keepNext w:val="0"/>
              <w:keepLines w:val="0"/>
            </w:pPr>
          </w:p>
        </w:tc>
      </w:tr>
      <w:tr w:rsidR="001363CF" w:rsidRPr="00130358" w14:paraId="76C41F8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6972C7" w14:textId="2A358B6C"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parametersBelowThres-r14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1651E0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F3CBA7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7C97617" w14:textId="77777777" w:rsidR="001363CF" w:rsidRPr="00130358" w:rsidRDefault="001363CF" w:rsidP="00D62538">
            <w:pPr>
              <w:pStyle w:val="TAL"/>
              <w:keepNext w:val="0"/>
              <w:keepLines w:val="0"/>
            </w:pPr>
          </w:p>
        </w:tc>
      </w:tr>
      <w:tr w:rsidR="001363CF" w:rsidRPr="00130358" w14:paraId="1736A09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FB6433" w14:textId="42F60DCE"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333FDBA9"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33DAA1C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57D691E" w14:textId="77777777" w:rsidR="001363CF" w:rsidRPr="00130358" w:rsidRDefault="001363CF" w:rsidP="00D62538">
            <w:pPr>
              <w:pStyle w:val="TAL"/>
              <w:keepNext w:val="0"/>
              <w:keepLines w:val="0"/>
            </w:pPr>
          </w:p>
        </w:tc>
      </w:tr>
      <w:tr w:rsidR="001363CF" w:rsidRPr="00130358" w14:paraId="545AB079"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25BB3133" w14:textId="5C471123"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195B266E"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58DE069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8AF3395" w14:textId="77777777" w:rsidR="001363CF" w:rsidRPr="00130358" w:rsidRDefault="001363CF" w:rsidP="00D62538">
            <w:pPr>
              <w:pStyle w:val="TAL"/>
              <w:keepNext w:val="0"/>
              <w:keepLines w:val="0"/>
              <w:rPr>
                <w:lang w:eastAsia="ko-KR"/>
              </w:rPr>
            </w:pPr>
          </w:p>
        </w:tc>
      </w:tr>
      <w:tr w:rsidR="001363CF" w:rsidRPr="00130358" w14:paraId="12D3F03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630E787" w14:textId="53E1D529"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D2EEA28"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BD9B84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7F5B07" w14:textId="77777777" w:rsidR="001363CF" w:rsidRPr="00130358" w:rsidRDefault="001363CF" w:rsidP="00D62538">
            <w:pPr>
              <w:pStyle w:val="TAL"/>
              <w:keepNext w:val="0"/>
              <w:keepLines w:val="0"/>
            </w:pPr>
          </w:p>
        </w:tc>
      </w:tr>
      <w:tr w:rsidR="001363CF" w:rsidRPr="00130358" w14:paraId="1AD6103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7B32B32"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F8D065D"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039F88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000540" w14:textId="77777777" w:rsidR="001363CF" w:rsidRPr="00130358" w:rsidRDefault="001363CF" w:rsidP="00D62538">
            <w:pPr>
              <w:pStyle w:val="TAL"/>
              <w:keepNext w:val="0"/>
              <w:keepLines w:val="0"/>
            </w:pPr>
          </w:p>
        </w:tc>
      </w:tr>
    </w:tbl>
    <w:p w14:paraId="2137D429" w14:textId="77777777" w:rsidR="001363CF" w:rsidRPr="00130358" w:rsidRDefault="001363CF" w:rsidP="00D62538"/>
    <w:p w14:paraId="75D2F0BF" w14:textId="77777777" w:rsidR="001363CF" w:rsidRPr="00130358" w:rsidRDefault="001363CF" w:rsidP="00D62538">
      <w:pPr>
        <w:pStyle w:val="Heading4"/>
        <w:keepNext w:val="0"/>
        <w:keepLines w:val="0"/>
        <w:rPr>
          <w:rFonts w:eastAsia="Batang"/>
        </w:rPr>
      </w:pPr>
      <w:r w:rsidRPr="00130358">
        <w:rPr>
          <w:rFonts w:eastAsia="Batang"/>
        </w:rPr>
        <w:t>12.6.1.5</w:t>
      </w:r>
      <w:r w:rsidRPr="00130358">
        <w:rPr>
          <w:rFonts w:eastAsia="Batang"/>
        </w:rPr>
        <w:tab/>
        <w:t>Test Requirement</w:t>
      </w:r>
    </w:p>
    <w:p w14:paraId="386AD702" w14:textId="77777777" w:rsidR="001363CF" w:rsidRPr="00130358" w:rsidRDefault="001363CF" w:rsidP="00D62538">
      <w:pPr>
        <w:rPr>
          <w:lang w:eastAsia="zh-CN"/>
        </w:rPr>
      </w:pPr>
      <w:r w:rsidRPr="00130358">
        <w:t>Tables 12.6.1.5-1 defines the primary level settings including test tolerances for V2X UE Autonomous Resource Selection/Reselection Tests for PSSCH-RSRP measurements test.</w:t>
      </w:r>
    </w:p>
    <w:p w14:paraId="75C738DF" w14:textId="77777777" w:rsidR="001363CF" w:rsidRPr="00130358" w:rsidRDefault="001363CF" w:rsidP="00D62538">
      <w:pPr>
        <w:pStyle w:val="TH"/>
        <w:keepNext w:val="0"/>
        <w:keepLines w:val="0"/>
      </w:pPr>
      <w:r w:rsidRPr="00130358">
        <w:t xml:space="preserve">Table 12.6.1.5-1: Active </w:t>
      </w:r>
      <w:proofErr w:type="spellStart"/>
      <w:r w:rsidRPr="00130358">
        <w:t>Sidelink</w:t>
      </w:r>
      <w:proofErr w:type="spellEnd"/>
      <w:r w:rsidRPr="00130358">
        <w:t xml:space="preserve"> UE Specific Test Parameters for V2X UE Autonomous Resource Selection/Reselection Tests for PSSCH-RSRP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6"/>
        <w:gridCol w:w="1095"/>
        <w:gridCol w:w="2779"/>
        <w:gridCol w:w="2777"/>
      </w:tblGrid>
      <w:tr w:rsidR="001363CF" w:rsidRPr="00130358" w14:paraId="4310DD64" w14:textId="77777777" w:rsidTr="00772922">
        <w:trPr>
          <w:cantSplit/>
          <w:tblHeader/>
          <w:jc w:val="center"/>
        </w:trPr>
        <w:tc>
          <w:tcPr>
            <w:tcW w:w="1599" w:type="pct"/>
            <w:vMerge w:val="restart"/>
            <w:tcBorders>
              <w:top w:val="single" w:sz="4" w:space="0" w:color="auto"/>
              <w:left w:val="single" w:sz="4" w:space="0" w:color="auto"/>
            </w:tcBorders>
            <w:vAlign w:val="center"/>
          </w:tcPr>
          <w:p w14:paraId="76DDB859" w14:textId="77777777" w:rsidR="001363CF" w:rsidRPr="00130358" w:rsidRDefault="001363CF" w:rsidP="00D62538">
            <w:pPr>
              <w:pStyle w:val="TAH"/>
              <w:keepNext w:val="0"/>
              <w:keepLines w:val="0"/>
              <w:rPr>
                <w:rFonts w:cs="Arial"/>
                <w:lang w:eastAsia="ja-JP"/>
              </w:rPr>
            </w:pPr>
            <w:r w:rsidRPr="00130358">
              <w:rPr>
                <w:rFonts w:cs="Arial"/>
                <w:lang w:eastAsia="ja-JP"/>
              </w:rPr>
              <w:t>Parameter</w:t>
            </w:r>
          </w:p>
        </w:tc>
        <w:tc>
          <w:tcPr>
            <w:tcW w:w="560" w:type="pct"/>
            <w:vMerge w:val="restart"/>
            <w:tcBorders>
              <w:top w:val="single" w:sz="4" w:space="0" w:color="auto"/>
            </w:tcBorders>
            <w:vAlign w:val="center"/>
          </w:tcPr>
          <w:p w14:paraId="32F6198E" w14:textId="77777777" w:rsidR="001363CF" w:rsidRPr="00130358" w:rsidRDefault="001363CF" w:rsidP="00D62538">
            <w:pPr>
              <w:pStyle w:val="TAH"/>
              <w:keepNext w:val="0"/>
              <w:keepLines w:val="0"/>
              <w:rPr>
                <w:rFonts w:cs="Arial"/>
                <w:lang w:eastAsia="ja-JP"/>
              </w:rPr>
            </w:pPr>
            <w:r w:rsidRPr="00130358">
              <w:rPr>
                <w:rFonts w:cs="Arial"/>
                <w:lang w:eastAsia="ja-JP"/>
              </w:rPr>
              <w:t>Unit</w:t>
            </w:r>
          </w:p>
        </w:tc>
        <w:tc>
          <w:tcPr>
            <w:tcW w:w="2841" w:type="pct"/>
            <w:gridSpan w:val="2"/>
            <w:tcBorders>
              <w:top w:val="single" w:sz="4" w:space="0" w:color="auto"/>
            </w:tcBorders>
            <w:vAlign w:val="center"/>
          </w:tcPr>
          <w:p w14:paraId="263F33BB" w14:textId="27CDEB57" w:rsidR="001363CF" w:rsidRPr="00130358" w:rsidRDefault="001363CF" w:rsidP="00D62538">
            <w:pPr>
              <w:pStyle w:val="TAH"/>
              <w:keepNext w:val="0"/>
              <w:keepLines w:val="0"/>
              <w:rPr>
                <w:rFonts w:cs="Arial"/>
                <w:lang w:eastAsia="ja-JP"/>
              </w:rPr>
            </w:pP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proofErr w:type="spellStart"/>
            <w:r w:rsidRPr="00130358">
              <w:rPr>
                <w:rFonts w:cs="Arial"/>
                <w:lang w:eastAsia="ja-JP"/>
              </w:rPr>
              <w:t>i</w:t>
            </w:r>
            <w:proofErr w:type="spellEnd"/>
          </w:p>
          <w:p w14:paraId="61B049EC" w14:textId="65713ED4" w:rsidR="001363CF" w:rsidRPr="00130358" w:rsidRDefault="001363CF" w:rsidP="00D62538">
            <w:pPr>
              <w:pStyle w:val="TAH"/>
              <w:keepNext w:val="0"/>
              <w:keepLines w:val="0"/>
              <w:rPr>
                <w:rFonts w:cs="Arial"/>
                <w:lang w:eastAsia="ja-JP"/>
              </w:rPr>
            </w:pPr>
            <w:r w:rsidRPr="00130358">
              <w:rPr>
                <w:rFonts w:cs="Arial"/>
                <w:lang w:eastAsia="ja-JP"/>
              </w:rPr>
              <w:t>(</w:t>
            </w:r>
            <w:proofErr w:type="spellStart"/>
            <w:r w:rsidRPr="00130358">
              <w:rPr>
                <w:rFonts w:cs="Arial"/>
                <w:lang w:eastAsia="ja-JP"/>
              </w:rPr>
              <w:t>i</w:t>
            </w:r>
            <w:proofErr w:type="spellEnd"/>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0A7D6003" w14:textId="77777777" w:rsidTr="00772922">
        <w:trPr>
          <w:cantSplit/>
          <w:tblHeader/>
          <w:jc w:val="center"/>
        </w:trPr>
        <w:tc>
          <w:tcPr>
            <w:tcW w:w="1599" w:type="pct"/>
            <w:vMerge/>
            <w:tcBorders>
              <w:left w:val="single" w:sz="4" w:space="0" w:color="auto"/>
            </w:tcBorders>
            <w:vAlign w:val="center"/>
          </w:tcPr>
          <w:p w14:paraId="790A2C6D" w14:textId="77777777" w:rsidR="001363CF" w:rsidRPr="00130358" w:rsidRDefault="001363CF" w:rsidP="00D62538">
            <w:pPr>
              <w:pStyle w:val="TAH"/>
              <w:keepNext w:val="0"/>
              <w:keepLines w:val="0"/>
              <w:rPr>
                <w:rFonts w:cs="Arial"/>
                <w:lang w:eastAsia="ja-JP"/>
              </w:rPr>
            </w:pPr>
          </w:p>
        </w:tc>
        <w:tc>
          <w:tcPr>
            <w:tcW w:w="560" w:type="pct"/>
            <w:vMerge/>
            <w:vAlign w:val="center"/>
          </w:tcPr>
          <w:p w14:paraId="16574F68" w14:textId="77777777" w:rsidR="001363CF" w:rsidRPr="00130358" w:rsidRDefault="001363CF" w:rsidP="00D62538">
            <w:pPr>
              <w:pStyle w:val="TAH"/>
              <w:keepNext w:val="0"/>
              <w:keepLines w:val="0"/>
              <w:rPr>
                <w:rFonts w:cs="Arial"/>
                <w:lang w:eastAsia="ja-JP"/>
              </w:rPr>
            </w:pPr>
          </w:p>
        </w:tc>
        <w:tc>
          <w:tcPr>
            <w:tcW w:w="1421" w:type="pct"/>
            <w:tcBorders>
              <w:top w:val="single" w:sz="4" w:space="0" w:color="auto"/>
            </w:tcBorders>
            <w:vAlign w:val="center"/>
          </w:tcPr>
          <w:p w14:paraId="2E8DFB5C" w14:textId="77777777" w:rsidR="001363CF" w:rsidRPr="00130358" w:rsidRDefault="001363CF" w:rsidP="00D62538">
            <w:pPr>
              <w:pStyle w:val="TAH"/>
              <w:keepNext w:val="0"/>
              <w:keepLines w:val="0"/>
              <w:rPr>
                <w:rFonts w:cs="Arial"/>
                <w:lang w:eastAsia="ja-JP"/>
              </w:rPr>
            </w:pPr>
            <w:r w:rsidRPr="00130358">
              <w:rPr>
                <w:rFonts w:cs="Arial"/>
                <w:lang w:eastAsia="ja-JP"/>
              </w:rPr>
              <w:t>T1</w:t>
            </w:r>
          </w:p>
        </w:tc>
        <w:tc>
          <w:tcPr>
            <w:tcW w:w="1421" w:type="pct"/>
            <w:tcBorders>
              <w:top w:val="single" w:sz="4" w:space="0" w:color="auto"/>
            </w:tcBorders>
            <w:vAlign w:val="center"/>
          </w:tcPr>
          <w:p w14:paraId="17F0C334" w14:textId="77777777" w:rsidR="001363CF" w:rsidRPr="00130358" w:rsidRDefault="001363CF" w:rsidP="00D62538">
            <w:pPr>
              <w:pStyle w:val="TAH"/>
              <w:keepNext w:val="0"/>
              <w:keepLines w:val="0"/>
              <w:rPr>
                <w:rFonts w:cs="Arial"/>
                <w:lang w:eastAsia="ja-JP"/>
              </w:rPr>
            </w:pPr>
            <w:r w:rsidRPr="00130358">
              <w:rPr>
                <w:rFonts w:cs="Arial"/>
                <w:lang w:eastAsia="ja-JP"/>
              </w:rPr>
              <w:t>T2</w:t>
            </w:r>
          </w:p>
        </w:tc>
      </w:tr>
      <w:tr w:rsidR="001363CF" w:rsidRPr="00130358" w14:paraId="75F748D6" w14:textId="77777777" w:rsidTr="00772922">
        <w:trPr>
          <w:cantSplit/>
          <w:jc w:val="center"/>
        </w:trPr>
        <w:tc>
          <w:tcPr>
            <w:tcW w:w="1599" w:type="pct"/>
            <w:tcBorders>
              <w:left w:val="single" w:sz="4" w:space="0" w:color="auto"/>
              <w:bottom w:val="single" w:sz="4" w:space="0" w:color="auto"/>
            </w:tcBorders>
            <w:vAlign w:val="center"/>
          </w:tcPr>
          <w:p w14:paraId="06D8F676" w14:textId="4DF6DDF5" w:rsidR="001363CF" w:rsidRPr="00130358" w:rsidRDefault="001363CF" w:rsidP="00D62538">
            <w:pPr>
              <w:pStyle w:val="TAL"/>
              <w:keepNext w:val="0"/>
              <w:keepLines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560" w:type="pct"/>
            <w:tcBorders>
              <w:bottom w:val="single" w:sz="4" w:space="0" w:color="auto"/>
            </w:tcBorders>
            <w:vAlign w:val="center"/>
          </w:tcPr>
          <w:p w14:paraId="4C73B627"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841" w:type="pct"/>
            <w:gridSpan w:val="2"/>
            <w:tcBorders>
              <w:bottom w:val="single" w:sz="4" w:space="0" w:color="auto"/>
            </w:tcBorders>
            <w:vAlign w:val="center"/>
          </w:tcPr>
          <w:p w14:paraId="0E1FD33B" w14:textId="77777777" w:rsidR="001363CF" w:rsidRPr="00130358" w:rsidRDefault="001363CF" w:rsidP="00D62538">
            <w:pPr>
              <w:pStyle w:val="TAC"/>
              <w:keepNext w:val="0"/>
              <w:keepLines w:val="0"/>
              <w:rPr>
                <w:rFonts w:cs="Arial"/>
                <w:lang w:eastAsia="ja-JP"/>
              </w:rPr>
            </w:pPr>
            <w:r w:rsidRPr="00130358">
              <w:rPr>
                <w:rFonts w:cs="Arial"/>
                <w:lang w:eastAsia="ja-JP"/>
              </w:rPr>
              <w:t>1</w:t>
            </w:r>
          </w:p>
        </w:tc>
      </w:tr>
      <w:tr w:rsidR="001363CF" w:rsidRPr="00130358" w14:paraId="5A1A3BD5" w14:textId="77777777" w:rsidTr="00772922">
        <w:trPr>
          <w:cantSplit/>
          <w:jc w:val="center"/>
        </w:trPr>
        <w:tc>
          <w:tcPr>
            <w:tcW w:w="1599" w:type="pct"/>
            <w:tcBorders>
              <w:left w:val="single" w:sz="4" w:space="0" w:color="auto"/>
              <w:bottom w:val="single" w:sz="4" w:space="0" w:color="auto"/>
            </w:tcBorders>
            <w:vAlign w:val="center"/>
          </w:tcPr>
          <w:p w14:paraId="2AB221BF" w14:textId="6D88A88F" w:rsidR="001363CF" w:rsidRPr="00130358" w:rsidRDefault="001363CF" w:rsidP="00D62538">
            <w:pPr>
              <w:pStyle w:val="TAL"/>
              <w:keepNext w:val="0"/>
              <w:keepLines w:val="0"/>
              <w:rPr>
                <w:rFonts w:cs="Arial"/>
                <w:lang w:eastAsia="ja-JP"/>
              </w:rPr>
            </w:pPr>
            <w:proofErr w:type="spellStart"/>
            <w:r w:rsidRPr="00130358">
              <w:rPr>
                <w:rFonts w:cs="Arial"/>
                <w:lang w:eastAsia="ja-JP"/>
              </w:rPr>
              <w:t>BW</w:t>
            </w:r>
            <w:r w:rsidRPr="00130358">
              <w:rPr>
                <w:rFonts w:cs="Arial"/>
                <w:vertAlign w:val="subscript"/>
                <w:lang w:eastAsia="ja-JP"/>
              </w:rPr>
              <w:t>channel</w:t>
            </w:r>
            <w:proofErr w:type="spellEnd"/>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560" w:type="pct"/>
            <w:tcBorders>
              <w:bottom w:val="single" w:sz="4" w:space="0" w:color="auto"/>
            </w:tcBorders>
            <w:vAlign w:val="center"/>
          </w:tcPr>
          <w:p w14:paraId="0EC5545D" w14:textId="77777777" w:rsidR="001363CF" w:rsidRPr="00130358" w:rsidRDefault="001363CF" w:rsidP="00D62538">
            <w:pPr>
              <w:pStyle w:val="TAC"/>
              <w:keepNext w:val="0"/>
              <w:keepLines w:val="0"/>
              <w:rPr>
                <w:rFonts w:cs="Arial"/>
                <w:lang w:eastAsia="ja-JP"/>
              </w:rPr>
            </w:pPr>
            <w:r w:rsidRPr="00130358">
              <w:rPr>
                <w:rFonts w:cs="Arial"/>
                <w:bCs/>
                <w:lang w:eastAsia="ja-JP"/>
              </w:rPr>
              <w:t>MHz</w:t>
            </w:r>
          </w:p>
        </w:tc>
        <w:tc>
          <w:tcPr>
            <w:tcW w:w="2841" w:type="pct"/>
            <w:gridSpan w:val="2"/>
            <w:tcBorders>
              <w:bottom w:val="single" w:sz="4" w:space="0" w:color="auto"/>
            </w:tcBorders>
            <w:vAlign w:val="center"/>
          </w:tcPr>
          <w:p w14:paraId="43421B33" w14:textId="77777777" w:rsidR="001363CF" w:rsidRPr="00130358" w:rsidRDefault="001363CF" w:rsidP="00D62538">
            <w:pPr>
              <w:pStyle w:val="TAC"/>
              <w:keepNext w:val="0"/>
              <w:keepLines w:val="0"/>
              <w:rPr>
                <w:rFonts w:cs="Arial"/>
                <w:lang w:eastAsia="ja-JP"/>
              </w:rPr>
            </w:pPr>
            <w:r w:rsidRPr="00130358">
              <w:rPr>
                <w:rFonts w:cs="Arial"/>
                <w:lang w:eastAsia="ja-JP"/>
              </w:rPr>
              <w:t>10</w:t>
            </w:r>
          </w:p>
        </w:tc>
      </w:tr>
      <w:tr w:rsidR="001363CF" w:rsidRPr="00130358" w14:paraId="60A96E18" w14:textId="77777777" w:rsidTr="00772922">
        <w:trPr>
          <w:cantSplit/>
          <w:jc w:val="center"/>
        </w:trPr>
        <w:tc>
          <w:tcPr>
            <w:tcW w:w="1599" w:type="pct"/>
            <w:tcBorders>
              <w:left w:val="single" w:sz="4" w:space="0" w:color="auto"/>
              <w:bottom w:val="single" w:sz="4" w:space="0" w:color="auto"/>
            </w:tcBorders>
            <w:vAlign w:val="center"/>
          </w:tcPr>
          <w:p w14:paraId="3B763F15" w14:textId="1FA1BC7F" w:rsidR="001363CF" w:rsidRPr="00130358" w:rsidRDefault="001363CF" w:rsidP="00D62538">
            <w:pPr>
              <w:pStyle w:val="TAC"/>
              <w:keepNext w:val="0"/>
              <w:keepLines w:val="0"/>
              <w:jc w:val="left"/>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560" w:type="pct"/>
            <w:tcBorders>
              <w:bottom w:val="single" w:sz="4" w:space="0" w:color="auto"/>
            </w:tcBorders>
            <w:vAlign w:val="center"/>
          </w:tcPr>
          <w:p w14:paraId="425EE743" w14:textId="77777777" w:rsidR="001363CF" w:rsidRPr="00130358" w:rsidRDefault="001363CF" w:rsidP="00D62538">
            <w:pPr>
              <w:pStyle w:val="TAC"/>
              <w:keepNext w:val="0"/>
              <w:keepLines w:val="0"/>
              <w:rPr>
                <w:rFonts w:cs="Arial"/>
                <w:bCs/>
                <w:lang w:eastAsia="ja-JP"/>
              </w:rPr>
            </w:pPr>
            <w:r w:rsidRPr="00130358">
              <w:rPr>
                <w:rFonts w:cs="Arial"/>
                <w:bCs/>
                <w:lang w:eastAsia="ja-JP"/>
              </w:rPr>
              <w:t>-</w:t>
            </w:r>
          </w:p>
        </w:tc>
        <w:tc>
          <w:tcPr>
            <w:tcW w:w="2841" w:type="pct"/>
            <w:gridSpan w:val="2"/>
            <w:tcBorders>
              <w:bottom w:val="single" w:sz="4" w:space="0" w:color="auto"/>
            </w:tcBorders>
            <w:vAlign w:val="center"/>
          </w:tcPr>
          <w:p w14:paraId="4DDADEFD" w14:textId="18D9D9E9" w:rsidR="001363CF" w:rsidRPr="00130358" w:rsidRDefault="001363CF" w:rsidP="00D62538">
            <w:pPr>
              <w:pStyle w:val="TAC"/>
              <w:keepNext w:val="0"/>
              <w:keepLines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HD</w:t>
            </w:r>
            <w:r w:rsidR="00D62538" w:rsidRPr="00130358">
              <w:rPr>
                <w:rFonts w:cs="Arial"/>
                <w:lang w:eastAsia="ja-JP"/>
              </w:rPr>
              <w:t xml:space="preserve"> </w:t>
            </w:r>
          </w:p>
        </w:tc>
      </w:tr>
      <w:tr w:rsidR="001363CF" w:rsidRPr="00130358" w14:paraId="4CA0B000" w14:textId="77777777" w:rsidTr="00772922">
        <w:trPr>
          <w:cantSplit/>
          <w:jc w:val="center"/>
        </w:trPr>
        <w:tc>
          <w:tcPr>
            <w:tcW w:w="1599" w:type="pct"/>
            <w:tcBorders>
              <w:left w:val="single" w:sz="4" w:space="0" w:color="auto"/>
              <w:bottom w:val="single" w:sz="4" w:space="0" w:color="auto"/>
            </w:tcBorders>
            <w:vAlign w:val="center"/>
          </w:tcPr>
          <w:p w14:paraId="5EF174EB" w14:textId="08CD4866" w:rsidR="001363CF" w:rsidRPr="00130358" w:rsidRDefault="001363CF" w:rsidP="00D62538">
            <w:pPr>
              <w:pStyle w:val="TAC"/>
              <w:keepNext w:val="0"/>
              <w:keepLines w:val="0"/>
              <w:jc w:val="left"/>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560" w:type="pct"/>
            <w:tcBorders>
              <w:bottom w:val="single" w:sz="4" w:space="0" w:color="auto"/>
            </w:tcBorders>
            <w:vAlign w:val="center"/>
          </w:tcPr>
          <w:p w14:paraId="701F5248" w14:textId="77777777" w:rsidR="001363CF" w:rsidRPr="00130358" w:rsidRDefault="001363CF" w:rsidP="00D62538">
            <w:pPr>
              <w:pStyle w:val="TAC"/>
              <w:keepNext w:val="0"/>
              <w:keepLines w:val="0"/>
              <w:rPr>
                <w:rFonts w:cs="Arial"/>
                <w:bCs/>
                <w:lang w:eastAsia="ja-JP"/>
              </w:rPr>
            </w:pPr>
            <w:r w:rsidRPr="00130358">
              <w:rPr>
                <w:rFonts w:cs="Arial"/>
                <w:bCs/>
                <w:lang w:eastAsia="ja-JP"/>
              </w:rPr>
              <w:t>-</w:t>
            </w:r>
          </w:p>
        </w:tc>
        <w:tc>
          <w:tcPr>
            <w:tcW w:w="2841" w:type="pct"/>
            <w:gridSpan w:val="2"/>
            <w:tcBorders>
              <w:bottom w:val="single" w:sz="4" w:space="0" w:color="auto"/>
            </w:tcBorders>
            <w:vAlign w:val="center"/>
          </w:tcPr>
          <w:p w14:paraId="7CA4781B" w14:textId="4A8ACCC5" w:rsidR="001363CF" w:rsidRPr="00130358" w:rsidRDefault="001363CF" w:rsidP="00D62538">
            <w:pPr>
              <w:pStyle w:val="TAC"/>
              <w:keepNext w:val="0"/>
              <w:keepLines w:val="0"/>
              <w:rPr>
                <w:rFonts w:cs="Arial"/>
                <w:lang w:eastAsia="ja-JP"/>
              </w:rPr>
            </w:pPr>
            <w:r w:rsidRPr="00130358">
              <w:rPr>
                <w:rFonts w:cs="Arial"/>
                <w:lang w:eastAsia="ja-JP"/>
              </w:rPr>
              <w:t>CD.1B</w:t>
            </w:r>
            <w:r w:rsidR="00D62538" w:rsidRPr="00130358">
              <w:rPr>
                <w:rFonts w:cs="Arial"/>
                <w:lang w:eastAsia="ja-JP"/>
              </w:rPr>
              <w:t xml:space="preserve"> </w:t>
            </w:r>
            <w:r w:rsidRPr="00130358">
              <w:rPr>
                <w:rFonts w:cs="Arial"/>
                <w:lang w:eastAsia="ja-JP"/>
              </w:rPr>
              <w:t>HD</w:t>
            </w:r>
          </w:p>
        </w:tc>
      </w:tr>
      <w:tr w:rsidR="001363CF" w:rsidRPr="00130358" w14:paraId="432A5577" w14:textId="77777777" w:rsidTr="00772922">
        <w:trPr>
          <w:cantSplit/>
          <w:jc w:val="center"/>
        </w:trPr>
        <w:tc>
          <w:tcPr>
            <w:tcW w:w="1599" w:type="pct"/>
            <w:tcBorders>
              <w:left w:val="single" w:sz="4" w:space="0" w:color="auto"/>
              <w:bottom w:val="single" w:sz="4" w:space="0" w:color="auto"/>
            </w:tcBorders>
            <w:vAlign w:val="center"/>
          </w:tcPr>
          <w:p w14:paraId="4B8CC425" w14:textId="24F59D89" w:rsidR="001363CF" w:rsidRPr="00130358" w:rsidRDefault="001363CF" w:rsidP="00D62538">
            <w:pPr>
              <w:pStyle w:val="TAC"/>
              <w:keepNext w:val="0"/>
              <w:keepLines w:val="0"/>
              <w:jc w:val="left"/>
              <w:rPr>
                <w:rFonts w:cs="Arial"/>
                <w:lang w:eastAsia="zh-CN"/>
              </w:rPr>
            </w:pPr>
            <w:r w:rsidRPr="00130358">
              <w:rPr>
                <w:rFonts w:cs="Arial"/>
                <w:lang w:eastAsia="zh-CN"/>
              </w:rPr>
              <w:t>OCNG</w:t>
            </w:r>
            <w:r w:rsidR="00D62538" w:rsidRPr="00130358">
              <w:rPr>
                <w:rFonts w:cs="Arial"/>
                <w:lang w:eastAsia="zh-CN"/>
              </w:rPr>
              <w:t xml:space="preserve"> </w:t>
            </w:r>
            <w:r w:rsidRPr="00130358">
              <w:rPr>
                <w:rFonts w:cs="Arial"/>
                <w:lang w:eastAsia="zh-CN"/>
              </w:rPr>
              <w:t>pattern</w:t>
            </w:r>
            <w:r w:rsidR="00D62538" w:rsidRPr="00130358">
              <w:rPr>
                <w:rFonts w:cs="Arial"/>
                <w:lang w:eastAsia="zh-CN"/>
              </w:rPr>
              <w:t xml:space="preserve"> </w:t>
            </w:r>
            <w:r w:rsidRPr="00130358">
              <w:rPr>
                <w:rFonts w:cs="Arial"/>
                <w:lang w:eastAsia="zh-CN"/>
              </w:rPr>
              <w:t>defined</w:t>
            </w:r>
            <w:r w:rsidR="00D62538" w:rsidRPr="00130358">
              <w:rPr>
                <w:rFonts w:cs="Arial"/>
                <w:lang w:eastAsia="zh-CN"/>
              </w:rPr>
              <w:t xml:space="preserve"> </w:t>
            </w:r>
            <w:r w:rsidRPr="00130358">
              <w:rPr>
                <w:rFonts w:cs="Arial"/>
                <w:lang w:eastAsia="zh-CN"/>
              </w:rPr>
              <w:t>in</w:t>
            </w:r>
            <w:r w:rsidR="00D62538" w:rsidRPr="00130358">
              <w:rPr>
                <w:rFonts w:cs="Arial"/>
                <w:lang w:eastAsia="zh-CN"/>
              </w:rPr>
              <w:t xml:space="preserve"> </w:t>
            </w:r>
            <w:r w:rsidRPr="00130358">
              <w:rPr>
                <w:rFonts w:cs="Arial"/>
              </w:rPr>
              <w:t>D.</w:t>
            </w:r>
            <w:r w:rsidRPr="00130358">
              <w:rPr>
                <w:rFonts w:cs="Arial"/>
                <w:lang w:eastAsia="zh-CN"/>
              </w:rPr>
              <w:t>4</w:t>
            </w:r>
          </w:p>
        </w:tc>
        <w:tc>
          <w:tcPr>
            <w:tcW w:w="560" w:type="pct"/>
            <w:tcBorders>
              <w:bottom w:val="single" w:sz="4" w:space="0" w:color="auto"/>
            </w:tcBorders>
            <w:vAlign w:val="center"/>
          </w:tcPr>
          <w:p w14:paraId="724D989A" w14:textId="77777777" w:rsidR="001363CF" w:rsidRPr="00130358" w:rsidRDefault="001363CF" w:rsidP="00D62538">
            <w:pPr>
              <w:pStyle w:val="TAC"/>
              <w:keepNext w:val="0"/>
              <w:keepLines w:val="0"/>
              <w:rPr>
                <w:rFonts w:cs="Arial"/>
                <w:bCs/>
                <w:lang w:eastAsia="zh-CN"/>
              </w:rPr>
            </w:pPr>
            <w:r w:rsidRPr="00130358">
              <w:rPr>
                <w:rFonts w:cs="Arial"/>
                <w:bCs/>
                <w:lang w:eastAsia="zh-CN"/>
              </w:rPr>
              <w:t>-</w:t>
            </w:r>
          </w:p>
        </w:tc>
        <w:tc>
          <w:tcPr>
            <w:tcW w:w="2841" w:type="pct"/>
            <w:gridSpan w:val="2"/>
            <w:tcBorders>
              <w:bottom w:val="single" w:sz="4" w:space="0" w:color="auto"/>
            </w:tcBorders>
            <w:vAlign w:val="center"/>
          </w:tcPr>
          <w:p w14:paraId="25E451FE" w14:textId="643B5912" w:rsidR="001363CF" w:rsidRPr="00130358" w:rsidRDefault="001363CF" w:rsidP="00D62538">
            <w:pPr>
              <w:pStyle w:val="TAC"/>
              <w:keepNext w:val="0"/>
              <w:keepLines w:val="0"/>
              <w:rPr>
                <w:rFonts w:cs="Arial"/>
                <w:lang w:eastAsia="ja-JP"/>
              </w:rPr>
            </w:pPr>
            <w:r w:rsidRPr="00130358">
              <w:rPr>
                <w:rFonts w:cs="Arial"/>
                <w:lang w:eastAsia="ja-JP"/>
              </w:rPr>
              <w:t>VOP.1</w:t>
            </w:r>
            <w:r w:rsidR="00D62538" w:rsidRPr="00130358">
              <w:rPr>
                <w:rFonts w:cs="Arial"/>
                <w:lang w:eastAsia="ja-JP"/>
              </w:rPr>
              <w:t xml:space="preserve"> </w:t>
            </w:r>
            <w:r w:rsidRPr="00130358">
              <w:rPr>
                <w:rFonts w:cs="Arial"/>
                <w:lang w:eastAsia="zh-CN"/>
              </w:rPr>
              <w:t>H</w:t>
            </w:r>
            <w:r w:rsidRPr="00130358">
              <w:rPr>
                <w:rFonts w:cs="Arial"/>
                <w:lang w:eastAsia="ja-JP"/>
              </w:rPr>
              <w:t>D</w:t>
            </w:r>
          </w:p>
        </w:tc>
      </w:tr>
      <w:tr w:rsidR="001363CF" w:rsidRPr="00130358" w14:paraId="7D7426E8" w14:textId="77777777" w:rsidTr="00772922">
        <w:trPr>
          <w:cantSplit/>
          <w:jc w:val="center"/>
        </w:trPr>
        <w:tc>
          <w:tcPr>
            <w:tcW w:w="1599" w:type="pct"/>
            <w:tcBorders>
              <w:left w:val="single" w:sz="4" w:space="0" w:color="auto"/>
              <w:bottom w:val="single" w:sz="4" w:space="0" w:color="auto"/>
            </w:tcBorders>
            <w:vAlign w:val="center"/>
          </w:tcPr>
          <w:p w14:paraId="4A1D880D" w14:textId="2BB6F6CE" w:rsidR="001363CF" w:rsidRPr="00130358" w:rsidRDefault="00000000" w:rsidP="00D62538">
            <w:pPr>
              <w:pStyle w:val="TAL"/>
              <w:keepNext w:val="0"/>
              <w:keepLines w:val="0"/>
              <w:rPr>
                <w:rFonts w:cs="Arial"/>
                <w:lang w:eastAsia="ja-JP"/>
              </w:rPr>
            </w:pPr>
            <w:r>
              <w:rPr>
                <w:rFonts w:cs="Arial"/>
                <w:position w:val="-12"/>
                <w:lang w:eastAsia="ja-JP"/>
              </w:rPr>
              <w:pict w14:anchorId="65DDF55E">
                <v:shape id="_x0000_i1196" type="#_x0000_t75" style="width:18.75pt;height:18.75pt" fillcolor="window">
                  <v:imagedata r:id="rId159"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560" w:type="pct"/>
            <w:tcBorders>
              <w:bottom w:val="single" w:sz="4" w:space="0" w:color="auto"/>
            </w:tcBorders>
            <w:vAlign w:val="center"/>
          </w:tcPr>
          <w:p w14:paraId="69F9420C" w14:textId="64AC9E67"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1421" w:type="pct"/>
            <w:tcBorders>
              <w:bottom w:val="single" w:sz="4" w:space="0" w:color="auto"/>
            </w:tcBorders>
            <w:vAlign w:val="center"/>
          </w:tcPr>
          <w:p w14:paraId="1A67B2B5" w14:textId="77777777" w:rsidR="001363CF" w:rsidRPr="00130358" w:rsidRDefault="001363CF" w:rsidP="00D62538">
            <w:pPr>
              <w:pStyle w:val="TAC"/>
              <w:keepNext w:val="0"/>
              <w:keepLines w:val="0"/>
              <w:rPr>
                <w:rFonts w:cs="Arial"/>
                <w:lang w:eastAsia="ja-JP"/>
              </w:rPr>
            </w:pPr>
            <w:r w:rsidRPr="00130358">
              <w:rPr>
                <w:rFonts w:cs="Arial"/>
                <w:lang w:eastAsia="ja-JP"/>
              </w:rPr>
              <w:t>-103</w:t>
            </w:r>
          </w:p>
        </w:tc>
        <w:tc>
          <w:tcPr>
            <w:tcW w:w="1421" w:type="pct"/>
            <w:tcBorders>
              <w:bottom w:val="single" w:sz="4" w:space="0" w:color="auto"/>
            </w:tcBorders>
            <w:vAlign w:val="center"/>
          </w:tcPr>
          <w:p w14:paraId="173F9642" w14:textId="77777777" w:rsidR="001363CF" w:rsidRPr="00130358" w:rsidRDefault="001363CF" w:rsidP="00D62538">
            <w:pPr>
              <w:pStyle w:val="TAC"/>
              <w:keepNext w:val="0"/>
              <w:keepLines w:val="0"/>
              <w:rPr>
                <w:rFonts w:cs="Arial"/>
                <w:lang w:eastAsia="ja-JP"/>
              </w:rPr>
            </w:pPr>
            <w:r w:rsidRPr="00130358">
              <w:rPr>
                <w:rFonts w:cs="Arial"/>
                <w:lang w:eastAsia="ja-JP"/>
              </w:rPr>
              <w:t>-113</w:t>
            </w:r>
          </w:p>
        </w:tc>
      </w:tr>
      <w:tr w:rsidR="001363CF" w:rsidRPr="00130358" w14:paraId="2112A0B1" w14:textId="77777777" w:rsidTr="00772922">
        <w:trPr>
          <w:cantSplit/>
          <w:jc w:val="center"/>
        </w:trPr>
        <w:tc>
          <w:tcPr>
            <w:tcW w:w="1599" w:type="pct"/>
            <w:vAlign w:val="center"/>
          </w:tcPr>
          <w:p w14:paraId="6C0596AD" w14:textId="352085AE"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000000">
              <w:rPr>
                <w:rFonts w:cs="Arial"/>
                <w:position w:val="-12"/>
                <w:lang w:eastAsia="ja-JP"/>
              </w:rPr>
              <w:pict w14:anchorId="0F1B13FB">
                <v:shape id="_x0000_i1197" type="#_x0000_t75" style="width:37.5pt;height:18.75pt" fillcolor="window">
                  <v:imagedata r:id="rId161" o:title=""/>
                </v:shape>
              </w:pict>
            </w:r>
            <w:r w:rsidR="00D62538" w:rsidRPr="00130358">
              <w:rPr>
                <w:rFonts w:cs="Arial"/>
                <w:vertAlign w:val="superscript"/>
                <w:lang w:eastAsia="ja-JP"/>
              </w:rPr>
              <w:t xml:space="preserve"> </w:t>
            </w:r>
          </w:p>
        </w:tc>
        <w:tc>
          <w:tcPr>
            <w:tcW w:w="560" w:type="pct"/>
            <w:vAlign w:val="center"/>
          </w:tcPr>
          <w:p w14:paraId="2D72698E"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1948260F" w14:textId="77777777" w:rsidR="001363CF" w:rsidRPr="00130358" w:rsidRDefault="001363CF" w:rsidP="00D62538">
            <w:pPr>
              <w:pStyle w:val="TAC"/>
              <w:keepNext w:val="0"/>
              <w:keepLines w:val="0"/>
              <w:rPr>
                <w:rFonts w:cs="Arial"/>
                <w:lang w:eastAsia="ja-JP"/>
              </w:rPr>
            </w:pPr>
            <w:r w:rsidRPr="00130358">
              <w:rPr>
                <w:rFonts w:cs="Arial"/>
                <w:lang w:eastAsia="ja-JP"/>
              </w:rPr>
              <w:t>9.1</w:t>
            </w:r>
          </w:p>
        </w:tc>
        <w:tc>
          <w:tcPr>
            <w:tcW w:w="1421" w:type="pct"/>
            <w:vAlign w:val="center"/>
          </w:tcPr>
          <w:p w14:paraId="7FE8CD22" w14:textId="77777777" w:rsidR="001363CF" w:rsidRPr="00130358" w:rsidRDefault="001363CF" w:rsidP="00D62538">
            <w:pPr>
              <w:pStyle w:val="TAC"/>
              <w:keepNext w:val="0"/>
              <w:keepLines w:val="0"/>
              <w:rPr>
                <w:rFonts w:cs="Arial"/>
                <w:lang w:eastAsia="ja-JP"/>
              </w:rPr>
            </w:pPr>
            <w:r w:rsidRPr="00130358">
              <w:rPr>
                <w:rFonts w:cs="Arial"/>
                <w:lang w:eastAsia="ja-JP"/>
              </w:rPr>
              <w:t>0.9</w:t>
            </w:r>
          </w:p>
        </w:tc>
      </w:tr>
      <w:tr w:rsidR="001363CF" w:rsidRPr="00130358" w14:paraId="42469FF0" w14:textId="77777777" w:rsidTr="00772922">
        <w:trPr>
          <w:cantSplit/>
          <w:jc w:val="center"/>
        </w:trPr>
        <w:tc>
          <w:tcPr>
            <w:tcW w:w="1599" w:type="pct"/>
            <w:vAlign w:val="center"/>
          </w:tcPr>
          <w:p w14:paraId="62AB6C35" w14:textId="2F9972BF"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00000000">
              <w:rPr>
                <w:rFonts w:cs="Arial"/>
                <w:position w:val="-12"/>
                <w:lang w:eastAsia="ja-JP"/>
              </w:rPr>
              <w:pict w14:anchorId="1CDA4F30">
                <v:shape id="_x0000_i1198" type="#_x0000_t75" style="width:37.5pt;height:18.75pt" fillcolor="window">
                  <v:imagedata r:id="rId161" o:title=""/>
                </v:shape>
              </w:pict>
            </w:r>
          </w:p>
        </w:tc>
        <w:tc>
          <w:tcPr>
            <w:tcW w:w="560" w:type="pct"/>
            <w:vAlign w:val="center"/>
          </w:tcPr>
          <w:p w14:paraId="65631926"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25C8B63A" w14:textId="77777777" w:rsidR="001363CF" w:rsidRPr="00130358" w:rsidRDefault="001363CF" w:rsidP="00D62538">
            <w:pPr>
              <w:pStyle w:val="TAC"/>
              <w:keepNext w:val="0"/>
              <w:keepLines w:val="0"/>
              <w:rPr>
                <w:rFonts w:cs="Arial"/>
                <w:lang w:eastAsia="ja-JP"/>
              </w:rPr>
            </w:pPr>
            <w:r w:rsidRPr="00130358">
              <w:rPr>
                <w:rFonts w:cs="Arial"/>
                <w:lang w:eastAsia="ja-JP"/>
              </w:rPr>
              <w:t>6.1</w:t>
            </w:r>
          </w:p>
        </w:tc>
        <w:tc>
          <w:tcPr>
            <w:tcW w:w="1421" w:type="pct"/>
            <w:vAlign w:val="center"/>
          </w:tcPr>
          <w:p w14:paraId="2003865F" w14:textId="77777777" w:rsidR="001363CF" w:rsidRPr="00130358" w:rsidRDefault="001363CF" w:rsidP="00D62538">
            <w:pPr>
              <w:pStyle w:val="TAC"/>
              <w:keepNext w:val="0"/>
              <w:keepLines w:val="0"/>
              <w:rPr>
                <w:rFonts w:cs="Arial"/>
                <w:lang w:eastAsia="ja-JP"/>
              </w:rPr>
            </w:pPr>
            <w:r w:rsidRPr="00130358">
              <w:rPr>
                <w:rFonts w:cs="Arial"/>
                <w:lang w:eastAsia="ja-JP"/>
              </w:rPr>
              <w:t>-2.1</w:t>
            </w:r>
          </w:p>
        </w:tc>
      </w:tr>
      <w:tr w:rsidR="001363CF" w:rsidRPr="00130358" w14:paraId="0E1ACFCC" w14:textId="77777777" w:rsidTr="00772922">
        <w:trPr>
          <w:cantSplit/>
          <w:jc w:val="center"/>
        </w:trPr>
        <w:tc>
          <w:tcPr>
            <w:tcW w:w="1599" w:type="pct"/>
            <w:vAlign w:val="center"/>
          </w:tcPr>
          <w:p w14:paraId="2A728139" w14:textId="7AEC683A"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000000">
              <w:rPr>
                <w:rFonts w:cs="Arial"/>
                <w:position w:val="-12"/>
                <w:lang w:eastAsia="ja-JP"/>
              </w:rPr>
              <w:pict w14:anchorId="7E1CB774">
                <v:shape id="_x0000_i1199" type="#_x0000_t75" style="width:33pt;height:18.75pt" fillcolor="window">
                  <v:imagedata r:id="rId164"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560" w:type="pct"/>
            <w:vAlign w:val="center"/>
          </w:tcPr>
          <w:p w14:paraId="05D422AE"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36431ED0" w14:textId="77777777" w:rsidR="001363CF" w:rsidRPr="00130358" w:rsidRDefault="001363CF" w:rsidP="00D62538">
            <w:pPr>
              <w:pStyle w:val="TAC"/>
              <w:keepNext w:val="0"/>
              <w:keepLines w:val="0"/>
              <w:rPr>
                <w:rFonts w:cs="Arial"/>
                <w:lang w:eastAsia="ja-JP"/>
              </w:rPr>
            </w:pPr>
            <w:r w:rsidRPr="00130358">
              <w:rPr>
                <w:rFonts w:cs="Arial"/>
                <w:lang w:eastAsia="ja-JP"/>
              </w:rPr>
              <w:t>9.1</w:t>
            </w:r>
          </w:p>
        </w:tc>
        <w:tc>
          <w:tcPr>
            <w:tcW w:w="1421" w:type="pct"/>
            <w:vAlign w:val="center"/>
          </w:tcPr>
          <w:p w14:paraId="4801F4D8" w14:textId="77777777" w:rsidR="001363CF" w:rsidRPr="00130358" w:rsidRDefault="001363CF" w:rsidP="00D62538">
            <w:pPr>
              <w:pStyle w:val="TAC"/>
              <w:keepNext w:val="0"/>
              <w:keepLines w:val="0"/>
              <w:rPr>
                <w:rFonts w:cs="Arial"/>
                <w:lang w:eastAsia="ja-JP"/>
              </w:rPr>
            </w:pPr>
            <w:r w:rsidRPr="00130358">
              <w:rPr>
                <w:rFonts w:cs="Arial"/>
                <w:lang w:eastAsia="ja-JP"/>
              </w:rPr>
              <w:t>-0.9</w:t>
            </w:r>
          </w:p>
        </w:tc>
      </w:tr>
      <w:tr w:rsidR="001363CF" w:rsidRPr="00130358" w14:paraId="380048C4" w14:textId="77777777" w:rsidTr="00772922">
        <w:trPr>
          <w:cantSplit/>
          <w:jc w:val="center"/>
        </w:trPr>
        <w:tc>
          <w:tcPr>
            <w:tcW w:w="1599" w:type="pct"/>
            <w:vAlign w:val="center"/>
          </w:tcPr>
          <w:p w14:paraId="35A289F8" w14:textId="46298E96"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00000000">
              <w:rPr>
                <w:rFonts w:cs="Arial"/>
                <w:position w:val="-12"/>
                <w:lang w:eastAsia="ja-JP"/>
              </w:rPr>
              <w:pict w14:anchorId="2EB6E73C">
                <v:shape id="_x0000_i1200" type="#_x0000_t75" style="width:33pt;height:18.75pt" fillcolor="window">
                  <v:imagedata r:id="rId164"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560" w:type="pct"/>
            <w:vAlign w:val="center"/>
          </w:tcPr>
          <w:p w14:paraId="3793C629"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1421" w:type="pct"/>
            <w:vAlign w:val="center"/>
          </w:tcPr>
          <w:p w14:paraId="3B25EF48" w14:textId="77777777" w:rsidR="001363CF" w:rsidRPr="00130358" w:rsidRDefault="001363CF" w:rsidP="00D62538">
            <w:pPr>
              <w:pStyle w:val="TAC"/>
              <w:keepNext w:val="0"/>
              <w:keepLines w:val="0"/>
              <w:rPr>
                <w:rFonts w:cs="Arial"/>
                <w:lang w:eastAsia="ja-JP"/>
              </w:rPr>
            </w:pPr>
            <w:r w:rsidRPr="00130358">
              <w:rPr>
                <w:rFonts w:cs="Arial"/>
                <w:lang w:eastAsia="ja-JP"/>
              </w:rPr>
              <w:t>6.1</w:t>
            </w:r>
          </w:p>
        </w:tc>
        <w:tc>
          <w:tcPr>
            <w:tcW w:w="1421" w:type="pct"/>
            <w:vAlign w:val="center"/>
          </w:tcPr>
          <w:p w14:paraId="39597593" w14:textId="77777777" w:rsidR="001363CF" w:rsidRPr="00130358" w:rsidRDefault="001363CF" w:rsidP="00D62538">
            <w:pPr>
              <w:pStyle w:val="TAC"/>
              <w:keepNext w:val="0"/>
              <w:keepLines w:val="0"/>
              <w:rPr>
                <w:rFonts w:cs="Arial"/>
                <w:lang w:eastAsia="ja-JP"/>
              </w:rPr>
            </w:pPr>
            <w:r w:rsidRPr="00130358">
              <w:rPr>
                <w:rFonts w:cs="Arial"/>
                <w:lang w:eastAsia="ja-JP"/>
              </w:rPr>
              <w:t>-2.1</w:t>
            </w:r>
          </w:p>
        </w:tc>
      </w:tr>
      <w:tr w:rsidR="001363CF" w:rsidRPr="00130358" w14:paraId="4875FE1B" w14:textId="77777777" w:rsidTr="00772922">
        <w:trPr>
          <w:cantSplit/>
          <w:jc w:val="center"/>
        </w:trPr>
        <w:tc>
          <w:tcPr>
            <w:tcW w:w="1599" w:type="pct"/>
            <w:vAlign w:val="center"/>
          </w:tcPr>
          <w:p w14:paraId="7DF4622A" w14:textId="6756EA4D"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p>
        </w:tc>
        <w:tc>
          <w:tcPr>
            <w:tcW w:w="560" w:type="pct"/>
            <w:vAlign w:val="center"/>
          </w:tcPr>
          <w:p w14:paraId="2366D2BB"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1421" w:type="pct"/>
            <w:vAlign w:val="center"/>
          </w:tcPr>
          <w:p w14:paraId="3AAF11F2" w14:textId="77777777" w:rsidR="001363CF" w:rsidRPr="00130358" w:rsidRDefault="001363CF" w:rsidP="00D62538">
            <w:pPr>
              <w:pStyle w:val="TAC"/>
              <w:keepNext w:val="0"/>
              <w:keepLines w:val="0"/>
              <w:rPr>
                <w:rFonts w:cs="Arial"/>
                <w:lang w:eastAsia="ja-JP"/>
              </w:rPr>
            </w:pPr>
            <w:r w:rsidRPr="00130358">
              <w:rPr>
                <w:rFonts w:cs="Arial"/>
                <w:lang w:eastAsia="ja-JP"/>
              </w:rPr>
              <w:t>-96.9</w:t>
            </w:r>
          </w:p>
        </w:tc>
        <w:tc>
          <w:tcPr>
            <w:tcW w:w="1421" w:type="pct"/>
            <w:vAlign w:val="center"/>
          </w:tcPr>
          <w:p w14:paraId="69504BBA" w14:textId="77777777" w:rsidR="001363CF" w:rsidRPr="00130358" w:rsidRDefault="001363CF" w:rsidP="00D62538">
            <w:pPr>
              <w:pStyle w:val="TAC"/>
              <w:keepNext w:val="0"/>
              <w:keepLines w:val="0"/>
              <w:rPr>
                <w:rFonts w:cs="Arial"/>
                <w:lang w:eastAsia="ja-JP"/>
              </w:rPr>
            </w:pPr>
            <w:r w:rsidRPr="00130358">
              <w:rPr>
                <w:rFonts w:cs="Arial"/>
                <w:lang w:eastAsia="ja-JP"/>
              </w:rPr>
              <w:t>-115.1</w:t>
            </w:r>
          </w:p>
        </w:tc>
      </w:tr>
      <w:tr w:rsidR="001363CF" w:rsidRPr="00130358" w14:paraId="020330DE" w14:textId="77777777" w:rsidTr="00772922">
        <w:trPr>
          <w:cantSplit/>
          <w:jc w:val="center"/>
        </w:trPr>
        <w:tc>
          <w:tcPr>
            <w:tcW w:w="1599" w:type="pct"/>
            <w:vAlign w:val="center"/>
          </w:tcPr>
          <w:p w14:paraId="71A21BFC" w14:textId="578E334F" w:rsidR="001363CF" w:rsidRPr="00130358" w:rsidRDefault="001363CF" w:rsidP="00D62538">
            <w:pPr>
              <w:pStyle w:val="TAL"/>
              <w:keepNext w:val="0"/>
              <w:keepLines w:val="0"/>
              <w:rPr>
                <w:rFonts w:cs="Arial"/>
                <w:lang w:eastAsia="ja-JP"/>
              </w:rPr>
            </w:pPr>
            <w:r w:rsidRPr="00130358">
              <w:rPr>
                <w:rFonts w:cs="Arial"/>
                <w:lang w:eastAsia="ja-JP"/>
              </w:rPr>
              <w:t>S-RSSI1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Note3</w:t>
            </w:r>
          </w:p>
        </w:tc>
        <w:tc>
          <w:tcPr>
            <w:tcW w:w="560" w:type="pct"/>
            <w:vAlign w:val="center"/>
          </w:tcPr>
          <w:p w14:paraId="73188C01" w14:textId="67DC3465" w:rsidR="001363CF" w:rsidRPr="00130358" w:rsidRDefault="001363CF" w:rsidP="00D62538">
            <w:pPr>
              <w:pStyle w:val="TAC"/>
              <w:keepNext w:val="0"/>
              <w:keepLines w:val="0"/>
              <w:rPr>
                <w:rFonts w:cs="v4.2.0"/>
                <w:bCs/>
                <w:lang w:eastAsia="ja-JP"/>
              </w:rPr>
            </w:pPr>
            <w:r w:rsidRPr="00130358">
              <w:rPr>
                <w:rFonts w:cs="Arial"/>
              </w:rPr>
              <w:t>dBm/0.9</w:t>
            </w:r>
            <w:r w:rsidR="00D62538" w:rsidRPr="00130358">
              <w:rPr>
                <w:rFonts w:cs="Arial"/>
              </w:rPr>
              <w:t xml:space="preserve"> </w:t>
            </w:r>
            <w:r w:rsidRPr="00130358">
              <w:rPr>
                <w:rFonts w:cs="Arial"/>
              </w:rPr>
              <w:t>MHz</w:t>
            </w:r>
          </w:p>
        </w:tc>
        <w:tc>
          <w:tcPr>
            <w:tcW w:w="1421" w:type="pct"/>
            <w:vAlign w:val="center"/>
          </w:tcPr>
          <w:p w14:paraId="0FBFED24" w14:textId="77777777" w:rsidR="001363CF" w:rsidRPr="00130358" w:rsidRDefault="001363CF" w:rsidP="00D62538">
            <w:pPr>
              <w:pStyle w:val="TAC"/>
              <w:keepNext w:val="0"/>
              <w:keepLines w:val="0"/>
              <w:rPr>
                <w:rFonts w:cs="Arial"/>
                <w:lang w:eastAsia="ja-JP"/>
              </w:rPr>
            </w:pPr>
            <w:r w:rsidRPr="00130358">
              <w:rPr>
                <w:rFonts w:cs="Arial"/>
                <w:lang w:eastAsia="ja-JP"/>
              </w:rPr>
              <w:t>-76.96</w:t>
            </w:r>
          </w:p>
        </w:tc>
        <w:tc>
          <w:tcPr>
            <w:tcW w:w="1421" w:type="pct"/>
            <w:vAlign w:val="center"/>
          </w:tcPr>
          <w:p w14:paraId="50F92B69" w14:textId="77777777" w:rsidR="001363CF" w:rsidRPr="00130358" w:rsidRDefault="001363CF" w:rsidP="00D62538">
            <w:pPr>
              <w:pStyle w:val="TAC"/>
              <w:keepNext w:val="0"/>
              <w:keepLines w:val="0"/>
              <w:rPr>
                <w:rFonts w:cs="Arial"/>
                <w:lang w:eastAsia="ja-JP"/>
              </w:rPr>
            </w:pPr>
            <w:r w:rsidRPr="00130358">
              <w:rPr>
                <w:rFonts w:cs="Arial"/>
                <w:lang w:eastAsia="ja-JP"/>
              </w:rPr>
              <w:t>-92.52</w:t>
            </w:r>
          </w:p>
        </w:tc>
      </w:tr>
      <w:tr w:rsidR="001363CF" w:rsidRPr="00130358" w14:paraId="44FDAEE2" w14:textId="77777777" w:rsidTr="00772922">
        <w:trPr>
          <w:cantSplit/>
          <w:jc w:val="center"/>
        </w:trPr>
        <w:tc>
          <w:tcPr>
            <w:tcW w:w="1599" w:type="pct"/>
            <w:vAlign w:val="center"/>
          </w:tcPr>
          <w:p w14:paraId="4F766055" w14:textId="6C16EFE3" w:rsidR="001363CF" w:rsidRPr="00130358" w:rsidRDefault="001363CF" w:rsidP="00D62538">
            <w:pPr>
              <w:pStyle w:val="TAL"/>
              <w:keepNext w:val="0"/>
              <w:keepLines w:val="0"/>
              <w:rPr>
                <w:rFonts w:cs="Arial"/>
                <w:lang w:eastAsia="ja-JP"/>
              </w:rPr>
            </w:pPr>
            <w:r w:rsidRPr="00130358">
              <w:rPr>
                <w:rFonts w:cs="Arial"/>
                <w:lang w:eastAsia="ja-JP"/>
              </w:rPr>
              <w:t>S-RSSI2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560" w:type="pct"/>
            <w:vAlign w:val="center"/>
          </w:tcPr>
          <w:p w14:paraId="0B5A72C1" w14:textId="0F2B7C34"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1421" w:type="pct"/>
            <w:vAlign w:val="center"/>
          </w:tcPr>
          <w:p w14:paraId="27F10060" w14:textId="77777777" w:rsidR="001363CF" w:rsidRPr="00130358" w:rsidRDefault="001363CF" w:rsidP="00D62538">
            <w:pPr>
              <w:pStyle w:val="TAC"/>
              <w:keepNext w:val="0"/>
              <w:keepLines w:val="0"/>
              <w:rPr>
                <w:rFonts w:cs="Arial"/>
                <w:lang w:eastAsia="ja-JP"/>
              </w:rPr>
            </w:pPr>
            <w:r w:rsidRPr="00130358">
              <w:rPr>
                <w:rFonts w:cs="Arial"/>
                <w:lang w:eastAsia="ja-JP"/>
              </w:rPr>
              <w:t>-61.10</w:t>
            </w:r>
          </w:p>
        </w:tc>
        <w:tc>
          <w:tcPr>
            <w:tcW w:w="1421" w:type="pct"/>
            <w:vAlign w:val="center"/>
          </w:tcPr>
          <w:p w14:paraId="63A8276F" w14:textId="77777777" w:rsidR="001363CF" w:rsidRPr="00130358" w:rsidRDefault="001363CF" w:rsidP="00D62538">
            <w:pPr>
              <w:pStyle w:val="TAC"/>
              <w:keepNext w:val="0"/>
              <w:keepLines w:val="0"/>
              <w:rPr>
                <w:rFonts w:cs="Arial"/>
                <w:lang w:eastAsia="ja-JP"/>
              </w:rPr>
            </w:pPr>
            <w:r w:rsidRPr="00130358">
              <w:rPr>
                <w:rFonts w:cs="Arial"/>
                <w:lang w:eastAsia="ja-JP"/>
              </w:rPr>
              <w:t>-79.21</w:t>
            </w:r>
          </w:p>
        </w:tc>
      </w:tr>
      <w:tr w:rsidR="001363CF" w:rsidRPr="00130358" w14:paraId="6CA37A66" w14:textId="77777777" w:rsidTr="00772922">
        <w:trPr>
          <w:cantSplit/>
          <w:jc w:val="center"/>
        </w:trPr>
        <w:tc>
          <w:tcPr>
            <w:tcW w:w="1599" w:type="pct"/>
            <w:vAlign w:val="center"/>
          </w:tcPr>
          <w:p w14:paraId="532ADA9C" w14:textId="657C29BB" w:rsidR="001363CF" w:rsidRPr="00130358" w:rsidRDefault="001363CF" w:rsidP="00D62538">
            <w:pPr>
              <w:pStyle w:val="TAL"/>
              <w:keepNext w:val="0"/>
              <w:keepLines w:val="0"/>
              <w:rPr>
                <w:rFonts w:cs="Arial"/>
                <w:lang w:eastAsia="ja-JP"/>
              </w:rPr>
            </w:pPr>
            <w:r w:rsidRPr="00130358">
              <w:rPr>
                <w:rFonts w:cs="Arial"/>
                <w:lang w:eastAsia="ja-JP"/>
              </w:rPr>
              <w:t>S-RSSI3</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Note5</w:t>
            </w:r>
          </w:p>
        </w:tc>
        <w:tc>
          <w:tcPr>
            <w:tcW w:w="560" w:type="pct"/>
            <w:vAlign w:val="center"/>
          </w:tcPr>
          <w:p w14:paraId="2E116997" w14:textId="7BD89AD6"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1421" w:type="pct"/>
            <w:vAlign w:val="center"/>
          </w:tcPr>
          <w:p w14:paraId="6D0C944E" w14:textId="77777777" w:rsidR="001363CF" w:rsidRPr="00130358" w:rsidRDefault="001363CF" w:rsidP="00D62538">
            <w:pPr>
              <w:pStyle w:val="TAC"/>
              <w:keepNext w:val="0"/>
              <w:keepLines w:val="0"/>
              <w:rPr>
                <w:rFonts w:cs="Arial"/>
                <w:lang w:eastAsia="ja-JP"/>
              </w:rPr>
            </w:pPr>
            <w:r w:rsidRPr="00130358">
              <w:rPr>
                <w:rFonts w:cs="Arial"/>
                <w:lang w:eastAsia="ja-JP"/>
              </w:rPr>
              <w:t>-61.10</w:t>
            </w:r>
          </w:p>
        </w:tc>
        <w:tc>
          <w:tcPr>
            <w:tcW w:w="1421" w:type="pct"/>
            <w:vAlign w:val="center"/>
          </w:tcPr>
          <w:p w14:paraId="16A254FF" w14:textId="77777777" w:rsidR="001363CF" w:rsidRPr="00130358" w:rsidRDefault="001363CF" w:rsidP="00D62538">
            <w:pPr>
              <w:pStyle w:val="TAC"/>
              <w:keepNext w:val="0"/>
              <w:keepLines w:val="0"/>
              <w:rPr>
                <w:rFonts w:cs="Arial"/>
                <w:lang w:eastAsia="ja-JP"/>
              </w:rPr>
            </w:pPr>
            <w:r w:rsidRPr="00130358">
              <w:rPr>
                <w:rFonts w:cs="Arial"/>
                <w:lang w:eastAsia="ja-JP"/>
              </w:rPr>
              <w:t>-79.21</w:t>
            </w:r>
          </w:p>
        </w:tc>
      </w:tr>
      <w:tr w:rsidR="001363CF" w:rsidRPr="00130358" w14:paraId="38C5ABAC" w14:textId="77777777" w:rsidTr="00772922">
        <w:trPr>
          <w:cantSplit/>
          <w:jc w:val="center"/>
        </w:trPr>
        <w:tc>
          <w:tcPr>
            <w:tcW w:w="1599" w:type="pct"/>
            <w:vAlign w:val="center"/>
          </w:tcPr>
          <w:p w14:paraId="569B8AFF" w14:textId="3851E73B" w:rsidR="001363CF" w:rsidRPr="00130358" w:rsidRDefault="001363CF" w:rsidP="00D62538">
            <w:pPr>
              <w:pStyle w:val="TAL"/>
              <w:keepNext w:val="0"/>
              <w:keepLines w:val="0"/>
              <w:rPr>
                <w:rFonts w:cs="Arial"/>
                <w:lang w:eastAsia="ja-JP"/>
              </w:rPr>
            </w:pPr>
            <w:r w:rsidRPr="00130358">
              <w:rPr>
                <w:rFonts w:cs="Arial"/>
                <w:szCs w:val="18"/>
                <w:lang w:eastAsia="ja-JP"/>
              </w:rPr>
              <w:t>Antenna</w:t>
            </w:r>
            <w:r w:rsidR="00D62538" w:rsidRPr="00130358">
              <w:rPr>
                <w:rFonts w:cs="Arial"/>
                <w:szCs w:val="18"/>
                <w:lang w:eastAsia="ja-JP"/>
              </w:rPr>
              <w:t xml:space="preserve"> </w:t>
            </w:r>
            <w:r w:rsidRPr="00130358">
              <w:rPr>
                <w:rFonts w:cs="Arial"/>
                <w:szCs w:val="18"/>
                <w:lang w:eastAsia="ja-JP"/>
              </w:rPr>
              <w:t>Configuration</w:t>
            </w:r>
          </w:p>
        </w:tc>
        <w:tc>
          <w:tcPr>
            <w:tcW w:w="560" w:type="pct"/>
            <w:vAlign w:val="center"/>
          </w:tcPr>
          <w:p w14:paraId="283040DD" w14:textId="77777777" w:rsidR="001363CF" w:rsidRPr="00130358" w:rsidRDefault="001363CF" w:rsidP="00D62538">
            <w:pPr>
              <w:pStyle w:val="TAC"/>
              <w:keepNext w:val="0"/>
              <w:keepLines w:val="0"/>
              <w:rPr>
                <w:rFonts w:cs="Arial"/>
                <w:lang w:eastAsia="zh-CN"/>
              </w:rPr>
            </w:pPr>
            <w:r w:rsidRPr="00130358">
              <w:rPr>
                <w:rFonts w:cs="Arial"/>
                <w:lang w:eastAsia="zh-CN"/>
              </w:rPr>
              <w:t>-</w:t>
            </w:r>
          </w:p>
        </w:tc>
        <w:tc>
          <w:tcPr>
            <w:tcW w:w="2841" w:type="pct"/>
            <w:gridSpan w:val="2"/>
            <w:vAlign w:val="center"/>
          </w:tcPr>
          <w:p w14:paraId="5E352B29" w14:textId="77777777" w:rsidR="001363CF" w:rsidRPr="00130358" w:rsidRDefault="001363CF" w:rsidP="00D62538">
            <w:pPr>
              <w:pStyle w:val="TAC"/>
              <w:keepNext w:val="0"/>
              <w:keepLines w:val="0"/>
              <w:rPr>
                <w:rFonts w:cs="Arial"/>
                <w:lang w:eastAsia="zh-CN"/>
              </w:rPr>
            </w:pPr>
            <w:r w:rsidRPr="00130358">
              <w:rPr>
                <w:rFonts w:cs="Arial"/>
                <w:lang w:eastAsia="zh-CN"/>
              </w:rPr>
              <w:t>1</w:t>
            </w:r>
            <w:r w:rsidRPr="00130358">
              <w:rPr>
                <w:rFonts w:cs="Arial"/>
                <w:lang w:eastAsia="ja-JP"/>
              </w:rPr>
              <w:t>x</w:t>
            </w:r>
            <w:r w:rsidRPr="00130358">
              <w:rPr>
                <w:rFonts w:cs="Arial"/>
                <w:lang w:eastAsia="zh-CN"/>
              </w:rPr>
              <w:t>2</w:t>
            </w:r>
          </w:p>
        </w:tc>
      </w:tr>
      <w:tr w:rsidR="001363CF" w:rsidRPr="00130358" w14:paraId="027D33D2" w14:textId="77777777" w:rsidTr="00772922">
        <w:trPr>
          <w:cantSplit/>
          <w:jc w:val="center"/>
        </w:trPr>
        <w:tc>
          <w:tcPr>
            <w:tcW w:w="1599" w:type="pct"/>
            <w:vAlign w:val="center"/>
          </w:tcPr>
          <w:p w14:paraId="1257AEEB" w14:textId="3120F1BC"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p>
        </w:tc>
        <w:tc>
          <w:tcPr>
            <w:tcW w:w="560" w:type="pct"/>
            <w:vAlign w:val="center"/>
          </w:tcPr>
          <w:p w14:paraId="48DE2125"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2841" w:type="pct"/>
            <w:gridSpan w:val="2"/>
            <w:vAlign w:val="center"/>
          </w:tcPr>
          <w:p w14:paraId="0CAA75FD"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2423BFBB" w14:textId="77777777" w:rsidTr="00772922">
        <w:trPr>
          <w:cantSplit/>
          <w:jc w:val="center"/>
        </w:trPr>
        <w:tc>
          <w:tcPr>
            <w:tcW w:w="5000" w:type="pct"/>
            <w:gridSpan w:val="4"/>
            <w:vAlign w:val="center"/>
          </w:tcPr>
          <w:p w14:paraId="1839A8A7" w14:textId="15BE7C30"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UEs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39D1B9A5">
                <v:shape id="_x0000_i1201" type="#_x0000_t75" style="width:21.75pt;height:18.75pt" fillcolor="window">
                  <v:imagedata r:id="rId166"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7707CC55" w14:textId="6A5F799C"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Es/</w:t>
            </w:r>
            <w:proofErr w:type="spellStart"/>
            <w:r w:rsidR="001363CF" w:rsidRPr="00130358">
              <w:rPr>
                <w:rFonts w:cs="Arial"/>
                <w:lang w:eastAsia="ja-JP"/>
              </w:rPr>
              <w:t>Iot</w:t>
            </w:r>
            <w:proofErr w:type="spellEnd"/>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S-RSRP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0136DC88" w14:textId="6DD90D01"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S-RSSI1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#1</w:t>
            </w:r>
            <w:r w:rsidR="001363CF" w:rsidRPr="00130358">
              <w:rPr>
                <w:rFonts w:cs="Arial"/>
                <w:lang w:eastAsia="ja-JP"/>
              </w:rPr>
              <w:t>.</w:t>
            </w:r>
          </w:p>
          <w:p w14:paraId="30B7066E" w14:textId="20F0D3BD" w:rsidR="001363CF" w:rsidRPr="00130358" w:rsidRDefault="00483222" w:rsidP="00D62538">
            <w:pPr>
              <w:pStyle w:val="TAN"/>
              <w:keepNext w:val="0"/>
              <w:keepLines w:val="0"/>
              <w:rPr>
                <w:rFonts w:cs="Arial"/>
                <w:lang w:eastAsia="ja-JP"/>
              </w:rPr>
            </w:pPr>
            <w:r w:rsidRPr="00130358">
              <w:rPr>
                <w:rFonts w:cs="Arial"/>
                <w:lang w:eastAsia="ja-JP"/>
              </w:rPr>
              <w:t>NOTE 4:</w:t>
            </w:r>
            <w:r w:rsidR="001363CF" w:rsidRPr="00130358">
              <w:rPr>
                <w:rFonts w:cs="Arial"/>
                <w:lang w:eastAsia="ja-JP"/>
              </w:rPr>
              <w:tab/>
              <w:t>S-RSSI2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#3</w:t>
            </w:r>
            <w:r w:rsidR="001363CF" w:rsidRPr="00130358">
              <w:rPr>
                <w:rFonts w:cs="Arial"/>
                <w:lang w:eastAsia="ja-JP"/>
              </w:rPr>
              <w:t>.</w:t>
            </w:r>
          </w:p>
          <w:p w14:paraId="787E6634" w14:textId="1507F1D3" w:rsidR="001363CF" w:rsidRPr="00130358" w:rsidRDefault="00483222" w:rsidP="00D62538">
            <w:pPr>
              <w:pStyle w:val="TAN"/>
              <w:keepNext w:val="0"/>
              <w:keepLines w:val="0"/>
              <w:rPr>
                <w:rFonts w:cs="Arial"/>
                <w:lang w:eastAsia="ja-JP"/>
              </w:rPr>
            </w:pPr>
            <w:r w:rsidRPr="00130358">
              <w:rPr>
                <w:rFonts w:cs="Arial"/>
                <w:lang w:eastAsia="ja-JP"/>
              </w:rPr>
              <w:t>NOTE 5:</w:t>
            </w:r>
            <w:r w:rsidR="001363CF" w:rsidRPr="00130358">
              <w:rPr>
                <w:rFonts w:cs="Arial"/>
                <w:lang w:eastAsia="ja-JP"/>
              </w:rPr>
              <w:tab/>
              <w:t>S-RSSI3</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#0/2/4</w:t>
            </w:r>
            <w:r w:rsidR="001363CF" w:rsidRPr="00130358">
              <w:rPr>
                <w:rFonts w:cs="Arial"/>
                <w:lang w:eastAsia="ja-JP"/>
              </w:rPr>
              <w:t>.</w:t>
            </w:r>
          </w:p>
        </w:tc>
      </w:tr>
    </w:tbl>
    <w:p w14:paraId="0A7F3B49" w14:textId="77777777" w:rsidR="001363CF" w:rsidRPr="00130358" w:rsidRDefault="001363CF" w:rsidP="00D62538">
      <w:pPr>
        <w:rPr>
          <w:color w:val="000000"/>
          <w:kern w:val="2"/>
          <w:lang w:eastAsia="zh-CN"/>
        </w:rPr>
      </w:pPr>
    </w:p>
    <w:p w14:paraId="4E120489" w14:textId="77777777" w:rsidR="001363CF" w:rsidRPr="00130358" w:rsidRDefault="001363CF" w:rsidP="00D62538">
      <w:pPr>
        <w:rPr>
          <w:rFonts w:cs="v4.2.0"/>
        </w:rPr>
      </w:pPr>
      <w:r w:rsidRPr="00130358">
        <w:t>The test time T1 and T2 should be long enough. The rate of PSSCH transmissions on the resources on subchannel #1 shall be less than 10% during T1.The rate of PSSCH transmissions on the resources on subchannel #1 shall be more than 90% during T2.</w:t>
      </w:r>
      <w:r w:rsidRPr="00130358">
        <w:rPr>
          <w:rFonts w:cs="v4.2.0"/>
        </w:rPr>
        <w:t xml:space="preserve">The rate of correct </w:t>
      </w:r>
      <w:proofErr w:type="spellStart"/>
      <w:r w:rsidRPr="00130358">
        <w:rPr>
          <w:rFonts w:cs="v4.2.0"/>
        </w:rPr>
        <w:t>SyncRef</w:t>
      </w:r>
      <w:proofErr w:type="spellEnd"/>
      <w:r w:rsidRPr="00130358">
        <w:rPr>
          <w:rFonts w:cs="v4.2.0"/>
        </w:rPr>
        <w:t xml:space="preserve"> UE selection / reselection observed during repeated tests shall be at least 90%.</w:t>
      </w:r>
    </w:p>
    <w:p w14:paraId="2444CB45" w14:textId="77777777" w:rsidR="001363CF" w:rsidRPr="00130358" w:rsidRDefault="001363CF" w:rsidP="00D62538">
      <w:pPr>
        <w:pStyle w:val="Heading3"/>
        <w:keepNext w:val="0"/>
        <w:keepLines w:val="0"/>
      </w:pPr>
      <w:r w:rsidRPr="00130358">
        <w:t>12.6.2</w:t>
      </w:r>
      <w:r w:rsidRPr="00130358">
        <w:tab/>
        <w:t>V2X UE Autonomous Resource Selection/Reselection Tests for S-RSSI measurements</w:t>
      </w:r>
    </w:p>
    <w:p w14:paraId="7E36E530" w14:textId="77777777" w:rsidR="001363CF" w:rsidRPr="00130358" w:rsidRDefault="001363CF" w:rsidP="00D62538">
      <w:pPr>
        <w:pStyle w:val="Heading4"/>
        <w:keepNext w:val="0"/>
        <w:keepLines w:val="0"/>
        <w:rPr>
          <w:rFonts w:eastAsia="Batang"/>
        </w:rPr>
      </w:pPr>
      <w:r w:rsidRPr="00130358">
        <w:rPr>
          <w:rFonts w:eastAsia="Batang"/>
        </w:rPr>
        <w:t>12.6.2.1</w:t>
      </w:r>
      <w:r w:rsidRPr="00130358">
        <w:rPr>
          <w:rFonts w:eastAsia="Batang"/>
        </w:rPr>
        <w:tab/>
        <w:t>Test Purpose</w:t>
      </w:r>
    </w:p>
    <w:p w14:paraId="1B035B73" w14:textId="77777777" w:rsidR="001363CF" w:rsidRPr="00130358" w:rsidRDefault="001363CF" w:rsidP="00D62538">
      <w:pPr>
        <w:tabs>
          <w:tab w:val="left" w:pos="1080"/>
        </w:tabs>
      </w:pPr>
      <w:r w:rsidRPr="00130358">
        <w:t xml:space="preserve">The purpose of this test is to verify the requirements related to autonomous resource selection / reselection for V2X UE in mode 4 defined in 3GPP TS 36.133 [4] clause 13.5. For this test, the UE is triggered by the test loop function or the upper layers to transmit for V2X </w:t>
      </w:r>
      <w:proofErr w:type="spellStart"/>
      <w:r w:rsidRPr="00130358">
        <w:t>Sidelink</w:t>
      </w:r>
      <w:proofErr w:type="spellEnd"/>
      <w:r w:rsidRPr="00130358">
        <w:t xml:space="preserve"> Communication.</w:t>
      </w:r>
    </w:p>
    <w:p w14:paraId="6AD80BBD" w14:textId="77777777" w:rsidR="001363CF" w:rsidRPr="00130358" w:rsidRDefault="001363CF" w:rsidP="00D62538">
      <w:pPr>
        <w:pStyle w:val="Heading4"/>
        <w:keepNext w:val="0"/>
        <w:keepLines w:val="0"/>
        <w:rPr>
          <w:rFonts w:eastAsia="Batang"/>
        </w:rPr>
      </w:pPr>
      <w:r w:rsidRPr="00130358">
        <w:rPr>
          <w:rFonts w:eastAsia="Batang"/>
        </w:rPr>
        <w:t>12.6.2.2</w:t>
      </w:r>
      <w:r w:rsidRPr="00130358">
        <w:rPr>
          <w:rFonts w:eastAsia="Batang"/>
        </w:rPr>
        <w:tab/>
        <w:t>Applicability of requirements</w:t>
      </w:r>
    </w:p>
    <w:p w14:paraId="7D473E01" w14:textId="77777777" w:rsidR="001363CF" w:rsidRPr="00130358" w:rsidRDefault="001363CF" w:rsidP="00772922">
      <w:r w:rsidRPr="00130358">
        <w:t>The requirements in this clause are applicable to EUTRA Release 14 UEs supporting V2X communications, Band 47 and any EUTRA band.</w:t>
      </w:r>
    </w:p>
    <w:p w14:paraId="31229F61" w14:textId="77777777" w:rsidR="001363CF" w:rsidRPr="00130358" w:rsidRDefault="001363CF" w:rsidP="00D62538">
      <w:pPr>
        <w:pStyle w:val="Heading4"/>
        <w:keepNext w:val="0"/>
        <w:keepLines w:val="0"/>
        <w:rPr>
          <w:rFonts w:eastAsia="Batang"/>
        </w:rPr>
      </w:pPr>
      <w:r w:rsidRPr="00130358">
        <w:rPr>
          <w:rFonts w:eastAsia="Batang"/>
        </w:rPr>
        <w:t>12.6.2.3</w:t>
      </w:r>
      <w:r w:rsidRPr="00130358">
        <w:rPr>
          <w:rFonts w:eastAsia="Batang"/>
        </w:rPr>
        <w:tab/>
        <w:t>Minimum Conformance Requirements</w:t>
      </w:r>
    </w:p>
    <w:p w14:paraId="18491F30" w14:textId="26BAB802" w:rsidR="001363CF" w:rsidRPr="00130358" w:rsidRDefault="001363CF" w:rsidP="00D62538">
      <w:r w:rsidRPr="00130358">
        <w:t xml:space="preserve">The UE physical layer shall be capable of performing the S-RSSI measurements [4] on the carrier operating V2X </w:t>
      </w:r>
      <w:proofErr w:type="spellStart"/>
      <w:r w:rsidRPr="00130358">
        <w:t>sidelink</w:t>
      </w:r>
      <w:proofErr w:type="spellEnd"/>
      <w:r w:rsidRPr="00130358">
        <w:t xml:space="preserve"> communication for determining the subset of resources to be excluded in PSSCH resource selection in </w:t>
      </w:r>
      <w:proofErr w:type="spellStart"/>
      <w:r w:rsidRPr="00130358">
        <w:t>sidelink</w:t>
      </w:r>
      <w:proofErr w:type="spellEnd"/>
      <w:r w:rsidRPr="00130358">
        <w:t xml:space="preserve"> transmission mode 4. The S-RSSI measurement period corresponds to 1 second and the filtered measurement shall meet the S-RSSI measurement accuracy requirement in 3GPP TS</w:t>
      </w:r>
      <w:r w:rsidRPr="00130358">
        <w:rPr>
          <w:lang w:eastAsia="zh-CN"/>
        </w:rPr>
        <w:t xml:space="preserve"> 36.133 [4] </w:t>
      </w:r>
      <w:r w:rsidR="00483222" w:rsidRPr="00130358">
        <w:t>Clause</w:t>
      </w:r>
      <w:r w:rsidRPr="00130358">
        <w:t xml:space="preserve"> 9.10.</w:t>
      </w:r>
    </w:p>
    <w:p w14:paraId="483E2AD6" w14:textId="62833B1F" w:rsidR="001363CF" w:rsidRPr="00130358" w:rsidRDefault="001363CF" w:rsidP="00D62538">
      <w:r w:rsidRPr="00130358">
        <w:rPr>
          <w:lang w:eastAsia="zh-TW"/>
        </w:rPr>
        <w:t xml:space="preserve">The normative reference for this requirement </w:t>
      </w:r>
      <w:r w:rsidR="00483222" w:rsidRPr="00130358">
        <w:rPr>
          <w:lang w:eastAsia="zh-TW"/>
        </w:rPr>
        <w:t>is 3GPP TS</w:t>
      </w:r>
      <w:r w:rsidRPr="00130358">
        <w:rPr>
          <w:lang w:eastAsia="zh-TW"/>
        </w:rPr>
        <w:t xml:space="preserve"> 36.133 [4] clause 13.5 and A.12.6.2</w:t>
      </w:r>
    </w:p>
    <w:p w14:paraId="13FE28A4" w14:textId="77777777" w:rsidR="001363CF" w:rsidRPr="00130358" w:rsidRDefault="001363CF" w:rsidP="00D62538">
      <w:pPr>
        <w:pStyle w:val="Heading4"/>
        <w:keepNext w:val="0"/>
        <w:keepLines w:val="0"/>
        <w:rPr>
          <w:rFonts w:eastAsia="Batang"/>
        </w:rPr>
      </w:pPr>
      <w:r w:rsidRPr="00130358">
        <w:rPr>
          <w:rFonts w:eastAsia="Batang"/>
        </w:rPr>
        <w:t>12.6.2.4</w:t>
      </w:r>
      <w:r w:rsidRPr="00130358">
        <w:rPr>
          <w:rFonts w:eastAsia="Batang"/>
        </w:rPr>
        <w:tab/>
        <w:t>Test Description</w:t>
      </w:r>
    </w:p>
    <w:p w14:paraId="1869C757" w14:textId="77777777" w:rsidR="001363CF" w:rsidRPr="00130358" w:rsidRDefault="001363CF" w:rsidP="00D62538">
      <w:pPr>
        <w:pStyle w:val="Heading5"/>
        <w:keepNext w:val="0"/>
        <w:keepLines w:val="0"/>
        <w:rPr>
          <w:snapToGrid w:val="0"/>
          <w:kern w:val="2"/>
        </w:rPr>
      </w:pPr>
      <w:r w:rsidRPr="00130358">
        <w:rPr>
          <w:snapToGrid w:val="0"/>
          <w:kern w:val="2"/>
        </w:rPr>
        <w:t>12.6.2.4.1</w:t>
      </w:r>
      <w:r w:rsidRPr="00130358">
        <w:rPr>
          <w:snapToGrid w:val="0"/>
          <w:kern w:val="2"/>
        </w:rPr>
        <w:tab/>
        <w:t>Initial Conditions</w:t>
      </w:r>
    </w:p>
    <w:p w14:paraId="2D110B14" w14:textId="77777777" w:rsidR="001363CF" w:rsidRPr="00130358" w:rsidRDefault="001363CF" w:rsidP="00D62538">
      <w:r w:rsidRPr="00130358">
        <w:t>Resource pool configuration for PSCCH and PSSCH reference measurement channels are set according to Table 12.6.2.4.1-1 and Annex A.12 as appropriate.</w:t>
      </w:r>
    </w:p>
    <w:p w14:paraId="01E2DA22" w14:textId="77777777" w:rsidR="001363CF" w:rsidRPr="00130358" w:rsidRDefault="001363CF" w:rsidP="00D62538">
      <w:r w:rsidRPr="00130358">
        <w:t>Test Environment: Normal, as defined in 3GPP TS 36.508 [7] clause 4.1.</w:t>
      </w:r>
    </w:p>
    <w:p w14:paraId="76D6F1FC" w14:textId="359A689D" w:rsidR="001363CF" w:rsidRPr="00130358" w:rsidRDefault="001363CF" w:rsidP="00D62538">
      <w:pPr>
        <w:rPr>
          <w:rFonts w:eastAsia="PMingLiU"/>
          <w:lang w:eastAsia="zh-TW"/>
        </w:rPr>
      </w:pPr>
      <w:r w:rsidRPr="00130358">
        <w:t xml:space="preserve">Frequencies to be tested: According </w:t>
      </w:r>
      <w:r w:rsidR="00772922" w:rsidRPr="00130358">
        <w:t>to 3GPP TS</w:t>
      </w:r>
      <w:r w:rsidRPr="00130358">
        <w:t xml:space="preserve"> 36.508 [7] clauses 4.4.2 and 4.3.1.</w:t>
      </w:r>
    </w:p>
    <w:p w14:paraId="2F0E5420" w14:textId="77777777" w:rsidR="001363CF" w:rsidRPr="00130358" w:rsidRDefault="001363CF" w:rsidP="00D62538">
      <w:r w:rsidRPr="00130358">
        <w:t>Channel Bandwidth to be tested: 10 MHz as defined in Table 12.6.2.</w:t>
      </w:r>
      <w:r w:rsidRPr="00130358">
        <w:rPr>
          <w:rFonts w:eastAsia="PMingLiU"/>
          <w:lang w:eastAsia="zh-TW"/>
        </w:rPr>
        <w:t>4.1</w:t>
      </w:r>
      <w:r w:rsidRPr="00130358">
        <w:t>-</w:t>
      </w:r>
      <w:r w:rsidRPr="00130358">
        <w:rPr>
          <w:lang w:eastAsia="zh-CN"/>
        </w:rPr>
        <w:t>1</w:t>
      </w:r>
      <w:r w:rsidRPr="00130358">
        <w:t>.</w:t>
      </w:r>
    </w:p>
    <w:p w14:paraId="53BE18AE" w14:textId="77777777" w:rsidR="001363CF" w:rsidRPr="00130358" w:rsidRDefault="001363CF" w:rsidP="00D62538">
      <w:pPr>
        <w:pStyle w:val="B1"/>
        <w:rPr>
          <w:rFonts w:eastAsia="PMingLiU"/>
          <w:lang w:eastAsia="zh-TW"/>
        </w:rPr>
      </w:pPr>
      <w:r w:rsidRPr="00130358">
        <w:rPr>
          <w:rFonts w:eastAsia="PMingLiU"/>
          <w:lang w:eastAsia="zh-TW"/>
        </w:rPr>
        <w:t>1.</w:t>
      </w:r>
      <w:r w:rsidRPr="00130358">
        <w:rPr>
          <w:rFonts w:eastAsia="PMingLiU"/>
          <w:lang w:eastAsia="zh-TW"/>
        </w:rPr>
        <w:tab/>
      </w:r>
      <w:r w:rsidRPr="00130358">
        <w:t xml:space="preserve">Connect </w:t>
      </w:r>
      <w:r w:rsidRPr="00130358">
        <w:rPr>
          <w:rFonts w:eastAsia="PMingLiU"/>
          <w:lang w:eastAsia="zh-TW"/>
        </w:rPr>
        <w:t>the</w:t>
      </w:r>
      <w:r w:rsidRPr="00130358">
        <w:t xml:space="preserve"> SS, the GNSS simulator and AWGN noise sources to the UE antenna connectors, connect the SS COM port to the UE COM port as shown in 3GPP TS 36.508 [7] Annex A</w:t>
      </w:r>
      <w:r w:rsidRPr="00130358">
        <w:rPr>
          <w:rFonts w:eastAsia="PMingLiU"/>
          <w:lang w:eastAsia="zh-TW"/>
        </w:rPr>
        <w:t>.92b.</w:t>
      </w:r>
    </w:p>
    <w:p w14:paraId="3EC5A8DF" w14:textId="0969D968" w:rsidR="001363CF" w:rsidRPr="00130358" w:rsidRDefault="001363CF" w:rsidP="00D62538">
      <w:pPr>
        <w:pStyle w:val="B1"/>
        <w:rPr>
          <w:rFonts w:eastAsia="PMingLiU"/>
          <w:lang w:eastAsia="zh-TW"/>
        </w:rPr>
      </w:pPr>
      <w:r w:rsidRPr="00130358">
        <w:rPr>
          <w:rFonts w:eastAsia="PMingLiU"/>
          <w:lang w:eastAsia="zh-TW"/>
        </w:rPr>
        <w:t>2.</w:t>
      </w:r>
      <w:r w:rsidRPr="00130358">
        <w:rPr>
          <w:rFonts w:eastAsia="PMingLiU"/>
          <w:lang w:eastAsia="zh-TW"/>
        </w:rPr>
        <w:tab/>
        <w:t xml:space="preserve">The parameter settings for the V2X </w:t>
      </w:r>
      <w:proofErr w:type="spellStart"/>
      <w:r w:rsidRPr="00130358">
        <w:rPr>
          <w:rFonts w:eastAsia="PMingLiU"/>
          <w:lang w:eastAsia="zh-TW"/>
        </w:rPr>
        <w:t>sidelink</w:t>
      </w:r>
      <w:proofErr w:type="spellEnd"/>
      <w:r w:rsidRPr="00130358">
        <w:rPr>
          <w:rFonts w:eastAsia="PMingLiU"/>
          <w:lang w:eastAsia="zh-TW"/>
        </w:rPr>
        <w:t xml:space="preserve"> transmission over PC5 are pre-configured according </w:t>
      </w:r>
      <w:r w:rsidR="00772922" w:rsidRPr="00130358">
        <w:rPr>
          <w:rFonts w:eastAsia="PMingLiU"/>
          <w:lang w:eastAsia="zh-TW"/>
        </w:rPr>
        <w:t>to 3GPP TS</w:t>
      </w:r>
      <w:r w:rsidRPr="00130358">
        <w:rPr>
          <w:rFonts w:eastAsia="PMingLiU"/>
          <w:lang w:eastAsia="zh-TW"/>
        </w:rPr>
        <w:t xml:space="preserve"> 36.508 [7] subclause 4.10.1. Message content exceptions are defined in </w:t>
      </w:r>
      <w:r w:rsidR="00483222" w:rsidRPr="00130358">
        <w:rPr>
          <w:rFonts w:eastAsia="PMingLiU"/>
          <w:lang w:eastAsia="zh-TW"/>
        </w:rPr>
        <w:t>clause</w:t>
      </w:r>
      <w:r w:rsidRPr="00130358">
        <w:rPr>
          <w:rFonts w:eastAsia="PMingLiU"/>
          <w:lang w:eastAsia="zh-TW"/>
        </w:rPr>
        <w:t xml:space="preserve"> 12.6.2.4.3.</w:t>
      </w:r>
    </w:p>
    <w:p w14:paraId="3FEC4ECD" w14:textId="77777777" w:rsidR="001363CF" w:rsidRPr="00130358" w:rsidRDefault="001363CF" w:rsidP="00D62538">
      <w:pPr>
        <w:pStyle w:val="B1"/>
        <w:rPr>
          <w:rFonts w:eastAsia="PMingLiU"/>
          <w:lang w:eastAsia="zh-TW"/>
        </w:rPr>
      </w:pPr>
      <w:r w:rsidRPr="00130358">
        <w:rPr>
          <w:rFonts w:eastAsia="PMingLiU"/>
          <w:lang w:eastAsia="zh-TW"/>
        </w:rPr>
        <w:t>3.</w:t>
      </w:r>
      <w:r w:rsidRPr="00130358">
        <w:rPr>
          <w:rFonts w:eastAsia="PMingLiU"/>
          <w:lang w:eastAsia="zh-TW"/>
        </w:rPr>
        <w:tab/>
        <w:t>The GNSS simulator is configured for Scenario #1: static in Geographical area #1, as defined in 3GPP TS 36.508 [7] Table 4.11.2-2. Geographical area #1 is also pre-configured in the UE.</w:t>
      </w:r>
    </w:p>
    <w:p w14:paraId="6797D581" w14:textId="77777777" w:rsidR="001363CF" w:rsidRPr="00130358" w:rsidRDefault="001363CF" w:rsidP="00D62538">
      <w:pPr>
        <w:pStyle w:val="B1"/>
        <w:rPr>
          <w:rFonts w:eastAsia="PMingLiU"/>
          <w:lang w:eastAsia="zh-TW"/>
        </w:rPr>
      </w:pPr>
      <w:r w:rsidRPr="00130358">
        <w:rPr>
          <w:rFonts w:eastAsia="PMingLiU"/>
          <w:lang w:eastAsia="zh-TW"/>
        </w:rPr>
        <w:t>4.</w:t>
      </w:r>
      <w:r w:rsidRPr="00130358">
        <w:rPr>
          <w:rFonts w:eastAsia="PMingLiU"/>
          <w:lang w:eastAsia="zh-TW"/>
        </w:rPr>
        <w:tab/>
        <w:t xml:space="preserve">The V2X reference measurement channel is set according to </w:t>
      </w:r>
      <w:r w:rsidRPr="00130358">
        <w:t>Table 12.6.2.</w:t>
      </w:r>
      <w:r w:rsidRPr="00130358">
        <w:rPr>
          <w:rFonts w:eastAsia="PMingLiU"/>
          <w:lang w:eastAsia="zh-TW"/>
        </w:rPr>
        <w:t>4.1</w:t>
      </w:r>
      <w:r w:rsidRPr="00130358">
        <w:t>-</w:t>
      </w:r>
      <w:r w:rsidRPr="00130358">
        <w:rPr>
          <w:lang w:eastAsia="zh-CN"/>
        </w:rPr>
        <w:t>1</w:t>
      </w:r>
      <w:r w:rsidRPr="00130358">
        <w:rPr>
          <w:rFonts w:eastAsia="PMingLiU"/>
          <w:lang w:eastAsia="zh-TW"/>
        </w:rPr>
        <w:t>.</w:t>
      </w:r>
    </w:p>
    <w:p w14:paraId="46E69732" w14:textId="77777777" w:rsidR="001363CF" w:rsidRPr="00130358" w:rsidRDefault="001363CF" w:rsidP="00D62538">
      <w:pPr>
        <w:pStyle w:val="B1"/>
        <w:rPr>
          <w:rFonts w:eastAsia="PMingLiU"/>
          <w:lang w:eastAsia="zh-TW"/>
        </w:rPr>
      </w:pPr>
      <w:r w:rsidRPr="00130358">
        <w:rPr>
          <w:rFonts w:eastAsia="PMingLiU"/>
          <w:lang w:eastAsia="zh-TW"/>
        </w:rPr>
        <w:t>5.</w:t>
      </w:r>
      <w:r w:rsidRPr="00130358">
        <w:rPr>
          <w:rFonts w:eastAsia="PMingLiU"/>
          <w:lang w:eastAsia="zh-TW"/>
        </w:rPr>
        <w:tab/>
        <w:t>Propagation conditions are set according to Annex B.0.</w:t>
      </w:r>
    </w:p>
    <w:p w14:paraId="17433122" w14:textId="17052157" w:rsidR="001363CF" w:rsidRPr="00130358" w:rsidRDefault="001363CF" w:rsidP="00D62538">
      <w:pPr>
        <w:pStyle w:val="B1"/>
        <w:rPr>
          <w:rFonts w:eastAsia="PMingLiU"/>
          <w:lang w:eastAsia="zh-TW"/>
        </w:rPr>
      </w:pPr>
      <w:r w:rsidRPr="00130358">
        <w:rPr>
          <w:rFonts w:eastAsia="PMingLiU"/>
          <w:lang w:eastAsia="zh-TW"/>
        </w:rPr>
        <w:t>6.</w:t>
      </w:r>
      <w:r w:rsidRPr="00130358">
        <w:rPr>
          <w:rFonts w:eastAsia="PMingLiU"/>
          <w:lang w:eastAsia="zh-TW"/>
        </w:rPr>
        <w:tab/>
        <w:t xml:space="preserve">Ensure the V2X UE under test is in State 5A-V2X (transmit mode) according </w:t>
      </w:r>
      <w:r w:rsidR="00772922" w:rsidRPr="00130358">
        <w:rPr>
          <w:rFonts w:eastAsia="PMingLiU"/>
          <w:lang w:eastAsia="zh-TW"/>
        </w:rPr>
        <w:t>to 3GPP TS</w:t>
      </w:r>
      <w:r w:rsidRPr="00130358">
        <w:rPr>
          <w:rFonts w:eastAsia="PMingLiU"/>
          <w:lang w:eastAsia="zh-TW"/>
        </w:rPr>
        <w:t xml:space="preserve"> 36.508 [7] clause 4.5.9.</w:t>
      </w:r>
    </w:p>
    <w:p w14:paraId="07C0A246" w14:textId="77777777" w:rsidR="001363CF" w:rsidRPr="00130358" w:rsidRDefault="001363CF" w:rsidP="00D62538">
      <w:pPr>
        <w:pStyle w:val="B1"/>
        <w:rPr>
          <w:rFonts w:eastAsia="PMingLiU"/>
          <w:lang w:eastAsia="zh-TW"/>
        </w:rPr>
      </w:pPr>
      <w:r w:rsidRPr="00130358">
        <w:rPr>
          <w:rFonts w:eastAsia="PMingLiU"/>
          <w:lang w:eastAsia="zh-TW"/>
        </w:rPr>
        <w:t>7.</w:t>
      </w:r>
      <w:r w:rsidRPr="00130358">
        <w:rPr>
          <w:rFonts w:eastAsia="PMingLiU"/>
          <w:lang w:eastAsia="zh-TW"/>
        </w:rPr>
        <w:tab/>
        <w:t>The GNSS simulator is triggered to start step 1 of Scenario #1 to simulate a location in the centre of Geographical</w:t>
      </w:r>
      <w:r w:rsidRPr="00130358">
        <w:rPr>
          <w:rFonts w:eastAsia="PMingLiU"/>
          <w:i/>
          <w:lang w:eastAsia="zh-TW"/>
        </w:rPr>
        <w:t xml:space="preserve"> </w:t>
      </w:r>
      <w:r w:rsidRPr="00130358">
        <w:rPr>
          <w:rFonts w:eastAsia="PMingLiU"/>
          <w:lang w:eastAsia="zh-TW"/>
        </w:rPr>
        <w:t>area #1. Wait for the UE to acquire the GNSS signal and start to transmit.</w:t>
      </w:r>
    </w:p>
    <w:p w14:paraId="041DFE65" w14:textId="77777777" w:rsidR="001363CF" w:rsidRPr="00130358" w:rsidRDefault="001363CF" w:rsidP="00D62538">
      <w:pPr>
        <w:pStyle w:val="TH"/>
        <w:keepNext w:val="0"/>
        <w:keepLines w:val="0"/>
      </w:pPr>
      <w:r w:rsidRPr="00130358">
        <w:t xml:space="preserve">Table 12.6.2.4.1-1: </w:t>
      </w:r>
      <w:r w:rsidRPr="00130358">
        <w:rPr>
          <w:rFonts w:cs="v4.2.0"/>
        </w:rPr>
        <w:t>Test Parameters for V2X UE Autonomous Resource Selection/Reselection Tests for S-RSSI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552"/>
        <w:gridCol w:w="709"/>
        <w:gridCol w:w="2835"/>
        <w:gridCol w:w="2517"/>
      </w:tblGrid>
      <w:tr w:rsidR="001363CF" w:rsidRPr="00130358" w14:paraId="542BA848" w14:textId="77777777" w:rsidTr="000835DA">
        <w:trPr>
          <w:tblHeader/>
          <w:jc w:val="center"/>
        </w:trPr>
        <w:tc>
          <w:tcPr>
            <w:tcW w:w="3794" w:type="dxa"/>
            <w:gridSpan w:val="2"/>
            <w:tcBorders>
              <w:bottom w:val="single" w:sz="4" w:space="0" w:color="auto"/>
            </w:tcBorders>
          </w:tcPr>
          <w:p w14:paraId="0DB52D8E"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Parameter</w:t>
            </w:r>
          </w:p>
        </w:tc>
        <w:tc>
          <w:tcPr>
            <w:tcW w:w="709" w:type="dxa"/>
            <w:tcBorders>
              <w:bottom w:val="single" w:sz="4" w:space="0" w:color="auto"/>
            </w:tcBorders>
          </w:tcPr>
          <w:p w14:paraId="7AA15149"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Unit</w:t>
            </w:r>
          </w:p>
        </w:tc>
        <w:tc>
          <w:tcPr>
            <w:tcW w:w="2835" w:type="dxa"/>
            <w:tcBorders>
              <w:bottom w:val="single" w:sz="4" w:space="0" w:color="auto"/>
            </w:tcBorders>
          </w:tcPr>
          <w:p w14:paraId="19B86046"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Value</w:t>
            </w:r>
          </w:p>
        </w:tc>
        <w:tc>
          <w:tcPr>
            <w:tcW w:w="2517" w:type="dxa"/>
            <w:tcBorders>
              <w:bottom w:val="single" w:sz="4" w:space="0" w:color="auto"/>
            </w:tcBorders>
          </w:tcPr>
          <w:p w14:paraId="51520F8E" w14:textId="77777777" w:rsidR="001363CF" w:rsidRPr="00130358" w:rsidRDefault="001363CF" w:rsidP="00D62538">
            <w:pPr>
              <w:pStyle w:val="TAH"/>
              <w:keepNext w:val="0"/>
              <w:keepLines w:val="0"/>
              <w:rPr>
                <w:rFonts w:eastAsia="Calibri" w:cs="Arial"/>
                <w:szCs w:val="22"/>
                <w:lang w:eastAsia="ja-JP"/>
              </w:rPr>
            </w:pPr>
            <w:r w:rsidRPr="00130358">
              <w:rPr>
                <w:rFonts w:eastAsia="Calibri" w:cs="Arial"/>
                <w:szCs w:val="22"/>
                <w:lang w:eastAsia="ja-JP"/>
              </w:rPr>
              <w:t>Comment</w:t>
            </w:r>
          </w:p>
        </w:tc>
      </w:tr>
      <w:tr w:rsidR="001363CF" w:rsidRPr="00130358" w14:paraId="4BA5AC1F" w14:textId="77777777" w:rsidTr="00D62538">
        <w:trPr>
          <w:jc w:val="center"/>
        </w:trPr>
        <w:tc>
          <w:tcPr>
            <w:tcW w:w="3794" w:type="dxa"/>
            <w:gridSpan w:val="2"/>
          </w:tcPr>
          <w:p w14:paraId="29E3A900" w14:textId="5E99AF90" w:rsidR="001363CF" w:rsidRPr="00130358" w:rsidRDefault="001363CF" w:rsidP="00D62538">
            <w:pPr>
              <w:pStyle w:val="TAL"/>
              <w:keepNext w:val="0"/>
              <w:keepLines w:val="0"/>
              <w:rPr>
                <w:rFonts w:eastAsia="Calibri" w:cs="Arial"/>
                <w:szCs w:val="22"/>
                <w:lang w:eastAsia="ja-JP"/>
              </w:rPr>
            </w:pPr>
            <w:r w:rsidRPr="00130358">
              <w:rPr>
                <w:rFonts w:cs="v4.2.0"/>
                <w:lang w:eastAsia="ja-JP"/>
              </w:rPr>
              <w:t>E-UTRA</w:t>
            </w:r>
            <w:r w:rsidR="00D62538" w:rsidRPr="00130358">
              <w:rPr>
                <w:rFonts w:cs="v4.2.0"/>
                <w:lang w:eastAsia="ja-JP"/>
              </w:rPr>
              <w:t xml:space="preserve"> </w:t>
            </w:r>
            <w:r w:rsidRPr="00130358">
              <w:rPr>
                <w:rFonts w:cs="v4.2.0"/>
                <w:lang w:eastAsia="ja-JP"/>
              </w:rPr>
              <w:t>RF</w:t>
            </w:r>
            <w:r w:rsidR="00D62538" w:rsidRPr="00130358">
              <w:rPr>
                <w:rFonts w:cs="v4.2.0"/>
                <w:lang w:eastAsia="ja-JP"/>
              </w:rPr>
              <w:t xml:space="preserve"> </w:t>
            </w:r>
            <w:r w:rsidRPr="00130358">
              <w:rPr>
                <w:rFonts w:cs="v4.2.0"/>
                <w:lang w:eastAsia="ja-JP"/>
              </w:rPr>
              <w:t>Channel</w:t>
            </w:r>
            <w:r w:rsidR="00D62538" w:rsidRPr="00130358">
              <w:rPr>
                <w:rFonts w:cs="v4.2.0"/>
                <w:lang w:eastAsia="ja-JP"/>
              </w:rPr>
              <w:t xml:space="preserve"> </w:t>
            </w:r>
            <w:r w:rsidRPr="00130358">
              <w:rPr>
                <w:rFonts w:cs="v4.2.0"/>
                <w:lang w:eastAsia="ja-JP"/>
              </w:rPr>
              <w:t>Number</w:t>
            </w:r>
          </w:p>
        </w:tc>
        <w:tc>
          <w:tcPr>
            <w:tcW w:w="709" w:type="dxa"/>
          </w:tcPr>
          <w:p w14:paraId="1DD72C7C" w14:textId="77777777" w:rsidR="001363CF" w:rsidRPr="00130358" w:rsidRDefault="001363CF" w:rsidP="00D62538">
            <w:pPr>
              <w:pStyle w:val="TAC"/>
              <w:keepNext w:val="0"/>
              <w:keepLines w:val="0"/>
              <w:rPr>
                <w:rFonts w:eastAsia="Calibri" w:cs="Arial"/>
                <w:lang w:eastAsia="ja-JP"/>
              </w:rPr>
            </w:pPr>
          </w:p>
        </w:tc>
        <w:tc>
          <w:tcPr>
            <w:tcW w:w="2835" w:type="dxa"/>
          </w:tcPr>
          <w:p w14:paraId="62D24F76"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1</w:t>
            </w:r>
          </w:p>
        </w:tc>
        <w:tc>
          <w:tcPr>
            <w:tcW w:w="2517" w:type="dxa"/>
          </w:tcPr>
          <w:p w14:paraId="393F4778" w14:textId="433A29E1" w:rsidR="001363CF" w:rsidRPr="00130358" w:rsidRDefault="001363CF" w:rsidP="00D62538">
            <w:pPr>
              <w:pStyle w:val="TAC"/>
              <w:keepNext w:val="0"/>
              <w:keepLines w:val="0"/>
              <w:rPr>
                <w:rFonts w:eastAsia="Calibri" w:cs="Arial"/>
                <w:lang w:eastAsia="ja-JP"/>
              </w:rPr>
            </w:pPr>
            <w:r w:rsidRPr="00130358">
              <w:rPr>
                <w:rFonts w:eastAsia="Calibri" w:cs="Arial"/>
                <w:lang w:eastAsia="ja-JP"/>
              </w:rPr>
              <w:t>TDD</w:t>
            </w:r>
            <w:r w:rsidR="00D62538" w:rsidRPr="00130358">
              <w:rPr>
                <w:rFonts w:eastAsia="Calibri" w:cs="Arial"/>
                <w:lang w:eastAsia="ja-JP"/>
              </w:rPr>
              <w:t xml:space="preserve"> </w:t>
            </w:r>
            <w:r w:rsidRPr="00130358">
              <w:rPr>
                <w:rFonts w:eastAsia="Calibri" w:cs="Arial"/>
                <w:lang w:eastAsia="ja-JP"/>
              </w:rPr>
              <w:t>carrier</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Band</w:t>
            </w:r>
            <w:r w:rsidR="00D62538" w:rsidRPr="00130358">
              <w:rPr>
                <w:rFonts w:eastAsia="Calibri" w:cs="Arial"/>
                <w:lang w:eastAsia="ja-JP"/>
              </w:rPr>
              <w:t xml:space="preserve"> </w:t>
            </w:r>
            <w:r w:rsidRPr="00130358">
              <w:rPr>
                <w:rFonts w:eastAsia="Calibri" w:cs="Arial"/>
                <w:lang w:eastAsia="ja-JP"/>
              </w:rPr>
              <w:t>47</w:t>
            </w:r>
          </w:p>
        </w:tc>
      </w:tr>
      <w:tr w:rsidR="001363CF" w:rsidRPr="00130358" w14:paraId="6045C52B" w14:textId="77777777" w:rsidTr="00D62538">
        <w:trPr>
          <w:jc w:val="center"/>
        </w:trPr>
        <w:tc>
          <w:tcPr>
            <w:tcW w:w="3794" w:type="dxa"/>
            <w:gridSpan w:val="2"/>
          </w:tcPr>
          <w:p w14:paraId="2DC8FFD3" w14:textId="28F1D5CD" w:rsidR="001363CF" w:rsidRPr="00130358" w:rsidRDefault="001363CF" w:rsidP="00D62538">
            <w:pPr>
              <w:pStyle w:val="TAL"/>
              <w:keepNext w:val="0"/>
              <w:keepLines w:val="0"/>
              <w:rPr>
                <w:rFonts w:eastAsia="Calibri" w:cs="Arial"/>
                <w:szCs w:val="22"/>
                <w:lang w:eastAsia="ja-JP"/>
              </w:rPr>
            </w:pPr>
            <w:r w:rsidRPr="00130358">
              <w:rPr>
                <w:rFonts w:cs="Arial"/>
                <w:lang w:eastAsia="ja-JP"/>
              </w:rPr>
              <w:t>Channel</w:t>
            </w:r>
            <w:r w:rsidR="00D62538" w:rsidRPr="00130358">
              <w:rPr>
                <w:rFonts w:cs="Arial"/>
                <w:lang w:eastAsia="ja-JP"/>
              </w:rPr>
              <w:t xml:space="preserve"> </w:t>
            </w:r>
            <w:r w:rsidRPr="00130358">
              <w:rPr>
                <w:rFonts w:cs="Arial"/>
                <w:lang w:eastAsia="ja-JP"/>
              </w:rPr>
              <w:t>Bandwidth</w:t>
            </w:r>
            <w:r w:rsidR="00D62538" w:rsidRPr="00130358">
              <w:rPr>
                <w:rFonts w:cs="Arial"/>
                <w:lang w:eastAsia="ja-JP"/>
              </w:rPr>
              <w:t xml:space="preserve"> </w:t>
            </w:r>
            <w:r w:rsidRPr="00130358">
              <w:rPr>
                <w:rFonts w:cs="Arial"/>
                <w:lang w:eastAsia="ja-JP"/>
              </w:rPr>
              <w:t>(</w:t>
            </w:r>
            <w:proofErr w:type="spellStart"/>
            <w:r w:rsidRPr="00130358">
              <w:rPr>
                <w:rFonts w:cs="Arial"/>
                <w:lang w:eastAsia="ja-JP"/>
              </w:rPr>
              <w:t>BW</w:t>
            </w:r>
            <w:r w:rsidRPr="00130358">
              <w:rPr>
                <w:rFonts w:cs="Arial"/>
                <w:vertAlign w:val="subscript"/>
                <w:lang w:eastAsia="ja-JP"/>
              </w:rPr>
              <w:t>channel</w:t>
            </w:r>
            <w:proofErr w:type="spellEnd"/>
            <w:r w:rsidRPr="00130358">
              <w:rPr>
                <w:rFonts w:cs="Arial"/>
                <w:lang w:eastAsia="ja-JP"/>
              </w:rPr>
              <w:t>)</w:t>
            </w:r>
          </w:p>
        </w:tc>
        <w:tc>
          <w:tcPr>
            <w:tcW w:w="709" w:type="dxa"/>
          </w:tcPr>
          <w:p w14:paraId="130AFDF9"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MHz</w:t>
            </w:r>
          </w:p>
        </w:tc>
        <w:tc>
          <w:tcPr>
            <w:tcW w:w="2835" w:type="dxa"/>
          </w:tcPr>
          <w:p w14:paraId="27BDF567" w14:textId="77777777" w:rsidR="001363CF" w:rsidRPr="00130358" w:rsidRDefault="001363CF" w:rsidP="00D62538">
            <w:pPr>
              <w:pStyle w:val="TAC"/>
              <w:keepNext w:val="0"/>
              <w:keepLines w:val="0"/>
              <w:rPr>
                <w:rFonts w:eastAsia="Calibri" w:cs="Arial"/>
                <w:lang w:eastAsia="ja-JP"/>
              </w:rPr>
            </w:pPr>
            <w:r w:rsidRPr="00130358">
              <w:rPr>
                <w:rFonts w:cs="Arial"/>
                <w:lang w:eastAsia="ja-JP"/>
              </w:rPr>
              <w:t>10</w:t>
            </w:r>
          </w:p>
        </w:tc>
        <w:tc>
          <w:tcPr>
            <w:tcW w:w="2517" w:type="dxa"/>
          </w:tcPr>
          <w:p w14:paraId="3D7C2FE2" w14:textId="77777777" w:rsidR="001363CF" w:rsidRPr="00130358" w:rsidRDefault="001363CF" w:rsidP="00D62538">
            <w:pPr>
              <w:pStyle w:val="TAC"/>
              <w:keepNext w:val="0"/>
              <w:keepLines w:val="0"/>
              <w:rPr>
                <w:rFonts w:eastAsia="Calibri" w:cs="Arial"/>
                <w:lang w:eastAsia="ja-JP"/>
              </w:rPr>
            </w:pPr>
          </w:p>
        </w:tc>
      </w:tr>
      <w:tr w:rsidR="001363CF" w:rsidRPr="00130358" w14:paraId="3D7EDDE3" w14:textId="77777777" w:rsidTr="00D62538">
        <w:trPr>
          <w:jc w:val="center"/>
        </w:trPr>
        <w:tc>
          <w:tcPr>
            <w:tcW w:w="3794" w:type="dxa"/>
            <w:gridSpan w:val="2"/>
            <w:vAlign w:val="center"/>
          </w:tcPr>
          <w:p w14:paraId="6FA9FB2E" w14:textId="7F17BF40" w:rsidR="001363CF" w:rsidRPr="00130358" w:rsidRDefault="001363CF" w:rsidP="00D62538">
            <w:pPr>
              <w:pStyle w:val="TAL"/>
              <w:keepNext w:val="0"/>
              <w:keepLines w:val="0"/>
              <w:rPr>
                <w:rFonts w:cs="Arial"/>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communication</w:t>
            </w:r>
            <w:r w:rsidR="00D62538" w:rsidRPr="00130358">
              <w:rPr>
                <w:rFonts w:cs="Arial"/>
                <w:lang w:eastAsia="ja-JP"/>
              </w:rPr>
              <w:t xml:space="preserve"> </w:t>
            </w:r>
            <w:r w:rsidRPr="00130358">
              <w:rPr>
                <w:rFonts w:cs="Arial"/>
                <w:lang w:eastAsia="zh-CN"/>
              </w:rPr>
              <w:t>pre-</w:t>
            </w:r>
            <w:r w:rsidRPr="00130358">
              <w:rPr>
                <w:rFonts w:cs="Arial"/>
                <w:lang w:eastAsia="ja-JP"/>
              </w:rPr>
              <w:t>configuration</w:t>
            </w:r>
          </w:p>
        </w:tc>
        <w:tc>
          <w:tcPr>
            <w:tcW w:w="709" w:type="dxa"/>
          </w:tcPr>
          <w:p w14:paraId="6715F783" w14:textId="77777777" w:rsidR="001363CF" w:rsidRPr="00130358" w:rsidRDefault="001363CF" w:rsidP="00D62538">
            <w:pPr>
              <w:pStyle w:val="TAC"/>
              <w:keepNext w:val="0"/>
              <w:keepLines w:val="0"/>
              <w:rPr>
                <w:rFonts w:eastAsia="Calibri" w:cs="Arial"/>
                <w:lang w:eastAsia="ja-JP"/>
              </w:rPr>
            </w:pPr>
          </w:p>
        </w:tc>
        <w:tc>
          <w:tcPr>
            <w:tcW w:w="2835" w:type="dxa"/>
          </w:tcPr>
          <w:p w14:paraId="50C55AB2" w14:textId="225A544E" w:rsidR="001363CF" w:rsidRPr="00130358" w:rsidRDefault="001363CF" w:rsidP="00D62538">
            <w:pPr>
              <w:pStyle w:val="TAC"/>
              <w:keepNext w:val="0"/>
              <w:keepLines w:val="0"/>
              <w:rPr>
                <w:rFonts w:cs="Arial"/>
                <w:lang w:eastAsia="zh-CN"/>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w:t>
            </w:r>
            <w:r w:rsidRPr="00130358">
              <w:rPr>
                <w:rFonts w:cs="Arial"/>
                <w:lang w:eastAsia="zh-CN"/>
              </w:rPr>
              <w:t>1</w:t>
            </w:r>
          </w:p>
          <w:p w14:paraId="3E352D0A" w14:textId="39B1A028" w:rsidR="001363CF" w:rsidRPr="00130358" w:rsidRDefault="001363CF" w:rsidP="00D62538">
            <w:pPr>
              <w:pStyle w:val="TAC"/>
              <w:keepNext w:val="0"/>
              <w:keepLines w:val="0"/>
              <w:rPr>
                <w:rFonts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w:t>
            </w:r>
            <w:r w:rsidRPr="00130358">
              <w:rPr>
                <w:rFonts w:cs="Arial"/>
                <w:lang w:eastAsia="zh-CN"/>
              </w:rPr>
              <w:t>1</w:t>
            </w:r>
            <w:r w:rsidRPr="00130358">
              <w:rPr>
                <w:rFonts w:cs="Arial"/>
                <w:lang w:eastAsia="ja-JP"/>
              </w:rPr>
              <w:t>)</w:t>
            </w:r>
            <w:r w:rsidR="00D62538" w:rsidRPr="00130358">
              <w:rPr>
                <w:rFonts w:cs="Arial"/>
                <w:lang w:eastAsia="ja-JP"/>
              </w:rPr>
              <w:t xml:space="preserve"> </w:t>
            </w:r>
          </w:p>
        </w:tc>
        <w:tc>
          <w:tcPr>
            <w:tcW w:w="2517" w:type="dxa"/>
          </w:tcPr>
          <w:p w14:paraId="190DB253" w14:textId="09CDD857" w:rsidR="001363CF" w:rsidRPr="00130358" w:rsidRDefault="001363CF" w:rsidP="00D62538">
            <w:pPr>
              <w:pStyle w:val="TAC"/>
              <w:keepNext w:val="0"/>
              <w:keepLines w:val="0"/>
              <w:jc w:val="left"/>
              <w:rPr>
                <w:rFonts w:cs="Arial"/>
                <w:lang w:eastAsia="ja-JP"/>
              </w:rPr>
            </w:pPr>
            <w:r w:rsidRPr="00130358">
              <w:rPr>
                <w:rFonts w:cs="Arial"/>
                <w:lang w:eastAsia="ja-JP"/>
              </w:rPr>
              <w:t>IE</w:t>
            </w:r>
            <w:r w:rsidR="00D62538" w:rsidRPr="00130358">
              <w:rPr>
                <w:rFonts w:cs="Arial"/>
                <w:lang w:eastAsia="ja-JP"/>
              </w:rPr>
              <w:t xml:space="preserve"> </w:t>
            </w:r>
            <w:r w:rsidRPr="00130358">
              <w:rPr>
                <w:rFonts w:cs="Arial"/>
                <w:lang w:eastAsia="ja-JP"/>
              </w:rPr>
              <w:t>values</w:t>
            </w:r>
            <w:r w:rsidR="00D62538" w:rsidRPr="00130358">
              <w:rPr>
                <w:rFonts w:cs="Arial"/>
                <w:lang w:eastAsia="ja-JP"/>
              </w:rPr>
              <w:t xml:space="preserve"> </w:t>
            </w:r>
            <w:r w:rsidRPr="00130358">
              <w:rPr>
                <w:rFonts w:cs="Arial"/>
                <w:lang w:eastAsia="ja-JP"/>
              </w:rPr>
              <w:t>unless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otherwise</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this</w:t>
            </w:r>
            <w:r w:rsidR="00D62538" w:rsidRPr="00130358">
              <w:rPr>
                <w:rFonts w:cs="Arial"/>
                <w:lang w:eastAsia="ja-JP"/>
              </w:rPr>
              <w:t xml:space="preserve"> </w:t>
            </w:r>
            <w:r w:rsidRPr="00130358">
              <w:rPr>
                <w:rFonts w:cs="Arial"/>
                <w:lang w:eastAsia="ja-JP"/>
              </w:rPr>
              <w:t>test.</w:t>
            </w:r>
          </w:p>
        </w:tc>
      </w:tr>
      <w:tr w:rsidR="001363CF" w:rsidRPr="00130358" w14:paraId="6DDF45C0" w14:textId="77777777" w:rsidTr="00D62538">
        <w:trPr>
          <w:jc w:val="center"/>
        </w:trPr>
        <w:tc>
          <w:tcPr>
            <w:tcW w:w="3794" w:type="dxa"/>
            <w:gridSpan w:val="2"/>
            <w:vAlign w:val="center"/>
          </w:tcPr>
          <w:p w14:paraId="47132F19" w14:textId="6F6E349B" w:rsidR="001363CF" w:rsidRPr="00130358" w:rsidRDefault="001363CF" w:rsidP="00D62538">
            <w:pPr>
              <w:pStyle w:val="TAL"/>
              <w:keepNext w:val="0"/>
              <w:keepLines w:val="0"/>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46029F8F" w14:textId="77777777" w:rsidR="001363CF" w:rsidRPr="00130358" w:rsidRDefault="001363CF" w:rsidP="00D62538">
            <w:pPr>
              <w:pStyle w:val="TAC"/>
              <w:keepNext w:val="0"/>
              <w:keepLines w:val="0"/>
              <w:rPr>
                <w:rFonts w:eastAsia="Calibri" w:cs="Arial"/>
                <w:lang w:eastAsia="ja-JP"/>
              </w:rPr>
            </w:pPr>
          </w:p>
        </w:tc>
        <w:tc>
          <w:tcPr>
            <w:tcW w:w="2835" w:type="dxa"/>
          </w:tcPr>
          <w:p w14:paraId="6DB003BE" w14:textId="77777777" w:rsidR="001363CF" w:rsidRPr="00130358" w:rsidRDefault="001363CF" w:rsidP="00D62538">
            <w:pPr>
              <w:pStyle w:val="TAC"/>
              <w:keepNext w:val="0"/>
              <w:keepLines w:val="0"/>
              <w:rPr>
                <w:rFonts w:cs="Arial"/>
                <w:lang w:eastAsia="ja-JP"/>
              </w:rPr>
            </w:pPr>
            <w:r w:rsidRPr="00130358">
              <w:rPr>
                <w:rFonts w:cs="Arial"/>
              </w:rPr>
              <w:t>11111111111111111111</w:t>
            </w:r>
          </w:p>
        </w:tc>
        <w:tc>
          <w:tcPr>
            <w:tcW w:w="2517" w:type="dxa"/>
          </w:tcPr>
          <w:p w14:paraId="148C8537" w14:textId="1AA02116" w:rsidR="001363CF" w:rsidRPr="00130358" w:rsidRDefault="001363CF" w:rsidP="00D62538">
            <w:pPr>
              <w:pStyle w:val="TAC"/>
              <w:keepNext w:val="0"/>
              <w:keepLines w:val="0"/>
              <w:jc w:val="left"/>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628C879C" w14:textId="77777777" w:rsidTr="00D62538">
        <w:trPr>
          <w:jc w:val="center"/>
        </w:trPr>
        <w:tc>
          <w:tcPr>
            <w:tcW w:w="3794" w:type="dxa"/>
            <w:gridSpan w:val="2"/>
            <w:vAlign w:val="center"/>
          </w:tcPr>
          <w:p w14:paraId="2983CE7D" w14:textId="3B476F8C" w:rsidR="001363CF" w:rsidRPr="00130358" w:rsidRDefault="001363CF" w:rsidP="00D62538">
            <w:pPr>
              <w:pStyle w:val="TAL"/>
              <w:keepNext w:val="0"/>
              <w:keepLines w:val="0"/>
            </w:pPr>
            <w:r w:rsidRPr="00130358">
              <w:rPr>
                <w:lang w:eastAsia="zh-CN"/>
              </w:rPr>
              <w:t>numSubchannel-r14</w:t>
            </w:r>
            <w:r w:rsidR="00D62538" w:rsidRPr="00130358">
              <w:rPr>
                <w:lang w:eastAsia="zh-CN"/>
              </w:rPr>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tcPr>
          <w:p w14:paraId="40954F14" w14:textId="77777777" w:rsidR="001363CF" w:rsidRPr="00130358" w:rsidRDefault="001363CF" w:rsidP="00D62538">
            <w:pPr>
              <w:pStyle w:val="TAC"/>
              <w:keepNext w:val="0"/>
              <w:keepLines w:val="0"/>
              <w:rPr>
                <w:rFonts w:eastAsia="Calibri" w:cs="Arial"/>
                <w:lang w:eastAsia="ja-JP"/>
              </w:rPr>
            </w:pPr>
          </w:p>
        </w:tc>
        <w:tc>
          <w:tcPr>
            <w:tcW w:w="2835" w:type="dxa"/>
          </w:tcPr>
          <w:p w14:paraId="3B07788D" w14:textId="77777777" w:rsidR="001363CF" w:rsidRPr="00130358" w:rsidRDefault="001363CF" w:rsidP="00D62538">
            <w:pPr>
              <w:pStyle w:val="TAC"/>
              <w:keepNext w:val="0"/>
              <w:keepLines w:val="0"/>
              <w:rPr>
                <w:rFonts w:cs="Arial"/>
              </w:rPr>
            </w:pPr>
            <w:r w:rsidRPr="00130358">
              <w:rPr>
                <w:rFonts w:cs="Arial"/>
              </w:rPr>
              <w:t>5</w:t>
            </w:r>
          </w:p>
        </w:tc>
        <w:tc>
          <w:tcPr>
            <w:tcW w:w="2517" w:type="dxa"/>
          </w:tcPr>
          <w:p w14:paraId="28A87B3C" w14:textId="4F883825" w:rsidR="001363CF" w:rsidRPr="00130358" w:rsidRDefault="001363CF" w:rsidP="00D62538">
            <w:pPr>
              <w:pStyle w:val="TAC"/>
              <w:keepNext w:val="0"/>
              <w:keepLines w:val="0"/>
              <w:jc w:val="left"/>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5F4FB3B0" w14:textId="77777777" w:rsidTr="00D62538">
        <w:trPr>
          <w:jc w:val="center"/>
        </w:trPr>
        <w:tc>
          <w:tcPr>
            <w:tcW w:w="3794" w:type="dxa"/>
            <w:gridSpan w:val="2"/>
            <w:vAlign w:val="center"/>
          </w:tcPr>
          <w:p w14:paraId="443B4B35" w14:textId="5609EC18" w:rsidR="001363CF" w:rsidRPr="00130358" w:rsidRDefault="001363CF" w:rsidP="00D62538">
            <w:pPr>
              <w:pStyle w:val="TAL"/>
              <w:keepNext w:val="0"/>
              <w:keepLines w:val="0"/>
              <w:rPr>
                <w:lang w:eastAsia="zh-CN"/>
              </w:rPr>
            </w:pPr>
            <w:r w:rsidRPr="00130358">
              <w:t>minSubChannel-NumberPSSCH-r14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31C0FA6F" w14:textId="77777777" w:rsidR="001363CF" w:rsidRPr="00130358" w:rsidRDefault="001363CF" w:rsidP="00D62538">
            <w:pPr>
              <w:pStyle w:val="TAC"/>
              <w:keepNext w:val="0"/>
              <w:keepLines w:val="0"/>
              <w:rPr>
                <w:rFonts w:eastAsia="Calibri" w:cs="Arial"/>
                <w:lang w:eastAsia="ja-JP"/>
              </w:rPr>
            </w:pPr>
          </w:p>
        </w:tc>
        <w:tc>
          <w:tcPr>
            <w:tcW w:w="2835" w:type="dxa"/>
          </w:tcPr>
          <w:p w14:paraId="5354476B" w14:textId="77777777" w:rsidR="001363CF" w:rsidRPr="00130358" w:rsidRDefault="001363CF" w:rsidP="00D62538">
            <w:pPr>
              <w:pStyle w:val="TAC"/>
              <w:keepNext w:val="0"/>
              <w:keepLines w:val="0"/>
              <w:rPr>
                <w:rFonts w:cs="Arial"/>
                <w:lang w:eastAsia="ja-JP"/>
              </w:rPr>
            </w:pPr>
            <w:r w:rsidRPr="00130358">
              <w:rPr>
                <w:rFonts w:cs="Arial"/>
                <w:lang w:eastAsia="zh-CN"/>
              </w:rPr>
              <w:t>1</w:t>
            </w:r>
          </w:p>
        </w:tc>
        <w:tc>
          <w:tcPr>
            <w:tcW w:w="2517" w:type="dxa"/>
          </w:tcPr>
          <w:p w14:paraId="6344BE91" w14:textId="248A521A" w:rsidR="001363CF" w:rsidRPr="00130358" w:rsidRDefault="001363CF" w:rsidP="00D62538">
            <w:pPr>
              <w:pStyle w:val="TAC"/>
              <w:keepNext w:val="0"/>
              <w:keepLines w:val="0"/>
              <w:jc w:val="left"/>
              <w:rPr>
                <w:rFonts w:cs="Arial"/>
                <w:lang w:eastAsia="ja-JP"/>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minimum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1F76C1C6" w14:textId="77777777" w:rsidTr="00D62538">
        <w:trPr>
          <w:jc w:val="center"/>
        </w:trPr>
        <w:tc>
          <w:tcPr>
            <w:tcW w:w="3794" w:type="dxa"/>
            <w:gridSpan w:val="2"/>
            <w:vAlign w:val="center"/>
          </w:tcPr>
          <w:p w14:paraId="0FAD602D" w14:textId="71C02ADE" w:rsidR="001363CF" w:rsidRPr="00130358" w:rsidRDefault="001363CF" w:rsidP="00D62538">
            <w:pPr>
              <w:pStyle w:val="TAL"/>
              <w:keepNext w:val="0"/>
              <w:keepLines w:val="0"/>
            </w:pPr>
            <w:r w:rsidRPr="00130358">
              <w:t>maxSubchannel-NumberPSSCH-r14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v2x-ResourceSelectionConfig-r14</w:t>
            </w:r>
          </w:p>
        </w:tc>
        <w:tc>
          <w:tcPr>
            <w:tcW w:w="709" w:type="dxa"/>
          </w:tcPr>
          <w:p w14:paraId="094F4DC8" w14:textId="77777777" w:rsidR="001363CF" w:rsidRPr="00130358" w:rsidRDefault="001363CF" w:rsidP="00D62538">
            <w:pPr>
              <w:pStyle w:val="TAC"/>
              <w:keepNext w:val="0"/>
              <w:keepLines w:val="0"/>
              <w:rPr>
                <w:rFonts w:eastAsia="Calibri" w:cs="Arial"/>
                <w:lang w:eastAsia="ja-JP"/>
              </w:rPr>
            </w:pPr>
          </w:p>
        </w:tc>
        <w:tc>
          <w:tcPr>
            <w:tcW w:w="2835" w:type="dxa"/>
          </w:tcPr>
          <w:p w14:paraId="4267A44F" w14:textId="77777777" w:rsidR="001363CF" w:rsidRPr="00130358" w:rsidRDefault="001363CF" w:rsidP="00D62538">
            <w:pPr>
              <w:pStyle w:val="TAC"/>
              <w:keepNext w:val="0"/>
              <w:keepLines w:val="0"/>
              <w:rPr>
                <w:rFonts w:cs="Arial"/>
                <w:lang w:eastAsia="ja-JP"/>
              </w:rPr>
            </w:pPr>
            <w:r w:rsidRPr="00130358">
              <w:rPr>
                <w:rFonts w:cs="Arial"/>
                <w:lang w:eastAsia="zh-CN"/>
              </w:rPr>
              <w:t>1</w:t>
            </w:r>
          </w:p>
        </w:tc>
        <w:tc>
          <w:tcPr>
            <w:tcW w:w="2517" w:type="dxa"/>
          </w:tcPr>
          <w:p w14:paraId="1D173C73" w14:textId="7F165C6A" w:rsidR="001363CF" w:rsidRPr="00130358" w:rsidRDefault="001363CF" w:rsidP="00D62538">
            <w:pPr>
              <w:pStyle w:val="TAC"/>
              <w:keepNext w:val="0"/>
              <w:keepLines w:val="0"/>
              <w:jc w:val="left"/>
              <w:rPr>
                <w:rFonts w:cs="Arial"/>
                <w:lang w:eastAsia="ja-JP"/>
              </w:rPr>
            </w:pPr>
            <w:r w:rsidRPr="00130358">
              <w:rPr>
                <w:rFonts w:eastAsia="MS Mincho"/>
                <w:bCs/>
                <w:kern w:val="2"/>
              </w:rPr>
              <w:t>Indicates</w:t>
            </w:r>
            <w:r w:rsidR="00D62538" w:rsidRPr="00130358">
              <w:rPr>
                <w:rFonts w:eastAsia="MS Mincho"/>
                <w:bCs/>
                <w:kern w:val="2"/>
              </w:rPr>
              <w:t xml:space="preserve"> </w:t>
            </w:r>
            <w:r w:rsidRPr="00130358">
              <w:rPr>
                <w:bCs/>
                <w:kern w:val="2"/>
                <w:lang w:eastAsia="zh-CN"/>
              </w:rPr>
              <w:t>the</w:t>
            </w:r>
            <w:r w:rsidR="00D62538" w:rsidRPr="00130358">
              <w:rPr>
                <w:bCs/>
                <w:kern w:val="2"/>
                <w:lang w:eastAsia="zh-CN"/>
              </w:rPr>
              <w:t xml:space="preserve"> </w:t>
            </w:r>
            <w:r w:rsidRPr="00130358">
              <w:rPr>
                <w:bCs/>
                <w:kern w:val="2"/>
                <w:lang w:eastAsia="zh-CN"/>
              </w:rPr>
              <w:t>maximum</w:t>
            </w:r>
            <w:r w:rsidR="00D62538" w:rsidRPr="00130358">
              <w:rPr>
                <w:bCs/>
                <w:kern w:val="2"/>
                <w:lang w:eastAsia="zh-CN"/>
              </w:rPr>
              <w:t xml:space="preserve"> </w:t>
            </w:r>
            <w:r w:rsidRPr="00130358">
              <w:rPr>
                <w:bCs/>
                <w:kern w:val="2"/>
                <w:lang w:eastAsia="zh-CN"/>
              </w:rPr>
              <w:t>number</w:t>
            </w:r>
            <w:r w:rsidR="00D62538" w:rsidRPr="00130358">
              <w:rPr>
                <w:bCs/>
                <w:kern w:val="2"/>
                <w:lang w:eastAsia="zh-CN"/>
              </w:rPr>
              <w:t xml:space="preserve"> </w:t>
            </w:r>
            <w:r w:rsidRPr="00130358">
              <w:rPr>
                <w:bCs/>
                <w:kern w:val="2"/>
                <w:lang w:eastAsia="zh-CN"/>
              </w:rPr>
              <w:t>of</w:t>
            </w:r>
            <w:r w:rsidR="00D62538" w:rsidRPr="00130358">
              <w:rPr>
                <w:bCs/>
                <w:kern w:val="2"/>
                <w:lang w:eastAsia="zh-CN"/>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which</w:t>
            </w:r>
            <w:r w:rsidR="00D62538" w:rsidRPr="00130358">
              <w:rPr>
                <w:bCs/>
                <w:kern w:val="2"/>
                <w:lang w:eastAsia="zh-CN"/>
              </w:rPr>
              <w:t xml:space="preserve"> </w:t>
            </w:r>
            <w:r w:rsidRPr="00130358">
              <w:rPr>
                <w:bCs/>
                <w:kern w:val="2"/>
                <w:lang w:eastAsia="zh-CN"/>
              </w:rPr>
              <w:t>may</w:t>
            </w:r>
            <w:r w:rsidR="00D62538" w:rsidRPr="00130358">
              <w:rPr>
                <w:bCs/>
                <w:kern w:val="2"/>
                <w:lang w:eastAsia="zh-CN"/>
              </w:rPr>
              <w:t xml:space="preserve"> </w:t>
            </w:r>
            <w:r w:rsidRPr="00130358">
              <w:rPr>
                <w:bCs/>
                <w:kern w:val="2"/>
                <w:lang w:eastAsia="zh-CN"/>
              </w:rPr>
              <w:t>be</w:t>
            </w:r>
            <w:r w:rsidR="00D62538" w:rsidRPr="00130358">
              <w:rPr>
                <w:bCs/>
                <w:kern w:val="2"/>
                <w:lang w:eastAsia="zh-CN"/>
              </w:rPr>
              <w:t xml:space="preserve"> </w:t>
            </w:r>
            <w:r w:rsidRPr="00130358">
              <w:rPr>
                <w:bCs/>
                <w:kern w:val="2"/>
                <w:lang w:eastAsia="zh-CN"/>
              </w:rPr>
              <w:t>used</w:t>
            </w:r>
            <w:r w:rsidR="00D62538" w:rsidRPr="00130358">
              <w:rPr>
                <w:bCs/>
                <w:kern w:val="2"/>
                <w:lang w:eastAsia="zh-CN"/>
              </w:rPr>
              <w:t xml:space="preserve"> </w:t>
            </w:r>
            <w:r w:rsidRPr="00130358">
              <w:rPr>
                <w:bCs/>
                <w:kern w:val="2"/>
                <w:lang w:eastAsia="zh-CN"/>
              </w:rPr>
              <w:t>for</w:t>
            </w:r>
            <w:r w:rsidR="00D62538" w:rsidRPr="00130358">
              <w:rPr>
                <w:bCs/>
                <w:kern w:val="2"/>
                <w:lang w:eastAsia="zh-CN"/>
              </w:rPr>
              <w:t xml:space="preserve"> </w:t>
            </w:r>
            <w:r w:rsidRPr="00130358">
              <w:rPr>
                <w:bCs/>
                <w:kern w:val="2"/>
                <w:lang w:eastAsia="zh-CN"/>
              </w:rPr>
              <w:t>transmissions</w:t>
            </w:r>
            <w:r w:rsidR="00D62538" w:rsidRPr="00130358">
              <w:rPr>
                <w:bCs/>
                <w:kern w:val="2"/>
                <w:lang w:eastAsia="zh-CN"/>
              </w:rPr>
              <w:t xml:space="preserve"> </w:t>
            </w:r>
            <w:r w:rsidRPr="00130358">
              <w:rPr>
                <w:bCs/>
                <w:kern w:val="2"/>
                <w:lang w:eastAsia="zh-CN"/>
              </w:rPr>
              <w:t>on</w:t>
            </w:r>
            <w:r w:rsidR="00D62538" w:rsidRPr="00130358">
              <w:rPr>
                <w:bCs/>
                <w:kern w:val="2"/>
                <w:lang w:eastAsia="zh-CN"/>
              </w:rPr>
              <w:t xml:space="preserve"> </w:t>
            </w:r>
            <w:r w:rsidRPr="00130358">
              <w:rPr>
                <w:bCs/>
                <w:kern w:val="2"/>
                <w:lang w:eastAsia="zh-CN"/>
              </w:rPr>
              <w:t>PSSCH</w:t>
            </w:r>
          </w:p>
        </w:tc>
      </w:tr>
      <w:tr w:rsidR="001363CF" w:rsidRPr="00130358" w14:paraId="11B9C90B" w14:textId="77777777" w:rsidTr="00D62538">
        <w:trPr>
          <w:jc w:val="center"/>
        </w:trPr>
        <w:tc>
          <w:tcPr>
            <w:tcW w:w="3794" w:type="dxa"/>
            <w:gridSpan w:val="2"/>
          </w:tcPr>
          <w:p w14:paraId="29F49309" w14:textId="04A0CC08" w:rsidR="001363CF" w:rsidRPr="00130358" w:rsidRDefault="001363CF" w:rsidP="00D62538">
            <w:pPr>
              <w:pStyle w:val="TAL"/>
              <w:keepNext w:val="0"/>
              <w:keepLines w:val="0"/>
              <w:rPr>
                <w:rFonts w:eastAsia="Calibri" w:cs="Arial"/>
                <w:szCs w:val="22"/>
                <w:lang w:eastAsia="ja-JP"/>
              </w:rPr>
            </w:pPr>
            <w:r w:rsidRPr="00130358">
              <w:rPr>
                <w:rFonts w:cs="Arial"/>
                <w:lang w:eastAsia="ja-JP"/>
              </w:rPr>
              <w:t>Number</w:t>
            </w:r>
            <w:r w:rsidR="00D62538" w:rsidRPr="00130358">
              <w:rPr>
                <w:rFonts w:cs="Arial"/>
                <w:lang w:eastAsia="ja-JP"/>
              </w:rPr>
              <w:t xml:space="preserve"> </w:t>
            </w:r>
            <w:r w:rsidRPr="00130358">
              <w:rPr>
                <w:rFonts w:cs="Arial"/>
                <w:lang w:eastAsia="ja-JP"/>
              </w:rPr>
              <w:t>of</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UEs</w:t>
            </w:r>
          </w:p>
        </w:tc>
        <w:tc>
          <w:tcPr>
            <w:tcW w:w="709" w:type="dxa"/>
          </w:tcPr>
          <w:p w14:paraId="26B98C66" w14:textId="77777777" w:rsidR="001363CF" w:rsidRPr="00130358" w:rsidRDefault="001363CF" w:rsidP="00D62538">
            <w:pPr>
              <w:pStyle w:val="TAC"/>
              <w:keepNext w:val="0"/>
              <w:keepLines w:val="0"/>
              <w:rPr>
                <w:rFonts w:eastAsia="Calibri" w:cs="Arial"/>
                <w:lang w:eastAsia="ja-JP"/>
              </w:rPr>
            </w:pPr>
          </w:p>
        </w:tc>
        <w:tc>
          <w:tcPr>
            <w:tcW w:w="2835" w:type="dxa"/>
          </w:tcPr>
          <w:p w14:paraId="374BED83" w14:textId="77777777" w:rsidR="001363CF" w:rsidRPr="00130358" w:rsidRDefault="001363CF" w:rsidP="00D62538">
            <w:pPr>
              <w:pStyle w:val="TAC"/>
              <w:keepNext w:val="0"/>
              <w:keepLines w:val="0"/>
              <w:rPr>
                <w:rFonts w:eastAsia="Calibri" w:cs="Arial"/>
                <w:lang w:eastAsia="ja-JP"/>
              </w:rPr>
            </w:pPr>
            <w:r w:rsidRPr="00130358">
              <w:rPr>
                <w:rFonts w:cs="Arial"/>
                <w:lang w:eastAsia="zh-CN"/>
              </w:rPr>
              <w:t>2</w:t>
            </w:r>
            <w:r w:rsidRPr="00130358">
              <w:rPr>
                <w:rFonts w:cs="Arial"/>
                <w:lang w:eastAsia="ja-JP"/>
              </w:rPr>
              <w:t>0</w:t>
            </w:r>
          </w:p>
        </w:tc>
        <w:tc>
          <w:tcPr>
            <w:tcW w:w="2517" w:type="dxa"/>
          </w:tcPr>
          <w:p w14:paraId="76E386DD" w14:textId="7512E61C" w:rsidR="001363CF" w:rsidRPr="00130358" w:rsidRDefault="001363CF" w:rsidP="00D62538">
            <w:pPr>
              <w:pStyle w:val="TAC"/>
              <w:keepNext w:val="0"/>
              <w:keepLines w:val="0"/>
              <w:jc w:val="left"/>
              <w:rPr>
                <w:rFonts w:eastAsia="Calibri" w:cs="Arial"/>
                <w:lang w:eastAsia="ja-JP"/>
              </w:rPr>
            </w:pPr>
            <w:proofErr w:type="spellStart"/>
            <w:r w:rsidRPr="00130358">
              <w:rPr>
                <w:rFonts w:eastAsia="Calibri" w:cs="Arial"/>
                <w:lang w:eastAsia="ja-JP"/>
              </w:rPr>
              <w:t>Sidelink</w:t>
            </w:r>
            <w:proofErr w:type="spellEnd"/>
            <w:r w:rsidR="00D62538" w:rsidRPr="00130358">
              <w:rPr>
                <w:rFonts w:eastAsia="Calibri" w:cs="Arial"/>
                <w:lang w:eastAsia="ja-JP"/>
              </w:rPr>
              <w:t xml:space="preserve"> </w:t>
            </w:r>
            <w:r w:rsidRPr="00130358">
              <w:rPr>
                <w:rFonts w:eastAsia="Calibri" w:cs="Arial"/>
                <w:lang w:eastAsia="ja-JP"/>
              </w:rPr>
              <w:t>UE</w:t>
            </w:r>
            <w:r w:rsidR="00D62538" w:rsidRPr="00130358">
              <w:rPr>
                <w:rFonts w:eastAsia="Calibri" w:cs="Arial"/>
                <w:lang w:eastAsia="ja-JP"/>
              </w:rPr>
              <w:t xml:space="preserve"> </w:t>
            </w:r>
            <w:proofErr w:type="spellStart"/>
            <w:r w:rsidRPr="00130358">
              <w:rPr>
                <w:rFonts w:eastAsia="Calibri" w:cs="Arial"/>
                <w:lang w:eastAsia="ja-JP"/>
              </w:rPr>
              <w:t>i</w:t>
            </w:r>
            <w:proofErr w:type="spellEnd"/>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eastAsia="Calibri" w:cs="Arial"/>
                <w:lang w:eastAsia="ja-JP"/>
              </w:rPr>
              <w:t>0,</w:t>
            </w:r>
            <w:r w:rsidR="00D62538" w:rsidRPr="00130358">
              <w:rPr>
                <w:rFonts w:eastAsia="Calibri" w:cs="Arial"/>
                <w:lang w:eastAsia="ja-JP"/>
              </w:rPr>
              <w:t xml:space="preserve"> </w:t>
            </w:r>
            <w:r w:rsidRPr="00130358">
              <w:rPr>
                <w:rFonts w:eastAsia="Calibri" w:cs="Arial"/>
                <w:lang w:eastAsia="ja-JP"/>
              </w:rPr>
              <w:t>..,</w:t>
            </w:r>
            <w:r w:rsidR="00D62538" w:rsidRPr="00130358">
              <w:rPr>
                <w:rFonts w:eastAsia="Calibri" w:cs="Arial"/>
                <w:lang w:eastAsia="ja-JP"/>
              </w:rPr>
              <w:t xml:space="preserve"> </w:t>
            </w:r>
            <w:r w:rsidRPr="00130358">
              <w:rPr>
                <w:rFonts w:cs="Arial"/>
                <w:lang w:eastAsia="zh-CN"/>
              </w:rPr>
              <w:t>1</w:t>
            </w:r>
            <w:r w:rsidRPr="00130358">
              <w:rPr>
                <w:rFonts w:eastAsia="Calibri" w:cs="Arial"/>
                <w:lang w:eastAsia="ja-JP"/>
              </w:rPr>
              <w:t>9</w:t>
            </w:r>
          </w:p>
        </w:tc>
      </w:tr>
      <w:tr w:rsidR="001363CF" w:rsidRPr="00130358" w14:paraId="76C0E266" w14:textId="77777777" w:rsidTr="00D62538">
        <w:trPr>
          <w:jc w:val="center"/>
        </w:trPr>
        <w:tc>
          <w:tcPr>
            <w:tcW w:w="3794" w:type="dxa"/>
            <w:gridSpan w:val="2"/>
            <w:vAlign w:val="center"/>
          </w:tcPr>
          <w:p w14:paraId="1F626F1C" w14:textId="737CE1E2" w:rsidR="001363CF" w:rsidRPr="00130358" w:rsidRDefault="001363CF" w:rsidP="00D62538">
            <w:pPr>
              <w:pStyle w:val="TAC"/>
              <w:keepNext w:val="0"/>
              <w:keepLines w:val="0"/>
              <w:jc w:val="left"/>
              <w:rPr>
                <w:rFonts w:cs="Arial"/>
                <w:lang w:eastAsia="zh-CN"/>
              </w:rPr>
            </w:pPr>
            <w:r w:rsidRPr="00130358">
              <w:rPr>
                <w:i/>
              </w:rPr>
              <w:t>SL-</w:t>
            </w:r>
            <w:proofErr w:type="spellStart"/>
            <w:r w:rsidRPr="00130358">
              <w:rPr>
                <w:i/>
              </w:rPr>
              <w:t>ThresPSSCH</w:t>
            </w:r>
            <w:proofErr w:type="spellEnd"/>
            <w:r w:rsidRPr="00130358">
              <w:rPr>
                <w:i/>
              </w:rPr>
              <w:t>-RSRP</w:t>
            </w:r>
            <w:r w:rsidR="00D62538" w:rsidRPr="00130358">
              <w:rPr>
                <w:i/>
              </w:rPr>
              <w:t xml:space="preserve"> </w:t>
            </w:r>
          </w:p>
        </w:tc>
        <w:tc>
          <w:tcPr>
            <w:tcW w:w="709" w:type="dxa"/>
          </w:tcPr>
          <w:p w14:paraId="1E4D3CEC"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1426E29C" w14:textId="77777777" w:rsidR="001363CF" w:rsidRPr="00130358" w:rsidRDefault="001363CF" w:rsidP="00D62538">
            <w:pPr>
              <w:pStyle w:val="TAC"/>
              <w:keepNext w:val="0"/>
              <w:keepLines w:val="0"/>
              <w:rPr>
                <w:rFonts w:cs="Arial"/>
                <w:lang w:eastAsia="ja-JP"/>
              </w:rPr>
            </w:pPr>
            <w:r w:rsidRPr="00130358">
              <w:rPr>
                <w:rFonts w:cs="Arial"/>
                <w:lang w:eastAsia="ja-JP"/>
              </w:rPr>
              <w:t>66</w:t>
            </w:r>
          </w:p>
        </w:tc>
        <w:tc>
          <w:tcPr>
            <w:tcW w:w="2517" w:type="dxa"/>
            <w:vAlign w:val="center"/>
          </w:tcPr>
          <w:p w14:paraId="32D028FB" w14:textId="69BE37DA" w:rsidR="001363CF" w:rsidRPr="00130358" w:rsidRDefault="001363CF" w:rsidP="00D62538">
            <w:pPr>
              <w:pStyle w:val="TAC"/>
              <w:keepNext w:val="0"/>
              <w:keepLines w:val="0"/>
              <w:jc w:val="left"/>
              <w:rPr>
                <w:rFonts w:eastAsia="Calibri" w:cs="Arial"/>
                <w:lang w:eastAsia="ja-JP"/>
              </w:rPr>
            </w:pPr>
            <w:r w:rsidRPr="00130358">
              <w:rPr>
                <w:rFonts w:cs="Arial"/>
                <w:lang w:eastAsia="ja-JP"/>
              </w:rPr>
              <w:t>Corresponding</w:t>
            </w:r>
            <w:r w:rsidR="00D62538" w:rsidRPr="00130358">
              <w:rPr>
                <w:rFonts w:cs="Arial"/>
                <w:lang w:eastAsia="ja-JP"/>
              </w:rPr>
              <w:t xml:space="preserve"> </w:t>
            </w:r>
            <w:r w:rsidRPr="00130358">
              <w:rPr>
                <w:rFonts w:cs="Arial"/>
                <w:lang w:eastAsia="ja-JP"/>
              </w:rPr>
              <w:t>infinity</w:t>
            </w:r>
            <w:r w:rsidR="00D62538" w:rsidRPr="00130358">
              <w:rPr>
                <w:rFonts w:cs="Arial"/>
                <w:lang w:eastAsia="ja-JP"/>
              </w:rPr>
              <w:t xml:space="preserve"> </w:t>
            </w:r>
            <w:r w:rsidRPr="00130358">
              <w:rPr>
                <w:rFonts w:cs="Arial"/>
                <w:lang w:eastAsia="ja-JP"/>
              </w:rPr>
              <w:t>dBm</w:t>
            </w:r>
            <w:r w:rsidR="00D62538" w:rsidRPr="00130358">
              <w:rPr>
                <w:rFonts w:cs="Arial"/>
                <w:lang w:eastAsia="ja-JP"/>
              </w:rPr>
              <w:t xml:space="preserve"> </w:t>
            </w:r>
            <w:r w:rsidRPr="00130358">
              <w:rPr>
                <w:rFonts w:cs="Arial"/>
                <w:lang w:eastAsia="ja-JP"/>
              </w:rPr>
              <w:t>as</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00483222" w:rsidRPr="00130358">
              <w:rPr>
                <w:rFonts w:cs="Arial"/>
                <w:lang w:eastAsia="ja-JP"/>
              </w:rPr>
              <w:t>Clause</w:t>
            </w:r>
            <w:r w:rsidR="00D62538" w:rsidRPr="00130358">
              <w:rPr>
                <w:rFonts w:cs="Arial"/>
                <w:lang w:eastAsia="ja-JP"/>
              </w:rPr>
              <w:t xml:space="preserve"> </w:t>
            </w:r>
            <w:r w:rsidRPr="00130358">
              <w:rPr>
                <w:rFonts w:cs="Arial"/>
                <w:lang w:eastAsia="ja-JP"/>
              </w:rPr>
              <w:t>6.3.8</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3GPP</w:t>
            </w:r>
            <w:r w:rsidR="00D62538" w:rsidRPr="00130358">
              <w:rPr>
                <w:rFonts w:cs="Arial"/>
                <w:lang w:eastAsia="ja-JP"/>
              </w:rPr>
              <w:t xml:space="preserve"> </w:t>
            </w:r>
            <w:r w:rsidRPr="00130358">
              <w:rPr>
                <w:rFonts w:cs="Arial"/>
                <w:lang w:eastAsia="ja-JP"/>
              </w:rPr>
              <w:t>TS36.331</w:t>
            </w:r>
            <w:r w:rsidR="00D62538" w:rsidRPr="00130358">
              <w:rPr>
                <w:rFonts w:cs="Arial"/>
                <w:lang w:eastAsia="ja-JP"/>
              </w:rPr>
              <w:t xml:space="preserve"> </w:t>
            </w:r>
            <w:r w:rsidRPr="00130358">
              <w:rPr>
                <w:rFonts w:cs="Arial"/>
                <w:lang w:eastAsia="ja-JP"/>
              </w:rPr>
              <w:t>[5]</w:t>
            </w:r>
          </w:p>
        </w:tc>
      </w:tr>
      <w:tr w:rsidR="001363CF" w:rsidRPr="00130358" w14:paraId="0C5A542B" w14:textId="77777777" w:rsidTr="00D62538">
        <w:trPr>
          <w:jc w:val="center"/>
        </w:trPr>
        <w:tc>
          <w:tcPr>
            <w:tcW w:w="1242" w:type="dxa"/>
            <w:vMerge w:val="restart"/>
            <w:vAlign w:val="center"/>
          </w:tcPr>
          <w:p w14:paraId="60BA4C41" w14:textId="19CAB4A5" w:rsidR="001363CF" w:rsidRPr="00130358" w:rsidRDefault="001363CF" w:rsidP="00D62538">
            <w:pPr>
              <w:pStyle w:val="TAL"/>
              <w:keepNext w:val="0"/>
              <w:keepLines w:val="0"/>
              <w:rPr>
                <w:rFonts w:eastAsia="Calibri" w:cs="Arial"/>
                <w:szCs w:val="22"/>
                <w:lang w:eastAsia="ja-JP"/>
              </w:rPr>
            </w:pP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UEs</w:t>
            </w:r>
          </w:p>
        </w:tc>
        <w:tc>
          <w:tcPr>
            <w:tcW w:w="2552" w:type="dxa"/>
            <w:vAlign w:val="center"/>
          </w:tcPr>
          <w:p w14:paraId="660C3459" w14:textId="5B57462F" w:rsidR="001363CF" w:rsidRPr="00130358" w:rsidRDefault="001363CF" w:rsidP="00D62538">
            <w:pPr>
              <w:pStyle w:val="TAL"/>
              <w:keepNext w:val="0"/>
              <w:keepLines w:val="0"/>
              <w:rPr>
                <w:rFonts w:eastAsia="Calibri" w:cs="Arial"/>
                <w:szCs w:val="22"/>
                <w:lang w:eastAsia="ja-JP"/>
              </w:rPr>
            </w:pPr>
            <w:r w:rsidRPr="00130358">
              <w:rPr>
                <w:rFonts w:cs="Arial"/>
                <w:lang w:eastAsia="ja-JP"/>
              </w:rPr>
              <w:t>V2X</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zh-CN"/>
              </w:rPr>
              <w:t>c</w:t>
            </w:r>
            <w:r w:rsidRPr="00130358">
              <w:rPr>
                <w:rFonts w:cs="Arial"/>
                <w:lang w:eastAsia="ja-JP"/>
              </w:rPr>
              <w:t>ommunication</w:t>
            </w:r>
            <w:r w:rsidR="00D62538" w:rsidRPr="00130358">
              <w:rPr>
                <w:rFonts w:cs="Arial"/>
                <w:lang w:eastAsia="ja-JP"/>
              </w:rPr>
              <w:t xml:space="preserve"> </w:t>
            </w:r>
            <w:proofErr w:type="spellStart"/>
            <w:r w:rsidRPr="00130358">
              <w:rPr>
                <w:rFonts w:cs="Arial"/>
                <w:lang w:eastAsia="ja-JP"/>
              </w:rPr>
              <w:t>preconfiguration</w:t>
            </w:r>
            <w:proofErr w:type="spellEnd"/>
          </w:p>
        </w:tc>
        <w:tc>
          <w:tcPr>
            <w:tcW w:w="709" w:type="dxa"/>
            <w:vAlign w:val="center"/>
          </w:tcPr>
          <w:p w14:paraId="7D413942"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4A3E8DA4" w14:textId="372C4CF6" w:rsidR="001363CF" w:rsidRPr="00130358" w:rsidRDefault="001363CF" w:rsidP="00D62538">
            <w:pPr>
              <w:pStyle w:val="TAC"/>
              <w:keepNext w:val="0"/>
              <w:keepLines w:val="0"/>
              <w:rPr>
                <w:rFonts w:cs="Arial"/>
                <w:lang w:eastAsia="ja-JP"/>
              </w:rPr>
            </w:pPr>
            <w:r w:rsidRPr="00130358">
              <w:rPr>
                <w:rFonts w:cs="Arial"/>
                <w:lang w:eastAsia="ja-JP"/>
              </w:rPr>
              <w:t>As</w:t>
            </w:r>
            <w:r w:rsidR="00D62538" w:rsidRPr="00130358">
              <w:rPr>
                <w:rFonts w:cs="Arial"/>
                <w:lang w:eastAsia="ja-JP"/>
              </w:rPr>
              <w:t xml:space="preserve"> </w:t>
            </w:r>
            <w:r w:rsidRPr="00130358">
              <w:rPr>
                <w:rFonts w:cs="Arial"/>
                <w:lang w:eastAsia="ja-JP"/>
              </w:rPr>
              <w:t>specified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Table</w:t>
            </w:r>
            <w:r w:rsidR="00D62538" w:rsidRPr="00130358">
              <w:rPr>
                <w:rFonts w:cs="Arial"/>
                <w:lang w:eastAsia="ja-JP"/>
              </w:rPr>
              <w:t xml:space="preserve"> </w:t>
            </w:r>
            <w:r w:rsidRPr="00130358">
              <w:rPr>
                <w:rFonts w:cs="Arial"/>
                <w:lang w:eastAsia="ja-JP"/>
              </w:rPr>
              <w:t>A.12.2-1</w:t>
            </w:r>
          </w:p>
          <w:p w14:paraId="5CCC9F5F" w14:textId="17E9E1A7" w:rsidR="001363CF" w:rsidRPr="00130358" w:rsidRDefault="001363CF" w:rsidP="00D62538">
            <w:pPr>
              <w:pStyle w:val="TAC"/>
              <w:keepNext w:val="0"/>
              <w:keepLines w:val="0"/>
              <w:rPr>
                <w:rFonts w:eastAsia="Calibri" w:cs="Arial"/>
                <w:lang w:eastAsia="ja-JP"/>
              </w:rPr>
            </w:pPr>
            <w:r w:rsidRPr="00130358">
              <w:rPr>
                <w:rFonts w:cs="Arial"/>
                <w:lang w:eastAsia="ja-JP"/>
              </w:rPr>
              <w:t>(Configuration</w:t>
            </w:r>
            <w:r w:rsidR="00D62538" w:rsidRPr="00130358">
              <w:rPr>
                <w:rFonts w:cs="Arial"/>
                <w:lang w:eastAsia="ja-JP"/>
              </w:rPr>
              <w:t xml:space="preserve"> </w:t>
            </w:r>
            <w:r w:rsidRPr="00130358">
              <w:rPr>
                <w:rFonts w:cs="Arial"/>
                <w:lang w:eastAsia="ja-JP"/>
              </w:rPr>
              <w:t>#1)</w:t>
            </w:r>
          </w:p>
        </w:tc>
        <w:tc>
          <w:tcPr>
            <w:tcW w:w="2517" w:type="dxa"/>
            <w:vAlign w:val="center"/>
          </w:tcPr>
          <w:p w14:paraId="310AF4B3" w14:textId="78EC1D44" w:rsidR="001363CF" w:rsidRPr="00130358" w:rsidRDefault="001363CF" w:rsidP="00D62538">
            <w:pPr>
              <w:pStyle w:val="TAC"/>
              <w:keepNext w:val="0"/>
              <w:keepLines w:val="0"/>
              <w:jc w:val="left"/>
              <w:rPr>
                <w:rFonts w:eastAsia="Calibri" w:cs="Arial"/>
                <w:lang w:eastAsia="ja-JP"/>
              </w:rPr>
            </w:pPr>
            <w:r w:rsidRPr="00130358">
              <w:rPr>
                <w:rFonts w:eastAsia="Calibri" w:cs="Arial"/>
                <w:lang w:eastAsia="ja-JP"/>
              </w:rPr>
              <w:t>IE</w:t>
            </w:r>
            <w:r w:rsidR="00D62538" w:rsidRPr="00130358">
              <w:rPr>
                <w:rFonts w:eastAsia="Calibri" w:cs="Arial"/>
                <w:lang w:eastAsia="ja-JP"/>
              </w:rPr>
              <w:t xml:space="preserve"> </w:t>
            </w:r>
            <w:r w:rsidRPr="00130358">
              <w:rPr>
                <w:rFonts w:eastAsia="Calibri" w:cs="Arial"/>
                <w:lang w:eastAsia="ja-JP"/>
              </w:rPr>
              <w:t>values</w:t>
            </w:r>
            <w:r w:rsidR="00D62538" w:rsidRPr="00130358">
              <w:rPr>
                <w:rFonts w:eastAsia="Calibri" w:cs="Arial"/>
                <w:lang w:eastAsia="ja-JP"/>
              </w:rPr>
              <w:t xml:space="preserve"> </w:t>
            </w:r>
            <w:r w:rsidRPr="00130358">
              <w:rPr>
                <w:rFonts w:eastAsia="Calibri" w:cs="Arial"/>
                <w:lang w:eastAsia="ja-JP"/>
              </w:rPr>
              <w:t>unless</w:t>
            </w:r>
            <w:r w:rsidR="00D62538" w:rsidRPr="00130358">
              <w:rPr>
                <w:rFonts w:eastAsia="Calibri" w:cs="Arial"/>
                <w:lang w:eastAsia="ja-JP"/>
              </w:rPr>
              <w:t xml:space="preserve"> </w:t>
            </w:r>
            <w:r w:rsidRPr="00130358">
              <w:rPr>
                <w:rFonts w:eastAsia="Calibri" w:cs="Arial"/>
                <w:lang w:eastAsia="ja-JP"/>
              </w:rPr>
              <w:t>specified</w:t>
            </w:r>
            <w:r w:rsidR="00D62538" w:rsidRPr="00130358">
              <w:rPr>
                <w:rFonts w:eastAsia="Calibri" w:cs="Arial"/>
                <w:lang w:eastAsia="ja-JP"/>
              </w:rPr>
              <w:t xml:space="preserve"> </w:t>
            </w:r>
            <w:r w:rsidRPr="00130358">
              <w:rPr>
                <w:rFonts w:eastAsia="Calibri" w:cs="Arial"/>
                <w:lang w:eastAsia="ja-JP"/>
              </w:rPr>
              <w:t>otherwise</w:t>
            </w:r>
            <w:r w:rsidR="00D62538" w:rsidRPr="00130358">
              <w:rPr>
                <w:rFonts w:eastAsia="Calibri" w:cs="Arial"/>
                <w:lang w:eastAsia="ja-JP"/>
              </w:rPr>
              <w:t xml:space="preserve"> </w:t>
            </w:r>
            <w:r w:rsidRPr="00130358">
              <w:rPr>
                <w:rFonts w:eastAsia="Calibri" w:cs="Arial"/>
                <w:lang w:eastAsia="ja-JP"/>
              </w:rPr>
              <w:t>in</w:t>
            </w:r>
            <w:r w:rsidR="00D62538" w:rsidRPr="00130358">
              <w:rPr>
                <w:rFonts w:eastAsia="Calibri" w:cs="Arial"/>
                <w:lang w:eastAsia="ja-JP"/>
              </w:rPr>
              <w:t xml:space="preserve"> </w:t>
            </w:r>
            <w:r w:rsidRPr="00130358">
              <w:rPr>
                <w:rFonts w:eastAsia="Calibri" w:cs="Arial"/>
                <w:lang w:eastAsia="ja-JP"/>
              </w:rPr>
              <w:t>this</w:t>
            </w:r>
            <w:r w:rsidR="00D62538" w:rsidRPr="00130358">
              <w:rPr>
                <w:rFonts w:eastAsia="Calibri" w:cs="Arial"/>
                <w:lang w:eastAsia="ja-JP"/>
              </w:rPr>
              <w:t xml:space="preserve"> </w:t>
            </w:r>
            <w:r w:rsidRPr="00130358">
              <w:rPr>
                <w:rFonts w:eastAsia="Calibri" w:cs="Arial"/>
                <w:lang w:eastAsia="ja-JP"/>
              </w:rPr>
              <w:t>test.</w:t>
            </w:r>
          </w:p>
        </w:tc>
      </w:tr>
      <w:tr w:rsidR="001363CF" w:rsidRPr="00130358" w14:paraId="0A0FBFBB" w14:textId="77777777" w:rsidTr="00D62538">
        <w:trPr>
          <w:jc w:val="center"/>
        </w:trPr>
        <w:tc>
          <w:tcPr>
            <w:tcW w:w="1242" w:type="dxa"/>
            <w:vMerge/>
            <w:vAlign w:val="center"/>
          </w:tcPr>
          <w:p w14:paraId="005BA0A2"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562E245E" w14:textId="70DAD3A9" w:rsidR="001363CF" w:rsidRPr="00130358" w:rsidRDefault="001363CF" w:rsidP="00D62538">
            <w:pPr>
              <w:pStyle w:val="TAC"/>
              <w:keepNext w:val="0"/>
              <w:keepLines w:val="0"/>
              <w:jc w:val="left"/>
              <w:rPr>
                <w:rFonts w:cs="Arial"/>
                <w:lang w:eastAsia="ja-JP"/>
              </w:rPr>
            </w:pPr>
            <w:r w:rsidRPr="00130358">
              <w:t>sl-Subframe-r14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433608DC"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0AFEB891" w14:textId="77777777" w:rsidR="001363CF" w:rsidRPr="00130358" w:rsidRDefault="001363CF" w:rsidP="00D62538">
            <w:pPr>
              <w:pStyle w:val="TAC"/>
              <w:keepNext w:val="0"/>
              <w:keepLines w:val="0"/>
              <w:rPr>
                <w:rFonts w:cs="Arial"/>
                <w:lang w:eastAsia="ja-JP"/>
              </w:rPr>
            </w:pPr>
            <w:r w:rsidRPr="00130358">
              <w:rPr>
                <w:rFonts w:cs="Arial"/>
                <w:lang w:eastAsia="zh-CN"/>
              </w:rPr>
              <w:t>1</w:t>
            </w:r>
            <w:r w:rsidRPr="00130358">
              <w:rPr>
                <w:rFonts w:cs="Arial"/>
              </w:rPr>
              <w:t>0000000000000000000</w:t>
            </w:r>
          </w:p>
        </w:tc>
        <w:tc>
          <w:tcPr>
            <w:tcW w:w="2517" w:type="dxa"/>
            <w:vAlign w:val="center"/>
          </w:tcPr>
          <w:p w14:paraId="68FB4194" w14:textId="2587C475" w:rsidR="001363CF" w:rsidRPr="00130358" w:rsidRDefault="001363CF" w:rsidP="00D62538">
            <w:pPr>
              <w:pStyle w:val="TAL"/>
              <w:keepNext w:val="0"/>
              <w:keepLines w:val="0"/>
              <w:rPr>
                <w:rFonts w:cs="Arial"/>
                <w:lang w:eastAsia="ja-JP"/>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bitmap</w:t>
            </w:r>
            <w:r w:rsidR="00D62538" w:rsidRPr="00130358">
              <w:rPr>
                <w:iCs/>
              </w:rPr>
              <w:t xml:space="preserve"> </w:t>
            </w:r>
            <w:r w:rsidRPr="00130358">
              <w:rPr>
                <w:iCs/>
              </w:rPr>
              <w:t>of</w:t>
            </w:r>
            <w:r w:rsidR="00D62538" w:rsidRPr="00130358">
              <w:rPr>
                <w:iCs/>
              </w:rPr>
              <w:t xml:space="preserve"> </w:t>
            </w:r>
            <w:r w:rsidRPr="00130358">
              <w:rPr>
                <w:iCs/>
              </w:rPr>
              <w:t>the</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r w:rsidRPr="00130358">
              <w:rPr>
                <w:iCs/>
                <w:lang w:eastAsia="zh-CN"/>
              </w:rPr>
              <w:t>,</w:t>
            </w:r>
            <w:r w:rsidR="00D62538" w:rsidRPr="00130358">
              <w:rPr>
                <w:iCs/>
                <w:lang w:eastAsia="zh-CN"/>
              </w:rPr>
              <w:t xml:space="preserve"> </w:t>
            </w:r>
            <w:r w:rsidRPr="00130358">
              <w:rPr>
                <w:iCs/>
                <w:lang w:eastAsia="zh-CN"/>
              </w:rPr>
              <w:t>which</w:t>
            </w:r>
            <w:r w:rsidR="00D62538" w:rsidRPr="00130358">
              <w:rPr>
                <w:iCs/>
                <w:lang w:eastAsia="zh-CN"/>
              </w:rPr>
              <w:t xml:space="preserve"> </w:t>
            </w:r>
            <w:r w:rsidRPr="00130358">
              <w:rPr>
                <w:iCs/>
                <w:lang w:eastAsia="zh-CN"/>
              </w:rPr>
              <w:t>is</w:t>
            </w:r>
            <w:r w:rsidR="00D62538" w:rsidRPr="00130358">
              <w:rPr>
                <w:iCs/>
                <w:lang w:eastAsia="zh-CN"/>
              </w:rPr>
              <w:t xml:space="preserve"> </w:t>
            </w:r>
            <w:r w:rsidRPr="00130358">
              <w:rPr>
                <w:iCs/>
                <w:lang w:eastAsia="zh-CN"/>
              </w:rPr>
              <w:t>defined</w:t>
            </w:r>
            <w:r w:rsidR="00D62538" w:rsidRPr="00130358">
              <w:rPr>
                <w:iCs/>
                <w:lang w:eastAsia="zh-CN"/>
              </w:rPr>
              <w:t xml:space="preserve"> </w:t>
            </w:r>
            <w:r w:rsidRPr="00130358">
              <w:rPr>
                <w:iCs/>
                <w:lang w:eastAsia="zh-CN"/>
              </w:rPr>
              <w:t>by</w:t>
            </w:r>
            <w:r w:rsidR="00D62538" w:rsidRPr="00130358">
              <w:rPr>
                <w:iCs/>
                <w:lang w:eastAsia="zh-CN"/>
              </w:rPr>
              <w:t xml:space="preserve"> </w:t>
            </w:r>
            <w:r w:rsidRPr="00130358">
              <w:rPr>
                <w:iCs/>
                <w:lang w:eastAsia="zh-CN"/>
              </w:rPr>
              <w:t>repeating</w:t>
            </w:r>
            <w:r w:rsidR="00D62538" w:rsidRPr="00130358">
              <w:rPr>
                <w:iCs/>
                <w:lang w:eastAsia="zh-CN"/>
              </w:rPr>
              <w:t xml:space="preserve"> </w:t>
            </w:r>
            <w:r w:rsidRPr="00130358">
              <w:rPr>
                <w:iCs/>
                <w:lang w:eastAsia="zh-CN"/>
              </w:rPr>
              <w:t>the</w:t>
            </w:r>
            <w:r w:rsidR="00D62538" w:rsidRPr="00130358">
              <w:rPr>
                <w:iCs/>
                <w:lang w:eastAsia="zh-CN"/>
              </w:rPr>
              <w:t xml:space="preserve"> </w:t>
            </w:r>
            <w:r w:rsidRPr="00130358">
              <w:rPr>
                <w:iCs/>
                <w:lang w:eastAsia="zh-CN"/>
              </w:rPr>
              <w:t>bitmap</w:t>
            </w:r>
            <w:r w:rsidR="00D62538" w:rsidRPr="00130358">
              <w:rPr>
                <w:iCs/>
                <w:lang w:eastAsia="zh-CN"/>
              </w:rPr>
              <w:t xml:space="preserve"> </w:t>
            </w:r>
            <w:r w:rsidRPr="00130358">
              <w:rPr>
                <w:iCs/>
                <w:lang w:eastAsia="zh-CN"/>
              </w:rPr>
              <w:t>within</w:t>
            </w:r>
            <w:r w:rsidR="00D62538" w:rsidRPr="00130358">
              <w:rPr>
                <w:iCs/>
                <w:lang w:eastAsia="zh-CN"/>
              </w:rPr>
              <w:t xml:space="preserve"> </w:t>
            </w:r>
            <w:r w:rsidRPr="00130358">
              <w:rPr>
                <w:iCs/>
                <w:lang w:eastAsia="zh-CN"/>
              </w:rPr>
              <w:t>a</w:t>
            </w:r>
            <w:r w:rsidR="00D62538" w:rsidRPr="00130358">
              <w:rPr>
                <w:iCs/>
                <w:lang w:eastAsia="zh-CN"/>
              </w:rPr>
              <w:t xml:space="preserve"> </w:t>
            </w:r>
            <w:r w:rsidRPr="00130358">
              <w:rPr>
                <w:iCs/>
                <w:lang w:eastAsia="zh-CN"/>
              </w:rPr>
              <w:t>SFN</w:t>
            </w:r>
            <w:r w:rsidR="00D62538" w:rsidRPr="00130358">
              <w:rPr>
                <w:iCs/>
                <w:lang w:eastAsia="zh-CN"/>
              </w:rPr>
              <w:t xml:space="preserve"> </w:t>
            </w:r>
            <w:r w:rsidRPr="00130358">
              <w:rPr>
                <w:iCs/>
                <w:lang w:eastAsia="zh-CN"/>
              </w:rPr>
              <w:t>cycle</w:t>
            </w:r>
            <w:r w:rsidR="00D62538" w:rsidRPr="00130358">
              <w:rPr>
                <w:bCs/>
                <w:lang w:eastAsia="zh-CN"/>
              </w:rPr>
              <w:t xml:space="preserve"> </w:t>
            </w:r>
            <w:r w:rsidRPr="00130358">
              <w:rPr>
                <w:bCs/>
                <w:lang w:eastAsia="zh-CN"/>
              </w:rPr>
              <w:t>(see</w:t>
            </w:r>
            <w:r w:rsidR="00D62538" w:rsidRPr="00130358">
              <w:rPr>
                <w:bCs/>
                <w:lang w:eastAsia="zh-CN"/>
              </w:rPr>
              <w:t xml:space="preserve"> </w:t>
            </w:r>
            <w:r w:rsidRPr="00130358">
              <w:rPr>
                <w:bCs/>
                <w:lang w:eastAsia="zh-CN"/>
              </w:rPr>
              <w:t>TS</w:t>
            </w:r>
            <w:r w:rsidR="00D62538" w:rsidRPr="00130358">
              <w:rPr>
                <w:bCs/>
                <w:lang w:eastAsia="zh-CN"/>
              </w:rPr>
              <w:t xml:space="preserve"> </w:t>
            </w:r>
            <w:r w:rsidRPr="00130358">
              <w:rPr>
                <w:bCs/>
                <w:lang w:eastAsia="zh-CN"/>
              </w:rPr>
              <w:t>36.213</w:t>
            </w:r>
            <w:r w:rsidR="00D62538" w:rsidRPr="00130358">
              <w:rPr>
                <w:bCs/>
                <w:lang w:eastAsia="zh-CN"/>
              </w:rPr>
              <w:t xml:space="preserve"> </w:t>
            </w:r>
            <w:r w:rsidRPr="00130358">
              <w:rPr>
                <w:bCs/>
                <w:lang w:eastAsia="zh-CN"/>
              </w:rPr>
              <w:t>[8])</w:t>
            </w:r>
          </w:p>
        </w:tc>
      </w:tr>
      <w:tr w:rsidR="001363CF" w:rsidRPr="00130358" w14:paraId="70F6C34B" w14:textId="77777777" w:rsidTr="00D62538">
        <w:trPr>
          <w:jc w:val="center"/>
        </w:trPr>
        <w:tc>
          <w:tcPr>
            <w:tcW w:w="1242" w:type="dxa"/>
            <w:vMerge/>
            <w:vAlign w:val="center"/>
          </w:tcPr>
          <w:p w14:paraId="193B312B"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0ED9F5FF" w14:textId="5774C87D" w:rsidR="001363CF" w:rsidRPr="00130358" w:rsidRDefault="001363CF" w:rsidP="00D62538">
            <w:pPr>
              <w:pStyle w:val="TAC"/>
              <w:keepNext w:val="0"/>
              <w:keepLines w:val="0"/>
              <w:jc w:val="left"/>
            </w:pPr>
            <w:r w:rsidRPr="00130358">
              <w:t>numSubchannel-r14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5ABEF407"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6AA499D1" w14:textId="77777777" w:rsidR="001363CF" w:rsidRPr="00130358" w:rsidRDefault="001363CF" w:rsidP="00D62538">
            <w:pPr>
              <w:pStyle w:val="TAC"/>
              <w:keepNext w:val="0"/>
              <w:keepLines w:val="0"/>
              <w:rPr>
                <w:rFonts w:cs="Arial"/>
                <w:lang w:eastAsia="zh-CN"/>
              </w:rPr>
            </w:pPr>
            <w:r w:rsidRPr="00130358">
              <w:rPr>
                <w:rFonts w:cs="Arial"/>
                <w:lang w:eastAsia="zh-CN"/>
              </w:rPr>
              <w:t>1</w:t>
            </w:r>
          </w:p>
        </w:tc>
        <w:tc>
          <w:tcPr>
            <w:tcW w:w="2517" w:type="dxa"/>
            <w:vAlign w:val="center"/>
          </w:tcPr>
          <w:p w14:paraId="47ADC8A2" w14:textId="6429C7D2" w:rsidR="001363CF" w:rsidRPr="00130358" w:rsidRDefault="001363CF" w:rsidP="00D62538">
            <w:pPr>
              <w:pStyle w:val="TAL"/>
              <w:keepNext w:val="0"/>
              <w:keepLines w:val="0"/>
              <w:rPr>
                <w:bCs/>
                <w:lang w:eastAsia="zh-CN"/>
              </w:rPr>
            </w:pPr>
            <w:r w:rsidRPr="00130358">
              <w:rPr>
                <w:bCs/>
                <w:lang w:eastAsia="zh-CN"/>
              </w:rPr>
              <w:t>I</w:t>
            </w:r>
            <w:r w:rsidRPr="00130358">
              <w:rPr>
                <w:bCs/>
              </w:rPr>
              <w:t>ndicates</w:t>
            </w:r>
            <w:r w:rsidR="00D62538" w:rsidRPr="00130358">
              <w:rPr>
                <w:bCs/>
              </w:rPr>
              <w:t xml:space="preserve"> </w:t>
            </w:r>
            <w:r w:rsidRPr="00130358">
              <w:rPr>
                <w:iCs/>
              </w:rPr>
              <w:t>the</w:t>
            </w:r>
            <w:r w:rsidR="00D62538" w:rsidRPr="00130358">
              <w:rPr>
                <w:iCs/>
              </w:rPr>
              <w:t xml:space="preserve"> </w:t>
            </w:r>
            <w:r w:rsidRPr="00130358">
              <w:rPr>
                <w:iCs/>
              </w:rPr>
              <w:t>number</w:t>
            </w:r>
            <w:r w:rsidR="00D62538" w:rsidRPr="00130358">
              <w:rPr>
                <w:iCs/>
              </w:rPr>
              <w:t xml:space="preserve"> </w:t>
            </w:r>
            <w:r w:rsidRPr="00130358">
              <w:rPr>
                <w:iCs/>
              </w:rPr>
              <w:t>of</w:t>
            </w:r>
            <w:r w:rsidR="00D62538" w:rsidRPr="00130358">
              <w:rPr>
                <w:iCs/>
              </w:rPr>
              <w:t xml:space="preserve"> </w:t>
            </w:r>
            <w:r w:rsidRPr="00130358">
              <w:rPr>
                <w:bCs/>
                <w:kern w:val="2"/>
                <w:lang w:eastAsia="zh-CN"/>
              </w:rPr>
              <w:t>sub-channels</w:t>
            </w:r>
            <w:r w:rsidR="00D62538" w:rsidRPr="00130358">
              <w:rPr>
                <w:bCs/>
                <w:kern w:val="2"/>
                <w:lang w:eastAsia="zh-CN"/>
              </w:rPr>
              <w:t xml:space="preserve"> </w:t>
            </w:r>
            <w:r w:rsidRPr="00130358">
              <w:rPr>
                <w:bCs/>
                <w:kern w:val="2"/>
                <w:lang w:eastAsia="zh-CN"/>
              </w:rPr>
              <w:t>for</w:t>
            </w:r>
            <w:r w:rsidR="00D62538" w:rsidRPr="00130358">
              <w:rPr>
                <w:iCs/>
              </w:rPr>
              <w:t xml:space="preserve"> </w:t>
            </w:r>
            <w:r w:rsidRPr="00130358">
              <w:rPr>
                <w:iCs/>
                <w:lang w:eastAsia="zh-CN"/>
              </w:rPr>
              <w:t>TX</w:t>
            </w:r>
            <w:r w:rsidR="00D62538" w:rsidRPr="00130358">
              <w:rPr>
                <w:iCs/>
                <w:lang w:eastAsia="zh-CN"/>
              </w:rPr>
              <w:t xml:space="preserve"> </w:t>
            </w:r>
            <w:r w:rsidRPr="00130358">
              <w:rPr>
                <w:iCs/>
              </w:rPr>
              <w:t>resource</w:t>
            </w:r>
            <w:r w:rsidR="00D62538" w:rsidRPr="00130358">
              <w:rPr>
                <w:iCs/>
              </w:rPr>
              <w:t xml:space="preserve"> </w:t>
            </w:r>
            <w:r w:rsidRPr="00130358">
              <w:rPr>
                <w:iCs/>
              </w:rPr>
              <w:t>pool</w:t>
            </w:r>
          </w:p>
        </w:tc>
      </w:tr>
      <w:tr w:rsidR="001363CF" w:rsidRPr="00130358" w14:paraId="765D1525" w14:textId="77777777" w:rsidTr="00D62538">
        <w:trPr>
          <w:jc w:val="center"/>
        </w:trPr>
        <w:tc>
          <w:tcPr>
            <w:tcW w:w="1242" w:type="dxa"/>
            <w:vMerge/>
            <w:vAlign w:val="center"/>
          </w:tcPr>
          <w:p w14:paraId="45AF0949"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670404DE" w14:textId="7DD76843" w:rsidR="001363CF" w:rsidRPr="00130358" w:rsidRDefault="001363CF" w:rsidP="00D62538">
            <w:pPr>
              <w:pStyle w:val="TAC"/>
              <w:keepNext w:val="0"/>
              <w:keepLines w:val="0"/>
              <w:jc w:val="left"/>
            </w:pPr>
            <w:r w:rsidRPr="00130358">
              <w:t>startRB-Subchannel-r14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203BA034"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2A7D9F6B"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7" w:type="dxa"/>
            <w:vAlign w:val="center"/>
          </w:tcPr>
          <w:p w14:paraId="30598C03" w14:textId="5DE44E39"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w:t>
            </w:r>
            <w:r w:rsidRPr="00130358">
              <w:rPr>
                <w:bCs/>
              </w:rPr>
              <w:t>he</w:t>
            </w:r>
            <w:r w:rsidR="00D62538" w:rsidRPr="00130358">
              <w:rPr>
                <w:bCs/>
              </w:rPr>
              <w:t xml:space="preserve"> </w:t>
            </w:r>
            <w:r w:rsidRPr="00130358">
              <w:rPr>
                <w:bCs/>
              </w:rPr>
              <w:t>lowest</w:t>
            </w:r>
            <w:r w:rsidR="00D62538" w:rsidRPr="00130358">
              <w:rPr>
                <w:bCs/>
              </w:rPr>
              <w:t xml:space="preserve"> </w:t>
            </w:r>
            <w:r w:rsidRPr="00130358">
              <w:rPr>
                <w:bCs/>
              </w:rPr>
              <w:t>RB</w:t>
            </w:r>
            <w:r w:rsidR="00D62538" w:rsidRPr="00130358">
              <w:rPr>
                <w:bCs/>
              </w:rPr>
              <w:t xml:space="preserve"> </w:t>
            </w:r>
            <w:r w:rsidRPr="00130358">
              <w:rPr>
                <w:bCs/>
              </w:rPr>
              <w:t>index</w:t>
            </w:r>
            <w:r w:rsidR="00D62538" w:rsidRPr="00130358">
              <w:rPr>
                <w:bCs/>
              </w:rPr>
              <w:t xml:space="preserve"> </w:t>
            </w:r>
            <w:r w:rsidRPr="00130358">
              <w:rPr>
                <w:bCs/>
              </w:rPr>
              <w:t>of</w:t>
            </w:r>
            <w:r w:rsidR="00D62538" w:rsidRPr="00130358">
              <w:rPr>
                <w:bCs/>
              </w:rPr>
              <w:t xml:space="preserve"> </w:t>
            </w:r>
            <w:r w:rsidRPr="00130358">
              <w:rPr>
                <w:bCs/>
              </w:rPr>
              <w:t>the</w:t>
            </w:r>
            <w:r w:rsidR="00D62538" w:rsidRPr="00130358">
              <w:rPr>
                <w:bCs/>
              </w:rPr>
              <w:t xml:space="preserve"> </w:t>
            </w:r>
            <w:r w:rsidRPr="00130358">
              <w:rPr>
                <w:bCs/>
              </w:rPr>
              <w:t>subchannel</w:t>
            </w:r>
            <w:r w:rsidR="00D62538" w:rsidRPr="00130358">
              <w:rPr>
                <w:bCs/>
              </w:rPr>
              <w:t xml:space="preserve"> </w:t>
            </w:r>
            <w:r w:rsidRPr="00130358">
              <w:rPr>
                <w:bCs/>
              </w:rPr>
              <w:t>with</w:t>
            </w:r>
            <w:r w:rsidR="00D62538" w:rsidRPr="00130358">
              <w:rPr>
                <w:bCs/>
              </w:rPr>
              <w:t xml:space="preserve"> </w:t>
            </w:r>
            <w:r w:rsidRPr="00130358">
              <w:rPr>
                <w:bCs/>
              </w:rPr>
              <w:t>the</w:t>
            </w:r>
            <w:r w:rsidR="00D62538" w:rsidRPr="00130358">
              <w:rPr>
                <w:bCs/>
              </w:rPr>
              <w:t xml:space="preserve"> </w:t>
            </w:r>
            <w:r w:rsidRPr="00130358">
              <w:rPr>
                <w:bCs/>
              </w:rPr>
              <w:t>lowest</w:t>
            </w:r>
            <w:r w:rsidR="00D62538" w:rsidRPr="00130358">
              <w:rPr>
                <w:bCs/>
              </w:rPr>
              <w:t xml:space="preserve"> </w:t>
            </w:r>
            <w:r w:rsidRPr="00130358">
              <w:rPr>
                <w:bCs/>
              </w:rPr>
              <w:t>index</w:t>
            </w:r>
            <w:r w:rsidRPr="00130358">
              <w:rPr>
                <w:bCs/>
                <w:lang w:eastAsia="zh-CN"/>
              </w:rPr>
              <w:t>.</w:t>
            </w:r>
          </w:p>
        </w:tc>
      </w:tr>
      <w:tr w:rsidR="001363CF" w:rsidRPr="00130358" w14:paraId="7E7095D1" w14:textId="77777777" w:rsidTr="00D62538">
        <w:trPr>
          <w:jc w:val="center"/>
        </w:trPr>
        <w:tc>
          <w:tcPr>
            <w:tcW w:w="1242" w:type="dxa"/>
            <w:vMerge/>
            <w:vAlign w:val="center"/>
          </w:tcPr>
          <w:p w14:paraId="6C012646"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032632C3" w14:textId="634977EA" w:rsidR="001363CF" w:rsidRPr="00130358" w:rsidRDefault="001363CF" w:rsidP="00D62538">
            <w:pPr>
              <w:pStyle w:val="TAC"/>
              <w:keepNext w:val="0"/>
              <w:keepLines w:val="0"/>
              <w:jc w:val="left"/>
            </w:pPr>
            <w:r w:rsidRPr="00130358">
              <w:t>startRB-PSCCH-Pool-r14</w:t>
            </w:r>
            <w:r w:rsidR="00D62538" w:rsidRPr="00130358">
              <w:t xml:space="preserve"> </w:t>
            </w:r>
            <w:r w:rsidRPr="00130358">
              <w:t>included</w:t>
            </w:r>
            <w:r w:rsidR="00D62538" w:rsidRPr="00130358">
              <w:t xml:space="preserve"> </w:t>
            </w:r>
            <w:r w:rsidRPr="00130358">
              <w:t>in</w:t>
            </w:r>
            <w:r w:rsidR="00D62538" w:rsidRPr="00130358">
              <w:t xml:space="preserve"> </w:t>
            </w:r>
            <w:r w:rsidRPr="00130358">
              <w:t>SL-PreconfigV2X-TxPoolList</w:t>
            </w:r>
          </w:p>
        </w:tc>
        <w:tc>
          <w:tcPr>
            <w:tcW w:w="709" w:type="dxa"/>
            <w:vAlign w:val="center"/>
          </w:tcPr>
          <w:p w14:paraId="6B760288"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294C153E" w14:textId="77777777" w:rsidR="001363CF" w:rsidRPr="00130358" w:rsidRDefault="001363CF" w:rsidP="00D62538">
            <w:pPr>
              <w:pStyle w:val="TAC"/>
              <w:keepNext w:val="0"/>
              <w:keepLines w:val="0"/>
              <w:rPr>
                <w:rFonts w:cs="Arial"/>
                <w:lang w:eastAsia="zh-CN"/>
              </w:rPr>
            </w:pPr>
            <w:r w:rsidRPr="00130358">
              <w:rPr>
                <w:rFonts w:cs="Arial"/>
                <w:lang w:eastAsia="zh-CN"/>
              </w:rPr>
              <w:t>5</w:t>
            </w:r>
          </w:p>
        </w:tc>
        <w:tc>
          <w:tcPr>
            <w:tcW w:w="2517" w:type="dxa"/>
            <w:vAlign w:val="center"/>
          </w:tcPr>
          <w:p w14:paraId="66D7C36A" w14:textId="3554F452" w:rsidR="001363CF" w:rsidRPr="00130358" w:rsidRDefault="001363CF" w:rsidP="00D62538">
            <w:pPr>
              <w:pStyle w:val="TAL"/>
              <w:keepNext w:val="0"/>
              <w:keepLines w:val="0"/>
              <w:rPr>
                <w:bCs/>
                <w:lang w:eastAsia="zh-CN"/>
              </w:rPr>
            </w:pPr>
            <w:r w:rsidRPr="00130358">
              <w:rPr>
                <w:bCs/>
                <w:lang w:eastAsia="zh-CN"/>
              </w:rPr>
              <w:t>Indicates</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lowest</w:t>
            </w:r>
            <w:r w:rsidR="00D62538" w:rsidRPr="00130358">
              <w:rPr>
                <w:bCs/>
                <w:lang w:eastAsia="zh-CN"/>
              </w:rPr>
              <w:t xml:space="preserve"> </w:t>
            </w:r>
            <w:r w:rsidRPr="00130358">
              <w:rPr>
                <w:bCs/>
                <w:lang w:eastAsia="zh-CN"/>
              </w:rPr>
              <w:t>RB</w:t>
            </w:r>
            <w:r w:rsidR="00D62538" w:rsidRPr="00130358">
              <w:rPr>
                <w:bCs/>
                <w:lang w:eastAsia="zh-CN"/>
              </w:rPr>
              <w:t xml:space="preserve"> </w:t>
            </w:r>
            <w:r w:rsidRPr="00130358">
              <w:rPr>
                <w:bCs/>
                <w:lang w:eastAsia="zh-CN"/>
              </w:rPr>
              <w:t>index</w:t>
            </w:r>
            <w:r w:rsidR="00D62538" w:rsidRPr="00130358">
              <w:rPr>
                <w:bCs/>
                <w:lang w:eastAsia="zh-CN"/>
              </w:rPr>
              <w:t xml:space="preserve"> </w:t>
            </w:r>
            <w:r w:rsidRPr="00130358">
              <w:rPr>
                <w:bCs/>
                <w:lang w:eastAsia="zh-CN"/>
              </w:rPr>
              <w:t>of</w:t>
            </w:r>
            <w:r w:rsidR="00D62538" w:rsidRPr="00130358">
              <w:rPr>
                <w:bCs/>
                <w:lang w:eastAsia="zh-CN"/>
              </w:rPr>
              <w:t xml:space="preserve"> </w:t>
            </w:r>
            <w:r w:rsidRPr="00130358">
              <w:rPr>
                <w:bCs/>
                <w:lang w:eastAsia="zh-CN"/>
              </w:rPr>
              <w:t>the</w:t>
            </w:r>
            <w:r w:rsidR="00D62538" w:rsidRPr="00130358">
              <w:rPr>
                <w:bCs/>
                <w:lang w:eastAsia="zh-CN"/>
              </w:rPr>
              <w:t xml:space="preserve"> </w:t>
            </w:r>
            <w:r w:rsidRPr="00130358">
              <w:rPr>
                <w:bCs/>
                <w:lang w:eastAsia="zh-CN"/>
              </w:rPr>
              <w:t>PSCCH</w:t>
            </w:r>
            <w:r w:rsidR="00D62538" w:rsidRPr="00130358">
              <w:rPr>
                <w:bCs/>
                <w:lang w:eastAsia="zh-CN"/>
              </w:rPr>
              <w:t xml:space="preserve"> </w:t>
            </w:r>
            <w:r w:rsidRPr="00130358">
              <w:rPr>
                <w:bCs/>
                <w:lang w:eastAsia="zh-CN"/>
              </w:rPr>
              <w:t>pool.</w:t>
            </w:r>
          </w:p>
        </w:tc>
      </w:tr>
      <w:tr w:rsidR="001363CF" w:rsidRPr="00130358" w14:paraId="5A145867" w14:textId="77777777" w:rsidTr="00D62538">
        <w:trPr>
          <w:jc w:val="center"/>
        </w:trPr>
        <w:tc>
          <w:tcPr>
            <w:tcW w:w="1242" w:type="dxa"/>
            <w:vMerge/>
            <w:vAlign w:val="center"/>
          </w:tcPr>
          <w:p w14:paraId="40306ABD" w14:textId="77777777" w:rsidR="001363CF" w:rsidRPr="00130358" w:rsidRDefault="001363CF" w:rsidP="00D62538">
            <w:pPr>
              <w:pStyle w:val="TAL"/>
              <w:keepNext w:val="0"/>
              <w:keepLines w:val="0"/>
              <w:rPr>
                <w:rFonts w:eastAsia="Calibri" w:cs="Arial"/>
                <w:szCs w:val="22"/>
                <w:lang w:eastAsia="ja-JP"/>
              </w:rPr>
            </w:pPr>
          </w:p>
        </w:tc>
        <w:tc>
          <w:tcPr>
            <w:tcW w:w="2552" w:type="dxa"/>
            <w:vAlign w:val="center"/>
          </w:tcPr>
          <w:p w14:paraId="1C7B9939" w14:textId="77777777" w:rsidR="001363CF" w:rsidRPr="00130358" w:rsidRDefault="001363CF" w:rsidP="00D62538">
            <w:pPr>
              <w:pStyle w:val="TAC"/>
              <w:keepNext w:val="0"/>
              <w:keepLines w:val="0"/>
              <w:jc w:val="left"/>
              <w:rPr>
                <w:rFonts w:cs="Arial"/>
                <w:lang w:eastAsia="ja-JP"/>
              </w:rPr>
            </w:pPr>
            <w:r w:rsidRPr="00130358">
              <w:rPr>
                <w:rFonts w:cs="Arial"/>
                <w:lang w:eastAsia="ja-JP"/>
              </w:rPr>
              <w:t>sl-OffsetIndicator-r14</w:t>
            </w:r>
          </w:p>
        </w:tc>
        <w:tc>
          <w:tcPr>
            <w:tcW w:w="709" w:type="dxa"/>
            <w:vAlign w:val="center"/>
          </w:tcPr>
          <w:p w14:paraId="4CB1DAE6" w14:textId="77777777" w:rsidR="001363CF" w:rsidRPr="00130358" w:rsidRDefault="001363CF" w:rsidP="00D62538">
            <w:pPr>
              <w:pStyle w:val="TAC"/>
              <w:keepNext w:val="0"/>
              <w:keepLines w:val="0"/>
              <w:rPr>
                <w:rFonts w:eastAsia="Calibri" w:cs="Arial"/>
                <w:lang w:eastAsia="ja-JP"/>
              </w:rPr>
            </w:pPr>
          </w:p>
        </w:tc>
        <w:tc>
          <w:tcPr>
            <w:tcW w:w="2835" w:type="dxa"/>
            <w:vAlign w:val="center"/>
          </w:tcPr>
          <w:p w14:paraId="5E27966D" w14:textId="213A0A1E" w:rsidR="001363CF" w:rsidRPr="00130358" w:rsidRDefault="001363CF" w:rsidP="00D62538">
            <w:pPr>
              <w:pStyle w:val="TAC"/>
              <w:keepNext w:val="0"/>
              <w:keepLines w:val="0"/>
              <w:rPr>
                <w:rFonts w:cs="Arial"/>
                <w:lang w:eastAsia="ja-JP"/>
              </w:rPr>
            </w:pPr>
            <w:proofErr w:type="spellStart"/>
            <w:r w:rsidRPr="00130358">
              <w:rPr>
                <w:rFonts w:cs="Arial"/>
                <w:lang w:eastAsia="ja-JP"/>
              </w:rPr>
              <w:t>i</w:t>
            </w:r>
            <w:proofErr w:type="spellEnd"/>
            <w:r w:rsidR="00D62538" w:rsidRPr="00130358">
              <w:rPr>
                <w:rFonts w:cs="Arial"/>
                <w:lang w:eastAsia="ja-JP"/>
              </w:rPr>
              <w:t xml:space="preserve"> </w:t>
            </w:r>
            <w:r w:rsidRPr="00130358">
              <w:rPr>
                <w:rFonts w:cs="Arial"/>
                <w:lang w:eastAsia="ja-JP"/>
              </w:rPr>
              <w:t>mod</w:t>
            </w:r>
            <w:r w:rsidR="00D62538" w:rsidRPr="00130358">
              <w:rPr>
                <w:rFonts w:cs="Arial"/>
                <w:lang w:eastAsia="ja-JP"/>
              </w:rPr>
              <w:t xml:space="preserve"> </w:t>
            </w:r>
            <w:r w:rsidRPr="00130358">
              <w:rPr>
                <w:rFonts w:cs="Arial"/>
                <w:lang w:eastAsia="ja-JP"/>
              </w:rPr>
              <w:t>20</w:t>
            </w:r>
          </w:p>
        </w:tc>
        <w:tc>
          <w:tcPr>
            <w:tcW w:w="2517" w:type="dxa"/>
            <w:vAlign w:val="center"/>
          </w:tcPr>
          <w:p w14:paraId="2FC2AA84" w14:textId="435773C0" w:rsidR="001363CF" w:rsidRPr="00130358" w:rsidRDefault="001363CF" w:rsidP="00D62538">
            <w:pPr>
              <w:pStyle w:val="TAL"/>
              <w:keepNext w:val="0"/>
              <w:keepLines w:val="0"/>
              <w:rPr>
                <w:rFonts w:cs="Arial"/>
                <w:lang w:eastAsia="ja-JP"/>
              </w:rPr>
            </w:pPr>
            <w:r w:rsidRPr="00130358">
              <w:rPr>
                <w:rFonts w:cs="Arial"/>
                <w:lang w:eastAsia="ja-JP"/>
              </w:rPr>
              <w:t>For</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proofErr w:type="spellStart"/>
            <w:r w:rsidRPr="00130358">
              <w:rPr>
                <w:rFonts w:eastAsia="Calibri" w:cs="Arial"/>
                <w:lang w:eastAsia="ja-JP"/>
              </w:rPr>
              <w:t>i</w:t>
            </w:r>
            <w:proofErr w:type="spellEnd"/>
            <w:r w:rsidRPr="00130358">
              <w:rPr>
                <w:rFonts w:cs="Arial"/>
                <w:lang w:eastAsia="ja-JP"/>
              </w:rPr>
              <w:t>,</w:t>
            </w:r>
            <w:r w:rsidR="00D62538" w:rsidRPr="00130358">
              <w:rPr>
                <w:rFonts w:cs="Arial"/>
                <w:lang w:eastAsia="ja-JP"/>
              </w:rPr>
              <w:t xml:space="preserve"> </w:t>
            </w:r>
            <w:r w:rsidRPr="00130358">
              <w:rPr>
                <w:rFonts w:cs="Arial"/>
                <w:lang w:eastAsia="ja-JP"/>
              </w:rPr>
              <w:t>where</w:t>
            </w:r>
            <w:r w:rsidR="00D62538" w:rsidRPr="00130358">
              <w:rPr>
                <w:rFonts w:cs="Arial"/>
                <w:lang w:eastAsia="ja-JP"/>
              </w:rPr>
              <w:t xml:space="preserve"> </w:t>
            </w:r>
            <w:proofErr w:type="spellStart"/>
            <w:r w:rsidRPr="00130358">
              <w:rPr>
                <w:rFonts w:eastAsia="Calibri" w:cs="Arial"/>
                <w:lang w:eastAsia="ja-JP"/>
              </w:rPr>
              <w:t>i</w:t>
            </w:r>
            <w:proofErr w:type="spellEnd"/>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1DC7B229" w14:textId="77777777" w:rsidTr="00D62538">
        <w:trPr>
          <w:jc w:val="center"/>
        </w:trPr>
        <w:tc>
          <w:tcPr>
            <w:tcW w:w="3794" w:type="dxa"/>
            <w:gridSpan w:val="2"/>
            <w:vAlign w:val="center"/>
          </w:tcPr>
          <w:p w14:paraId="59904813" w14:textId="1F9EF76C" w:rsidR="001363CF" w:rsidRPr="00130358" w:rsidRDefault="001363CF" w:rsidP="00D62538">
            <w:pPr>
              <w:pStyle w:val="TAC"/>
              <w:keepNext w:val="0"/>
              <w:keepLines w:val="0"/>
              <w:jc w:val="left"/>
              <w:rPr>
                <w:rFonts w:cs="Arial"/>
                <w:lang w:eastAsia="ja-JP"/>
              </w:rPr>
            </w:pPr>
            <w:r w:rsidRPr="00130358">
              <w:rPr>
                <w:rFonts w:cs="Arial"/>
                <w:lang w:eastAsia="ja-JP"/>
              </w:rPr>
              <w:t>Timing</w:t>
            </w:r>
            <w:r w:rsidR="00D62538" w:rsidRPr="00130358">
              <w:rPr>
                <w:rFonts w:cs="Arial"/>
                <w:lang w:eastAsia="ja-JP"/>
              </w:rPr>
              <w:t xml:space="preserve"> </w:t>
            </w:r>
            <w:r w:rsidRPr="00130358">
              <w:rPr>
                <w:rFonts w:cs="Arial"/>
                <w:lang w:eastAsia="ja-JP"/>
              </w:rPr>
              <w:t>offset</w:t>
            </w:r>
            <w:r w:rsidR="00D62538" w:rsidRPr="00130358">
              <w:rPr>
                <w:rFonts w:cs="Arial"/>
                <w:lang w:eastAsia="ja-JP"/>
              </w:rPr>
              <w:t xml:space="preserve"> </w:t>
            </w:r>
            <w:r w:rsidRPr="00130358">
              <w:rPr>
                <w:rFonts w:cs="Arial"/>
                <w:lang w:eastAsia="zh-CN"/>
              </w:rPr>
              <w:t>among</w:t>
            </w:r>
            <w:r w:rsidR="00D62538" w:rsidRPr="00130358">
              <w:rPr>
                <w:rFonts w:cs="Arial"/>
                <w:lang w:eastAsia="ja-JP"/>
              </w:rPr>
              <w:t xml:space="preserve"> </w:t>
            </w: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UEs</w:t>
            </w:r>
          </w:p>
        </w:tc>
        <w:tc>
          <w:tcPr>
            <w:tcW w:w="709" w:type="dxa"/>
            <w:vAlign w:val="center"/>
          </w:tcPr>
          <w:p w14:paraId="0F29E6E2"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6D"/>
            </w:r>
            <w:r w:rsidRPr="00130358">
              <w:rPr>
                <w:rFonts w:eastAsia="Calibri" w:cs="Arial"/>
                <w:lang w:eastAsia="ja-JP"/>
              </w:rPr>
              <w:t>s</w:t>
            </w:r>
          </w:p>
        </w:tc>
        <w:tc>
          <w:tcPr>
            <w:tcW w:w="2835" w:type="dxa"/>
            <w:vAlign w:val="center"/>
          </w:tcPr>
          <w:p w14:paraId="558B27BE" w14:textId="77777777" w:rsidR="001363CF" w:rsidRPr="00130358" w:rsidRDefault="001363CF" w:rsidP="00D62538">
            <w:pPr>
              <w:pStyle w:val="TAC"/>
              <w:keepNext w:val="0"/>
              <w:keepLines w:val="0"/>
              <w:rPr>
                <w:rFonts w:eastAsia="Calibri" w:cs="Arial"/>
                <w:lang w:eastAsia="ja-JP"/>
              </w:rPr>
            </w:pPr>
            <w:r w:rsidRPr="00130358">
              <w:rPr>
                <w:rFonts w:cs="Arial"/>
              </w:rPr>
              <w:sym w:font="Symbol" w:char="F0A3"/>
            </w:r>
            <w:r w:rsidRPr="00130358">
              <w:rPr>
                <w:rFonts w:eastAsia="Calibri" w:cs="Arial"/>
                <w:lang w:eastAsia="ja-JP"/>
              </w:rPr>
              <w:t>3</w:t>
            </w:r>
          </w:p>
        </w:tc>
        <w:tc>
          <w:tcPr>
            <w:tcW w:w="2517" w:type="dxa"/>
            <w:vAlign w:val="center"/>
          </w:tcPr>
          <w:p w14:paraId="56809457" w14:textId="77777777" w:rsidR="001363CF" w:rsidRPr="00130358" w:rsidRDefault="001363CF" w:rsidP="00D62538">
            <w:pPr>
              <w:pStyle w:val="TAC"/>
              <w:keepNext w:val="0"/>
              <w:keepLines w:val="0"/>
              <w:rPr>
                <w:rFonts w:eastAsia="Calibri" w:cs="Arial"/>
                <w:lang w:eastAsia="ja-JP"/>
              </w:rPr>
            </w:pPr>
            <w:r w:rsidRPr="00130358">
              <w:rPr>
                <w:rFonts w:eastAsia="Calibri" w:cs="Arial"/>
                <w:lang w:eastAsia="ja-JP"/>
              </w:rPr>
              <w:t>Synchronous</w:t>
            </w:r>
          </w:p>
        </w:tc>
      </w:tr>
    </w:tbl>
    <w:p w14:paraId="110A9F98" w14:textId="77777777" w:rsidR="001363CF" w:rsidRPr="00130358" w:rsidRDefault="001363CF" w:rsidP="00D62538"/>
    <w:p w14:paraId="5F9955BF" w14:textId="77777777" w:rsidR="001363CF" w:rsidRPr="00130358" w:rsidRDefault="001363CF" w:rsidP="00772922">
      <w:pPr>
        <w:pStyle w:val="Heading5"/>
        <w:rPr>
          <w:snapToGrid w:val="0"/>
          <w:kern w:val="2"/>
        </w:rPr>
      </w:pPr>
      <w:r w:rsidRPr="00130358">
        <w:rPr>
          <w:snapToGrid w:val="0"/>
          <w:kern w:val="2"/>
        </w:rPr>
        <w:t>12.6.2.4.2</w:t>
      </w:r>
      <w:r w:rsidRPr="00130358">
        <w:rPr>
          <w:snapToGrid w:val="0"/>
          <w:kern w:val="2"/>
        </w:rPr>
        <w:tab/>
        <w:t>Test Procedure</w:t>
      </w:r>
    </w:p>
    <w:p w14:paraId="187B5DD3" w14:textId="77777777" w:rsidR="001363CF" w:rsidRPr="00130358" w:rsidRDefault="001363CF" w:rsidP="00772922">
      <w:pPr>
        <w:keepNext/>
        <w:keepLines/>
        <w:rPr>
          <w:rFonts w:eastAsia="PMingLiU"/>
          <w:lang w:eastAsia="zh-TW"/>
        </w:rPr>
      </w:pPr>
      <w:r w:rsidRPr="00130358">
        <w:rPr>
          <w:rFonts w:eastAsia="PMingLiU"/>
          <w:lang w:eastAsia="zh-TW"/>
        </w:rPr>
        <w:t xml:space="preserve">For this test, the UE is triggered by the test loop function or the upper layers to transmit for V2X </w:t>
      </w:r>
      <w:proofErr w:type="spellStart"/>
      <w:r w:rsidRPr="00130358">
        <w:rPr>
          <w:rFonts w:eastAsia="PMingLiU"/>
          <w:lang w:eastAsia="zh-TW"/>
        </w:rPr>
        <w:t>Sidelink</w:t>
      </w:r>
      <w:proofErr w:type="spellEnd"/>
      <w:r w:rsidRPr="00130358">
        <w:rPr>
          <w:rFonts w:eastAsia="PMingLiU"/>
          <w:lang w:eastAsia="zh-TW"/>
        </w:rPr>
        <w:t xml:space="preserve"> Communication. There are 20 active V2X </w:t>
      </w:r>
      <w:proofErr w:type="spellStart"/>
      <w:r w:rsidRPr="00130358">
        <w:rPr>
          <w:rFonts w:eastAsia="PMingLiU"/>
          <w:lang w:eastAsia="zh-TW"/>
        </w:rPr>
        <w:t>sidelink</w:t>
      </w:r>
      <w:proofErr w:type="spellEnd"/>
      <w:r w:rsidRPr="00130358">
        <w:rPr>
          <w:rFonts w:eastAsia="PMingLiU"/>
          <w:lang w:eastAsia="zh-TW"/>
        </w:rPr>
        <w:t xml:space="preserve"> UEs in this test. Both the UE under test and active V2X </w:t>
      </w:r>
      <w:proofErr w:type="spellStart"/>
      <w:r w:rsidRPr="00130358">
        <w:rPr>
          <w:rFonts w:eastAsia="PMingLiU"/>
          <w:lang w:eastAsia="zh-TW"/>
        </w:rPr>
        <w:t>sidelink</w:t>
      </w:r>
      <w:proofErr w:type="spellEnd"/>
      <w:r w:rsidRPr="00130358">
        <w:rPr>
          <w:rFonts w:eastAsia="PMingLiU"/>
          <w:lang w:eastAsia="zh-TW"/>
        </w:rPr>
        <w:t xml:space="preserve"> UEs select GNSS as synchronization reference source. The test system can emulate and send the GNSS signal to the test UE and active V2X </w:t>
      </w:r>
      <w:proofErr w:type="spellStart"/>
      <w:r w:rsidRPr="00130358">
        <w:rPr>
          <w:rFonts w:eastAsia="PMingLiU"/>
          <w:lang w:eastAsia="zh-TW"/>
        </w:rPr>
        <w:t>sidelink</w:t>
      </w:r>
      <w:proofErr w:type="spellEnd"/>
      <w:r w:rsidRPr="00130358">
        <w:rPr>
          <w:rFonts w:eastAsia="PMingLiU"/>
          <w:lang w:eastAsia="zh-TW"/>
        </w:rPr>
        <w:t xml:space="preserve"> UEs. The test system shall emulate the active V2X </w:t>
      </w:r>
      <w:proofErr w:type="spellStart"/>
      <w:r w:rsidRPr="00130358">
        <w:rPr>
          <w:rFonts w:eastAsia="PMingLiU"/>
          <w:lang w:eastAsia="zh-TW"/>
        </w:rPr>
        <w:t>sidelink</w:t>
      </w:r>
      <w:proofErr w:type="spellEnd"/>
      <w:r w:rsidRPr="00130358">
        <w:rPr>
          <w:rFonts w:eastAsia="PMingLiU"/>
          <w:lang w:eastAsia="zh-TW"/>
        </w:rPr>
        <w:t xml:space="preserve"> UEs to transmit PSCCH/PSSCH every 20ms.</w:t>
      </w:r>
    </w:p>
    <w:p w14:paraId="4FCB2E89" w14:textId="77777777" w:rsidR="001363CF" w:rsidRPr="00130358" w:rsidRDefault="001363CF" w:rsidP="00772922">
      <w:pPr>
        <w:pStyle w:val="B1"/>
        <w:keepNext/>
        <w:keepLines/>
      </w:pPr>
      <w:r w:rsidRPr="00130358">
        <w:t>1.</w:t>
      </w:r>
      <w:r w:rsidRPr="00130358">
        <w:tab/>
      </w:r>
      <w:r w:rsidRPr="00130358">
        <w:rPr>
          <w:rFonts w:eastAsia="??"/>
        </w:rPr>
        <w:t xml:space="preserve">Set the parameters according to Table 12.6.1.5-1. </w:t>
      </w:r>
      <w:r w:rsidRPr="00130358">
        <w:t>Propagation conditions are set according to Annex B clauses B.1.</w:t>
      </w:r>
    </w:p>
    <w:p w14:paraId="40C5112A" w14:textId="77777777" w:rsidR="001363CF" w:rsidRPr="00130358" w:rsidRDefault="001363CF" w:rsidP="00D62538">
      <w:pPr>
        <w:pStyle w:val="B1"/>
      </w:pPr>
      <w:r w:rsidRPr="00130358">
        <w:t>2.</w:t>
      </w:r>
      <w:r w:rsidRPr="00130358">
        <w:tab/>
        <w:t xml:space="preserve">Record the rate of PSSCH transmissions on the resources on subchannel #1 until the confidence level according to </w:t>
      </w:r>
      <w:r w:rsidRPr="00130358">
        <w:rPr>
          <w:rFonts w:eastAsia="??"/>
        </w:rPr>
        <w:t>Tables G.2.3-1 in Annex G clause G.2 is achieved</w:t>
      </w:r>
      <w:r w:rsidRPr="00130358">
        <w:t>. If the rate of PSSCH transmissions on the resources on subchannel #1 is more than 80% consider the test case to be pass, else the test case is considered as fail.</w:t>
      </w:r>
    </w:p>
    <w:p w14:paraId="63305877" w14:textId="77777777" w:rsidR="001363CF" w:rsidRPr="00130358" w:rsidRDefault="001363CF" w:rsidP="00D62538">
      <w:pPr>
        <w:pStyle w:val="Heading5"/>
        <w:keepNext w:val="0"/>
        <w:keepLines w:val="0"/>
        <w:rPr>
          <w:snapToGrid w:val="0"/>
          <w:kern w:val="2"/>
        </w:rPr>
      </w:pPr>
      <w:r w:rsidRPr="00130358">
        <w:rPr>
          <w:snapToGrid w:val="0"/>
          <w:kern w:val="2"/>
        </w:rPr>
        <w:t>12.6.2.4.3</w:t>
      </w:r>
      <w:r w:rsidRPr="00130358">
        <w:rPr>
          <w:snapToGrid w:val="0"/>
          <w:kern w:val="2"/>
        </w:rPr>
        <w:tab/>
        <w:t>Message Contents</w:t>
      </w:r>
    </w:p>
    <w:p w14:paraId="50BEAFC3" w14:textId="44F799F8" w:rsidR="001363CF" w:rsidRPr="00130358" w:rsidRDefault="001363CF" w:rsidP="00D62538">
      <w:r w:rsidRPr="00130358">
        <w:t xml:space="preserve">Message contents are according </w:t>
      </w:r>
      <w:r w:rsidR="00772922" w:rsidRPr="00130358">
        <w:t>to 3GPP TS</w:t>
      </w:r>
      <w:r w:rsidRPr="00130358">
        <w:t> 36.508 [7] subclause 4.6, 4.7.I and 4.10 with the following exceptions:</w:t>
      </w:r>
    </w:p>
    <w:p w14:paraId="3E69A036" w14:textId="77777777" w:rsidR="001363CF" w:rsidRPr="00130358" w:rsidRDefault="001363CF" w:rsidP="00D62538">
      <w:pPr>
        <w:pStyle w:val="TH"/>
        <w:keepNext w:val="0"/>
        <w:keepLines w:val="0"/>
      </w:pPr>
      <w:r w:rsidRPr="00130358">
        <w:t>Table 12.6.2.4.3-2: SL-V2X-PreconfigFreqInfo-r14-DEFAULT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66D6E678" w14:textId="77777777" w:rsidTr="00D62538">
        <w:trPr>
          <w:gridBefore w:val="1"/>
          <w:wBefore w:w="9" w:type="dxa"/>
          <w:jc w:val="center"/>
        </w:trPr>
        <w:tc>
          <w:tcPr>
            <w:tcW w:w="9781" w:type="dxa"/>
            <w:gridSpan w:val="5"/>
            <w:tcBorders>
              <w:left w:val="single" w:sz="4" w:space="0" w:color="auto"/>
            </w:tcBorders>
          </w:tcPr>
          <w:p w14:paraId="7533FF52" w14:textId="1A325A48"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4.6.3-20K</w:t>
            </w:r>
          </w:p>
        </w:tc>
      </w:tr>
      <w:tr w:rsidR="001363CF" w:rsidRPr="00130358" w14:paraId="6043274B" w14:textId="77777777" w:rsidTr="00D62538">
        <w:trPr>
          <w:gridAfter w:val="1"/>
          <w:wAfter w:w="9" w:type="dxa"/>
          <w:jc w:val="center"/>
        </w:trPr>
        <w:tc>
          <w:tcPr>
            <w:tcW w:w="4537" w:type="dxa"/>
            <w:gridSpan w:val="2"/>
            <w:tcBorders>
              <w:left w:val="single" w:sz="4" w:space="0" w:color="auto"/>
            </w:tcBorders>
          </w:tcPr>
          <w:p w14:paraId="5D548932" w14:textId="5BBDA293"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0F2029D2" w14:textId="77777777" w:rsidR="001363CF" w:rsidRPr="00130358" w:rsidRDefault="001363CF" w:rsidP="00D62538">
            <w:pPr>
              <w:pStyle w:val="TAH"/>
              <w:keepNext w:val="0"/>
              <w:keepLines w:val="0"/>
            </w:pPr>
            <w:r w:rsidRPr="00130358">
              <w:t>Value/remark</w:t>
            </w:r>
          </w:p>
        </w:tc>
        <w:tc>
          <w:tcPr>
            <w:tcW w:w="1701" w:type="dxa"/>
          </w:tcPr>
          <w:p w14:paraId="5FF10AEB" w14:textId="77777777" w:rsidR="001363CF" w:rsidRPr="00130358" w:rsidRDefault="001363CF" w:rsidP="00D62538">
            <w:pPr>
              <w:pStyle w:val="TAH"/>
              <w:keepNext w:val="0"/>
              <w:keepLines w:val="0"/>
            </w:pPr>
            <w:r w:rsidRPr="00130358">
              <w:t>Comment</w:t>
            </w:r>
          </w:p>
        </w:tc>
        <w:tc>
          <w:tcPr>
            <w:tcW w:w="1275" w:type="dxa"/>
          </w:tcPr>
          <w:p w14:paraId="3D3CCAF6" w14:textId="77777777" w:rsidR="001363CF" w:rsidRPr="00130358" w:rsidRDefault="001363CF" w:rsidP="00D62538">
            <w:pPr>
              <w:pStyle w:val="TAH"/>
              <w:keepNext w:val="0"/>
              <w:keepLines w:val="0"/>
            </w:pPr>
            <w:r w:rsidRPr="00130358">
              <w:t>Condition</w:t>
            </w:r>
          </w:p>
        </w:tc>
      </w:tr>
      <w:tr w:rsidR="001363CF" w:rsidRPr="00130358" w14:paraId="041C597C" w14:textId="77777777" w:rsidTr="00D62538">
        <w:trPr>
          <w:gridAfter w:val="1"/>
          <w:wAfter w:w="9" w:type="dxa"/>
          <w:jc w:val="center"/>
        </w:trPr>
        <w:tc>
          <w:tcPr>
            <w:tcW w:w="4537" w:type="dxa"/>
            <w:gridSpan w:val="2"/>
            <w:tcBorders>
              <w:left w:val="single" w:sz="4" w:space="0" w:color="auto"/>
            </w:tcBorders>
          </w:tcPr>
          <w:p w14:paraId="0B473F9E" w14:textId="03379A6B" w:rsidR="001363CF" w:rsidRPr="00130358" w:rsidRDefault="001363CF" w:rsidP="00D62538">
            <w:pPr>
              <w:pStyle w:val="TAL"/>
              <w:keepNext w:val="0"/>
              <w:keepLines w:val="0"/>
            </w:pPr>
            <w:r w:rsidRPr="00130358">
              <w:t>SL-V2X-PreconfigFreqInfo-r14-DEFAULT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Pr>
          <w:p w14:paraId="47603BEF" w14:textId="77777777" w:rsidR="001363CF" w:rsidRPr="00130358" w:rsidRDefault="001363CF" w:rsidP="00D62538">
            <w:pPr>
              <w:pStyle w:val="TAL"/>
              <w:keepNext w:val="0"/>
              <w:keepLines w:val="0"/>
            </w:pPr>
          </w:p>
        </w:tc>
        <w:tc>
          <w:tcPr>
            <w:tcW w:w="1701" w:type="dxa"/>
          </w:tcPr>
          <w:p w14:paraId="51E807C1" w14:textId="77777777" w:rsidR="001363CF" w:rsidRPr="00130358" w:rsidRDefault="001363CF" w:rsidP="00D62538">
            <w:pPr>
              <w:pStyle w:val="TAL"/>
              <w:keepNext w:val="0"/>
              <w:keepLines w:val="0"/>
            </w:pPr>
          </w:p>
        </w:tc>
        <w:tc>
          <w:tcPr>
            <w:tcW w:w="1275" w:type="dxa"/>
          </w:tcPr>
          <w:p w14:paraId="4D7E5F57" w14:textId="77777777" w:rsidR="001363CF" w:rsidRPr="00130358" w:rsidRDefault="001363CF" w:rsidP="00D62538">
            <w:pPr>
              <w:pStyle w:val="TAL"/>
              <w:keepNext w:val="0"/>
              <w:keepLines w:val="0"/>
            </w:pPr>
          </w:p>
        </w:tc>
      </w:tr>
      <w:tr w:rsidR="001363CF" w:rsidRPr="00130358" w14:paraId="2D434DB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A1AB75" w14:textId="56B05552"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v2x-CommRxPoolList-r14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(1..maxSL-V2X-RxPoolPreconf-r14))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2B3B974C" w14:textId="5AD72D33" w:rsidR="001363CF" w:rsidRPr="00130358" w:rsidRDefault="001363CF" w:rsidP="00D62538">
            <w:pPr>
              <w:pStyle w:val="TAL"/>
              <w:keepNext w:val="0"/>
              <w:keepLines w:val="0"/>
            </w:pPr>
            <w:r w:rsidRPr="00130358">
              <w:t>1</w:t>
            </w:r>
            <w:r w:rsidR="00D62538" w:rsidRPr="00130358">
              <w:t xml:space="preserve"> </w:t>
            </w:r>
            <w:r w:rsidRPr="00130358">
              <w:t>entry</w:t>
            </w:r>
          </w:p>
        </w:tc>
        <w:tc>
          <w:tcPr>
            <w:tcW w:w="1701" w:type="dxa"/>
            <w:tcBorders>
              <w:top w:val="single" w:sz="4" w:space="0" w:color="auto"/>
              <w:left w:val="single" w:sz="4" w:space="0" w:color="auto"/>
              <w:bottom w:val="single" w:sz="4" w:space="0" w:color="auto"/>
              <w:right w:val="single" w:sz="4" w:space="0" w:color="auto"/>
            </w:tcBorders>
          </w:tcPr>
          <w:p w14:paraId="282818C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54A44EF" w14:textId="77777777" w:rsidR="001363CF" w:rsidRPr="00130358" w:rsidRDefault="001363CF" w:rsidP="00D62538">
            <w:pPr>
              <w:pStyle w:val="TAL"/>
              <w:keepNext w:val="0"/>
              <w:keepLines w:val="0"/>
            </w:pPr>
          </w:p>
        </w:tc>
      </w:tr>
      <w:tr w:rsidR="001363CF" w:rsidRPr="00130358" w14:paraId="55845F9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09CEA9" w14:textId="3C7B2AD3"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SL-V2X-PreconfigCommPool-r14[1]</w:t>
            </w:r>
          </w:p>
        </w:tc>
        <w:tc>
          <w:tcPr>
            <w:tcW w:w="2268" w:type="dxa"/>
            <w:tcBorders>
              <w:top w:val="single" w:sz="4" w:space="0" w:color="auto"/>
              <w:left w:val="single" w:sz="4" w:space="0" w:color="auto"/>
              <w:bottom w:val="single" w:sz="4" w:space="0" w:color="auto"/>
              <w:right w:val="single" w:sz="4" w:space="0" w:color="auto"/>
            </w:tcBorders>
          </w:tcPr>
          <w:p w14:paraId="3549E710" w14:textId="77777777" w:rsidR="001363CF" w:rsidRPr="00130358" w:rsidRDefault="001363CF" w:rsidP="00D62538">
            <w:pPr>
              <w:pStyle w:val="TAL"/>
              <w:keepNext w:val="0"/>
              <w:keepLines w:val="0"/>
              <w:rPr>
                <w:lang w:eastAsia="zh-CN"/>
              </w:rPr>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6F32171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FACDC17" w14:textId="77777777" w:rsidR="001363CF" w:rsidRPr="00130358" w:rsidRDefault="001363CF" w:rsidP="00D62538">
            <w:pPr>
              <w:pStyle w:val="TAL"/>
              <w:keepNext w:val="0"/>
              <w:keepLines w:val="0"/>
            </w:pPr>
          </w:p>
        </w:tc>
      </w:tr>
      <w:tr w:rsidR="001363CF" w:rsidRPr="00130358" w14:paraId="4EC3037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254A3E2" w14:textId="3147EACF"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420087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F2992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4E921D1" w14:textId="77777777" w:rsidR="001363CF" w:rsidRPr="00130358" w:rsidRDefault="001363CF" w:rsidP="00D62538">
            <w:pPr>
              <w:pStyle w:val="TAL"/>
              <w:keepNext w:val="0"/>
              <w:keepLines w:val="0"/>
            </w:pPr>
          </w:p>
        </w:tc>
      </w:tr>
      <w:tr w:rsidR="001363CF" w:rsidRPr="00130358" w14:paraId="3C483AC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A683948" w14:textId="3D47230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v2x-CommTxPoolList-r14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(1..maxSL-V2X-TxPoolPreconf-r14))</w:t>
            </w:r>
            <w:r w:rsidRPr="00130358">
              <w:t xml:space="preserve"> </w:t>
            </w:r>
            <w:r w:rsidR="001363CF" w:rsidRPr="00130358">
              <w:t>OF</w:t>
            </w:r>
            <w:r w:rsidRPr="00130358">
              <w:t xml:space="preserve"> </w:t>
            </w:r>
            <w:r w:rsidR="001363CF" w:rsidRPr="00130358">
              <w:t>SL-V2X-PreconfigCommPool-r14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B6A453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EE227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8AC7D1A" w14:textId="77777777" w:rsidR="001363CF" w:rsidRPr="00130358" w:rsidRDefault="001363CF" w:rsidP="00D62538">
            <w:pPr>
              <w:pStyle w:val="TAL"/>
              <w:keepNext w:val="0"/>
              <w:keepLines w:val="0"/>
            </w:pPr>
          </w:p>
        </w:tc>
      </w:tr>
      <w:tr w:rsidR="001363CF" w:rsidRPr="00130358" w14:paraId="6F076A7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A044A40" w14:textId="12B51E27" w:rsidR="001363CF" w:rsidRPr="00130358" w:rsidRDefault="00D62538" w:rsidP="00D62538">
            <w:pPr>
              <w:pStyle w:val="TAL"/>
              <w:keepNext w:val="0"/>
              <w:keepLines w:val="0"/>
              <w:rPr>
                <w:lang w:eastAsia="zh-CN"/>
              </w:rPr>
            </w:pPr>
            <w:r w:rsidRPr="00130358">
              <w:rPr>
                <w:lang w:eastAsia="zh-CN"/>
              </w:rPr>
              <w:t xml:space="preserve">    </w:t>
            </w:r>
            <w:r w:rsidR="001363CF" w:rsidRPr="00130358">
              <w:t>SL-V2X-PreconfigCommPool-r14</w:t>
            </w:r>
            <w:r w:rsidR="001363CF" w:rsidRPr="00130358">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1A13E2F" w14:textId="77777777" w:rsidR="001363CF" w:rsidRPr="00130358" w:rsidRDefault="001363CF" w:rsidP="00D62538">
            <w:pPr>
              <w:pStyle w:val="TAL"/>
              <w:keepNext w:val="0"/>
              <w:keepLines w:val="0"/>
            </w:pPr>
            <w:r w:rsidRPr="00130358">
              <w:t>SL-V2X-PreconfigCommPool-r14</w:t>
            </w:r>
          </w:p>
        </w:tc>
        <w:tc>
          <w:tcPr>
            <w:tcW w:w="1701" w:type="dxa"/>
            <w:tcBorders>
              <w:top w:val="single" w:sz="4" w:space="0" w:color="auto"/>
              <w:left w:val="single" w:sz="4" w:space="0" w:color="auto"/>
              <w:bottom w:val="single" w:sz="4" w:space="0" w:color="auto"/>
              <w:right w:val="single" w:sz="4" w:space="0" w:color="auto"/>
            </w:tcBorders>
          </w:tcPr>
          <w:p w14:paraId="31DB6F1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A425D70" w14:textId="77777777" w:rsidR="001363CF" w:rsidRPr="00130358" w:rsidRDefault="001363CF" w:rsidP="00D62538">
            <w:pPr>
              <w:pStyle w:val="TAL"/>
              <w:keepNext w:val="0"/>
              <w:keepLines w:val="0"/>
            </w:pPr>
          </w:p>
        </w:tc>
      </w:tr>
      <w:tr w:rsidR="001363CF" w:rsidRPr="00130358" w14:paraId="015BFC4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8CAD87" w14:textId="037392FB"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1E9DA66"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6C6A6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13AA1BF" w14:textId="77777777" w:rsidR="001363CF" w:rsidRPr="00130358" w:rsidRDefault="001363CF" w:rsidP="00D62538">
            <w:pPr>
              <w:pStyle w:val="TAL"/>
              <w:keepNext w:val="0"/>
              <w:keepLines w:val="0"/>
            </w:pPr>
          </w:p>
        </w:tc>
      </w:tr>
      <w:tr w:rsidR="001363CF" w:rsidRPr="00130358" w14:paraId="0E2DF56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0EAB644" w14:textId="2E3489B2"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v2x-ResourceSelectionConfig-r14</w:t>
            </w:r>
          </w:p>
        </w:tc>
        <w:tc>
          <w:tcPr>
            <w:tcW w:w="2268" w:type="dxa"/>
            <w:tcBorders>
              <w:top w:val="single" w:sz="4" w:space="0" w:color="auto"/>
              <w:left w:val="single" w:sz="4" w:space="0" w:color="auto"/>
              <w:bottom w:val="single" w:sz="4" w:space="0" w:color="auto"/>
              <w:right w:val="single" w:sz="4" w:space="0" w:color="auto"/>
            </w:tcBorders>
          </w:tcPr>
          <w:p w14:paraId="075F3390" w14:textId="77777777" w:rsidR="001363CF" w:rsidRPr="00130358" w:rsidRDefault="001363CF" w:rsidP="00D62538">
            <w:pPr>
              <w:pStyle w:val="TAL"/>
              <w:keepNext w:val="0"/>
              <w:keepLines w:val="0"/>
            </w:pPr>
            <w:r w:rsidRPr="00130358">
              <w:t>SL-CommTxPoolSensingConfig-r14-DEFAULT</w:t>
            </w:r>
          </w:p>
        </w:tc>
        <w:tc>
          <w:tcPr>
            <w:tcW w:w="1701" w:type="dxa"/>
            <w:tcBorders>
              <w:top w:val="single" w:sz="4" w:space="0" w:color="auto"/>
              <w:left w:val="single" w:sz="4" w:space="0" w:color="auto"/>
              <w:bottom w:val="single" w:sz="4" w:space="0" w:color="auto"/>
              <w:right w:val="single" w:sz="4" w:space="0" w:color="auto"/>
            </w:tcBorders>
          </w:tcPr>
          <w:p w14:paraId="6A49C69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B559B27" w14:textId="77777777" w:rsidR="001363CF" w:rsidRPr="00130358" w:rsidRDefault="001363CF" w:rsidP="00D62538">
            <w:pPr>
              <w:pStyle w:val="TAL"/>
              <w:keepNext w:val="0"/>
              <w:keepLines w:val="0"/>
            </w:pPr>
          </w:p>
        </w:tc>
      </w:tr>
      <w:tr w:rsidR="001363CF" w:rsidRPr="00130358" w14:paraId="2224B94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42BEF72" w14:textId="74BC1B09"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zoneConfig-r14</w:t>
            </w:r>
          </w:p>
        </w:tc>
        <w:tc>
          <w:tcPr>
            <w:tcW w:w="2268" w:type="dxa"/>
            <w:tcBorders>
              <w:top w:val="single" w:sz="4" w:space="0" w:color="auto"/>
              <w:left w:val="single" w:sz="4" w:space="0" w:color="auto"/>
              <w:bottom w:val="single" w:sz="4" w:space="0" w:color="auto"/>
              <w:right w:val="single" w:sz="4" w:space="0" w:color="auto"/>
            </w:tcBorders>
          </w:tcPr>
          <w:p w14:paraId="748DB463" w14:textId="392F098A" w:rsidR="001363CF" w:rsidRPr="00130358" w:rsidRDefault="001363CF" w:rsidP="00D62538">
            <w:pPr>
              <w:pStyle w:val="TAL"/>
              <w:keepNext w:val="0"/>
              <w:keepLines w:val="0"/>
            </w:pPr>
            <w:r w:rsidRPr="00130358">
              <w:t>Not</w:t>
            </w:r>
            <w:r w:rsidR="00D62538" w:rsidRPr="00130358">
              <w:t xml:space="preserve"> </w:t>
            </w:r>
            <w:r w:rsidRPr="00130358">
              <w:t>present</w:t>
            </w:r>
          </w:p>
        </w:tc>
        <w:tc>
          <w:tcPr>
            <w:tcW w:w="1701" w:type="dxa"/>
            <w:tcBorders>
              <w:top w:val="single" w:sz="4" w:space="0" w:color="auto"/>
              <w:left w:val="single" w:sz="4" w:space="0" w:color="auto"/>
              <w:bottom w:val="single" w:sz="4" w:space="0" w:color="auto"/>
              <w:right w:val="single" w:sz="4" w:space="0" w:color="auto"/>
            </w:tcBorders>
          </w:tcPr>
          <w:p w14:paraId="7B4E413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4288937" w14:textId="77777777" w:rsidR="001363CF" w:rsidRPr="00130358" w:rsidRDefault="001363CF" w:rsidP="00D62538">
            <w:pPr>
              <w:pStyle w:val="TAL"/>
              <w:keepNext w:val="0"/>
              <w:keepLines w:val="0"/>
            </w:pPr>
          </w:p>
        </w:tc>
      </w:tr>
      <w:tr w:rsidR="001363CF" w:rsidRPr="00130358" w14:paraId="555123A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E5B342" w14:textId="5D63D170"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syncPriority-r14</w:t>
            </w:r>
          </w:p>
        </w:tc>
        <w:tc>
          <w:tcPr>
            <w:tcW w:w="2268" w:type="dxa"/>
            <w:tcBorders>
              <w:top w:val="single" w:sz="4" w:space="0" w:color="auto"/>
              <w:left w:val="single" w:sz="4" w:space="0" w:color="auto"/>
              <w:bottom w:val="single" w:sz="4" w:space="0" w:color="auto"/>
              <w:right w:val="single" w:sz="4" w:space="0" w:color="auto"/>
            </w:tcBorders>
          </w:tcPr>
          <w:p w14:paraId="081AE796" w14:textId="77777777" w:rsidR="001363CF" w:rsidRPr="00130358" w:rsidRDefault="001363CF" w:rsidP="00D62538">
            <w:pPr>
              <w:pStyle w:val="TAL"/>
              <w:keepNext w:val="0"/>
              <w:keepLines w:val="0"/>
              <w:rPr>
                <w:lang w:eastAsia="zh-CN"/>
              </w:rPr>
            </w:pPr>
            <w:proofErr w:type="spellStart"/>
            <w:r w:rsidRPr="00130358">
              <w:rPr>
                <w:lang w:eastAsia="zh-CN"/>
              </w:rPr>
              <w:t>enb</w:t>
            </w:r>
            <w:proofErr w:type="spellEnd"/>
          </w:p>
        </w:tc>
        <w:tc>
          <w:tcPr>
            <w:tcW w:w="1701" w:type="dxa"/>
            <w:tcBorders>
              <w:top w:val="single" w:sz="4" w:space="0" w:color="auto"/>
              <w:left w:val="single" w:sz="4" w:space="0" w:color="auto"/>
              <w:bottom w:val="single" w:sz="4" w:space="0" w:color="auto"/>
              <w:right w:val="single" w:sz="4" w:space="0" w:color="auto"/>
            </w:tcBorders>
          </w:tcPr>
          <w:p w14:paraId="0B331BA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2B92F1C" w14:textId="77777777" w:rsidR="001363CF" w:rsidRPr="00130358" w:rsidRDefault="001363CF" w:rsidP="00D62538">
            <w:pPr>
              <w:pStyle w:val="TAL"/>
              <w:keepNext w:val="0"/>
              <w:keepLines w:val="0"/>
            </w:pPr>
          </w:p>
        </w:tc>
      </w:tr>
      <w:tr w:rsidR="001363CF" w:rsidRPr="00130358" w14:paraId="4C0A12FB"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4D1BFBF" w14:textId="553E0FE9" w:rsidR="001363CF" w:rsidRPr="00130358" w:rsidRDefault="00D62538" w:rsidP="00D62538">
            <w:pPr>
              <w:pStyle w:val="TAL"/>
              <w:keepNext w:val="0"/>
              <w:keepLines w:val="0"/>
              <w:rPr>
                <w:lang w:eastAsia="zh-CN"/>
              </w:rPr>
            </w:pPr>
            <w:r w:rsidRPr="00130358">
              <w:rPr>
                <w:lang w:eastAsia="zh-CN"/>
              </w:rPr>
              <w:t xml:space="preserve">  </w:t>
            </w:r>
            <w:r w:rsidR="001363CF" w:rsidRPr="00130358">
              <w:rPr>
                <w:rFonts w:cs="Courier New"/>
                <w:lang w:eastAsia="zh-CN"/>
              </w:rPr>
              <w:t>thresSL-TxPrioritization-r14</w:t>
            </w:r>
          </w:p>
        </w:tc>
        <w:tc>
          <w:tcPr>
            <w:tcW w:w="2268" w:type="dxa"/>
            <w:tcBorders>
              <w:top w:val="single" w:sz="4" w:space="0" w:color="auto"/>
              <w:left w:val="single" w:sz="4" w:space="0" w:color="auto"/>
              <w:bottom w:val="single" w:sz="4" w:space="0" w:color="auto"/>
              <w:right w:val="single" w:sz="4" w:space="0" w:color="auto"/>
            </w:tcBorders>
          </w:tcPr>
          <w:p w14:paraId="1DB5C274" w14:textId="027560B0"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60F19B3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FDCFE07" w14:textId="77777777" w:rsidR="001363CF" w:rsidRPr="00130358" w:rsidRDefault="001363CF" w:rsidP="00D62538">
            <w:pPr>
              <w:pStyle w:val="TAL"/>
              <w:keepNext w:val="0"/>
              <w:keepLines w:val="0"/>
            </w:pPr>
          </w:p>
        </w:tc>
      </w:tr>
      <w:tr w:rsidR="001363CF" w:rsidRPr="00130358" w14:paraId="68906A7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987091E" w14:textId="760ED24B" w:rsidR="001363CF" w:rsidRPr="00130358" w:rsidRDefault="00D62538" w:rsidP="00D62538">
            <w:pPr>
              <w:pStyle w:val="TAL"/>
              <w:keepNext w:val="0"/>
              <w:keepLines w:val="0"/>
              <w:rPr>
                <w:lang w:eastAsia="zh-CN"/>
              </w:rPr>
            </w:pPr>
            <w:r w:rsidRPr="00130358">
              <w:rPr>
                <w:lang w:eastAsia="zh-CN"/>
              </w:rPr>
              <w:t xml:space="preserve">  </w:t>
            </w:r>
            <w:r w:rsidR="001363CF" w:rsidRPr="00130358">
              <w:rPr>
                <w:lang w:eastAsia="zh-CN"/>
              </w:rPr>
              <w:t>offsetDFN-r14</w:t>
            </w:r>
          </w:p>
        </w:tc>
        <w:tc>
          <w:tcPr>
            <w:tcW w:w="2268" w:type="dxa"/>
            <w:tcBorders>
              <w:top w:val="single" w:sz="4" w:space="0" w:color="auto"/>
              <w:left w:val="single" w:sz="4" w:space="0" w:color="auto"/>
              <w:bottom w:val="single" w:sz="4" w:space="0" w:color="auto"/>
              <w:right w:val="single" w:sz="4" w:space="0" w:color="auto"/>
            </w:tcBorders>
          </w:tcPr>
          <w:p w14:paraId="0C7586E3" w14:textId="5AC14E74" w:rsidR="001363CF" w:rsidRPr="00130358" w:rsidRDefault="001363CF" w:rsidP="00D62538">
            <w:pPr>
              <w:pStyle w:val="TAL"/>
              <w:keepNext w:val="0"/>
              <w:keepLines w:val="0"/>
              <w:rPr>
                <w:lang w:eastAsia="zh-CN"/>
              </w:rPr>
            </w:pPr>
            <w:r w:rsidRPr="00130358">
              <w:rPr>
                <w:lang w:eastAsia="zh-CN"/>
              </w:rPr>
              <w:t>Not</w:t>
            </w:r>
            <w:r w:rsidR="00D62538" w:rsidRPr="00130358">
              <w:rPr>
                <w:lang w:eastAsia="zh-CN"/>
              </w:rPr>
              <w:t xml:space="preserve"> </w:t>
            </w:r>
            <w:r w:rsidRPr="00130358">
              <w:rPr>
                <w:lang w:eastAsia="zh-CN"/>
              </w:rPr>
              <w:t>present</w:t>
            </w:r>
          </w:p>
        </w:tc>
        <w:tc>
          <w:tcPr>
            <w:tcW w:w="1701" w:type="dxa"/>
            <w:tcBorders>
              <w:top w:val="single" w:sz="4" w:space="0" w:color="auto"/>
              <w:left w:val="single" w:sz="4" w:space="0" w:color="auto"/>
              <w:bottom w:val="single" w:sz="4" w:space="0" w:color="auto"/>
              <w:right w:val="single" w:sz="4" w:space="0" w:color="auto"/>
            </w:tcBorders>
          </w:tcPr>
          <w:p w14:paraId="13C474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C0C69D" w14:textId="77777777" w:rsidR="001363CF" w:rsidRPr="00130358" w:rsidRDefault="001363CF" w:rsidP="00D62538">
            <w:pPr>
              <w:pStyle w:val="TAL"/>
              <w:keepNext w:val="0"/>
              <w:keepLines w:val="0"/>
            </w:pPr>
          </w:p>
        </w:tc>
      </w:tr>
      <w:tr w:rsidR="001363CF" w:rsidRPr="00130358" w14:paraId="3AC27F5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7508989" w14:textId="77777777" w:rsidR="001363CF" w:rsidRPr="00130358" w:rsidRDefault="001363CF" w:rsidP="00D62538">
            <w:pPr>
              <w:pStyle w:val="TAL"/>
              <w:keepNext w:val="0"/>
              <w:keepLines w:val="0"/>
              <w:rPr>
                <w:lang w:eastAsia="zh-CN"/>
              </w:rPr>
            </w:pPr>
            <w:r w:rsidRPr="0013035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7B8F262"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D377A7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462BB90" w14:textId="77777777" w:rsidR="001363CF" w:rsidRPr="00130358" w:rsidRDefault="001363CF" w:rsidP="00D62538">
            <w:pPr>
              <w:pStyle w:val="TAL"/>
              <w:keepNext w:val="0"/>
              <w:keepLines w:val="0"/>
            </w:pPr>
          </w:p>
        </w:tc>
      </w:tr>
    </w:tbl>
    <w:p w14:paraId="529B37DE" w14:textId="77777777" w:rsidR="001363CF" w:rsidRPr="00130358" w:rsidRDefault="001363CF" w:rsidP="00D62538"/>
    <w:p w14:paraId="27BB19A4" w14:textId="77777777" w:rsidR="001363CF" w:rsidRPr="00130358" w:rsidRDefault="001363CF" w:rsidP="000835DA">
      <w:pPr>
        <w:pStyle w:val="TH"/>
        <w:keepLines w:val="0"/>
      </w:pPr>
      <w:r w:rsidRPr="00130358">
        <w:t>Table 12.6.2.4.3-2: SL-V2X-PreconfigCommPool-r14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7B5CACCC" w14:textId="77777777" w:rsidTr="00D62538">
        <w:trPr>
          <w:gridBefore w:val="1"/>
          <w:wBefore w:w="9" w:type="dxa"/>
          <w:jc w:val="center"/>
        </w:trPr>
        <w:tc>
          <w:tcPr>
            <w:tcW w:w="9781" w:type="dxa"/>
            <w:gridSpan w:val="5"/>
          </w:tcPr>
          <w:p w14:paraId="4FD361D3" w14:textId="526CF493"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4.6.3-20J</w:t>
            </w:r>
          </w:p>
        </w:tc>
      </w:tr>
      <w:tr w:rsidR="001363CF" w:rsidRPr="00130358" w14:paraId="395ED1EA" w14:textId="77777777" w:rsidTr="00D62538">
        <w:trPr>
          <w:gridAfter w:val="1"/>
          <w:wAfter w:w="9" w:type="dxa"/>
          <w:jc w:val="center"/>
        </w:trPr>
        <w:tc>
          <w:tcPr>
            <w:tcW w:w="4537" w:type="dxa"/>
            <w:gridSpan w:val="2"/>
          </w:tcPr>
          <w:p w14:paraId="2D5E0373" w14:textId="203A835E"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0AB717A4" w14:textId="77777777" w:rsidR="001363CF" w:rsidRPr="00130358" w:rsidRDefault="001363CF" w:rsidP="000835DA">
            <w:pPr>
              <w:pStyle w:val="TAH"/>
              <w:keepLines w:val="0"/>
            </w:pPr>
            <w:r w:rsidRPr="00130358">
              <w:t>Value/remark</w:t>
            </w:r>
          </w:p>
        </w:tc>
        <w:tc>
          <w:tcPr>
            <w:tcW w:w="1701" w:type="dxa"/>
          </w:tcPr>
          <w:p w14:paraId="2D129F48" w14:textId="77777777" w:rsidR="001363CF" w:rsidRPr="00130358" w:rsidRDefault="001363CF" w:rsidP="000835DA">
            <w:pPr>
              <w:pStyle w:val="TAH"/>
              <w:keepLines w:val="0"/>
            </w:pPr>
            <w:r w:rsidRPr="00130358">
              <w:t>Comment</w:t>
            </w:r>
          </w:p>
        </w:tc>
        <w:tc>
          <w:tcPr>
            <w:tcW w:w="1275" w:type="dxa"/>
          </w:tcPr>
          <w:p w14:paraId="3E75698B" w14:textId="77777777" w:rsidR="001363CF" w:rsidRPr="00130358" w:rsidRDefault="001363CF" w:rsidP="000835DA">
            <w:pPr>
              <w:pStyle w:val="TAH"/>
              <w:keepLines w:val="0"/>
            </w:pPr>
            <w:r w:rsidRPr="00130358">
              <w:t>Condition</w:t>
            </w:r>
          </w:p>
        </w:tc>
      </w:tr>
      <w:tr w:rsidR="001363CF" w:rsidRPr="00130358" w14:paraId="3835CC6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A7BE60" w14:textId="350E12AD" w:rsidR="001363CF" w:rsidRPr="00130358" w:rsidRDefault="001363CF" w:rsidP="000835DA">
            <w:pPr>
              <w:pStyle w:val="TAL"/>
              <w:keepLines w:val="0"/>
            </w:pPr>
            <w:r w:rsidRPr="00130358">
              <w:t>SL-V2X-PreconfigCommPool-r14</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0F3F1D7A"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35A986E"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459675E6" w14:textId="77777777" w:rsidR="001363CF" w:rsidRPr="00130358" w:rsidRDefault="001363CF" w:rsidP="000835DA">
            <w:pPr>
              <w:pStyle w:val="TAL"/>
              <w:keepLines w:val="0"/>
            </w:pPr>
          </w:p>
        </w:tc>
      </w:tr>
      <w:tr w:rsidR="001363CF" w:rsidRPr="00130358" w14:paraId="76D5784A"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2EF48B7" w14:textId="1064222C"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sl</w:t>
            </w:r>
            <w:r w:rsidR="001363CF" w:rsidRPr="00130358">
              <w:t>-OffsetIndicator-r14</w:t>
            </w:r>
          </w:p>
        </w:tc>
        <w:tc>
          <w:tcPr>
            <w:tcW w:w="2268" w:type="dxa"/>
            <w:tcBorders>
              <w:top w:val="single" w:sz="4" w:space="0" w:color="auto"/>
              <w:left w:val="single" w:sz="4" w:space="0" w:color="auto"/>
              <w:bottom w:val="single" w:sz="4" w:space="0" w:color="auto"/>
              <w:right w:val="single" w:sz="4" w:space="0" w:color="auto"/>
            </w:tcBorders>
          </w:tcPr>
          <w:p w14:paraId="30C537EC" w14:textId="77777777" w:rsidR="001363CF" w:rsidRPr="00130358" w:rsidRDefault="001363CF" w:rsidP="000835DA">
            <w:pPr>
              <w:pStyle w:val="TAL"/>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18FF2F5B"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10C87FA4" w14:textId="34F345C3" w:rsidR="001363CF" w:rsidRPr="00130358" w:rsidRDefault="001363CF" w:rsidP="000835DA">
            <w:pPr>
              <w:pStyle w:val="TAL"/>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8845DF3"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7674942F" w14:textId="77777777" w:rsidR="001363CF" w:rsidRPr="00130358" w:rsidRDefault="001363CF" w:rsidP="000835DA">
            <w:pPr>
              <w:pStyle w:val="TAL"/>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165BF17" w14:textId="63F29C98" w:rsidR="001363CF" w:rsidRPr="00130358" w:rsidRDefault="001363CF" w:rsidP="000835DA">
            <w:pPr>
              <w:pStyle w:val="TAL"/>
              <w:keepLines w:val="0"/>
              <w:rPr>
                <w:lang w:eastAsia="ko-KR"/>
              </w:rPr>
            </w:pPr>
            <w:proofErr w:type="spellStart"/>
            <w:r w:rsidRPr="00130358">
              <w:rPr>
                <w:lang w:eastAsia="ko-KR"/>
              </w:rPr>
              <w:t>i</w:t>
            </w:r>
            <w:proofErr w:type="spellEnd"/>
            <w:r w:rsidR="00D62538" w:rsidRPr="00130358">
              <w:rPr>
                <w:lang w:eastAsia="ko-KR"/>
              </w:rPr>
              <w:t xml:space="preserve"> </w:t>
            </w:r>
            <w:r w:rsidRPr="00130358">
              <w:rPr>
                <w:lang w:eastAsia="ko-KR"/>
              </w:rPr>
              <w:t>mod</w:t>
            </w:r>
            <w:r w:rsidR="00D62538" w:rsidRPr="00130358">
              <w:rPr>
                <w:lang w:eastAsia="ko-KR"/>
              </w:rPr>
              <w:t xml:space="preserve"> </w:t>
            </w:r>
            <w:r w:rsidRPr="00130358">
              <w:rPr>
                <w:lang w:eastAsia="ko-KR"/>
              </w:rPr>
              <w:t>20</w:t>
            </w:r>
          </w:p>
        </w:tc>
        <w:tc>
          <w:tcPr>
            <w:tcW w:w="1701" w:type="dxa"/>
            <w:tcBorders>
              <w:top w:val="single" w:sz="4" w:space="0" w:color="auto"/>
              <w:left w:val="single" w:sz="4" w:space="0" w:color="auto"/>
              <w:bottom w:val="single" w:sz="4" w:space="0" w:color="auto"/>
              <w:right w:val="single" w:sz="4" w:space="0" w:color="auto"/>
            </w:tcBorders>
          </w:tcPr>
          <w:p w14:paraId="6760C479"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065E3E30" w14:textId="2CC1D677" w:rsidR="001363CF" w:rsidRPr="00130358" w:rsidRDefault="001363CF" w:rsidP="000835DA">
            <w:pPr>
              <w:pStyle w:val="TAL"/>
              <w:keepLines w:val="0"/>
            </w:pPr>
            <w:r w:rsidRPr="00130358">
              <w:t>Active</w:t>
            </w:r>
            <w:r w:rsidR="00D62538" w:rsidRPr="00130358">
              <w:t xml:space="preserve"> </w:t>
            </w:r>
            <w:proofErr w:type="spellStart"/>
            <w:r w:rsidRPr="00130358">
              <w:t>Sidelink</w:t>
            </w:r>
            <w:proofErr w:type="spellEnd"/>
            <w:r w:rsidR="00D62538" w:rsidRPr="00130358">
              <w:t xml:space="preserve"> </w:t>
            </w:r>
            <w:r w:rsidRPr="00130358">
              <w:t>UE</w:t>
            </w:r>
            <w:r w:rsidR="00D62538" w:rsidRPr="00130358">
              <w:t xml:space="preserve"> </w:t>
            </w:r>
            <w:proofErr w:type="spellStart"/>
            <w:r w:rsidRPr="00130358">
              <w:t>i</w:t>
            </w:r>
            <w:proofErr w:type="spellEnd"/>
            <w:r w:rsidRPr="00130358">
              <w:t>,</w:t>
            </w:r>
            <w:r w:rsidR="00D62538" w:rsidRPr="00130358">
              <w:t xml:space="preserve"> </w:t>
            </w:r>
            <w:r w:rsidRPr="00130358">
              <w:t>where</w:t>
            </w:r>
            <w:r w:rsidR="00D62538" w:rsidRPr="00130358">
              <w:t xml:space="preserve"> </w:t>
            </w:r>
            <w:proofErr w:type="spellStart"/>
            <w:r w:rsidRPr="00130358">
              <w:t>i</w:t>
            </w:r>
            <w:proofErr w:type="spellEnd"/>
            <w:r w:rsidR="00D62538" w:rsidRPr="00130358">
              <w:t xml:space="preserve"> </w:t>
            </w:r>
            <w:r w:rsidRPr="00130358">
              <w:t>=</w:t>
            </w:r>
            <w:r w:rsidR="00D62538" w:rsidRPr="00130358">
              <w:t xml:space="preserve"> </w:t>
            </w:r>
            <w:r w:rsidRPr="00130358">
              <w:t>0,</w:t>
            </w:r>
            <w:r w:rsidR="00D62538" w:rsidRPr="00130358">
              <w:t xml:space="preserve"> </w:t>
            </w:r>
            <w:r w:rsidRPr="00130358">
              <w:t>..,</w:t>
            </w:r>
            <w:r w:rsidR="00D62538" w:rsidRPr="00130358">
              <w:t xml:space="preserve"> </w:t>
            </w:r>
            <w:r w:rsidRPr="00130358">
              <w:t>19</w:t>
            </w:r>
          </w:p>
        </w:tc>
      </w:tr>
      <w:tr w:rsidR="001363CF" w:rsidRPr="00130358" w14:paraId="066A70B3"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9151B0E" w14:textId="3D02063A" w:rsidR="001363CF" w:rsidRPr="00130358" w:rsidRDefault="00D62538" w:rsidP="000835DA">
            <w:pPr>
              <w:pStyle w:val="TAL"/>
              <w:keepLines w:val="0"/>
              <w:rPr>
                <w:lang w:eastAsia="ko-KR"/>
              </w:rPr>
            </w:pPr>
            <w:r w:rsidRPr="00130358">
              <w:rPr>
                <w:lang w:eastAsia="ko-KR"/>
              </w:rPr>
              <w:t xml:space="preserve">  </w:t>
            </w:r>
            <w:r w:rsidR="001363CF" w:rsidRPr="00130358">
              <w:t>sl-Subframe-r14</w:t>
            </w:r>
            <w:r w:rsidRPr="00130358">
              <w:t xml:space="preserve"> </w:t>
            </w:r>
            <w:r w:rsidR="001363CF" w:rsidRPr="00130358">
              <w:t>CHOICE</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9BBB183"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095EF18"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030232FB" w14:textId="77777777" w:rsidR="001363CF" w:rsidRPr="00130358" w:rsidRDefault="001363CF" w:rsidP="000835DA">
            <w:pPr>
              <w:pStyle w:val="TAL"/>
              <w:keepLines w:val="0"/>
            </w:pPr>
          </w:p>
        </w:tc>
      </w:tr>
      <w:tr w:rsidR="001363CF" w:rsidRPr="00130358" w14:paraId="2581306D"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C722845" w14:textId="584E7BD5"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bs20-r14</w:t>
            </w:r>
          </w:p>
        </w:tc>
        <w:tc>
          <w:tcPr>
            <w:tcW w:w="2268" w:type="dxa"/>
            <w:tcBorders>
              <w:top w:val="single" w:sz="4" w:space="0" w:color="auto"/>
              <w:left w:val="single" w:sz="4" w:space="0" w:color="auto"/>
              <w:bottom w:val="single" w:sz="4" w:space="0" w:color="auto"/>
              <w:right w:val="single" w:sz="4" w:space="0" w:color="auto"/>
            </w:tcBorders>
          </w:tcPr>
          <w:p w14:paraId="027FB41B" w14:textId="77777777" w:rsidR="001363CF" w:rsidRPr="00130358" w:rsidRDefault="001363CF" w:rsidP="000835DA">
            <w:pPr>
              <w:pStyle w:val="TAL"/>
              <w:keepLines w:val="0"/>
              <w:rPr>
                <w:lang w:eastAsia="zh-CN"/>
              </w:rPr>
            </w:pPr>
            <w:r w:rsidRPr="00130358">
              <w:rPr>
                <w:lang w:eastAsia="zh-CN"/>
              </w:rPr>
              <w:t>11111111111111111111</w:t>
            </w:r>
          </w:p>
        </w:tc>
        <w:tc>
          <w:tcPr>
            <w:tcW w:w="1701" w:type="dxa"/>
            <w:tcBorders>
              <w:top w:val="single" w:sz="4" w:space="0" w:color="auto"/>
              <w:left w:val="single" w:sz="4" w:space="0" w:color="auto"/>
              <w:bottom w:val="single" w:sz="4" w:space="0" w:color="auto"/>
              <w:right w:val="single" w:sz="4" w:space="0" w:color="auto"/>
            </w:tcBorders>
          </w:tcPr>
          <w:p w14:paraId="782D1A37"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553A8D7" w14:textId="29576166" w:rsidR="001363CF" w:rsidRPr="00130358" w:rsidRDefault="001363CF" w:rsidP="000835DA">
            <w:pPr>
              <w:pStyle w:val="TAL"/>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57E1F158" w14:textId="77777777" w:rsidTr="00D62538">
        <w:trPr>
          <w:gridAfter w:val="1"/>
          <w:wAfter w:w="9" w:type="dxa"/>
          <w:jc w:val="center"/>
        </w:trPr>
        <w:tc>
          <w:tcPr>
            <w:tcW w:w="4537" w:type="dxa"/>
            <w:gridSpan w:val="2"/>
            <w:tcBorders>
              <w:top w:val="nil"/>
              <w:left w:val="single" w:sz="4" w:space="0" w:color="auto"/>
              <w:right w:val="single" w:sz="4" w:space="0" w:color="auto"/>
            </w:tcBorders>
          </w:tcPr>
          <w:p w14:paraId="682B83DC"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86E8CF3" w14:textId="77777777" w:rsidR="001363CF" w:rsidRPr="00130358" w:rsidRDefault="001363CF" w:rsidP="00D62538">
            <w:pPr>
              <w:pStyle w:val="TAL"/>
              <w:keepNext w:val="0"/>
              <w:keepLines w:val="0"/>
              <w:rPr>
                <w:lang w:eastAsia="zh-CN"/>
              </w:rPr>
            </w:pPr>
            <w:r w:rsidRPr="00130358">
              <w:rPr>
                <w:lang w:eastAsia="zh-CN"/>
              </w:rPr>
              <w:t>10000000000000000000</w:t>
            </w:r>
          </w:p>
        </w:tc>
        <w:tc>
          <w:tcPr>
            <w:tcW w:w="1701" w:type="dxa"/>
            <w:tcBorders>
              <w:top w:val="single" w:sz="4" w:space="0" w:color="auto"/>
              <w:left w:val="single" w:sz="4" w:space="0" w:color="auto"/>
              <w:bottom w:val="single" w:sz="4" w:space="0" w:color="auto"/>
              <w:right w:val="single" w:sz="4" w:space="0" w:color="auto"/>
            </w:tcBorders>
          </w:tcPr>
          <w:p w14:paraId="7422340B"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F338E2B" w14:textId="12C4672D"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43EFBF6A"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1F4A220"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0FC6157"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D2F3DE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8663443" w14:textId="77777777" w:rsidR="001363CF" w:rsidRPr="00130358" w:rsidRDefault="001363CF" w:rsidP="00D62538">
            <w:pPr>
              <w:pStyle w:val="TAL"/>
              <w:keepNext w:val="0"/>
              <w:keepLines w:val="0"/>
              <w:rPr>
                <w:lang w:eastAsia="ko-KR"/>
              </w:rPr>
            </w:pPr>
          </w:p>
        </w:tc>
      </w:tr>
      <w:tr w:rsidR="001363CF" w:rsidRPr="00130358" w14:paraId="7FE17B8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8F0D83" w14:textId="3ED916D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E0649C9"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496CC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ED014" w14:textId="77777777" w:rsidR="001363CF" w:rsidRPr="00130358" w:rsidRDefault="001363CF" w:rsidP="00D62538">
            <w:pPr>
              <w:pStyle w:val="TAL"/>
              <w:keepNext w:val="0"/>
              <w:keepLines w:val="0"/>
            </w:pPr>
          </w:p>
        </w:tc>
      </w:tr>
      <w:tr w:rsidR="001363CF" w:rsidRPr="00130358" w14:paraId="31C589A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84D22BF" w14:textId="27D9FD43" w:rsidR="001363CF" w:rsidRPr="00130358" w:rsidRDefault="00D62538" w:rsidP="00D62538">
            <w:pPr>
              <w:pStyle w:val="TAL"/>
              <w:keepNext w:val="0"/>
              <w:keepLines w:val="0"/>
              <w:rPr>
                <w:lang w:eastAsia="ko-KR"/>
              </w:rPr>
            </w:pPr>
            <w:r w:rsidRPr="00130358">
              <w:rPr>
                <w:lang w:eastAsia="ko-KR"/>
              </w:rPr>
              <w:t xml:space="preserve">  </w:t>
            </w:r>
            <w:r w:rsidR="001363CF" w:rsidRPr="00130358">
              <w:t>adjacencyPSCCH-PSSCH-r14</w:t>
            </w:r>
          </w:p>
        </w:tc>
        <w:tc>
          <w:tcPr>
            <w:tcW w:w="2268" w:type="dxa"/>
            <w:tcBorders>
              <w:top w:val="single" w:sz="4" w:space="0" w:color="auto"/>
              <w:left w:val="single" w:sz="4" w:space="0" w:color="auto"/>
              <w:bottom w:val="single" w:sz="4" w:space="0" w:color="auto"/>
              <w:right w:val="single" w:sz="4" w:space="0" w:color="auto"/>
            </w:tcBorders>
          </w:tcPr>
          <w:p w14:paraId="123AA320" w14:textId="77777777" w:rsidR="001363CF" w:rsidRPr="00130358" w:rsidRDefault="001363CF" w:rsidP="00D62538">
            <w:pPr>
              <w:pStyle w:val="TAL"/>
              <w:keepNext w:val="0"/>
              <w:keepLines w:val="0"/>
              <w:rPr>
                <w:lang w:eastAsia="ko-KR"/>
              </w:rPr>
            </w:pPr>
            <w:r w:rsidRPr="00130358">
              <w:rPr>
                <w:lang w:eastAsia="ko-KR"/>
              </w:rPr>
              <w:t>true</w:t>
            </w:r>
          </w:p>
        </w:tc>
        <w:tc>
          <w:tcPr>
            <w:tcW w:w="1701" w:type="dxa"/>
            <w:tcBorders>
              <w:top w:val="single" w:sz="4" w:space="0" w:color="auto"/>
              <w:left w:val="single" w:sz="4" w:space="0" w:color="auto"/>
              <w:bottom w:val="single" w:sz="4" w:space="0" w:color="auto"/>
              <w:right w:val="single" w:sz="4" w:space="0" w:color="auto"/>
            </w:tcBorders>
          </w:tcPr>
          <w:p w14:paraId="6E90BCC4" w14:textId="77777777" w:rsidR="001363CF" w:rsidRPr="00130358" w:rsidRDefault="001363CF" w:rsidP="00D62538">
            <w:pPr>
              <w:pStyle w:val="TAL"/>
              <w:keepNext w:val="0"/>
              <w:keepLines w:val="0"/>
              <w:rPr>
                <w:lang w:eastAsia="ko-KR"/>
              </w:rPr>
            </w:pPr>
            <w:r w:rsidRPr="00130358">
              <w:rPr>
                <w:lang w:eastAsia="ko-KR"/>
              </w:rPr>
              <w:t>BOOLEAN</w:t>
            </w:r>
          </w:p>
        </w:tc>
        <w:tc>
          <w:tcPr>
            <w:tcW w:w="1275" w:type="dxa"/>
            <w:tcBorders>
              <w:top w:val="single" w:sz="4" w:space="0" w:color="auto"/>
              <w:left w:val="single" w:sz="4" w:space="0" w:color="auto"/>
              <w:bottom w:val="single" w:sz="4" w:space="0" w:color="auto"/>
              <w:right w:val="single" w:sz="4" w:space="0" w:color="auto"/>
            </w:tcBorders>
          </w:tcPr>
          <w:p w14:paraId="41A6A99B" w14:textId="77777777" w:rsidR="001363CF" w:rsidRPr="00130358" w:rsidRDefault="001363CF" w:rsidP="00D62538">
            <w:pPr>
              <w:pStyle w:val="TAL"/>
              <w:keepNext w:val="0"/>
              <w:keepLines w:val="0"/>
            </w:pPr>
          </w:p>
        </w:tc>
      </w:tr>
      <w:tr w:rsidR="001363CF" w:rsidRPr="00130358" w14:paraId="2F4CFCE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3DDC07" w14:textId="2CB2FABC" w:rsidR="001363CF" w:rsidRPr="00130358" w:rsidRDefault="00D62538" w:rsidP="00D62538">
            <w:pPr>
              <w:pStyle w:val="TAL"/>
              <w:keepNext w:val="0"/>
              <w:keepLines w:val="0"/>
              <w:rPr>
                <w:lang w:eastAsia="ko-KR"/>
              </w:rPr>
            </w:pPr>
            <w:r w:rsidRPr="00130358">
              <w:rPr>
                <w:lang w:eastAsia="ko-KR"/>
              </w:rPr>
              <w:t xml:space="preserve">  </w:t>
            </w:r>
            <w:r w:rsidR="001363CF" w:rsidRPr="00130358">
              <w:t>sizeSubchannel-r14</w:t>
            </w:r>
          </w:p>
        </w:tc>
        <w:tc>
          <w:tcPr>
            <w:tcW w:w="2268" w:type="dxa"/>
            <w:tcBorders>
              <w:top w:val="single" w:sz="4" w:space="0" w:color="auto"/>
              <w:left w:val="single" w:sz="4" w:space="0" w:color="auto"/>
              <w:bottom w:val="single" w:sz="4" w:space="0" w:color="auto"/>
              <w:right w:val="single" w:sz="4" w:space="0" w:color="auto"/>
            </w:tcBorders>
          </w:tcPr>
          <w:p w14:paraId="1A2EB9A9"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0D9535F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043ACE8" w14:textId="77777777" w:rsidR="001363CF" w:rsidRPr="00130358" w:rsidRDefault="001363CF" w:rsidP="00D62538">
            <w:pPr>
              <w:pStyle w:val="TAL"/>
              <w:keepNext w:val="0"/>
              <w:keepLines w:val="0"/>
              <w:rPr>
                <w:lang w:eastAsia="ko-KR"/>
              </w:rPr>
            </w:pPr>
          </w:p>
        </w:tc>
      </w:tr>
      <w:tr w:rsidR="001363CF" w:rsidRPr="00130358" w14:paraId="1B39BA03"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78EDB5F" w14:textId="0365AF17"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numSubchannel-r14</w:t>
            </w:r>
          </w:p>
        </w:tc>
        <w:tc>
          <w:tcPr>
            <w:tcW w:w="2268" w:type="dxa"/>
            <w:tcBorders>
              <w:top w:val="single" w:sz="4" w:space="0" w:color="auto"/>
              <w:left w:val="single" w:sz="4" w:space="0" w:color="auto"/>
              <w:bottom w:val="single" w:sz="4" w:space="0" w:color="auto"/>
              <w:right w:val="single" w:sz="4" w:space="0" w:color="auto"/>
            </w:tcBorders>
          </w:tcPr>
          <w:p w14:paraId="7E82A0DA" w14:textId="77777777" w:rsidR="001363CF" w:rsidRPr="00130358" w:rsidRDefault="001363CF" w:rsidP="00D62538">
            <w:pPr>
              <w:pStyle w:val="TAL"/>
              <w:keepNext w:val="0"/>
              <w:keepLines w:val="0"/>
              <w:rPr>
                <w:lang w:eastAsia="ko-KR"/>
              </w:rPr>
            </w:pPr>
            <w:r w:rsidRPr="00130358">
              <w:rPr>
                <w:lang w:eastAsia="ko-KR"/>
              </w:rPr>
              <w:t>n5</w:t>
            </w:r>
          </w:p>
        </w:tc>
        <w:tc>
          <w:tcPr>
            <w:tcW w:w="1701" w:type="dxa"/>
            <w:tcBorders>
              <w:top w:val="single" w:sz="4" w:space="0" w:color="auto"/>
              <w:left w:val="single" w:sz="4" w:space="0" w:color="auto"/>
              <w:bottom w:val="single" w:sz="4" w:space="0" w:color="auto"/>
              <w:right w:val="single" w:sz="4" w:space="0" w:color="auto"/>
            </w:tcBorders>
          </w:tcPr>
          <w:p w14:paraId="7461C72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21013F" w14:textId="793841B5" w:rsidR="001363CF" w:rsidRPr="00130358" w:rsidRDefault="001363CF" w:rsidP="00D62538">
            <w:pPr>
              <w:pStyle w:val="TAL"/>
              <w:keepNext w:val="0"/>
              <w:keepLines w:val="0"/>
              <w:rPr>
                <w:lang w:eastAsia="ko-KR"/>
              </w:rPr>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24CC9960"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10A1BCB1"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7D07D3D" w14:textId="77777777" w:rsidR="001363CF" w:rsidRPr="00130358" w:rsidRDefault="001363CF" w:rsidP="00D62538">
            <w:pPr>
              <w:pStyle w:val="TAL"/>
              <w:keepNext w:val="0"/>
              <w:keepLines w:val="0"/>
              <w:rPr>
                <w:lang w:eastAsia="ko-KR"/>
              </w:rPr>
            </w:pPr>
            <w:r w:rsidRPr="00130358">
              <w:rPr>
                <w:lang w:eastAsia="ko-KR"/>
              </w:rPr>
              <w:t>n1</w:t>
            </w:r>
          </w:p>
        </w:tc>
        <w:tc>
          <w:tcPr>
            <w:tcW w:w="1701" w:type="dxa"/>
            <w:tcBorders>
              <w:top w:val="single" w:sz="4" w:space="0" w:color="auto"/>
              <w:left w:val="single" w:sz="4" w:space="0" w:color="auto"/>
              <w:bottom w:val="single" w:sz="4" w:space="0" w:color="auto"/>
              <w:right w:val="single" w:sz="4" w:space="0" w:color="auto"/>
            </w:tcBorders>
          </w:tcPr>
          <w:p w14:paraId="046143B6"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26F5996" w14:textId="1957FC29" w:rsidR="001363CF" w:rsidRPr="00130358" w:rsidRDefault="001363CF" w:rsidP="00D62538">
            <w:pPr>
              <w:pStyle w:val="TAL"/>
              <w:keepNext w:val="0"/>
              <w:keepLines w:val="0"/>
              <w:rPr>
                <w:lang w:eastAsia="ko-KR"/>
              </w:rPr>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2ADF79A0"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5824AF19" w14:textId="225B4430" w:rsidR="001363CF" w:rsidRPr="00130358" w:rsidRDefault="00D62538" w:rsidP="00D62538">
            <w:pPr>
              <w:pStyle w:val="TAL"/>
              <w:keepNext w:val="0"/>
              <w:keepLines w:val="0"/>
              <w:rPr>
                <w:lang w:eastAsia="ko-KR"/>
              </w:rPr>
            </w:pPr>
            <w:r w:rsidRPr="00130358">
              <w:rPr>
                <w:lang w:eastAsia="ko-KR"/>
              </w:rPr>
              <w:t xml:space="preserve">  </w:t>
            </w:r>
            <w:r w:rsidR="001363CF" w:rsidRPr="00130358">
              <w:t>startRB-Subchannel-r14</w:t>
            </w:r>
          </w:p>
        </w:tc>
        <w:tc>
          <w:tcPr>
            <w:tcW w:w="2268" w:type="dxa"/>
            <w:tcBorders>
              <w:top w:val="single" w:sz="4" w:space="0" w:color="auto"/>
              <w:left w:val="single" w:sz="4" w:space="0" w:color="auto"/>
              <w:bottom w:val="single" w:sz="4" w:space="0" w:color="auto"/>
              <w:right w:val="single" w:sz="4" w:space="0" w:color="auto"/>
            </w:tcBorders>
          </w:tcPr>
          <w:p w14:paraId="125E26E7"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4107371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D88E7F" w14:textId="2460448A"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90F5F64"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A49C0A5"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A706BC2"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25E2C7F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81D59EC" w14:textId="1FFAC61F"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62077482" w14:textId="77777777" w:rsidTr="00D62538">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DCB6310" w14:textId="616C6063" w:rsidR="001363CF" w:rsidRPr="00130358" w:rsidRDefault="00D62538" w:rsidP="00D62538">
            <w:pPr>
              <w:pStyle w:val="TAL"/>
              <w:keepNext w:val="0"/>
              <w:keepLines w:val="0"/>
              <w:rPr>
                <w:lang w:eastAsia="ko-KR"/>
              </w:rPr>
            </w:pPr>
            <w:r w:rsidRPr="00130358">
              <w:rPr>
                <w:lang w:eastAsia="ko-KR"/>
              </w:rPr>
              <w:t xml:space="preserve">  </w:t>
            </w:r>
            <w:r w:rsidR="001363CF" w:rsidRPr="00130358">
              <w:t>startRB-PSCCH-Pool-r14</w:t>
            </w:r>
          </w:p>
        </w:tc>
        <w:tc>
          <w:tcPr>
            <w:tcW w:w="2268" w:type="dxa"/>
            <w:tcBorders>
              <w:top w:val="single" w:sz="4" w:space="0" w:color="auto"/>
              <w:left w:val="single" w:sz="4" w:space="0" w:color="auto"/>
              <w:bottom w:val="single" w:sz="4" w:space="0" w:color="auto"/>
              <w:right w:val="single" w:sz="4" w:space="0" w:color="auto"/>
            </w:tcBorders>
          </w:tcPr>
          <w:p w14:paraId="4EA40739" w14:textId="77777777" w:rsidR="001363CF" w:rsidRPr="00130358" w:rsidRDefault="001363CF" w:rsidP="00D62538">
            <w:pPr>
              <w:pStyle w:val="TAL"/>
              <w:keepNext w:val="0"/>
              <w:keepLines w:val="0"/>
              <w:rPr>
                <w:lang w:eastAsia="ko-KR"/>
              </w:rPr>
            </w:pPr>
            <w:r w:rsidRPr="00130358">
              <w:rPr>
                <w:lang w:eastAsia="ko-KR"/>
              </w:rPr>
              <w:t>0</w:t>
            </w:r>
          </w:p>
        </w:tc>
        <w:tc>
          <w:tcPr>
            <w:tcW w:w="1701" w:type="dxa"/>
            <w:tcBorders>
              <w:top w:val="single" w:sz="4" w:space="0" w:color="auto"/>
              <w:left w:val="single" w:sz="4" w:space="0" w:color="auto"/>
              <w:bottom w:val="single" w:sz="4" w:space="0" w:color="auto"/>
              <w:right w:val="single" w:sz="4" w:space="0" w:color="auto"/>
            </w:tcBorders>
          </w:tcPr>
          <w:p w14:paraId="05B5E83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E99EC35" w14:textId="5750722F" w:rsidR="001363CF" w:rsidRPr="00130358" w:rsidRDefault="001363CF" w:rsidP="00D62538">
            <w:pPr>
              <w:pStyle w:val="TAL"/>
              <w:keepNext w:val="0"/>
              <w:keepLines w:val="0"/>
            </w:pPr>
            <w:r w:rsidRPr="00130358">
              <w:rPr>
                <w:lang w:eastAsia="ko-KR"/>
              </w:rPr>
              <w:t>V2X</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under</w:t>
            </w:r>
            <w:r w:rsidR="00D62538" w:rsidRPr="00130358">
              <w:rPr>
                <w:lang w:eastAsia="ko-KR"/>
              </w:rPr>
              <w:t xml:space="preserve"> </w:t>
            </w:r>
            <w:r w:rsidRPr="00130358">
              <w:rPr>
                <w:lang w:eastAsia="ko-KR"/>
              </w:rPr>
              <w:t>test</w:t>
            </w:r>
          </w:p>
        </w:tc>
      </w:tr>
      <w:tr w:rsidR="001363CF" w:rsidRPr="00130358" w14:paraId="6CC8D56C" w14:textId="77777777" w:rsidTr="00D62538">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30D9576" w14:textId="77777777" w:rsidR="001363CF" w:rsidRPr="00130358" w:rsidRDefault="001363CF" w:rsidP="00D62538">
            <w:pPr>
              <w:pStyle w:val="TAL"/>
              <w:keepNext w:val="0"/>
              <w:keepLines w:val="0"/>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B2BC1D5" w14:textId="77777777" w:rsidR="001363CF" w:rsidRPr="00130358" w:rsidRDefault="001363CF" w:rsidP="00D62538">
            <w:pPr>
              <w:pStyle w:val="TAL"/>
              <w:keepNext w:val="0"/>
              <w:keepLines w:val="0"/>
              <w:rPr>
                <w:lang w:eastAsia="ko-KR"/>
              </w:rPr>
            </w:pPr>
            <w:r w:rsidRPr="00130358">
              <w:rPr>
                <w:lang w:eastAsia="ko-KR"/>
              </w:rPr>
              <w:t>5</w:t>
            </w:r>
          </w:p>
        </w:tc>
        <w:tc>
          <w:tcPr>
            <w:tcW w:w="1701" w:type="dxa"/>
            <w:tcBorders>
              <w:top w:val="single" w:sz="4" w:space="0" w:color="auto"/>
              <w:left w:val="single" w:sz="4" w:space="0" w:color="auto"/>
              <w:bottom w:val="single" w:sz="4" w:space="0" w:color="auto"/>
              <w:right w:val="single" w:sz="4" w:space="0" w:color="auto"/>
            </w:tcBorders>
          </w:tcPr>
          <w:p w14:paraId="68B7ECC8"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3039DC7" w14:textId="2A4B087A" w:rsidR="001363CF" w:rsidRPr="00130358" w:rsidRDefault="001363CF" w:rsidP="00D62538">
            <w:pPr>
              <w:pStyle w:val="TAL"/>
              <w:keepNext w:val="0"/>
              <w:keepLines w:val="0"/>
            </w:pPr>
            <w:r w:rsidRPr="00130358">
              <w:rPr>
                <w:lang w:eastAsia="ko-KR"/>
              </w:rPr>
              <w:t>Active</w:t>
            </w:r>
            <w:r w:rsidR="00D62538" w:rsidRPr="00130358">
              <w:rPr>
                <w:lang w:eastAsia="ko-KR"/>
              </w:rPr>
              <w:t xml:space="preserve"> </w:t>
            </w:r>
            <w:r w:rsidRPr="00130358">
              <w:rPr>
                <w:lang w:eastAsia="ko-KR"/>
              </w:rPr>
              <w:t>V2X</w:t>
            </w:r>
            <w:r w:rsidR="00D62538" w:rsidRPr="00130358">
              <w:rPr>
                <w:lang w:eastAsia="ko-KR"/>
              </w:rPr>
              <w:t xml:space="preserve"> </w:t>
            </w:r>
            <w:r w:rsidRPr="00130358">
              <w:rPr>
                <w:lang w:eastAsia="ko-KR"/>
              </w:rPr>
              <w:t>UEs</w:t>
            </w:r>
          </w:p>
        </w:tc>
      </w:tr>
      <w:tr w:rsidR="001363CF" w:rsidRPr="00130358" w14:paraId="1A4BAAF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FB0936E"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6414E542"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AC1063"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3FD5FA9" w14:textId="77777777" w:rsidR="001363CF" w:rsidRPr="00130358" w:rsidRDefault="001363CF" w:rsidP="00D62538">
            <w:pPr>
              <w:pStyle w:val="TAL"/>
              <w:keepNext w:val="0"/>
              <w:keepLines w:val="0"/>
            </w:pPr>
          </w:p>
        </w:tc>
      </w:tr>
    </w:tbl>
    <w:p w14:paraId="63EB8885" w14:textId="77777777" w:rsidR="001363CF" w:rsidRPr="00130358" w:rsidRDefault="001363CF" w:rsidP="00D62538"/>
    <w:p w14:paraId="5DE143A3" w14:textId="77777777" w:rsidR="001363CF" w:rsidRPr="00130358" w:rsidRDefault="001363CF" w:rsidP="00D62538">
      <w:pPr>
        <w:pStyle w:val="TH"/>
        <w:keepNext w:val="0"/>
        <w:keepLines w:val="0"/>
      </w:pPr>
      <w:r w:rsidRPr="00130358">
        <w:t>Table 12.6.2.4.3-3: SL-CommTxPoolSensingConfig-r14 (Table 12.6.1.4.3-1)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018C6FDB" w14:textId="77777777" w:rsidTr="00D62538">
        <w:trPr>
          <w:gridBefore w:val="1"/>
          <w:wBefore w:w="9" w:type="dxa"/>
          <w:jc w:val="center"/>
        </w:trPr>
        <w:tc>
          <w:tcPr>
            <w:tcW w:w="9781" w:type="dxa"/>
            <w:gridSpan w:val="5"/>
          </w:tcPr>
          <w:p w14:paraId="25EC9E95" w14:textId="5AC2CB92" w:rsidR="001363CF" w:rsidRPr="00130358" w:rsidRDefault="001363CF" w:rsidP="00D62538">
            <w:pPr>
              <w:pStyle w:val="TAL"/>
              <w:keepNext w:val="0"/>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D</w:t>
            </w:r>
          </w:p>
        </w:tc>
      </w:tr>
      <w:tr w:rsidR="001363CF" w:rsidRPr="00130358" w14:paraId="5B861640" w14:textId="77777777" w:rsidTr="00D62538">
        <w:trPr>
          <w:gridAfter w:val="1"/>
          <w:wAfter w:w="9" w:type="dxa"/>
          <w:jc w:val="center"/>
        </w:trPr>
        <w:tc>
          <w:tcPr>
            <w:tcW w:w="4537" w:type="dxa"/>
            <w:gridSpan w:val="2"/>
          </w:tcPr>
          <w:p w14:paraId="03ABE11B" w14:textId="68C3BED1" w:rsidR="001363CF" w:rsidRPr="00130358" w:rsidRDefault="001363CF" w:rsidP="00D62538">
            <w:pPr>
              <w:pStyle w:val="TAH"/>
              <w:keepNext w:val="0"/>
              <w:keepLines w:val="0"/>
            </w:pPr>
            <w:r w:rsidRPr="00130358">
              <w:t>Information</w:t>
            </w:r>
            <w:r w:rsidR="00D62538" w:rsidRPr="00130358">
              <w:t xml:space="preserve"> </w:t>
            </w:r>
            <w:r w:rsidRPr="00130358">
              <w:t>Element</w:t>
            </w:r>
          </w:p>
        </w:tc>
        <w:tc>
          <w:tcPr>
            <w:tcW w:w="2268" w:type="dxa"/>
          </w:tcPr>
          <w:p w14:paraId="73E7734B" w14:textId="77777777" w:rsidR="001363CF" w:rsidRPr="00130358" w:rsidRDefault="001363CF" w:rsidP="00D62538">
            <w:pPr>
              <w:pStyle w:val="TAH"/>
              <w:keepNext w:val="0"/>
              <w:keepLines w:val="0"/>
            </w:pPr>
            <w:r w:rsidRPr="00130358">
              <w:t>Value/remark</w:t>
            </w:r>
          </w:p>
        </w:tc>
        <w:tc>
          <w:tcPr>
            <w:tcW w:w="1701" w:type="dxa"/>
          </w:tcPr>
          <w:p w14:paraId="113EE936" w14:textId="77777777" w:rsidR="001363CF" w:rsidRPr="00130358" w:rsidRDefault="001363CF" w:rsidP="00D62538">
            <w:pPr>
              <w:pStyle w:val="TAH"/>
              <w:keepNext w:val="0"/>
              <w:keepLines w:val="0"/>
            </w:pPr>
            <w:r w:rsidRPr="00130358">
              <w:t>Comment</w:t>
            </w:r>
          </w:p>
        </w:tc>
        <w:tc>
          <w:tcPr>
            <w:tcW w:w="1275" w:type="dxa"/>
          </w:tcPr>
          <w:p w14:paraId="3585727E" w14:textId="77777777" w:rsidR="001363CF" w:rsidRPr="00130358" w:rsidRDefault="001363CF" w:rsidP="00D62538">
            <w:pPr>
              <w:pStyle w:val="TAH"/>
              <w:keepNext w:val="0"/>
              <w:keepLines w:val="0"/>
            </w:pPr>
            <w:r w:rsidRPr="00130358">
              <w:t>Condition</w:t>
            </w:r>
          </w:p>
        </w:tc>
      </w:tr>
      <w:tr w:rsidR="001363CF" w:rsidRPr="00130358" w14:paraId="0FFE7F89"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2108438" w14:textId="70D1B13C" w:rsidR="001363CF" w:rsidRPr="00130358" w:rsidRDefault="001363CF" w:rsidP="00D62538">
            <w:pPr>
              <w:pStyle w:val="TAL"/>
              <w:keepNext w:val="0"/>
              <w:keepLines w:val="0"/>
            </w:pPr>
            <w:r w:rsidRPr="00130358">
              <w:t>SL-CommTxPoolSensingConfig-r14-DEFAULT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0EAD3290"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79661A"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4EB83B" w14:textId="77777777" w:rsidR="001363CF" w:rsidRPr="00130358" w:rsidRDefault="001363CF" w:rsidP="00D62538">
            <w:pPr>
              <w:pStyle w:val="TAL"/>
              <w:keepNext w:val="0"/>
              <w:keepLines w:val="0"/>
            </w:pPr>
          </w:p>
        </w:tc>
      </w:tr>
      <w:tr w:rsidR="001363CF" w:rsidRPr="00130358" w14:paraId="687678F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16F64EA" w14:textId="5382D38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pssch-</w:t>
            </w:r>
            <w:r w:rsidR="001363CF" w:rsidRPr="00130358">
              <w:rPr>
                <w:lang w:eastAsia="zh-CN"/>
              </w:rPr>
              <w:t>TxConfigList-r14</w:t>
            </w:r>
          </w:p>
        </w:tc>
        <w:tc>
          <w:tcPr>
            <w:tcW w:w="2268" w:type="dxa"/>
            <w:tcBorders>
              <w:top w:val="single" w:sz="4" w:space="0" w:color="auto"/>
              <w:left w:val="single" w:sz="4" w:space="0" w:color="auto"/>
              <w:bottom w:val="single" w:sz="4" w:space="0" w:color="auto"/>
              <w:right w:val="single" w:sz="4" w:space="0" w:color="auto"/>
            </w:tcBorders>
          </w:tcPr>
          <w:p w14:paraId="197F3D0D" w14:textId="77777777" w:rsidR="001363CF" w:rsidRPr="00130358" w:rsidRDefault="001363CF" w:rsidP="00D62538">
            <w:pPr>
              <w:pStyle w:val="TAL"/>
              <w:keepNext w:val="0"/>
              <w:keepLines w:val="0"/>
            </w:pPr>
            <w:r w:rsidRPr="00130358">
              <w:rPr>
                <w:lang w:eastAsia="zh-CN"/>
              </w:rPr>
              <w:t>SL-PSSCH-TxConfig-r14</w:t>
            </w:r>
          </w:p>
        </w:tc>
        <w:tc>
          <w:tcPr>
            <w:tcW w:w="1701" w:type="dxa"/>
            <w:tcBorders>
              <w:top w:val="single" w:sz="4" w:space="0" w:color="auto"/>
              <w:left w:val="single" w:sz="4" w:space="0" w:color="auto"/>
              <w:bottom w:val="single" w:sz="4" w:space="0" w:color="auto"/>
              <w:right w:val="single" w:sz="4" w:space="0" w:color="auto"/>
            </w:tcBorders>
          </w:tcPr>
          <w:p w14:paraId="4155DF9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702CE1" w14:textId="77777777" w:rsidR="001363CF" w:rsidRPr="00130358" w:rsidRDefault="001363CF" w:rsidP="00D62538">
            <w:pPr>
              <w:pStyle w:val="TAL"/>
              <w:keepNext w:val="0"/>
              <w:keepLines w:val="0"/>
            </w:pPr>
          </w:p>
        </w:tc>
      </w:tr>
      <w:tr w:rsidR="001363CF" w:rsidRPr="00130358" w14:paraId="2BD6B79F"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40BBC01" w14:textId="4CA805B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t</w:t>
            </w:r>
            <w:r w:rsidR="001363CF" w:rsidRPr="00130358">
              <w:rPr>
                <w:lang w:eastAsia="zh-CN"/>
              </w:rPr>
              <w:t>hresPSSCH-RSRP-List-r14</w:t>
            </w:r>
            <w:r w:rsidRPr="00130358">
              <w:t xml:space="preserve"> </w:t>
            </w:r>
            <w:r w:rsidR="001363CF" w:rsidRPr="00130358">
              <w:t>SEQUENCE</w:t>
            </w:r>
            <w:r w:rsidRPr="00130358">
              <w:t xml:space="preserve"> </w:t>
            </w:r>
            <w:r w:rsidR="001363CF" w:rsidRPr="00130358">
              <w:t>(SIZE</w:t>
            </w:r>
            <w:r w:rsidRPr="00130358">
              <w:t xml:space="preserve"> </w:t>
            </w:r>
            <w:r w:rsidR="001363CF" w:rsidRPr="00130358">
              <w:t>(64))</w:t>
            </w:r>
            <w:r w:rsidRPr="00130358">
              <w:t xml:space="preserve"> </w:t>
            </w:r>
            <w:r w:rsidR="001363CF" w:rsidRPr="00130358">
              <w:t>OF</w:t>
            </w:r>
            <w:r w:rsidRPr="00130358">
              <w:t xml:space="preserve"> </w:t>
            </w:r>
            <w:r w:rsidR="001363CF" w:rsidRPr="00130358">
              <w:t>SL-ThresPSSCH-RSRP-r14</w:t>
            </w:r>
            <w:r w:rsidRPr="00130358">
              <w:t xml:space="preserve"> </w:t>
            </w:r>
            <w:r w:rsidR="001363CF" w:rsidRPr="00130358">
              <w:t>{</w:t>
            </w:r>
          </w:p>
        </w:tc>
        <w:tc>
          <w:tcPr>
            <w:tcW w:w="2268" w:type="dxa"/>
            <w:tcBorders>
              <w:top w:val="single" w:sz="4" w:space="0" w:color="auto"/>
              <w:left w:val="single" w:sz="4" w:space="0" w:color="auto"/>
              <w:bottom w:val="single" w:sz="4" w:space="0" w:color="auto"/>
              <w:right w:val="single" w:sz="4" w:space="0" w:color="auto"/>
            </w:tcBorders>
          </w:tcPr>
          <w:p w14:paraId="71383A24" w14:textId="77777777" w:rsidR="001363CF" w:rsidRPr="00130358" w:rsidRDefault="001363CF" w:rsidP="00D62538">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51B77BC"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9CD1620" w14:textId="77777777" w:rsidR="001363CF" w:rsidRPr="00130358" w:rsidRDefault="001363CF" w:rsidP="00D62538">
            <w:pPr>
              <w:pStyle w:val="TAL"/>
              <w:keepNext w:val="0"/>
              <w:keepLines w:val="0"/>
            </w:pPr>
          </w:p>
        </w:tc>
      </w:tr>
      <w:tr w:rsidR="001363CF" w:rsidRPr="00130358" w14:paraId="6E3A986A"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74F1B1D" w14:textId="231FFA2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SL-ThresPSSCH-RSRP-r14[n]</w:t>
            </w:r>
          </w:p>
        </w:tc>
        <w:tc>
          <w:tcPr>
            <w:tcW w:w="2268" w:type="dxa"/>
            <w:tcBorders>
              <w:top w:val="single" w:sz="4" w:space="0" w:color="auto"/>
              <w:left w:val="single" w:sz="4" w:space="0" w:color="auto"/>
              <w:bottom w:val="single" w:sz="4" w:space="0" w:color="auto"/>
              <w:right w:val="single" w:sz="4" w:space="0" w:color="auto"/>
            </w:tcBorders>
          </w:tcPr>
          <w:p w14:paraId="60D004E5" w14:textId="77777777" w:rsidR="001363CF" w:rsidRPr="00130358" w:rsidRDefault="001363CF" w:rsidP="00D62538">
            <w:pPr>
              <w:pStyle w:val="TAL"/>
              <w:keepNext w:val="0"/>
              <w:keepLines w:val="0"/>
              <w:rPr>
                <w:lang w:eastAsia="ko-KR"/>
              </w:rPr>
            </w:pPr>
            <w:r w:rsidRPr="00130358">
              <w:rPr>
                <w:lang w:eastAsia="ko-KR"/>
              </w:rPr>
              <w:t>66</w:t>
            </w:r>
          </w:p>
        </w:tc>
        <w:tc>
          <w:tcPr>
            <w:tcW w:w="1701" w:type="dxa"/>
            <w:tcBorders>
              <w:top w:val="single" w:sz="4" w:space="0" w:color="auto"/>
              <w:left w:val="single" w:sz="4" w:space="0" w:color="auto"/>
              <w:bottom w:val="single" w:sz="4" w:space="0" w:color="auto"/>
              <w:right w:val="single" w:sz="4" w:space="0" w:color="auto"/>
            </w:tcBorders>
          </w:tcPr>
          <w:p w14:paraId="2758AB78" w14:textId="72719307" w:rsidR="001363CF" w:rsidRPr="00130358" w:rsidRDefault="001363CF" w:rsidP="00D62538">
            <w:pPr>
              <w:pStyle w:val="TAL"/>
              <w:keepNext w:val="0"/>
              <w:keepLines w:val="0"/>
              <w:rPr>
                <w:lang w:eastAsia="ko-KR"/>
              </w:rPr>
            </w:pPr>
            <w:r w:rsidRPr="00130358">
              <w:rPr>
                <w:lang w:eastAsia="ko-KR"/>
              </w:rPr>
              <w:t>Infinity</w:t>
            </w:r>
            <w:r w:rsidR="00D62538" w:rsidRPr="00130358">
              <w:rPr>
                <w:lang w:eastAsia="ko-KR"/>
              </w:rPr>
              <w:t xml:space="preserve"> </w:t>
            </w:r>
            <w:r w:rsidRPr="00130358">
              <w:rPr>
                <w:lang w:eastAsia="ko-KR"/>
              </w:rPr>
              <w:t>dBm.</w:t>
            </w:r>
          </w:p>
          <w:p w14:paraId="0FB6F21D" w14:textId="039864ED" w:rsidR="001363CF" w:rsidRPr="00130358" w:rsidRDefault="001363CF" w:rsidP="00D62538">
            <w:pPr>
              <w:pStyle w:val="TAL"/>
              <w:keepNext w:val="0"/>
              <w:keepLines w:val="0"/>
            </w:pPr>
            <w:r w:rsidRPr="00130358">
              <w:rPr>
                <w:lang w:eastAsia="ko-KR"/>
              </w:rPr>
              <w:t>For</w:t>
            </w:r>
            <w:r w:rsidR="00D62538" w:rsidRPr="00130358">
              <w:rPr>
                <w:lang w:eastAsia="ko-KR"/>
              </w:rPr>
              <w:t xml:space="preserve"> </w:t>
            </w:r>
            <w:r w:rsidRPr="00130358">
              <w:rPr>
                <w:lang w:eastAsia="ko-KR"/>
              </w:rPr>
              <w:t>n=1,2,…,64,</w:t>
            </w:r>
            <w:r w:rsidR="00D62538" w:rsidRPr="00130358">
              <w:rPr>
                <w:lang w:eastAsia="ko-KR"/>
              </w:rPr>
              <w:t xml:space="preserve"> </w:t>
            </w:r>
            <w:r w:rsidRPr="00130358">
              <w:rPr>
                <w:lang w:eastAsia="ko-KR"/>
              </w:rPr>
              <w:t>where</w:t>
            </w:r>
            <w:r w:rsidR="00D62538" w:rsidRPr="00130358">
              <w:rPr>
                <w:lang w:eastAsia="ko-KR"/>
              </w:rPr>
              <w:t xml:space="preserve"> </w:t>
            </w:r>
            <w:r w:rsidRPr="00130358">
              <w:rPr>
                <w:lang w:eastAsia="ko-KR"/>
              </w:rPr>
              <w:t>n</w:t>
            </w:r>
            <w:r w:rsidR="00D62538" w:rsidRPr="00130358">
              <w:rPr>
                <w:lang w:eastAsia="ko-KR"/>
              </w:rPr>
              <w:t xml:space="preserve"> </w:t>
            </w:r>
            <w:r w:rsidRPr="00130358">
              <w:rPr>
                <w:lang w:eastAsia="ko-KR"/>
              </w:rPr>
              <w:t>denotes</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index</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the</w:t>
            </w:r>
            <w:r w:rsidR="00D62538" w:rsidRPr="00130358">
              <w:rPr>
                <w:lang w:eastAsia="ko-KR"/>
              </w:rPr>
              <w:t xml:space="preserve"> </w:t>
            </w:r>
            <w:r w:rsidRPr="00130358">
              <w:rPr>
                <w:lang w:eastAsia="ko-KR"/>
              </w:rPr>
              <w:t>threshold</w:t>
            </w:r>
            <w:r w:rsidR="00D62538" w:rsidRPr="00130358">
              <w:rPr>
                <w:lang w:eastAsia="ko-KR"/>
              </w:rPr>
              <w:t xml:space="preserve"> </w:t>
            </w:r>
            <w:r w:rsidRPr="00130358">
              <w:rPr>
                <w:lang w:eastAsia="ko-KR"/>
              </w:rPr>
              <w:t>used</w:t>
            </w:r>
            <w:r w:rsidR="00D62538" w:rsidRPr="00130358">
              <w:rPr>
                <w:lang w:eastAsia="ko-KR"/>
              </w:rPr>
              <w:t xml:space="preserve"> </w:t>
            </w:r>
            <w:r w:rsidRPr="00130358">
              <w:rPr>
                <w:lang w:eastAsia="ko-KR"/>
              </w:rPr>
              <w:t>for</w:t>
            </w:r>
            <w:r w:rsidR="00D62538" w:rsidRPr="00130358">
              <w:rPr>
                <w:lang w:eastAsia="ko-KR"/>
              </w:rPr>
              <w:t xml:space="preserve"> </w:t>
            </w:r>
            <w:r w:rsidRPr="00130358">
              <w:rPr>
                <w:lang w:eastAsia="ko-KR"/>
              </w:rPr>
              <w:t>sensing</w:t>
            </w:r>
            <w:r w:rsidR="00D62538" w:rsidRPr="00130358">
              <w:rPr>
                <w:lang w:eastAsia="ko-KR"/>
              </w:rPr>
              <w:t xml:space="preserve"> </w:t>
            </w:r>
            <w:r w:rsidRPr="00130358">
              <w:rPr>
                <w:lang w:eastAsia="ko-KR"/>
              </w:rPr>
              <w:t>based</w:t>
            </w:r>
            <w:r w:rsidR="00D62538" w:rsidRPr="00130358">
              <w:rPr>
                <w:lang w:eastAsia="ko-KR"/>
              </w:rPr>
              <w:t xml:space="preserve"> </w:t>
            </w:r>
            <w:r w:rsidRPr="00130358">
              <w:rPr>
                <w:lang w:eastAsia="ko-KR"/>
              </w:rPr>
              <w:t>UE</w:t>
            </w:r>
            <w:r w:rsidR="00D62538" w:rsidRPr="00130358">
              <w:rPr>
                <w:lang w:eastAsia="ko-KR"/>
              </w:rPr>
              <w:t xml:space="preserve"> </w:t>
            </w:r>
            <w:r w:rsidRPr="00130358">
              <w:rPr>
                <w:lang w:eastAsia="ko-KR"/>
              </w:rPr>
              <w:t>autonomous</w:t>
            </w:r>
            <w:r w:rsidR="00D62538" w:rsidRPr="00130358">
              <w:rPr>
                <w:lang w:eastAsia="ko-KR"/>
              </w:rPr>
              <w:t xml:space="preserve"> </w:t>
            </w:r>
            <w:r w:rsidRPr="00130358">
              <w:rPr>
                <w:lang w:eastAsia="ko-KR"/>
              </w:rPr>
              <w:t>resource</w:t>
            </w:r>
            <w:r w:rsidR="00D62538" w:rsidRPr="00130358">
              <w:rPr>
                <w:lang w:eastAsia="ko-KR"/>
              </w:rPr>
              <w:t xml:space="preserve"> </w:t>
            </w:r>
            <w:r w:rsidRPr="00130358">
              <w:rPr>
                <w:lang w:eastAsia="ko-KR"/>
              </w:rPr>
              <w:t>selection</w:t>
            </w:r>
          </w:p>
        </w:tc>
        <w:tc>
          <w:tcPr>
            <w:tcW w:w="1275" w:type="dxa"/>
            <w:tcBorders>
              <w:top w:val="single" w:sz="4" w:space="0" w:color="auto"/>
              <w:left w:val="single" w:sz="4" w:space="0" w:color="auto"/>
              <w:bottom w:val="single" w:sz="4" w:space="0" w:color="auto"/>
              <w:right w:val="single" w:sz="4" w:space="0" w:color="auto"/>
            </w:tcBorders>
          </w:tcPr>
          <w:p w14:paraId="7872FC01" w14:textId="77777777" w:rsidR="001363CF" w:rsidRPr="00130358" w:rsidRDefault="001363CF" w:rsidP="00D62538">
            <w:pPr>
              <w:pStyle w:val="TAL"/>
              <w:keepNext w:val="0"/>
              <w:keepLines w:val="0"/>
            </w:pPr>
          </w:p>
        </w:tc>
      </w:tr>
      <w:tr w:rsidR="001363CF" w:rsidRPr="00130358" w14:paraId="118E499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F603A2" w14:textId="1AE7470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70F631B2"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FDD5D52" w14:textId="77777777" w:rsidR="001363CF" w:rsidRPr="00130358" w:rsidRDefault="001363CF" w:rsidP="00D62538">
            <w:pPr>
              <w:pStyle w:val="TAL"/>
              <w:keepNext w:val="0"/>
              <w:keepLines w:val="0"/>
              <w:rPr>
                <w:lang w:eastAsia="ko-KR"/>
              </w:rPr>
            </w:pPr>
          </w:p>
        </w:tc>
        <w:tc>
          <w:tcPr>
            <w:tcW w:w="1275" w:type="dxa"/>
            <w:tcBorders>
              <w:top w:val="single" w:sz="4" w:space="0" w:color="auto"/>
              <w:left w:val="single" w:sz="4" w:space="0" w:color="auto"/>
              <w:bottom w:val="single" w:sz="4" w:space="0" w:color="auto"/>
              <w:right w:val="single" w:sz="4" w:space="0" w:color="auto"/>
            </w:tcBorders>
          </w:tcPr>
          <w:p w14:paraId="5A51DCBE" w14:textId="77777777" w:rsidR="001363CF" w:rsidRPr="00130358" w:rsidRDefault="001363CF" w:rsidP="00D62538">
            <w:pPr>
              <w:pStyle w:val="TAL"/>
              <w:keepNext w:val="0"/>
              <w:keepLines w:val="0"/>
            </w:pPr>
          </w:p>
        </w:tc>
      </w:tr>
      <w:tr w:rsidR="001363CF" w:rsidRPr="00130358" w14:paraId="5C8EB31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AA98377" w14:textId="5E11BA2E"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zh-CN"/>
              </w:rPr>
              <w:t>probResourceKeep-r14</w:t>
            </w:r>
          </w:p>
        </w:tc>
        <w:tc>
          <w:tcPr>
            <w:tcW w:w="2268" w:type="dxa"/>
            <w:tcBorders>
              <w:top w:val="single" w:sz="4" w:space="0" w:color="auto"/>
              <w:left w:val="single" w:sz="4" w:space="0" w:color="auto"/>
              <w:bottom w:val="single" w:sz="4" w:space="0" w:color="auto"/>
              <w:right w:val="single" w:sz="4" w:space="0" w:color="auto"/>
            </w:tcBorders>
          </w:tcPr>
          <w:p w14:paraId="742537C1" w14:textId="77777777" w:rsidR="001363CF" w:rsidRPr="00130358" w:rsidRDefault="001363CF" w:rsidP="00D62538">
            <w:pPr>
              <w:pStyle w:val="TAL"/>
              <w:keepNext w:val="0"/>
              <w:keepLines w:val="0"/>
              <w:rPr>
                <w:lang w:eastAsia="ko-KR"/>
              </w:rPr>
            </w:pPr>
            <w:r w:rsidRPr="00130358">
              <w:rPr>
                <w:lang w:eastAsia="ko-KR"/>
              </w:rPr>
              <w:t>v0</w:t>
            </w:r>
          </w:p>
        </w:tc>
        <w:tc>
          <w:tcPr>
            <w:tcW w:w="1701" w:type="dxa"/>
            <w:tcBorders>
              <w:top w:val="single" w:sz="4" w:space="0" w:color="auto"/>
              <w:left w:val="single" w:sz="4" w:space="0" w:color="auto"/>
              <w:bottom w:val="single" w:sz="4" w:space="0" w:color="auto"/>
              <w:right w:val="single" w:sz="4" w:space="0" w:color="auto"/>
            </w:tcBorders>
          </w:tcPr>
          <w:p w14:paraId="52D8EAE9"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B8D9F6" w14:textId="77777777" w:rsidR="001363CF" w:rsidRPr="00130358" w:rsidRDefault="001363CF" w:rsidP="00D62538">
            <w:pPr>
              <w:pStyle w:val="TAL"/>
              <w:keepNext w:val="0"/>
              <w:keepLines w:val="0"/>
            </w:pPr>
          </w:p>
        </w:tc>
      </w:tr>
      <w:tr w:rsidR="001363CF" w:rsidRPr="00130358" w14:paraId="44A53262"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797BCE" w14:textId="4D08986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p2x-SensingConfig-r14</w:t>
            </w:r>
          </w:p>
        </w:tc>
        <w:tc>
          <w:tcPr>
            <w:tcW w:w="2268" w:type="dxa"/>
            <w:tcBorders>
              <w:top w:val="single" w:sz="4" w:space="0" w:color="auto"/>
              <w:left w:val="single" w:sz="4" w:space="0" w:color="auto"/>
              <w:bottom w:val="single" w:sz="4" w:space="0" w:color="auto"/>
              <w:right w:val="single" w:sz="4" w:space="0" w:color="auto"/>
            </w:tcBorders>
          </w:tcPr>
          <w:p w14:paraId="748F70BD" w14:textId="7B5FFBD2"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3DE4F9D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452B98E" w14:textId="77777777" w:rsidR="001363CF" w:rsidRPr="00130358" w:rsidRDefault="001363CF" w:rsidP="00D62538">
            <w:pPr>
              <w:pStyle w:val="TAL"/>
              <w:keepNext w:val="0"/>
              <w:keepLines w:val="0"/>
            </w:pPr>
          </w:p>
        </w:tc>
      </w:tr>
      <w:tr w:rsidR="001363CF" w:rsidRPr="00130358" w14:paraId="38D74E11"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8AC37A" w14:textId="6E0CFB48"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sl-ReselectAfter-r14</w:t>
            </w:r>
          </w:p>
        </w:tc>
        <w:tc>
          <w:tcPr>
            <w:tcW w:w="2268" w:type="dxa"/>
            <w:tcBorders>
              <w:top w:val="single" w:sz="4" w:space="0" w:color="auto"/>
              <w:left w:val="single" w:sz="4" w:space="0" w:color="auto"/>
              <w:bottom w:val="single" w:sz="4" w:space="0" w:color="auto"/>
              <w:right w:val="single" w:sz="4" w:space="0" w:color="auto"/>
            </w:tcBorders>
          </w:tcPr>
          <w:p w14:paraId="3679EC0C" w14:textId="3A2A538D" w:rsidR="001363CF" w:rsidRPr="00130358" w:rsidRDefault="001363CF" w:rsidP="00D62538">
            <w:pPr>
              <w:pStyle w:val="TAL"/>
              <w:keepNext w:val="0"/>
              <w:keepLines w:val="0"/>
              <w:rPr>
                <w:lang w:eastAsia="ko-KR"/>
              </w:rPr>
            </w:pPr>
            <w:r w:rsidRPr="00130358">
              <w:rPr>
                <w:lang w:eastAsia="ko-KR"/>
              </w:rPr>
              <w:t>Not</w:t>
            </w:r>
            <w:r w:rsidR="00D62538" w:rsidRPr="00130358">
              <w:rPr>
                <w:lang w:eastAsia="ko-KR"/>
              </w:rPr>
              <w:t xml:space="preserve"> </w:t>
            </w:r>
            <w:r w:rsidRPr="00130358">
              <w:rPr>
                <w:lang w:eastAsia="ko-KR"/>
              </w:rPr>
              <w:t>present</w:t>
            </w:r>
          </w:p>
        </w:tc>
        <w:tc>
          <w:tcPr>
            <w:tcW w:w="1701" w:type="dxa"/>
            <w:tcBorders>
              <w:top w:val="single" w:sz="4" w:space="0" w:color="auto"/>
              <w:left w:val="single" w:sz="4" w:space="0" w:color="auto"/>
              <w:bottom w:val="single" w:sz="4" w:space="0" w:color="auto"/>
              <w:right w:val="single" w:sz="4" w:space="0" w:color="auto"/>
            </w:tcBorders>
          </w:tcPr>
          <w:p w14:paraId="7E61623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9011032" w14:textId="77777777" w:rsidR="001363CF" w:rsidRPr="00130358" w:rsidRDefault="001363CF" w:rsidP="00D62538">
            <w:pPr>
              <w:pStyle w:val="TAL"/>
              <w:keepNext w:val="0"/>
              <w:keepLines w:val="0"/>
            </w:pPr>
          </w:p>
        </w:tc>
      </w:tr>
      <w:tr w:rsidR="001363CF" w:rsidRPr="00130358" w14:paraId="2128614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6DABE6A"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00C7B2FE" w14:textId="77777777" w:rsidR="001363CF" w:rsidRPr="00130358" w:rsidRDefault="001363CF" w:rsidP="00D6253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82A5C85"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C2C0E2B" w14:textId="77777777" w:rsidR="001363CF" w:rsidRPr="00130358" w:rsidRDefault="001363CF" w:rsidP="00D62538">
            <w:pPr>
              <w:pStyle w:val="TAL"/>
              <w:keepNext w:val="0"/>
              <w:keepLines w:val="0"/>
            </w:pPr>
          </w:p>
        </w:tc>
      </w:tr>
    </w:tbl>
    <w:p w14:paraId="25288DE7" w14:textId="77777777" w:rsidR="001363CF" w:rsidRPr="00130358" w:rsidRDefault="001363CF" w:rsidP="00D62538"/>
    <w:p w14:paraId="1FD897BC" w14:textId="77777777" w:rsidR="001363CF" w:rsidRPr="00130358" w:rsidRDefault="001363CF" w:rsidP="000835DA">
      <w:pPr>
        <w:pStyle w:val="TH"/>
        <w:keepLines w:val="0"/>
      </w:pPr>
      <w:r w:rsidRPr="00130358">
        <w:t>Table 12.6.2.4.3-4: SL-PSSCH-TxConfig-r14 (Table 12.6.1.4.3-3)</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363CF" w:rsidRPr="00130358" w14:paraId="1C5667B7" w14:textId="77777777" w:rsidTr="00D62538">
        <w:trPr>
          <w:gridBefore w:val="1"/>
          <w:wBefore w:w="9" w:type="dxa"/>
          <w:jc w:val="center"/>
        </w:trPr>
        <w:tc>
          <w:tcPr>
            <w:tcW w:w="9781" w:type="dxa"/>
            <w:gridSpan w:val="5"/>
          </w:tcPr>
          <w:p w14:paraId="5341BF58" w14:textId="268EBA88" w:rsidR="001363CF" w:rsidRPr="00130358" w:rsidRDefault="001363CF" w:rsidP="000835DA">
            <w:pPr>
              <w:pStyle w:val="TAL"/>
              <w:keepLines w:val="0"/>
            </w:pPr>
            <w:r w:rsidRPr="00130358">
              <w:t>Derivation</w:t>
            </w:r>
            <w:r w:rsidR="00D62538" w:rsidRPr="00130358">
              <w:t xml:space="preserve"> </w:t>
            </w:r>
            <w:r w:rsidRPr="00130358">
              <w:t>Path</w:t>
            </w:r>
            <w:r w:rsidR="00483222" w:rsidRPr="00130358">
              <w:t>: 3GPP TS 36.</w:t>
            </w:r>
            <w:r w:rsidRPr="00130358">
              <w:t>508</w:t>
            </w:r>
            <w:r w:rsidR="00D62538" w:rsidRPr="00130358">
              <w:t xml:space="preserve"> </w:t>
            </w:r>
            <w:r w:rsidRPr="00130358">
              <w:t>Table</w:t>
            </w:r>
            <w:r w:rsidR="00D62538" w:rsidRPr="00130358">
              <w:t xml:space="preserve"> </w:t>
            </w:r>
            <w:r w:rsidRPr="00130358">
              <w:t>4.6.3-20</w:t>
            </w:r>
            <w:r w:rsidRPr="00130358">
              <w:rPr>
                <w:lang w:eastAsia="ko-KR"/>
              </w:rPr>
              <w:t>F</w:t>
            </w:r>
          </w:p>
        </w:tc>
      </w:tr>
      <w:tr w:rsidR="001363CF" w:rsidRPr="00130358" w14:paraId="59CEEF14" w14:textId="77777777" w:rsidTr="00D62538">
        <w:trPr>
          <w:gridAfter w:val="1"/>
          <w:wAfter w:w="9" w:type="dxa"/>
          <w:jc w:val="center"/>
        </w:trPr>
        <w:tc>
          <w:tcPr>
            <w:tcW w:w="4537" w:type="dxa"/>
            <w:gridSpan w:val="2"/>
          </w:tcPr>
          <w:p w14:paraId="39D59BAA" w14:textId="2B5EFFB9" w:rsidR="001363CF" w:rsidRPr="00130358" w:rsidRDefault="001363CF" w:rsidP="000835DA">
            <w:pPr>
              <w:pStyle w:val="TAH"/>
              <w:keepLines w:val="0"/>
            </w:pPr>
            <w:r w:rsidRPr="00130358">
              <w:t>Information</w:t>
            </w:r>
            <w:r w:rsidR="00D62538" w:rsidRPr="00130358">
              <w:t xml:space="preserve"> </w:t>
            </w:r>
            <w:r w:rsidRPr="00130358">
              <w:t>Element</w:t>
            </w:r>
          </w:p>
        </w:tc>
        <w:tc>
          <w:tcPr>
            <w:tcW w:w="2268" w:type="dxa"/>
          </w:tcPr>
          <w:p w14:paraId="52C1ADD6" w14:textId="77777777" w:rsidR="001363CF" w:rsidRPr="00130358" w:rsidRDefault="001363CF" w:rsidP="000835DA">
            <w:pPr>
              <w:pStyle w:val="TAH"/>
              <w:keepLines w:val="0"/>
            </w:pPr>
            <w:r w:rsidRPr="00130358">
              <w:t>Value/remark</w:t>
            </w:r>
          </w:p>
        </w:tc>
        <w:tc>
          <w:tcPr>
            <w:tcW w:w="1701" w:type="dxa"/>
          </w:tcPr>
          <w:p w14:paraId="6B36C5DA" w14:textId="77777777" w:rsidR="001363CF" w:rsidRPr="00130358" w:rsidRDefault="001363CF" w:rsidP="000835DA">
            <w:pPr>
              <w:pStyle w:val="TAH"/>
              <w:keepLines w:val="0"/>
            </w:pPr>
            <w:r w:rsidRPr="00130358">
              <w:t>Comment</w:t>
            </w:r>
          </w:p>
        </w:tc>
        <w:tc>
          <w:tcPr>
            <w:tcW w:w="1275" w:type="dxa"/>
          </w:tcPr>
          <w:p w14:paraId="2F51379B" w14:textId="77777777" w:rsidR="001363CF" w:rsidRPr="00130358" w:rsidRDefault="001363CF" w:rsidP="000835DA">
            <w:pPr>
              <w:pStyle w:val="TAH"/>
              <w:keepLines w:val="0"/>
            </w:pPr>
            <w:r w:rsidRPr="00130358">
              <w:t>Condition</w:t>
            </w:r>
          </w:p>
        </w:tc>
      </w:tr>
      <w:tr w:rsidR="001363CF" w:rsidRPr="00130358" w14:paraId="664F711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2B6ADD3" w14:textId="16951E82" w:rsidR="001363CF" w:rsidRPr="00130358" w:rsidRDefault="001363CF" w:rsidP="000835DA">
            <w:pPr>
              <w:pStyle w:val="TAL"/>
              <w:keepLines w:val="0"/>
            </w:pPr>
            <w:r w:rsidRPr="00130358">
              <w:t>SL-PSSCH-TxConfig-r14-DEFAULT</w:t>
            </w:r>
            <w:r w:rsidR="00D62538" w:rsidRPr="00130358">
              <w:t xml:space="preserve"> </w:t>
            </w:r>
            <w:r w:rsidRPr="00130358">
              <w:t>::=</w:t>
            </w:r>
            <w:r w:rsidR="00D62538" w:rsidRPr="00130358">
              <w:t xml:space="preserve"> </w:t>
            </w:r>
            <w:r w:rsidRPr="00130358">
              <w:t>SEQUENCE</w:t>
            </w:r>
            <w:r w:rsidR="00D62538" w:rsidRPr="00130358">
              <w:t xml:space="preserve"> </w:t>
            </w:r>
            <w:r w:rsidRPr="00130358">
              <w:t>{</w:t>
            </w:r>
          </w:p>
        </w:tc>
        <w:tc>
          <w:tcPr>
            <w:tcW w:w="2268" w:type="dxa"/>
            <w:tcBorders>
              <w:top w:val="single" w:sz="4" w:space="0" w:color="auto"/>
              <w:left w:val="single" w:sz="4" w:space="0" w:color="auto"/>
              <w:bottom w:val="single" w:sz="4" w:space="0" w:color="auto"/>
              <w:right w:val="single" w:sz="4" w:space="0" w:color="auto"/>
            </w:tcBorders>
          </w:tcPr>
          <w:p w14:paraId="65377681" w14:textId="77777777" w:rsidR="001363CF" w:rsidRPr="00130358" w:rsidRDefault="001363CF" w:rsidP="000835D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1BCA20A3"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3452C4AA" w14:textId="77777777" w:rsidR="001363CF" w:rsidRPr="00130358" w:rsidRDefault="001363CF" w:rsidP="000835DA">
            <w:pPr>
              <w:pStyle w:val="TAL"/>
              <w:keepLines w:val="0"/>
            </w:pPr>
          </w:p>
        </w:tc>
      </w:tr>
      <w:tr w:rsidR="001363CF" w:rsidRPr="00130358" w14:paraId="27B871B8"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B3710E" w14:textId="1A23D258"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typeTxSync-r14</w:t>
            </w:r>
          </w:p>
        </w:tc>
        <w:tc>
          <w:tcPr>
            <w:tcW w:w="2268" w:type="dxa"/>
            <w:tcBorders>
              <w:top w:val="single" w:sz="4" w:space="0" w:color="auto"/>
              <w:left w:val="single" w:sz="4" w:space="0" w:color="auto"/>
              <w:bottom w:val="single" w:sz="4" w:space="0" w:color="auto"/>
              <w:right w:val="single" w:sz="4" w:space="0" w:color="auto"/>
            </w:tcBorders>
          </w:tcPr>
          <w:p w14:paraId="4F04E1CE" w14:textId="77777777" w:rsidR="001363CF" w:rsidRPr="00130358" w:rsidRDefault="001363CF" w:rsidP="000835DA">
            <w:pPr>
              <w:pStyle w:val="TAL"/>
              <w:keepLines w:val="0"/>
            </w:pPr>
            <w:proofErr w:type="spellStart"/>
            <w:r w:rsidRPr="00130358">
              <w:rPr>
                <w:lang w:eastAsia="zh-CN"/>
              </w:rPr>
              <w:t>gnss</w:t>
            </w:r>
            <w:proofErr w:type="spellEnd"/>
          </w:p>
        </w:tc>
        <w:tc>
          <w:tcPr>
            <w:tcW w:w="1701" w:type="dxa"/>
            <w:tcBorders>
              <w:top w:val="single" w:sz="4" w:space="0" w:color="auto"/>
              <w:left w:val="single" w:sz="4" w:space="0" w:color="auto"/>
              <w:bottom w:val="single" w:sz="4" w:space="0" w:color="auto"/>
              <w:right w:val="single" w:sz="4" w:space="0" w:color="auto"/>
            </w:tcBorders>
          </w:tcPr>
          <w:p w14:paraId="09576CC3"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9F42EE8" w14:textId="77777777" w:rsidR="001363CF" w:rsidRPr="00130358" w:rsidRDefault="001363CF" w:rsidP="000835DA">
            <w:pPr>
              <w:pStyle w:val="TAL"/>
              <w:keepLines w:val="0"/>
            </w:pPr>
          </w:p>
        </w:tc>
      </w:tr>
      <w:tr w:rsidR="001363CF" w:rsidRPr="00130358" w14:paraId="4FE5847C"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EF67FF" w14:textId="11F922E1" w:rsidR="001363CF" w:rsidRPr="00130358" w:rsidRDefault="00D62538" w:rsidP="000835DA">
            <w:pPr>
              <w:pStyle w:val="TAL"/>
              <w:keepLines w:val="0"/>
              <w:rPr>
                <w:lang w:eastAsia="ko-KR"/>
              </w:rPr>
            </w:pPr>
            <w:r w:rsidRPr="00130358">
              <w:rPr>
                <w:lang w:eastAsia="ko-KR"/>
              </w:rPr>
              <w:t xml:space="preserve">  </w:t>
            </w:r>
            <w:r w:rsidR="001363CF" w:rsidRPr="00130358">
              <w:rPr>
                <w:lang w:eastAsia="ko-KR"/>
              </w:rPr>
              <w:t>parametersAboveThres-r14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20759EC5" w14:textId="77777777" w:rsidR="001363CF" w:rsidRPr="00130358" w:rsidRDefault="001363CF" w:rsidP="000835DA">
            <w:pPr>
              <w:pStyle w:val="TAL"/>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5B58AC14" w14:textId="77777777" w:rsidR="001363CF" w:rsidRPr="00130358" w:rsidRDefault="001363CF" w:rsidP="000835DA">
            <w:pPr>
              <w:pStyle w:val="TAL"/>
              <w:keepLines w:val="0"/>
            </w:pPr>
          </w:p>
        </w:tc>
        <w:tc>
          <w:tcPr>
            <w:tcW w:w="1275" w:type="dxa"/>
            <w:tcBorders>
              <w:top w:val="single" w:sz="4" w:space="0" w:color="auto"/>
              <w:left w:val="single" w:sz="4" w:space="0" w:color="auto"/>
              <w:bottom w:val="single" w:sz="4" w:space="0" w:color="auto"/>
              <w:right w:val="single" w:sz="4" w:space="0" w:color="auto"/>
            </w:tcBorders>
          </w:tcPr>
          <w:p w14:paraId="73CE642A" w14:textId="77777777" w:rsidR="001363CF" w:rsidRPr="00130358" w:rsidRDefault="001363CF" w:rsidP="000835DA">
            <w:pPr>
              <w:pStyle w:val="TAL"/>
              <w:keepLines w:val="0"/>
            </w:pPr>
          </w:p>
        </w:tc>
      </w:tr>
      <w:tr w:rsidR="001363CF" w:rsidRPr="00130358" w14:paraId="0511FE4D"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18722C" w14:textId="5CB9958D"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4BE0D5C1"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0B7529CE"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8D16B66" w14:textId="77777777" w:rsidR="001363CF" w:rsidRPr="00130358" w:rsidRDefault="001363CF" w:rsidP="00D62538">
            <w:pPr>
              <w:pStyle w:val="TAL"/>
              <w:keepNext w:val="0"/>
              <w:keepLines w:val="0"/>
            </w:pPr>
          </w:p>
        </w:tc>
      </w:tr>
      <w:tr w:rsidR="001363CF" w:rsidRPr="00130358" w14:paraId="23E55680"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1E558613" w14:textId="648B7DF6"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52053FEC"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2E722357"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C29BF1" w14:textId="77777777" w:rsidR="001363CF" w:rsidRPr="00130358" w:rsidRDefault="001363CF" w:rsidP="00D62538">
            <w:pPr>
              <w:pStyle w:val="TAL"/>
              <w:keepNext w:val="0"/>
              <w:keepLines w:val="0"/>
              <w:rPr>
                <w:lang w:eastAsia="ko-KR"/>
              </w:rPr>
            </w:pPr>
          </w:p>
        </w:tc>
      </w:tr>
      <w:tr w:rsidR="001363CF" w:rsidRPr="00130358" w14:paraId="0F6B6F35"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0344059" w14:textId="13FD141F"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5F95539F"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EB5EAED"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4028314" w14:textId="77777777" w:rsidR="001363CF" w:rsidRPr="00130358" w:rsidRDefault="001363CF" w:rsidP="00D62538">
            <w:pPr>
              <w:pStyle w:val="TAL"/>
              <w:keepNext w:val="0"/>
              <w:keepLines w:val="0"/>
            </w:pPr>
          </w:p>
        </w:tc>
      </w:tr>
      <w:tr w:rsidR="001363CF" w:rsidRPr="00130358" w14:paraId="32B56F20"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7960F09" w14:textId="0F09FB91"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parametersBelowThres-r14</w:t>
            </w:r>
            <w:r w:rsidRPr="00130358">
              <w:rPr>
                <w:lang w:eastAsia="ko-KR"/>
              </w:rPr>
              <w:t xml:space="preserve"> </w:t>
            </w:r>
            <w:r w:rsidR="001363CF" w:rsidRPr="00130358">
              <w:rPr>
                <w:lang w:eastAsia="ko-KR"/>
              </w:rPr>
              <w:t>SEQUENCE</w:t>
            </w: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42CB8A63"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1588C1B2"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7B9950" w14:textId="77777777" w:rsidR="001363CF" w:rsidRPr="00130358" w:rsidRDefault="001363CF" w:rsidP="00D62538">
            <w:pPr>
              <w:pStyle w:val="TAL"/>
              <w:keepNext w:val="0"/>
              <w:keepLines w:val="0"/>
            </w:pPr>
          </w:p>
        </w:tc>
      </w:tr>
      <w:tr w:rsidR="001363CF" w:rsidRPr="00130358" w14:paraId="31BDBAD7"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74E907" w14:textId="169BF766" w:rsidR="001363CF" w:rsidRPr="00130358" w:rsidRDefault="00D62538" w:rsidP="00D62538">
            <w:pPr>
              <w:pStyle w:val="TAL"/>
              <w:keepNext w:val="0"/>
              <w:keepLines w:val="0"/>
              <w:rPr>
                <w:lang w:eastAsia="ko-KR"/>
              </w:rPr>
            </w:pPr>
            <w:r w:rsidRPr="00130358">
              <w:rPr>
                <w:lang w:eastAsia="ko-KR"/>
              </w:rPr>
              <w:t xml:space="preserve">    </w:t>
            </w:r>
            <w:r w:rsidR="001363CF" w:rsidRPr="00130358">
              <w:t>minSubChannel</w:t>
            </w:r>
            <w:r w:rsidR="001363CF" w:rsidRPr="00130358">
              <w:rPr>
                <w:lang w:eastAsia="ko-KR"/>
              </w:rPr>
              <w:t>-NumberPSSCH-r14</w:t>
            </w:r>
          </w:p>
        </w:tc>
        <w:tc>
          <w:tcPr>
            <w:tcW w:w="2268" w:type="dxa"/>
            <w:tcBorders>
              <w:top w:val="single" w:sz="4" w:space="0" w:color="auto"/>
              <w:left w:val="single" w:sz="4" w:space="0" w:color="auto"/>
              <w:bottom w:val="single" w:sz="4" w:space="0" w:color="auto"/>
              <w:right w:val="single" w:sz="4" w:space="0" w:color="auto"/>
            </w:tcBorders>
          </w:tcPr>
          <w:p w14:paraId="211C998C"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613B47D4"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A3F8428" w14:textId="77777777" w:rsidR="001363CF" w:rsidRPr="00130358" w:rsidRDefault="001363CF" w:rsidP="00D62538">
            <w:pPr>
              <w:pStyle w:val="TAL"/>
              <w:keepNext w:val="0"/>
              <w:keepLines w:val="0"/>
            </w:pPr>
          </w:p>
        </w:tc>
      </w:tr>
      <w:tr w:rsidR="001363CF" w:rsidRPr="00130358" w14:paraId="2640C4EC" w14:textId="77777777" w:rsidTr="00D62538">
        <w:trPr>
          <w:gridAfter w:val="1"/>
          <w:wAfter w:w="9" w:type="dxa"/>
          <w:jc w:val="center"/>
        </w:trPr>
        <w:tc>
          <w:tcPr>
            <w:tcW w:w="4537" w:type="dxa"/>
            <w:gridSpan w:val="2"/>
            <w:tcBorders>
              <w:top w:val="single" w:sz="4" w:space="0" w:color="auto"/>
              <w:left w:val="single" w:sz="4" w:space="0" w:color="auto"/>
              <w:right w:val="single" w:sz="4" w:space="0" w:color="auto"/>
            </w:tcBorders>
          </w:tcPr>
          <w:p w14:paraId="56B58872" w14:textId="3F8D0534"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maxSubchannel-NumberPSSCH-r14</w:t>
            </w:r>
          </w:p>
        </w:tc>
        <w:tc>
          <w:tcPr>
            <w:tcW w:w="2268" w:type="dxa"/>
            <w:tcBorders>
              <w:top w:val="single" w:sz="4" w:space="0" w:color="auto"/>
              <w:left w:val="single" w:sz="4" w:space="0" w:color="auto"/>
              <w:bottom w:val="single" w:sz="4" w:space="0" w:color="auto"/>
              <w:right w:val="single" w:sz="4" w:space="0" w:color="auto"/>
            </w:tcBorders>
          </w:tcPr>
          <w:p w14:paraId="0D405C0D" w14:textId="77777777" w:rsidR="001363CF" w:rsidRPr="00130358" w:rsidRDefault="001363CF" w:rsidP="00D62538">
            <w:pPr>
              <w:pStyle w:val="TAL"/>
              <w:keepNext w:val="0"/>
              <w:keepLines w:val="0"/>
              <w:rPr>
                <w:lang w:eastAsia="ko-KR"/>
              </w:rPr>
            </w:pPr>
            <w:r w:rsidRPr="0013035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79182201"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DDD84EA" w14:textId="77777777" w:rsidR="001363CF" w:rsidRPr="00130358" w:rsidRDefault="001363CF" w:rsidP="00D62538">
            <w:pPr>
              <w:pStyle w:val="TAL"/>
              <w:keepNext w:val="0"/>
              <w:keepLines w:val="0"/>
              <w:rPr>
                <w:lang w:eastAsia="ko-KR"/>
              </w:rPr>
            </w:pPr>
          </w:p>
        </w:tc>
      </w:tr>
      <w:tr w:rsidR="001363CF" w:rsidRPr="00130358" w14:paraId="21593246"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DCF6941" w14:textId="5D6161DB" w:rsidR="001363CF" w:rsidRPr="00130358" w:rsidRDefault="00D62538" w:rsidP="00D62538">
            <w:pPr>
              <w:pStyle w:val="TAL"/>
              <w:keepNext w:val="0"/>
              <w:keepLines w:val="0"/>
              <w:rPr>
                <w:lang w:eastAsia="ko-KR"/>
              </w:rPr>
            </w:pPr>
            <w:r w:rsidRPr="00130358">
              <w:rPr>
                <w:lang w:eastAsia="ko-KR"/>
              </w:rPr>
              <w:t xml:space="preserve">  </w:t>
            </w:r>
            <w:r w:rsidR="001363CF"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9059C16"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741B7AF"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F307730" w14:textId="77777777" w:rsidR="001363CF" w:rsidRPr="00130358" w:rsidRDefault="001363CF" w:rsidP="00D62538">
            <w:pPr>
              <w:pStyle w:val="TAL"/>
              <w:keepNext w:val="0"/>
              <w:keepLines w:val="0"/>
            </w:pPr>
          </w:p>
        </w:tc>
      </w:tr>
      <w:tr w:rsidR="001363CF" w:rsidRPr="00130358" w14:paraId="71C5347E" w14:textId="77777777" w:rsidTr="00D62538">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5EA65FE" w14:textId="77777777" w:rsidR="001363CF" w:rsidRPr="00130358" w:rsidRDefault="001363CF" w:rsidP="00D62538">
            <w:pPr>
              <w:pStyle w:val="TAL"/>
              <w:keepNext w:val="0"/>
              <w:keepLines w:val="0"/>
              <w:rPr>
                <w:lang w:eastAsia="ko-KR"/>
              </w:rPr>
            </w:pPr>
            <w:r w:rsidRPr="00130358">
              <w:rPr>
                <w:lang w:eastAsia="ko-KR"/>
              </w:rPr>
              <w:t>}</w:t>
            </w:r>
          </w:p>
        </w:tc>
        <w:tc>
          <w:tcPr>
            <w:tcW w:w="2268" w:type="dxa"/>
            <w:tcBorders>
              <w:top w:val="single" w:sz="4" w:space="0" w:color="auto"/>
              <w:left w:val="single" w:sz="4" w:space="0" w:color="auto"/>
              <w:bottom w:val="single" w:sz="4" w:space="0" w:color="auto"/>
              <w:right w:val="single" w:sz="4" w:space="0" w:color="auto"/>
            </w:tcBorders>
          </w:tcPr>
          <w:p w14:paraId="3C57B4D0" w14:textId="77777777" w:rsidR="001363CF" w:rsidRPr="00130358" w:rsidRDefault="001363CF" w:rsidP="00D62538">
            <w:pPr>
              <w:pStyle w:val="TAL"/>
              <w:keepNext w:val="0"/>
              <w:keepLines w:val="0"/>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0BC06D00" w14:textId="77777777" w:rsidR="001363CF" w:rsidRPr="00130358" w:rsidRDefault="001363CF" w:rsidP="00D62538">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0225FE1" w14:textId="77777777" w:rsidR="001363CF" w:rsidRPr="00130358" w:rsidRDefault="001363CF" w:rsidP="00D62538">
            <w:pPr>
              <w:pStyle w:val="TAL"/>
              <w:keepNext w:val="0"/>
              <w:keepLines w:val="0"/>
            </w:pPr>
          </w:p>
        </w:tc>
      </w:tr>
    </w:tbl>
    <w:p w14:paraId="357BCC6C" w14:textId="77777777" w:rsidR="001363CF" w:rsidRPr="00130358" w:rsidRDefault="001363CF" w:rsidP="00D62538"/>
    <w:p w14:paraId="695E0E71" w14:textId="77777777" w:rsidR="001363CF" w:rsidRPr="00130358" w:rsidRDefault="001363CF" w:rsidP="00D62538">
      <w:pPr>
        <w:pStyle w:val="Heading4"/>
        <w:keepNext w:val="0"/>
        <w:keepLines w:val="0"/>
        <w:rPr>
          <w:rFonts w:eastAsia="Batang"/>
        </w:rPr>
      </w:pPr>
      <w:r w:rsidRPr="00130358">
        <w:rPr>
          <w:rFonts w:eastAsia="Batang"/>
        </w:rPr>
        <w:t>12.6.2.5</w:t>
      </w:r>
      <w:r w:rsidRPr="00130358">
        <w:rPr>
          <w:rFonts w:eastAsia="Batang"/>
        </w:rPr>
        <w:tab/>
        <w:t>Test Requirement</w:t>
      </w:r>
    </w:p>
    <w:p w14:paraId="585D02A1" w14:textId="77777777" w:rsidR="001363CF" w:rsidRPr="00130358" w:rsidRDefault="001363CF" w:rsidP="00D62538">
      <w:r w:rsidRPr="00130358">
        <w:t>Tables 12.6.2.5-1 define the primary level settings including test tolerances for V2X UE Autonomous Resource Selection/Reselection Tests for S-RSSI measurements test.</w:t>
      </w:r>
    </w:p>
    <w:p w14:paraId="033AC4D1" w14:textId="77777777" w:rsidR="001363CF" w:rsidRPr="00130358" w:rsidRDefault="001363CF" w:rsidP="00772922">
      <w:pPr>
        <w:pStyle w:val="TH"/>
        <w:keepNext w:val="0"/>
      </w:pPr>
      <w:r w:rsidRPr="00130358">
        <w:t xml:space="preserve">Table 12.6.2.5-1: Active </w:t>
      </w:r>
      <w:proofErr w:type="spellStart"/>
      <w:r w:rsidRPr="00130358">
        <w:t>Sidelink</w:t>
      </w:r>
      <w:proofErr w:type="spellEnd"/>
      <w:r w:rsidRPr="00130358">
        <w:t xml:space="preserve"> UE Specific Test Parameters for V2X UE Autonomous Resource Selection/Reselection Tests for S-RSSI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4710"/>
      </w:tblGrid>
      <w:tr w:rsidR="001363CF" w:rsidRPr="00130358" w14:paraId="49EEE5E1" w14:textId="77777777" w:rsidTr="00D62538">
        <w:trPr>
          <w:cantSplit/>
          <w:jc w:val="center"/>
        </w:trPr>
        <w:tc>
          <w:tcPr>
            <w:tcW w:w="2650" w:type="dxa"/>
            <w:tcBorders>
              <w:top w:val="single" w:sz="4" w:space="0" w:color="auto"/>
              <w:left w:val="single" w:sz="4" w:space="0" w:color="auto"/>
            </w:tcBorders>
            <w:vAlign w:val="center"/>
          </w:tcPr>
          <w:p w14:paraId="009D2FBD" w14:textId="77777777" w:rsidR="001363CF" w:rsidRPr="00130358" w:rsidRDefault="001363CF" w:rsidP="00772922">
            <w:pPr>
              <w:pStyle w:val="TAH"/>
              <w:keepNext w:val="0"/>
              <w:rPr>
                <w:rFonts w:cs="Arial"/>
                <w:lang w:eastAsia="ja-JP"/>
              </w:rPr>
            </w:pPr>
            <w:r w:rsidRPr="00130358">
              <w:rPr>
                <w:rFonts w:cs="Arial"/>
                <w:lang w:eastAsia="ja-JP"/>
              </w:rPr>
              <w:t>Parameter</w:t>
            </w:r>
          </w:p>
        </w:tc>
        <w:tc>
          <w:tcPr>
            <w:tcW w:w="928" w:type="dxa"/>
            <w:tcBorders>
              <w:top w:val="single" w:sz="4" w:space="0" w:color="auto"/>
            </w:tcBorders>
            <w:vAlign w:val="center"/>
          </w:tcPr>
          <w:p w14:paraId="293D26C7" w14:textId="77777777" w:rsidR="001363CF" w:rsidRPr="00130358" w:rsidRDefault="001363CF" w:rsidP="00772922">
            <w:pPr>
              <w:pStyle w:val="TAH"/>
              <w:keepNext w:val="0"/>
              <w:rPr>
                <w:rFonts w:cs="Arial"/>
                <w:lang w:eastAsia="ja-JP"/>
              </w:rPr>
            </w:pPr>
            <w:r w:rsidRPr="00130358">
              <w:rPr>
                <w:rFonts w:cs="Arial"/>
                <w:lang w:eastAsia="ja-JP"/>
              </w:rPr>
              <w:t>Unit</w:t>
            </w:r>
          </w:p>
        </w:tc>
        <w:tc>
          <w:tcPr>
            <w:tcW w:w="4710" w:type="dxa"/>
            <w:tcBorders>
              <w:top w:val="single" w:sz="4" w:space="0" w:color="auto"/>
            </w:tcBorders>
            <w:vAlign w:val="center"/>
          </w:tcPr>
          <w:p w14:paraId="2A0564D9" w14:textId="6237736E" w:rsidR="001363CF" w:rsidRPr="00130358" w:rsidRDefault="001363CF" w:rsidP="00772922">
            <w:pPr>
              <w:pStyle w:val="TAH"/>
              <w:keepNext w:val="0"/>
              <w:rPr>
                <w:rFonts w:cs="Arial"/>
                <w:lang w:eastAsia="ja-JP"/>
              </w:rPr>
            </w:pPr>
            <w:r w:rsidRPr="00130358">
              <w:rPr>
                <w:rFonts w:cs="Arial"/>
                <w:lang w:eastAsia="ja-JP"/>
              </w:rPr>
              <w:t>Active</w:t>
            </w:r>
            <w:r w:rsidR="00D62538" w:rsidRPr="00130358">
              <w:rPr>
                <w:rFonts w:cs="Arial"/>
                <w:lang w:eastAsia="ja-JP"/>
              </w:rPr>
              <w:t xml:space="preserve"> </w:t>
            </w:r>
            <w:proofErr w:type="spellStart"/>
            <w:r w:rsidRPr="00130358">
              <w:rPr>
                <w:rFonts w:cs="Arial"/>
                <w:lang w:eastAsia="ja-JP"/>
              </w:rPr>
              <w:t>Sidelink</w:t>
            </w:r>
            <w:proofErr w:type="spellEnd"/>
            <w:r w:rsidR="00D62538" w:rsidRPr="00130358">
              <w:rPr>
                <w:rFonts w:cs="Arial"/>
                <w:lang w:eastAsia="ja-JP"/>
              </w:rPr>
              <w:t xml:space="preserve"> </w:t>
            </w:r>
            <w:r w:rsidRPr="00130358">
              <w:rPr>
                <w:rFonts w:cs="Arial"/>
                <w:lang w:eastAsia="ja-JP"/>
              </w:rPr>
              <w:t>UE</w:t>
            </w:r>
            <w:r w:rsidR="00D62538" w:rsidRPr="00130358">
              <w:rPr>
                <w:rFonts w:cs="Arial"/>
                <w:lang w:eastAsia="ja-JP"/>
              </w:rPr>
              <w:t xml:space="preserve"> </w:t>
            </w:r>
            <w:proofErr w:type="spellStart"/>
            <w:r w:rsidRPr="00130358">
              <w:rPr>
                <w:rFonts w:cs="Arial"/>
                <w:lang w:eastAsia="ja-JP"/>
              </w:rPr>
              <w:t>i</w:t>
            </w:r>
            <w:proofErr w:type="spellEnd"/>
          </w:p>
          <w:p w14:paraId="2BFAA73F" w14:textId="3BEC66B3" w:rsidR="001363CF" w:rsidRPr="00130358" w:rsidRDefault="001363CF" w:rsidP="00772922">
            <w:pPr>
              <w:pStyle w:val="TAH"/>
              <w:keepNext w:val="0"/>
              <w:rPr>
                <w:rFonts w:cs="Arial"/>
                <w:lang w:eastAsia="ja-JP"/>
              </w:rPr>
            </w:pPr>
            <w:r w:rsidRPr="00130358">
              <w:rPr>
                <w:rFonts w:cs="Arial"/>
                <w:lang w:eastAsia="ja-JP"/>
              </w:rPr>
              <w:t>(</w:t>
            </w:r>
            <w:proofErr w:type="spellStart"/>
            <w:r w:rsidRPr="00130358">
              <w:rPr>
                <w:rFonts w:cs="Arial"/>
                <w:lang w:eastAsia="ja-JP"/>
              </w:rPr>
              <w:t>i</w:t>
            </w:r>
            <w:proofErr w:type="spellEnd"/>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ja-JP"/>
              </w:rPr>
              <w:t>0,</w:t>
            </w:r>
            <w:r w:rsidR="00D62538" w:rsidRPr="00130358">
              <w:rPr>
                <w:rFonts w:cs="Arial"/>
                <w:lang w:eastAsia="ja-JP"/>
              </w:rPr>
              <w:t xml:space="preserve"> </w:t>
            </w:r>
            <w:r w:rsidRPr="00130358">
              <w:rPr>
                <w:rFonts w:cs="Arial"/>
                <w:lang w:eastAsia="ja-JP"/>
              </w:rPr>
              <w:t>..,</w:t>
            </w:r>
            <w:r w:rsidR="00D62538" w:rsidRPr="00130358">
              <w:rPr>
                <w:rFonts w:cs="Arial"/>
                <w:lang w:eastAsia="ja-JP"/>
              </w:rPr>
              <w:t xml:space="preserve"> </w:t>
            </w:r>
            <w:r w:rsidRPr="00130358">
              <w:rPr>
                <w:rFonts w:cs="Arial"/>
                <w:lang w:eastAsia="zh-CN"/>
              </w:rPr>
              <w:t>1</w:t>
            </w:r>
            <w:r w:rsidRPr="00130358">
              <w:rPr>
                <w:rFonts w:cs="Arial"/>
                <w:lang w:eastAsia="ja-JP"/>
              </w:rPr>
              <w:t>9)</w:t>
            </w:r>
          </w:p>
        </w:tc>
      </w:tr>
      <w:tr w:rsidR="001363CF" w:rsidRPr="00130358" w14:paraId="62CFC7B1" w14:textId="77777777" w:rsidTr="00D62538">
        <w:trPr>
          <w:cantSplit/>
          <w:jc w:val="center"/>
        </w:trPr>
        <w:tc>
          <w:tcPr>
            <w:tcW w:w="2650" w:type="dxa"/>
            <w:tcBorders>
              <w:left w:val="single" w:sz="4" w:space="0" w:color="auto"/>
              <w:bottom w:val="single" w:sz="4" w:space="0" w:color="auto"/>
            </w:tcBorders>
            <w:vAlign w:val="center"/>
          </w:tcPr>
          <w:p w14:paraId="6CF5BD98" w14:textId="1541A181" w:rsidR="001363CF" w:rsidRPr="00130358" w:rsidRDefault="001363CF" w:rsidP="00772922">
            <w:pPr>
              <w:pStyle w:val="TAL"/>
              <w:keepNext w:val="0"/>
              <w:rPr>
                <w:rFonts w:cs="Arial"/>
                <w:lang w:eastAsia="ja-JP"/>
              </w:rPr>
            </w:pPr>
            <w:r w:rsidRPr="00130358">
              <w:rPr>
                <w:rFonts w:cs="Arial"/>
                <w:lang w:eastAsia="ja-JP"/>
              </w:rPr>
              <w:t>E-UTRA</w:t>
            </w:r>
            <w:r w:rsidR="00D62538" w:rsidRPr="00130358">
              <w:rPr>
                <w:rFonts w:cs="Arial"/>
                <w:lang w:eastAsia="ja-JP"/>
              </w:rPr>
              <w:t xml:space="preserve"> </w:t>
            </w:r>
            <w:r w:rsidRPr="00130358">
              <w:rPr>
                <w:rFonts w:cs="Arial"/>
                <w:lang w:eastAsia="ja-JP"/>
              </w:rPr>
              <w:t>RF</w:t>
            </w:r>
            <w:r w:rsidR="00D62538" w:rsidRPr="00130358">
              <w:rPr>
                <w:rFonts w:cs="Arial"/>
                <w:lang w:eastAsia="ja-JP"/>
              </w:rPr>
              <w:t xml:space="preserve"> </w:t>
            </w:r>
            <w:r w:rsidRPr="00130358">
              <w:rPr>
                <w:rFonts w:cs="Arial"/>
                <w:lang w:eastAsia="ja-JP"/>
              </w:rPr>
              <w:t>Channel</w:t>
            </w:r>
            <w:r w:rsidR="00D62538" w:rsidRPr="00130358">
              <w:rPr>
                <w:rFonts w:cs="Arial"/>
                <w:lang w:eastAsia="ja-JP"/>
              </w:rPr>
              <w:t xml:space="preserve"> </w:t>
            </w:r>
            <w:r w:rsidRPr="00130358">
              <w:rPr>
                <w:rFonts w:cs="Arial"/>
                <w:lang w:eastAsia="ja-JP"/>
              </w:rPr>
              <w:t>Number</w:t>
            </w:r>
          </w:p>
        </w:tc>
        <w:tc>
          <w:tcPr>
            <w:tcW w:w="928" w:type="dxa"/>
            <w:tcBorders>
              <w:bottom w:val="single" w:sz="4" w:space="0" w:color="auto"/>
            </w:tcBorders>
            <w:vAlign w:val="center"/>
          </w:tcPr>
          <w:p w14:paraId="2A775214" w14:textId="77777777" w:rsidR="001363CF" w:rsidRPr="00130358" w:rsidRDefault="001363CF" w:rsidP="00772922">
            <w:pPr>
              <w:pStyle w:val="TAC"/>
              <w:keepNext w:val="0"/>
              <w:rPr>
                <w:rFonts w:cs="Arial"/>
                <w:lang w:eastAsia="ja-JP"/>
              </w:rPr>
            </w:pPr>
            <w:r w:rsidRPr="00130358">
              <w:rPr>
                <w:rFonts w:cs="Arial"/>
                <w:lang w:eastAsia="ja-JP"/>
              </w:rPr>
              <w:t>-</w:t>
            </w:r>
          </w:p>
        </w:tc>
        <w:tc>
          <w:tcPr>
            <w:tcW w:w="4710" w:type="dxa"/>
            <w:tcBorders>
              <w:bottom w:val="single" w:sz="4" w:space="0" w:color="auto"/>
            </w:tcBorders>
            <w:vAlign w:val="center"/>
          </w:tcPr>
          <w:p w14:paraId="3E94856F" w14:textId="77777777" w:rsidR="001363CF" w:rsidRPr="00130358" w:rsidRDefault="001363CF" w:rsidP="00772922">
            <w:pPr>
              <w:pStyle w:val="TAC"/>
              <w:keepNext w:val="0"/>
              <w:rPr>
                <w:rFonts w:cs="Arial"/>
                <w:lang w:eastAsia="ja-JP"/>
              </w:rPr>
            </w:pPr>
            <w:r w:rsidRPr="00130358">
              <w:rPr>
                <w:rFonts w:cs="Arial"/>
                <w:lang w:eastAsia="ja-JP"/>
              </w:rPr>
              <w:t>1</w:t>
            </w:r>
          </w:p>
        </w:tc>
      </w:tr>
      <w:tr w:rsidR="001363CF" w:rsidRPr="00130358" w14:paraId="2DE94A0D" w14:textId="77777777" w:rsidTr="00D62538">
        <w:trPr>
          <w:cantSplit/>
          <w:jc w:val="center"/>
        </w:trPr>
        <w:tc>
          <w:tcPr>
            <w:tcW w:w="2650" w:type="dxa"/>
            <w:tcBorders>
              <w:left w:val="single" w:sz="4" w:space="0" w:color="auto"/>
              <w:bottom w:val="single" w:sz="4" w:space="0" w:color="auto"/>
            </w:tcBorders>
            <w:vAlign w:val="center"/>
          </w:tcPr>
          <w:p w14:paraId="582CBF5F" w14:textId="59510FF0" w:rsidR="001363CF" w:rsidRPr="00130358" w:rsidRDefault="001363CF" w:rsidP="00772922">
            <w:pPr>
              <w:pStyle w:val="TAL"/>
              <w:keepNext w:val="0"/>
              <w:rPr>
                <w:rFonts w:cs="Arial"/>
                <w:lang w:eastAsia="ja-JP"/>
              </w:rPr>
            </w:pPr>
            <w:proofErr w:type="spellStart"/>
            <w:r w:rsidRPr="00130358">
              <w:rPr>
                <w:rFonts w:cs="Arial"/>
                <w:lang w:eastAsia="ja-JP"/>
              </w:rPr>
              <w:t>BW</w:t>
            </w:r>
            <w:r w:rsidRPr="00130358">
              <w:rPr>
                <w:rFonts w:cs="Arial"/>
                <w:vertAlign w:val="subscript"/>
                <w:lang w:eastAsia="ja-JP"/>
              </w:rPr>
              <w:t>channel</w:t>
            </w:r>
            <w:proofErr w:type="spellEnd"/>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4</w:t>
            </w:r>
          </w:p>
        </w:tc>
        <w:tc>
          <w:tcPr>
            <w:tcW w:w="928" w:type="dxa"/>
            <w:tcBorders>
              <w:bottom w:val="single" w:sz="4" w:space="0" w:color="auto"/>
            </w:tcBorders>
            <w:vAlign w:val="center"/>
          </w:tcPr>
          <w:p w14:paraId="47B672D5" w14:textId="77777777" w:rsidR="001363CF" w:rsidRPr="00130358" w:rsidRDefault="001363CF" w:rsidP="00772922">
            <w:pPr>
              <w:pStyle w:val="TAC"/>
              <w:keepNext w:val="0"/>
              <w:rPr>
                <w:rFonts w:cs="Arial"/>
                <w:lang w:eastAsia="ja-JP"/>
              </w:rPr>
            </w:pPr>
            <w:r w:rsidRPr="00130358">
              <w:rPr>
                <w:rFonts w:cs="Arial"/>
                <w:bCs/>
                <w:lang w:eastAsia="ja-JP"/>
              </w:rPr>
              <w:t>MHz</w:t>
            </w:r>
          </w:p>
        </w:tc>
        <w:tc>
          <w:tcPr>
            <w:tcW w:w="4710" w:type="dxa"/>
            <w:tcBorders>
              <w:bottom w:val="single" w:sz="4" w:space="0" w:color="auto"/>
            </w:tcBorders>
            <w:vAlign w:val="center"/>
          </w:tcPr>
          <w:p w14:paraId="3D602E9E" w14:textId="77777777" w:rsidR="001363CF" w:rsidRPr="00130358" w:rsidRDefault="001363CF" w:rsidP="00772922">
            <w:pPr>
              <w:pStyle w:val="TAC"/>
              <w:keepNext w:val="0"/>
              <w:rPr>
                <w:rFonts w:cs="Arial"/>
                <w:lang w:eastAsia="ja-JP"/>
              </w:rPr>
            </w:pPr>
            <w:r w:rsidRPr="00130358">
              <w:rPr>
                <w:rFonts w:cs="Arial"/>
                <w:lang w:eastAsia="ja-JP"/>
              </w:rPr>
              <w:t>10</w:t>
            </w:r>
          </w:p>
        </w:tc>
      </w:tr>
      <w:tr w:rsidR="001363CF" w:rsidRPr="00130358" w14:paraId="5EF2B498" w14:textId="77777777" w:rsidTr="00D62538">
        <w:trPr>
          <w:cantSplit/>
          <w:jc w:val="center"/>
        </w:trPr>
        <w:tc>
          <w:tcPr>
            <w:tcW w:w="2650" w:type="dxa"/>
            <w:tcBorders>
              <w:left w:val="single" w:sz="4" w:space="0" w:color="auto"/>
              <w:bottom w:val="single" w:sz="4" w:space="0" w:color="auto"/>
            </w:tcBorders>
            <w:vAlign w:val="center"/>
          </w:tcPr>
          <w:p w14:paraId="69CAA8B7" w14:textId="1CD98088" w:rsidR="001363CF" w:rsidRPr="00130358" w:rsidRDefault="001363CF" w:rsidP="00772922">
            <w:pPr>
              <w:pStyle w:val="TAC"/>
              <w:keepNext w:val="0"/>
              <w:jc w:val="left"/>
              <w:rPr>
                <w:rFonts w:cs="Arial"/>
                <w:lang w:eastAsia="ja-JP"/>
              </w:rPr>
            </w:pPr>
            <w:r w:rsidRPr="00130358">
              <w:rPr>
                <w:rFonts w:cs="Arial"/>
                <w:lang w:eastAsia="ja-JP"/>
              </w:rPr>
              <w:t>PSCCH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928" w:type="dxa"/>
            <w:tcBorders>
              <w:bottom w:val="single" w:sz="4" w:space="0" w:color="auto"/>
            </w:tcBorders>
            <w:vAlign w:val="center"/>
          </w:tcPr>
          <w:p w14:paraId="1EB76613" w14:textId="77777777" w:rsidR="001363CF" w:rsidRPr="00130358" w:rsidRDefault="001363CF" w:rsidP="00772922">
            <w:pPr>
              <w:pStyle w:val="TAC"/>
              <w:keepNext w:val="0"/>
              <w:rPr>
                <w:rFonts w:cs="Arial"/>
                <w:bCs/>
                <w:lang w:eastAsia="ja-JP"/>
              </w:rPr>
            </w:pPr>
            <w:r w:rsidRPr="00130358">
              <w:rPr>
                <w:rFonts w:cs="Arial"/>
                <w:bCs/>
                <w:lang w:eastAsia="ja-JP"/>
              </w:rPr>
              <w:t>-</w:t>
            </w:r>
          </w:p>
        </w:tc>
        <w:tc>
          <w:tcPr>
            <w:tcW w:w="4710" w:type="dxa"/>
            <w:tcBorders>
              <w:bottom w:val="single" w:sz="4" w:space="0" w:color="auto"/>
            </w:tcBorders>
            <w:vAlign w:val="center"/>
          </w:tcPr>
          <w:p w14:paraId="7CD3A876" w14:textId="699AA160" w:rsidR="001363CF" w:rsidRPr="00130358" w:rsidRDefault="001363CF" w:rsidP="00772922">
            <w:pPr>
              <w:pStyle w:val="TAC"/>
              <w:keepNext w:val="0"/>
              <w:rPr>
                <w:rFonts w:cs="Arial"/>
                <w:lang w:eastAsia="ja-JP"/>
              </w:rPr>
            </w:pPr>
            <w:r w:rsidRPr="00130358">
              <w:rPr>
                <w:rFonts w:cs="Arial"/>
                <w:lang w:eastAsia="ja-JP"/>
              </w:rPr>
              <w:t>CC.1A</w:t>
            </w:r>
            <w:r w:rsidR="00D62538" w:rsidRPr="00130358">
              <w:rPr>
                <w:rFonts w:cs="Arial"/>
                <w:lang w:eastAsia="ja-JP"/>
              </w:rPr>
              <w:t xml:space="preserve"> </w:t>
            </w:r>
            <w:r w:rsidRPr="00130358">
              <w:rPr>
                <w:rFonts w:cs="Arial"/>
                <w:lang w:eastAsia="ja-JP"/>
              </w:rPr>
              <w:t>HD</w:t>
            </w:r>
            <w:r w:rsidR="00D62538" w:rsidRPr="00130358">
              <w:rPr>
                <w:rFonts w:cs="Arial"/>
                <w:lang w:eastAsia="ja-JP"/>
              </w:rPr>
              <w:t xml:space="preserve"> </w:t>
            </w:r>
          </w:p>
        </w:tc>
      </w:tr>
      <w:tr w:rsidR="001363CF" w:rsidRPr="00130358" w14:paraId="1340DFA0" w14:textId="77777777" w:rsidTr="00D62538">
        <w:trPr>
          <w:cantSplit/>
          <w:jc w:val="center"/>
        </w:trPr>
        <w:tc>
          <w:tcPr>
            <w:tcW w:w="2650" w:type="dxa"/>
            <w:tcBorders>
              <w:left w:val="single" w:sz="4" w:space="0" w:color="auto"/>
              <w:bottom w:val="single" w:sz="4" w:space="0" w:color="auto"/>
            </w:tcBorders>
            <w:vAlign w:val="center"/>
          </w:tcPr>
          <w:p w14:paraId="200723A1" w14:textId="6342CFA0" w:rsidR="001363CF" w:rsidRPr="00130358" w:rsidRDefault="001363CF" w:rsidP="00772922">
            <w:pPr>
              <w:pStyle w:val="TAC"/>
              <w:keepNext w:val="0"/>
              <w:jc w:val="left"/>
              <w:rPr>
                <w:rFonts w:cs="Arial"/>
                <w:lang w:eastAsia="ja-JP"/>
              </w:rPr>
            </w:pPr>
            <w:r w:rsidRPr="00130358">
              <w:rPr>
                <w:rFonts w:cs="Arial"/>
                <w:lang w:eastAsia="ja-JP"/>
              </w:rPr>
              <w:t>PSSCH</w:t>
            </w:r>
            <w:r w:rsidR="00D62538" w:rsidRPr="00130358">
              <w:rPr>
                <w:rFonts w:cs="Arial"/>
                <w:lang w:eastAsia="ja-JP"/>
              </w:rPr>
              <w:t xml:space="preserve"> </w:t>
            </w:r>
            <w:r w:rsidRPr="00130358">
              <w:rPr>
                <w:rFonts w:cs="Arial"/>
                <w:lang w:eastAsia="ja-JP"/>
              </w:rPr>
              <w:t>RMC</w:t>
            </w:r>
            <w:r w:rsidR="00D62538" w:rsidRPr="00130358">
              <w:rPr>
                <w:rFonts w:cs="Arial"/>
                <w:lang w:eastAsia="ja-JP"/>
              </w:rPr>
              <w:t xml:space="preserve"> </w:t>
            </w:r>
            <w:r w:rsidRPr="00130358">
              <w:rPr>
                <w:rFonts w:cs="Arial"/>
                <w:lang w:eastAsia="ja-JP"/>
              </w:rPr>
              <w:t>(defined</w:t>
            </w:r>
            <w:r w:rsidR="00D62538" w:rsidRPr="00130358">
              <w:rPr>
                <w:rFonts w:cs="Arial"/>
                <w:lang w:eastAsia="ja-JP"/>
              </w:rPr>
              <w:t xml:space="preserve"> </w:t>
            </w:r>
            <w:r w:rsidRPr="00130358">
              <w:rPr>
                <w:rFonts w:cs="Arial"/>
                <w:lang w:eastAsia="ja-JP"/>
              </w:rPr>
              <w:t>in</w:t>
            </w:r>
            <w:r w:rsidR="00D62538" w:rsidRPr="00130358">
              <w:rPr>
                <w:rFonts w:cs="Arial"/>
                <w:lang w:eastAsia="ja-JP"/>
              </w:rPr>
              <w:t xml:space="preserve"> </w:t>
            </w:r>
            <w:r w:rsidRPr="00130358">
              <w:rPr>
                <w:rFonts w:cs="Arial"/>
                <w:lang w:eastAsia="ja-JP"/>
              </w:rPr>
              <w:t>A.12.3)</w:t>
            </w:r>
          </w:p>
        </w:tc>
        <w:tc>
          <w:tcPr>
            <w:tcW w:w="928" w:type="dxa"/>
            <w:tcBorders>
              <w:bottom w:val="single" w:sz="4" w:space="0" w:color="auto"/>
            </w:tcBorders>
            <w:vAlign w:val="center"/>
          </w:tcPr>
          <w:p w14:paraId="4CEEAD5B" w14:textId="77777777" w:rsidR="001363CF" w:rsidRPr="00130358" w:rsidRDefault="001363CF" w:rsidP="00772922">
            <w:pPr>
              <w:pStyle w:val="TAC"/>
              <w:keepNext w:val="0"/>
              <w:rPr>
                <w:rFonts w:cs="Arial"/>
                <w:bCs/>
                <w:lang w:eastAsia="ja-JP"/>
              </w:rPr>
            </w:pPr>
            <w:r w:rsidRPr="00130358">
              <w:rPr>
                <w:rFonts w:cs="Arial"/>
                <w:bCs/>
                <w:lang w:eastAsia="ja-JP"/>
              </w:rPr>
              <w:t>-</w:t>
            </w:r>
          </w:p>
        </w:tc>
        <w:tc>
          <w:tcPr>
            <w:tcW w:w="4710" w:type="dxa"/>
            <w:tcBorders>
              <w:bottom w:val="single" w:sz="4" w:space="0" w:color="auto"/>
            </w:tcBorders>
            <w:vAlign w:val="center"/>
          </w:tcPr>
          <w:p w14:paraId="7B7D5C0A" w14:textId="23FDAE74" w:rsidR="001363CF" w:rsidRPr="00130358" w:rsidRDefault="001363CF" w:rsidP="00772922">
            <w:pPr>
              <w:pStyle w:val="TAC"/>
              <w:keepNext w:val="0"/>
              <w:rPr>
                <w:rFonts w:cs="Arial"/>
                <w:lang w:eastAsia="ja-JP"/>
              </w:rPr>
            </w:pPr>
            <w:r w:rsidRPr="00130358">
              <w:rPr>
                <w:rFonts w:cs="Arial"/>
                <w:lang w:eastAsia="ja-JP"/>
              </w:rPr>
              <w:t>CD.1B</w:t>
            </w:r>
            <w:r w:rsidR="00D62538" w:rsidRPr="00130358">
              <w:rPr>
                <w:rFonts w:cs="Arial"/>
                <w:lang w:eastAsia="ja-JP"/>
              </w:rPr>
              <w:t xml:space="preserve"> </w:t>
            </w:r>
            <w:r w:rsidRPr="00130358">
              <w:rPr>
                <w:rFonts w:cs="Arial"/>
                <w:lang w:eastAsia="ja-JP"/>
              </w:rPr>
              <w:t>HD</w:t>
            </w:r>
          </w:p>
        </w:tc>
      </w:tr>
      <w:tr w:rsidR="001363CF" w:rsidRPr="00130358" w14:paraId="348ED143" w14:textId="77777777" w:rsidTr="00D62538">
        <w:trPr>
          <w:cantSplit/>
          <w:jc w:val="center"/>
        </w:trPr>
        <w:tc>
          <w:tcPr>
            <w:tcW w:w="2650" w:type="dxa"/>
            <w:tcBorders>
              <w:left w:val="single" w:sz="4" w:space="0" w:color="auto"/>
              <w:bottom w:val="single" w:sz="4" w:space="0" w:color="auto"/>
            </w:tcBorders>
            <w:vAlign w:val="center"/>
          </w:tcPr>
          <w:p w14:paraId="3ACFB77F" w14:textId="1ACCC84D" w:rsidR="001363CF" w:rsidRPr="00130358" w:rsidRDefault="001363CF" w:rsidP="00D62538">
            <w:pPr>
              <w:pStyle w:val="TAC"/>
              <w:keepNext w:val="0"/>
              <w:keepLines w:val="0"/>
              <w:jc w:val="left"/>
              <w:rPr>
                <w:rFonts w:cs="Arial"/>
                <w:lang w:eastAsia="ja-JP"/>
              </w:rPr>
            </w:pPr>
            <w:r w:rsidRPr="00130358">
              <w:rPr>
                <w:rFonts w:cs="Arial"/>
                <w:lang w:eastAsia="zh-CN"/>
              </w:rPr>
              <w:t>OCNG</w:t>
            </w:r>
            <w:r w:rsidR="00D62538" w:rsidRPr="00130358">
              <w:rPr>
                <w:rFonts w:cs="Arial"/>
                <w:lang w:eastAsia="zh-CN"/>
              </w:rPr>
              <w:t xml:space="preserve"> </w:t>
            </w:r>
            <w:r w:rsidRPr="00130358">
              <w:rPr>
                <w:rFonts w:cs="Arial"/>
                <w:lang w:eastAsia="zh-CN"/>
              </w:rPr>
              <w:t>pattern</w:t>
            </w:r>
            <w:r w:rsidR="00D62538" w:rsidRPr="00130358">
              <w:rPr>
                <w:rFonts w:cs="Arial"/>
                <w:lang w:eastAsia="zh-CN"/>
              </w:rPr>
              <w:t xml:space="preserve"> </w:t>
            </w:r>
            <w:r w:rsidRPr="00130358">
              <w:rPr>
                <w:rFonts w:cs="Arial"/>
                <w:lang w:eastAsia="zh-CN"/>
              </w:rPr>
              <w:t>defined</w:t>
            </w:r>
            <w:r w:rsidR="00D62538" w:rsidRPr="00130358">
              <w:rPr>
                <w:rFonts w:cs="Arial"/>
                <w:lang w:eastAsia="zh-CN"/>
              </w:rPr>
              <w:t xml:space="preserve"> </w:t>
            </w:r>
            <w:r w:rsidRPr="00130358">
              <w:rPr>
                <w:rFonts w:cs="Arial"/>
                <w:lang w:eastAsia="zh-CN"/>
              </w:rPr>
              <w:t>in</w:t>
            </w:r>
            <w:r w:rsidR="00D62538" w:rsidRPr="00130358">
              <w:rPr>
                <w:rFonts w:cs="Arial"/>
                <w:lang w:eastAsia="zh-CN"/>
              </w:rPr>
              <w:t xml:space="preserve"> </w:t>
            </w:r>
            <w:r w:rsidRPr="00130358">
              <w:rPr>
                <w:rFonts w:cs="Arial"/>
              </w:rPr>
              <w:t>D.</w:t>
            </w:r>
            <w:r w:rsidRPr="00130358">
              <w:rPr>
                <w:rFonts w:cs="Arial"/>
                <w:lang w:eastAsia="zh-CN"/>
              </w:rPr>
              <w:t>4</w:t>
            </w:r>
          </w:p>
        </w:tc>
        <w:tc>
          <w:tcPr>
            <w:tcW w:w="928" w:type="dxa"/>
            <w:tcBorders>
              <w:bottom w:val="single" w:sz="4" w:space="0" w:color="auto"/>
            </w:tcBorders>
            <w:vAlign w:val="center"/>
          </w:tcPr>
          <w:p w14:paraId="4DBF49B8" w14:textId="77777777" w:rsidR="001363CF" w:rsidRPr="00130358" w:rsidRDefault="001363CF" w:rsidP="00D62538">
            <w:pPr>
              <w:pStyle w:val="TAC"/>
              <w:keepNext w:val="0"/>
              <w:keepLines w:val="0"/>
              <w:rPr>
                <w:rFonts w:cs="Arial"/>
                <w:bCs/>
                <w:lang w:eastAsia="zh-CN"/>
              </w:rPr>
            </w:pPr>
            <w:r w:rsidRPr="00130358">
              <w:rPr>
                <w:rFonts w:cs="Arial"/>
                <w:bCs/>
                <w:lang w:eastAsia="zh-CN"/>
              </w:rPr>
              <w:t>-</w:t>
            </w:r>
          </w:p>
        </w:tc>
        <w:tc>
          <w:tcPr>
            <w:tcW w:w="4710" w:type="dxa"/>
            <w:tcBorders>
              <w:bottom w:val="single" w:sz="4" w:space="0" w:color="auto"/>
            </w:tcBorders>
            <w:vAlign w:val="center"/>
          </w:tcPr>
          <w:p w14:paraId="3E7BF5BB" w14:textId="7FB8AF72" w:rsidR="001363CF" w:rsidRPr="00130358" w:rsidRDefault="001363CF" w:rsidP="00D62538">
            <w:pPr>
              <w:pStyle w:val="TAC"/>
              <w:keepNext w:val="0"/>
              <w:keepLines w:val="0"/>
              <w:rPr>
                <w:rFonts w:cs="Arial"/>
                <w:lang w:eastAsia="ja-JP"/>
              </w:rPr>
            </w:pPr>
            <w:r w:rsidRPr="00130358">
              <w:rPr>
                <w:rFonts w:cs="Arial"/>
                <w:lang w:eastAsia="ja-JP"/>
              </w:rPr>
              <w:t>VOP.</w:t>
            </w:r>
            <w:r w:rsidRPr="00130358">
              <w:rPr>
                <w:rFonts w:cs="Arial"/>
                <w:lang w:eastAsia="zh-CN"/>
              </w:rPr>
              <w:t>2</w:t>
            </w:r>
            <w:r w:rsidR="00D62538" w:rsidRPr="00130358">
              <w:rPr>
                <w:rFonts w:cs="Arial"/>
                <w:lang w:eastAsia="ja-JP"/>
              </w:rPr>
              <w:t xml:space="preserve"> </w:t>
            </w:r>
            <w:r w:rsidRPr="00130358">
              <w:rPr>
                <w:rFonts w:cs="Arial"/>
                <w:lang w:eastAsia="ja-JP"/>
              </w:rPr>
              <w:t>TDD</w:t>
            </w:r>
          </w:p>
        </w:tc>
      </w:tr>
      <w:tr w:rsidR="001363CF" w:rsidRPr="00130358" w14:paraId="351B550A" w14:textId="77777777" w:rsidTr="00D62538">
        <w:trPr>
          <w:cantSplit/>
          <w:jc w:val="center"/>
        </w:trPr>
        <w:tc>
          <w:tcPr>
            <w:tcW w:w="2650" w:type="dxa"/>
            <w:tcBorders>
              <w:left w:val="single" w:sz="4" w:space="0" w:color="auto"/>
              <w:bottom w:val="single" w:sz="4" w:space="0" w:color="auto"/>
            </w:tcBorders>
            <w:vAlign w:val="center"/>
          </w:tcPr>
          <w:p w14:paraId="65FED85F" w14:textId="1BACE672" w:rsidR="001363CF" w:rsidRPr="00130358" w:rsidRDefault="00000000" w:rsidP="00D62538">
            <w:pPr>
              <w:pStyle w:val="TAL"/>
              <w:keepNext w:val="0"/>
              <w:keepLines w:val="0"/>
              <w:rPr>
                <w:rFonts w:cs="Arial"/>
                <w:lang w:eastAsia="ja-JP"/>
              </w:rPr>
            </w:pPr>
            <w:r>
              <w:rPr>
                <w:rFonts w:cs="Arial"/>
                <w:position w:val="-12"/>
                <w:lang w:eastAsia="ja-JP"/>
              </w:rPr>
              <w:pict w14:anchorId="3DCBC868">
                <v:shape id="_x0000_i1202" type="#_x0000_t75" style="width:18.75pt;height:18.75pt" fillcolor="window">
                  <v:imagedata r:id="rId159" o:title=""/>
                </v:shape>
              </w:pict>
            </w:r>
            <w:r w:rsidR="00D62538" w:rsidRPr="00130358">
              <w:rPr>
                <w:rFonts w:cs="Arial"/>
                <w:vertAlign w:val="superscript"/>
                <w:lang w:eastAsia="ja-JP"/>
              </w:rPr>
              <w:t xml:space="preserve"> </w:t>
            </w:r>
            <w:r w:rsidR="001363CF" w:rsidRPr="00130358">
              <w:rPr>
                <w:rFonts w:cs="Arial"/>
                <w:vertAlign w:val="superscript"/>
                <w:lang w:eastAsia="ja-JP"/>
              </w:rPr>
              <w:t>Note1</w:t>
            </w:r>
          </w:p>
        </w:tc>
        <w:tc>
          <w:tcPr>
            <w:tcW w:w="928" w:type="dxa"/>
            <w:tcBorders>
              <w:bottom w:val="single" w:sz="4" w:space="0" w:color="auto"/>
            </w:tcBorders>
            <w:vAlign w:val="center"/>
          </w:tcPr>
          <w:p w14:paraId="7CBF96F7" w14:textId="5C366F60" w:rsidR="001363CF" w:rsidRPr="00130358" w:rsidRDefault="001363CF" w:rsidP="00D62538">
            <w:pPr>
              <w:pStyle w:val="TAC"/>
              <w:keepNext w:val="0"/>
              <w:keepLines w:val="0"/>
              <w:rPr>
                <w:rFonts w:cs="Arial"/>
                <w:lang w:eastAsia="ja-JP"/>
              </w:rPr>
            </w:pPr>
            <w:r w:rsidRPr="00130358">
              <w:rPr>
                <w:rFonts w:cs="Arial"/>
                <w:lang w:eastAsia="ja-JP"/>
              </w:rPr>
              <w:t>dBm/15</w:t>
            </w:r>
            <w:r w:rsidR="00D62538" w:rsidRPr="00130358">
              <w:rPr>
                <w:rFonts w:cs="Arial"/>
                <w:lang w:eastAsia="ja-JP"/>
              </w:rPr>
              <w:t xml:space="preserve"> </w:t>
            </w:r>
            <w:r w:rsidRPr="00130358">
              <w:rPr>
                <w:rFonts w:cs="Arial"/>
                <w:lang w:eastAsia="ja-JP"/>
              </w:rPr>
              <w:t>kHz</w:t>
            </w:r>
          </w:p>
        </w:tc>
        <w:tc>
          <w:tcPr>
            <w:tcW w:w="4710" w:type="dxa"/>
            <w:tcBorders>
              <w:bottom w:val="single" w:sz="4" w:space="0" w:color="auto"/>
            </w:tcBorders>
            <w:vAlign w:val="center"/>
          </w:tcPr>
          <w:p w14:paraId="5D0F757E" w14:textId="77777777" w:rsidR="001363CF" w:rsidRPr="00130358" w:rsidRDefault="001363CF" w:rsidP="00D62538">
            <w:pPr>
              <w:pStyle w:val="TAC"/>
              <w:keepNext w:val="0"/>
              <w:keepLines w:val="0"/>
              <w:rPr>
                <w:rFonts w:cs="Arial"/>
                <w:lang w:eastAsia="ja-JP"/>
              </w:rPr>
            </w:pPr>
            <w:r w:rsidRPr="00130358">
              <w:rPr>
                <w:rFonts w:cs="Arial"/>
                <w:lang w:eastAsia="ja-JP"/>
              </w:rPr>
              <w:t>-105</w:t>
            </w:r>
          </w:p>
        </w:tc>
      </w:tr>
      <w:tr w:rsidR="001363CF" w:rsidRPr="00130358" w14:paraId="7BE91809" w14:textId="77777777" w:rsidTr="00D62538">
        <w:trPr>
          <w:cantSplit/>
          <w:jc w:val="center"/>
        </w:trPr>
        <w:tc>
          <w:tcPr>
            <w:tcW w:w="2650" w:type="dxa"/>
            <w:vAlign w:val="center"/>
          </w:tcPr>
          <w:p w14:paraId="749A3A8B" w14:textId="458B501D"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000000">
              <w:rPr>
                <w:rFonts w:cs="Arial"/>
                <w:position w:val="-12"/>
                <w:lang w:eastAsia="ja-JP"/>
              </w:rPr>
              <w:pict w14:anchorId="4DD412F9">
                <v:shape id="_x0000_i1203" type="#_x0000_t75" style="width:37.5pt;height:18.75pt" fillcolor="window">
                  <v:imagedata r:id="rId161" o:title=""/>
                </v:shape>
              </w:pict>
            </w:r>
            <w:r w:rsidR="00D62538" w:rsidRPr="00130358">
              <w:rPr>
                <w:rFonts w:cs="Arial"/>
                <w:vertAlign w:val="superscript"/>
                <w:lang w:eastAsia="ja-JP"/>
              </w:rPr>
              <w:t xml:space="preserve"> </w:t>
            </w:r>
          </w:p>
        </w:tc>
        <w:tc>
          <w:tcPr>
            <w:tcW w:w="928" w:type="dxa"/>
            <w:vAlign w:val="center"/>
          </w:tcPr>
          <w:p w14:paraId="5BC4E580"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2BA534D8" w14:textId="77777777" w:rsidR="001363CF" w:rsidRPr="00130358" w:rsidRDefault="001363CF" w:rsidP="00D62538">
            <w:pPr>
              <w:pStyle w:val="TAC"/>
              <w:keepNext w:val="0"/>
              <w:keepLines w:val="0"/>
              <w:rPr>
                <w:rFonts w:cs="Arial"/>
                <w:lang w:eastAsia="ja-JP"/>
              </w:rPr>
            </w:pPr>
            <w:r w:rsidRPr="00130358">
              <w:rPr>
                <w:rFonts w:cs="Arial"/>
                <w:lang w:eastAsia="zh-CN"/>
              </w:rPr>
              <w:t>5</w:t>
            </w:r>
          </w:p>
        </w:tc>
      </w:tr>
      <w:tr w:rsidR="001363CF" w:rsidRPr="00130358" w14:paraId="21DEAA0E" w14:textId="77777777" w:rsidTr="00D62538">
        <w:trPr>
          <w:cantSplit/>
          <w:jc w:val="center"/>
        </w:trPr>
        <w:tc>
          <w:tcPr>
            <w:tcW w:w="2650" w:type="dxa"/>
            <w:vAlign w:val="center"/>
          </w:tcPr>
          <w:p w14:paraId="384BFBBE" w14:textId="1FB72B64"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00000000">
              <w:rPr>
                <w:rFonts w:cs="Arial"/>
                <w:position w:val="-12"/>
                <w:lang w:eastAsia="ja-JP"/>
              </w:rPr>
              <w:pict w14:anchorId="5BE8C873">
                <v:shape id="_x0000_i1204" type="#_x0000_t75" style="width:37.5pt;height:18.75pt" fillcolor="window">
                  <v:imagedata r:id="rId161" o:title=""/>
                </v:shape>
              </w:pict>
            </w:r>
          </w:p>
        </w:tc>
        <w:tc>
          <w:tcPr>
            <w:tcW w:w="928" w:type="dxa"/>
            <w:vAlign w:val="center"/>
          </w:tcPr>
          <w:p w14:paraId="56058635"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2CFA8575" w14:textId="77777777" w:rsidR="001363CF" w:rsidRPr="00130358" w:rsidRDefault="001363CF" w:rsidP="00D62538">
            <w:pPr>
              <w:pStyle w:val="TAC"/>
              <w:keepNext w:val="0"/>
              <w:keepLines w:val="0"/>
              <w:rPr>
                <w:rFonts w:cs="Arial"/>
                <w:lang w:eastAsia="zh-CN"/>
              </w:rPr>
            </w:pPr>
            <w:r w:rsidRPr="00130358">
              <w:rPr>
                <w:rFonts w:cs="Arial"/>
                <w:lang w:eastAsia="zh-CN"/>
              </w:rPr>
              <w:t>2</w:t>
            </w:r>
          </w:p>
        </w:tc>
      </w:tr>
      <w:tr w:rsidR="001363CF" w:rsidRPr="00130358" w14:paraId="0267AFBC" w14:textId="77777777" w:rsidTr="00D62538">
        <w:trPr>
          <w:cantSplit/>
          <w:jc w:val="center"/>
        </w:trPr>
        <w:tc>
          <w:tcPr>
            <w:tcW w:w="2650" w:type="dxa"/>
            <w:vAlign w:val="center"/>
          </w:tcPr>
          <w:p w14:paraId="762E98AD" w14:textId="250C9FBF" w:rsidR="001363CF" w:rsidRPr="00130358" w:rsidRDefault="001363CF" w:rsidP="00D62538">
            <w:pPr>
              <w:pStyle w:val="TAL"/>
              <w:keepNext w:val="0"/>
              <w:keepLines w:val="0"/>
              <w:rPr>
                <w:rFonts w:cs="Arial"/>
                <w:lang w:eastAsia="ja-JP"/>
              </w:rPr>
            </w:pPr>
            <w:r w:rsidRPr="00130358">
              <w:rPr>
                <w:rFonts w:cs="Arial"/>
                <w:lang w:eastAsia="ja-JP"/>
              </w:rPr>
              <w:t>PSCCH</w:t>
            </w:r>
            <w:r w:rsidR="00D62538" w:rsidRPr="00130358">
              <w:rPr>
                <w:rFonts w:cs="Arial"/>
                <w:lang w:eastAsia="ja-JP"/>
              </w:rPr>
              <w:t xml:space="preserve"> </w:t>
            </w:r>
            <w:r w:rsidR="00000000">
              <w:rPr>
                <w:rFonts w:cs="Arial"/>
                <w:position w:val="-12"/>
                <w:lang w:eastAsia="ja-JP"/>
              </w:rPr>
              <w:pict w14:anchorId="0C5ED67F">
                <v:shape id="_x0000_i1205" type="#_x0000_t75" style="width:33pt;height:18.75pt" fillcolor="window">
                  <v:imagedata r:id="rId164"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928" w:type="dxa"/>
            <w:vAlign w:val="center"/>
          </w:tcPr>
          <w:p w14:paraId="74A40A86"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5434A340" w14:textId="77777777" w:rsidR="001363CF" w:rsidRPr="00130358" w:rsidRDefault="001363CF" w:rsidP="00D62538">
            <w:pPr>
              <w:pStyle w:val="TAC"/>
              <w:keepNext w:val="0"/>
              <w:keepLines w:val="0"/>
              <w:rPr>
                <w:rFonts w:cs="Arial"/>
                <w:lang w:eastAsia="zh-CN"/>
              </w:rPr>
            </w:pPr>
            <w:r w:rsidRPr="00130358">
              <w:rPr>
                <w:rFonts w:cs="v4.2.0"/>
                <w:lang w:eastAsia="zh-CN"/>
              </w:rPr>
              <w:t>5</w:t>
            </w:r>
          </w:p>
        </w:tc>
      </w:tr>
      <w:tr w:rsidR="001363CF" w:rsidRPr="00130358" w14:paraId="297E1269" w14:textId="77777777" w:rsidTr="00D62538">
        <w:trPr>
          <w:cantSplit/>
          <w:jc w:val="center"/>
        </w:trPr>
        <w:tc>
          <w:tcPr>
            <w:tcW w:w="2650" w:type="dxa"/>
            <w:vAlign w:val="center"/>
          </w:tcPr>
          <w:p w14:paraId="5ECD7ED6" w14:textId="777BAF7A" w:rsidR="001363CF" w:rsidRPr="00130358" w:rsidRDefault="001363CF" w:rsidP="00D62538">
            <w:pPr>
              <w:pStyle w:val="TAL"/>
              <w:keepNext w:val="0"/>
              <w:keepLines w:val="0"/>
              <w:rPr>
                <w:rFonts w:cs="Arial"/>
                <w:lang w:eastAsia="ja-JP"/>
              </w:rPr>
            </w:pPr>
            <w:r w:rsidRPr="00130358">
              <w:rPr>
                <w:rFonts w:cs="Arial"/>
                <w:lang w:eastAsia="ja-JP"/>
              </w:rPr>
              <w:t>PSSCH</w:t>
            </w:r>
            <w:r w:rsidR="00D62538" w:rsidRPr="00130358">
              <w:rPr>
                <w:rFonts w:cs="Arial"/>
                <w:lang w:eastAsia="ja-JP"/>
              </w:rPr>
              <w:t xml:space="preserve"> </w:t>
            </w:r>
            <w:r w:rsidR="00000000">
              <w:rPr>
                <w:rFonts w:cs="Arial"/>
                <w:position w:val="-12"/>
                <w:lang w:eastAsia="ja-JP"/>
              </w:rPr>
              <w:pict w14:anchorId="2D577D23">
                <v:shape id="_x0000_i1206" type="#_x0000_t75" style="width:33pt;height:18.75pt" fillcolor="window">
                  <v:imagedata r:id="rId164" o:title=""/>
                </v:shape>
              </w:pict>
            </w:r>
            <w:r w:rsidR="00D62538" w:rsidRPr="00130358">
              <w:rPr>
                <w:rFonts w:cs="Arial"/>
                <w:vertAlign w:val="superscript"/>
                <w:lang w:eastAsia="ja-JP"/>
              </w:rPr>
              <w:t xml:space="preserve"> </w:t>
            </w:r>
            <w:r w:rsidRPr="00130358">
              <w:rPr>
                <w:rFonts w:cs="Arial"/>
                <w:vertAlign w:val="superscript"/>
                <w:lang w:eastAsia="ja-JP"/>
              </w:rPr>
              <w:t>Note2</w:t>
            </w:r>
          </w:p>
        </w:tc>
        <w:tc>
          <w:tcPr>
            <w:tcW w:w="928" w:type="dxa"/>
            <w:vAlign w:val="center"/>
          </w:tcPr>
          <w:p w14:paraId="0C87B2C9" w14:textId="77777777" w:rsidR="001363CF" w:rsidRPr="00130358" w:rsidRDefault="001363CF" w:rsidP="00D62538">
            <w:pPr>
              <w:pStyle w:val="TAC"/>
              <w:keepNext w:val="0"/>
              <w:keepLines w:val="0"/>
              <w:rPr>
                <w:rFonts w:cs="Arial"/>
                <w:lang w:eastAsia="ja-JP"/>
              </w:rPr>
            </w:pPr>
            <w:r w:rsidRPr="00130358">
              <w:rPr>
                <w:rFonts w:cs="Arial"/>
                <w:lang w:eastAsia="ja-JP"/>
              </w:rPr>
              <w:t>dB</w:t>
            </w:r>
          </w:p>
        </w:tc>
        <w:tc>
          <w:tcPr>
            <w:tcW w:w="4710" w:type="dxa"/>
            <w:vAlign w:val="center"/>
          </w:tcPr>
          <w:p w14:paraId="4CE287BC" w14:textId="77777777" w:rsidR="001363CF" w:rsidRPr="00130358" w:rsidRDefault="001363CF" w:rsidP="00D62538">
            <w:pPr>
              <w:pStyle w:val="TAC"/>
              <w:keepNext w:val="0"/>
              <w:keepLines w:val="0"/>
              <w:rPr>
                <w:rFonts w:cs="v4.2.0"/>
                <w:lang w:eastAsia="zh-CN"/>
              </w:rPr>
            </w:pPr>
            <w:r w:rsidRPr="00130358">
              <w:rPr>
                <w:rFonts w:cs="v4.2.0"/>
                <w:lang w:eastAsia="zh-CN"/>
              </w:rPr>
              <w:t>2</w:t>
            </w:r>
          </w:p>
        </w:tc>
      </w:tr>
      <w:tr w:rsidR="001363CF" w:rsidRPr="00130358" w14:paraId="27B3AE8C" w14:textId="77777777" w:rsidTr="00D62538">
        <w:trPr>
          <w:cantSplit/>
          <w:jc w:val="center"/>
        </w:trPr>
        <w:tc>
          <w:tcPr>
            <w:tcW w:w="2650" w:type="dxa"/>
            <w:vAlign w:val="center"/>
          </w:tcPr>
          <w:p w14:paraId="64951B30" w14:textId="797867F4" w:rsidR="001363CF" w:rsidRPr="00130358" w:rsidRDefault="001363CF" w:rsidP="00D62538">
            <w:pPr>
              <w:pStyle w:val="TAL"/>
              <w:keepNext w:val="0"/>
              <w:keepLines w:val="0"/>
              <w:rPr>
                <w:rFonts w:cs="Arial"/>
                <w:lang w:eastAsia="ja-JP"/>
              </w:rPr>
            </w:pPr>
            <w:r w:rsidRPr="00130358">
              <w:rPr>
                <w:rFonts w:cs="Arial"/>
                <w:lang w:eastAsia="ja-JP"/>
              </w:rPr>
              <w:t>S-RSRP</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p>
        </w:tc>
        <w:tc>
          <w:tcPr>
            <w:tcW w:w="928" w:type="dxa"/>
            <w:vAlign w:val="center"/>
          </w:tcPr>
          <w:p w14:paraId="4740E07F" w14:textId="77777777" w:rsidR="001363CF" w:rsidRPr="00130358" w:rsidRDefault="001363CF" w:rsidP="00D62538">
            <w:pPr>
              <w:pStyle w:val="TAC"/>
              <w:keepNext w:val="0"/>
              <w:keepLines w:val="0"/>
              <w:rPr>
                <w:rFonts w:cs="Arial"/>
                <w:lang w:eastAsia="ja-JP"/>
              </w:rPr>
            </w:pPr>
            <w:r w:rsidRPr="00130358">
              <w:rPr>
                <w:rFonts w:cs="v4.2.0"/>
                <w:bCs/>
                <w:lang w:eastAsia="ja-JP"/>
              </w:rPr>
              <w:t>dB</w:t>
            </w:r>
          </w:p>
        </w:tc>
        <w:tc>
          <w:tcPr>
            <w:tcW w:w="4710" w:type="dxa"/>
            <w:vAlign w:val="center"/>
          </w:tcPr>
          <w:p w14:paraId="1EF13CBC" w14:textId="77777777" w:rsidR="001363CF" w:rsidRPr="00130358" w:rsidRDefault="001363CF" w:rsidP="00D62538">
            <w:pPr>
              <w:pStyle w:val="TAC"/>
              <w:keepNext w:val="0"/>
              <w:keepLines w:val="0"/>
              <w:rPr>
                <w:rFonts w:cs="Arial"/>
                <w:lang w:eastAsia="zh-CN"/>
              </w:rPr>
            </w:pPr>
            <w:r w:rsidRPr="00130358">
              <w:rPr>
                <w:rFonts w:cs="Arial"/>
                <w:lang w:eastAsia="ja-JP"/>
              </w:rPr>
              <w:t>-10</w:t>
            </w:r>
            <w:r w:rsidRPr="00130358">
              <w:rPr>
                <w:rFonts w:cs="Arial"/>
                <w:lang w:eastAsia="zh-CN"/>
              </w:rPr>
              <w:t>3</w:t>
            </w:r>
          </w:p>
        </w:tc>
      </w:tr>
      <w:tr w:rsidR="001363CF" w:rsidRPr="00130358" w14:paraId="351F5600" w14:textId="77777777" w:rsidTr="00D62538">
        <w:trPr>
          <w:cantSplit/>
          <w:jc w:val="center"/>
        </w:trPr>
        <w:tc>
          <w:tcPr>
            <w:tcW w:w="2650" w:type="dxa"/>
            <w:vAlign w:val="center"/>
          </w:tcPr>
          <w:p w14:paraId="333BF7D1" w14:textId="7668D404" w:rsidR="001363CF" w:rsidRPr="00130358" w:rsidRDefault="001363CF" w:rsidP="00D62538">
            <w:pPr>
              <w:pStyle w:val="TAL"/>
              <w:keepNext w:val="0"/>
              <w:keepLines w:val="0"/>
              <w:rPr>
                <w:rFonts w:cs="Arial"/>
                <w:lang w:eastAsia="ja-JP"/>
              </w:rPr>
            </w:pPr>
            <w:r w:rsidRPr="00130358">
              <w:rPr>
                <w:rFonts w:cs="Arial"/>
                <w:lang w:eastAsia="ja-JP"/>
              </w:rPr>
              <w:t>S-RSSI1</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Note3</w:t>
            </w:r>
          </w:p>
        </w:tc>
        <w:tc>
          <w:tcPr>
            <w:tcW w:w="928" w:type="dxa"/>
            <w:vAlign w:val="center"/>
          </w:tcPr>
          <w:p w14:paraId="1E9EE74B" w14:textId="78D6536F" w:rsidR="001363CF" w:rsidRPr="00130358" w:rsidRDefault="001363CF" w:rsidP="00D62538">
            <w:pPr>
              <w:pStyle w:val="TAC"/>
              <w:keepNext w:val="0"/>
              <w:keepLines w:val="0"/>
              <w:rPr>
                <w:rFonts w:cs="v4.2.0"/>
                <w:bCs/>
                <w:lang w:eastAsia="ja-JP"/>
              </w:rPr>
            </w:pPr>
            <w:r w:rsidRPr="00130358">
              <w:rPr>
                <w:rFonts w:cs="Arial"/>
              </w:rPr>
              <w:t>dBm/0.9</w:t>
            </w:r>
            <w:r w:rsidR="00D62538" w:rsidRPr="00130358">
              <w:rPr>
                <w:rFonts w:cs="Arial"/>
              </w:rPr>
              <w:t xml:space="preserve"> </w:t>
            </w:r>
            <w:r w:rsidRPr="00130358">
              <w:rPr>
                <w:rFonts w:cs="Arial"/>
              </w:rPr>
              <w:t>MHz</w:t>
            </w:r>
          </w:p>
        </w:tc>
        <w:tc>
          <w:tcPr>
            <w:tcW w:w="4710" w:type="dxa"/>
            <w:vAlign w:val="center"/>
          </w:tcPr>
          <w:p w14:paraId="511BDDF8" w14:textId="77777777" w:rsidR="001363CF" w:rsidRPr="00130358" w:rsidRDefault="001363CF" w:rsidP="00D62538">
            <w:pPr>
              <w:pStyle w:val="TAC"/>
              <w:keepNext w:val="0"/>
              <w:keepLines w:val="0"/>
              <w:rPr>
                <w:rFonts w:cs="Arial"/>
                <w:lang w:eastAsia="zh-CN"/>
              </w:rPr>
            </w:pPr>
            <w:r w:rsidRPr="00130358">
              <w:rPr>
                <w:rFonts w:cs="Arial"/>
                <w:lang w:eastAsia="ja-JP"/>
              </w:rPr>
              <w:t>-8</w:t>
            </w:r>
            <w:r w:rsidRPr="00130358">
              <w:rPr>
                <w:rFonts w:cs="Arial"/>
                <w:lang w:eastAsia="zh-CN"/>
              </w:rPr>
              <w:t>2</w:t>
            </w:r>
            <w:r w:rsidRPr="00130358">
              <w:rPr>
                <w:rFonts w:cs="Arial"/>
                <w:lang w:eastAsia="ja-JP"/>
              </w:rPr>
              <w:t>.</w:t>
            </w:r>
            <w:r w:rsidRPr="00130358">
              <w:rPr>
                <w:rFonts w:cs="Arial"/>
                <w:lang w:eastAsia="zh-CN"/>
              </w:rPr>
              <w:t>15</w:t>
            </w:r>
          </w:p>
        </w:tc>
      </w:tr>
      <w:tr w:rsidR="001363CF" w:rsidRPr="00130358" w14:paraId="363C1278" w14:textId="77777777" w:rsidTr="00D62538">
        <w:trPr>
          <w:cantSplit/>
          <w:jc w:val="center"/>
        </w:trPr>
        <w:tc>
          <w:tcPr>
            <w:tcW w:w="2650" w:type="dxa"/>
            <w:vAlign w:val="center"/>
          </w:tcPr>
          <w:p w14:paraId="0E330EDA" w14:textId="53116018" w:rsidR="001363CF" w:rsidRPr="00130358" w:rsidRDefault="001363CF" w:rsidP="00D62538">
            <w:pPr>
              <w:pStyle w:val="TAL"/>
              <w:keepNext w:val="0"/>
              <w:keepLines w:val="0"/>
              <w:rPr>
                <w:rFonts w:cs="Arial"/>
                <w:lang w:eastAsia="ja-JP"/>
              </w:rPr>
            </w:pPr>
            <w:r w:rsidRPr="00130358">
              <w:rPr>
                <w:rFonts w:cs="Arial"/>
                <w:lang w:eastAsia="ja-JP"/>
              </w:rPr>
              <w:t>S-RSSI2</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Note4</w:t>
            </w:r>
          </w:p>
        </w:tc>
        <w:tc>
          <w:tcPr>
            <w:tcW w:w="928" w:type="dxa"/>
            <w:vAlign w:val="center"/>
          </w:tcPr>
          <w:p w14:paraId="57CD744C" w14:textId="0D8EE97F"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4710" w:type="dxa"/>
            <w:vAlign w:val="center"/>
          </w:tcPr>
          <w:p w14:paraId="7FF35CCD" w14:textId="77777777" w:rsidR="001363CF" w:rsidRPr="00130358" w:rsidRDefault="001363CF" w:rsidP="00D62538">
            <w:pPr>
              <w:pStyle w:val="TAC"/>
              <w:keepNext w:val="0"/>
              <w:keepLines w:val="0"/>
              <w:rPr>
                <w:rFonts w:cs="Arial"/>
                <w:lang w:eastAsia="ja-JP"/>
              </w:rPr>
            </w:pPr>
            <w:r w:rsidRPr="00130358">
              <w:rPr>
                <w:rFonts w:cs="Arial"/>
                <w:lang w:eastAsia="ja-JP"/>
              </w:rPr>
              <w:t>-7</w:t>
            </w:r>
            <w:r w:rsidRPr="00130358">
              <w:rPr>
                <w:rFonts w:cs="Arial"/>
                <w:lang w:eastAsia="zh-CN"/>
              </w:rPr>
              <w:t>6</w:t>
            </w:r>
            <w:r w:rsidRPr="00130358">
              <w:rPr>
                <w:rFonts w:cs="Arial"/>
                <w:lang w:eastAsia="ja-JP"/>
              </w:rPr>
              <w:t>.</w:t>
            </w:r>
            <w:r w:rsidRPr="00130358">
              <w:rPr>
                <w:rFonts w:cs="Arial"/>
                <w:lang w:eastAsia="zh-CN"/>
              </w:rPr>
              <w:t>71</w:t>
            </w:r>
          </w:p>
        </w:tc>
      </w:tr>
      <w:tr w:rsidR="001363CF" w:rsidRPr="00130358" w14:paraId="73A36C44" w14:textId="77777777" w:rsidTr="00D62538">
        <w:trPr>
          <w:cantSplit/>
          <w:jc w:val="center"/>
        </w:trPr>
        <w:tc>
          <w:tcPr>
            <w:tcW w:w="2650" w:type="dxa"/>
            <w:vAlign w:val="center"/>
          </w:tcPr>
          <w:p w14:paraId="399D51F2" w14:textId="6620C10F" w:rsidR="001363CF" w:rsidRPr="00130358" w:rsidRDefault="001363CF" w:rsidP="00D62538">
            <w:pPr>
              <w:pStyle w:val="TAL"/>
              <w:keepNext w:val="0"/>
              <w:keepLines w:val="0"/>
              <w:rPr>
                <w:rFonts w:cs="Arial"/>
                <w:lang w:eastAsia="ja-JP"/>
              </w:rPr>
            </w:pPr>
            <w:r w:rsidRPr="00130358">
              <w:rPr>
                <w:rFonts w:cs="Arial"/>
                <w:lang w:eastAsia="ja-JP"/>
              </w:rPr>
              <w:t>S-RSSI3</w:t>
            </w:r>
            <w:r w:rsidR="00D62538" w:rsidRPr="00130358">
              <w:rPr>
                <w:rFonts w:cs="Arial"/>
                <w:vertAlign w:val="superscript"/>
                <w:lang w:eastAsia="ja-JP"/>
              </w:rPr>
              <w:t xml:space="preserve"> </w:t>
            </w:r>
            <w:r w:rsidRPr="00130358">
              <w:rPr>
                <w:rFonts w:cs="Arial"/>
                <w:vertAlign w:val="superscript"/>
                <w:lang w:eastAsia="ja-JP"/>
              </w:rPr>
              <w:t>Note</w:t>
            </w:r>
            <w:r w:rsidR="00D62538" w:rsidRPr="00130358">
              <w:rPr>
                <w:rFonts w:cs="Arial"/>
                <w:vertAlign w:val="superscript"/>
                <w:lang w:eastAsia="ja-JP"/>
              </w:rPr>
              <w:t xml:space="preserve"> </w:t>
            </w:r>
            <w:r w:rsidRPr="00130358">
              <w:rPr>
                <w:rFonts w:cs="Arial"/>
                <w:vertAlign w:val="superscript"/>
                <w:lang w:eastAsia="ja-JP"/>
              </w:rPr>
              <w:t>2</w:t>
            </w:r>
            <w:r w:rsidR="00D62538" w:rsidRPr="00130358">
              <w:rPr>
                <w:rFonts w:cs="Arial"/>
                <w:vertAlign w:val="superscript"/>
                <w:lang w:eastAsia="ja-JP"/>
              </w:rPr>
              <w:t xml:space="preserve"> </w:t>
            </w:r>
            <w:r w:rsidRPr="00130358">
              <w:rPr>
                <w:rFonts w:cs="Arial"/>
                <w:vertAlign w:val="superscript"/>
                <w:lang w:eastAsia="ja-JP"/>
              </w:rPr>
              <w:t>Note5</w:t>
            </w:r>
          </w:p>
        </w:tc>
        <w:tc>
          <w:tcPr>
            <w:tcW w:w="928" w:type="dxa"/>
            <w:vAlign w:val="center"/>
          </w:tcPr>
          <w:p w14:paraId="635D8E46" w14:textId="0BAC58FB" w:rsidR="001363CF" w:rsidRPr="00130358" w:rsidRDefault="001363CF" w:rsidP="00D62538">
            <w:pPr>
              <w:pStyle w:val="TAC"/>
              <w:keepNext w:val="0"/>
              <w:keepLines w:val="0"/>
              <w:rPr>
                <w:rFonts w:cs="Arial"/>
              </w:rPr>
            </w:pPr>
            <w:r w:rsidRPr="00130358">
              <w:rPr>
                <w:rFonts w:cs="Arial"/>
              </w:rPr>
              <w:t>dBm/0.9</w:t>
            </w:r>
            <w:r w:rsidR="00D62538" w:rsidRPr="00130358">
              <w:rPr>
                <w:rFonts w:cs="Arial"/>
              </w:rPr>
              <w:t xml:space="preserve"> </w:t>
            </w:r>
            <w:r w:rsidRPr="00130358">
              <w:rPr>
                <w:rFonts w:cs="Arial"/>
              </w:rPr>
              <w:t>MHz</w:t>
            </w:r>
          </w:p>
        </w:tc>
        <w:tc>
          <w:tcPr>
            <w:tcW w:w="4710" w:type="dxa"/>
            <w:vAlign w:val="center"/>
          </w:tcPr>
          <w:p w14:paraId="1727F9B6" w14:textId="77777777" w:rsidR="001363CF" w:rsidRPr="00130358" w:rsidRDefault="001363CF" w:rsidP="00D62538">
            <w:pPr>
              <w:pStyle w:val="TAC"/>
              <w:keepNext w:val="0"/>
              <w:keepLines w:val="0"/>
              <w:rPr>
                <w:rFonts w:cs="Arial"/>
                <w:lang w:eastAsia="zh-CN"/>
              </w:rPr>
            </w:pPr>
            <w:r w:rsidRPr="00130358">
              <w:rPr>
                <w:rFonts w:cs="Arial"/>
                <w:lang w:eastAsia="ja-JP"/>
              </w:rPr>
              <w:t>-6</w:t>
            </w:r>
            <w:r w:rsidRPr="00130358">
              <w:rPr>
                <w:rFonts w:cs="Arial"/>
                <w:lang w:eastAsia="zh-CN"/>
              </w:rPr>
              <w:t>7</w:t>
            </w:r>
            <w:r w:rsidRPr="00130358">
              <w:rPr>
                <w:rFonts w:cs="Arial"/>
                <w:lang w:eastAsia="ja-JP"/>
              </w:rPr>
              <w:t>.</w:t>
            </w:r>
            <w:r w:rsidRPr="00130358">
              <w:rPr>
                <w:rFonts w:cs="Arial"/>
                <w:lang w:eastAsia="zh-CN"/>
              </w:rPr>
              <w:t>18</w:t>
            </w:r>
          </w:p>
        </w:tc>
      </w:tr>
      <w:tr w:rsidR="001363CF" w:rsidRPr="00130358" w14:paraId="4A0D163E" w14:textId="77777777" w:rsidTr="00D62538">
        <w:trPr>
          <w:cantSplit/>
          <w:jc w:val="center"/>
        </w:trPr>
        <w:tc>
          <w:tcPr>
            <w:tcW w:w="2650" w:type="dxa"/>
            <w:vAlign w:val="center"/>
          </w:tcPr>
          <w:p w14:paraId="5F7D72E6" w14:textId="01EA0057" w:rsidR="001363CF" w:rsidRPr="00130358" w:rsidRDefault="001363CF" w:rsidP="00D62538">
            <w:pPr>
              <w:pStyle w:val="TAL"/>
              <w:keepNext w:val="0"/>
              <w:keepLines w:val="0"/>
              <w:rPr>
                <w:rFonts w:cs="Arial"/>
                <w:lang w:eastAsia="ja-JP"/>
              </w:rPr>
            </w:pPr>
            <w:r w:rsidRPr="00130358">
              <w:rPr>
                <w:rFonts w:cs="Arial"/>
                <w:szCs w:val="18"/>
                <w:lang w:eastAsia="ja-JP"/>
              </w:rPr>
              <w:t>Antenna</w:t>
            </w:r>
            <w:r w:rsidR="00D62538" w:rsidRPr="00130358">
              <w:rPr>
                <w:rFonts w:cs="Arial"/>
                <w:szCs w:val="18"/>
                <w:lang w:eastAsia="ja-JP"/>
              </w:rPr>
              <w:t xml:space="preserve"> </w:t>
            </w:r>
            <w:r w:rsidRPr="00130358">
              <w:rPr>
                <w:rFonts w:cs="Arial"/>
                <w:szCs w:val="18"/>
                <w:lang w:eastAsia="ja-JP"/>
              </w:rPr>
              <w:t>Configuration</w:t>
            </w:r>
          </w:p>
        </w:tc>
        <w:tc>
          <w:tcPr>
            <w:tcW w:w="928" w:type="dxa"/>
            <w:vAlign w:val="center"/>
          </w:tcPr>
          <w:p w14:paraId="6AADC7AE" w14:textId="77777777" w:rsidR="001363CF" w:rsidRPr="00130358" w:rsidRDefault="001363CF" w:rsidP="00D62538">
            <w:pPr>
              <w:pStyle w:val="TAC"/>
              <w:keepNext w:val="0"/>
              <w:keepLines w:val="0"/>
              <w:rPr>
                <w:rFonts w:cs="Arial"/>
                <w:lang w:eastAsia="zh-CN"/>
              </w:rPr>
            </w:pPr>
            <w:r w:rsidRPr="00130358">
              <w:rPr>
                <w:rFonts w:cs="Arial"/>
                <w:lang w:eastAsia="zh-CN"/>
              </w:rPr>
              <w:t>-</w:t>
            </w:r>
          </w:p>
        </w:tc>
        <w:tc>
          <w:tcPr>
            <w:tcW w:w="4710" w:type="dxa"/>
            <w:vAlign w:val="center"/>
          </w:tcPr>
          <w:p w14:paraId="27D24E28" w14:textId="77777777" w:rsidR="001363CF" w:rsidRPr="00130358" w:rsidRDefault="001363CF" w:rsidP="00D62538">
            <w:pPr>
              <w:pStyle w:val="TAC"/>
              <w:keepNext w:val="0"/>
              <w:keepLines w:val="0"/>
              <w:rPr>
                <w:rFonts w:cs="Arial"/>
                <w:lang w:eastAsia="zh-CN"/>
              </w:rPr>
            </w:pPr>
            <w:r w:rsidRPr="00130358">
              <w:rPr>
                <w:rFonts w:cs="Arial"/>
                <w:lang w:eastAsia="zh-CN"/>
              </w:rPr>
              <w:t>1</w:t>
            </w:r>
            <w:r w:rsidRPr="00130358">
              <w:rPr>
                <w:rFonts w:cs="Arial"/>
                <w:lang w:eastAsia="ja-JP"/>
              </w:rPr>
              <w:t>x</w:t>
            </w:r>
            <w:r w:rsidRPr="00130358">
              <w:rPr>
                <w:rFonts w:cs="Arial"/>
                <w:lang w:eastAsia="zh-CN"/>
              </w:rPr>
              <w:t>2</w:t>
            </w:r>
          </w:p>
        </w:tc>
      </w:tr>
      <w:tr w:rsidR="001363CF" w:rsidRPr="00130358" w14:paraId="6FD35E62" w14:textId="77777777" w:rsidTr="00D62538">
        <w:trPr>
          <w:cantSplit/>
          <w:jc w:val="center"/>
        </w:trPr>
        <w:tc>
          <w:tcPr>
            <w:tcW w:w="2650" w:type="dxa"/>
            <w:vAlign w:val="center"/>
          </w:tcPr>
          <w:p w14:paraId="731B2DD3" w14:textId="082BE091" w:rsidR="001363CF" w:rsidRPr="00130358" w:rsidRDefault="001363CF" w:rsidP="00D62538">
            <w:pPr>
              <w:pStyle w:val="TAL"/>
              <w:keepNext w:val="0"/>
              <w:keepLines w:val="0"/>
              <w:rPr>
                <w:rFonts w:cs="Arial"/>
                <w:lang w:eastAsia="ja-JP"/>
              </w:rPr>
            </w:pPr>
            <w:r w:rsidRPr="00130358">
              <w:rPr>
                <w:rFonts w:cs="Arial"/>
                <w:lang w:eastAsia="ja-JP"/>
              </w:rPr>
              <w:t>Propagation</w:t>
            </w:r>
            <w:r w:rsidR="00D62538" w:rsidRPr="00130358">
              <w:rPr>
                <w:rFonts w:cs="Arial"/>
                <w:lang w:eastAsia="ja-JP"/>
              </w:rPr>
              <w:t xml:space="preserve"> </w:t>
            </w:r>
            <w:r w:rsidRPr="00130358">
              <w:rPr>
                <w:rFonts w:cs="Arial"/>
                <w:lang w:eastAsia="ja-JP"/>
              </w:rPr>
              <w:t>Condition</w:t>
            </w:r>
          </w:p>
        </w:tc>
        <w:tc>
          <w:tcPr>
            <w:tcW w:w="928" w:type="dxa"/>
            <w:vAlign w:val="center"/>
          </w:tcPr>
          <w:p w14:paraId="74B9E7AB" w14:textId="77777777" w:rsidR="001363CF" w:rsidRPr="00130358" w:rsidRDefault="001363CF" w:rsidP="00D62538">
            <w:pPr>
              <w:pStyle w:val="TAC"/>
              <w:keepNext w:val="0"/>
              <w:keepLines w:val="0"/>
              <w:rPr>
                <w:rFonts w:cs="Arial"/>
                <w:lang w:eastAsia="ja-JP"/>
              </w:rPr>
            </w:pPr>
            <w:r w:rsidRPr="00130358">
              <w:rPr>
                <w:rFonts w:cs="Arial"/>
                <w:lang w:eastAsia="ja-JP"/>
              </w:rPr>
              <w:t>-</w:t>
            </w:r>
          </w:p>
        </w:tc>
        <w:tc>
          <w:tcPr>
            <w:tcW w:w="4710" w:type="dxa"/>
            <w:vAlign w:val="center"/>
          </w:tcPr>
          <w:p w14:paraId="1AF97A3E" w14:textId="77777777" w:rsidR="001363CF" w:rsidRPr="00130358" w:rsidRDefault="001363CF" w:rsidP="00D62538">
            <w:pPr>
              <w:pStyle w:val="TAC"/>
              <w:keepNext w:val="0"/>
              <w:keepLines w:val="0"/>
              <w:rPr>
                <w:rFonts w:cs="Arial"/>
                <w:lang w:eastAsia="ja-JP"/>
              </w:rPr>
            </w:pPr>
            <w:r w:rsidRPr="00130358">
              <w:rPr>
                <w:rFonts w:cs="Arial"/>
                <w:lang w:eastAsia="ja-JP"/>
              </w:rPr>
              <w:t>AWGN</w:t>
            </w:r>
          </w:p>
        </w:tc>
      </w:tr>
      <w:tr w:rsidR="001363CF" w:rsidRPr="00130358" w14:paraId="3547A4A4" w14:textId="77777777" w:rsidTr="00D62538">
        <w:trPr>
          <w:cantSplit/>
          <w:jc w:val="center"/>
        </w:trPr>
        <w:tc>
          <w:tcPr>
            <w:tcW w:w="8288" w:type="dxa"/>
            <w:gridSpan w:val="3"/>
            <w:vAlign w:val="center"/>
          </w:tcPr>
          <w:p w14:paraId="1AD8C8D8" w14:textId="20AA2CA9" w:rsidR="001363CF" w:rsidRPr="00130358" w:rsidRDefault="00483222" w:rsidP="00D62538">
            <w:pPr>
              <w:pStyle w:val="TAN"/>
              <w:keepNext w:val="0"/>
              <w:keepLines w:val="0"/>
              <w:rPr>
                <w:rFonts w:cs="Arial"/>
                <w:lang w:eastAsia="ja-JP"/>
              </w:rPr>
            </w:pPr>
            <w:r w:rsidRPr="00130358">
              <w:rPr>
                <w:rFonts w:cs="Arial"/>
                <w:lang w:eastAsia="ja-JP"/>
              </w:rPr>
              <w:t>NOTE 1:</w:t>
            </w:r>
            <w:r w:rsidR="001363CF" w:rsidRPr="00130358">
              <w:rPr>
                <w:rFonts w:cs="Arial"/>
                <w:lang w:eastAsia="ja-JP"/>
              </w:rPr>
              <w:tab/>
              <w:t>Interference</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UEs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noise</w:t>
            </w:r>
            <w:r w:rsidR="00D62538" w:rsidRPr="00130358">
              <w:rPr>
                <w:rFonts w:cs="Arial"/>
                <w:lang w:eastAsia="ja-JP"/>
              </w:rPr>
              <w:t xml:space="preserve"> </w:t>
            </w:r>
            <w:r w:rsidR="001363CF" w:rsidRPr="00130358">
              <w:rPr>
                <w:rFonts w:cs="Arial"/>
                <w:lang w:eastAsia="ja-JP"/>
              </w:rPr>
              <w:t>sources</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specified</w:t>
            </w:r>
            <w:r w:rsidR="00D62538" w:rsidRPr="00130358">
              <w:rPr>
                <w:rFonts w:cs="Arial"/>
                <w:lang w:eastAsia="ja-JP"/>
              </w:rPr>
              <w:t xml:space="preserve"> </w:t>
            </w:r>
            <w:r w:rsidR="001363CF" w:rsidRPr="00130358">
              <w:rPr>
                <w:rFonts w:cs="Arial"/>
                <w:lang w:eastAsia="ja-JP"/>
              </w:rPr>
              <w:t>in</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test</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assumed</w: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constant</w:t>
            </w:r>
            <w:r w:rsidR="00D62538" w:rsidRPr="00130358">
              <w:rPr>
                <w:rFonts w:cs="Arial"/>
                <w:lang w:eastAsia="ja-JP"/>
              </w:rPr>
              <w:t xml:space="preserve"> </w:t>
            </w:r>
            <w:r w:rsidR="001363CF" w:rsidRPr="00130358">
              <w:rPr>
                <w:rFonts w:cs="Arial"/>
                <w:lang w:eastAsia="ja-JP"/>
              </w:rPr>
              <w:t>over</w:t>
            </w:r>
            <w:r w:rsidR="00D62538" w:rsidRPr="00130358">
              <w:rPr>
                <w:rFonts w:cs="Arial"/>
                <w:lang w:eastAsia="ja-JP"/>
              </w:rPr>
              <w:t xml:space="preserve"> </w:t>
            </w:r>
            <w:r w:rsidR="001363CF" w:rsidRPr="00130358">
              <w:rPr>
                <w:rFonts w:cs="Arial"/>
                <w:lang w:eastAsia="ja-JP"/>
              </w:rPr>
              <w:t>subcarriers</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time</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shall</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modelled</w:t>
            </w:r>
            <w:r w:rsidR="00D62538" w:rsidRPr="00130358">
              <w:rPr>
                <w:rFonts w:cs="Arial"/>
                <w:lang w:eastAsia="ja-JP"/>
              </w:rPr>
              <w:t xml:space="preserve"> </w:t>
            </w:r>
            <w:r w:rsidR="001363CF" w:rsidRPr="00130358">
              <w:rPr>
                <w:rFonts w:cs="Arial"/>
                <w:lang w:eastAsia="ja-JP"/>
              </w:rPr>
              <w:t>as</w:t>
            </w:r>
            <w:r w:rsidR="00D62538" w:rsidRPr="00130358">
              <w:rPr>
                <w:rFonts w:cs="Arial"/>
                <w:lang w:eastAsia="ja-JP"/>
              </w:rPr>
              <w:t xml:space="preserve"> </w:t>
            </w:r>
            <w:r w:rsidR="001363CF" w:rsidRPr="00130358">
              <w:rPr>
                <w:rFonts w:cs="Arial"/>
                <w:lang w:eastAsia="ja-JP"/>
              </w:rPr>
              <w:t>AWGN</w:t>
            </w:r>
            <w:r w:rsidR="00D62538" w:rsidRPr="00130358">
              <w:rPr>
                <w:rFonts w:cs="Arial"/>
                <w:lang w:eastAsia="ja-JP"/>
              </w:rPr>
              <w:t xml:space="preserve"> </w:t>
            </w:r>
            <w:r w:rsidR="001363CF" w:rsidRPr="00130358">
              <w:rPr>
                <w:rFonts w:cs="Arial"/>
                <w:lang w:eastAsia="ja-JP"/>
              </w:rPr>
              <w:t>of</w:t>
            </w:r>
            <w:r w:rsidR="00D62538" w:rsidRPr="00130358">
              <w:rPr>
                <w:rFonts w:cs="Arial"/>
                <w:lang w:eastAsia="ja-JP"/>
              </w:rPr>
              <w:t xml:space="preserve"> </w:t>
            </w:r>
            <w:r w:rsidR="001363CF" w:rsidRPr="00130358">
              <w:rPr>
                <w:rFonts w:cs="Arial"/>
                <w:lang w:eastAsia="ja-JP"/>
              </w:rPr>
              <w:t>appropriate</w:t>
            </w:r>
            <w:r w:rsidR="00D62538" w:rsidRPr="00130358">
              <w:rPr>
                <w:rFonts w:cs="Arial"/>
                <w:lang w:eastAsia="ja-JP"/>
              </w:rPr>
              <w:t xml:space="preserve"> </w:t>
            </w:r>
            <w:r w:rsidR="001363CF" w:rsidRPr="00130358">
              <w:rPr>
                <w:rFonts w:cs="Arial"/>
                <w:lang w:eastAsia="ja-JP"/>
              </w:rPr>
              <w:t>power</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000000">
              <w:rPr>
                <w:rFonts w:cs="v4.2.0"/>
                <w:position w:val="-12"/>
                <w:lang w:eastAsia="ja-JP"/>
              </w:rPr>
              <w:pict w14:anchorId="106867A2">
                <v:shape id="_x0000_i1207" type="#_x0000_t75" style="width:21.75pt;height:18.75pt" fillcolor="window">
                  <v:imagedata r:id="rId166" o:title=""/>
                </v:shape>
              </w:pict>
            </w:r>
            <w:r w:rsidR="00D62538" w:rsidRPr="00130358">
              <w:rPr>
                <w:rFonts w:cs="Arial"/>
                <w:lang w:eastAsia="ja-JP"/>
              </w:rPr>
              <w:t xml:space="preserve"> </w:t>
            </w:r>
            <w:r w:rsidR="001363CF" w:rsidRPr="00130358">
              <w:rPr>
                <w:rFonts w:cs="Arial"/>
                <w:lang w:eastAsia="ja-JP"/>
              </w:rPr>
              <w:t>to</w:t>
            </w:r>
            <w:r w:rsidR="00D62538" w:rsidRPr="00130358">
              <w:rPr>
                <w:rFonts w:cs="Arial"/>
                <w:lang w:eastAsia="ja-JP"/>
              </w:rPr>
              <w:t xml:space="preserve"> </w:t>
            </w:r>
            <w:r w:rsidR="001363CF" w:rsidRPr="00130358">
              <w:rPr>
                <w:rFonts w:cs="Arial"/>
                <w:lang w:eastAsia="ja-JP"/>
              </w:rPr>
              <w:t>be</w:t>
            </w:r>
            <w:r w:rsidR="00D62538" w:rsidRPr="00130358">
              <w:rPr>
                <w:rFonts w:cs="Arial"/>
                <w:lang w:eastAsia="ja-JP"/>
              </w:rPr>
              <w:t xml:space="preserve"> </w:t>
            </w:r>
            <w:r w:rsidR="001363CF" w:rsidRPr="00130358">
              <w:rPr>
                <w:rFonts w:cs="Arial"/>
                <w:lang w:eastAsia="ja-JP"/>
              </w:rPr>
              <w:t>fulfilled.</w:t>
            </w:r>
          </w:p>
          <w:p w14:paraId="099DC809" w14:textId="22165068" w:rsidR="001363CF" w:rsidRPr="00130358" w:rsidRDefault="00483222" w:rsidP="00D62538">
            <w:pPr>
              <w:pStyle w:val="TAN"/>
              <w:keepNext w:val="0"/>
              <w:keepLines w:val="0"/>
              <w:rPr>
                <w:rFonts w:cs="Arial"/>
                <w:lang w:eastAsia="ja-JP"/>
              </w:rPr>
            </w:pPr>
            <w:r w:rsidRPr="00130358">
              <w:rPr>
                <w:rFonts w:cs="Arial"/>
                <w:lang w:eastAsia="ja-JP"/>
              </w:rPr>
              <w:t>NOTE 2:</w:t>
            </w:r>
            <w:r w:rsidR="001363CF" w:rsidRPr="00130358">
              <w:rPr>
                <w:rFonts w:cs="Arial"/>
                <w:lang w:eastAsia="ja-JP"/>
              </w:rPr>
              <w:tab/>
              <w:t>Es/</w:t>
            </w:r>
            <w:proofErr w:type="spellStart"/>
            <w:r w:rsidR="001363CF" w:rsidRPr="00130358">
              <w:rPr>
                <w:rFonts w:cs="Arial"/>
                <w:lang w:eastAsia="ja-JP"/>
              </w:rPr>
              <w:t>Iot</w:t>
            </w:r>
            <w:proofErr w:type="spellEnd"/>
            <w:r w:rsidR="001363CF" w:rsidRPr="00130358">
              <w:rPr>
                <w:rFonts w:cs="Arial"/>
                <w:lang w:eastAsia="ja-JP"/>
              </w:rPr>
              <w:t>,</w:t>
            </w:r>
            <w:r w:rsidR="00D62538" w:rsidRPr="00130358">
              <w:rPr>
                <w:rFonts w:cs="Arial"/>
                <w:lang w:eastAsia="ja-JP"/>
              </w:rPr>
              <w:t xml:space="preserve"> </w:t>
            </w:r>
            <w:r w:rsidR="001363CF" w:rsidRPr="00130358">
              <w:rPr>
                <w:rFonts w:cs="Arial"/>
                <w:lang w:eastAsia="ja-JP"/>
              </w:rPr>
              <w:t>S-RSRP</w:t>
            </w:r>
            <w:r w:rsidR="00D62538" w:rsidRPr="00130358">
              <w:rPr>
                <w:rFonts w:cs="Arial"/>
                <w:lang w:eastAsia="ja-JP"/>
              </w:rPr>
              <w:t xml:space="preserve"> </w:t>
            </w:r>
            <w:r w:rsidR="001363CF" w:rsidRPr="00130358">
              <w:rPr>
                <w:rFonts w:cs="Arial"/>
                <w:lang w:eastAsia="ja-JP"/>
              </w:rPr>
              <w:t>and</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levels</w:t>
            </w:r>
            <w:r w:rsidR="00D62538" w:rsidRPr="00130358">
              <w:rPr>
                <w:rFonts w:cs="Arial"/>
                <w:lang w:eastAsia="ja-JP"/>
              </w:rPr>
              <w:t xml:space="preserve"> </w:t>
            </w:r>
            <w:r w:rsidR="001363CF" w:rsidRPr="00130358">
              <w:rPr>
                <w:rFonts w:cs="Arial"/>
                <w:lang w:eastAsia="ja-JP"/>
              </w:rPr>
              <w:t>have</w:t>
            </w:r>
            <w:r w:rsidR="00D62538" w:rsidRPr="00130358">
              <w:rPr>
                <w:rFonts w:cs="Arial"/>
                <w:lang w:eastAsia="ja-JP"/>
              </w:rPr>
              <w:t xml:space="preserve"> </w:t>
            </w:r>
            <w:r w:rsidR="001363CF" w:rsidRPr="00130358">
              <w:rPr>
                <w:rFonts w:cs="Arial"/>
                <w:lang w:eastAsia="ja-JP"/>
              </w:rPr>
              <w:t>been</w:t>
            </w:r>
            <w:r w:rsidR="00D62538" w:rsidRPr="00130358">
              <w:rPr>
                <w:rFonts w:cs="Arial"/>
                <w:lang w:eastAsia="ja-JP"/>
              </w:rPr>
              <w:t xml:space="preserve"> </w:t>
            </w:r>
            <w:r w:rsidR="001363CF" w:rsidRPr="00130358">
              <w:rPr>
                <w:rFonts w:cs="Arial"/>
                <w:lang w:eastAsia="ja-JP"/>
              </w:rPr>
              <w:t>derived</w:t>
            </w:r>
            <w:r w:rsidR="00D62538" w:rsidRPr="00130358">
              <w:rPr>
                <w:rFonts w:cs="Arial"/>
                <w:lang w:eastAsia="ja-JP"/>
              </w:rPr>
              <w:t xml:space="preserve"> </w:t>
            </w:r>
            <w:r w:rsidR="001363CF" w:rsidRPr="00130358">
              <w:rPr>
                <w:rFonts w:cs="Arial"/>
                <w:lang w:eastAsia="ja-JP"/>
              </w:rPr>
              <w:t>from</w:t>
            </w:r>
            <w:r w:rsidR="00D62538" w:rsidRPr="00130358">
              <w:rPr>
                <w:rFonts w:cs="Arial"/>
                <w:lang w:eastAsia="ja-JP"/>
              </w:rPr>
              <w:t xml:space="preserve"> </w:t>
            </w:r>
            <w:r w:rsidR="001363CF" w:rsidRPr="00130358">
              <w:rPr>
                <w:rFonts w:cs="Arial"/>
                <w:lang w:eastAsia="ja-JP"/>
              </w:rPr>
              <w:t>other</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for</w:t>
            </w:r>
            <w:r w:rsidR="00D62538" w:rsidRPr="00130358">
              <w:rPr>
                <w:rFonts w:cs="Arial"/>
                <w:lang w:eastAsia="ja-JP"/>
              </w:rPr>
              <w:t xml:space="preserve"> </w:t>
            </w:r>
            <w:r w:rsidR="001363CF" w:rsidRPr="00130358">
              <w:rPr>
                <w:rFonts w:cs="Arial"/>
                <w:lang w:eastAsia="ja-JP"/>
              </w:rPr>
              <w:t>information</w:t>
            </w:r>
            <w:r w:rsidR="00D62538" w:rsidRPr="00130358">
              <w:rPr>
                <w:rFonts w:cs="Arial"/>
                <w:lang w:eastAsia="ja-JP"/>
              </w:rPr>
              <w:t xml:space="preserve"> </w:t>
            </w:r>
            <w:r w:rsidR="001363CF" w:rsidRPr="00130358">
              <w:rPr>
                <w:rFonts w:cs="Arial"/>
                <w:lang w:eastAsia="ja-JP"/>
              </w:rPr>
              <w:t>purposes.</w:t>
            </w:r>
            <w:r w:rsidR="00D62538" w:rsidRPr="00130358">
              <w:rPr>
                <w:rFonts w:cs="Arial"/>
                <w:lang w:eastAsia="ja-JP"/>
              </w:rPr>
              <w:t xml:space="preserve"> </w:t>
            </w:r>
            <w:r w:rsidR="001363CF" w:rsidRPr="00130358">
              <w:rPr>
                <w:rFonts w:cs="Arial"/>
                <w:lang w:eastAsia="ja-JP"/>
              </w:rPr>
              <w:t>They</w:t>
            </w:r>
            <w:r w:rsidR="00D62538" w:rsidRPr="00130358">
              <w:rPr>
                <w:rFonts w:cs="Arial"/>
                <w:lang w:eastAsia="ja-JP"/>
              </w:rPr>
              <w:t xml:space="preserve"> </w:t>
            </w:r>
            <w:r w:rsidR="001363CF" w:rsidRPr="00130358">
              <w:rPr>
                <w:rFonts w:cs="Arial"/>
                <w:lang w:eastAsia="ja-JP"/>
              </w:rPr>
              <w:t>are</w:t>
            </w:r>
            <w:r w:rsidR="00D62538" w:rsidRPr="00130358">
              <w:rPr>
                <w:rFonts w:cs="Arial"/>
                <w:lang w:eastAsia="ja-JP"/>
              </w:rPr>
              <w:t xml:space="preserve"> </w:t>
            </w:r>
            <w:r w:rsidR="001363CF" w:rsidRPr="00130358">
              <w:rPr>
                <w:rFonts w:cs="Arial"/>
                <w:lang w:eastAsia="ja-JP"/>
              </w:rPr>
              <w:t>not</w:t>
            </w:r>
            <w:r w:rsidR="00D62538" w:rsidRPr="00130358">
              <w:rPr>
                <w:rFonts w:cs="Arial"/>
                <w:lang w:eastAsia="ja-JP"/>
              </w:rPr>
              <w:t xml:space="preserve"> </w:t>
            </w:r>
            <w:r w:rsidR="001363CF" w:rsidRPr="00130358">
              <w:rPr>
                <w:rFonts w:cs="Arial"/>
                <w:lang w:eastAsia="ja-JP"/>
              </w:rPr>
              <w:t>settable</w:t>
            </w:r>
            <w:r w:rsidR="00D62538" w:rsidRPr="00130358">
              <w:rPr>
                <w:rFonts w:cs="Arial"/>
                <w:lang w:eastAsia="ja-JP"/>
              </w:rPr>
              <w:t xml:space="preserve"> </w:t>
            </w:r>
            <w:r w:rsidR="001363CF" w:rsidRPr="00130358">
              <w:rPr>
                <w:rFonts w:cs="Arial"/>
                <w:lang w:eastAsia="ja-JP"/>
              </w:rPr>
              <w:t>parameters</w:t>
            </w:r>
            <w:r w:rsidR="00D62538" w:rsidRPr="00130358">
              <w:rPr>
                <w:rFonts w:cs="Arial"/>
                <w:lang w:eastAsia="ja-JP"/>
              </w:rPr>
              <w:t xml:space="preserve"> </w:t>
            </w:r>
            <w:r w:rsidR="001363CF" w:rsidRPr="00130358">
              <w:rPr>
                <w:rFonts w:cs="Arial"/>
                <w:lang w:eastAsia="ja-JP"/>
              </w:rPr>
              <w:t>themselves.</w:t>
            </w:r>
          </w:p>
          <w:p w14:paraId="050FB247" w14:textId="12B15983" w:rsidR="001363CF" w:rsidRPr="00130358" w:rsidRDefault="00483222" w:rsidP="00D62538">
            <w:pPr>
              <w:pStyle w:val="TAN"/>
              <w:keepNext w:val="0"/>
              <w:keepLines w:val="0"/>
              <w:rPr>
                <w:rFonts w:cs="Arial"/>
                <w:lang w:eastAsia="ja-JP"/>
              </w:rPr>
            </w:pPr>
            <w:r w:rsidRPr="00130358">
              <w:rPr>
                <w:rFonts w:cs="Arial"/>
                <w:lang w:eastAsia="ja-JP"/>
              </w:rPr>
              <w:t>NOTE 3:</w:t>
            </w:r>
            <w:r w:rsidR="001363CF" w:rsidRPr="00130358">
              <w:rPr>
                <w:rFonts w:cs="Arial"/>
                <w:lang w:eastAsia="ja-JP"/>
              </w:rPr>
              <w:tab/>
              <w:t>S-RSSI1</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#1</w:t>
            </w:r>
            <w:r w:rsidR="001363CF" w:rsidRPr="00130358">
              <w:rPr>
                <w:rFonts w:cs="Arial"/>
                <w:lang w:eastAsia="ja-JP"/>
              </w:rPr>
              <w:t>.</w:t>
            </w:r>
          </w:p>
          <w:p w14:paraId="4636F954" w14:textId="2AC1AF73" w:rsidR="001363CF" w:rsidRPr="00130358" w:rsidRDefault="00483222" w:rsidP="00D62538">
            <w:pPr>
              <w:pStyle w:val="TAN"/>
              <w:keepNext w:val="0"/>
              <w:keepLines w:val="0"/>
              <w:rPr>
                <w:rFonts w:cs="Arial"/>
                <w:lang w:eastAsia="ja-JP"/>
              </w:rPr>
            </w:pPr>
            <w:r w:rsidRPr="00130358">
              <w:rPr>
                <w:rFonts w:cs="Arial"/>
                <w:lang w:eastAsia="ja-JP"/>
              </w:rPr>
              <w:t>NOTE 4:</w:t>
            </w:r>
            <w:r w:rsidR="001363CF" w:rsidRPr="00130358">
              <w:rPr>
                <w:rFonts w:cs="Arial"/>
                <w:lang w:eastAsia="ja-JP"/>
              </w:rPr>
              <w:tab/>
              <w:t>S-RSSI2</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#3</w:t>
            </w:r>
            <w:r w:rsidR="001363CF" w:rsidRPr="00130358">
              <w:rPr>
                <w:rFonts w:cs="Arial"/>
                <w:lang w:eastAsia="ja-JP"/>
              </w:rPr>
              <w:t>.</w:t>
            </w:r>
          </w:p>
          <w:p w14:paraId="4607D372" w14:textId="3EE256C1" w:rsidR="001363CF" w:rsidRPr="00130358" w:rsidRDefault="00483222" w:rsidP="00D62538">
            <w:pPr>
              <w:pStyle w:val="TAN"/>
              <w:keepNext w:val="0"/>
              <w:keepLines w:val="0"/>
              <w:rPr>
                <w:rFonts w:cs="Arial"/>
                <w:lang w:eastAsia="ja-JP"/>
              </w:rPr>
            </w:pPr>
            <w:r w:rsidRPr="00130358">
              <w:rPr>
                <w:rFonts w:cs="Arial"/>
                <w:lang w:eastAsia="ja-JP"/>
              </w:rPr>
              <w:t>NOTE 5:</w:t>
            </w:r>
            <w:r w:rsidR="001363CF" w:rsidRPr="00130358">
              <w:rPr>
                <w:rFonts w:cs="Arial"/>
                <w:lang w:eastAsia="ja-JP"/>
              </w:rPr>
              <w:tab/>
              <w:t>S-RSSI3</w:t>
            </w:r>
            <w:r w:rsidR="00D62538" w:rsidRPr="00130358">
              <w:rPr>
                <w:rFonts w:cs="Arial"/>
                <w:lang w:eastAsia="ja-JP"/>
              </w:rPr>
              <w:t xml:space="preserve"> </w:t>
            </w:r>
            <w:r w:rsidR="001363CF" w:rsidRPr="00130358">
              <w:rPr>
                <w:rFonts w:cs="Arial"/>
                <w:lang w:eastAsia="ja-JP"/>
              </w:rPr>
              <w:t>is</w:t>
            </w:r>
            <w:r w:rsidR="00D62538" w:rsidRPr="00130358">
              <w:rPr>
                <w:rFonts w:cs="Arial"/>
                <w:lang w:eastAsia="ja-JP"/>
              </w:rPr>
              <w:t xml:space="preserve"> </w:t>
            </w:r>
            <w:r w:rsidR="001363CF" w:rsidRPr="00130358">
              <w:rPr>
                <w:rFonts w:cs="Arial"/>
                <w:lang w:eastAsia="ja-JP"/>
              </w:rPr>
              <w:t>the</w:t>
            </w:r>
            <w:r w:rsidR="00D62538" w:rsidRPr="00130358">
              <w:rPr>
                <w:rFonts w:cs="Arial"/>
                <w:lang w:eastAsia="ja-JP"/>
              </w:rPr>
              <w:t xml:space="preserve"> </w:t>
            </w:r>
            <w:r w:rsidR="001363CF" w:rsidRPr="00130358">
              <w:rPr>
                <w:rFonts w:cs="Arial"/>
                <w:lang w:eastAsia="ja-JP"/>
              </w:rPr>
              <w:t>S-RSSI</w:t>
            </w:r>
            <w:r w:rsidR="00D62538" w:rsidRPr="00130358">
              <w:rPr>
                <w:rFonts w:cs="Arial"/>
                <w:lang w:eastAsia="ja-JP"/>
              </w:rPr>
              <w:t xml:space="preserve"> </w:t>
            </w:r>
            <w:r w:rsidR="001363CF" w:rsidRPr="00130358">
              <w:rPr>
                <w:rFonts w:cs="Arial"/>
                <w:lang w:eastAsia="ja-JP"/>
              </w:rPr>
              <w:t>level</w:t>
            </w:r>
            <w:r w:rsidR="00D62538" w:rsidRPr="00130358">
              <w:rPr>
                <w:rFonts w:cs="Arial"/>
                <w:lang w:eastAsia="ja-JP"/>
              </w:rPr>
              <w:t xml:space="preserve"> </w:t>
            </w:r>
            <w:r w:rsidR="001363CF" w:rsidRPr="00130358">
              <w:rPr>
                <w:rFonts w:cs="Arial"/>
                <w:lang w:eastAsia="ja-JP"/>
              </w:rPr>
              <w:t>measured</w:t>
            </w:r>
            <w:r w:rsidR="00D62538" w:rsidRPr="00130358">
              <w:rPr>
                <w:rFonts w:cs="Arial"/>
                <w:lang w:eastAsia="ja-JP"/>
              </w:rPr>
              <w:t xml:space="preserve"> </w:t>
            </w:r>
            <w:r w:rsidR="001363CF" w:rsidRPr="00130358">
              <w:rPr>
                <w:rFonts w:cs="Arial"/>
                <w:lang w:eastAsia="ja-JP"/>
              </w:rPr>
              <w:t>on</w:t>
            </w:r>
            <w:r w:rsidR="00D62538" w:rsidRPr="00130358">
              <w:t xml:space="preserve"> </w:t>
            </w:r>
            <w:r w:rsidR="001363CF" w:rsidRPr="00130358">
              <w:t>subchannel</w:t>
            </w:r>
            <w:r w:rsidR="00D62538" w:rsidRPr="00130358">
              <w:t xml:space="preserve"> </w:t>
            </w:r>
            <w:r w:rsidR="001363CF" w:rsidRPr="00130358">
              <w:t>#0/2/4</w:t>
            </w:r>
            <w:r w:rsidR="001363CF" w:rsidRPr="00130358">
              <w:rPr>
                <w:rFonts w:cs="Arial"/>
                <w:lang w:eastAsia="ja-JP"/>
              </w:rPr>
              <w:t>.</w:t>
            </w:r>
          </w:p>
        </w:tc>
      </w:tr>
    </w:tbl>
    <w:p w14:paraId="1883F475" w14:textId="77777777" w:rsidR="001363CF" w:rsidRPr="00130358" w:rsidRDefault="001363CF" w:rsidP="00D62538">
      <w:pPr>
        <w:rPr>
          <w:color w:val="000000"/>
          <w:kern w:val="2"/>
          <w:lang w:eastAsia="zh-CN"/>
        </w:rPr>
      </w:pPr>
    </w:p>
    <w:p w14:paraId="1945EDEB" w14:textId="77777777" w:rsidR="001363CF" w:rsidRPr="00130358" w:rsidRDefault="001363CF" w:rsidP="00D62538">
      <w:pPr>
        <w:rPr>
          <w:color w:val="000000"/>
          <w:kern w:val="2"/>
          <w:lang w:eastAsia="zh-CN"/>
        </w:rPr>
      </w:pPr>
      <w:r w:rsidRPr="00130358">
        <w:t>The test shall be run for a long enough amount of time. The rate of PSSCH transmissions on the resources on subchannel #1 shall be more than 80%.</w:t>
      </w:r>
    </w:p>
    <w:sectPr w:rsidR="001363CF" w:rsidRPr="00130358" w:rsidSect="00DF31B9">
      <w:headerReference w:type="default" r:id="rId168"/>
      <w:footerReference w:type="even" r:id="rId169"/>
      <w:footerReference w:type="default" r:id="rId170"/>
      <w:footnotePr>
        <w:numRestart w:val="eachSect"/>
      </w:footnotePr>
      <w:pgSz w:w="11907" w:h="16840" w:code="9"/>
      <w:pgMar w:top="1416" w:right="1133" w:bottom="1133" w:left="1133" w:header="850" w:footer="340" w:gutter="0"/>
      <w:pgNumType w:start="4099"/>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ntoinette van Tricht" w:date="2022-03-21T16:25:00Z" w:initials="AvT">
    <w:p w14:paraId="4B5F8471" w14:textId="77777777" w:rsidR="00130358" w:rsidRPr="00B15E78" w:rsidRDefault="00130358" w:rsidP="00130358">
      <w:pPr>
        <w:spacing w:before="120"/>
      </w:pPr>
      <w:r>
        <w:rPr>
          <w:rStyle w:val="CommentReference"/>
        </w:rPr>
        <w:annotationRef/>
      </w:r>
      <w:r w:rsidRPr="00B15E78">
        <w:t>paragraph is an unnumbered subdivision of a clause).</w:t>
      </w:r>
    </w:p>
    <w:p w14:paraId="2A68CEF3" w14:textId="77777777" w:rsidR="00130358" w:rsidRPr="00B15E78" w:rsidRDefault="00130358" w:rsidP="00130358">
      <w:pPr>
        <w:spacing w:before="120"/>
        <w:rPr>
          <w:b/>
        </w:rPr>
      </w:pPr>
      <w:r w:rsidRPr="00B15E78">
        <w:rPr>
          <w:b/>
        </w:rPr>
        <w:t xml:space="preserve">When a clause or subclause has text below the title, there can be no subclauses below. </w:t>
      </w:r>
    </w:p>
    <w:p w14:paraId="11D80956" w14:textId="77777777" w:rsidR="00130358" w:rsidRPr="00B15E78" w:rsidRDefault="00130358" w:rsidP="00130358">
      <w:pPr>
        <w:spacing w:before="120"/>
      </w:pPr>
      <w:r w:rsidRPr="00B15E78">
        <w:t>Please revise the clauses highlighted in turquoise using one or more of the options below. Please update cross-references if any.</w:t>
      </w:r>
    </w:p>
    <w:p w14:paraId="27EADF8B" w14:textId="77777777" w:rsidR="00130358" w:rsidRPr="00B15E78" w:rsidRDefault="00130358" w:rsidP="00130358">
      <w:pPr>
        <w:pStyle w:val="ListParagraph"/>
        <w:numPr>
          <w:ilvl w:val="0"/>
          <w:numId w:val="23"/>
        </w:numPr>
        <w:overflowPunct/>
        <w:autoSpaceDE/>
        <w:autoSpaceDN/>
        <w:adjustRightInd/>
        <w:spacing w:before="120" w:after="0"/>
        <w:contextualSpacing w:val="0"/>
        <w:textAlignment w:val="auto"/>
      </w:pPr>
      <w:r w:rsidRPr="00B15E78">
        <w:t>move the text to clauses that already exist;</w:t>
      </w:r>
    </w:p>
    <w:p w14:paraId="788E8CEB" w14:textId="77777777" w:rsidR="00130358" w:rsidRPr="00B15E78" w:rsidRDefault="00130358" w:rsidP="00130358">
      <w:pPr>
        <w:pStyle w:val="ListParagraph"/>
        <w:numPr>
          <w:ilvl w:val="0"/>
          <w:numId w:val="23"/>
        </w:numPr>
        <w:overflowPunct/>
        <w:autoSpaceDE/>
        <w:autoSpaceDN/>
        <w:adjustRightInd/>
        <w:spacing w:before="120" w:after="0"/>
        <w:contextualSpacing w:val="0"/>
        <w:textAlignment w:val="auto"/>
      </w:pPr>
      <w:r w:rsidRPr="00B15E78">
        <w:t>renumber the clauses; or</w:t>
      </w:r>
    </w:p>
    <w:p w14:paraId="015CEF6E" w14:textId="0FC100C5" w:rsidR="00130358" w:rsidRDefault="00130358" w:rsidP="00130358">
      <w:pPr>
        <w:pStyle w:val="CommentText"/>
      </w:pPr>
      <w:r w:rsidRPr="00B15E78">
        <w:t>add a supplementary clause using "0" (plus title) or appropriate alphanumeric designation.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5CEF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32588" w16cex:dateUtc="2022-03-21T15: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5CEF6E" w16cid:durableId="25E325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8EA4B" w14:textId="77777777" w:rsidR="00394E32" w:rsidRDefault="00394E32">
      <w:r>
        <w:separator/>
      </w:r>
    </w:p>
  </w:endnote>
  <w:endnote w:type="continuationSeparator" w:id="0">
    <w:p w14:paraId="0D9BF25A" w14:textId="77777777" w:rsidR="00394E32" w:rsidRDefault="00394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
    <w:altName w:val="Arial Unicode MS"/>
    <w:charset w:val="80"/>
    <w:family w:val="roman"/>
    <w:pitch w:val="default"/>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014B9" w14:textId="77777777" w:rsidR="00C22E7F" w:rsidRDefault="00C22E7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5E7F16B" w14:textId="77777777" w:rsidR="00C22E7F" w:rsidRDefault="00C22E7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5DACF" w14:textId="37839270" w:rsidR="00C22E7F" w:rsidRDefault="00854BE9" w:rsidP="00607D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67C95" w14:textId="77777777" w:rsidR="00394E32" w:rsidRDefault="00394E32">
      <w:r>
        <w:separator/>
      </w:r>
    </w:p>
  </w:footnote>
  <w:footnote w:type="continuationSeparator" w:id="0">
    <w:p w14:paraId="1A1D1002" w14:textId="77777777" w:rsidR="00394E32" w:rsidRDefault="00394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26ABA" w14:textId="0E026D6D" w:rsidR="00C22E7F" w:rsidRPr="00854BE9" w:rsidRDefault="00854BE9" w:rsidP="00854BE9">
    <w:pPr>
      <w:pStyle w:val="Header"/>
      <w:tabs>
        <w:tab w:val="center" w:pos="4820"/>
        <w:tab w:val="right" w:pos="9639"/>
      </w:tabs>
    </w:pPr>
    <w:r>
      <w:rPr>
        <w:noProof w:val="0"/>
      </w:rPr>
      <w:t>Release 1</w:t>
    </w:r>
    <w:r w:rsidR="00AC777C">
      <w:rPr>
        <w:noProof w:val="0"/>
      </w:rPr>
      <w:t>7</w:t>
    </w:r>
    <w:r>
      <w:rPr>
        <w:noProof w:val="0"/>
      </w:rPr>
      <w:tab/>
    </w:r>
    <w:r>
      <w:rPr>
        <w:noProof w:val="0"/>
      </w:rPr>
      <w:fldChar w:fldCharType="begin"/>
    </w:r>
    <w:r>
      <w:instrText xml:space="preserve"> PAGE   \* MERGEFORMAT </w:instrText>
    </w:r>
    <w:r>
      <w:rPr>
        <w:noProof w:val="0"/>
      </w:rPr>
      <w:fldChar w:fldCharType="separate"/>
    </w:r>
    <w:r>
      <w:t>2739</w:t>
    </w:r>
    <w:r>
      <w:fldChar w:fldCharType="end"/>
    </w:r>
    <w:r>
      <w:tab/>
      <w:t>3GPP TS 36.521-3 V</w:t>
    </w:r>
    <w:r w:rsidR="000B0A32">
      <w:t>17.</w:t>
    </w:r>
    <w:r w:rsidR="00E75514">
      <w:t>2</w:t>
    </w:r>
    <w:r w:rsidR="000B0A32">
      <w:t>.0 (202</w:t>
    </w:r>
    <w:r w:rsidR="00E75514">
      <w:t>3</w:t>
    </w:r>
    <w:r w:rsidR="000B0A32">
      <w:t>-</w:t>
    </w:r>
    <w:r w:rsidR="00E75514">
      <w:t>03</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3"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17"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31986937">
    <w:abstractNumId w:val="15"/>
  </w:num>
  <w:num w:numId="2" w16cid:durableId="1940210322">
    <w:abstractNumId w:val="11"/>
  </w:num>
  <w:num w:numId="3" w16cid:durableId="1156384437">
    <w:abstractNumId w:val="16"/>
  </w:num>
  <w:num w:numId="4" w16cid:durableId="827787840">
    <w:abstractNumId w:val="9"/>
  </w:num>
  <w:num w:numId="5" w16cid:durableId="757601011">
    <w:abstractNumId w:val="14"/>
  </w:num>
  <w:num w:numId="6" w16cid:durableId="1291089153">
    <w:abstractNumId w:val="7"/>
  </w:num>
  <w:num w:numId="7" w16cid:durableId="863402055">
    <w:abstractNumId w:val="22"/>
  </w:num>
  <w:num w:numId="8" w16cid:durableId="1582451435">
    <w:abstractNumId w:val="13"/>
  </w:num>
  <w:num w:numId="9" w16cid:durableId="1322809652">
    <w:abstractNumId w:val="19"/>
  </w:num>
  <w:num w:numId="10" w16cid:durableId="468398438">
    <w:abstractNumId w:val="20"/>
  </w:num>
  <w:num w:numId="11" w16cid:durableId="40638147">
    <w:abstractNumId w:val="10"/>
  </w:num>
  <w:num w:numId="12" w16cid:durableId="414936736">
    <w:abstractNumId w:val="21"/>
  </w:num>
  <w:num w:numId="13" w16cid:durableId="1375080232">
    <w:abstractNumId w:val="8"/>
  </w:num>
  <w:num w:numId="14" w16cid:durableId="659845252">
    <w:abstractNumId w:val="12"/>
  </w:num>
  <w:num w:numId="15" w16cid:durableId="300383883">
    <w:abstractNumId w:val="17"/>
  </w:num>
  <w:num w:numId="16" w16cid:durableId="1881746136">
    <w:abstractNumId w:val="6"/>
  </w:num>
  <w:num w:numId="17" w16cid:durableId="672294330">
    <w:abstractNumId w:val="4"/>
  </w:num>
  <w:num w:numId="18" w16cid:durableId="1945114673">
    <w:abstractNumId w:val="3"/>
  </w:num>
  <w:num w:numId="19" w16cid:durableId="1128284167">
    <w:abstractNumId w:val="2"/>
  </w:num>
  <w:num w:numId="20" w16cid:durableId="811092554">
    <w:abstractNumId w:val="1"/>
  </w:num>
  <w:num w:numId="21" w16cid:durableId="2032146756">
    <w:abstractNumId w:val="5"/>
  </w:num>
  <w:num w:numId="22" w16cid:durableId="731465982">
    <w:abstractNumId w:val="0"/>
  </w:num>
  <w:num w:numId="23" w16cid:durableId="99380351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0NTYwNTA0NTQ0NbNQ0lEKTi0uzszPAykwrAUAw96JdywAAAA="/>
  </w:docVars>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29A0"/>
    <w:rsid w:val="00014161"/>
    <w:rsid w:val="0001425D"/>
    <w:rsid w:val="00014DF2"/>
    <w:rsid w:val="00015348"/>
    <w:rsid w:val="0001582B"/>
    <w:rsid w:val="00016038"/>
    <w:rsid w:val="000164D6"/>
    <w:rsid w:val="00016AA6"/>
    <w:rsid w:val="0001751F"/>
    <w:rsid w:val="00017FC7"/>
    <w:rsid w:val="00020149"/>
    <w:rsid w:val="000207D9"/>
    <w:rsid w:val="000208EC"/>
    <w:rsid w:val="0002139A"/>
    <w:rsid w:val="00021F49"/>
    <w:rsid w:val="0002251C"/>
    <w:rsid w:val="000226D9"/>
    <w:rsid w:val="0002274D"/>
    <w:rsid w:val="00022E88"/>
    <w:rsid w:val="00022EE6"/>
    <w:rsid w:val="00023028"/>
    <w:rsid w:val="0002315F"/>
    <w:rsid w:val="00023455"/>
    <w:rsid w:val="00023493"/>
    <w:rsid w:val="00023A26"/>
    <w:rsid w:val="00023D85"/>
    <w:rsid w:val="00023DAD"/>
    <w:rsid w:val="00023E05"/>
    <w:rsid w:val="0002421C"/>
    <w:rsid w:val="00024630"/>
    <w:rsid w:val="00024D59"/>
    <w:rsid w:val="00025057"/>
    <w:rsid w:val="000251A3"/>
    <w:rsid w:val="0002586C"/>
    <w:rsid w:val="000258D6"/>
    <w:rsid w:val="000259D9"/>
    <w:rsid w:val="00026158"/>
    <w:rsid w:val="00026343"/>
    <w:rsid w:val="00026441"/>
    <w:rsid w:val="000264FE"/>
    <w:rsid w:val="00027392"/>
    <w:rsid w:val="00027474"/>
    <w:rsid w:val="00030009"/>
    <w:rsid w:val="000306EC"/>
    <w:rsid w:val="000309BA"/>
    <w:rsid w:val="00030B95"/>
    <w:rsid w:val="00030C58"/>
    <w:rsid w:val="0003110D"/>
    <w:rsid w:val="00031336"/>
    <w:rsid w:val="00032736"/>
    <w:rsid w:val="00032966"/>
    <w:rsid w:val="0003353B"/>
    <w:rsid w:val="000349AA"/>
    <w:rsid w:val="00034B24"/>
    <w:rsid w:val="00034F06"/>
    <w:rsid w:val="0003526D"/>
    <w:rsid w:val="0003546A"/>
    <w:rsid w:val="000357DC"/>
    <w:rsid w:val="00035890"/>
    <w:rsid w:val="00036C33"/>
    <w:rsid w:val="00037194"/>
    <w:rsid w:val="0003726C"/>
    <w:rsid w:val="00040A0C"/>
    <w:rsid w:val="00040EEE"/>
    <w:rsid w:val="00041658"/>
    <w:rsid w:val="000420C8"/>
    <w:rsid w:val="0004221C"/>
    <w:rsid w:val="0004265A"/>
    <w:rsid w:val="00044427"/>
    <w:rsid w:val="00044483"/>
    <w:rsid w:val="000448C1"/>
    <w:rsid w:val="00046436"/>
    <w:rsid w:val="000466F1"/>
    <w:rsid w:val="0004674A"/>
    <w:rsid w:val="00046ABC"/>
    <w:rsid w:val="00047FBE"/>
    <w:rsid w:val="000503A0"/>
    <w:rsid w:val="000507B5"/>
    <w:rsid w:val="00051445"/>
    <w:rsid w:val="000514D3"/>
    <w:rsid w:val="0005163A"/>
    <w:rsid w:val="00051887"/>
    <w:rsid w:val="00051BC0"/>
    <w:rsid w:val="00051D37"/>
    <w:rsid w:val="00051DC1"/>
    <w:rsid w:val="00052595"/>
    <w:rsid w:val="000527B1"/>
    <w:rsid w:val="00052908"/>
    <w:rsid w:val="00052FD9"/>
    <w:rsid w:val="00053B76"/>
    <w:rsid w:val="00054489"/>
    <w:rsid w:val="000552F0"/>
    <w:rsid w:val="000557AA"/>
    <w:rsid w:val="00055B55"/>
    <w:rsid w:val="00055C1C"/>
    <w:rsid w:val="0005614A"/>
    <w:rsid w:val="00056A82"/>
    <w:rsid w:val="00056D21"/>
    <w:rsid w:val="000606A8"/>
    <w:rsid w:val="00060C22"/>
    <w:rsid w:val="00060D76"/>
    <w:rsid w:val="00061D61"/>
    <w:rsid w:val="00062188"/>
    <w:rsid w:val="00062A08"/>
    <w:rsid w:val="00062A7B"/>
    <w:rsid w:val="00063136"/>
    <w:rsid w:val="0006387E"/>
    <w:rsid w:val="00063B68"/>
    <w:rsid w:val="00064AF5"/>
    <w:rsid w:val="00064F0A"/>
    <w:rsid w:val="000660F9"/>
    <w:rsid w:val="000662EE"/>
    <w:rsid w:val="00066526"/>
    <w:rsid w:val="000669DC"/>
    <w:rsid w:val="00067FB9"/>
    <w:rsid w:val="000709AA"/>
    <w:rsid w:val="0007271F"/>
    <w:rsid w:val="00072FDA"/>
    <w:rsid w:val="00073B42"/>
    <w:rsid w:val="000743B9"/>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5DA"/>
    <w:rsid w:val="00083632"/>
    <w:rsid w:val="00083DE5"/>
    <w:rsid w:val="00083E05"/>
    <w:rsid w:val="00084625"/>
    <w:rsid w:val="0008473E"/>
    <w:rsid w:val="00085B8D"/>
    <w:rsid w:val="000862F4"/>
    <w:rsid w:val="00086578"/>
    <w:rsid w:val="00086930"/>
    <w:rsid w:val="00086B6A"/>
    <w:rsid w:val="00086B88"/>
    <w:rsid w:val="00087090"/>
    <w:rsid w:val="0008738F"/>
    <w:rsid w:val="00090875"/>
    <w:rsid w:val="0009090A"/>
    <w:rsid w:val="0009093C"/>
    <w:rsid w:val="0009146B"/>
    <w:rsid w:val="00091AF4"/>
    <w:rsid w:val="0009217D"/>
    <w:rsid w:val="0009268C"/>
    <w:rsid w:val="00093D80"/>
    <w:rsid w:val="000945CC"/>
    <w:rsid w:val="000953CA"/>
    <w:rsid w:val="00095807"/>
    <w:rsid w:val="0009587E"/>
    <w:rsid w:val="0009693E"/>
    <w:rsid w:val="000972C9"/>
    <w:rsid w:val="0009749F"/>
    <w:rsid w:val="00097528"/>
    <w:rsid w:val="00097549"/>
    <w:rsid w:val="000A173E"/>
    <w:rsid w:val="000A2032"/>
    <w:rsid w:val="000A273A"/>
    <w:rsid w:val="000A3F88"/>
    <w:rsid w:val="000A4029"/>
    <w:rsid w:val="000A4758"/>
    <w:rsid w:val="000A4BFF"/>
    <w:rsid w:val="000A4E43"/>
    <w:rsid w:val="000A5347"/>
    <w:rsid w:val="000A57C4"/>
    <w:rsid w:val="000A63CC"/>
    <w:rsid w:val="000A64C8"/>
    <w:rsid w:val="000A6546"/>
    <w:rsid w:val="000A66F1"/>
    <w:rsid w:val="000A6E15"/>
    <w:rsid w:val="000A7FAB"/>
    <w:rsid w:val="000B0018"/>
    <w:rsid w:val="000B03AC"/>
    <w:rsid w:val="000B07F8"/>
    <w:rsid w:val="000B0867"/>
    <w:rsid w:val="000B09A6"/>
    <w:rsid w:val="000B0A32"/>
    <w:rsid w:val="000B12FF"/>
    <w:rsid w:val="000B1418"/>
    <w:rsid w:val="000B1B16"/>
    <w:rsid w:val="000B254F"/>
    <w:rsid w:val="000B29A3"/>
    <w:rsid w:val="000B2B80"/>
    <w:rsid w:val="000B2DD5"/>
    <w:rsid w:val="000B374C"/>
    <w:rsid w:val="000B3CC4"/>
    <w:rsid w:val="000B3CD2"/>
    <w:rsid w:val="000B49FD"/>
    <w:rsid w:val="000B59FF"/>
    <w:rsid w:val="000B5C99"/>
    <w:rsid w:val="000B5D21"/>
    <w:rsid w:val="000B6EED"/>
    <w:rsid w:val="000B6FED"/>
    <w:rsid w:val="000B767F"/>
    <w:rsid w:val="000B7D18"/>
    <w:rsid w:val="000B7D7C"/>
    <w:rsid w:val="000B7EA5"/>
    <w:rsid w:val="000C0052"/>
    <w:rsid w:val="000C011A"/>
    <w:rsid w:val="000C02AA"/>
    <w:rsid w:val="000C02C6"/>
    <w:rsid w:val="000C09C3"/>
    <w:rsid w:val="000C0B39"/>
    <w:rsid w:val="000C0C30"/>
    <w:rsid w:val="000C15EA"/>
    <w:rsid w:val="000C19A1"/>
    <w:rsid w:val="000C19B3"/>
    <w:rsid w:val="000C1BD3"/>
    <w:rsid w:val="000C1DE2"/>
    <w:rsid w:val="000C3989"/>
    <w:rsid w:val="000C3EE7"/>
    <w:rsid w:val="000C4262"/>
    <w:rsid w:val="000C43BA"/>
    <w:rsid w:val="000C43E5"/>
    <w:rsid w:val="000C47F6"/>
    <w:rsid w:val="000C5959"/>
    <w:rsid w:val="000C6B9C"/>
    <w:rsid w:val="000C6C54"/>
    <w:rsid w:val="000C7094"/>
    <w:rsid w:val="000C71F0"/>
    <w:rsid w:val="000D0369"/>
    <w:rsid w:val="000D0504"/>
    <w:rsid w:val="000D057C"/>
    <w:rsid w:val="000D0F3B"/>
    <w:rsid w:val="000D1252"/>
    <w:rsid w:val="000D1355"/>
    <w:rsid w:val="000D1380"/>
    <w:rsid w:val="000D1FCF"/>
    <w:rsid w:val="000D1FE0"/>
    <w:rsid w:val="000D2461"/>
    <w:rsid w:val="000D28C7"/>
    <w:rsid w:val="000D2AC8"/>
    <w:rsid w:val="000D2E77"/>
    <w:rsid w:val="000D2E9C"/>
    <w:rsid w:val="000D3792"/>
    <w:rsid w:val="000D4A3C"/>
    <w:rsid w:val="000D65EF"/>
    <w:rsid w:val="000D6865"/>
    <w:rsid w:val="000D69A8"/>
    <w:rsid w:val="000D6A71"/>
    <w:rsid w:val="000D6D62"/>
    <w:rsid w:val="000D6D9E"/>
    <w:rsid w:val="000D7694"/>
    <w:rsid w:val="000D7808"/>
    <w:rsid w:val="000D7871"/>
    <w:rsid w:val="000E007D"/>
    <w:rsid w:val="000E083E"/>
    <w:rsid w:val="000E0B41"/>
    <w:rsid w:val="000E1FD9"/>
    <w:rsid w:val="000E2180"/>
    <w:rsid w:val="000E2BB1"/>
    <w:rsid w:val="000E32DA"/>
    <w:rsid w:val="000E3715"/>
    <w:rsid w:val="000E3E69"/>
    <w:rsid w:val="000E494D"/>
    <w:rsid w:val="000E4B33"/>
    <w:rsid w:val="000E4F87"/>
    <w:rsid w:val="000E508B"/>
    <w:rsid w:val="000E58D2"/>
    <w:rsid w:val="000E65B6"/>
    <w:rsid w:val="000E6689"/>
    <w:rsid w:val="000E6CCE"/>
    <w:rsid w:val="000E7112"/>
    <w:rsid w:val="000E725D"/>
    <w:rsid w:val="000E73E5"/>
    <w:rsid w:val="000F0A27"/>
    <w:rsid w:val="000F0CAF"/>
    <w:rsid w:val="000F0DC9"/>
    <w:rsid w:val="000F0FD9"/>
    <w:rsid w:val="000F1741"/>
    <w:rsid w:val="000F2174"/>
    <w:rsid w:val="000F42BE"/>
    <w:rsid w:val="000F4CBD"/>
    <w:rsid w:val="000F5113"/>
    <w:rsid w:val="000F5352"/>
    <w:rsid w:val="000F5680"/>
    <w:rsid w:val="000F5C4A"/>
    <w:rsid w:val="000F79ED"/>
    <w:rsid w:val="00100412"/>
    <w:rsid w:val="00101A01"/>
    <w:rsid w:val="00101F8F"/>
    <w:rsid w:val="0010257F"/>
    <w:rsid w:val="001027A4"/>
    <w:rsid w:val="001031F3"/>
    <w:rsid w:val="00103400"/>
    <w:rsid w:val="00103B4C"/>
    <w:rsid w:val="00104B70"/>
    <w:rsid w:val="001051D6"/>
    <w:rsid w:val="001052B0"/>
    <w:rsid w:val="0010545A"/>
    <w:rsid w:val="00105844"/>
    <w:rsid w:val="00105A39"/>
    <w:rsid w:val="00106841"/>
    <w:rsid w:val="00106A67"/>
    <w:rsid w:val="00106C6E"/>
    <w:rsid w:val="00106D10"/>
    <w:rsid w:val="00107753"/>
    <w:rsid w:val="0011172B"/>
    <w:rsid w:val="00111A93"/>
    <w:rsid w:val="00112680"/>
    <w:rsid w:val="00112822"/>
    <w:rsid w:val="0011379A"/>
    <w:rsid w:val="00114915"/>
    <w:rsid w:val="001152DF"/>
    <w:rsid w:val="00115372"/>
    <w:rsid w:val="0011677A"/>
    <w:rsid w:val="00116B53"/>
    <w:rsid w:val="00117078"/>
    <w:rsid w:val="0011733B"/>
    <w:rsid w:val="00117447"/>
    <w:rsid w:val="00117A43"/>
    <w:rsid w:val="00117C41"/>
    <w:rsid w:val="00117FB4"/>
    <w:rsid w:val="00122E68"/>
    <w:rsid w:val="001233CA"/>
    <w:rsid w:val="00123B45"/>
    <w:rsid w:val="00123CCA"/>
    <w:rsid w:val="00123DC1"/>
    <w:rsid w:val="00123ECE"/>
    <w:rsid w:val="00124135"/>
    <w:rsid w:val="00124FB6"/>
    <w:rsid w:val="001255B9"/>
    <w:rsid w:val="00126964"/>
    <w:rsid w:val="00126C05"/>
    <w:rsid w:val="00126FFE"/>
    <w:rsid w:val="00127B93"/>
    <w:rsid w:val="00130358"/>
    <w:rsid w:val="00130F68"/>
    <w:rsid w:val="00131239"/>
    <w:rsid w:val="00131506"/>
    <w:rsid w:val="00131876"/>
    <w:rsid w:val="001326EC"/>
    <w:rsid w:val="0013297D"/>
    <w:rsid w:val="00134831"/>
    <w:rsid w:val="00135254"/>
    <w:rsid w:val="001353F1"/>
    <w:rsid w:val="001360B7"/>
    <w:rsid w:val="00136221"/>
    <w:rsid w:val="00136267"/>
    <w:rsid w:val="001363CF"/>
    <w:rsid w:val="001369D9"/>
    <w:rsid w:val="00136C3F"/>
    <w:rsid w:val="0013797F"/>
    <w:rsid w:val="0014005D"/>
    <w:rsid w:val="0014057F"/>
    <w:rsid w:val="001406F3"/>
    <w:rsid w:val="00140966"/>
    <w:rsid w:val="001409F8"/>
    <w:rsid w:val="00140B05"/>
    <w:rsid w:val="00140E33"/>
    <w:rsid w:val="00140FC8"/>
    <w:rsid w:val="00141ACD"/>
    <w:rsid w:val="00141DFA"/>
    <w:rsid w:val="001425D7"/>
    <w:rsid w:val="00142894"/>
    <w:rsid w:val="00142D94"/>
    <w:rsid w:val="00143190"/>
    <w:rsid w:val="001434F0"/>
    <w:rsid w:val="001444BE"/>
    <w:rsid w:val="00144B21"/>
    <w:rsid w:val="00145170"/>
    <w:rsid w:val="00146237"/>
    <w:rsid w:val="00146269"/>
    <w:rsid w:val="00146808"/>
    <w:rsid w:val="001474C6"/>
    <w:rsid w:val="001474FE"/>
    <w:rsid w:val="001476C1"/>
    <w:rsid w:val="00147A93"/>
    <w:rsid w:val="00147E50"/>
    <w:rsid w:val="0015009C"/>
    <w:rsid w:val="0015056D"/>
    <w:rsid w:val="001517B4"/>
    <w:rsid w:val="00151F1B"/>
    <w:rsid w:val="00151F35"/>
    <w:rsid w:val="00152316"/>
    <w:rsid w:val="00152A23"/>
    <w:rsid w:val="00152A91"/>
    <w:rsid w:val="00152E00"/>
    <w:rsid w:val="00152F06"/>
    <w:rsid w:val="00154241"/>
    <w:rsid w:val="001543A6"/>
    <w:rsid w:val="00154D90"/>
    <w:rsid w:val="00154DAF"/>
    <w:rsid w:val="00154FA7"/>
    <w:rsid w:val="001553CE"/>
    <w:rsid w:val="00155719"/>
    <w:rsid w:val="0015587D"/>
    <w:rsid w:val="00155A83"/>
    <w:rsid w:val="00155ACC"/>
    <w:rsid w:val="001565F4"/>
    <w:rsid w:val="00156B11"/>
    <w:rsid w:val="00156B50"/>
    <w:rsid w:val="00157C20"/>
    <w:rsid w:val="0016094C"/>
    <w:rsid w:val="00160BEA"/>
    <w:rsid w:val="00160D92"/>
    <w:rsid w:val="00160E6F"/>
    <w:rsid w:val="001621EB"/>
    <w:rsid w:val="00162234"/>
    <w:rsid w:val="00162462"/>
    <w:rsid w:val="00162A22"/>
    <w:rsid w:val="001635C0"/>
    <w:rsid w:val="00163E3F"/>
    <w:rsid w:val="00163EFE"/>
    <w:rsid w:val="0016433D"/>
    <w:rsid w:val="001648D5"/>
    <w:rsid w:val="00164BD5"/>
    <w:rsid w:val="00166E6D"/>
    <w:rsid w:val="00170A61"/>
    <w:rsid w:val="001719DB"/>
    <w:rsid w:val="0017205B"/>
    <w:rsid w:val="001722E0"/>
    <w:rsid w:val="00172901"/>
    <w:rsid w:val="00172BDE"/>
    <w:rsid w:val="00172E48"/>
    <w:rsid w:val="00173865"/>
    <w:rsid w:val="001738CC"/>
    <w:rsid w:val="00173A4B"/>
    <w:rsid w:val="001741B5"/>
    <w:rsid w:val="001758B2"/>
    <w:rsid w:val="00175A37"/>
    <w:rsid w:val="00175A43"/>
    <w:rsid w:val="00175C11"/>
    <w:rsid w:val="0017605D"/>
    <w:rsid w:val="001761CA"/>
    <w:rsid w:val="00176316"/>
    <w:rsid w:val="00176B80"/>
    <w:rsid w:val="00177DD1"/>
    <w:rsid w:val="0018086F"/>
    <w:rsid w:val="00180BEF"/>
    <w:rsid w:val="00180CC0"/>
    <w:rsid w:val="0018285E"/>
    <w:rsid w:val="00182DDA"/>
    <w:rsid w:val="00182F4A"/>
    <w:rsid w:val="001836AE"/>
    <w:rsid w:val="00183F1F"/>
    <w:rsid w:val="00184491"/>
    <w:rsid w:val="0018458B"/>
    <w:rsid w:val="00185562"/>
    <w:rsid w:val="001855E0"/>
    <w:rsid w:val="00185AC8"/>
    <w:rsid w:val="001862D6"/>
    <w:rsid w:val="00186425"/>
    <w:rsid w:val="001865D0"/>
    <w:rsid w:val="0019047F"/>
    <w:rsid w:val="00190E5F"/>
    <w:rsid w:val="00190EF2"/>
    <w:rsid w:val="00191304"/>
    <w:rsid w:val="00191B51"/>
    <w:rsid w:val="00191C2A"/>
    <w:rsid w:val="00191CD0"/>
    <w:rsid w:val="00191F03"/>
    <w:rsid w:val="00191FAD"/>
    <w:rsid w:val="00192204"/>
    <w:rsid w:val="00192BEF"/>
    <w:rsid w:val="001932DF"/>
    <w:rsid w:val="0019348E"/>
    <w:rsid w:val="001947FF"/>
    <w:rsid w:val="00194EB8"/>
    <w:rsid w:val="00195F77"/>
    <w:rsid w:val="0019605A"/>
    <w:rsid w:val="001977A6"/>
    <w:rsid w:val="001978BA"/>
    <w:rsid w:val="00197DD2"/>
    <w:rsid w:val="001A138F"/>
    <w:rsid w:val="001A13BD"/>
    <w:rsid w:val="001A22AE"/>
    <w:rsid w:val="001A22F0"/>
    <w:rsid w:val="001A2A74"/>
    <w:rsid w:val="001A3745"/>
    <w:rsid w:val="001A3945"/>
    <w:rsid w:val="001A4535"/>
    <w:rsid w:val="001A4642"/>
    <w:rsid w:val="001A468A"/>
    <w:rsid w:val="001A46D3"/>
    <w:rsid w:val="001A481C"/>
    <w:rsid w:val="001A5C1F"/>
    <w:rsid w:val="001A6191"/>
    <w:rsid w:val="001A71E0"/>
    <w:rsid w:val="001A730E"/>
    <w:rsid w:val="001A731D"/>
    <w:rsid w:val="001A7986"/>
    <w:rsid w:val="001A7B99"/>
    <w:rsid w:val="001B01DA"/>
    <w:rsid w:val="001B0797"/>
    <w:rsid w:val="001B0FDB"/>
    <w:rsid w:val="001B10B3"/>
    <w:rsid w:val="001B17E5"/>
    <w:rsid w:val="001B1A6D"/>
    <w:rsid w:val="001B1C70"/>
    <w:rsid w:val="001B2509"/>
    <w:rsid w:val="001B2710"/>
    <w:rsid w:val="001B2D8B"/>
    <w:rsid w:val="001B2EB7"/>
    <w:rsid w:val="001B3450"/>
    <w:rsid w:val="001B44CE"/>
    <w:rsid w:val="001B478E"/>
    <w:rsid w:val="001B4FC3"/>
    <w:rsid w:val="001B5084"/>
    <w:rsid w:val="001B6210"/>
    <w:rsid w:val="001B7435"/>
    <w:rsid w:val="001B7A60"/>
    <w:rsid w:val="001C013A"/>
    <w:rsid w:val="001C0338"/>
    <w:rsid w:val="001C08F2"/>
    <w:rsid w:val="001C096A"/>
    <w:rsid w:val="001C0FDA"/>
    <w:rsid w:val="001C11AA"/>
    <w:rsid w:val="001C1366"/>
    <w:rsid w:val="001C1538"/>
    <w:rsid w:val="001C1CD5"/>
    <w:rsid w:val="001C30A3"/>
    <w:rsid w:val="001C31AA"/>
    <w:rsid w:val="001C373E"/>
    <w:rsid w:val="001C3779"/>
    <w:rsid w:val="001C3848"/>
    <w:rsid w:val="001C4C70"/>
    <w:rsid w:val="001C4CBF"/>
    <w:rsid w:val="001C4DC7"/>
    <w:rsid w:val="001C4F90"/>
    <w:rsid w:val="001C51B9"/>
    <w:rsid w:val="001C523B"/>
    <w:rsid w:val="001C68B4"/>
    <w:rsid w:val="001C69B8"/>
    <w:rsid w:val="001C6D36"/>
    <w:rsid w:val="001C7155"/>
    <w:rsid w:val="001D1792"/>
    <w:rsid w:val="001D2D77"/>
    <w:rsid w:val="001D3547"/>
    <w:rsid w:val="001D3AD6"/>
    <w:rsid w:val="001D47AE"/>
    <w:rsid w:val="001D47D1"/>
    <w:rsid w:val="001D502D"/>
    <w:rsid w:val="001D5709"/>
    <w:rsid w:val="001D5D78"/>
    <w:rsid w:val="001D5FC7"/>
    <w:rsid w:val="001D6C0F"/>
    <w:rsid w:val="001D6D6A"/>
    <w:rsid w:val="001D6E24"/>
    <w:rsid w:val="001D7649"/>
    <w:rsid w:val="001D77EA"/>
    <w:rsid w:val="001D781A"/>
    <w:rsid w:val="001E2264"/>
    <w:rsid w:val="001E257D"/>
    <w:rsid w:val="001E3159"/>
    <w:rsid w:val="001E39F0"/>
    <w:rsid w:val="001E3A82"/>
    <w:rsid w:val="001E3D6E"/>
    <w:rsid w:val="001E3E48"/>
    <w:rsid w:val="001E4D6A"/>
    <w:rsid w:val="001E5A9A"/>
    <w:rsid w:val="001E5CF5"/>
    <w:rsid w:val="001E5F9C"/>
    <w:rsid w:val="001E645C"/>
    <w:rsid w:val="001E6789"/>
    <w:rsid w:val="001E6C69"/>
    <w:rsid w:val="001E7323"/>
    <w:rsid w:val="001E74D6"/>
    <w:rsid w:val="001E79C6"/>
    <w:rsid w:val="001F0A3B"/>
    <w:rsid w:val="001F1348"/>
    <w:rsid w:val="001F22ED"/>
    <w:rsid w:val="001F32A4"/>
    <w:rsid w:val="001F363C"/>
    <w:rsid w:val="001F3C03"/>
    <w:rsid w:val="001F4686"/>
    <w:rsid w:val="001F5553"/>
    <w:rsid w:val="001F5B50"/>
    <w:rsid w:val="001F5EC7"/>
    <w:rsid w:val="001F5F6B"/>
    <w:rsid w:val="001F6053"/>
    <w:rsid w:val="001F62BD"/>
    <w:rsid w:val="001F67B5"/>
    <w:rsid w:val="001F68F6"/>
    <w:rsid w:val="001F7234"/>
    <w:rsid w:val="001F756F"/>
    <w:rsid w:val="002004B8"/>
    <w:rsid w:val="002007DB"/>
    <w:rsid w:val="00201252"/>
    <w:rsid w:val="0020169A"/>
    <w:rsid w:val="00201957"/>
    <w:rsid w:val="00202742"/>
    <w:rsid w:val="00202A8F"/>
    <w:rsid w:val="00202DF3"/>
    <w:rsid w:val="00202F18"/>
    <w:rsid w:val="0020305F"/>
    <w:rsid w:val="00203168"/>
    <w:rsid w:val="00203884"/>
    <w:rsid w:val="002038EA"/>
    <w:rsid w:val="00203A99"/>
    <w:rsid w:val="00203B5D"/>
    <w:rsid w:val="002046C6"/>
    <w:rsid w:val="00205658"/>
    <w:rsid w:val="00205D21"/>
    <w:rsid w:val="0020611C"/>
    <w:rsid w:val="0020632D"/>
    <w:rsid w:val="002073E4"/>
    <w:rsid w:val="0020787A"/>
    <w:rsid w:val="00207998"/>
    <w:rsid w:val="00210EC8"/>
    <w:rsid w:val="00211C35"/>
    <w:rsid w:val="00212583"/>
    <w:rsid w:val="00212F3F"/>
    <w:rsid w:val="00212F8A"/>
    <w:rsid w:val="002134F3"/>
    <w:rsid w:val="00213941"/>
    <w:rsid w:val="00214639"/>
    <w:rsid w:val="00214A75"/>
    <w:rsid w:val="00215EF9"/>
    <w:rsid w:val="0021687C"/>
    <w:rsid w:val="00217002"/>
    <w:rsid w:val="002208A5"/>
    <w:rsid w:val="002210A8"/>
    <w:rsid w:val="002211CB"/>
    <w:rsid w:val="002214D0"/>
    <w:rsid w:val="00222102"/>
    <w:rsid w:val="002227F5"/>
    <w:rsid w:val="00222D49"/>
    <w:rsid w:val="002230BE"/>
    <w:rsid w:val="00223633"/>
    <w:rsid w:val="00223B8B"/>
    <w:rsid w:val="002248C6"/>
    <w:rsid w:val="00224BC4"/>
    <w:rsid w:val="00224C7B"/>
    <w:rsid w:val="00224EC8"/>
    <w:rsid w:val="00225290"/>
    <w:rsid w:val="002252FD"/>
    <w:rsid w:val="00225735"/>
    <w:rsid w:val="00225A68"/>
    <w:rsid w:val="002262F1"/>
    <w:rsid w:val="00226869"/>
    <w:rsid w:val="0022752A"/>
    <w:rsid w:val="002307BC"/>
    <w:rsid w:val="00230993"/>
    <w:rsid w:val="0023108D"/>
    <w:rsid w:val="002317DA"/>
    <w:rsid w:val="0023186F"/>
    <w:rsid w:val="00231AD8"/>
    <w:rsid w:val="002321BA"/>
    <w:rsid w:val="002329FB"/>
    <w:rsid w:val="002331FC"/>
    <w:rsid w:val="00233654"/>
    <w:rsid w:val="002339F8"/>
    <w:rsid w:val="00233AE8"/>
    <w:rsid w:val="002341C9"/>
    <w:rsid w:val="002359C8"/>
    <w:rsid w:val="00236132"/>
    <w:rsid w:val="00236F1C"/>
    <w:rsid w:val="002374BB"/>
    <w:rsid w:val="00237E90"/>
    <w:rsid w:val="00240377"/>
    <w:rsid w:val="00240934"/>
    <w:rsid w:val="00241442"/>
    <w:rsid w:val="002426C8"/>
    <w:rsid w:val="00242915"/>
    <w:rsid w:val="00242A1C"/>
    <w:rsid w:val="00242CBB"/>
    <w:rsid w:val="00242F33"/>
    <w:rsid w:val="00242F36"/>
    <w:rsid w:val="002444E6"/>
    <w:rsid w:val="0024458F"/>
    <w:rsid w:val="00244F0D"/>
    <w:rsid w:val="00245490"/>
    <w:rsid w:val="00245549"/>
    <w:rsid w:val="002463CF"/>
    <w:rsid w:val="0024738E"/>
    <w:rsid w:val="0024742C"/>
    <w:rsid w:val="00247559"/>
    <w:rsid w:val="00250644"/>
    <w:rsid w:val="00250FF2"/>
    <w:rsid w:val="00251497"/>
    <w:rsid w:val="00251514"/>
    <w:rsid w:val="002527B4"/>
    <w:rsid w:val="00253248"/>
    <w:rsid w:val="00254141"/>
    <w:rsid w:val="00255159"/>
    <w:rsid w:val="002559C6"/>
    <w:rsid w:val="0025601E"/>
    <w:rsid w:val="00257469"/>
    <w:rsid w:val="00261341"/>
    <w:rsid w:val="002613FE"/>
    <w:rsid w:val="0026307E"/>
    <w:rsid w:val="00263320"/>
    <w:rsid w:val="0026332B"/>
    <w:rsid w:val="00263945"/>
    <w:rsid w:val="00263C18"/>
    <w:rsid w:val="00264F68"/>
    <w:rsid w:val="0026629D"/>
    <w:rsid w:val="002667F5"/>
    <w:rsid w:val="00266B9A"/>
    <w:rsid w:val="00267079"/>
    <w:rsid w:val="002679E3"/>
    <w:rsid w:val="00270192"/>
    <w:rsid w:val="00270792"/>
    <w:rsid w:val="002708F2"/>
    <w:rsid w:val="00270A94"/>
    <w:rsid w:val="002715B6"/>
    <w:rsid w:val="00271C58"/>
    <w:rsid w:val="002739E9"/>
    <w:rsid w:val="00275515"/>
    <w:rsid w:val="0027669E"/>
    <w:rsid w:val="0027686A"/>
    <w:rsid w:val="0027743E"/>
    <w:rsid w:val="00277B3F"/>
    <w:rsid w:val="00277C0E"/>
    <w:rsid w:val="0028116E"/>
    <w:rsid w:val="0028169D"/>
    <w:rsid w:val="0028185A"/>
    <w:rsid w:val="00281D25"/>
    <w:rsid w:val="00282009"/>
    <w:rsid w:val="0028202A"/>
    <w:rsid w:val="0028258B"/>
    <w:rsid w:val="00282B2D"/>
    <w:rsid w:val="00282CE0"/>
    <w:rsid w:val="00282EAB"/>
    <w:rsid w:val="0028338A"/>
    <w:rsid w:val="00283412"/>
    <w:rsid w:val="0028367A"/>
    <w:rsid w:val="00283A5A"/>
    <w:rsid w:val="002840B2"/>
    <w:rsid w:val="002841FB"/>
    <w:rsid w:val="00284FC3"/>
    <w:rsid w:val="002851C0"/>
    <w:rsid w:val="00285E9E"/>
    <w:rsid w:val="00285EA8"/>
    <w:rsid w:val="00286493"/>
    <w:rsid w:val="0028667B"/>
    <w:rsid w:val="00286769"/>
    <w:rsid w:val="00287032"/>
    <w:rsid w:val="00287A23"/>
    <w:rsid w:val="00287AC8"/>
    <w:rsid w:val="00290288"/>
    <w:rsid w:val="002903C4"/>
    <w:rsid w:val="00290470"/>
    <w:rsid w:val="0029052D"/>
    <w:rsid w:val="00290A8B"/>
    <w:rsid w:val="00290EB5"/>
    <w:rsid w:val="00291398"/>
    <w:rsid w:val="00291589"/>
    <w:rsid w:val="00291D8A"/>
    <w:rsid w:val="00291FFC"/>
    <w:rsid w:val="00292555"/>
    <w:rsid w:val="00292B5F"/>
    <w:rsid w:val="0029314D"/>
    <w:rsid w:val="00293418"/>
    <w:rsid w:val="002943F8"/>
    <w:rsid w:val="00294F06"/>
    <w:rsid w:val="0029568B"/>
    <w:rsid w:val="00295E84"/>
    <w:rsid w:val="002970A1"/>
    <w:rsid w:val="0029720C"/>
    <w:rsid w:val="00297294"/>
    <w:rsid w:val="0029736A"/>
    <w:rsid w:val="0029785B"/>
    <w:rsid w:val="002A00CE"/>
    <w:rsid w:val="002A0354"/>
    <w:rsid w:val="002A081C"/>
    <w:rsid w:val="002A126D"/>
    <w:rsid w:val="002A1628"/>
    <w:rsid w:val="002A1DC4"/>
    <w:rsid w:val="002A22FD"/>
    <w:rsid w:val="002A2A5F"/>
    <w:rsid w:val="002A342E"/>
    <w:rsid w:val="002A495B"/>
    <w:rsid w:val="002A55A8"/>
    <w:rsid w:val="002A5741"/>
    <w:rsid w:val="002A6793"/>
    <w:rsid w:val="002A6855"/>
    <w:rsid w:val="002A69DA"/>
    <w:rsid w:val="002B1707"/>
    <w:rsid w:val="002B176B"/>
    <w:rsid w:val="002B1A6B"/>
    <w:rsid w:val="002B1D78"/>
    <w:rsid w:val="002B345B"/>
    <w:rsid w:val="002B4541"/>
    <w:rsid w:val="002B4838"/>
    <w:rsid w:val="002B4A1F"/>
    <w:rsid w:val="002B4A7B"/>
    <w:rsid w:val="002B4D92"/>
    <w:rsid w:val="002B5041"/>
    <w:rsid w:val="002B5BDC"/>
    <w:rsid w:val="002B6170"/>
    <w:rsid w:val="002B6532"/>
    <w:rsid w:val="002B673C"/>
    <w:rsid w:val="002B68A1"/>
    <w:rsid w:val="002C00D8"/>
    <w:rsid w:val="002C1137"/>
    <w:rsid w:val="002C1332"/>
    <w:rsid w:val="002C1864"/>
    <w:rsid w:val="002C2C2C"/>
    <w:rsid w:val="002C2D87"/>
    <w:rsid w:val="002C3920"/>
    <w:rsid w:val="002C3DA5"/>
    <w:rsid w:val="002C48AC"/>
    <w:rsid w:val="002C48E6"/>
    <w:rsid w:val="002C4B93"/>
    <w:rsid w:val="002C4F19"/>
    <w:rsid w:val="002C54A1"/>
    <w:rsid w:val="002C6002"/>
    <w:rsid w:val="002C797B"/>
    <w:rsid w:val="002D0A07"/>
    <w:rsid w:val="002D0B19"/>
    <w:rsid w:val="002D0B59"/>
    <w:rsid w:val="002D11B0"/>
    <w:rsid w:val="002D133D"/>
    <w:rsid w:val="002D16DC"/>
    <w:rsid w:val="002D188C"/>
    <w:rsid w:val="002D194A"/>
    <w:rsid w:val="002D1B8E"/>
    <w:rsid w:val="002D3E0D"/>
    <w:rsid w:val="002D458B"/>
    <w:rsid w:val="002D4692"/>
    <w:rsid w:val="002D4DEF"/>
    <w:rsid w:val="002D51C6"/>
    <w:rsid w:val="002D5297"/>
    <w:rsid w:val="002D534C"/>
    <w:rsid w:val="002D53EF"/>
    <w:rsid w:val="002D58AF"/>
    <w:rsid w:val="002D62A8"/>
    <w:rsid w:val="002D6621"/>
    <w:rsid w:val="002D67FF"/>
    <w:rsid w:val="002D69BE"/>
    <w:rsid w:val="002D6A74"/>
    <w:rsid w:val="002D7AA0"/>
    <w:rsid w:val="002D7AE9"/>
    <w:rsid w:val="002D7D86"/>
    <w:rsid w:val="002E005A"/>
    <w:rsid w:val="002E02D2"/>
    <w:rsid w:val="002E0DB2"/>
    <w:rsid w:val="002E14E1"/>
    <w:rsid w:val="002E1A24"/>
    <w:rsid w:val="002E1B34"/>
    <w:rsid w:val="002E1D07"/>
    <w:rsid w:val="002E1DBB"/>
    <w:rsid w:val="002E1E82"/>
    <w:rsid w:val="002E3470"/>
    <w:rsid w:val="002E3C20"/>
    <w:rsid w:val="002E45DA"/>
    <w:rsid w:val="002E4830"/>
    <w:rsid w:val="002E49A9"/>
    <w:rsid w:val="002E4A2E"/>
    <w:rsid w:val="002E4D94"/>
    <w:rsid w:val="002E5269"/>
    <w:rsid w:val="002E5DF1"/>
    <w:rsid w:val="002E6783"/>
    <w:rsid w:val="002E6A34"/>
    <w:rsid w:val="002E6C0F"/>
    <w:rsid w:val="002E7875"/>
    <w:rsid w:val="002E78FE"/>
    <w:rsid w:val="002F0868"/>
    <w:rsid w:val="002F0D1C"/>
    <w:rsid w:val="002F1CE9"/>
    <w:rsid w:val="002F32C7"/>
    <w:rsid w:val="002F3423"/>
    <w:rsid w:val="002F40A6"/>
    <w:rsid w:val="002F41D1"/>
    <w:rsid w:val="002F4A3F"/>
    <w:rsid w:val="002F4ECE"/>
    <w:rsid w:val="002F5B28"/>
    <w:rsid w:val="002F5D8F"/>
    <w:rsid w:val="002F608D"/>
    <w:rsid w:val="002F6797"/>
    <w:rsid w:val="002F7391"/>
    <w:rsid w:val="002F75AE"/>
    <w:rsid w:val="003007E7"/>
    <w:rsid w:val="003014ED"/>
    <w:rsid w:val="00301A7D"/>
    <w:rsid w:val="00301D63"/>
    <w:rsid w:val="00301DD6"/>
    <w:rsid w:val="0030268B"/>
    <w:rsid w:val="00302B3C"/>
    <w:rsid w:val="00302EFD"/>
    <w:rsid w:val="00303320"/>
    <w:rsid w:val="0030350D"/>
    <w:rsid w:val="00305C9B"/>
    <w:rsid w:val="00305ECF"/>
    <w:rsid w:val="00306DF0"/>
    <w:rsid w:val="003071FB"/>
    <w:rsid w:val="00307565"/>
    <w:rsid w:val="00307ABB"/>
    <w:rsid w:val="003102F7"/>
    <w:rsid w:val="003105BE"/>
    <w:rsid w:val="003109FD"/>
    <w:rsid w:val="00310DB3"/>
    <w:rsid w:val="00310E6C"/>
    <w:rsid w:val="003113EE"/>
    <w:rsid w:val="0031145D"/>
    <w:rsid w:val="003117B5"/>
    <w:rsid w:val="003119D3"/>
    <w:rsid w:val="00311F89"/>
    <w:rsid w:val="00311FA9"/>
    <w:rsid w:val="003127A0"/>
    <w:rsid w:val="00312E1A"/>
    <w:rsid w:val="0031391B"/>
    <w:rsid w:val="00314429"/>
    <w:rsid w:val="00314D37"/>
    <w:rsid w:val="00315453"/>
    <w:rsid w:val="0031552F"/>
    <w:rsid w:val="00315FE3"/>
    <w:rsid w:val="003163B7"/>
    <w:rsid w:val="00316542"/>
    <w:rsid w:val="0031678D"/>
    <w:rsid w:val="003178CD"/>
    <w:rsid w:val="00320560"/>
    <w:rsid w:val="00320718"/>
    <w:rsid w:val="00321B63"/>
    <w:rsid w:val="003221F4"/>
    <w:rsid w:val="003223FA"/>
    <w:rsid w:val="00322832"/>
    <w:rsid w:val="003232AA"/>
    <w:rsid w:val="00323B35"/>
    <w:rsid w:val="00323E27"/>
    <w:rsid w:val="00323EA5"/>
    <w:rsid w:val="0032448A"/>
    <w:rsid w:val="0032477D"/>
    <w:rsid w:val="003259CF"/>
    <w:rsid w:val="00325BD7"/>
    <w:rsid w:val="003261A8"/>
    <w:rsid w:val="00326A79"/>
    <w:rsid w:val="00327400"/>
    <w:rsid w:val="00330089"/>
    <w:rsid w:val="003301DF"/>
    <w:rsid w:val="00330C6A"/>
    <w:rsid w:val="00330F81"/>
    <w:rsid w:val="003314F4"/>
    <w:rsid w:val="003316BA"/>
    <w:rsid w:val="00331BCA"/>
    <w:rsid w:val="00331EF3"/>
    <w:rsid w:val="0033255D"/>
    <w:rsid w:val="0033267A"/>
    <w:rsid w:val="0033287C"/>
    <w:rsid w:val="00332A0A"/>
    <w:rsid w:val="00332B42"/>
    <w:rsid w:val="00332CFA"/>
    <w:rsid w:val="00332F48"/>
    <w:rsid w:val="0033428C"/>
    <w:rsid w:val="003357A8"/>
    <w:rsid w:val="00335A9B"/>
    <w:rsid w:val="00335FE6"/>
    <w:rsid w:val="0033642D"/>
    <w:rsid w:val="0033650F"/>
    <w:rsid w:val="0033731C"/>
    <w:rsid w:val="00340E2B"/>
    <w:rsid w:val="003417EB"/>
    <w:rsid w:val="00341C07"/>
    <w:rsid w:val="003420A2"/>
    <w:rsid w:val="003420D1"/>
    <w:rsid w:val="0034258C"/>
    <w:rsid w:val="00343032"/>
    <w:rsid w:val="003436F5"/>
    <w:rsid w:val="0034390B"/>
    <w:rsid w:val="00343A9E"/>
    <w:rsid w:val="00343D3C"/>
    <w:rsid w:val="00343EF4"/>
    <w:rsid w:val="00344D66"/>
    <w:rsid w:val="0034512B"/>
    <w:rsid w:val="0034546C"/>
    <w:rsid w:val="0034561E"/>
    <w:rsid w:val="003456FE"/>
    <w:rsid w:val="003458CF"/>
    <w:rsid w:val="00345916"/>
    <w:rsid w:val="00347662"/>
    <w:rsid w:val="003476FB"/>
    <w:rsid w:val="003478A2"/>
    <w:rsid w:val="0035014C"/>
    <w:rsid w:val="003506D2"/>
    <w:rsid w:val="00350DFD"/>
    <w:rsid w:val="00350F0C"/>
    <w:rsid w:val="00351263"/>
    <w:rsid w:val="003515DC"/>
    <w:rsid w:val="003518E5"/>
    <w:rsid w:val="003526EE"/>
    <w:rsid w:val="00353202"/>
    <w:rsid w:val="00353435"/>
    <w:rsid w:val="0035361F"/>
    <w:rsid w:val="00353F61"/>
    <w:rsid w:val="003540D3"/>
    <w:rsid w:val="003556D9"/>
    <w:rsid w:val="00355813"/>
    <w:rsid w:val="00355EAB"/>
    <w:rsid w:val="003567E8"/>
    <w:rsid w:val="00356A84"/>
    <w:rsid w:val="0035762C"/>
    <w:rsid w:val="0036015C"/>
    <w:rsid w:val="00360BA5"/>
    <w:rsid w:val="00361519"/>
    <w:rsid w:val="00361EB5"/>
    <w:rsid w:val="00362728"/>
    <w:rsid w:val="00363652"/>
    <w:rsid w:val="00363807"/>
    <w:rsid w:val="00363D01"/>
    <w:rsid w:val="00363F47"/>
    <w:rsid w:val="00364BC0"/>
    <w:rsid w:val="00365063"/>
    <w:rsid w:val="003651B1"/>
    <w:rsid w:val="00365B2C"/>
    <w:rsid w:val="00365CA7"/>
    <w:rsid w:val="00366FBB"/>
    <w:rsid w:val="0036739E"/>
    <w:rsid w:val="00367861"/>
    <w:rsid w:val="0036798C"/>
    <w:rsid w:val="0037105D"/>
    <w:rsid w:val="003710ED"/>
    <w:rsid w:val="003716C5"/>
    <w:rsid w:val="0037232A"/>
    <w:rsid w:val="00372B44"/>
    <w:rsid w:val="00373006"/>
    <w:rsid w:val="0037386F"/>
    <w:rsid w:val="00374209"/>
    <w:rsid w:val="0037432B"/>
    <w:rsid w:val="00374738"/>
    <w:rsid w:val="00374963"/>
    <w:rsid w:val="00377149"/>
    <w:rsid w:val="00377291"/>
    <w:rsid w:val="003774C2"/>
    <w:rsid w:val="0037776D"/>
    <w:rsid w:val="00377BD2"/>
    <w:rsid w:val="00377F97"/>
    <w:rsid w:val="0038066C"/>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70AB"/>
    <w:rsid w:val="003900FA"/>
    <w:rsid w:val="00390B9D"/>
    <w:rsid w:val="00391058"/>
    <w:rsid w:val="003919D6"/>
    <w:rsid w:val="003923F0"/>
    <w:rsid w:val="00392CE1"/>
    <w:rsid w:val="00393110"/>
    <w:rsid w:val="00393642"/>
    <w:rsid w:val="0039466D"/>
    <w:rsid w:val="00394C82"/>
    <w:rsid w:val="00394E32"/>
    <w:rsid w:val="00394E6B"/>
    <w:rsid w:val="003957C5"/>
    <w:rsid w:val="003959FD"/>
    <w:rsid w:val="00395D62"/>
    <w:rsid w:val="00395D64"/>
    <w:rsid w:val="00395DE9"/>
    <w:rsid w:val="003978DD"/>
    <w:rsid w:val="00397935"/>
    <w:rsid w:val="00397F7E"/>
    <w:rsid w:val="003A0791"/>
    <w:rsid w:val="003A12AC"/>
    <w:rsid w:val="003A1BB1"/>
    <w:rsid w:val="003A229F"/>
    <w:rsid w:val="003A23A9"/>
    <w:rsid w:val="003A2C20"/>
    <w:rsid w:val="003A3C08"/>
    <w:rsid w:val="003A3D50"/>
    <w:rsid w:val="003A4567"/>
    <w:rsid w:val="003A481A"/>
    <w:rsid w:val="003A499C"/>
    <w:rsid w:val="003A5370"/>
    <w:rsid w:val="003A5601"/>
    <w:rsid w:val="003A5B8E"/>
    <w:rsid w:val="003A5FC5"/>
    <w:rsid w:val="003A6108"/>
    <w:rsid w:val="003A63E8"/>
    <w:rsid w:val="003A6932"/>
    <w:rsid w:val="003A6DB8"/>
    <w:rsid w:val="003B0285"/>
    <w:rsid w:val="003B144B"/>
    <w:rsid w:val="003B1B72"/>
    <w:rsid w:val="003B2185"/>
    <w:rsid w:val="003B23AA"/>
    <w:rsid w:val="003B2D12"/>
    <w:rsid w:val="003B373A"/>
    <w:rsid w:val="003B388C"/>
    <w:rsid w:val="003B3D8C"/>
    <w:rsid w:val="003B6AA2"/>
    <w:rsid w:val="003B6E08"/>
    <w:rsid w:val="003B7919"/>
    <w:rsid w:val="003B7B4C"/>
    <w:rsid w:val="003C0307"/>
    <w:rsid w:val="003C0350"/>
    <w:rsid w:val="003C0542"/>
    <w:rsid w:val="003C0805"/>
    <w:rsid w:val="003C1753"/>
    <w:rsid w:val="003C1ABB"/>
    <w:rsid w:val="003C1E2C"/>
    <w:rsid w:val="003C2587"/>
    <w:rsid w:val="003C3521"/>
    <w:rsid w:val="003C4009"/>
    <w:rsid w:val="003C434B"/>
    <w:rsid w:val="003C4490"/>
    <w:rsid w:val="003C4661"/>
    <w:rsid w:val="003C4AC9"/>
    <w:rsid w:val="003C520E"/>
    <w:rsid w:val="003C6003"/>
    <w:rsid w:val="003C7252"/>
    <w:rsid w:val="003C75F7"/>
    <w:rsid w:val="003C7843"/>
    <w:rsid w:val="003C7EEC"/>
    <w:rsid w:val="003C7FA3"/>
    <w:rsid w:val="003D0197"/>
    <w:rsid w:val="003D07B3"/>
    <w:rsid w:val="003D0B25"/>
    <w:rsid w:val="003D1355"/>
    <w:rsid w:val="003D2922"/>
    <w:rsid w:val="003D2A84"/>
    <w:rsid w:val="003D31C0"/>
    <w:rsid w:val="003D325E"/>
    <w:rsid w:val="003D328E"/>
    <w:rsid w:val="003D384A"/>
    <w:rsid w:val="003D3948"/>
    <w:rsid w:val="003D46C1"/>
    <w:rsid w:val="003D53E3"/>
    <w:rsid w:val="003D5522"/>
    <w:rsid w:val="003D5D6E"/>
    <w:rsid w:val="003D6178"/>
    <w:rsid w:val="003D74E7"/>
    <w:rsid w:val="003D75EB"/>
    <w:rsid w:val="003D7B9F"/>
    <w:rsid w:val="003D7C5F"/>
    <w:rsid w:val="003E0B5A"/>
    <w:rsid w:val="003E0E8C"/>
    <w:rsid w:val="003E19FD"/>
    <w:rsid w:val="003E22D1"/>
    <w:rsid w:val="003E2780"/>
    <w:rsid w:val="003E3420"/>
    <w:rsid w:val="003E37B0"/>
    <w:rsid w:val="003E3FDD"/>
    <w:rsid w:val="003E497F"/>
    <w:rsid w:val="003E4D9C"/>
    <w:rsid w:val="003E59D3"/>
    <w:rsid w:val="003E5FBB"/>
    <w:rsid w:val="003E6213"/>
    <w:rsid w:val="003E6822"/>
    <w:rsid w:val="003E69C9"/>
    <w:rsid w:val="003E720F"/>
    <w:rsid w:val="003E74AB"/>
    <w:rsid w:val="003E76AE"/>
    <w:rsid w:val="003E7ACF"/>
    <w:rsid w:val="003F01C1"/>
    <w:rsid w:val="003F0C2B"/>
    <w:rsid w:val="003F1B93"/>
    <w:rsid w:val="003F203D"/>
    <w:rsid w:val="003F28E6"/>
    <w:rsid w:val="003F2FD2"/>
    <w:rsid w:val="003F36AA"/>
    <w:rsid w:val="003F3C9B"/>
    <w:rsid w:val="003F41B0"/>
    <w:rsid w:val="003F4859"/>
    <w:rsid w:val="003F4E0A"/>
    <w:rsid w:val="003F4E2B"/>
    <w:rsid w:val="003F5DBE"/>
    <w:rsid w:val="003F6AA9"/>
    <w:rsid w:val="003F6B76"/>
    <w:rsid w:val="003F7818"/>
    <w:rsid w:val="003F7CED"/>
    <w:rsid w:val="004011C1"/>
    <w:rsid w:val="00402123"/>
    <w:rsid w:val="00402429"/>
    <w:rsid w:val="0040301C"/>
    <w:rsid w:val="0040381D"/>
    <w:rsid w:val="004039A1"/>
    <w:rsid w:val="00403A1D"/>
    <w:rsid w:val="00403CFF"/>
    <w:rsid w:val="00403F56"/>
    <w:rsid w:val="00404364"/>
    <w:rsid w:val="0040450A"/>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3C06"/>
    <w:rsid w:val="0041537B"/>
    <w:rsid w:val="00415D71"/>
    <w:rsid w:val="00416615"/>
    <w:rsid w:val="00416B73"/>
    <w:rsid w:val="00416D5D"/>
    <w:rsid w:val="0041768B"/>
    <w:rsid w:val="00420589"/>
    <w:rsid w:val="0042084B"/>
    <w:rsid w:val="00420859"/>
    <w:rsid w:val="00420C46"/>
    <w:rsid w:val="00420DA2"/>
    <w:rsid w:val="00420F8D"/>
    <w:rsid w:val="00421C6E"/>
    <w:rsid w:val="00421F46"/>
    <w:rsid w:val="0042267D"/>
    <w:rsid w:val="00422BCD"/>
    <w:rsid w:val="00422CDD"/>
    <w:rsid w:val="00423274"/>
    <w:rsid w:val="0042389C"/>
    <w:rsid w:val="00425209"/>
    <w:rsid w:val="0042570C"/>
    <w:rsid w:val="004257BC"/>
    <w:rsid w:val="00425DA6"/>
    <w:rsid w:val="00427327"/>
    <w:rsid w:val="00427A5C"/>
    <w:rsid w:val="004305DA"/>
    <w:rsid w:val="004306E8"/>
    <w:rsid w:val="00430812"/>
    <w:rsid w:val="00430899"/>
    <w:rsid w:val="004309B7"/>
    <w:rsid w:val="00431F24"/>
    <w:rsid w:val="0043242C"/>
    <w:rsid w:val="00432849"/>
    <w:rsid w:val="00433259"/>
    <w:rsid w:val="00433CE1"/>
    <w:rsid w:val="00434134"/>
    <w:rsid w:val="00434150"/>
    <w:rsid w:val="004353A5"/>
    <w:rsid w:val="00436443"/>
    <w:rsid w:val="00436C9B"/>
    <w:rsid w:val="00440332"/>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17BE"/>
    <w:rsid w:val="004519E5"/>
    <w:rsid w:val="00451C35"/>
    <w:rsid w:val="00451F26"/>
    <w:rsid w:val="00451FE2"/>
    <w:rsid w:val="00452439"/>
    <w:rsid w:val="0045255E"/>
    <w:rsid w:val="00452A75"/>
    <w:rsid w:val="00452A8B"/>
    <w:rsid w:val="00452AB5"/>
    <w:rsid w:val="00452FE5"/>
    <w:rsid w:val="0045338E"/>
    <w:rsid w:val="00453775"/>
    <w:rsid w:val="00453B21"/>
    <w:rsid w:val="0045450E"/>
    <w:rsid w:val="00454FC7"/>
    <w:rsid w:val="0045504B"/>
    <w:rsid w:val="00455213"/>
    <w:rsid w:val="00455671"/>
    <w:rsid w:val="004556EE"/>
    <w:rsid w:val="00455FA6"/>
    <w:rsid w:val="0045611F"/>
    <w:rsid w:val="0045681E"/>
    <w:rsid w:val="0045772E"/>
    <w:rsid w:val="004604E4"/>
    <w:rsid w:val="00460AA9"/>
    <w:rsid w:val="00460E6F"/>
    <w:rsid w:val="00461998"/>
    <w:rsid w:val="00461CAB"/>
    <w:rsid w:val="004628CD"/>
    <w:rsid w:val="00462E2B"/>
    <w:rsid w:val="00463A96"/>
    <w:rsid w:val="00463C6C"/>
    <w:rsid w:val="00466370"/>
    <w:rsid w:val="004666D0"/>
    <w:rsid w:val="0046678D"/>
    <w:rsid w:val="00466CE6"/>
    <w:rsid w:val="00467051"/>
    <w:rsid w:val="004672AC"/>
    <w:rsid w:val="004678BB"/>
    <w:rsid w:val="00467B39"/>
    <w:rsid w:val="0047035E"/>
    <w:rsid w:val="00470580"/>
    <w:rsid w:val="004724AE"/>
    <w:rsid w:val="004725AC"/>
    <w:rsid w:val="00473097"/>
    <w:rsid w:val="0047373C"/>
    <w:rsid w:val="004737A5"/>
    <w:rsid w:val="00473AC2"/>
    <w:rsid w:val="00474673"/>
    <w:rsid w:val="00474BC3"/>
    <w:rsid w:val="004750D8"/>
    <w:rsid w:val="00475405"/>
    <w:rsid w:val="0047546C"/>
    <w:rsid w:val="004770B6"/>
    <w:rsid w:val="0047793F"/>
    <w:rsid w:val="00477A01"/>
    <w:rsid w:val="0048049E"/>
    <w:rsid w:val="004806A5"/>
    <w:rsid w:val="0048084A"/>
    <w:rsid w:val="00480E9C"/>
    <w:rsid w:val="004811CA"/>
    <w:rsid w:val="00481346"/>
    <w:rsid w:val="00482BE0"/>
    <w:rsid w:val="00482C84"/>
    <w:rsid w:val="00482DCB"/>
    <w:rsid w:val="00483222"/>
    <w:rsid w:val="00483598"/>
    <w:rsid w:val="00483623"/>
    <w:rsid w:val="00483CE1"/>
    <w:rsid w:val="004841DB"/>
    <w:rsid w:val="004843B0"/>
    <w:rsid w:val="004845B9"/>
    <w:rsid w:val="004846CE"/>
    <w:rsid w:val="00484B5B"/>
    <w:rsid w:val="00484CD3"/>
    <w:rsid w:val="004859E3"/>
    <w:rsid w:val="004864A9"/>
    <w:rsid w:val="0048672C"/>
    <w:rsid w:val="00486778"/>
    <w:rsid w:val="0049005A"/>
    <w:rsid w:val="0049042D"/>
    <w:rsid w:val="00490A40"/>
    <w:rsid w:val="00490B3F"/>
    <w:rsid w:val="004912B4"/>
    <w:rsid w:val="0049162D"/>
    <w:rsid w:val="00492363"/>
    <w:rsid w:val="00492811"/>
    <w:rsid w:val="004933A1"/>
    <w:rsid w:val="00493594"/>
    <w:rsid w:val="004935E5"/>
    <w:rsid w:val="004935F9"/>
    <w:rsid w:val="0049394D"/>
    <w:rsid w:val="00493F97"/>
    <w:rsid w:val="00494078"/>
    <w:rsid w:val="0049466C"/>
    <w:rsid w:val="004947AE"/>
    <w:rsid w:val="00494DB5"/>
    <w:rsid w:val="004957CD"/>
    <w:rsid w:val="00495C15"/>
    <w:rsid w:val="0049679E"/>
    <w:rsid w:val="00496874"/>
    <w:rsid w:val="00497A72"/>
    <w:rsid w:val="00497DB8"/>
    <w:rsid w:val="00497FFD"/>
    <w:rsid w:val="004A00AA"/>
    <w:rsid w:val="004A05E6"/>
    <w:rsid w:val="004A0940"/>
    <w:rsid w:val="004A13AD"/>
    <w:rsid w:val="004A23C3"/>
    <w:rsid w:val="004A3429"/>
    <w:rsid w:val="004A3549"/>
    <w:rsid w:val="004A3C89"/>
    <w:rsid w:val="004A4D18"/>
    <w:rsid w:val="004A4F57"/>
    <w:rsid w:val="004A4FD1"/>
    <w:rsid w:val="004A51DF"/>
    <w:rsid w:val="004A5D70"/>
    <w:rsid w:val="004A75BE"/>
    <w:rsid w:val="004A7B16"/>
    <w:rsid w:val="004B0338"/>
    <w:rsid w:val="004B05C0"/>
    <w:rsid w:val="004B099E"/>
    <w:rsid w:val="004B0CB3"/>
    <w:rsid w:val="004B12E5"/>
    <w:rsid w:val="004B199A"/>
    <w:rsid w:val="004B1F31"/>
    <w:rsid w:val="004B2297"/>
    <w:rsid w:val="004B267F"/>
    <w:rsid w:val="004B277C"/>
    <w:rsid w:val="004B2934"/>
    <w:rsid w:val="004B38BB"/>
    <w:rsid w:val="004B44B3"/>
    <w:rsid w:val="004B4CB2"/>
    <w:rsid w:val="004B50C7"/>
    <w:rsid w:val="004B55CF"/>
    <w:rsid w:val="004B5A8A"/>
    <w:rsid w:val="004B5DCB"/>
    <w:rsid w:val="004B6E61"/>
    <w:rsid w:val="004B6F94"/>
    <w:rsid w:val="004B7344"/>
    <w:rsid w:val="004B75B9"/>
    <w:rsid w:val="004C00AF"/>
    <w:rsid w:val="004C16C9"/>
    <w:rsid w:val="004C1C29"/>
    <w:rsid w:val="004C3086"/>
    <w:rsid w:val="004C33ED"/>
    <w:rsid w:val="004C3507"/>
    <w:rsid w:val="004C3612"/>
    <w:rsid w:val="004C3893"/>
    <w:rsid w:val="004C3C27"/>
    <w:rsid w:val="004C3D84"/>
    <w:rsid w:val="004C4204"/>
    <w:rsid w:val="004C4327"/>
    <w:rsid w:val="004C43FA"/>
    <w:rsid w:val="004C460F"/>
    <w:rsid w:val="004C48D8"/>
    <w:rsid w:val="004C5A30"/>
    <w:rsid w:val="004C65C3"/>
    <w:rsid w:val="004C660A"/>
    <w:rsid w:val="004C68F1"/>
    <w:rsid w:val="004C6A65"/>
    <w:rsid w:val="004C6F17"/>
    <w:rsid w:val="004C71AC"/>
    <w:rsid w:val="004C7407"/>
    <w:rsid w:val="004C76BF"/>
    <w:rsid w:val="004C78FC"/>
    <w:rsid w:val="004C7B02"/>
    <w:rsid w:val="004D01A5"/>
    <w:rsid w:val="004D0D5D"/>
    <w:rsid w:val="004D18C1"/>
    <w:rsid w:val="004D1AC2"/>
    <w:rsid w:val="004D1C2D"/>
    <w:rsid w:val="004D1DAB"/>
    <w:rsid w:val="004D2125"/>
    <w:rsid w:val="004D2152"/>
    <w:rsid w:val="004D21EB"/>
    <w:rsid w:val="004D2CAF"/>
    <w:rsid w:val="004D3219"/>
    <w:rsid w:val="004D4769"/>
    <w:rsid w:val="004D47F3"/>
    <w:rsid w:val="004D520C"/>
    <w:rsid w:val="004D5424"/>
    <w:rsid w:val="004D7B6C"/>
    <w:rsid w:val="004D7BDA"/>
    <w:rsid w:val="004E0353"/>
    <w:rsid w:val="004E0908"/>
    <w:rsid w:val="004E13AB"/>
    <w:rsid w:val="004E15F0"/>
    <w:rsid w:val="004E1ADA"/>
    <w:rsid w:val="004E247A"/>
    <w:rsid w:val="004E2A4E"/>
    <w:rsid w:val="004E2D21"/>
    <w:rsid w:val="004E2D43"/>
    <w:rsid w:val="004E3064"/>
    <w:rsid w:val="004E3703"/>
    <w:rsid w:val="004E4006"/>
    <w:rsid w:val="004E4599"/>
    <w:rsid w:val="004E4B2E"/>
    <w:rsid w:val="004E5DAE"/>
    <w:rsid w:val="004E606D"/>
    <w:rsid w:val="004E69AC"/>
    <w:rsid w:val="004E6A3F"/>
    <w:rsid w:val="004E7C8E"/>
    <w:rsid w:val="004F01A2"/>
    <w:rsid w:val="004F0675"/>
    <w:rsid w:val="004F0A61"/>
    <w:rsid w:val="004F13AF"/>
    <w:rsid w:val="004F1417"/>
    <w:rsid w:val="004F1B51"/>
    <w:rsid w:val="004F2097"/>
    <w:rsid w:val="004F23D5"/>
    <w:rsid w:val="004F24DA"/>
    <w:rsid w:val="004F25F8"/>
    <w:rsid w:val="004F2EF0"/>
    <w:rsid w:val="004F2F5F"/>
    <w:rsid w:val="004F2F96"/>
    <w:rsid w:val="004F3663"/>
    <w:rsid w:val="004F3CB1"/>
    <w:rsid w:val="004F3CB8"/>
    <w:rsid w:val="004F44F1"/>
    <w:rsid w:val="004F528E"/>
    <w:rsid w:val="004F5306"/>
    <w:rsid w:val="004F5523"/>
    <w:rsid w:val="004F5F42"/>
    <w:rsid w:val="004F609D"/>
    <w:rsid w:val="004F63E8"/>
    <w:rsid w:val="004F6C52"/>
    <w:rsid w:val="004F6C99"/>
    <w:rsid w:val="004F7284"/>
    <w:rsid w:val="004F73A1"/>
    <w:rsid w:val="004F7EAA"/>
    <w:rsid w:val="00500D97"/>
    <w:rsid w:val="005010F5"/>
    <w:rsid w:val="00501447"/>
    <w:rsid w:val="0050183C"/>
    <w:rsid w:val="005030BF"/>
    <w:rsid w:val="00505AA6"/>
    <w:rsid w:val="00505F25"/>
    <w:rsid w:val="005060AE"/>
    <w:rsid w:val="00507533"/>
    <w:rsid w:val="00507A56"/>
    <w:rsid w:val="00510190"/>
    <w:rsid w:val="00510674"/>
    <w:rsid w:val="00510DFA"/>
    <w:rsid w:val="005113A5"/>
    <w:rsid w:val="00511D1B"/>
    <w:rsid w:val="00512069"/>
    <w:rsid w:val="00512349"/>
    <w:rsid w:val="00512EA8"/>
    <w:rsid w:val="00513233"/>
    <w:rsid w:val="00513783"/>
    <w:rsid w:val="00513E25"/>
    <w:rsid w:val="005145AE"/>
    <w:rsid w:val="0051523F"/>
    <w:rsid w:val="005159F6"/>
    <w:rsid w:val="0051629A"/>
    <w:rsid w:val="005162B4"/>
    <w:rsid w:val="00516657"/>
    <w:rsid w:val="005169B7"/>
    <w:rsid w:val="00516EB6"/>
    <w:rsid w:val="005174F9"/>
    <w:rsid w:val="0052012D"/>
    <w:rsid w:val="00520DE7"/>
    <w:rsid w:val="005224F5"/>
    <w:rsid w:val="00522768"/>
    <w:rsid w:val="00522D0C"/>
    <w:rsid w:val="00522FD7"/>
    <w:rsid w:val="0052317C"/>
    <w:rsid w:val="00523774"/>
    <w:rsid w:val="00524271"/>
    <w:rsid w:val="00524654"/>
    <w:rsid w:val="00525080"/>
    <w:rsid w:val="00526E24"/>
    <w:rsid w:val="0052759B"/>
    <w:rsid w:val="00527A69"/>
    <w:rsid w:val="00530A04"/>
    <w:rsid w:val="00530E3A"/>
    <w:rsid w:val="005310FB"/>
    <w:rsid w:val="00531A1E"/>
    <w:rsid w:val="00531B65"/>
    <w:rsid w:val="005322A2"/>
    <w:rsid w:val="00532C10"/>
    <w:rsid w:val="005352BB"/>
    <w:rsid w:val="0053588C"/>
    <w:rsid w:val="00535890"/>
    <w:rsid w:val="00535999"/>
    <w:rsid w:val="00535DAF"/>
    <w:rsid w:val="00535DC6"/>
    <w:rsid w:val="00536C41"/>
    <w:rsid w:val="00536D7A"/>
    <w:rsid w:val="00536FB6"/>
    <w:rsid w:val="00537558"/>
    <w:rsid w:val="00537B05"/>
    <w:rsid w:val="00537DF0"/>
    <w:rsid w:val="00537EE1"/>
    <w:rsid w:val="00540533"/>
    <w:rsid w:val="00542B01"/>
    <w:rsid w:val="00544818"/>
    <w:rsid w:val="00544A59"/>
    <w:rsid w:val="00544D0C"/>
    <w:rsid w:val="0054578F"/>
    <w:rsid w:val="00545A4C"/>
    <w:rsid w:val="00545CB7"/>
    <w:rsid w:val="00545E56"/>
    <w:rsid w:val="00546501"/>
    <w:rsid w:val="00546A0D"/>
    <w:rsid w:val="00547042"/>
    <w:rsid w:val="00547074"/>
    <w:rsid w:val="00547B04"/>
    <w:rsid w:val="00547E60"/>
    <w:rsid w:val="00547F5A"/>
    <w:rsid w:val="00547FCE"/>
    <w:rsid w:val="00550475"/>
    <w:rsid w:val="00551A55"/>
    <w:rsid w:val="00551FA5"/>
    <w:rsid w:val="005529A3"/>
    <w:rsid w:val="00552DFA"/>
    <w:rsid w:val="00552E78"/>
    <w:rsid w:val="00553621"/>
    <w:rsid w:val="0055380E"/>
    <w:rsid w:val="00553F9A"/>
    <w:rsid w:val="005557DA"/>
    <w:rsid w:val="00555C99"/>
    <w:rsid w:val="0055716D"/>
    <w:rsid w:val="00557846"/>
    <w:rsid w:val="005604EA"/>
    <w:rsid w:val="005607AB"/>
    <w:rsid w:val="0056088C"/>
    <w:rsid w:val="0056113D"/>
    <w:rsid w:val="0056129A"/>
    <w:rsid w:val="0056151A"/>
    <w:rsid w:val="005625B4"/>
    <w:rsid w:val="00562A2B"/>
    <w:rsid w:val="00562AAF"/>
    <w:rsid w:val="00562B26"/>
    <w:rsid w:val="00562B60"/>
    <w:rsid w:val="00563163"/>
    <w:rsid w:val="00563344"/>
    <w:rsid w:val="00564014"/>
    <w:rsid w:val="0056439A"/>
    <w:rsid w:val="00564492"/>
    <w:rsid w:val="00564B19"/>
    <w:rsid w:val="00564E9C"/>
    <w:rsid w:val="0056509C"/>
    <w:rsid w:val="0056518B"/>
    <w:rsid w:val="00566514"/>
    <w:rsid w:val="005669F3"/>
    <w:rsid w:val="00566E80"/>
    <w:rsid w:val="005672C6"/>
    <w:rsid w:val="00567997"/>
    <w:rsid w:val="00567AAE"/>
    <w:rsid w:val="005709F9"/>
    <w:rsid w:val="00571232"/>
    <w:rsid w:val="00571804"/>
    <w:rsid w:val="0057252E"/>
    <w:rsid w:val="00572E97"/>
    <w:rsid w:val="00572F36"/>
    <w:rsid w:val="00574009"/>
    <w:rsid w:val="00574D3A"/>
    <w:rsid w:val="00575001"/>
    <w:rsid w:val="0057547F"/>
    <w:rsid w:val="00575A83"/>
    <w:rsid w:val="00575EF0"/>
    <w:rsid w:val="00575F1D"/>
    <w:rsid w:val="00576090"/>
    <w:rsid w:val="005766B1"/>
    <w:rsid w:val="00580B7B"/>
    <w:rsid w:val="00580BD6"/>
    <w:rsid w:val="00580DF6"/>
    <w:rsid w:val="00580E4C"/>
    <w:rsid w:val="005819A7"/>
    <w:rsid w:val="0058239D"/>
    <w:rsid w:val="0058260F"/>
    <w:rsid w:val="00582BC6"/>
    <w:rsid w:val="00583104"/>
    <w:rsid w:val="005833C4"/>
    <w:rsid w:val="00584863"/>
    <w:rsid w:val="00584CE1"/>
    <w:rsid w:val="00585A82"/>
    <w:rsid w:val="005861D3"/>
    <w:rsid w:val="005868FD"/>
    <w:rsid w:val="00587CCB"/>
    <w:rsid w:val="0059051E"/>
    <w:rsid w:val="00590E0E"/>
    <w:rsid w:val="0059139B"/>
    <w:rsid w:val="00591706"/>
    <w:rsid w:val="005928E7"/>
    <w:rsid w:val="00593962"/>
    <w:rsid w:val="00594455"/>
    <w:rsid w:val="0059534D"/>
    <w:rsid w:val="00595A47"/>
    <w:rsid w:val="00595EBC"/>
    <w:rsid w:val="0059603E"/>
    <w:rsid w:val="00596CD8"/>
    <w:rsid w:val="00597220"/>
    <w:rsid w:val="0059757D"/>
    <w:rsid w:val="0059777A"/>
    <w:rsid w:val="00597A85"/>
    <w:rsid w:val="005A00D7"/>
    <w:rsid w:val="005A04EA"/>
    <w:rsid w:val="005A0DC6"/>
    <w:rsid w:val="005A1908"/>
    <w:rsid w:val="005A1959"/>
    <w:rsid w:val="005A195A"/>
    <w:rsid w:val="005A1D09"/>
    <w:rsid w:val="005A1D93"/>
    <w:rsid w:val="005A1DAF"/>
    <w:rsid w:val="005A1F8C"/>
    <w:rsid w:val="005A216F"/>
    <w:rsid w:val="005A25A6"/>
    <w:rsid w:val="005A2617"/>
    <w:rsid w:val="005A2710"/>
    <w:rsid w:val="005A27A2"/>
    <w:rsid w:val="005A529E"/>
    <w:rsid w:val="005A551C"/>
    <w:rsid w:val="005A5679"/>
    <w:rsid w:val="005A63BB"/>
    <w:rsid w:val="005A64B0"/>
    <w:rsid w:val="005A6CFC"/>
    <w:rsid w:val="005A6E93"/>
    <w:rsid w:val="005B0C2C"/>
    <w:rsid w:val="005B0E4B"/>
    <w:rsid w:val="005B1B3A"/>
    <w:rsid w:val="005B1CCC"/>
    <w:rsid w:val="005B1D3E"/>
    <w:rsid w:val="005B1DFF"/>
    <w:rsid w:val="005B1F2A"/>
    <w:rsid w:val="005B2197"/>
    <w:rsid w:val="005B2629"/>
    <w:rsid w:val="005B2BCD"/>
    <w:rsid w:val="005B3903"/>
    <w:rsid w:val="005B458D"/>
    <w:rsid w:val="005B515C"/>
    <w:rsid w:val="005B557F"/>
    <w:rsid w:val="005B55B2"/>
    <w:rsid w:val="005B56D1"/>
    <w:rsid w:val="005B5B7F"/>
    <w:rsid w:val="005B5C1A"/>
    <w:rsid w:val="005B670D"/>
    <w:rsid w:val="005B6C88"/>
    <w:rsid w:val="005B72F4"/>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56B"/>
    <w:rsid w:val="005C68D6"/>
    <w:rsid w:val="005C6B4F"/>
    <w:rsid w:val="005C7256"/>
    <w:rsid w:val="005C755E"/>
    <w:rsid w:val="005C760B"/>
    <w:rsid w:val="005C7F75"/>
    <w:rsid w:val="005D0040"/>
    <w:rsid w:val="005D03CD"/>
    <w:rsid w:val="005D198D"/>
    <w:rsid w:val="005D1F8C"/>
    <w:rsid w:val="005D2264"/>
    <w:rsid w:val="005D26CB"/>
    <w:rsid w:val="005D3508"/>
    <w:rsid w:val="005D5810"/>
    <w:rsid w:val="005D5C2C"/>
    <w:rsid w:val="005D6C75"/>
    <w:rsid w:val="005D7071"/>
    <w:rsid w:val="005E0663"/>
    <w:rsid w:val="005E0860"/>
    <w:rsid w:val="005E0DE3"/>
    <w:rsid w:val="005E1095"/>
    <w:rsid w:val="005E2030"/>
    <w:rsid w:val="005E266E"/>
    <w:rsid w:val="005E28B9"/>
    <w:rsid w:val="005E28F0"/>
    <w:rsid w:val="005E2A85"/>
    <w:rsid w:val="005E2AA9"/>
    <w:rsid w:val="005E2CD0"/>
    <w:rsid w:val="005E341C"/>
    <w:rsid w:val="005E427D"/>
    <w:rsid w:val="005E456B"/>
    <w:rsid w:val="005E48B9"/>
    <w:rsid w:val="005E4EB0"/>
    <w:rsid w:val="005E5134"/>
    <w:rsid w:val="005E5A30"/>
    <w:rsid w:val="005E694E"/>
    <w:rsid w:val="005E7003"/>
    <w:rsid w:val="005E7D42"/>
    <w:rsid w:val="005F0413"/>
    <w:rsid w:val="005F0544"/>
    <w:rsid w:val="005F152E"/>
    <w:rsid w:val="005F17BF"/>
    <w:rsid w:val="005F296D"/>
    <w:rsid w:val="005F2B1B"/>
    <w:rsid w:val="005F2BB8"/>
    <w:rsid w:val="005F340E"/>
    <w:rsid w:val="005F3663"/>
    <w:rsid w:val="005F3D0A"/>
    <w:rsid w:val="005F44FF"/>
    <w:rsid w:val="005F4D1B"/>
    <w:rsid w:val="005F508A"/>
    <w:rsid w:val="005F53D4"/>
    <w:rsid w:val="005F766D"/>
    <w:rsid w:val="005F7940"/>
    <w:rsid w:val="005F7B77"/>
    <w:rsid w:val="00600669"/>
    <w:rsid w:val="00600A4C"/>
    <w:rsid w:val="00602B13"/>
    <w:rsid w:val="00603348"/>
    <w:rsid w:val="00603A83"/>
    <w:rsid w:val="00604C5F"/>
    <w:rsid w:val="00604F11"/>
    <w:rsid w:val="00605673"/>
    <w:rsid w:val="00605D6A"/>
    <w:rsid w:val="00606A97"/>
    <w:rsid w:val="00607305"/>
    <w:rsid w:val="00607DDB"/>
    <w:rsid w:val="00607F85"/>
    <w:rsid w:val="006103EC"/>
    <w:rsid w:val="00610D64"/>
    <w:rsid w:val="00611BC3"/>
    <w:rsid w:val="00612F47"/>
    <w:rsid w:val="006133D1"/>
    <w:rsid w:val="0061544D"/>
    <w:rsid w:val="00616845"/>
    <w:rsid w:val="006168B2"/>
    <w:rsid w:val="00616AD2"/>
    <w:rsid w:val="00617037"/>
    <w:rsid w:val="00617671"/>
    <w:rsid w:val="00617CC8"/>
    <w:rsid w:val="00617F21"/>
    <w:rsid w:val="00620591"/>
    <w:rsid w:val="00620BC8"/>
    <w:rsid w:val="00621989"/>
    <w:rsid w:val="00621FA6"/>
    <w:rsid w:val="00622008"/>
    <w:rsid w:val="0062247D"/>
    <w:rsid w:val="00622CE1"/>
    <w:rsid w:val="00622F65"/>
    <w:rsid w:val="006231A3"/>
    <w:rsid w:val="0062421A"/>
    <w:rsid w:val="00624969"/>
    <w:rsid w:val="00625B26"/>
    <w:rsid w:val="00625E86"/>
    <w:rsid w:val="00625F80"/>
    <w:rsid w:val="0062663A"/>
    <w:rsid w:val="00627379"/>
    <w:rsid w:val="006273E6"/>
    <w:rsid w:val="006274D3"/>
    <w:rsid w:val="006301C6"/>
    <w:rsid w:val="006307A9"/>
    <w:rsid w:val="00633F68"/>
    <w:rsid w:val="00634242"/>
    <w:rsid w:val="006344F7"/>
    <w:rsid w:val="006347D7"/>
    <w:rsid w:val="00634E10"/>
    <w:rsid w:val="00634FDD"/>
    <w:rsid w:val="00635057"/>
    <w:rsid w:val="00635F9D"/>
    <w:rsid w:val="00636B06"/>
    <w:rsid w:val="006409E4"/>
    <w:rsid w:val="00640ED2"/>
    <w:rsid w:val="00641CAC"/>
    <w:rsid w:val="00641EAC"/>
    <w:rsid w:val="00642D7D"/>
    <w:rsid w:val="00643805"/>
    <w:rsid w:val="00645263"/>
    <w:rsid w:val="006468CC"/>
    <w:rsid w:val="00646C5F"/>
    <w:rsid w:val="00647938"/>
    <w:rsid w:val="00647D30"/>
    <w:rsid w:val="00650971"/>
    <w:rsid w:val="00650ADB"/>
    <w:rsid w:val="00650C16"/>
    <w:rsid w:val="00650DF7"/>
    <w:rsid w:val="00651605"/>
    <w:rsid w:val="00651E57"/>
    <w:rsid w:val="00651EC6"/>
    <w:rsid w:val="00651F13"/>
    <w:rsid w:val="006521C6"/>
    <w:rsid w:val="00653EE8"/>
    <w:rsid w:val="00654131"/>
    <w:rsid w:val="00654701"/>
    <w:rsid w:val="0065494E"/>
    <w:rsid w:val="0065540F"/>
    <w:rsid w:val="0065551F"/>
    <w:rsid w:val="00656D2A"/>
    <w:rsid w:val="00657059"/>
    <w:rsid w:val="00657062"/>
    <w:rsid w:val="00657966"/>
    <w:rsid w:val="00657C14"/>
    <w:rsid w:val="00657F95"/>
    <w:rsid w:val="006602C8"/>
    <w:rsid w:val="00660555"/>
    <w:rsid w:val="0066086E"/>
    <w:rsid w:val="0066156E"/>
    <w:rsid w:val="00661F84"/>
    <w:rsid w:val="006627AA"/>
    <w:rsid w:val="00662C48"/>
    <w:rsid w:val="00662F45"/>
    <w:rsid w:val="006639CB"/>
    <w:rsid w:val="00664168"/>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40F2"/>
    <w:rsid w:val="006741C9"/>
    <w:rsid w:val="006748AD"/>
    <w:rsid w:val="00674EAB"/>
    <w:rsid w:val="00674F30"/>
    <w:rsid w:val="006751A5"/>
    <w:rsid w:val="00676B5A"/>
    <w:rsid w:val="0067765F"/>
    <w:rsid w:val="00677E87"/>
    <w:rsid w:val="0068031B"/>
    <w:rsid w:val="0068056E"/>
    <w:rsid w:val="006808EF"/>
    <w:rsid w:val="00680947"/>
    <w:rsid w:val="00680B92"/>
    <w:rsid w:val="006812C5"/>
    <w:rsid w:val="00681E34"/>
    <w:rsid w:val="006822BA"/>
    <w:rsid w:val="006826C8"/>
    <w:rsid w:val="00682A1C"/>
    <w:rsid w:val="0068330A"/>
    <w:rsid w:val="00683321"/>
    <w:rsid w:val="00683554"/>
    <w:rsid w:val="00683E4D"/>
    <w:rsid w:val="00683F53"/>
    <w:rsid w:val="00683F68"/>
    <w:rsid w:val="006848A9"/>
    <w:rsid w:val="006858F3"/>
    <w:rsid w:val="00685983"/>
    <w:rsid w:val="006865A6"/>
    <w:rsid w:val="0068699D"/>
    <w:rsid w:val="00687331"/>
    <w:rsid w:val="00687734"/>
    <w:rsid w:val="00687C6D"/>
    <w:rsid w:val="00687C75"/>
    <w:rsid w:val="00687DF3"/>
    <w:rsid w:val="0069006E"/>
    <w:rsid w:val="00690A91"/>
    <w:rsid w:val="00690EE1"/>
    <w:rsid w:val="00691A48"/>
    <w:rsid w:val="006933F1"/>
    <w:rsid w:val="00693C9E"/>
    <w:rsid w:val="00693F23"/>
    <w:rsid w:val="0069417D"/>
    <w:rsid w:val="0069467D"/>
    <w:rsid w:val="00694D5B"/>
    <w:rsid w:val="006953EB"/>
    <w:rsid w:val="0069575A"/>
    <w:rsid w:val="00695B66"/>
    <w:rsid w:val="00695BE6"/>
    <w:rsid w:val="00696847"/>
    <w:rsid w:val="00696988"/>
    <w:rsid w:val="00696ABE"/>
    <w:rsid w:val="00696DB4"/>
    <w:rsid w:val="0069724B"/>
    <w:rsid w:val="006A0053"/>
    <w:rsid w:val="006A0570"/>
    <w:rsid w:val="006A0692"/>
    <w:rsid w:val="006A0722"/>
    <w:rsid w:val="006A0D6D"/>
    <w:rsid w:val="006A10F9"/>
    <w:rsid w:val="006A1210"/>
    <w:rsid w:val="006A16D0"/>
    <w:rsid w:val="006A1A58"/>
    <w:rsid w:val="006A31AB"/>
    <w:rsid w:val="006A4A8C"/>
    <w:rsid w:val="006A4A92"/>
    <w:rsid w:val="006A5051"/>
    <w:rsid w:val="006A6392"/>
    <w:rsid w:val="006A6F1D"/>
    <w:rsid w:val="006A7002"/>
    <w:rsid w:val="006A7086"/>
    <w:rsid w:val="006A78B9"/>
    <w:rsid w:val="006B05F5"/>
    <w:rsid w:val="006B0EA0"/>
    <w:rsid w:val="006B4165"/>
    <w:rsid w:val="006B4222"/>
    <w:rsid w:val="006B54CF"/>
    <w:rsid w:val="006B54D3"/>
    <w:rsid w:val="006B55AA"/>
    <w:rsid w:val="006B5C88"/>
    <w:rsid w:val="006B6937"/>
    <w:rsid w:val="006B749A"/>
    <w:rsid w:val="006C0BAE"/>
    <w:rsid w:val="006C12ED"/>
    <w:rsid w:val="006C1996"/>
    <w:rsid w:val="006C25FB"/>
    <w:rsid w:val="006C2623"/>
    <w:rsid w:val="006C2BAA"/>
    <w:rsid w:val="006C2C0B"/>
    <w:rsid w:val="006C2FE5"/>
    <w:rsid w:val="006C3460"/>
    <w:rsid w:val="006C3AFA"/>
    <w:rsid w:val="006C3E55"/>
    <w:rsid w:val="006C6679"/>
    <w:rsid w:val="006C7862"/>
    <w:rsid w:val="006C789F"/>
    <w:rsid w:val="006C78C6"/>
    <w:rsid w:val="006C79FC"/>
    <w:rsid w:val="006D0040"/>
    <w:rsid w:val="006D01ED"/>
    <w:rsid w:val="006D126B"/>
    <w:rsid w:val="006D1F87"/>
    <w:rsid w:val="006D25BB"/>
    <w:rsid w:val="006D2CA4"/>
    <w:rsid w:val="006D2CCC"/>
    <w:rsid w:val="006D3644"/>
    <w:rsid w:val="006D3E9A"/>
    <w:rsid w:val="006D4959"/>
    <w:rsid w:val="006D4A42"/>
    <w:rsid w:val="006D54B0"/>
    <w:rsid w:val="006D562A"/>
    <w:rsid w:val="006D5AF4"/>
    <w:rsid w:val="006D5C85"/>
    <w:rsid w:val="006D62B6"/>
    <w:rsid w:val="006D75A5"/>
    <w:rsid w:val="006D7A50"/>
    <w:rsid w:val="006D7DDB"/>
    <w:rsid w:val="006E021C"/>
    <w:rsid w:val="006E056E"/>
    <w:rsid w:val="006E08F2"/>
    <w:rsid w:val="006E095A"/>
    <w:rsid w:val="006E1026"/>
    <w:rsid w:val="006E10D7"/>
    <w:rsid w:val="006E1C5C"/>
    <w:rsid w:val="006E1EF7"/>
    <w:rsid w:val="006E24AC"/>
    <w:rsid w:val="006E4B71"/>
    <w:rsid w:val="006E538F"/>
    <w:rsid w:val="006E5B47"/>
    <w:rsid w:val="006E6413"/>
    <w:rsid w:val="006E6503"/>
    <w:rsid w:val="006E669E"/>
    <w:rsid w:val="006E6810"/>
    <w:rsid w:val="006E687C"/>
    <w:rsid w:val="006E69AD"/>
    <w:rsid w:val="006E6D3B"/>
    <w:rsid w:val="006E71EE"/>
    <w:rsid w:val="006E7478"/>
    <w:rsid w:val="006E7A12"/>
    <w:rsid w:val="006E7D4A"/>
    <w:rsid w:val="006F05E6"/>
    <w:rsid w:val="006F0B46"/>
    <w:rsid w:val="006F1BB7"/>
    <w:rsid w:val="006F2120"/>
    <w:rsid w:val="006F269A"/>
    <w:rsid w:val="006F27F3"/>
    <w:rsid w:val="006F307D"/>
    <w:rsid w:val="006F3197"/>
    <w:rsid w:val="006F390E"/>
    <w:rsid w:val="006F3D6B"/>
    <w:rsid w:val="006F3DE5"/>
    <w:rsid w:val="006F5E82"/>
    <w:rsid w:val="006F672C"/>
    <w:rsid w:val="006F6D4C"/>
    <w:rsid w:val="006F7083"/>
    <w:rsid w:val="006F755E"/>
    <w:rsid w:val="00700BCF"/>
    <w:rsid w:val="00700D6C"/>
    <w:rsid w:val="00701630"/>
    <w:rsid w:val="00701686"/>
    <w:rsid w:val="00701B1E"/>
    <w:rsid w:val="00702774"/>
    <w:rsid w:val="00703624"/>
    <w:rsid w:val="00703869"/>
    <w:rsid w:val="00704637"/>
    <w:rsid w:val="0070652D"/>
    <w:rsid w:val="0070745D"/>
    <w:rsid w:val="00707BDC"/>
    <w:rsid w:val="00707FCC"/>
    <w:rsid w:val="00711900"/>
    <w:rsid w:val="00711A59"/>
    <w:rsid w:val="00711CF4"/>
    <w:rsid w:val="00711D08"/>
    <w:rsid w:val="00712D7E"/>
    <w:rsid w:val="00712DB3"/>
    <w:rsid w:val="007138BC"/>
    <w:rsid w:val="007149B6"/>
    <w:rsid w:val="00714C96"/>
    <w:rsid w:val="00714E45"/>
    <w:rsid w:val="007152B4"/>
    <w:rsid w:val="0071548B"/>
    <w:rsid w:val="00716392"/>
    <w:rsid w:val="00716B9F"/>
    <w:rsid w:val="00716D27"/>
    <w:rsid w:val="00716F02"/>
    <w:rsid w:val="007172FF"/>
    <w:rsid w:val="00717520"/>
    <w:rsid w:val="007176AF"/>
    <w:rsid w:val="007179AA"/>
    <w:rsid w:val="00717FDE"/>
    <w:rsid w:val="00720854"/>
    <w:rsid w:val="0072087C"/>
    <w:rsid w:val="0072093A"/>
    <w:rsid w:val="00720DCF"/>
    <w:rsid w:val="0072154F"/>
    <w:rsid w:val="007217A6"/>
    <w:rsid w:val="00721DF0"/>
    <w:rsid w:val="00721F11"/>
    <w:rsid w:val="0072222D"/>
    <w:rsid w:val="00723FC2"/>
    <w:rsid w:val="00724635"/>
    <w:rsid w:val="007254D5"/>
    <w:rsid w:val="00725BB3"/>
    <w:rsid w:val="007263D1"/>
    <w:rsid w:val="007265D7"/>
    <w:rsid w:val="00726793"/>
    <w:rsid w:val="00726AC9"/>
    <w:rsid w:val="00727305"/>
    <w:rsid w:val="00727553"/>
    <w:rsid w:val="00727C2A"/>
    <w:rsid w:val="007322A3"/>
    <w:rsid w:val="0073291F"/>
    <w:rsid w:val="00732D2E"/>
    <w:rsid w:val="00733332"/>
    <w:rsid w:val="007338C7"/>
    <w:rsid w:val="00733C8E"/>
    <w:rsid w:val="0073755C"/>
    <w:rsid w:val="00737A16"/>
    <w:rsid w:val="00737DC0"/>
    <w:rsid w:val="00740C13"/>
    <w:rsid w:val="007412D0"/>
    <w:rsid w:val="007418C3"/>
    <w:rsid w:val="00741FE0"/>
    <w:rsid w:val="00742044"/>
    <w:rsid w:val="00742B71"/>
    <w:rsid w:val="00742C3B"/>
    <w:rsid w:val="00742DE1"/>
    <w:rsid w:val="007435A5"/>
    <w:rsid w:val="00743AFE"/>
    <w:rsid w:val="00743C50"/>
    <w:rsid w:val="00743EAE"/>
    <w:rsid w:val="007440C2"/>
    <w:rsid w:val="00744D0A"/>
    <w:rsid w:val="007450A6"/>
    <w:rsid w:val="00745863"/>
    <w:rsid w:val="00745F0E"/>
    <w:rsid w:val="0074633B"/>
    <w:rsid w:val="007469DC"/>
    <w:rsid w:val="00746DE3"/>
    <w:rsid w:val="00747390"/>
    <w:rsid w:val="00747776"/>
    <w:rsid w:val="007503F5"/>
    <w:rsid w:val="007504CB"/>
    <w:rsid w:val="0075090D"/>
    <w:rsid w:val="00750EFD"/>
    <w:rsid w:val="00753506"/>
    <w:rsid w:val="007537B6"/>
    <w:rsid w:val="00754046"/>
    <w:rsid w:val="00755183"/>
    <w:rsid w:val="00755607"/>
    <w:rsid w:val="00755B7A"/>
    <w:rsid w:val="007571C1"/>
    <w:rsid w:val="00757E26"/>
    <w:rsid w:val="007603E7"/>
    <w:rsid w:val="007606FB"/>
    <w:rsid w:val="007607B2"/>
    <w:rsid w:val="00761649"/>
    <w:rsid w:val="00761A89"/>
    <w:rsid w:val="00761E44"/>
    <w:rsid w:val="00762149"/>
    <w:rsid w:val="00762622"/>
    <w:rsid w:val="00762BF4"/>
    <w:rsid w:val="00762CC0"/>
    <w:rsid w:val="00763383"/>
    <w:rsid w:val="00763D03"/>
    <w:rsid w:val="00763FB0"/>
    <w:rsid w:val="00764534"/>
    <w:rsid w:val="00764D69"/>
    <w:rsid w:val="00765072"/>
    <w:rsid w:val="007654F1"/>
    <w:rsid w:val="00765C5F"/>
    <w:rsid w:val="00766AC8"/>
    <w:rsid w:val="00766F8E"/>
    <w:rsid w:val="00770796"/>
    <w:rsid w:val="00770F19"/>
    <w:rsid w:val="0077117A"/>
    <w:rsid w:val="00771779"/>
    <w:rsid w:val="00771C0C"/>
    <w:rsid w:val="00771D69"/>
    <w:rsid w:val="00772215"/>
    <w:rsid w:val="007728A7"/>
    <w:rsid w:val="00772922"/>
    <w:rsid w:val="00772E58"/>
    <w:rsid w:val="00772FCF"/>
    <w:rsid w:val="00773679"/>
    <w:rsid w:val="00773DE8"/>
    <w:rsid w:val="00774A74"/>
    <w:rsid w:val="00775275"/>
    <w:rsid w:val="00775472"/>
    <w:rsid w:val="007757D8"/>
    <w:rsid w:val="007759A8"/>
    <w:rsid w:val="007759D3"/>
    <w:rsid w:val="00776492"/>
    <w:rsid w:val="00776D34"/>
    <w:rsid w:val="0077733B"/>
    <w:rsid w:val="007776E4"/>
    <w:rsid w:val="00777926"/>
    <w:rsid w:val="00777984"/>
    <w:rsid w:val="00777B74"/>
    <w:rsid w:val="00777F8D"/>
    <w:rsid w:val="00780499"/>
    <w:rsid w:val="007815F9"/>
    <w:rsid w:val="00781735"/>
    <w:rsid w:val="007818C5"/>
    <w:rsid w:val="00782A22"/>
    <w:rsid w:val="00782ADD"/>
    <w:rsid w:val="00783017"/>
    <w:rsid w:val="00784628"/>
    <w:rsid w:val="00784B8A"/>
    <w:rsid w:val="007851B2"/>
    <w:rsid w:val="0078563A"/>
    <w:rsid w:val="00785989"/>
    <w:rsid w:val="00785A66"/>
    <w:rsid w:val="0078606F"/>
    <w:rsid w:val="007861E5"/>
    <w:rsid w:val="007869DD"/>
    <w:rsid w:val="00786A70"/>
    <w:rsid w:val="00786C1E"/>
    <w:rsid w:val="00786D71"/>
    <w:rsid w:val="00787055"/>
    <w:rsid w:val="00787BDD"/>
    <w:rsid w:val="00787CD7"/>
    <w:rsid w:val="00787DEF"/>
    <w:rsid w:val="0079001F"/>
    <w:rsid w:val="007901F1"/>
    <w:rsid w:val="007909F1"/>
    <w:rsid w:val="00790DD6"/>
    <w:rsid w:val="0079100C"/>
    <w:rsid w:val="00791375"/>
    <w:rsid w:val="0079156B"/>
    <w:rsid w:val="00791D66"/>
    <w:rsid w:val="007921CF"/>
    <w:rsid w:val="0079296F"/>
    <w:rsid w:val="00793CED"/>
    <w:rsid w:val="007940EB"/>
    <w:rsid w:val="00794737"/>
    <w:rsid w:val="00794A13"/>
    <w:rsid w:val="00794A88"/>
    <w:rsid w:val="0079560E"/>
    <w:rsid w:val="007957E6"/>
    <w:rsid w:val="0079586A"/>
    <w:rsid w:val="007965A8"/>
    <w:rsid w:val="007974CD"/>
    <w:rsid w:val="00797A76"/>
    <w:rsid w:val="00797E3A"/>
    <w:rsid w:val="007A0200"/>
    <w:rsid w:val="007A0D56"/>
    <w:rsid w:val="007A1039"/>
    <w:rsid w:val="007A1FE7"/>
    <w:rsid w:val="007A26FE"/>
    <w:rsid w:val="007A29F6"/>
    <w:rsid w:val="007A2CF7"/>
    <w:rsid w:val="007A2D4C"/>
    <w:rsid w:val="007A35C6"/>
    <w:rsid w:val="007A3A5B"/>
    <w:rsid w:val="007A3C93"/>
    <w:rsid w:val="007A4C39"/>
    <w:rsid w:val="007A4DD6"/>
    <w:rsid w:val="007A5FCC"/>
    <w:rsid w:val="007A7361"/>
    <w:rsid w:val="007A73BB"/>
    <w:rsid w:val="007A7C72"/>
    <w:rsid w:val="007A7E5A"/>
    <w:rsid w:val="007B035D"/>
    <w:rsid w:val="007B037F"/>
    <w:rsid w:val="007B04B6"/>
    <w:rsid w:val="007B0640"/>
    <w:rsid w:val="007B0C46"/>
    <w:rsid w:val="007B0CFB"/>
    <w:rsid w:val="007B0F5F"/>
    <w:rsid w:val="007B1E0D"/>
    <w:rsid w:val="007B2619"/>
    <w:rsid w:val="007B264F"/>
    <w:rsid w:val="007B31EA"/>
    <w:rsid w:val="007B3F3B"/>
    <w:rsid w:val="007B49C5"/>
    <w:rsid w:val="007B4E9C"/>
    <w:rsid w:val="007B54C3"/>
    <w:rsid w:val="007B6223"/>
    <w:rsid w:val="007B66F8"/>
    <w:rsid w:val="007B6C08"/>
    <w:rsid w:val="007B6D23"/>
    <w:rsid w:val="007B78A6"/>
    <w:rsid w:val="007B7AF4"/>
    <w:rsid w:val="007C0067"/>
    <w:rsid w:val="007C05D5"/>
    <w:rsid w:val="007C0DFF"/>
    <w:rsid w:val="007C1431"/>
    <w:rsid w:val="007C1B4C"/>
    <w:rsid w:val="007C1B6D"/>
    <w:rsid w:val="007C224B"/>
    <w:rsid w:val="007C2A1C"/>
    <w:rsid w:val="007C31E8"/>
    <w:rsid w:val="007C33E5"/>
    <w:rsid w:val="007C5190"/>
    <w:rsid w:val="007C601D"/>
    <w:rsid w:val="007C60CE"/>
    <w:rsid w:val="007C622E"/>
    <w:rsid w:val="007C66E4"/>
    <w:rsid w:val="007C71FE"/>
    <w:rsid w:val="007C7458"/>
    <w:rsid w:val="007C7691"/>
    <w:rsid w:val="007D0BCD"/>
    <w:rsid w:val="007D1141"/>
    <w:rsid w:val="007D1A45"/>
    <w:rsid w:val="007D1FA2"/>
    <w:rsid w:val="007D2A0F"/>
    <w:rsid w:val="007D2AEB"/>
    <w:rsid w:val="007D2E79"/>
    <w:rsid w:val="007D2F3A"/>
    <w:rsid w:val="007D3440"/>
    <w:rsid w:val="007D3872"/>
    <w:rsid w:val="007D3C1E"/>
    <w:rsid w:val="007D45E3"/>
    <w:rsid w:val="007D55FB"/>
    <w:rsid w:val="007D5F74"/>
    <w:rsid w:val="007D692B"/>
    <w:rsid w:val="007D6B85"/>
    <w:rsid w:val="007D6CC3"/>
    <w:rsid w:val="007E0411"/>
    <w:rsid w:val="007E0455"/>
    <w:rsid w:val="007E0976"/>
    <w:rsid w:val="007E2564"/>
    <w:rsid w:val="007E29D9"/>
    <w:rsid w:val="007E2F90"/>
    <w:rsid w:val="007E34E8"/>
    <w:rsid w:val="007E35B0"/>
    <w:rsid w:val="007E55F3"/>
    <w:rsid w:val="007E5B46"/>
    <w:rsid w:val="007E5CCB"/>
    <w:rsid w:val="007E5F0C"/>
    <w:rsid w:val="007E63F7"/>
    <w:rsid w:val="007E72AA"/>
    <w:rsid w:val="007E7E49"/>
    <w:rsid w:val="007F036A"/>
    <w:rsid w:val="007F0A71"/>
    <w:rsid w:val="007F0BB3"/>
    <w:rsid w:val="007F0C7E"/>
    <w:rsid w:val="007F17F9"/>
    <w:rsid w:val="007F23DA"/>
    <w:rsid w:val="007F2BE2"/>
    <w:rsid w:val="007F33AB"/>
    <w:rsid w:val="007F4158"/>
    <w:rsid w:val="007F41E3"/>
    <w:rsid w:val="007F51A0"/>
    <w:rsid w:val="007F5726"/>
    <w:rsid w:val="007F5C4F"/>
    <w:rsid w:val="007F6E22"/>
    <w:rsid w:val="0080034D"/>
    <w:rsid w:val="0080083C"/>
    <w:rsid w:val="008009AE"/>
    <w:rsid w:val="00800C77"/>
    <w:rsid w:val="0080209D"/>
    <w:rsid w:val="008022CC"/>
    <w:rsid w:val="0080263F"/>
    <w:rsid w:val="00802E04"/>
    <w:rsid w:val="008031EF"/>
    <w:rsid w:val="00803372"/>
    <w:rsid w:val="008033DF"/>
    <w:rsid w:val="00803E4B"/>
    <w:rsid w:val="00803FC4"/>
    <w:rsid w:val="00805884"/>
    <w:rsid w:val="00806011"/>
    <w:rsid w:val="0080657E"/>
    <w:rsid w:val="00806802"/>
    <w:rsid w:val="00807179"/>
    <w:rsid w:val="00807C31"/>
    <w:rsid w:val="00807D22"/>
    <w:rsid w:val="00807E4D"/>
    <w:rsid w:val="00807F03"/>
    <w:rsid w:val="00810A3D"/>
    <w:rsid w:val="00810D75"/>
    <w:rsid w:val="00812192"/>
    <w:rsid w:val="00812269"/>
    <w:rsid w:val="008122C0"/>
    <w:rsid w:val="00812E1C"/>
    <w:rsid w:val="00813D4F"/>
    <w:rsid w:val="0081424D"/>
    <w:rsid w:val="00814287"/>
    <w:rsid w:val="00814304"/>
    <w:rsid w:val="00814345"/>
    <w:rsid w:val="00815D77"/>
    <w:rsid w:val="0081697B"/>
    <w:rsid w:val="00816DEA"/>
    <w:rsid w:val="00817493"/>
    <w:rsid w:val="00817945"/>
    <w:rsid w:val="00817EF0"/>
    <w:rsid w:val="0082060D"/>
    <w:rsid w:val="0082078D"/>
    <w:rsid w:val="00820892"/>
    <w:rsid w:val="00820B84"/>
    <w:rsid w:val="00820DED"/>
    <w:rsid w:val="00821ECE"/>
    <w:rsid w:val="008222D0"/>
    <w:rsid w:val="00822BA0"/>
    <w:rsid w:val="00823A8A"/>
    <w:rsid w:val="00823F75"/>
    <w:rsid w:val="008250D2"/>
    <w:rsid w:val="00825DDA"/>
    <w:rsid w:val="0082641B"/>
    <w:rsid w:val="00826A79"/>
    <w:rsid w:val="00827474"/>
    <w:rsid w:val="008278D6"/>
    <w:rsid w:val="00827F63"/>
    <w:rsid w:val="008301F6"/>
    <w:rsid w:val="0083026A"/>
    <w:rsid w:val="00830382"/>
    <w:rsid w:val="008304EC"/>
    <w:rsid w:val="008314AC"/>
    <w:rsid w:val="0083291C"/>
    <w:rsid w:val="00833497"/>
    <w:rsid w:val="00834954"/>
    <w:rsid w:val="00834FE9"/>
    <w:rsid w:val="00835488"/>
    <w:rsid w:val="008356E9"/>
    <w:rsid w:val="00835709"/>
    <w:rsid w:val="00836615"/>
    <w:rsid w:val="00836F13"/>
    <w:rsid w:val="008377D0"/>
    <w:rsid w:val="00841497"/>
    <w:rsid w:val="00841783"/>
    <w:rsid w:val="00841C24"/>
    <w:rsid w:val="00841EAA"/>
    <w:rsid w:val="00844340"/>
    <w:rsid w:val="008453E8"/>
    <w:rsid w:val="00845783"/>
    <w:rsid w:val="00845C2F"/>
    <w:rsid w:val="00845FDD"/>
    <w:rsid w:val="00845FFB"/>
    <w:rsid w:val="008460CA"/>
    <w:rsid w:val="008460EA"/>
    <w:rsid w:val="00846BB7"/>
    <w:rsid w:val="008474B2"/>
    <w:rsid w:val="008478D1"/>
    <w:rsid w:val="00847A64"/>
    <w:rsid w:val="00847F38"/>
    <w:rsid w:val="00850724"/>
    <w:rsid w:val="00850FC7"/>
    <w:rsid w:val="008511EB"/>
    <w:rsid w:val="00851A08"/>
    <w:rsid w:val="00851FD8"/>
    <w:rsid w:val="008522E9"/>
    <w:rsid w:val="008523DF"/>
    <w:rsid w:val="00852BED"/>
    <w:rsid w:val="00852DD7"/>
    <w:rsid w:val="00852E47"/>
    <w:rsid w:val="00852FFE"/>
    <w:rsid w:val="0085343B"/>
    <w:rsid w:val="00853514"/>
    <w:rsid w:val="00853D6C"/>
    <w:rsid w:val="0085400F"/>
    <w:rsid w:val="008542AE"/>
    <w:rsid w:val="00854BE9"/>
    <w:rsid w:val="00854CFB"/>
    <w:rsid w:val="00855CE4"/>
    <w:rsid w:val="00855EEB"/>
    <w:rsid w:val="008562F9"/>
    <w:rsid w:val="008567E5"/>
    <w:rsid w:val="00856B76"/>
    <w:rsid w:val="00857435"/>
    <w:rsid w:val="00857DB8"/>
    <w:rsid w:val="008604C6"/>
    <w:rsid w:val="008609C8"/>
    <w:rsid w:val="00860D55"/>
    <w:rsid w:val="0086114C"/>
    <w:rsid w:val="008614D0"/>
    <w:rsid w:val="00861BCB"/>
    <w:rsid w:val="00861E9C"/>
    <w:rsid w:val="00861FF0"/>
    <w:rsid w:val="0086235D"/>
    <w:rsid w:val="008624BD"/>
    <w:rsid w:val="00862641"/>
    <w:rsid w:val="00862749"/>
    <w:rsid w:val="0086278D"/>
    <w:rsid w:val="00863089"/>
    <w:rsid w:val="0086318F"/>
    <w:rsid w:val="00863A07"/>
    <w:rsid w:val="00863E11"/>
    <w:rsid w:val="00864215"/>
    <w:rsid w:val="00864492"/>
    <w:rsid w:val="00864495"/>
    <w:rsid w:val="00864946"/>
    <w:rsid w:val="00864CB7"/>
    <w:rsid w:val="0086531F"/>
    <w:rsid w:val="008657EB"/>
    <w:rsid w:val="008674B0"/>
    <w:rsid w:val="00867B64"/>
    <w:rsid w:val="00867CD7"/>
    <w:rsid w:val="00867FB2"/>
    <w:rsid w:val="0087054E"/>
    <w:rsid w:val="00870A23"/>
    <w:rsid w:val="0087184A"/>
    <w:rsid w:val="00872123"/>
    <w:rsid w:val="008721F4"/>
    <w:rsid w:val="00872CF3"/>
    <w:rsid w:val="00872E8C"/>
    <w:rsid w:val="008735FF"/>
    <w:rsid w:val="00873941"/>
    <w:rsid w:val="00873A68"/>
    <w:rsid w:val="008742CC"/>
    <w:rsid w:val="00874897"/>
    <w:rsid w:val="00875329"/>
    <w:rsid w:val="008757FD"/>
    <w:rsid w:val="00875980"/>
    <w:rsid w:val="008763B6"/>
    <w:rsid w:val="00876ECB"/>
    <w:rsid w:val="008770EE"/>
    <w:rsid w:val="008773AC"/>
    <w:rsid w:val="00877417"/>
    <w:rsid w:val="00877D05"/>
    <w:rsid w:val="00880160"/>
    <w:rsid w:val="008806E7"/>
    <w:rsid w:val="0088127F"/>
    <w:rsid w:val="0088263B"/>
    <w:rsid w:val="00882A62"/>
    <w:rsid w:val="00883083"/>
    <w:rsid w:val="008835FF"/>
    <w:rsid w:val="00883C39"/>
    <w:rsid w:val="00883EB3"/>
    <w:rsid w:val="00884616"/>
    <w:rsid w:val="00884865"/>
    <w:rsid w:val="00884AED"/>
    <w:rsid w:val="00884CA3"/>
    <w:rsid w:val="00884EC0"/>
    <w:rsid w:val="008857AB"/>
    <w:rsid w:val="00885FFE"/>
    <w:rsid w:val="00886428"/>
    <w:rsid w:val="008865CF"/>
    <w:rsid w:val="00886729"/>
    <w:rsid w:val="00887AC9"/>
    <w:rsid w:val="00887E2E"/>
    <w:rsid w:val="0089014B"/>
    <w:rsid w:val="008908D2"/>
    <w:rsid w:val="00890F8F"/>
    <w:rsid w:val="0089243E"/>
    <w:rsid w:val="00892CE2"/>
    <w:rsid w:val="00892DD0"/>
    <w:rsid w:val="00893176"/>
    <w:rsid w:val="0089348B"/>
    <w:rsid w:val="00893A76"/>
    <w:rsid w:val="008943BD"/>
    <w:rsid w:val="00895BE2"/>
    <w:rsid w:val="008963B7"/>
    <w:rsid w:val="008967A5"/>
    <w:rsid w:val="00897C0E"/>
    <w:rsid w:val="008A0472"/>
    <w:rsid w:val="008A0B59"/>
    <w:rsid w:val="008A0CDA"/>
    <w:rsid w:val="008A1C55"/>
    <w:rsid w:val="008A1D5D"/>
    <w:rsid w:val="008A1EB3"/>
    <w:rsid w:val="008A29E3"/>
    <w:rsid w:val="008A2E8C"/>
    <w:rsid w:val="008A4270"/>
    <w:rsid w:val="008A44DC"/>
    <w:rsid w:val="008A463C"/>
    <w:rsid w:val="008A592F"/>
    <w:rsid w:val="008A6004"/>
    <w:rsid w:val="008A610C"/>
    <w:rsid w:val="008A655F"/>
    <w:rsid w:val="008A6BAA"/>
    <w:rsid w:val="008A6DC0"/>
    <w:rsid w:val="008A6E5C"/>
    <w:rsid w:val="008A7AA5"/>
    <w:rsid w:val="008A7C1B"/>
    <w:rsid w:val="008A7CD6"/>
    <w:rsid w:val="008B04D8"/>
    <w:rsid w:val="008B20BE"/>
    <w:rsid w:val="008B217F"/>
    <w:rsid w:val="008B22EB"/>
    <w:rsid w:val="008B2664"/>
    <w:rsid w:val="008B34D9"/>
    <w:rsid w:val="008B362C"/>
    <w:rsid w:val="008B3E03"/>
    <w:rsid w:val="008B439C"/>
    <w:rsid w:val="008B5708"/>
    <w:rsid w:val="008B5DF3"/>
    <w:rsid w:val="008B60E3"/>
    <w:rsid w:val="008B694A"/>
    <w:rsid w:val="008B6956"/>
    <w:rsid w:val="008B69E3"/>
    <w:rsid w:val="008B6A29"/>
    <w:rsid w:val="008B6BF2"/>
    <w:rsid w:val="008B73C9"/>
    <w:rsid w:val="008B75DF"/>
    <w:rsid w:val="008B7809"/>
    <w:rsid w:val="008B7DD7"/>
    <w:rsid w:val="008C09CD"/>
    <w:rsid w:val="008C2CF4"/>
    <w:rsid w:val="008C2E85"/>
    <w:rsid w:val="008C31EA"/>
    <w:rsid w:val="008C3563"/>
    <w:rsid w:val="008C3ADB"/>
    <w:rsid w:val="008C4785"/>
    <w:rsid w:val="008C555E"/>
    <w:rsid w:val="008C568B"/>
    <w:rsid w:val="008C6149"/>
    <w:rsid w:val="008C6343"/>
    <w:rsid w:val="008C667B"/>
    <w:rsid w:val="008C6AE3"/>
    <w:rsid w:val="008C6B75"/>
    <w:rsid w:val="008C6DB3"/>
    <w:rsid w:val="008C6E62"/>
    <w:rsid w:val="008C79CA"/>
    <w:rsid w:val="008C7B3D"/>
    <w:rsid w:val="008C7FBA"/>
    <w:rsid w:val="008C7FD4"/>
    <w:rsid w:val="008D0442"/>
    <w:rsid w:val="008D04D2"/>
    <w:rsid w:val="008D06A4"/>
    <w:rsid w:val="008D0837"/>
    <w:rsid w:val="008D2846"/>
    <w:rsid w:val="008D2BBC"/>
    <w:rsid w:val="008D2D1A"/>
    <w:rsid w:val="008D30F5"/>
    <w:rsid w:val="008D36B2"/>
    <w:rsid w:val="008D4549"/>
    <w:rsid w:val="008D48DE"/>
    <w:rsid w:val="008D4960"/>
    <w:rsid w:val="008D4E22"/>
    <w:rsid w:val="008D53AF"/>
    <w:rsid w:val="008D5780"/>
    <w:rsid w:val="008D622D"/>
    <w:rsid w:val="008D6723"/>
    <w:rsid w:val="008D6888"/>
    <w:rsid w:val="008D6E8F"/>
    <w:rsid w:val="008D70A6"/>
    <w:rsid w:val="008D7ECE"/>
    <w:rsid w:val="008E029A"/>
    <w:rsid w:val="008E0BA8"/>
    <w:rsid w:val="008E13DF"/>
    <w:rsid w:val="008E19AF"/>
    <w:rsid w:val="008E22E7"/>
    <w:rsid w:val="008E2542"/>
    <w:rsid w:val="008E2947"/>
    <w:rsid w:val="008E2D3E"/>
    <w:rsid w:val="008E2D6C"/>
    <w:rsid w:val="008E38E5"/>
    <w:rsid w:val="008E4E02"/>
    <w:rsid w:val="008E5A43"/>
    <w:rsid w:val="008E5D74"/>
    <w:rsid w:val="008E5D8F"/>
    <w:rsid w:val="008E6220"/>
    <w:rsid w:val="008E6BE4"/>
    <w:rsid w:val="008E6F6D"/>
    <w:rsid w:val="008E7768"/>
    <w:rsid w:val="008E787F"/>
    <w:rsid w:val="008E7A77"/>
    <w:rsid w:val="008E7EF7"/>
    <w:rsid w:val="008F01AA"/>
    <w:rsid w:val="008F0371"/>
    <w:rsid w:val="008F0D37"/>
    <w:rsid w:val="008F1527"/>
    <w:rsid w:val="008F16E8"/>
    <w:rsid w:val="008F1CE1"/>
    <w:rsid w:val="008F1FCD"/>
    <w:rsid w:val="008F27BD"/>
    <w:rsid w:val="008F2ACD"/>
    <w:rsid w:val="008F4578"/>
    <w:rsid w:val="008F4785"/>
    <w:rsid w:val="008F4DB4"/>
    <w:rsid w:val="008F4E6C"/>
    <w:rsid w:val="008F4FC7"/>
    <w:rsid w:val="008F4FE2"/>
    <w:rsid w:val="008F5AE5"/>
    <w:rsid w:val="008F5CA2"/>
    <w:rsid w:val="008F5D2F"/>
    <w:rsid w:val="008F729A"/>
    <w:rsid w:val="008F77B1"/>
    <w:rsid w:val="00900396"/>
    <w:rsid w:val="00900CB2"/>
    <w:rsid w:val="00902DE7"/>
    <w:rsid w:val="0090322F"/>
    <w:rsid w:val="009038FD"/>
    <w:rsid w:val="00903C58"/>
    <w:rsid w:val="00903E9D"/>
    <w:rsid w:val="00904007"/>
    <w:rsid w:val="00904D38"/>
    <w:rsid w:val="009050D7"/>
    <w:rsid w:val="00905E08"/>
    <w:rsid w:val="0090639E"/>
    <w:rsid w:val="00906EB5"/>
    <w:rsid w:val="00907783"/>
    <w:rsid w:val="00907801"/>
    <w:rsid w:val="0090783A"/>
    <w:rsid w:val="00907956"/>
    <w:rsid w:val="00907CC5"/>
    <w:rsid w:val="00910BE1"/>
    <w:rsid w:val="00910DBD"/>
    <w:rsid w:val="009115C3"/>
    <w:rsid w:val="00911D35"/>
    <w:rsid w:val="0091230A"/>
    <w:rsid w:val="00912400"/>
    <w:rsid w:val="00912645"/>
    <w:rsid w:val="00913472"/>
    <w:rsid w:val="00914233"/>
    <w:rsid w:val="00914759"/>
    <w:rsid w:val="0091648A"/>
    <w:rsid w:val="00916C2E"/>
    <w:rsid w:val="009171CD"/>
    <w:rsid w:val="00917446"/>
    <w:rsid w:val="009202B2"/>
    <w:rsid w:val="00920EC7"/>
    <w:rsid w:val="00921746"/>
    <w:rsid w:val="00921A0D"/>
    <w:rsid w:val="00921BB0"/>
    <w:rsid w:val="00922334"/>
    <w:rsid w:val="00922E25"/>
    <w:rsid w:val="00923826"/>
    <w:rsid w:val="00923CBA"/>
    <w:rsid w:val="00924912"/>
    <w:rsid w:val="00925737"/>
    <w:rsid w:val="009270FE"/>
    <w:rsid w:val="0092717D"/>
    <w:rsid w:val="00927180"/>
    <w:rsid w:val="009306D8"/>
    <w:rsid w:val="00930A7C"/>
    <w:rsid w:val="00930AD4"/>
    <w:rsid w:val="009312D5"/>
    <w:rsid w:val="00931A96"/>
    <w:rsid w:val="009328EA"/>
    <w:rsid w:val="00933666"/>
    <w:rsid w:val="00933A51"/>
    <w:rsid w:val="00933C2F"/>
    <w:rsid w:val="0093438C"/>
    <w:rsid w:val="0093479F"/>
    <w:rsid w:val="00934901"/>
    <w:rsid w:val="00934BE7"/>
    <w:rsid w:val="00936E22"/>
    <w:rsid w:val="009370AA"/>
    <w:rsid w:val="00937108"/>
    <w:rsid w:val="0093731E"/>
    <w:rsid w:val="00937C68"/>
    <w:rsid w:val="0094014F"/>
    <w:rsid w:val="0094040B"/>
    <w:rsid w:val="00940FD0"/>
    <w:rsid w:val="00942655"/>
    <w:rsid w:val="0094440A"/>
    <w:rsid w:val="00944486"/>
    <w:rsid w:val="00944C46"/>
    <w:rsid w:val="00944DA0"/>
    <w:rsid w:val="00944FB3"/>
    <w:rsid w:val="009452BF"/>
    <w:rsid w:val="00946578"/>
    <w:rsid w:val="0095025F"/>
    <w:rsid w:val="00950E01"/>
    <w:rsid w:val="00951BFC"/>
    <w:rsid w:val="00951C35"/>
    <w:rsid w:val="0095213E"/>
    <w:rsid w:val="0095245A"/>
    <w:rsid w:val="00952AAE"/>
    <w:rsid w:val="00953AD3"/>
    <w:rsid w:val="00953E1E"/>
    <w:rsid w:val="00953FBF"/>
    <w:rsid w:val="00954586"/>
    <w:rsid w:val="00954DA6"/>
    <w:rsid w:val="00955559"/>
    <w:rsid w:val="009557C0"/>
    <w:rsid w:val="00955A75"/>
    <w:rsid w:val="00955E29"/>
    <w:rsid w:val="009572C8"/>
    <w:rsid w:val="00957482"/>
    <w:rsid w:val="009602A7"/>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71112"/>
    <w:rsid w:val="0097214D"/>
    <w:rsid w:val="00972394"/>
    <w:rsid w:val="009728AE"/>
    <w:rsid w:val="00972A76"/>
    <w:rsid w:val="009730B7"/>
    <w:rsid w:val="00973125"/>
    <w:rsid w:val="00973F7A"/>
    <w:rsid w:val="00973FE2"/>
    <w:rsid w:val="00974E12"/>
    <w:rsid w:val="00975615"/>
    <w:rsid w:val="0097689B"/>
    <w:rsid w:val="00976A31"/>
    <w:rsid w:val="00976B75"/>
    <w:rsid w:val="0097751B"/>
    <w:rsid w:val="009778E6"/>
    <w:rsid w:val="00977CC8"/>
    <w:rsid w:val="00981830"/>
    <w:rsid w:val="00981B16"/>
    <w:rsid w:val="00982020"/>
    <w:rsid w:val="0098289E"/>
    <w:rsid w:val="00983407"/>
    <w:rsid w:val="00983761"/>
    <w:rsid w:val="00983CE9"/>
    <w:rsid w:val="00984158"/>
    <w:rsid w:val="009841D1"/>
    <w:rsid w:val="00984588"/>
    <w:rsid w:val="009848B4"/>
    <w:rsid w:val="00985007"/>
    <w:rsid w:val="00985288"/>
    <w:rsid w:val="00985934"/>
    <w:rsid w:val="00985E94"/>
    <w:rsid w:val="00985EA6"/>
    <w:rsid w:val="00986240"/>
    <w:rsid w:val="00986495"/>
    <w:rsid w:val="00986F0A"/>
    <w:rsid w:val="00987066"/>
    <w:rsid w:val="00987343"/>
    <w:rsid w:val="00987356"/>
    <w:rsid w:val="00987D1A"/>
    <w:rsid w:val="00990380"/>
    <w:rsid w:val="009904DD"/>
    <w:rsid w:val="009909BE"/>
    <w:rsid w:val="00991BCC"/>
    <w:rsid w:val="00992500"/>
    <w:rsid w:val="0099271D"/>
    <w:rsid w:val="009930D6"/>
    <w:rsid w:val="0099312D"/>
    <w:rsid w:val="00993560"/>
    <w:rsid w:val="00993FD2"/>
    <w:rsid w:val="0099412A"/>
    <w:rsid w:val="00994194"/>
    <w:rsid w:val="009948B7"/>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2A44"/>
    <w:rsid w:val="009A3111"/>
    <w:rsid w:val="009A36CB"/>
    <w:rsid w:val="009A38DA"/>
    <w:rsid w:val="009A3998"/>
    <w:rsid w:val="009A3A78"/>
    <w:rsid w:val="009A3E4F"/>
    <w:rsid w:val="009A4E6F"/>
    <w:rsid w:val="009A57C3"/>
    <w:rsid w:val="009A5801"/>
    <w:rsid w:val="009A687B"/>
    <w:rsid w:val="009A6884"/>
    <w:rsid w:val="009A7C2B"/>
    <w:rsid w:val="009B0A8C"/>
    <w:rsid w:val="009B10DD"/>
    <w:rsid w:val="009B11A8"/>
    <w:rsid w:val="009B1E8D"/>
    <w:rsid w:val="009B22B6"/>
    <w:rsid w:val="009B2930"/>
    <w:rsid w:val="009B2A25"/>
    <w:rsid w:val="009B3250"/>
    <w:rsid w:val="009B3560"/>
    <w:rsid w:val="009B36D2"/>
    <w:rsid w:val="009B5401"/>
    <w:rsid w:val="009B59F8"/>
    <w:rsid w:val="009B603F"/>
    <w:rsid w:val="009B622F"/>
    <w:rsid w:val="009B647B"/>
    <w:rsid w:val="009B67CA"/>
    <w:rsid w:val="009B717B"/>
    <w:rsid w:val="009B77A4"/>
    <w:rsid w:val="009B784F"/>
    <w:rsid w:val="009B7A17"/>
    <w:rsid w:val="009B7A6C"/>
    <w:rsid w:val="009C000C"/>
    <w:rsid w:val="009C10C2"/>
    <w:rsid w:val="009C11EF"/>
    <w:rsid w:val="009C1CE7"/>
    <w:rsid w:val="009C2F94"/>
    <w:rsid w:val="009C341A"/>
    <w:rsid w:val="009C3DA6"/>
    <w:rsid w:val="009C499F"/>
    <w:rsid w:val="009C4D2B"/>
    <w:rsid w:val="009C4F58"/>
    <w:rsid w:val="009C54C5"/>
    <w:rsid w:val="009C6A37"/>
    <w:rsid w:val="009C71D4"/>
    <w:rsid w:val="009C7364"/>
    <w:rsid w:val="009C79D6"/>
    <w:rsid w:val="009C7D2B"/>
    <w:rsid w:val="009D0C5C"/>
    <w:rsid w:val="009D12F4"/>
    <w:rsid w:val="009D1486"/>
    <w:rsid w:val="009D18C3"/>
    <w:rsid w:val="009D1C49"/>
    <w:rsid w:val="009D1DC6"/>
    <w:rsid w:val="009D1EF3"/>
    <w:rsid w:val="009D2813"/>
    <w:rsid w:val="009D2B54"/>
    <w:rsid w:val="009D41CD"/>
    <w:rsid w:val="009D5549"/>
    <w:rsid w:val="009D57FE"/>
    <w:rsid w:val="009D5A16"/>
    <w:rsid w:val="009D5D52"/>
    <w:rsid w:val="009D66F7"/>
    <w:rsid w:val="009D6B94"/>
    <w:rsid w:val="009D6EFD"/>
    <w:rsid w:val="009D6FB2"/>
    <w:rsid w:val="009D72B5"/>
    <w:rsid w:val="009D7522"/>
    <w:rsid w:val="009D7637"/>
    <w:rsid w:val="009D7690"/>
    <w:rsid w:val="009D76F8"/>
    <w:rsid w:val="009E0880"/>
    <w:rsid w:val="009E15F4"/>
    <w:rsid w:val="009E1967"/>
    <w:rsid w:val="009E1FDC"/>
    <w:rsid w:val="009E272C"/>
    <w:rsid w:val="009E282D"/>
    <w:rsid w:val="009E2DFC"/>
    <w:rsid w:val="009E2F17"/>
    <w:rsid w:val="009E2F92"/>
    <w:rsid w:val="009E39C8"/>
    <w:rsid w:val="009E49F5"/>
    <w:rsid w:val="009E5838"/>
    <w:rsid w:val="009E5988"/>
    <w:rsid w:val="009E6183"/>
    <w:rsid w:val="009E61F3"/>
    <w:rsid w:val="009E66C1"/>
    <w:rsid w:val="009E7F00"/>
    <w:rsid w:val="009F0774"/>
    <w:rsid w:val="009F1785"/>
    <w:rsid w:val="009F2274"/>
    <w:rsid w:val="009F26B4"/>
    <w:rsid w:val="009F2E66"/>
    <w:rsid w:val="009F2FA3"/>
    <w:rsid w:val="009F36DC"/>
    <w:rsid w:val="009F3960"/>
    <w:rsid w:val="009F447B"/>
    <w:rsid w:val="009F4805"/>
    <w:rsid w:val="009F4B5C"/>
    <w:rsid w:val="009F4BC9"/>
    <w:rsid w:val="009F4E82"/>
    <w:rsid w:val="009F53F5"/>
    <w:rsid w:val="009F58E4"/>
    <w:rsid w:val="009F6443"/>
    <w:rsid w:val="009F668D"/>
    <w:rsid w:val="009F6A67"/>
    <w:rsid w:val="009F770D"/>
    <w:rsid w:val="009F7F98"/>
    <w:rsid w:val="00A00CA2"/>
    <w:rsid w:val="00A00D1A"/>
    <w:rsid w:val="00A00D1D"/>
    <w:rsid w:val="00A00DB1"/>
    <w:rsid w:val="00A00DE7"/>
    <w:rsid w:val="00A00F16"/>
    <w:rsid w:val="00A01FE6"/>
    <w:rsid w:val="00A033D4"/>
    <w:rsid w:val="00A03A4C"/>
    <w:rsid w:val="00A05159"/>
    <w:rsid w:val="00A05B62"/>
    <w:rsid w:val="00A05ECE"/>
    <w:rsid w:val="00A06033"/>
    <w:rsid w:val="00A06803"/>
    <w:rsid w:val="00A070AD"/>
    <w:rsid w:val="00A0742B"/>
    <w:rsid w:val="00A113E0"/>
    <w:rsid w:val="00A1188E"/>
    <w:rsid w:val="00A11C4B"/>
    <w:rsid w:val="00A11C92"/>
    <w:rsid w:val="00A11D8B"/>
    <w:rsid w:val="00A14106"/>
    <w:rsid w:val="00A141AB"/>
    <w:rsid w:val="00A17BA4"/>
    <w:rsid w:val="00A20350"/>
    <w:rsid w:val="00A2055F"/>
    <w:rsid w:val="00A20811"/>
    <w:rsid w:val="00A20AF1"/>
    <w:rsid w:val="00A215A0"/>
    <w:rsid w:val="00A219CE"/>
    <w:rsid w:val="00A21B46"/>
    <w:rsid w:val="00A21D49"/>
    <w:rsid w:val="00A2229C"/>
    <w:rsid w:val="00A22500"/>
    <w:rsid w:val="00A243FD"/>
    <w:rsid w:val="00A24B30"/>
    <w:rsid w:val="00A25937"/>
    <w:rsid w:val="00A25C8B"/>
    <w:rsid w:val="00A263D5"/>
    <w:rsid w:val="00A26C6D"/>
    <w:rsid w:val="00A26E0B"/>
    <w:rsid w:val="00A2729B"/>
    <w:rsid w:val="00A27AB9"/>
    <w:rsid w:val="00A303E4"/>
    <w:rsid w:val="00A30ABF"/>
    <w:rsid w:val="00A32445"/>
    <w:rsid w:val="00A32648"/>
    <w:rsid w:val="00A32F79"/>
    <w:rsid w:val="00A33259"/>
    <w:rsid w:val="00A33E12"/>
    <w:rsid w:val="00A34C9A"/>
    <w:rsid w:val="00A358D0"/>
    <w:rsid w:val="00A359FF"/>
    <w:rsid w:val="00A35B57"/>
    <w:rsid w:val="00A363C0"/>
    <w:rsid w:val="00A366DF"/>
    <w:rsid w:val="00A3721A"/>
    <w:rsid w:val="00A3723E"/>
    <w:rsid w:val="00A3763E"/>
    <w:rsid w:val="00A401AF"/>
    <w:rsid w:val="00A4027E"/>
    <w:rsid w:val="00A40D88"/>
    <w:rsid w:val="00A41DDD"/>
    <w:rsid w:val="00A42ABF"/>
    <w:rsid w:val="00A434EE"/>
    <w:rsid w:val="00A44117"/>
    <w:rsid w:val="00A442BB"/>
    <w:rsid w:val="00A44962"/>
    <w:rsid w:val="00A4518F"/>
    <w:rsid w:val="00A4530B"/>
    <w:rsid w:val="00A45616"/>
    <w:rsid w:val="00A45B08"/>
    <w:rsid w:val="00A45ECA"/>
    <w:rsid w:val="00A45F2B"/>
    <w:rsid w:val="00A460B1"/>
    <w:rsid w:val="00A4651F"/>
    <w:rsid w:val="00A46FB7"/>
    <w:rsid w:val="00A47844"/>
    <w:rsid w:val="00A50630"/>
    <w:rsid w:val="00A50ADB"/>
    <w:rsid w:val="00A50D61"/>
    <w:rsid w:val="00A50DAE"/>
    <w:rsid w:val="00A51336"/>
    <w:rsid w:val="00A5202E"/>
    <w:rsid w:val="00A525E6"/>
    <w:rsid w:val="00A53816"/>
    <w:rsid w:val="00A53ED1"/>
    <w:rsid w:val="00A54F0D"/>
    <w:rsid w:val="00A5564F"/>
    <w:rsid w:val="00A5687B"/>
    <w:rsid w:val="00A57616"/>
    <w:rsid w:val="00A60988"/>
    <w:rsid w:val="00A60A59"/>
    <w:rsid w:val="00A60B49"/>
    <w:rsid w:val="00A60E9B"/>
    <w:rsid w:val="00A61789"/>
    <w:rsid w:val="00A618CD"/>
    <w:rsid w:val="00A61AAF"/>
    <w:rsid w:val="00A61E4D"/>
    <w:rsid w:val="00A623D3"/>
    <w:rsid w:val="00A62849"/>
    <w:rsid w:val="00A62A06"/>
    <w:rsid w:val="00A62BD5"/>
    <w:rsid w:val="00A63F69"/>
    <w:rsid w:val="00A64269"/>
    <w:rsid w:val="00A6451E"/>
    <w:rsid w:val="00A646DC"/>
    <w:rsid w:val="00A650EE"/>
    <w:rsid w:val="00A65405"/>
    <w:rsid w:val="00A65849"/>
    <w:rsid w:val="00A65BF0"/>
    <w:rsid w:val="00A66451"/>
    <w:rsid w:val="00A66DD5"/>
    <w:rsid w:val="00A6782E"/>
    <w:rsid w:val="00A7012C"/>
    <w:rsid w:val="00A703E4"/>
    <w:rsid w:val="00A70EDE"/>
    <w:rsid w:val="00A7176B"/>
    <w:rsid w:val="00A727E9"/>
    <w:rsid w:val="00A72EBC"/>
    <w:rsid w:val="00A734AB"/>
    <w:rsid w:val="00A73585"/>
    <w:rsid w:val="00A73723"/>
    <w:rsid w:val="00A743F8"/>
    <w:rsid w:val="00A74532"/>
    <w:rsid w:val="00A74B8B"/>
    <w:rsid w:val="00A75444"/>
    <w:rsid w:val="00A76630"/>
    <w:rsid w:val="00A77000"/>
    <w:rsid w:val="00A773EF"/>
    <w:rsid w:val="00A7759D"/>
    <w:rsid w:val="00A77DBB"/>
    <w:rsid w:val="00A80054"/>
    <w:rsid w:val="00A81D19"/>
    <w:rsid w:val="00A81F77"/>
    <w:rsid w:val="00A82B67"/>
    <w:rsid w:val="00A83D09"/>
    <w:rsid w:val="00A83FF8"/>
    <w:rsid w:val="00A85264"/>
    <w:rsid w:val="00A862C9"/>
    <w:rsid w:val="00A87087"/>
    <w:rsid w:val="00A870BB"/>
    <w:rsid w:val="00A872E5"/>
    <w:rsid w:val="00A909D9"/>
    <w:rsid w:val="00A91135"/>
    <w:rsid w:val="00A91CEC"/>
    <w:rsid w:val="00A92169"/>
    <w:rsid w:val="00A9271A"/>
    <w:rsid w:val="00A93A3E"/>
    <w:rsid w:val="00A93DA7"/>
    <w:rsid w:val="00A940D4"/>
    <w:rsid w:val="00A95774"/>
    <w:rsid w:val="00A957DD"/>
    <w:rsid w:val="00A95CFF"/>
    <w:rsid w:val="00A96C9E"/>
    <w:rsid w:val="00A97BE5"/>
    <w:rsid w:val="00A97F4B"/>
    <w:rsid w:val="00AA0307"/>
    <w:rsid w:val="00AA0F29"/>
    <w:rsid w:val="00AA1184"/>
    <w:rsid w:val="00AA1220"/>
    <w:rsid w:val="00AA127A"/>
    <w:rsid w:val="00AA12C6"/>
    <w:rsid w:val="00AA19BD"/>
    <w:rsid w:val="00AA1C01"/>
    <w:rsid w:val="00AA243F"/>
    <w:rsid w:val="00AA2AEF"/>
    <w:rsid w:val="00AA2F2B"/>
    <w:rsid w:val="00AA358F"/>
    <w:rsid w:val="00AA3782"/>
    <w:rsid w:val="00AA467E"/>
    <w:rsid w:val="00AA4847"/>
    <w:rsid w:val="00AA56BB"/>
    <w:rsid w:val="00AA6021"/>
    <w:rsid w:val="00AA6687"/>
    <w:rsid w:val="00AA7156"/>
    <w:rsid w:val="00AA7579"/>
    <w:rsid w:val="00AA760C"/>
    <w:rsid w:val="00AA77BC"/>
    <w:rsid w:val="00AA7AAD"/>
    <w:rsid w:val="00AB09C6"/>
    <w:rsid w:val="00AB10C2"/>
    <w:rsid w:val="00AB119C"/>
    <w:rsid w:val="00AB170B"/>
    <w:rsid w:val="00AB3573"/>
    <w:rsid w:val="00AB3CBD"/>
    <w:rsid w:val="00AB480C"/>
    <w:rsid w:val="00AB4C5B"/>
    <w:rsid w:val="00AB713F"/>
    <w:rsid w:val="00AC03E2"/>
    <w:rsid w:val="00AC0FBA"/>
    <w:rsid w:val="00AC1140"/>
    <w:rsid w:val="00AC1A18"/>
    <w:rsid w:val="00AC1D03"/>
    <w:rsid w:val="00AC1D8E"/>
    <w:rsid w:val="00AC2733"/>
    <w:rsid w:val="00AC2CC4"/>
    <w:rsid w:val="00AC37A9"/>
    <w:rsid w:val="00AC39DD"/>
    <w:rsid w:val="00AC3E52"/>
    <w:rsid w:val="00AC4486"/>
    <w:rsid w:val="00AC44BA"/>
    <w:rsid w:val="00AC4995"/>
    <w:rsid w:val="00AC4E6F"/>
    <w:rsid w:val="00AC501C"/>
    <w:rsid w:val="00AC5FD5"/>
    <w:rsid w:val="00AC6071"/>
    <w:rsid w:val="00AC6D71"/>
    <w:rsid w:val="00AC73BA"/>
    <w:rsid w:val="00AC7654"/>
    <w:rsid w:val="00AC777C"/>
    <w:rsid w:val="00AC7C66"/>
    <w:rsid w:val="00AD0023"/>
    <w:rsid w:val="00AD0B19"/>
    <w:rsid w:val="00AD0B38"/>
    <w:rsid w:val="00AD16B9"/>
    <w:rsid w:val="00AD2B2C"/>
    <w:rsid w:val="00AD2CAE"/>
    <w:rsid w:val="00AD325F"/>
    <w:rsid w:val="00AD3593"/>
    <w:rsid w:val="00AD3A24"/>
    <w:rsid w:val="00AD400B"/>
    <w:rsid w:val="00AD44D5"/>
    <w:rsid w:val="00AD4CF5"/>
    <w:rsid w:val="00AD4D39"/>
    <w:rsid w:val="00AD4E76"/>
    <w:rsid w:val="00AD55D2"/>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9CA"/>
    <w:rsid w:val="00AE6E97"/>
    <w:rsid w:val="00AE7150"/>
    <w:rsid w:val="00AF02FB"/>
    <w:rsid w:val="00AF084D"/>
    <w:rsid w:val="00AF0DD3"/>
    <w:rsid w:val="00AF0E6E"/>
    <w:rsid w:val="00AF1508"/>
    <w:rsid w:val="00AF25FC"/>
    <w:rsid w:val="00AF2914"/>
    <w:rsid w:val="00AF3309"/>
    <w:rsid w:val="00AF3879"/>
    <w:rsid w:val="00AF3BC0"/>
    <w:rsid w:val="00AF413D"/>
    <w:rsid w:val="00AF42D6"/>
    <w:rsid w:val="00AF450B"/>
    <w:rsid w:val="00AF45E0"/>
    <w:rsid w:val="00AF4B3D"/>
    <w:rsid w:val="00AF50D6"/>
    <w:rsid w:val="00AF5100"/>
    <w:rsid w:val="00AF574D"/>
    <w:rsid w:val="00AF5D12"/>
    <w:rsid w:val="00AF5D34"/>
    <w:rsid w:val="00AF60C7"/>
    <w:rsid w:val="00AF6252"/>
    <w:rsid w:val="00AF6FDA"/>
    <w:rsid w:val="00AF71C2"/>
    <w:rsid w:val="00AF7654"/>
    <w:rsid w:val="00AF776B"/>
    <w:rsid w:val="00B00E5A"/>
    <w:rsid w:val="00B02102"/>
    <w:rsid w:val="00B0380C"/>
    <w:rsid w:val="00B03CD0"/>
    <w:rsid w:val="00B042FF"/>
    <w:rsid w:val="00B04D95"/>
    <w:rsid w:val="00B05506"/>
    <w:rsid w:val="00B06054"/>
    <w:rsid w:val="00B06AA2"/>
    <w:rsid w:val="00B06B63"/>
    <w:rsid w:val="00B070BD"/>
    <w:rsid w:val="00B07475"/>
    <w:rsid w:val="00B07C7A"/>
    <w:rsid w:val="00B10244"/>
    <w:rsid w:val="00B11B15"/>
    <w:rsid w:val="00B11B45"/>
    <w:rsid w:val="00B12ABC"/>
    <w:rsid w:val="00B139FB"/>
    <w:rsid w:val="00B13C22"/>
    <w:rsid w:val="00B13ECA"/>
    <w:rsid w:val="00B14128"/>
    <w:rsid w:val="00B1490D"/>
    <w:rsid w:val="00B14B66"/>
    <w:rsid w:val="00B14E09"/>
    <w:rsid w:val="00B159A7"/>
    <w:rsid w:val="00B15A35"/>
    <w:rsid w:val="00B16196"/>
    <w:rsid w:val="00B1638F"/>
    <w:rsid w:val="00B1679D"/>
    <w:rsid w:val="00B16BD0"/>
    <w:rsid w:val="00B17D17"/>
    <w:rsid w:val="00B20153"/>
    <w:rsid w:val="00B2032D"/>
    <w:rsid w:val="00B205FA"/>
    <w:rsid w:val="00B20B20"/>
    <w:rsid w:val="00B20F99"/>
    <w:rsid w:val="00B21AD3"/>
    <w:rsid w:val="00B21BB3"/>
    <w:rsid w:val="00B22AF5"/>
    <w:rsid w:val="00B22CB9"/>
    <w:rsid w:val="00B22EDD"/>
    <w:rsid w:val="00B2315E"/>
    <w:rsid w:val="00B2325F"/>
    <w:rsid w:val="00B25399"/>
    <w:rsid w:val="00B25682"/>
    <w:rsid w:val="00B271B0"/>
    <w:rsid w:val="00B27ADE"/>
    <w:rsid w:val="00B27CAE"/>
    <w:rsid w:val="00B27E4C"/>
    <w:rsid w:val="00B3003B"/>
    <w:rsid w:val="00B30836"/>
    <w:rsid w:val="00B32F9A"/>
    <w:rsid w:val="00B3365D"/>
    <w:rsid w:val="00B33B21"/>
    <w:rsid w:val="00B33CBB"/>
    <w:rsid w:val="00B34BFA"/>
    <w:rsid w:val="00B35D3E"/>
    <w:rsid w:val="00B360D5"/>
    <w:rsid w:val="00B36309"/>
    <w:rsid w:val="00B3677F"/>
    <w:rsid w:val="00B367A0"/>
    <w:rsid w:val="00B36E46"/>
    <w:rsid w:val="00B37CD8"/>
    <w:rsid w:val="00B40298"/>
    <w:rsid w:val="00B404B4"/>
    <w:rsid w:val="00B409C4"/>
    <w:rsid w:val="00B40CC7"/>
    <w:rsid w:val="00B40DAF"/>
    <w:rsid w:val="00B416EC"/>
    <w:rsid w:val="00B41879"/>
    <w:rsid w:val="00B41991"/>
    <w:rsid w:val="00B42230"/>
    <w:rsid w:val="00B4249D"/>
    <w:rsid w:val="00B427A4"/>
    <w:rsid w:val="00B4397A"/>
    <w:rsid w:val="00B43987"/>
    <w:rsid w:val="00B43C98"/>
    <w:rsid w:val="00B44E8D"/>
    <w:rsid w:val="00B4510F"/>
    <w:rsid w:val="00B45663"/>
    <w:rsid w:val="00B4632C"/>
    <w:rsid w:val="00B46E2F"/>
    <w:rsid w:val="00B474D7"/>
    <w:rsid w:val="00B47E6F"/>
    <w:rsid w:val="00B5007F"/>
    <w:rsid w:val="00B500D3"/>
    <w:rsid w:val="00B50EC3"/>
    <w:rsid w:val="00B51112"/>
    <w:rsid w:val="00B519D1"/>
    <w:rsid w:val="00B51E1D"/>
    <w:rsid w:val="00B522FC"/>
    <w:rsid w:val="00B53F0B"/>
    <w:rsid w:val="00B541A2"/>
    <w:rsid w:val="00B5465C"/>
    <w:rsid w:val="00B549D0"/>
    <w:rsid w:val="00B55A29"/>
    <w:rsid w:val="00B55C35"/>
    <w:rsid w:val="00B5612B"/>
    <w:rsid w:val="00B56305"/>
    <w:rsid w:val="00B57144"/>
    <w:rsid w:val="00B61411"/>
    <w:rsid w:val="00B6182C"/>
    <w:rsid w:val="00B61EC1"/>
    <w:rsid w:val="00B629E4"/>
    <w:rsid w:val="00B62FFD"/>
    <w:rsid w:val="00B631A2"/>
    <w:rsid w:val="00B636D3"/>
    <w:rsid w:val="00B63883"/>
    <w:rsid w:val="00B63E70"/>
    <w:rsid w:val="00B64373"/>
    <w:rsid w:val="00B64A41"/>
    <w:rsid w:val="00B64ADD"/>
    <w:rsid w:val="00B65966"/>
    <w:rsid w:val="00B65A96"/>
    <w:rsid w:val="00B65DB1"/>
    <w:rsid w:val="00B6622C"/>
    <w:rsid w:val="00B66C53"/>
    <w:rsid w:val="00B67020"/>
    <w:rsid w:val="00B67605"/>
    <w:rsid w:val="00B67608"/>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4D7"/>
    <w:rsid w:val="00B77E32"/>
    <w:rsid w:val="00B815EE"/>
    <w:rsid w:val="00B81AB6"/>
    <w:rsid w:val="00B81E55"/>
    <w:rsid w:val="00B8291B"/>
    <w:rsid w:val="00B829F2"/>
    <w:rsid w:val="00B82EC3"/>
    <w:rsid w:val="00B8374A"/>
    <w:rsid w:val="00B84044"/>
    <w:rsid w:val="00B84D0F"/>
    <w:rsid w:val="00B84FC4"/>
    <w:rsid w:val="00B860B5"/>
    <w:rsid w:val="00B8717F"/>
    <w:rsid w:val="00B87385"/>
    <w:rsid w:val="00B9034E"/>
    <w:rsid w:val="00B9092F"/>
    <w:rsid w:val="00B90BCB"/>
    <w:rsid w:val="00B92408"/>
    <w:rsid w:val="00B92992"/>
    <w:rsid w:val="00B930EE"/>
    <w:rsid w:val="00B940A4"/>
    <w:rsid w:val="00B95434"/>
    <w:rsid w:val="00B95538"/>
    <w:rsid w:val="00B96115"/>
    <w:rsid w:val="00B96278"/>
    <w:rsid w:val="00B965EE"/>
    <w:rsid w:val="00B96C91"/>
    <w:rsid w:val="00B96EDC"/>
    <w:rsid w:val="00B96EFA"/>
    <w:rsid w:val="00B96F18"/>
    <w:rsid w:val="00B97E4D"/>
    <w:rsid w:val="00B97E9D"/>
    <w:rsid w:val="00BA05C9"/>
    <w:rsid w:val="00BA0843"/>
    <w:rsid w:val="00BA09DF"/>
    <w:rsid w:val="00BA1132"/>
    <w:rsid w:val="00BA297B"/>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1F86"/>
    <w:rsid w:val="00BB21E5"/>
    <w:rsid w:val="00BB23CC"/>
    <w:rsid w:val="00BB459E"/>
    <w:rsid w:val="00BB56AE"/>
    <w:rsid w:val="00BB6A03"/>
    <w:rsid w:val="00BB6E1A"/>
    <w:rsid w:val="00BB7151"/>
    <w:rsid w:val="00BB74D8"/>
    <w:rsid w:val="00BC0395"/>
    <w:rsid w:val="00BC09FB"/>
    <w:rsid w:val="00BC11D1"/>
    <w:rsid w:val="00BC1AE4"/>
    <w:rsid w:val="00BC1BB2"/>
    <w:rsid w:val="00BC1F08"/>
    <w:rsid w:val="00BC2445"/>
    <w:rsid w:val="00BC2980"/>
    <w:rsid w:val="00BC2CA3"/>
    <w:rsid w:val="00BC2D0A"/>
    <w:rsid w:val="00BC2E49"/>
    <w:rsid w:val="00BC2EBD"/>
    <w:rsid w:val="00BC34DD"/>
    <w:rsid w:val="00BC34EA"/>
    <w:rsid w:val="00BC4125"/>
    <w:rsid w:val="00BC557A"/>
    <w:rsid w:val="00BC66CD"/>
    <w:rsid w:val="00BC73C0"/>
    <w:rsid w:val="00BC7D9C"/>
    <w:rsid w:val="00BC7EAD"/>
    <w:rsid w:val="00BD0A9D"/>
    <w:rsid w:val="00BD0C9A"/>
    <w:rsid w:val="00BD2004"/>
    <w:rsid w:val="00BD26DF"/>
    <w:rsid w:val="00BD2D53"/>
    <w:rsid w:val="00BD306D"/>
    <w:rsid w:val="00BD311B"/>
    <w:rsid w:val="00BD3881"/>
    <w:rsid w:val="00BD4962"/>
    <w:rsid w:val="00BD4DC5"/>
    <w:rsid w:val="00BD550B"/>
    <w:rsid w:val="00BD658D"/>
    <w:rsid w:val="00BD6BD7"/>
    <w:rsid w:val="00BD70B4"/>
    <w:rsid w:val="00BD7151"/>
    <w:rsid w:val="00BD7FFA"/>
    <w:rsid w:val="00BE00C9"/>
    <w:rsid w:val="00BE1CF3"/>
    <w:rsid w:val="00BE22E1"/>
    <w:rsid w:val="00BE26EC"/>
    <w:rsid w:val="00BE2B9F"/>
    <w:rsid w:val="00BE2CE1"/>
    <w:rsid w:val="00BE2F1A"/>
    <w:rsid w:val="00BE3CCA"/>
    <w:rsid w:val="00BE419C"/>
    <w:rsid w:val="00BE4B84"/>
    <w:rsid w:val="00BE4EF2"/>
    <w:rsid w:val="00BE526B"/>
    <w:rsid w:val="00BE52D4"/>
    <w:rsid w:val="00BE5679"/>
    <w:rsid w:val="00BE56CC"/>
    <w:rsid w:val="00BE586A"/>
    <w:rsid w:val="00BE5A8B"/>
    <w:rsid w:val="00BE63B6"/>
    <w:rsid w:val="00BE6E83"/>
    <w:rsid w:val="00BE71DC"/>
    <w:rsid w:val="00BE7556"/>
    <w:rsid w:val="00BE76AF"/>
    <w:rsid w:val="00BE78A0"/>
    <w:rsid w:val="00BE7B6E"/>
    <w:rsid w:val="00BE7BD0"/>
    <w:rsid w:val="00BF01F5"/>
    <w:rsid w:val="00BF14C3"/>
    <w:rsid w:val="00BF15FC"/>
    <w:rsid w:val="00BF2E35"/>
    <w:rsid w:val="00BF395E"/>
    <w:rsid w:val="00BF3CA7"/>
    <w:rsid w:val="00BF3F6F"/>
    <w:rsid w:val="00BF531A"/>
    <w:rsid w:val="00BF599C"/>
    <w:rsid w:val="00BF6F5E"/>
    <w:rsid w:val="00BF777B"/>
    <w:rsid w:val="00C01743"/>
    <w:rsid w:val="00C01B07"/>
    <w:rsid w:val="00C02171"/>
    <w:rsid w:val="00C0264C"/>
    <w:rsid w:val="00C02CC3"/>
    <w:rsid w:val="00C02E2E"/>
    <w:rsid w:val="00C03B61"/>
    <w:rsid w:val="00C03D15"/>
    <w:rsid w:val="00C0400F"/>
    <w:rsid w:val="00C042C3"/>
    <w:rsid w:val="00C045EF"/>
    <w:rsid w:val="00C048E2"/>
    <w:rsid w:val="00C04BAC"/>
    <w:rsid w:val="00C050E2"/>
    <w:rsid w:val="00C060BD"/>
    <w:rsid w:val="00C07A89"/>
    <w:rsid w:val="00C10340"/>
    <w:rsid w:val="00C10488"/>
    <w:rsid w:val="00C111C2"/>
    <w:rsid w:val="00C11D9F"/>
    <w:rsid w:val="00C122A6"/>
    <w:rsid w:val="00C12530"/>
    <w:rsid w:val="00C12AFC"/>
    <w:rsid w:val="00C134B4"/>
    <w:rsid w:val="00C1399A"/>
    <w:rsid w:val="00C13DE1"/>
    <w:rsid w:val="00C13FB7"/>
    <w:rsid w:val="00C145F3"/>
    <w:rsid w:val="00C149CF"/>
    <w:rsid w:val="00C14B61"/>
    <w:rsid w:val="00C14F8E"/>
    <w:rsid w:val="00C14FA1"/>
    <w:rsid w:val="00C15509"/>
    <w:rsid w:val="00C1593B"/>
    <w:rsid w:val="00C15C77"/>
    <w:rsid w:val="00C15F4E"/>
    <w:rsid w:val="00C17477"/>
    <w:rsid w:val="00C175CA"/>
    <w:rsid w:val="00C17B39"/>
    <w:rsid w:val="00C2001D"/>
    <w:rsid w:val="00C20D18"/>
    <w:rsid w:val="00C21331"/>
    <w:rsid w:val="00C22649"/>
    <w:rsid w:val="00C227DE"/>
    <w:rsid w:val="00C22E7F"/>
    <w:rsid w:val="00C239E3"/>
    <w:rsid w:val="00C23FFE"/>
    <w:rsid w:val="00C252EB"/>
    <w:rsid w:val="00C26343"/>
    <w:rsid w:val="00C26885"/>
    <w:rsid w:val="00C26DB4"/>
    <w:rsid w:val="00C27C6A"/>
    <w:rsid w:val="00C27E92"/>
    <w:rsid w:val="00C30CB2"/>
    <w:rsid w:val="00C30F77"/>
    <w:rsid w:val="00C30FB5"/>
    <w:rsid w:val="00C32E36"/>
    <w:rsid w:val="00C338AD"/>
    <w:rsid w:val="00C33F21"/>
    <w:rsid w:val="00C344F7"/>
    <w:rsid w:val="00C351BC"/>
    <w:rsid w:val="00C351D4"/>
    <w:rsid w:val="00C3622E"/>
    <w:rsid w:val="00C3640C"/>
    <w:rsid w:val="00C36ADB"/>
    <w:rsid w:val="00C37243"/>
    <w:rsid w:val="00C37763"/>
    <w:rsid w:val="00C37E9B"/>
    <w:rsid w:val="00C416A7"/>
    <w:rsid w:val="00C41955"/>
    <w:rsid w:val="00C42267"/>
    <w:rsid w:val="00C42D28"/>
    <w:rsid w:val="00C44EA6"/>
    <w:rsid w:val="00C453B1"/>
    <w:rsid w:val="00C45D0E"/>
    <w:rsid w:val="00C45DC5"/>
    <w:rsid w:val="00C4616F"/>
    <w:rsid w:val="00C46528"/>
    <w:rsid w:val="00C473D8"/>
    <w:rsid w:val="00C47417"/>
    <w:rsid w:val="00C503E3"/>
    <w:rsid w:val="00C50554"/>
    <w:rsid w:val="00C5086D"/>
    <w:rsid w:val="00C5092C"/>
    <w:rsid w:val="00C51D8D"/>
    <w:rsid w:val="00C51E23"/>
    <w:rsid w:val="00C53B47"/>
    <w:rsid w:val="00C53C7B"/>
    <w:rsid w:val="00C546A6"/>
    <w:rsid w:val="00C54AD7"/>
    <w:rsid w:val="00C55C01"/>
    <w:rsid w:val="00C55F27"/>
    <w:rsid w:val="00C56157"/>
    <w:rsid w:val="00C568BD"/>
    <w:rsid w:val="00C56B23"/>
    <w:rsid w:val="00C6180E"/>
    <w:rsid w:val="00C61B8F"/>
    <w:rsid w:val="00C61CA8"/>
    <w:rsid w:val="00C62425"/>
    <w:rsid w:val="00C62601"/>
    <w:rsid w:val="00C626B8"/>
    <w:rsid w:val="00C62DB5"/>
    <w:rsid w:val="00C6412E"/>
    <w:rsid w:val="00C645CC"/>
    <w:rsid w:val="00C64605"/>
    <w:rsid w:val="00C64888"/>
    <w:rsid w:val="00C652C2"/>
    <w:rsid w:val="00C669FC"/>
    <w:rsid w:val="00C66F60"/>
    <w:rsid w:val="00C6786B"/>
    <w:rsid w:val="00C67A8A"/>
    <w:rsid w:val="00C703DC"/>
    <w:rsid w:val="00C7060B"/>
    <w:rsid w:val="00C71211"/>
    <w:rsid w:val="00C71D49"/>
    <w:rsid w:val="00C71EE7"/>
    <w:rsid w:val="00C72D22"/>
    <w:rsid w:val="00C72D76"/>
    <w:rsid w:val="00C72E65"/>
    <w:rsid w:val="00C72E9D"/>
    <w:rsid w:val="00C733C4"/>
    <w:rsid w:val="00C73C93"/>
    <w:rsid w:val="00C740CD"/>
    <w:rsid w:val="00C74244"/>
    <w:rsid w:val="00C7517B"/>
    <w:rsid w:val="00C75D35"/>
    <w:rsid w:val="00C75D96"/>
    <w:rsid w:val="00C76419"/>
    <w:rsid w:val="00C764A6"/>
    <w:rsid w:val="00C76D47"/>
    <w:rsid w:val="00C7794F"/>
    <w:rsid w:val="00C811F1"/>
    <w:rsid w:val="00C816D2"/>
    <w:rsid w:val="00C81B66"/>
    <w:rsid w:val="00C81BC9"/>
    <w:rsid w:val="00C82645"/>
    <w:rsid w:val="00C826AE"/>
    <w:rsid w:val="00C8278E"/>
    <w:rsid w:val="00C82AFE"/>
    <w:rsid w:val="00C83356"/>
    <w:rsid w:val="00C84487"/>
    <w:rsid w:val="00C84C35"/>
    <w:rsid w:val="00C8601B"/>
    <w:rsid w:val="00C87563"/>
    <w:rsid w:val="00C87CA3"/>
    <w:rsid w:val="00C90A82"/>
    <w:rsid w:val="00C90CC3"/>
    <w:rsid w:val="00C90CDC"/>
    <w:rsid w:val="00C916E0"/>
    <w:rsid w:val="00C91918"/>
    <w:rsid w:val="00C91E4F"/>
    <w:rsid w:val="00C92E14"/>
    <w:rsid w:val="00C92ED0"/>
    <w:rsid w:val="00C92F38"/>
    <w:rsid w:val="00C932C4"/>
    <w:rsid w:val="00C93ADE"/>
    <w:rsid w:val="00C948B8"/>
    <w:rsid w:val="00C94EAB"/>
    <w:rsid w:val="00C951D4"/>
    <w:rsid w:val="00C95779"/>
    <w:rsid w:val="00C95ADF"/>
    <w:rsid w:val="00C96DAF"/>
    <w:rsid w:val="00C977B5"/>
    <w:rsid w:val="00C97F35"/>
    <w:rsid w:val="00CA000D"/>
    <w:rsid w:val="00CA0065"/>
    <w:rsid w:val="00CA055D"/>
    <w:rsid w:val="00CA0B6B"/>
    <w:rsid w:val="00CA0BE0"/>
    <w:rsid w:val="00CA0F7B"/>
    <w:rsid w:val="00CA1D8C"/>
    <w:rsid w:val="00CA29F4"/>
    <w:rsid w:val="00CA4A4B"/>
    <w:rsid w:val="00CA4B35"/>
    <w:rsid w:val="00CA4BFC"/>
    <w:rsid w:val="00CA4F64"/>
    <w:rsid w:val="00CA560A"/>
    <w:rsid w:val="00CA5AEB"/>
    <w:rsid w:val="00CA5B00"/>
    <w:rsid w:val="00CA5B71"/>
    <w:rsid w:val="00CA5D79"/>
    <w:rsid w:val="00CA6FD3"/>
    <w:rsid w:val="00CA7A7E"/>
    <w:rsid w:val="00CA7D1D"/>
    <w:rsid w:val="00CB0125"/>
    <w:rsid w:val="00CB0238"/>
    <w:rsid w:val="00CB0BF3"/>
    <w:rsid w:val="00CB1893"/>
    <w:rsid w:val="00CB1FE1"/>
    <w:rsid w:val="00CB39B6"/>
    <w:rsid w:val="00CB3E02"/>
    <w:rsid w:val="00CB3F31"/>
    <w:rsid w:val="00CB4331"/>
    <w:rsid w:val="00CB5E7B"/>
    <w:rsid w:val="00CB5FB5"/>
    <w:rsid w:val="00CB6700"/>
    <w:rsid w:val="00CB6AEB"/>
    <w:rsid w:val="00CB76CB"/>
    <w:rsid w:val="00CB789A"/>
    <w:rsid w:val="00CB7B7B"/>
    <w:rsid w:val="00CB7EA1"/>
    <w:rsid w:val="00CC016E"/>
    <w:rsid w:val="00CC0B69"/>
    <w:rsid w:val="00CC0D2B"/>
    <w:rsid w:val="00CC1355"/>
    <w:rsid w:val="00CC1658"/>
    <w:rsid w:val="00CC1B88"/>
    <w:rsid w:val="00CC1BC1"/>
    <w:rsid w:val="00CC2519"/>
    <w:rsid w:val="00CC3D40"/>
    <w:rsid w:val="00CC3E7A"/>
    <w:rsid w:val="00CC4703"/>
    <w:rsid w:val="00CC4705"/>
    <w:rsid w:val="00CC48B9"/>
    <w:rsid w:val="00CC517C"/>
    <w:rsid w:val="00CC5282"/>
    <w:rsid w:val="00CC53B4"/>
    <w:rsid w:val="00CC6CD6"/>
    <w:rsid w:val="00CC7470"/>
    <w:rsid w:val="00CC789E"/>
    <w:rsid w:val="00CC7BE1"/>
    <w:rsid w:val="00CC7CAB"/>
    <w:rsid w:val="00CC7D45"/>
    <w:rsid w:val="00CD07BA"/>
    <w:rsid w:val="00CD0A99"/>
    <w:rsid w:val="00CD11A6"/>
    <w:rsid w:val="00CD15B9"/>
    <w:rsid w:val="00CD2249"/>
    <w:rsid w:val="00CD26F4"/>
    <w:rsid w:val="00CD2B4C"/>
    <w:rsid w:val="00CD32E5"/>
    <w:rsid w:val="00CD3BF9"/>
    <w:rsid w:val="00CD3FB9"/>
    <w:rsid w:val="00CD4944"/>
    <w:rsid w:val="00CD4DE5"/>
    <w:rsid w:val="00CD4DEA"/>
    <w:rsid w:val="00CD67C6"/>
    <w:rsid w:val="00CD79EF"/>
    <w:rsid w:val="00CD7C48"/>
    <w:rsid w:val="00CD7CF8"/>
    <w:rsid w:val="00CD7D6A"/>
    <w:rsid w:val="00CE017F"/>
    <w:rsid w:val="00CE02AE"/>
    <w:rsid w:val="00CE033C"/>
    <w:rsid w:val="00CE04CD"/>
    <w:rsid w:val="00CE04ED"/>
    <w:rsid w:val="00CE098F"/>
    <w:rsid w:val="00CE1422"/>
    <w:rsid w:val="00CE1589"/>
    <w:rsid w:val="00CE162F"/>
    <w:rsid w:val="00CE1681"/>
    <w:rsid w:val="00CE168C"/>
    <w:rsid w:val="00CE23C8"/>
    <w:rsid w:val="00CE3383"/>
    <w:rsid w:val="00CE3D14"/>
    <w:rsid w:val="00CE4965"/>
    <w:rsid w:val="00CE49C8"/>
    <w:rsid w:val="00CE4E67"/>
    <w:rsid w:val="00CE528F"/>
    <w:rsid w:val="00CE52B6"/>
    <w:rsid w:val="00CE5CF6"/>
    <w:rsid w:val="00CE6EB4"/>
    <w:rsid w:val="00CF023B"/>
    <w:rsid w:val="00CF13CC"/>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1094"/>
    <w:rsid w:val="00D0230F"/>
    <w:rsid w:val="00D02418"/>
    <w:rsid w:val="00D02715"/>
    <w:rsid w:val="00D0309B"/>
    <w:rsid w:val="00D030E1"/>
    <w:rsid w:val="00D03104"/>
    <w:rsid w:val="00D03303"/>
    <w:rsid w:val="00D043AB"/>
    <w:rsid w:val="00D04879"/>
    <w:rsid w:val="00D05132"/>
    <w:rsid w:val="00D054DC"/>
    <w:rsid w:val="00D05A39"/>
    <w:rsid w:val="00D05C06"/>
    <w:rsid w:val="00D069E7"/>
    <w:rsid w:val="00D07407"/>
    <w:rsid w:val="00D1016D"/>
    <w:rsid w:val="00D10613"/>
    <w:rsid w:val="00D1061A"/>
    <w:rsid w:val="00D10705"/>
    <w:rsid w:val="00D1088D"/>
    <w:rsid w:val="00D108EE"/>
    <w:rsid w:val="00D10948"/>
    <w:rsid w:val="00D10C17"/>
    <w:rsid w:val="00D1101D"/>
    <w:rsid w:val="00D11145"/>
    <w:rsid w:val="00D11B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203D6"/>
    <w:rsid w:val="00D2071A"/>
    <w:rsid w:val="00D218F0"/>
    <w:rsid w:val="00D21DBA"/>
    <w:rsid w:val="00D21F24"/>
    <w:rsid w:val="00D22995"/>
    <w:rsid w:val="00D22EE5"/>
    <w:rsid w:val="00D236D2"/>
    <w:rsid w:val="00D245AC"/>
    <w:rsid w:val="00D24EDB"/>
    <w:rsid w:val="00D2551C"/>
    <w:rsid w:val="00D2592E"/>
    <w:rsid w:val="00D264FA"/>
    <w:rsid w:val="00D266B6"/>
    <w:rsid w:val="00D27003"/>
    <w:rsid w:val="00D27167"/>
    <w:rsid w:val="00D27CF3"/>
    <w:rsid w:val="00D30341"/>
    <w:rsid w:val="00D304CA"/>
    <w:rsid w:val="00D3098C"/>
    <w:rsid w:val="00D30B97"/>
    <w:rsid w:val="00D30D04"/>
    <w:rsid w:val="00D31F5F"/>
    <w:rsid w:val="00D32324"/>
    <w:rsid w:val="00D33261"/>
    <w:rsid w:val="00D342CD"/>
    <w:rsid w:val="00D3556D"/>
    <w:rsid w:val="00D3601A"/>
    <w:rsid w:val="00D36036"/>
    <w:rsid w:val="00D36A1C"/>
    <w:rsid w:val="00D36C47"/>
    <w:rsid w:val="00D379E5"/>
    <w:rsid w:val="00D4037D"/>
    <w:rsid w:val="00D4118C"/>
    <w:rsid w:val="00D41AF6"/>
    <w:rsid w:val="00D42016"/>
    <w:rsid w:val="00D43073"/>
    <w:rsid w:val="00D44586"/>
    <w:rsid w:val="00D44802"/>
    <w:rsid w:val="00D44897"/>
    <w:rsid w:val="00D448C9"/>
    <w:rsid w:val="00D44C96"/>
    <w:rsid w:val="00D44C9B"/>
    <w:rsid w:val="00D45CFE"/>
    <w:rsid w:val="00D460E6"/>
    <w:rsid w:val="00D46450"/>
    <w:rsid w:val="00D47FD8"/>
    <w:rsid w:val="00D501A1"/>
    <w:rsid w:val="00D5020B"/>
    <w:rsid w:val="00D5095E"/>
    <w:rsid w:val="00D50A19"/>
    <w:rsid w:val="00D50EF5"/>
    <w:rsid w:val="00D5136D"/>
    <w:rsid w:val="00D51380"/>
    <w:rsid w:val="00D51606"/>
    <w:rsid w:val="00D5198E"/>
    <w:rsid w:val="00D51A4C"/>
    <w:rsid w:val="00D533DA"/>
    <w:rsid w:val="00D538CE"/>
    <w:rsid w:val="00D53939"/>
    <w:rsid w:val="00D5446F"/>
    <w:rsid w:val="00D545FE"/>
    <w:rsid w:val="00D5468B"/>
    <w:rsid w:val="00D55508"/>
    <w:rsid w:val="00D5565A"/>
    <w:rsid w:val="00D56522"/>
    <w:rsid w:val="00D57529"/>
    <w:rsid w:val="00D57C7B"/>
    <w:rsid w:val="00D6030B"/>
    <w:rsid w:val="00D609DE"/>
    <w:rsid w:val="00D6106A"/>
    <w:rsid w:val="00D61373"/>
    <w:rsid w:val="00D62538"/>
    <w:rsid w:val="00D62AFC"/>
    <w:rsid w:val="00D63447"/>
    <w:rsid w:val="00D636A5"/>
    <w:rsid w:val="00D64E40"/>
    <w:rsid w:val="00D65523"/>
    <w:rsid w:val="00D664B8"/>
    <w:rsid w:val="00D66B08"/>
    <w:rsid w:val="00D67691"/>
    <w:rsid w:val="00D706D5"/>
    <w:rsid w:val="00D7072A"/>
    <w:rsid w:val="00D70C2E"/>
    <w:rsid w:val="00D719DD"/>
    <w:rsid w:val="00D71A2F"/>
    <w:rsid w:val="00D71B83"/>
    <w:rsid w:val="00D72251"/>
    <w:rsid w:val="00D7238E"/>
    <w:rsid w:val="00D726AA"/>
    <w:rsid w:val="00D72804"/>
    <w:rsid w:val="00D7295B"/>
    <w:rsid w:val="00D73EA3"/>
    <w:rsid w:val="00D7452E"/>
    <w:rsid w:val="00D7464C"/>
    <w:rsid w:val="00D74BB1"/>
    <w:rsid w:val="00D752B7"/>
    <w:rsid w:val="00D758A7"/>
    <w:rsid w:val="00D75FC1"/>
    <w:rsid w:val="00D7620B"/>
    <w:rsid w:val="00D765C6"/>
    <w:rsid w:val="00D76C28"/>
    <w:rsid w:val="00D76F48"/>
    <w:rsid w:val="00D76F95"/>
    <w:rsid w:val="00D771AF"/>
    <w:rsid w:val="00D778CE"/>
    <w:rsid w:val="00D77D9E"/>
    <w:rsid w:val="00D815AC"/>
    <w:rsid w:val="00D819ED"/>
    <w:rsid w:val="00D81BFF"/>
    <w:rsid w:val="00D81D45"/>
    <w:rsid w:val="00D82354"/>
    <w:rsid w:val="00D82B40"/>
    <w:rsid w:val="00D834D5"/>
    <w:rsid w:val="00D835B1"/>
    <w:rsid w:val="00D839FE"/>
    <w:rsid w:val="00D83A1A"/>
    <w:rsid w:val="00D83FE9"/>
    <w:rsid w:val="00D8462A"/>
    <w:rsid w:val="00D851D0"/>
    <w:rsid w:val="00D8595F"/>
    <w:rsid w:val="00D86521"/>
    <w:rsid w:val="00D86A34"/>
    <w:rsid w:val="00D87616"/>
    <w:rsid w:val="00D876E0"/>
    <w:rsid w:val="00D87896"/>
    <w:rsid w:val="00D90083"/>
    <w:rsid w:val="00D9044E"/>
    <w:rsid w:val="00D907FF"/>
    <w:rsid w:val="00D90ABE"/>
    <w:rsid w:val="00D9173A"/>
    <w:rsid w:val="00D920A4"/>
    <w:rsid w:val="00D93453"/>
    <w:rsid w:val="00D93F8A"/>
    <w:rsid w:val="00D9537B"/>
    <w:rsid w:val="00D9546F"/>
    <w:rsid w:val="00D95C27"/>
    <w:rsid w:val="00D95EA0"/>
    <w:rsid w:val="00D96C92"/>
    <w:rsid w:val="00D96D9F"/>
    <w:rsid w:val="00D970AE"/>
    <w:rsid w:val="00D970F8"/>
    <w:rsid w:val="00D97849"/>
    <w:rsid w:val="00DA0489"/>
    <w:rsid w:val="00DA0A17"/>
    <w:rsid w:val="00DA0D78"/>
    <w:rsid w:val="00DA13D4"/>
    <w:rsid w:val="00DA2371"/>
    <w:rsid w:val="00DA240B"/>
    <w:rsid w:val="00DA2D76"/>
    <w:rsid w:val="00DA30E6"/>
    <w:rsid w:val="00DA3680"/>
    <w:rsid w:val="00DA372F"/>
    <w:rsid w:val="00DA4FFE"/>
    <w:rsid w:val="00DA54DA"/>
    <w:rsid w:val="00DA5A50"/>
    <w:rsid w:val="00DA5D44"/>
    <w:rsid w:val="00DA5EF2"/>
    <w:rsid w:val="00DA652E"/>
    <w:rsid w:val="00DA6AE1"/>
    <w:rsid w:val="00DA6EE6"/>
    <w:rsid w:val="00DA6EF7"/>
    <w:rsid w:val="00DA6F7B"/>
    <w:rsid w:val="00DA7BA1"/>
    <w:rsid w:val="00DA7F92"/>
    <w:rsid w:val="00DB0598"/>
    <w:rsid w:val="00DB08E8"/>
    <w:rsid w:val="00DB0D53"/>
    <w:rsid w:val="00DB1787"/>
    <w:rsid w:val="00DB1CD2"/>
    <w:rsid w:val="00DB1CD9"/>
    <w:rsid w:val="00DB3F60"/>
    <w:rsid w:val="00DB4B3E"/>
    <w:rsid w:val="00DB5AA8"/>
    <w:rsid w:val="00DB6224"/>
    <w:rsid w:val="00DB6493"/>
    <w:rsid w:val="00DB69FE"/>
    <w:rsid w:val="00DB6D0C"/>
    <w:rsid w:val="00DB6EDD"/>
    <w:rsid w:val="00DB7C2A"/>
    <w:rsid w:val="00DC07DE"/>
    <w:rsid w:val="00DC0B23"/>
    <w:rsid w:val="00DC1294"/>
    <w:rsid w:val="00DC1D5E"/>
    <w:rsid w:val="00DC1FE5"/>
    <w:rsid w:val="00DC252B"/>
    <w:rsid w:val="00DC25A6"/>
    <w:rsid w:val="00DC26FA"/>
    <w:rsid w:val="00DC2C82"/>
    <w:rsid w:val="00DC3AC4"/>
    <w:rsid w:val="00DC4C0C"/>
    <w:rsid w:val="00DC5120"/>
    <w:rsid w:val="00DC5B9F"/>
    <w:rsid w:val="00DC6450"/>
    <w:rsid w:val="00DC65BF"/>
    <w:rsid w:val="00DC67DC"/>
    <w:rsid w:val="00DC7540"/>
    <w:rsid w:val="00DC77FE"/>
    <w:rsid w:val="00DD080F"/>
    <w:rsid w:val="00DD0C06"/>
    <w:rsid w:val="00DD166A"/>
    <w:rsid w:val="00DD2AE1"/>
    <w:rsid w:val="00DD2EA9"/>
    <w:rsid w:val="00DD3373"/>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09FF"/>
    <w:rsid w:val="00DE108B"/>
    <w:rsid w:val="00DE16F0"/>
    <w:rsid w:val="00DE190A"/>
    <w:rsid w:val="00DE26F7"/>
    <w:rsid w:val="00DE2EC6"/>
    <w:rsid w:val="00DE32EC"/>
    <w:rsid w:val="00DE3443"/>
    <w:rsid w:val="00DE3DA8"/>
    <w:rsid w:val="00DE48AE"/>
    <w:rsid w:val="00DE6BBA"/>
    <w:rsid w:val="00DE72EC"/>
    <w:rsid w:val="00DE755C"/>
    <w:rsid w:val="00DE7852"/>
    <w:rsid w:val="00DE7D3B"/>
    <w:rsid w:val="00DE7E8A"/>
    <w:rsid w:val="00DF0040"/>
    <w:rsid w:val="00DF0881"/>
    <w:rsid w:val="00DF0AB5"/>
    <w:rsid w:val="00DF139B"/>
    <w:rsid w:val="00DF190F"/>
    <w:rsid w:val="00DF1C28"/>
    <w:rsid w:val="00DF1C5A"/>
    <w:rsid w:val="00DF2732"/>
    <w:rsid w:val="00DF2A2B"/>
    <w:rsid w:val="00DF31B9"/>
    <w:rsid w:val="00DF5687"/>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5FDB"/>
    <w:rsid w:val="00E0608E"/>
    <w:rsid w:val="00E06365"/>
    <w:rsid w:val="00E07FB6"/>
    <w:rsid w:val="00E10985"/>
    <w:rsid w:val="00E115CB"/>
    <w:rsid w:val="00E116C1"/>
    <w:rsid w:val="00E119E2"/>
    <w:rsid w:val="00E11C43"/>
    <w:rsid w:val="00E121E1"/>
    <w:rsid w:val="00E126CE"/>
    <w:rsid w:val="00E12933"/>
    <w:rsid w:val="00E13EC1"/>
    <w:rsid w:val="00E146CF"/>
    <w:rsid w:val="00E1516A"/>
    <w:rsid w:val="00E159AC"/>
    <w:rsid w:val="00E15CB5"/>
    <w:rsid w:val="00E169C9"/>
    <w:rsid w:val="00E20AD9"/>
    <w:rsid w:val="00E2104F"/>
    <w:rsid w:val="00E21827"/>
    <w:rsid w:val="00E21B16"/>
    <w:rsid w:val="00E232F3"/>
    <w:rsid w:val="00E24926"/>
    <w:rsid w:val="00E24DE2"/>
    <w:rsid w:val="00E25650"/>
    <w:rsid w:val="00E25DE7"/>
    <w:rsid w:val="00E26167"/>
    <w:rsid w:val="00E26469"/>
    <w:rsid w:val="00E269F6"/>
    <w:rsid w:val="00E26E22"/>
    <w:rsid w:val="00E2777F"/>
    <w:rsid w:val="00E27EAB"/>
    <w:rsid w:val="00E301F2"/>
    <w:rsid w:val="00E31D7F"/>
    <w:rsid w:val="00E31F44"/>
    <w:rsid w:val="00E32291"/>
    <w:rsid w:val="00E332A6"/>
    <w:rsid w:val="00E33395"/>
    <w:rsid w:val="00E334D7"/>
    <w:rsid w:val="00E338DC"/>
    <w:rsid w:val="00E33E36"/>
    <w:rsid w:val="00E33E57"/>
    <w:rsid w:val="00E341A0"/>
    <w:rsid w:val="00E34A00"/>
    <w:rsid w:val="00E375DD"/>
    <w:rsid w:val="00E37D5E"/>
    <w:rsid w:val="00E4038D"/>
    <w:rsid w:val="00E40B28"/>
    <w:rsid w:val="00E40B99"/>
    <w:rsid w:val="00E416D3"/>
    <w:rsid w:val="00E42ACD"/>
    <w:rsid w:val="00E4365D"/>
    <w:rsid w:val="00E44AD5"/>
    <w:rsid w:val="00E44D25"/>
    <w:rsid w:val="00E465F9"/>
    <w:rsid w:val="00E4695D"/>
    <w:rsid w:val="00E471C9"/>
    <w:rsid w:val="00E473BC"/>
    <w:rsid w:val="00E47C80"/>
    <w:rsid w:val="00E47F32"/>
    <w:rsid w:val="00E502BB"/>
    <w:rsid w:val="00E506FB"/>
    <w:rsid w:val="00E513B7"/>
    <w:rsid w:val="00E5148E"/>
    <w:rsid w:val="00E514BC"/>
    <w:rsid w:val="00E51593"/>
    <w:rsid w:val="00E51EB3"/>
    <w:rsid w:val="00E52B4E"/>
    <w:rsid w:val="00E52B8E"/>
    <w:rsid w:val="00E532A5"/>
    <w:rsid w:val="00E53861"/>
    <w:rsid w:val="00E54463"/>
    <w:rsid w:val="00E54532"/>
    <w:rsid w:val="00E54D22"/>
    <w:rsid w:val="00E54F78"/>
    <w:rsid w:val="00E54FD1"/>
    <w:rsid w:val="00E56057"/>
    <w:rsid w:val="00E56398"/>
    <w:rsid w:val="00E56A10"/>
    <w:rsid w:val="00E577B8"/>
    <w:rsid w:val="00E57C53"/>
    <w:rsid w:val="00E57F06"/>
    <w:rsid w:val="00E619BD"/>
    <w:rsid w:val="00E61A67"/>
    <w:rsid w:val="00E61E78"/>
    <w:rsid w:val="00E6273B"/>
    <w:rsid w:val="00E62DB5"/>
    <w:rsid w:val="00E63F8B"/>
    <w:rsid w:val="00E64829"/>
    <w:rsid w:val="00E64C1A"/>
    <w:rsid w:val="00E6500A"/>
    <w:rsid w:val="00E65CFC"/>
    <w:rsid w:val="00E6633A"/>
    <w:rsid w:val="00E66AC9"/>
    <w:rsid w:val="00E67B79"/>
    <w:rsid w:val="00E7196B"/>
    <w:rsid w:val="00E71B6F"/>
    <w:rsid w:val="00E72EE9"/>
    <w:rsid w:val="00E7312F"/>
    <w:rsid w:val="00E73766"/>
    <w:rsid w:val="00E73CA5"/>
    <w:rsid w:val="00E73EEB"/>
    <w:rsid w:val="00E74780"/>
    <w:rsid w:val="00E747D2"/>
    <w:rsid w:val="00E75145"/>
    <w:rsid w:val="00E75514"/>
    <w:rsid w:val="00E758B8"/>
    <w:rsid w:val="00E75A7F"/>
    <w:rsid w:val="00E76A95"/>
    <w:rsid w:val="00E76CEF"/>
    <w:rsid w:val="00E771CE"/>
    <w:rsid w:val="00E77603"/>
    <w:rsid w:val="00E800F4"/>
    <w:rsid w:val="00E8017B"/>
    <w:rsid w:val="00E81018"/>
    <w:rsid w:val="00E81605"/>
    <w:rsid w:val="00E82256"/>
    <w:rsid w:val="00E834D3"/>
    <w:rsid w:val="00E84355"/>
    <w:rsid w:val="00E849E0"/>
    <w:rsid w:val="00E84C4D"/>
    <w:rsid w:val="00E850FE"/>
    <w:rsid w:val="00E85DD8"/>
    <w:rsid w:val="00E86BB6"/>
    <w:rsid w:val="00E87C71"/>
    <w:rsid w:val="00E908C1"/>
    <w:rsid w:val="00E90953"/>
    <w:rsid w:val="00E91597"/>
    <w:rsid w:val="00E93161"/>
    <w:rsid w:val="00E9332B"/>
    <w:rsid w:val="00E9377D"/>
    <w:rsid w:val="00E93A51"/>
    <w:rsid w:val="00E93F6C"/>
    <w:rsid w:val="00E94B3B"/>
    <w:rsid w:val="00E950D4"/>
    <w:rsid w:val="00E95624"/>
    <w:rsid w:val="00E956B4"/>
    <w:rsid w:val="00E95D45"/>
    <w:rsid w:val="00E95E46"/>
    <w:rsid w:val="00E95F67"/>
    <w:rsid w:val="00E96398"/>
    <w:rsid w:val="00E963F4"/>
    <w:rsid w:val="00E968D2"/>
    <w:rsid w:val="00E970C7"/>
    <w:rsid w:val="00E9763B"/>
    <w:rsid w:val="00E97A4E"/>
    <w:rsid w:val="00E97AD7"/>
    <w:rsid w:val="00EA002E"/>
    <w:rsid w:val="00EA0563"/>
    <w:rsid w:val="00EA07F5"/>
    <w:rsid w:val="00EA08C3"/>
    <w:rsid w:val="00EA0DCA"/>
    <w:rsid w:val="00EA111E"/>
    <w:rsid w:val="00EA11E8"/>
    <w:rsid w:val="00EA29EC"/>
    <w:rsid w:val="00EA3718"/>
    <w:rsid w:val="00EA371C"/>
    <w:rsid w:val="00EA391C"/>
    <w:rsid w:val="00EA3C07"/>
    <w:rsid w:val="00EA4AC0"/>
    <w:rsid w:val="00EA539B"/>
    <w:rsid w:val="00EA5422"/>
    <w:rsid w:val="00EA545E"/>
    <w:rsid w:val="00EA5470"/>
    <w:rsid w:val="00EA5601"/>
    <w:rsid w:val="00EA59FB"/>
    <w:rsid w:val="00EA5AE8"/>
    <w:rsid w:val="00EA62A8"/>
    <w:rsid w:val="00EA6B05"/>
    <w:rsid w:val="00EA6F17"/>
    <w:rsid w:val="00EA71A2"/>
    <w:rsid w:val="00EA7C5B"/>
    <w:rsid w:val="00EB03E8"/>
    <w:rsid w:val="00EB040F"/>
    <w:rsid w:val="00EB0991"/>
    <w:rsid w:val="00EB0E06"/>
    <w:rsid w:val="00EB1EA3"/>
    <w:rsid w:val="00EB1FC3"/>
    <w:rsid w:val="00EB2CD7"/>
    <w:rsid w:val="00EB40DB"/>
    <w:rsid w:val="00EB4AC6"/>
    <w:rsid w:val="00EB597C"/>
    <w:rsid w:val="00EB5E2E"/>
    <w:rsid w:val="00EB5EE3"/>
    <w:rsid w:val="00EB6590"/>
    <w:rsid w:val="00EB66CA"/>
    <w:rsid w:val="00EB6D0D"/>
    <w:rsid w:val="00EB6D27"/>
    <w:rsid w:val="00EB709D"/>
    <w:rsid w:val="00EB7388"/>
    <w:rsid w:val="00EB7B92"/>
    <w:rsid w:val="00EC0904"/>
    <w:rsid w:val="00EC27C1"/>
    <w:rsid w:val="00EC36D8"/>
    <w:rsid w:val="00EC3883"/>
    <w:rsid w:val="00EC524D"/>
    <w:rsid w:val="00EC5293"/>
    <w:rsid w:val="00EC5D88"/>
    <w:rsid w:val="00EC5FC7"/>
    <w:rsid w:val="00EC671E"/>
    <w:rsid w:val="00EC680D"/>
    <w:rsid w:val="00EC69AB"/>
    <w:rsid w:val="00EC6DDF"/>
    <w:rsid w:val="00ED06C0"/>
    <w:rsid w:val="00ED06C6"/>
    <w:rsid w:val="00ED0CC2"/>
    <w:rsid w:val="00ED117F"/>
    <w:rsid w:val="00ED184E"/>
    <w:rsid w:val="00ED1A48"/>
    <w:rsid w:val="00ED291C"/>
    <w:rsid w:val="00ED3326"/>
    <w:rsid w:val="00ED3815"/>
    <w:rsid w:val="00ED383E"/>
    <w:rsid w:val="00ED3904"/>
    <w:rsid w:val="00ED5D60"/>
    <w:rsid w:val="00ED5F28"/>
    <w:rsid w:val="00ED602D"/>
    <w:rsid w:val="00ED65AF"/>
    <w:rsid w:val="00ED6C73"/>
    <w:rsid w:val="00ED7296"/>
    <w:rsid w:val="00ED781F"/>
    <w:rsid w:val="00ED7953"/>
    <w:rsid w:val="00ED7CC5"/>
    <w:rsid w:val="00ED7F8C"/>
    <w:rsid w:val="00EE0180"/>
    <w:rsid w:val="00EE104A"/>
    <w:rsid w:val="00EE1BF9"/>
    <w:rsid w:val="00EE2455"/>
    <w:rsid w:val="00EE295C"/>
    <w:rsid w:val="00EE2972"/>
    <w:rsid w:val="00EE29A5"/>
    <w:rsid w:val="00EE2D48"/>
    <w:rsid w:val="00EE3006"/>
    <w:rsid w:val="00EE3041"/>
    <w:rsid w:val="00EE30DD"/>
    <w:rsid w:val="00EE332C"/>
    <w:rsid w:val="00EE3385"/>
    <w:rsid w:val="00EE3FA5"/>
    <w:rsid w:val="00EE4547"/>
    <w:rsid w:val="00EE4B74"/>
    <w:rsid w:val="00EE5005"/>
    <w:rsid w:val="00EE50C4"/>
    <w:rsid w:val="00EE50C5"/>
    <w:rsid w:val="00EE5C33"/>
    <w:rsid w:val="00EE5F79"/>
    <w:rsid w:val="00EE61AE"/>
    <w:rsid w:val="00EE6B22"/>
    <w:rsid w:val="00EE71A1"/>
    <w:rsid w:val="00EE7ACF"/>
    <w:rsid w:val="00EF1230"/>
    <w:rsid w:val="00EF13EE"/>
    <w:rsid w:val="00EF18C8"/>
    <w:rsid w:val="00EF2723"/>
    <w:rsid w:val="00EF3068"/>
    <w:rsid w:val="00EF3A1C"/>
    <w:rsid w:val="00EF427A"/>
    <w:rsid w:val="00EF4FEA"/>
    <w:rsid w:val="00EF508E"/>
    <w:rsid w:val="00EF6171"/>
    <w:rsid w:val="00EF6534"/>
    <w:rsid w:val="00EF6DA2"/>
    <w:rsid w:val="00EF70D4"/>
    <w:rsid w:val="00EF7892"/>
    <w:rsid w:val="00EF7F15"/>
    <w:rsid w:val="00EF7F58"/>
    <w:rsid w:val="00F00E68"/>
    <w:rsid w:val="00F01239"/>
    <w:rsid w:val="00F02972"/>
    <w:rsid w:val="00F0312E"/>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83E"/>
    <w:rsid w:val="00F11DE2"/>
    <w:rsid w:val="00F11EC0"/>
    <w:rsid w:val="00F122FA"/>
    <w:rsid w:val="00F133E1"/>
    <w:rsid w:val="00F13E66"/>
    <w:rsid w:val="00F13F69"/>
    <w:rsid w:val="00F14589"/>
    <w:rsid w:val="00F15825"/>
    <w:rsid w:val="00F167FC"/>
    <w:rsid w:val="00F16C62"/>
    <w:rsid w:val="00F16ED4"/>
    <w:rsid w:val="00F20647"/>
    <w:rsid w:val="00F214EA"/>
    <w:rsid w:val="00F21A18"/>
    <w:rsid w:val="00F21CB8"/>
    <w:rsid w:val="00F2206D"/>
    <w:rsid w:val="00F2272A"/>
    <w:rsid w:val="00F22872"/>
    <w:rsid w:val="00F22932"/>
    <w:rsid w:val="00F22BC3"/>
    <w:rsid w:val="00F233D2"/>
    <w:rsid w:val="00F23CB0"/>
    <w:rsid w:val="00F24059"/>
    <w:rsid w:val="00F241D6"/>
    <w:rsid w:val="00F24275"/>
    <w:rsid w:val="00F248CF"/>
    <w:rsid w:val="00F24AF1"/>
    <w:rsid w:val="00F259BF"/>
    <w:rsid w:val="00F30878"/>
    <w:rsid w:val="00F309CC"/>
    <w:rsid w:val="00F30DB3"/>
    <w:rsid w:val="00F30F22"/>
    <w:rsid w:val="00F30F3D"/>
    <w:rsid w:val="00F30FA8"/>
    <w:rsid w:val="00F311AC"/>
    <w:rsid w:val="00F31292"/>
    <w:rsid w:val="00F3228A"/>
    <w:rsid w:val="00F332D2"/>
    <w:rsid w:val="00F33933"/>
    <w:rsid w:val="00F33E5D"/>
    <w:rsid w:val="00F34A00"/>
    <w:rsid w:val="00F34DF2"/>
    <w:rsid w:val="00F350C7"/>
    <w:rsid w:val="00F35482"/>
    <w:rsid w:val="00F35907"/>
    <w:rsid w:val="00F35A51"/>
    <w:rsid w:val="00F362C7"/>
    <w:rsid w:val="00F3784A"/>
    <w:rsid w:val="00F37CDA"/>
    <w:rsid w:val="00F4022A"/>
    <w:rsid w:val="00F40340"/>
    <w:rsid w:val="00F403CE"/>
    <w:rsid w:val="00F41AF6"/>
    <w:rsid w:val="00F422EF"/>
    <w:rsid w:val="00F42791"/>
    <w:rsid w:val="00F43044"/>
    <w:rsid w:val="00F4378B"/>
    <w:rsid w:val="00F43F74"/>
    <w:rsid w:val="00F44AC0"/>
    <w:rsid w:val="00F452F6"/>
    <w:rsid w:val="00F45434"/>
    <w:rsid w:val="00F4561D"/>
    <w:rsid w:val="00F458F1"/>
    <w:rsid w:val="00F45AA3"/>
    <w:rsid w:val="00F460AD"/>
    <w:rsid w:val="00F46457"/>
    <w:rsid w:val="00F46CA4"/>
    <w:rsid w:val="00F46F35"/>
    <w:rsid w:val="00F4706C"/>
    <w:rsid w:val="00F472C9"/>
    <w:rsid w:val="00F50050"/>
    <w:rsid w:val="00F5047D"/>
    <w:rsid w:val="00F509DD"/>
    <w:rsid w:val="00F50B2C"/>
    <w:rsid w:val="00F50B9A"/>
    <w:rsid w:val="00F50F78"/>
    <w:rsid w:val="00F513E4"/>
    <w:rsid w:val="00F51676"/>
    <w:rsid w:val="00F517F7"/>
    <w:rsid w:val="00F524FA"/>
    <w:rsid w:val="00F54190"/>
    <w:rsid w:val="00F550D4"/>
    <w:rsid w:val="00F55ECE"/>
    <w:rsid w:val="00F563CC"/>
    <w:rsid w:val="00F56DC5"/>
    <w:rsid w:val="00F575F6"/>
    <w:rsid w:val="00F57E01"/>
    <w:rsid w:val="00F6095B"/>
    <w:rsid w:val="00F60C27"/>
    <w:rsid w:val="00F61F4F"/>
    <w:rsid w:val="00F6268C"/>
    <w:rsid w:val="00F626AE"/>
    <w:rsid w:val="00F628B7"/>
    <w:rsid w:val="00F62D81"/>
    <w:rsid w:val="00F6307D"/>
    <w:rsid w:val="00F6339D"/>
    <w:rsid w:val="00F634AC"/>
    <w:rsid w:val="00F63B36"/>
    <w:rsid w:val="00F63F64"/>
    <w:rsid w:val="00F646C5"/>
    <w:rsid w:val="00F64C6D"/>
    <w:rsid w:val="00F64CCF"/>
    <w:rsid w:val="00F65165"/>
    <w:rsid w:val="00F65640"/>
    <w:rsid w:val="00F65913"/>
    <w:rsid w:val="00F659D7"/>
    <w:rsid w:val="00F65AD8"/>
    <w:rsid w:val="00F65D7F"/>
    <w:rsid w:val="00F670B7"/>
    <w:rsid w:val="00F674A4"/>
    <w:rsid w:val="00F70821"/>
    <w:rsid w:val="00F71204"/>
    <w:rsid w:val="00F71227"/>
    <w:rsid w:val="00F712B7"/>
    <w:rsid w:val="00F71C94"/>
    <w:rsid w:val="00F72006"/>
    <w:rsid w:val="00F72074"/>
    <w:rsid w:val="00F7263E"/>
    <w:rsid w:val="00F72B43"/>
    <w:rsid w:val="00F7398B"/>
    <w:rsid w:val="00F73BFD"/>
    <w:rsid w:val="00F7424B"/>
    <w:rsid w:val="00F75375"/>
    <w:rsid w:val="00F756A1"/>
    <w:rsid w:val="00F76120"/>
    <w:rsid w:val="00F761FF"/>
    <w:rsid w:val="00F76346"/>
    <w:rsid w:val="00F76793"/>
    <w:rsid w:val="00F7794F"/>
    <w:rsid w:val="00F80DF4"/>
    <w:rsid w:val="00F80E98"/>
    <w:rsid w:val="00F80E9C"/>
    <w:rsid w:val="00F80F22"/>
    <w:rsid w:val="00F817AB"/>
    <w:rsid w:val="00F8207E"/>
    <w:rsid w:val="00F8211C"/>
    <w:rsid w:val="00F8232D"/>
    <w:rsid w:val="00F8385C"/>
    <w:rsid w:val="00F8483E"/>
    <w:rsid w:val="00F84D61"/>
    <w:rsid w:val="00F85080"/>
    <w:rsid w:val="00F8576F"/>
    <w:rsid w:val="00F85986"/>
    <w:rsid w:val="00F8648E"/>
    <w:rsid w:val="00F86C10"/>
    <w:rsid w:val="00F87AE4"/>
    <w:rsid w:val="00F87DE9"/>
    <w:rsid w:val="00F87E85"/>
    <w:rsid w:val="00F90FCA"/>
    <w:rsid w:val="00F91A08"/>
    <w:rsid w:val="00F91D74"/>
    <w:rsid w:val="00F92026"/>
    <w:rsid w:val="00F92751"/>
    <w:rsid w:val="00F929EC"/>
    <w:rsid w:val="00F933B0"/>
    <w:rsid w:val="00F934E1"/>
    <w:rsid w:val="00F93D2C"/>
    <w:rsid w:val="00F93EFD"/>
    <w:rsid w:val="00F9505F"/>
    <w:rsid w:val="00F950DA"/>
    <w:rsid w:val="00F95511"/>
    <w:rsid w:val="00F96DE3"/>
    <w:rsid w:val="00F97353"/>
    <w:rsid w:val="00F973C2"/>
    <w:rsid w:val="00FA04F9"/>
    <w:rsid w:val="00FA0F0B"/>
    <w:rsid w:val="00FA15A9"/>
    <w:rsid w:val="00FA198D"/>
    <w:rsid w:val="00FA1E16"/>
    <w:rsid w:val="00FA284C"/>
    <w:rsid w:val="00FA31EC"/>
    <w:rsid w:val="00FA3662"/>
    <w:rsid w:val="00FA4522"/>
    <w:rsid w:val="00FA61DB"/>
    <w:rsid w:val="00FA648D"/>
    <w:rsid w:val="00FA6AFA"/>
    <w:rsid w:val="00FA70D7"/>
    <w:rsid w:val="00FA7C8A"/>
    <w:rsid w:val="00FB09EB"/>
    <w:rsid w:val="00FB1335"/>
    <w:rsid w:val="00FB1682"/>
    <w:rsid w:val="00FB1BC2"/>
    <w:rsid w:val="00FB1E0D"/>
    <w:rsid w:val="00FB29D8"/>
    <w:rsid w:val="00FB3145"/>
    <w:rsid w:val="00FB3E66"/>
    <w:rsid w:val="00FB4603"/>
    <w:rsid w:val="00FB46CA"/>
    <w:rsid w:val="00FB657A"/>
    <w:rsid w:val="00FB7FBE"/>
    <w:rsid w:val="00FC088F"/>
    <w:rsid w:val="00FC115B"/>
    <w:rsid w:val="00FC1B41"/>
    <w:rsid w:val="00FC1B85"/>
    <w:rsid w:val="00FC2757"/>
    <w:rsid w:val="00FC2F66"/>
    <w:rsid w:val="00FC3226"/>
    <w:rsid w:val="00FC3EF6"/>
    <w:rsid w:val="00FC5598"/>
    <w:rsid w:val="00FC57BB"/>
    <w:rsid w:val="00FC5896"/>
    <w:rsid w:val="00FC6ED6"/>
    <w:rsid w:val="00FC6F1C"/>
    <w:rsid w:val="00FC7C4C"/>
    <w:rsid w:val="00FC7D45"/>
    <w:rsid w:val="00FD010D"/>
    <w:rsid w:val="00FD037D"/>
    <w:rsid w:val="00FD0619"/>
    <w:rsid w:val="00FD080F"/>
    <w:rsid w:val="00FD0811"/>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E0AE7"/>
    <w:rsid w:val="00FE16D3"/>
    <w:rsid w:val="00FE22CA"/>
    <w:rsid w:val="00FE24EB"/>
    <w:rsid w:val="00FE33EB"/>
    <w:rsid w:val="00FE3F0D"/>
    <w:rsid w:val="00FE3F34"/>
    <w:rsid w:val="00FE4517"/>
    <w:rsid w:val="00FE4903"/>
    <w:rsid w:val="00FE4A01"/>
    <w:rsid w:val="00FE4D36"/>
    <w:rsid w:val="00FE5271"/>
    <w:rsid w:val="00FE61BC"/>
    <w:rsid w:val="00FE6449"/>
    <w:rsid w:val="00FE6535"/>
    <w:rsid w:val="00FE6A68"/>
    <w:rsid w:val="00FE73E5"/>
    <w:rsid w:val="00FE7B8B"/>
    <w:rsid w:val="00FF079B"/>
    <w:rsid w:val="00FF07E2"/>
    <w:rsid w:val="00FF0FC0"/>
    <w:rsid w:val="00FF0FD5"/>
    <w:rsid w:val="00FF10A6"/>
    <w:rsid w:val="00FF1223"/>
    <w:rsid w:val="00FF1EF3"/>
    <w:rsid w:val="00FF23C0"/>
    <w:rsid w:val="00FF27DE"/>
    <w:rsid w:val="00FF3278"/>
    <w:rsid w:val="00FF39B8"/>
    <w:rsid w:val="00FF3B79"/>
    <w:rsid w:val="00FF4297"/>
    <w:rsid w:val="00FF51AF"/>
    <w:rsid w:val="00FF5400"/>
    <w:rsid w:val="00FF5BC4"/>
    <w:rsid w:val="00FF5F7E"/>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03F4FECA"/>
  <w15:chartTrackingRefBased/>
  <w15:docId w15:val="{2B2658E7-2F6A-4F12-8F4C-C56F79C84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D2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56D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56D21"/>
    <w:pPr>
      <w:pBdr>
        <w:top w:val="none" w:sz="0" w:space="0" w:color="auto"/>
      </w:pBdr>
      <w:spacing w:before="180"/>
      <w:outlineLvl w:val="1"/>
    </w:pPr>
    <w:rPr>
      <w:sz w:val="32"/>
    </w:rPr>
  </w:style>
  <w:style w:type="paragraph" w:styleId="Heading3">
    <w:name w:val="heading 3"/>
    <w:basedOn w:val="Heading2"/>
    <w:next w:val="Normal"/>
    <w:link w:val="Heading3Char"/>
    <w:qFormat/>
    <w:rsid w:val="00056D21"/>
    <w:pPr>
      <w:spacing w:before="120"/>
      <w:outlineLvl w:val="2"/>
    </w:pPr>
    <w:rPr>
      <w:sz w:val="28"/>
    </w:rPr>
  </w:style>
  <w:style w:type="paragraph" w:styleId="Heading4">
    <w:name w:val="heading 4"/>
    <w:basedOn w:val="Heading3"/>
    <w:next w:val="Normal"/>
    <w:link w:val="Heading4Char"/>
    <w:qFormat/>
    <w:rsid w:val="00056D21"/>
    <w:pPr>
      <w:ind w:left="1418" w:hanging="1418"/>
      <w:outlineLvl w:val="3"/>
    </w:pPr>
    <w:rPr>
      <w:sz w:val="24"/>
    </w:rPr>
  </w:style>
  <w:style w:type="paragraph" w:styleId="Heading5">
    <w:name w:val="heading 5"/>
    <w:basedOn w:val="Heading4"/>
    <w:next w:val="Normal"/>
    <w:link w:val="Heading5Char"/>
    <w:qFormat/>
    <w:rsid w:val="00056D21"/>
    <w:pPr>
      <w:ind w:left="1701" w:hanging="1701"/>
      <w:outlineLvl w:val="4"/>
    </w:pPr>
    <w:rPr>
      <w:sz w:val="22"/>
    </w:rPr>
  </w:style>
  <w:style w:type="paragraph" w:styleId="Heading6">
    <w:name w:val="heading 6"/>
    <w:basedOn w:val="H6"/>
    <w:next w:val="Normal"/>
    <w:link w:val="Heading6Char"/>
    <w:qFormat/>
    <w:rsid w:val="00056D21"/>
    <w:pPr>
      <w:outlineLvl w:val="5"/>
    </w:pPr>
  </w:style>
  <w:style w:type="paragraph" w:styleId="Heading7">
    <w:name w:val="heading 7"/>
    <w:basedOn w:val="H6"/>
    <w:next w:val="Normal"/>
    <w:link w:val="Heading7Char"/>
    <w:qFormat/>
    <w:rsid w:val="00056D21"/>
    <w:pPr>
      <w:outlineLvl w:val="6"/>
    </w:pPr>
  </w:style>
  <w:style w:type="paragraph" w:styleId="Heading8">
    <w:name w:val="heading 8"/>
    <w:basedOn w:val="Heading1"/>
    <w:next w:val="Normal"/>
    <w:link w:val="Heading8Char"/>
    <w:qFormat/>
    <w:rsid w:val="00056D21"/>
    <w:pPr>
      <w:ind w:left="0" w:firstLine="0"/>
      <w:outlineLvl w:val="7"/>
    </w:pPr>
  </w:style>
  <w:style w:type="paragraph" w:styleId="Heading9">
    <w:name w:val="heading 9"/>
    <w:basedOn w:val="Heading8"/>
    <w:next w:val="Normal"/>
    <w:link w:val="Heading9Char"/>
    <w:qFormat/>
    <w:rsid w:val="00056D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56D21"/>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56D21"/>
    <w:pPr>
      <w:ind w:left="1418" w:hanging="1418"/>
    </w:pPr>
  </w:style>
  <w:style w:type="paragraph" w:styleId="TOC8">
    <w:name w:val="toc 8"/>
    <w:basedOn w:val="TOC1"/>
    <w:rsid w:val="00056D21"/>
    <w:pPr>
      <w:spacing w:before="180"/>
      <w:ind w:left="2693" w:hanging="2693"/>
    </w:pPr>
    <w:rPr>
      <w:b/>
    </w:rPr>
  </w:style>
  <w:style w:type="paragraph" w:styleId="TOC1">
    <w:name w:val="toc 1"/>
    <w:rsid w:val="00056D2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56D21"/>
    <w:pPr>
      <w:keepLines/>
      <w:tabs>
        <w:tab w:val="center" w:pos="4536"/>
        <w:tab w:val="right" w:pos="9072"/>
      </w:tabs>
    </w:pPr>
    <w:rPr>
      <w:noProof/>
    </w:rPr>
  </w:style>
  <w:style w:type="character" w:customStyle="1" w:styleId="ZGSM">
    <w:name w:val="ZGSM"/>
    <w:rsid w:val="00056D21"/>
  </w:style>
  <w:style w:type="paragraph" w:styleId="Header">
    <w:name w:val="header"/>
    <w:link w:val="HeaderChar"/>
    <w:rsid w:val="00056D21"/>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56D2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56D21"/>
    <w:pPr>
      <w:ind w:left="1701" w:hanging="1701"/>
    </w:pPr>
  </w:style>
  <w:style w:type="paragraph" w:styleId="TOC4">
    <w:name w:val="toc 4"/>
    <w:basedOn w:val="TOC3"/>
    <w:rsid w:val="00056D21"/>
    <w:pPr>
      <w:ind w:left="1418" w:hanging="1418"/>
    </w:pPr>
  </w:style>
  <w:style w:type="paragraph" w:styleId="TOC3">
    <w:name w:val="toc 3"/>
    <w:basedOn w:val="TOC2"/>
    <w:rsid w:val="00056D21"/>
    <w:pPr>
      <w:ind w:left="1134" w:hanging="1134"/>
    </w:pPr>
  </w:style>
  <w:style w:type="paragraph" w:styleId="TOC2">
    <w:name w:val="toc 2"/>
    <w:basedOn w:val="TOC1"/>
    <w:rsid w:val="00056D21"/>
    <w:pPr>
      <w:spacing w:before="0"/>
      <w:ind w:left="851" w:hanging="851"/>
    </w:pPr>
    <w:rPr>
      <w:sz w:val="20"/>
    </w:rPr>
  </w:style>
  <w:style w:type="paragraph" w:styleId="Index2">
    <w:name w:val="index 2"/>
    <w:basedOn w:val="Index1"/>
    <w:rsid w:val="00056D21"/>
    <w:pPr>
      <w:ind w:left="284"/>
    </w:pPr>
  </w:style>
  <w:style w:type="paragraph" w:styleId="Index1">
    <w:name w:val="index 1"/>
    <w:basedOn w:val="Normal"/>
    <w:rsid w:val="00056D21"/>
    <w:pPr>
      <w:keepLines/>
    </w:pPr>
  </w:style>
  <w:style w:type="paragraph" w:customStyle="1" w:styleId="TT">
    <w:name w:val="TT"/>
    <w:basedOn w:val="Heading1"/>
    <w:next w:val="Normal"/>
    <w:rsid w:val="00056D21"/>
    <w:pPr>
      <w:outlineLvl w:val="9"/>
    </w:pPr>
  </w:style>
  <w:style w:type="paragraph" w:styleId="Footer">
    <w:name w:val="footer"/>
    <w:basedOn w:val="Header"/>
    <w:link w:val="FooterChar"/>
    <w:rsid w:val="00056D21"/>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rsid w:val="00056D21"/>
    <w:rPr>
      <w:b/>
      <w:position w:val="6"/>
      <w:sz w:val="16"/>
    </w:rPr>
  </w:style>
  <w:style w:type="paragraph" w:styleId="FootnoteText">
    <w:name w:val="footnote text"/>
    <w:basedOn w:val="Normal"/>
    <w:link w:val="FootnoteTextChar"/>
    <w:rsid w:val="00056D21"/>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56D21"/>
    <w:pPr>
      <w:keepNext/>
      <w:spacing w:after="0"/>
    </w:pPr>
    <w:rPr>
      <w:rFonts w:ascii="Arial" w:hAnsi="Arial"/>
      <w:sz w:val="18"/>
    </w:rPr>
  </w:style>
  <w:style w:type="paragraph" w:customStyle="1" w:styleId="NO">
    <w:name w:val="NO"/>
    <w:basedOn w:val="Normal"/>
    <w:link w:val="NOChar"/>
    <w:rsid w:val="00056D21"/>
    <w:pPr>
      <w:keepLines/>
      <w:ind w:left="1135" w:hanging="851"/>
    </w:pPr>
  </w:style>
  <w:style w:type="character" w:customStyle="1" w:styleId="NOChar">
    <w:name w:val="NO Char"/>
    <w:link w:val="NO"/>
    <w:rsid w:val="00BE2F1A"/>
    <w:rPr>
      <w:lang w:eastAsia="en-US"/>
    </w:rPr>
  </w:style>
  <w:style w:type="paragraph" w:customStyle="1" w:styleId="TAR">
    <w:name w:val="TAR"/>
    <w:basedOn w:val="TAL"/>
    <w:rsid w:val="00056D21"/>
    <w:pPr>
      <w:jc w:val="right"/>
    </w:pPr>
  </w:style>
  <w:style w:type="paragraph" w:customStyle="1" w:styleId="TAL">
    <w:name w:val="TAL"/>
    <w:basedOn w:val="Normal"/>
    <w:link w:val="TALChar"/>
    <w:rsid w:val="00056D21"/>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56D21"/>
    <w:pPr>
      <w:ind w:left="568" w:hanging="284"/>
    </w:pPr>
  </w:style>
  <w:style w:type="paragraph" w:customStyle="1" w:styleId="TAH">
    <w:name w:val="TAH"/>
    <w:basedOn w:val="TAC"/>
    <w:link w:val="TAHCar"/>
    <w:rsid w:val="00056D21"/>
    <w:rPr>
      <w:b/>
    </w:rPr>
  </w:style>
  <w:style w:type="paragraph" w:customStyle="1" w:styleId="TAC">
    <w:name w:val="TAC"/>
    <w:basedOn w:val="TAL"/>
    <w:link w:val="TACChar"/>
    <w:rsid w:val="00056D21"/>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56D21"/>
    <w:pPr>
      <w:ind w:left="851"/>
    </w:pPr>
  </w:style>
  <w:style w:type="paragraph" w:styleId="ListNumber">
    <w:name w:val="List Number"/>
    <w:basedOn w:val="List"/>
    <w:rsid w:val="00056D21"/>
  </w:style>
  <w:style w:type="paragraph" w:customStyle="1" w:styleId="EX">
    <w:name w:val="EX"/>
    <w:basedOn w:val="Normal"/>
    <w:link w:val="EXChar"/>
    <w:rsid w:val="00056D21"/>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56D21"/>
    <w:pPr>
      <w:spacing w:after="0"/>
    </w:pPr>
  </w:style>
  <w:style w:type="paragraph" w:customStyle="1" w:styleId="NW">
    <w:name w:val="NW"/>
    <w:basedOn w:val="NO"/>
    <w:rsid w:val="00056D21"/>
    <w:pPr>
      <w:spacing w:after="0"/>
    </w:pPr>
  </w:style>
  <w:style w:type="paragraph" w:customStyle="1" w:styleId="EW">
    <w:name w:val="EW"/>
    <w:basedOn w:val="EX"/>
    <w:rsid w:val="00056D21"/>
    <w:pPr>
      <w:spacing w:after="0"/>
    </w:pPr>
  </w:style>
  <w:style w:type="paragraph" w:customStyle="1" w:styleId="B1">
    <w:name w:val="B1"/>
    <w:basedOn w:val="List"/>
    <w:link w:val="B1Char"/>
    <w:rsid w:val="00056D21"/>
  </w:style>
  <w:style w:type="character" w:customStyle="1" w:styleId="B1Char">
    <w:name w:val="B1 Char"/>
    <w:link w:val="B1"/>
    <w:qFormat/>
    <w:rsid w:val="00717FDE"/>
    <w:rPr>
      <w:lang w:eastAsia="en-US"/>
    </w:rPr>
  </w:style>
  <w:style w:type="paragraph" w:styleId="TOC6">
    <w:name w:val="toc 6"/>
    <w:basedOn w:val="TOC5"/>
    <w:next w:val="Normal"/>
    <w:rsid w:val="00056D21"/>
    <w:pPr>
      <w:ind w:left="1985" w:hanging="1985"/>
    </w:pPr>
  </w:style>
  <w:style w:type="paragraph" w:styleId="TOC7">
    <w:name w:val="toc 7"/>
    <w:basedOn w:val="TOC6"/>
    <w:next w:val="Normal"/>
    <w:rsid w:val="00056D21"/>
    <w:pPr>
      <w:ind w:left="2268" w:hanging="2268"/>
    </w:pPr>
  </w:style>
  <w:style w:type="paragraph" w:customStyle="1" w:styleId="LD">
    <w:name w:val="LD"/>
    <w:rsid w:val="00056D2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56D21"/>
    <w:pPr>
      <w:ind w:left="851"/>
    </w:pPr>
  </w:style>
  <w:style w:type="paragraph" w:styleId="ListBullet">
    <w:name w:val="List Bullet"/>
    <w:basedOn w:val="List"/>
    <w:rsid w:val="00056D21"/>
  </w:style>
  <w:style w:type="paragraph" w:customStyle="1" w:styleId="EditorsNote">
    <w:name w:val="Editor's Note"/>
    <w:basedOn w:val="NO"/>
    <w:link w:val="EditorsNoteChar2"/>
    <w:rsid w:val="00056D21"/>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056D21"/>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56D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56D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56D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56D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56D21"/>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56D2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56D21"/>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56D2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56D21"/>
    <w:pPr>
      <w:ind w:left="1135"/>
    </w:pPr>
  </w:style>
  <w:style w:type="paragraph" w:styleId="List2">
    <w:name w:val="List 2"/>
    <w:basedOn w:val="List"/>
    <w:link w:val="List2Char"/>
    <w:rsid w:val="00056D21"/>
    <w:pPr>
      <w:ind w:left="851"/>
    </w:pPr>
  </w:style>
  <w:style w:type="paragraph" w:styleId="List3">
    <w:name w:val="List 3"/>
    <w:basedOn w:val="List2"/>
    <w:link w:val="List3Char"/>
    <w:rsid w:val="00056D21"/>
    <w:pPr>
      <w:ind w:left="1135"/>
    </w:pPr>
  </w:style>
  <w:style w:type="paragraph" w:styleId="List4">
    <w:name w:val="List 4"/>
    <w:basedOn w:val="List3"/>
    <w:rsid w:val="00056D21"/>
    <w:pPr>
      <w:ind w:left="1418"/>
    </w:pPr>
  </w:style>
  <w:style w:type="paragraph" w:styleId="List5">
    <w:name w:val="List 5"/>
    <w:basedOn w:val="List4"/>
    <w:rsid w:val="00056D21"/>
    <w:pPr>
      <w:ind w:left="1702"/>
    </w:pPr>
  </w:style>
  <w:style w:type="paragraph" w:customStyle="1" w:styleId="B2">
    <w:name w:val="B2"/>
    <w:basedOn w:val="List2"/>
    <w:link w:val="B2Char"/>
    <w:rsid w:val="00056D21"/>
  </w:style>
  <w:style w:type="character" w:customStyle="1" w:styleId="B2Char">
    <w:name w:val="B2 Char"/>
    <w:link w:val="B2"/>
    <w:rsid w:val="00852DD7"/>
    <w:rPr>
      <w:lang w:eastAsia="en-US"/>
    </w:rPr>
  </w:style>
  <w:style w:type="paragraph" w:customStyle="1" w:styleId="B3">
    <w:name w:val="B3"/>
    <w:basedOn w:val="List3"/>
    <w:link w:val="B3Char"/>
    <w:rsid w:val="00056D21"/>
  </w:style>
  <w:style w:type="character" w:customStyle="1" w:styleId="B3Char">
    <w:name w:val="B3 Char"/>
    <w:link w:val="B3"/>
    <w:rsid w:val="00F4561D"/>
    <w:rPr>
      <w:lang w:eastAsia="en-US"/>
    </w:rPr>
  </w:style>
  <w:style w:type="paragraph" w:customStyle="1" w:styleId="B4">
    <w:name w:val="B4"/>
    <w:basedOn w:val="List4"/>
    <w:link w:val="B4Char"/>
    <w:rsid w:val="00056D21"/>
  </w:style>
  <w:style w:type="character" w:customStyle="1" w:styleId="B4Char">
    <w:name w:val="B4 Char"/>
    <w:link w:val="B4"/>
    <w:rsid w:val="00544A59"/>
    <w:rPr>
      <w:lang w:eastAsia="en-US"/>
    </w:rPr>
  </w:style>
  <w:style w:type="paragraph" w:customStyle="1" w:styleId="B5">
    <w:name w:val="B5"/>
    <w:basedOn w:val="List5"/>
    <w:link w:val="B5Char"/>
    <w:rsid w:val="00056D21"/>
  </w:style>
  <w:style w:type="character" w:customStyle="1" w:styleId="B5Char">
    <w:name w:val="B5 Char"/>
    <w:link w:val="B5"/>
    <w:rsid w:val="00544A59"/>
    <w:rPr>
      <w:lang w:eastAsia="en-US"/>
    </w:rPr>
  </w:style>
  <w:style w:type="paragraph" w:customStyle="1" w:styleId="ZTD">
    <w:name w:val="ZTD"/>
    <w:basedOn w:val="ZB"/>
    <w:rsid w:val="00056D21"/>
    <w:pPr>
      <w:framePr w:hRule="auto" w:wrap="notBeside" w:y="852"/>
    </w:pPr>
    <w:rPr>
      <w:i w:val="0"/>
      <w:sz w:val="40"/>
    </w:rPr>
  </w:style>
  <w:style w:type="paragraph" w:customStyle="1" w:styleId="ZV">
    <w:name w:val="ZV"/>
    <w:basedOn w:val="ZU"/>
    <w:rsid w:val="00056D21"/>
    <w:pPr>
      <w:framePr w:wrap="notBeside" w:y="16161"/>
    </w:pPr>
  </w:style>
  <w:style w:type="paragraph" w:styleId="ListBullet4">
    <w:name w:val="List Bullet 4"/>
    <w:basedOn w:val="ListBullet3"/>
    <w:rsid w:val="00056D21"/>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56D21"/>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56D21"/>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130358"/>
    <w:rPr>
      <w:lang w:eastAsia="en-US"/>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uiPriority w:val="99"/>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56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semiHidden/>
    <w:rsid w:val="00726793"/>
    <w:rPr>
      <w:rFonts w:ascii="Tahoma" w:hAnsi="Tahoma" w:cs="Tahoma"/>
      <w:shd w:val="clear" w:color="auto" w:fill="000080"/>
      <w:lang w:val="en-GB" w:eastAsia="en-US"/>
    </w:rPr>
  </w:style>
  <w:style w:type="character" w:customStyle="1" w:styleId="CharChar19">
    <w:name w:val="Char Char19"/>
    <w:semiHidden/>
    <w:rsid w:val="00726793"/>
    <w:rPr>
      <w:rFonts w:ascii="Times New Roman" w:hAnsi="Times New Roman"/>
      <w:lang w:val="en-GB"/>
    </w:rPr>
  </w:style>
  <w:style w:type="character" w:customStyle="1" w:styleId="CharChar20">
    <w:name w:val="Char Char20"/>
    <w:semiHidden/>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semiHidden/>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uiPriority w:val="39"/>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iPriority w:val="99"/>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styleId="Strong">
    <w:name w:val="Strong"/>
    <w:qFormat/>
    <w:rsid w:val="00C816D2"/>
    <w:rPr>
      <w:b/>
      <w:bCs/>
    </w:rPr>
  </w:style>
  <w:style w:type="character" w:customStyle="1" w:styleId="Underrubrik2Char2">
    <w:name w:val="Underrubrik2 Char2"/>
    <w:rsid w:val="00C816D2"/>
    <w:rPr>
      <w:rFonts w:ascii="Arial" w:hAnsi="Arial"/>
      <w:sz w:val="28"/>
      <w:lang w:val="en-GB" w:eastAsia="en-US" w:bidi="ar-SA"/>
    </w:rPr>
  </w:style>
  <w:style w:type="character" w:customStyle="1" w:styleId="BodyTextChar2">
    <w:name w:val="Body Text Char2"/>
    <w:locked/>
    <w:rsid w:val="00C816D2"/>
    <w:rPr>
      <w:sz w:val="24"/>
      <w:lang w:val="en-US" w:eastAsia="en-US"/>
    </w:rPr>
  </w:style>
  <w:style w:type="character" w:customStyle="1" w:styleId="fontstyle01">
    <w:name w:val="fontstyle01"/>
    <w:rsid w:val="00F80E9C"/>
    <w:rPr>
      <w:rFonts w:ascii="Times-Roman" w:hAnsi="Times-Roman" w:hint="default"/>
      <w:b w:val="0"/>
      <w:bCs w:val="0"/>
      <w:i w:val="0"/>
      <w:iCs w:val="0"/>
      <w:color w:val="000000"/>
      <w:sz w:val="20"/>
      <w:szCs w:val="20"/>
    </w:rPr>
  </w:style>
  <w:style w:type="character" w:customStyle="1" w:styleId="h5Char2">
    <w:name w:val="h5 Char2"/>
    <w:rsid w:val="001E74D6"/>
    <w:rPr>
      <w:rFonts w:ascii="Cambria" w:eastAsia="Times New Roman" w:hAnsi="Cambria" w:cs="Times New Roman"/>
      <w:color w:val="243F60"/>
      <w:sz w:val="20"/>
      <w:szCs w:val="20"/>
      <w:lang w:val="en-GB"/>
    </w:rPr>
  </w:style>
  <w:style w:type="paragraph" w:customStyle="1" w:styleId="4">
    <w:name w:val="修订4"/>
    <w:hidden/>
    <w:semiHidden/>
    <w:rsid w:val="001E74D6"/>
    <w:rPr>
      <w:rFonts w:eastAsia="Batang"/>
      <w:lang w:eastAsia="en-US"/>
    </w:rPr>
  </w:style>
  <w:style w:type="character" w:customStyle="1" w:styleId="Heading1Char1">
    <w:name w:val="Heading 1 Char1"/>
    <w:rsid w:val="001E74D6"/>
    <w:rPr>
      <w:rFonts w:ascii="Arial" w:hAnsi="Arial"/>
      <w:sz w:val="36"/>
      <w:szCs w:val="36"/>
      <w:lang w:val="en-GB" w:bidi="ar-SA"/>
    </w:rPr>
  </w:style>
  <w:style w:type="character" w:customStyle="1" w:styleId="capChar2">
    <w:name w:val="cap Char2"/>
    <w:rsid w:val="001E74D6"/>
    <w:rPr>
      <w:b/>
      <w:lang w:val="en-GB" w:eastAsia="en-GB" w:bidi="ar-SA"/>
    </w:rPr>
  </w:style>
  <w:style w:type="character" w:customStyle="1" w:styleId="ZchnZchn5">
    <w:name w:val="Zchn Zchn5"/>
    <w:rsid w:val="001E74D6"/>
    <w:rPr>
      <w:rFonts w:ascii="Courier New" w:eastAsia="Batang" w:hAnsi="Courier New"/>
      <w:lang w:val="nb-NO" w:eastAsia="en-US" w:bidi="ar-SA"/>
    </w:rPr>
  </w:style>
  <w:style w:type="character" w:customStyle="1" w:styleId="btChar3">
    <w:name w:val="bt Char3"/>
    <w:rsid w:val="001E74D6"/>
    <w:rPr>
      <w:lang w:val="en-GB" w:eastAsia="ja-JP" w:bidi="ar-SA"/>
    </w:rPr>
  </w:style>
  <w:style w:type="paragraph" w:styleId="Title">
    <w:name w:val="Title"/>
    <w:basedOn w:val="Normal"/>
    <w:next w:val="Normal"/>
    <w:link w:val="TitleChar"/>
    <w:qFormat/>
    <w:rsid w:val="001E74D6"/>
    <w:pPr>
      <w:spacing w:before="240" w:after="60"/>
      <w:outlineLvl w:val="0"/>
    </w:pPr>
    <w:rPr>
      <w:rFonts w:ascii="Courier New" w:hAnsi="Courier New"/>
      <w:lang w:val="nb-NO" w:eastAsia="x-none"/>
    </w:rPr>
  </w:style>
  <w:style w:type="character" w:customStyle="1" w:styleId="TitleChar">
    <w:name w:val="Title Char"/>
    <w:link w:val="Title"/>
    <w:rsid w:val="001E74D6"/>
    <w:rPr>
      <w:rFonts w:ascii="Courier New" w:hAnsi="Courier New"/>
      <w:lang w:val="nb-NO" w:eastAsia="x-none"/>
    </w:rPr>
  </w:style>
  <w:style w:type="paragraph" w:styleId="Date">
    <w:name w:val="Date"/>
    <w:basedOn w:val="Normal"/>
    <w:next w:val="Normal"/>
    <w:link w:val="DateChar"/>
    <w:rsid w:val="001E74D6"/>
    <w:rPr>
      <w:lang w:val="x-none" w:eastAsia="x-none"/>
    </w:rPr>
  </w:style>
  <w:style w:type="character" w:customStyle="1" w:styleId="DateChar">
    <w:name w:val="Date Char"/>
    <w:link w:val="Date"/>
    <w:rsid w:val="001E74D6"/>
    <w:rPr>
      <w:lang w:eastAsia="x-none"/>
    </w:rPr>
  </w:style>
  <w:style w:type="character" w:styleId="Emphasis">
    <w:name w:val="Emphasis"/>
    <w:qFormat/>
    <w:rsid w:val="001E74D6"/>
    <w:rPr>
      <w:i/>
      <w:iCs/>
    </w:rPr>
  </w:style>
  <w:style w:type="character" w:customStyle="1" w:styleId="searchcontent1">
    <w:name w:val="search_content1"/>
    <w:rsid w:val="001E74D6"/>
    <w:rPr>
      <w:sz w:val="13"/>
      <w:szCs w:val="13"/>
    </w:rPr>
  </w:style>
  <w:style w:type="character" w:customStyle="1" w:styleId="AndreaLeonardi">
    <w:name w:val="Andrea Leonardi"/>
    <w:semiHidden/>
    <w:rsid w:val="001E74D6"/>
    <w:rPr>
      <w:rFonts w:ascii="Arial" w:hAnsi="Arial" w:cs="Arial"/>
      <w:color w:val="auto"/>
      <w:sz w:val="20"/>
      <w:szCs w:val="20"/>
    </w:rPr>
  </w:style>
  <w:style w:type="character" w:customStyle="1" w:styleId="h4Char3">
    <w:name w:val="h4 Char3"/>
    <w:rsid w:val="001E74D6"/>
    <w:rPr>
      <w:rFonts w:ascii="Arial" w:hAnsi="Arial"/>
      <w:sz w:val="24"/>
      <w:lang w:val="en-GB" w:eastAsia="en-GB" w:bidi="ar-SA"/>
    </w:rPr>
  </w:style>
  <w:style w:type="character" w:customStyle="1" w:styleId="EQChar">
    <w:name w:val="EQ Char"/>
    <w:link w:val="EQ"/>
    <w:rsid w:val="001E74D6"/>
    <w:rPr>
      <w:noProof/>
      <w:lang w:eastAsia="en-US"/>
    </w:rPr>
  </w:style>
  <w:style w:type="character" w:customStyle="1" w:styleId="14">
    <w:name w:val="純文字 字元1"/>
    <w:rsid w:val="001E74D6"/>
    <w:rPr>
      <w:rFonts w:ascii="MingLiU" w:eastAsia="MingLiU" w:hAnsi="Courier New" w:cs="Courier New"/>
      <w:sz w:val="24"/>
      <w:szCs w:val="24"/>
      <w:lang w:val="en-GB" w:eastAsia="en-US"/>
    </w:rPr>
  </w:style>
  <w:style w:type="character" w:customStyle="1" w:styleId="15">
    <w:name w:val="章節附註文字 字元1"/>
    <w:rsid w:val="001E74D6"/>
    <w:rPr>
      <w:lang w:val="en-GB" w:eastAsia="en-US"/>
    </w:rPr>
  </w:style>
  <w:style w:type="character" w:customStyle="1" w:styleId="Heading1Char3">
    <w:name w:val="Heading 1 Char3"/>
    <w:rsid w:val="001E74D6"/>
    <w:rPr>
      <w:rFonts w:ascii="Arial" w:eastAsia="Times New Roman" w:hAnsi="Arial"/>
      <w:sz w:val="36"/>
      <w:lang w:val="en-GB" w:eastAsia="ja-JP" w:bidi="ar-SA"/>
    </w:rPr>
  </w:style>
  <w:style w:type="character" w:customStyle="1" w:styleId="salin1c">
    <w:name w:val="salin1c"/>
    <w:semiHidden/>
    <w:rsid w:val="001E74D6"/>
    <w:rPr>
      <w:rFonts w:ascii="Arial" w:hAnsi="Arial" w:cs="Arial"/>
      <w:color w:val="auto"/>
      <w:sz w:val="20"/>
      <w:szCs w:val="20"/>
    </w:rPr>
  </w:style>
  <w:style w:type="character" w:customStyle="1" w:styleId="FooterChar2">
    <w:name w:val="Footer Char2"/>
    <w:rsid w:val="001E74D6"/>
    <w:rPr>
      <w:sz w:val="18"/>
      <w:szCs w:val="18"/>
    </w:rPr>
  </w:style>
  <w:style w:type="character" w:customStyle="1" w:styleId="Heading7Char3">
    <w:name w:val="Heading 7 Char3"/>
    <w:rsid w:val="001E74D6"/>
    <w:rPr>
      <w:rFonts w:ascii="Arial" w:eastAsia="SimSun" w:hAnsi="Arial" w:cs="Times New Roman"/>
      <w:kern w:val="0"/>
      <w:sz w:val="20"/>
      <w:szCs w:val="20"/>
      <w:lang w:val="en-GB" w:eastAsia="en-US"/>
    </w:rPr>
  </w:style>
  <w:style w:type="character" w:customStyle="1" w:styleId="Heading8Char3">
    <w:name w:val="Heading 8 Char3"/>
    <w:rsid w:val="001E74D6"/>
    <w:rPr>
      <w:rFonts w:ascii="Arial" w:eastAsia="SimSun" w:hAnsi="Arial" w:cs="Times New Roman"/>
      <w:kern w:val="0"/>
      <w:sz w:val="36"/>
      <w:szCs w:val="20"/>
      <w:lang w:val="en-GB" w:eastAsia="en-US"/>
    </w:rPr>
  </w:style>
  <w:style w:type="character" w:customStyle="1" w:styleId="Heading9Char2">
    <w:name w:val="Heading 9 Char2"/>
    <w:rsid w:val="001E74D6"/>
    <w:rPr>
      <w:rFonts w:ascii="Arial" w:eastAsia="SimSun" w:hAnsi="Arial" w:cs="Times New Roman"/>
      <w:kern w:val="0"/>
      <w:sz w:val="36"/>
      <w:szCs w:val="20"/>
      <w:lang w:val="en-GB" w:eastAsia="en-US"/>
    </w:rPr>
  </w:style>
  <w:style w:type="character" w:customStyle="1" w:styleId="BalloonTextChar1">
    <w:name w:val="Balloon Text Char1"/>
    <w:uiPriority w:val="99"/>
    <w:rsid w:val="001E74D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E74D6"/>
    <w:rPr>
      <w:rFonts w:ascii="Times New Roman" w:eastAsia="MS Mincho" w:hAnsi="Times New Roman"/>
      <w:lang w:val="en-GB" w:eastAsia="en-US"/>
    </w:rPr>
  </w:style>
  <w:style w:type="character" w:customStyle="1" w:styleId="DocumentMapChar1">
    <w:name w:val="Document Map Char1"/>
    <w:uiPriority w:val="99"/>
    <w:semiHidden/>
    <w:rsid w:val="001E74D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E74D6"/>
    <w:rPr>
      <w:rFonts w:ascii="Courier New" w:eastAsia="SimSun" w:hAnsi="Courier New" w:cs="Times New Roman"/>
      <w:kern w:val="0"/>
      <w:sz w:val="20"/>
      <w:szCs w:val="20"/>
      <w:lang w:val="nb-NO" w:eastAsia="ja-JP"/>
    </w:rPr>
  </w:style>
  <w:style w:type="character" w:customStyle="1" w:styleId="Titre3Car">
    <w:name w:val="Titre 3 Car"/>
    <w:rsid w:val="001E74D6"/>
    <w:rPr>
      <w:rFonts w:ascii="Arial" w:hAnsi="Arial"/>
      <w:sz w:val="28"/>
      <w:szCs w:val="28"/>
      <w:lang w:val="en-GB" w:eastAsia="en-GB"/>
    </w:rPr>
  </w:style>
  <w:style w:type="character" w:customStyle="1" w:styleId="H6Car">
    <w:name w:val="H6 Car"/>
    <w:rsid w:val="001E74D6"/>
    <w:rPr>
      <w:rFonts w:ascii="Arial" w:hAnsi="Arial"/>
      <w:sz w:val="22"/>
      <w:lang w:val="en-GB"/>
    </w:rPr>
  </w:style>
  <w:style w:type="character" w:customStyle="1" w:styleId="NOChar1">
    <w:name w:val="NO Char1"/>
    <w:rsid w:val="001E74D6"/>
    <w:rPr>
      <w:rFonts w:eastAsia="MS Mincho"/>
      <w:lang w:val="en-GB" w:eastAsia="en-US" w:bidi="ar-SA"/>
    </w:rPr>
  </w:style>
  <w:style w:type="character" w:customStyle="1" w:styleId="TALZchn">
    <w:name w:val="TAL Zchn"/>
    <w:rsid w:val="001E74D6"/>
    <w:rPr>
      <w:rFonts w:ascii="Arial" w:hAnsi="Arial"/>
      <w:sz w:val="18"/>
      <w:lang w:val="en-GB" w:eastAsia="en-US" w:bidi="ar-SA"/>
    </w:rPr>
  </w:style>
  <w:style w:type="character" w:customStyle="1" w:styleId="h4Char7">
    <w:name w:val="h4 Char7"/>
    <w:rsid w:val="001E74D6"/>
    <w:rPr>
      <w:rFonts w:ascii="Arial" w:eastAsia="SimSun" w:hAnsi="Arial" w:cs="Arial"/>
      <w:color w:val="0000FF"/>
      <w:kern w:val="2"/>
      <w:sz w:val="24"/>
      <w:szCs w:val="28"/>
      <w:lang w:val="en-GB" w:eastAsia="en-GB"/>
    </w:rPr>
  </w:style>
  <w:style w:type="character" w:customStyle="1" w:styleId="B1Zchn">
    <w:name w:val="B1 Zchn"/>
    <w:rsid w:val="001E74D6"/>
    <w:rPr>
      <w:rFonts w:eastAsia="MS Mincho"/>
      <w:lang w:val="en-GB" w:eastAsia="en-US" w:bidi="ar-SA"/>
    </w:rPr>
  </w:style>
  <w:style w:type="character" w:customStyle="1" w:styleId="BodyText2Char3">
    <w:name w:val="Body Text 2 Char3"/>
    <w:rsid w:val="001E74D6"/>
    <w:rPr>
      <w:rFonts w:ascii="Times New Roman" w:eastAsia="SimSun" w:hAnsi="Times New Roman" w:cs="Times New Roman"/>
      <w:kern w:val="0"/>
      <w:sz w:val="20"/>
      <w:szCs w:val="20"/>
      <w:lang w:val="en-GB" w:eastAsia="ja-JP"/>
    </w:rPr>
  </w:style>
  <w:style w:type="character" w:customStyle="1" w:styleId="BodyText3Char3">
    <w:name w:val="Body Text 3 Char3"/>
    <w:rsid w:val="001E74D6"/>
    <w:rPr>
      <w:rFonts w:ascii="Times New Roman" w:eastAsia="SimSun" w:hAnsi="Times New Roman" w:cs="Times New Roman"/>
      <w:kern w:val="0"/>
      <w:sz w:val="20"/>
      <w:szCs w:val="20"/>
      <w:lang w:val="en-GB" w:eastAsia="ja-JP"/>
    </w:rPr>
  </w:style>
  <w:style w:type="character" w:customStyle="1" w:styleId="a2">
    <w:name w:val="+"/>
    <w:rsid w:val="001E74D6"/>
    <w:rPr>
      <w:vertAlign w:val="superscript"/>
    </w:rPr>
  </w:style>
  <w:style w:type="character" w:customStyle="1" w:styleId="Underrubrik2Char6">
    <w:name w:val="Underrubrik2 Char6"/>
    <w:rsid w:val="001E74D6"/>
    <w:rPr>
      <w:rFonts w:ascii="Arial" w:hAnsi="Arial"/>
      <w:sz w:val="28"/>
      <w:lang w:val="en-GB"/>
    </w:rPr>
  </w:style>
  <w:style w:type="character" w:customStyle="1" w:styleId="Underrubrik2Char4">
    <w:name w:val="Underrubrik2 Char4"/>
    <w:rsid w:val="001E74D6"/>
    <w:rPr>
      <w:rFonts w:ascii="Arial" w:hAnsi="Arial"/>
      <w:sz w:val="28"/>
      <w:lang w:val="en-GB" w:eastAsia="en-US" w:bidi="ar-SA"/>
    </w:rPr>
  </w:style>
  <w:style w:type="character" w:customStyle="1" w:styleId="apple-style-span">
    <w:name w:val="apple-style-span"/>
    <w:rsid w:val="001E74D6"/>
  </w:style>
  <w:style w:type="character" w:customStyle="1" w:styleId="apple-converted-space">
    <w:name w:val="apple-converted-space"/>
    <w:rsid w:val="001E74D6"/>
  </w:style>
  <w:style w:type="character" w:customStyle="1" w:styleId="ENChar">
    <w:name w:val="EN Char"/>
    <w:rsid w:val="001E74D6"/>
    <w:rPr>
      <w:color w:val="FF0000"/>
      <w:lang w:val="en-GB" w:eastAsia="en-US"/>
    </w:rPr>
  </w:style>
  <w:style w:type="character" w:customStyle="1" w:styleId="ListChar3">
    <w:name w:val="List Char3"/>
    <w:link w:val="List"/>
    <w:rsid w:val="001E74D6"/>
    <w:rPr>
      <w:lang w:eastAsia="en-US"/>
    </w:rPr>
  </w:style>
  <w:style w:type="character" w:customStyle="1" w:styleId="BodyTextIndentChar3">
    <w:name w:val="Body Text Indent Char3"/>
    <w:rsid w:val="001E74D6"/>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1E74D6"/>
    <w:rPr>
      <w:rFonts w:ascii="Arial" w:eastAsia="MS Mincho" w:hAnsi="Arial" w:cs="Times New Roman"/>
      <w:kern w:val="0"/>
      <w:sz w:val="20"/>
      <w:szCs w:val="20"/>
      <w:lang w:val="en-GB" w:eastAsia="ja-JP"/>
    </w:rPr>
  </w:style>
  <w:style w:type="character" w:customStyle="1" w:styleId="EditorsNoteCharCharChar">
    <w:name w:val="Editor's Note Char Char Char"/>
    <w:rsid w:val="001E74D6"/>
    <w:rPr>
      <w:color w:val="FF0000"/>
      <w:lang w:val="en-GB" w:eastAsia="en-US" w:bidi="ar-SA"/>
    </w:rPr>
  </w:style>
  <w:style w:type="character" w:customStyle="1" w:styleId="h4Char5">
    <w:name w:val="h4 Char5"/>
    <w:rsid w:val="001E74D6"/>
    <w:rPr>
      <w:rFonts w:ascii="Arial" w:hAnsi="Arial"/>
      <w:sz w:val="24"/>
      <w:lang w:val="en-GB" w:eastAsia="en-US" w:bidi="ar-SA"/>
    </w:rPr>
  </w:style>
  <w:style w:type="character" w:customStyle="1" w:styleId="mediumtext1">
    <w:name w:val="medium_text1"/>
    <w:rsid w:val="001E74D6"/>
    <w:rPr>
      <w:sz w:val="18"/>
      <w:szCs w:val="18"/>
    </w:rPr>
  </w:style>
  <w:style w:type="character" w:customStyle="1" w:styleId="shorttext1">
    <w:name w:val="short_text1"/>
    <w:rsid w:val="001E74D6"/>
    <w:rPr>
      <w:sz w:val="29"/>
      <w:szCs w:val="29"/>
    </w:rPr>
  </w:style>
  <w:style w:type="character" w:customStyle="1" w:styleId="Head2AChar5">
    <w:name w:val="Head2A Char5"/>
    <w:rsid w:val="001E74D6"/>
    <w:rPr>
      <w:rFonts w:ascii="Arial" w:hAnsi="Arial"/>
      <w:sz w:val="32"/>
      <w:lang w:val="en-GB" w:eastAsia="en-US"/>
    </w:rPr>
  </w:style>
  <w:style w:type="character" w:customStyle="1" w:styleId="Underrubrik2Char5">
    <w:name w:val="Underrubrik2 Char5"/>
    <w:rsid w:val="001E74D6"/>
    <w:rPr>
      <w:rFonts w:ascii="Arial" w:hAnsi="Arial"/>
      <w:sz w:val="28"/>
      <w:lang w:val="en-GB" w:eastAsia="en-US"/>
    </w:rPr>
  </w:style>
  <w:style w:type="character" w:customStyle="1" w:styleId="h4Char6">
    <w:name w:val="h4 Char6"/>
    <w:rsid w:val="001E74D6"/>
    <w:rPr>
      <w:rFonts w:ascii="Arial" w:hAnsi="Arial"/>
      <w:sz w:val="24"/>
      <w:szCs w:val="28"/>
      <w:lang w:val="en-GB" w:eastAsia="en-US"/>
    </w:rPr>
  </w:style>
  <w:style w:type="character" w:customStyle="1" w:styleId="CharChar18">
    <w:name w:val="Char Char18"/>
    <w:rsid w:val="001E74D6"/>
    <w:rPr>
      <w:rFonts w:ascii="Arial" w:hAnsi="Arial"/>
      <w:lang w:eastAsia="en-US"/>
    </w:rPr>
  </w:style>
  <w:style w:type="character" w:customStyle="1" w:styleId="Head2AChar6">
    <w:name w:val="Head2A Char6"/>
    <w:rsid w:val="001E74D6"/>
    <w:rPr>
      <w:rFonts w:eastAsia="MS Mincho"/>
      <w:sz w:val="32"/>
      <w:lang w:val="en-GB" w:eastAsia="en-US"/>
    </w:rPr>
  </w:style>
  <w:style w:type="character" w:customStyle="1" w:styleId="Heading2Char2">
    <w:name w:val="Heading 2 Char2"/>
    <w:rsid w:val="001E74D6"/>
    <w:rPr>
      <w:rFonts w:ascii="Arial" w:hAnsi="Arial"/>
      <w:sz w:val="32"/>
      <w:lang w:val="en-GB" w:eastAsia="en-GB" w:bidi="ar-SA"/>
    </w:rPr>
  </w:style>
  <w:style w:type="character" w:customStyle="1" w:styleId="Heading4Char2">
    <w:name w:val="Heading 4 Char2"/>
    <w:rsid w:val="001E74D6"/>
    <w:rPr>
      <w:rFonts w:ascii="Arial" w:hAnsi="Arial"/>
      <w:sz w:val="24"/>
      <w:szCs w:val="28"/>
      <w:lang w:val="en-GB" w:eastAsia="en-GB" w:bidi="ar-SA"/>
    </w:rPr>
  </w:style>
  <w:style w:type="character" w:customStyle="1" w:styleId="Heading7Char2">
    <w:name w:val="Heading 7 Char2"/>
    <w:rsid w:val="001E74D6"/>
    <w:rPr>
      <w:rFonts w:ascii="Arial" w:hAnsi="Arial"/>
      <w:lang w:val="en-GB" w:eastAsia="en-GB" w:bidi="ar-SA"/>
    </w:rPr>
  </w:style>
  <w:style w:type="character" w:customStyle="1" w:styleId="Heading8Char2">
    <w:name w:val="Heading 8 Char2"/>
    <w:rsid w:val="001E74D6"/>
    <w:rPr>
      <w:rFonts w:ascii="Arial" w:hAnsi="Arial"/>
      <w:sz w:val="36"/>
      <w:lang w:val="en-GB" w:eastAsia="en-GB" w:bidi="ar-SA"/>
    </w:rPr>
  </w:style>
  <w:style w:type="character" w:customStyle="1" w:styleId="ListChar2">
    <w:name w:val="List Char2"/>
    <w:rsid w:val="001E74D6"/>
    <w:rPr>
      <w:lang w:val="en-GB" w:eastAsia="en-GB" w:bidi="ar-SA"/>
    </w:rPr>
  </w:style>
  <w:style w:type="character" w:customStyle="1" w:styleId="PlainTextChar2">
    <w:name w:val="Plain Text Char2"/>
    <w:rsid w:val="001E74D6"/>
    <w:rPr>
      <w:rFonts w:ascii="Courier New" w:hAnsi="Courier New"/>
      <w:lang w:val="nb-NO" w:eastAsia="en-US" w:bidi="ar-SA"/>
    </w:rPr>
  </w:style>
  <w:style w:type="character" w:customStyle="1" w:styleId="CommentTextChar2">
    <w:name w:val="Comment Text Char2"/>
    <w:semiHidden/>
    <w:rsid w:val="001E74D6"/>
    <w:rPr>
      <w:lang w:val="en-GB" w:eastAsia="en-US" w:bidi="ar-SA"/>
    </w:rPr>
  </w:style>
  <w:style w:type="character" w:customStyle="1" w:styleId="BodyText2Char2">
    <w:name w:val="Body Text 2 Char2"/>
    <w:rsid w:val="001E74D6"/>
    <w:rPr>
      <w:lang w:val="en-GB" w:eastAsia="ja-JP" w:bidi="ar-SA"/>
    </w:rPr>
  </w:style>
  <w:style w:type="character" w:customStyle="1" w:styleId="BodyText3Char2">
    <w:name w:val="Body Text 3 Char2"/>
    <w:rsid w:val="001E74D6"/>
    <w:rPr>
      <w:lang w:val="en-GB" w:eastAsia="ja-JP" w:bidi="ar-SA"/>
    </w:rPr>
  </w:style>
  <w:style w:type="character" w:customStyle="1" w:styleId="Head2AChar7">
    <w:name w:val="Head2A Char7"/>
    <w:rsid w:val="001E74D6"/>
    <w:rPr>
      <w:rFonts w:ascii="Arial" w:eastAsia="SimSun" w:hAnsi="Arial"/>
      <w:sz w:val="32"/>
      <w:lang w:val="en-GB" w:eastAsia="en-US" w:bidi="ar-SA"/>
    </w:rPr>
  </w:style>
  <w:style w:type="character" w:customStyle="1" w:styleId="BodyTextIndentChar2">
    <w:name w:val="Body Text Indent Char2"/>
    <w:rsid w:val="001E74D6"/>
    <w:rPr>
      <w:lang w:val="en-GB" w:eastAsia="en-US" w:bidi="ar-SA"/>
    </w:rPr>
  </w:style>
  <w:style w:type="character" w:customStyle="1" w:styleId="BodyTextIndent2Char2">
    <w:name w:val="Body Text Indent 2 Char2"/>
    <w:rsid w:val="001E74D6"/>
    <w:rPr>
      <w:rFonts w:ascii="Arial" w:eastAsia="MS Mincho" w:hAnsi="Arial" w:cs="Arial"/>
      <w:lang w:val="en-GB" w:eastAsia="ja-JP" w:bidi="ar-SA"/>
    </w:rPr>
  </w:style>
  <w:style w:type="character" w:customStyle="1" w:styleId="h4Char8">
    <w:name w:val="h4 Char8"/>
    <w:rsid w:val="001E74D6"/>
    <w:rPr>
      <w:rFonts w:ascii="Arial" w:eastAsia="SimSun" w:hAnsi="Arial"/>
      <w:sz w:val="24"/>
      <w:szCs w:val="28"/>
      <w:lang w:val="en-GB" w:eastAsia="en-US" w:bidi="ar-SA"/>
    </w:rPr>
  </w:style>
  <w:style w:type="character" w:customStyle="1" w:styleId="Heading3Char2">
    <w:name w:val="Heading 3 Char2"/>
    <w:rsid w:val="001E74D6"/>
    <w:rPr>
      <w:rFonts w:ascii="Arial" w:hAnsi="Arial"/>
      <w:sz w:val="28"/>
      <w:lang w:val="en-GB" w:eastAsia="en-GB" w:bidi="ar-SA"/>
    </w:rPr>
  </w:style>
  <w:style w:type="character" w:customStyle="1" w:styleId="CarCar9">
    <w:name w:val="Car Car9"/>
    <w:rsid w:val="001E74D6"/>
    <w:rPr>
      <w:rFonts w:ascii="Arial" w:hAnsi="Arial"/>
      <w:lang w:val="en-GB" w:eastAsia="ja-JP" w:bidi="ar-SA"/>
    </w:rPr>
  </w:style>
  <w:style w:type="character" w:customStyle="1" w:styleId="Heading9Char1">
    <w:name w:val="Heading 9 Char1"/>
    <w:rsid w:val="001E74D6"/>
    <w:rPr>
      <w:rFonts w:ascii="Arial" w:hAnsi="Arial"/>
      <w:sz w:val="36"/>
      <w:lang w:val="en-GB" w:eastAsia="en-GB" w:bidi="ar-SA"/>
    </w:rPr>
  </w:style>
  <w:style w:type="character" w:customStyle="1" w:styleId="FooterChar1">
    <w:name w:val="Footer Char1"/>
    <w:rsid w:val="001E74D6"/>
    <w:rPr>
      <w:rFonts w:ascii="Arial" w:hAnsi="Arial"/>
      <w:b/>
      <w:i/>
      <w:noProof/>
      <w:sz w:val="18"/>
      <w:lang w:val="en-GB" w:eastAsia="en-GB" w:bidi="ar-SA"/>
    </w:rPr>
  </w:style>
  <w:style w:type="character" w:customStyle="1" w:styleId="Heading2Char1">
    <w:name w:val="Heading 2 Char1"/>
    <w:rsid w:val="001E74D6"/>
    <w:rPr>
      <w:rFonts w:ascii="Arial" w:hAnsi="Arial"/>
      <w:sz w:val="32"/>
      <w:lang w:val="en-GB" w:eastAsia="ja-JP" w:bidi="ar-SA"/>
    </w:rPr>
  </w:style>
  <w:style w:type="character" w:customStyle="1" w:styleId="Heading7Char1">
    <w:name w:val="Heading 7 Char1"/>
    <w:rsid w:val="001E74D6"/>
    <w:rPr>
      <w:rFonts w:ascii="Arial" w:hAnsi="Arial"/>
      <w:lang w:val="en-GB" w:eastAsia="ja-JP" w:bidi="ar-SA"/>
    </w:rPr>
  </w:style>
  <w:style w:type="character" w:customStyle="1" w:styleId="Heading8Char1">
    <w:name w:val="Heading 8 Char1"/>
    <w:rsid w:val="001E74D6"/>
    <w:rPr>
      <w:rFonts w:ascii="Arial" w:hAnsi="Arial"/>
      <w:sz w:val="36"/>
      <w:lang w:val="en-GB" w:eastAsia="ja-JP" w:bidi="ar-SA"/>
    </w:rPr>
  </w:style>
  <w:style w:type="character" w:customStyle="1" w:styleId="ListChar1">
    <w:name w:val="List Char1"/>
    <w:rsid w:val="001E74D6"/>
    <w:rPr>
      <w:lang w:val="en-GB" w:eastAsia="ja-JP" w:bidi="ar-SA"/>
    </w:rPr>
  </w:style>
  <w:style w:type="character" w:customStyle="1" w:styleId="CommentTextChar1">
    <w:name w:val="Comment Text Char1"/>
    <w:semiHidden/>
    <w:rsid w:val="001E74D6"/>
    <w:rPr>
      <w:lang w:val="en-GB" w:eastAsia="en-US" w:bidi="ar-SA"/>
    </w:rPr>
  </w:style>
  <w:style w:type="character" w:customStyle="1" w:styleId="BodyText2Char1">
    <w:name w:val="Body Text 2 Char1"/>
    <w:rsid w:val="001E74D6"/>
    <w:rPr>
      <w:lang w:val="en-GB" w:eastAsia="ja-JP" w:bidi="ar-SA"/>
    </w:rPr>
  </w:style>
  <w:style w:type="character" w:customStyle="1" w:styleId="BodyText3Char1">
    <w:name w:val="Body Text 3 Char1"/>
    <w:rsid w:val="001E74D6"/>
    <w:rPr>
      <w:lang w:val="en-GB" w:eastAsia="ja-JP" w:bidi="ar-SA"/>
    </w:rPr>
  </w:style>
  <w:style w:type="character" w:customStyle="1" w:styleId="BodyTextIndentChar1">
    <w:name w:val="Body Text Indent Char1"/>
    <w:rsid w:val="001E74D6"/>
    <w:rPr>
      <w:lang w:val="en-GB" w:eastAsia="en-US" w:bidi="ar-SA"/>
    </w:rPr>
  </w:style>
  <w:style w:type="character" w:customStyle="1" w:styleId="BodyTextIndent2Char1">
    <w:name w:val="Body Text Indent 2 Char1"/>
    <w:rsid w:val="001E74D6"/>
    <w:rPr>
      <w:rFonts w:ascii="Arial" w:eastAsia="MS Mincho" w:hAnsi="Arial" w:cs="Arial"/>
      <w:lang w:val="en-GB" w:eastAsia="ja-JP" w:bidi="ar-SA"/>
    </w:rPr>
  </w:style>
  <w:style w:type="character" w:customStyle="1" w:styleId="Absatz-Standardschriftart">
    <w:name w:val="Absatz-Standardschriftart"/>
    <w:rsid w:val="001E74D6"/>
  </w:style>
  <w:style w:type="character" w:customStyle="1" w:styleId="WW-Absatz-Standardschriftart">
    <w:name w:val="WW-Absatz-Standardschriftart"/>
    <w:rsid w:val="001E74D6"/>
  </w:style>
  <w:style w:type="character" w:customStyle="1" w:styleId="WW8Num1z0">
    <w:name w:val="WW8Num1z0"/>
    <w:rsid w:val="001E74D6"/>
    <w:rPr>
      <w:rFonts w:ascii="Symbol" w:hAnsi="Symbol"/>
    </w:rPr>
  </w:style>
  <w:style w:type="character" w:customStyle="1" w:styleId="WW8Num5z0">
    <w:name w:val="WW8Num5z0"/>
    <w:rsid w:val="001E74D6"/>
    <w:rPr>
      <w:rFonts w:ascii="Times New Roman" w:eastAsia="MS Mincho" w:hAnsi="Times New Roman" w:cs="Times New Roman"/>
    </w:rPr>
  </w:style>
  <w:style w:type="character" w:customStyle="1" w:styleId="WW8Num5z1">
    <w:name w:val="WW8Num5z1"/>
    <w:rsid w:val="001E74D6"/>
    <w:rPr>
      <w:rFonts w:ascii="Courier New" w:hAnsi="Courier New" w:cs="Courier New"/>
    </w:rPr>
  </w:style>
  <w:style w:type="character" w:customStyle="1" w:styleId="WW8Num5z2">
    <w:name w:val="WW8Num5z2"/>
    <w:rsid w:val="001E74D6"/>
    <w:rPr>
      <w:rFonts w:ascii="Wingdings" w:hAnsi="Wingdings"/>
    </w:rPr>
  </w:style>
  <w:style w:type="character" w:customStyle="1" w:styleId="WW8Num5z3">
    <w:name w:val="WW8Num5z3"/>
    <w:rsid w:val="001E74D6"/>
    <w:rPr>
      <w:rFonts w:ascii="Symbol" w:hAnsi="Symbol"/>
    </w:rPr>
  </w:style>
  <w:style w:type="character" w:customStyle="1" w:styleId="WW8Num6z0">
    <w:name w:val="WW8Num6z0"/>
    <w:rsid w:val="001E74D6"/>
    <w:rPr>
      <w:rFonts w:ascii="Arial" w:eastAsia="MS Mincho" w:hAnsi="Arial" w:cs="Arial"/>
    </w:rPr>
  </w:style>
  <w:style w:type="character" w:customStyle="1" w:styleId="WW8Num6z1">
    <w:name w:val="WW8Num6z1"/>
    <w:rsid w:val="001E74D6"/>
    <w:rPr>
      <w:rFonts w:ascii="Courier New" w:hAnsi="Courier New" w:cs="Courier New"/>
    </w:rPr>
  </w:style>
  <w:style w:type="character" w:customStyle="1" w:styleId="WW8Num6z2">
    <w:name w:val="WW8Num6z2"/>
    <w:rsid w:val="001E74D6"/>
    <w:rPr>
      <w:rFonts w:ascii="Wingdings" w:hAnsi="Wingdings"/>
    </w:rPr>
  </w:style>
  <w:style w:type="character" w:customStyle="1" w:styleId="WW8Num6z3">
    <w:name w:val="WW8Num6z3"/>
    <w:rsid w:val="001E74D6"/>
    <w:rPr>
      <w:rFonts w:ascii="Symbol" w:hAnsi="Symbol"/>
    </w:rPr>
  </w:style>
  <w:style w:type="character" w:customStyle="1" w:styleId="WW8Num9z0">
    <w:name w:val="WW8Num9z0"/>
    <w:rsid w:val="001E74D6"/>
    <w:rPr>
      <w:rFonts w:ascii="Times New Roman" w:eastAsia="MS Mincho" w:hAnsi="Times New Roman" w:cs="Times New Roman"/>
    </w:rPr>
  </w:style>
  <w:style w:type="character" w:customStyle="1" w:styleId="WW8Num9z1">
    <w:name w:val="WW8Num9z1"/>
    <w:rsid w:val="001E74D6"/>
    <w:rPr>
      <w:rFonts w:ascii="Courier New" w:hAnsi="Courier New" w:cs="Courier New"/>
    </w:rPr>
  </w:style>
  <w:style w:type="character" w:customStyle="1" w:styleId="WW8Num9z2">
    <w:name w:val="WW8Num9z2"/>
    <w:rsid w:val="001E74D6"/>
    <w:rPr>
      <w:rFonts w:ascii="Wingdings" w:hAnsi="Wingdings"/>
    </w:rPr>
  </w:style>
  <w:style w:type="character" w:customStyle="1" w:styleId="WW8Num9z3">
    <w:name w:val="WW8Num9z3"/>
    <w:rsid w:val="001E74D6"/>
    <w:rPr>
      <w:rFonts w:ascii="Symbol" w:hAnsi="Symbol"/>
    </w:rPr>
  </w:style>
  <w:style w:type="character" w:customStyle="1" w:styleId="WW8Num11z0">
    <w:name w:val="WW8Num11z0"/>
    <w:rsid w:val="001E74D6"/>
    <w:rPr>
      <w:rFonts w:ascii="Times New Roman" w:eastAsia="MS Mincho" w:hAnsi="Times New Roman" w:cs="Times New Roman"/>
    </w:rPr>
  </w:style>
  <w:style w:type="character" w:customStyle="1" w:styleId="WW8Num11z1">
    <w:name w:val="WW8Num11z1"/>
    <w:rsid w:val="001E74D6"/>
    <w:rPr>
      <w:rFonts w:ascii="Courier New" w:hAnsi="Courier New" w:cs="Courier New"/>
    </w:rPr>
  </w:style>
  <w:style w:type="character" w:customStyle="1" w:styleId="WW8Num11z2">
    <w:name w:val="WW8Num11z2"/>
    <w:rsid w:val="001E74D6"/>
    <w:rPr>
      <w:rFonts w:ascii="Wingdings" w:hAnsi="Wingdings"/>
    </w:rPr>
  </w:style>
  <w:style w:type="character" w:customStyle="1" w:styleId="WW8Num11z3">
    <w:name w:val="WW8Num11z3"/>
    <w:rsid w:val="001E74D6"/>
    <w:rPr>
      <w:rFonts w:ascii="Symbol" w:hAnsi="Symbol"/>
    </w:rPr>
  </w:style>
  <w:style w:type="character" w:customStyle="1" w:styleId="WW8Num15z0">
    <w:name w:val="WW8Num15z0"/>
    <w:rsid w:val="001E74D6"/>
    <w:rPr>
      <w:rFonts w:ascii="Times New Roman" w:eastAsia="Times New Roman" w:hAnsi="Times New Roman" w:cs="Times New Roman"/>
    </w:rPr>
  </w:style>
  <w:style w:type="character" w:customStyle="1" w:styleId="WW8Num15z1">
    <w:name w:val="WW8Num15z1"/>
    <w:rsid w:val="001E74D6"/>
    <w:rPr>
      <w:rFonts w:ascii="Courier New" w:hAnsi="Courier New" w:cs="Courier New"/>
    </w:rPr>
  </w:style>
  <w:style w:type="character" w:customStyle="1" w:styleId="WW8Num15z2">
    <w:name w:val="WW8Num15z2"/>
    <w:rsid w:val="001E74D6"/>
    <w:rPr>
      <w:rFonts w:ascii="Wingdings" w:hAnsi="Wingdings"/>
    </w:rPr>
  </w:style>
  <w:style w:type="character" w:customStyle="1" w:styleId="WW8Num15z3">
    <w:name w:val="WW8Num15z3"/>
    <w:rsid w:val="001E74D6"/>
    <w:rPr>
      <w:rFonts w:ascii="Symbol" w:hAnsi="Symbol"/>
    </w:rPr>
  </w:style>
  <w:style w:type="character" w:customStyle="1" w:styleId="WW8Num16z0">
    <w:name w:val="WW8Num16z0"/>
    <w:rsid w:val="001E74D6"/>
    <w:rPr>
      <w:rFonts w:ascii="Times New Roman" w:eastAsia="MS Mincho" w:hAnsi="Times New Roman" w:cs="Times New Roman"/>
    </w:rPr>
  </w:style>
  <w:style w:type="character" w:customStyle="1" w:styleId="WW8Num16z1">
    <w:name w:val="WW8Num16z1"/>
    <w:rsid w:val="001E74D6"/>
    <w:rPr>
      <w:rFonts w:ascii="Courier New" w:hAnsi="Courier New" w:cs="Courier New"/>
    </w:rPr>
  </w:style>
  <w:style w:type="character" w:customStyle="1" w:styleId="WW8Num16z2">
    <w:name w:val="WW8Num16z2"/>
    <w:rsid w:val="001E74D6"/>
    <w:rPr>
      <w:rFonts w:ascii="Wingdings" w:hAnsi="Wingdings"/>
    </w:rPr>
  </w:style>
  <w:style w:type="character" w:customStyle="1" w:styleId="WW8Num16z3">
    <w:name w:val="WW8Num16z3"/>
    <w:rsid w:val="001E74D6"/>
    <w:rPr>
      <w:rFonts w:ascii="Symbol" w:hAnsi="Symbol"/>
    </w:rPr>
  </w:style>
  <w:style w:type="character" w:customStyle="1" w:styleId="WW8Num18z0">
    <w:name w:val="WW8Num18z0"/>
    <w:rsid w:val="001E74D6"/>
    <w:rPr>
      <w:rFonts w:ascii="Times New Roman" w:eastAsia="Times New Roman" w:hAnsi="Times New Roman" w:cs="Times New Roman"/>
    </w:rPr>
  </w:style>
  <w:style w:type="character" w:customStyle="1" w:styleId="WW8Num18z1">
    <w:name w:val="WW8Num18z1"/>
    <w:rsid w:val="001E74D6"/>
    <w:rPr>
      <w:rFonts w:ascii="Courier New" w:hAnsi="Courier New" w:cs="Courier New"/>
    </w:rPr>
  </w:style>
  <w:style w:type="character" w:customStyle="1" w:styleId="WW8Num18z2">
    <w:name w:val="WW8Num18z2"/>
    <w:rsid w:val="001E74D6"/>
    <w:rPr>
      <w:rFonts w:ascii="Wingdings" w:hAnsi="Wingdings"/>
    </w:rPr>
  </w:style>
  <w:style w:type="character" w:customStyle="1" w:styleId="WW8Num18z3">
    <w:name w:val="WW8Num18z3"/>
    <w:rsid w:val="001E74D6"/>
    <w:rPr>
      <w:rFonts w:ascii="Symbol" w:hAnsi="Symbol"/>
    </w:rPr>
  </w:style>
  <w:style w:type="character" w:customStyle="1" w:styleId="WW8Num19z0">
    <w:name w:val="WW8Num19z0"/>
    <w:rsid w:val="001E74D6"/>
    <w:rPr>
      <w:rFonts w:ascii="Times New Roman" w:eastAsia="MS Mincho" w:hAnsi="Times New Roman" w:cs="Times New Roman"/>
    </w:rPr>
  </w:style>
  <w:style w:type="character" w:customStyle="1" w:styleId="WW8Num19z1">
    <w:name w:val="WW8Num19z1"/>
    <w:rsid w:val="001E74D6"/>
    <w:rPr>
      <w:rFonts w:ascii="Wingdings" w:hAnsi="Wingdings"/>
    </w:rPr>
  </w:style>
  <w:style w:type="character" w:customStyle="1" w:styleId="WW8Num25z0">
    <w:name w:val="WW8Num25z0"/>
    <w:rsid w:val="001E74D6"/>
    <w:rPr>
      <w:rFonts w:ascii="Arial" w:eastAsia="SimSun" w:hAnsi="Arial" w:cs="Arial"/>
    </w:rPr>
  </w:style>
  <w:style w:type="character" w:customStyle="1" w:styleId="WW8Num25z1">
    <w:name w:val="WW8Num25z1"/>
    <w:rsid w:val="001E74D6"/>
    <w:rPr>
      <w:rFonts w:ascii="Wingdings" w:hAnsi="Wingdings"/>
    </w:rPr>
  </w:style>
  <w:style w:type="character" w:customStyle="1" w:styleId="WW8Num28z0">
    <w:name w:val="WW8Num28z0"/>
    <w:rsid w:val="001E74D6"/>
    <w:rPr>
      <w:rFonts w:ascii="Times New Roman" w:eastAsia="MS Mincho" w:hAnsi="Times New Roman" w:cs="Times New Roman"/>
    </w:rPr>
  </w:style>
  <w:style w:type="character" w:customStyle="1" w:styleId="WW8Num28z1">
    <w:name w:val="WW8Num28z1"/>
    <w:rsid w:val="001E74D6"/>
    <w:rPr>
      <w:rFonts w:ascii="Courier New" w:hAnsi="Courier New" w:cs="Courier New"/>
    </w:rPr>
  </w:style>
  <w:style w:type="character" w:customStyle="1" w:styleId="WW8Num28z2">
    <w:name w:val="WW8Num28z2"/>
    <w:rsid w:val="001E74D6"/>
    <w:rPr>
      <w:rFonts w:ascii="Wingdings" w:hAnsi="Wingdings"/>
    </w:rPr>
  </w:style>
  <w:style w:type="character" w:customStyle="1" w:styleId="WW8Num28z3">
    <w:name w:val="WW8Num28z3"/>
    <w:rsid w:val="001E74D6"/>
    <w:rPr>
      <w:rFonts w:ascii="Symbol" w:hAnsi="Symbol"/>
    </w:rPr>
  </w:style>
  <w:style w:type="character" w:customStyle="1" w:styleId="WW8Num32z0">
    <w:name w:val="WW8Num32z0"/>
    <w:rsid w:val="001E74D6"/>
    <w:rPr>
      <w:rFonts w:ascii="Times New Roman" w:eastAsia="Times New Roman" w:hAnsi="Times New Roman" w:cs="Times New Roman"/>
    </w:rPr>
  </w:style>
  <w:style w:type="character" w:customStyle="1" w:styleId="WW8Num32z1">
    <w:name w:val="WW8Num32z1"/>
    <w:rsid w:val="001E74D6"/>
    <w:rPr>
      <w:rFonts w:ascii="Courier New" w:hAnsi="Courier New" w:cs="Courier New"/>
    </w:rPr>
  </w:style>
  <w:style w:type="character" w:customStyle="1" w:styleId="WW8Num32z2">
    <w:name w:val="WW8Num32z2"/>
    <w:rsid w:val="001E74D6"/>
    <w:rPr>
      <w:rFonts w:ascii="Wingdings" w:hAnsi="Wingdings"/>
    </w:rPr>
  </w:style>
  <w:style w:type="character" w:customStyle="1" w:styleId="WW8Num32z3">
    <w:name w:val="WW8Num32z3"/>
    <w:rsid w:val="001E74D6"/>
    <w:rPr>
      <w:rFonts w:ascii="Symbol" w:hAnsi="Symbol"/>
    </w:rPr>
  </w:style>
  <w:style w:type="character" w:customStyle="1" w:styleId="WW8Num34z0">
    <w:name w:val="WW8Num34z0"/>
    <w:rsid w:val="001E74D6"/>
    <w:rPr>
      <w:rFonts w:ascii="Times New Roman" w:eastAsia="SimSun" w:hAnsi="Times New Roman" w:cs="Times New Roman"/>
    </w:rPr>
  </w:style>
  <w:style w:type="character" w:customStyle="1" w:styleId="WW8Num34z1">
    <w:name w:val="WW8Num34z1"/>
    <w:rsid w:val="001E74D6"/>
    <w:rPr>
      <w:rFonts w:ascii="Wingdings" w:hAnsi="Wingdings"/>
    </w:rPr>
  </w:style>
  <w:style w:type="character" w:customStyle="1" w:styleId="WW8Num35z0">
    <w:name w:val="WW8Num35z0"/>
    <w:rsid w:val="001E74D6"/>
    <w:rPr>
      <w:rFonts w:ascii="Times New Roman" w:eastAsia="SimSun" w:hAnsi="Times New Roman" w:cs="Times New Roman"/>
    </w:rPr>
  </w:style>
  <w:style w:type="character" w:customStyle="1" w:styleId="WW8Num35z1">
    <w:name w:val="WW8Num35z1"/>
    <w:rsid w:val="001E74D6"/>
    <w:rPr>
      <w:rFonts w:ascii="Wingdings" w:hAnsi="Wingdings"/>
    </w:rPr>
  </w:style>
  <w:style w:type="character" w:customStyle="1" w:styleId="WW8Num36z0">
    <w:name w:val="WW8Num36z0"/>
    <w:rsid w:val="001E74D6"/>
    <w:rPr>
      <w:rFonts w:ascii="Times New Roman" w:eastAsia="SimSun" w:hAnsi="Times New Roman" w:cs="Times New Roman"/>
    </w:rPr>
  </w:style>
  <w:style w:type="character" w:customStyle="1" w:styleId="WW8Num36z1">
    <w:name w:val="WW8Num36z1"/>
    <w:rsid w:val="001E74D6"/>
    <w:rPr>
      <w:rFonts w:ascii="Wingdings" w:hAnsi="Wingdings"/>
    </w:rPr>
  </w:style>
  <w:style w:type="character" w:customStyle="1" w:styleId="WW8Num39z0">
    <w:name w:val="WW8Num39z0"/>
    <w:rsid w:val="001E74D6"/>
    <w:rPr>
      <w:rFonts w:ascii="Times New Roman" w:eastAsia="SimSun" w:hAnsi="Times New Roman" w:cs="Times New Roman"/>
    </w:rPr>
  </w:style>
  <w:style w:type="character" w:customStyle="1" w:styleId="WW8Num39z1">
    <w:name w:val="WW8Num39z1"/>
    <w:rsid w:val="001E74D6"/>
    <w:rPr>
      <w:rFonts w:ascii="Wingdings" w:hAnsi="Wingdings"/>
    </w:rPr>
  </w:style>
  <w:style w:type="character" w:customStyle="1" w:styleId="WW8NumSt1z0">
    <w:name w:val="WW8NumSt1z0"/>
    <w:rsid w:val="001E74D6"/>
    <w:rPr>
      <w:rFonts w:ascii="Symbol" w:hAnsi="Symbol"/>
    </w:rPr>
  </w:style>
  <w:style w:type="character" w:customStyle="1" w:styleId="WW8NumSt18z0">
    <w:name w:val="WW8NumSt18z0"/>
    <w:rsid w:val="001E74D6"/>
    <w:rPr>
      <w:rFonts w:ascii="Geneva" w:hAnsi="Geneva"/>
    </w:rPr>
  </w:style>
  <w:style w:type="character" w:customStyle="1" w:styleId="a3">
    <w:name w:val="段落フォント"/>
    <w:rsid w:val="001E74D6"/>
  </w:style>
  <w:style w:type="character" w:customStyle="1" w:styleId="a4">
    <w:name w:val="脚注番号"/>
    <w:rsid w:val="001E74D6"/>
    <w:rPr>
      <w:b/>
      <w:position w:val="3"/>
      <w:sz w:val="16"/>
    </w:rPr>
  </w:style>
  <w:style w:type="character" w:customStyle="1" w:styleId="a5">
    <w:name w:val="コメント参照"/>
    <w:rsid w:val="001E74D6"/>
    <w:rPr>
      <w:sz w:val="16"/>
    </w:rPr>
  </w:style>
  <w:style w:type="character" w:customStyle="1" w:styleId="H1">
    <w:name w:val="H1 (文字)"/>
    <w:rsid w:val="001E74D6"/>
    <w:rPr>
      <w:rFonts w:ascii="Arial" w:eastAsia="MS Mincho" w:hAnsi="Arial"/>
      <w:sz w:val="36"/>
      <w:lang w:val="en-GB" w:eastAsia="ar-SA" w:bidi="ar-SA"/>
    </w:rPr>
  </w:style>
  <w:style w:type="character" w:customStyle="1" w:styleId="Head2A">
    <w:name w:val="Head2A (文字)"/>
    <w:rsid w:val="001E74D6"/>
    <w:rPr>
      <w:rFonts w:ascii="Arial" w:eastAsia="MS Mincho" w:hAnsi="Arial"/>
      <w:sz w:val="32"/>
      <w:lang w:val="en-GB" w:eastAsia="ar-SA" w:bidi="ar-SA"/>
    </w:rPr>
  </w:style>
  <w:style w:type="character" w:customStyle="1" w:styleId="Underrubrik2">
    <w:name w:val="Underrubrik2 (文字)"/>
    <w:rsid w:val="001E74D6"/>
    <w:rPr>
      <w:rFonts w:ascii="Arial" w:eastAsia="MS Mincho" w:hAnsi="Arial"/>
      <w:sz w:val="28"/>
      <w:lang w:val="en-GB" w:eastAsia="ar-SA" w:bidi="ar-SA"/>
    </w:rPr>
  </w:style>
  <w:style w:type="character" w:customStyle="1" w:styleId="h4">
    <w:name w:val="h4 (文字)"/>
    <w:rsid w:val="001E74D6"/>
    <w:rPr>
      <w:rFonts w:ascii="Arial" w:eastAsia="MS Mincho" w:hAnsi="Arial" w:cs="Arial"/>
      <w:color w:val="0000FF"/>
      <w:kern w:val="2"/>
      <w:sz w:val="24"/>
      <w:szCs w:val="28"/>
      <w:lang w:val="en-GB" w:eastAsia="ar-SA" w:bidi="ar-SA"/>
    </w:rPr>
  </w:style>
  <w:style w:type="character" w:customStyle="1" w:styleId="M5">
    <w:name w:val="M5 (文字)"/>
    <w:rsid w:val="001E74D6"/>
    <w:rPr>
      <w:rFonts w:ascii="Arial" w:eastAsia="MS Mincho" w:hAnsi="Arial"/>
      <w:sz w:val="22"/>
      <w:lang w:val="en-GB" w:eastAsia="ar-SA" w:bidi="ar-SA"/>
    </w:rPr>
  </w:style>
  <w:style w:type="character" w:customStyle="1" w:styleId="T1">
    <w:name w:val="T1 (文字)"/>
    <w:rsid w:val="001E74D6"/>
    <w:rPr>
      <w:rFonts w:ascii="Arial" w:eastAsia="MS Mincho" w:hAnsi="Arial"/>
      <w:lang w:val="en-GB" w:eastAsia="ar-SA" w:bidi="ar-SA"/>
    </w:rPr>
  </w:style>
  <w:style w:type="character" w:customStyle="1" w:styleId="8">
    <w:name w:val="(文字) (文字)8"/>
    <w:rsid w:val="001E74D6"/>
    <w:rPr>
      <w:rFonts w:ascii="Arial" w:eastAsia="MS Mincho" w:hAnsi="Arial"/>
      <w:lang w:val="en-GB" w:eastAsia="ar-SA" w:bidi="ar-SA"/>
    </w:rPr>
  </w:style>
  <w:style w:type="character" w:customStyle="1" w:styleId="7">
    <w:name w:val="(文字) (文字)7"/>
    <w:rsid w:val="001E74D6"/>
    <w:rPr>
      <w:rFonts w:ascii="Arial" w:eastAsia="MS Mincho" w:hAnsi="Arial"/>
      <w:sz w:val="36"/>
      <w:lang w:val="en-GB" w:eastAsia="ar-SA" w:bidi="ar-SA"/>
    </w:rPr>
  </w:style>
  <w:style w:type="character" w:customStyle="1" w:styleId="headerodd">
    <w:name w:val="header odd (文字)"/>
    <w:rsid w:val="001E74D6"/>
    <w:rPr>
      <w:rFonts w:ascii="Arial" w:eastAsia="MS Mincho" w:hAnsi="Arial"/>
      <w:b/>
      <w:sz w:val="18"/>
      <w:lang w:val="en-GB" w:eastAsia="ar-SA" w:bidi="ar-SA"/>
    </w:rPr>
  </w:style>
  <w:style w:type="character" w:customStyle="1" w:styleId="footnotetext1">
    <w:name w:val="footnote text1 (文字)"/>
    <w:rsid w:val="001E74D6"/>
    <w:rPr>
      <w:rFonts w:eastAsia="MS Mincho"/>
      <w:sz w:val="16"/>
      <w:lang w:val="en-GB" w:eastAsia="ar-SA" w:bidi="ar-SA"/>
    </w:rPr>
  </w:style>
  <w:style w:type="character" w:customStyle="1" w:styleId="6">
    <w:name w:val="(文字) (文字)6"/>
    <w:rsid w:val="001E74D6"/>
    <w:rPr>
      <w:rFonts w:eastAsia="MS Mincho"/>
      <w:lang w:val="en-GB" w:eastAsia="ar-SA" w:bidi="ar-SA"/>
    </w:rPr>
  </w:style>
  <w:style w:type="character" w:customStyle="1" w:styleId="cap">
    <w:name w:val="cap (文字)"/>
    <w:rsid w:val="001E74D6"/>
    <w:rPr>
      <w:rFonts w:eastAsia="MS Mincho"/>
      <w:b/>
      <w:lang w:val="en-GB" w:eastAsia="ar-SA" w:bidi="ar-SA"/>
    </w:rPr>
  </w:style>
  <w:style w:type="character" w:customStyle="1" w:styleId="5">
    <w:name w:val="(文字) (文字)5"/>
    <w:rsid w:val="001E74D6"/>
    <w:rPr>
      <w:rFonts w:ascii="Courier New" w:eastAsia="MS Mincho" w:hAnsi="Courier New"/>
      <w:lang w:val="nb-NO" w:eastAsia="ar-SA" w:bidi="ar-SA"/>
    </w:rPr>
  </w:style>
  <w:style w:type="character" w:customStyle="1" w:styleId="bt">
    <w:name w:val="bt (文字)"/>
    <w:rsid w:val="001E74D6"/>
    <w:rPr>
      <w:rFonts w:eastAsia="MS Mincho"/>
      <w:lang w:val="en-GB" w:eastAsia="ar-SA" w:bidi="ar-SA"/>
    </w:rPr>
  </w:style>
  <w:style w:type="character" w:customStyle="1" w:styleId="a6">
    <w:name w:val="番号付け記号"/>
    <w:rsid w:val="001E74D6"/>
  </w:style>
  <w:style w:type="character" w:customStyle="1" w:styleId="WW8Num27z0">
    <w:name w:val="WW8Num27z0"/>
    <w:rsid w:val="001E74D6"/>
    <w:rPr>
      <w:rFonts w:ascii="Arial" w:eastAsia="Times New Roman" w:hAnsi="Arial" w:cs="Arial"/>
    </w:rPr>
  </w:style>
  <w:style w:type="character" w:customStyle="1" w:styleId="WW8Num27z1">
    <w:name w:val="WW8Num27z1"/>
    <w:rsid w:val="001E74D6"/>
    <w:rPr>
      <w:rFonts w:ascii="Courier New" w:hAnsi="Courier New" w:cs="Courier New"/>
    </w:rPr>
  </w:style>
  <w:style w:type="character" w:customStyle="1" w:styleId="WW8Num27z2">
    <w:name w:val="WW8Num27z2"/>
    <w:rsid w:val="001E74D6"/>
    <w:rPr>
      <w:rFonts w:ascii="Wingdings" w:hAnsi="Wingdings"/>
    </w:rPr>
  </w:style>
  <w:style w:type="character" w:customStyle="1" w:styleId="WW8Num27z3">
    <w:name w:val="WW8Num27z3"/>
    <w:rsid w:val="001E74D6"/>
    <w:rPr>
      <w:rFonts w:ascii="Symbol" w:hAnsi="Symbol"/>
    </w:rPr>
  </w:style>
  <w:style w:type="character" w:customStyle="1" w:styleId="WW8Num29z0">
    <w:name w:val="WW8Num29z0"/>
    <w:rsid w:val="001E74D6"/>
    <w:rPr>
      <w:rFonts w:ascii="Times New Roman" w:eastAsia="MS Mincho" w:hAnsi="Times New Roman" w:cs="Times New Roman"/>
    </w:rPr>
  </w:style>
  <w:style w:type="character" w:customStyle="1" w:styleId="WW8Num29z1">
    <w:name w:val="WW8Num29z1"/>
    <w:rsid w:val="001E74D6"/>
    <w:rPr>
      <w:rFonts w:ascii="Courier New" w:hAnsi="Courier New" w:cs="Courier New"/>
    </w:rPr>
  </w:style>
  <w:style w:type="character" w:customStyle="1" w:styleId="WW8Num29z2">
    <w:name w:val="WW8Num29z2"/>
    <w:rsid w:val="001E74D6"/>
    <w:rPr>
      <w:rFonts w:ascii="Wingdings" w:hAnsi="Wingdings"/>
    </w:rPr>
  </w:style>
  <w:style w:type="character" w:customStyle="1" w:styleId="WW8Num29z3">
    <w:name w:val="WW8Num29z3"/>
    <w:rsid w:val="001E74D6"/>
    <w:rPr>
      <w:rFonts w:ascii="Symbol" w:hAnsi="Symbol"/>
    </w:rPr>
  </w:style>
  <w:style w:type="character" w:customStyle="1" w:styleId="WW8Num31z0">
    <w:name w:val="WW8Num31z0"/>
    <w:rsid w:val="001E74D6"/>
    <w:rPr>
      <w:rFonts w:ascii="Symbol" w:hAnsi="Symbol"/>
    </w:rPr>
  </w:style>
  <w:style w:type="character" w:customStyle="1" w:styleId="WW8Num31z1">
    <w:name w:val="WW8Num31z1"/>
    <w:rsid w:val="001E74D6"/>
    <w:rPr>
      <w:rFonts w:ascii="Courier New" w:hAnsi="Courier New" w:cs="Courier New"/>
    </w:rPr>
  </w:style>
  <w:style w:type="character" w:customStyle="1" w:styleId="WW8Num31z2">
    <w:name w:val="WW8Num31z2"/>
    <w:rsid w:val="001E74D6"/>
    <w:rPr>
      <w:rFonts w:ascii="Wingdings" w:hAnsi="Wingdings"/>
    </w:rPr>
  </w:style>
  <w:style w:type="character" w:customStyle="1" w:styleId="WW8Num34z2">
    <w:name w:val="WW8Num34z2"/>
    <w:rsid w:val="001E74D6"/>
    <w:rPr>
      <w:rFonts w:ascii="Wingdings" w:hAnsi="Wingdings"/>
    </w:rPr>
  </w:style>
  <w:style w:type="character" w:customStyle="1" w:styleId="WW8Num34z3">
    <w:name w:val="WW8Num34z3"/>
    <w:rsid w:val="001E74D6"/>
    <w:rPr>
      <w:rFonts w:ascii="Symbol" w:hAnsi="Symbol"/>
    </w:rPr>
  </w:style>
  <w:style w:type="character" w:customStyle="1" w:styleId="WW8Num37z0">
    <w:name w:val="WW8Num37z0"/>
    <w:rsid w:val="001E74D6"/>
    <w:rPr>
      <w:rFonts w:ascii="Times New Roman" w:eastAsia="SimSun" w:hAnsi="Times New Roman" w:cs="Times New Roman"/>
    </w:rPr>
  </w:style>
  <w:style w:type="character" w:customStyle="1" w:styleId="WW8Num37z1">
    <w:name w:val="WW8Num37z1"/>
    <w:rsid w:val="001E74D6"/>
    <w:rPr>
      <w:rFonts w:ascii="Wingdings" w:hAnsi="Wingdings"/>
    </w:rPr>
  </w:style>
  <w:style w:type="character" w:customStyle="1" w:styleId="WW8Num38z0">
    <w:name w:val="WW8Num38z0"/>
    <w:rsid w:val="001E74D6"/>
    <w:rPr>
      <w:rFonts w:ascii="Times New Roman" w:eastAsia="SimSun" w:hAnsi="Times New Roman" w:cs="Times New Roman"/>
    </w:rPr>
  </w:style>
  <w:style w:type="character" w:customStyle="1" w:styleId="WW8Num38z1">
    <w:name w:val="WW8Num38z1"/>
    <w:rsid w:val="001E74D6"/>
    <w:rPr>
      <w:rFonts w:ascii="Wingdings" w:hAnsi="Wingdings"/>
    </w:rPr>
  </w:style>
  <w:style w:type="character" w:customStyle="1" w:styleId="WW8Num41z0">
    <w:name w:val="WW8Num41z0"/>
    <w:rsid w:val="001E74D6"/>
    <w:rPr>
      <w:rFonts w:ascii="Times New Roman" w:eastAsia="SimSun" w:hAnsi="Times New Roman" w:cs="Times New Roman"/>
    </w:rPr>
  </w:style>
  <w:style w:type="character" w:customStyle="1" w:styleId="WW8Num41z1">
    <w:name w:val="WW8Num41z1"/>
    <w:rsid w:val="001E74D6"/>
    <w:rPr>
      <w:rFonts w:ascii="Wingdings" w:hAnsi="Wingdings"/>
    </w:rPr>
  </w:style>
  <w:style w:type="character" w:customStyle="1" w:styleId="WW8NumSt20z0">
    <w:name w:val="WW8NumSt20z0"/>
    <w:rsid w:val="001E74D6"/>
    <w:rPr>
      <w:rFonts w:ascii="Geneva" w:hAnsi="Geneva"/>
    </w:rPr>
  </w:style>
  <w:style w:type="character" w:customStyle="1" w:styleId="DefaultParagraphFont1">
    <w:name w:val="Default Paragraph Font1"/>
    <w:rsid w:val="001E74D6"/>
  </w:style>
  <w:style w:type="character" w:customStyle="1" w:styleId="CommentReference1">
    <w:name w:val="Comment Reference1"/>
    <w:rsid w:val="001E74D6"/>
    <w:rPr>
      <w:sz w:val="16"/>
    </w:rPr>
  </w:style>
  <w:style w:type="character" w:customStyle="1" w:styleId="CharChar22">
    <w:name w:val="Char Char22"/>
    <w:rsid w:val="001E74D6"/>
    <w:rPr>
      <w:rFonts w:ascii="Arial" w:hAnsi="Arial"/>
      <w:lang w:val="en-GB"/>
    </w:rPr>
  </w:style>
  <w:style w:type="paragraph" w:styleId="BodyTextIndent3">
    <w:name w:val="Body Text Indent 3"/>
    <w:basedOn w:val="Normal"/>
    <w:link w:val="BodyTextIndent3Char"/>
    <w:rsid w:val="001E74D6"/>
    <w:pPr>
      <w:overflowPunct/>
      <w:autoSpaceDE/>
      <w:autoSpaceDN/>
      <w:adjustRightInd/>
      <w:spacing w:after="0"/>
      <w:ind w:left="1080"/>
      <w:textAlignment w:val="auto"/>
    </w:pPr>
    <w:rPr>
      <w:rFonts w:eastAsia="SimSun"/>
      <w:lang w:val="x-none" w:eastAsia="x-none"/>
    </w:rPr>
  </w:style>
  <w:style w:type="character" w:customStyle="1" w:styleId="BodyTextIndent3Char">
    <w:name w:val="Body Text Indent 3 Char"/>
    <w:link w:val="BodyTextIndent3"/>
    <w:rsid w:val="001E74D6"/>
    <w:rPr>
      <w:rFonts w:eastAsia="SimSun"/>
      <w:lang w:val="x-none"/>
    </w:rPr>
  </w:style>
  <w:style w:type="character" w:customStyle="1" w:styleId="h4CharChar">
    <w:name w:val="h4 Char Char"/>
    <w:rsid w:val="001E74D6"/>
    <w:rPr>
      <w:rFonts w:ascii="Arial" w:hAnsi="Arial"/>
      <w:sz w:val="24"/>
      <w:lang w:val="en-GB" w:eastAsia="ja-JP" w:bidi="ar-SA"/>
    </w:rPr>
  </w:style>
  <w:style w:type="character" w:customStyle="1" w:styleId="FigureCaption1">
    <w:name w:val="Figure Caption1"/>
    <w:rsid w:val="001E74D6"/>
    <w:rPr>
      <w:rFonts w:ascii="Arial" w:eastAsia="????" w:hAnsi="Arial" w:cs="Arial"/>
      <w:color w:val="0000FF"/>
      <w:kern w:val="2"/>
      <w:lang w:val="en-US" w:eastAsia="en-US" w:bidi="ar-SA"/>
    </w:rPr>
  </w:style>
  <w:style w:type="character" w:customStyle="1" w:styleId="h4Char9">
    <w:name w:val="h4 Char9"/>
    <w:rsid w:val="001E74D6"/>
    <w:rPr>
      <w:rFonts w:ascii="Arial" w:hAnsi="Arial"/>
      <w:sz w:val="24"/>
      <w:lang w:val="en-GB" w:eastAsia="en-GB" w:bidi="ar-SA"/>
    </w:rPr>
  </w:style>
  <w:style w:type="character" w:customStyle="1" w:styleId="M5Char6">
    <w:name w:val="M5 Char6"/>
    <w:rsid w:val="001E74D6"/>
    <w:rPr>
      <w:rFonts w:ascii="Arial" w:eastAsia="MS Mincho" w:hAnsi="Arial"/>
      <w:sz w:val="22"/>
      <w:lang w:val="en-GB" w:eastAsia="en-US" w:bidi="ar-SA"/>
    </w:rPr>
  </w:style>
  <w:style w:type="character" w:customStyle="1" w:styleId="btChar6">
    <w:name w:val="bt Char6"/>
    <w:rsid w:val="001E74D6"/>
    <w:rPr>
      <w:lang w:val="en-GB" w:eastAsia="ja-JP" w:bidi="ar-SA"/>
    </w:rPr>
  </w:style>
  <w:style w:type="character" w:customStyle="1" w:styleId="CarCar10">
    <w:name w:val="Car Car10"/>
    <w:rsid w:val="001E74D6"/>
    <w:rPr>
      <w:rFonts w:ascii="Arial" w:hAnsi="Arial"/>
      <w:lang w:val="en-GB" w:eastAsia="ja-JP" w:bidi="ar-SA"/>
    </w:rPr>
  </w:style>
  <w:style w:type="paragraph" w:customStyle="1" w:styleId="Revision2">
    <w:name w:val="Revision2"/>
    <w:hidden/>
    <w:semiHidden/>
    <w:rsid w:val="001E74D6"/>
    <w:rPr>
      <w:rFonts w:eastAsia="MS Mincho"/>
      <w:lang w:eastAsia="en-US"/>
    </w:rPr>
  </w:style>
  <w:style w:type="character" w:customStyle="1" w:styleId="16">
    <w:name w:val="段落フォント1"/>
    <w:rsid w:val="001E74D6"/>
  </w:style>
  <w:style w:type="character" w:customStyle="1" w:styleId="17">
    <w:name w:val="コメント参照1"/>
    <w:rsid w:val="001E74D6"/>
    <w:rPr>
      <w:sz w:val="16"/>
    </w:rPr>
  </w:style>
  <w:style w:type="character" w:customStyle="1" w:styleId="CharChar23">
    <w:name w:val="Char Char23"/>
    <w:rsid w:val="001E74D6"/>
    <w:rPr>
      <w:rFonts w:ascii="Arial" w:hAnsi="Arial"/>
      <w:lang w:val="en-GB" w:eastAsia="en-US"/>
    </w:rPr>
  </w:style>
  <w:style w:type="character" w:customStyle="1" w:styleId="EmailStyle97">
    <w:name w:val="EmailStyle97"/>
    <w:semiHidden/>
    <w:rsid w:val="001E74D6"/>
    <w:rPr>
      <w:rFonts w:ascii="Arial" w:hAnsi="Arial" w:cs="Arial"/>
      <w:color w:val="auto"/>
      <w:sz w:val="20"/>
      <w:szCs w:val="20"/>
    </w:rPr>
  </w:style>
  <w:style w:type="character" w:customStyle="1" w:styleId="THC">
    <w:name w:val="TH C"/>
    <w:rsid w:val="001E74D6"/>
    <w:rPr>
      <w:rFonts w:ascii="Arial" w:eastAsia="MS Mincho" w:hAnsi="Arial" w:cs="Arial"/>
      <w:b/>
      <w:bCs/>
      <w:lang w:val="en-GB" w:eastAsia="ja-JP"/>
    </w:rPr>
  </w:style>
  <w:style w:type="character" w:customStyle="1" w:styleId="B1C">
    <w:name w:val="B1 C"/>
    <w:rsid w:val="001E74D6"/>
    <w:rPr>
      <w:lang w:val="en-GB" w:eastAsia="en-US" w:bidi="ar-SA"/>
    </w:rPr>
  </w:style>
  <w:style w:type="character" w:customStyle="1" w:styleId="Heading4C">
    <w:name w:val="Heading 4 C"/>
    <w:rsid w:val="001E74D6"/>
    <w:rPr>
      <w:rFonts w:ascii="Arial" w:hAnsi="Arial"/>
      <w:sz w:val="24"/>
      <w:szCs w:val="28"/>
      <w:lang w:val="en-GB" w:eastAsia="en-US" w:bidi="ar-SA"/>
    </w:rPr>
  </w:style>
  <w:style w:type="character" w:customStyle="1" w:styleId="Titre3">
    <w:name w:val="Titre 3"/>
    <w:rsid w:val="001E74D6"/>
    <w:rPr>
      <w:rFonts w:ascii="Arial" w:hAnsi="Arial"/>
      <w:sz w:val="28"/>
      <w:szCs w:val="28"/>
      <w:lang w:val="en-GB" w:eastAsia="en-GB"/>
    </w:rPr>
  </w:style>
  <w:style w:type="character" w:customStyle="1" w:styleId="B3c">
    <w:name w:val="B3 c"/>
    <w:rsid w:val="001E74D6"/>
    <w:rPr>
      <w:lang w:val="en-GB" w:eastAsia="en-GB"/>
    </w:rPr>
  </w:style>
  <w:style w:type="character" w:customStyle="1" w:styleId="B2C">
    <w:name w:val="B2 C"/>
    <w:rsid w:val="001E74D6"/>
    <w:rPr>
      <w:lang w:val="en-GB" w:eastAsia="en-GB"/>
    </w:rPr>
  </w:style>
  <w:style w:type="character" w:customStyle="1" w:styleId="H6C">
    <w:name w:val="H6 C"/>
    <w:rsid w:val="001E74D6"/>
    <w:rPr>
      <w:rFonts w:ascii="Arial" w:eastAsia="Times New Roman" w:hAnsi="Arial"/>
      <w:sz w:val="22"/>
      <w:lang w:eastAsia="en-US"/>
    </w:rPr>
  </w:style>
  <w:style w:type="character" w:customStyle="1" w:styleId="h51">
    <w:name w:val="h5 1"/>
    <w:rsid w:val="001E74D6"/>
    <w:rPr>
      <w:rFonts w:ascii="Arial" w:eastAsia="MS Mincho" w:hAnsi="Arial"/>
      <w:sz w:val="22"/>
      <w:lang w:val="en-GB" w:eastAsia="en-US" w:bidi="ar-SA"/>
    </w:rPr>
  </w:style>
  <w:style w:type="character" w:customStyle="1" w:styleId="st1">
    <w:name w:val="st1"/>
    <w:rsid w:val="001E74D6"/>
  </w:style>
  <w:style w:type="character" w:customStyle="1" w:styleId="h4Char11">
    <w:name w:val="h4 Char11"/>
    <w:rsid w:val="001E74D6"/>
    <w:rPr>
      <w:rFonts w:ascii="Arial" w:hAnsi="Arial"/>
      <w:sz w:val="24"/>
      <w:szCs w:val="28"/>
      <w:lang w:val="en-GB" w:eastAsia="en-US"/>
    </w:rPr>
  </w:style>
  <w:style w:type="character" w:customStyle="1" w:styleId="T1Char5">
    <w:name w:val="T1 Char5"/>
    <w:rsid w:val="001E74D6"/>
    <w:rPr>
      <w:rFonts w:ascii="Arial" w:hAnsi="Arial"/>
      <w:lang w:eastAsia="en-US"/>
    </w:rPr>
  </w:style>
  <w:style w:type="character" w:customStyle="1" w:styleId="btChar7">
    <w:name w:val="bt Char7"/>
    <w:rsid w:val="001E74D6"/>
    <w:rPr>
      <w:rFonts w:ascii="Times New Roman" w:eastAsia="Times New Roman" w:hAnsi="Times New Roman"/>
    </w:rPr>
  </w:style>
  <w:style w:type="character" w:customStyle="1" w:styleId="ListChar">
    <w:name w:val="List Char"/>
    <w:rsid w:val="001E74D6"/>
    <w:rPr>
      <w:lang w:val="en-GB" w:eastAsia="ar-SA" w:bidi="ar-SA"/>
    </w:rPr>
  </w:style>
  <w:style w:type="character" w:customStyle="1" w:styleId="H1Car">
    <w:name w:val="H1 Car"/>
    <w:rsid w:val="001E74D6"/>
    <w:rPr>
      <w:rFonts w:ascii="Arial" w:eastAsia="MS Mincho" w:hAnsi="Arial"/>
      <w:sz w:val="36"/>
      <w:lang w:val="en-GB" w:eastAsia="en-US" w:bidi="ar-SA"/>
    </w:rPr>
  </w:style>
  <w:style w:type="character" w:customStyle="1" w:styleId="Head2ACar">
    <w:name w:val="Head2A Car"/>
    <w:rsid w:val="001E74D6"/>
    <w:rPr>
      <w:rFonts w:ascii="Arial" w:eastAsia="MS Mincho" w:hAnsi="Arial"/>
      <w:sz w:val="32"/>
      <w:lang w:val="en-GB" w:eastAsia="en-US" w:bidi="ar-SA"/>
    </w:rPr>
  </w:style>
  <w:style w:type="character" w:customStyle="1" w:styleId="Underrubrik2Car">
    <w:name w:val="Underrubrik2 Car"/>
    <w:rsid w:val="001E74D6"/>
    <w:rPr>
      <w:rFonts w:ascii="Arial" w:eastAsia="MS Mincho" w:hAnsi="Arial"/>
      <w:sz w:val="28"/>
      <w:lang w:val="en-GB" w:eastAsia="en-US" w:bidi="ar-SA"/>
    </w:rPr>
  </w:style>
  <w:style w:type="character" w:customStyle="1" w:styleId="h4Car">
    <w:name w:val="h4 Car"/>
    <w:rsid w:val="001E74D6"/>
    <w:rPr>
      <w:rFonts w:ascii="Arial" w:eastAsia="MS Mincho" w:hAnsi="Arial" w:cs="Arial"/>
      <w:color w:val="0000FF"/>
      <w:kern w:val="2"/>
      <w:sz w:val="24"/>
      <w:szCs w:val="28"/>
      <w:lang w:val="en-GB" w:eastAsia="en-US" w:bidi="ar-SA"/>
    </w:rPr>
  </w:style>
  <w:style w:type="character" w:customStyle="1" w:styleId="M5Car">
    <w:name w:val="M5 Car"/>
    <w:rsid w:val="001E74D6"/>
    <w:rPr>
      <w:rFonts w:ascii="Arial" w:eastAsia="MS Mincho" w:hAnsi="Arial"/>
      <w:sz w:val="22"/>
      <w:lang w:val="en-GB" w:eastAsia="en-US" w:bidi="ar-SA"/>
    </w:rPr>
  </w:style>
  <w:style w:type="character" w:customStyle="1" w:styleId="T1Car">
    <w:name w:val="T1 Car"/>
    <w:rsid w:val="001E74D6"/>
    <w:rPr>
      <w:rFonts w:ascii="Arial" w:eastAsia="MS Mincho" w:hAnsi="Arial"/>
      <w:lang w:val="en-GB" w:eastAsia="en-US" w:bidi="ar-SA"/>
    </w:rPr>
  </w:style>
  <w:style w:type="character" w:customStyle="1" w:styleId="CarCar4">
    <w:name w:val="Car Car4"/>
    <w:rsid w:val="001E74D6"/>
    <w:rPr>
      <w:rFonts w:ascii="Arial" w:eastAsia="MS Mincho" w:hAnsi="Arial"/>
      <w:lang w:val="en-GB" w:eastAsia="en-US" w:bidi="ar-SA"/>
    </w:rPr>
  </w:style>
  <w:style w:type="character" w:customStyle="1" w:styleId="CarCar8">
    <w:name w:val="Car Car8"/>
    <w:rsid w:val="001E74D6"/>
    <w:rPr>
      <w:rFonts w:ascii="Arial" w:eastAsia="MS Mincho" w:hAnsi="Arial"/>
      <w:sz w:val="36"/>
      <w:lang w:val="en-GB" w:eastAsia="en-US" w:bidi="ar-SA"/>
    </w:rPr>
  </w:style>
  <w:style w:type="character" w:customStyle="1" w:styleId="CarCar3">
    <w:name w:val="Car Car3"/>
    <w:rsid w:val="001E74D6"/>
    <w:rPr>
      <w:rFonts w:ascii="Arial" w:eastAsia="MS Mincho" w:hAnsi="Arial"/>
      <w:sz w:val="36"/>
      <w:lang w:val="en-GB" w:eastAsia="en-US" w:bidi="ar-SA"/>
    </w:rPr>
  </w:style>
  <w:style w:type="character" w:customStyle="1" w:styleId="CarCar7">
    <w:name w:val="Car Car7"/>
    <w:rsid w:val="001E74D6"/>
    <w:rPr>
      <w:rFonts w:eastAsia="MS Mincho"/>
      <w:lang w:val="en-GB" w:eastAsia="en-US" w:bidi="ar-SA"/>
    </w:rPr>
  </w:style>
  <w:style w:type="character" w:customStyle="1" w:styleId="headeroddCar">
    <w:name w:val="header odd Car"/>
    <w:rsid w:val="001E74D6"/>
    <w:rPr>
      <w:rFonts w:ascii="Arial" w:eastAsia="MS Mincho" w:hAnsi="Arial"/>
      <w:b/>
      <w:noProof/>
      <w:sz w:val="18"/>
      <w:lang w:val="en-GB" w:eastAsia="en-US" w:bidi="ar-SA"/>
    </w:rPr>
  </w:style>
  <w:style w:type="character" w:customStyle="1" w:styleId="capCar">
    <w:name w:val="cap Car"/>
    <w:rsid w:val="001E74D6"/>
    <w:rPr>
      <w:b/>
      <w:lang w:val="en-GB" w:eastAsia="ja-JP" w:bidi="ar-SA"/>
    </w:rPr>
  </w:style>
  <w:style w:type="character" w:customStyle="1" w:styleId="CarCar6">
    <w:name w:val="Car Car6"/>
    <w:rsid w:val="001E74D6"/>
    <w:rPr>
      <w:rFonts w:ascii="Courier New" w:hAnsi="Courier New"/>
      <w:lang w:val="nb-NO" w:eastAsia="ja-JP" w:bidi="ar-SA"/>
    </w:rPr>
  </w:style>
  <w:style w:type="character" w:customStyle="1" w:styleId="btCar1">
    <w:name w:val="bt Car1"/>
    <w:rsid w:val="001E74D6"/>
    <w:rPr>
      <w:lang w:val="en-GB" w:eastAsia="ja-JP" w:bidi="ar-SA"/>
    </w:rPr>
  </w:style>
  <w:style w:type="character" w:customStyle="1" w:styleId="T1Char6">
    <w:name w:val="T1 Char6"/>
    <w:rsid w:val="001E74D6"/>
  </w:style>
  <w:style w:type="character" w:customStyle="1" w:styleId="capChar5">
    <w:name w:val="cap Char5"/>
    <w:rsid w:val="001E74D6"/>
    <w:rPr>
      <w:b/>
      <w:lang w:val="en-GB" w:eastAsia="en-US" w:bidi="ar-SA"/>
    </w:rPr>
  </w:style>
  <w:style w:type="character" w:customStyle="1" w:styleId="Head2AZchn">
    <w:name w:val="Head2A Zchn"/>
    <w:rsid w:val="001E74D6"/>
    <w:rPr>
      <w:rFonts w:ascii="Arial" w:hAnsi="Arial"/>
      <w:sz w:val="32"/>
      <w:lang w:val="en-GB" w:eastAsia="en-GB" w:bidi="ar-SA"/>
    </w:rPr>
  </w:style>
  <w:style w:type="character" w:customStyle="1" w:styleId="Underrubrik2Zchn">
    <w:name w:val="Underrubrik2 Zchn"/>
    <w:rsid w:val="001E74D6"/>
    <w:rPr>
      <w:rFonts w:ascii="Arial" w:hAnsi="Arial"/>
      <w:sz w:val="28"/>
      <w:lang w:val="en-GB" w:eastAsia="en-GB" w:bidi="ar-SA"/>
    </w:rPr>
  </w:style>
  <w:style w:type="character" w:customStyle="1" w:styleId="h4Zchn">
    <w:name w:val="h4 Zchn"/>
    <w:rsid w:val="001E74D6"/>
    <w:rPr>
      <w:rFonts w:ascii="Arial" w:hAnsi="Arial"/>
      <w:sz w:val="24"/>
      <w:lang w:val="en-GB" w:eastAsia="en-GB" w:bidi="ar-SA"/>
    </w:rPr>
  </w:style>
  <w:style w:type="character" w:customStyle="1" w:styleId="h5Zchn">
    <w:name w:val="h5 Zchn"/>
    <w:rsid w:val="001E74D6"/>
    <w:rPr>
      <w:rFonts w:ascii="Arial" w:hAnsi="Arial"/>
      <w:sz w:val="22"/>
      <w:lang w:val="en-GB" w:eastAsia="en-GB" w:bidi="ar-SA"/>
    </w:rPr>
  </w:style>
  <w:style w:type="character" w:customStyle="1" w:styleId="T1Zchn">
    <w:name w:val="T1 Zchn"/>
    <w:rsid w:val="001E74D6"/>
  </w:style>
  <w:style w:type="character" w:customStyle="1" w:styleId="capChar3">
    <w:name w:val="cap Char3"/>
    <w:rsid w:val="001E74D6"/>
    <w:rPr>
      <w:rFonts w:ascii="Times New Roman" w:eastAsia="Batang" w:hAnsi="Times New Roman"/>
      <w:b/>
      <w:lang w:val="en-GB"/>
    </w:rPr>
  </w:style>
  <w:style w:type="character" w:customStyle="1" w:styleId="Heading6Char2">
    <w:name w:val="Heading 6 Char2"/>
    <w:rsid w:val="001E74D6"/>
  </w:style>
  <w:style w:type="character" w:customStyle="1" w:styleId="capChar4">
    <w:name w:val="cap Char4"/>
    <w:rsid w:val="001E74D6"/>
    <w:rPr>
      <w:rFonts w:ascii="Times New Roman" w:eastAsia="MS Mincho" w:hAnsi="Times New Roman"/>
      <w:b/>
      <w:lang w:val="en-GB"/>
    </w:rPr>
  </w:style>
  <w:style w:type="character" w:customStyle="1" w:styleId="T1Char8">
    <w:name w:val="T1 Char8"/>
    <w:rsid w:val="001E74D6"/>
    <w:rPr>
      <w:rFonts w:ascii="Arial" w:hAnsi="Arial"/>
      <w:lang w:val="en-GB" w:eastAsia="en-US" w:bidi="ar-SA"/>
    </w:rPr>
  </w:style>
  <w:style w:type="character" w:customStyle="1" w:styleId="Underrubrik2Char10">
    <w:name w:val="Underrubrik2 Char10"/>
    <w:rsid w:val="001E74D6"/>
    <w:rPr>
      <w:rFonts w:ascii="Arial" w:hAnsi="Arial" w:cs="Arial"/>
      <w:sz w:val="28"/>
      <w:szCs w:val="28"/>
      <w:lang w:val="en-GB" w:eastAsia="en-US" w:bidi="he-IL"/>
    </w:rPr>
  </w:style>
  <w:style w:type="character" w:customStyle="1" w:styleId="h4Char12">
    <w:name w:val="h4 Char12"/>
    <w:rsid w:val="001E74D6"/>
    <w:rPr>
      <w:rFonts w:ascii="Arial" w:hAnsi="Arial"/>
      <w:sz w:val="24"/>
      <w:szCs w:val="28"/>
      <w:lang w:val="en-GB" w:eastAsia="en-US"/>
    </w:rPr>
  </w:style>
  <w:style w:type="character" w:customStyle="1" w:styleId="T1Char7">
    <w:name w:val="T1 Char7"/>
    <w:rsid w:val="001E74D6"/>
    <w:rPr>
      <w:rFonts w:ascii="Arial" w:hAnsi="Arial"/>
      <w:lang w:val="en-GB" w:eastAsia="en-US"/>
    </w:rPr>
  </w:style>
  <w:style w:type="character" w:customStyle="1" w:styleId="Underrubrik2Char11">
    <w:name w:val="Underrubrik2 Char11"/>
    <w:rsid w:val="001E74D6"/>
    <w:rPr>
      <w:rFonts w:ascii="Arial" w:hAnsi="Arial" w:cs="Arial"/>
      <w:sz w:val="28"/>
      <w:szCs w:val="28"/>
      <w:lang w:val="en-GB" w:eastAsia="en-US" w:bidi="he-IL"/>
    </w:rPr>
  </w:style>
  <w:style w:type="character" w:customStyle="1" w:styleId="Head2AChar11">
    <w:name w:val="Head2A Char11"/>
    <w:rsid w:val="001E74D6"/>
    <w:rPr>
      <w:rFonts w:ascii="Arial" w:hAnsi="Arial" w:cs="Arial"/>
      <w:sz w:val="32"/>
      <w:szCs w:val="32"/>
      <w:lang w:val="en-GB" w:eastAsia="en-US" w:bidi="he-IL"/>
    </w:rPr>
  </w:style>
  <w:style w:type="character" w:customStyle="1" w:styleId="h4Char13">
    <w:name w:val="h4 Char13"/>
    <w:rsid w:val="001E74D6"/>
    <w:rPr>
      <w:rFonts w:ascii="Arial" w:hAnsi="Arial" w:cs="Arial"/>
      <w:sz w:val="24"/>
      <w:szCs w:val="24"/>
      <w:lang w:val="en-GB" w:eastAsia="en-US" w:bidi="he-IL"/>
    </w:rPr>
  </w:style>
  <w:style w:type="character" w:customStyle="1" w:styleId="T1Char9">
    <w:name w:val="T1 Char9"/>
    <w:rsid w:val="001E74D6"/>
    <w:rPr>
      <w:rFonts w:ascii="Arial" w:hAnsi="Arial" w:cs="Arial"/>
      <w:lang w:val="en-GB" w:eastAsia="en-US" w:bidi="he-IL"/>
    </w:rPr>
  </w:style>
  <w:style w:type="character" w:customStyle="1" w:styleId="List2Char">
    <w:name w:val="List 2 Char"/>
    <w:link w:val="List2"/>
    <w:rsid w:val="001E74D6"/>
    <w:rPr>
      <w:lang w:eastAsia="en-US"/>
    </w:rPr>
  </w:style>
  <w:style w:type="character" w:customStyle="1" w:styleId="List3Char">
    <w:name w:val="List 3 Char"/>
    <w:link w:val="List3"/>
    <w:rsid w:val="001E74D6"/>
    <w:rPr>
      <w:lang w:eastAsia="en-US"/>
    </w:rPr>
  </w:style>
  <w:style w:type="character" w:customStyle="1" w:styleId="CommentSubjectChar2">
    <w:name w:val="Comment Subject Char2"/>
    <w:rsid w:val="001E74D6"/>
    <w:rPr>
      <w:rFonts w:eastAsia="Times New Roman"/>
      <w:b/>
      <w:bCs/>
      <w:lang w:val="en-GB"/>
    </w:rPr>
  </w:style>
  <w:style w:type="character" w:customStyle="1" w:styleId="CaptionChar3">
    <w:name w:val="Caption Char3"/>
    <w:rsid w:val="001E74D6"/>
    <w:rPr>
      <w:rFonts w:ascii="CG Times (WN)" w:eastAsia="Malgun Gothic" w:hAnsi="CG Times (WN)"/>
      <w:b/>
      <w:lang w:val="en-GB" w:eastAsia="en-US"/>
    </w:rPr>
  </w:style>
  <w:style w:type="character" w:customStyle="1" w:styleId="22">
    <w:name w:val="段落フォント2"/>
    <w:rsid w:val="001E74D6"/>
  </w:style>
  <w:style w:type="character" w:customStyle="1" w:styleId="23">
    <w:name w:val="コメント参照2"/>
    <w:rsid w:val="001E74D6"/>
    <w:rPr>
      <w:sz w:val="16"/>
    </w:rPr>
  </w:style>
  <w:style w:type="character" w:customStyle="1" w:styleId="Char1">
    <w:name w:val="纯文本 Char1"/>
    <w:rsid w:val="001E74D6"/>
    <w:rPr>
      <w:rFonts w:ascii="SimSun" w:hAnsi="Courier New" w:cs="Courier New"/>
      <w:sz w:val="21"/>
      <w:szCs w:val="21"/>
      <w:lang w:val="en-GB" w:eastAsia="en-US"/>
    </w:rPr>
  </w:style>
  <w:style w:type="paragraph" w:customStyle="1" w:styleId="30">
    <w:name w:val="修订3"/>
    <w:hidden/>
    <w:semiHidden/>
    <w:rsid w:val="001E74D6"/>
    <w:rPr>
      <w:rFonts w:eastAsia="Batang"/>
      <w:lang w:eastAsia="en-US"/>
    </w:rPr>
  </w:style>
  <w:style w:type="character" w:customStyle="1" w:styleId="Char10">
    <w:name w:val="尾注文本 Char1"/>
    <w:rsid w:val="001E74D6"/>
    <w:rPr>
      <w:rFonts w:ascii="Times New Roman" w:hAnsi="Times New Roman"/>
      <w:lang w:val="en-GB" w:eastAsia="en-US"/>
    </w:rPr>
  </w:style>
  <w:style w:type="character" w:customStyle="1" w:styleId="Heading1Char4">
    <w:name w:val="Heading 1 Char4"/>
    <w:rsid w:val="001E74D6"/>
    <w:rPr>
      <w:rFonts w:ascii="Arial" w:eastAsia="Times New Roman" w:hAnsi="Arial"/>
      <w:sz w:val="36"/>
      <w:lang w:val="en-GB"/>
    </w:rPr>
  </w:style>
  <w:style w:type="character" w:customStyle="1" w:styleId="Absatz-Standardschriftart1">
    <w:name w:val="Absatz-Standardschriftart1"/>
    <w:rsid w:val="001E74D6"/>
  </w:style>
  <w:style w:type="paragraph" w:styleId="Subtitle">
    <w:name w:val="Subtitle"/>
    <w:basedOn w:val="Normal"/>
    <w:next w:val="Normal"/>
    <w:link w:val="SubtitleChar"/>
    <w:qFormat/>
    <w:rsid w:val="001E74D6"/>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1E74D6"/>
    <w:rPr>
      <w:rFonts w:ascii="Cambria" w:eastAsia="PMingLiU" w:hAnsi="Cambria"/>
      <w:i/>
      <w:iCs/>
      <w:sz w:val="24"/>
      <w:szCs w:val="24"/>
      <w:lang w:eastAsia="en-US"/>
    </w:rPr>
  </w:style>
  <w:style w:type="paragraph" w:styleId="NoSpacing">
    <w:name w:val="No Spacing"/>
    <w:basedOn w:val="Normal"/>
    <w:link w:val="NoSpacingChar"/>
    <w:uiPriority w:val="1"/>
    <w:qFormat/>
    <w:rsid w:val="001E74D6"/>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1E74D6"/>
    <w:rPr>
      <w:rFonts w:ascii="Arial" w:eastAsia="PMingLiU" w:hAnsi="Arial"/>
      <w:lang w:eastAsia="en-US"/>
    </w:rPr>
  </w:style>
  <w:style w:type="paragraph" w:styleId="Quote">
    <w:name w:val="Quote"/>
    <w:basedOn w:val="Normal"/>
    <w:next w:val="Normal"/>
    <w:link w:val="QuoteChar"/>
    <w:uiPriority w:val="29"/>
    <w:qFormat/>
    <w:rsid w:val="001E74D6"/>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1E74D6"/>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1E74D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1E74D6"/>
    <w:rPr>
      <w:rFonts w:ascii="Arial" w:eastAsia="PMingLiU" w:hAnsi="Arial"/>
      <w:b/>
      <w:bCs/>
      <w:i/>
      <w:iCs/>
      <w:color w:val="4F81BD"/>
      <w:lang w:eastAsia="en-US"/>
    </w:rPr>
  </w:style>
  <w:style w:type="character" w:styleId="SubtleEmphasis">
    <w:name w:val="Subtle Emphasis"/>
    <w:uiPriority w:val="19"/>
    <w:qFormat/>
    <w:rsid w:val="001E74D6"/>
    <w:rPr>
      <w:i/>
      <w:iCs/>
      <w:color w:val="808080"/>
    </w:rPr>
  </w:style>
  <w:style w:type="character" w:styleId="IntenseEmphasis">
    <w:name w:val="Intense Emphasis"/>
    <w:uiPriority w:val="21"/>
    <w:qFormat/>
    <w:rsid w:val="001E74D6"/>
    <w:rPr>
      <w:b/>
      <w:bCs/>
      <w:i/>
      <w:iCs/>
      <w:color w:val="4F81BD"/>
    </w:rPr>
  </w:style>
  <w:style w:type="character" w:styleId="SubtleReference">
    <w:name w:val="Subtle Reference"/>
    <w:uiPriority w:val="31"/>
    <w:qFormat/>
    <w:rsid w:val="001E74D6"/>
    <w:rPr>
      <w:smallCaps/>
      <w:color w:val="C0504D"/>
      <w:u w:val="single"/>
    </w:rPr>
  </w:style>
  <w:style w:type="character" w:styleId="IntenseReference">
    <w:name w:val="Intense Reference"/>
    <w:uiPriority w:val="32"/>
    <w:qFormat/>
    <w:rsid w:val="001E74D6"/>
    <w:rPr>
      <w:b/>
      <w:bCs/>
      <w:smallCaps/>
      <w:color w:val="C0504D"/>
      <w:spacing w:val="5"/>
      <w:u w:val="single"/>
    </w:rPr>
  </w:style>
  <w:style w:type="character" w:styleId="BookTitle">
    <w:name w:val="Book Title"/>
    <w:uiPriority w:val="33"/>
    <w:qFormat/>
    <w:rsid w:val="001E74D6"/>
    <w:rPr>
      <w:b/>
      <w:bCs/>
      <w:smallCaps/>
      <w:spacing w:val="5"/>
    </w:rPr>
  </w:style>
  <w:style w:type="paragraph" w:styleId="TOCHeading">
    <w:name w:val="TOC Heading"/>
    <w:basedOn w:val="Heading1"/>
    <w:next w:val="Normal"/>
    <w:uiPriority w:val="39"/>
    <w:unhideWhenUsed/>
    <w:qFormat/>
    <w:rsid w:val="001E74D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1E74D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E74D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E74D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E74D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1E74D6"/>
    <w:rPr>
      <w:rFonts w:eastAsia="Batang"/>
      <w:lang w:eastAsia="en-US"/>
    </w:rPr>
  </w:style>
  <w:style w:type="character" w:customStyle="1" w:styleId="Heading1Char5">
    <w:name w:val="Heading 1 Char5"/>
    <w:rsid w:val="001E74D6"/>
    <w:rPr>
      <w:rFonts w:ascii="Arial" w:hAnsi="Arial"/>
      <w:sz w:val="36"/>
      <w:lang w:val="en-GB" w:eastAsia="en-US"/>
    </w:rPr>
  </w:style>
  <w:style w:type="character" w:customStyle="1" w:styleId="Absatz-Standardschriftart3">
    <w:name w:val="Absatz-Standardschriftart3"/>
    <w:rsid w:val="001E74D6"/>
  </w:style>
  <w:style w:type="character" w:customStyle="1" w:styleId="Absatz-Standardschriftart2">
    <w:name w:val="Absatz-Standardschriftart2"/>
    <w:rsid w:val="001E74D6"/>
  </w:style>
  <w:style w:type="character" w:customStyle="1" w:styleId="31">
    <w:name w:val="段落フォント3"/>
    <w:rsid w:val="001E74D6"/>
  </w:style>
  <w:style w:type="character" w:customStyle="1" w:styleId="32">
    <w:name w:val="コメント参照3"/>
    <w:rsid w:val="001E74D6"/>
    <w:rPr>
      <w:sz w:val="16"/>
    </w:rPr>
  </w:style>
  <w:style w:type="character" w:customStyle="1" w:styleId="CommentSubjectChar3">
    <w:name w:val="Comment Subject Char3"/>
    <w:rsid w:val="001E74D6"/>
    <w:rPr>
      <w:rFonts w:ascii="Times New Roman" w:hAnsi="Times New Roman"/>
      <w:b/>
      <w:bCs/>
      <w:lang w:val="en-GB" w:eastAsia="en-US"/>
    </w:rPr>
  </w:style>
  <w:style w:type="character" w:customStyle="1" w:styleId="18">
    <w:name w:val="吹き出し (文字)1"/>
    <w:uiPriority w:val="99"/>
    <w:semiHidden/>
    <w:rsid w:val="001E74D6"/>
    <w:rPr>
      <w:rFonts w:ascii="MS Mincho" w:eastAsia="MS Mincho" w:hAnsi="Times New Roman"/>
      <w:sz w:val="18"/>
      <w:szCs w:val="18"/>
      <w:lang w:val="en-GB" w:eastAsia="en-US"/>
    </w:rPr>
  </w:style>
  <w:style w:type="character" w:customStyle="1" w:styleId="19">
    <w:name w:val="見出しマップ (文字)1"/>
    <w:uiPriority w:val="99"/>
    <w:semiHidden/>
    <w:rsid w:val="001E74D6"/>
    <w:rPr>
      <w:rFonts w:ascii="MS Mincho" w:eastAsia="MS Mincho" w:hAnsi="Times New Roman"/>
      <w:sz w:val="24"/>
      <w:szCs w:val="24"/>
      <w:lang w:val="en-GB" w:eastAsia="en-US"/>
    </w:rPr>
  </w:style>
  <w:style w:type="character" w:customStyle="1" w:styleId="1a">
    <w:name w:val="脚注文字列 (文字)1"/>
    <w:uiPriority w:val="99"/>
    <w:semiHidden/>
    <w:rsid w:val="001E74D6"/>
    <w:rPr>
      <w:rFonts w:ascii="Times New Roman" w:eastAsia="Times New Roman" w:hAnsi="Times New Roman"/>
      <w:lang w:val="en-GB" w:eastAsia="en-US"/>
    </w:rPr>
  </w:style>
  <w:style w:type="character" w:customStyle="1" w:styleId="1b">
    <w:name w:val="コメント文字列 (文字)1"/>
    <w:uiPriority w:val="99"/>
    <w:semiHidden/>
    <w:rsid w:val="001E74D6"/>
    <w:rPr>
      <w:rFonts w:ascii="Times New Roman" w:eastAsia="Times New Roman" w:hAnsi="Times New Roman"/>
      <w:lang w:val="en-GB" w:eastAsia="en-US"/>
    </w:rPr>
  </w:style>
  <w:style w:type="character" w:customStyle="1" w:styleId="1c">
    <w:name w:val="コメント内容 (文字)1"/>
    <w:uiPriority w:val="99"/>
    <w:semiHidden/>
    <w:rsid w:val="001E74D6"/>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1E74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E74D6"/>
    <w:rPr>
      <w:rFonts w:ascii="Arial" w:eastAsia="PMingLiU" w:hAnsi="Arial"/>
      <w:b/>
      <w:bCs/>
      <w:i/>
      <w:iCs/>
      <w:color w:val="4F81BD"/>
      <w:lang w:val="en-GB" w:eastAsia="en-US"/>
    </w:rPr>
  </w:style>
  <w:style w:type="character" w:customStyle="1" w:styleId="PlainTable31">
    <w:name w:val="Plain Table 31"/>
    <w:uiPriority w:val="19"/>
    <w:qFormat/>
    <w:rsid w:val="001E74D6"/>
    <w:rPr>
      <w:i/>
      <w:iCs/>
      <w:color w:val="808080"/>
    </w:rPr>
  </w:style>
  <w:style w:type="character" w:customStyle="1" w:styleId="PlainTable41">
    <w:name w:val="Plain Table 41"/>
    <w:uiPriority w:val="21"/>
    <w:qFormat/>
    <w:rsid w:val="001E74D6"/>
    <w:rPr>
      <w:b/>
      <w:bCs/>
      <w:i/>
      <w:iCs/>
      <w:color w:val="4F81BD"/>
    </w:rPr>
  </w:style>
  <w:style w:type="character" w:customStyle="1" w:styleId="PlainTable51">
    <w:name w:val="Plain Table 51"/>
    <w:uiPriority w:val="31"/>
    <w:qFormat/>
    <w:rsid w:val="001E74D6"/>
    <w:rPr>
      <w:smallCaps/>
      <w:color w:val="C0504D"/>
      <w:u w:val="single"/>
    </w:rPr>
  </w:style>
  <w:style w:type="character" w:customStyle="1" w:styleId="TableGridLight1">
    <w:name w:val="Table Grid Light1"/>
    <w:uiPriority w:val="32"/>
    <w:qFormat/>
    <w:rsid w:val="001E74D6"/>
    <w:rPr>
      <w:b/>
      <w:bCs/>
      <w:smallCaps/>
      <w:color w:val="C0504D"/>
      <w:spacing w:val="5"/>
      <w:u w:val="single"/>
    </w:rPr>
  </w:style>
  <w:style w:type="character" w:customStyle="1" w:styleId="GridTable1Light1">
    <w:name w:val="Grid Table 1 Light1"/>
    <w:uiPriority w:val="33"/>
    <w:qFormat/>
    <w:rsid w:val="001E74D6"/>
    <w:rPr>
      <w:b/>
      <w:bCs/>
      <w:smallCaps/>
      <w:spacing w:val="5"/>
    </w:rPr>
  </w:style>
  <w:style w:type="table" w:styleId="ColorfulGrid-Accent1">
    <w:name w:val="Colorful Grid Accent 1"/>
    <w:basedOn w:val="TableNormal"/>
    <w:link w:val="ColorfulGrid-Accent1Char"/>
    <w:uiPriority w:val="29"/>
    <w:unhideWhenUsed/>
    <w:rsid w:val="001E74D6"/>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E74D6"/>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1E74D6"/>
    <w:rPr>
      <w:rFonts w:ascii="Times New Roman" w:eastAsia="Times New Roman" w:hAnsi="Times New Roman"/>
      <w:lang w:val="en-GB"/>
    </w:rPr>
  </w:style>
  <w:style w:type="character" w:customStyle="1" w:styleId="1d">
    <w:name w:val="註解主旨 字元1"/>
    <w:rsid w:val="001E74D6"/>
    <w:rPr>
      <w:b/>
      <w:bCs/>
      <w:lang w:val="en-GB" w:eastAsia="sv-SE"/>
    </w:rPr>
  </w:style>
  <w:style w:type="character" w:customStyle="1" w:styleId="NurTextZchn1">
    <w:name w:val="Nur Text Zchn1"/>
    <w:rsid w:val="001E74D6"/>
    <w:rPr>
      <w:rFonts w:ascii="Courier New" w:hAnsi="Courier New" w:cs="Courier New"/>
      <w:lang w:val="en-GB" w:eastAsia="en-US"/>
    </w:rPr>
  </w:style>
  <w:style w:type="character" w:customStyle="1" w:styleId="EndnotentextZchn1">
    <w:name w:val="Endnotentext Zchn1"/>
    <w:rsid w:val="001E74D6"/>
    <w:rPr>
      <w:rFonts w:ascii="Times New Roman" w:hAnsi="Times New Roman"/>
      <w:lang w:val="en-GB" w:eastAsia="en-US"/>
    </w:rPr>
  </w:style>
  <w:style w:type="character" w:customStyle="1" w:styleId="h40">
    <w:name w:val="h4"/>
    <w:rsid w:val="001E74D6"/>
    <w:rPr>
      <w:rFonts w:ascii="Arial" w:hAnsi="Arial"/>
      <w:sz w:val="24"/>
      <w:lang w:val="en-GB"/>
    </w:rPr>
  </w:style>
  <w:style w:type="character" w:customStyle="1" w:styleId="h5">
    <w:name w:val="h5"/>
    <w:rsid w:val="001E74D6"/>
    <w:rPr>
      <w:rFonts w:ascii="Arial" w:eastAsia="SimSun" w:hAnsi="Arial"/>
      <w:sz w:val="22"/>
      <w:lang w:val="en-GB" w:eastAsia="en-US" w:bidi="ar-SA"/>
    </w:rPr>
  </w:style>
  <w:style w:type="paragraph" w:customStyle="1" w:styleId="50">
    <w:name w:val="修订5"/>
    <w:hidden/>
    <w:semiHidden/>
    <w:rsid w:val="001E74D6"/>
    <w:rPr>
      <w:rFonts w:eastAsia="Batang"/>
      <w:lang w:eastAsia="en-US"/>
    </w:rPr>
  </w:style>
  <w:style w:type="character" w:customStyle="1" w:styleId="Char0">
    <w:name w:val="메모 주제 Char"/>
    <w:rsid w:val="001E74D6"/>
    <w:rPr>
      <w:rFonts w:ascii="Times New Roman" w:hAnsi="Times New Roman"/>
      <w:b/>
      <w:bCs/>
      <w:lang w:val="en-GB" w:eastAsia="en-US"/>
    </w:rPr>
  </w:style>
  <w:style w:type="paragraph" w:customStyle="1" w:styleId="40">
    <w:name w:val="変更箇所4"/>
    <w:hidden/>
    <w:semiHidden/>
    <w:rsid w:val="001E74D6"/>
    <w:rPr>
      <w:rFonts w:eastAsia="MS Mincho"/>
      <w:lang w:eastAsia="en-US"/>
    </w:rPr>
  </w:style>
  <w:style w:type="character" w:customStyle="1" w:styleId="41">
    <w:name w:val="段落フォント4"/>
    <w:rsid w:val="001E74D6"/>
  </w:style>
  <w:style w:type="character" w:customStyle="1" w:styleId="42">
    <w:name w:val="コメント参照4"/>
    <w:rsid w:val="001E74D6"/>
    <w:rPr>
      <w:sz w:val="16"/>
    </w:rPr>
  </w:style>
  <w:style w:type="character" w:customStyle="1" w:styleId="Char11">
    <w:name w:val="글자만 Char1"/>
    <w:uiPriority w:val="99"/>
    <w:semiHidden/>
    <w:rsid w:val="001E74D6"/>
    <w:rPr>
      <w:rFonts w:ascii="Malgun Gothic" w:hAnsi="Courier New" w:cs="Courier New"/>
      <w:lang w:val="en-GB" w:eastAsia="en-US"/>
    </w:rPr>
  </w:style>
  <w:style w:type="character" w:customStyle="1" w:styleId="Char12">
    <w:name w:val="미주 텍스트 Char1"/>
    <w:uiPriority w:val="99"/>
    <w:semiHidden/>
    <w:rsid w:val="001E74D6"/>
    <w:rPr>
      <w:rFonts w:ascii="Times New Roman" w:eastAsia="Times New Roman" w:hAnsi="Times New Roman"/>
      <w:lang w:val="en-GB" w:eastAsia="en-US"/>
    </w:rPr>
  </w:style>
  <w:style w:type="character" w:customStyle="1" w:styleId="Char13">
    <w:name w:val="풍선 도움말 텍스트 Char1"/>
    <w:uiPriority w:val="99"/>
    <w:semiHidden/>
    <w:rsid w:val="001E74D6"/>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1E74D6"/>
    <w:rPr>
      <w:rFonts w:ascii="Malgun Gothic" w:eastAsia="Malgun Gothic" w:hAnsi="Times New Roman"/>
      <w:sz w:val="18"/>
      <w:szCs w:val="18"/>
      <w:lang w:val="en-GB" w:eastAsia="en-US"/>
    </w:rPr>
  </w:style>
  <w:style w:type="character" w:customStyle="1" w:styleId="Char15">
    <w:name w:val="각주 텍스트 Char1"/>
    <w:uiPriority w:val="99"/>
    <w:semiHidden/>
    <w:rsid w:val="001E74D6"/>
    <w:rPr>
      <w:rFonts w:ascii="Times New Roman" w:eastAsia="Times New Roman" w:hAnsi="Times New Roman"/>
      <w:lang w:val="en-GB" w:eastAsia="en-US"/>
    </w:rPr>
  </w:style>
  <w:style w:type="character" w:customStyle="1" w:styleId="Char16">
    <w:name w:val="메모 텍스트 Char1"/>
    <w:uiPriority w:val="99"/>
    <w:semiHidden/>
    <w:rsid w:val="001E74D6"/>
    <w:rPr>
      <w:rFonts w:ascii="Times New Roman" w:eastAsia="Times New Roman" w:hAnsi="Times New Roman"/>
      <w:lang w:val="en-GB" w:eastAsia="en-US"/>
    </w:rPr>
  </w:style>
  <w:style w:type="character" w:customStyle="1" w:styleId="Char17">
    <w:name w:val="메모 주제 Char1"/>
    <w:uiPriority w:val="99"/>
    <w:semiHidden/>
    <w:rsid w:val="001E74D6"/>
    <w:rPr>
      <w:rFonts w:ascii="Times New Roman" w:eastAsia="Times New Roman" w:hAnsi="Times New Roman"/>
      <w:b/>
      <w:bCs/>
      <w:lang w:val="en-GB" w:eastAsia="en-US"/>
    </w:rPr>
  </w:style>
  <w:style w:type="paragraph" w:customStyle="1" w:styleId="33">
    <w:name w:val="수정3"/>
    <w:hidden/>
    <w:semiHidden/>
    <w:rsid w:val="001E74D6"/>
    <w:rPr>
      <w:rFonts w:eastAsia="Batang"/>
      <w:lang w:eastAsia="en-US"/>
    </w:rPr>
  </w:style>
  <w:style w:type="character" w:customStyle="1" w:styleId="Absatz-Standardschriftart4">
    <w:name w:val="Absatz-Standardschriftart4"/>
    <w:rsid w:val="001E74D6"/>
  </w:style>
  <w:style w:type="paragraph" w:customStyle="1" w:styleId="70">
    <w:name w:val="修订7"/>
    <w:hidden/>
    <w:semiHidden/>
    <w:rsid w:val="00F513E4"/>
    <w:rPr>
      <w:rFonts w:eastAsia="Batang"/>
      <w:lang w:eastAsia="en-US"/>
    </w:rPr>
  </w:style>
  <w:style w:type="character" w:customStyle="1" w:styleId="TitleChar1">
    <w:name w:val="Title Char1"/>
    <w:rsid w:val="00773679"/>
    <w:rPr>
      <w:rFonts w:ascii="Calibri Light" w:eastAsia="Times New Roman" w:hAnsi="Calibri Light" w:cs="Times New Roman"/>
      <w:spacing w:val="-10"/>
      <w:kern w:val="28"/>
      <w:sz w:val="56"/>
      <w:szCs w:val="56"/>
      <w:lang w:eastAsia="en-US"/>
    </w:rPr>
  </w:style>
  <w:style w:type="character" w:customStyle="1" w:styleId="h48">
    <w:name w:val="h48"/>
    <w:rsid w:val="00773679"/>
    <w:rPr>
      <w:rFonts w:ascii="Arial" w:hAnsi="Arial" w:cs="Arial" w:hint="default"/>
      <w:sz w:val="24"/>
      <w:lang w:val="en-GB"/>
    </w:rPr>
  </w:style>
  <w:style w:type="character" w:customStyle="1" w:styleId="h510">
    <w:name w:val="h51"/>
    <w:rsid w:val="00773679"/>
    <w:rPr>
      <w:rFonts w:ascii="Arial" w:eastAsia="SimSun" w:hAnsi="Arial" w:cs="Arial" w:hint="default"/>
      <w:sz w:val="22"/>
      <w:lang w:val="en-GB" w:eastAsia="en-US" w:bidi="ar-SA"/>
    </w:rPr>
  </w:style>
  <w:style w:type="character" w:customStyle="1" w:styleId="NMPHeading1Char2">
    <w:name w:val="NMP Heading 1 Char2"/>
    <w:rsid w:val="00773679"/>
    <w:rPr>
      <w:rFonts w:ascii="Arial" w:hAnsi="Arial" w:cs="Arial" w:hint="default"/>
      <w:sz w:val="36"/>
      <w:lang w:val="en-GB" w:eastAsia="en-US" w:bidi="ar-SA"/>
    </w:rPr>
  </w:style>
  <w:style w:type="character" w:customStyle="1" w:styleId="Underrubrik2Char3">
    <w:name w:val="Underrubrik2 Char3"/>
    <w:rsid w:val="00773679"/>
    <w:rPr>
      <w:sz w:val="28"/>
      <w:lang w:val="en-GB" w:eastAsia="en-US"/>
    </w:rPr>
  </w:style>
  <w:style w:type="character" w:customStyle="1" w:styleId="310">
    <w:name w:val="(文字) (文字)31"/>
    <w:rsid w:val="00773679"/>
    <w:rPr>
      <w:rFonts w:ascii="MS Mincho" w:eastAsia="MS Mincho" w:hAnsi="MS Mincho" w:hint="eastAsia"/>
      <w:lang w:val="en-GB" w:eastAsia="ar-SA" w:bidi="ar-SA"/>
    </w:rPr>
  </w:style>
  <w:style w:type="character" w:customStyle="1" w:styleId="110">
    <w:name w:val="(文字) (文字)11"/>
    <w:rsid w:val="00773679"/>
    <w:rPr>
      <w:rFonts w:ascii="MS Mincho" w:eastAsia="MS Mincho" w:hAnsi="MS Mincho" w:hint="eastAsia"/>
      <w:lang w:val="en-GB" w:eastAsia="ar-SA" w:bidi="ar-SA"/>
    </w:rPr>
  </w:style>
  <w:style w:type="character" w:customStyle="1" w:styleId="PlainTable33">
    <w:name w:val="Plain Table 33"/>
    <w:uiPriority w:val="19"/>
    <w:qFormat/>
    <w:rsid w:val="00773679"/>
    <w:rPr>
      <w:i/>
      <w:iCs/>
      <w:color w:val="808080"/>
    </w:rPr>
  </w:style>
  <w:style w:type="character" w:customStyle="1" w:styleId="PlainTable43">
    <w:name w:val="Plain Table 43"/>
    <w:uiPriority w:val="21"/>
    <w:qFormat/>
    <w:rsid w:val="00773679"/>
    <w:rPr>
      <w:b/>
      <w:bCs/>
      <w:i/>
      <w:iCs/>
      <w:color w:val="4F81BD"/>
    </w:rPr>
  </w:style>
  <w:style w:type="character" w:customStyle="1" w:styleId="PlainTable53">
    <w:name w:val="Plain Table 53"/>
    <w:uiPriority w:val="31"/>
    <w:qFormat/>
    <w:rsid w:val="00773679"/>
    <w:rPr>
      <w:smallCaps/>
      <w:color w:val="C0504D"/>
      <w:u w:val="single"/>
    </w:rPr>
  </w:style>
  <w:style w:type="character" w:customStyle="1" w:styleId="TableGridLight3">
    <w:name w:val="Table Grid Light3"/>
    <w:uiPriority w:val="32"/>
    <w:qFormat/>
    <w:rsid w:val="00773679"/>
    <w:rPr>
      <w:b/>
      <w:bCs/>
      <w:smallCaps/>
      <w:color w:val="C0504D"/>
      <w:spacing w:val="5"/>
      <w:u w:val="single"/>
    </w:rPr>
  </w:style>
  <w:style w:type="character" w:customStyle="1" w:styleId="GridTable1Light3">
    <w:name w:val="Grid Table 1 Light3"/>
    <w:uiPriority w:val="33"/>
    <w:qFormat/>
    <w:rsid w:val="00773679"/>
    <w:rPr>
      <w:b/>
      <w:bCs/>
      <w:smallCaps/>
      <w:spacing w:val="5"/>
    </w:rPr>
  </w:style>
  <w:style w:type="character" w:customStyle="1" w:styleId="Char18">
    <w:name w:val="日期 Char1"/>
    <w:rsid w:val="00773679"/>
    <w:rPr>
      <w:rFonts w:ascii="Times New Roman" w:eastAsia="Times New Roman" w:hAnsi="Times New Roman" w:cs="Times New Roman" w:hint="default"/>
      <w:lang w:val="en-GB"/>
    </w:rPr>
  </w:style>
  <w:style w:type="character" w:customStyle="1" w:styleId="a8">
    <w:name w:val="コメント内容 (文字)"/>
    <w:rsid w:val="00773679"/>
    <w:rPr>
      <w:b/>
      <w:bCs/>
      <w:lang w:val="en-GB" w:eastAsia="en-US" w:bidi="ar-SA"/>
    </w:rPr>
  </w:style>
  <w:style w:type="character" w:customStyle="1" w:styleId="Heading1Char6">
    <w:name w:val="Heading 1 Char6"/>
    <w:rsid w:val="00773679"/>
    <w:rPr>
      <w:rFonts w:ascii="Arial" w:hAnsi="Arial" w:cs="Arial" w:hint="default"/>
      <w:sz w:val="36"/>
      <w:lang w:val="en-GB" w:eastAsia="en-US"/>
    </w:rPr>
  </w:style>
  <w:style w:type="character" w:customStyle="1" w:styleId="8Char1">
    <w:name w:val="标题 8 Char1"/>
    <w:rsid w:val="00773679"/>
    <w:rPr>
      <w:rFonts w:ascii="Arial" w:hAnsi="Arial" w:cs="Arial" w:hint="default"/>
      <w:sz w:val="36"/>
      <w:lang w:val="en-GB" w:eastAsia="en-US" w:bidi="ar-SA"/>
    </w:rPr>
  </w:style>
  <w:style w:type="character" w:customStyle="1" w:styleId="Char19">
    <w:name w:val="批注文字 Char1"/>
    <w:uiPriority w:val="99"/>
    <w:rsid w:val="00773679"/>
    <w:rPr>
      <w:rFonts w:ascii="SimSun" w:eastAsia="SimSun" w:hAnsi="SimSun" w:hint="eastAsia"/>
      <w:lang w:eastAsia="en-US"/>
    </w:rPr>
  </w:style>
  <w:style w:type="character" w:customStyle="1" w:styleId="Char2">
    <w:name w:val="批注主题 Char2"/>
    <w:rsid w:val="00773679"/>
    <w:rPr>
      <w:rFonts w:ascii="SimSun" w:eastAsia="SimSun" w:hAnsi="SimSun" w:hint="eastAsia"/>
      <w:b/>
      <w:bCs/>
      <w:lang w:eastAsia="en-US"/>
    </w:rPr>
  </w:style>
  <w:style w:type="character" w:customStyle="1" w:styleId="Char1a">
    <w:name w:val="注释标题 Char1"/>
    <w:rsid w:val="00773679"/>
    <w:rPr>
      <w:rFonts w:ascii="MS Mincho" w:eastAsia="MS Mincho" w:hint="eastAsia"/>
      <w:lang w:eastAsia="en-US"/>
    </w:rPr>
  </w:style>
  <w:style w:type="character" w:customStyle="1" w:styleId="9Char1">
    <w:name w:val="标题 9 Char1"/>
    <w:rsid w:val="00773679"/>
    <w:rPr>
      <w:rFonts w:ascii="Arial" w:hAnsi="Arial" w:cs="Arial" w:hint="default"/>
      <w:sz w:val="36"/>
      <w:lang w:val="en-GB"/>
    </w:rPr>
  </w:style>
  <w:style w:type="character" w:customStyle="1" w:styleId="Char1b">
    <w:name w:val="页脚 Char1"/>
    <w:uiPriority w:val="99"/>
    <w:rsid w:val="00773679"/>
    <w:rPr>
      <w:rFonts w:ascii="Arial" w:hAnsi="Arial" w:cs="Arial" w:hint="default"/>
      <w:b/>
      <w:bCs w:val="0"/>
      <w:i/>
      <w:iCs w:val="0"/>
      <w:noProof/>
      <w:sz w:val="18"/>
      <w:lang w:val="en-GB"/>
    </w:rPr>
  </w:style>
  <w:style w:type="character" w:customStyle="1" w:styleId="Char1c">
    <w:name w:val="文档结构图 Char1"/>
    <w:uiPriority w:val="99"/>
    <w:semiHidden/>
    <w:rsid w:val="00773679"/>
    <w:rPr>
      <w:rFonts w:ascii="Tahoma" w:hAnsi="Tahoma" w:cs="Tahoma" w:hint="default"/>
      <w:shd w:val="clear" w:color="auto" w:fill="000080"/>
      <w:lang w:val="en-GB"/>
    </w:rPr>
  </w:style>
  <w:style w:type="character" w:customStyle="1" w:styleId="Char1d">
    <w:name w:val="批注框文本 Char1"/>
    <w:uiPriority w:val="99"/>
    <w:rsid w:val="00773679"/>
    <w:rPr>
      <w:rFonts w:ascii="Tahoma" w:hAnsi="Tahoma" w:cs="Tahoma" w:hint="default"/>
      <w:sz w:val="16"/>
      <w:szCs w:val="16"/>
      <w:lang w:val="en-GB"/>
    </w:rPr>
  </w:style>
  <w:style w:type="character" w:customStyle="1" w:styleId="Char1e">
    <w:name w:val="正文文本缩进 Char1"/>
    <w:rsid w:val="00773679"/>
    <w:rPr>
      <w:rFonts w:ascii="Batang" w:eastAsia="Batang" w:hint="eastAsia"/>
      <w:lang w:val="en-GB"/>
    </w:rPr>
  </w:style>
  <w:style w:type="character" w:customStyle="1" w:styleId="2Char1">
    <w:name w:val="正文文本 2 Char1"/>
    <w:rsid w:val="00773679"/>
    <w:rPr>
      <w:rFonts w:ascii="CG Times (WN)" w:eastAsia="Malgun Gothic" w:hAnsi="CG Times (WN)" w:hint="default"/>
      <w:i/>
      <w:iCs w:val="0"/>
      <w:lang w:val="en-GB" w:eastAsia="ko-KR"/>
    </w:rPr>
  </w:style>
  <w:style w:type="character" w:customStyle="1" w:styleId="3Char1">
    <w:name w:val="正文文本 3 Char1"/>
    <w:rsid w:val="00773679"/>
    <w:rPr>
      <w:rFonts w:ascii="CG Times (WN)" w:eastAsia="Osaka" w:hAnsi="CG Times (WN)" w:hint="default"/>
      <w:color w:val="000000"/>
      <w:lang w:val="en-GB" w:eastAsia="ko-KR"/>
    </w:rPr>
  </w:style>
  <w:style w:type="character" w:customStyle="1" w:styleId="2Char10">
    <w:name w:val="正文文本缩进 2 Char1"/>
    <w:rsid w:val="00773679"/>
    <w:rPr>
      <w:rFonts w:ascii="CG Times (WN)" w:eastAsia="MS Mincho" w:hAnsi="CG Times (WN)" w:hint="default"/>
      <w:lang w:val="en-GB"/>
    </w:rPr>
  </w:style>
  <w:style w:type="character" w:customStyle="1" w:styleId="HTMLChar1">
    <w:name w:val="HTML 预设格式 Char1"/>
    <w:rsid w:val="00773679"/>
    <w:rPr>
      <w:rFonts w:ascii="Courier New" w:eastAsia="MS Mincho" w:hAnsi="Courier New" w:cs="Courier New" w:hint="default"/>
      <w:lang w:val="en-GB" w:eastAsia="x-none"/>
    </w:rPr>
  </w:style>
  <w:style w:type="character" w:customStyle="1" w:styleId="gt-baf-word-clickable1">
    <w:name w:val="gt-baf-word-clickable1"/>
    <w:rsid w:val="00773679"/>
    <w:rPr>
      <w:color w:val="000000"/>
    </w:rPr>
  </w:style>
  <w:style w:type="character" w:customStyle="1" w:styleId="a9">
    <w:name w:val="页眉 字符"/>
    <w:rsid w:val="00773679"/>
    <w:rPr>
      <w:rFonts w:ascii="Arial" w:hAnsi="Arial" w:cs="Arial" w:hint="default"/>
      <w:b/>
      <w:bCs w:val="0"/>
      <w:sz w:val="18"/>
      <w:lang w:val="en-GB" w:eastAsia="en-US"/>
    </w:rPr>
  </w:style>
  <w:style w:type="character" w:customStyle="1" w:styleId="Absatz-Standardschriftart5">
    <w:name w:val="Absatz-Standardschriftart5"/>
    <w:rsid w:val="00773679"/>
  </w:style>
  <w:style w:type="character" w:customStyle="1" w:styleId="Absatz-Standardschriftart6">
    <w:name w:val="Absatz-Standardschriftart6"/>
    <w:rsid w:val="00773679"/>
  </w:style>
  <w:style w:type="character" w:customStyle="1" w:styleId="Heading1Char7">
    <w:name w:val="Heading 1 Char7"/>
    <w:rsid w:val="00773679"/>
    <w:rPr>
      <w:rFonts w:ascii="Arial" w:hAnsi="Arial" w:cs="Arial" w:hint="default"/>
      <w:sz w:val="36"/>
      <w:lang w:val="en-GB" w:eastAsia="en-US"/>
    </w:rPr>
  </w:style>
  <w:style w:type="character" w:customStyle="1" w:styleId="Absatz-Standardschriftart7">
    <w:name w:val="Absatz-Standardschriftart7"/>
    <w:rsid w:val="00773679"/>
  </w:style>
  <w:style w:type="character" w:customStyle="1" w:styleId="51">
    <w:name w:val="段落フォント5"/>
    <w:rsid w:val="00773679"/>
  </w:style>
  <w:style w:type="character" w:customStyle="1" w:styleId="52">
    <w:name w:val="コメント参照5"/>
    <w:rsid w:val="00773679"/>
    <w:rPr>
      <w:sz w:val="16"/>
    </w:rPr>
  </w:style>
  <w:style w:type="character" w:customStyle="1" w:styleId="Char20">
    <w:name w:val="메모 주제 Char2"/>
    <w:rsid w:val="00773679"/>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773679"/>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773679"/>
    <w:rPr>
      <w:b/>
      <w:bCs/>
      <w:lang w:val="en-GB" w:eastAsia="en-US" w:bidi="ar-SA"/>
    </w:rPr>
  </w:style>
  <w:style w:type="character" w:customStyle="1" w:styleId="PlainTable32">
    <w:name w:val="Plain Table 32"/>
    <w:uiPriority w:val="19"/>
    <w:qFormat/>
    <w:rsid w:val="00773679"/>
    <w:rPr>
      <w:i/>
      <w:iCs/>
      <w:color w:val="808080"/>
    </w:rPr>
  </w:style>
  <w:style w:type="character" w:customStyle="1" w:styleId="PlainTable42">
    <w:name w:val="Plain Table 42"/>
    <w:uiPriority w:val="21"/>
    <w:qFormat/>
    <w:rsid w:val="00773679"/>
    <w:rPr>
      <w:b/>
      <w:bCs/>
      <w:i/>
      <w:iCs/>
      <w:color w:val="4F81BD"/>
    </w:rPr>
  </w:style>
  <w:style w:type="character" w:customStyle="1" w:styleId="PlainTable52">
    <w:name w:val="Plain Table 52"/>
    <w:uiPriority w:val="31"/>
    <w:qFormat/>
    <w:rsid w:val="00773679"/>
    <w:rPr>
      <w:smallCaps/>
      <w:color w:val="C0504D"/>
      <w:u w:val="single"/>
    </w:rPr>
  </w:style>
  <w:style w:type="character" w:customStyle="1" w:styleId="TableGridLight2">
    <w:name w:val="Table Grid Light2"/>
    <w:uiPriority w:val="32"/>
    <w:qFormat/>
    <w:rsid w:val="00773679"/>
    <w:rPr>
      <w:b/>
      <w:bCs/>
      <w:smallCaps/>
      <w:color w:val="C0504D"/>
      <w:spacing w:val="5"/>
      <w:u w:val="single"/>
    </w:rPr>
  </w:style>
  <w:style w:type="character" w:customStyle="1" w:styleId="GridTable1Light2">
    <w:name w:val="Grid Table 1 Light2"/>
    <w:uiPriority w:val="33"/>
    <w:qFormat/>
    <w:rsid w:val="00773679"/>
    <w:rPr>
      <w:b/>
      <w:bCs/>
      <w:smallCaps/>
      <w:spacing w:val="5"/>
    </w:rPr>
  </w:style>
  <w:style w:type="character" w:customStyle="1" w:styleId="CommentSubjectChar4">
    <w:name w:val="Comment Subject Char4"/>
    <w:rsid w:val="00773679"/>
    <w:rPr>
      <w:rFonts w:ascii="Times New Roman" w:eastAsia="Times New Roman" w:hAnsi="Times New Roman" w:cs="Times New Roman" w:hint="default"/>
      <w:b/>
      <w:bCs/>
      <w:lang w:val="en-GB" w:eastAsia="en-US"/>
    </w:rPr>
  </w:style>
  <w:style w:type="character" w:customStyle="1" w:styleId="CaptionChar6">
    <w:name w:val="Caption Char6"/>
    <w:rsid w:val="00773679"/>
    <w:rPr>
      <w:rFonts w:ascii="Times New Roman" w:eastAsia="Times New Roman" w:hAnsi="Times New Roman" w:cs="Times New Roman" w:hint="default"/>
      <w:b/>
      <w:bCs w:val="0"/>
      <w:lang w:val="en-GB" w:eastAsia="x-none"/>
    </w:rPr>
  </w:style>
  <w:style w:type="character" w:customStyle="1" w:styleId="510">
    <w:name w:val="見出し 5 (文字)1"/>
    <w:semiHidden/>
    <w:rsid w:val="00773679"/>
    <w:rPr>
      <w:rFonts w:ascii="Arial" w:eastAsia="MS Gothic" w:hAnsi="Arial" w:cs="Times New Roman" w:hint="default"/>
      <w:lang w:val="en-GB" w:eastAsia="en-US"/>
    </w:rPr>
  </w:style>
  <w:style w:type="character" w:customStyle="1" w:styleId="111">
    <w:name w:val="標題 1 字元1"/>
    <w:rsid w:val="00773679"/>
    <w:rPr>
      <w:rFonts w:ascii="Cambria" w:eastAsia="PMingLiU" w:hAnsi="Cambria" w:cs="Times New Roman" w:hint="default"/>
      <w:b/>
      <w:bCs/>
      <w:kern w:val="52"/>
      <w:sz w:val="52"/>
      <w:szCs w:val="52"/>
      <w:lang w:val="en-GB" w:eastAsia="ko-KR"/>
    </w:rPr>
  </w:style>
  <w:style w:type="character" w:customStyle="1" w:styleId="210">
    <w:name w:val="標題 2 字元1"/>
    <w:semiHidden/>
    <w:rsid w:val="00773679"/>
    <w:rPr>
      <w:rFonts w:ascii="Cambria" w:eastAsia="PMingLiU" w:hAnsi="Cambria" w:cs="Times New Roman" w:hint="default"/>
      <w:b/>
      <w:bCs/>
      <w:sz w:val="48"/>
      <w:szCs w:val="48"/>
      <w:lang w:val="en-GB" w:eastAsia="ko-KR"/>
    </w:rPr>
  </w:style>
  <w:style w:type="character" w:customStyle="1" w:styleId="311">
    <w:name w:val="標題 3 字元1"/>
    <w:semiHidden/>
    <w:rsid w:val="00773679"/>
    <w:rPr>
      <w:rFonts w:ascii="Cambria" w:eastAsia="PMingLiU" w:hAnsi="Cambria" w:cs="Times New Roman" w:hint="default"/>
      <w:b/>
      <w:bCs/>
      <w:sz w:val="36"/>
      <w:szCs w:val="36"/>
      <w:lang w:val="en-GB" w:eastAsia="ko-KR"/>
    </w:rPr>
  </w:style>
  <w:style w:type="character" w:customStyle="1" w:styleId="410">
    <w:name w:val="標題 4 字元1"/>
    <w:semiHidden/>
    <w:rsid w:val="00773679"/>
    <w:rPr>
      <w:rFonts w:ascii="Cambria" w:eastAsia="PMingLiU" w:hAnsi="Cambria" w:cs="Times New Roman" w:hint="default"/>
      <w:sz w:val="36"/>
      <w:szCs w:val="36"/>
      <w:lang w:val="en-GB" w:eastAsia="ko-KR"/>
    </w:rPr>
  </w:style>
  <w:style w:type="character" w:customStyle="1" w:styleId="511">
    <w:name w:val="標題 5 字元1"/>
    <w:semiHidden/>
    <w:rsid w:val="00773679"/>
    <w:rPr>
      <w:rFonts w:ascii="Cambria" w:eastAsia="PMingLiU" w:hAnsi="Cambria" w:cs="Times New Roman" w:hint="default"/>
      <w:b/>
      <w:bCs/>
      <w:sz w:val="36"/>
      <w:szCs w:val="36"/>
      <w:lang w:val="en-GB" w:eastAsia="ko-KR"/>
    </w:rPr>
  </w:style>
  <w:style w:type="character" w:customStyle="1" w:styleId="1e">
    <w:name w:val="註腳文字 字元1"/>
    <w:semiHidden/>
    <w:rsid w:val="00773679"/>
    <w:rPr>
      <w:rFonts w:ascii="Times New Roman" w:eastAsia="Times New Roman" w:hAnsi="Times New Roman" w:cs="Times New Roman" w:hint="default"/>
      <w:lang w:val="en-GB" w:eastAsia="ko-KR"/>
    </w:rPr>
  </w:style>
  <w:style w:type="character" w:customStyle="1" w:styleId="1f">
    <w:name w:val="頁首 字元1"/>
    <w:semiHidden/>
    <w:rsid w:val="00773679"/>
    <w:rPr>
      <w:rFonts w:ascii="Times New Roman" w:eastAsia="Times New Roman" w:hAnsi="Times New Roman" w:cs="Times New Roman" w:hint="default"/>
      <w:lang w:val="en-GB" w:eastAsia="ko-KR"/>
    </w:rPr>
  </w:style>
  <w:style w:type="character" w:customStyle="1" w:styleId="1f0">
    <w:name w:val="本文 字元1"/>
    <w:semiHidden/>
    <w:rsid w:val="00773679"/>
    <w:rPr>
      <w:rFonts w:ascii="Times New Roman" w:eastAsia="Times New Roman" w:hAnsi="Times New Roman" w:cs="Times New Roman" w:hint="default"/>
      <w:lang w:val="en-GB" w:eastAsia="ko-KR"/>
    </w:rPr>
  </w:style>
  <w:style w:type="character" w:customStyle="1" w:styleId="1f1">
    <w:name w:val="註解文字 字元1"/>
    <w:rsid w:val="00773679"/>
    <w:rPr>
      <w:rFonts w:ascii="Times New Roman" w:eastAsia="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163355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7773348">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594664">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11294194">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1217688">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66596506">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1110265">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4276890">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2215943">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0577789">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696662965">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22367465">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6614788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8920502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1968218">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76552916">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3141363">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27178043">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4791851">
      <w:bodyDiv w:val="1"/>
      <w:marLeft w:val="0"/>
      <w:marRight w:val="0"/>
      <w:marTop w:val="0"/>
      <w:marBottom w:val="0"/>
      <w:divBdr>
        <w:top w:val="none" w:sz="0" w:space="0" w:color="auto"/>
        <w:left w:val="none" w:sz="0" w:space="0" w:color="auto"/>
        <w:bottom w:val="none" w:sz="0" w:space="0" w:color="auto"/>
        <w:right w:val="none" w:sz="0" w:space="0" w:color="auto"/>
      </w:divBdr>
    </w:div>
    <w:div w:id="1059593122">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07234523">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33449991">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28763577">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35968178">
      <w:bodyDiv w:val="1"/>
      <w:marLeft w:val="0"/>
      <w:marRight w:val="0"/>
      <w:marTop w:val="0"/>
      <w:marBottom w:val="0"/>
      <w:divBdr>
        <w:top w:val="none" w:sz="0" w:space="0" w:color="auto"/>
        <w:left w:val="none" w:sz="0" w:space="0" w:color="auto"/>
        <w:bottom w:val="none" w:sz="0" w:space="0" w:color="auto"/>
        <w:right w:val="none" w:sz="0" w:space="0" w:color="auto"/>
      </w:divBdr>
    </w:div>
    <w:div w:id="1258252060">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0835444">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67951409">
      <w:bodyDiv w:val="1"/>
      <w:marLeft w:val="0"/>
      <w:marRight w:val="0"/>
      <w:marTop w:val="0"/>
      <w:marBottom w:val="0"/>
      <w:divBdr>
        <w:top w:val="none" w:sz="0" w:space="0" w:color="auto"/>
        <w:left w:val="none" w:sz="0" w:space="0" w:color="auto"/>
        <w:bottom w:val="none" w:sz="0" w:space="0" w:color="auto"/>
        <w:right w:val="none" w:sz="0" w:space="0" w:color="auto"/>
      </w:divBdr>
    </w:div>
    <w:div w:id="1383215173">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388796120">
      <w:bodyDiv w:val="1"/>
      <w:marLeft w:val="0"/>
      <w:marRight w:val="0"/>
      <w:marTop w:val="0"/>
      <w:marBottom w:val="0"/>
      <w:divBdr>
        <w:top w:val="none" w:sz="0" w:space="0" w:color="auto"/>
        <w:left w:val="none" w:sz="0" w:space="0" w:color="auto"/>
        <w:bottom w:val="none" w:sz="0" w:space="0" w:color="auto"/>
        <w:right w:val="none" w:sz="0" w:space="0" w:color="auto"/>
      </w:divBdr>
    </w:div>
    <w:div w:id="1394230139">
      <w:bodyDiv w:val="1"/>
      <w:marLeft w:val="0"/>
      <w:marRight w:val="0"/>
      <w:marTop w:val="0"/>
      <w:marBottom w:val="0"/>
      <w:divBdr>
        <w:top w:val="none" w:sz="0" w:space="0" w:color="auto"/>
        <w:left w:val="none" w:sz="0" w:space="0" w:color="auto"/>
        <w:bottom w:val="none" w:sz="0" w:space="0" w:color="auto"/>
        <w:right w:val="none" w:sz="0" w:space="0" w:color="auto"/>
      </w:divBdr>
    </w:div>
    <w:div w:id="1399937342">
      <w:bodyDiv w:val="1"/>
      <w:marLeft w:val="0"/>
      <w:marRight w:val="0"/>
      <w:marTop w:val="0"/>
      <w:marBottom w:val="0"/>
      <w:divBdr>
        <w:top w:val="none" w:sz="0" w:space="0" w:color="auto"/>
        <w:left w:val="none" w:sz="0" w:space="0" w:color="auto"/>
        <w:bottom w:val="none" w:sz="0" w:space="0" w:color="auto"/>
        <w:right w:val="none" w:sz="0" w:space="0" w:color="auto"/>
      </w:divBdr>
    </w:div>
    <w:div w:id="1401562431">
      <w:bodyDiv w:val="1"/>
      <w:marLeft w:val="0"/>
      <w:marRight w:val="0"/>
      <w:marTop w:val="0"/>
      <w:marBottom w:val="0"/>
      <w:divBdr>
        <w:top w:val="none" w:sz="0" w:space="0" w:color="auto"/>
        <w:left w:val="none" w:sz="0" w:space="0" w:color="auto"/>
        <w:bottom w:val="none" w:sz="0" w:space="0" w:color="auto"/>
        <w:right w:val="none" w:sz="0" w:space="0" w:color="auto"/>
      </w:divBdr>
    </w:div>
    <w:div w:id="1403720830">
      <w:bodyDiv w:val="1"/>
      <w:marLeft w:val="0"/>
      <w:marRight w:val="0"/>
      <w:marTop w:val="0"/>
      <w:marBottom w:val="0"/>
      <w:divBdr>
        <w:top w:val="none" w:sz="0" w:space="0" w:color="auto"/>
        <w:left w:val="none" w:sz="0" w:space="0" w:color="auto"/>
        <w:bottom w:val="none" w:sz="0" w:space="0" w:color="auto"/>
        <w:right w:val="none" w:sz="0" w:space="0" w:color="auto"/>
      </w:divBdr>
    </w:div>
    <w:div w:id="1408259222">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525749192">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5677157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5674798">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593201101">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06187776">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48972595">
      <w:bodyDiv w:val="1"/>
      <w:marLeft w:val="0"/>
      <w:marRight w:val="0"/>
      <w:marTop w:val="0"/>
      <w:marBottom w:val="0"/>
      <w:divBdr>
        <w:top w:val="none" w:sz="0" w:space="0" w:color="auto"/>
        <w:left w:val="none" w:sz="0" w:space="0" w:color="auto"/>
        <w:bottom w:val="none" w:sz="0" w:space="0" w:color="auto"/>
        <w:right w:val="none" w:sz="0" w:space="0" w:color="auto"/>
      </w:divBdr>
    </w:div>
    <w:div w:id="1652169651">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3266498">
      <w:bodyDiv w:val="1"/>
      <w:marLeft w:val="0"/>
      <w:marRight w:val="0"/>
      <w:marTop w:val="0"/>
      <w:marBottom w:val="0"/>
      <w:divBdr>
        <w:top w:val="none" w:sz="0" w:space="0" w:color="auto"/>
        <w:left w:val="none" w:sz="0" w:space="0" w:color="auto"/>
        <w:bottom w:val="none" w:sz="0" w:space="0" w:color="auto"/>
        <w:right w:val="none" w:sz="0" w:space="0" w:color="auto"/>
      </w:divBdr>
    </w:div>
    <w:div w:id="1717662768">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56590476">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7310649">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8462829">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0639762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65642160">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208578">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29229706">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6.bin"/><Relationship Id="rId117" Type="http://schemas.openxmlformats.org/officeDocument/2006/relationships/oleObject" Target="embeddings/oleObject100.bin"/><Relationship Id="rId21" Type="http://schemas.openxmlformats.org/officeDocument/2006/relationships/oleObject" Target="embeddings/oleObject12.bin"/><Relationship Id="rId42" Type="http://schemas.openxmlformats.org/officeDocument/2006/relationships/oleObject" Target="embeddings/oleObject29.bin"/><Relationship Id="rId47" Type="http://schemas.openxmlformats.org/officeDocument/2006/relationships/oleObject" Target="embeddings/oleObject34.bin"/><Relationship Id="rId63" Type="http://schemas.openxmlformats.org/officeDocument/2006/relationships/oleObject" Target="embeddings/oleObject49.bin"/><Relationship Id="rId68" Type="http://schemas.openxmlformats.org/officeDocument/2006/relationships/oleObject" Target="embeddings/oleObject54.bin"/><Relationship Id="rId84" Type="http://schemas.openxmlformats.org/officeDocument/2006/relationships/oleObject" Target="embeddings/oleObject70.bin"/><Relationship Id="rId89" Type="http://schemas.openxmlformats.org/officeDocument/2006/relationships/oleObject" Target="embeddings/oleObject75.bin"/><Relationship Id="rId112" Type="http://schemas.openxmlformats.org/officeDocument/2006/relationships/oleObject" Target="embeddings/oleObject95.bin"/><Relationship Id="rId133" Type="http://schemas.openxmlformats.org/officeDocument/2006/relationships/image" Target="media/image15.wmf"/><Relationship Id="rId138" Type="http://schemas.microsoft.com/office/2011/relationships/commentsExtended" Target="commentsExtended.xml"/><Relationship Id="rId154" Type="http://schemas.openxmlformats.org/officeDocument/2006/relationships/oleObject" Target="embeddings/oleObject128.bin"/><Relationship Id="rId159" Type="http://schemas.openxmlformats.org/officeDocument/2006/relationships/image" Target="media/image17.wmf"/><Relationship Id="rId170" Type="http://schemas.openxmlformats.org/officeDocument/2006/relationships/footer" Target="footer2.xml"/><Relationship Id="rId16" Type="http://schemas.openxmlformats.org/officeDocument/2006/relationships/oleObject" Target="embeddings/oleObject7.bin"/><Relationship Id="rId107" Type="http://schemas.openxmlformats.org/officeDocument/2006/relationships/image" Target="media/image11.wmf"/><Relationship Id="rId11" Type="http://schemas.openxmlformats.org/officeDocument/2006/relationships/image" Target="media/image3.wmf"/><Relationship Id="rId32" Type="http://schemas.openxmlformats.org/officeDocument/2006/relationships/oleObject" Target="embeddings/oleObject22.bin"/><Relationship Id="rId37" Type="http://schemas.openxmlformats.org/officeDocument/2006/relationships/image" Target="media/image5.wmf"/><Relationship Id="rId53" Type="http://schemas.openxmlformats.org/officeDocument/2006/relationships/oleObject" Target="embeddings/oleObject40.bin"/><Relationship Id="rId58" Type="http://schemas.openxmlformats.org/officeDocument/2006/relationships/oleObject" Target="embeddings/oleObject44.bin"/><Relationship Id="rId74" Type="http://schemas.openxmlformats.org/officeDocument/2006/relationships/oleObject" Target="embeddings/oleObject60.bin"/><Relationship Id="rId79" Type="http://schemas.openxmlformats.org/officeDocument/2006/relationships/oleObject" Target="embeddings/oleObject65.bin"/><Relationship Id="rId102" Type="http://schemas.openxmlformats.org/officeDocument/2006/relationships/oleObject" Target="embeddings/oleObject88.bin"/><Relationship Id="rId123" Type="http://schemas.openxmlformats.org/officeDocument/2006/relationships/oleObject" Target="embeddings/oleObject106.bin"/><Relationship Id="rId128" Type="http://schemas.openxmlformats.org/officeDocument/2006/relationships/oleObject" Target="embeddings/oleObject110.bin"/><Relationship Id="rId144" Type="http://schemas.openxmlformats.org/officeDocument/2006/relationships/oleObject" Target="embeddings/oleObject118.bin"/><Relationship Id="rId149" Type="http://schemas.openxmlformats.org/officeDocument/2006/relationships/oleObject" Target="embeddings/oleObject123.bin"/><Relationship Id="rId5" Type="http://schemas.openxmlformats.org/officeDocument/2006/relationships/footnotes" Target="footnotes.xml"/><Relationship Id="rId90" Type="http://schemas.openxmlformats.org/officeDocument/2006/relationships/oleObject" Target="embeddings/oleObject76.bin"/><Relationship Id="rId95" Type="http://schemas.openxmlformats.org/officeDocument/2006/relationships/oleObject" Target="embeddings/oleObject81.bin"/><Relationship Id="rId160" Type="http://schemas.openxmlformats.org/officeDocument/2006/relationships/oleObject" Target="embeddings/oleObject133.bin"/><Relationship Id="rId165" Type="http://schemas.openxmlformats.org/officeDocument/2006/relationships/oleObject" Target="embeddings/oleObject136.bin"/><Relationship Id="rId22" Type="http://schemas.openxmlformats.org/officeDocument/2006/relationships/image" Target="media/image4.wmf"/><Relationship Id="rId27" Type="http://schemas.openxmlformats.org/officeDocument/2006/relationships/oleObject" Target="embeddings/oleObject17.bin"/><Relationship Id="rId43" Type="http://schemas.openxmlformats.org/officeDocument/2006/relationships/oleObject" Target="embeddings/oleObject30.bin"/><Relationship Id="rId48" Type="http://schemas.openxmlformats.org/officeDocument/2006/relationships/oleObject" Target="embeddings/oleObject35.bin"/><Relationship Id="rId64" Type="http://schemas.openxmlformats.org/officeDocument/2006/relationships/oleObject" Target="embeddings/oleObject50.bin"/><Relationship Id="rId69" Type="http://schemas.openxmlformats.org/officeDocument/2006/relationships/oleObject" Target="embeddings/oleObject55.bin"/><Relationship Id="rId113" Type="http://schemas.openxmlformats.org/officeDocument/2006/relationships/oleObject" Target="embeddings/oleObject96.bin"/><Relationship Id="rId118" Type="http://schemas.openxmlformats.org/officeDocument/2006/relationships/oleObject" Target="embeddings/oleObject101.bin"/><Relationship Id="rId134" Type="http://schemas.openxmlformats.org/officeDocument/2006/relationships/oleObject" Target="embeddings/oleObject113.bin"/><Relationship Id="rId139" Type="http://schemas.microsoft.com/office/2016/09/relationships/commentsIds" Target="commentsIds.xml"/><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24.bin"/><Relationship Id="rId155" Type="http://schemas.openxmlformats.org/officeDocument/2006/relationships/oleObject" Target="embeddings/oleObject129.bin"/><Relationship Id="rId171" Type="http://schemas.openxmlformats.org/officeDocument/2006/relationships/fontTable" Target="fontTable.xml"/><Relationship Id="rId12" Type="http://schemas.openxmlformats.org/officeDocument/2006/relationships/oleObject" Target="embeddings/oleObject3.bin"/><Relationship Id="rId17" Type="http://schemas.openxmlformats.org/officeDocument/2006/relationships/oleObject" Target="embeddings/oleObject8.bin"/><Relationship Id="rId33" Type="http://schemas.openxmlformats.org/officeDocument/2006/relationships/oleObject" Target="embeddings/oleObject23.bin"/><Relationship Id="rId38" Type="http://schemas.openxmlformats.org/officeDocument/2006/relationships/oleObject" Target="embeddings/oleObject27.bin"/><Relationship Id="rId59" Type="http://schemas.openxmlformats.org/officeDocument/2006/relationships/oleObject" Target="embeddings/oleObject45.bin"/><Relationship Id="rId103" Type="http://schemas.openxmlformats.org/officeDocument/2006/relationships/image" Target="media/image9.wmf"/><Relationship Id="rId108" Type="http://schemas.openxmlformats.org/officeDocument/2006/relationships/oleObject" Target="embeddings/oleObject91.bin"/><Relationship Id="rId124" Type="http://schemas.openxmlformats.org/officeDocument/2006/relationships/oleObject" Target="embeddings/oleObject107.bin"/><Relationship Id="rId129" Type="http://schemas.openxmlformats.org/officeDocument/2006/relationships/image" Target="media/image13.wmf"/><Relationship Id="rId54" Type="http://schemas.openxmlformats.org/officeDocument/2006/relationships/oleObject" Target="embeddings/oleObject41.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oleObject" Target="embeddings/oleObject77.bin"/><Relationship Id="rId96" Type="http://schemas.openxmlformats.org/officeDocument/2006/relationships/oleObject" Target="embeddings/oleObject82.bin"/><Relationship Id="rId140" Type="http://schemas.microsoft.com/office/2018/08/relationships/commentsExtensible" Target="commentsExtensible.xml"/><Relationship Id="rId145" Type="http://schemas.openxmlformats.org/officeDocument/2006/relationships/oleObject" Target="embeddings/oleObject119.bin"/><Relationship Id="rId161" Type="http://schemas.openxmlformats.org/officeDocument/2006/relationships/image" Target="media/image18.wmf"/><Relationship Id="rId166" Type="http://schemas.openxmlformats.org/officeDocument/2006/relationships/image" Target="media/image20.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6.bin"/><Relationship Id="rId23" Type="http://schemas.openxmlformats.org/officeDocument/2006/relationships/oleObject" Target="embeddings/oleObject13.bin"/><Relationship Id="rId28" Type="http://schemas.openxmlformats.org/officeDocument/2006/relationships/oleObject" Target="embeddings/oleObject18.bin"/><Relationship Id="rId36" Type="http://schemas.openxmlformats.org/officeDocument/2006/relationships/oleObject" Target="embeddings/oleObject26.bin"/><Relationship Id="rId49" Type="http://schemas.openxmlformats.org/officeDocument/2006/relationships/oleObject" Target="embeddings/oleObject36.bin"/><Relationship Id="rId57" Type="http://schemas.openxmlformats.org/officeDocument/2006/relationships/oleObject" Target="embeddings/oleObject43.bin"/><Relationship Id="rId106" Type="http://schemas.openxmlformats.org/officeDocument/2006/relationships/oleObject" Target="embeddings/oleObject90.bin"/><Relationship Id="rId114" Type="http://schemas.openxmlformats.org/officeDocument/2006/relationships/oleObject" Target="embeddings/oleObject97.bin"/><Relationship Id="rId119" Type="http://schemas.openxmlformats.org/officeDocument/2006/relationships/oleObject" Target="embeddings/oleObject102.bin"/><Relationship Id="rId127" Type="http://schemas.openxmlformats.org/officeDocument/2006/relationships/image" Target="media/image12.wmf"/><Relationship Id="rId10" Type="http://schemas.openxmlformats.org/officeDocument/2006/relationships/oleObject" Target="embeddings/oleObject2.bin"/><Relationship Id="rId31" Type="http://schemas.openxmlformats.org/officeDocument/2006/relationships/oleObject" Target="embeddings/oleObject21.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6.bin"/><Relationship Id="rId65" Type="http://schemas.openxmlformats.org/officeDocument/2006/relationships/oleObject" Target="embeddings/oleObject51.bin"/><Relationship Id="rId73" Type="http://schemas.openxmlformats.org/officeDocument/2006/relationships/oleObject" Target="embeddings/oleObject59.bin"/><Relationship Id="rId78" Type="http://schemas.openxmlformats.org/officeDocument/2006/relationships/oleObject" Target="embeddings/oleObject64.bin"/><Relationship Id="rId81" Type="http://schemas.openxmlformats.org/officeDocument/2006/relationships/oleObject" Target="embeddings/oleObject67.bin"/><Relationship Id="rId86" Type="http://schemas.openxmlformats.org/officeDocument/2006/relationships/oleObject" Target="embeddings/oleObject72.bin"/><Relationship Id="rId94" Type="http://schemas.openxmlformats.org/officeDocument/2006/relationships/oleObject" Target="embeddings/oleObject80.bin"/><Relationship Id="rId99" Type="http://schemas.openxmlformats.org/officeDocument/2006/relationships/oleObject" Target="embeddings/oleObject85.bin"/><Relationship Id="rId101" Type="http://schemas.openxmlformats.org/officeDocument/2006/relationships/oleObject" Target="embeddings/oleObject87.bin"/><Relationship Id="rId122" Type="http://schemas.openxmlformats.org/officeDocument/2006/relationships/oleObject" Target="embeddings/oleObject105.bin"/><Relationship Id="rId130" Type="http://schemas.openxmlformats.org/officeDocument/2006/relationships/oleObject" Target="embeddings/oleObject111.bin"/><Relationship Id="rId135" Type="http://schemas.openxmlformats.org/officeDocument/2006/relationships/image" Target="media/image16.wmf"/><Relationship Id="rId143" Type="http://schemas.openxmlformats.org/officeDocument/2006/relationships/oleObject" Target="embeddings/oleObject117.bin"/><Relationship Id="rId148" Type="http://schemas.openxmlformats.org/officeDocument/2006/relationships/oleObject" Target="embeddings/oleObject122.bin"/><Relationship Id="rId151" Type="http://schemas.openxmlformats.org/officeDocument/2006/relationships/oleObject" Target="embeddings/oleObject125.bin"/><Relationship Id="rId156" Type="http://schemas.openxmlformats.org/officeDocument/2006/relationships/oleObject" Target="embeddings/oleObject130.bin"/><Relationship Id="rId164" Type="http://schemas.openxmlformats.org/officeDocument/2006/relationships/image" Target="media/image19.wmf"/><Relationship Id="rId16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72" Type="http://schemas.microsoft.com/office/2011/relationships/people" Target="people.xml"/><Relationship Id="rId13" Type="http://schemas.openxmlformats.org/officeDocument/2006/relationships/oleObject" Target="embeddings/oleObject4.bin"/><Relationship Id="rId18" Type="http://schemas.openxmlformats.org/officeDocument/2006/relationships/oleObject" Target="embeddings/oleObject9.bin"/><Relationship Id="rId39" Type="http://schemas.openxmlformats.org/officeDocument/2006/relationships/image" Target="media/image6.wmf"/><Relationship Id="rId109" Type="http://schemas.openxmlformats.org/officeDocument/2006/relationships/oleObject" Target="embeddings/oleObject92.bin"/><Relationship Id="rId34" Type="http://schemas.openxmlformats.org/officeDocument/2006/relationships/oleObject" Target="embeddings/oleObject24.bin"/><Relationship Id="rId50" Type="http://schemas.openxmlformats.org/officeDocument/2006/relationships/oleObject" Target="embeddings/oleObject37.bin"/><Relationship Id="rId55" Type="http://schemas.openxmlformats.org/officeDocument/2006/relationships/oleObject" Target="embeddings/oleObject42.bin"/><Relationship Id="rId76" Type="http://schemas.openxmlformats.org/officeDocument/2006/relationships/oleObject" Target="embeddings/oleObject62.bin"/><Relationship Id="rId97" Type="http://schemas.openxmlformats.org/officeDocument/2006/relationships/oleObject" Target="embeddings/oleObject83.bin"/><Relationship Id="rId104" Type="http://schemas.openxmlformats.org/officeDocument/2006/relationships/oleObject" Target="embeddings/oleObject89.bin"/><Relationship Id="rId120" Type="http://schemas.openxmlformats.org/officeDocument/2006/relationships/oleObject" Target="embeddings/oleObject103.bin"/><Relationship Id="rId125" Type="http://schemas.openxmlformats.org/officeDocument/2006/relationships/oleObject" Target="embeddings/oleObject108.bin"/><Relationship Id="rId141" Type="http://schemas.openxmlformats.org/officeDocument/2006/relationships/oleObject" Target="embeddings/oleObject115.bin"/><Relationship Id="rId146" Type="http://schemas.openxmlformats.org/officeDocument/2006/relationships/oleObject" Target="embeddings/oleObject120.bin"/><Relationship Id="rId167" Type="http://schemas.openxmlformats.org/officeDocument/2006/relationships/oleObject" Target="embeddings/oleObject137.bin"/><Relationship Id="rId7" Type="http://schemas.openxmlformats.org/officeDocument/2006/relationships/image" Target="media/image1.wmf"/><Relationship Id="rId71" Type="http://schemas.openxmlformats.org/officeDocument/2006/relationships/oleObject" Target="embeddings/oleObject57.bin"/><Relationship Id="rId92" Type="http://schemas.openxmlformats.org/officeDocument/2006/relationships/oleObject" Target="embeddings/oleObject78.bin"/><Relationship Id="rId162" Type="http://schemas.openxmlformats.org/officeDocument/2006/relationships/oleObject" Target="embeddings/oleObject134.bin"/><Relationship Id="rId2" Type="http://schemas.openxmlformats.org/officeDocument/2006/relationships/styles" Target="styles.xml"/><Relationship Id="rId29" Type="http://schemas.openxmlformats.org/officeDocument/2006/relationships/oleObject" Target="embeddings/oleObject19.bin"/><Relationship Id="rId24" Type="http://schemas.openxmlformats.org/officeDocument/2006/relationships/oleObject" Target="embeddings/oleObject14.bin"/><Relationship Id="rId40" Type="http://schemas.openxmlformats.org/officeDocument/2006/relationships/oleObject" Target="embeddings/oleObject28.bin"/><Relationship Id="rId45" Type="http://schemas.openxmlformats.org/officeDocument/2006/relationships/oleObject" Target="embeddings/oleObject32.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3.bin"/><Relationship Id="rId115" Type="http://schemas.openxmlformats.org/officeDocument/2006/relationships/oleObject" Target="embeddings/oleObject98.bin"/><Relationship Id="rId131" Type="http://schemas.openxmlformats.org/officeDocument/2006/relationships/image" Target="media/image14.wmf"/><Relationship Id="rId136" Type="http://schemas.openxmlformats.org/officeDocument/2006/relationships/oleObject" Target="embeddings/oleObject114.bin"/><Relationship Id="rId157" Type="http://schemas.openxmlformats.org/officeDocument/2006/relationships/oleObject" Target="embeddings/oleObject131.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26.bin"/><Relationship Id="rId173" Type="http://schemas.openxmlformats.org/officeDocument/2006/relationships/theme" Target="theme/theme1.xml"/><Relationship Id="rId19" Type="http://schemas.openxmlformats.org/officeDocument/2006/relationships/oleObject" Target="embeddings/oleObject10.bin"/><Relationship Id="rId14" Type="http://schemas.openxmlformats.org/officeDocument/2006/relationships/oleObject" Target="embeddings/oleObject5.bin"/><Relationship Id="rId30" Type="http://schemas.openxmlformats.org/officeDocument/2006/relationships/oleObject" Target="embeddings/oleObject20.bin"/><Relationship Id="rId35" Type="http://schemas.openxmlformats.org/officeDocument/2006/relationships/oleObject" Target="embeddings/oleObject25.bin"/><Relationship Id="rId56" Type="http://schemas.openxmlformats.org/officeDocument/2006/relationships/image" Target="media/image8.wmf"/><Relationship Id="rId77" Type="http://schemas.openxmlformats.org/officeDocument/2006/relationships/oleObject" Target="embeddings/oleObject63.bin"/><Relationship Id="rId100" Type="http://schemas.openxmlformats.org/officeDocument/2006/relationships/oleObject" Target="embeddings/oleObject86.bin"/><Relationship Id="rId105" Type="http://schemas.openxmlformats.org/officeDocument/2006/relationships/image" Target="media/image10.wmf"/><Relationship Id="rId126" Type="http://schemas.openxmlformats.org/officeDocument/2006/relationships/oleObject" Target="embeddings/oleObject109.bin"/><Relationship Id="rId147" Type="http://schemas.openxmlformats.org/officeDocument/2006/relationships/oleObject" Target="embeddings/oleObject121.bin"/><Relationship Id="rId168"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oleObject" Target="embeddings/oleObject38.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4.bin"/><Relationship Id="rId121" Type="http://schemas.openxmlformats.org/officeDocument/2006/relationships/oleObject" Target="embeddings/oleObject104.bin"/><Relationship Id="rId142" Type="http://schemas.openxmlformats.org/officeDocument/2006/relationships/oleObject" Target="embeddings/oleObject116.bin"/><Relationship Id="rId163" Type="http://schemas.openxmlformats.org/officeDocument/2006/relationships/oleObject" Target="embeddings/oleObject135.bin"/><Relationship Id="rId3" Type="http://schemas.openxmlformats.org/officeDocument/2006/relationships/settings" Target="settings.xml"/><Relationship Id="rId25" Type="http://schemas.openxmlformats.org/officeDocument/2006/relationships/oleObject" Target="embeddings/oleObject15.bin"/><Relationship Id="rId46" Type="http://schemas.openxmlformats.org/officeDocument/2006/relationships/oleObject" Target="embeddings/oleObject33.bin"/><Relationship Id="rId67" Type="http://schemas.openxmlformats.org/officeDocument/2006/relationships/oleObject" Target="embeddings/oleObject53.bin"/><Relationship Id="rId116" Type="http://schemas.openxmlformats.org/officeDocument/2006/relationships/oleObject" Target="embeddings/oleObject99.bin"/><Relationship Id="rId137" Type="http://schemas.openxmlformats.org/officeDocument/2006/relationships/comments" Target="comments.xml"/><Relationship Id="rId158" Type="http://schemas.openxmlformats.org/officeDocument/2006/relationships/oleObject" Target="embeddings/oleObject132.bin"/><Relationship Id="rId20" Type="http://schemas.openxmlformats.org/officeDocument/2006/relationships/oleObject" Target="embeddings/oleObject11.bin"/><Relationship Id="rId41" Type="http://schemas.openxmlformats.org/officeDocument/2006/relationships/image" Target="media/image7.wmf"/><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4.bin"/><Relationship Id="rId132" Type="http://schemas.openxmlformats.org/officeDocument/2006/relationships/oleObject" Target="embeddings/oleObject112.bin"/><Relationship Id="rId153" Type="http://schemas.openxmlformats.org/officeDocument/2006/relationships/oleObject" Target="embeddings/oleObject1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707</TotalTime>
  <Pages>1</Pages>
  <Words>48622</Words>
  <Characters>277152</Characters>
  <Application>Microsoft Office Word</Application>
  <DocSecurity>0</DocSecurity>
  <Lines>2309</Lines>
  <Paragraphs>650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325124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Ingbert Sigovich</cp:lastModifiedBy>
  <cp:revision>48</cp:revision>
  <dcterms:created xsi:type="dcterms:W3CDTF">2021-04-11T17:20:00Z</dcterms:created>
  <dcterms:modified xsi:type="dcterms:W3CDTF">2023-01-30T13:14:00Z</dcterms:modified>
</cp:coreProperties>
</file>